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16A998" w14:textId="38A3E40B" w:rsidR="005B6920" w:rsidRPr="004D4215" w:rsidRDefault="005B6920" w:rsidP="00640F5F">
      <w:pPr>
        <w:pStyle w:val="IndexHeading1"/>
        <w:spacing w:after="0" w:line="240" w:lineRule="auto"/>
        <w:ind w:left="810" w:hanging="810"/>
        <w:outlineLvl w:val="0"/>
        <w:rPr>
          <w:rFonts w:cstheme="minorBidi"/>
          <w:szCs w:val="28"/>
          <w:cs/>
          <w:lang w:bidi="th-TH"/>
        </w:rPr>
      </w:pPr>
      <w:r w:rsidRPr="005B6920">
        <w:rPr>
          <w:szCs w:val="22"/>
        </w:rPr>
        <w:t>Note</w:t>
      </w:r>
      <w:r w:rsidRPr="005B6920">
        <w:rPr>
          <w:szCs w:val="22"/>
        </w:rPr>
        <w:tab/>
      </w:r>
      <w:r w:rsidRPr="005B6920">
        <w:rPr>
          <w:szCs w:val="22"/>
          <w:shd w:val="clear" w:color="auto" w:fill="FFFFFF"/>
        </w:rPr>
        <w:t>Contents</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6C544D4" w14:textId="77777777" w:rsidR="001C6A42" w:rsidRPr="00BD75CF" w:rsidRDefault="001C6A42" w:rsidP="001C6A42">
      <w:pPr>
        <w:pStyle w:val="index"/>
        <w:numPr>
          <w:ilvl w:val="0"/>
          <w:numId w:val="1"/>
        </w:numPr>
        <w:tabs>
          <w:tab w:val="num" w:pos="810"/>
          <w:tab w:val="num" w:pos="1170"/>
        </w:tabs>
        <w:spacing w:after="0" w:line="260" w:lineRule="exact"/>
        <w:ind w:left="1170" w:hanging="1170"/>
        <w:outlineLvl w:val="0"/>
      </w:pPr>
      <w:r w:rsidRPr="00BD75CF">
        <w:rPr>
          <w:rFonts w:cs="Angsana New"/>
          <w:lang w:val="en-US" w:bidi="th-TH"/>
        </w:rPr>
        <w:t>Basis of preparation of the interim financial statements</w:t>
      </w:r>
    </w:p>
    <w:p w14:paraId="58EE3555" w14:textId="77777777" w:rsidR="001C6A42" w:rsidRPr="00BD75CF" w:rsidRDefault="001C6A42" w:rsidP="001C6A42">
      <w:pPr>
        <w:pStyle w:val="index"/>
        <w:numPr>
          <w:ilvl w:val="0"/>
          <w:numId w:val="1"/>
        </w:numPr>
        <w:shd w:val="clear" w:color="auto" w:fill="FFFFFF"/>
        <w:tabs>
          <w:tab w:val="num" w:pos="810"/>
          <w:tab w:val="num" w:pos="1170"/>
        </w:tabs>
        <w:spacing w:after="0" w:line="260" w:lineRule="exact"/>
        <w:ind w:left="1170" w:hanging="1170"/>
        <w:outlineLvl w:val="0"/>
      </w:pPr>
      <w:r w:rsidRPr="00BD75CF">
        <w:t xml:space="preserve">Related parties </w:t>
      </w:r>
    </w:p>
    <w:p w14:paraId="7C2550E6" w14:textId="77777777" w:rsidR="001C6A42" w:rsidRPr="00BD75CF" w:rsidRDefault="001C6A42" w:rsidP="001C6A42">
      <w:pPr>
        <w:pStyle w:val="index"/>
        <w:numPr>
          <w:ilvl w:val="0"/>
          <w:numId w:val="1"/>
        </w:numPr>
        <w:tabs>
          <w:tab w:val="num" w:pos="810"/>
          <w:tab w:val="num" w:pos="1170"/>
        </w:tabs>
        <w:spacing w:after="0" w:line="260" w:lineRule="exact"/>
        <w:ind w:left="1170" w:hanging="1170"/>
        <w:outlineLvl w:val="0"/>
      </w:pPr>
      <w:r w:rsidRPr="00BD75CF">
        <w:t>Segment information and disaggregation of revenue</w:t>
      </w:r>
    </w:p>
    <w:p w14:paraId="3E9D81FD" w14:textId="77777777" w:rsidR="001C6A42" w:rsidRPr="00BD75CF" w:rsidRDefault="001C6A42" w:rsidP="001C6A42">
      <w:pPr>
        <w:pStyle w:val="index"/>
        <w:numPr>
          <w:ilvl w:val="0"/>
          <w:numId w:val="1"/>
        </w:numPr>
        <w:tabs>
          <w:tab w:val="num" w:pos="810"/>
          <w:tab w:val="num" w:pos="1170"/>
        </w:tabs>
        <w:spacing w:after="0" w:line="260" w:lineRule="exact"/>
        <w:ind w:left="1170" w:hanging="1170"/>
        <w:outlineLvl w:val="0"/>
      </w:pPr>
      <w:r w:rsidRPr="00BD75CF">
        <w:t>Basic earnings per share</w:t>
      </w:r>
    </w:p>
    <w:p w14:paraId="2D72A8E2" w14:textId="77777777" w:rsidR="00785834" w:rsidRPr="00BD75CF" w:rsidRDefault="00785834" w:rsidP="00785834">
      <w:pPr>
        <w:pStyle w:val="index"/>
        <w:numPr>
          <w:ilvl w:val="0"/>
          <w:numId w:val="1"/>
        </w:numPr>
        <w:tabs>
          <w:tab w:val="num" w:pos="810"/>
          <w:tab w:val="num" w:pos="1170"/>
        </w:tabs>
        <w:spacing w:after="0" w:line="260" w:lineRule="exact"/>
        <w:ind w:left="1170" w:hanging="1170"/>
        <w:outlineLvl w:val="0"/>
      </w:pPr>
      <w:r w:rsidRPr="00BD75CF">
        <w:rPr>
          <w:rFonts w:ascii="TimesNewRomanPSMT" w:hAnsi="TimesNewRomanPSMT" w:cs="TimesNewRomanPSMT"/>
          <w:szCs w:val="22"/>
          <w:lang w:val="en-US" w:eastAsia="en-GB" w:bidi="th-TH"/>
        </w:rPr>
        <w:t>Dividends</w:t>
      </w:r>
    </w:p>
    <w:p w14:paraId="4EE44D6B" w14:textId="77777777" w:rsidR="002579C9" w:rsidRPr="0072512F" w:rsidRDefault="002579C9" w:rsidP="002579C9">
      <w:pPr>
        <w:rPr>
          <w:lang w:val="en-US"/>
        </w:rPr>
      </w:pPr>
    </w:p>
    <w:p w14:paraId="277AD844" w14:textId="77777777" w:rsidR="002579C9" w:rsidRPr="005353A7" w:rsidRDefault="002579C9" w:rsidP="002579C9">
      <w:pPr>
        <w:spacing w:line="240" w:lineRule="atLeast"/>
      </w:pPr>
    </w:p>
    <w:p w14:paraId="2EC76CBD" w14:textId="77777777" w:rsidR="002579C9" w:rsidRPr="005353A7" w:rsidRDefault="002579C9" w:rsidP="002579C9">
      <w:pPr>
        <w:spacing w:line="240" w:lineRule="atLeast"/>
      </w:pPr>
    </w:p>
    <w:p w14:paraId="33A365CE" w14:textId="77777777" w:rsidR="002579C9" w:rsidRPr="006A729A" w:rsidRDefault="002579C9" w:rsidP="002579C9">
      <w:pPr>
        <w:spacing w:line="240" w:lineRule="atLeast"/>
        <w:rPr>
          <w:rFonts w:cstheme="minorBidi"/>
          <w:cs/>
          <w:lang w:val="en-US" w:bidi="th-TH"/>
        </w:rPr>
      </w:pPr>
    </w:p>
    <w:p w14:paraId="1E854CD4" w14:textId="77777777" w:rsidR="002579C9" w:rsidRPr="005353A7" w:rsidRDefault="002579C9" w:rsidP="002579C9">
      <w:pPr>
        <w:spacing w:line="240" w:lineRule="atLeast"/>
      </w:pPr>
    </w:p>
    <w:p w14:paraId="7AE1354F" w14:textId="77777777" w:rsidR="002579C9" w:rsidRPr="005353A7" w:rsidRDefault="002579C9" w:rsidP="002579C9">
      <w:pPr>
        <w:spacing w:line="240" w:lineRule="atLeast"/>
      </w:pPr>
    </w:p>
    <w:p w14:paraId="2CC6FECD" w14:textId="77777777" w:rsidR="002579C9" w:rsidRPr="005353A7" w:rsidRDefault="002579C9" w:rsidP="002579C9">
      <w:pPr>
        <w:spacing w:line="240" w:lineRule="atLeast"/>
      </w:pPr>
    </w:p>
    <w:p w14:paraId="6929D5E9" w14:textId="77777777" w:rsidR="002579C9" w:rsidRPr="005353A7" w:rsidRDefault="002579C9" w:rsidP="002579C9">
      <w:pPr>
        <w:spacing w:line="240" w:lineRule="atLeast"/>
      </w:pPr>
    </w:p>
    <w:p w14:paraId="05004AE0" w14:textId="77777777" w:rsidR="002579C9" w:rsidRPr="005353A7" w:rsidRDefault="002579C9" w:rsidP="002579C9">
      <w:pPr>
        <w:spacing w:line="240" w:lineRule="atLeast"/>
      </w:pPr>
    </w:p>
    <w:p w14:paraId="7745372F" w14:textId="77777777" w:rsidR="002579C9" w:rsidRPr="005353A7" w:rsidRDefault="002579C9" w:rsidP="002579C9"/>
    <w:p w14:paraId="3562EEAD" w14:textId="77777777" w:rsidR="002579C9" w:rsidRPr="005353A7" w:rsidRDefault="002579C9" w:rsidP="002579C9"/>
    <w:p w14:paraId="2F6B2C34" w14:textId="77777777" w:rsidR="002579C9" w:rsidRPr="00C74542" w:rsidRDefault="002579C9" w:rsidP="002579C9">
      <w:pPr>
        <w:tabs>
          <w:tab w:val="center" w:pos="4801"/>
        </w:tabs>
        <w:rPr>
          <w:rFonts w:cstheme="minorBidi"/>
          <w:cs/>
          <w:lang w:val="en-US" w:bidi="th-TH"/>
        </w:rPr>
        <w:sectPr w:rsidR="002579C9" w:rsidRPr="00C74542" w:rsidSect="00C74542">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486" w:gutter="0"/>
          <w:pgNumType w:start="11"/>
          <w:cols w:space="720"/>
        </w:sectPr>
      </w:pPr>
      <w:r w:rsidRPr="005353A7">
        <w:tab/>
      </w:r>
    </w:p>
    <w:p w14:paraId="3D8B9A10" w14:textId="77777777" w:rsidR="002579C9" w:rsidRPr="005353A7" w:rsidRDefault="002579C9" w:rsidP="002579C9">
      <w:pPr>
        <w:spacing w:line="240" w:lineRule="atLeast"/>
        <w:ind w:left="540"/>
      </w:pPr>
      <w:r w:rsidRPr="005353A7">
        <w:lastRenderedPageBreak/>
        <w:t>These notes form an integral part of the interim financial statements.</w:t>
      </w:r>
    </w:p>
    <w:p w14:paraId="2FA2231E" w14:textId="77777777" w:rsidR="002579C9" w:rsidRPr="00B6519D" w:rsidRDefault="002579C9" w:rsidP="002579C9">
      <w:pPr>
        <w:spacing w:line="240" w:lineRule="atLeast"/>
        <w:ind w:left="540"/>
        <w:rPr>
          <w:sz w:val="16"/>
          <w:szCs w:val="16"/>
        </w:rPr>
      </w:pPr>
    </w:p>
    <w:p w14:paraId="7A29FE6D" w14:textId="4EE674E9" w:rsidR="002579C9" w:rsidRPr="000912FE" w:rsidRDefault="002579C9" w:rsidP="006A1D44">
      <w:pPr>
        <w:tabs>
          <w:tab w:val="left" w:pos="540"/>
        </w:tabs>
        <w:ind w:left="540"/>
        <w:jc w:val="both"/>
        <w:rPr>
          <w:rFonts w:cstheme="minorBidi"/>
          <w:lang w:val="en-US" w:bidi="th-TH"/>
        </w:rPr>
      </w:pPr>
      <w:r w:rsidRPr="005353A7">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0912FE">
        <w:t xml:space="preserve"> </w:t>
      </w:r>
      <w:r w:rsidR="00E940D3">
        <w:rPr>
          <w:rFonts w:cstheme="minorBidi"/>
          <w:lang w:bidi="th-TH"/>
        </w:rPr>
        <w:t>7</w:t>
      </w:r>
      <w:r w:rsidR="00C0163F">
        <w:rPr>
          <w:rFonts w:cstheme="minorBidi"/>
          <w:lang w:val="en-US" w:bidi="th-TH"/>
        </w:rPr>
        <w:t xml:space="preserve"> </w:t>
      </w:r>
      <w:r w:rsidR="00E940D3">
        <w:rPr>
          <w:rFonts w:cstheme="minorBidi"/>
          <w:lang w:val="en-US" w:bidi="th-TH"/>
        </w:rPr>
        <w:t>Aug</w:t>
      </w:r>
      <w:r w:rsidR="00197819">
        <w:rPr>
          <w:rFonts w:cstheme="minorBidi"/>
          <w:lang w:val="en-US" w:bidi="th-TH"/>
        </w:rPr>
        <w:t>u</w:t>
      </w:r>
      <w:r w:rsidR="00E940D3">
        <w:rPr>
          <w:rFonts w:cstheme="minorBidi"/>
          <w:lang w:val="en-US" w:bidi="th-TH"/>
        </w:rPr>
        <w:t>st</w:t>
      </w:r>
      <w:r w:rsidR="00C0163F" w:rsidRPr="008F4589">
        <w:rPr>
          <w:rFonts w:cstheme="minorBidi"/>
          <w:lang w:val="en-US" w:bidi="th-TH"/>
        </w:rPr>
        <w:t xml:space="preserve"> 202</w:t>
      </w:r>
      <w:r w:rsidR="004D4215">
        <w:rPr>
          <w:rFonts w:cstheme="minorBidi"/>
          <w:lang w:val="en-US" w:bidi="th-TH"/>
        </w:rPr>
        <w:t>4</w:t>
      </w:r>
      <w:r w:rsidR="00C0163F" w:rsidRPr="00C84676">
        <w:rPr>
          <w:rFonts w:cstheme="minorBidi"/>
          <w:lang w:val="en-US" w:bidi="th-TH"/>
        </w:rPr>
        <w:t>.</w:t>
      </w:r>
    </w:p>
    <w:p w14:paraId="69A58902" w14:textId="77777777" w:rsidR="00EB65AE" w:rsidRPr="00B6519D" w:rsidRDefault="00EB65AE" w:rsidP="00EB65AE">
      <w:pPr>
        <w:pStyle w:val="block"/>
        <w:spacing w:after="0" w:line="240" w:lineRule="auto"/>
        <w:ind w:left="540"/>
        <w:jc w:val="both"/>
        <w:rPr>
          <w:sz w:val="16"/>
          <w:szCs w:val="16"/>
        </w:rPr>
      </w:pPr>
    </w:p>
    <w:p w14:paraId="08E8C902" w14:textId="77777777" w:rsidR="002579C9" w:rsidRPr="005353A7" w:rsidRDefault="002579C9" w:rsidP="00520FFE">
      <w:pPr>
        <w:pStyle w:val="Heading1"/>
      </w:pPr>
      <w:r w:rsidRPr="005353A7">
        <w:t xml:space="preserve">Basis of preparation of the interim financial statements </w:t>
      </w:r>
    </w:p>
    <w:p w14:paraId="721BC33A" w14:textId="77777777" w:rsidR="002579C9" w:rsidRPr="00662575" w:rsidRDefault="002579C9" w:rsidP="002579C9">
      <w:pPr>
        <w:pStyle w:val="BodyText"/>
        <w:spacing w:after="0" w:line="240" w:lineRule="atLeast"/>
        <w:jc w:val="both"/>
        <w:rPr>
          <w:sz w:val="16"/>
          <w:szCs w:val="16"/>
        </w:rPr>
      </w:pPr>
    </w:p>
    <w:p w14:paraId="58A0120E" w14:textId="68DA36ED" w:rsidR="002579C9" w:rsidRDefault="00E57068" w:rsidP="002579C9">
      <w:pPr>
        <w:pStyle w:val="BodyText"/>
        <w:spacing w:after="0" w:line="240" w:lineRule="atLeast"/>
        <w:ind w:left="540"/>
        <w:jc w:val="both"/>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w:t>
      </w:r>
      <w:r w:rsidR="0075130D">
        <w:t>Subsidiar</w:t>
      </w:r>
      <w:r w:rsidR="00321915">
        <w:t>ies</w:t>
      </w:r>
      <w:r w:rsidRPr="00E57068">
        <w:t xml:space="preserve"> for the year ended 31 December 202</w:t>
      </w:r>
      <w:r w:rsidR="004D4215">
        <w:t>3</w:t>
      </w:r>
      <w:r w:rsidRPr="00E57068">
        <w:t>.</w:t>
      </w:r>
    </w:p>
    <w:p w14:paraId="3F69CE6C" w14:textId="77777777" w:rsidR="00E57068" w:rsidRPr="00662575" w:rsidRDefault="00E57068" w:rsidP="002579C9">
      <w:pPr>
        <w:pStyle w:val="BodyText"/>
        <w:spacing w:after="0" w:line="240" w:lineRule="atLeast"/>
        <w:ind w:left="540"/>
        <w:jc w:val="both"/>
        <w:rPr>
          <w:sz w:val="16"/>
          <w:szCs w:val="16"/>
        </w:rPr>
      </w:pPr>
    </w:p>
    <w:p w14:paraId="725CBEA1" w14:textId="722559C5" w:rsidR="002579C9" w:rsidRPr="006D27B1" w:rsidRDefault="002579C9" w:rsidP="002579C9">
      <w:pPr>
        <w:pStyle w:val="BodyText"/>
        <w:spacing w:after="0" w:line="240" w:lineRule="auto"/>
        <w:ind w:left="540"/>
        <w:jc w:val="both"/>
        <w:rPr>
          <w:rFonts w:cs="Angsana New"/>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D4215">
        <w:t>3</w:t>
      </w:r>
      <w:r w:rsidR="006D27B1">
        <w:rPr>
          <w:rFonts w:cs="Angsana New"/>
          <w:lang w:val="en-US" w:bidi="th-TH"/>
        </w:rPr>
        <w:t>.</w:t>
      </w:r>
    </w:p>
    <w:p w14:paraId="6B0A2B2F" w14:textId="0A350FCC" w:rsidR="00E57068" w:rsidRPr="00662575" w:rsidRDefault="00E57068" w:rsidP="002579C9">
      <w:pPr>
        <w:pStyle w:val="BodyText"/>
        <w:spacing w:after="0" w:line="240" w:lineRule="auto"/>
        <w:ind w:left="540"/>
        <w:jc w:val="both"/>
        <w:rPr>
          <w:i/>
          <w:iCs/>
          <w:color w:val="0000FF"/>
          <w:sz w:val="16"/>
          <w:szCs w:val="16"/>
          <w:lang w:val="en-US" w:bidi="th-TH"/>
        </w:rPr>
      </w:pPr>
    </w:p>
    <w:p w14:paraId="6A4CB2E8" w14:textId="77777777" w:rsidR="002579C9" w:rsidRPr="005353A7" w:rsidRDefault="002579C9" w:rsidP="00520FFE">
      <w:pPr>
        <w:pStyle w:val="Heading1"/>
      </w:pPr>
      <w:r w:rsidRPr="005353A7">
        <w:t>Related parties</w:t>
      </w:r>
    </w:p>
    <w:p w14:paraId="1B785982" w14:textId="77777777" w:rsidR="002579C9" w:rsidRPr="00662575" w:rsidRDefault="002579C9" w:rsidP="002579C9">
      <w:pPr>
        <w:ind w:left="540"/>
        <w:jc w:val="both"/>
        <w:rPr>
          <w:sz w:val="16"/>
          <w:szCs w:val="16"/>
        </w:rPr>
      </w:pPr>
    </w:p>
    <w:p w14:paraId="2B805BCF" w14:textId="19FADEFD" w:rsidR="00FC48C8" w:rsidRDefault="007D4BDA" w:rsidP="00FC48C8">
      <w:pPr>
        <w:ind w:left="540"/>
        <w:jc w:val="both"/>
      </w:pPr>
      <w:r>
        <w:t xml:space="preserve">The </w:t>
      </w:r>
      <w:r w:rsidR="004D7DEE" w:rsidRPr="004D7DEE">
        <w:t>Group had significant transactions during the period were as follows:</w:t>
      </w:r>
    </w:p>
    <w:p w14:paraId="34BDF64F" w14:textId="77777777" w:rsidR="0047425A" w:rsidRPr="00662575" w:rsidRDefault="0047425A" w:rsidP="0047425A">
      <w:pPr>
        <w:spacing w:line="240" w:lineRule="auto"/>
        <w:rPr>
          <w:sz w:val="16"/>
          <w:szCs w:val="16"/>
        </w:rPr>
      </w:pPr>
    </w:p>
    <w:tbl>
      <w:tblPr>
        <w:tblW w:w="9408" w:type="dxa"/>
        <w:tblInd w:w="445" w:type="dxa"/>
        <w:tblLayout w:type="fixed"/>
        <w:tblCellMar>
          <w:left w:w="144" w:type="dxa"/>
          <w:right w:w="144" w:type="dxa"/>
        </w:tblCellMar>
        <w:tblLook w:val="0000" w:firstRow="0" w:lastRow="0" w:firstColumn="0" w:lastColumn="0" w:noHBand="0" w:noVBand="0"/>
      </w:tblPr>
      <w:tblGrid>
        <w:gridCol w:w="3604"/>
        <w:gridCol w:w="1259"/>
        <w:gridCol w:w="310"/>
        <w:gridCol w:w="1222"/>
        <w:gridCol w:w="308"/>
        <w:gridCol w:w="1221"/>
        <w:gridCol w:w="308"/>
        <w:gridCol w:w="1088"/>
        <w:gridCol w:w="88"/>
      </w:tblGrid>
      <w:tr w:rsidR="00E42438" w:rsidRPr="005353A7" w14:paraId="5C0A804E" w14:textId="77777777" w:rsidTr="00C74542">
        <w:trPr>
          <w:cantSplit/>
        </w:trPr>
        <w:tc>
          <w:tcPr>
            <w:tcW w:w="3604" w:type="dxa"/>
            <w:vAlign w:val="bottom"/>
          </w:tcPr>
          <w:p w14:paraId="769EF9C8" w14:textId="4F70B26D" w:rsidR="008905EA" w:rsidRPr="00176CAB" w:rsidRDefault="008905EA" w:rsidP="00C74542">
            <w:pPr>
              <w:pStyle w:val="acctfourfigures"/>
              <w:spacing w:line="240" w:lineRule="auto"/>
              <w:ind w:right="-90" w:hanging="53"/>
              <w:rPr>
                <w:b/>
                <w:bCs/>
                <w:i/>
                <w:iCs/>
                <w:szCs w:val="22"/>
              </w:rPr>
            </w:pPr>
            <w:r w:rsidRPr="00176CAB">
              <w:rPr>
                <w:szCs w:val="22"/>
                <w:lang w:bidi="th-TH"/>
              </w:rPr>
              <w:br w:type="page"/>
            </w:r>
            <w:r w:rsidRPr="00176CAB">
              <w:rPr>
                <w:b/>
                <w:bCs/>
                <w:i/>
                <w:iCs/>
                <w:szCs w:val="22"/>
              </w:rPr>
              <w:t xml:space="preserve">Significant transactions with </w:t>
            </w:r>
            <w:r w:rsidR="00E42438">
              <w:rPr>
                <w:rFonts w:cstheme="minorBidi"/>
                <w:b/>
                <w:bCs/>
                <w:i/>
                <w:iCs/>
                <w:szCs w:val="28"/>
                <w:cs/>
                <w:lang w:bidi="th-TH"/>
              </w:rPr>
              <w:br/>
            </w:r>
            <w:r w:rsidRPr="00176CAB">
              <w:rPr>
                <w:b/>
                <w:bCs/>
                <w:i/>
                <w:iCs/>
                <w:szCs w:val="22"/>
              </w:rPr>
              <w:t>related parties</w:t>
            </w:r>
          </w:p>
        </w:tc>
        <w:tc>
          <w:tcPr>
            <w:tcW w:w="2791" w:type="dxa"/>
            <w:gridSpan w:val="3"/>
          </w:tcPr>
          <w:p w14:paraId="4BE159A1" w14:textId="77777777" w:rsidR="008905EA" w:rsidRPr="00176CAB" w:rsidRDefault="008905EA" w:rsidP="00006184">
            <w:pPr>
              <w:pStyle w:val="acctmergecolhdg"/>
              <w:spacing w:line="240" w:lineRule="auto"/>
              <w:rPr>
                <w:szCs w:val="22"/>
              </w:rPr>
            </w:pPr>
            <w:r w:rsidRPr="00176CAB">
              <w:rPr>
                <w:szCs w:val="22"/>
              </w:rPr>
              <w:t xml:space="preserve">Consolidated </w:t>
            </w:r>
          </w:p>
          <w:p w14:paraId="1F384597" w14:textId="77777777" w:rsidR="008905EA" w:rsidRPr="00176CAB" w:rsidRDefault="008905EA" w:rsidP="00006184">
            <w:pPr>
              <w:pStyle w:val="acctmergecolhdg"/>
              <w:spacing w:line="240" w:lineRule="auto"/>
              <w:rPr>
                <w:b w:val="0"/>
                <w:bCs/>
                <w:szCs w:val="22"/>
              </w:rPr>
            </w:pPr>
            <w:r w:rsidRPr="00176CAB">
              <w:rPr>
                <w:szCs w:val="22"/>
              </w:rPr>
              <w:t>financial statements</w:t>
            </w:r>
          </w:p>
        </w:tc>
        <w:tc>
          <w:tcPr>
            <w:tcW w:w="308" w:type="dxa"/>
          </w:tcPr>
          <w:p w14:paraId="4CD26C00" w14:textId="77777777" w:rsidR="008905EA" w:rsidRPr="00176CAB" w:rsidRDefault="008905EA" w:rsidP="00006184">
            <w:pPr>
              <w:pStyle w:val="acctmergecolhdg"/>
              <w:spacing w:line="240" w:lineRule="auto"/>
              <w:rPr>
                <w:b w:val="0"/>
                <w:bCs/>
                <w:szCs w:val="22"/>
              </w:rPr>
            </w:pPr>
          </w:p>
        </w:tc>
        <w:tc>
          <w:tcPr>
            <w:tcW w:w="2705" w:type="dxa"/>
            <w:gridSpan w:val="4"/>
          </w:tcPr>
          <w:p w14:paraId="3F86140B" w14:textId="77777777" w:rsidR="008905EA" w:rsidRPr="00176CAB" w:rsidRDefault="008905EA" w:rsidP="00006184">
            <w:pPr>
              <w:pStyle w:val="acctmergecolhdg"/>
              <w:spacing w:line="240" w:lineRule="auto"/>
              <w:rPr>
                <w:szCs w:val="22"/>
              </w:rPr>
            </w:pPr>
            <w:r w:rsidRPr="00176CAB">
              <w:rPr>
                <w:szCs w:val="22"/>
              </w:rPr>
              <w:t xml:space="preserve">Separate </w:t>
            </w:r>
          </w:p>
          <w:p w14:paraId="15BBADE2" w14:textId="77777777" w:rsidR="008905EA" w:rsidRPr="00176CAB" w:rsidRDefault="008905EA" w:rsidP="00006184">
            <w:pPr>
              <w:pStyle w:val="acctmergecolhdg"/>
              <w:spacing w:line="240" w:lineRule="auto"/>
              <w:ind w:left="102"/>
              <w:rPr>
                <w:b w:val="0"/>
                <w:bCs/>
                <w:szCs w:val="22"/>
              </w:rPr>
            </w:pPr>
            <w:r w:rsidRPr="00176CAB">
              <w:rPr>
                <w:szCs w:val="22"/>
              </w:rPr>
              <w:t>financial statements</w:t>
            </w:r>
          </w:p>
        </w:tc>
      </w:tr>
      <w:tr w:rsidR="008905EA" w:rsidRPr="005353A7" w14:paraId="64D5E0CF" w14:textId="77777777" w:rsidTr="00C74542">
        <w:trPr>
          <w:cantSplit/>
        </w:trPr>
        <w:tc>
          <w:tcPr>
            <w:tcW w:w="3604" w:type="dxa"/>
          </w:tcPr>
          <w:p w14:paraId="19E91BF0" w14:textId="7D849320" w:rsidR="008905EA" w:rsidRPr="00176CAB" w:rsidRDefault="00164DA8" w:rsidP="00C74542">
            <w:pPr>
              <w:pStyle w:val="acctfourfigures"/>
              <w:spacing w:line="240" w:lineRule="auto"/>
              <w:ind w:hanging="53"/>
              <w:rPr>
                <w:b/>
                <w:bCs/>
                <w:i/>
                <w:iCs/>
                <w:szCs w:val="22"/>
              </w:rPr>
            </w:pPr>
            <w:r>
              <w:rPr>
                <w:b/>
                <w:bCs/>
                <w:i/>
                <w:iCs/>
                <w:szCs w:val="22"/>
              </w:rPr>
              <w:t>Six</w:t>
            </w:r>
            <w:r w:rsidR="008905EA" w:rsidRPr="00176CAB">
              <w:rPr>
                <w:b/>
                <w:bCs/>
                <w:i/>
                <w:iCs/>
                <w:szCs w:val="22"/>
              </w:rPr>
              <w:t>-month period ended 3</w:t>
            </w:r>
            <w:r>
              <w:rPr>
                <w:b/>
                <w:bCs/>
                <w:i/>
                <w:iCs/>
                <w:szCs w:val="22"/>
              </w:rPr>
              <w:t>0</w:t>
            </w:r>
            <w:r w:rsidR="008905EA" w:rsidRPr="00176CAB">
              <w:rPr>
                <w:b/>
                <w:bCs/>
                <w:i/>
                <w:iCs/>
                <w:szCs w:val="22"/>
              </w:rPr>
              <w:t xml:space="preserve"> </w:t>
            </w:r>
            <w:r>
              <w:rPr>
                <w:b/>
                <w:bCs/>
                <w:i/>
                <w:iCs/>
                <w:szCs w:val="22"/>
              </w:rPr>
              <w:t>June</w:t>
            </w:r>
          </w:p>
        </w:tc>
        <w:tc>
          <w:tcPr>
            <w:tcW w:w="1259" w:type="dxa"/>
          </w:tcPr>
          <w:p w14:paraId="1EE1735F" w14:textId="3746BB48" w:rsidR="008905EA" w:rsidRPr="0068047F" w:rsidRDefault="008905EA" w:rsidP="00FA2B86">
            <w:pPr>
              <w:pStyle w:val="acctmergecolhdg"/>
              <w:spacing w:line="240" w:lineRule="auto"/>
              <w:rPr>
                <w:rFonts w:cstheme="minorBidi"/>
                <w:b w:val="0"/>
                <w:bCs/>
                <w:szCs w:val="28"/>
                <w:lang w:val="en-US" w:bidi="th-TH"/>
              </w:rPr>
            </w:pPr>
            <w:r w:rsidRPr="00176CAB">
              <w:rPr>
                <w:b w:val="0"/>
                <w:bCs/>
                <w:szCs w:val="22"/>
              </w:rPr>
              <w:t>202</w:t>
            </w:r>
            <w:r>
              <w:rPr>
                <w:rFonts w:cstheme="minorBidi"/>
                <w:b w:val="0"/>
                <w:bCs/>
                <w:szCs w:val="28"/>
                <w:lang w:bidi="th-TH"/>
              </w:rPr>
              <w:t>4</w:t>
            </w:r>
          </w:p>
        </w:tc>
        <w:tc>
          <w:tcPr>
            <w:tcW w:w="310" w:type="dxa"/>
          </w:tcPr>
          <w:p w14:paraId="4A13CB4B" w14:textId="77777777" w:rsidR="008905EA" w:rsidRPr="00176CAB" w:rsidRDefault="008905EA" w:rsidP="00FA2B86">
            <w:pPr>
              <w:pStyle w:val="acctmergecolhdg"/>
              <w:spacing w:line="240" w:lineRule="auto"/>
              <w:rPr>
                <w:b w:val="0"/>
                <w:bCs/>
                <w:szCs w:val="22"/>
              </w:rPr>
            </w:pPr>
          </w:p>
        </w:tc>
        <w:tc>
          <w:tcPr>
            <w:tcW w:w="1222" w:type="dxa"/>
          </w:tcPr>
          <w:p w14:paraId="746AD688" w14:textId="3CA89BA7" w:rsidR="008905EA" w:rsidRPr="00176CAB" w:rsidRDefault="008905EA" w:rsidP="00FA2B86">
            <w:pPr>
              <w:pStyle w:val="acctmergecolhdg"/>
              <w:spacing w:line="240" w:lineRule="auto"/>
              <w:rPr>
                <w:b w:val="0"/>
                <w:bCs/>
                <w:szCs w:val="22"/>
              </w:rPr>
            </w:pPr>
            <w:r w:rsidRPr="00176CAB">
              <w:rPr>
                <w:b w:val="0"/>
                <w:bCs/>
                <w:szCs w:val="22"/>
              </w:rPr>
              <w:t>202</w:t>
            </w:r>
            <w:r>
              <w:rPr>
                <w:b w:val="0"/>
                <w:bCs/>
                <w:szCs w:val="22"/>
              </w:rPr>
              <w:t>3</w:t>
            </w:r>
          </w:p>
        </w:tc>
        <w:tc>
          <w:tcPr>
            <w:tcW w:w="308" w:type="dxa"/>
          </w:tcPr>
          <w:p w14:paraId="41B51AE3" w14:textId="77777777" w:rsidR="008905EA" w:rsidRPr="00176CAB" w:rsidRDefault="008905EA" w:rsidP="00FA2B86">
            <w:pPr>
              <w:pStyle w:val="acctmergecolhdg"/>
              <w:spacing w:line="240" w:lineRule="auto"/>
              <w:rPr>
                <w:b w:val="0"/>
                <w:bCs/>
                <w:szCs w:val="22"/>
              </w:rPr>
            </w:pPr>
          </w:p>
        </w:tc>
        <w:tc>
          <w:tcPr>
            <w:tcW w:w="1221" w:type="dxa"/>
          </w:tcPr>
          <w:p w14:paraId="5BD55D7D" w14:textId="5438EDB6" w:rsidR="008905EA" w:rsidRPr="00176CAB" w:rsidRDefault="008905EA" w:rsidP="00FA2B86">
            <w:pPr>
              <w:pStyle w:val="acctmergecolhdg"/>
              <w:spacing w:line="240" w:lineRule="auto"/>
              <w:ind w:left="102"/>
              <w:rPr>
                <w:b w:val="0"/>
                <w:bCs/>
                <w:szCs w:val="22"/>
              </w:rPr>
            </w:pPr>
            <w:r w:rsidRPr="00176CAB">
              <w:rPr>
                <w:b w:val="0"/>
                <w:bCs/>
                <w:szCs w:val="22"/>
              </w:rPr>
              <w:t>202</w:t>
            </w:r>
            <w:r>
              <w:rPr>
                <w:b w:val="0"/>
                <w:bCs/>
                <w:szCs w:val="22"/>
              </w:rPr>
              <w:t>4</w:t>
            </w:r>
          </w:p>
        </w:tc>
        <w:tc>
          <w:tcPr>
            <w:tcW w:w="308" w:type="dxa"/>
          </w:tcPr>
          <w:p w14:paraId="23707B40" w14:textId="77777777" w:rsidR="008905EA" w:rsidRPr="00176CAB" w:rsidRDefault="008905EA" w:rsidP="00FA2B86">
            <w:pPr>
              <w:pStyle w:val="acctmergecolhdg"/>
              <w:spacing w:line="240" w:lineRule="auto"/>
              <w:rPr>
                <w:b w:val="0"/>
                <w:bCs/>
                <w:szCs w:val="22"/>
              </w:rPr>
            </w:pPr>
          </w:p>
        </w:tc>
        <w:tc>
          <w:tcPr>
            <w:tcW w:w="1176" w:type="dxa"/>
            <w:gridSpan w:val="2"/>
          </w:tcPr>
          <w:p w14:paraId="2D34FCE0" w14:textId="2C645B57" w:rsidR="008905EA" w:rsidRPr="00176CAB" w:rsidRDefault="008905EA" w:rsidP="00FA2B86">
            <w:pPr>
              <w:pStyle w:val="acctmergecolhdg"/>
              <w:spacing w:line="240" w:lineRule="auto"/>
              <w:ind w:left="102"/>
              <w:rPr>
                <w:b w:val="0"/>
                <w:bCs/>
                <w:szCs w:val="22"/>
              </w:rPr>
            </w:pPr>
            <w:r w:rsidRPr="00176CAB">
              <w:rPr>
                <w:b w:val="0"/>
                <w:bCs/>
                <w:szCs w:val="22"/>
              </w:rPr>
              <w:t>202</w:t>
            </w:r>
            <w:r>
              <w:rPr>
                <w:b w:val="0"/>
                <w:bCs/>
                <w:szCs w:val="22"/>
              </w:rPr>
              <w:t>3</w:t>
            </w:r>
          </w:p>
        </w:tc>
      </w:tr>
      <w:tr w:rsidR="008905EA" w:rsidRPr="009C0041" w14:paraId="73B15B32" w14:textId="77777777" w:rsidTr="00C74542">
        <w:trPr>
          <w:gridAfter w:val="1"/>
          <w:wAfter w:w="88" w:type="dxa"/>
          <w:cantSplit/>
          <w:trHeight w:val="137"/>
        </w:trPr>
        <w:tc>
          <w:tcPr>
            <w:tcW w:w="3604" w:type="dxa"/>
          </w:tcPr>
          <w:p w14:paraId="7C1E5151" w14:textId="77777777" w:rsidR="008905EA" w:rsidRPr="009C0041" w:rsidRDefault="008905EA" w:rsidP="00C74542">
            <w:pPr>
              <w:spacing w:line="240" w:lineRule="auto"/>
              <w:ind w:hanging="53"/>
              <w:rPr>
                <w:b/>
                <w:bCs/>
                <w:sz w:val="18"/>
                <w:szCs w:val="18"/>
              </w:rPr>
            </w:pPr>
          </w:p>
        </w:tc>
        <w:tc>
          <w:tcPr>
            <w:tcW w:w="5716" w:type="dxa"/>
            <w:gridSpan w:val="7"/>
          </w:tcPr>
          <w:p w14:paraId="322294C0" w14:textId="77777777" w:rsidR="008905EA" w:rsidRPr="009C0041" w:rsidRDefault="008905EA" w:rsidP="0047425A">
            <w:pPr>
              <w:pStyle w:val="acctfourfigures"/>
              <w:tabs>
                <w:tab w:val="clear" w:pos="765"/>
                <w:tab w:val="decimal" w:pos="731"/>
              </w:tabs>
              <w:spacing w:line="240" w:lineRule="auto"/>
              <w:jc w:val="center"/>
              <w:rPr>
                <w:sz w:val="18"/>
                <w:szCs w:val="18"/>
              </w:rPr>
            </w:pPr>
            <w:r w:rsidRPr="00662575">
              <w:rPr>
                <w:i/>
                <w:iCs/>
                <w:szCs w:val="22"/>
              </w:rPr>
              <w:t>(in thousand Baht)</w:t>
            </w:r>
          </w:p>
        </w:tc>
      </w:tr>
      <w:tr w:rsidR="008905EA" w:rsidRPr="005353A7" w14:paraId="77A54228" w14:textId="77777777" w:rsidTr="00C74542">
        <w:trPr>
          <w:cantSplit/>
        </w:trPr>
        <w:tc>
          <w:tcPr>
            <w:tcW w:w="3604" w:type="dxa"/>
          </w:tcPr>
          <w:p w14:paraId="76047802" w14:textId="77777777" w:rsidR="008905EA" w:rsidRPr="00176CAB" w:rsidRDefault="008905EA" w:rsidP="00C74542">
            <w:pPr>
              <w:spacing w:line="240" w:lineRule="auto"/>
              <w:ind w:hanging="53"/>
              <w:rPr>
                <w:b/>
                <w:bCs/>
                <w:szCs w:val="22"/>
              </w:rPr>
            </w:pPr>
            <w:r>
              <w:rPr>
                <w:b/>
                <w:bCs/>
                <w:szCs w:val="22"/>
              </w:rPr>
              <w:t>Ultimate p</w:t>
            </w:r>
            <w:r w:rsidRPr="00176CAB">
              <w:rPr>
                <w:b/>
                <w:bCs/>
                <w:szCs w:val="22"/>
              </w:rPr>
              <w:t>arent</w:t>
            </w:r>
          </w:p>
        </w:tc>
        <w:tc>
          <w:tcPr>
            <w:tcW w:w="1259" w:type="dxa"/>
          </w:tcPr>
          <w:p w14:paraId="247CE5D4" w14:textId="77777777" w:rsidR="008905EA" w:rsidRPr="00176CAB" w:rsidRDefault="008905EA" w:rsidP="0047425A">
            <w:pPr>
              <w:pStyle w:val="acctfourfigures"/>
              <w:spacing w:line="240" w:lineRule="auto"/>
              <w:rPr>
                <w:szCs w:val="22"/>
              </w:rPr>
            </w:pPr>
          </w:p>
        </w:tc>
        <w:tc>
          <w:tcPr>
            <w:tcW w:w="310" w:type="dxa"/>
          </w:tcPr>
          <w:p w14:paraId="6689CEA7" w14:textId="77777777" w:rsidR="008905EA" w:rsidRPr="00C74542" w:rsidRDefault="008905EA" w:rsidP="00C74542">
            <w:pPr>
              <w:pStyle w:val="acctmergecolhdg"/>
              <w:spacing w:line="240" w:lineRule="auto"/>
              <w:rPr>
                <w:bCs/>
                <w:szCs w:val="22"/>
              </w:rPr>
            </w:pPr>
          </w:p>
        </w:tc>
        <w:tc>
          <w:tcPr>
            <w:tcW w:w="1222" w:type="dxa"/>
          </w:tcPr>
          <w:p w14:paraId="4FC9D84D" w14:textId="77777777" w:rsidR="008905EA" w:rsidRPr="00176CAB" w:rsidRDefault="008905EA" w:rsidP="0047425A">
            <w:pPr>
              <w:pStyle w:val="acctfourfigures"/>
              <w:tabs>
                <w:tab w:val="clear" w:pos="765"/>
                <w:tab w:val="decimal" w:pos="907"/>
              </w:tabs>
              <w:spacing w:line="240" w:lineRule="auto"/>
              <w:jc w:val="both"/>
              <w:rPr>
                <w:szCs w:val="22"/>
              </w:rPr>
            </w:pPr>
          </w:p>
        </w:tc>
        <w:tc>
          <w:tcPr>
            <w:tcW w:w="308" w:type="dxa"/>
          </w:tcPr>
          <w:p w14:paraId="0D7BD093" w14:textId="77777777" w:rsidR="008905EA" w:rsidRPr="00176CAB" w:rsidRDefault="008905EA" w:rsidP="0047425A">
            <w:pPr>
              <w:pStyle w:val="acctfourfigures"/>
              <w:tabs>
                <w:tab w:val="clear" w:pos="765"/>
                <w:tab w:val="decimal" w:pos="738"/>
              </w:tabs>
              <w:spacing w:line="240" w:lineRule="auto"/>
              <w:ind w:left="20" w:right="-83" w:hanging="20"/>
              <w:jc w:val="center"/>
              <w:rPr>
                <w:szCs w:val="22"/>
              </w:rPr>
            </w:pPr>
          </w:p>
        </w:tc>
        <w:tc>
          <w:tcPr>
            <w:tcW w:w="1221" w:type="dxa"/>
          </w:tcPr>
          <w:p w14:paraId="61FD5FA2" w14:textId="77777777" w:rsidR="008905EA" w:rsidRPr="00176CAB" w:rsidRDefault="008905EA" w:rsidP="0047425A">
            <w:pPr>
              <w:pStyle w:val="acctfourfigures"/>
              <w:tabs>
                <w:tab w:val="clear" w:pos="765"/>
                <w:tab w:val="decimal" w:pos="738"/>
              </w:tabs>
              <w:spacing w:line="240" w:lineRule="auto"/>
              <w:ind w:left="20" w:right="-83" w:hanging="20"/>
              <w:jc w:val="center"/>
              <w:rPr>
                <w:szCs w:val="22"/>
              </w:rPr>
            </w:pPr>
          </w:p>
        </w:tc>
        <w:tc>
          <w:tcPr>
            <w:tcW w:w="308" w:type="dxa"/>
          </w:tcPr>
          <w:p w14:paraId="504AA796" w14:textId="77777777" w:rsidR="008905EA" w:rsidRPr="00176CAB" w:rsidRDefault="008905EA" w:rsidP="0047425A">
            <w:pPr>
              <w:pStyle w:val="acctfourfigures"/>
              <w:tabs>
                <w:tab w:val="decimal" w:pos="738"/>
              </w:tabs>
              <w:spacing w:line="240" w:lineRule="auto"/>
              <w:ind w:left="20" w:right="-83" w:hanging="20"/>
              <w:rPr>
                <w:szCs w:val="22"/>
              </w:rPr>
            </w:pPr>
          </w:p>
        </w:tc>
        <w:tc>
          <w:tcPr>
            <w:tcW w:w="1176" w:type="dxa"/>
            <w:gridSpan w:val="2"/>
          </w:tcPr>
          <w:p w14:paraId="5B0C083F" w14:textId="77777777" w:rsidR="008905EA" w:rsidRPr="00176CAB" w:rsidRDefault="008905EA" w:rsidP="0047425A">
            <w:pPr>
              <w:pStyle w:val="acctfourfigures"/>
              <w:tabs>
                <w:tab w:val="clear" w:pos="765"/>
                <w:tab w:val="decimal" w:pos="731"/>
              </w:tabs>
              <w:spacing w:line="240" w:lineRule="auto"/>
              <w:ind w:left="20" w:right="-83" w:hanging="20"/>
              <w:jc w:val="center"/>
              <w:rPr>
                <w:szCs w:val="22"/>
              </w:rPr>
            </w:pPr>
          </w:p>
        </w:tc>
      </w:tr>
      <w:tr w:rsidR="008905EA" w:rsidRPr="005353A7" w14:paraId="3F0F993E" w14:textId="77777777" w:rsidTr="00C74542">
        <w:trPr>
          <w:cantSplit/>
        </w:trPr>
        <w:tc>
          <w:tcPr>
            <w:tcW w:w="3604" w:type="dxa"/>
          </w:tcPr>
          <w:p w14:paraId="19E8009B" w14:textId="77777777" w:rsidR="008905EA" w:rsidRPr="00176CAB" w:rsidRDefault="008905EA" w:rsidP="00C74542">
            <w:pPr>
              <w:spacing w:line="240" w:lineRule="auto"/>
              <w:ind w:hanging="53"/>
              <w:rPr>
                <w:szCs w:val="22"/>
              </w:rPr>
            </w:pPr>
            <w:r w:rsidRPr="00176CAB">
              <w:rPr>
                <w:szCs w:val="22"/>
              </w:rPr>
              <w:t>Management fee expense</w:t>
            </w:r>
          </w:p>
        </w:tc>
        <w:tc>
          <w:tcPr>
            <w:tcW w:w="1259" w:type="dxa"/>
          </w:tcPr>
          <w:p w14:paraId="746BE863" w14:textId="26C4C290" w:rsidR="008905EA" w:rsidRPr="00471F85" w:rsidRDefault="00164DA8"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513</w:t>
            </w:r>
          </w:p>
        </w:tc>
        <w:tc>
          <w:tcPr>
            <w:tcW w:w="310" w:type="dxa"/>
          </w:tcPr>
          <w:p w14:paraId="6ABF1300" w14:textId="77777777" w:rsidR="008905EA" w:rsidRPr="00C74542" w:rsidRDefault="008905EA" w:rsidP="00C74542">
            <w:pPr>
              <w:pStyle w:val="acctmergecolhdg"/>
              <w:spacing w:line="240" w:lineRule="auto"/>
              <w:rPr>
                <w:bCs/>
                <w:szCs w:val="22"/>
              </w:rPr>
            </w:pPr>
          </w:p>
        </w:tc>
        <w:tc>
          <w:tcPr>
            <w:tcW w:w="1222" w:type="dxa"/>
          </w:tcPr>
          <w:p w14:paraId="3F48DCB6" w14:textId="650C945E" w:rsidR="008905EA" w:rsidRPr="00FA2B86" w:rsidRDefault="00164DA8"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465</w:t>
            </w:r>
          </w:p>
        </w:tc>
        <w:tc>
          <w:tcPr>
            <w:tcW w:w="308" w:type="dxa"/>
          </w:tcPr>
          <w:p w14:paraId="694819AA" w14:textId="77777777" w:rsidR="008905EA" w:rsidRPr="00176CAB" w:rsidRDefault="008905EA" w:rsidP="001732FE">
            <w:pPr>
              <w:pStyle w:val="acctfourfigures"/>
              <w:tabs>
                <w:tab w:val="clear" w:pos="765"/>
                <w:tab w:val="decimal" w:pos="908"/>
              </w:tabs>
              <w:spacing w:line="240" w:lineRule="auto"/>
              <w:ind w:left="20" w:right="-83" w:hanging="20"/>
              <w:jc w:val="right"/>
              <w:rPr>
                <w:szCs w:val="22"/>
              </w:rPr>
            </w:pPr>
          </w:p>
        </w:tc>
        <w:tc>
          <w:tcPr>
            <w:tcW w:w="1221" w:type="dxa"/>
          </w:tcPr>
          <w:p w14:paraId="0E0D9003" w14:textId="060BA802" w:rsidR="008905EA" w:rsidRPr="00FA2B86" w:rsidRDefault="00164DA8" w:rsidP="00E42438">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127</w:t>
            </w:r>
          </w:p>
        </w:tc>
        <w:tc>
          <w:tcPr>
            <w:tcW w:w="308" w:type="dxa"/>
          </w:tcPr>
          <w:p w14:paraId="395A833B" w14:textId="77777777" w:rsidR="008905EA" w:rsidRPr="00FA2B86" w:rsidRDefault="008905EA" w:rsidP="001732FE">
            <w:pPr>
              <w:pStyle w:val="acctfourfigures"/>
              <w:tabs>
                <w:tab w:val="clear" w:pos="765"/>
                <w:tab w:val="decimal" w:pos="843"/>
              </w:tabs>
              <w:spacing w:line="240" w:lineRule="auto"/>
              <w:jc w:val="right"/>
              <w:rPr>
                <w:rFonts w:cs="Angsana New"/>
                <w:szCs w:val="28"/>
                <w:lang w:val="en-US" w:bidi="th-TH"/>
              </w:rPr>
            </w:pPr>
          </w:p>
        </w:tc>
        <w:tc>
          <w:tcPr>
            <w:tcW w:w="1176" w:type="dxa"/>
            <w:gridSpan w:val="2"/>
          </w:tcPr>
          <w:p w14:paraId="6069347D" w14:textId="52D9D21F" w:rsidR="008905EA" w:rsidRPr="00FA2B86" w:rsidRDefault="00164DA8"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109</w:t>
            </w:r>
          </w:p>
        </w:tc>
      </w:tr>
      <w:tr w:rsidR="008905EA" w:rsidRPr="0051512C" w14:paraId="266EDAD6" w14:textId="77777777" w:rsidTr="00C74542">
        <w:trPr>
          <w:cantSplit/>
          <w:trHeight w:val="173"/>
        </w:trPr>
        <w:tc>
          <w:tcPr>
            <w:tcW w:w="3604" w:type="dxa"/>
          </w:tcPr>
          <w:p w14:paraId="5476C6B3" w14:textId="77777777" w:rsidR="008905EA" w:rsidRPr="00176CAB" w:rsidRDefault="008905EA" w:rsidP="00C74542">
            <w:pPr>
              <w:spacing w:line="240" w:lineRule="auto"/>
              <w:ind w:hanging="53"/>
              <w:rPr>
                <w:szCs w:val="22"/>
              </w:rPr>
            </w:pPr>
            <w:r w:rsidRPr="00176CAB">
              <w:rPr>
                <w:szCs w:val="22"/>
              </w:rPr>
              <w:t>Other expenses</w:t>
            </w:r>
          </w:p>
        </w:tc>
        <w:tc>
          <w:tcPr>
            <w:tcW w:w="1259" w:type="dxa"/>
          </w:tcPr>
          <w:p w14:paraId="6BB19F6F" w14:textId="5121E26D" w:rsidR="008905EA" w:rsidRPr="00C74542" w:rsidRDefault="00164DA8" w:rsidP="001732FE">
            <w:pPr>
              <w:pStyle w:val="acctfourfigures"/>
              <w:tabs>
                <w:tab w:val="clear" w:pos="765"/>
                <w:tab w:val="decimal" w:pos="843"/>
              </w:tabs>
              <w:spacing w:line="240" w:lineRule="auto"/>
              <w:jc w:val="right"/>
              <w:rPr>
                <w:rFonts w:cs="Angsana New"/>
                <w:szCs w:val="28"/>
                <w:cs/>
                <w:lang w:val="en-US" w:bidi="th-TH"/>
              </w:rPr>
            </w:pPr>
            <w:r>
              <w:rPr>
                <w:rFonts w:cs="Angsana New"/>
                <w:szCs w:val="28"/>
                <w:lang w:val="en-US" w:bidi="th-TH"/>
              </w:rPr>
              <w:t>73</w:t>
            </w:r>
          </w:p>
        </w:tc>
        <w:tc>
          <w:tcPr>
            <w:tcW w:w="310" w:type="dxa"/>
          </w:tcPr>
          <w:p w14:paraId="183E606F" w14:textId="77777777" w:rsidR="008905EA" w:rsidRPr="00C74542" w:rsidRDefault="008905EA" w:rsidP="00C74542">
            <w:pPr>
              <w:pStyle w:val="acctmergecolhdg"/>
              <w:spacing w:line="240" w:lineRule="auto"/>
              <w:rPr>
                <w:bCs/>
                <w:szCs w:val="22"/>
              </w:rPr>
            </w:pPr>
          </w:p>
        </w:tc>
        <w:tc>
          <w:tcPr>
            <w:tcW w:w="1222" w:type="dxa"/>
          </w:tcPr>
          <w:p w14:paraId="2C064696" w14:textId="3A3AF6B2" w:rsidR="008905EA" w:rsidRPr="00FA2B86" w:rsidRDefault="00164DA8"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144</w:t>
            </w:r>
          </w:p>
        </w:tc>
        <w:tc>
          <w:tcPr>
            <w:tcW w:w="308" w:type="dxa"/>
          </w:tcPr>
          <w:p w14:paraId="07CEAE2E" w14:textId="77777777" w:rsidR="008905EA" w:rsidRPr="00176CAB" w:rsidRDefault="008905EA" w:rsidP="001732FE">
            <w:pPr>
              <w:spacing w:line="240" w:lineRule="auto"/>
              <w:jc w:val="right"/>
              <w:rPr>
                <w:szCs w:val="22"/>
              </w:rPr>
            </w:pPr>
          </w:p>
        </w:tc>
        <w:tc>
          <w:tcPr>
            <w:tcW w:w="1221" w:type="dxa"/>
          </w:tcPr>
          <w:p w14:paraId="1EFCCB57" w14:textId="3C024499" w:rsidR="008905EA" w:rsidRPr="00FA2B86" w:rsidRDefault="00164DA8"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60</w:t>
            </w:r>
          </w:p>
        </w:tc>
        <w:tc>
          <w:tcPr>
            <w:tcW w:w="308" w:type="dxa"/>
          </w:tcPr>
          <w:p w14:paraId="63119E06" w14:textId="77777777" w:rsidR="008905EA" w:rsidRPr="00176CAB" w:rsidRDefault="008905EA" w:rsidP="001732FE">
            <w:pPr>
              <w:spacing w:line="240" w:lineRule="auto"/>
              <w:jc w:val="right"/>
              <w:rPr>
                <w:szCs w:val="22"/>
              </w:rPr>
            </w:pPr>
          </w:p>
        </w:tc>
        <w:tc>
          <w:tcPr>
            <w:tcW w:w="1176" w:type="dxa"/>
            <w:gridSpan w:val="2"/>
          </w:tcPr>
          <w:p w14:paraId="35E828B8" w14:textId="4AF9EF6E" w:rsidR="008905EA" w:rsidRPr="00FA2B86" w:rsidRDefault="00164DA8"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107</w:t>
            </w:r>
          </w:p>
        </w:tc>
      </w:tr>
      <w:tr w:rsidR="008905EA" w:rsidRPr="00FA2B86" w14:paraId="7E222641" w14:textId="77777777" w:rsidTr="00C74542">
        <w:trPr>
          <w:cantSplit/>
          <w:trHeight w:val="128"/>
        </w:trPr>
        <w:tc>
          <w:tcPr>
            <w:tcW w:w="3604" w:type="dxa"/>
          </w:tcPr>
          <w:p w14:paraId="05CDFBDE" w14:textId="77777777" w:rsidR="008905EA" w:rsidRPr="00FA2B86" w:rsidRDefault="008905EA" w:rsidP="00C74542">
            <w:pPr>
              <w:spacing w:line="240" w:lineRule="auto"/>
              <w:ind w:hanging="53"/>
              <w:rPr>
                <w:b/>
                <w:bCs/>
                <w:szCs w:val="22"/>
              </w:rPr>
            </w:pPr>
          </w:p>
        </w:tc>
        <w:tc>
          <w:tcPr>
            <w:tcW w:w="1259" w:type="dxa"/>
          </w:tcPr>
          <w:p w14:paraId="4A4428FF"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10" w:type="dxa"/>
          </w:tcPr>
          <w:p w14:paraId="33E5A511" w14:textId="77777777" w:rsidR="008905EA" w:rsidRPr="00FA2B86" w:rsidRDefault="008905EA" w:rsidP="00C74542">
            <w:pPr>
              <w:pStyle w:val="acctmergecolhdg"/>
              <w:spacing w:line="240" w:lineRule="auto"/>
              <w:rPr>
                <w:bCs/>
                <w:szCs w:val="22"/>
              </w:rPr>
            </w:pPr>
          </w:p>
        </w:tc>
        <w:tc>
          <w:tcPr>
            <w:tcW w:w="1222" w:type="dxa"/>
            <w:vAlign w:val="bottom"/>
          </w:tcPr>
          <w:p w14:paraId="0BFA3C45"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08" w:type="dxa"/>
          </w:tcPr>
          <w:p w14:paraId="19E6D44C" w14:textId="77777777" w:rsidR="008905EA" w:rsidRPr="00FA2B86" w:rsidRDefault="008905EA" w:rsidP="00FA2B86">
            <w:pPr>
              <w:spacing w:line="240" w:lineRule="auto"/>
              <w:rPr>
                <w:b/>
                <w:bCs/>
                <w:szCs w:val="22"/>
              </w:rPr>
            </w:pPr>
          </w:p>
        </w:tc>
        <w:tc>
          <w:tcPr>
            <w:tcW w:w="1221" w:type="dxa"/>
          </w:tcPr>
          <w:p w14:paraId="476B280C"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08" w:type="dxa"/>
          </w:tcPr>
          <w:p w14:paraId="74EC364A" w14:textId="77777777" w:rsidR="008905EA" w:rsidRPr="00FA2B86" w:rsidRDefault="008905EA" w:rsidP="00FA2B86">
            <w:pPr>
              <w:spacing w:line="240" w:lineRule="auto"/>
              <w:rPr>
                <w:b/>
                <w:bCs/>
                <w:szCs w:val="22"/>
              </w:rPr>
            </w:pPr>
          </w:p>
        </w:tc>
        <w:tc>
          <w:tcPr>
            <w:tcW w:w="1176" w:type="dxa"/>
            <w:gridSpan w:val="2"/>
          </w:tcPr>
          <w:p w14:paraId="24EB9E3C"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r>
      <w:tr w:rsidR="008905EA" w:rsidRPr="00FC6676" w14:paraId="7456856A" w14:textId="77777777" w:rsidTr="00C74542">
        <w:trPr>
          <w:cantSplit/>
        </w:trPr>
        <w:tc>
          <w:tcPr>
            <w:tcW w:w="3604" w:type="dxa"/>
          </w:tcPr>
          <w:p w14:paraId="7F22903C" w14:textId="2B1F019C" w:rsidR="008905EA" w:rsidRPr="005D7B8A" w:rsidRDefault="008905EA" w:rsidP="00C74542">
            <w:pPr>
              <w:spacing w:line="240" w:lineRule="auto"/>
              <w:ind w:hanging="53"/>
              <w:rPr>
                <w:rFonts w:cstheme="minorBidi"/>
                <w:szCs w:val="28"/>
                <w:lang w:val="en-US" w:bidi="th-TH"/>
              </w:rPr>
            </w:pPr>
            <w:r>
              <w:rPr>
                <w:b/>
                <w:bCs/>
                <w:szCs w:val="22"/>
              </w:rPr>
              <w:t>P</w:t>
            </w:r>
            <w:r w:rsidRPr="00176CAB">
              <w:rPr>
                <w:b/>
                <w:bCs/>
                <w:szCs w:val="22"/>
              </w:rPr>
              <w:t>arent</w:t>
            </w:r>
            <w:r>
              <w:rPr>
                <w:rFonts w:cstheme="minorBidi"/>
                <w:b/>
                <w:bCs/>
                <w:szCs w:val="28"/>
                <w:lang w:val="en-US" w:bidi="th-TH"/>
              </w:rPr>
              <w:t xml:space="preserve"> of the Group</w:t>
            </w:r>
          </w:p>
        </w:tc>
        <w:tc>
          <w:tcPr>
            <w:tcW w:w="1259" w:type="dxa"/>
          </w:tcPr>
          <w:p w14:paraId="6C043B1D"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10" w:type="dxa"/>
          </w:tcPr>
          <w:p w14:paraId="795CC855" w14:textId="77777777" w:rsidR="008905EA" w:rsidRPr="00C74542" w:rsidRDefault="008905EA" w:rsidP="00C74542">
            <w:pPr>
              <w:pStyle w:val="acctmergecolhdg"/>
              <w:spacing w:line="240" w:lineRule="auto"/>
              <w:rPr>
                <w:bCs/>
                <w:szCs w:val="22"/>
              </w:rPr>
            </w:pPr>
          </w:p>
        </w:tc>
        <w:tc>
          <w:tcPr>
            <w:tcW w:w="1222" w:type="dxa"/>
            <w:vAlign w:val="bottom"/>
          </w:tcPr>
          <w:p w14:paraId="777E6E5F" w14:textId="77777777"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485D1857"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tcPr>
          <w:p w14:paraId="367B95C0"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3E2CBFEA"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2"/>
          </w:tcPr>
          <w:p w14:paraId="55CB53B1"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r>
      <w:tr w:rsidR="00E42438" w:rsidRPr="00FC6676" w14:paraId="2318D69D" w14:textId="77777777" w:rsidTr="004B7DCA">
        <w:trPr>
          <w:cantSplit/>
        </w:trPr>
        <w:tc>
          <w:tcPr>
            <w:tcW w:w="3604" w:type="dxa"/>
          </w:tcPr>
          <w:p w14:paraId="364924BA" w14:textId="77777777" w:rsidR="008905EA" w:rsidRPr="00176CAB" w:rsidRDefault="008905EA" w:rsidP="00C74542">
            <w:pPr>
              <w:spacing w:line="240" w:lineRule="auto"/>
              <w:ind w:left="127" w:hanging="180"/>
              <w:rPr>
                <w:szCs w:val="22"/>
              </w:rPr>
            </w:pPr>
            <w:r>
              <w:rPr>
                <w:szCs w:val="22"/>
              </w:rPr>
              <w:t xml:space="preserve">Revenue from sales of goods </w:t>
            </w:r>
            <w:r>
              <w:rPr>
                <w:szCs w:val="22"/>
              </w:rPr>
              <w:br/>
              <w:t>and rendering of service</w:t>
            </w:r>
          </w:p>
        </w:tc>
        <w:tc>
          <w:tcPr>
            <w:tcW w:w="1259" w:type="dxa"/>
            <w:vAlign w:val="bottom"/>
          </w:tcPr>
          <w:p w14:paraId="2F12B8BB" w14:textId="25E59AB1" w:rsidR="008905EA" w:rsidRPr="00C74542" w:rsidRDefault="00164DA8" w:rsidP="00E42438">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7</w:t>
            </w:r>
            <w:r w:rsidR="008905EA" w:rsidRPr="00C74542">
              <w:rPr>
                <w:rFonts w:cs="Angsana New"/>
                <w:szCs w:val="28"/>
                <w:lang w:val="en-US" w:bidi="th-TH"/>
              </w:rPr>
              <w:t>,</w:t>
            </w:r>
            <w:r>
              <w:rPr>
                <w:rFonts w:cs="Angsana New"/>
                <w:szCs w:val="28"/>
                <w:lang w:val="en-US" w:bidi="th-TH"/>
              </w:rPr>
              <w:t>447</w:t>
            </w:r>
          </w:p>
        </w:tc>
        <w:tc>
          <w:tcPr>
            <w:tcW w:w="310" w:type="dxa"/>
            <w:vAlign w:val="bottom"/>
          </w:tcPr>
          <w:p w14:paraId="7C45AA82" w14:textId="77777777" w:rsidR="008905EA" w:rsidRPr="00C74542" w:rsidRDefault="008905EA" w:rsidP="00C74542">
            <w:pPr>
              <w:pStyle w:val="acctmergecolhdg"/>
              <w:spacing w:line="240" w:lineRule="auto"/>
              <w:rPr>
                <w:bCs/>
                <w:szCs w:val="22"/>
              </w:rPr>
            </w:pPr>
          </w:p>
        </w:tc>
        <w:tc>
          <w:tcPr>
            <w:tcW w:w="1222" w:type="dxa"/>
            <w:vAlign w:val="bottom"/>
          </w:tcPr>
          <w:p w14:paraId="17AB2F7F" w14:textId="59520F68" w:rsidR="008905EA" w:rsidRPr="00C74542" w:rsidRDefault="00164DA8" w:rsidP="008905EA">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4</w:t>
            </w:r>
            <w:r w:rsidR="008905EA" w:rsidRPr="00C74542">
              <w:rPr>
                <w:rFonts w:cs="Angsana New"/>
                <w:szCs w:val="28"/>
                <w:lang w:val="en-US" w:bidi="th-TH"/>
              </w:rPr>
              <w:t>,</w:t>
            </w:r>
            <w:r>
              <w:rPr>
                <w:rFonts w:cs="Angsana New"/>
                <w:szCs w:val="28"/>
                <w:lang w:val="en-US" w:bidi="th-TH"/>
              </w:rPr>
              <w:t>955</w:t>
            </w:r>
          </w:p>
        </w:tc>
        <w:tc>
          <w:tcPr>
            <w:tcW w:w="308" w:type="dxa"/>
            <w:vAlign w:val="bottom"/>
          </w:tcPr>
          <w:p w14:paraId="1D49CEC4" w14:textId="77777777" w:rsidR="008905EA" w:rsidRPr="00176CAB" w:rsidRDefault="008905EA" w:rsidP="00C74542">
            <w:pPr>
              <w:pStyle w:val="acctfourfigures"/>
              <w:tabs>
                <w:tab w:val="clear" w:pos="765"/>
                <w:tab w:val="decimal" w:pos="908"/>
              </w:tabs>
              <w:spacing w:line="240" w:lineRule="auto"/>
              <w:ind w:left="20" w:right="-83" w:hanging="20"/>
              <w:jc w:val="center"/>
              <w:rPr>
                <w:szCs w:val="22"/>
              </w:rPr>
            </w:pPr>
          </w:p>
        </w:tc>
        <w:tc>
          <w:tcPr>
            <w:tcW w:w="1221" w:type="dxa"/>
            <w:vAlign w:val="bottom"/>
          </w:tcPr>
          <w:p w14:paraId="338DEE73" w14:textId="250FA03F" w:rsidR="008905EA" w:rsidRPr="00FA2B86" w:rsidRDefault="008905EA" w:rsidP="00C74542">
            <w:pPr>
              <w:pStyle w:val="acctfourfigures"/>
              <w:tabs>
                <w:tab w:val="clear" w:pos="765"/>
                <w:tab w:val="decimal" w:pos="929"/>
              </w:tabs>
              <w:spacing w:line="240" w:lineRule="auto"/>
              <w:jc w:val="right"/>
              <w:rPr>
                <w:rFonts w:cs="Angsana New"/>
                <w:szCs w:val="28"/>
                <w:lang w:val="en-US" w:bidi="th-TH"/>
              </w:rPr>
            </w:pPr>
            <w:r>
              <w:rPr>
                <w:rFonts w:cs="Angsana New"/>
                <w:szCs w:val="28"/>
                <w:lang w:val="en-US" w:bidi="th-TH"/>
              </w:rPr>
              <w:t>-</w:t>
            </w:r>
          </w:p>
        </w:tc>
        <w:tc>
          <w:tcPr>
            <w:tcW w:w="308" w:type="dxa"/>
            <w:vAlign w:val="bottom"/>
          </w:tcPr>
          <w:p w14:paraId="670182EC" w14:textId="77777777" w:rsidR="008905EA" w:rsidRPr="00176CAB" w:rsidRDefault="008905EA" w:rsidP="00C74542">
            <w:pPr>
              <w:pStyle w:val="acctfourfigures"/>
              <w:tabs>
                <w:tab w:val="clear" w:pos="765"/>
                <w:tab w:val="decimal" w:pos="729"/>
              </w:tabs>
              <w:spacing w:line="240" w:lineRule="auto"/>
              <w:ind w:left="20" w:right="-83" w:hanging="20"/>
              <w:jc w:val="center"/>
              <w:rPr>
                <w:szCs w:val="22"/>
              </w:rPr>
            </w:pPr>
          </w:p>
        </w:tc>
        <w:tc>
          <w:tcPr>
            <w:tcW w:w="1176" w:type="dxa"/>
            <w:gridSpan w:val="2"/>
            <w:vAlign w:val="bottom"/>
          </w:tcPr>
          <w:p w14:paraId="40088D13" w14:textId="7AFEADCA" w:rsidR="008905EA" w:rsidRPr="00C74542" w:rsidRDefault="008905EA" w:rsidP="008905EA">
            <w:pPr>
              <w:pStyle w:val="acctfourfigures"/>
              <w:tabs>
                <w:tab w:val="clear" w:pos="765"/>
                <w:tab w:val="decimal" w:pos="843"/>
              </w:tabs>
              <w:spacing w:line="240" w:lineRule="auto"/>
              <w:jc w:val="right"/>
              <w:rPr>
                <w:rFonts w:cs="Angsana New"/>
                <w:szCs w:val="28"/>
                <w:lang w:val="en-US" w:bidi="th-TH"/>
              </w:rPr>
            </w:pPr>
            <w:r w:rsidRPr="00C74542">
              <w:rPr>
                <w:rFonts w:cs="Angsana New"/>
                <w:szCs w:val="28"/>
                <w:lang w:val="en-US" w:bidi="th-TH"/>
              </w:rPr>
              <w:t>-</w:t>
            </w:r>
          </w:p>
        </w:tc>
      </w:tr>
      <w:tr w:rsidR="00E42438" w:rsidRPr="00FC6676" w14:paraId="5ACD0262" w14:textId="77777777" w:rsidTr="004B7DCA">
        <w:trPr>
          <w:cantSplit/>
        </w:trPr>
        <w:tc>
          <w:tcPr>
            <w:tcW w:w="3604" w:type="dxa"/>
          </w:tcPr>
          <w:p w14:paraId="0AEE0E2B" w14:textId="77777777" w:rsidR="008905EA" w:rsidRDefault="008905EA" w:rsidP="00C74542">
            <w:pPr>
              <w:spacing w:line="240" w:lineRule="auto"/>
              <w:ind w:left="127" w:hanging="180"/>
              <w:rPr>
                <w:szCs w:val="22"/>
              </w:rPr>
            </w:pPr>
            <w:r w:rsidRPr="00E90CBC">
              <w:t xml:space="preserve">Cost of sale of goods </w:t>
            </w:r>
            <w:r>
              <w:br/>
            </w:r>
            <w:r w:rsidRPr="00E90CBC">
              <w:t>and rendering of</w:t>
            </w:r>
            <w:r>
              <w:t xml:space="preserve"> </w:t>
            </w:r>
            <w:r w:rsidRPr="00E90CBC">
              <w:t>services</w:t>
            </w:r>
          </w:p>
        </w:tc>
        <w:tc>
          <w:tcPr>
            <w:tcW w:w="1259" w:type="dxa"/>
            <w:vAlign w:val="bottom"/>
          </w:tcPr>
          <w:p w14:paraId="69A245E2" w14:textId="359D8B43" w:rsidR="008905EA" w:rsidRPr="00C74542" w:rsidRDefault="00164DA8" w:rsidP="00E42438">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6</w:t>
            </w:r>
            <w:r w:rsidR="008905EA" w:rsidRPr="00C74542">
              <w:rPr>
                <w:rFonts w:cs="Angsana New"/>
                <w:szCs w:val="28"/>
                <w:lang w:val="en-US" w:bidi="th-TH"/>
              </w:rPr>
              <w:t>,</w:t>
            </w:r>
            <w:r>
              <w:rPr>
                <w:rFonts w:cs="Angsana New"/>
                <w:szCs w:val="28"/>
                <w:lang w:val="en-US" w:bidi="th-TH"/>
              </w:rPr>
              <w:t>694</w:t>
            </w:r>
          </w:p>
        </w:tc>
        <w:tc>
          <w:tcPr>
            <w:tcW w:w="310" w:type="dxa"/>
            <w:vAlign w:val="bottom"/>
          </w:tcPr>
          <w:p w14:paraId="115FED22" w14:textId="77777777" w:rsidR="008905EA" w:rsidRPr="00C74542" w:rsidRDefault="008905EA" w:rsidP="00C74542">
            <w:pPr>
              <w:pStyle w:val="acctmergecolhdg"/>
              <w:spacing w:line="240" w:lineRule="auto"/>
              <w:rPr>
                <w:bCs/>
                <w:szCs w:val="22"/>
              </w:rPr>
            </w:pPr>
          </w:p>
        </w:tc>
        <w:tc>
          <w:tcPr>
            <w:tcW w:w="1222" w:type="dxa"/>
            <w:vAlign w:val="bottom"/>
          </w:tcPr>
          <w:p w14:paraId="2818F8C3" w14:textId="0F5CA182" w:rsidR="008905EA" w:rsidRPr="00C74542" w:rsidRDefault="00164DA8" w:rsidP="008905EA">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5</w:t>
            </w:r>
            <w:r w:rsidR="008905EA" w:rsidRPr="00C74542">
              <w:rPr>
                <w:rFonts w:cs="Angsana New"/>
                <w:szCs w:val="28"/>
                <w:lang w:val="en-US" w:bidi="th-TH"/>
              </w:rPr>
              <w:t>,</w:t>
            </w:r>
            <w:r>
              <w:rPr>
                <w:rFonts w:cs="Angsana New"/>
                <w:szCs w:val="28"/>
                <w:lang w:val="en-US" w:bidi="th-TH"/>
              </w:rPr>
              <w:t>125</w:t>
            </w:r>
          </w:p>
        </w:tc>
        <w:tc>
          <w:tcPr>
            <w:tcW w:w="308" w:type="dxa"/>
            <w:vAlign w:val="bottom"/>
          </w:tcPr>
          <w:p w14:paraId="610C0849" w14:textId="77777777" w:rsidR="008905EA" w:rsidRPr="00176CAB" w:rsidRDefault="008905EA" w:rsidP="00C74542">
            <w:pPr>
              <w:pStyle w:val="acctfourfigures"/>
              <w:tabs>
                <w:tab w:val="clear" w:pos="765"/>
                <w:tab w:val="decimal" w:pos="843"/>
                <w:tab w:val="decimal" w:pos="908"/>
              </w:tabs>
              <w:spacing w:line="240" w:lineRule="auto"/>
              <w:ind w:left="20" w:right="-83" w:hanging="20"/>
              <w:jc w:val="center"/>
              <w:rPr>
                <w:szCs w:val="22"/>
              </w:rPr>
            </w:pPr>
          </w:p>
        </w:tc>
        <w:tc>
          <w:tcPr>
            <w:tcW w:w="1221" w:type="dxa"/>
            <w:vAlign w:val="bottom"/>
          </w:tcPr>
          <w:p w14:paraId="25A6C23F" w14:textId="3077654A" w:rsidR="008905EA" w:rsidRPr="00FA2B86" w:rsidRDefault="00164DA8" w:rsidP="008905EA">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6</w:t>
            </w:r>
            <w:r w:rsidR="008905EA">
              <w:rPr>
                <w:rFonts w:cs="Angsana New"/>
                <w:szCs w:val="28"/>
                <w:lang w:val="en-US" w:bidi="th-TH"/>
              </w:rPr>
              <w:t>,</w:t>
            </w:r>
            <w:r>
              <w:rPr>
                <w:rFonts w:cs="Angsana New"/>
                <w:szCs w:val="28"/>
                <w:lang w:val="en-US" w:bidi="th-TH"/>
              </w:rPr>
              <w:t>694</w:t>
            </w:r>
          </w:p>
        </w:tc>
        <w:tc>
          <w:tcPr>
            <w:tcW w:w="308" w:type="dxa"/>
            <w:vAlign w:val="bottom"/>
          </w:tcPr>
          <w:p w14:paraId="0976A9AE" w14:textId="77777777" w:rsidR="008905EA" w:rsidRPr="00176CAB" w:rsidRDefault="008905EA" w:rsidP="00C74542">
            <w:pPr>
              <w:pStyle w:val="acctfourfigures"/>
              <w:tabs>
                <w:tab w:val="clear" w:pos="765"/>
                <w:tab w:val="decimal" w:pos="729"/>
                <w:tab w:val="decimal" w:pos="843"/>
              </w:tabs>
              <w:spacing w:line="240" w:lineRule="auto"/>
              <w:ind w:left="20" w:right="-83" w:hanging="20"/>
              <w:jc w:val="center"/>
              <w:rPr>
                <w:szCs w:val="22"/>
              </w:rPr>
            </w:pPr>
          </w:p>
        </w:tc>
        <w:tc>
          <w:tcPr>
            <w:tcW w:w="1176" w:type="dxa"/>
            <w:gridSpan w:val="2"/>
            <w:vAlign w:val="bottom"/>
          </w:tcPr>
          <w:p w14:paraId="285833EE" w14:textId="4E8C2AD6" w:rsidR="008905EA" w:rsidRPr="00FA2B86" w:rsidRDefault="00164DA8" w:rsidP="008905EA">
            <w:pPr>
              <w:pStyle w:val="acctfourfigures"/>
              <w:tabs>
                <w:tab w:val="clear" w:pos="765"/>
                <w:tab w:val="decimal" w:pos="843"/>
              </w:tabs>
              <w:spacing w:line="240" w:lineRule="auto"/>
              <w:jc w:val="right"/>
              <w:rPr>
                <w:rFonts w:cs="Angsana New"/>
                <w:szCs w:val="28"/>
                <w:cs/>
                <w:lang w:val="en-US" w:bidi="th-TH"/>
              </w:rPr>
            </w:pPr>
            <w:r>
              <w:rPr>
                <w:rFonts w:cs="Angsana New"/>
                <w:szCs w:val="28"/>
                <w:lang w:val="en-US" w:bidi="th-TH"/>
              </w:rPr>
              <w:t>5</w:t>
            </w:r>
            <w:r w:rsidR="008905EA">
              <w:rPr>
                <w:rFonts w:cs="Angsana New"/>
                <w:szCs w:val="28"/>
                <w:lang w:val="en-US" w:bidi="th-TH"/>
              </w:rPr>
              <w:t>,</w:t>
            </w:r>
            <w:r>
              <w:rPr>
                <w:rFonts w:cs="Angsana New"/>
                <w:szCs w:val="28"/>
                <w:lang w:val="en-US" w:bidi="th-TH"/>
              </w:rPr>
              <w:t>125</w:t>
            </w:r>
          </w:p>
        </w:tc>
      </w:tr>
      <w:tr w:rsidR="00E42438" w:rsidRPr="00FC6676" w14:paraId="3621D4E7" w14:textId="77777777" w:rsidTr="004B7DCA">
        <w:trPr>
          <w:cantSplit/>
        </w:trPr>
        <w:tc>
          <w:tcPr>
            <w:tcW w:w="3604" w:type="dxa"/>
          </w:tcPr>
          <w:p w14:paraId="05E14A0A" w14:textId="77777777" w:rsidR="008905EA" w:rsidRPr="00E90CBC" w:rsidRDefault="008905EA" w:rsidP="00C74542">
            <w:pPr>
              <w:spacing w:line="240" w:lineRule="auto"/>
              <w:ind w:hanging="53"/>
            </w:pPr>
            <w:r w:rsidRPr="00176CAB">
              <w:rPr>
                <w:szCs w:val="22"/>
              </w:rPr>
              <w:t>Management fee expense</w:t>
            </w:r>
          </w:p>
        </w:tc>
        <w:tc>
          <w:tcPr>
            <w:tcW w:w="1259" w:type="dxa"/>
            <w:vAlign w:val="bottom"/>
          </w:tcPr>
          <w:p w14:paraId="2EE20C58" w14:textId="7BDA0845" w:rsidR="008905EA" w:rsidRPr="00C74542" w:rsidRDefault="008905EA" w:rsidP="001732FE">
            <w:pPr>
              <w:pStyle w:val="acctfourfigures"/>
              <w:tabs>
                <w:tab w:val="clear" w:pos="765"/>
                <w:tab w:val="decimal" w:pos="843"/>
              </w:tabs>
              <w:spacing w:line="240" w:lineRule="auto"/>
              <w:jc w:val="right"/>
              <w:rPr>
                <w:rFonts w:cs="Angsana New"/>
                <w:szCs w:val="28"/>
                <w:lang w:val="en-US" w:bidi="th-TH"/>
              </w:rPr>
            </w:pPr>
            <w:r w:rsidRPr="00C74542">
              <w:rPr>
                <w:rFonts w:cs="Angsana New"/>
                <w:szCs w:val="28"/>
                <w:lang w:val="en-US" w:bidi="th-TH"/>
              </w:rPr>
              <w:t>-</w:t>
            </w:r>
          </w:p>
        </w:tc>
        <w:tc>
          <w:tcPr>
            <w:tcW w:w="310" w:type="dxa"/>
          </w:tcPr>
          <w:p w14:paraId="310053FA" w14:textId="77777777" w:rsidR="008905EA" w:rsidRPr="00C74542" w:rsidRDefault="008905EA" w:rsidP="00C74542">
            <w:pPr>
              <w:pStyle w:val="acctmergecolhdg"/>
              <w:spacing w:line="240" w:lineRule="auto"/>
              <w:rPr>
                <w:bCs/>
                <w:szCs w:val="22"/>
              </w:rPr>
            </w:pPr>
          </w:p>
        </w:tc>
        <w:tc>
          <w:tcPr>
            <w:tcW w:w="1222" w:type="dxa"/>
          </w:tcPr>
          <w:p w14:paraId="74A266A6" w14:textId="5A89CCDD" w:rsidR="008905EA" w:rsidRPr="00C74542" w:rsidRDefault="00164DA8"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72</w:t>
            </w:r>
          </w:p>
        </w:tc>
        <w:tc>
          <w:tcPr>
            <w:tcW w:w="308" w:type="dxa"/>
          </w:tcPr>
          <w:p w14:paraId="1548DD6D" w14:textId="77777777" w:rsidR="008905EA" w:rsidRPr="00176CAB" w:rsidRDefault="008905EA" w:rsidP="001732FE">
            <w:pPr>
              <w:pStyle w:val="acctfourfigures"/>
              <w:tabs>
                <w:tab w:val="clear" w:pos="765"/>
                <w:tab w:val="decimal" w:pos="908"/>
              </w:tabs>
              <w:spacing w:line="240" w:lineRule="auto"/>
              <w:ind w:left="20" w:right="-83" w:hanging="20"/>
              <w:jc w:val="right"/>
              <w:rPr>
                <w:szCs w:val="22"/>
              </w:rPr>
            </w:pPr>
          </w:p>
        </w:tc>
        <w:tc>
          <w:tcPr>
            <w:tcW w:w="1221" w:type="dxa"/>
          </w:tcPr>
          <w:p w14:paraId="27636076" w14:textId="7AAC90CC" w:rsidR="008905EA" w:rsidRPr="00FA2B86" w:rsidRDefault="008905EA"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w:t>
            </w:r>
          </w:p>
        </w:tc>
        <w:tc>
          <w:tcPr>
            <w:tcW w:w="308" w:type="dxa"/>
          </w:tcPr>
          <w:p w14:paraId="2A785BBF" w14:textId="77777777" w:rsidR="008905EA" w:rsidRPr="00176CAB" w:rsidRDefault="008905EA" w:rsidP="001732FE">
            <w:pPr>
              <w:pStyle w:val="acctfourfigures"/>
              <w:tabs>
                <w:tab w:val="clear" w:pos="765"/>
                <w:tab w:val="decimal" w:pos="729"/>
              </w:tabs>
              <w:spacing w:line="240" w:lineRule="auto"/>
              <w:ind w:left="20" w:right="-83" w:hanging="20"/>
              <w:jc w:val="right"/>
              <w:rPr>
                <w:szCs w:val="22"/>
              </w:rPr>
            </w:pPr>
          </w:p>
        </w:tc>
        <w:tc>
          <w:tcPr>
            <w:tcW w:w="1176" w:type="dxa"/>
            <w:gridSpan w:val="2"/>
          </w:tcPr>
          <w:p w14:paraId="66646FCC" w14:textId="421CEC90" w:rsidR="008905EA" w:rsidRPr="00FA2B86" w:rsidRDefault="00164DA8"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72</w:t>
            </w:r>
          </w:p>
        </w:tc>
      </w:tr>
      <w:tr w:rsidR="00E42438" w:rsidRPr="00FC6676" w14:paraId="363AE0A0" w14:textId="77777777" w:rsidTr="004B7DCA">
        <w:trPr>
          <w:cantSplit/>
        </w:trPr>
        <w:tc>
          <w:tcPr>
            <w:tcW w:w="3604" w:type="dxa"/>
          </w:tcPr>
          <w:p w14:paraId="4AF17C0E" w14:textId="77777777" w:rsidR="008905EA" w:rsidRPr="00176CAB" w:rsidRDefault="008905EA" w:rsidP="00C74542">
            <w:pPr>
              <w:spacing w:line="240" w:lineRule="auto"/>
              <w:ind w:hanging="53"/>
              <w:rPr>
                <w:szCs w:val="22"/>
              </w:rPr>
            </w:pPr>
            <w:r w:rsidRPr="00176CAB">
              <w:rPr>
                <w:szCs w:val="22"/>
              </w:rPr>
              <w:t>Other expenses</w:t>
            </w:r>
          </w:p>
        </w:tc>
        <w:tc>
          <w:tcPr>
            <w:tcW w:w="1259" w:type="dxa"/>
          </w:tcPr>
          <w:p w14:paraId="2D3112A2" w14:textId="3A6FC826" w:rsidR="008905EA" w:rsidRPr="00C74542" w:rsidRDefault="00164DA8"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1,216</w:t>
            </w:r>
          </w:p>
        </w:tc>
        <w:tc>
          <w:tcPr>
            <w:tcW w:w="310" w:type="dxa"/>
          </w:tcPr>
          <w:p w14:paraId="4EA499C2" w14:textId="77777777" w:rsidR="008905EA" w:rsidRPr="00C74542" w:rsidRDefault="008905EA" w:rsidP="00C74542">
            <w:pPr>
              <w:pStyle w:val="acctmergecolhdg"/>
              <w:spacing w:line="240" w:lineRule="auto"/>
              <w:rPr>
                <w:bCs/>
                <w:szCs w:val="22"/>
              </w:rPr>
            </w:pPr>
          </w:p>
        </w:tc>
        <w:tc>
          <w:tcPr>
            <w:tcW w:w="1222" w:type="dxa"/>
          </w:tcPr>
          <w:p w14:paraId="1BAB7734" w14:textId="73DF808F" w:rsidR="008905EA" w:rsidRPr="00C74542" w:rsidRDefault="00164DA8"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817</w:t>
            </w:r>
          </w:p>
        </w:tc>
        <w:tc>
          <w:tcPr>
            <w:tcW w:w="308" w:type="dxa"/>
          </w:tcPr>
          <w:p w14:paraId="1C08C38F" w14:textId="77777777" w:rsidR="008905EA" w:rsidRPr="00176CAB" w:rsidRDefault="008905EA" w:rsidP="001732FE">
            <w:pPr>
              <w:pStyle w:val="acctfourfigures"/>
              <w:tabs>
                <w:tab w:val="clear" w:pos="765"/>
                <w:tab w:val="decimal" w:pos="908"/>
              </w:tabs>
              <w:spacing w:line="240" w:lineRule="auto"/>
              <w:ind w:left="20" w:right="-83" w:hanging="20"/>
              <w:jc w:val="right"/>
              <w:rPr>
                <w:szCs w:val="22"/>
              </w:rPr>
            </w:pPr>
          </w:p>
        </w:tc>
        <w:tc>
          <w:tcPr>
            <w:tcW w:w="1221" w:type="dxa"/>
          </w:tcPr>
          <w:p w14:paraId="17430B3C" w14:textId="3FDC8041" w:rsidR="008905EA" w:rsidRPr="00FA2B86" w:rsidRDefault="00164DA8"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947</w:t>
            </w:r>
          </w:p>
        </w:tc>
        <w:tc>
          <w:tcPr>
            <w:tcW w:w="308" w:type="dxa"/>
          </w:tcPr>
          <w:p w14:paraId="0212BED0" w14:textId="77777777" w:rsidR="008905EA" w:rsidRPr="00176CAB" w:rsidRDefault="008905EA" w:rsidP="001732FE">
            <w:pPr>
              <w:pStyle w:val="acctfourfigures"/>
              <w:tabs>
                <w:tab w:val="clear" w:pos="765"/>
                <w:tab w:val="decimal" w:pos="729"/>
              </w:tabs>
              <w:spacing w:line="240" w:lineRule="auto"/>
              <w:ind w:left="20" w:right="-83" w:hanging="20"/>
              <w:jc w:val="right"/>
              <w:rPr>
                <w:szCs w:val="22"/>
              </w:rPr>
            </w:pPr>
          </w:p>
        </w:tc>
        <w:tc>
          <w:tcPr>
            <w:tcW w:w="1176" w:type="dxa"/>
            <w:gridSpan w:val="2"/>
          </w:tcPr>
          <w:p w14:paraId="242EE604" w14:textId="671255B2" w:rsidR="008905EA" w:rsidRPr="00C74542" w:rsidRDefault="00164DA8"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471</w:t>
            </w:r>
          </w:p>
        </w:tc>
      </w:tr>
      <w:tr w:rsidR="00E42438" w:rsidRPr="00740E3B" w14:paraId="1EB188FA" w14:textId="77777777" w:rsidTr="004B7DCA">
        <w:trPr>
          <w:cantSplit/>
          <w:trHeight w:val="173"/>
        </w:trPr>
        <w:tc>
          <w:tcPr>
            <w:tcW w:w="3604" w:type="dxa"/>
          </w:tcPr>
          <w:p w14:paraId="51F3D7A8" w14:textId="77777777" w:rsidR="008905EA" w:rsidRPr="00C74542" w:rsidRDefault="008905EA" w:rsidP="00C74542">
            <w:pPr>
              <w:spacing w:line="240" w:lineRule="auto"/>
              <w:ind w:hanging="53"/>
              <w:rPr>
                <w:b/>
                <w:bCs/>
                <w:szCs w:val="22"/>
              </w:rPr>
            </w:pPr>
          </w:p>
        </w:tc>
        <w:tc>
          <w:tcPr>
            <w:tcW w:w="1259" w:type="dxa"/>
          </w:tcPr>
          <w:p w14:paraId="12A51A4E" w14:textId="77777777"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c>
          <w:tcPr>
            <w:tcW w:w="310" w:type="dxa"/>
          </w:tcPr>
          <w:p w14:paraId="62EEE6BE" w14:textId="77777777" w:rsidR="008905EA" w:rsidRPr="00C74542" w:rsidRDefault="008905EA" w:rsidP="00C74542">
            <w:pPr>
              <w:pStyle w:val="acctmergecolhdg"/>
              <w:spacing w:line="240" w:lineRule="auto"/>
              <w:rPr>
                <w:bCs/>
                <w:szCs w:val="22"/>
              </w:rPr>
            </w:pPr>
          </w:p>
        </w:tc>
        <w:tc>
          <w:tcPr>
            <w:tcW w:w="1222" w:type="dxa"/>
          </w:tcPr>
          <w:p w14:paraId="02170103" w14:textId="77777777" w:rsidR="008905EA" w:rsidRPr="00C74542" w:rsidRDefault="008905EA" w:rsidP="00740E3B">
            <w:pPr>
              <w:pStyle w:val="acctfourfigures"/>
              <w:tabs>
                <w:tab w:val="clear" w:pos="765"/>
                <w:tab w:val="decimal" w:pos="843"/>
              </w:tabs>
              <w:spacing w:line="240" w:lineRule="auto"/>
              <w:jc w:val="right"/>
              <w:rPr>
                <w:rFonts w:cs="Angsana New"/>
                <w:szCs w:val="28"/>
                <w:lang w:val="en-US" w:bidi="th-TH"/>
              </w:rPr>
            </w:pPr>
          </w:p>
        </w:tc>
        <w:tc>
          <w:tcPr>
            <w:tcW w:w="308" w:type="dxa"/>
          </w:tcPr>
          <w:p w14:paraId="478E787A" w14:textId="77777777" w:rsidR="008905EA" w:rsidRPr="00C74542" w:rsidRDefault="008905EA" w:rsidP="00FA2B86">
            <w:pPr>
              <w:pStyle w:val="acctfourfigures"/>
              <w:tabs>
                <w:tab w:val="clear" w:pos="765"/>
                <w:tab w:val="decimal" w:pos="908"/>
              </w:tabs>
              <w:spacing w:line="240" w:lineRule="auto"/>
              <w:ind w:left="20" w:right="-83" w:hanging="20"/>
              <w:jc w:val="right"/>
              <w:rPr>
                <w:b/>
                <w:bCs/>
                <w:szCs w:val="22"/>
              </w:rPr>
            </w:pPr>
          </w:p>
        </w:tc>
        <w:tc>
          <w:tcPr>
            <w:tcW w:w="1221" w:type="dxa"/>
          </w:tcPr>
          <w:p w14:paraId="3FB0B67E" w14:textId="77777777"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7955C5E7" w14:textId="77777777" w:rsidR="008905EA" w:rsidRPr="00C74542" w:rsidRDefault="008905EA" w:rsidP="00FA2B86">
            <w:pPr>
              <w:pStyle w:val="acctfourfigures"/>
              <w:tabs>
                <w:tab w:val="clear" w:pos="765"/>
                <w:tab w:val="decimal" w:pos="729"/>
              </w:tabs>
              <w:spacing w:line="240" w:lineRule="auto"/>
              <w:ind w:left="20" w:right="-83" w:hanging="20"/>
              <w:jc w:val="right"/>
              <w:rPr>
                <w:b/>
                <w:bCs/>
                <w:szCs w:val="22"/>
              </w:rPr>
            </w:pPr>
          </w:p>
        </w:tc>
        <w:tc>
          <w:tcPr>
            <w:tcW w:w="1176" w:type="dxa"/>
            <w:gridSpan w:val="2"/>
          </w:tcPr>
          <w:p w14:paraId="6A962FB8" w14:textId="77777777"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r>
      <w:tr w:rsidR="00E42438" w:rsidRPr="005353A7" w14:paraId="6D92B43D" w14:textId="77777777" w:rsidTr="004B7DCA">
        <w:trPr>
          <w:cantSplit/>
        </w:trPr>
        <w:tc>
          <w:tcPr>
            <w:tcW w:w="3604" w:type="dxa"/>
          </w:tcPr>
          <w:p w14:paraId="3BC1629D" w14:textId="62F14229" w:rsidR="008905EA" w:rsidRPr="00FB3A19" w:rsidRDefault="008905EA" w:rsidP="00C74542">
            <w:pPr>
              <w:spacing w:line="240" w:lineRule="auto"/>
              <w:ind w:hanging="53"/>
              <w:rPr>
                <w:rFonts w:cs="Angsana New"/>
                <w:b/>
                <w:bCs/>
                <w:szCs w:val="28"/>
                <w:lang w:val="en-US" w:bidi="th-TH"/>
              </w:rPr>
            </w:pPr>
            <w:r>
              <w:rPr>
                <w:b/>
                <w:bCs/>
                <w:szCs w:val="22"/>
              </w:rPr>
              <w:t>Subsidiaries</w:t>
            </w:r>
          </w:p>
        </w:tc>
        <w:tc>
          <w:tcPr>
            <w:tcW w:w="1259" w:type="dxa"/>
          </w:tcPr>
          <w:p w14:paraId="04F0F688"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10" w:type="dxa"/>
          </w:tcPr>
          <w:p w14:paraId="2B2E7C8D" w14:textId="77777777" w:rsidR="008905EA" w:rsidRPr="00C74542" w:rsidRDefault="008905EA" w:rsidP="00C74542">
            <w:pPr>
              <w:pStyle w:val="acctmergecolhdg"/>
              <w:spacing w:line="240" w:lineRule="auto"/>
              <w:rPr>
                <w:bCs/>
                <w:szCs w:val="22"/>
              </w:rPr>
            </w:pPr>
          </w:p>
        </w:tc>
        <w:tc>
          <w:tcPr>
            <w:tcW w:w="1222" w:type="dxa"/>
            <w:vAlign w:val="bottom"/>
          </w:tcPr>
          <w:p w14:paraId="316CE917"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3A36F637"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tcPr>
          <w:p w14:paraId="6990742B"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65C58DCE"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2"/>
          </w:tcPr>
          <w:p w14:paraId="66DDFF29"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r>
      <w:tr w:rsidR="00E42438" w:rsidRPr="005353A7" w14:paraId="3EF4E3D3" w14:textId="77777777" w:rsidTr="004B7DCA">
        <w:trPr>
          <w:cantSplit/>
        </w:trPr>
        <w:tc>
          <w:tcPr>
            <w:tcW w:w="3604" w:type="dxa"/>
          </w:tcPr>
          <w:p w14:paraId="30197B07" w14:textId="7CD95E77" w:rsidR="008905EA" w:rsidRPr="00176CAB" w:rsidRDefault="008905EA" w:rsidP="00C74542">
            <w:pPr>
              <w:spacing w:line="240" w:lineRule="auto"/>
              <w:ind w:hanging="53"/>
              <w:rPr>
                <w:szCs w:val="22"/>
              </w:rPr>
            </w:pPr>
            <w:r w:rsidRPr="00176CAB">
              <w:rPr>
                <w:szCs w:val="22"/>
              </w:rPr>
              <w:t>Interest income</w:t>
            </w:r>
          </w:p>
        </w:tc>
        <w:tc>
          <w:tcPr>
            <w:tcW w:w="1259" w:type="dxa"/>
          </w:tcPr>
          <w:p w14:paraId="5C91808D" w14:textId="167A0B99"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r w:rsidRPr="00C74542">
              <w:rPr>
                <w:rFonts w:cs="Angsana New"/>
                <w:szCs w:val="28"/>
                <w:lang w:val="en-US" w:bidi="th-TH"/>
              </w:rPr>
              <w:t>-</w:t>
            </w:r>
          </w:p>
        </w:tc>
        <w:tc>
          <w:tcPr>
            <w:tcW w:w="310" w:type="dxa"/>
          </w:tcPr>
          <w:p w14:paraId="54FD863A" w14:textId="77777777" w:rsidR="008905EA" w:rsidRPr="00194B94" w:rsidRDefault="008905EA" w:rsidP="00C74542">
            <w:pPr>
              <w:pStyle w:val="acctmergecolhdg"/>
              <w:spacing w:line="240" w:lineRule="auto"/>
              <w:rPr>
                <w:bCs/>
                <w:szCs w:val="22"/>
              </w:rPr>
            </w:pPr>
          </w:p>
        </w:tc>
        <w:tc>
          <w:tcPr>
            <w:tcW w:w="1222" w:type="dxa"/>
            <w:vAlign w:val="bottom"/>
          </w:tcPr>
          <w:p w14:paraId="1D133338" w14:textId="631BBCD4"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r w:rsidRPr="00C74542">
              <w:rPr>
                <w:rFonts w:cs="Angsana New"/>
                <w:szCs w:val="28"/>
                <w:lang w:val="en-US" w:bidi="th-TH"/>
              </w:rPr>
              <w:t>-</w:t>
            </w:r>
          </w:p>
        </w:tc>
        <w:tc>
          <w:tcPr>
            <w:tcW w:w="308" w:type="dxa"/>
          </w:tcPr>
          <w:p w14:paraId="04A09E26"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tcPr>
          <w:p w14:paraId="20DFD121" w14:textId="0FB1B0FD" w:rsidR="008905EA" w:rsidRPr="00FA2B86" w:rsidRDefault="00164DA8"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10</w:t>
            </w:r>
          </w:p>
        </w:tc>
        <w:tc>
          <w:tcPr>
            <w:tcW w:w="308" w:type="dxa"/>
          </w:tcPr>
          <w:p w14:paraId="456690BE"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2"/>
          </w:tcPr>
          <w:p w14:paraId="0ACB93E1" w14:textId="7B135F9E" w:rsidR="008905EA" w:rsidRPr="00C74542" w:rsidRDefault="00164DA8"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10</w:t>
            </w:r>
          </w:p>
        </w:tc>
      </w:tr>
      <w:tr w:rsidR="00E42438" w:rsidRPr="005353A7" w14:paraId="23DB5541" w14:textId="77777777" w:rsidTr="004B7DCA">
        <w:trPr>
          <w:cantSplit/>
          <w:trHeight w:val="146"/>
        </w:trPr>
        <w:tc>
          <w:tcPr>
            <w:tcW w:w="3604" w:type="dxa"/>
          </w:tcPr>
          <w:p w14:paraId="53D4DB43" w14:textId="0467FDF1" w:rsidR="008905EA" w:rsidRPr="00C74542" w:rsidRDefault="008905EA" w:rsidP="00C74542">
            <w:pPr>
              <w:spacing w:line="240" w:lineRule="auto"/>
              <w:ind w:hanging="53"/>
              <w:rPr>
                <w:b/>
                <w:bCs/>
                <w:szCs w:val="22"/>
              </w:rPr>
            </w:pPr>
          </w:p>
        </w:tc>
        <w:tc>
          <w:tcPr>
            <w:tcW w:w="1259" w:type="dxa"/>
          </w:tcPr>
          <w:p w14:paraId="27EC695D" w14:textId="2485C737"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c>
          <w:tcPr>
            <w:tcW w:w="310" w:type="dxa"/>
          </w:tcPr>
          <w:p w14:paraId="3392EE53" w14:textId="77777777" w:rsidR="008905EA" w:rsidRPr="008905EA" w:rsidRDefault="008905EA" w:rsidP="00C74542">
            <w:pPr>
              <w:pStyle w:val="acctmergecolhdg"/>
              <w:spacing w:line="240" w:lineRule="auto"/>
              <w:rPr>
                <w:bCs/>
                <w:szCs w:val="22"/>
              </w:rPr>
            </w:pPr>
          </w:p>
        </w:tc>
        <w:tc>
          <w:tcPr>
            <w:tcW w:w="1222" w:type="dxa"/>
            <w:vAlign w:val="bottom"/>
          </w:tcPr>
          <w:p w14:paraId="26CDC251" w14:textId="3B385974"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3EA460F0" w14:textId="77777777" w:rsidR="008905EA" w:rsidRPr="00C74542" w:rsidRDefault="008905EA" w:rsidP="00FA2B86">
            <w:pPr>
              <w:pStyle w:val="acctfourfigures"/>
              <w:tabs>
                <w:tab w:val="clear" w:pos="765"/>
                <w:tab w:val="decimal" w:pos="908"/>
              </w:tabs>
              <w:spacing w:line="240" w:lineRule="auto"/>
              <w:ind w:left="20" w:right="-83" w:hanging="20"/>
              <w:jc w:val="right"/>
              <w:rPr>
                <w:b/>
                <w:bCs/>
                <w:szCs w:val="22"/>
              </w:rPr>
            </w:pPr>
          </w:p>
        </w:tc>
        <w:tc>
          <w:tcPr>
            <w:tcW w:w="1221" w:type="dxa"/>
            <w:shd w:val="clear" w:color="auto" w:fill="auto"/>
          </w:tcPr>
          <w:p w14:paraId="4327A3EA" w14:textId="7BCC9420" w:rsidR="008905EA" w:rsidRPr="00E42438"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62C821D8" w14:textId="77777777" w:rsidR="008905EA" w:rsidRPr="00C74542" w:rsidRDefault="008905EA" w:rsidP="00FA2B86">
            <w:pPr>
              <w:pStyle w:val="acctfourfigures"/>
              <w:tabs>
                <w:tab w:val="clear" w:pos="765"/>
                <w:tab w:val="decimal" w:pos="729"/>
              </w:tabs>
              <w:spacing w:line="240" w:lineRule="auto"/>
              <w:ind w:left="20" w:right="-83" w:hanging="20"/>
              <w:jc w:val="right"/>
              <w:rPr>
                <w:b/>
                <w:bCs/>
                <w:szCs w:val="22"/>
              </w:rPr>
            </w:pPr>
          </w:p>
        </w:tc>
        <w:tc>
          <w:tcPr>
            <w:tcW w:w="1176" w:type="dxa"/>
            <w:gridSpan w:val="2"/>
          </w:tcPr>
          <w:p w14:paraId="32C75381" w14:textId="725B796C" w:rsidR="008905EA" w:rsidRPr="00E42438" w:rsidRDefault="008905EA" w:rsidP="00FA2B86">
            <w:pPr>
              <w:pStyle w:val="acctfourfigures"/>
              <w:tabs>
                <w:tab w:val="clear" w:pos="765"/>
                <w:tab w:val="decimal" w:pos="843"/>
              </w:tabs>
              <w:spacing w:line="240" w:lineRule="auto"/>
              <w:jc w:val="right"/>
              <w:rPr>
                <w:rFonts w:cs="Angsana New"/>
                <w:szCs w:val="28"/>
                <w:lang w:val="en-US" w:bidi="th-TH"/>
              </w:rPr>
            </w:pPr>
          </w:p>
        </w:tc>
      </w:tr>
      <w:tr w:rsidR="00E42438" w:rsidRPr="00C2449F" w14:paraId="1DB50275" w14:textId="77777777" w:rsidTr="004B7DCA">
        <w:trPr>
          <w:cantSplit/>
          <w:trHeight w:val="20"/>
        </w:trPr>
        <w:tc>
          <w:tcPr>
            <w:tcW w:w="3604" w:type="dxa"/>
          </w:tcPr>
          <w:p w14:paraId="30626CD7" w14:textId="3A4E105B" w:rsidR="008905EA" w:rsidRPr="00B6519D" w:rsidRDefault="008905EA" w:rsidP="00C74542">
            <w:pPr>
              <w:spacing w:line="240" w:lineRule="auto"/>
              <w:ind w:hanging="53"/>
              <w:rPr>
                <w:sz w:val="8"/>
                <w:szCs w:val="8"/>
              </w:rPr>
            </w:pPr>
            <w:r w:rsidRPr="00176CAB">
              <w:rPr>
                <w:b/>
                <w:bCs/>
                <w:szCs w:val="22"/>
              </w:rPr>
              <w:t>Other related parties</w:t>
            </w:r>
          </w:p>
        </w:tc>
        <w:tc>
          <w:tcPr>
            <w:tcW w:w="1259" w:type="dxa"/>
          </w:tcPr>
          <w:p w14:paraId="4AF63FDC"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10" w:type="dxa"/>
          </w:tcPr>
          <w:p w14:paraId="63FCA6E6" w14:textId="77777777" w:rsidR="008905EA" w:rsidRPr="00C74542" w:rsidRDefault="008905EA" w:rsidP="00C74542">
            <w:pPr>
              <w:pStyle w:val="acctmergecolhdg"/>
              <w:spacing w:line="240" w:lineRule="auto"/>
              <w:rPr>
                <w:bCs/>
                <w:szCs w:val="22"/>
              </w:rPr>
            </w:pPr>
          </w:p>
        </w:tc>
        <w:tc>
          <w:tcPr>
            <w:tcW w:w="1222" w:type="dxa"/>
            <w:vAlign w:val="bottom"/>
          </w:tcPr>
          <w:p w14:paraId="6E9BA66F"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644CEB34" w14:textId="77777777" w:rsidR="008905EA" w:rsidRPr="00C2449F" w:rsidRDefault="008905EA" w:rsidP="00FA2B86">
            <w:pPr>
              <w:pStyle w:val="acctfourfigures"/>
              <w:tabs>
                <w:tab w:val="clear" w:pos="765"/>
                <w:tab w:val="decimal" w:pos="908"/>
              </w:tabs>
              <w:spacing w:line="240" w:lineRule="auto"/>
              <w:ind w:left="20" w:right="-83" w:hanging="20"/>
              <w:jc w:val="right"/>
              <w:rPr>
                <w:sz w:val="14"/>
                <w:szCs w:val="14"/>
              </w:rPr>
            </w:pPr>
          </w:p>
        </w:tc>
        <w:tc>
          <w:tcPr>
            <w:tcW w:w="1221" w:type="dxa"/>
          </w:tcPr>
          <w:p w14:paraId="75E825E5"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6602B3A1" w14:textId="77777777" w:rsidR="008905EA" w:rsidRPr="00C2449F" w:rsidRDefault="008905EA" w:rsidP="00FA2B86">
            <w:pPr>
              <w:pStyle w:val="acctfourfigures"/>
              <w:tabs>
                <w:tab w:val="clear" w:pos="765"/>
                <w:tab w:val="decimal" w:pos="729"/>
              </w:tabs>
              <w:spacing w:line="240" w:lineRule="auto"/>
              <w:ind w:left="20" w:right="-83" w:hanging="20"/>
              <w:jc w:val="right"/>
              <w:rPr>
                <w:sz w:val="14"/>
                <w:szCs w:val="14"/>
              </w:rPr>
            </w:pPr>
          </w:p>
        </w:tc>
        <w:tc>
          <w:tcPr>
            <w:tcW w:w="1176" w:type="dxa"/>
            <w:gridSpan w:val="2"/>
          </w:tcPr>
          <w:p w14:paraId="10B227FE"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r>
      <w:tr w:rsidR="00E42438" w:rsidRPr="005353A7" w14:paraId="1389A833" w14:textId="77777777" w:rsidTr="004B7DCA">
        <w:trPr>
          <w:cantSplit/>
          <w:trHeight w:val="272"/>
        </w:trPr>
        <w:tc>
          <w:tcPr>
            <w:tcW w:w="3604" w:type="dxa"/>
          </w:tcPr>
          <w:p w14:paraId="442C0B69" w14:textId="3098FEE3" w:rsidR="008905EA" w:rsidRPr="00176CAB" w:rsidRDefault="00546EAD" w:rsidP="00C74542">
            <w:pPr>
              <w:spacing w:line="240" w:lineRule="auto"/>
              <w:ind w:left="127" w:hanging="180"/>
              <w:rPr>
                <w:b/>
                <w:bCs/>
                <w:szCs w:val="22"/>
              </w:rPr>
            </w:pPr>
            <w:r>
              <w:rPr>
                <w:szCs w:val="22"/>
              </w:rPr>
              <w:t xml:space="preserve">Revenue from sales of goods </w:t>
            </w:r>
            <w:r>
              <w:rPr>
                <w:szCs w:val="22"/>
              </w:rPr>
              <w:br/>
              <w:t>and rendering of service</w:t>
            </w:r>
          </w:p>
        </w:tc>
        <w:tc>
          <w:tcPr>
            <w:tcW w:w="1259" w:type="dxa"/>
            <w:vAlign w:val="bottom"/>
          </w:tcPr>
          <w:p w14:paraId="68BE8ADE" w14:textId="39C0F66F" w:rsidR="008905EA" w:rsidRPr="00C74542" w:rsidRDefault="00164DA8" w:rsidP="00C74542">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2</w:t>
            </w:r>
            <w:r w:rsidR="008905EA" w:rsidRPr="00C74542">
              <w:rPr>
                <w:rFonts w:cs="Angsana New"/>
                <w:szCs w:val="28"/>
                <w:lang w:val="en-US" w:bidi="th-TH"/>
              </w:rPr>
              <w:t>,</w:t>
            </w:r>
            <w:r>
              <w:rPr>
                <w:rFonts w:cs="Angsana New"/>
                <w:szCs w:val="28"/>
                <w:lang w:val="en-US" w:bidi="th-TH"/>
              </w:rPr>
              <w:t>510</w:t>
            </w:r>
          </w:p>
        </w:tc>
        <w:tc>
          <w:tcPr>
            <w:tcW w:w="310" w:type="dxa"/>
            <w:vAlign w:val="bottom"/>
          </w:tcPr>
          <w:p w14:paraId="70E24AAD" w14:textId="77777777" w:rsidR="008905EA" w:rsidRPr="00C74542" w:rsidRDefault="008905EA" w:rsidP="00C74542">
            <w:pPr>
              <w:pStyle w:val="acctmergecolhdg"/>
              <w:spacing w:line="240" w:lineRule="auto"/>
              <w:rPr>
                <w:rFonts w:cs="Angsana New"/>
                <w:szCs w:val="28"/>
                <w:lang w:val="en-US" w:bidi="th-TH"/>
              </w:rPr>
            </w:pPr>
          </w:p>
        </w:tc>
        <w:tc>
          <w:tcPr>
            <w:tcW w:w="1222" w:type="dxa"/>
            <w:vAlign w:val="bottom"/>
          </w:tcPr>
          <w:p w14:paraId="3457BB7F" w14:textId="6F29FB09" w:rsidR="008905EA" w:rsidRPr="00FA2B86" w:rsidRDefault="00164DA8" w:rsidP="008905EA">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w:t>
            </w:r>
            <w:r w:rsidR="008905EA">
              <w:rPr>
                <w:rFonts w:cs="Angsana New"/>
                <w:szCs w:val="28"/>
                <w:lang w:val="en-US" w:bidi="th-TH"/>
              </w:rPr>
              <w:t>,</w:t>
            </w:r>
            <w:r>
              <w:rPr>
                <w:rFonts w:cs="Angsana New"/>
                <w:szCs w:val="28"/>
                <w:lang w:val="en-US" w:bidi="th-TH"/>
              </w:rPr>
              <w:t>987</w:t>
            </w:r>
          </w:p>
        </w:tc>
        <w:tc>
          <w:tcPr>
            <w:tcW w:w="308" w:type="dxa"/>
            <w:vAlign w:val="bottom"/>
          </w:tcPr>
          <w:p w14:paraId="24C0B94D" w14:textId="77777777" w:rsidR="008905EA" w:rsidRPr="00176CAB" w:rsidRDefault="008905EA" w:rsidP="00C74542">
            <w:pPr>
              <w:pStyle w:val="acctfourfigures"/>
              <w:tabs>
                <w:tab w:val="clear" w:pos="765"/>
                <w:tab w:val="decimal" w:pos="908"/>
              </w:tabs>
              <w:spacing w:line="240" w:lineRule="auto"/>
              <w:ind w:left="20" w:right="-83" w:hanging="20"/>
              <w:jc w:val="center"/>
              <w:rPr>
                <w:szCs w:val="22"/>
              </w:rPr>
            </w:pPr>
          </w:p>
        </w:tc>
        <w:tc>
          <w:tcPr>
            <w:tcW w:w="1221" w:type="dxa"/>
            <w:vAlign w:val="bottom"/>
          </w:tcPr>
          <w:p w14:paraId="1091815D" w14:textId="0CAD4A0C" w:rsidR="008905EA" w:rsidRPr="00FA2B86" w:rsidRDefault="008905EA" w:rsidP="008905EA">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w:t>
            </w:r>
          </w:p>
        </w:tc>
        <w:tc>
          <w:tcPr>
            <w:tcW w:w="308" w:type="dxa"/>
            <w:vAlign w:val="bottom"/>
          </w:tcPr>
          <w:p w14:paraId="391C7DB7" w14:textId="77777777" w:rsidR="008905EA" w:rsidRPr="00176CAB" w:rsidRDefault="008905EA" w:rsidP="00C74542">
            <w:pPr>
              <w:pStyle w:val="acctfourfigures"/>
              <w:tabs>
                <w:tab w:val="clear" w:pos="765"/>
                <w:tab w:val="decimal" w:pos="729"/>
              </w:tabs>
              <w:spacing w:line="240" w:lineRule="auto"/>
              <w:ind w:left="20" w:right="-83" w:hanging="20"/>
              <w:jc w:val="center"/>
              <w:rPr>
                <w:szCs w:val="22"/>
              </w:rPr>
            </w:pPr>
          </w:p>
        </w:tc>
        <w:tc>
          <w:tcPr>
            <w:tcW w:w="1176" w:type="dxa"/>
            <w:gridSpan w:val="2"/>
            <w:vAlign w:val="bottom"/>
          </w:tcPr>
          <w:p w14:paraId="150FA069" w14:textId="2E27957F" w:rsidR="008905EA" w:rsidRPr="00FA2B86" w:rsidRDefault="008905EA" w:rsidP="008905EA">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w:t>
            </w:r>
          </w:p>
        </w:tc>
      </w:tr>
      <w:tr w:rsidR="00E42438" w:rsidRPr="005353A7" w14:paraId="5C0B0158" w14:textId="77777777" w:rsidTr="004B7DCA">
        <w:trPr>
          <w:cantSplit/>
          <w:trHeight w:val="272"/>
        </w:trPr>
        <w:tc>
          <w:tcPr>
            <w:tcW w:w="3604" w:type="dxa"/>
          </w:tcPr>
          <w:p w14:paraId="05D456C2" w14:textId="4F622399" w:rsidR="008905EA" w:rsidRPr="00D872D2" w:rsidRDefault="008905EA" w:rsidP="00C74542">
            <w:pPr>
              <w:spacing w:line="240" w:lineRule="auto"/>
              <w:ind w:hanging="53"/>
              <w:rPr>
                <w:rFonts w:cstheme="minorBidi"/>
                <w:szCs w:val="28"/>
                <w:cs/>
                <w:lang w:val="en-US" w:bidi="th-TH"/>
              </w:rPr>
            </w:pPr>
            <w:r w:rsidRPr="00176CAB">
              <w:rPr>
                <w:szCs w:val="22"/>
              </w:rPr>
              <w:t xml:space="preserve">Management fee </w:t>
            </w:r>
            <w:r>
              <w:rPr>
                <w:szCs w:val="22"/>
              </w:rPr>
              <w:t>expense</w:t>
            </w:r>
          </w:p>
        </w:tc>
        <w:tc>
          <w:tcPr>
            <w:tcW w:w="1259" w:type="dxa"/>
          </w:tcPr>
          <w:p w14:paraId="3E10FD36" w14:textId="48DEEEFC" w:rsidR="008905EA" w:rsidRPr="00C74542" w:rsidRDefault="00164DA8"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558</w:t>
            </w:r>
          </w:p>
        </w:tc>
        <w:tc>
          <w:tcPr>
            <w:tcW w:w="310" w:type="dxa"/>
          </w:tcPr>
          <w:p w14:paraId="2CCEC4F4" w14:textId="77777777" w:rsidR="008905EA" w:rsidRPr="00C74542" w:rsidRDefault="008905EA" w:rsidP="00C74542">
            <w:pPr>
              <w:pStyle w:val="acctmergecolhdg"/>
              <w:spacing w:line="240" w:lineRule="auto"/>
              <w:rPr>
                <w:bCs/>
                <w:szCs w:val="22"/>
              </w:rPr>
            </w:pPr>
          </w:p>
        </w:tc>
        <w:tc>
          <w:tcPr>
            <w:tcW w:w="1222" w:type="dxa"/>
            <w:vAlign w:val="bottom"/>
          </w:tcPr>
          <w:p w14:paraId="1366914C" w14:textId="455140AF" w:rsidR="008905EA" w:rsidRPr="00FA2B86" w:rsidRDefault="00164DA8"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418</w:t>
            </w:r>
          </w:p>
        </w:tc>
        <w:tc>
          <w:tcPr>
            <w:tcW w:w="308" w:type="dxa"/>
          </w:tcPr>
          <w:p w14:paraId="60E0BD1D"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tcPr>
          <w:p w14:paraId="28C3FDB1" w14:textId="1ABA04D7" w:rsidR="008905EA" w:rsidRPr="00FA2B86" w:rsidRDefault="00164DA8"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558</w:t>
            </w:r>
          </w:p>
        </w:tc>
        <w:tc>
          <w:tcPr>
            <w:tcW w:w="308" w:type="dxa"/>
          </w:tcPr>
          <w:p w14:paraId="01E84852"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2"/>
          </w:tcPr>
          <w:p w14:paraId="472B1D2C" w14:textId="437C103B" w:rsidR="008905EA" w:rsidRDefault="00164DA8"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418</w:t>
            </w:r>
          </w:p>
        </w:tc>
      </w:tr>
      <w:tr w:rsidR="00E42438" w:rsidRPr="005353A7" w14:paraId="2142D940" w14:textId="77777777" w:rsidTr="004B7DCA">
        <w:trPr>
          <w:cantSplit/>
          <w:trHeight w:val="272"/>
        </w:trPr>
        <w:tc>
          <w:tcPr>
            <w:tcW w:w="3604" w:type="dxa"/>
          </w:tcPr>
          <w:p w14:paraId="23066E04" w14:textId="78A464AE" w:rsidR="008905EA" w:rsidRPr="00176CAB" w:rsidRDefault="008905EA" w:rsidP="00C74542">
            <w:pPr>
              <w:spacing w:line="240" w:lineRule="auto"/>
              <w:ind w:hanging="53"/>
              <w:rPr>
                <w:b/>
                <w:bCs/>
                <w:szCs w:val="22"/>
              </w:rPr>
            </w:pPr>
            <w:r>
              <w:rPr>
                <w:szCs w:val="22"/>
              </w:rPr>
              <w:t>Other expense</w:t>
            </w:r>
          </w:p>
        </w:tc>
        <w:tc>
          <w:tcPr>
            <w:tcW w:w="1259" w:type="dxa"/>
          </w:tcPr>
          <w:p w14:paraId="48B75FDA" w14:textId="0FF02FBD" w:rsidR="008905EA" w:rsidRPr="00C74542" w:rsidRDefault="00164DA8"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9</w:t>
            </w:r>
            <w:r w:rsidR="00194748">
              <w:rPr>
                <w:rFonts w:cs="Angsana New"/>
                <w:szCs w:val="28"/>
                <w:lang w:val="en-US" w:bidi="th-TH"/>
              </w:rPr>
              <w:t>9</w:t>
            </w:r>
          </w:p>
        </w:tc>
        <w:tc>
          <w:tcPr>
            <w:tcW w:w="310" w:type="dxa"/>
          </w:tcPr>
          <w:p w14:paraId="3DE50437" w14:textId="77777777" w:rsidR="008905EA" w:rsidRPr="00C74542" w:rsidRDefault="008905EA" w:rsidP="00C74542">
            <w:pPr>
              <w:pStyle w:val="acctmergecolhdg"/>
              <w:spacing w:line="240" w:lineRule="auto"/>
              <w:rPr>
                <w:bCs/>
                <w:szCs w:val="22"/>
              </w:rPr>
            </w:pPr>
          </w:p>
        </w:tc>
        <w:tc>
          <w:tcPr>
            <w:tcW w:w="1222" w:type="dxa"/>
            <w:vAlign w:val="bottom"/>
          </w:tcPr>
          <w:p w14:paraId="15DF798A" w14:textId="141F6D02" w:rsidR="008905EA" w:rsidRPr="00FA2B86" w:rsidRDefault="00164DA8" w:rsidP="00FA2B86">
            <w:pPr>
              <w:pStyle w:val="acctfourfigures"/>
              <w:tabs>
                <w:tab w:val="clear" w:pos="765"/>
                <w:tab w:val="decimal" w:pos="843"/>
              </w:tabs>
              <w:spacing w:line="240" w:lineRule="auto"/>
              <w:jc w:val="right"/>
              <w:rPr>
                <w:rFonts w:cs="Angsana New"/>
                <w:szCs w:val="28"/>
                <w:cs/>
                <w:lang w:val="en-US" w:bidi="th-TH"/>
              </w:rPr>
            </w:pPr>
            <w:r>
              <w:rPr>
                <w:rFonts w:cs="Angsana New"/>
                <w:szCs w:val="28"/>
                <w:lang w:val="en-US" w:bidi="th-TH"/>
              </w:rPr>
              <w:t>147</w:t>
            </w:r>
          </w:p>
        </w:tc>
        <w:tc>
          <w:tcPr>
            <w:tcW w:w="308" w:type="dxa"/>
          </w:tcPr>
          <w:p w14:paraId="39466884"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tcPr>
          <w:p w14:paraId="5D24716F" w14:textId="0A73BC8A" w:rsidR="008905EA" w:rsidRPr="00FA2B86" w:rsidRDefault="00164DA8"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67</w:t>
            </w:r>
          </w:p>
        </w:tc>
        <w:tc>
          <w:tcPr>
            <w:tcW w:w="308" w:type="dxa"/>
          </w:tcPr>
          <w:p w14:paraId="5A20953A"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2"/>
          </w:tcPr>
          <w:p w14:paraId="2F09AD1C" w14:textId="1C557FC7" w:rsidR="008905EA" w:rsidRPr="00FA2B86" w:rsidRDefault="00164DA8"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82</w:t>
            </w:r>
          </w:p>
        </w:tc>
      </w:tr>
      <w:tr w:rsidR="00E42438" w:rsidRPr="005353A7" w14:paraId="6A568880" w14:textId="77777777" w:rsidTr="004B7DCA">
        <w:trPr>
          <w:cantSplit/>
          <w:trHeight w:val="272"/>
        </w:trPr>
        <w:tc>
          <w:tcPr>
            <w:tcW w:w="3604" w:type="dxa"/>
          </w:tcPr>
          <w:p w14:paraId="1C952A11" w14:textId="34077B14" w:rsidR="008905EA" w:rsidRPr="00C74542" w:rsidRDefault="008905EA" w:rsidP="00C74542">
            <w:pPr>
              <w:spacing w:line="240" w:lineRule="auto"/>
              <w:ind w:hanging="53"/>
              <w:rPr>
                <w:b/>
                <w:bCs/>
                <w:szCs w:val="22"/>
              </w:rPr>
            </w:pPr>
          </w:p>
        </w:tc>
        <w:tc>
          <w:tcPr>
            <w:tcW w:w="1259" w:type="dxa"/>
          </w:tcPr>
          <w:p w14:paraId="217BA266" w14:textId="1E0979DF"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c>
          <w:tcPr>
            <w:tcW w:w="310" w:type="dxa"/>
          </w:tcPr>
          <w:p w14:paraId="1F11DCD4" w14:textId="77777777" w:rsidR="008905EA" w:rsidRPr="00C74542" w:rsidRDefault="008905EA" w:rsidP="00C74542">
            <w:pPr>
              <w:pStyle w:val="acctmergecolhdg"/>
              <w:spacing w:line="240" w:lineRule="auto"/>
              <w:rPr>
                <w:bCs/>
                <w:szCs w:val="22"/>
              </w:rPr>
            </w:pPr>
          </w:p>
        </w:tc>
        <w:tc>
          <w:tcPr>
            <w:tcW w:w="1222" w:type="dxa"/>
            <w:vAlign w:val="bottom"/>
          </w:tcPr>
          <w:p w14:paraId="0B516638" w14:textId="6C951E0D"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08" w:type="dxa"/>
          </w:tcPr>
          <w:p w14:paraId="4CCB2478" w14:textId="77777777" w:rsidR="008905EA" w:rsidRPr="00C74542" w:rsidRDefault="008905EA" w:rsidP="00FA2B86">
            <w:pPr>
              <w:pStyle w:val="acctfourfigures"/>
              <w:tabs>
                <w:tab w:val="clear" w:pos="765"/>
                <w:tab w:val="decimal" w:pos="908"/>
              </w:tabs>
              <w:spacing w:line="240" w:lineRule="auto"/>
              <w:ind w:left="20" w:right="-83" w:hanging="20"/>
              <w:jc w:val="right"/>
              <w:rPr>
                <w:b/>
                <w:bCs/>
                <w:szCs w:val="22"/>
              </w:rPr>
            </w:pPr>
          </w:p>
        </w:tc>
        <w:tc>
          <w:tcPr>
            <w:tcW w:w="1221" w:type="dxa"/>
          </w:tcPr>
          <w:p w14:paraId="2842FD4A" w14:textId="2FAEC1D9"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2CFBD6BA" w14:textId="77777777" w:rsidR="008905EA" w:rsidRPr="00C74542" w:rsidRDefault="008905EA" w:rsidP="00FA2B86">
            <w:pPr>
              <w:pStyle w:val="acctfourfigures"/>
              <w:tabs>
                <w:tab w:val="clear" w:pos="765"/>
                <w:tab w:val="decimal" w:pos="729"/>
              </w:tabs>
              <w:spacing w:line="240" w:lineRule="auto"/>
              <w:ind w:left="20" w:right="-83" w:hanging="20"/>
              <w:jc w:val="right"/>
              <w:rPr>
                <w:b/>
                <w:bCs/>
                <w:szCs w:val="22"/>
              </w:rPr>
            </w:pPr>
          </w:p>
        </w:tc>
        <w:tc>
          <w:tcPr>
            <w:tcW w:w="1176" w:type="dxa"/>
            <w:gridSpan w:val="2"/>
          </w:tcPr>
          <w:p w14:paraId="5469650D" w14:textId="5E4F75AD"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r>
      <w:tr w:rsidR="00E42438" w:rsidRPr="00662575" w14:paraId="0971D868" w14:textId="77777777" w:rsidTr="004B7DCA">
        <w:trPr>
          <w:cantSplit/>
          <w:trHeight w:val="173"/>
        </w:trPr>
        <w:tc>
          <w:tcPr>
            <w:tcW w:w="3604" w:type="dxa"/>
          </w:tcPr>
          <w:p w14:paraId="14BF7C1B" w14:textId="29625181" w:rsidR="008905EA" w:rsidRPr="00662575" w:rsidRDefault="008905EA" w:rsidP="00C74542">
            <w:pPr>
              <w:spacing w:line="240" w:lineRule="auto"/>
              <w:ind w:hanging="53"/>
              <w:rPr>
                <w:sz w:val="14"/>
                <w:szCs w:val="14"/>
              </w:rPr>
            </w:pPr>
            <w:r w:rsidRPr="00176CAB">
              <w:rPr>
                <w:b/>
                <w:bCs/>
                <w:szCs w:val="22"/>
              </w:rPr>
              <w:t>Key management personnel</w:t>
            </w:r>
          </w:p>
        </w:tc>
        <w:tc>
          <w:tcPr>
            <w:tcW w:w="1259" w:type="dxa"/>
          </w:tcPr>
          <w:p w14:paraId="1108D6FA"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10" w:type="dxa"/>
          </w:tcPr>
          <w:p w14:paraId="1B2BED05" w14:textId="77777777" w:rsidR="008905EA" w:rsidRPr="00C74542" w:rsidRDefault="008905EA" w:rsidP="00C74542">
            <w:pPr>
              <w:pStyle w:val="acctmergecolhdg"/>
              <w:spacing w:line="240" w:lineRule="auto"/>
              <w:rPr>
                <w:bCs/>
                <w:szCs w:val="22"/>
              </w:rPr>
            </w:pPr>
          </w:p>
        </w:tc>
        <w:tc>
          <w:tcPr>
            <w:tcW w:w="1222" w:type="dxa"/>
            <w:vAlign w:val="bottom"/>
          </w:tcPr>
          <w:p w14:paraId="7F309521"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08" w:type="dxa"/>
          </w:tcPr>
          <w:p w14:paraId="05D61BA9" w14:textId="77777777" w:rsidR="008905EA" w:rsidRPr="00662575" w:rsidRDefault="008905EA" w:rsidP="00740E3B">
            <w:pPr>
              <w:pStyle w:val="acctfourfigures"/>
              <w:tabs>
                <w:tab w:val="clear" w:pos="765"/>
                <w:tab w:val="decimal" w:pos="908"/>
              </w:tabs>
              <w:spacing w:line="240" w:lineRule="auto"/>
              <w:ind w:left="20" w:right="-83" w:hanging="20"/>
              <w:rPr>
                <w:sz w:val="14"/>
                <w:szCs w:val="14"/>
              </w:rPr>
            </w:pPr>
          </w:p>
        </w:tc>
        <w:tc>
          <w:tcPr>
            <w:tcW w:w="1221" w:type="dxa"/>
          </w:tcPr>
          <w:p w14:paraId="01EFE1DD" w14:textId="77777777" w:rsidR="008905EA" w:rsidRPr="00C74542" w:rsidRDefault="008905EA" w:rsidP="00C74542">
            <w:pPr>
              <w:pStyle w:val="acctfourfigures"/>
              <w:tabs>
                <w:tab w:val="clear" w:pos="765"/>
                <w:tab w:val="decimal" w:pos="843"/>
              </w:tabs>
              <w:spacing w:line="240" w:lineRule="auto"/>
              <w:jc w:val="right"/>
              <w:rPr>
                <w:rFonts w:cs="Angsana New"/>
                <w:b/>
                <w:szCs w:val="28"/>
                <w:lang w:val="en-US" w:bidi="th-TH"/>
              </w:rPr>
            </w:pPr>
          </w:p>
        </w:tc>
        <w:tc>
          <w:tcPr>
            <w:tcW w:w="308" w:type="dxa"/>
          </w:tcPr>
          <w:p w14:paraId="6AB888FD" w14:textId="77777777" w:rsidR="008905EA" w:rsidRPr="00662575" w:rsidRDefault="008905EA" w:rsidP="00740E3B">
            <w:pPr>
              <w:pStyle w:val="acctfourfigures"/>
              <w:tabs>
                <w:tab w:val="clear" w:pos="765"/>
                <w:tab w:val="decimal" w:pos="729"/>
              </w:tabs>
              <w:spacing w:line="240" w:lineRule="auto"/>
              <w:ind w:left="20" w:right="-83" w:hanging="20"/>
              <w:rPr>
                <w:sz w:val="14"/>
                <w:szCs w:val="14"/>
              </w:rPr>
            </w:pPr>
          </w:p>
        </w:tc>
        <w:tc>
          <w:tcPr>
            <w:tcW w:w="1176" w:type="dxa"/>
            <w:gridSpan w:val="2"/>
          </w:tcPr>
          <w:p w14:paraId="446C4A79"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r>
      <w:tr w:rsidR="00E42438" w:rsidRPr="005353A7" w14:paraId="186FFF36" w14:textId="77777777" w:rsidTr="004B7DCA">
        <w:trPr>
          <w:cantSplit/>
          <w:trHeight w:val="272"/>
        </w:trPr>
        <w:tc>
          <w:tcPr>
            <w:tcW w:w="3604" w:type="dxa"/>
          </w:tcPr>
          <w:p w14:paraId="6F87B617" w14:textId="3D43F5BD" w:rsidR="008905EA" w:rsidRPr="00176CAB" w:rsidRDefault="008905EA" w:rsidP="00C74542">
            <w:pPr>
              <w:spacing w:line="240" w:lineRule="auto"/>
              <w:ind w:hanging="53"/>
              <w:rPr>
                <w:b/>
                <w:bCs/>
                <w:szCs w:val="22"/>
              </w:rPr>
            </w:pPr>
            <w:r w:rsidRPr="00176CAB">
              <w:rPr>
                <w:szCs w:val="22"/>
              </w:rPr>
              <w:t>Short-term employee benefits</w:t>
            </w:r>
          </w:p>
        </w:tc>
        <w:tc>
          <w:tcPr>
            <w:tcW w:w="1259" w:type="dxa"/>
          </w:tcPr>
          <w:p w14:paraId="446185EB" w14:textId="696BC1C3" w:rsidR="008905EA" w:rsidRPr="00C74542" w:rsidRDefault="00164DA8" w:rsidP="00C74542">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18</w:t>
            </w:r>
            <w:r w:rsidR="008905EA" w:rsidRPr="00C74542">
              <w:rPr>
                <w:rFonts w:cs="Angsana New"/>
                <w:szCs w:val="28"/>
                <w:lang w:val="en-US" w:bidi="th-TH"/>
              </w:rPr>
              <w:t>,</w:t>
            </w:r>
            <w:r>
              <w:rPr>
                <w:rFonts w:cs="Angsana New"/>
                <w:szCs w:val="28"/>
                <w:lang w:val="en-US" w:bidi="th-TH"/>
              </w:rPr>
              <w:t>266</w:t>
            </w:r>
          </w:p>
        </w:tc>
        <w:tc>
          <w:tcPr>
            <w:tcW w:w="310" w:type="dxa"/>
          </w:tcPr>
          <w:p w14:paraId="6C5B620F" w14:textId="77777777" w:rsidR="008905EA" w:rsidRPr="00C74542" w:rsidRDefault="008905EA" w:rsidP="00C74542">
            <w:pPr>
              <w:pStyle w:val="acctmergecolhdg"/>
              <w:spacing w:line="240" w:lineRule="auto"/>
              <w:rPr>
                <w:bCs/>
                <w:szCs w:val="22"/>
              </w:rPr>
            </w:pPr>
          </w:p>
        </w:tc>
        <w:tc>
          <w:tcPr>
            <w:tcW w:w="1222" w:type="dxa"/>
            <w:vAlign w:val="bottom"/>
          </w:tcPr>
          <w:p w14:paraId="08CDC38D" w14:textId="7EE36ED6" w:rsidR="008905EA" w:rsidRPr="00C74542" w:rsidRDefault="00164DA8" w:rsidP="00C74542">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10</w:t>
            </w:r>
            <w:r w:rsidR="008905EA" w:rsidRPr="00C74542">
              <w:rPr>
                <w:rFonts w:cs="Angsana New"/>
                <w:szCs w:val="28"/>
                <w:lang w:val="en-US" w:bidi="th-TH"/>
              </w:rPr>
              <w:t>,</w:t>
            </w:r>
            <w:r>
              <w:rPr>
                <w:rFonts w:cs="Angsana New"/>
                <w:szCs w:val="28"/>
                <w:lang w:val="en-US" w:bidi="th-TH"/>
              </w:rPr>
              <w:t>134</w:t>
            </w:r>
          </w:p>
        </w:tc>
        <w:tc>
          <w:tcPr>
            <w:tcW w:w="308" w:type="dxa"/>
          </w:tcPr>
          <w:p w14:paraId="58D3B37D"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tcPr>
          <w:p w14:paraId="4C99B640" w14:textId="123A504B" w:rsidR="008905EA" w:rsidRPr="00C74542" w:rsidRDefault="00164DA8" w:rsidP="00C74542">
            <w:pPr>
              <w:pStyle w:val="acctfourfigures"/>
              <w:tabs>
                <w:tab w:val="clear" w:pos="765"/>
                <w:tab w:val="decimal" w:pos="843"/>
              </w:tabs>
              <w:spacing w:line="240" w:lineRule="auto"/>
              <w:jc w:val="right"/>
              <w:rPr>
                <w:rFonts w:cs="Angsana New"/>
                <w:b/>
                <w:szCs w:val="28"/>
                <w:lang w:val="en-US" w:bidi="th-TH"/>
              </w:rPr>
            </w:pPr>
            <w:r>
              <w:rPr>
                <w:rFonts w:cs="Angsana New"/>
                <w:szCs w:val="28"/>
                <w:lang w:val="en-US" w:bidi="th-TH"/>
              </w:rPr>
              <w:t>18</w:t>
            </w:r>
            <w:r w:rsidR="008905EA" w:rsidRPr="00C74542">
              <w:rPr>
                <w:rFonts w:cs="Angsana New"/>
                <w:szCs w:val="28"/>
                <w:lang w:val="en-US" w:bidi="th-TH"/>
              </w:rPr>
              <w:t>,</w:t>
            </w:r>
            <w:r>
              <w:rPr>
                <w:rFonts w:cs="Angsana New"/>
                <w:szCs w:val="28"/>
                <w:lang w:val="en-US" w:bidi="th-TH"/>
              </w:rPr>
              <w:t>266</w:t>
            </w:r>
          </w:p>
        </w:tc>
        <w:tc>
          <w:tcPr>
            <w:tcW w:w="308" w:type="dxa"/>
          </w:tcPr>
          <w:p w14:paraId="3FF1880C"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2"/>
          </w:tcPr>
          <w:p w14:paraId="2FFD032F" w14:textId="57F352EF" w:rsidR="008905EA" w:rsidRPr="00C74542" w:rsidRDefault="00164DA8" w:rsidP="00C74542">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10</w:t>
            </w:r>
            <w:r w:rsidR="008905EA" w:rsidRPr="00C74542">
              <w:rPr>
                <w:rFonts w:cs="Angsana New"/>
                <w:szCs w:val="28"/>
                <w:lang w:val="en-US" w:bidi="th-TH"/>
              </w:rPr>
              <w:t>,</w:t>
            </w:r>
            <w:r>
              <w:rPr>
                <w:rFonts w:cs="Angsana New"/>
                <w:szCs w:val="28"/>
                <w:lang w:val="en-US" w:bidi="th-TH"/>
              </w:rPr>
              <w:t>134</w:t>
            </w:r>
          </w:p>
        </w:tc>
      </w:tr>
    </w:tbl>
    <w:p w14:paraId="549FD052" w14:textId="77777777" w:rsidR="004B7DCA" w:rsidRDefault="004B7DCA">
      <w:r>
        <w:br w:type="page"/>
      </w:r>
    </w:p>
    <w:tbl>
      <w:tblPr>
        <w:tblW w:w="9320" w:type="dxa"/>
        <w:tblInd w:w="445" w:type="dxa"/>
        <w:tblLayout w:type="fixed"/>
        <w:tblCellMar>
          <w:left w:w="79" w:type="dxa"/>
          <w:right w:w="79" w:type="dxa"/>
        </w:tblCellMar>
        <w:tblLook w:val="0000" w:firstRow="0" w:lastRow="0" w:firstColumn="0" w:lastColumn="0" w:noHBand="0" w:noVBand="0"/>
      </w:tblPr>
      <w:tblGrid>
        <w:gridCol w:w="3604"/>
        <w:gridCol w:w="1259"/>
        <w:gridCol w:w="178"/>
        <w:gridCol w:w="1354"/>
        <w:gridCol w:w="220"/>
        <w:gridCol w:w="1254"/>
        <w:gridCol w:w="180"/>
        <w:gridCol w:w="1271"/>
      </w:tblGrid>
      <w:tr w:rsidR="004B7DCA" w:rsidRPr="005353A7" w14:paraId="6CCAB059" w14:textId="77777777" w:rsidTr="004B7DCA">
        <w:trPr>
          <w:cantSplit/>
        </w:trPr>
        <w:tc>
          <w:tcPr>
            <w:tcW w:w="3604" w:type="dxa"/>
          </w:tcPr>
          <w:p w14:paraId="5C38C316" w14:textId="77777777" w:rsidR="004B7DCA" w:rsidRPr="005353A7" w:rsidRDefault="004B7DCA" w:rsidP="0013759D">
            <w:pPr>
              <w:spacing w:line="240" w:lineRule="auto"/>
              <w:ind w:left="191" w:hanging="191"/>
              <w:rPr>
                <w:szCs w:val="22"/>
              </w:rPr>
            </w:pPr>
          </w:p>
        </w:tc>
        <w:tc>
          <w:tcPr>
            <w:tcW w:w="2791" w:type="dxa"/>
            <w:gridSpan w:val="3"/>
          </w:tcPr>
          <w:p w14:paraId="45D93A2D" w14:textId="61873B10" w:rsidR="004B7DCA" w:rsidRPr="00C74542" w:rsidRDefault="004B7DCA" w:rsidP="004B7DCA">
            <w:pPr>
              <w:pStyle w:val="acctmergecolhdg"/>
              <w:spacing w:line="240" w:lineRule="auto"/>
            </w:pPr>
            <w:r w:rsidRPr="00C74542">
              <w:t>Consolidated</w:t>
            </w:r>
          </w:p>
          <w:p w14:paraId="5FB40564" w14:textId="3999B068" w:rsidR="004B7DCA" w:rsidRPr="00E42438" w:rsidRDefault="004B7DCA" w:rsidP="004B7DCA">
            <w:pPr>
              <w:pStyle w:val="acctfourfigures"/>
              <w:tabs>
                <w:tab w:val="clear" w:pos="765"/>
                <w:tab w:val="decimal" w:pos="1012"/>
              </w:tabs>
              <w:spacing w:line="240" w:lineRule="auto"/>
              <w:ind w:left="-72" w:right="-72"/>
              <w:jc w:val="center"/>
              <w:rPr>
                <w:rFonts w:cs="Angsana New"/>
                <w:szCs w:val="28"/>
                <w:lang w:val="en-US" w:bidi="th-TH"/>
              </w:rPr>
            </w:pPr>
            <w:r w:rsidRPr="00C74542">
              <w:rPr>
                <w:b/>
              </w:rPr>
              <w:t>financial statements</w:t>
            </w:r>
          </w:p>
        </w:tc>
        <w:tc>
          <w:tcPr>
            <w:tcW w:w="220" w:type="dxa"/>
          </w:tcPr>
          <w:p w14:paraId="183FA9B8" w14:textId="77777777" w:rsidR="004B7DCA" w:rsidRPr="008905EA" w:rsidRDefault="004B7DCA" w:rsidP="004B7DCA">
            <w:pPr>
              <w:pStyle w:val="acctmergecolhdg"/>
              <w:spacing w:line="240" w:lineRule="auto"/>
              <w:rPr>
                <w:bCs/>
                <w:szCs w:val="22"/>
                <w:lang w:bidi="th-TH"/>
              </w:rPr>
            </w:pPr>
          </w:p>
        </w:tc>
        <w:tc>
          <w:tcPr>
            <w:tcW w:w="2705" w:type="dxa"/>
            <w:gridSpan w:val="3"/>
          </w:tcPr>
          <w:p w14:paraId="38C5F3D4" w14:textId="1BF1BCAA" w:rsidR="004B7DCA" w:rsidRPr="00C74542" w:rsidRDefault="004B7DCA" w:rsidP="004B7DCA">
            <w:pPr>
              <w:pStyle w:val="acctmergecolhdg"/>
              <w:spacing w:line="240" w:lineRule="auto"/>
            </w:pPr>
            <w:r w:rsidRPr="00C74542">
              <w:t>Separate</w:t>
            </w:r>
          </w:p>
          <w:p w14:paraId="4698BE55" w14:textId="1D27E3D6" w:rsidR="004B7DCA" w:rsidRPr="008905EA" w:rsidRDefault="004B7DCA" w:rsidP="004B7DCA">
            <w:pPr>
              <w:pStyle w:val="acctfourfigures"/>
              <w:tabs>
                <w:tab w:val="clear" w:pos="765"/>
                <w:tab w:val="decimal" w:pos="1018"/>
              </w:tabs>
              <w:spacing w:line="240" w:lineRule="auto"/>
              <w:ind w:left="-72" w:right="-72"/>
              <w:jc w:val="center"/>
              <w:rPr>
                <w:rFonts w:cs="Angsana New"/>
                <w:szCs w:val="28"/>
                <w:lang w:val="en-US" w:bidi="th-TH"/>
              </w:rPr>
            </w:pPr>
            <w:r w:rsidRPr="00C74542">
              <w:rPr>
                <w:b/>
              </w:rPr>
              <w:t>financial statements</w:t>
            </w:r>
          </w:p>
        </w:tc>
      </w:tr>
      <w:tr w:rsidR="004B7DCA" w:rsidRPr="005353A7" w14:paraId="43350750" w14:textId="77777777" w:rsidTr="004B7DCA">
        <w:trPr>
          <w:cantSplit/>
        </w:trPr>
        <w:tc>
          <w:tcPr>
            <w:tcW w:w="3604" w:type="dxa"/>
          </w:tcPr>
          <w:p w14:paraId="2F95BF97" w14:textId="77777777" w:rsidR="004B7DCA" w:rsidRPr="005353A7" w:rsidRDefault="004B7DCA" w:rsidP="0013759D">
            <w:pPr>
              <w:spacing w:line="240" w:lineRule="auto"/>
              <w:ind w:left="191" w:hanging="191"/>
              <w:rPr>
                <w:szCs w:val="22"/>
              </w:rPr>
            </w:pPr>
          </w:p>
        </w:tc>
        <w:tc>
          <w:tcPr>
            <w:tcW w:w="1259" w:type="dxa"/>
          </w:tcPr>
          <w:p w14:paraId="1EE3DB73" w14:textId="42A1C9D1" w:rsidR="004B7DCA" w:rsidDel="008905EA" w:rsidRDefault="004B7DCA" w:rsidP="004B7DCA">
            <w:pPr>
              <w:pStyle w:val="acctmergecolhdg"/>
              <w:spacing w:line="240" w:lineRule="auto"/>
              <w:ind w:left="-80" w:right="-80"/>
              <w:rPr>
                <w:rFonts w:cs="Angsana New"/>
                <w:szCs w:val="28"/>
                <w:lang w:val="en-US" w:bidi="th-TH"/>
              </w:rPr>
            </w:pPr>
            <w:r>
              <w:rPr>
                <w:b w:val="0"/>
                <w:bCs/>
              </w:rPr>
              <w:t>3</w:t>
            </w:r>
            <w:r w:rsidR="00164DA8">
              <w:rPr>
                <w:b w:val="0"/>
                <w:bCs/>
              </w:rPr>
              <w:t>0</w:t>
            </w:r>
            <w:r>
              <w:rPr>
                <w:b w:val="0"/>
                <w:bCs/>
              </w:rPr>
              <w:t xml:space="preserve"> </w:t>
            </w:r>
            <w:r w:rsidR="00164DA8">
              <w:rPr>
                <w:b w:val="0"/>
                <w:bCs/>
              </w:rPr>
              <w:t>June</w:t>
            </w:r>
          </w:p>
        </w:tc>
        <w:tc>
          <w:tcPr>
            <w:tcW w:w="178" w:type="dxa"/>
          </w:tcPr>
          <w:p w14:paraId="26668B38" w14:textId="77777777" w:rsidR="004B7DCA" w:rsidRPr="005353A7" w:rsidRDefault="004B7DCA" w:rsidP="0013759D">
            <w:pPr>
              <w:pStyle w:val="acctfourfigures"/>
              <w:tabs>
                <w:tab w:val="clear" w:pos="765"/>
                <w:tab w:val="decimal" w:pos="666"/>
              </w:tabs>
              <w:spacing w:line="240" w:lineRule="auto"/>
              <w:ind w:left="-72" w:right="-72"/>
              <w:rPr>
                <w:szCs w:val="22"/>
                <w:lang w:bidi="th-TH"/>
              </w:rPr>
            </w:pPr>
          </w:p>
        </w:tc>
        <w:tc>
          <w:tcPr>
            <w:tcW w:w="1354" w:type="dxa"/>
          </w:tcPr>
          <w:p w14:paraId="46F79EE9" w14:textId="2305FE5D" w:rsidR="004B7DCA" w:rsidRPr="004B7DCA" w:rsidRDefault="004B7DCA" w:rsidP="004B7DCA">
            <w:pPr>
              <w:pStyle w:val="acctmergecolhdg"/>
              <w:spacing w:line="240" w:lineRule="auto"/>
              <w:rPr>
                <w:b w:val="0"/>
                <w:bCs/>
              </w:rPr>
            </w:pPr>
            <w:r>
              <w:rPr>
                <w:b w:val="0"/>
                <w:bCs/>
              </w:rPr>
              <w:t xml:space="preserve">31 </w:t>
            </w:r>
            <w:r w:rsidRPr="005353A7">
              <w:rPr>
                <w:b w:val="0"/>
                <w:bCs/>
              </w:rPr>
              <w:t>December</w:t>
            </w:r>
          </w:p>
        </w:tc>
        <w:tc>
          <w:tcPr>
            <w:tcW w:w="220" w:type="dxa"/>
          </w:tcPr>
          <w:p w14:paraId="249839FF" w14:textId="77777777" w:rsidR="004B7DCA" w:rsidRPr="004B7DCA" w:rsidRDefault="004B7DCA" w:rsidP="004B7DCA">
            <w:pPr>
              <w:pStyle w:val="acctmergecolhdg"/>
              <w:spacing w:line="240" w:lineRule="auto"/>
              <w:rPr>
                <w:b w:val="0"/>
                <w:bCs/>
              </w:rPr>
            </w:pPr>
          </w:p>
        </w:tc>
        <w:tc>
          <w:tcPr>
            <w:tcW w:w="1254" w:type="dxa"/>
          </w:tcPr>
          <w:p w14:paraId="7EF5ADF2" w14:textId="2697EBAD" w:rsidR="004B7DCA" w:rsidRDefault="004B7DCA" w:rsidP="004B7DCA">
            <w:pPr>
              <w:pStyle w:val="acctmergecolhdg"/>
              <w:spacing w:line="240" w:lineRule="auto"/>
              <w:ind w:left="-71" w:right="-80"/>
              <w:rPr>
                <w:rFonts w:cs="Angsana New"/>
                <w:szCs w:val="28"/>
                <w:lang w:val="en-US" w:bidi="th-TH"/>
              </w:rPr>
            </w:pPr>
            <w:r>
              <w:rPr>
                <w:b w:val="0"/>
                <w:bCs/>
              </w:rPr>
              <w:t>3</w:t>
            </w:r>
            <w:r w:rsidR="00164DA8">
              <w:rPr>
                <w:b w:val="0"/>
                <w:bCs/>
              </w:rPr>
              <w:t>0</w:t>
            </w:r>
            <w:r>
              <w:rPr>
                <w:b w:val="0"/>
                <w:bCs/>
              </w:rPr>
              <w:t xml:space="preserve"> </w:t>
            </w:r>
            <w:r w:rsidR="00164DA8">
              <w:rPr>
                <w:b w:val="0"/>
                <w:bCs/>
              </w:rPr>
              <w:t>June</w:t>
            </w:r>
          </w:p>
        </w:tc>
        <w:tc>
          <w:tcPr>
            <w:tcW w:w="180" w:type="dxa"/>
          </w:tcPr>
          <w:p w14:paraId="321F139A" w14:textId="77777777" w:rsidR="004B7DCA" w:rsidRPr="008905EA" w:rsidRDefault="004B7DCA">
            <w:pPr>
              <w:pStyle w:val="acctfourfigures"/>
              <w:tabs>
                <w:tab w:val="clear" w:pos="765"/>
                <w:tab w:val="decimal" w:pos="666"/>
                <w:tab w:val="decimal" w:pos="1018"/>
              </w:tabs>
              <w:spacing w:line="240" w:lineRule="auto"/>
              <w:ind w:left="-72" w:right="-72"/>
              <w:rPr>
                <w:rFonts w:cs="Angsana New"/>
                <w:szCs w:val="28"/>
                <w:lang w:val="en-US" w:bidi="th-TH"/>
              </w:rPr>
            </w:pPr>
          </w:p>
        </w:tc>
        <w:tc>
          <w:tcPr>
            <w:tcW w:w="1271" w:type="dxa"/>
          </w:tcPr>
          <w:p w14:paraId="6D3FC9FE" w14:textId="1D6E3609" w:rsidR="004B7DCA" w:rsidRPr="004B7DCA" w:rsidRDefault="004B7DCA" w:rsidP="004B7DCA">
            <w:pPr>
              <w:pStyle w:val="acctmergecolhdg"/>
              <w:spacing w:line="240" w:lineRule="auto"/>
              <w:ind w:left="-71" w:right="-80"/>
              <w:rPr>
                <w:b w:val="0"/>
                <w:bCs/>
              </w:rPr>
            </w:pPr>
            <w:r>
              <w:rPr>
                <w:b w:val="0"/>
                <w:bCs/>
              </w:rPr>
              <w:t xml:space="preserve">31 </w:t>
            </w:r>
            <w:r w:rsidRPr="005353A7">
              <w:rPr>
                <w:b w:val="0"/>
                <w:bCs/>
              </w:rPr>
              <w:t>December</w:t>
            </w:r>
          </w:p>
        </w:tc>
      </w:tr>
      <w:tr w:rsidR="004B7DCA" w:rsidRPr="005353A7" w14:paraId="6CFEF6DC" w14:textId="77777777" w:rsidTr="004B7DCA">
        <w:trPr>
          <w:cantSplit/>
        </w:trPr>
        <w:tc>
          <w:tcPr>
            <w:tcW w:w="3604" w:type="dxa"/>
          </w:tcPr>
          <w:p w14:paraId="64667395" w14:textId="68A789D0" w:rsidR="004B7DCA" w:rsidRPr="005353A7" w:rsidRDefault="00C95E0B" w:rsidP="004B7DCA">
            <w:pPr>
              <w:spacing w:line="240" w:lineRule="auto"/>
              <w:ind w:left="191" w:hanging="191"/>
              <w:rPr>
                <w:szCs w:val="22"/>
              </w:rPr>
            </w:pPr>
            <w:r w:rsidRPr="00C95E0B">
              <w:rPr>
                <w:b/>
                <w:bCs/>
                <w:i/>
                <w:iCs/>
                <w:szCs w:val="22"/>
              </w:rPr>
              <w:t>Balances with related parties as at</w:t>
            </w:r>
          </w:p>
        </w:tc>
        <w:tc>
          <w:tcPr>
            <w:tcW w:w="1259" w:type="dxa"/>
          </w:tcPr>
          <w:p w14:paraId="496D0E12" w14:textId="04E9674E" w:rsidR="004B7DCA" w:rsidDel="008905EA" w:rsidRDefault="004B7DCA" w:rsidP="004B7DCA">
            <w:pPr>
              <w:pStyle w:val="acctmergecolhdg"/>
              <w:spacing w:line="240" w:lineRule="auto"/>
              <w:ind w:left="-80" w:right="-80"/>
              <w:rPr>
                <w:rFonts w:cs="Angsana New"/>
                <w:szCs w:val="28"/>
                <w:lang w:val="en-US" w:bidi="th-TH"/>
              </w:rPr>
            </w:pPr>
            <w:r w:rsidRPr="004B7DCA">
              <w:rPr>
                <w:b w:val="0"/>
                <w:bCs/>
              </w:rPr>
              <w:t>2024</w:t>
            </w:r>
          </w:p>
        </w:tc>
        <w:tc>
          <w:tcPr>
            <w:tcW w:w="178" w:type="dxa"/>
          </w:tcPr>
          <w:p w14:paraId="77C19470" w14:textId="77777777" w:rsidR="004B7DCA" w:rsidRPr="005353A7" w:rsidRDefault="004B7DCA" w:rsidP="004B7DCA">
            <w:pPr>
              <w:pStyle w:val="acctfourfigures"/>
              <w:tabs>
                <w:tab w:val="clear" w:pos="765"/>
                <w:tab w:val="decimal" w:pos="666"/>
              </w:tabs>
              <w:spacing w:line="240" w:lineRule="auto"/>
              <w:ind w:left="-72" w:right="-72"/>
              <w:rPr>
                <w:szCs w:val="22"/>
                <w:lang w:bidi="th-TH"/>
              </w:rPr>
            </w:pPr>
          </w:p>
        </w:tc>
        <w:tc>
          <w:tcPr>
            <w:tcW w:w="1354" w:type="dxa"/>
          </w:tcPr>
          <w:p w14:paraId="58688CF7" w14:textId="58ECB07F" w:rsidR="004B7DCA" w:rsidRPr="00E42438" w:rsidRDefault="004B7DCA" w:rsidP="004B7DCA">
            <w:pPr>
              <w:pStyle w:val="acctmergecolhdg"/>
              <w:spacing w:line="240" w:lineRule="auto"/>
              <w:rPr>
                <w:rFonts w:cs="Angsana New"/>
                <w:szCs w:val="28"/>
                <w:lang w:val="en-US" w:bidi="th-TH"/>
              </w:rPr>
            </w:pPr>
            <w:r w:rsidRPr="005353A7">
              <w:rPr>
                <w:b w:val="0"/>
                <w:bCs/>
              </w:rPr>
              <w:t>202</w:t>
            </w:r>
            <w:r>
              <w:rPr>
                <w:b w:val="0"/>
                <w:bCs/>
              </w:rPr>
              <w:t>3</w:t>
            </w:r>
          </w:p>
        </w:tc>
        <w:tc>
          <w:tcPr>
            <w:tcW w:w="220" w:type="dxa"/>
          </w:tcPr>
          <w:p w14:paraId="3DF4B85F" w14:textId="77777777" w:rsidR="004B7DCA" w:rsidRPr="008905EA" w:rsidRDefault="004B7DCA" w:rsidP="004B7DCA">
            <w:pPr>
              <w:pStyle w:val="acctmergecolhdg"/>
              <w:spacing w:line="240" w:lineRule="auto"/>
              <w:rPr>
                <w:bCs/>
                <w:szCs w:val="22"/>
                <w:lang w:bidi="th-TH"/>
              </w:rPr>
            </w:pPr>
          </w:p>
        </w:tc>
        <w:tc>
          <w:tcPr>
            <w:tcW w:w="1254" w:type="dxa"/>
          </w:tcPr>
          <w:p w14:paraId="7051E9C7" w14:textId="038A644F" w:rsidR="004B7DCA" w:rsidRDefault="004B7DCA" w:rsidP="004B7DCA">
            <w:pPr>
              <w:pStyle w:val="acctmergecolhdg"/>
              <w:spacing w:line="240" w:lineRule="auto"/>
              <w:ind w:left="-71" w:right="-80"/>
              <w:rPr>
                <w:rFonts w:cs="Angsana New"/>
                <w:szCs w:val="28"/>
                <w:lang w:val="en-US" w:bidi="th-TH"/>
              </w:rPr>
            </w:pPr>
            <w:r w:rsidRPr="005353A7">
              <w:rPr>
                <w:b w:val="0"/>
                <w:bCs/>
              </w:rPr>
              <w:t>202</w:t>
            </w:r>
            <w:r>
              <w:rPr>
                <w:b w:val="0"/>
                <w:bCs/>
              </w:rPr>
              <w:t>4</w:t>
            </w:r>
          </w:p>
        </w:tc>
        <w:tc>
          <w:tcPr>
            <w:tcW w:w="180" w:type="dxa"/>
          </w:tcPr>
          <w:p w14:paraId="11826C42" w14:textId="77777777" w:rsidR="004B7DCA" w:rsidRPr="008905EA" w:rsidRDefault="004B7DCA" w:rsidP="004B7DCA">
            <w:pPr>
              <w:pStyle w:val="acctfourfigures"/>
              <w:tabs>
                <w:tab w:val="clear" w:pos="765"/>
                <w:tab w:val="decimal" w:pos="666"/>
                <w:tab w:val="decimal" w:pos="1018"/>
              </w:tabs>
              <w:spacing w:line="240" w:lineRule="auto"/>
              <w:ind w:left="-72" w:right="-72"/>
              <w:rPr>
                <w:rFonts w:cs="Angsana New"/>
                <w:szCs w:val="28"/>
                <w:lang w:val="en-US" w:bidi="th-TH"/>
              </w:rPr>
            </w:pPr>
          </w:p>
        </w:tc>
        <w:tc>
          <w:tcPr>
            <w:tcW w:w="1271" w:type="dxa"/>
          </w:tcPr>
          <w:p w14:paraId="537FE848" w14:textId="6F36D7A7" w:rsidR="004B7DCA" w:rsidRPr="008905EA" w:rsidRDefault="004B7DCA" w:rsidP="004B7DCA">
            <w:pPr>
              <w:pStyle w:val="acctmergecolhdg"/>
              <w:spacing w:line="240" w:lineRule="auto"/>
              <w:rPr>
                <w:rFonts w:cs="Angsana New"/>
                <w:szCs w:val="28"/>
                <w:lang w:val="en-US" w:bidi="th-TH"/>
              </w:rPr>
            </w:pPr>
            <w:r w:rsidRPr="005353A7">
              <w:rPr>
                <w:b w:val="0"/>
                <w:bCs/>
              </w:rPr>
              <w:t>202</w:t>
            </w:r>
            <w:r>
              <w:rPr>
                <w:b w:val="0"/>
                <w:bCs/>
              </w:rPr>
              <w:t>3</w:t>
            </w:r>
          </w:p>
        </w:tc>
      </w:tr>
      <w:tr w:rsidR="004B7DCA" w:rsidRPr="005353A7" w14:paraId="5B298647" w14:textId="77777777" w:rsidTr="004B7DCA">
        <w:trPr>
          <w:cantSplit/>
        </w:trPr>
        <w:tc>
          <w:tcPr>
            <w:tcW w:w="3604" w:type="dxa"/>
          </w:tcPr>
          <w:p w14:paraId="71FC5B66" w14:textId="77777777" w:rsidR="004B7DCA" w:rsidRPr="00F17B8B" w:rsidRDefault="004B7DCA" w:rsidP="004B7DCA">
            <w:pPr>
              <w:spacing w:line="240" w:lineRule="auto"/>
              <w:ind w:left="191" w:hanging="191"/>
              <w:rPr>
                <w:b/>
                <w:bCs/>
                <w:i/>
                <w:iCs/>
                <w:szCs w:val="22"/>
              </w:rPr>
            </w:pPr>
          </w:p>
        </w:tc>
        <w:tc>
          <w:tcPr>
            <w:tcW w:w="5716" w:type="dxa"/>
            <w:gridSpan w:val="7"/>
          </w:tcPr>
          <w:p w14:paraId="794B5C86" w14:textId="5DDA57F9" w:rsidR="004B7DCA" w:rsidRPr="004B7DCA" w:rsidRDefault="004B7DCA" w:rsidP="004B7DCA">
            <w:pPr>
              <w:pStyle w:val="acctfourfigures"/>
              <w:tabs>
                <w:tab w:val="clear" w:pos="765"/>
                <w:tab w:val="decimal" w:pos="1018"/>
              </w:tabs>
              <w:spacing w:line="240" w:lineRule="auto"/>
              <w:ind w:left="-72" w:right="-72"/>
              <w:jc w:val="center"/>
              <w:rPr>
                <w:i/>
                <w:iCs/>
                <w:szCs w:val="22"/>
              </w:rPr>
            </w:pPr>
            <w:r w:rsidRPr="00C74542">
              <w:rPr>
                <w:i/>
                <w:iCs/>
                <w:szCs w:val="22"/>
              </w:rPr>
              <w:t>(in thousand Baht)</w:t>
            </w:r>
          </w:p>
        </w:tc>
      </w:tr>
      <w:tr w:rsidR="004B7DCA" w:rsidRPr="005353A7" w14:paraId="4E1E2D49" w14:textId="77777777" w:rsidTr="004B7DCA">
        <w:trPr>
          <w:cantSplit/>
        </w:trPr>
        <w:tc>
          <w:tcPr>
            <w:tcW w:w="3604" w:type="dxa"/>
          </w:tcPr>
          <w:p w14:paraId="0C51348F" w14:textId="6C542051" w:rsidR="004B7DCA" w:rsidRPr="005353A7" w:rsidRDefault="004B7DCA" w:rsidP="004B7DCA">
            <w:pPr>
              <w:spacing w:line="240" w:lineRule="auto"/>
              <w:ind w:left="191" w:hanging="191"/>
              <w:rPr>
                <w:szCs w:val="22"/>
              </w:rPr>
            </w:pPr>
            <w:r w:rsidRPr="00F17B8B">
              <w:rPr>
                <w:b/>
                <w:bCs/>
                <w:i/>
                <w:iCs/>
                <w:szCs w:val="22"/>
              </w:rPr>
              <w:t>Trade receivable</w:t>
            </w:r>
            <w:r>
              <w:rPr>
                <w:b/>
                <w:bCs/>
                <w:i/>
                <w:iCs/>
                <w:szCs w:val="22"/>
              </w:rPr>
              <w:t>s</w:t>
            </w:r>
          </w:p>
        </w:tc>
        <w:tc>
          <w:tcPr>
            <w:tcW w:w="5716" w:type="dxa"/>
            <w:gridSpan w:val="7"/>
          </w:tcPr>
          <w:p w14:paraId="492290EA" w14:textId="38B04881" w:rsidR="004B7DCA" w:rsidRPr="004B7DCA" w:rsidRDefault="004B7DCA" w:rsidP="004B7DCA">
            <w:pPr>
              <w:pStyle w:val="acctfourfigures"/>
              <w:tabs>
                <w:tab w:val="clear" w:pos="765"/>
                <w:tab w:val="decimal" w:pos="1018"/>
              </w:tabs>
              <w:spacing w:line="240" w:lineRule="auto"/>
              <w:ind w:left="-72" w:right="-72"/>
              <w:jc w:val="center"/>
              <w:rPr>
                <w:rFonts w:cs="Angsana New"/>
                <w:szCs w:val="28"/>
                <w:lang w:val="en-US" w:bidi="th-TH"/>
              </w:rPr>
            </w:pPr>
          </w:p>
        </w:tc>
      </w:tr>
      <w:tr w:rsidR="004B7DCA" w:rsidRPr="005353A7" w14:paraId="43F4E794" w14:textId="77777777" w:rsidTr="00C74542">
        <w:trPr>
          <w:cantSplit/>
        </w:trPr>
        <w:tc>
          <w:tcPr>
            <w:tcW w:w="3604" w:type="dxa"/>
          </w:tcPr>
          <w:p w14:paraId="4B9400E9" w14:textId="2E24BF72" w:rsidR="004B7DCA" w:rsidRPr="005353A7" w:rsidRDefault="004B7DCA" w:rsidP="004B7DCA">
            <w:pPr>
              <w:spacing w:line="240" w:lineRule="auto"/>
              <w:ind w:left="191" w:hanging="191"/>
              <w:rPr>
                <w:szCs w:val="22"/>
              </w:rPr>
            </w:pPr>
            <w:r w:rsidRPr="005353A7">
              <w:rPr>
                <w:szCs w:val="22"/>
              </w:rPr>
              <w:t>Parent</w:t>
            </w:r>
            <w:r>
              <w:rPr>
                <w:szCs w:val="22"/>
              </w:rPr>
              <w:t xml:space="preserve"> of the Group</w:t>
            </w:r>
          </w:p>
        </w:tc>
        <w:tc>
          <w:tcPr>
            <w:tcW w:w="1259" w:type="dxa"/>
          </w:tcPr>
          <w:p w14:paraId="07F3C769" w14:textId="3A27FF76" w:rsidR="004B7DCA" w:rsidRPr="00085F0E" w:rsidRDefault="00AD3346" w:rsidP="00C74542">
            <w:pPr>
              <w:pStyle w:val="acctfourfigures"/>
              <w:tabs>
                <w:tab w:val="clear" w:pos="765"/>
                <w:tab w:val="decimal" w:pos="1005"/>
              </w:tabs>
              <w:spacing w:line="240" w:lineRule="auto"/>
              <w:ind w:left="-72" w:right="-72"/>
              <w:rPr>
                <w:rFonts w:cs="Angsana New"/>
                <w:szCs w:val="28"/>
                <w:lang w:val="en-US" w:bidi="th-TH"/>
              </w:rPr>
            </w:pPr>
            <w:r>
              <w:rPr>
                <w:rFonts w:cs="Angsana New"/>
                <w:szCs w:val="28"/>
                <w:lang w:val="en-US" w:bidi="th-TH"/>
              </w:rPr>
              <w:t>2</w:t>
            </w:r>
            <w:r w:rsidR="004B7DCA">
              <w:rPr>
                <w:rFonts w:cs="Angsana New"/>
                <w:szCs w:val="28"/>
                <w:lang w:val="en-US" w:bidi="th-TH"/>
              </w:rPr>
              <w:t>,</w:t>
            </w:r>
            <w:r>
              <w:rPr>
                <w:rFonts w:cs="Angsana New"/>
                <w:szCs w:val="28"/>
                <w:lang w:val="en-US" w:bidi="th-TH"/>
              </w:rPr>
              <w:t>843</w:t>
            </w:r>
          </w:p>
        </w:tc>
        <w:tc>
          <w:tcPr>
            <w:tcW w:w="178" w:type="dxa"/>
          </w:tcPr>
          <w:p w14:paraId="2E35B5AD" w14:textId="77777777" w:rsidR="004B7DCA" w:rsidRPr="005353A7" w:rsidRDefault="004B7DCA" w:rsidP="004B7DCA">
            <w:pPr>
              <w:pStyle w:val="acctfourfigures"/>
              <w:tabs>
                <w:tab w:val="clear" w:pos="765"/>
                <w:tab w:val="decimal" w:pos="666"/>
              </w:tabs>
              <w:spacing w:line="240" w:lineRule="auto"/>
              <w:ind w:left="-72" w:right="-72"/>
              <w:rPr>
                <w:szCs w:val="22"/>
                <w:lang w:bidi="th-TH"/>
              </w:rPr>
            </w:pPr>
          </w:p>
        </w:tc>
        <w:tc>
          <w:tcPr>
            <w:tcW w:w="1354" w:type="dxa"/>
          </w:tcPr>
          <w:p w14:paraId="5D877FF8" w14:textId="41AC8C0A" w:rsidR="004B7DCA" w:rsidRPr="00C74542" w:rsidRDefault="004B7DCA" w:rsidP="004B7DCA">
            <w:pPr>
              <w:pStyle w:val="acctfourfigures"/>
              <w:tabs>
                <w:tab w:val="clear" w:pos="765"/>
                <w:tab w:val="decimal" w:pos="1012"/>
              </w:tabs>
              <w:spacing w:line="240" w:lineRule="auto"/>
              <w:ind w:left="-72" w:right="-72"/>
              <w:rPr>
                <w:rFonts w:cs="Angsana New"/>
                <w:szCs w:val="28"/>
                <w:lang w:val="en-US" w:bidi="th-TH"/>
              </w:rPr>
            </w:pPr>
            <w:r w:rsidRPr="00C74542">
              <w:rPr>
                <w:rFonts w:cs="Angsana New"/>
                <w:szCs w:val="28"/>
                <w:lang w:val="en-US" w:bidi="th-TH"/>
              </w:rPr>
              <w:t>1,562</w:t>
            </w:r>
          </w:p>
        </w:tc>
        <w:tc>
          <w:tcPr>
            <w:tcW w:w="220" w:type="dxa"/>
          </w:tcPr>
          <w:p w14:paraId="324529EE" w14:textId="77777777" w:rsidR="004B7DCA" w:rsidRPr="00C74542" w:rsidRDefault="004B7DCA" w:rsidP="00C74542">
            <w:pPr>
              <w:pStyle w:val="acctmergecolhdg"/>
              <w:spacing w:line="240" w:lineRule="auto"/>
              <w:rPr>
                <w:bCs/>
                <w:szCs w:val="22"/>
                <w:lang w:bidi="th-TH"/>
              </w:rPr>
            </w:pPr>
          </w:p>
        </w:tc>
        <w:tc>
          <w:tcPr>
            <w:tcW w:w="1254" w:type="dxa"/>
          </w:tcPr>
          <w:p w14:paraId="22666B53" w14:textId="138524C4" w:rsidR="004B7DCA" w:rsidRPr="00C74542" w:rsidRDefault="004B7DCA" w:rsidP="00C74542">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4E301D27" w14:textId="77777777" w:rsidR="004B7DCA" w:rsidRPr="00C74542" w:rsidRDefault="004B7DCA" w:rsidP="00C74542">
            <w:pPr>
              <w:pStyle w:val="acctfourfigures"/>
              <w:tabs>
                <w:tab w:val="clear" w:pos="765"/>
                <w:tab w:val="decimal" w:pos="666"/>
                <w:tab w:val="decimal" w:pos="1018"/>
              </w:tabs>
              <w:spacing w:line="240" w:lineRule="auto"/>
              <w:ind w:left="-72" w:right="-72"/>
              <w:rPr>
                <w:rFonts w:cs="Angsana New"/>
                <w:szCs w:val="28"/>
                <w:lang w:val="en-US" w:bidi="th-TH"/>
              </w:rPr>
            </w:pPr>
          </w:p>
        </w:tc>
        <w:tc>
          <w:tcPr>
            <w:tcW w:w="1271" w:type="dxa"/>
          </w:tcPr>
          <w:p w14:paraId="26DB3E61" w14:textId="75E03177" w:rsidR="004B7DCA" w:rsidRPr="00C74542" w:rsidRDefault="004B7DCA" w:rsidP="00C74542">
            <w:pPr>
              <w:pStyle w:val="acctfourfigures"/>
              <w:tabs>
                <w:tab w:val="clear" w:pos="765"/>
                <w:tab w:val="decimal" w:pos="1018"/>
              </w:tabs>
              <w:spacing w:line="240" w:lineRule="auto"/>
              <w:ind w:left="-72" w:right="-72"/>
              <w:rPr>
                <w:rFonts w:cs="Angsana New"/>
                <w:szCs w:val="28"/>
                <w:lang w:val="en-US" w:bidi="th-TH"/>
              </w:rPr>
            </w:pPr>
            <w:r w:rsidRPr="00C74542">
              <w:rPr>
                <w:rFonts w:cs="Angsana New"/>
                <w:szCs w:val="28"/>
                <w:lang w:val="en-US" w:bidi="th-TH"/>
              </w:rPr>
              <w:t>-</w:t>
            </w:r>
          </w:p>
        </w:tc>
      </w:tr>
      <w:tr w:rsidR="004B7DCA" w:rsidRPr="005353A7" w14:paraId="2F0E73D3" w14:textId="77777777" w:rsidTr="00C74542">
        <w:trPr>
          <w:cantSplit/>
        </w:trPr>
        <w:tc>
          <w:tcPr>
            <w:tcW w:w="3604" w:type="dxa"/>
          </w:tcPr>
          <w:p w14:paraId="2564F887" w14:textId="28CEF1E6" w:rsidR="004B7DCA" w:rsidRPr="005353A7" w:rsidRDefault="004B7DCA" w:rsidP="004B7DCA">
            <w:pPr>
              <w:spacing w:line="240" w:lineRule="auto"/>
              <w:ind w:left="191" w:hanging="191"/>
              <w:rPr>
                <w:szCs w:val="22"/>
              </w:rPr>
            </w:pPr>
            <w:r w:rsidRPr="005353A7">
              <w:rPr>
                <w:szCs w:val="22"/>
              </w:rPr>
              <w:t xml:space="preserve">Other related parties </w:t>
            </w:r>
          </w:p>
        </w:tc>
        <w:tc>
          <w:tcPr>
            <w:tcW w:w="1259" w:type="dxa"/>
            <w:tcBorders>
              <w:bottom w:val="single" w:sz="4" w:space="0" w:color="auto"/>
            </w:tcBorders>
          </w:tcPr>
          <w:p w14:paraId="2D9F0BC4" w14:textId="5CDFB0CB" w:rsidR="004B7DCA" w:rsidRPr="00085F0E"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w:t>
            </w:r>
            <w:r w:rsidR="00AD3346">
              <w:rPr>
                <w:rFonts w:cs="Angsana New"/>
                <w:szCs w:val="28"/>
                <w:lang w:val="en-US" w:bidi="th-TH"/>
              </w:rPr>
              <w:t>399</w:t>
            </w:r>
          </w:p>
        </w:tc>
        <w:tc>
          <w:tcPr>
            <w:tcW w:w="178" w:type="dxa"/>
          </w:tcPr>
          <w:p w14:paraId="499324EF" w14:textId="77777777" w:rsidR="004B7DCA" w:rsidRPr="005353A7" w:rsidRDefault="004B7DCA" w:rsidP="004B7DCA">
            <w:pPr>
              <w:pStyle w:val="acctfourfigures"/>
              <w:tabs>
                <w:tab w:val="clear" w:pos="765"/>
                <w:tab w:val="decimal" w:pos="666"/>
              </w:tabs>
              <w:spacing w:line="240" w:lineRule="auto"/>
              <w:ind w:left="-72" w:right="-72"/>
              <w:rPr>
                <w:szCs w:val="22"/>
                <w:lang w:bidi="th-TH"/>
              </w:rPr>
            </w:pPr>
          </w:p>
        </w:tc>
        <w:tc>
          <w:tcPr>
            <w:tcW w:w="1354" w:type="dxa"/>
          </w:tcPr>
          <w:p w14:paraId="2CFCD0A6" w14:textId="5777F43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sidRPr="00C74542">
              <w:rPr>
                <w:rFonts w:cs="Angsana New"/>
                <w:szCs w:val="28"/>
                <w:lang w:val="en-US" w:bidi="th-TH"/>
              </w:rPr>
              <w:t>1,791</w:t>
            </w:r>
          </w:p>
        </w:tc>
        <w:tc>
          <w:tcPr>
            <w:tcW w:w="220" w:type="dxa"/>
          </w:tcPr>
          <w:p w14:paraId="79DD3263" w14:textId="77777777" w:rsidR="004B7DCA" w:rsidRPr="00C74542" w:rsidRDefault="004B7DCA" w:rsidP="00C74542">
            <w:pPr>
              <w:pStyle w:val="acctmergecolhdg"/>
              <w:spacing w:line="240" w:lineRule="auto"/>
              <w:rPr>
                <w:bCs/>
                <w:szCs w:val="22"/>
                <w:lang w:bidi="th-TH"/>
              </w:rPr>
            </w:pPr>
          </w:p>
        </w:tc>
        <w:tc>
          <w:tcPr>
            <w:tcW w:w="1254" w:type="dxa"/>
          </w:tcPr>
          <w:p w14:paraId="35E3081C" w14:textId="33AC191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6</w:t>
            </w:r>
            <w:r w:rsidR="00AD3346">
              <w:rPr>
                <w:rFonts w:cs="Angsana New"/>
                <w:szCs w:val="28"/>
                <w:lang w:val="en-US" w:bidi="th-TH"/>
              </w:rPr>
              <w:t>48</w:t>
            </w:r>
          </w:p>
        </w:tc>
        <w:tc>
          <w:tcPr>
            <w:tcW w:w="180" w:type="dxa"/>
          </w:tcPr>
          <w:p w14:paraId="61BAF5A8" w14:textId="77777777" w:rsidR="004B7DCA" w:rsidRPr="005353A7" w:rsidRDefault="004B7DCA" w:rsidP="004B7DCA">
            <w:pPr>
              <w:pStyle w:val="acctfourfigures"/>
              <w:tabs>
                <w:tab w:val="clear" w:pos="765"/>
                <w:tab w:val="decimal" w:pos="666"/>
              </w:tabs>
              <w:spacing w:line="240" w:lineRule="auto"/>
              <w:ind w:left="-72" w:right="-72"/>
              <w:rPr>
                <w:szCs w:val="22"/>
              </w:rPr>
            </w:pPr>
          </w:p>
        </w:tc>
        <w:tc>
          <w:tcPr>
            <w:tcW w:w="1271" w:type="dxa"/>
          </w:tcPr>
          <w:p w14:paraId="5C6F25EA" w14:textId="11362EB0" w:rsidR="004B7DCA" w:rsidRPr="00142F12"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3A2FA5">
              <w:t>982</w:t>
            </w:r>
          </w:p>
        </w:tc>
      </w:tr>
      <w:tr w:rsidR="004B7DCA" w:rsidRPr="005353A7" w14:paraId="0AAD28CA" w14:textId="77777777" w:rsidTr="00C74542">
        <w:trPr>
          <w:cantSplit/>
        </w:trPr>
        <w:tc>
          <w:tcPr>
            <w:tcW w:w="3604" w:type="dxa"/>
          </w:tcPr>
          <w:p w14:paraId="587E3C1E" w14:textId="1AE5B614" w:rsidR="004B7DCA" w:rsidRPr="005353A7" w:rsidRDefault="004B7DCA" w:rsidP="004B7DCA">
            <w:pPr>
              <w:spacing w:line="240" w:lineRule="auto"/>
              <w:ind w:left="191" w:hanging="191"/>
              <w:rPr>
                <w:szCs w:val="22"/>
              </w:rPr>
            </w:pPr>
            <w:r w:rsidRPr="00933528">
              <w:rPr>
                <w:b/>
                <w:bCs/>
                <w:szCs w:val="22"/>
              </w:rPr>
              <w:t>Total</w:t>
            </w:r>
          </w:p>
        </w:tc>
        <w:tc>
          <w:tcPr>
            <w:tcW w:w="1259" w:type="dxa"/>
            <w:tcBorders>
              <w:top w:val="single" w:sz="4" w:space="0" w:color="auto"/>
              <w:bottom w:val="double" w:sz="4" w:space="0" w:color="auto"/>
            </w:tcBorders>
          </w:tcPr>
          <w:p w14:paraId="7DD53C43" w14:textId="7F162347" w:rsidR="004B7DCA" w:rsidRPr="00C74542" w:rsidRDefault="00AD3346" w:rsidP="004B7DCA">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4</w:t>
            </w:r>
            <w:r w:rsidR="004B7DCA" w:rsidRPr="00E42438">
              <w:rPr>
                <w:rFonts w:cs="Angsana New"/>
                <w:b/>
                <w:bCs/>
                <w:szCs w:val="28"/>
                <w:lang w:val="en-US" w:bidi="th-TH"/>
              </w:rPr>
              <w:t>,</w:t>
            </w:r>
            <w:r>
              <w:rPr>
                <w:rFonts w:cs="Angsana New"/>
                <w:b/>
                <w:bCs/>
                <w:szCs w:val="28"/>
                <w:lang w:val="en-US" w:bidi="th-TH"/>
              </w:rPr>
              <w:t>242</w:t>
            </w:r>
          </w:p>
        </w:tc>
        <w:tc>
          <w:tcPr>
            <w:tcW w:w="178" w:type="dxa"/>
          </w:tcPr>
          <w:p w14:paraId="7875CFB8" w14:textId="77777777" w:rsidR="004B7DCA" w:rsidRPr="00C74542" w:rsidRDefault="004B7DCA" w:rsidP="004B7DCA">
            <w:pPr>
              <w:pStyle w:val="acctfourfigures"/>
              <w:tabs>
                <w:tab w:val="clear" w:pos="765"/>
                <w:tab w:val="decimal" w:pos="666"/>
              </w:tabs>
              <w:spacing w:line="240" w:lineRule="auto"/>
              <w:ind w:left="-72" w:right="-72"/>
              <w:rPr>
                <w:b/>
                <w:bCs/>
                <w:szCs w:val="22"/>
              </w:rPr>
            </w:pPr>
          </w:p>
        </w:tc>
        <w:tc>
          <w:tcPr>
            <w:tcW w:w="1354" w:type="dxa"/>
            <w:tcBorders>
              <w:top w:val="single" w:sz="4" w:space="0" w:color="auto"/>
              <w:bottom w:val="double" w:sz="4" w:space="0" w:color="auto"/>
            </w:tcBorders>
          </w:tcPr>
          <w:p w14:paraId="5AAECFEF" w14:textId="321789E5" w:rsidR="004B7DCA" w:rsidRPr="00C74542"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C74542">
              <w:rPr>
                <w:rFonts w:cs="Angsana New"/>
                <w:b/>
                <w:bCs/>
                <w:szCs w:val="28"/>
                <w:lang w:val="en-US" w:bidi="th-TH"/>
              </w:rPr>
              <w:t>3,353</w:t>
            </w:r>
          </w:p>
        </w:tc>
        <w:tc>
          <w:tcPr>
            <w:tcW w:w="220" w:type="dxa"/>
          </w:tcPr>
          <w:p w14:paraId="7F6BFB08" w14:textId="77777777" w:rsidR="004B7DCA" w:rsidRPr="00C74542" w:rsidRDefault="004B7DCA" w:rsidP="00C74542">
            <w:pPr>
              <w:pStyle w:val="acctmergecolhdg"/>
              <w:spacing w:line="240" w:lineRule="auto"/>
              <w:rPr>
                <w:bCs/>
                <w:szCs w:val="22"/>
                <w:lang w:bidi="th-TH"/>
              </w:rPr>
            </w:pPr>
          </w:p>
        </w:tc>
        <w:tc>
          <w:tcPr>
            <w:tcW w:w="1254" w:type="dxa"/>
            <w:tcBorders>
              <w:top w:val="single" w:sz="4" w:space="0" w:color="auto"/>
              <w:bottom w:val="double" w:sz="4" w:space="0" w:color="auto"/>
            </w:tcBorders>
          </w:tcPr>
          <w:p w14:paraId="6C8A61BB" w14:textId="0A1A21A9"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6</w:t>
            </w:r>
            <w:r w:rsidR="00AD3346">
              <w:rPr>
                <w:rFonts w:cs="Angsana New"/>
                <w:b/>
                <w:bCs/>
                <w:szCs w:val="28"/>
                <w:lang w:val="en-US" w:bidi="th-TH"/>
              </w:rPr>
              <w:t>48</w:t>
            </w:r>
          </w:p>
        </w:tc>
        <w:tc>
          <w:tcPr>
            <w:tcW w:w="180" w:type="dxa"/>
          </w:tcPr>
          <w:p w14:paraId="13D43EA5" w14:textId="77777777" w:rsidR="004B7DCA" w:rsidRPr="005353A7" w:rsidRDefault="004B7DCA" w:rsidP="004B7DCA">
            <w:pPr>
              <w:pStyle w:val="acctfourfigures"/>
              <w:tabs>
                <w:tab w:val="clear" w:pos="765"/>
                <w:tab w:val="decimal" w:pos="666"/>
              </w:tabs>
              <w:spacing w:line="240" w:lineRule="auto"/>
              <w:ind w:left="-72" w:right="-72"/>
              <w:rPr>
                <w:szCs w:val="22"/>
              </w:rPr>
            </w:pPr>
          </w:p>
        </w:tc>
        <w:tc>
          <w:tcPr>
            <w:tcW w:w="1271" w:type="dxa"/>
            <w:tcBorders>
              <w:top w:val="single" w:sz="4" w:space="0" w:color="auto"/>
              <w:bottom w:val="double" w:sz="4" w:space="0" w:color="auto"/>
            </w:tcBorders>
          </w:tcPr>
          <w:p w14:paraId="5073EF38" w14:textId="4C45C8D8"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sidRPr="0057651D">
              <w:rPr>
                <w:b/>
                <w:bCs/>
              </w:rPr>
              <w:t>982</w:t>
            </w:r>
          </w:p>
        </w:tc>
      </w:tr>
      <w:tr w:rsidR="004B7DCA" w:rsidRPr="00933528" w14:paraId="25F37D4A" w14:textId="77777777" w:rsidTr="00C74542">
        <w:trPr>
          <w:cantSplit/>
        </w:trPr>
        <w:tc>
          <w:tcPr>
            <w:tcW w:w="3604" w:type="dxa"/>
          </w:tcPr>
          <w:p w14:paraId="30028102" w14:textId="2C36DD76" w:rsidR="004B7DCA" w:rsidRPr="00933528" w:rsidRDefault="004B7DCA" w:rsidP="004B7DCA">
            <w:pPr>
              <w:spacing w:line="240" w:lineRule="auto"/>
              <w:ind w:left="191" w:hanging="191"/>
              <w:rPr>
                <w:b/>
                <w:bCs/>
                <w:szCs w:val="22"/>
              </w:rPr>
            </w:pPr>
          </w:p>
        </w:tc>
        <w:tc>
          <w:tcPr>
            <w:tcW w:w="1259" w:type="dxa"/>
          </w:tcPr>
          <w:p w14:paraId="6B1C0955" w14:textId="4FDACD49"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78" w:type="dxa"/>
          </w:tcPr>
          <w:p w14:paraId="2D9EF964" w14:textId="77777777" w:rsidR="004B7DCA" w:rsidRPr="00933528" w:rsidRDefault="004B7DCA" w:rsidP="004B7DCA">
            <w:pPr>
              <w:pStyle w:val="acctfourfigures"/>
              <w:tabs>
                <w:tab w:val="clear" w:pos="765"/>
                <w:tab w:val="decimal" w:pos="666"/>
              </w:tabs>
              <w:spacing w:line="240" w:lineRule="auto"/>
              <w:ind w:left="-72" w:right="-72"/>
              <w:rPr>
                <w:b/>
                <w:bCs/>
                <w:szCs w:val="22"/>
              </w:rPr>
            </w:pPr>
          </w:p>
        </w:tc>
        <w:tc>
          <w:tcPr>
            <w:tcW w:w="1354" w:type="dxa"/>
          </w:tcPr>
          <w:p w14:paraId="46D24061" w14:textId="1802460F" w:rsidR="004B7DCA" w:rsidRPr="00C74542"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0AFC94EB" w14:textId="77777777" w:rsidR="004B7DCA" w:rsidRPr="00933528" w:rsidRDefault="004B7DCA" w:rsidP="00C74542">
            <w:pPr>
              <w:pStyle w:val="acctmergecolhdg"/>
              <w:spacing w:line="240" w:lineRule="auto"/>
              <w:rPr>
                <w:bCs/>
                <w:szCs w:val="22"/>
                <w:lang w:bidi="th-TH"/>
              </w:rPr>
            </w:pPr>
          </w:p>
        </w:tc>
        <w:tc>
          <w:tcPr>
            <w:tcW w:w="1254" w:type="dxa"/>
          </w:tcPr>
          <w:p w14:paraId="16E9C062" w14:textId="2A466D71"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20862E3E" w14:textId="77777777" w:rsidR="004B7DCA" w:rsidRPr="00933528" w:rsidRDefault="004B7DCA" w:rsidP="004B7DCA">
            <w:pPr>
              <w:pStyle w:val="acctfourfigures"/>
              <w:tabs>
                <w:tab w:val="clear" w:pos="765"/>
                <w:tab w:val="decimal" w:pos="666"/>
              </w:tabs>
              <w:spacing w:line="240" w:lineRule="auto"/>
              <w:ind w:left="-72" w:right="-72"/>
              <w:rPr>
                <w:b/>
                <w:bCs/>
                <w:szCs w:val="22"/>
              </w:rPr>
            </w:pPr>
          </w:p>
        </w:tc>
        <w:tc>
          <w:tcPr>
            <w:tcW w:w="1271" w:type="dxa"/>
          </w:tcPr>
          <w:p w14:paraId="56A8D4AB" w14:textId="6AE1402B" w:rsidR="004B7DCA" w:rsidRPr="0057651D" w:rsidRDefault="004B7DCA" w:rsidP="004B7DCA">
            <w:pPr>
              <w:pStyle w:val="acctfourfigures"/>
              <w:tabs>
                <w:tab w:val="clear" w:pos="765"/>
                <w:tab w:val="decimal" w:pos="1018"/>
              </w:tabs>
              <w:spacing w:line="240" w:lineRule="auto"/>
              <w:ind w:left="-72" w:right="-72"/>
              <w:rPr>
                <w:rFonts w:cs="Angsana New"/>
                <w:b/>
                <w:bCs/>
                <w:szCs w:val="28"/>
                <w:lang w:val="en-US" w:bidi="th-TH"/>
              </w:rPr>
            </w:pPr>
          </w:p>
        </w:tc>
      </w:tr>
      <w:tr w:rsidR="004B7DCA" w:rsidRPr="005353A7" w14:paraId="2E24B584" w14:textId="77777777" w:rsidTr="00C74542">
        <w:trPr>
          <w:cantSplit/>
        </w:trPr>
        <w:tc>
          <w:tcPr>
            <w:tcW w:w="3604" w:type="dxa"/>
          </w:tcPr>
          <w:p w14:paraId="091A3935" w14:textId="5E67B3B2" w:rsidR="004B7DCA" w:rsidRPr="005353A7" w:rsidRDefault="004B7DCA" w:rsidP="004B7DCA">
            <w:pPr>
              <w:spacing w:line="240" w:lineRule="auto"/>
              <w:ind w:left="193" w:hanging="191"/>
            </w:pPr>
            <w:r w:rsidRPr="005353A7">
              <w:rPr>
                <w:b/>
                <w:bCs/>
                <w:i/>
                <w:iCs/>
                <w:szCs w:val="22"/>
              </w:rPr>
              <w:t>Other receivables</w:t>
            </w:r>
          </w:p>
        </w:tc>
        <w:tc>
          <w:tcPr>
            <w:tcW w:w="1259" w:type="dxa"/>
          </w:tcPr>
          <w:p w14:paraId="4E115801" w14:textId="7777777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0A6A0F95" w14:textId="77777777" w:rsidR="004B7DCA" w:rsidRPr="005353A7" w:rsidRDefault="004B7DCA" w:rsidP="004B7DCA">
            <w:pPr>
              <w:pStyle w:val="acctfourfigures"/>
              <w:tabs>
                <w:tab w:val="clear" w:pos="765"/>
                <w:tab w:val="decimal" w:pos="678"/>
              </w:tabs>
              <w:spacing w:line="240" w:lineRule="auto"/>
              <w:ind w:left="-99" w:right="-72"/>
              <w:rPr>
                <w:lang w:bidi="th-TH"/>
              </w:rPr>
            </w:pPr>
          </w:p>
        </w:tc>
        <w:tc>
          <w:tcPr>
            <w:tcW w:w="1354" w:type="dxa"/>
          </w:tcPr>
          <w:p w14:paraId="21E48C37" w14:textId="7777777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57E3DF96" w14:textId="77777777" w:rsidR="004B7DCA" w:rsidRPr="00C74542" w:rsidRDefault="004B7DCA" w:rsidP="00C74542">
            <w:pPr>
              <w:pStyle w:val="acctmergecolhdg"/>
              <w:spacing w:line="240" w:lineRule="auto"/>
              <w:rPr>
                <w:bCs/>
                <w:szCs w:val="22"/>
                <w:lang w:bidi="th-TH"/>
              </w:rPr>
            </w:pPr>
          </w:p>
        </w:tc>
        <w:tc>
          <w:tcPr>
            <w:tcW w:w="1254" w:type="dxa"/>
          </w:tcPr>
          <w:p w14:paraId="5C0573E1" w14:textId="7777777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583B5847"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Pr>
          <w:p w14:paraId="77B677F4" w14:textId="7777777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r>
      <w:tr w:rsidR="004B7DCA" w:rsidRPr="005353A7" w14:paraId="25E6FD46" w14:textId="77777777" w:rsidTr="00C74542">
        <w:trPr>
          <w:cantSplit/>
        </w:trPr>
        <w:tc>
          <w:tcPr>
            <w:tcW w:w="3604" w:type="dxa"/>
          </w:tcPr>
          <w:p w14:paraId="515455C1" w14:textId="13D549D0" w:rsidR="004B7DCA" w:rsidRPr="005353A7" w:rsidRDefault="004B7DCA" w:rsidP="004B7DCA">
            <w:pPr>
              <w:spacing w:line="240" w:lineRule="auto"/>
              <w:ind w:left="193" w:hanging="191"/>
              <w:rPr>
                <w:b/>
                <w:bCs/>
                <w:i/>
                <w:iCs/>
                <w:szCs w:val="22"/>
              </w:rPr>
            </w:pPr>
            <w:r>
              <w:t>Ultimate parent</w:t>
            </w:r>
          </w:p>
        </w:tc>
        <w:tc>
          <w:tcPr>
            <w:tcW w:w="1259" w:type="dxa"/>
          </w:tcPr>
          <w:p w14:paraId="2B6AADEC" w14:textId="731FA690" w:rsidR="004B7DCA" w:rsidRPr="00476297" w:rsidRDefault="00AD3346"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6</w:t>
            </w:r>
            <w:r w:rsidR="004B7DCA">
              <w:rPr>
                <w:rFonts w:cs="Angsana New"/>
                <w:szCs w:val="28"/>
                <w:lang w:val="en-US" w:bidi="th-TH"/>
              </w:rPr>
              <w:t>2</w:t>
            </w:r>
          </w:p>
        </w:tc>
        <w:tc>
          <w:tcPr>
            <w:tcW w:w="178" w:type="dxa"/>
          </w:tcPr>
          <w:p w14:paraId="369F0449" w14:textId="77777777" w:rsidR="004B7DCA" w:rsidRPr="005353A7" w:rsidRDefault="004B7DCA" w:rsidP="004B7DCA">
            <w:pPr>
              <w:pStyle w:val="acctfourfigures"/>
              <w:tabs>
                <w:tab w:val="clear" w:pos="765"/>
                <w:tab w:val="decimal" w:pos="678"/>
              </w:tabs>
              <w:spacing w:line="240" w:lineRule="auto"/>
              <w:ind w:left="-99" w:right="-72"/>
              <w:rPr>
                <w:lang w:bidi="th-TH"/>
              </w:rPr>
            </w:pPr>
          </w:p>
        </w:tc>
        <w:tc>
          <w:tcPr>
            <w:tcW w:w="1354" w:type="dxa"/>
          </w:tcPr>
          <w:p w14:paraId="0D743E49" w14:textId="7D1D692E" w:rsidR="004B7DCA" w:rsidRPr="00392CBD" w:rsidRDefault="004B7DCA" w:rsidP="004B7DCA">
            <w:pPr>
              <w:pStyle w:val="acctfourfigures"/>
              <w:tabs>
                <w:tab w:val="clear" w:pos="765"/>
                <w:tab w:val="decimal" w:pos="1018"/>
              </w:tabs>
              <w:spacing w:line="240" w:lineRule="auto"/>
              <w:ind w:left="-72" w:right="-72"/>
              <w:rPr>
                <w:rFonts w:cs="Angsana New"/>
                <w:szCs w:val="28"/>
                <w:lang w:val="en-US" w:bidi="th-TH"/>
              </w:rPr>
            </w:pPr>
            <w:r w:rsidRPr="00C74542">
              <w:rPr>
                <w:rFonts w:cs="Angsana New"/>
                <w:szCs w:val="28"/>
                <w:lang w:val="en-US" w:bidi="th-TH"/>
              </w:rPr>
              <w:t>-</w:t>
            </w:r>
          </w:p>
        </w:tc>
        <w:tc>
          <w:tcPr>
            <w:tcW w:w="220" w:type="dxa"/>
          </w:tcPr>
          <w:p w14:paraId="3F864139" w14:textId="77777777" w:rsidR="004B7DCA" w:rsidRPr="00C74542" w:rsidRDefault="004B7DCA" w:rsidP="00C74542">
            <w:pPr>
              <w:pStyle w:val="acctmergecolhdg"/>
              <w:spacing w:line="240" w:lineRule="auto"/>
              <w:rPr>
                <w:bCs/>
                <w:szCs w:val="22"/>
                <w:lang w:bidi="th-TH"/>
              </w:rPr>
            </w:pPr>
          </w:p>
        </w:tc>
        <w:tc>
          <w:tcPr>
            <w:tcW w:w="1254" w:type="dxa"/>
          </w:tcPr>
          <w:p w14:paraId="1C810538" w14:textId="0DA7682B" w:rsidR="004B7DCA" w:rsidRPr="00476297" w:rsidRDefault="00AD3346"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49</w:t>
            </w:r>
          </w:p>
        </w:tc>
        <w:tc>
          <w:tcPr>
            <w:tcW w:w="180" w:type="dxa"/>
          </w:tcPr>
          <w:p w14:paraId="1CB20332"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Pr>
          <w:p w14:paraId="7431646F" w14:textId="301499CA" w:rsidR="004B7DCA" w:rsidRPr="00392CBD" w:rsidRDefault="004B7DCA" w:rsidP="004B7DCA">
            <w:pPr>
              <w:pStyle w:val="acctfourfigures"/>
              <w:tabs>
                <w:tab w:val="clear" w:pos="765"/>
                <w:tab w:val="decimal" w:pos="1018"/>
              </w:tabs>
              <w:spacing w:line="240" w:lineRule="auto"/>
              <w:ind w:left="-72" w:right="-72"/>
              <w:rPr>
                <w:rFonts w:cs="Angsana New"/>
                <w:szCs w:val="28"/>
                <w:lang w:val="en-US" w:bidi="th-TH"/>
              </w:rPr>
            </w:pPr>
            <w:r w:rsidRPr="00392CBD">
              <w:rPr>
                <w:rFonts w:cs="Angsana New"/>
                <w:szCs w:val="28"/>
                <w:lang w:val="en-US" w:bidi="th-TH"/>
              </w:rPr>
              <w:t>-</w:t>
            </w:r>
          </w:p>
        </w:tc>
      </w:tr>
      <w:tr w:rsidR="004B7DCA" w:rsidRPr="005353A7" w14:paraId="5A5AE816" w14:textId="77777777" w:rsidTr="00C74542">
        <w:trPr>
          <w:cantSplit/>
        </w:trPr>
        <w:tc>
          <w:tcPr>
            <w:tcW w:w="3604" w:type="dxa"/>
          </w:tcPr>
          <w:p w14:paraId="298F1F27" w14:textId="7A025CD4" w:rsidR="004B7DCA" w:rsidRPr="005353A7" w:rsidRDefault="004B7DCA" w:rsidP="004B7DCA">
            <w:pPr>
              <w:spacing w:line="240" w:lineRule="auto"/>
              <w:ind w:left="193" w:hanging="191"/>
            </w:pPr>
            <w:r>
              <w:t>Subsidiaries</w:t>
            </w:r>
          </w:p>
        </w:tc>
        <w:tc>
          <w:tcPr>
            <w:tcW w:w="1259" w:type="dxa"/>
          </w:tcPr>
          <w:p w14:paraId="72AAE1E6" w14:textId="4B2F5C2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78" w:type="dxa"/>
          </w:tcPr>
          <w:p w14:paraId="20A92061" w14:textId="77777777" w:rsidR="004B7DCA" w:rsidRPr="005353A7" w:rsidRDefault="004B7DCA" w:rsidP="004B7DCA">
            <w:pPr>
              <w:pStyle w:val="acctfourfigures"/>
              <w:tabs>
                <w:tab w:val="clear" w:pos="765"/>
                <w:tab w:val="decimal" w:pos="678"/>
              </w:tabs>
              <w:spacing w:line="240" w:lineRule="auto"/>
              <w:ind w:left="-99" w:right="-72"/>
              <w:rPr>
                <w:lang w:bidi="th-TH"/>
              </w:rPr>
            </w:pPr>
          </w:p>
        </w:tc>
        <w:tc>
          <w:tcPr>
            <w:tcW w:w="1354" w:type="dxa"/>
          </w:tcPr>
          <w:p w14:paraId="134BEB67" w14:textId="02AB9440" w:rsidR="004B7DCA" w:rsidRPr="00392CBD" w:rsidRDefault="004B7DCA" w:rsidP="004B7DCA">
            <w:pPr>
              <w:pStyle w:val="acctfourfigures"/>
              <w:tabs>
                <w:tab w:val="clear" w:pos="765"/>
                <w:tab w:val="decimal" w:pos="1018"/>
              </w:tabs>
              <w:spacing w:line="240" w:lineRule="auto"/>
              <w:ind w:left="-72" w:right="-72"/>
              <w:rPr>
                <w:rFonts w:cs="Angsana New"/>
                <w:szCs w:val="28"/>
                <w:lang w:val="en-US" w:bidi="th-TH"/>
              </w:rPr>
            </w:pPr>
            <w:r w:rsidRPr="00C74542">
              <w:rPr>
                <w:rFonts w:cs="Angsana New"/>
                <w:szCs w:val="28"/>
                <w:lang w:val="en-US" w:bidi="th-TH"/>
              </w:rPr>
              <w:t>-</w:t>
            </w:r>
          </w:p>
        </w:tc>
        <w:tc>
          <w:tcPr>
            <w:tcW w:w="220" w:type="dxa"/>
          </w:tcPr>
          <w:p w14:paraId="629290CD" w14:textId="77777777" w:rsidR="004B7DCA" w:rsidRPr="00C74542" w:rsidRDefault="004B7DCA" w:rsidP="00C74542">
            <w:pPr>
              <w:pStyle w:val="acctmergecolhdg"/>
              <w:spacing w:line="240" w:lineRule="auto"/>
              <w:rPr>
                <w:bCs/>
                <w:szCs w:val="22"/>
                <w:lang w:bidi="th-TH"/>
              </w:rPr>
            </w:pPr>
          </w:p>
        </w:tc>
        <w:tc>
          <w:tcPr>
            <w:tcW w:w="1254" w:type="dxa"/>
          </w:tcPr>
          <w:p w14:paraId="2BCA0621" w14:textId="49ED47F7" w:rsidR="004B7DCA" w:rsidRPr="00476297" w:rsidRDefault="00AD3346"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52</w:t>
            </w:r>
          </w:p>
        </w:tc>
        <w:tc>
          <w:tcPr>
            <w:tcW w:w="180" w:type="dxa"/>
          </w:tcPr>
          <w:p w14:paraId="0059EAEC"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Pr>
          <w:p w14:paraId="1496056D" w14:textId="4E86A0B6" w:rsidR="004B7DCA" w:rsidRPr="00BB1877" w:rsidRDefault="004B7DCA" w:rsidP="004B7DCA">
            <w:pPr>
              <w:pStyle w:val="acctfourfigures"/>
              <w:tabs>
                <w:tab w:val="clear" w:pos="765"/>
                <w:tab w:val="decimal" w:pos="1018"/>
              </w:tabs>
              <w:spacing w:line="240" w:lineRule="auto"/>
              <w:ind w:left="-72" w:right="-72"/>
              <w:rPr>
                <w:rFonts w:cs="Angsana New"/>
                <w:b/>
                <w:bCs/>
                <w:szCs w:val="28"/>
                <w:lang w:val="en-US" w:bidi="th-TH"/>
              </w:rPr>
            </w:pPr>
            <w:r>
              <w:rPr>
                <w:rFonts w:cs="Angsana New"/>
                <w:szCs w:val="28"/>
                <w:lang w:val="en-US" w:bidi="th-TH"/>
              </w:rPr>
              <w:t>42</w:t>
            </w:r>
          </w:p>
        </w:tc>
      </w:tr>
      <w:tr w:rsidR="004B7DCA" w:rsidRPr="005353A7" w14:paraId="1C99A320" w14:textId="77777777" w:rsidTr="00C74542">
        <w:trPr>
          <w:cantSplit/>
        </w:trPr>
        <w:tc>
          <w:tcPr>
            <w:tcW w:w="3604" w:type="dxa"/>
          </w:tcPr>
          <w:p w14:paraId="671B28AA" w14:textId="7D2C7656" w:rsidR="004B7DCA" w:rsidRPr="005353A7" w:rsidRDefault="004B7DCA" w:rsidP="004B7DCA">
            <w:pPr>
              <w:spacing w:line="240" w:lineRule="auto"/>
              <w:ind w:left="193" w:hanging="191"/>
            </w:pPr>
            <w:r w:rsidRPr="00933528">
              <w:rPr>
                <w:b/>
                <w:bCs/>
              </w:rPr>
              <w:t>Total</w:t>
            </w:r>
          </w:p>
        </w:tc>
        <w:tc>
          <w:tcPr>
            <w:tcW w:w="1259" w:type="dxa"/>
            <w:tcBorders>
              <w:top w:val="single" w:sz="4" w:space="0" w:color="auto"/>
              <w:bottom w:val="double" w:sz="4" w:space="0" w:color="auto"/>
            </w:tcBorders>
          </w:tcPr>
          <w:p w14:paraId="17F3FF91" w14:textId="322CC96E" w:rsidR="004B7DCA" w:rsidRDefault="00AD3346"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6</w:t>
            </w:r>
            <w:r w:rsidR="004B7DCA">
              <w:rPr>
                <w:rFonts w:cs="Angsana New"/>
                <w:b/>
                <w:bCs/>
                <w:szCs w:val="28"/>
                <w:lang w:val="en-US" w:bidi="th-TH"/>
              </w:rPr>
              <w:t>2</w:t>
            </w:r>
          </w:p>
        </w:tc>
        <w:tc>
          <w:tcPr>
            <w:tcW w:w="178" w:type="dxa"/>
          </w:tcPr>
          <w:p w14:paraId="06A0102E" w14:textId="77777777" w:rsidR="004B7DCA" w:rsidRPr="005353A7" w:rsidRDefault="004B7DCA" w:rsidP="004B7DCA">
            <w:pPr>
              <w:pStyle w:val="acctfourfigures"/>
              <w:tabs>
                <w:tab w:val="clear" w:pos="765"/>
                <w:tab w:val="decimal" w:pos="678"/>
              </w:tabs>
              <w:spacing w:line="240" w:lineRule="auto"/>
              <w:ind w:left="-99" w:right="-72"/>
              <w:rPr>
                <w:lang w:bidi="th-TH"/>
              </w:rPr>
            </w:pPr>
          </w:p>
        </w:tc>
        <w:tc>
          <w:tcPr>
            <w:tcW w:w="1354" w:type="dxa"/>
            <w:tcBorders>
              <w:top w:val="single" w:sz="4" w:space="0" w:color="auto"/>
              <w:bottom w:val="double" w:sz="4" w:space="0" w:color="auto"/>
            </w:tcBorders>
          </w:tcPr>
          <w:p w14:paraId="45997885" w14:textId="5F67EFC7" w:rsidR="004B7DCA" w:rsidRPr="00E42438"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C74542">
              <w:rPr>
                <w:rFonts w:cs="Angsana New"/>
                <w:b/>
                <w:bCs/>
                <w:szCs w:val="28"/>
                <w:lang w:val="en-US" w:bidi="th-TH"/>
              </w:rPr>
              <w:t>-</w:t>
            </w:r>
          </w:p>
        </w:tc>
        <w:tc>
          <w:tcPr>
            <w:tcW w:w="220" w:type="dxa"/>
          </w:tcPr>
          <w:p w14:paraId="2BB16EEB" w14:textId="763D71F6" w:rsidR="004B7DCA" w:rsidRPr="00C74542" w:rsidRDefault="004B7DCA" w:rsidP="00C74542">
            <w:pPr>
              <w:pStyle w:val="acctmergecolhdg"/>
              <w:spacing w:line="240" w:lineRule="auto"/>
              <w:rPr>
                <w:bCs/>
                <w:szCs w:val="22"/>
                <w:lang w:bidi="th-TH"/>
              </w:rPr>
            </w:pPr>
          </w:p>
        </w:tc>
        <w:tc>
          <w:tcPr>
            <w:tcW w:w="1254" w:type="dxa"/>
            <w:tcBorders>
              <w:top w:val="single" w:sz="4" w:space="0" w:color="auto"/>
              <w:bottom w:val="double" w:sz="4" w:space="0" w:color="auto"/>
            </w:tcBorders>
          </w:tcPr>
          <w:p w14:paraId="50F8F6BA" w14:textId="7505863A"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1</w:t>
            </w:r>
            <w:r w:rsidR="00AD3346">
              <w:rPr>
                <w:rFonts w:cs="Angsana New"/>
                <w:b/>
                <w:bCs/>
                <w:szCs w:val="28"/>
                <w:lang w:val="en-US" w:bidi="th-TH"/>
              </w:rPr>
              <w:t>01</w:t>
            </w:r>
          </w:p>
        </w:tc>
        <w:tc>
          <w:tcPr>
            <w:tcW w:w="180" w:type="dxa"/>
          </w:tcPr>
          <w:p w14:paraId="7A1E10BD"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Borders>
              <w:top w:val="single" w:sz="4" w:space="0" w:color="auto"/>
              <w:bottom w:val="double" w:sz="4" w:space="0" w:color="auto"/>
            </w:tcBorders>
          </w:tcPr>
          <w:p w14:paraId="6E751453" w14:textId="589C78AF"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42</w:t>
            </w:r>
          </w:p>
        </w:tc>
      </w:tr>
      <w:tr w:rsidR="004B7DCA" w:rsidRPr="005353A7" w14:paraId="104D9DB7" w14:textId="77777777" w:rsidTr="00C74542">
        <w:trPr>
          <w:cantSplit/>
        </w:trPr>
        <w:tc>
          <w:tcPr>
            <w:tcW w:w="3604" w:type="dxa"/>
          </w:tcPr>
          <w:p w14:paraId="4D13B68D" w14:textId="05CEAB0B" w:rsidR="004B7DCA" w:rsidRPr="005353A7" w:rsidRDefault="004B7DCA" w:rsidP="004B7DCA">
            <w:pPr>
              <w:spacing w:line="240" w:lineRule="auto"/>
              <w:ind w:left="193" w:hanging="191"/>
            </w:pPr>
          </w:p>
        </w:tc>
        <w:tc>
          <w:tcPr>
            <w:tcW w:w="1259" w:type="dxa"/>
          </w:tcPr>
          <w:p w14:paraId="084F1458" w14:textId="648473D3" w:rsidR="004B7DCA" w:rsidRPr="001239E9"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5CCC34A1" w14:textId="77777777" w:rsidR="004B7DCA" w:rsidRPr="001239E9" w:rsidRDefault="004B7DCA" w:rsidP="004B7DCA">
            <w:pPr>
              <w:pStyle w:val="acctfourfigures"/>
              <w:tabs>
                <w:tab w:val="clear" w:pos="765"/>
                <w:tab w:val="decimal" w:pos="678"/>
              </w:tabs>
              <w:spacing w:line="240" w:lineRule="auto"/>
              <w:ind w:left="-99" w:right="-72"/>
              <w:rPr>
                <w:lang w:bidi="th-TH"/>
              </w:rPr>
            </w:pPr>
          </w:p>
        </w:tc>
        <w:tc>
          <w:tcPr>
            <w:tcW w:w="1354" w:type="dxa"/>
          </w:tcPr>
          <w:p w14:paraId="210BFB54" w14:textId="485C53A6" w:rsidR="004B7DCA" w:rsidRPr="00C74542"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63B57C23" w14:textId="77777777" w:rsidR="004B7DCA" w:rsidRPr="00C74542" w:rsidRDefault="004B7DCA" w:rsidP="00C74542">
            <w:pPr>
              <w:pStyle w:val="acctmergecolhdg"/>
              <w:spacing w:line="240" w:lineRule="auto"/>
              <w:rPr>
                <w:bCs/>
                <w:szCs w:val="22"/>
                <w:lang w:bidi="th-TH"/>
              </w:rPr>
            </w:pPr>
          </w:p>
        </w:tc>
        <w:tc>
          <w:tcPr>
            <w:tcW w:w="1254" w:type="dxa"/>
          </w:tcPr>
          <w:p w14:paraId="44683483" w14:textId="1901D3A9" w:rsidR="004B7DCA" w:rsidRPr="001239E9"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6CB371B5" w14:textId="77777777" w:rsidR="004B7DCA" w:rsidRPr="001239E9" w:rsidRDefault="004B7DCA" w:rsidP="004B7DCA">
            <w:pPr>
              <w:pStyle w:val="acctfourfigures"/>
              <w:tabs>
                <w:tab w:val="clear" w:pos="765"/>
                <w:tab w:val="decimal" w:pos="678"/>
              </w:tabs>
              <w:spacing w:line="240" w:lineRule="auto"/>
              <w:ind w:left="-99" w:right="-72"/>
            </w:pPr>
          </w:p>
        </w:tc>
        <w:tc>
          <w:tcPr>
            <w:tcW w:w="1271" w:type="dxa"/>
          </w:tcPr>
          <w:p w14:paraId="3B1E3114" w14:textId="7621B164" w:rsidR="004B7DCA" w:rsidRPr="00142F12" w:rsidRDefault="004B7DCA" w:rsidP="004B7DCA">
            <w:pPr>
              <w:pStyle w:val="acctfourfigures"/>
              <w:tabs>
                <w:tab w:val="clear" w:pos="765"/>
                <w:tab w:val="decimal" w:pos="1018"/>
              </w:tabs>
              <w:spacing w:line="240" w:lineRule="auto"/>
              <w:ind w:left="-72" w:right="-72"/>
              <w:rPr>
                <w:rFonts w:cs="Angsana New"/>
                <w:b/>
                <w:bCs/>
                <w:szCs w:val="28"/>
                <w:lang w:val="en-US" w:bidi="th-TH"/>
              </w:rPr>
            </w:pPr>
          </w:p>
        </w:tc>
      </w:tr>
      <w:tr w:rsidR="004B7DCA" w:rsidRPr="00933528" w14:paraId="48E8029D" w14:textId="77777777" w:rsidTr="00C74542">
        <w:trPr>
          <w:cantSplit/>
        </w:trPr>
        <w:tc>
          <w:tcPr>
            <w:tcW w:w="3604" w:type="dxa"/>
          </w:tcPr>
          <w:p w14:paraId="0CA839F8" w14:textId="059F2F9C" w:rsidR="004B7DCA" w:rsidRPr="00933528" w:rsidRDefault="004B7DCA" w:rsidP="004B7DCA">
            <w:pPr>
              <w:spacing w:line="240" w:lineRule="auto"/>
              <w:ind w:left="193" w:hanging="191"/>
              <w:rPr>
                <w:b/>
                <w:bCs/>
              </w:rPr>
            </w:pPr>
            <w:r w:rsidRPr="00F75488">
              <w:rPr>
                <w:b/>
                <w:bCs/>
                <w:i/>
                <w:iCs/>
                <w:spacing w:val="-6"/>
              </w:rPr>
              <w:t>Short-term loans to</w:t>
            </w:r>
          </w:p>
        </w:tc>
        <w:tc>
          <w:tcPr>
            <w:tcW w:w="1259" w:type="dxa"/>
          </w:tcPr>
          <w:p w14:paraId="2CC49352" w14:textId="613B4E03"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78" w:type="dxa"/>
          </w:tcPr>
          <w:p w14:paraId="0C547B6C" w14:textId="77777777" w:rsidR="004B7DCA" w:rsidRPr="00933528" w:rsidRDefault="004B7DCA" w:rsidP="004B7DCA">
            <w:pPr>
              <w:pStyle w:val="acctfourfigures"/>
              <w:tabs>
                <w:tab w:val="clear" w:pos="765"/>
                <w:tab w:val="decimal" w:pos="678"/>
              </w:tabs>
              <w:spacing w:line="240" w:lineRule="auto"/>
              <w:ind w:left="-99" w:right="-72"/>
              <w:rPr>
                <w:b/>
                <w:bCs/>
                <w:lang w:bidi="th-TH"/>
              </w:rPr>
            </w:pPr>
          </w:p>
        </w:tc>
        <w:tc>
          <w:tcPr>
            <w:tcW w:w="1354" w:type="dxa"/>
          </w:tcPr>
          <w:p w14:paraId="200F8E6A" w14:textId="3B2CC253" w:rsidR="004B7DCA" w:rsidRPr="00142F12"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0FD74A7C" w14:textId="77777777" w:rsidR="004B7DCA" w:rsidRPr="00C74542" w:rsidRDefault="004B7DCA" w:rsidP="00C74542">
            <w:pPr>
              <w:pStyle w:val="acctmergecolhdg"/>
              <w:spacing w:line="240" w:lineRule="auto"/>
              <w:rPr>
                <w:b w:val="0"/>
                <w:bCs/>
                <w:szCs w:val="22"/>
                <w:lang w:bidi="th-TH"/>
              </w:rPr>
            </w:pPr>
          </w:p>
        </w:tc>
        <w:tc>
          <w:tcPr>
            <w:tcW w:w="1254" w:type="dxa"/>
          </w:tcPr>
          <w:p w14:paraId="51511F95" w14:textId="3F27BFF2"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30357B3C" w14:textId="77777777" w:rsidR="004B7DCA" w:rsidRPr="00933528" w:rsidRDefault="004B7DCA" w:rsidP="004B7DCA">
            <w:pPr>
              <w:pStyle w:val="acctfourfigures"/>
              <w:tabs>
                <w:tab w:val="clear" w:pos="765"/>
                <w:tab w:val="decimal" w:pos="678"/>
              </w:tabs>
              <w:spacing w:line="240" w:lineRule="auto"/>
              <w:ind w:left="-99" w:right="-72"/>
              <w:rPr>
                <w:b/>
                <w:bCs/>
              </w:rPr>
            </w:pPr>
          </w:p>
        </w:tc>
        <w:tc>
          <w:tcPr>
            <w:tcW w:w="1271" w:type="dxa"/>
          </w:tcPr>
          <w:p w14:paraId="0EC57A0D" w14:textId="72FB7FED" w:rsidR="004B7DCA" w:rsidRPr="00933528" w:rsidRDefault="004B7DCA" w:rsidP="004B7DCA">
            <w:pPr>
              <w:pStyle w:val="acctfourfigures"/>
              <w:tabs>
                <w:tab w:val="clear" w:pos="765"/>
                <w:tab w:val="decimal" w:pos="1018"/>
              </w:tabs>
              <w:spacing w:line="240" w:lineRule="auto"/>
              <w:ind w:right="-72"/>
              <w:rPr>
                <w:rFonts w:cs="Angsana New"/>
                <w:b/>
                <w:bCs/>
                <w:szCs w:val="28"/>
                <w:lang w:val="en-US" w:bidi="th-TH"/>
              </w:rPr>
            </w:pPr>
          </w:p>
        </w:tc>
      </w:tr>
      <w:tr w:rsidR="004B7DCA" w:rsidRPr="005353A7" w14:paraId="29D623F1" w14:textId="77777777" w:rsidTr="00C74542">
        <w:trPr>
          <w:cantSplit/>
        </w:trPr>
        <w:tc>
          <w:tcPr>
            <w:tcW w:w="3604" w:type="dxa"/>
          </w:tcPr>
          <w:p w14:paraId="07B91C3A" w14:textId="527E725B" w:rsidR="004B7DCA" w:rsidRPr="005353A7" w:rsidRDefault="004B7DCA" w:rsidP="004B7DCA">
            <w:pPr>
              <w:spacing w:line="240" w:lineRule="auto"/>
              <w:ind w:left="193" w:hanging="191"/>
            </w:pPr>
            <w:r>
              <w:t>Subsidiaries</w:t>
            </w:r>
          </w:p>
        </w:tc>
        <w:tc>
          <w:tcPr>
            <w:tcW w:w="1259" w:type="dxa"/>
            <w:tcBorders>
              <w:bottom w:val="double" w:sz="4" w:space="0" w:color="auto"/>
            </w:tcBorders>
          </w:tcPr>
          <w:p w14:paraId="637C92B8" w14:textId="57F5EEFD" w:rsidR="004B7DCA" w:rsidRPr="00C74542"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E42438">
              <w:rPr>
                <w:rFonts w:cs="Angsana New"/>
                <w:b/>
                <w:bCs/>
                <w:szCs w:val="28"/>
                <w:lang w:val="en-US" w:bidi="th-TH"/>
              </w:rPr>
              <w:t>-</w:t>
            </w:r>
          </w:p>
        </w:tc>
        <w:tc>
          <w:tcPr>
            <w:tcW w:w="178" w:type="dxa"/>
          </w:tcPr>
          <w:p w14:paraId="3D1578C8" w14:textId="77777777" w:rsidR="004B7DCA" w:rsidRPr="00C74542" w:rsidRDefault="004B7DCA" w:rsidP="004B7DCA">
            <w:pPr>
              <w:pStyle w:val="acctfourfigures"/>
              <w:tabs>
                <w:tab w:val="clear" w:pos="765"/>
                <w:tab w:val="decimal" w:pos="678"/>
              </w:tabs>
              <w:spacing w:line="240" w:lineRule="auto"/>
              <w:ind w:left="-99" w:right="-72"/>
              <w:rPr>
                <w:b/>
                <w:bCs/>
                <w:lang w:bidi="th-TH"/>
              </w:rPr>
            </w:pPr>
          </w:p>
        </w:tc>
        <w:tc>
          <w:tcPr>
            <w:tcW w:w="1354" w:type="dxa"/>
            <w:tcBorders>
              <w:bottom w:val="double" w:sz="4" w:space="0" w:color="auto"/>
            </w:tcBorders>
          </w:tcPr>
          <w:p w14:paraId="7BC7659F" w14:textId="10DE4943" w:rsidR="004B7DCA" w:rsidRPr="00C74542"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C74542">
              <w:rPr>
                <w:rFonts w:cs="Angsana New"/>
                <w:b/>
                <w:bCs/>
                <w:szCs w:val="28"/>
                <w:lang w:val="en-US" w:bidi="th-TH"/>
              </w:rPr>
              <w:t>-</w:t>
            </w:r>
          </w:p>
        </w:tc>
        <w:tc>
          <w:tcPr>
            <w:tcW w:w="220" w:type="dxa"/>
          </w:tcPr>
          <w:p w14:paraId="2B928437" w14:textId="77777777" w:rsidR="004B7DCA" w:rsidRPr="00C74542" w:rsidRDefault="004B7DCA" w:rsidP="00C74542">
            <w:pPr>
              <w:pStyle w:val="acctmergecolhdg"/>
              <w:spacing w:line="240" w:lineRule="auto"/>
              <w:rPr>
                <w:bCs/>
                <w:szCs w:val="22"/>
                <w:lang w:bidi="th-TH"/>
              </w:rPr>
            </w:pPr>
          </w:p>
        </w:tc>
        <w:tc>
          <w:tcPr>
            <w:tcW w:w="1254" w:type="dxa"/>
            <w:tcBorders>
              <w:bottom w:val="double" w:sz="4" w:space="0" w:color="auto"/>
            </w:tcBorders>
          </w:tcPr>
          <w:p w14:paraId="2EE70AC6" w14:textId="3AAD51A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6,700</w:t>
            </w:r>
          </w:p>
        </w:tc>
        <w:tc>
          <w:tcPr>
            <w:tcW w:w="180" w:type="dxa"/>
          </w:tcPr>
          <w:p w14:paraId="70950AC5"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Borders>
              <w:bottom w:val="double" w:sz="4" w:space="0" w:color="auto"/>
            </w:tcBorders>
          </w:tcPr>
          <w:p w14:paraId="20CB144A" w14:textId="262243F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sidRPr="00456F88">
              <w:rPr>
                <w:rFonts w:cs="Angsana New"/>
                <w:b/>
                <w:bCs/>
                <w:szCs w:val="28"/>
                <w:lang w:val="en-US" w:bidi="th-TH"/>
              </w:rPr>
              <w:t>6,700</w:t>
            </w:r>
          </w:p>
        </w:tc>
      </w:tr>
      <w:tr w:rsidR="004B7DCA" w:rsidRPr="005353A7" w14:paraId="70FCA0EB" w14:textId="77777777" w:rsidTr="00C74542">
        <w:trPr>
          <w:cantSplit/>
        </w:trPr>
        <w:tc>
          <w:tcPr>
            <w:tcW w:w="3604" w:type="dxa"/>
          </w:tcPr>
          <w:p w14:paraId="172D8BDA" w14:textId="0B973654" w:rsidR="004B7DCA" w:rsidRPr="005353A7" w:rsidRDefault="004B7DCA" w:rsidP="004B7DCA">
            <w:pPr>
              <w:spacing w:line="240" w:lineRule="auto"/>
              <w:ind w:left="193" w:hanging="191"/>
            </w:pPr>
          </w:p>
        </w:tc>
        <w:tc>
          <w:tcPr>
            <w:tcW w:w="1259" w:type="dxa"/>
            <w:tcBorders>
              <w:top w:val="double" w:sz="4" w:space="0" w:color="auto"/>
            </w:tcBorders>
          </w:tcPr>
          <w:p w14:paraId="495ADF9E" w14:textId="430BD9D4"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3E419DCB" w14:textId="77777777" w:rsidR="004B7DCA" w:rsidRPr="005353A7" w:rsidRDefault="004B7DCA" w:rsidP="004B7DCA">
            <w:pPr>
              <w:pStyle w:val="acctfourfigures"/>
              <w:tabs>
                <w:tab w:val="clear" w:pos="765"/>
                <w:tab w:val="decimal" w:pos="678"/>
              </w:tabs>
              <w:spacing w:line="240" w:lineRule="auto"/>
              <w:ind w:left="-99" w:right="-72"/>
              <w:rPr>
                <w:lang w:bidi="th-TH"/>
              </w:rPr>
            </w:pPr>
          </w:p>
        </w:tc>
        <w:tc>
          <w:tcPr>
            <w:tcW w:w="1354" w:type="dxa"/>
            <w:tcBorders>
              <w:top w:val="double" w:sz="4" w:space="0" w:color="auto"/>
            </w:tcBorders>
          </w:tcPr>
          <w:p w14:paraId="764F5613" w14:textId="38B08563"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5CA6153B" w14:textId="77777777" w:rsidR="004B7DCA" w:rsidRPr="00C74542" w:rsidRDefault="004B7DCA" w:rsidP="00C74542">
            <w:pPr>
              <w:pStyle w:val="acctmergecolhdg"/>
              <w:spacing w:line="240" w:lineRule="auto"/>
              <w:rPr>
                <w:bCs/>
                <w:szCs w:val="22"/>
                <w:lang w:bidi="th-TH"/>
              </w:rPr>
            </w:pPr>
          </w:p>
        </w:tc>
        <w:tc>
          <w:tcPr>
            <w:tcW w:w="1254" w:type="dxa"/>
            <w:tcBorders>
              <w:top w:val="double" w:sz="4" w:space="0" w:color="auto"/>
            </w:tcBorders>
          </w:tcPr>
          <w:p w14:paraId="6A895BDC" w14:textId="66FA0BF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3296088D"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Borders>
              <w:top w:val="double" w:sz="4" w:space="0" w:color="auto"/>
            </w:tcBorders>
          </w:tcPr>
          <w:p w14:paraId="40D2C5D7" w14:textId="21A9FD3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r>
      <w:tr w:rsidR="004B7DCA" w:rsidRPr="005353A7" w14:paraId="7500B0ED" w14:textId="77777777" w:rsidTr="00C74542">
        <w:trPr>
          <w:cantSplit/>
        </w:trPr>
        <w:tc>
          <w:tcPr>
            <w:tcW w:w="3604" w:type="dxa"/>
          </w:tcPr>
          <w:p w14:paraId="26B65314" w14:textId="1164E654" w:rsidR="004B7DCA" w:rsidRPr="005353A7" w:rsidRDefault="004B7DCA" w:rsidP="004B7DCA">
            <w:pPr>
              <w:spacing w:line="240" w:lineRule="auto"/>
              <w:ind w:left="193" w:hanging="191"/>
            </w:pPr>
            <w:r>
              <w:rPr>
                <w:b/>
                <w:bCs/>
                <w:i/>
                <w:iCs/>
                <w:spacing w:val="-6"/>
              </w:rPr>
              <w:t>Trade payables</w:t>
            </w:r>
          </w:p>
        </w:tc>
        <w:tc>
          <w:tcPr>
            <w:tcW w:w="1259" w:type="dxa"/>
          </w:tcPr>
          <w:p w14:paraId="3B9DFBE9" w14:textId="684E187F"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78" w:type="dxa"/>
          </w:tcPr>
          <w:p w14:paraId="36D5E4B9" w14:textId="77777777" w:rsidR="004B7DCA" w:rsidRPr="00933528" w:rsidRDefault="004B7DCA" w:rsidP="004B7DCA">
            <w:pPr>
              <w:pStyle w:val="acctfourfigures"/>
              <w:tabs>
                <w:tab w:val="clear" w:pos="765"/>
                <w:tab w:val="decimal" w:pos="678"/>
              </w:tabs>
              <w:spacing w:line="240" w:lineRule="auto"/>
              <w:ind w:left="-99" w:right="-72"/>
              <w:rPr>
                <w:b/>
                <w:bCs/>
                <w:lang w:bidi="th-TH"/>
              </w:rPr>
            </w:pPr>
          </w:p>
        </w:tc>
        <w:tc>
          <w:tcPr>
            <w:tcW w:w="1354" w:type="dxa"/>
          </w:tcPr>
          <w:p w14:paraId="46B46732" w14:textId="170EAFEF" w:rsidR="004B7DCA" w:rsidRPr="00142F12"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11E7C8C7" w14:textId="77777777" w:rsidR="004B7DCA" w:rsidRPr="00C74542" w:rsidRDefault="004B7DCA" w:rsidP="00C74542">
            <w:pPr>
              <w:pStyle w:val="acctmergecolhdg"/>
              <w:spacing w:line="240" w:lineRule="auto"/>
              <w:rPr>
                <w:b w:val="0"/>
                <w:bCs/>
                <w:szCs w:val="22"/>
                <w:lang w:bidi="th-TH"/>
              </w:rPr>
            </w:pPr>
          </w:p>
        </w:tc>
        <w:tc>
          <w:tcPr>
            <w:tcW w:w="1254" w:type="dxa"/>
          </w:tcPr>
          <w:p w14:paraId="040E2515" w14:textId="2980179A"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2DB13F3E" w14:textId="77777777" w:rsidR="004B7DCA" w:rsidRPr="00933528" w:rsidRDefault="004B7DCA" w:rsidP="004B7DCA">
            <w:pPr>
              <w:pStyle w:val="acctfourfigures"/>
              <w:tabs>
                <w:tab w:val="clear" w:pos="765"/>
                <w:tab w:val="decimal" w:pos="678"/>
              </w:tabs>
              <w:spacing w:line="240" w:lineRule="auto"/>
              <w:ind w:left="-99" w:right="-72"/>
              <w:rPr>
                <w:b/>
                <w:bCs/>
              </w:rPr>
            </w:pPr>
          </w:p>
        </w:tc>
        <w:tc>
          <w:tcPr>
            <w:tcW w:w="1271" w:type="dxa"/>
          </w:tcPr>
          <w:p w14:paraId="03D3F23D" w14:textId="32163621" w:rsidR="004B7DCA" w:rsidRPr="00456F8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r>
      <w:tr w:rsidR="004B7DCA" w:rsidRPr="005353A7" w14:paraId="284F382D" w14:textId="77777777" w:rsidTr="00C74542">
        <w:trPr>
          <w:cantSplit/>
        </w:trPr>
        <w:tc>
          <w:tcPr>
            <w:tcW w:w="3604" w:type="dxa"/>
          </w:tcPr>
          <w:p w14:paraId="369058BA" w14:textId="751F32DB" w:rsidR="004B7DCA" w:rsidRPr="005353A7" w:rsidRDefault="004B7DCA" w:rsidP="004B7DCA">
            <w:pPr>
              <w:spacing w:line="240" w:lineRule="auto"/>
              <w:ind w:left="193" w:hanging="191"/>
            </w:pPr>
            <w:r>
              <w:t>Parent of the Group</w:t>
            </w:r>
          </w:p>
        </w:tc>
        <w:tc>
          <w:tcPr>
            <w:tcW w:w="1259" w:type="dxa"/>
            <w:tcBorders>
              <w:bottom w:val="double" w:sz="4" w:space="0" w:color="auto"/>
            </w:tcBorders>
          </w:tcPr>
          <w:p w14:paraId="5AA8AF4F" w14:textId="21FDC9E5" w:rsidR="004B7DCA" w:rsidRPr="00476297" w:rsidRDefault="00AD3346"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895</w:t>
            </w:r>
          </w:p>
        </w:tc>
        <w:tc>
          <w:tcPr>
            <w:tcW w:w="178" w:type="dxa"/>
          </w:tcPr>
          <w:p w14:paraId="145A5E71" w14:textId="77777777" w:rsidR="004B7DCA" w:rsidRPr="000942BE" w:rsidRDefault="004B7DCA" w:rsidP="004B7DCA">
            <w:pPr>
              <w:pStyle w:val="acctfourfigures"/>
              <w:tabs>
                <w:tab w:val="clear" w:pos="765"/>
                <w:tab w:val="decimal" w:pos="678"/>
              </w:tabs>
              <w:spacing w:line="240" w:lineRule="auto"/>
              <w:ind w:left="-99" w:right="-72"/>
              <w:rPr>
                <w:b/>
                <w:bCs/>
                <w:lang w:bidi="th-TH"/>
              </w:rPr>
            </w:pPr>
          </w:p>
        </w:tc>
        <w:tc>
          <w:tcPr>
            <w:tcW w:w="1354" w:type="dxa"/>
            <w:tcBorders>
              <w:bottom w:val="double" w:sz="4" w:space="0" w:color="auto"/>
            </w:tcBorders>
          </w:tcPr>
          <w:p w14:paraId="69E5C860" w14:textId="10FE5374" w:rsidR="004B7DCA" w:rsidRPr="00C74542"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E42438">
              <w:rPr>
                <w:rFonts w:cs="Angsana New"/>
                <w:b/>
                <w:bCs/>
                <w:szCs w:val="28"/>
                <w:lang w:val="en-US" w:bidi="th-TH"/>
              </w:rPr>
              <w:t>1,103</w:t>
            </w:r>
          </w:p>
        </w:tc>
        <w:tc>
          <w:tcPr>
            <w:tcW w:w="220" w:type="dxa"/>
          </w:tcPr>
          <w:p w14:paraId="2F44F4FA" w14:textId="77777777" w:rsidR="004B7DCA" w:rsidRPr="00C74542" w:rsidRDefault="004B7DCA" w:rsidP="00C74542">
            <w:pPr>
              <w:pStyle w:val="acctmergecolhdg"/>
              <w:spacing w:line="240" w:lineRule="auto"/>
              <w:rPr>
                <w:b w:val="0"/>
                <w:bCs/>
                <w:szCs w:val="22"/>
                <w:lang w:bidi="th-TH"/>
              </w:rPr>
            </w:pPr>
          </w:p>
        </w:tc>
        <w:tc>
          <w:tcPr>
            <w:tcW w:w="1254" w:type="dxa"/>
            <w:tcBorders>
              <w:bottom w:val="double" w:sz="4" w:space="0" w:color="auto"/>
            </w:tcBorders>
          </w:tcPr>
          <w:p w14:paraId="0376D618" w14:textId="34AB54D0" w:rsidR="004B7DCA" w:rsidRPr="00476297" w:rsidRDefault="00AD3346"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895</w:t>
            </w:r>
          </w:p>
        </w:tc>
        <w:tc>
          <w:tcPr>
            <w:tcW w:w="180" w:type="dxa"/>
          </w:tcPr>
          <w:p w14:paraId="00FFFDD6" w14:textId="77777777" w:rsidR="004B7DCA" w:rsidRPr="000942BE" w:rsidRDefault="004B7DCA" w:rsidP="004B7DCA">
            <w:pPr>
              <w:pStyle w:val="acctfourfigures"/>
              <w:tabs>
                <w:tab w:val="clear" w:pos="765"/>
                <w:tab w:val="decimal" w:pos="678"/>
              </w:tabs>
              <w:spacing w:line="240" w:lineRule="auto"/>
              <w:ind w:left="-99" w:right="-72"/>
              <w:rPr>
                <w:b/>
                <w:bCs/>
              </w:rPr>
            </w:pPr>
          </w:p>
        </w:tc>
        <w:tc>
          <w:tcPr>
            <w:tcW w:w="1271" w:type="dxa"/>
            <w:tcBorders>
              <w:bottom w:val="double" w:sz="4" w:space="0" w:color="auto"/>
            </w:tcBorders>
          </w:tcPr>
          <w:p w14:paraId="77B9A72C" w14:textId="77E93FB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1,103</w:t>
            </w:r>
          </w:p>
        </w:tc>
      </w:tr>
      <w:tr w:rsidR="004B7DCA" w:rsidRPr="005353A7" w14:paraId="4714B25F" w14:textId="77777777" w:rsidTr="00C74542">
        <w:trPr>
          <w:cantSplit/>
        </w:trPr>
        <w:tc>
          <w:tcPr>
            <w:tcW w:w="3604" w:type="dxa"/>
          </w:tcPr>
          <w:p w14:paraId="022AD8AA" w14:textId="4A3F5C4D" w:rsidR="004B7DCA" w:rsidRPr="001E7F9C" w:rsidRDefault="004B7DCA" w:rsidP="004B7DCA">
            <w:pPr>
              <w:spacing w:line="240" w:lineRule="auto"/>
              <w:ind w:left="193" w:hanging="191"/>
              <w:rPr>
                <w:b/>
                <w:bCs/>
                <w:i/>
                <w:iCs/>
              </w:rPr>
            </w:pPr>
          </w:p>
        </w:tc>
        <w:tc>
          <w:tcPr>
            <w:tcW w:w="1259" w:type="dxa"/>
            <w:tcBorders>
              <w:top w:val="double" w:sz="4" w:space="0" w:color="auto"/>
            </w:tcBorders>
          </w:tcPr>
          <w:p w14:paraId="40C69BB8" w14:textId="7BC4CE9C"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1E50B0E6" w14:textId="77777777" w:rsidR="004B7DCA" w:rsidRPr="000942BE" w:rsidRDefault="004B7DCA" w:rsidP="004B7DCA">
            <w:pPr>
              <w:pStyle w:val="acctfourfigures"/>
              <w:tabs>
                <w:tab w:val="clear" w:pos="765"/>
                <w:tab w:val="decimal" w:pos="678"/>
              </w:tabs>
              <w:spacing w:line="240" w:lineRule="auto"/>
              <w:ind w:left="-99" w:right="-72"/>
              <w:rPr>
                <w:b/>
                <w:bCs/>
                <w:lang w:bidi="th-TH"/>
              </w:rPr>
            </w:pPr>
          </w:p>
        </w:tc>
        <w:tc>
          <w:tcPr>
            <w:tcW w:w="1354" w:type="dxa"/>
            <w:tcBorders>
              <w:top w:val="double" w:sz="4" w:space="0" w:color="auto"/>
            </w:tcBorders>
          </w:tcPr>
          <w:p w14:paraId="189F23E0" w14:textId="4837324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2C300452" w14:textId="77777777" w:rsidR="004B7DCA" w:rsidRPr="00C74542" w:rsidRDefault="004B7DCA" w:rsidP="00C74542">
            <w:pPr>
              <w:pStyle w:val="acctmergecolhdg"/>
              <w:spacing w:line="240" w:lineRule="auto"/>
              <w:rPr>
                <w:b w:val="0"/>
                <w:bCs/>
                <w:szCs w:val="22"/>
                <w:lang w:bidi="th-TH"/>
              </w:rPr>
            </w:pPr>
          </w:p>
        </w:tc>
        <w:tc>
          <w:tcPr>
            <w:tcW w:w="1254" w:type="dxa"/>
            <w:tcBorders>
              <w:top w:val="double" w:sz="4" w:space="0" w:color="auto"/>
            </w:tcBorders>
          </w:tcPr>
          <w:p w14:paraId="49227D41" w14:textId="0891A91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4B2BFAAF" w14:textId="77777777" w:rsidR="004B7DCA" w:rsidRPr="000942BE" w:rsidRDefault="004B7DCA" w:rsidP="004B7DCA">
            <w:pPr>
              <w:pStyle w:val="acctfourfigures"/>
              <w:tabs>
                <w:tab w:val="clear" w:pos="765"/>
                <w:tab w:val="decimal" w:pos="678"/>
              </w:tabs>
              <w:spacing w:line="240" w:lineRule="auto"/>
              <w:ind w:left="-99" w:right="-72"/>
              <w:rPr>
                <w:b/>
                <w:bCs/>
              </w:rPr>
            </w:pPr>
          </w:p>
        </w:tc>
        <w:tc>
          <w:tcPr>
            <w:tcW w:w="1271" w:type="dxa"/>
            <w:tcBorders>
              <w:top w:val="double" w:sz="4" w:space="0" w:color="auto"/>
            </w:tcBorders>
          </w:tcPr>
          <w:p w14:paraId="713CDDC5" w14:textId="57108729"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r>
      <w:tr w:rsidR="004B7DCA" w:rsidRPr="005353A7" w14:paraId="738F1BA8" w14:textId="77777777" w:rsidTr="00C74542">
        <w:trPr>
          <w:cantSplit/>
        </w:trPr>
        <w:tc>
          <w:tcPr>
            <w:tcW w:w="3604" w:type="dxa"/>
          </w:tcPr>
          <w:p w14:paraId="000BBE42" w14:textId="301E0564" w:rsidR="004B7DCA" w:rsidRPr="001E7F9C" w:rsidRDefault="004B7DCA" w:rsidP="004B7DCA">
            <w:pPr>
              <w:spacing w:line="240" w:lineRule="auto"/>
              <w:ind w:left="193" w:hanging="191"/>
              <w:rPr>
                <w:b/>
                <w:bCs/>
                <w:i/>
                <w:iCs/>
              </w:rPr>
            </w:pPr>
            <w:r w:rsidRPr="00FF3C8A">
              <w:rPr>
                <w:b/>
                <w:bCs/>
                <w:i/>
                <w:iCs/>
                <w:szCs w:val="22"/>
              </w:rPr>
              <w:t>Other payables</w:t>
            </w:r>
          </w:p>
        </w:tc>
        <w:tc>
          <w:tcPr>
            <w:tcW w:w="1259" w:type="dxa"/>
          </w:tcPr>
          <w:p w14:paraId="5D8E91FD" w14:textId="0314E30E" w:rsidR="004B7DCA" w:rsidRPr="002465D9"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78" w:type="dxa"/>
          </w:tcPr>
          <w:p w14:paraId="4183709A" w14:textId="77777777" w:rsidR="004B7DCA" w:rsidRPr="002465D9" w:rsidRDefault="004B7DCA" w:rsidP="004B7DCA">
            <w:pPr>
              <w:pStyle w:val="acctfourfigures"/>
              <w:tabs>
                <w:tab w:val="clear" w:pos="765"/>
                <w:tab w:val="decimal" w:pos="678"/>
              </w:tabs>
              <w:spacing w:line="240" w:lineRule="auto"/>
              <w:ind w:left="-99" w:right="-72"/>
              <w:rPr>
                <w:b/>
                <w:bCs/>
                <w:lang w:bidi="th-TH"/>
              </w:rPr>
            </w:pPr>
          </w:p>
        </w:tc>
        <w:tc>
          <w:tcPr>
            <w:tcW w:w="1354" w:type="dxa"/>
          </w:tcPr>
          <w:p w14:paraId="6A839551" w14:textId="53574D74" w:rsidR="004B7DCA" w:rsidRPr="00C74542"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5504284E" w14:textId="77777777" w:rsidR="004B7DCA" w:rsidRPr="00C74542" w:rsidRDefault="004B7DCA" w:rsidP="00C74542">
            <w:pPr>
              <w:pStyle w:val="acctmergecolhdg"/>
              <w:spacing w:line="240" w:lineRule="auto"/>
              <w:rPr>
                <w:b w:val="0"/>
                <w:bCs/>
                <w:szCs w:val="22"/>
                <w:lang w:bidi="th-TH"/>
              </w:rPr>
            </w:pPr>
          </w:p>
        </w:tc>
        <w:tc>
          <w:tcPr>
            <w:tcW w:w="1254" w:type="dxa"/>
          </w:tcPr>
          <w:p w14:paraId="1B8B170C" w14:textId="57432BEA" w:rsidR="004B7DCA" w:rsidRPr="002465D9"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41FFF19D" w14:textId="77777777" w:rsidR="004B7DCA" w:rsidRPr="002465D9" w:rsidRDefault="004B7DCA" w:rsidP="004B7DCA">
            <w:pPr>
              <w:pStyle w:val="acctfourfigures"/>
              <w:tabs>
                <w:tab w:val="clear" w:pos="765"/>
                <w:tab w:val="decimal" w:pos="678"/>
              </w:tabs>
              <w:spacing w:line="240" w:lineRule="auto"/>
              <w:ind w:left="-99" w:right="-72"/>
              <w:rPr>
                <w:b/>
                <w:bCs/>
              </w:rPr>
            </w:pPr>
          </w:p>
        </w:tc>
        <w:tc>
          <w:tcPr>
            <w:tcW w:w="1271" w:type="dxa"/>
          </w:tcPr>
          <w:p w14:paraId="12E4EE1A" w14:textId="46F89982" w:rsidR="004B7DCA" w:rsidRPr="002465D9" w:rsidRDefault="004B7DCA" w:rsidP="004B7DCA">
            <w:pPr>
              <w:pStyle w:val="acctfourfigures"/>
              <w:tabs>
                <w:tab w:val="clear" w:pos="765"/>
                <w:tab w:val="decimal" w:pos="1018"/>
              </w:tabs>
              <w:spacing w:line="240" w:lineRule="auto"/>
              <w:ind w:left="-72" w:right="-72"/>
              <w:rPr>
                <w:rFonts w:cs="Angsana New"/>
                <w:b/>
                <w:bCs/>
                <w:szCs w:val="28"/>
                <w:lang w:val="en-US" w:bidi="th-TH"/>
              </w:rPr>
            </w:pPr>
          </w:p>
        </w:tc>
      </w:tr>
      <w:tr w:rsidR="004B7DCA" w:rsidRPr="005353A7" w14:paraId="3CEE86BB" w14:textId="77777777" w:rsidTr="00C74542">
        <w:trPr>
          <w:cantSplit/>
        </w:trPr>
        <w:tc>
          <w:tcPr>
            <w:tcW w:w="3604" w:type="dxa"/>
          </w:tcPr>
          <w:p w14:paraId="5424EF6B" w14:textId="3DE9FFD3" w:rsidR="004B7DCA" w:rsidRPr="005353A7" w:rsidRDefault="004B7DCA" w:rsidP="004B7DCA">
            <w:pPr>
              <w:spacing w:line="240" w:lineRule="auto"/>
              <w:ind w:left="193" w:hanging="191"/>
            </w:pPr>
            <w:r w:rsidRPr="00FF3C8A">
              <w:t>Ultimate parent</w:t>
            </w:r>
          </w:p>
        </w:tc>
        <w:tc>
          <w:tcPr>
            <w:tcW w:w="1259" w:type="dxa"/>
          </w:tcPr>
          <w:p w14:paraId="2801D196" w14:textId="6DD83ADA" w:rsidR="004B7DCA" w:rsidRPr="00476297" w:rsidRDefault="00AD3346"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59</w:t>
            </w:r>
          </w:p>
        </w:tc>
        <w:tc>
          <w:tcPr>
            <w:tcW w:w="178" w:type="dxa"/>
          </w:tcPr>
          <w:p w14:paraId="68D228AD" w14:textId="77777777" w:rsidR="004B7DCA" w:rsidRPr="000942BE" w:rsidRDefault="004B7DCA" w:rsidP="004B7DCA">
            <w:pPr>
              <w:pStyle w:val="acctfourfigures"/>
              <w:tabs>
                <w:tab w:val="clear" w:pos="765"/>
                <w:tab w:val="decimal" w:pos="678"/>
              </w:tabs>
              <w:spacing w:line="240" w:lineRule="auto"/>
              <w:ind w:left="-99" w:right="-72"/>
              <w:rPr>
                <w:b/>
                <w:bCs/>
                <w:lang w:bidi="th-TH"/>
              </w:rPr>
            </w:pPr>
          </w:p>
        </w:tc>
        <w:tc>
          <w:tcPr>
            <w:tcW w:w="1354" w:type="dxa"/>
          </w:tcPr>
          <w:p w14:paraId="616F7619" w14:textId="33D419C8"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208</w:t>
            </w:r>
          </w:p>
        </w:tc>
        <w:tc>
          <w:tcPr>
            <w:tcW w:w="220" w:type="dxa"/>
          </w:tcPr>
          <w:p w14:paraId="0C128396" w14:textId="77777777" w:rsidR="004B7DCA" w:rsidRPr="00C74542" w:rsidRDefault="004B7DCA" w:rsidP="00C74542">
            <w:pPr>
              <w:pStyle w:val="acctmergecolhdg"/>
              <w:spacing w:line="240" w:lineRule="auto"/>
              <w:rPr>
                <w:b w:val="0"/>
                <w:bCs/>
                <w:szCs w:val="22"/>
                <w:lang w:bidi="th-TH"/>
              </w:rPr>
            </w:pPr>
          </w:p>
        </w:tc>
        <w:tc>
          <w:tcPr>
            <w:tcW w:w="1254" w:type="dxa"/>
          </w:tcPr>
          <w:p w14:paraId="3D4ED78D" w14:textId="4E68E28F"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w:t>
            </w:r>
            <w:r w:rsidR="00AD3346">
              <w:rPr>
                <w:rFonts w:cs="Angsana New"/>
                <w:szCs w:val="28"/>
                <w:lang w:val="en-US" w:bidi="th-TH"/>
              </w:rPr>
              <w:t>4</w:t>
            </w:r>
          </w:p>
        </w:tc>
        <w:tc>
          <w:tcPr>
            <w:tcW w:w="180" w:type="dxa"/>
          </w:tcPr>
          <w:p w14:paraId="14B00FB2" w14:textId="77777777" w:rsidR="004B7DCA" w:rsidRPr="000942BE" w:rsidRDefault="004B7DCA" w:rsidP="004B7DCA">
            <w:pPr>
              <w:pStyle w:val="acctfourfigures"/>
              <w:tabs>
                <w:tab w:val="clear" w:pos="765"/>
                <w:tab w:val="decimal" w:pos="678"/>
              </w:tabs>
              <w:spacing w:line="240" w:lineRule="auto"/>
              <w:ind w:left="-99" w:right="-72"/>
              <w:rPr>
                <w:b/>
                <w:bCs/>
              </w:rPr>
            </w:pPr>
          </w:p>
        </w:tc>
        <w:tc>
          <w:tcPr>
            <w:tcW w:w="1271" w:type="dxa"/>
          </w:tcPr>
          <w:p w14:paraId="4156E07A" w14:textId="42A332A6"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170</w:t>
            </w:r>
          </w:p>
        </w:tc>
      </w:tr>
      <w:tr w:rsidR="004B7DCA" w:rsidRPr="005353A7" w14:paraId="372AF66B" w14:textId="77777777" w:rsidTr="00C74542">
        <w:trPr>
          <w:cantSplit/>
        </w:trPr>
        <w:tc>
          <w:tcPr>
            <w:tcW w:w="3604" w:type="dxa"/>
          </w:tcPr>
          <w:p w14:paraId="25B388AE" w14:textId="2A785342" w:rsidR="004B7DCA" w:rsidRPr="005353A7" w:rsidRDefault="004B7DCA" w:rsidP="004B7DCA">
            <w:pPr>
              <w:spacing w:line="240" w:lineRule="auto"/>
              <w:ind w:left="193" w:hanging="191"/>
            </w:pPr>
            <w:r w:rsidRPr="001C5867">
              <w:t>Parent</w:t>
            </w:r>
            <w:r>
              <w:t xml:space="preserve"> of the Group</w:t>
            </w:r>
          </w:p>
        </w:tc>
        <w:tc>
          <w:tcPr>
            <w:tcW w:w="1259" w:type="dxa"/>
          </w:tcPr>
          <w:p w14:paraId="738F3F65" w14:textId="3CA700E1" w:rsidR="004B7DCA" w:rsidRPr="00476297" w:rsidRDefault="00AD3346"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482</w:t>
            </w:r>
          </w:p>
        </w:tc>
        <w:tc>
          <w:tcPr>
            <w:tcW w:w="178" w:type="dxa"/>
          </w:tcPr>
          <w:p w14:paraId="597FEAC5" w14:textId="77777777" w:rsidR="004B7DCA" w:rsidRPr="000942BE" w:rsidRDefault="004B7DCA" w:rsidP="004B7DCA">
            <w:pPr>
              <w:pStyle w:val="acctfourfigures"/>
              <w:tabs>
                <w:tab w:val="clear" w:pos="765"/>
                <w:tab w:val="decimal" w:pos="678"/>
              </w:tabs>
              <w:spacing w:line="240" w:lineRule="auto"/>
              <w:ind w:left="-99" w:right="-72"/>
              <w:rPr>
                <w:b/>
                <w:bCs/>
                <w:lang w:bidi="th-TH"/>
              </w:rPr>
            </w:pPr>
          </w:p>
        </w:tc>
        <w:tc>
          <w:tcPr>
            <w:tcW w:w="1354" w:type="dxa"/>
          </w:tcPr>
          <w:p w14:paraId="1B5E62C2" w14:textId="093D57F6"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364</w:t>
            </w:r>
          </w:p>
        </w:tc>
        <w:tc>
          <w:tcPr>
            <w:tcW w:w="220" w:type="dxa"/>
          </w:tcPr>
          <w:p w14:paraId="0EFF6221" w14:textId="77777777" w:rsidR="004B7DCA" w:rsidRPr="00C74542" w:rsidRDefault="004B7DCA" w:rsidP="00C74542">
            <w:pPr>
              <w:pStyle w:val="acctmergecolhdg"/>
              <w:spacing w:line="240" w:lineRule="auto"/>
              <w:rPr>
                <w:b w:val="0"/>
                <w:bCs/>
                <w:szCs w:val="22"/>
                <w:lang w:bidi="th-TH"/>
              </w:rPr>
            </w:pPr>
          </w:p>
        </w:tc>
        <w:tc>
          <w:tcPr>
            <w:tcW w:w="1254" w:type="dxa"/>
          </w:tcPr>
          <w:p w14:paraId="7664418F" w14:textId="1CCB83A2" w:rsidR="004B7DCA" w:rsidRPr="00476297" w:rsidRDefault="00AD3346"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424</w:t>
            </w:r>
          </w:p>
        </w:tc>
        <w:tc>
          <w:tcPr>
            <w:tcW w:w="180" w:type="dxa"/>
          </w:tcPr>
          <w:p w14:paraId="7F340647" w14:textId="77777777" w:rsidR="004B7DCA" w:rsidRPr="000942BE" w:rsidRDefault="004B7DCA" w:rsidP="004B7DCA">
            <w:pPr>
              <w:pStyle w:val="acctfourfigures"/>
              <w:tabs>
                <w:tab w:val="clear" w:pos="765"/>
                <w:tab w:val="decimal" w:pos="678"/>
              </w:tabs>
              <w:spacing w:line="240" w:lineRule="auto"/>
              <w:ind w:left="-99" w:right="-72"/>
              <w:rPr>
                <w:b/>
                <w:bCs/>
              </w:rPr>
            </w:pPr>
          </w:p>
        </w:tc>
        <w:tc>
          <w:tcPr>
            <w:tcW w:w="1271" w:type="dxa"/>
          </w:tcPr>
          <w:p w14:paraId="09E1D166" w14:textId="27BA75A4"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306</w:t>
            </w:r>
          </w:p>
        </w:tc>
      </w:tr>
      <w:tr w:rsidR="004B7DCA" w:rsidRPr="005353A7" w14:paraId="1BC4AC1B" w14:textId="77777777" w:rsidTr="00C74542">
        <w:trPr>
          <w:cantSplit/>
        </w:trPr>
        <w:tc>
          <w:tcPr>
            <w:tcW w:w="3604" w:type="dxa"/>
          </w:tcPr>
          <w:p w14:paraId="063C41D7" w14:textId="28D2E5C1" w:rsidR="004B7DCA" w:rsidRPr="005353A7" w:rsidRDefault="004B7DCA" w:rsidP="004B7DCA">
            <w:pPr>
              <w:spacing w:line="240" w:lineRule="auto"/>
              <w:ind w:left="193" w:hanging="191"/>
            </w:pPr>
            <w:r>
              <w:t>Subsidiaries</w:t>
            </w:r>
          </w:p>
        </w:tc>
        <w:tc>
          <w:tcPr>
            <w:tcW w:w="1259" w:type="dxa"/>
          </w:tcPr>
          <w:p w14:paraId="50B675D9" w14:textId="45FE1A70"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78" w:type="dxa"/>
          </w:tcPr>
          <w:p w14:paraId="02D3EE23" w14:textId="77777777" w:rsidR="004B7DCA" w:rsidRPr="00BB62DD" w:rsidRDefault="004B7DCA" w:rsidP="004B7DCA">
            <w:pPr>
              <w:pStyle w:val="acctfourfigures"/>
              <w:tabs>
                <w:tab w:val="clear" w:pos="765"/>
                <w:tab w:val="decimal" w:pos="678"/>
              </w:tabs>
              <w:spacing w:line="240" w:lineRule="auto"/>
              <w:ind w:left="-99" w:right="-72"/>
              <w:rPr>
                <w:lang w:bidi="th-TH"/>
              </w:rPr>
            </w:pPr>
          </w:p>
        </w:tc>
        <w:tc>
          <w:tcPr>
            <w:tcW w:w="1354" w:type="dxa"/>
          </w:tcPr>
          <w:p w14:paraId="17636233" w14:textId="4CD96568" w:rsidR="004B7DCA" w:rsidRPr="00476297" w:rsidRDefault="004B7DCA" w:rsidP="00C74542">
            <w:pPr>
              <w:pStyle w:val="acctfourfigures"/>
              <w:tabs>
                <w:tab w:val="clear" w:pos="765"/>
                <w:tab w:val="decimal" w:pos="1018"/>
              </w:tabs>
              <w:spacing w:line="240" w:lineRule="auto"/>
              <w:ind w:left="-72" w:right="-72"/>
              <w:rPr>
                <w:rFonts w:cs="Angsana New"/>
                <w:szCs w:val="28"/>
                <w:lang w:val="en-US" w:bidi="th-TH"/>
              </w:rPr>
            </w:pPr>
            <w:r w:rsidRPr="00C74542">
              <w:rPr>
                <w:rFonts w:cs="Angsana New"/>
                <w:szCs w:val="28"/>
                <w:lang w:val="en-US" w:bidi="th-TH"/>
              </w:rPr>
              <w:t>-</w:t>
            </w:r>
          </w:p>
        </w:tc>
        <w:tc>
          <w:tcPr>
            <w:tcW w:w="220" w:type="dxa"/>
          </w:tcPr>
          <w:p w14:paraId="5ABAFBD2" w14:textId="77777777" w:rsidR="004B7DCA" w:rsidRPr="00C74542" w:rsidRDefault="004B7DCA" w:rsidP="00C74542">
            <w:pPr>
              <w:pStyle w:val="acctmergecolhdg"/>
              <w:spacing w:line="240" w:lineRule="auto"/>
              <w:rPr>
                <w:bCs/>
                <w:szCs w:val="22"/>
                <w:lang w:bidi="th-TH"/>
              </w:rPr>
            </w:pPr>
          </w:p>
        </w:tc>
        <w:tc>
          <w:tcPr>
            <w:tcW w:w="1254" w:type="dxa"/>
          </w:tcPr>
          <w:p w14:paraId="525B8818" w14:textId="6D8125E7" w:rsidR="004B7DCA" w:rsidRPr="00476297" w:rsidRDefault="00AD3346"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7,319</w:t>
            </w:r>
          </w:p>
        </w:tc>
        <w:tc>
          <w:tcPr>
            <w:tcW w:w="180" w:type="dxa"/>
          </w:tcPr>
          <w:p w14:paraId="1C80F4A3" w14:textId="77777777" w:rsidR="004B7DCA" w:rsidRPr="00BB62DD" w:rsidRDefault="004B7DCA" w:rsidP="004B7DCA">
            <w:pPr>
              <w:pStyle w:val="acctfourfigures"/>
              <w:tabs>
                <w:tab w:val="clear" w:pos="765"/>
                <w:tab w:val="decimal" w:pos="678"/>
              </w:tabs>
              <w:spacing w:line="240" w:lineRule="auto"/>
              <w:ind w:left="-99" w:right="-72"/>
            </w:pPr>
          </w:p>
        </w:tc>
        <w:tc>
          <w:tcPr>
            <w:tcW w:w="1271" w:type="dxa"/>
          </w:tcPr>
          <w:p w14:paraId="1A35C49E" w14:textId="06EF48F5" w:rsidR="004B7DCA" w:rsidRPr="00476297" w:rsidRDefault="004B7DCA" w:rsidP="004B7DCA">
            <w:pPr>
              <w:pStyle w:val="acctfourfigures"/>
              <w:tabs>
                <w:tab w:val="clear" w:pos="765"/>
                <w:tab w:val="decimal" w:pos="1018"/>
              </w:tabs>
              <w:spacing w:line="240" w:lineRule="auto"/>
              <w:ind w:right="-72"/>
              <w:rPr>
                <w:rFonts w:cs="Angsana New"/>
                <w:szCs w:val="28"/>
                <w:lang w:val="en-US" w:bidi="th-TH"/>
              </w:rPr>
            </w:pPr>
            <w:r>
              <w:rPr>
                <w:rFonts w:cs="Angsana New"/>
                <w:szCs w:val="28"/>
                <w:lang w:val="en-US" w:bidi="th-TH"/>
              </w:rPr>
              <w:t>11,608</w:t>
            </w:r>
          </w:p>
        </w:tc>
      </w:tr>
      <w:tr w:rsidR="004B7DCA" w:rsidRPr="005353A7" w14:paraId="4F4F613E" w14:textId="77777777" w:rsidTr="00C74542">
        <w:trPr>
          <w:cantSplit/>
        </w:trPr>
        <w:tc>
          <w:tcPr>
            <w:tcW w:w="3604" w:type="dxa"/>
          </w:tcPr>
          <w:p w14:paraId="630B3EF4" w14:textId="25F871C9" w:rsidR="004B7DCA" w:rsidRPr="005353A7" w:rsidRDefault="004B7DCA" w:rsidP="004B7DCA">
            <w:pPr>
              <w:spacing w:line="240" w:lineRule="auto"/>
              <w:ind w:left="193" w:hanging="191"/>
            </w:pPr>
            <w:r w:rsidRPr="001C5867">
              <w:t>Other related parties</w:t>
            </w:r>
          </w:p>
        </w:tc>
        <w:tc>
          <w:tcPr>
            <w:tcW w:w="1259" w:type="dxa"/>
            <w:tcBorders>
              <w:bottom w:val="single" w:sz="4" w:space="0" w:color="auto"/>
            </w:tcBorders>
          </w:tcPr>
          <w:p w14:paraId="417B0ADB" w14:textId="75513CAB"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w:t>
            </w:r>
            <w:r w:rsidR="00AD3346">
              <w:rPr>
                <w:rFonts w:cs="Angsana New"/>
                <w:szCs w:val="28"/>
                <w:lang w:val="en-US" w:bidi="th-TH"/>
              </w:rPr>
              <w:t>55</w:t>
            </w:r>
          </w:p>
        </w:tc>
        <w:tc>
          <w:tcPr>
            <w:tcW w:w="178" w:type="dxa"/>
          </w:tcPr>
          <w:p w14:paraId="285C42D6" w14:textId="77777777" w:rsidR="004B7DCA" w:rsidRPr="00BB62DD" w:rsidRDefault="004B7DCA" w:rsidP="004B7DCA">
            <w:pPr>
              <w:pStyle w:val="acctfourfigures"/>
              <w:tabs>
                <w:tab w:val="clear" w:pos="765"/>
                <w:tab w:val="decimal" w:pos="678"/>
              </w:tabs>
              <w:spacing w:line="240" w:lineRule="auto"/>
              <w:ind w:left="-99" w:right="-72"/>
              <w:rPr>
                <w:lang w:bidi="th-TH"/>
              </w:rPr>
            </w:pPr>
          </w:p>
        </w:tc>
        <w:tc>
          <w:tcPr>
            <w:tcW w:w="1354" w:type="dxa"/>
            <w:tcBorders>
              <w:bottom w:val="single" w:sz="4" w:space="0" w:color="auto"/>
            </w:tcBorders>
          </w:tcPr>
          <w:p w14:paraId="767CC5F5" w14:textId="2AAB8D1A"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316</w:t>
            </w:r>
          </w:p>
        </w:tc>
        <w:tc>
          <w:tcPr>
            <w:tcW w:w="220" w:type="dxa"/>
          </w:tcPr>
          <w:p w14:paraId="2BC34D61" w14:textId="77777777" w:rsidR="004B7DCA" w:rsidRPr="00C74542" w:rsidRDefault="004B7DCA" w:rsidP="00C74542">
            <w:pPr>
              <w:pStyle w:val="acctmergecolhdg"/>
              <w:spacing w:line="240" w:lineRule="auto"/>
              <w:rPr>
                <w:bCs/>
                <w:szCs w:val="22"/>
                <w:lang w:bidi="th-TH"/>
              </w:rPr>
            </w:pPr>
          </w:p>
        </w:tc>
        <w:tc>
          <w:tcPr>
            <w:tcW w:w="1254" w:type="dxa"/>
            <w:tcBorders>
              <w:bottom w:val="single" w:sz="4" w:space="0" w:color="auto"/>
            </w:tcBorders>
          </w:tcPr>
          <w:p w14:paraId="7E7C4200" w14:textId="2B29A700" w:rsidR="004B7DCA" w:rsidRPr="00D0110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w:t>
            </w:r>
            <w:r w:rsidR="00AD3346">
              <w:rPr>
                <w:rFonts w:cs="Angsana New"/>
                <w:szCs w:val="28"/>
                <w:lang w:val="en-US" w:bidi="th-TH"/>
              </w:rPr>
              <w:t>19</w:t>
            </w:r>
          </w:p>
        </w:tc>
        <w:tc>
          <w:tcPr>
            <w:tcW w:w="180" w:type="dxa"/>
          </w:tcPr>
          <w:p w14:paraId="7FFCE9F0" w14:textId="77777777" w:rsidR="004B7DCA" w:rsidRPr="00BB62DD" w:rsidRDefault="004B7DCA" w:rsidP="004B7DCA">
            <w:pPr>
              <w:pStyle w:val="acctfourfigures"/>
              <w:tabs>
                <w:tab w:val="clear" w:pos="765"/>
                <w:tab w:val="decimal" w:pos="678"/>
              </w:tabs>
              <w:spacing w:line="240" w:lineRule="auto"/>
              <w:ind w:left="-99" w:right="-72"/>
            </w:pPr>
          </w:p>
        </w:tc>
        <w:tc>
          <w:tcPr>
            <w:tcW w:w="1271" w:type="dxa"/>
            <w:tcBorders>
              <w:bottom w:val="single" w:sz="4" w:space="0" w:color="auto"/>
            </w:tcBorders>
          </w:tcPr>
          <w:p w14:paraId="24A7AAC7" w14:textId="759FA50F"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269</w:t>
            </w:r>
          </w:p>
        </w:tc>
      </w:tr>
      <w:tr w:rsidR="004B7DCA" w:rsidRPr="005353A7" w14:paraId="0AB726E4" w14:textId="77777777" w:rsidTr="00C74542">
        <w:trPr>
          <w:cantSplit/>
        </w:trPr>
        <w:tc>
          <w:tcPr>
            <w:tcW w:w="3604" w:type="dxa"/>
          </w:tcPr>
          <w:p w14:paraId="2C85A353" w14:textId="05054A7D" w:rsidR="004B7DCA" w:rsidRPr="001C5867" w:rsidRDefault="004B7DCA" w:rsidP="004B7DCA">
            <w:pPr>
              <w:spacing w:line="240" w:lineRule="auto"/>
              <w:ind w:left="193" w:hanging="191"/>
            </w:pPr>
            <w:r w:rsidRPr="00933528">
              <w:rPr>
                <w:rFonts w:cs="Angsana New"/>
                <w:b/>
                <w:bCs/>
                <w:szCs w:val="28"/>
                <w:lang w:bidi="th-TH"/>
              </w:rPr>
              <w:t>Total</w:t>
            </w:r>
          </w:p>
        </w:tc>
        <w:tc>
          <w:tcPr>
            <w:tcW w:w="1259" w:type="dxa"/>
            <w:tcBorders>
              <w:top w:val="single" w:sz="4" w:space="0" w:color="auto"/>
              <w:bottom w:val="double" w:sz="4" w:space="0" w:color="auto"/>
            </w:tcBorders>
          </w:tcPr>
          <w:p w14:paraId="1DD77A1A" w14:textId="13430160" w:rsidR="004B7DCA" w:rsidRDefault="00AD3346"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796</w:t>
            </w:r>
          </w:p>
        </w:tc>
        <w:tc>
          <w:tcPr>
            <w:tcW w:w="178" w:type="dxa"/>
          </w:tcPr>
          <w:p w14:paraId="6E73EDD7" w14:textId="77777777" w:rsidR="004B7DCA" w:rsidRPr="00BB62DD" w:rsidRDefault="004B7DCA" w:rsidP="004B7DCA">
            <w:pPr>
              <w:pStyle w:val="acctfourfigures"/>
              <w:tabs>
                <w:tab w:val="clear" w:pos="765"/>
                <w:tab w:val="decimal" w:pos="678"/>
              </w:tabs>
              <w:spacing w:line="240" w:lineRule="auto"/>
              <w:ind w:left="-99" w:right="-72"/>
              <w:rPr>
                <w:lang w:bidi="th-TH"/>
              </w:rPr>
            </w:pPr>
          </w:p>
        </w:tc>
        <w:tc>
          <w:tcPr>
            <w:tcW w:w="1354" w:type="dxa"/>
            <w:tcBorders>
              <w:top w:val="single" w:sz="4" w:space="0" w:color="auto"/>
              <w:bottom w:val="double" w:sz="4" w:space="0" w:color="auto"/>
            </w:tcBorders>
          </w:tcPr>
          <w:p w14:paraId="70784C5C" w14:textId="339E4C7A" w:rsidR="004B7DCA" w:rsidRPr="00E42438"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E42438">
              <w:rPr>
                <w:rFonts w:cs="Angsana New"/>
                <w:b/>
                <w:bCs/>
                <w:szCs w:val="28"/>
                <w:lang w:val="en-US" w:bidi="th-TH"/>
              </w:rPr>
              <w:t>888</w:t>
            </w:r>
          </w:p>
        </w:tc>
        <w:tc>
          <w:tcPr>
            <w:tcW w:w="220" w:type="dxa"/>
          </w:tcPr>
          <w:p w14:paraId="52165DFB" w14:textId="77777777" w:rsidR="004B7DCA" w:rsidRPr="00C74542" w:rsidRDefault="004B7DCA" w:rsidP="00C74542">
            <w:pPr>
              <w:pStyle w:val="acctmergecolhdg"/>
              <w:spacing w:line="240" w:lineRule="auto"/>
              <w:rPr>
                <w:bCs/>
                <w:szCs w:val="22"/>
                <w:lang w:bidi="th-TH"/>
              </w:rPr>
            </w:pPr>
          </w:p>
        </w:tc>
        <w:tc>
          <w:tcPr>
            <w:tcW w:w="1254" w:type="dxa"/>
            <w:tcBorders>
              <w:top w:val="single" w:sz="4" w:space="0" w:color="auto"/>
              <w:bottom w:val="double" w:sz="4" w:space="0" w:color="auto"/>
            </w:tcBorders>
          </w:tcPr>
          <w:p w14:paraId="3F204A10" w14:textId="751EE9D5" w:rsidR="004B7DCA" w:rsidRDefault="00AD3346"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7,996</w:t>
            </w:r>
          </w:p>
        </w:tc>
        <w:tc>
          <w:tcPr>
            <w:tcW w:w="180" w:type="dxa"/>
          </w:tcPr>
          <w:p w14:paraId="54C62685" w14:textId="77777777" w:rsidR="004B7DCA" w:rsidRPr="00BB62DD" w:rsidRDefault="004B7DCA" w:rsidP="004B7DCA">
            <w:pPr>
              <w:pStyle w:val="acctfourfigures"/>
              <w:tabs>
                <w:tab w:val="clear" w:pos="765"/>
                <w:tab w:val="decimal" w:pos="678"/>
              </w:tabs>
              <w:spacing w:line="240" w:lineRule="auto"/>
              <w:ind w:left="-99" w:right="-72"/>
            </w:pPr>
          </w:p>
        </w:tc>
        <w:tc>
          <w:tcPr>
            <w:tcW w:w="1271" w:type="dxa"/>
            <w:tcBorders>
              <w:top w:val="single" w:sz="4" w:space="0" w:color="auto"/>
              <w:bottom w:val="double" w:sz="4" w:space="0" w:color="auto"/>
            </w:tcBorders>
          </w:tcPr>
          <w:p w14:paraId="50C0ACEF" w14:textId="35825C69" w:rsidR="004B7DCA"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12,353</w:t>
            </w:r>
          </w:p>
        </w:tc>
      </w:tr>
    </w:tbl>
    <w:p w14:paraId="355CDA0C" w14:textId="77777777" w:rsidR="00503C09" w:rsidRPr="00D84C97" w:rsidRDefault="00503C09" w:rsidP="004B4E5D">
      <w:pPr>
        <w:spacing w:line="240" w:lineRule="auto"/>
        <w:rPr>
          <w:lang w:val="en-US" w:bidi="th-TH"/>
        </w:rPr>
      </w:pPr>
    </w:p>
    <w:p w14:paraId="3C7CD5CD" w14:textId="136A704E" w:rsidR="002579C9" w:rsidRDefault="002579C9" w:rsidP="00D84C97">
      <w:pPr>
        <w:spacing w:line="240" w:lineRule="auto"/>
        <w:ind w:firstLine="540"/>
        <w:rPr>
          <w:lang w:val="en-US" w:bidi="th-TH"/>
        </w:rPr>
      </w:pPr>
      <w:r w:rsidRPr="001C5298">
        <w:rPr>
          <w:b/>
          <w:bCs/>
          <w:i/>
          <w:iCs/>
          <w:lang w:val="en-US" w:bidi="th-TH"/>
        </w:rPr>
        <w:t>Significant agreements with related parties</w:t>
      </w:r>
      <w:r w:rsidRPr="005353A7">
        <w:rPr>
          <w:lang w:val="en-US" w:bidi="th-TH"/>
        </w:rPr>
        <w:t xml:space="preserve"> </w:t>
      </w:r>
    </w:p>
    <w:p w14:paraId="1C22DC29" w14:textId="77777777" w:rsidR="002579C9" w:rsidRDefault="002579C9" w:rsidP="002579C9">
      <w:pPr>
        <w:spacing w:line="240" w:lineRule="auto"/>
        <w:ind w:left="547"/>
        <w:rPr>
          <w:lang w:val="en-US" w:bidi="th-TH"/>
        </w:rPr>
      </w:pPr>
    </w:p>
    <w:p w14:paraId="5922AABE" w14:textId="0E5C3966" w:rsidR="000F2582" w:rsidRDefault="008D7004" w:rsidP="002579C9">
      <w:pPr>
        <w:spacing w:line="240" w:lineRule="auto"/>
        <w:ind w:left="547"/>
        <w:rPr>
          <w:bCs/>
          <w:i/>
          <w:iCs/>
          <w:szCs w:val="22"/>
        </w:rPr>
      </w:pPr>
      <w:r>
        <w:rPr>
          <w:bCs/>
          <w:i/>
          <w:iCs/>
          <w:szCs w:val="22"/>
        </w:rPr>
        <w:t>Short term loans agreement</w:t>
      </w:r>
    </w:p>
    <w:p w14:paraId="0312A5C5" w14:textId="77777777" w:rsidR="002C009C" w:rsidRDefault="002C009C" w:rsidP="002579C9">
      <w:pPr>
        <w:spacing w:line="240" w:lineRule="auto"/>
        <w:ind w:left="547"/>
        <w:rPr>
          <w:bCs/>
          <w:i/>
          <w:iCs/>
          <w:szCs w:val="22"/>
        </w:rPr>
      </w:pPr>
    </w:p>
    <w:p w14:paraId="72078925" w14:textId="3AD1A27F" w:rsidR="008D7004" w:rsidRDefault="0007032E" w:rsidP="008D7004">
      <w:pPr>
        <w:spacing w:line="240" w:lineRule="auto"/>
        <w:ind w:left="547"/>
        <w:jc w:val="thaiDistribute"/>
        <w:rPr>
          <w:rFonts w:cstheme="minorBidi"/>
          <w:i/>
          <w:iCs/>
          <w:szCs w:val="28"/>
          <w:lang w:bidi="th-TH"/>
        </w:rPr>
      </w:pPr>
      <w:r>
        <w:rPr>
          <w:szCs w:val="22"/>
        </w:rPr>
        <w:t>As at 3</w:t>
      </w:r>
      <w:r w:rsidR="00AD3346">
        <w:rPr>
          <w:szCs w:val="22"/>
        </w:rPr>
        <w:t>0</w:t>
      </w:r>
      <w:r>
        <w:rPr>
          <w:szCs w:val="22"/>
        </w:rPr>
        <w:t xml:space="preserve"> </w:t>
      </w:r>
      <w:r w:rsidR="00AD3346">
        <w:rPr>
          <w:szCs w:val="22"/>
        </w:rPr>
        <w:t>June</w:t>
      </w:r>
      <w:r>
        <w:rPr>
          <w:szCs w:val="22"/>
        </w:rPr>
        <w:t xml:space="preserve"> 202</w:t>
      </w:r>
      <w:r w:rsidR="00816461">
        <w:rPr>
          <w:szCs w:val="22"/>
        </w:rPr>
        <w:t>4</w:t>
      </w:r>
      <w:r>
        <w:rPr>
          <w:szCs w:val="22"/>
        </w:rPr>
        <w:t xml:space="preserve">, </w:t>
      </w:r>
      <w:r w:rsidR="008D7004">
        <w:rPr>
          <w:szCs w:val="22"/>
        </w:rPr>
        <w:t>t</w:t>
      </w:r>
      <w:r w:rsidR="008D7004" w:rsidRPr="002440B7">
        <w:rPr>
          <w:szCs w:val="22"/>
        </w:rPr>
        <w:t xml:space="preserve">he Company </w:t>
      </w:r>
      <w:r w:rsidR="008D7004">
        <w:rPr>
          <w:szCs w:val="22"/>
        </w:rPr>
        <w:t xml:space="preserve">had </w:t>
      </w:r>
      <w:r w:rsidR="008D7004" w:rsidRPr="002440B7">
        <w:rPr>
          <w:szCs w:val="22"/>
        </w:rPr>
        <w:t>short term loans with a related party</w:t>
      </w:r>
      <w:r w:rsidR="008D7004">
        <w:rPr>
          <w:szCs w:val="22"/>
        </w:rPr>
        <w:t xml:space="preserve"> which are promissory notes</w:t>
      </w:r>
      <w:r w:rsidR="008D7004" w:rsidRPr="002440B7">
        <w:rPr>
          <w:szCs w:val="22"/>
        </w:rPr>
        <w:t xml:space="preserve"> </w:t>
      </w:r>
      <w:r w:rsidR="008D7004">
        <w:rPr>
          <w:szCs w:val="22"/>
        </w:rPr>
        <w:t>which will be repayable at call with</w:t>
      </w:r>
      <w:r w:rsidR="008D7004" w:rsidRPr="002440B7">
        <w:rPr>
          <w:szCs w:val="22"/>
        </w:rPr>
        <w:t xml:space="preserve"> interest rate of</w:t>
      </w:r>
      <w:r w:rsidR="00AE4667">
        <w:rPr>
          <w:szCs w:val="22"/>
        </w:rPr>
        <w:t xml:space="preserve"> </w:t>
      </w:r>
      <w:r w:rsidR="00456F88">
        <w:rPr>
          <w:rFonts w:cstheme="minorBidi"/>
          <w:szCs w:val="28"/>
          <w:lang w:val="en-US" w:bidi="th-TH"/>
        </w:rPr>
        <w:t>0.3</w:t>
      </w:r>
      <w:r w:rsidR="00AE4667">
        <w:rPr>
          <w:rFonts w:cstheme="minorBidi"/>
          <w:szCs w:val="28"/>
          <w:lang w:val="en-US" w:bidi="th-TH"/>
        </w:rPr>
        <w:t>%</w:t>
      </w:r>
      <w:r w:rsidR="008D7004" w:rsidRPr="0094277E">
        <w:rPr>
          <w:szCs w:val="22"/>
        </w:rPr>
        <w:t xml:space="preserve"> per annum</w:t>
      </w:r>
      <w:r w:rsidR="008D7004" w:rsidRPr="002440B7">
        <w:rPr>
          <w:szCs w:val="22"/>
        </w:rPr>
        <w:t xml:space="preserve"> </w:t>
      </w:r>
      <w:r w:rsidR="008D7004" w:rsidRPr="004E7D31">
        <w:rPr>
          <w:i/>
          <w:iCs/>
          <w:szCs w:val="22"/>
        </w:rPr>
        <w:t>(202</w:t>
      </w:r>
      <w:r w:rsidR="00816461">
        <w:rPr>
          <w:i/>
          <w:iCs/>
          <w:szCs w:val="22"/>
        </w:rPr>
        <w:t>3</w:t>
      </w:r>
      <w:r w:rsidR="008D7004" w:rsidRPr="004E7D31">
        <w:rPr>
          <w:i/>
          <w:iCs/>
          <w:szCs w:val="22"/>
        </w:rPr>
        <w:t>: 0.</w:t>
      </w:r>
      <w:r w:rsidR="00816461">
        <w:rPr>
          <w:i/>
          <w:iCs/>
          <w:szCs w:val="22"/>
        </w:rPr>
        <w:t>3</w:t>
      </w:r>
      <w:r w:rsidR="008D7004">
        <w:rPr>
          <w:i/>
          <w:iCs/>
          <w:szCs w:val="22"/>
        </w:rPr>
        <w:t xml:space="preserve"> %</w:t>
      </w:r>
      <w:r w:rsidR="008D7004" w:rsidRPr="004E7D31">
        <w:rPr>
          <w:rFonts w:cstheme="minorBidi" w:hint="cs"/>
          <w:i/>
          <w:iCs/>
          <w:szCs w:val="28"/>
          <w:cs/>
          <w:lang w:bidi="th-TH"/>
        </w:rPr>
        <w:t xml:space="preserve"> </w:t>
      </w:r>
      <w:r w:rsidR="008D7004" w:rsidRPr="004E7D31">
        <w:rPr>
          <w:i/>
          <w:iCs/>
          <w:szCs w:val="22"/>
        </w:rPr>
        <w:t>per annum)</w:t>
      </w:r>
      <w:r w:rsidR="008D7004">
        <w:rPr>
          <w:i/>
          <w:iCs/>
          <w:szCs w:val="22"/>
        </w:rPr>
        <w:t>.</w:t>
      </w:r>
    </w:p>
    <w:p w14:paraId="293F51C9" w14:textId="77777777" w:rsidR="00E42438" w:rsidRPr="00C74542" w:rsidRDefault="00E42438" w:rsidP="008D7004">
      <w:pPr>
        <w:spacing w:line="240" w:lineRule="auto"/>
        <w:ind w:left="547"/>
        <w:jc w:val="thaiDistribute"/>
        <w:rPr>
          <w:rFonts w:cstheme="minorBidi"/>
          <w:i/>
          <w:iCs/>
          <w:szCs w:val="28"/>
          <w:lang w:bidi="th-TH"/>
        </w:rPr>
      </w:pPr>
    </w:p>
    <w:p w14:paraId="5A4A78C0" w14:textId="540E959F" w:rsidR="00E02382" w:rsidRDefault="00E02382" w:rsidP="00520FFE">
      <w:pPr>
        <w:pStyle w:val="Heading1"/>
      </w:pPr>
      <w:r w:rsidRPr="005353A7">
        <w:t>Segment information and disaggregation of revenue</w:t>
      </w:r>
    </w:p>
    <w:p w14:paraId="4E8ED4D2" w14:textId="77777777" w:rsidR="00E02382" w:rsidRPr="00E02382" w:rsidRDefault="00E02382" w:rsidP="00D32A96">
      <w:pPr>
        <w:ind w:left="540"/>
        <w:rPr>
          <w:szCs w:val="22"/>
          <w:lang w:bidi="th-TH"/>
        </w:rPr>
      </w:pPr>
    </w:p>
    <w:p w14:paraId="1E941735" w14:textId="19408B64" w:rsidR="00CE7C38" w:rsidRDefault="00D32A96" w:rsidP="00D84C97">
      <w:pPr>
        <w:spacing w:line="240" w:lineRule="auto"/>
        <w:ind w:left="540"/>
        <w:jc w:val="thaiDistribute"/>
      </w:pPr>
      <w:r>
        <w:t>T</w:t>
      </w:r>
      <w:r w:rsidRPr="00C678BE">
        <w:t xml:space="preserve">he Group operates in a single line of business, namely </w:t>
      </w:r>
      <w:r>
        <w:t>electronic</w:t>
      </w:r>
      <w:r w:rsidRPr="0012693C">
        <w:t xml:space="preserve"> literature services</w:t>
      </w:r>
      <w:r>
        <w:t xml:space="preserve">. </w:t>
      </w:r>
      <w:r w:rsidRPr="0012693C">
        <w:t>This is a domestic sale only</w:t>
      </w:r>
      <w:r>
        <w:rPr>
          <w:rFonts w:cs="Angsana New"/>
          <w:lang w:bidi="th-TH"/>
        </w:rPr>
        <w:t>.</w:t>
      </w:r>
      <w:r w:rsidRPr="00C75ED7">
        <w:t xml:space="preserve"> The Group</w:t>
      </w:r>
      <w:r>
        <w:t xml:space="preserve"> </w:t>
      </w:r>
      <w:r w:rsidRPr="00C75ED7">
        <w:t>is managed and operates principally in Thailand</w:t>
      </w:r>
      <w:r>
        <w:t>.</w:t>
      </w:r>
      <w:r w:rsidRPr="00C678BE">
        <w:t xml:space="preserve"> </w:t>
      </w:r>
      <w:r>
        <w:t>T</w:t>
      </w:r>
      <w:r w:rsidRPr="00C678BE">
        <w:t xml:space="preserve">herefore, </w:t>
      </w:r>
      <w:r w:rsidRPr="00C75ED7">
        <w:t>all of the revenues and operating profits and assets as reflected in these financial statements pertain exclusively to the aforementioned reportable operating segment and geographical area.</w:t>
      </w:r>
    </w:p>
    <w:p w14:paraId="1408EF1E" w14:textId="77777777" w:rsidR="00546EAD" w:rsidRDefault="00546EAD">
      <w:pPr>
        <w:spacing w:line="240" w:lineRule="auto"/>
      </w:pPr>
      <w:r>
        <w:br w:type="page"/>
      </w:r>
    </w:p>
    <w:p w14:paraId="4A27525C" w14:textId="35462E5E" w:rsidR="00125E60" w:rsidRDefault="00125E60" w:rsidP="00520FFE">
      <w:pPr>
        <w:pStyle w:val="Heading1"/>
      </w:pPr>
      <w:r>
        <w:lastRenderedPageBreak/>
        <w:t>Basic earnings per share</w:t>
      </w:r>
    </w:p>
    <w:p w14:paraId="30758FA9" w14:textId="77777777" w:rsidR="00885F32" w:rsidRPr="00A714D1" w:rsidRDefault="00885F32" w:rsidP="00FA2210">
      <w:pPr>
        <w:pStyle w:val="BodyText"/>
        <w:spacing w:after="0"/>
        <w:jc w:val="thaiDistribute"/>
        <w:rPr>
          <w:b/>
          <w:szCs w:val="22"/>
          <w:lang w:bidi="th-TH"/>
        </w:rPr>
      </w:pPr>
    </w:p>
    <w:tbl>
      <w:tblPr>
        <w:tblW w:w="9641" w:type="dxa"/>
        <w:tblInd w:w="529" w:type="dxa"/>
        <w:tblLayout w:type="fixed"/>
        <w:tblCellMar>
          <w:left w:w="79" w:type="dxa"/>
          <w:right w:w="79" w:type="dxa"/>
        </w:tblCellMar>
        <w:tblLook w:val="04A0" w:firstRow="1" w:lastRow="0" w:firstColumn="1" w:lastColumn="0" w:noHBand="0" w:noVBand="1"/>
      </w:tblPr>
      <w:tblGrid>
        <w:gridCol w:w="4691"/>
        <w:gridCol w:w="1080"/>
        <w:gridCol w:w="180"/>
        <w:gridCol w:w="1080"/>
        <w:gridCol w:w="180"/>
        <w:gridCol w:w="1170"/>
        <w:gridCol w:w="180"/>
        <w:gridCol w:w="1080"/>
      </w:tblGrid>
      <w:tr w:rsidR="00885F32" w:rsidRPr="00B22EBC" w14:paraId="59A2F965" w14:textId="77777777" w:rsidTr="00006184">
        <w:trPr>
          <w:cantSplit/>
        </w:trPr>
        <w:tc>
          <w:tcPr>
            <w:tcW w:w="4691" w:type="dxa"/>
          </w:tcPr>
          <w:p w14:paraId="4F1D0084" w14:textId="77777777" w:rsidR="00885F32" w:rsidRPr="00D429F3" w:rsidRDefault="00885F32" w:rsidP="00006184">
            <w:pPr>
              <w:ind w:left="187" w:hanging="187"/>
              <w:rPr>
                <w:i/>
                <w:iCs/>
                <w:color w:val="0000FF"/>
                <w:szCs w:val="22"/>
              </w:rPr>
            </w:pPr>
            <w:bookmarkStart w:id="0" w:name="_Hlk172548327"/>
          </w:p>
        </w:tc>
        <w:tc>
          <w:tcPr>
            <w:tcW w:w="2340" w:type="dxa"/>
            <w:gridSpan w:val="3"/>
            <w:hideMark/>
          </w:tcPr>
          <w:p w14:paraId="26A9B846" w14:textId="77777777" w:rsidR="00885F32" w:rsidRPr="00B22EBC" w:rsidRDefault="00885F32" w:rsidP="00006184">
            <w:pPr>
              <w:jc w:val="center"/>
              <w:rPr>
                <w:b/>
                <w:szCs w:val="22"/>
              </w:rPr>
            </w:pPr>
            <w:r w:rsidRPr="00B22EBC">
              <w:rPr>
                <w:b/>
                <w:szCs w:val="22"/>
              </w:rPr>
              <w:t>Consolidated financial statements</w:t>
            </w:r>
          </w:p>
        </w:tc>
        <w:tc>
          <w:tcPr>
            <w:tcW w:w="180" w:type="dxa"/>
          </w:tcPr>
          <w:p w14:paraId="580F139E" w14:textId="77777777" w:rsidR="00885F32" w:rsidRPr="00B22EBC" w:rsidRDefault="00885F32" w:rsidP="00006184">
            <w:pPr>
              <w:jc w:val="center"/>
              <w:rPr>
                <w:b/>
                <w:szCs w:val="22"/>
              </w:rPr>
            </w:pPr>
          </w:p>
        </w:tc>
        <w:tc>
          <w:tcPr>
            <w:tcW w:w="2430" w:type="dxa"/>
            <w:gridSpan w:val="3"/>
            <w:hideMark/>
          </w:tcPr>
          <w:p w14:paraId="55708B75" w14:textId="77777777" w:rsidR="00885F32" w:rsidRPr="00B22EBC" w:rsidRDefault="00885F32" w:rsidP="00006184">
            <w:pPr>
              <w:jc w:val="center"/>
              <w:rPr>
                <w:b/>
                <w:szCs w:val="22"/>
              </w:rPr>
            </w:pPr>
            <w:r w:rsidRPr="00B22EBC">
              <w:rPr>
                <w:b/>
                <w:szCs w:val="22"/>
              </w:rPr>
              <w:t>Separate financial statements</w:t>
            </w:r>
          </w:p>
        </w:tc>
      </w:tr>
      <w:tr w:rsidR="00885F32" w:rsidRPr="00D429F3" w14:paraId="67D60140" w14:textId="77777777" w:rsidTr="00006184">
        <w:trPr>
          <w:cantSplit/>
        </w:trPr>
        <w:tc>
          <w:tcPr>
            <w:tcW w:w="4691" w:type="dxa"/>
          </w:tcPr>
          <w:p w14:paraId="5C467520" w14:textId="77777777" w:rsidR="00885F32" w:rsidRPr="00D429F3" w:rsidRDefault="00885F32" w:rsidP="00006184">
            <w:pPr>
              <w:pStyle w:val="acctfourfigures"/>
              <w:spacing w:line="240" w:lineRule="auto"/>
              <w:ind w:left="187" w:hanging="187"/>
              <w:jc w:val="center"/>
              <w:rPr>
                <w:szCs w:val="22"/>
              </w:rPr>
            </w:pPr>
          </w:p>
        </w:tc>
        <w:tc>
          <w:tcPr>
            <w:tcW w:w="1080" w:type="dxa"/>
            <w:hideMark/>
          </w:tcPr>
          <w:p w14:paraId="160839E0" w14:textId="4CF23361" w:rsidR="00885F32" w:rsidRPr="00D429F3" w:rsidRDefault="00885F32" w:rsidP="00006184">
            <w:pPr>
              <w:pStyle w:val="acctmergecolhdg"/>
              <w:spacing w:line="240" w:lineRule="auto"/>
              <w:rPr>
                <w:b w:val="0"/>
                <w:bCs/>
                <w:szCs w:val="22"/>
                <w:lang w:val="en-US"/>
              </w:rPr>
            </w:pPr>
            <w:r w:rsidRPr="00D429F3">
              <w:rPr>
                <w:b w:val="0"/>
                <w:szCs w:val="22"/>
                <w:lang w:val="en-US" w:bidi="th-TH"/>
              </w:rPr>
              <w:t>202</w:t>
            </w:r>
            <w:r w:rsidR="00192693">
              <w:rPr>
                <w:b w:val="0"/>
                <w:szCs w:val="22"/>
                <w:lang w:val="en-US" w:bidi="th-TH"/>
              </w:rPr>
              <w:t>4</w:t>
            </w:r>
          </w:p>
        </w:tc>
        <w:tc>
          <w:tcPr>
            <w:tcW w:w="180" w:type="dxa"/>
          </w:tcPr>
          <w:p w14:paraId="54A0F368" w14:textId="77777777" w:rsidR="00885F32" w:rsidRPr="00D429F3" w:rsidRDefault="00885F32" w:rsidP="00006184">
            <w:pPr>
              <w:pStyle w:val="acctmergecolhdg"/>
              <w:spacing w:line="240" w:lineRule="auto"/>
              <w:rPr>
                <w:b w:val="0"/>
                <w:bCs/>
                <w:szCs w:val="22"/>
              </w:rPr>
            </w:pPr>
          </w:p>
        </w:tc>
        <w:tc>
          <w:tcPr>
            <w:tcW w:w="1080" w:type="dxa"/>
            <w:hideMark/>
          </w:tcPr>
          <w:p w14:paraId="3DA6BCFD" w14:textId="2FEEADE3" w:rsidR="00885F32" w:rsidRPr="00D429F3" w:rsidRDefault="00885F32" w:rsidP="00006184">
            <w:pPr>
              <w:pStyle w:val="acctmergecolhdg"/>
              <w:spacing w:line="240" w:lineRule="auto"/>
              <w:rPr>
                <w:b w:val="0"/>
                <w:bCs/>
                <w:szCs w:val="22"/>
              </w:rPr>
            </w:pPr>
            <w:r w:rsidRPr="00D429F3">
              <w:rPr>
                <w:b w:val="0"/>
                <w:szCs w:val="22"/>
                <w:lang w:bidi="th-TH"/>
              </w:rPr>
              <w:t>202</w:t>
            </w:r>
            <w:r w:rsidR="00192693">
              <w:rPr>
                <w:b w:val="0"/>
                <w:szCs w:val="22"/>
                <w:lang w:bidi="th-TH"/>
              </w:rPr>
              <w:t>3</w:t>
            </w:r>
          </w:p>
        </w:tc>
        <w:tc>
          <w:tcPr>
            <w:tcW w:w="180" w:type="dxa"/>
          </w:tcPr>
          <w:p w14:paraId="40AD1871" w14:textId="77777777" w:rsidR="00885F32" w:rsidRPr="00D429F3" w:rsidRDefault="00885F32" w:rsidP="00006184">
            <w:pPr>
              <w:pStyle w:val="acctmergecolhdg"/>
              <w:spacing w:line="240" w:lineRule="auto"/>
              <w:rPr>
                <w:b w:val="0"/>
                <w:bCs/>
                <w:szCs w:val="22"/>
              </w:rPr>
            </w:pPr>
          </w:p>
        </w:tc>
        <w:tc>
          <w:tcPr>
            <w:tcW w:w="1170" w:type="dxa"/>
            <w:hideMark/>
          </w:tcPr>
          <w:p w14:paraId="4B8F7B6B" w14:textId="5783276D" w:rsidR="00885F32" w:rsidRPr="00D429F3" w:rsidRDefault="00885F32" w:rsidP="00006184">
            <w:pPr>
              <w:pStyle w:val="acctmergecolhdg"/>
              <w:spacing w:line="240" w:lineRule="auto"/>
              <w:rPr>
                <w:b w:val="0"/>
                <w:bCs/>
                <w:szCs w:val="22"/>
              </w:rPr>
            </w:pPr>
            <w:r w:rsidRPr="00D429F3">
              <w:rPr>
                <w:b w:val="0"/>
                <w:szCs w:val="22"/>
                <w:lang w:bidi="th-TH"/>
              </w:rPr>
              <w:t>202</w:t>
            </w:r>
            <w:r w:rsidR="00192693">
              <w:rPr>
                <w:b w:val="0"/>
                <w:szCs w:val="22"/>
                <w:lang w:bidi="th-TH"/>
              </w:rPr>
              <w:t>4</w:t>
            </w:r>
          </w:p>
        </w:tc>
        <w:tc>
          <w:tcPr>
            <w:tcW w:w="180" w:type="dxa"/>
          </w:tcPr>
          <w:p w14:paraId="5A7EA5F1" w14:textId="77777777" w:rsidR="00885F32" w:rsidRPr="00D429F3" w:rsidRDefault="00885F32" w:rsidP="00006184">
            <w:pPr>
              <w:pStyle w:val="acctmergecolhdg"/>
              <w:spacing w:line="240" w:lineRule="auto"/>
              <w:rPr>
                <w:b w:val="0"/>
                <w:bCs/>
                <w:szCs w:val="22"/>
              </w:rPr>
            </w:pPr>
          </w:p>
        </w:tc>
        <w:tc>
          <w:tcPr>
            <w:tcW w:w="1080" w:type="dxa"/>
            <w:hideMark/>
          </w:tcPr>
          <w:p w14:paraId="47B0E1DF" w14:textId="6DC3BD5B" w:rsidR="00885F32" w:rsidRPr="00D429F3" w:rsidRDefault="00885F32" w:rsidP="00006184">
            <w:pPr>
              <w:pStyle w:val="acctmergecolhdg"/>
              <w:spacing w:line="240" w:lineRule="auto"/>
              <w:rPr>
                <w:b w:val="0"/>
                <w:bCs/>
                <w:szCs w:val="22"/>
              </w:rPr>
            </w:pPr>
            <w:r w:rsidRPr="00D429F3">
              <w:rPr>
                <w:b w:val="0"/>
                <w:szCs w:val="22"/>
                <w:lang w:bidi="th-TH"/>
              </w:rPr>
              <w:t>202</w:t>
            </w:r>
            <w:r w:rsidR="00192693">
              <w:rPr>
                <w:b w:val="0"/>
                <w:szCs w:val="22"/>
                <w:lang w:bidi="th-TH"/>
              </w:rPr>
              <w:t>3</w:t>
            </w:r>
          </w:p>
        </w:tc>
      </w:tr>
      <w:tr w:rsidR="00885F32" w:rsidRPr="00D429F3" w14:paraId="3319133D" w14:textId="77777777" w:rsidTr="00006184">
        <w:trPr>
          <w:cantSplit/>
        </w:trPr>
        <w:tc>
          <w:tcPr>
            <w:tcW w:w="4691" w:type="dxa"/>
            <w:hideMark/>
          </w:tcPr>
          <w:p w14:paraId="17FADAE8" w14:textId="77777777" w:rsidR="00885F32" w:rsidRPr="00D429F3" w:rsidRDefault="00885F32" w:rsidP="00006184">
            <w:pPr>
              <w:ind w:left="187" w:hanging="187"/>
              <w:rPr>
                <w:b/>
                <w:bCs/>
                <w:i/>
                <w:iCs/>
                <w:szCs w:val="22"/>
              </w:rPr>
            </w:pPr>
          </w:p>
        </w:tc>
        <w:tc>
          <w:tcPr>
            <w:tcW w:w="4950" w:type="dxa"/>
            <w:gridSpan w:val="7"/>
          </w:tcPr>
          <w:p w14:paraId="0DACA3EA" w14:textId="77777777" w:rsidR="00885F32" w:rsidRPr="00D429F3" w:rsidRDefault="00885F32" w:rsidP="00006184">
            <w:pPr>
              <w:pStyle w:val="acctfourfigures"/>
              <w:tabs>
                <w:tab w:val="clear" w:pos="765"/>
                <w:tab w:val="decimal" w:pos="649"/>
              </w:tabs>
              <w:spacing w:line="240" w:lineRule="auto"/>
              <w:ind w:right="11"/>
              <w:jc w:val="center"/>
              <w:rPr>
                <w:bCs/>
                <w:szCs w:val="22"/>
                <w:lang w:val="en-US" w:bidi="th-TH"/>
              </w:rPr>
            </w:pPr>
            <w:r w:rsidRPr="00D429F3">
              <w:rPr>
                <w:bCs/>
                <w:i/>
                <w:iCs/>
                <w:szCs w:val="22"/>
                <w:lang w:bidi="th-TH"/>
              </w:rPr>
              <w:t>(in thousand Baht</w:t>
            </w:r>
            <w:r w:rsidRPr="00D429F3">
              <w:rPr>
                <w:bCs/>
                <w:i/>
                <w:iCs/>
                <w:szCs w:val="22"/>
                <w:lang w:val="en-US" w:bidi="th-TH"/>
              </w:rPr>
              <w:t>/thousand shares)</w:t>
            </w:r>
          </w:p>
        </w:tc>
      </w:tr>
      <w:tr w:rsidR="0064138D" w:rsidRPr="00D429F3" w14:paraId="756FE577" w14:textId="77777777" w:rsidTr="00006184">
        <w:trPr>
          <w:cantSplit/>
        </w:trPr>
        <w:tc>
          <w:tcPr>
            <w:tcW w:w="4691" w:type="dxa"/>
            <w:hideMark/>
          </w:tcPr>
          <w:p w14:paraId="6403CCB8" w14:textId="77777777" w:rsidR="0064138D" w:rsidRPr="00D429F3" w:rsidRDefault="0064138D" w:rsidP="0064138D">
            <w:pPr>
              <w:ind w:left="20" w:right="-440" w:hanging="91"/>
              <w:rPr>
                <w:b/>
                <w:bCs/>
                <w:i/>
                <w:iCs/>
                <w:szCs w:val="22"/>
              </w:rPr>
            </w:pPr>
            <w:r w:rsidRPr="00D429F3">
              <w:rPr>
                <w:b/>
                <w:bCs/>
                <w:i/>
                <w:iCs/>
                <w:szCs w:val="22"/>
              </w:rPr>
              <w:t xml:space="preserve">Profit attributable to ordinary shareholders </w:t>
            </w:r>
          </w:p>
          <w:p w14:paraId="00D1AC94" w14:textId="03D5037A" w:rsidR="0064138D" w:rsidRPr="00D429F3" w:rsidRDefault="00192693" w:rsidP="0064138D">
            <w:pPr>
              <w:ind w:left="20" w:right="-440" w:hanging="91"/>
              <w:rPr>
                <w:b/>
                <w:bCs/>
                <w:i/>
                <w:iCs/>
                <w:szCs w:val="22"/>
                <w:cs/>
              </w:rPr>
            </w:pPr>
            <w:r>
              <w:rPr>
                <w:b/>
                <w:bCs/>
                <w:i/>
                <w:iCs/>
                <w:szCs w:val="22"/>
              </w:rPr>
              <w:t>Three</w:t>
            </w:r>
            <w:r w:rsidR="0064138D" w:rsidRPr="00AE0758">
              <w:rPr>
                <w:b/>
                <w:bCs/>
                <w:i/>
                <w:iCs/>
                <w:szCs w:val="22"/>
              </w:rPr>
              <w:t>-month ended 3</w:t>
            </w:r>
            <w:r w:rsidR="00443F0A">
              <w:rPr>
                <w:b/>
                <w:bCs/>
                <w:i/>
                <w:iCs/>
                <w:szCs w:val="22"/>
              </w:rPr>
              <w:t>0</w:t>
            </w:r>
            <w:r w:rsidR="0064138D" w:rsidRPr="00AE0758">
              <w:rPr>
                <w:b/>
                <w:bCs/>
                <w:i/>
                <w:iCs/>
                <w:szCs w:val="22"/>
              </w:rPr>
              <w:t xml:space="preserve"> </w:t>
            </w:r>
            <w:r w:rsidR="00443F0A">
              <w:rPr>
                <w:b/>
                <w:bCs/>
                <w:i/>
                <w:iCs/>
                <w:szCs w:val="22"/>
              </w:rPr>
              <w:t>June</w:t>
            </w:r>
          </w:p>
        </w:tc>
        <w:tc>
          <w:tcPr>
            <w:tcW w:w="1080" w:type="dxa"/>
            <w:tcBorders>
              <w:bottom w:val="double" w:sz="4" w:space="0" w:color="auto"/>
            </w:tcBorders>
            <w:vAlign w:val="bottom"/>
          </w:tcPr>
          <w:p w14:paraId="06D6554E" w14:textId="3CDC6C0A" w:rsidR="0064138D" w:rsidRPr="00D429F3" w:rsidRDefault="00961830" w:rsidP="0064138D">
            <w:pPr>
              <w:pStyle w:val="acctfourfigures"/>
              <w:tabs>
                <w:tab w:val="clear" w:pos="765"/>
                <w:tab w:val="decimal" w:pos="910"/>
              </w:tabs>
              <w:spacing w:line="240" w:lineRule="auto"/>
              <w:ind w:left="92" w:right="11"/>
              <w:rPr>
                <w:szCs w:val="22"/>
                <w:lang w:val="en-US" w:bidi="th-TH"/>
              </w:rPr>
            </w:pPr>
            <w:r>
              <w:rPr>
                <w:szCs w:val="22"/>
                <w:lang w:val="en-US" w:bidi="th-TH"/>
              </w:rPr>
              <w:t>1</w:t>
            </w:r>
            <w:r w:rsidR="00AD3346">
              <w:rPr>
                <w:szCs w:val="22"/>
                <w:lang w:val="en-US" w:bidi="th-TH"/>
              </w:rPr>
              <w:t>15</w:t>
            </w:r>
            <w:r w:rsidR="000A7363">
              <w:rPr>
                <w:szCs w:val="22"/>
                <w:lang w:val="en-US" w:bidi="th-TH"/>
              </w:rPr>
              <w:t>,</w:t>
            </w:r>
            <w:r w:rsidR="00AD3346">
              <w:rPr>
                <w:szCs w:val="22"/>
                <w:lang w:val="en-US" w:bidi="th-TH"/>
              </w:rPr>
              <w:t>848</w:t>
            </w:r>
          </w:p>
        </w:tc>
        <w:tc>
          <w:tcPr>
            <w:tcW w:w="180" w:type="dxa"/>
            <w:vAlign w:val="bottom"/>
          </w:tcPr>
          <w:p w14:paraId="679332E7" w14:textId="77777777" w:rsidR="0064138D" w:rsidRPr="00D429F3" w:rsidRDefault="0064138D" w:rsidP="0064138D">
            <w:pPr>
              <w:pStyle w:val="acctfourfigures"/>
              <w:tabs>
                <w:tab w:val="clear" w:pos="765"/>
                <w:tab w:val="decimal" w:pos="649"/>
              </w:tabs>
              <w:spacing w:line="240" w:lineRule="auto"/>
              <w:ind w:left="-1" w:right="11"/>
              <w:rPr>
                <w:szCs w:val="22"/>
              </w:rPr>
            </w:pPr>
          </w:p>
        </w:tc>
        <w:tc>
          <w:tcPr>
            <w:tcW w:w="1080" w:type="dxa"/>
            <w:tcBorders>
              <w:bottom w:val="double" w:sz="4" w:space="0" w:color="auto"/>
            </w:tcBorders>
            <w:vAlign w:val="bottom"/>
          </w:tcPr>
          <w:p w14:paraId="1514BBA6" w14:textId="2B8BD977" w:rsidR="0064138D" w:rsidRPr="00D429F3" w:rsidRDefault="00AD3346" w:rsidP="0064138D">
            <w:pPr>
              <w:pStyle w:val="acctfourfigures"/>
              <w:tabs>
                <w:tab w:val="clear" w:pos="765"/>
                <w:tab w:val="decimal" w:pos="908"/>
              </w:tabs>
              <w:spacing w:line="240" w:lineRule="auto"/>
              <w:ind w:left="-1" w:right="13"/>
              <w:rPr>
                <w:szCs w:val="22"/>
              </w:rPr>
            </w:pPr>
            <w:r>
              <w:rPr>
                <w:szCs w:val="22"/>
              </w:rPr>
              <w:t>95</w:t>
            </w:r>
            <w:r w:rsidR="00667757">
              <w:rPr>
                <w:szCs w:val="22"/>
              </w:rPr>
              <w:t>,</w:t>
            </w:r>
            <w:r>
              <w:rPr>
                <w:szCs w:val="22"/>
              </w:rPr>
              <w:t>871</w:t>
            </w:r>
          </w:p>
        </w:tc>
        <w:tc>
          <w:tcPr>
            <w:tcW w:w="180" w:type="dxa"/>
          </w:tcPr>
          <w:p w14:paraId="576F8481" w14:textId="77777777" w:rsidR="0064138D" w:rsidRPr="00D429F3" w:rsidRDefault="0064138D" w:rsidP="0064138D">
            <w:pPr>
              <w:pStyle w:val="acctfourfigures"/>
              <w:tabs>
                <w:tab w:val="clear" w:pos="765"/>
                <w:tab w:val="decimal" w:pos="649"/>
              </w:tabs>
              <w:spacing w:line="240" w:lineRule="auto"/>
              <w:ind w:left="-1" w:right="11"/>
              <w:rPr>
                <w:szCs w:val="22"/>
              </w:rPr>
            </w:pPr>
          </w:p>
        </w:tc>
        <w:tc>
          <w:tcPr>
            <w:tcW w:w="1170" w:type="dxa"/>
            <w:tcBorders>
              <w:bottom w:val="double" w:sz="4" w:space="0" w:color="auto"/>
            </w:tcBorders>
            <w:vAlign w:val="bottom"/>
          </w:tcPr>
          <w:p w14:paraId="6C3B215A" w14:textId="58E0E026" w:rsidR="0064138D" w:rsidRPr="00D429F3" w:rsidRDefault="00AD3346" w:rsidP="0064138D">
            <w:pPr>
              <w:pStyle w:val="acctfourfigures"/>
              <w:tabs>
                <w:tab w:val="clear" w:pos="765"/>
                <w:tab w:val="decimal" w:pos="1000"/>
              </w:tabs>
              <w:spacing w:line="240" w:lineRule="auto"/>
              <w:ind w:left="-1"/>
              <w:rPr>
                <w:szCs w:val="22"/>
              </w:rPr>
            </w:pPr>
            <w:r>
              <w:rPr>
                <w:szCs w:val="22"/>
              </w:rPr>
              <w:t>115,183</w:t>
            </w:r>
          </w:p>
        </w:tc>
        <w:tc>
          <w:tcPr>
            <w:tcW w:w="180" w:type="dxa"/>
            <w:vAlign w:val="bottom"/>
          </w:tcPr>
          <w:p w14:paraId="337B6764" w14:textId="77777777" w:rsidR="0064138D" w:rsidRPr="00D429F3" w:rsidRDefault="0064138D" w:rsidP="0064138D">
            <w:pPr>
              <w:pStyle w:val="acctfourfigures"/>
              <w:tabs>
                <w:tab w:val="clear" w:pos="765"/>
                <w:tab w:val="decimal" w:pos="649"/>
              </w:tabs>
              <w:spacing w:line="240" w:lineRule="auto"/>
              <w:ind w:left="-1"/>
              <w:rPr>
                <w:szCs w:val="22"/>
              </w:rPr>
            </w:pPr>
          </w:p>
        </w:tc>
        <w:tc>
          <w:tcPr>
            <w:tcW w:w="1080" w:type="dxa"/>
            <w:tcBorders>
              <w:bottom w:val="double" w:sz="4" w:space="0" w:color="auto"/>
            </w:tcBorders>
            <w:vAlign w:val="bottom"/>
          </w:tcPr>
          <w:p w14:paraId="203A3E2C" w14:textId="05BF6999" w:rsidR="0064138D" w:rsidRPr="00D429F3" w:rsidRDefault="00AD3346" w:rsidP="0064138D">
            <w:pPr>
              <w:pStyle w:val="acctfourfigures"/>
              <w:tabs>
                <w:tab w:val="clear" w:pos="765"/>
                <w:tab w:val="decimal" w:pos="911"/>
              </w:tabs>
              <w:spacing w:line="240" w:lineRule="auto"/>
              <w:ind w:left="-1"/>
              <w:rPr>
                <w:szCs w:val="22"/>
              </w:rPr>
            </w:pPr>
            <w:r>
              <w:rPr>
                <w:szCs w:val="22"/>
              </w:rPr>
              <w:t>95,381</w:t>
            </w:r>
          </w:p>
        </w:tc>
      </w:tr>
      <w:tr w:rsidR="00144F29" w:rsidRPr="00D429F3" w14:paraId="319913AE" w14:textId="77777777" w:rsidTr="000542D4">
        <w:trPr>
          <w:cantSplit/>
        </w:trPr>
        <w:tc>
          <w:tcPr>
            <w:tcW w:w="4691" w:type="dxa"/>
            <w:hideMark/>
          </w:tcPr>
          <w:p w14:paraId="5E4DF0AC" w14:textId="070704C9" w:rsidR="00144F29" w:rsidRPr="00D429F3" w:rsidRDefault="00144F29" w:rsidP="00620D08">
            <w:pPr>
              <w:ind w:left="-48"/>
              <w:rPr>
                <w:szCs w:val="22"/>
              </w:rPr>
            </w:pPr>
            <w:r w:rsidRPr="00D429F3">
              <w:rPr>
                <w:b/>
                <w:bCs/>
                <w:szCs w:val="22"/>
              </w:rPr>
              <w:br/>
            </w:r>
            <w:r w:rsidR="00620D08">
              <w:rPr>
                <w:rFonts w:cs="Angsana New"/>
                <w:b/>
                <w:bCs/>
                <w:szCs w:val="28"/>
                <w:lang w:val="en-US" w:bidi="th-TH"/>
              </w:rPr>
              <w:t>O</w:t>
            </w:r>
            <w:proofErr w:type="spellStart"/>
            <w:r w:rsidRPr="00D429F3">
              <w:rPr>
                <w:b/>
                <w:bCs/>
                <w:szCs w:val="22"/>
              </w:rPr>
              <w:t>rdinary</w:t>
            </w:r>
            <w:proofErr w:type="spellEnd"/>
            <w:r w:rsidRPr="00D429F3">
              <w:rPr>
                <w:b/>
                <w:bCs/>
                <w:szCs w:val="22"/>
              </w:rPr>
              <w:t xml:space="preserve"> shares outstanding</w:t>
            </w:r>
          </w:p>
        </w:tc>
        <w:tc>
          <w:tcPr>
            <w:tcW w:w="1080" w:type="dxa"/>
            <w:tcBorders>
              <w:top w:val="single" w:sz="4" w:space="0" w:color="auto"/>
              <w:bottom w:val="double" w:sz="4" w:space="0" w:color="auto"/>
            </w:tcBorders>
          </w:tcPr>
          <w:p w14:paraId="05EA8D01" w14:textId="77777777" w:rsidR="00144F29" w:rsidRDefault="00144F29" w:rsidP="00457CD8">
            <w:pPr>
              <w:pStyle w:val="acctfourfigures"/>
              <w:tabs>
                <w:tab w:val="clear" w:pos="765"/>
                <w:tab w:val="decimal" w:pos="910"/>
              </w:tabs>
              <w:spacing w:line="240" w:lineRule="auto"/>
              <w:ind w:left="-1" w:right="11"/>
              <w:rPr>
                <w:b/>
                <w:bCs/>
                <w:szCs w:val="22"/>
              </w:rPr>
            </w:pPr>
          </w:p>
          <w:p w14:paraId="6F16D7AA" w14:textId="12301D08" w:rsidR="00144F29" w:rsidRPr="00D429F3" w:rsidRDefault="00144F29" w:rsidP="0064138D">
            <w:pPr>
              <w:pStyle w:val="acctfourfigures"/>
              <w:tabs>
                <w:tab w:val="clear" w:pos="765"/>
                <w:tab w:val="decimal" w:pos="910"/>
              </w:tabs>
              <w:spacing w:line="240" w:lineRule="auto"/>
              <w:ind w:left="-1" w:right="11"/>
              <w:rPr>
                <w:szCs w:val="22"/>
              </w:rPr>
            </w:pPr>
            <w:r>
              <w:rPr>
                <w:b/>
                <w:bCs/>
                <w:szCs w:val="22"/>
              </w:rPr>
              <w:t>300,000</w:t>
            </w:r>
          </w:p>
        </w:tc>
        <w:tc>
          <w:tcPr>
            <w:tcW w:w="180" w:type="dxa"/>
          </w:tcPr>
          <w:p w14:paraId="5A5C8526" w14:textId="77777777" w:rsidR="00144F29" w:rsidRPr="00D429F3" w:rsidRDefault="00144F29" w:rsidP="0064138D">
            <w:pPr>
              <w:pStyle w:val="acctfourfigures"/>
              <w:tabs>
                <w:tab w:val="clear" w:pos="765"/>
                <w:tab w:val="decimal" w:pos="649"/>
              </w:tabs>
              <w:spacing w:line="240" w:lineRule="auto"/>
              <w:ind w:left="-1" w:right="11"/>
              <w:rPr>
                <w:szCs w:val="22"/>
              </w:rPr>
            </w:pPr>
          </w:p>
        </w:tc>
        <w:tc>
          <w:tcPr>
            <w:tcW w:w="1080" w:type="dxa"/>
            <w:tcBorders>
              <w:top w:val="single" w:sz="4" w:space="0" w:color="auto"/>
              <w:bottom w:val="double" w:sz="4" w:space="0" w:color="auto"/>
            </w:tcBorders>
          </w:tcPr>
          <w:p w14:paraId="724D53CF" w14:textId="77777777" w:rsidR="00144F29" w:rsidRDefault="00144F29" w:rsidP="00457CD8">
            <w:pPr>
              <w:pStyle w:val="acctfourfigures"/>
              <w:tabs>
                <w:tab w:val="clear" w:pos="765"/>
                <w:tab w:val="decimal" w:pos="908"/>
              </w:tabs>
              <w:spacing w:line="240" w:lineRule="auto"/>
              <w:ind w:left="-1" w:right="13"/>
              <w:rPr>
                <w:b/>
                <w:bCs/>
                <w:szCs w:val="22"/>
              </w:rPr>
            </w:pPr>
          </w:p>
          <w:p w14:paraId="2A6CEE54" w14:textId="65BDDB36" w:rsidR="00144F29" w:rsidRPr="0097696F" w:rsidRDefault="00AD3346" w:rsidP="0064138D">
            <w:pPr>
              <w:pStyle w:val="acctfourfigures"/>
              <w:tabs>
                <w:tab w:val="clear" w:pos="765"/>
                <w:tab w:val="decimal" w:pos="908"/>
              </w:tabs>
              <w:spacing w:line="240" w:lineRule="auto"/>
              <w:ind w:left="-1" w:right="13"/>
              <w:rPr>
                <w:b/>
                <w:bCs/>
                <w:szCs w:val="22"/>
              </w:rPr>
            </w:pPr>
            <w:r>
              <w:rPr>
                <w:b/>
                <w:bCs/>
                <w:szCs w:val="22"/>
              </w:rPr>
              <w:t>300</w:t>
            </w:r>
            <w:r w:rsidR="00144F29">
              <w:rPr>
                <w:b/>
                <w:bCs/>
                <w:szCs w:val="22"/>
              </w:rPr>
              <w:t>,000</w:t>
            </w:r>
          </w:p>
        </w:tc>
        <w:tc>
          <w:tcPr>
            <w:tcW w:w="180" w:type="dxa"/>
          </w:tcPr>
          <w:p w14:paraId="2FFFD918" w14:textId="77777777" w:rsidR="00144F29" w:rsidRPr="0097696F" w:rsidRDefault="00144F29" w:rsidP="0064138D">
            <w:pPr>
              <w:pStyle w:val="acctfourfigures"/>
              <w:tabs>
                <w:tab w:val="clear" w:pos="765"/>
                <w:tab w:val="decimal" w:pos="649"/>
              </w:tabs>
              <w:spacing w:line="240" w:lineRule="auto"/>
              <w:ind w:left="-1" w:right="11"/>
              <w:rPr>
                <w:b/>
                <w:bCs/>
                <w:szCs w:val="22"/>
              </w:rPr>
            </w:pPr>
          </w:p>
        </w:tc>
        <w:tc>
          <w:tcPr>
            <w:tcW w:w="1170" w:type="dxa"/>
            <w:tcBorders>
              <w:top w:val="single" w:sz="4" w:space="0" w:color="auto"/>
              <w:bottom w:val="double" w:sz="4" w:space="0" w:color="auto"/>
            </w:tcBorders>
          </w:tcPr>
          <w:p w14:paraId="44FA9B69" w14:textId="77777777" w:rsidR="00144F29" w:rsidRDefault="00144F29" w:rsidP="00457CD8">
            <w:pPr>
              <w:pStyle w:val="acctfourfigures"/>
              <w:tabs>
                <w:tab w:val="clear" w:pos="765"/>
                <w:tab w:val="decimal" w:pos="1000"/>
              </w:tabs>
              <w:spacing w:line="240" w:lineRule="auto"/>
              <w:ind w:left="-1" w:right="11"/>
              <w:rPr>
                <w:b/>
                <w:bCs/>
                <w:szCs w:val="22"/>
              </w:rPr>
            </w:pPr>
          </w:p>
          <w:p w14:paraId="053839A0" w14:textId="5D28D552" w:rsidR="00144F29" w:rsidRPr="0097696F" w:rsidRDefault="00144F29" w:rsidP="0064138D">
            <w:pPr>
              <w:pStyle w:val="acctfourfigures"/>
              <w:tabs>
                <w:tab w:val="clear" w:pos="765"/>
                <w:tab w:val="decimal" w:pos="1000"/>
              </w:tabs>
              <w:spacing w:line="240" w:lineRule="auto"/>
              <w:ind w:left="-1"/>
              <w:rPr>
                <w:b/>
                <w:bCs/>
                <w:szCs w:val="22"/>
              </w:rPr>
            </w:pPr>
            <w:r>
              <w:rPr>
                <w:b/>
                <w:bCs/>
                <w:szCs w:val="22"/>
              </w:rPr>
              <w:t>300,000</w:t>
            </w:r>
          </w:p>
        </w:tc>
        <w:tc>
          <w:tcPr>
            <w:tcW w:w="180" w:type="dxa"/>
          </w:tcPr>
          <w:p w14:paraId="590762AD" w14:textId="77777777" w:rsidR="00144F29" w:rsidRPr="0097696F" w:rsidRDefault="00144F29" w:rsidP="0064138D">
            <w:pPr>
              <w:pStyle w:val="acctfourfigures"/>
              <w:tabs>
                <w:tab w:val="clear" w:pos="765"/>
                <w:tab w:val="decimal" w:pos="649"/>
              </w:tabs>
              <w:spacing w:line="240" w:lineRule="auto"/>
              <w:ind w:left="-1"/>
              <w:rPr>
                <w:b/>
                <w:bCs/>
                <w:szCs w:val="22"/>
              </w:rPr>
            </w:pPr>
          </w:p>
        </w:tc>
        <w:tc>
          <w:tcPr>
            <w:tcW w:w="1080" w:type="dxa"/>
            <w:tcBorders>
              <w:top w:val="single" w:sz="4" w:space="0" w:color="auto"/>
              <w:bottom w:val="double" w:sz="4" w:space="0" w:color="auto"/>
            </w:tcBorders>
          </w:tcPr>
          <w:p w14:paraId="6885EF95" w14:textId="77777777" w:rsidR="00144F29" w:rsidRDefault="00144F29" w:rsidP="00457CD8">
            <w:pPr>
              <w:pStyle w:val="acctfourfigures"/>
              <w:tabs>
                <w:tab w:val="clear" w:pos="765"/>
                <w:tab w:val="decimal" w:pos="911"/>
              </w:tabs>
              <w:spacing w:line="240" w:lineRule="auto"/>
              <w:ind w:left="-1" w:right="9"/>
              <w:rPr>
                <w:b/>
                <w:bCs/>
                <w:szCs w:val="22"/>
              </w:rPr>
            </w:pPr>
          </w:p>
          <w:p w14:paraId="0B615F7E" w14:textId="35E4F6AC" w:rsidR="00144F29" w:rsidRPr="0097696F" w:rsidRDefault="00AD3346" w:rsidP="0064138D">
            <w:pPr>
              <w:pStyle w:val="acctfourfigures"/>
              <w:tabs>
                <w:tab w:val="clear" w:pos="765"/>
                <w:tab w:val="decimal" w:pos="911"/>
              </w:tabs>
              <w:spacing w:line="240" w:lineRule="auto"/>
              <w:ind w:left="-1" w:right="9"/>
              <w:rPr>
                <w:b/>
                <w:bCs/>
                <w:szCs w:val="22"/>
              </w:rPr>
            </w:pPr>
            <w:r>
              <w:rPr>
                <w:b/>
                <w:bCs/>
                <w:szCs w:val="22"/>
              </w:rPr>
              <w:t>300</w:t>
            </w:r>
            <w:r w:rsidR="00144F29">
              <w:rPr>
                <w:b/>
                <w:bCs/>
                <w:szCs w:val="22"/>
              </w:rPr>
              <w:t>,000</w:t>
            </w:r>
          </w:p>
        </w:tc>
      </w:tr>
      <w:tr w:rsidR="00144F29" w:rsidRPr="00D429F3" w14:paraId="3BA572ED" w14:textId="77777777" w:rsidTr="000542D4">
        <w:trPr>
          <w:cantSplit/>
        </w:trPr>
        <w:tc>
          <w:tcPr>
            <w:tcW w:w="4691" w:type="dxa"/>
          </w:tcPr>
          <w:p w14:paraId="5894C8CF" w14:textId="2B9EDB3B" w:rsidR="00144F29" w:rsidRPr="00D429F3" w:rsidRDefault="00144F29" w:rsidP="00457CD8">
            <w:pPr>
              <w:ind w:left="187" w:hanging="258"/>
              <w:rPr>
                <w:szCs w:val="22"/>
                <w:cs/>
              </w:rPr>
            </w:pPr>
            <w:r w:rsidRPr="00D429F3">
              <w:rPr>
                <w:b/>
                <w:bCs/>
                <w:szCs w:val="22"/>
              </w:rPr>
              <w:t xml:space="preserve">Basic earnings per share </w:t>
            </w:r>
            <w:r w:rsidRPr="00D429F3">
              <w:rPr>
                <w:b/>
                <w:bCs/>
                <w:i/>
                <w:iCs/>
                <w:szCs w:val="22"/>
              </w:rPr>
              <w:t>(in Baht)</w:t>
            </w:r>
          </w:p>
        </w:tc>
        <w:tc>
          <w:tcPr>
            <w:tcW w:w="1080" w:type="dxa"/>
            <w:tcBorders>
              <w:top w:val="double" w:sz="4" w:space="0" w:color="auto"/>
              <w:bottom w:val="double" w:sz="4" w:space="0" w:color="auto"/>
            </w:tcBorders>
          </w:tcPr>
          <w:p w14:paraId="5EE89BCB" w14:textId="1BD6C83B" w:rsidR="00144F29" w:rsidRPr="00D429F3" w:rsidRDefault="00144F29" w:rsidP="00457CD8">
            <w:pPr>
              <w:pStyle w:val="acctfourfigures"/>
              <w:tabs>
                <w:tab w:val="clear" w:pos="765"/>
                <w:tab w:val="decimal" w:pos="910"/>
              </w:tabs>
              <w:spacing w:line="240" w:lineRule="auto"/>
              <w:ind w:left="-1" w:right="11"/>
              <w:rPr>
                <w:szCs w:val="22"/>
              </w:rPr>
            </w:pPr>
            <w:r>
              <w:rPr>
                <w:b/>
                <w:bCs/>
                <w:szCs w:val="22"/>
              </w:rPr>
              <w:t>0.</w:t>
            </w:r>
            <w:r w:rsidR="00AD3346">
              <w:rPr>
                <w:b/>
                <w:bCs/>
                <w:szCs w:val="22"/>
              </w:rPr>
              <w:t>39</w:t>
            </w:r>
          </w:p>
        </w:tc>
        <w:tc>
          <w:tcPr>
            <w:tcW w:w="180" w:type="dxa"/>
          </w:tcPr>
          <w:p w14:paraId="1CAD987C" w14:textId="77777777" w:rsidR="00144F29" w:rsidRPr="00D429F3" w:rsidRDefault="00144F29" w:rsidP="00457CD8">
            <w:pPr>
              <w:pStyle w:val="acctfourfigures"/>
              <w:tabs>
                <w:tab w:val="clear" w:pos="765"/>
                <w:tab w:val="decimal" w:pos="649"/>
              </w:tabs>
              <w:spacing w:line="240" w:lineRule="auto"/>
              <w:ind w:left="-1" w:right="11"/>
              <w:rPr>
                <w:szCs w:val="22"/>
              </w:rPr>
            </w:pPr>
          </w:p>
        </w:tc>
        <w:tc>
          <w:tcPr>
            <w:tcW w:w="1080" w:type="dxa"/>
            <w:tcBorders>
              <w:top w:val="double" w:sz="4" w:space="0" w:color="auto"/>
              <w:bottom w:val="double" w:sz="4" w:space="0" w:color="auto"/>
            </w:tcBorders>
          </w:tcPr>
          <w:p w14:paraId="4ABF8970" w14:textId="7FDDF30F" w:rsidR="00144F29" w:rsidRPr="00D429F3" w:rsidRDefault="00144F29" w:rsidP="00457CD8">
            <w:pPr>
              <w:pStyle w:val="acctfourfigures"/>
              <w:tabs>
                <w:tab w:val="clear" w:pos="765"/>
                <w:tab w:val="decimal" w:pos="908"/>
              </w:tabs>
              <w:spacing w:line="240" w:lineRule="auto"/>
              <w:ind w:left="-1" w:right="13"/>
              <w:rPr>
                <w:szCs w:val="22"/>
              </w:rPr>
            </w:pPr>
            <w:r>
              <w:rPr>
                <w:b/>
                <w:bCs/>
                <w:szCs w:val="22"/>
              </w:rPr>
              <w:t>0.3</w:t>
            </w:r>
            <w:r w:rsidR="00AD3346">
              <w:rPr>
                <w:b/>
                <w:bCs/>
                <w:szCs w:val="22"/>
              </w:rPr>
              <w:t>2</w:t>
            </w:r>
          </w:p>
        </w:tc>
        <w:tc>
          <w:tcPr>
            <w:tcW w:w="180" w:type="dxa"/>
          </w:tcPr>
          <w:p w14:paraId="310876F7" w14:textId="77777777" w:rsidR="00144F29" w:rsidRPr="00D429F3" w:rsidRDefault="00144F29" w:rsidP="00457CD8">
            <w:pPr>
              <w:pStyle w:val="acctfourfigures"/>
              <w:tabs>
                <w:tab w:val="clear" w:pos="765"/>
                <w:tab w:val="decimal" w:pos="649"/>
              </w:tabs>
              <w:spacing w:line="240" w:lineRule="auto"/>
              <w:ind w:left="-1" w:right="11"/>
              <w:rPr>
                <w:szCs w:val="22"/>
              </w:rPr>
            </w:pPr>
          </w:p>
        </w:tc>
        <w:tc>
          <w:tcPr>
            <w:tcW w:w="1170" w:type="dxa"/>
            <w:tcBorders>
              <w:top w:val="double" w:sz="4" w:space="0" w:color="auto"/>
              <w:bottom w:val="double" w:sz="4" w:space="0" w:color="auto"/>
            </w:tcBorders>
          </w:tcPr>
          <w:p w14:paraId="2CC89D13" w14:textId="23A6FA3F" w:rsidR="00144F29" w:rsidRPr="00D429F3" w:rsidRDefault="00144F29" w:rsidP="00457CD8">
            <w:pPr>
              <w:pStyle w:val="acctfourfigures"/>
              <w:tabs>
                <w:tab w:val="clear" w:pos="765"/>
                <w:tab w:val="decimal" w:pos="1000"/>
              </w:tabs>
              <w:spacing w:line="240" w:lineRule="auto"/>
              <w:ind w:left="-1"/>
              <w:rPr>
                <w:szCs w:val="22"/>
              </w:rPr>
            </w:pPr>
            <w:r>
              <w:rPr>
                <w:b/>
                <w:bCs/>
                <w:szCs w:val="22"/>
              </w:rPr>
              <w:t>0.3</w:t>
            </w:r>
            <w:r w:rsidR="00AD3346">
              <w:rPr>
                <w:b/>
                <w:bCs/>
                <w:szCs w:val="22"/>
              </w:rPr>
              <w:t>8</w:t>
            </w:r>
          </w:p>
        </w:tc>
        <w:tc>
          <w:tcPr>
            <w:tcW w:w="180" w:type="dxa"/>
          </w:tcPr>
          <w:p w14:paraId="273EB659" w14:textId="77777777" w:rsidR="00144F29" w:rsidRPr="00D429F3" w:rsidRDefault="00144F29" w:rsidP="00457CD8">
            <w:pPr>
              <w:pStyle w:val="acctfourfigures"/>
              <w:tabs>
                <w:tab w:val="clear" w:pos="765"/>
                <w:tab w:val="decimal" w:pos="649"/>
              </w:tabs>
              <w:spacing w:line="240" w:lineRule="auto"/>
              <w:ind w:left="-1"/>
              <w:rPr>
                <w:szCs w:val="22"/>
              </w:rPr>
            </w:pPr>
          </w:p>
        </w:tc>
        <w:tc>
          <w:tcPr>
            <w:tcW w:w="1080" w:type="dxa"/>
            <w:tcBorders>
              <w:top w:val="double" w:sz="4" w:space="0" w:color="auto"/>
              <w:bottom w:val="double" w:sz="4" w:space="0" w:color="auto"/>
            </w:tcBorders>
          </w:tcPr>
          <w:p w14:paraId="2BE64302" w14:textId="14567517" w:rsidR="00144F29" w:rsidRPr="00D429F3" w:rsidRDefault="00144F29" w:rsidP="00457CD8">
            <w:pPr>
              <w:pStyle w:val="acctfourfigures"/>
              <w:tabs>
                <w:tab w:val="clear" w:pos="765"/>
                <w:tab w:val="decimal" w:pos="911"/>
              </w:tabs>
              <w:spacing w:line="240" w:lineRule="auto"/>
              <w:ind w:left="-1" w:right="9"/>
              <w:rPr>
                <w:szCs w:val="22"/>
              </w:rPr>
            </w:pPr>
            <w:r>
              <w:rPr>
                <w:b/>
                <w:bCs/>
                <w:szCs w:val="22"/>
              </w:rPr>
              <w:t>0.3</w:t>
            </w:r>
            <w:r w:rsidR="00AD3346">
              <w:rPr>
                <w:b/>
                <w:bCs/>
                <w:szCs w:val="22"/>
              </w:rPr>
              <w:t>2</w:t>
            </w:r>
          </w:p>
        </w:tc>
      </w:tr>
      <w:bookmarkEnd w:id="0"/>
    </w:tbl>
    <w:p w14:paraId="33977823" w14:textId="1753C725" w:rsidR="009F0F57" w:rsidRDefault="009F0F57">
      <w:pPr>
        <w:spacing w:line="240" w:lineRule="auto"/>
        <w:rPr>
          <w:rFonts w:eastAsia="MS Mincho"/>
        </w:rPr>
      </w:pPr>
    </w:p>
    <w:p w14:paraId="199D231A" w14:textId="77777777" w:rsidR="00F606B1" w:rsidRDefault="00F606B1">
      <w:pPr>
        <w:spacing w:line="240" w:lineRule="auto"/>
        <w:rPr>
          <w:rFonts w:eastAsia="MS Mincho"/>
        </w:rPr>
      </w:pPr>
      <w:r>
        <w:rPr>
          <w:rFonts w:eastAsia="MS Mincho"/>
        </w:rPr>
        <w:t xml:space="preserve">        </w:t>
      </w:r>
    </w:p>
    <w:tbl>
      <w:tblPr>
        <w:tblW w:w="9641" w:type="dxa"/>
        <w:tblInd w:w="529" w:type="dxa"/>
        <w:tblLayout w:type="fixed"/>
        <w:tblCellMar>
          <w:left w:w="79" w:type="dxa"/>
          <w:right w:w="79" w:type="dxa"/>
        </w:tblCellMar>
        <w:tblLook w:val="04A0" w:firstRow="1" w:lastRow="0" w:firstColumn="1" w:lastColumn="0" w:noHBand="0" w:noVBand="1"/>
      </w:tblPr>
      <w:tblGrid>
        <w:gridCol w:w="4691"/>
        <w:gridCol w:w="1080"/>
        <w:gridCol w:w="180"/>
        <w:gridCol w:w="1080"/>
        <w:gridCol w:w="180"/>
        <w:gridCol w:w="1170"/>
        <w:gridCol w:w="180"/>
        <w:gridCol w:w="1080"/>
      </w:tblGrid>
      <w:tr w:rsidR="00F606B1" w:rsidRPr="00B22EBC" w14:paraId="69B22CDF" w14:textId="77777777" w:rsidTr="00843E99">
        <w:trPr>
          <w:cantSplit/>
        </w:trPr>
        <w:tc>
          <w:tcPr>
            <w:tcW w:w="4691" w:type="dxa"/>
          </w:tcPr>
          <w:p w14:paraId="3C584CC6" w14:textId="77777777" w:rsidR="00F606B1" w:rsidRPr="00D429F3" w:rsidRDefault="00F606B1" w:rsidP="00843E99">
            <w:pPr>
              <w:ind w:left="187" w:hanging="187"/>
              <w:rPr>
                <w:i/>
                <w:iCs/>
                <w:color w:val="0000FF"/>
                <w:szCs w:val="22"/>
              </w:rPr>
            </w:pPr>
          </w:p>
        </w:tc>
        <w:tc>
          <w:tcPr>
            <w:tcW w:w="2340" w:type="dxa"/>
            <w:gridSpan w:val="3"/>
            <w:hideMark/>
          </w:tcPr>
          <w:p w14:paraId="228627D7" w14:textId="77777777" w:rsidR="00F606B1" w:rsidRPr="00B22EBC" w:rsidRDefault="00F606B1" w:rsidP="00843E99">
            <w:pPr>
              <w:jc w:val="center"/>
              <w:rPr>
                <w:b/>
                <w:szCs w:val="22"/>
              </w:rPr>
            </w:pPr>
            <w:r w:rsidRPr="00B22EBC">
              <w:rPr>
                <w:b/>
                <w:szCs w:val="22"/>
              </w:rPr>
              <w:t>Consolidated financial statements</w:t>
            </w:r>
          </w:p>
        </w:tc>
        <w:tc>
          <w:tcPr>
            <w:tcW w:w="180" w:type="dxa"/>
          </w:tcPr>
          <w:p w14:paraId="0FB329C4" w14:textId="77777777" w:rsidR="00F606B1" w:rsidRPr="00B22EBC" w:rsidRDefault="00F606B1" w:rsidP="00843E99">
            <w:pPr>
              <w:jc w:val="center"/>
              <w:rPr>
                <w:b/>
                <w:szCs w:val="22"/>
              </w:rPr>
            </w:pPr>
          </w:p>
        </w:tc>
        <w:tc>
          <w:tcPr>
            <w:tcW w:w="2430" w:type="dxa"/>
            <w:gridSpan w:val="3"/>
            <w:hideMark/>
          </w:tcPr>
          <w:p w14:paraId="675602B1" w14:textId="77777777" w:rsidR="00F606B1" w:rsidRPr="00B22EBC" w:rsidRDefault="00F606B1" w:rsidP="00843E99">
            <w:pPr>
              <w:jc w:val="center"/>
              <w:rPr>
                <w:b/>
                <w:szCs w:val="22"/>
              </w:rPr>
            </w:pPr>
            <w:r w:rsidRPr="00B22EBC">
              <w:rPr>
                <w:b/>
                <w:szCs w:val="22"/>
              </w:rPr>
              <w:t>Separate financial statements</w:t>
            </w:r>
          </w:p>
        </w:tc>
      </w:tr>
      <w:tr w:rsidR="00F606B1" w:rsidRPr="00D429F3" w14:paraId="55229600" w14:textId="77777777" w:rsidTr="00843E99">
        <w:trPr>
          <w:cantSplit/>
        </w:trPr>
        <w:tc>
          <w:tcPr>
            <w:tcW w:w="4691" w:type="dxa"/>
          </w:tcPr>
          <w:p w14:paraId="7370486A" w14:textId="77777777" w:rsidR="00F606B1" w:rsidRPr="00D429F3" w:rsidRDefault="00F606B1" w:rsidP="00843E99">
            <w:pPr>
              <w:pStyle w:val="acctfourfigures"/>
              <w:spacing w:line="240" w:lineRule="auto"/>
              <w:ind w:left="187" w:hanging="187"/>
              <w:jc w:val="center"/>
              <w:rPr>
                <w:szCs w:val="22"/>
              </w:rPr>
            </w:pPr>
          </w:p>
        </w:tc>
        <w:tc>
          <w:tcPr>
            <w:tcW w:w="1080" w:type="dxa"/>
            <w:hideMark/>
          </w:tcPr>
          <w:p w14:paraId="35970FCE" w14:textId="77777777" w:rsidR="00F606B1" w:rsidRPr="00D429F3" w:rsidRDefault="00F606B1" w:rsidP="00843E99">
            <w:pPr>
              <w:pStyle w:val="acctmergecolhdg"/>
              <w:spacing w:line="240" w:lineRule="auto"/>
              <w:rPr>
                <w:b w:val="0"/>
                <w:bCs/>
                <w:szCs w:val="22"/>
                <w:lang w:val="en-US"/>
              </w:rPr>
            </w:pPr>
            <w:r w:rsidRPr="00D429F3">
              <w:rPr>
                <w:b w:val="0"/>
                <w:szCs w:val="22"/>
                <w:lang w:val="en-US" w:bidi="th-TH"/>
              </w:rPr>
              <w:t>202</w:t>
            </w:r>
            <w:r>
              <w:rPr>
                <w:b w:val="0"/>
                <w:szCs w:val="22"/>
                <w:lang w:val="en-US" w:bidi="th-TH"/>
              </w:rPr>
              <w:t>4</w:t>
            </w:r>
          </w:p>
        </w:tc>
        <w:tc>
          <w:tcPr>
            <w:tcW w:w="180" w:type="dxa"/>
          </w:tcPr>
          <w:p w14:paraId="7F463111" w14:textId="77777777" w:rsidR="00F606B1" w:rsidRPr="00D429F3" w:rsidRDefault="00F606B1" w:rsidP="00843E99">
            <w:pPr>
              <w:pStyle w:val="acctmergecolhdg"/>
              <w:spacing w:line="240" w:lineRule="auto"/>
              <w:rPr>
                <w:b w:val="0"/>
                <w:bCs/>
                <w:szCs w:val="22"/>
              </w:rPr>
            </w:pPr>
          </w:p>
        </w:tc>
        <w:tc>
          <w:tcPr>
            <w:tcW w:w="1080" w:type="dxa"/>
            <w:hideMark/>
          </w:tcPr>
          <w:p w14:paraId="42D55435" w14:textId="77777777" w:rsidR="00F606B1" w:rsidRPr="00D429F3" w:rsidRDefault="00F606B1" w:rsidP="00843E99">
            <w:pPr>
              <w:pStyle w:val="acctmergecolhdg"/>
              <w:spacing w:line="240" w:lineRule="auto"/>
              <w:rPr>
                <w:b w:val="0"/>
                <w:bCs/>
                <w:szCs w:val="22"/>
              </w:rPr>
            </w:pPr>
            <w:r w:rsidRPr="00D429F3">
              <w:rPr>
                <w:b w:val="0"/>
                <w:szCs w:val="22"/>
                <w:lang w:bidi="th-TH"/>
              </w:rPr>
              <w:t>202</w:t>
            </w:r>
            <w:r>
              <w:rPr>
                <w:b w:val="0"/>
                <w:szCs w:val="22"/>
                <w:lang w:bidi="th-TH"/>
              </w:rPr>
              <w:t>3</w:t>
            </w:r>
          </w:p>
        </w:tc>
        <w:tc>
          <w:tcPr>
            <w:tcW w:w="180" w:type="dxa"/>
          </w:tcPr>
          <w:p w14:paraId="0D0C58FD" w14:textId="77777777" w:rsidR="00F606B1" w:rsidRPr="00D429F3" w:rsidRDefault="00F606B1" w:rsidP="00843E99">
            <w:pPr>
              <w:pStyle w:val="acctmergecolhdg"/>
              <w:spacing w:line="240" w:lineRule="auto"/>
              <w:rPr>
                <w:b w:val="0"/>
                <w:bCs/>
                <w:szCs w:val="22"/>
              </w:rPr>
            </w:pPr>
          </w:p>
        </w:tc>
        <w:tc>
          <w:tcPr>
            <w:tcW w:w="1170" w:type="dxa"/>
            <w:hideMark/>
          </w:tcPr>
          <w:p w14:paraId="2DBE8C52" w14:textId="77777777" w:rsidR="00F606B1" w:rsidRPr="00D429F3" w:rsidRDefault="00F606B1" w:rsidP="00843E99">
            <w:pPr>
              <w:pStyle w:val="acctmergecolhdg"/>
              <w:spacing w:line="240" w:lineRule="auto"/>
              <w:rPr>
                <w:b w:val="0"/>
                <w:bCs/>
                <w:szCs w:val="22"/>
              </w:rPr>
            </w:pPr>
            <w:r w:rsidRPr="00D429F3">
              <w:rPr>
                <w:b w:val="0"/>
                <w:szCs w:val="22"/>
                <w:lang w:bidi="th-TH"/>
              </w:rPr>
              <w:t>202</w:t>
            </w:r>
            <w:r>
              <w:rPr>
                <w:b w:val="0"/>
                <w:szCs w:val="22"/>
                <w:lang w:bidi="th-TH"/>
              </w:rPr>
              <w:t>4</w:t>
            </w:r>
          </w:p>
        </w:tc>
        <w:tc>
          <w:tcPr>
            <w:tcW w:w="180" w:type="dxa"/>
          </w:tcPr>
          <w:p w14:paraId="0219F84A" w14:textId="77777777" w:rsidR="00F606B1" w:rsidRPr="00D429F3" w:rsidRDefault="00F606B1" w:rsidP="00843E99">
            <w:pPr>
              <w:pStyle w:val="acctmergecolhdg"/>
              <w:spacing w:line="240" w:lineRule="auto"/>
              <w:rPr>
                <w:b w:val="0"/>
                <w:bCs/>
                <w:szCs w:val="22"/>
              </w:rPr>
            </w:pPr>
          </w:p>
        </w:tc>
        <w:tc>
          <w:tcPr>
            <w:tcW w:w="1080" w:type="dxa"/>
            <w:hideMark/>
          </w:tcPr>
          <w:p w14:paraId="3956E1D6" w14:textId="77777777" w:rsidR="00F606B1" w:rsidRPr="00D429F3" w:rsidRDefault="00F606B1" w:rsidP="00843E99">
            <w:pPr>
              <w:pStyle w:val="acctmergecolhdg"/>
              <w:spacing w:line="240" w:lineRule="auto"/>
              <w:rPr>
                <w:b w:val="0"/>
                <w:bCs/>
                <w:szCs w:val="22"/>
              </w:rPr>
            </w:pPr>
            <w:r w:rsidRPr="00D429F3">
              <w:rPr>
                <w:b w:val="0"/>
                <w:szCs w:val="22"/>
                <w:lang w:bidi="th-TH"/>
              </w:rPr>
              <w:t>202</w:t>
            </w:r>
            <w:r>
              <w:rPr>
                <w:b w:val="0"/>
                <w:szCs w:val="22"/>
                <w:lang w:bidi="th-TH"/>
              </w:rPr>
              <w:t>3</w:t>
            </w:r>
          </w:p>
        </w:tc>
      </w:tr>
      <w:tr w:rsidR="00F606B1" w:rsidRPr="00D429F3" w14:paraId="0EE138A9" w14:textId="77777777" w:rsidTr="00843E99">
        <w:trPr>
          <w:cantSplit/>
        </w:trPr>
        <w:tc>
          <w:tcPr>
            <w:tcW w:w="4691" w:type="dxa"/>
            <w:hideMark/>
          </w:tcPr>
          <w:p w14:paraId="2AE164E1" w14:textId="77777777" w:rsidR="00F606B1" w:rsidRPr="00D429F3" w:rsidRDefault="00F606B1" w:rsidP="00843E99">
            <w:pPr>
              <w:ind w:left="187" w:hanging="187"/>
              <w:rPr>
                <w:b/>
                <w:bCs/>
                <w:i/>
                <w:iCs/>
                <w:szCs w:val="22"/>
              </w:rPr>
            </w:pPr>
          </w:p>
        </w:tc>
        <w:tc>
          <w:tcPr>
            <w:tcW w:w="4950" w:type="dxa"/>
            <w:gridSpan w:val="7"/>
          </w:tcPr>
          <w:p w14:paraId="23E7CE47" w14:textId="77777777" w:rsidR="00F606B1" w:rsidRPr="00D429F3" w:rsidRDefault="00F606B1" w:rsidP="00843E99">
            <w:pPr>
              <w:pStyle w:val="acctfourfigures"/>
              <w:tabs>
                <w:tab w:val="clear" w:pos="765"/>
                <w:tab w:val="decimal" w:pos="649"/>
              </w:tabs>
              <w:spacing w:line="240" w:lineRule="auto"/>
              <w:ind w:right="11"/>
              <w:jc w:val="center"/>
              <w:rPr>
                <w:bCs/>
                <w:szCs w:val="22"/>
                <w:lang w:val="en-US" w:bidi="th-TH"/>
              </w:rPr>
            </w:pPr>
            <w:r w:rsidRPr="00D429F3">
              <w:rPr>
                <w:bCs/>
                <w:i/>
                <w:iCs/>
                <w:szCs w:val="22"/>
                <w:lang w:bidi="th-TH"/>
              </w:rPr>
              <w:t>(in thousand Baht</w:t>
            </w:r>
            <w:r w:rsidRPr="00D429F3">
              <w:rPr>
                <w:bCs/>
                <w:i/>
                <w:iCs/>
                <w:szCs w:val="22"/>
                <w:lang w:val="en-US" w:bidi="th-TH"/>
              </w:rPr>
              <w:t>/thousand shares)</w:t>
            </w:r>
          </w:p>
        </w:tc>
      </w:tr>
      <w:tr w:rsidR="00F606B1" w:rsidRPr="00D429F3" w14:paraId="7A7BE0FE" w14:textId="77777777" w:rsidTr="00843E99">
        <w:trPr>
          <w:cantSplit/>
        </w:trPr>
        <w:tc>
          <w:tcPr>
            <w:tcW w:w="4691" w:type="dxa"/>
            <w:hideMark/>
          </w:tcPr>
          <w:p w14:paraId="71476E14" w14:textId="77777777" w:rsidR="00F606B1" w:rsidRPr="00D429F3" w:rsidRDefault="00F606B1" w:rsidP="00843E99">
            <w:pPr>
              <w:ind w:left="20" w:right="-440" w:hanging="91"/>
              <w:rPr>
                <w:b/>
                <w:bCs/>
                <w:i/>
                <w:iCs/>
                <w:szCs w:val="22"/>
              </w:rPr>
            </w:pPr>
            <w:r w:rsidRPr="00D429F3">
              <w:rPr>
                <w:b/>
                <w:bCs/>
                <w:i/>
                <w:iCs/>
                <w:szCs w:val="22"/>
              </w:rPr>
              <w:t xml:space="preserve">Profit attributable to ordinary shareholders </w:t>
            </w:r>
          </w:p>
          <w:p w14:paraId="5C56E86E" w14:textId="43D61CED" w:rsidR="00F606B1" w:rsidRPr="00D429F3" w:rsidRDefault="00F606B1" w:rsidP="00843E99">
            <w:pPr>
              <w:ind w:left="20" w:right="-440" w:hanging="91"/>
              <w:rPr>
                <w:b/>
                <w:bCs/>
                <w:i/>
                <w:iCs/>
                <w:szCs w:val="22"/>
                <w:cs/>
              </w:rPr>
            </w:pPr>
            <w:r>
              <w:rPr>
                <w:b/>
                <w:bCs/>
                <w:i/>
                <w:iCs/>
                <w:szCs w:val="22"/>
              </w:rPr>
              <w:t>Six</w:t>
            </w:r>
            <w:r w:rsidRPr="00AE0758">
              <w:rPr>
                <w:b/>
                <w:bCs/>
                <w:i/>
                <w:iCs/>
                <w:szCs w:val="22"/>
              </w:rPr>
              <w:t>-month ended 3</w:t>
            </w:r>
            <w:r>
              <w:rPr>
                <w:b/>
                <w:bCs/>
                <w:i/>
                <w:iCs/>
                <w:szCs w:val="22"/>
              </w:rPr>
              <w:t>0</w:t>
            </w:r>
            <w:r w:rsidRPr="00AE0758">
              <w:rPr>
                <w:b/>
                <w:bCs/>
                <w:i/>
                <w:iCs/>
                <w:szCs w:val="22"/>
              </w:rPr>
              <w:t xml:space="preserve"> </w:t>
            </w:r>
            <w:r>
              <w:rPr>
                <w:b/>
                <w:bCs/>
                <w:i/>
                <w:iCs/>
                <w:szCs w:val="22"/>
              </w:rPr>
              <w:t>June</w:t>
            </w:r>
          </w:p>
        </w:tc>
        <w:tc>
          <w:tcPr>
            <w:tcW w:w="1080" w:type="dxa"/>
            <w:tcBorders>
              <w:bottom w:val="double" w:sz="4" w:space="0" w:color="auto"/>
            </w:tcBorders>
            <w:vAlign w:val="bottom"/>
          </w:tcPr>
          <w:p w14:paraId="0D1FA4D9" w14:textId="5BDF8DD1" w:rsidR="00F606B1" w:rsidRPr="00D429F3" w:rsidRDefault="000A7363" w:rsidP="00843E99">
            <w:pPr>
              <w:pStyle w:val="acctfourfigures"/>
              <w:tabs>
                <w:tab w:val="clear" w:pos="765"/>
                <w:tab w:val="decimal" w:pos="910"/>
              </w:tabs>
              <w:spacing w:line="240" w:lineRule="auto"/>
              <w:ind w:left="92" w:right="11"/>
              <w:rPr>
                <w:szCs w:val="22"/>
                <w:lang w:val="en-US" w:bidi="th-TH"/>
              </w:rPr>
            </w:pPr>
            <w:r>
              <w:rPr>
                <w:szCs w:val="22"/>
                <w:lang w:val="en-US" w:bidi="th-TH"/>
              </w:rPr>
              <w:t>220,781</w:t>
            </w:r>
          </w:p>
        </w:tc>
        <w:tc>
          <w:tcPr>
            <w:tcW w:w="180" w:type="dxa"/>
            <w:vAlign w:val="bottom"/>
          </w:tcPr>
          <w:p w14:paraId="1203C6FE"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080" w:type="dxa"/>
            <w:tcBorders>
              <w:bottom w:val="double" w:sz="4" w:space="0" w:color="auto"/>
            </w:tcBorders>
            <w:vAlign w:val="bottom"/>
          </w:tcPr>
          <w:p w14:paraId="35F5AD8E" w14:textId="23679CC3" w:rsidR="00F606B1" w:rsidRPr="00D429F3" w:rsidRDefault="000A7363" w:rsidP="00843E99">
            <w:pPr>
              <w:pStyle w:val="acctfourfigures"/>
              <w:tabs>
                <w:tab w:val="clear" w:pos="765"/>
                <w:tab w:val="decimal" w:pos="908"/>
              </w:tabs>
              <w:spacing w:line="240" w:lineRule="auto"/>
              <w:ind w:left="-1" w:right="13"/>
              <w:rPr>
                <w:szCs w:val="22"/>
              </w:rPr>
            </w:pPr>
            <w:r>
              <w:rPr>
                <w:szCs w:val="22"/>
              </w:rPr>
              <w:t>182,503</w:t>
            </w:r>
          </w:p>
        </w:tc>
        <w:tc>
          <w:tcPr>
            <w:tcW w:w="180" w:type="dxa"/>
          </w:tcPr>
          <w:p w14:paraId="2D0FEBAA"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170" w:type="dxa"/>
            <w:tcBorders>
              <w:bottom w:val="double" w:sz="4" w:space="0" w:color="auto"/>
            </w:tcBorders>
            <w:vAlign w:val="bottom"/>
          </w:tcPr>
          <w:p w14:paraId="56D0B2BF" w14:textId="6A5DE8F4" w:rsidR="00F606B1" w:rsidRPr="00D429F3" w:rsidRDefault="000A7363" w:rsidP="00843E99">
            <w:pPr>
              <w:pStyle w:val="acctfourfigures"/>
              <w:tabs>
                <w:tab w:val="clear" w:pos="765"/>
                <w:tab w:val="decimal" w:pos="1000"/>
              </w:tabs>
              <w:spacing w:line="240" w:lineRule="auto"/>
              <w:ind w:left="-1"/>
              <w:rPr>
                <w:szCs w:val="22"/>
              </w:rPr>
            </w:pPr>
            <w:r>
              <w:rPr>
                <w:szCs w:val="22"/>
              </w:rPr>
              <w:t>221,590</w:t>
            </w:r>
          </w:p>
        </w:tc>
        <w:tc>
          <w:tcPr>
            <w:tcW w:w="180" w:type="dxa"/>
            <w:vAlign w:val="bottom"/>
          </w:tcPr>
          <w:p w14:paraId="1F6628FF" w14:textId="77777777" w:rsidR="00F606B1" w:rsidRPr="00D429F3" w:rsidRDefault="00F606B1" w:rsidP="00843E99">
            <w:pPr>
              <w:pStyle w:val="acctfourfigures"/>
              <w:tabs>
                <w:tab w:val="clear" w:pos="765"/>
                <w:tab w:val="decimal" w:pos="649"/>
              </w:tabs>
              <w:spacing w:line="240" w:lineRule="auto"/>
              <w:ind w:left="-1"/>
              <w:rPr>
                <w:szCs w:val="22"/>
              </w:rPr>
            </w:pPr>
          </w:p>
        </w:tc>
        <w:tc>
          <w:tcPr>
            <w:tcW w:w="1080" w:type="dxa"/>
            <w:tcBorders>
              <w:bottom w:val="double" w:sz="4" w:space="0" w:color="auto"/>
            </w:tcBorders>
            <w:vAlign w:val="bottom"/>
          </w:tcPr>
          <w:p w14:paraId="2D3F8FC9" w14:textId="2B5404A4" w:rsidR="00F606B1" w:rsidRPr="00D429F3" w:rsidRDefault="000A7363" w:rsidP="00843E99">
            <w:pPr>
              <w:pStyle w:val="acctfourfigures"/>
              <w:tabs>
                <w:tab w:val="clear" w:pos="765"/>
                <w:tab w:val="decimal" w:pos="911"/>
              </w:tabs>
              <w:spacing w:line="240" w:lineRule="auto"/>
              <w:ind w:left="-1"/>
              <w:rPr>
                <w:szCs w:val="22"/>
              </w:rPr>
            </w:pPr>
            <w:r>
              <w:rPr>
                <w:szCs w:val="22"/>
              </w:rPr>
              <w:t>181,183</w:t>
            </w:r>
          </w:p>
        </w:tc>
      </w:tr>
      <w:tr w:rsidR="00F606B1" w:rsidRPr="003533EB" w14:paraId="0AC79B1D" w14:textId="77777777" w:rsidTr="00843E99">
        <w:trPr>
          <w:cantSplit/>
        </w:trPr>
        <w:tc>
          <w:tcPr>
            <w:tcW w:w="4691" w:type="dxa"/>
          </w:tcPr>
          <w:p w14:paraId="7D735B58" w14:textId="77777777" w:rsidR="00F606B1" w:rsidRPr="00D429F3" w:rsidRDefault="00F606B1" w:rsidP="00843E99">
            <w:pPr>
              <w:ind w:left="187" w:right="-530" w:hanging="258"/>
              <w:rPr>
                <w:szCs w:val="22"/>
              </w:rPr>
            </w:pPr>
            <w:r w:rsidRPr="007C74FB">
              <w:rPr>
                <w:szCs w:val="22"/>
              </w:rPr>
              <w:t xml:space="preserve">Number of ordinary shares outstanding at 1 </w:t>
            </w:r>
            <w:r>
              <w:rPr>
                <w:szCs w:val="22"/>
              </w:rPr>
              <w:t>January</w:t>
            </w:r>
          </w:p>
        </w:tc>
        <w:tc>
          <w:tcPr>
            <w:tcW w:w="1080" w:type="dxa"/>
            <w:vAlign w:val="bottom"/>
          </w:tcPr>
          <w:p w14:paraId="4D842E89" w14:textId="77777777" w:rsidR="00F606B1" w:rsidRPr="00D429F3" w:rsidRDefault="00F606B1" w:rsidP="00843E99">
            <w:pPr>
              <w:pStyle w:val="acctfourfigures"/>
              <w:tabs>
                <w:tab w:val="clear" w:pos="765"/>
                <w:tab w:val="decimal" w:pos="910"/>
              </w:tabs>
              <w:spacing w:line="240" w:lineRule="auto"/>
              <w:ind w:left="-1" w:right="11"/>
              <w:rPr>
                <w:szCs w:val="22"/>
              </w:rPr>
            </w:pPr>
            <w:r>
              <w:rPr>
                <w:szCs w:val="22"/>
              </w:rPr>
              <w:t>300,000</w:t>
            </w:r>
          </w:p>
        </w:tc>
        <w:tc>
          <w:tcPr>
            <w:tcW w:w="180" w:type="dxa"/>
            <w:vAlign w:val="bottom"/>
          </w:tcPr>
          <w:p w14:paraId="62FA2971"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080" w:type="dxa"/>
          </w:tcPr>
          <w:p w14:paraId="3214AE91" w14:textId="7F8A1190" w:rsidR="00F606B1" w:rsidRDefault="000A7363" w:rsidP="00843E99">
            <w:pPr>
              <w:pStyle w:val="acctfourfigures"/>
              <w:tabs>
                <w:tab w:val="clear" w:pos="765"/>
                <w:tab w:val="decimal" w:pos="908"/>
              </w:tabs>
              <w:spacing w:line="240" w:lineRule="auto"/>
              <w:ind w:left="-1" w:right="13"/>
              <w:rPr>
                <w:szCs w:val="22"/>
              </w:rPr>
            </w:pPr>
            <w:r>
              <w:rPr>
                <w:szCs w:val="22"/>
              </w:rPr>
              <w:t>277,500</w:t>
            </w:r>
          </w:p>
        </w:tc>
        <w:tc>
          <w:tcPr>
            <w:tcW w:w="180" w:type="dxa"/>
            <w:vAlign w:val="bottom"/>
          </w:tcPr>
          <w:p w14:paraId="5E79B456"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170" w:type="dxa"/>
            <w:vAlign w:val="bottom"/>
          </w:tcPr>
          <w:p w14:paraId="7E0821E7" w14:textId="77777777" w:rsidR="00F606B1" w:rsidRPr="00D429F3" w:rsidRDefault="00F606B1" w:rsidP="00843E99">
            <w:pPr>
              <w:pStyle w:val="acctfourfigures"/>
              <w:tabs>
                <w:tab w:val="clear" w:pos="765"/>
                <w:tab w:val="decimal" w:pos="1000"/>
              </w:tabs>
              <w:spacing w:line="240" w:lineRule="auto"/>
              <w:ind w:left="89" w:right="-79"/>
              <w:rPr>
                <w:szCs w:val="22"/>
              </w:rPr>
            </w:pPr>
            <w:r>
              <w:rPr>
                <w:szCs w:val="22"/>
              </w:rPr>
              <w:t>300,000</w:t>
            </w:r>
          </w:p>
        </w:tc>
        <w:tc>
          <w:tcPr>
            <w:tcW w:w="180" w:type="dxa"/>
            <w:vAlign w:val="bottom"/>
          </w:tcPr>
          <w:p w14:paraId="190992E2" w14:textId="77777777" w:rsidR="00F606B1" w:rsidRPr="00D429F3" w:rsidRDefault="00F606B1" w:rsidP="00843E99">
            <w:pPr>
              <w:pStyle w:val="acctfourfigures"/>
              <w:tabs>
                <w:tab w:val="clear" w:pos="765"/>
                <w:tab w:val="decimal" w:pos="649"/>
              </w:tabs>
              <w:spacing w:line="240" w:lineRule="auto"/>
              <w:ind w:left="-1"/>
              <w:rPr>
                <w:szCs w:val="22"/>
              </w:rPr>
            </w:pPr>
          </w:p>
        </w:tc>
        <w:tc>
          <w:tcPr>
            <w:tcW w:w="1080" w:type="dxa"/>
          </w:tcPr>
          <w:p w14:paraId="1F54943D" w14:textId="1052C16A" w:rsidR="00F606B1" w:rsidRDefault="000A7363" w:rsidP="00843E99">
            <w:pPr>
              <w:pStyle w:val="acctfourfigures"/>
              <w:tabs>
                <w:tab w:val="clear" w:pos="765"/>
                <w:tab w:val="decimal" w:pos="911"/>
              </w:tabs>
              <w:spacing w:line="240" w:lineRule="auto"/>
              <w:ind w:left="-1" w:right="9"/>
              <w:rPr>
                <w:szCs w:val="22"/>
              </w:rPr>
            </w:pPr>
            <w:r>
              <w:rPr>
                <w:szCs w:val="22"/>
              </w:rPr>
              <w:t>277</w:t>
            </w:r>
            <w:r w:rsidR="00F606B1">
              <w:rPr>
                <w:szCs w:val="22"/>
              </w:rPr>
              <w:t>,</w:t>
            </w:r>
            <w:r>
              <w:rPr>
                <w:szCs w:val="22"/>
              </w:rPr>
              <w:t>5</w:t>
            </w:r>
            <w:r w:rsidR="00F606B1">
              <w:rPr>
                <w:szCs w:val="22"/>
              </w:rPr>
              <w:t>00</w:t>
            </w:r>
          </w:p>
        </w:tc>
      </w:tr>
      <w:tr w:rsidR="00F606B1" w:rsidRPr="003533EB" w14:paraId="78A2C6D7" w14:textId="77777777" w:rsidTr="00843E99">
        <w:trPr>
          <w:cantSplit/>
        </w:trPr>
        <w:tc>
          <w:tcPr>
            <w:tcW w:w="4691" w:type="dxa"/>
            <w:hideMark/>
          </w:tcPr>
          <w:p w14:paraId="26966ECB" w14:textId="77777777" w:rsidR="00F606B1" w:rsidRPr="00D429F3" w:rsidRDefault="00F606B1" w:rsidP="00843E99">
            <w:pPr>
              <w:ind w:left="187" w:right="-530" w:hanging="258"/>
              <w:rPr>
                <w:szCs w:val="22"/>
              </w:rPr>
            </w:pPr>
            <w:r w:rsidRPr="00D429F3">
              <w:rPr>
                <w:szCs w:val="22"/>
              </w:rPr>
              <w:t>Effect of shares issued on 14 February 2023</w:t>
            </w:r>
          </w:p>
        </w:tc>
        <w:tc>
          <w:tcPr>
            <w:tcW w:w="1080" w:type="dxa"/>
          </w:tcPr>
          <w:p w14:paraId="7425319E" w14:textId="77777777" w:rsidR="00F606B1" w:rsidRPr="00D429F3" w:rsidRDefault="00F606B1" w:rsidP="00843E99">
            <w:pPr>
              <w:pStyle w:val="acctfourfigures"/>
              <w:tabs>
                <w:tab w:val="clear" w:pos="765"/>
                <w:tab w:val="decimal" w:pos="910"/>
              </w:tabs>
              <w:spacing w:line="240" w:lineRule="auto"/>
              <w:ind w:left="-1" w:right="11"/>
              <w:rPr>
                <w:szCs w:val="22"/>
              </w:rPr>
            </w:pPr>
            <w:r>
              <w:rPr>
                <w:szCs w:val="22"/>
              </w:rPr>
              <w:t>-</w:t>
            </w:r>
          </w:p>
        </w:tc>
        <w:tc>
          <w:tcPr>
            <w:tcW w:w="180" w:type="dxa"/>
          </w:tcPr>
          <w:p w14:paraId="51ED6C5D"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080" w:type="dxa"/>
          </w:tcPr>
          <w:p w14:paraId="1C631044" w14:textId="00A8B0C5" w:rsidR="00F606B1" w:rsidRPr="00D429F3" w:rsidRDefault="000A7363" w:rsidP="00843E99">
            <w:pPr>
              <w:pStyle w:val="acctfourfigures"/>
              <w:tabs>
                <w:tab w:val="clear" w:pos="765"/>
                <w:tab w:val="decimal" w:pos="908"/>
              </w:tabs>
              <w:spacing w:line="240" w:lineRule="auto"/>
              <w:ind w:left="-1" w:right="13"/>
              <w:rPr>
                <w:szCs w:val="22"/>
              </w:rPr>
            </w:pPr>
            <w:r>
              <w:rPr>
                <w:szCs w:val="22"/>
              </w:rPr>
              <w:t>17,030</w:t>
            </w:r>
          </w:p>
        </w:tc>
        <w:tc>
          <w:tcPr>
            <w:tcW w:w="180" w:type="dxa"/>
          </w:tcPr>
          <w:p w14:paraId="1F73CA6F"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170" w:type="dxa"/>
          </w:tcPr>
          <w:p w14:paraId="3829D3F9" w14:textId="77777777" w:rsidR="00F606B1" w:rsidRPr="00D429F3" w:rsidRDefault="00F606B1" w:rsidP="00843E99">
            <w:pPr>
              <w:pStyle w:val="acctfourfigures"/>
              <w:tabs>
                <w:tab w:val="clear" w:pos="765"/>
                <w:tab w:val="decimal" w:pos="1000"/>
              </w:tabs>
              <w:spacing w:line="240" w:lineRule="auto"/>
              <w:ind w:left="89" w:right="-79"/>
              <w:rPr>
                <w:szCs w:val="22"/>
              </w:rPr>
            </w:pPr>
            <w:r>
              <w:rPr>
                <w:szCs w:val="22"/>
              </w:rPr>
              <w:t>-</w:t>
            </w:r>
          </w:p>
        </w:tc>
        <w:tc>
          <w:tcPr>
            <w:tcW w:w="180" w:type="dxa"/>
          </w:tcPr>
          <w:p w14:paraId="37B5D485" w14:textId="77777777" w:rsidR="00F606B1" w:rsidRPr="00D429F3" w:rsidRDefault="00F606B1" w:rsidP="00843E99">
            <w:pPr>
              <w:pStyle w:val="acctfourfigures"/>
              <w:tabs>
                <w:tab w:val="clear" w:pos="765"/>
                <w:tab w:val="decimal" w:pos="649"/>
              </w:tabs>
              <w:spacing w:line="240" w:lineRule="auto"/>
              <w:ind w:left="-1"/>
              <w:rPr>
                <w:szCs w:val="22"/>
              </w:rPr>
            </w:pPr>
          </w:p>
        </w:tc>
        <w:tc>
          <w:tcPr>
            <w:tcW w:w="1080" w:type="dxa"/>
          </w:tcPr>
          <w:p w14:paraId="55A6BCB8" w14:textId="28D26B2A" w:rsidR="00F606B1" w:rsidRPr="00D429F3" w:rsidRDefault="000A7363" w:rsidP="00843E99">
            <w:pPr>
              <w:pStyle w:val="acctfourfigures"/>
              <w:tabs>
                <w:tab w:val="clear" w:pos="765"/>
                <w:tab w:val="decimal" w:pos="911"/>
              </w:tabs>
              <w:spacing w:line="240" w:lineRule="auto"/>
              <w:ind w:left="-1" w:right="9"/>
              <w:rPr>
                <w:szCs w:val="22"/>
              </w:rPr>
            </w:pPr>
            <w:r>
              <w:rPr>
                <w:szCs w:val="22"/>
              </w:rPr>
              <w:t>17,030</w:t>
            </w:r>
          </w:p>
        </w:tc>
      </w:tr>
      <w:tr w:rsidR="00F606B1" w:rsidRPr="00D429F3" w14:paraId="7082E60E" w14:textId="77777777" w:rsidTr="00843E99">
        <w:trPr>
          <w:cantSplit/>
        </w:trPr>
        <w:tc>
          <w:tcPr>
            <w:tcW w:w="4691" w:type="dxa"/>
            <w:hideMark/>
          </w:tcPr>
          <w:p w14:paraId="17B32ACE" w14:textId="77777777" w:rsidR="00F606B1" w:rsidRPr="00D429F3" w:rsidRDefault="00F606B1" w:rsidP="00843E99">
            <w:pPr>
              <w:ind w:left="187" w:hanging="258"/>
              <w:rPr>
                <w:szCs w:val="22"/>
              </w:rPr>
            </w:pPr>
            <w:r w:rsidRPr="00D429F3">
              <w:rPr>
                <w:b/>
                <w:bCs/>
                <w:szCs w:val="22"/>
              </w:rPr>
              <w:t xml:space="preserve">Weighted average number of </w:t>
            </w:r>
            <w:r w:rsidRPr="00D429F3">
              <w:rPr>
                <w:b/>
                <w:bCs/>
                <w:szCs w:val="22"/>
              </w:rPr>
              <w:br/>
              <w:t>ordinary shares outstanding</w:t>
            </w:r>
          </w:p>
        </w:tc>
        <w:tc>
          <w:tcPr>
            <w:tcW w:w="1080" w:type="dxa"/>
            <w:tcBorders>
              <w:top w:val="single" w:sz="4" w:space="0" w:color="auto"/>
              <w:bottom w:val="double" w:sz="4" w:space="0" w:color="auto"/>
            </w:tcBorders>
          </w:tcPr>
          <w:p w14:paraId="4F7DEEB0" w14:textId="77777777" w:rsidR="00F606B1" w:rsidRDefault="00F606B1" w:rsidP="00843E99">
            <w:pPr>
              <w:pStyle w:val="acctfourfigures"/>
              <w:tabs>
                <w:tab w:val="clear" w:pos="765"/>
                <w:tab w:val="decimal" w:pos="910"/>
              </w:tabs>
              <w:spacing w:line="240" w:lineRule="auto"/>
              <w:ind w:left="-1" w:right="11"/>
              <w:rPr>
                <w:b/>
                <w:bCs/>
                <w:szCs w:val="22"/>
              </w:rPr>
            </w:pPr>
          </w:p>
          <w:p w14:paraId="2D3AA537" w14:textId="77777777" w:rsidR="00F606B1" w:rsidRPr="00D429F3" w:rsidRDefault="00F606B1" w:rsidP="00843E99">
            <w:pPr>
              <w:pStyle w:val="acctfourfigures"/>
              <w:tabs>
                <w:tab w:val="clear" w:pos="765"/>
                <w:tab w:val="decimal" w:pos="910"/>
              </w:tabs>
              <w:spacing w:line="240" w:lineRule="auto"/>
              <w:ind w:left="-1" w:right="11"/>
              <w:rPr>
                <w:szCs w:val="22"/>
              </w:rPr>
            </w:pPr>
            <w:r>
              <w:rPr>
                <w:b/>
                <w:bCs/>
                <w:szCs w:val="22"/>
              </w:rPr>
              <w:t>300,000</w:t>
            </w:r>
          </w:p>
        </w:tc>
        <w:tc>
          <w:tcPr>
            <w:tcW w:w="180" w:type="dxa"/>
          </w:tcPr>
          <w:p w14:paraId="3DE0E933"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080" w:type="dxa"/>
            <w:tcBorders>
              <w:top w:val="single" w:sz="4" w:space="0" w:color="auto"/>
              <w:bottom w:val="double" w:sz="4" w:space="0" w:color="auto"/>
            </w:tcBorders>
          </w:tcPr>
          <w:p w14:paraId="785F2889" w14:textId="77777777" w:rsidR="00F606B1" w:rsidRDefault="00F606B1" w:rsidP="00843E99">
            <w:pPr>
              <w:pStyle w:val="acctfourfigures"/>
              <w:tabs>
                <w:tab w:val="clear" w:pos="765"/>
                <w:tab w:val="decimal" w:pos="908"/>
              </w:tabs>
              <w:spacing w:line="240" w:lineRule="auto"/>
              <w:ind w:left="-1" w:right="13"/>
              <w:rPr>
                <w:b/>
                <w:bCs/>
                <w:szCs w:val="22"/>
              </w:rPr>
            </w:pPr>
          </w:p>
          <w:p w14:paraId="75A2F5E5" w14:textId="780A1DE5" w:rsidR="00F606B1" w:rsidRPr="0097696F" w:rsidRDefault="000A7363" w:rsidP="00843E99">
            <w:pPr>
              <w:pStyle w:val="acctfourfigures"/>
              <w:tabs>
                <w:tab w:val="clear" w:pos="765"/>
                <w:tab w:val="decimal" w:pos="908"/>
              </w:tabs>
              <w:spacing w:line="240" w:lineRule="auto"/>
              <w:ind w:left="-1" w:right="13"/>
              <w:rPr>
                <w:b/>
                <w:bCs/>
                <w:szCs w:val="22"/>
              </w:rPr>
            </w:pPr>
            <w:r>
              <w:rPr>
                <w:b/>
                <w:bCs/>
                <w:szCs w:val="22"/>
              </w:rPr>
              <w:t>294</w:t>
            </w:r>
            <w:r w:rsidR="00F606B1">
              <w:rPr>
                <w:b/>
                <w:bCs/>
                <w:szCs w:val="22"/>
              </w:rPr>
              <w:t>,</w:t>
            </w:r>
            <w:r>
              <w:rPr>
                <w:b/>
                <w:bCs/>
                <w:szCs w:val="22"/>
              </w:rPr>
              <w:t>5</w:t>
            </w:r>
            <w:r w:rsidR="000D0645">
              <w:rPr>
                <w:b/>
                <w:bCs/>
                <w:szCs w:val="22"/>
              </w:rPr>
              <w:t>30</w:t>
            </w:r>
          </w:p>
        </w:tc>
        <w:tc>
          <w:tcPr>
            <w:tcW w:w="180" w:type="dxa"/>
          </w:tcPr>
          <w:p w14:paraId="07C04237" w14:textId="77777777" w:rsidR="00F606B1" w:rsidRPr="0097696F" w:rsidRDefault="00F606B1" w:rsidP="00843E99">
            <w:pPr>
              <w:pStyle w:val="acctfourfigures"/>
              <w:tabs>
                <w:tab w:val="clear" w:pos="765"/>
                <w:tab w:val="decimal" w:pos="649"/>
              </w:tabs>
              <w:spacing w:line="240" w:lineRule="auto"/>
              <w:ind w:left="-1" w:right="11"/>
              <w:rPr>
                <w:b/>
                <w:bCs/>
                <w:szCs w:val="22"/>
              </w:rPr>
            </w:pPr>
          </w:p>
        </w:tc>
        <w:tc>
          <w:tcPr>
            <w:tcW w:w="1170" w:type="dxa"/>
            <w:tcBorders>
              <w:top w:val="single" w:sz="4" w:space="0" w:color="auto"/>
              <w:bottom w:val="double" w:sz="4" w:space="0" w:color="auto"/>
            </w:tcBorders>
          </w:tcPr>
          <w:p w14:paraId="75B8DA5F" w14:textId="77777777" w:rsidR="00F606B1" w:rsidRDefault="00F606B1" w:rsidP="00843E99">
            <w:pPr>
              <w:pStyle w:val="acctfourfigures"/>
              <w:tabs>
                <w:tab w:val="clear" w:pos="765"/>
                <w:tab w:val="decimal" w:pos="1000"/>
              </w:tabs>
              <w:spacing w:line="240" w:lineRule="auto"/>
              <w:ind w:left="-1" w:right="11"/>
              <w:rPr>
                <w:b/>
                <w:bCs/>
                <w:szCs w:val="22"/>
              </w:rPr>
            </w:pPr>
          </w:p>
          <w:p w14:paraId="4F9E56A9" w14:textId="77777777" w:rsidR="00F606B1" w:rsidRPr="0097696F" w:rsidRDefault="00F606B1" w:rsidP="00843E99">
            <w:pPr>
              <w:pStyle w:val="acctfourfigures"/>
              <w:tabs>
                <w:tab w:val="clear" w:pos="765"/>
                <w:tab w:val="decimal" w:pos="1000"/>
              </w:tabs>
              <w:spacing w:line="240" w:lineRule="auto"/>
              <w:ind w:left="-1"/>
              <w:rPr>
                <w:b/>
                <w:bCs/>
                <w:szCs w:val="22"/>
              </w:rPr>
            </w:pPr>
            <w:r>
              <w:rPr>
                <w:b/>
                <w:bCs/>
                <w:szCs w:val="22"/>
              </w:rPr>
              <w:t>300,000</w:t>
            </w:r>
          </w:p>
        </w:tc>
        <w:tc>
          <w:tcPr>
            <w:tcW w:w="180" w:type="dxa"/>
          </w:tcPr>
          <w:p w14:paraId="086F7DD2" w14:textId="77777777" w:rsidR="00F606B1" w:rsidRPr="0097696F" w:rsidRDefault="00F606B1" w:rsidP="00843E99">
            <w:pPr>
              <w:pStyle w:val="acctfourfigures"/>
              <w:tabs>
                <w:tab w:val="clear" w:pos="765"/>
                <w:tab w:val="decimal" w:pos="649"/>
              </w:tabs>
              <w:spacing w:line="240" w:lineRule="auto"/>
              <w:ind w:left="-1"/>
              <w:rPr>
                <w:b/>
                <w:bCs/>
                <w:szCs w:val="22"/>
              </w:rPr>
            </w:pPr>
          </w:p>
        </w:tc>
        <w:tc>
          <w:tcPr>
            <w:tcW w:w="1080" w:type="dxa"/>
            <w:tcBorders>
              <w:top w:val="single" w:sz="4" w:space="0" w:color="auto"/>
              <w:bottom w:val="double" w:sz="4" w:space="0" w:color="auto"/>
            </w:tcBorders>
          </w:tcPr>
          <w:p w14:paraId="383A8E66" w14:textId="77777777" w:rsidR="00F606B1" w:rsidRDefault="00F606B1" w:rsidP="00843E99">
            <w:pPr>
              <w:pStyle w:val="acctfourfigures"/>
              <w:tabs>
                <w:tab w:val="clear" w:pos="765"/>
                <w:tab w:val="decimal" w:pos="911"/>
              </w:tabs>
              <w:spacing w:line="240" w:lineRule="auto"/>
              <w:ind w:left="-1" w:right="9"/>
              <w:rPr>
                <w:b/>
                <w:bCs/>
                <w:szCs w:val="22"/>
              </w:rPr>
            </w:pPr>
          </w:p>
          <w:p w14:paraId="39759FDE" w14:textId="3343B918" w:rsidR="00F606B1" w:rsidRPr="0097696F" w:rsidRDefault="000A7363" w:rsidP="00843E99">
            <w:pPr>
              <w:pStyle w:val="acctfourfigures"/>
              <w:tabs>
                <w:tab w:val="clear" w:pos="765"/>
                <w:tab w:val="decimal" w:pos="911"/>
              </w:tabs>
              <w:spacing w:line="240" w:lineRule="auto"/>
              <w:ind w:left="-1" w:right="9"/>
              <w:rPr>
                <w:b/>
                <w:bCs/>
                <w:szCs w:val="22"/>
              </w:rPr>
            </w:pPr>
            <w:r>
              <w:rPr>
                <w:b/>
                <w:bCs/>
                <w:szCs w:val="22"/>
              </w:rPr>
              <w:t>294</w:t>
            </w:r>
            <w:r w:rsidR="00F606B1">
              <w:rPr>
                <w:b/>
                <w:bCs/>
                <w:szCs w:val="22"/>
              </w:rPr>
              <w:t>,</w:t>
            </w:r>
            <w:r>
              <w:rPr>
                <w:b/>
                <w:bCs/>
                <w:szCs w:val="22"/>
              </w:rPr>
              <w:t>5</w:t>
            </w:r>
            <w:r w:rsidR="000D0645">
              <w:rPr>
                <w:b/>
                <w:bCs/>
                <w:szCs w:val="22"/>
              </w:rPr>
              <w:t>30</w:t>
            </w:r>
          </w:p>
        </w:tc>
      </w:tr>
      <w:tr w:rsidR="00F606B1" w:rsidRPr="00D429F3" w14:paraId="4D770CA2" w14:textId="77777777" w:rsidTr="00843E99">
        <w:trPr>
          <w:cantSplit/>
        </w:trPr>
        <w:tc>
          <w:tcPr>
            <w:tcW w:w="4691" w:type="dxa"/>
          </w:tcPr>
          <w:p w14:paraId="68C0A231" w14:textId="77777777" w:rsidR="00F606B1" w:rsidRPr="00D429F3" w:rsidRDefault="00F606B1" w:rsidP="00843E99">
            <w:pPr>
              <w:ind w:left="187" w:hanging="258"/>
              <w:rPr>
                <w:szCs w:val="22"/>
                <w:cs/>
              </w:rPr>
            </w:pPr>
            <w:r w:rsidRPr="00D429F3">
              <w:rPr>
                <w:b/>
                <w:bCs/>
                <w:szCs w:val="22"/>
              </w:rPr>
              <w:t xml:space="preserve">Basic earnings per share </w:t>
            </w:r>
            <w:r w:rsidRPr="00D429F3">
              <w:rPr>
                <w:b/>
                <w:bCs/>
                <w:i/>
                <w:iCs/>
                <w:szCs w:val="22"/>
              </w:rPr>
              <w:t>(in Baht)</w:t>
            </w:r>
          </w:p>
        </w:tc>
        <w:tc>
          <w:tcPr>
            <w:tcW w:w="1080" w:type="dxa"/>
            <w:tcBorders>
              <w:top w:val="double" w:sz="4" w:space="0" w:color="auto"/>
              <w:bottom w:val="double" w:sz="4" w:space="0" w:color="auto"/>
            </w:tcBorders>
          </w:tcPr>
          <w:p w14:paraId="411B1C6D" w14:textId="4D644B81" w:rsidR="00F606B1" w:rsidRPr="00D429F3" w:rsidRDefault="00F606B1" w:rsidP="00843E99">
            <w:pPr>
              <w:pStyle w:val="acctfourfigures"/>
              <w:tabs>
                <w:tab w:val="clear" w:pos="765"/>
                <w:tab w:val="decimal" w:pos="910"/>
              </w:tabs>
              <w:spacing w:line="240" w:lineRule="auto"/>
              <w:ind w:left="-1" w:right="11"/>
              <w:rPr>
                <w:szCs w:val="22"/>
              </w:rPr>
            </w:pPr>
            <w:r>
              <w:rPr>
                <w:b/>
                <w:bCs/>
                <w:szCs w:val="22"/>
              </w:rPr>
              <w:t>0.</w:t>
            </w:r>
            <w:r w:rsidR="000A7363">
              <w:rPr>
                <w:b/>
                <w:bCs/>
                <w:szCs w:val="22"/>
              </w:rPr>
              <w:t>74</w:t>
            </w:r>
          </w:p>
        </w:tc>
        <w:tc>
          <w:tcPr>
            <w:tcW w:w="180" w:type="dxa"/>
          </w:tcPr>
          <w:p w14:paraId="481E4748"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080" w:type="dxa"/>
            <w:tcBorders>
              <w:top w:val="double" w:sz="4" w:space="0" w:color="auto"/>
              <w:bottom w:val="double" w:sz="4" w:space="0" w:color="auto"/>
            </w:tcBorders>
          </w:tcPr>
          <w:p w14:paraId="4CA16C26" w14:textId="5434C3DA" w:rsidR="00F606B1" w:rsidRPr="00D429F3" w:rsidRDefault="00F606B1" w:rsidP="00843E99">
            <w:pPr>
              <w:pStyle w:val="acctfourfigures"/>
              <w:tabs>
                <w:tab w:val="clear" w:pos="765"/>
                <w:tab w:val="decimal" w:pos="908"/>
              </w:tabs>
              <w:spacing w:line="240" w:lineRule="auto"/>
              <w:ind w:left="-1" w:right="13"/>
              <w:rPr>
                <w:szCs w:val="22"/>
              </w:rPr>
            </w:pPr>
            <w:r>
              <w:rPr>
                <w:b/>
                <w:bCs/>
                <w:szCs w:val="22"/>
              </w:rPr>
              <w:t>0.</w:t>
            </w:r>
            <w:r w:rsidR="000A7363">
              <w:rPr>
                <w:b/>
                <w:bCs/>
                <w:szCs w:val="22"/>
              </w:rPr>
              <w:t>6</w:t>
            </w:r>
            <w:r>
              <w:rPr>
                <w:b/>
                <w:bCs/>
                <w:szCs w:val="22"/>
              </w:rPr>
              <w:t>2</w:t>
            </w:r>
          </w:p>
        </w:tc>
        <w:tc>
          <w:tcPr>
            <w:tcW w:w="180" w:type="dxa"/>
          </w:tcPr>
          <w:p w14:paraId="67BEC339"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170" w:type="dxa"/>
            <w:tcBorders>
              <w:top w:val="double" w:sz="4" w:space="0" w:color="auto"/>
              <w:bottom w:val="double" w:sz="4" w:space="0" w:color="auto"/>
            </w:tcBorders>
          </w:tcPr>
          <w:p w14:paraId="1C543E3F" w14:textId="43D40992" w:rsidR="00F606B1" w:rsidRPr="00D429F3" w:rsidRDefault="00F606B1" w:rsidP="00843E99">
            <w:pPr>
              <w:pStyle w:val="acctfourfigures"/>
              <w:tabs>
                <w:tab w:val="clear" w:pos="765"/>
                <w:tab w:val="decimal" w:pos="1000"/>
              </w:tabs>
              <w:spacing w:line="240" w:lineRule="auto"/>
              <w:ind w:left="-1"/>
              <w:rPr>
                <w:szCs w:val="22"/>
              </w:rPr>
            </w:pPr>
            <w:r>
              <w:rPr>
                <w:b/>
                <w:bCs/>
                <w:szCs w:val="22"/>
              </w:rPr>
              <w:t>0.</w:t>
            </w:r>
            <w:r w:rsidR="000A7363">
              <w:rPr>
                <w:b/>
                <w:bCs/>
                <w:szCs w:val="22"/>
              </w:rPr>
              <w:t>74</w:t>
            </w:r>
          </w:p>
        </w:tc>
        <w:tc>
          <w:tcPr>
            <w:tcW w:w="180" w:type="dxa"/>
          </w:tcPr>
          <w:p w14:paraId="66E4B6E0" w14:textId="77777777" w:rsidR="00F606B1" w:rsidRPr="00D429F3" w:rsidRDefault="00F606B1" w:rsidP="00843E99">
            <w:pPr>
              <w:pStyle w:val="acctfourfigures"/>
              <w:tabs>
                <w:tab w:val="clear" w:pos="765"/>
                <w:tab w:val="decimal" w:pos="649"/>
              </w:tabs>
              <w:spacing w:line="240" w:lineRule="auto"/>
              <w:ind w:left="-1"/>
              <w:rPr>
                <w:szCs w:val="22"/>
              </w:rPr>
            </w:pPr>
          </w:p>
        </w:tc>
        <w:tc>
          <w:tcPr>
            <w:tcW w:w="1080" w:type="dxa"/>
            <w:tcBorders>
              <w:top w:val="double" w:sz="4" w:space="0" w:color="auto"/>
              <w:bottom w:val="double" w:sz="4" w:space="0" w:color="auto"/>
            </w:tcBorders>
          </w:tcPr>
          <w:p w14:paraId="6F488DDB" w14:textId="07284BF5" w:rsidR="00F606B1" w:rsidRPr="00D429F3" w:rsidRDefault="00F606B1" w:rsidP="00843E99">
            <w:pPr>
              <w:pStyle w:val="acctfourfigures"/>
              <w:tabs>
                <w:tab w:val="clear" w:pos="765"/>
                <w:tab w:val="decimal" w:pos="911"/>
              </w:tabs>
              <w:spacing w:line="240" w:lineRule="auto"/>
              <w:ind w:left="-1" w:right="9"/>
              <w:rPr>
                <w:szCs w:val="22"/>
              </w:rPr>
            </w:pPr>
            <w:r>
              <w:rPr>
                <w:b/>
                <w:bCs/>
                <w:szCs w:val="22"/>
              </w:rPr>
              <w:t>0.</w:t>
            </w:r>
            <w:r w:rsidR="000A7363">
              <w:rPr>
                <w:b/>
                <w:bCs/>
                <w:szCs w:val="22"/>
              </w:rPr>
              <w:t>6</w:t>
            </w:r>
            <w:r>
              <w:rPr>
                <w:b/>
                <w:bCs/>
                <w:szCs w:val="22"/>
              </w:rPr>
              <w:t>2</w:t>
            </w:r>
          </w:p>
        </w:tc>
      </w:tr>
    </w:tbl>
    <w:p w14:paraId="040B843A" w14:textId="2C5024B6" w:rsidR="00AD3346" w:rsidRDefault="00AD3346">
      <w:pPr>
        <w:spacing w:line="240" w:lineRule="auto"/>
        <w:rPr>
          <w:rFonts w:eastAsia="MS Mincho"/>
        </w:rPr>
      </w:pPr>
    </w:p>
    <w:p w14:paraId="4A4B252C" w14:textId="3FDDE7EB" w:rsidR="00AD3346" w:rsidRDefault="00AD3346">
      <w:pPr>
        <w:spacing w:line="240" w:lineRule="auto"/>
        <w:rPr>
          <w:rFonts w:eastAsia="MS Mincho"/>
        </w:rPr>
      </w:pPr>
    </w:p>
    <w:p w14:paraId="79055299" w14:textId="1603BD8A" w:rsidR="009F0F57" w:rsidRDefault="009F0F57">
      <w:pPr>
        <w:spacing w:line="240" w:lineRule="auto"/>
        <w:rPr>
          <w:rFonts w:eastAsia="MS Mincho"/>
        </w:rPr>
      </w:pPr>
    </w:p>
    <w:p w14:paraId="56397A73" w14:textId="5A2FF51D" w:rsidR="00402333" w:rsidRDefault="00402333" w:rsidP="00402333">
      <w:pPr>
        <w:pStyle w:val="Heading1"/>
      </w:pPr>
      <w:r>
        <w:t>Dividends</w:t>
      </w:r>
    </w:p>
    <w:p w14:paraId="761B7BFE" w14:textId="77777777" w:rsidR="00402333" w:rsidRPr="00F106E1" w:rsidRDefault="00402333" w:rsidP="00402333">
      <w:pPr>
        <w:pStyle w:val="BodyText"/>
        <w:spacing w:after="0"/>
        <w:rPr>
          <w:lang w:bidi="th-TH"/>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0"/>
        <w:gridCol w:w="1613"/>
        <w:gridCol w:w="1478"/>
        <w:gridCol w:w="1442"/>
        <w:gridCol w:w="1707"/>
      </w:tblGrid>
      <w:tr w:rsidR="00402333" w:rsidRPr="002F1846" w14:paraId="09145F6E" w14:textId="77777777" w:rsidTr="00A73C08">
        <w:trPr>
          <w:tblHeader/>
        </w:trPr>
        <w:tc>
          <w:tcPr>
            <w:tcW w:w="2760" w:type="dxa"/>
          </w:tcPr>
          <w:p w14:paraId="1770C6E5" w14:textId="77777777" w:rsidR="00402333" w:rsidRPr="00266B52" w:rsidRDefault="00402333" w:rsidP="00D665B3">
            <w:pPr>
              <w:pStyle w:val="block"/>
              <w:spacing w:after="0" w:line="240" w:lineRule="auto"/>
              <w:ind w:left="0"/>
              <w:jc w:val="center"/>
              <w:rPr>
                <w:szCs w:val="22"/>
              </w:rPr>
            </w:pPr>
          </w:p>
        </w:tc>
        <w:tc>
          <w:tcPr>
            <w:tcW w:w="1613" w:type="dxa"/>
            <w:vAlign w:val="bottom"/>
          </w:tcPr>
          <w:p w14:paraId="5C8B1056" w14:textId="77777777" w:rsidR="00402333" w:rsidRPr="00266B52" w:rsidRDefault="00402333" w:rsidP="00D665B3">
            <w:pPr>
              <w:pStyle w:val="block"/>
              <w:spacing w:after="0" w:line="240" w:lineRule="auto"/>
              <w:ind w:left="0"/>
              <w:jc w:val="center"/>
              <w:rPr>
                <w:szCs w:val="22"/>
              </w:rPr>
            </w:pPr>
            <w:r w:rsidRPr="00266B52">
              <w:rPr>
                <w:szCs w:val="22"/>
              </w:rPr>
              <w:t>Approval date</w:t>
            </w:r>
          </w:p>
        </w:tc>
        <w:tc>
          <w:tcPr>
            <w:tcW w:w="1478" w:type="dxa"/>
            <w:vAlign w:val="bottom"/>
          </w:tcPr>
          <w:p w14:paraId="5DFEA894" w14:textId="77777777" w:rsidR="00402333" w:rsidRPr="00266B52" w:rsidRDefault="00402333" w:rsidP="00D665B3">
            <w:pPr>
              <w:pStyle w:val="block"/>
              <w:spacing w:after="0" w:line="240" w:lineRule="auto"/>
              <w:ind w:left="0"/>
              <w:jc w:val="center"/>
              <w:rPr>
                <w:szCs w:val="22"/>
              </w:rPr>
            </w:pPr>
            <w:r w:rsidRPr="00266B52">
              <w:rPr>
                <w:szCs w:val="22"/>
              </w:rPr>
              <w:t>Payment schedule</w:t>
            </w:r>
          </w:p>
        </w:tc>
        <w:tc>
          <w:tcPr>
            <w:tcW w:w="1442" w:type="dxa"/>
            <w:vAlign w:val="bottom"/>
          </w:tcPr>
          <w:p w14:paraId="0D9620D7" w14:textId="77777777" w:rsidR="00402333" w:rsidRPr="00266B52" w:rsidRDefault="00402333" w:rsidP="00D665B3">
            <w:pPr>
              <w:pStyle w:val="block"/>
              <w:spacing w:after="0" w:line="240" w:lineRule="auto"/>
              <w:ind w:left="-83" w:right="-108"/>
              <w:jc w:val="center"/>
              <w:rPr>
                <w:i/>
                <w:iCs/>
                <w:szCs w:val="22"/>
              </w:rPr>
            </w:pPr>
            <w:r w:rsidRPr="00266B52">
              <w:rPr>
                <w:szCs w:val="22"/>
              </w:rPr>
              <w:t>Dividend rate per share</w:t>
            </w:r>
            <w:r w:rsidRPr="00266B52">
              <w:rPr>
                <w:i/>
                <w:iCs/>
                <w:szCs w:val="22"/>
              </w:rPr>
              <w:t xml:space="preserve"> </w:t>
            </w:r>
          </w:p>
        </w:tc>
        <w:tc>
          <w:tcPr>
            <w:tcW w:w="1707" w:type="dxa"/>
            <w:vAlign w:val="bottom"/>
          </w:tcPr>
          <w:p w14:paraId="5376A13C" w14:textId="77777777" w:rsidR="00402333" w:rsidRPr="00266B52" w:rsidRDefault="00402333" w:rsidP="00D665B3">
            <w:pPr>
              <w:pStyle w:val="block"/>
              <w:spacing w:after="0" w:line="240" w:lineRule="auto"/>
              <w:ind w:left="-96" w:right="-83"/>
              <w:jc w:val="center"/>
              <w:rPr>
                <w:rFonts w:cs="Angsana New"/>
                <w:i/>
                <w:iCs/>
                <w:szCs w:val="22"/>
                <w:lang w:val="en-US" w:bidi="th-TH"/>
              </w:rPr>
            </w:pPr>
            <w:r w:rsidRPr="00266B52">
              <w:rPr>
                <w:rFonts w:cs="Angsana New"/>
                <w:szCs w:val="22"/>
                <w:lang w:val="en-US" w:bidi="th-TH"/>
              </w:rPr>
              <w:t>Amount</w:t>
            </w:r>
          </w:p>
        </w:tc>
      </w:tr>
      <w:tr w:rsidR="00402333" w:rsidRPr="002F1846" w14:paraId="2F3B229C" w14:textId="77777777" w:rsidTr="00A73C08">
        <w:trPr>
          <w:tblHeader/>
        </w:trPr>
        <w:tc>
          <w:tcPr>
            <w:tcW w:w="2760" w:type="dxa"/>
          </w:tcPr>
          <w:p w14:paraId="6D9DB043" w14:textId="77777777" w:rsidR="00402333" w:rsidRPr="00266B52" w:rsidRDefault="00402333" w:rsidP="00D665B3">
            <w:pPr>
              <w:pStyle w:val="block"/>
              <w:spacing w:after="0" w:line="240" w:lineRule="auto"/>
              <w:ind w:left="-135" w:right="-146"/>
              <w:jc w:val="center"/>
              <w:rPr>
                <w:szCs w:val="22"/>
              </w:rPr>
            </w:pPr>
          </w:p>
        </w:tc>
        <w:tc>
          <w:tcPr>
            <w:tcW w:w="1613" w:type="dxa"/>
            <w:vAlign w:val="bottom"/>
          </w:tcPr>
          <w:p w14:paraId="557FE81C" w14:textId="77777777" w:rsidR="00402333" w:rsidRPr="00266B52" w:rsidRDefault="00402333" w:rsidP="00D665B3">
            <w:pPr>
              <w:pStyle w:val="block"/>
              <w:spacing w:after="0" w:line="240" w:lineRule="auto"/>
              <w:ind w:left="-135" w:right="-146"/>
              <w:jc w:val="center"/>
              <w:rPr>
                <w:szCs w:val="22"/>
              </w:rPr>
            </w:pPr>
          </w:p>
        </w:tc>
        <w:tc>
          <w:tcPr>
            <w:tcW w:w="1478" w:type="dxa"/>
            <w:vAlign w:val="bottom"/>
          </w:tcPr>
          <w:p w14:paraId="26F8580F" w14:textId="77777777" w:rsidR="00402333" w:rsidRPr="00266B52" w:rsidRDefault="00402333" w:rsidP="00D665B3">
            <w:pPr>
              <w:pStyle w:val="block"/>
              <w:spacing w:after="0" w:line="240" w:lineRule="auto"/>
              <w:ind w:left="-70" w:right="-146"/>
              <w:jc w:val="center"/>
              <w:rPr>
                <w:szCs w:val="22"/>
              </w:rPr>
            </w:pPr>
          </w:p>
        </w:tc>
        <w:tc>
          <w:tcPr>
            <w:tcW w:w="1442" w:type="dxa"/>
            <w:vAlign w:val="bottom"/>
          </w:tcPr>
          <w:p w14:paraId="205701C8" w14:textId="77777777" w:rsidR="00402333" w:rsidRPr="00266B52" w:rsidRDefault="00402333" w:rsidP="00D665B3">
            <w:pPr>
              <w:pStyle w:val="block"/>
              <w:spacing w:after="0" w:line="240" w:lineRule="auto"/>
              <w:ind w:left="0"/>
              <w:jc w:val="center"/>
              <w:rPr>
                <w:szCs w:val="22"/>
              </w:rPr>
            </w:pPr>
            <w:r w:rsidRPr="00266B52">
              <w:rPr>
                <w:i/>
                <w:iCs/>
                <w:szCs w:val="22"/>
              </w:rPr>
              <w:t>(Baht)</w:t>
            </w:r>
          </w:p>
        </w:tc>
        <w:tc>
          <w:tcPr>
            <w:tcW w:w="1707" w:type="dxa"/>
            <w:vAlign w:val="bottom"/>
          </w:tcPr>
          <w:p w14:paraId="44EC1053" w14:textId="77777777" w:rsidR="00402333" w:rsidRPr="00266B52" w:rsidRDefault="00402333" w:rsidP="00D665B3">
            <w:pPr>
              <w:pStyle w:val="block"/>
              <w:spacing w:after="0" w:line="240" w:lineRule="auto"/>
              <w:ind w:left="-96" w:right="-83"/>
              <w:jc w:val="center"/>
              <w:rPr>
                <w:szCs w:val="22"/>
              </w:rPr>
            </w:pPr>
            <w:r w:rsidRPr="00266B52">
              <w:rPr>
                <w:i/>
                <w:iCs/>
                <w:szCs w:val="22"/>
              </w:rPr>
              <w:t xml:space="preserve">(in </w:t>
            </w:r>
            <w:r>
              <w:rPr>
                <w:i/>
                <w:iCs/>
                <w:szCs w:val="22"/>
              </w:rPr>
              <w:t>thousand</w:t>
            </w:r>
            <w:r w:rsidRPr="00266B52">
              <w:rPr>
                <w:i/>
                <w:iCs/>
                <w:szCs w:val="22"/>
              </w:rPr>
              <w:t xml:space="preserve"> Baht)</w:t>
            </w:r>
          </w:p>
        </w:tc>
      </w:tr>
      <w:tr w:rsidR="00402333" w:rsidRPr="002F1846" w14:paraId="6F45ADB4" w14:textId="77777777" w:rsidTr="00A73C08">
        <w:trPr>
          <w:tblHeader/>
        </w:trPr>
        <w:tc>
          <w:tcPr>
            <w:tcW w:w="2760" w:type="dxa"/>
          </w:tcPr>
          <w:p w14:paraId="0AAB8814" w14:textId="6BE004D6" w:rsidR="00402333" w:rsidRPr="00A73C08" w:rsidRDefault="00402333" w:rsidP="00D665B3">
            <w:pPr>
              <w:pStyle w:val="block"/>
              <w:spacing w:after="0" w:line="240" w:lineRule="auto"/>
              <w:ind w:left="-17" w:right="-146"/>
              <w:rPr>
                <w:rFonts w:cstheme="minorBidi"/>
                <w:b/>
                <w:bCs/>
                <w:i/>
                <w:iCs/>
                <w:szCs w:val="28"/>
                <w:lang w:bidi="th-TH"/>
              </w:rPr>
            </w:pPr>
            <w:r w:rsidRPr="00266B52">
              <w:rPr>
                <w:b/>
                <w:bCs/>
                <w:i/>
                <w:iCs/>
                <w:szCs w:val="22"/>
              </w:rPr>
              <w:t>202</w:t>
            </w:r>
            <w:r w:rsidR="002977A8">
              <w:rPr>
                <w:b/>
                <w:bCs/>
                <w:i/>
                <w:iCs/>
                <w:szCs w:val="22"/>
              </w:rPr>
              <w:t>4</w:t>
            </w:r>
          </w:p>
        </w:tc>
        <w:tc>
          <w:tcPr>
            <w:tcW w:w="1613" w:type="dxa"/>
            <w:vAlign w:val="bottom"/>
          </w:tcPr>
          <w:p w14:paraId="71900CBA" w14:textId="77777777" w:rsidR="00402333" w:rsidRPr="00266B52" w:rsidRDefault="00402333" w:rsidP="00D665B3">
            <w:pPr>
              <w:pStyle w:val="block"/>
              <w:spacing w:after="0" w:line="240" w:lineRule="auto"/>
              <w:ind w:left="-135" w:right="-146"/>
              <w:jc w:val="center"/>
              <w:rPr>
                <w:szCs w:val="22"/>
              </w:rPr>
            </w:pPr>
          </w:p>
        </w:tc>
        <w:tc>
          <w:tcPr>
            <w:tcW w:w="1478" w:type="dxa"/>
            <w:vAlign w:val="bottom"/>
          </w:tcPr>
          <w:p w14:paraId="3E4534E1" w14:textId="77777777" w:rsidR="00402333" w:rsidRPr="00266B52" w:rsidRDefault="00402333" w:rsidP="00D665B3">
            <w:pPr>
              <w:pStyle w:val="block"/>
              <w:spacing w:after="0" w:line="240" w:lineRule="auto"/>
              <w:ind w:left="-70" w:right="-146"/>
              <w:jc w:val="center"/>
              <w:rPr>
                <w:szCs w:val="22"/>
              </w:rPr>
            </w:pPr>
          </w:p>
        </w:tc>
        <w:tc>
          <w:tcPr>
            <w:tcW w:w="1442" w:type="dxa"/>
            <w:vAlign w:val="bottom"/>
          </w:tcPr>
          <w:p w14:paraId="000A7894" w14:textId="77777777" w:rsidR="00402333" w:rsidRPr="00266B52" w:rsidRDefault="00402333" w:rsidP="00D665B3">
            <w:pPr>
              <w:pStyle w:val="block"/>
              <w:spacing w:after="0" w:line="240" w:lineRule="auto"/>
              <w:ind w:left="0"/>
              <w:jc w:val="center"/>
              <w:rPr>
                <w:i/>
                <w:iCs/>
                <w:szCs w:val="22"/>
              </w:rPr>
            </w:pPr>
          </w:p>
        </w:tc>
        <w:tc>
          <w:tcPr>
            <w:tcW w:w="1707" w:type="dxa"/>
            <w:vAlign w:val="bottom"/>
          </w:tcPr>
          <w:p w14:paraId="2CC07B44" w14:textId="77777777" w:rsidR="00402333" w:rsidRPr="00266B52" w:rsidRDefault="00402333" w:rsidP="00D665B3">
            <w:pPr>
              <w:pStyle w:val="block"/>
              <w:spacing w:after="0" w:line="240" w:lineRule="auto"/>
              <w:ind w:left="-96" w:right="-83"/>
              <w:jc w:val="center"/>
              <w:rPr>
                <w:i/>
                <w:iCs/>
                <w:szCs w:val="22"/>
              </w:rPr>
            </w:pPr>
          </w:p>
        </w:tc>
      </w:tr>
      <w:tr w:rsidR="00402333" w:rsidRPr="002F1846" w14:paraId="68C0BE20" w14:textId="77777777" w:rsidTr="00A73C08">
        <w:tc>
          <w:tcPr>
            <w:tcW w:w="2760" w:type="dxa"/>
          </w:tcPr>
          <w:p w14:paraId="5F25BD3D" w14:textId="7824754D" w:rsidR="00402333" w:rsidRPr="00266B52" w:rsidRDefault="00402333" w:rsidP="00D665B3">
            <w:pPr>
              <w:pStyle w:val="block"/>
              <w:spacing w:after="0" w:line="240" w:lineRule="auto"/>
              <w:ind w:left="-18" w:right="-146"/>
              <w:rPr>
                <w:rFonts w:cstheme="minorBidi"/>
                <w:szCs w:val="22"/>
                <w:lang w:val="en-US" w:bidi="th-TH"/>
              </w:rPr>
            </w:pPr>
            <w:r w:rsidRPr="00266B52">
              <w:rPr>
                <w:szCs w:val="22"/>
                <w:lang w:val="en-US"/>
              </w:rPr>
              <w:t>202</w:t>
            </w:r>
            <w:r w:rsidR="00C0323B">
              <w:rPr>
                <w:szCs w:val="22"/>
                <w:lang w:val="en-US"/>
              </w:rPr>
              <w:t>3</w:t>
            </w:r>
            <w:r w:rsidRPr="00266B52">
              <w:rPr>
                <w:szCs w:val="22"/>
                <w:lang w:val="en-US"/>
              </w:rPr>
              <w:t xml:space="preserve"> </w:t>
            </w:r>
            <w:r w:rsidRPr="00266B52">
              <w:rPr>
                <w:szCs w:val="22"/>
              </w:rPr>
              <w:t>Annual dividend</w:t>
            </w:r>
            <w:r w:rsidRPr="00266B52">
              <w:rPr>
                <w:rFonts w:cstheme="minorBidi"/>
                <w:szCs w:val="22"/>
                <w:cs/>
                <w:lang w:bidi="th-TH"/>
              </w:rPr>
              <w:t xml:space="preserve"> </w:t>
            </w:r>
          </w:p>
        </w:tc>
        <w:tc>
          <w:tcPr>
            <w:tcW w:w="1613" w:type="dxa"/>
            <w:vAlign w:val="bottom"/>
          </w:tcPr>
          <w:p w14:paraId="45D9A7E6" w14:textId="7CB539D1" w:rsidR="00402333" w:rsidRPr="00A73C08" w:rsidRDefault="00D0607E" w:rsidP="00D665B3">
            <w:pPr>
              <w:spacing w:line="240" w:lineRule="auto"/>
              <w:ind w:left="72" w:right="-108" w:hanging="191"/>
              <w:jc w:val="center"/>
              <w:rPr>
                <w:rFonts w:cstheme="minorBidi"/>
                <w:szCs w:val="28"/>
                <w:lang w:bidi="th-TH"/>
              </w:rPr>
            </w:pPr>
            <w:r>
              <w:rPr>
                <w:szCs w:val="22"/>
              </w:rPr>
              <w:t xml:space="preserve"> </w:t>
            </w:r>
            <w:r w:rsidR="00402333" w:rsidRPr="00266B52">
              <w:rPr>
                <w:szCs w:val="22"/>
              </w:rPr>
              <w:t>2</w:t>
            </w:r>
            <w:r w:rsidR="00C0323B">
              <w:rPr>
                <w:szCs w:val="22"/>
              </w:rPr>
              <w:t>3</w:t>
            </w:r>
            <w:r w:rsidR="00402333" w:rsidRPr="00266B52">
              <w:rPr>
                <w:szCs w:val="22"/>
              </w:rPr>
              <w:t xml:space="preserve"> April 202</w:t>
            </w:r>
            <w:r w:rsidR="00C0323B">
              <w:rPr>
                <w:szCs w:val="22"/>
              </w:rPr>
              <w:t>4</w:t>
            </w:r>
          </w:p>
        </w:tc>
        <w:tc>
          <w:tcPr>
            <w:tcW w:w="1478" w:type="dxa"/>
            <w:vAlign w:val="bottom"/>
          </w:tcPr>
          <w:p w14:paraId="4A0AFB1F" w14:textId="518D3C17" w:rsidR="00402333" w:rsidRPr="00A73C08" w:rsidRDefault="00402333" w:rsidP="00D665B3">
            <w:pPr>
              <w:spacing w:line="240" w:lineRule="auto"/>
              <w:ind w:left="191" w:hanging="191"/>
              <w:jc w:val="center"/>
              <w:rPr>
                <w:rFonts w:cstheme="minorBidi"/>
                <w:szCs w:val="28"/>
                <w:shd w:val="clear" w:color="auto" w:fill="D9D9D9" w:themeFill="background1" w:themeFillShade="D9"/>
                <w:lang w:bidi="th-TH"/>
              </w:rPr>
            </w:pPr>
            <w:r w:rsidRPr="00266B52">
              <w:rPr>
                <w:szCs w:val="22"/>
              </w:rPr>
              <w:t>May 202</w:t>
            </w:r>
            <w:r w:rsidR="00DC0CAE">
              <w:rPr>
                <w:szCs w:val="22"/>
              </w:rPr>
              <w:t>4</w:t>
            </w:r>
          </w:p>
        </w:tc>
        <w:tc>
          <w:tcPr>
            <w:tcW w:w="1442" w:type="dxa"/>
            <w:vAlign w:val="bottom"/>
          </w:tcPr>
          <w:p w14:paraId="2250A290" w14:textId="7657EFB4" w:rsidR="00402333" w:rsidRPr="00266B52" w:rsidRDefault="00402333" w:rsidP="00D665B3">
            <w:pPr>
              <w:pStyle w:val="block"/>
              <w:tabs>
                <w:tab w:val="decimal" w:pos="778"/>
              </w:tabs>
              <w:spacing w:after="0" w:line="240" w:lineRule="auto"/>
              <w:ind w:left="-96" w:right="108"/>
              <w:jc w:val="right"/>
              <w:rPr>
                <w:szCs w:val="22"/>
              </w:rPr>
            </w:pPr>
            <w:r>
              <w:rPr>
                <w:szCs w:val="22"/>
              </w:rPr>
              <w:t>0.</w:t>
            </w:r>
            <w:r w:rsidR="00C0323B">
              <w:rPr>
                <w:szCs w:val="22"/>
              </w:rPr>
              <w:t>65</w:t>
            </w:r>
          </w:p>
        </w:tc>
        <w:tc>
          <w:tcPr>
            <w:tcW w:w="1707" w:type="dxa"/>
            <w:vAlign w:val="bottom"/>
          </w:tcPr>
          <w:p w14:paraId="0A794109" w14:textId="09DD28CC" w:rsidR="00402333" w:rsidRPr="00266B52" w:rsidRDefault="00C0323B" w:rsidP="00D665B3">
            <w:pPr>
              <w:pStyle w:val="block"/>
              <w:tabs>
                <w:tab w:val="decimal" w:pos="1296"/>
              </w:tabs>
              <w:spacing w:after="0" w:line="240" w:lineRule="auto"/>
              <w:ind w:left="-96" w:right="-83"/>
              <w:rPr>
                <w:szCs w:val="22"/>
              </w:rPr>
            </w:pPr>
            <w:r>
              <w:rPr>
                <w:szCs w:val="22"/>
              </w:rPr>
              <w:t>195</w:t>
            </w:r>
            <w:r w:rsidR="00402333" w:rsidRPr="00266B52">
              <w:rPr>
                <w:szCs w:val="22"/>
              </w:rPr>
              <w:t>,000</w:t>
            </w:r>
          </w:p>
        </w:tc>
      </w:tr>
      <w:tr w:rsidR="00402333" w14:paraId="1AD5F5EA" w14:textId="77777777" w:rsidTr="00A73C08">
        <w:tc>
          <w:tcPr>
            <w:tcW w:w="2760" w:type="dxa"/>
          </w:tcPr>
          <w:p w14:paraId="454AB2E2" w14:textId="77777777" w:rsidR="00402333" w:rsidRPr="00266B52" w:rsidRDefault="00402333" w:rsidP="00D665B3">
            <w:pPr>
              <w:pStyle w:val="block"/>
              <w:spacing w:after="0" w:line="240" w:lineRule="auto"/>
              <w:ind w:left="-18" w:right="-146"/>
              <w:rPr>
                <w:szCs w:val="22"/>
              </w:rPr>
            </w:pPr>
          </w:p>
        </w:tc>
        <w:tc>
          <w:tcPr>
            <w:tcW w:w="1613" w:type="dxa"/>
            <w:vAlign w:val="bottom"/>
          </w:tcPr>
          <w:p w14:paraId="5DBD5919" w14:textId="77777777" w:rsidR="00402333" w:rsidRPr="00266B52" w:rsidRDefault="00402333" w:rsidP="00D665B3">
            <w:pPr>
              <w:spacing w:line="240" w:lineRule="auto"/>
              <w:ind w:left="72" w:right="-108" w:hanging="191"/>
              <w:jc w:val="center"/>
              <w:rPr>
                <w:szCs w:val="22"/>
                <w:shd w:val="clear" w:color="auto" w:fill="D9D9D9" w:themeFill="background1" w:themeFillShade="D9"/>
              </w:rPr>
            </w:pPr>
          </w:p>
        </w:tc>
        <w:tc>
          <w:tcPr>
            <w:tcW w:w="1478" w:type="dxa"/>
            <w:vAlign w:val="bottom"/>
          </w:tcPr>
          <w:p w14:paraId="440FFB7C" w14:textId="77777777" w:rsidR="00402333" w:rsidRPr="00266B52" w:rsidRDefault="00402333" w:rsidP="00D665B3">
            <w:pPr>
              <w:spacing w:line="240" w:lineRule="auto"/>
              <w:ind w:left="191" w:hanging="191"/>
              <w:jc w:val="center"/>
              <w:rPr>
                <w:szCs w:val="22"/>
                <w:shd w:val="clear" w:color="auto" w:fill="D9D9D9" w:themeFill="background1" w:themeFillShade="D9"/>
              </w:rPr>
            </w:pPr>
          </w:p>
        </w:tc>
        <w:tc>
          <w:tcPr>
            <w:tcW w:w="1442" w:type="dxa"/>
            <w:vAlign w:val="bottom"/>
          </w:tcPr>
          <w:p w14:paraId="342F9100" w14:textId="77777777" w:rsidR="00402333" w:rsidRPr="00266B52" w:rsidRDefault="00402333" w:rsidP="00D665B3">
            <w:pPr>
              <w:pStyle w:val="block"/>
              <w:spacing w:after="0" w:line="240" w:lineRule="auto"/>
              <w:ind w:left="0" w:right="108"/>
              <w:jc w:val="right"/>
              <w:rPr>
                <w:szCs w:val="22"/>
              </w:rPr>
            </w:pPr>
          </w:p>
        </w:tc>
        <w:tc>
          <w:tcPr>
            <w:tcW w:w="1707" w:type="dxa"/>
            <w:vAlign w:val="bottom"/>
          </w:tcPr>
          <w:p w14:paraId="1FDA7562" w14:textId="77777777" w:rsidR="00402333" w:rsidRPr="00266B52" w:rsidRDefault="00402333" w:rsidP="00D665B3">
            <w:pPr>
              <w:pStyle w:val="block"/>
              <w:tabs>
                <w:tab w:val="decimal" w:pos="1296"/>
              </w:tabs>
              <w:spacing w:after="0" w:line="240" w:lineRule="auto"/>
              <w:ind w:left="-96" w:right="-83"/>
              <w:rPr>
                <w:szCs w:val="22"/>
              </w:rPr>
            </w:pPr>
          </w:p>
        </w:tc>
      </w:tr>
      <w:tr w:rsidR="00402333" w14:paraId="6FB812D4" w14:textId="77777777" w:rsidTr="00A73C08">
        <w:tc>
          <w:tcPr>
            <w:tcW w:w="2760" w:type="dxa"/>
          </w:tcPr>
          <w:p w14:paraId="1D47C629" w14:textId="12BAA189" w:rsidR="00402333" w:rsidRPr="00266B52" w:rsidRDefault="00402333" w:rsidP="00D665B3">
            <w:pPr>
              <w:pStyle w:val="block"/>
              <w:spacing w:after="0" w:line="240" w:lineRule="auto"/>
              <w:ind w:left="-18" w:right="-146"/>
              <w:rPr>
                <w:b/>
                <w:bCs/>
                <w:i/>
                <w:iCs/>
                <w:szCs w:val="22"/>
              </w:rPr>
            </w:pPr>
            <w:r w:rsidRPr="00266B52">
              <w:rPr>
                <w:b/>
                <w:bCs/>
                <w:i/>
                <w:iCs/>
                <w:szCs w:val="22"/>
              </w:rPr>
              <w:t>202</w:t>
            </w:r>
            <w:r w:rsidR="008B3EAD">
              <w:rPr>
                <w:b/>
                <w:bCs/>
                <w:i/>
                <w:iCs/>
                <w:szCs w:val="22"/>
              </w:rPr>
              <w:t>3</w:t>
            </w:r>
          </w:p>
        </w:tc>
        <w:tc>
          <w:tcPr>
            <w:tcW w:w="1613" w:type="dxa"/>
            <w:vAlign w:val="bottom"/>
          </w:tcPr>
          <w:p w14:paraId="6589D68E" w14:textId="77777777" w:rsidR="00402333" w:rsidRPr="00266B52" w:rsidRDefault="00402333" w:rsidP="00D665B3">
            <w:pPr>
              <w:spacing w:line="240" w:lineRule="auto"/>
              <w:ind w:left="72" w:right="-108" w:hanging="191"/>
              <w:jc w:val="center"/>
              <w:rPr>
                <w:szCs w:val="22"/>
                <w:shd w:val="clear" w:color="auto" w:fill="D9D9D9" w:themeFill="background1" w:themeFillShade="D9"/>
              </w:rPr>
            </w:pPr>
          </w:p>
        </w:tc>
        <w:tc>
          <w:tcPr>
            <w:tcW w:w="1478" w:type="dxa"/>
            <w:vAlign w:val="bottom"/>
          </w:tcPr>
          <w:p w14:paraId="73F8E03F" w14:textId="77777777" w:rsidR="00402333" w:rsidRPr="00266B52" w:rsidRDefault="00402333" w:rsidP="00D665B3">
            <w:pPr>
              <w:spacing w:line="240" w:lineRule="auto"/>
              <w:ind w:left="191" w:hanging="191"/>
              <w:jc w:val="center"/>
              <w:rPr>
                <w:szCs w:val="22"/>
                <w:shd w:val="clear" w:color="auto" w:fill="D9D9D9" w:themeFill="background1" w:themeFillShade="D9"/>
              </w:rPr>
            </w:pPr>
          </w:p>
        </w:tc>
        <w:tc>
          <w:tcPr>
            <w:tcW w:w="1442" w:type="dxa"/>
            <w:vAlign w:val="bottom"/>
          </w:tcPr>
          <w:p w14:paraId="2DBFC8D9" w14:textId="77777777" w:rsidR="00402333" w:rsidRPr="00266B52" w:rsidRDefault="00402333" w:rsidP="00D665B3">
            <w:pPr>
              <w:pStyle w:val="block"/>
              <w:spacing w:after="0" w:line="240" w:lineRule="auto"/>
              <w:ind w:left="0" w:right="108"/>
              <w:jc w:val="right"/>
              <w:rPr>
                <w:szCs w:val="22"/>
              </w:rPr>
            </w:pPr>
          </w:p>
        </w:tc>
        <w:tc>
          <w:tcPr>
            <w:tcW w:w="1707" w:type="dxa"/>
            <w:vAlign w:val="bottom"/>
          </w:tcPr>
          <w:p w14:paraId="3188FF54" w14:textId="77777777" w:rsidR="00402333" w:rsidRPr="00266B52" w:rsidRDefault="00402333" w:rsidP="00D665B3">
            <w:pPr>
              <w:pStyle w:val="block"/>
              <w:tabs>
                <w:tab w:val="decimal" w:pos="1296"/>
              </w:tabs>
              <w:spacing w:after="0" w:line="240" w:lineRule="auto"/>
              <w:ind w:left="-96" w:right="-83"/>
              <w:rPr>
                <w:szCs w:val="22"/>
              </w:rPr>
            </w:pPr>
          </w:p>
        </w:tc>
      </w:tr>
      <w:tr w:rsidR="00A73C08" w14:paraId="5FE0524A" w14:textId="77777777" w:rsidTr="00A73C08">
        <w:tc>
          <w:tcPr>
            <w:tcW w:w="2760" w:type="dxa"/>
          </w:tcPr>
          <w:p w14:paraId="03B73CA4" w14:textId="6E16B1AB" w:rsidR="00A73C08" w:rsidRPr="00266B52" w:rsidRDefault="00A73C08" w:rsidP="00A73C08">
            <w:pPr>
              <w:pStyle w:val="BodyText"/>
              <w:spacing w:after="0" w:line="240" w:lineRule="auto"/>
              <w:ind w:left="-17"/>
              <w:jc w:val="both"/>
              <w:rPr>
                <w:szCs w:val="22"/>
                <w:highlight w:val="cyan"/>
              </w:rPr>
            </w:pPr>
            <w:r w:rsidRPr="00266B52">
              <w:rPr>
                <w:szCs w:val="22"/>
                <w:lang w:val="en-US"/>
              </w:rPr>
              <w:t xml:space="preserve">2022 </w:t>
            </w:r>
            <w:r w:rsidRPr="00266B52">
              <w:rPr>
                <w:szCs w:val="22"/>
              </w:rPr>
              <w:t>Annual dividend</w:t>
            </w:r>
            <w:r w:rsidRPr="00266B52">
              <w:rPr>
                <w:rFonts w:cstheme="minorBidi"/>
                <w:szCs w:val="22"/>
                <w:cs/>
                <w:lang w:bidi="th-TH"/>
              </w:rPr>
              <w:t xml:space="preserve"> </w:t>
            </w:r>
          </w:p>
        </w:tc>
        <w:tc>
          <w:tcPr>
            <w:tcW w:w="1613" w:type="dxa"/>
            <w:vAlign w:val="bottom"/>
          </w:tcPr>
          <w:p w14:paraId="279E092A" w14:textId="73B59704" w:rsidR="00A73C08" w:rsidRPr="00266B52" w:rsidRDefault="00A73C08" w:rsidP="00A73C08">
            <w:pPr>
              <w:spacing w:line="240" w:lineRule="auto"/>
              <w:ind w:right="-108"/>
              <w:jc w:val="center"/>
              <w:rPr>
                <w:szCs w:val="22"/>
                <w:shd w:val="clear" w:color="auto" w:fill="D9D9D9" w:themeFill="background1" w:themeFillShade="D9"/>
              </w:rPr>
            </w:pPr>
            <w:r w:rsidRPr="00266B52">
              <w:rPr>
                <w:szCs w:val="22"/>
              </w:rPr>
              <w:t>28 April 2023</w:t>
            </w:r>
          </w:p>
        </w:tc>
        <w:tc>
          <w:tcPr>
            <w:tcW w:w="1478" w:type="dxa"/>
            <w:vAlign w:val="bottom"/>
          </w:tcPr>
          <w:p w14:paraId="74D262D3" w14:textId="06906625" w:rsidR="00A73C08" w:rsidRPr="00266B52" w:rsidRDefault="00A73C08" w:rsidP="00A73C08">
            <w:pPr>
              <w:spacing w:line="240" w:lineRule="auto"/>
              <w:ind w:left="191" w:hanging="191"/>
              <w:jc w:val="center"/>
              <w:rPr>
                <w:szCs w:val="22"/>
                <w:shd w:val="clear" w:color="auto" w:fill="D9D9D9" w:themeFill="background1" w:themeFillShade="D9"/>
              </w:rPr>
            </w:pPr>
            <w:r w:rsidRPr="00266B52">
              <w:rPr>
                <w:szCs w:val="22"/>
              </w:rPr>
              <w:t>May 2023</w:t>
            </w:r>
          </w:p>
        </w:tc>
        <w:tc>
          <w:tcPr>
            <w:tcW w:w="1442" w:type="dxa"/>
            <w:vAlign w:val="bottom"/>
          </w:tcPr>
          <w:p w14:paraId="46263F4C" w14:textId="027C0781" w:rsidR="00A73C08" w:rsidRPr="00266B52" w:rsidRDefault="00A73C08" w:rsidP="00A73C08">
            <w:pPr>
              <w:pStyle w:val="block"/>
              <w:spacing w:after="0" w:line="240" w:lineRule="auto"/>
              <w:ind w:left="238" w:right="108"/>
              <w:jc w:val="right"/>
              <w:rPr>
                <w:szCs w:val="22"/>
              </w:rPr>
            </w:pPr>
            <w:r>
              <w:rPr>
                <w:szCs w:val="22"/>
              </w:rPr>
              <w:t>0.0</w:t>
            </w:r>
            <w:r w:rsidRPr="00266B52">
              <w:rPr>
                <w:szCs w:val="22"/>
              </w:rPr>
              <w:t>5</w:t>
            </w:r>
          </w:p>
        </w:tc>
        <w:tc>
          <w:tcPr>
            <w:tcW w:w="1707" w:type="dxa"/>
            <w:vAlign w:val="bottom"/>
          </w:tcPr>
          <w:p w14:paraId="4457302F" w14:textId="74A74035" w:rsidR="00A73C08" w:rsidRPr="00266B52" w:rsidRDefault="00A73C08" w:rsidP="00A73C08">
            <w:pPr>
              <w:pStyle w:val="block"/>
              <w:tabs>
                <w:tab w:val="decimal" w:pos="1296"/>
              </w:tabs>
              <w:spacing w:after="0" w:line="240" w:lineRule="auto"/>
              <w:ind w:left="-96" w:right="-83"/>
              <w:rPr>
                <w:szCs w:val="22"/>
              </w:rPr>
            </w:pPr>
            <w:r w:rsidRPr="00266B52">
              <w:rPr>
                <w:szCs w:val="22"/>
              </w:rPr>
              <w:t>15,000</w:t>
            </w:r>
          </w:p>
        </w:tc>
      </w:tr>
    </w:tbl>
    <w:p w14:paraId="55CA0F13" w14:textId="0C7031D6" w:rsidR="007E4AF4" w:rsidRPr="002A4520" w:rsidRDefault="007E4AF4" w:rsidP="00E22FE5">
      <w:pPr>
        <w:pStyle w:val="BodyText"/>
        <w:rPr>
          <w:rFonts w:cstheme="minorBidi"/>
          <w:b/>
          <w:bCs/>
          <w:sz w:val="24"/>
          <w:szCs w:val="22"/>
          <w:cs/>
          <w:lang w:eastAsia="x-none" w:bidi="th-TH"/>
        </w:rPr>
      </w:pPr>
    </w:p>
    <w:sectPr w:rsidR="007E4AF4" w:rsidRPr="002A4520" w:rsidSect="00C74542">
      <w:headerReference w:type="default" r:id="rId17"/>
      <w:footerReference w:type="default" r:id="rId18"/>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23708" w14:textId="77777777" w:rsidR="00BF21D5" w:rsidRDefault="00BF21D5">
      <w:r>
        <w:separator/>
      </w:r>
    </w:p>
  </w:endnote>
  <w:endnote w:type="continuationSeparator" w:id="0">
    <w:p w14:paraId="0F0BB1A5" w14:textId="77777777" w:rsidR="00BF21D5" w:rsidRDefault="00BF21D5">
      <w:r>
        <w:continuationSeparator/>
      </w:r>
    </w:p>
  </w:endnote>
  <w:endnote w:type="continuationNotice" w:id="1">
    <w:p w14:paraId="08707905" w14:textId="77777777" w:rsidR="00BF21D5" w:rsidRDefault="00BF21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DDF8C" w14:textId="77777777" w:rsidR="00227141" w:rsidRDefault="002271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6413093"/>
      <w:docPartObj>
        <w:docPartGallery w:val="Page Numbers (Bottom of Page)"/>
        <w:docPartUnique/>
      </w:docPartObj>
    </w:sdtPr>
    <w:sdtEndPr>
      <w:rPr>
        <w:sz w:val="22"/>
        <w:szCs w:val="24"/>
      </w:rPr>
    </w:sdtEndPr>
    <w:sdtContent>
      <w:sdt>
        <w:sdtPr>
          <w:rPr>
            <w:sz w:val="22"/>
            <w:szCs w:val="24"/>
          </w:rPr>
          <w:id w:val="1315992876"/>
          <w:docPartObj>
            <w:docPartGallery w:val="Page Numbers (Bottom of Page)"/>
            <w:docPartUnique/>
          </w:docPartObj>
        </w:sdtPr>
        <w:sdtEndPr>
          <w:rPr>
            <w:noProof/>
          </w:rPr>
        </w:sdtEndPr>
        <w:sdtContent>
          <w:p w14:paraId="33A93130" w14:textId="77777777" w:rsidR="00C74542" w:rsidRPr="00321915" w:rsidRDefault="00C74542" w:rsidP="00C74542">
            <w:pPr>
              <w:pStyle w:val="Footer"/>
              <w:jc w:val="center"/>
              <w:rPr>
                <w:sz w:val="22"/>
                <w:szCs w:val="24"/>
              </w:rPr>
            </w:pPr>
            <w:r w:rsidRPr="00321915">
              <w:rPr>
                <w:sz w:val="22"/>
                <w:szCs w:val="24"/>
              </w:rPr>
              <w:fldChar w:fldCharType="begin"/>
            </w:r>
            <w:r w:rsidRPr="00321915">
              <w:rPr>
                <w:sz w:val="22"/>
                <w:szCs w:val="24"/>
              </w:rPr>
              <w:instrText xml:space="preserve"> PAGE   \* MERGEFORMAT </w:instrText>
            </w:r>
            <w:r w:rsidRPr="00321915">
              <w:rPr>
                <w:sz w:val="22"/>
                <w:szCs w:val="24"/>
              </w:rPr>
              <w:fldChar w:fldCharType="separate"/>
            </w:r>
            <w:r>
              <w:rPr>
                <w:noProof/>
                <w:sz w:val="22"/>
                <w:szCs w:val="24"/>
              </w:rPr>
              <w:t>12</w:t>
            </w:r>
            <w:r w:rsidRPr="00321915">
              <w:rPr>
                <w:noProof/>
                <w:sz w:val="22"/>
                <w:szCs w:val="24"/>
              </w:rPr>
              <w:fldChar w:fldCharType="end"/>
            </w:r>
          </w:p>
        </w:sdtContent>
      </w:sdt>
      <w:p w14:paraId="46F9665A" w14:textId="7CD0BE6C" w:rsidR="00006184" w:rsidRPr="00C74542" w:rsidRDefault="00D0607E">
        <w:pPr>
          <w:pStyle w:val="Footer"/>
          <w:jc w:val="center"/>
          <w:rPr>
            <w:sz w:val="22"/>
            <w:szCs w:val="24"/>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9CBB9" w14:textId="77777777" w:rsidR="00227141" w:rsidRDefault="002271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4"/>
      </w:rPr>
      <w:id w:val="977736997"/>
      <w:docPartObj>
        <w:docPartGallery w:val="Page Numbers (Bottom of Page)"/>
        <w:docPartUnique/>
      </w:docPartObj>
    </w:sdtPr>
    <w:sdtEndPr>
      <w:rPr>
        <w:noProof/>
      </w:rPr>
    </w:sdtEndPr>
    <w:sdtContent>
      <w:p w14:paraId="6BDADB4B" w14:textId="049682C9" w:rsidR="00321915" w:rsidRPr="00321915" w:rsidRDefault="00321915">
        <w:pPr>
          <w:pStyle w:val="Footer"/>
          <w:jc w:val="center"/>
          <w:rPr>
            <w:sz w:val="22"/>
            <w:szCs w:val="24"/>
          </w:rPr>
        </w:pPr>
        <w:r w:rsidRPr="00321915">
          <w:rPr>
            <w:sz w:val="22"/>
            <w:szCs w:val="24"/>
          </w:rPr>
          <w:fldChar w:fldCharType="begin"/>
        </w:r>
        <w:r w:rsidRPr="00321915">
          <w:rPr>
            <w:sz w:val="22"/>
            <w:szCs w:val="24"/>
          </w:rPr>
          <w:instrText xml:space="preserve"> PAGE   \* MERGEFORMAT </w:instrText>
        </w:r>
        <w:r w:rsidRPr="00321915">
          <w:rPr>
            <w:sz w:val="22"/>
            <w:szCs w:val="24"/>
          </w:rPr>
          <w:fldChar w:fldCharType="separate"/>
        </w:r>
        <w:r w:rsidRPr="00321915">
          <w:rPr>
            <w:noProof/>
            <w:sz w:val="22"/>
            <w:szCs w:val="24"/>
          </w:rPr>
          <w:t>2</w:t>
        </w:r>
        <w:r w:rsidRPr="00321915">
          <w:rPr>
            <w:noProof/>
            <w:sz w:val="22"/>
            <w:szCs w:val="24"/>
          </w:rPr>
          <w:fldChar w:fldCharType="end"/>
        </w:r>
      </w:p>
    </w:sdtContent>
  </w:sdt>
  <w:p w14:paraId="2028DDC8" w14:textId="1B782973" w:rsidR="00AC50EB" w:rsidRPr="00321915" w:rsidRDefault="00AC50E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44709" w14:textId="77777777" w:rsidR="00BF21D5" w:rsidRDefault="00BF21D5">
      <w:r>
        <w:separator/>
      </w:r>
    </w:p>
  </w:footnote>
  <w:footnote w:type="continuationSeparator" w:id="0">
    <w:p w14:paraId="0FFC49CA" w14:textId="77777777" w:rsidR="00BF21D5" w:rsidRDefault="00BF21D5">
      <w:r>
        <w:continuationSeparator/>
      </w:r>
    </w:p>
  </w:footnote>
  <w:footnote w:type="continuationNotice" w:id="1">
    <w:p w14:paraId="2393B011" w14:textId="77777777" w:rsidR="00BF21D5" w:rsidRDefault="00BF21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9B595" w14:textId="77777777" w:rsidR="00227141" w:rsidRDefault="002271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6BECA" w14:textId="79824B1C" w:rsidR="00006184" w:rsidRDefault="00006184" w:rsidP="00ED232B">
    <w:pPr>
      <w:pStyle w:val="acctmainheading"/>
      <w:tabs>
        <w:tab w:val="center" w:pos="4801"/>
      </w:tabs>
      <w:spacing w:after="0" w:line="240" w:lineRule="atLeast"/>
    </w:pPr>
    <w:r>
      <w:t>MEB</w:t>
    </w:r>
    <w:r w:rsidRPr="007B43C8">
      <w:t xml:space="preserve"> Corporation </w:t>
    </w:r>
    <w:r>
      <w:t xml:space="preserve">Public Company </w:t>
    </w:r>
    <w:r w:rsidRPr="007B43C8">
      <w:t>Limited and its Subsidiar</w:t>
    </w:r>
    <w:r>
      <w:t>ies</w:t>
    </w:r>
  </w:p>
  <w:p w14:paraId="30221437" w14:textId="77777777" w:rsidR="00006184" w:rsidRDefault="00006184"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1C80A82E" w14:textId="0001D478" w:rsidR="00006184" w:rsidRDefault="00006184" w:rsidP="0047425A">
    <w:pPr>
      <w:pStyle w:val="acctmainheading"/>
      <w:spacing w:after="0" w:line="240" w:lineRule="atLeast"/>
      <w:rPr>
        <w:sz w:val="24"/>
        <w:szCs w:val="24"/>
      </w:rPr>
    </w:pPr>
    <w:r w:rsidRPr="0093722D">
      <w:rPr>
        <w:sz w:val="24"/>
        <w:szCs w:val="24"/>
      </w:rPr>
      <w:t>For th</w:t>
    </w:r>
    <w:r>
      <w:rPr>
        <w:sz w:val="24"/>
        <w:szCs w:val="24"/>
      </w:rPr>
      <w:t xml:space="preserve">e three-month </w:t>
    </w:r>
    <w:r w:rsidR="00227141">
      <w:rPr>
        <w:sz w:val="24"/>
        <w:szCs w:val="24"/>
      </w:rPr>
      <w:t xml:space="preserve">and six-month </w:t>
    </w:r>
    <w:r>
      <w:rPr>
        <w:sz w:val="24"/>
        <w:szCs w:val="24"/>
      </w:rPr>
      <w:t>period ended 3</w:t>
    </w:r>
    <w:r w:rsidR="00227141">
      <w:rPr>
        <w:rFonts w:cstheme="minorBidi"/>
        <w:sz w:val="24"/>
        <w:szCs w:val="30"/>
        <w:lang w:bidi="th-TH"/>
      </w:rPr>
      <w:t>0 June</w:t>
    </w:r>
    <w:r>
      <w:rPr>
        <w:sz w:val="24"/>
        <w:szCs w:val="24"/>
      </w:rPr>
      <w:t xml:space="preserve"> 20</w:t>
    </w:r>
    <w:r>
      <w:rPr>
        <w:rFonts w:cstheme="minorBidi"/>
        <w:sz w:val="24"/>
        <w:szCs w:val="30"/>
        <w:lang w:val="en-US" w:bidi="th-TH"/>
      </w:rPr>
      <w:t>24</w:t>
    </w:r>
    <w:r>
      <w:rPr>
        <w:sz w:val="24"/>
        <w:szCs w:val="24"/>
      </w:rPr>
      <w:t xml:space="preserve"> (Unaudited)</w:t>
    </w:r>
  </w:p>
  <w:p w14:paraId="4EBC5C2C" w14:textId="2B28E671" w:rsidR="00006184" w:rsidRDefault="00006184" w:rsidP="002579C9">
    <w:pPr>
      <w:pStyle w:val="acctmainheading"/>
      <w:spacing w:after="0" w:line="240" w:lineRule="atLeast"/>
      <w:rPr>
        <w:sz w:val="24"/>
        <w:szCs w:val="24"/>
      </w:rPr>
    </w:pPr>
  </w:p>
  <w:p w14:paraId="5B1D4A73" w14:textId="77777777" w:rsidR="00006184" w:rsidRPr="006544A0" w:rsidRDefault="00006184" w:rsidP="002579C9">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7BEAB" w14:textId="77777777" w:rsidR="00227141" w:rsidRDefault="002271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B001A" w14:textId="098F7CE7" w:rsidR="00006184" w:rsidRDefault="00006184" w:rsidP="0004433D">
    <w:pPr>
      <w:pStyle w:val="acctmainheading"/>
      <w:tabs>
        <w:tab w:val="center" w:pos="4801"/>
      </w:tabs>
      <w:spacing w:after="0" w:line="240" w:lineRule="atLeast"/>
    </w:pPr>
    <w:r>
      <w:t>MEB</w:t>
    </w:r>
    <w:r w:rsidRPr="007B43C8">
      <w:t xml:space="preserve"> Corporation </w:t>
    </w:r>
    <w:r>
      <w:t>Public Company</w:t>
    </w:r>
    <w:r w:rsidRPr="007B43C8">
      <w:t xml:space="preserve"> Limited and its </w:t>
    </w:r>
    <w:r>
      <w:t xml:space="preserve">Subsidiaries </w:t>
    </w:r>
  </w:p>
  <w:p w14:paraId="3C6E25CB" w14:textId="77777777" w:rsidR="00006184" w:rsidRDefault="00006184"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57A67B4C" w14:textId="7A987999" w:rsidR="00006184" w:rsidRDefault="00006184" w:rsidP="002B6232">
    <w:pPr>
      <w:pStyle w:val="Header"/>
      <w:jc w:val="left"/>
      <w:rPr>
        <w:b/>
        <w:i w:val="0"/>
        <w:sz w:val="24"/>
        <w:szCs w:val="24"/>
      </w:rPr>
    </w:pPr>
    <w:r w:rsidRPr="007F1C1A">
      <w:rPr>
        <w:b/>
        <w:i w:val="0"/>
        <w:sz w:val="24"/>
        <w:szCs w:val="24"/>
      </w:rPr>
      <w:t xml:space="preserve">For the three-month </w:t>
    </w:r>
    <w:r w:rsidR="00C567F6">
      <w:rPr>
        <w:b/>
        <w:i w:val="0"/>
        <w:sz w:val="24"/>
        <w:szCs w:val="24"/>
      </w:rPr>
      <w:t xml:space="preserve">and six-month </w:t>
    </w:r>
    <w:r w:rsidRPr="007F1C1A">
      <w:rPr>
        <w:b/>
        <w:i w:val="0"/>
        <w:sz w:val="24"/>
        <w:szCs w:val="24"/>
      </w:rPr>
      <w:t>period ended 3</w:t>
    </w:r>
    <w:r w:rsidR="00C567F6">
      <w:rPr>
        <w:b/>
        <w:i w:val="0"/>
        <w:sz w:val="24"/>
        <w:szCs w:val="24"/>
      </w:rPr>
      <w:t>0</w:t>
    </w:r>
    <w:r w:rsidRPr="007F1C1A">
      <w:rPr>
        <w:b/>
        <w:i w:val="0"/>
        <w:sz w:val="24"/>
        <w:szCs w:val="24"/>
      </w:rPr>
      <w:t xml:space="preserve"> </w:t>
    </w:r>
    <w:r w:rsidR="00C567F6">
      <w:rPr>
        <w:b/>
        <w:i w:val="0"/>
        <w:sz w:val="24"/>
        <w:szCs w:val="24"/>
      </w:rPr>
      <w:t>June</w:t>
    </w:r>
    <w:r w:rsidRPr="007F1C1A">
      <w:rPr>
        <w:b/>
        <w:i w:val="0"/>
        <w:sz w:val="24"/>
        <w:szCs w:val="24"/>
      </w:rPr>
      <w:t xml:space="preserve"> 202</w:t>
    </w:r>
    <w:r>
      <w:rPr>
        <w:b/>
        <w:i w:val="0"/>
        <w:sz w:val="24"/>
        <w:szCs w:val="24"/>
      </w:rPr>
      <w:t>4</w:t>
    </w:r>
    <w:r w:rsidRPr="007F1C1A">
      <w:rPr>
        <w:b/>
        <w:i w:val="0"/>
        <w:sz w:val="24"/>
        <w:szCs w:val="24"/>
      </w:rPr>
      <w:t xml:space="preserve"> (Unaudited)</w:t>
    </w:r>
  </w:p>
  <w:p w14:paraId="28D4ECE6" w14:textId="77777777" w:rsidR="00006184" w:rsidRPr="001A3F50" w:rsidRDefault="00006184"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19DEA69C"/>
    <w:lvl w:ilvl="0" w:tplc="4A343E92">
      <w:start w:val="1"/>
      <w:numFmt w:val="decimal"/>
      <w:pStyle w:val="Heading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7"/>
  </w:num>
  <w:num w:numId="3">
    <w:abstractNumId w:val="24"/>
  </w:num>
  <w:num w:numId="4">
    <w:abstractNumId w:val="16"/>
  </w:num>
  <w:num w:numId="5">
    <w:abstractNumId w:val="5"/>
  </w:num>
  <w:num w:numId="6">
    <w:abstractNumId w:val="13"/>
  </w:num>
  <w:num w:numId="7">
    <w:abstractNumId w:val="1"/>
  </w:num>
  <w:num w:numId="8">
    <w:abstractNumId w:val="11"/>
  </w:num>
  <w:num w:numId="9">
    <w:abstractNumId w:val="23"/>
  </w:num>
  <w:num w:numId="10">
    <w:abstractNumId w:val="4"/>
  </w:num>
  <w:num w:numId="11">
    <w:abstractNumId w:val="20"/>
  </w:num>
  <w:num w:numId="12">
    <w:abstractNumId w:val="26"/>
  </w:num>
  <w:num w:numId="13">
    <w:abstractNumId w:val="30"/>
  </w:num>
  <w:num w:numId="14">
    <w:abstractNumId w:val="18"/>
  </w:num>
  <w:num w:numId="15">
    <w:abstractNumId w:val="21"/>
  </w:num>
  <w:num w:numId="16">
    <w:abstractNumId w:val="7"/>
  </w:num>
  <w:num w:numId="17">
    <w:abstractNumId w:val="8"/>
  </w:num>
  <w:num w:numId="18">
    <w:abstractNumId w:val="15"/>
  </w:num>
  <w:num w:numId="19">
    <w:abstractNumId w:val="28"/>
  </w:num>
  <w:num w:numId="20">
    <w:abstractNumId w:val="6"/>
  </w:num>
  <w:num w:numId="21">
    <w:abstractNumId w:val="25"/>
  </w:num>
  <w:num w:numId="22">
    <w:abstractNumId w:val="3"/>
  </w:num>
  <w:num w:numId="23">
    <w:abstractNumId w:val="3"/>
  </w:num>
  <w:num w:numId="24">
    <w:abstractNumId w:val="22"/>
  </w:num>
  <w:num w:numId="25">
    <w:abstractNumId w:val="29"/>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9"/>
  </w:num>
  <w:num w:numId="30">
    <w:abstractNumId w:val="17"/>
  </w:num>
  <w:num w:numId="31">
    <w:abstractNumId w:val="10"/>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 w:numId="37">
    <w:abstractNumId w:val="12"/>
  </w:num>
  <w:num w:numId="38">
    <w:abstractNumId w:val="14"/>
  </w:num>
  <w:num w:numId="39">
    <w:abstractNumId w:val="9"/>
  </w:num>
  <w:num w:numId="40">
    <w:abstractNumId w:val="3"/>
  </w:num>
  <w:num w:numId="41">
    <w:abstractNumId w:val="3"/>
  </w:num>
  <w:num w:numId="42">
    <w:abstractNumId w:val="3"/>
    <w:lvlOverride w:ilvl="0">
      <w:startOverride w:val="1"/>
    </w:lvlOverride>
  </w:num>
  <w:num w:numId="43">
    <w:abstractNumId w:val="3"/>
  </w:num>
  <w:num w:numId="44">
    <w:abstractNumId w:val="3"/>
  </w:num>
  <w:num w:numId="45">
    <w:abstractNumId w:val="3"/>
  </w:num>
  <w:num w:numId="46">
    <w:abstractNumId w:val="3"/>
  </w:num>
  <w:num w:numId="47">
    <w:abstractNumId w:val="3"/>
  </w:num>
  <w:num w:numId="4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184"/>
    <w:rsid w:val="0000642A"/>
    <w:rsid w:val="000068EA"/>
    <w:rsid w:val="00006C9F"/>
    <w:rsid w:val="00006CE3"/>
    <w:rsid w:val="00006F23"/>
    <w:rsid w:val="00006F51"/>
    <w:rsid w:val="0000718E"/>
    <w:rsid w:val="0000752E"/>
    <w:rsid w:val="0000753C"/>
    <w:rsid w:val="0000771E"/>
    <w:rsid w:val="0000790F"/>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644"/>
    <w:rsid w:val="000137C4"/>
    <w:rsid w:val="0001381E"/>
    <w:rsid w:val="00013906"/>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A4C"/>
    <w:rsid w:val="00016E23"/>
    <w:rsid w:val="000174BD"/>
    <w:rsid w:val="000175EB"/>
    <w:rsid w:val="00017BF4"/>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30347"/>
    <w:rsid w:val="0003088C"/>
    <w:rsid w:val="00030BAA"/>
    <w:rsid w:val="00030BBF"/>
    <w:rsid w:val="00030DD8"/>
    <w:rsid w:val="000312D7"/>
    <w:rsid w:val="000315AE"/>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66A"/>
    <w:rsid w:val="00035D50"/>
    <w:rsid w:val="00035FB0"/>
    <w:rsid w:val="000360E9"/>
    <w:rsid w:val="000361EB"/>
    <w:rsid w:val="00036FD9"/>
    <w:rsid w:val="000371AB"/>
    <w:rsid w:val="000371AF"/>
    <w:rsid w:val="00037CBF"/>
    <w:rsid w:val="00040444"/>
    <w:rsid w:val="000404A7"/>
    <w:rsid w:val="00040741"/>
    <w:rsid w:val="000407B3"/>
    <w:rsid w:val="000408EB"/>
    <w:rsid w:val="000409EE"/>
    <w:rsid w:val="00040DA6"/>
    <w:rsid w:val="00040FC4"/>
    <w:rsid w:val="00041166"/>
    <w:rsid w:val="000417A5"/>
    <w:rsid w:val="000417CC"/>
    <w:rsid w:val="000418B0"/>
    <w:rsid w:val="0004225F"/>
    <w:rsid w:val="0004285B"/>
    <w:rsid w:val="000428E1"/>
    <w:rsid w:val="000434B7"/>
    <w:rsid w:val="0004395A"/>
    <w:rsid w:val="00043A30"/>
    <w:rsid w:val="00043F79"/>
    <w:rsid w:val="0004433D"/>
    <w:rsid w:val="00044A7D"/>
    <w:rsid w:val="00044CBE"/>
    <w:rsid w:val="00044DED"/>
    <w:rsid w:val="00045088"/>
    <w:rsid w:val="000450E7"/>
    <w:rsid w:val="000456B8"/>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1C90"/>
    <w:rsid w:val="000521E4"/>
    <w:rsid w:val="000522EE"/>
    <w:rsid w:val="000523F9"/>
    <w:rsid w:val="0005242D"/>
    <w:rsid w:val="0005246B"/>
    <w:rsid w:val="000525D2"/>
    <w:rsid w:val="000526C8"/>
    <w:rsid w:val="000528C2"/>
    <w:rsid w:val="0005292C"/>
    <w:rsid w:val="00052DEB"/>
    <w:rsid w:val="00052E25"/>
    <w:rsid w:val="0005305A"/>
    <w:rsid w:val="00053198"/>
    <w:rsid w:val="000531C8"/>
    <w:rsid w:val="00053380"/>
    <w:rsid w:val="00053CEF"/>
    <w:rsid w:val="00053D09"/>
    <w:rsid w:val="0005450A"/>
    <w:rsid w:val="0005460C"/>
    <w:rsid w:val="00054C4D"/>
    <w:rsid w:val="00054CFF"/>
    <w:rsid w:val="00055048"/>
    <w:rsid w:val="0005513D"/>
    <w:rsid w:val="00055954"/>
    <w:rsid w:val="00055BA8"/>
    <w:rsid w:val="00055DC1"/>
    <w:rsid w:val="00055E10"/>
    <w:rsid w:val="000561BC"/>
    <w:rsid w:val="00056534"/>
    <w:rsid w:val="000567EA"/>
    <w:rsid w:val="000568F7"/>
    <w:rsid w:val="00056A6D"/>
    <w:rsid w:val="00056C08"/>
    <w:rsid w:val="000573E4"/>
    <w:rsid w:val="00057461"/>
    <w:rsid w:val="0005758A"/>
    <w:rsid w:val="00057603"/>
    <w:rsid w:val="000579C6"/>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BDF"/>
    <w:rsid w:val="00065F47"/>
    <w:rsid w:val="00065FBE"/>
    <w:rsid w:val="000663ED"/>
    <w:rsid w:val="00066717"/>
    <w:rsid w:val="00066791"/>
    <w:rsid w:val="0006681D"/>
    <w:rsid w:val="00066AF5"/>
    <w:rsid w:val="00067848"/>
    <w:rsid w:val="00067A03"/>
    <w:rsid w:val="00067BF8"/>
    <w:rsid w:val="00067C48"/>
    <w:rsid w:val="00067C61"/>
    <w:rsid w:val="0007008F"/>
    <w:rsid w:val="0007032E"/>
    <w:rsid w:val="000708A4"/>
    <w:rsid w:val="00070C90"/>
    <w:rsid w:val="00071195"/>
    <w:rsid w:val="00071372"/>
    <w:rsid w:val="00071563"/>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99F"/>
    <w:rsid w:val="00074B31"/>
    <w:rsid w:val="00074BCA"/>
    <w:rsid w:val="00074F77"/>
    <w:rsid w:val="0007525A"/>
    <w:rsid w:val="0007541A"/>
    <w:rsid w:val="00075D78"/>
    <w:rsid w:val="00075FAF"/>
    <w:rsid w:val="000764E8"/>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60"/>
    <w:rsid w:val="00083134"/>
    <w:rsid w:val="0008320C"/>
    <w:rsid w:val="00083DE6"/>
    <w:rsid w:val="00083F26"/>
    <w:rsid w:val="00084661"/>
    <w:rsid w:val="000847D5"/>
    <w:rsid w:val="00084A9A"/>
    <w:rsid w:val="0008529C"/>
    <w:rsid w:val="000852EA"/>
    <w:rsid w:val="000855A1"/>
    <w:rsid w:val="000856B7"/>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2FE"/>
    <w:rsid w:val="00091377"/>
    <w:rsid w:val="000917C6"/>
    <w:rsid w:val="000917FD"/>
    <w:rsid w:val="00091839"/>
    <w:rsid w:val="00091996"/>
    <w:rsid w:val="00091B73"/>
    <w:rsid w:val="00091BDF"/>
    <w:rsid w:val="00091CC9"/>
    <w:rsid w:val="00091D93"/>
    <w:rsid w:val="00091F23"/>
    <w:rsid w:val="00091F5D"/>
    <w:rsid w:val="000920E8"/>
    <w:rsid w:val="000921C8"/>
    <w:rsid w:val="00092314"/>
    <w:rsid w:val="00092332"/>
    <w:rsid w:val="0009280D"/>
    <w:rsid w:val="00092855"/>
    <w:rsid w:val="000929F6"/>
    <w:rsid w:val="00092AA8"/>
    <w:rsid w:val="0009339F"/>
    <w:rsid w:val="0009354F"/>
    <w:rsid w:val="000935F4"/>
    <w:rsid w:val="0009392E"/>
    <w:rsid w:val="00093A86"/>
    <w:rsid w:val="00093B67"/>
    <w:rsid w:val="00093D2F"/>
    <w:rsid w:val="00093E1D"/>
    <w:rsid w:val="00093EBF"/>
    <w:rsid w:val="000942BE"/>
    <w:rsid w:val="00094532"/>
    <w:rsid w:val="000945F7"/>
    <w:rsid w:val="00094885"/>
    <w:rsid w:val="00094BB3"/>
    <w:rsid w:val="00094C4E"/>
    <w:rsid w:val="00094C8D"/>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A62"/>
    <w:rsid w:val="000A3B58"/>
    <w:rsid w:val="000A4092"/>
    <w:rsid w:val="000A4836"/>
    <w:rsid w:val="000A4840"/>
    <w:rsid w:val="000A4AA1"/>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0A4"/>
    <w:rsid w:val="000A71B3"/>
    <w:rsid w:val="000A7336"/>
    <w:rsid w:val="000A7356"/>
    <w:rsid w:val="000A7363"/>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C4E"/>
    <w:rsid w:val="000B2E6D"/>
    <w:rsid w:val="000B302C"/>
    <w:rsid w:val="000B30BD"/>
    <w:rsid w:val="000B33D7"/>
    <w:rsid w:val="000B3437"/>
    <w:rsid w:val="000B36D8"/>
    <w:rsid w:val="000B3AAA"/>
    <w:rsid w:val="000B3BF1"/>
    <w:rsid w:val="000B4008"/>
    <w:rsid w:val="000B4174"/>
    <w:rsid w:val="000B4212"/>
    <w:rsid w:val="000B4394"/>
    <w:rsid w:val="000B43E6"/>
    <w:rsid w:val="000B43ED"/>
    <w:rsid w:val="000B47E8"/>
    <w:rsid w:val="000B49D2"/>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6AE"/>
    <w:rsid w:val="000C2BE6"/>
    <w:rsid w:val="000C2EE4"/>
    <w:rsid w:val="000C39C0"/>
    <w:rsid w:val="000C39ED"/>
    <w:rsid w:val="000C3B8F"/>
    <w:rsid w:val="000C3C95"/>
    <w:rsid w:val="000C3DB9"/>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645"/>
    <w:rsid w:val="000D0810"/>
    <w:rsid w:val="000D0DF5"/>
    <w:rsid w:val="000D1298"/>
    <w:rsid w:val="000D162C"/>
    <w:rsid w:val="000D17D4"/>
    <w:rsid w:val="000D18ED"/>
    <w:rsid w:val="000D1922"/>
    <w:rsid w:val="000D1AEE"/>
    <w:rsid w:val="000D207C"/>
    <w:rsid w:val="000D2144"/>
    <w:rsid w:val="000D2747"/>
    <w:rsid w:val="000D2B8A"/>
    <w:rsid w:val="000D2E6C"/>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6A3"/>
    <w:rsid w:val="000D77A3"/>
    <w:rsid w:val="000D7999"/>
    <w:rsid w:val="000D79DD"/>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60F1"/>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B5"/>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42CF"/>
    <w:rsid w:val="000F465C"/>
    <w:rsid w:val="000F48AC"/>
    <w:rsid w:val="000F4FC3"/>
    <w:rsid w:val="000F519E"/>
    <w:rsid w:val="000F5246"/>
    <w:rsid w:val="000F5702"/>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78"/>
    <w:rsid w:val="00101393"/>
    <w:rsid w:val="00101416"/>
    <w:rsid w:val="00101602"/>
    <w:rsid w:val="00101686"/>
    <w:rsid w:val="00101E68"/>
    <w:rsid w:val="00101EAC"/>
    <w:rsid w:val="00102432"/>
    <w:rsid w:val="00102443"/>
    <w:rsid w:val="0010273A"/>
    <w:rsid w:val="00102B64"/>
    <w:rsid w:val="00102D39"/>
    <w:rsid w:val="00102D53"/>
    <w:rsid w:val="00102E51"/>
    <w:rsid w:val="00103065"/>
    <w:rsid w:val="001031A7"/>
    <w:rsid w:val="001035A1"/>
    <w:rsid w:val="0010369D"/>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1325"/>
    <w:rsid w:val="0011178D"/>
    <w:rsid w:val="001119F5"/>
    <w:rsid w:val="00112B39"/>
    <w:rsid w:val="00112E5C"/>
    <w:rsid w:val="00113348"/>
    <w:rsid w:val="001137BF"/>
    <w:rsid w:val="001137E0"/>
    <w:rsid w:val="00113955"/>
    <w:rsid w:val="00113972"/>
    <w:rsid w:val="00113A38"/>
    <w:rsid w:val="00113AEF"/>
    <w:rsid w:val="00113BBF"/>
    <w:rsid w:val="00113D88"/>
    <w:rsid w:val="001144A7"/>
    <w:rsid w:val="0011465B"/>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4A8"/>
    <w:rsid w:val="001237D4"/>
    <w:rsid w:val="00123958"/>
    <w:rsid w:val="00123B78"/>
    <w:rsid w:val="00123BA7"/>
    <w:rsid w:val="00123C05"/>
    <w:rsid w:val="00123E4B"/>
    <w:rsid w:val="0012414C"/>
    <w:rsid w:val="001245E3"/>
    <w:rsid w:val="001246ED"/>
    <w:rsid w:val="0012470C"/>
    <w:rsid w:val="00124B34"/>
    <w:rsid w:val="00124C09"/>
    <w:rsid w:val="00124E20"/>
    <w:rsid w:val="00124F8A"/>
    <w:rsid w:val="00125049"/>
    <w:rsid w:val="001252A3"/>
    <w:rsid w:val="00125315"/>
    <w:rsid w:val="0012549F"/>
    <w:rsid w:val="00125A34"/>
    <w:rsid w:val="00125E60"/>
    <w:rsid w:val="0012614C"/>
    <w:rsid w:val="001262A8"/>
    <w:rsid w:val="0012645B"/>
    <w:rsid w:val="00126856"/>
    <w:rsid w:val="001269B8"/>
    <w:rsid w:val="00126E6A"/>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4EB4"/>
    <w:rsid w:val="001351C5"/>
    <w:rsid w:val="001352AC"/>
    <w:rsid w:val="00135670"/>
    <w:rsid w:val="00135690"/>
    <w:rsid w:val="00135DCE"/>
    <w:rsid w:val="0013646C"/>
    <w:rsid w:val="00136734"/>
    <w:rsid w:val="0013677C"/>
    <w:rsid w:val="001369B4"/>
    <w:rsid w:val="001371CE"/>
    <w:rsid w:val="0013759D"/>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2"/>
    <w:rsid w:val="00142F1F"/>
    <w:rsid w:val="00143009"/>
    <w:rsid w:val="00143017"/>
    <w:rsid w:val="001431BA"/>
    <w:rsid w:val="001437E7"/>
    <w:rsid w:val="00143C24"/>
    <w:rsid w:val="00143EDB"/>
    <w:rsid w:val="00143F7E"/>
    <w:rsid w:val="001440E7"/>
    <w:rsid w:val="0014411E"/>
    <w:rsid w:val="0014442A"/>
    <w:rsid w:val="001448D5"/>
    <w:rsid w:val="00144F29"/>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6FCC"/>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4FAE"/>
    <w:rsid w:val="001551E7"/>
    <w:rsid w:val="00155443"/>
    <w:rsid w:val="0015596D"/>
    <w:rsid w:val="00155BAC"/>
    <w:rsid w:val="00155BEA"/>
    <w:rsid w:val="00155F34"/>
    <w:rsid w:val="00156008"/>
    <w:rsid w:val="001562E2"/>
    <w:rsid w:val="00156308"/>
    <w:rsid w:val="001568A5"/>
    <w:rsid w:val="001569E4"/>
    <w:rsid w:val="00156CCC"/>
    <w:rsid w:val="00156CE9"/>
    <w:rsid w:val="00156D8B"/>
    <w:rsid w:val="00157222"/>
    <w:rsid w:val="001577D3"/>
    <w:rsid w:val="00157990"/>
    <w:rsid w:val="001602D4"/>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6E4"/>
    <w:rsid w:val="00164BA2"/>
    <w:rsid w:val="00164DA8"/>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10"/>
    <w:rsid w:val="00170755"/>
    <w:rsid w:val="001707A8"/>
    <w:rsid w:val="00170A5F"/>
    <w:rsid w:val="00170B6C"/>
    <w:rsid w:val="00170D2F"/>
    <w:rsid w:val="00170F58"/>
    <w:rsid w:val="001710DC"/>
    <w:rsid w:val="00171212"/>
    <w:rsid w:val="001712DF"/>
    <w:rsid w:val="001715D0"/>
    <w:rsid w:val="00171748"/>
    <w:rsid w:val="00171E16"/>
    <w:rsid w:val="00171F20"/>
    <w:rsid w:val="0017244B"/>
    <w:rsid w:val="00172820"/>
    <w:rsid w:val="001728D1"/>
    <w:rsid w:val="00172919"/>
    <w:rsid w:val="00172BEC"/>
    <w:rsid w:val="00173228"/>
    <w:rsid w:val="00173260"/>
    <w:rsid w:val="001732FE"/>
    <w:rsid w:val="001734B4"/>
    <w:rsid w:val="00173501"/>
    <w:rsid w:val="0017354F"/>
    <w:rsid w:val="00173591"/>
    <w:rsid w:val="00173A1A"/>
    <w:rsid w:val="00173D24"/>
    <w:rsid w:val="00173D80"/>
    <w:rsid w:val="00173E26"/>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58"/>
    <w:rsid w:val="00186184"/>
    <w:rsid w:val="00186195"/>
    <w:rsid w:val="00186241"/>
    <w:rsid w:val="00186B9B"/>
    <w:rsid w:val="00186DC5"/>
    <w:rsid w:val="0018701D"/>
    <w:rsid w:val="00187697"/>
    <w:rsid w:val="001876B0"/>
    <w:rsid w:val="001879D0"/>
    <w:rsid w:val="00190044"/>
    <w:rsid w:val="001907AC"/>
    <w:rsid w:val="001907C2"/>
    <w:rsid w:val="00190C5F"/>
    <w:rsid w:val="00190C74"/>
    <w:rsid w:val="00190EF9"/>
    <w:rsid w:val="00190FAA"/>
    <w:rsid w:val="00191159"/>
    <w:rsid w:val="001914FE"/>
    <w:rsid w:val="00191AD8"/>
    <w:rsid w:val="00191B96"/>
    <w:rsid w:val="00191D76"/>
    <w:rsid w:val="001920C1"/>
    <w:rsid w:val="00192693"/>
    <w:rsid w:val="001926EE"/>
    <w:rsid w:val="00192711"/>
    <w:rsid w:val="001927EF"/>
    <w:rsid w:val="001928F1"/>
    <w:rsid w:val="00192EF3"/>
    <w:rsid w:val="00193011"/>
    <w:rsid w:val="00193164"/>
    <w:rsid w:val="001932A9"/>
    <w:rsid w:val="0019337A"/>
    <w:rsid w:val="00193543"/>
    <w:rsid w:val="001938B0"/>
    <w:rsid w:val="001939DB"/>
    <w:rsid w:val="00193A45"/>
    <w:rsid w:val="00193CA8"/>
    <w:rsid w:val="00194036"/>
    <w:rsid w:val="00194454"/>
    <w:rsid w:val="00194513"/>
    <w:rsid w:val="00194524"/>
    <w:rsid w:val="00194748"/>
    <w:rsid w:val="00194804"/>
    <w:rsid w:val="00194F6A"/>
    <w:rsid w:val="00194F70"/>
    <w:rsid w:val="00195173"/>
    <w:rsid w:val="00195267"/>
    <w:rsid w:val="0019541D"/>
    <w:rsid w:val="00195ACD"/>
    <w:rsid w:val="00195F5E"/>
    <w:rsid w:val="001960B2"/>
    <w:rsid w:val="00196190"/>
    <w:rsid w:val="00196294"/>
    <w:rsid w:val="001963E2"/>
    <w:rsid w:val="00196636"/>
    <w:rsid w:val="00196E3A"/>
    <w:rsid w:val="00196FDB"/>
    <w:rsid w:val="001974B2"/>
    <w:rsid w:val="00197590"/>
    <w:rsid w:val="001975FF"/>
    <w:rsid w:val="00197687"/>
    <w:rsid w:val="0019770C"/>
    <w:rsid w:val="00197819"/>
    <w:rsid w:val="00197A04"/>
    <w:rsid w:val="001A025A"/>
    <w:rsid w:val="001A0938"/>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3098"/>
    <w:rsid w:val="001A3265"/>
    <w:rsid w:val="001A32A4"/>
    <w:rsid w:val="001A3C23"/>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61F"/>
    <w:rsid w:val="001B17A2"/>
    <w:rsid w:val="001B1EC6"/>
    <w:rsid w:val="001B218F"/>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974"/>
    <w:rsid w:val="001C0E3E"/>
    <w:rsid w:val="001C108C"/>
    <w:rsid w:val="001C1128"/>
    <w:rsid w:val="001C159D"/>
    <w:rsid w:val="001C1694"/>
    <w:rsid w:val="001C19C2"/>
    <w:rsid w:val="001C1F31"/>
    <w:rsid w:val="001C234D"/>
    <w:rsid w:val="001C2468"/>
    <w:rsid w:val="001C28AC"/>
    <w:rsid w:val="001C2A03"/>
    <w:rsid w:val="001C2B01"/>
    <w:rsid w:val="001C2E6E"/>
    <w:rsid w:val="001C2E9A"/>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A1A"/>
    <w:rsid w:val="001C4D29"/>
    <w:rsid w:val="001C507B"/>
    <w:rsid w:val="001C51D8"/>
    <w:rsid w:val="001C5298"/>
    <w:rsid w:val="001C5341"/>
    <w:rsid w:val="001C5437"/>
    <w:rsid w:val="001C555E"/>
    <w:rsid w:val="001C5A06"/>
    <w:rsid w:val="001C5BD5"/>
    <w:rsid w:val="001C5CC2"/>
    <w:rsid w:val="001C6758"/>
    <w:rsid w:val="001C6A42"/>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07"/>
    <w:rsid w:val="001D3043"/>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0D66"/>
    <w:rsid w:val="001E111B"/>
    <w:rsid w:val="001E12D5"/>
    <w:rsid w:val="001E12F9"/>
    <w:rsid w:val="001E1564"/>
    <w:rsid w:val="001E1596"/>
    <w:rsid w:val="001E1606"/>
    <w:rsid w:val="001E1686"/>
    <w:rsid w:val="001E17C0"/>
    <w:rsid w:val="001E1829"/>
    <w:rsid w:val="001E19D7"/>
    <w:rsid w:val="001E1A81"/>
    <w:rsid w:val="001E1D62"/>
    <w:rsid w:val="001E2072"/>
    <w:rsid w:val="001E2164"/>
    <w:rsid w:val="001E233C"/>
    <w:rsid w:val="001E2351"/>
    <w:rsid w:val="001E27B5"/>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380"/>
    <w:rsid w:val="001E67FE"/>
    <w:rsid w:val="001E68D6"/>
    <w:rsid w:val="001E6AE1"/>
    <w:rsid w:val="001E6C6A"/>
    <w:rsid w:val="001E76CF"/>
    <w:rsid w:val="001E7718"/>
    <w:rsid w:val="001E7B26"/>
    <w:rsid w:val="001E7CD5"/>
    <w:rsid w:val="001E7DAE"/>
    <w:rsid w:val="001F02A9"/>
    <w:rsid w:val="001F0337"/>
    <w:rsid w:val="001F05E8"/>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0ED6"/>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7F"/>
    <w:rsid w:val="00202E58"/>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63F"/>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2F5A"/>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9E"/>
    <w:rsid w:val="002164BD"/>
    <w:rsid w:val="0021695F"/>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41"/>
    <w:rsid w:val="0022718A"/>
    <w:rsid w:val="00227538"/>
    <w:rsid w:val="002277D5"/>
    <w:rsid w:val="0022788D"/>
    <w:rsid w:val="00227C9D"/>
    <w:rsid w:val="00227D72"/>
    <w:rsid w:val="00230A58"/>
    <w:rsid w:val="00230B1A"/>
    <w:rsid w:val="00230C4E"/>
    <w:rsid w:val="00231055"/>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541"/>
    <w:rsid w:val="00242687"/>
    <w:rsid w:val="002427DE"/>
    <w:rsid w:val="00242AA1"/>
    <w:rsid w:val="00242CC4"/>
    <w:rsid w:val="00242E23"/>
    <w:rsid w:val="00243043"/>
    <w:rsid w:val="00243099"/>
    <w:rsid w:val="00243135"/>
    <w:rsid w:val="002431CC"/>
    <w:rsid w:val="002434F1"/>
    <w:rsid w:val="0024362B"/>
    <w:rsid w:val="00243712"/>
    <w:rsid w:val="002437EF"/>
    <w:rsid w:val="00243D32"/>
    <w:rsid w:val="00243D4A"/>
    <w:rsid w:val="00244488"/>
    <w:rsid w:val="002445A2"/>
    <w:rsid w:val="00244712"/>
    <w:rsid w:val="002447F4"/>
    <w:rsid w:val="002448F4"/>
    <w:rsid w:val="00244CC1"/>
    <w:rsid w:val="002451BD"/>
    <w:rsid w:val="002454EA"/>
    <w:rsid w:val="002459B3"/>
    <w:rsid w:val="00245E09"/>
    <w:rsid w:val="002460ED"/>
    <w:rsid w:val="00246132"/>
    <w:rsid w:val="00246174"/>
    <w:rsid w:val="002462B2"/>
    <w:rsid w:val="00246997"/>
    <w:rsid w:val="002469C3"/>
    <w:rsid w:val="00246A22"/>
    <w:rsid w:val="00246A55"/>
    <w:rsid w:val="00246BE3"/>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AB"/>
    <w:rsid w:val="002521ED"/>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9C9"/>
    <w:rsid w:val="00257A36"/>
    <w:rsid w:val="002607A3"/>
    <w:rsid w:val="002608DD"/>
    <w:rsid w:val="00260C78"/>
    <w:rsid w:val="00260D5D"/>
    <w:rsid w:val="00260D9A"/>
    <w:rsid w:val="00261329"/>
    <w:rsid w:val="0026136B"/>
    <w:rsid w:val="002614DD"/>
    <w:rsid w:val="00261734"/>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0B"/>
    <w:rsid w:val="00263168"/>
    <w:rsid w:val="00263312"/>
    <w:rsid w:val="002633B5"/>
    <w:rsid w:val="002633CE"/>
    <w:rsid w:val="0026344E"/>
    <w:rsid w:val="00263E98"/>
    <w:rsid w:val="00264380"/>
    <w:rsid w:val="0026477B"/>
    <w:rsid w:val="00264B44"/>
    <w:rsid w:val="00264BD9"/>
    <w:rsid w:val="00265027"/>
    <w:rsid w:val="00265386"/>
    <w:rsid w:val="00265613"/>
    <w:rsid w:val="002658CA"/>
    <w:rsid w:val="0026599C"/>
    <w:rsid w:val="00265A69"/>
    <w:rsid w:val="00265D7E"/>
    <w:rsid w:val="002662D6"/>
    <w:rsid w:val="0026633C"/>
    <w:rsid w:val="00266865"/>
    <w:rsid w:val="00266A8E"/>
    <w:rsid w:val="00266B52"/>
    <w:rsid w:val="00266D2F"/>
    <w:rsid w:val="00266F84"/>
    <w:rsid w:val="002671CF"/>
    <w:rsid w:val="002672A3"/>
    <w:rsid w:val="002675AD"/>
    <w:rsid w:val="00267AB9"/>
    <w:rsid w:val="00267EAE"/>
    <w:rsid w:val="00267ED2"/>
    <w:rsid w:val="00267FF4"/>
    <w:rsid w:val="002700D2"/>
    <w:rsid w:val="0027030D"/>
    <w:rsid w:val="0027037A"/>
    <w:rsid w:val="00270868"/>
    <w:rsid w:val="00270A69"/>
    <w:rsid w:val="00270BBC"/>
    <w:rsid w:val="00270D43"/>
    <w:rsid w:val="00270E82"/>
    <w:rsid w:val="0027102A"/>
    <w:rsid w:val="002713C6"/>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3E1A"/>
    <w:rsid w:val="00274016"/>
    <w:rsid w:val="002741F4"/>
    <w:rsid w:val="0027423C"/>
    <w:rsid w:val="0027452D"/>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77CB7"/>
    <w:rsid w:val="0028075B"/>
    <w:rsid w:val="002807F7"/>
    <w:rsid w:val="00280BFC"/>
    <w:rsid w:val="00280CFB"/>
    <w:rsid w:val="00281149"/>
    <w:rsid w:val="00281168"/>
    <w:rsid w:val="00281847"/>
    <w:rsid w:val="00281ACC"/>
    <w:rsid w:val="00282698"/>
    <w:rsid w:val="002826D6"/>
    <w:rsid w:val="00282D4A"/>
    <w:rsid w:val="00282D7B"/>
    <w:rsid w:val="00282F5E"/>
    <w:rsid w:val="00283021"/>
    <w:rsid w:val="0028313A"/>
    <w:rsid w:val="00283160"/>
    <w:rsid w:val="002831EC"/>
    <w:rsid w:val="002832AA"/>
    <w:rsid w:val="002832D1"/>
    <w:rsid w:val="00283330"/>
    <w:rsid w:val="00283375"/>
    <w:rsid w:val="00283743"/>
    <w:rsid w:val="00283840"/>
    <w:rsid w:val="00283D54"/>
    <w:rsid w:val="00283FDA"/>
    <w:rsid w:val="00284412"/>
    <w:rsid w:val="00284794"/>
    <w:rsid w:val="00284EBB"/>
    <w:rsid w:val="00285440"/>
    <w:rsid w:val="002854D6"/>
    <w:rsid w:val="0028583D"/>
    <w:rsid w:val="00285B04"/>
    <w:rsid w:val="00285C34"/>
    <w:rsid w:val="00285C64"/>
    <w:rsid w:val="00285C69"/>
    <w:rsid w:val="00285D20"/>
    <w:rsid w:val="00286189"/>
    <w:rsid w:val="002861EF"/>
    <w:rsid w:val="00286AE5"/>
    <w:rsid w:val="002877C1"/>
    <w:rsid w:val="002878F2"/>
    <w:rsid w:val="0028793E"/>
    <w:rsid w:val="00287A87"/>
    <w:rsid w:val="00287E01"/>
    <w:rsid w:val="0029034E"/>
    <w:rsid w:val="00290963"/>
    <w:rsid w:val="00290A11"/>
    <w:rsid w:val="002911EC"/>
    <w:rsid w:val="00291531"/>
    <w:rsid w:val="00291561"/>
    <w:rsid w:val="0029177D"/>
    <w:rsid w:val="00291A57"/>
    <w:rsid w:val="00291B07"/>
    <w:rsid w:val="00292071"/>
    <w:rsid w:val="002927B7"/>
    <w:rsid w:val="002928C8"/>
    <w:rsid w:val="00292A23"/>
    <w:rsid w:val="00292B1F"/>
    <w:rsid w:val="00292D5A"/>
    <w:rsid w:val="002931D7"/>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7A8"/>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520"/>
    <w:rsid w:val="002A4747"/>
    <w:rsid w:val="002A4766"/>
    <w:rsid w:val="002A4B4A"/>
    <w:rsid w:val="002A4B7B"/>
    <w:rsid w:val="002A4D93"/>
    <w:rsid w:val="002A5189"/>
    <w:rsid w:val="002A51FE"/>
    <w:rsid w:val="002A52D4"/>
    <w:rsid w:val="002A5562"/>
    <w:rsid w:val="002A55BB"/>
    <w:rsid w:val="002A5B0E"/>
    <w:rsid w:val="002A5CBE"/>
    <w:rsid w:val="002A5E20"/>
    <w:rsid w:val="002A5E6F"/>
    <w:rsid w:val="002A61B6"/>
    <w:rsid w:val="002A627F"/>
    <w:rsid w:val="002A63D6"/>
    <w:rsid w:val="002A69A5"/>
    <w:rsid w:val="002A6E2C"/>
    <w:rsid w:val="002A6EC0"/>
    <w:rsid w:val="002A7734"/>
    <w:rsid w:val="002A79DD"/>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5A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09C"/>
    <w:rsid w:val="002C0100"/>
    <w:rsid w:val="002C027D"/>
    <w:rsid w:val="002C0342"/>
    <w:rsid w:val="002C03FD"/>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59"/>
    <w:rsid w:val="002D4F9C"/>
    <w:rsid w:val="002D4FAC"/>
    <w:rsid w:val="002D5ABA"/>
    <w:rsid w:val="002D5B55"/>
    <w:rsid w:val="002D5D80"/>
    <w:rsid w:val="002D5F92"/>
    <w:rsid w:val="002D6608"/>
    <w:rsid w:val="002D6C45"/>
    <w:rsid w:val="002D7009"/>
    <w:rsid w:val="002D758A"/>
    <w:rsid w:val="002D75E8"/>
    <w:rsid w:val="002D79BB"/>
    <w:rsid w:val="002E017E"/>
    <w:rsid w:val="002E029E"/>
    <w:rsid w:val="002E0501"/>
    <w:rsid w:val="002E0675"/>
    <w:rsid w:val="002E0789"/>
    <w:rsid w:val="002E0806"/>
    <w:rsid w:val="002E097C"/>
    <w:rsid w:val="002E09BE"/>
    <w:rsid w:val="002E0F69"/>
    <w:rsid w:val="002E1064"/>
    <w:rsid w:val="002E10C4"/>
    <w:rsid w:val="002E12FE"/>
    <w:rsid w:val="002E177E"/>
    <w:rsid w:val="002E1880"/>
    <w:rsid w:val="002E19D8"/>
    <w:rsid w:val="002E1B6F"/>
    <w:rsid w:val="002E1D3D"/>
    <w:rsid w:val="002E1FAD"/>
    <w:rsid w:val="002E26BC"/>
    <w:rsid w:val="002E26CA"/>
    <w:rsid w:val="002E29CD"/>
    <w:rsid w:val="002E3342"/>
    <w:rsid w:val="002E3597"/>
    <w:rsid w:val="002E37E3"/>
    <w:rsid w:val="002E383C"/>
    <w:rsid w:val="002E3F21"/>
    <w:rsid w:val="002E4111"/>
    <w:rsid w:val="002E4331"/>
    <w:rsid w:val="002E4709"/>
    <w:rsid w:val="002E4C5C"/>
    <w:rsid w:val="002E507C"/>
    <w:rsid w:val="002E50E2"/>
    <w:rsid w:val="002E520E"/>
    <w:rsid w:val="002E54FE"/>
    <w:rsid w:val="002E5567"/>
    <w:rsid w:val="002E56C2"/>
    <w:rsid w:val="002E5A08"/>
    <w:rsid w:val="002E5BA5"/>
    <w:rsid w:val="002E5BEB"/>
    <w:rsid w:val="002E5BEC"/>
    <w:rsid w:val="002E6223"/>
    <w:rsid w:val="002E635C"/>
    <w:rsid w:val="002E63D4"/>
    <w:rsid w:val="002E6443"/>
    <w:rsid w:val="002E6856"/>
    <w:rsid w:val="002E69EE"/>
    <w:rsid w:val="002E6A5D"/>
    <w:rsid w:val="002E70B3"/>
    <w:rsid w:val="002E745C"/>
    <w:rsid w:val="002E7BD3"/>
    <w:rsid w:val="002F004D"/>
    <w:rsid w:val="002F03C4"/>
    <w:rsid w:val="002F0432"/>
    <w:rsid w:val="002F0659"/>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8A7"/>
    <w:rsid w:val="002F6C5D"/>
    <w:rsid w:val="002F6D19"/>
    <w:rsid w:val="002F710E"/>
    <w:rsid w:val="002F7F86"/>
    <w:rsid w:val="0030004B"/>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AEA"/>
    <w:rsid w:val="00303C86"/>
    <w:rsid w:val="0030450D"/>
    <w:rsid w:val="00304854"/>
    <w:rsid w:val="00304A46"/>
    <w:rsid w:val="00304A61"/>
    <w:rsid w:val="00304BB6"/>
    <w:rsid w:val="00305482"/>
    <w:rsid w:val="003059C8"/>
    <w:rsid w:val="00305BC3"/>
    <w:rsid w:val="00305CFF"/>
    <w:rsid w:val="00306215"/>
    <w:rsid w:val="0030634E"/>
    <w:rsid w:val="003066FA"/>
    <w:rsid w:val="003067F2"/>
    <w:rsid w:val="00306988"/>
    <w:rsid w:val="00306B2B"/>
    <w:rsid w:val="0030701F"/>
    <w:rsid w:val="00307027"/>
    <w:rsid w:val="003072B9"/>
    <w:rsid w:val="00307538"/>
    <w:rsid w:val="00307A6B"/>
    <w:rsid w:val="00307F18"/>
    <w:rsid w:val="00307FD0"/>
    <w:rsid w:val="00310646"/>
    <w:rsid w:val="003106D5"/>
    <w:rsid w:val="003107B3"/>
    <w:rsid w:val="003109AD"/>
    <w:rsid w:val="0031153D"/>
    <w:rsid w:val="0031195D"/>
    <w:rsid w:val="00311E7A"/>
    <w:rsid w:val="00311F06"/>
    <w:rsid w:val="003122DA"/>
    <w:rsid w:val="0031260E"/>
    <w:rsid w:val="003126D1"/>
    <w:rsid w:val="00312895"/>
    <w:rsid w:val="00312DE0"/>
    <w:rsid w:val="003131B8"/>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1E7"/>
    <w:rsid w:val="00321915"/>
    <w:rsid w:val="00321B3D"/>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39D"/>
    <w:rsid w:val="00324421"/>
    <w:rsid w:val="0032445D"/>
    <w:rsid w:val="003246DC"/>
    <w:rsid w:val="00324884"/>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2A"/>
    <w:rsid w:val="0032664E"/>
    <w:rsid w:val="0032666D"/>
    <w:rsid w:val="00326A87"/>
    <w:rsid w:val="00326A97"/>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EE1"/>
    <w:rsid w:val="00333F34"/>
    <w:rsid w:val="00333FCC"/>
    <w:rsid w:val="003341F0"/>
    <w:rsid w:val="003344B6"/>
    <w:rsid w:val="003344E0"/>
    <w:rsid w:val="00334623"/>
    <w:rsid w:val="003347D1"/>
    <w:rsid w:val="003348DB"/>
    <w:rsid w:val="00334C74"/>
    <w:rsid w:val="00334CE1"/>
    <w:rsid w:val="0033516E"/>
    <w:rsid w:val="00335189"/>
    <w:rsid w:val="00335521"/>
    <w:rsid w:val="00335EF0"/>
    <w:rsid w:val="0033607A"/>
    <w:rsid w:val="0033655D"/>
    <w:rsid w:val="00336802"/>
    <w:rsid w:val="003368EA"/>
    <w:rsid w:val="00337015"/>
    <w:rsid w:val="00337B39"/>
    <w:rsid w:val="0034006D"/>
    <w:rsid w:val="0034013F"/>
    <w:rsid w:val="0034015C"/>
    <w:rsid w:val="0034017F"/>
    <w:rsid w:val="0034036D"/>
    <w:rsid w:val="003403F0"/>
    <w:rsid w:val="003404F4"/>
    <w:rsid w:val="00340848"/>
    <w:rsid w:val="00340ED9"/>
    <w:rsid w:val="00340F96"/>
    <w:rsid w:val="00341354"/>
    <w:rsid w:val="00341377"/>
    <w:rsid w:val="0034181E"/>
    <w:rsid w:val="00341B5E"/>
    <w:rsid w:val="00341D45"/>
    <w:rsid w:val="00341F6D"/>
    <w:rsid w:val="003424EC"/>
    <w:rsid w:val="00342550"/>
    <w:rsid w:val="003426BF"/>
    <w:rsid w:val="003428F8"/>
    <w:rsid w:val="00342A70"/>
    <w:rsid w:val="00342A87"/>
    <w:rsid w:val="00342B86"/>
    <w:rsid w:val="00342B9A"/>
    <w:rsid w:val="0034301C"/>
    <w:rsid w:val="003430C7"/>
    <w:rsid w:val="00343415"/>
    <w:rsid w:val="00343436"/>
    <w:rsid w:val="0034393B"/>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DCD"/>
    <w:rsid w:val="00347022"/>
    <w:rsid w:val="003470C8"/>
    <w:rsid w:val="0034739A"/>
    <w:rsid w:val="0034745B"/>
    <w:rsid w:val="00347508"/>
    <w:rsid w:val="003476B3"/>
    <w:rsid w:val="003476DF"/>
    <w:rsid w:val="00347D4A"/>
    <w:rsid w:val="00347F2E"/>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3EB"/>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88"/>
    <w:rsid w:val="00356ACB"/>
    <w:rsid w:val="00356E4C"/>
    <w:rsid w:val="00356EE6"/>
    <w:rsid w:val="00357670"/>
    <w:rsid w:val="003579A6"/>
    <w:rsid w:val="00357DC6"/>
    <w:rsid w:val="00360186"/>
    <w:rsid w:val="003607DB"/>
    <w:rsid w:val="003607FE"/>
    <w:rsid w:val="003609E2"/>
    <w:rsid w:val="00360DCB"/>
    <w:rsid w:val="0036117F"/>
    <w:rsid w:val="003611AF"/>
    <w:rsid w:val="00361787"/>
    <w:rsid w:val="003617E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2B0"/>
    <w:rsid w:val="0036433B"/>
    <w:rsid w:val="00364535"/>
    <w:rsid w:val="003648C0"/>
    <w:rsid w:val="003648F4"/>
    <w:rsid w:val="00364CD3"/>
    <w:rsid w:val="00364E2E"/>
    <w:rsid w:val="00364F46"/>
    <w:rsid w:val="00364FFB"/>
    <w:rsid w:val="00364FFD"/>
    <w:rsid w:val="0036524E"/>
    <w:rsid w:val="003653FE"/>
    <w:rsid w:val="0036553D"/>
    <w:rsid w:val="00365A01"/>
    <w:rsid w:val="00365D7A"/>
    <w:rsid w:val="00365DAB"/>
    <w:rsid w:val="00365E4F"/>
    <w:rsid w:val="003662B3"/>
    <w:rsid w:val="003664E8"/>
    <w:rsid w:val="0036663C"/>
    <w:rsid w:val="0036670F"/>
    <w:rsid w:val="00366997"/>
    <w:rsid w:val="00366E79"/>
    <w:rsid w:val="0036795D"/>
    <w:rsid w:val="003679DB"/>
    <w:rsid w:val="003679FE"/>
    <w:rsid w:val="00367A61"/>
    <w:rsid w:val="00367BCD"/>
    <w:rsid w:val="0037054C"/>
    <w:rsid w:val="003705CE"/>
    <w:rsid w:val="00370C3F"/>
    <w:rsid w:val="00370C98"/>
    <w:rsid w:val="00370E99"/>
    <w:rsid w:val="00371244"/>
    <w:rsid w:val="00371329"/>
    <w:rsid w:val="00371AF7"/>
    <w:rsid w:val="00371E6E"/>
    <w:rsid w:val="0037229C"/>
    <w:rsid w:val="00372727"/>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6BD1"/>
    <w:rsid w:val="0037705A"/>
    <w:rsid w:val="003776A2"/>
    <w:rsid w:val="00377936"/>
    <w:rsid w:val="00377A6E"/>
    <w:rsid w:val="00377D2A"/>
    <w:rsid w:val="00377D46"/>
    <w:rsid w:val="00377F5A"/>
    <w:rsid w:val="00380518"/>
    <w:rsid w:val="00380A0E"/>
    <w:rsid w:val="00380D15"/>
    <w:rsid w:val="00380F4D"/>
    <w:rsid w:val="0038113E"/>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2E23"/>
    <w:rsid w:val="003830F1"/>
    <w:rsid w:val="00383212"/>
    <w:rsid w:val="00383878"/>
    <w:rsid w:val="003838E8"/>
    <w:rsid w:val="00383A92"/>
    <w:rsid w:val="00383B64"/>
    <w:rsid w:val="00384120"/>
    <w:rsid w:val="0038423C"/>
    <w:rsid w:val="00384B90"/>
    <w:rsid w:val="0038513F"/>
    <w:rsid w:val="0038571A"/>
    <w:rsid w:val="00385BC8"/>
    <w:rsid w:val="00385D02"/>
    <w:rsid w:val="00386169"/>
    <w:rsid w:val="0038695F"/>
    <w:rsid w:val="003870AC"/>
    <w:rsid w:val="00387A96"/>
    <w:rsid w:val="00387F9A"/>
    <w:rsid w:val="00390D91"/>
    <w:rsid w:val="003912D8"/>
    <w:rsid w:val="00391610"/>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2CBD"/>
    <w:rsid w:val="003931F8"/>
    <w:rsid w:val="003936FD"/>
    <w:rsid w:val="003937FB"/>
    <w:rsid w:val="0039396E"/>
    <w:rsid w:val="00393B0E"/>
    <w:rsid w:val="00393D59"/>
    <w:rsid w:val="00393DC2"/>
    <w:rsid w:val="003943AD"/>
    <w:rsid w:val="00394410"/>
    <w:rsid w:val="00394AA8"/>
    <w:rsid w:val="00394B3C"/>
    <w:rsid w:val="00394B79"/>
    <w:rsid w:val="00394B96"/>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E01"/>
    <w:rsid w:val="003A3F58"/>
    <w:rsid w:val="003A3F76"/>
    <w:rsid w:val="003A423A"/>
    <w:rsid w:val="003A4453"/>
    <w:rsid w:val="003A446C"/>
    <w:rsid w:val="003A472B"/>
    <w:rsid w:val="003A4DC4"/>
    <w:rsid w:val="003A4F06"/>
    <w:rsid w:val="003A4FED"/>
    <w:rsid w:val="003A5379"/>
    <w:rsid w:val="003A53C8"/>
    <w:rsid w:val="003A5490"/>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EE5"/>
    <w:rsid w:val="003B10ED"/>
    <w:rsid w:val="003B19D7"/>
    <w:rsid w:val="003B2005"/>
    <w:rsid w:val="003B2787"/>
    <w:rsid w:val="003B28B8"/>
    <w:rsid w:val="003B2F6D"/>
    <w:rsid w:val="003B3006"/>
    <w:rsid w:val="003B344F"/>
    <w:rsid w:val="003B3452"/>
    <w:rsid w:val="003B3B24"/>
    <w:rsid w:val="003B3D5E"/>
    <w:rsid w:val="003B4657"/>
    <w:rsid w:val="003B46B0"/>
    <w:rsid w:val="003B4912"/>
    <w:rsid w:val="003B4C34"/>
    <w:rsid w:val="003B501C"/>
    <w:rsid w:val="003B51AA"/>
    <w:rsid w:val="003B569E"/>
    <w:rsid w:val="003B6038"/>
    <w:rsid w:val="003B61D1"/>
    <w:rsid w:val="003B69E9"/>
    <w:rsid w:val="003B6AD1"/>
    <w:rsid w:val="003B6CD5"/>
    <w:rsid w:val="003B7205"/>
    <w:rsid w:val="003B7436"/>
    <w:rsid w:val="003B7491"/>
    <w:rsid w:val="003B79B5"/>
    <w:rsid w:val="003B79BA"/>
    <w:rsid w:val="003B7A3B"/>
    <w:rsid w:val="003B7B79"/>
    <w:rsid w:val="003B7E1B"/>
    <w:rsid w:val="003C0033"/>
    <w:rsid w:val="003C0341"/>
    <w:rsid w:val="003C068F"/>
    <w:rsid w:val="003C0A5A"/>
    <w:rsid w:val="003C0CBE"/>
    <w:rsid w:val="003C1258"/>
    <w:rsid w:val="003C13A2"/>
    <w:rsid w:val="003C1466"/>
    <w:rsid w:val="003C150A"/>
    <w:rsid w:val="003C1DE4"/>
    <w:rsid w:val="003C200B"/>
    <w:rsid w:val="003C213A"/>
    <w:rsid w:val="003C2632"/>
    <w:rsid w:val="003C292F"/>
    <w:rsid w:val="003C2B3E"/>
    <w:rsid w:val="003C2D15"/>
    <w:rsid w:val="003C2F46"/>
    <w:rsid w:val="003C31D4"/>
    <w:rsid w:val="003C34C0"/>
    <w:rsid w:val="003C3843"/>
    <w:rsid w:val="003C411B"/>
    <w:rsid w:val="003C4145"/>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47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247"/>
    <w:rsid w:val="003D64AD"/>
    <w:rsid w:val="003D65FD"/>
    <w:rsid w:val="003D6D18"/>
    <w:rsid w:val="003D732C"/>
    <w:rsid w:val="003D73A5"/>
    <w:rsid w:val="003D7437"/>
    <w:rsid w:val="003D7992"/>
    <w:rsid w:val="003D79B6"/>
    <w:rsid w:val="003D79EB"/>
    <w:rsid w:val="003D7A83"/>
    <w:rsid w:val="003D7BC5"/>
    <w:rsid w:val="003E00A4"/>
    <w:rsid w:val="003E02A3"/>
    <w:rsid w:val="003E02EE"/>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333"/>
    <w:rsid w:val="00402678"/>
    <w:rsid w:val="0040271E"/>
    <w:rsid w:val="004027DE"/>
    <w:rsid w:val="00402D31"/>
    <w:rsid w:val="00402DA3"/>
    <w:rsid w:val="00402E2A"/>
    <w:rsid w:val="004032DA"/>
    <w:rsid w:val="00403605"/>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A31"/>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545"/>
    <w:rsid w:val="00413EB3"/>
    <w:rsid w:val="00413F43"/>
    <w:rsid w:val="0041427B"/>
    <w:rsid w:val="00414412"/>
    <w:rsid w:val="00414570"/>
    <w:rsid w:val="004145D0"/>
    <w:rsid w:val="0041461D"/>
    <w:rsid w:val="00414735"/>
    <w:rsid w:val="00414E80"/>
    <w:rsid w:val="00414F80"/>
    <w:rsid w:val="00415094"/>
    <w:rsid w:val="004157D9"/>
    <w:rsid w:val="00415AD0"/>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ED5"/>
    <w:rsid w:val="00421F0A"/>
    <w:rsid w:val="00421FF3"/>
    <w:rsid w:val="0042210C"/>
    <w:rsid w:val="0042254A"/>
    <w:rsid w:val="00422859"/>
    <w:rsid w:val="00422919"/>
    <w:rsid w:val="00422AC9"/>
    <w:rsid w:val="0042329A"/>
    <w:rsid w:val="0042346D"/>
    <w:rsid w:val="0042380D"/>
    <w:rsid w:val="00423917"/>
    <w:rsid w:val="0042395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CF"/>
    <w:rsid w:val="00426606"/>
    <w:rsid w:val="004266E0"/>
    <w:rsid w:val="00426732"/>
    <w:rsid w:val="00426BD9"/>
    <w:rsid w:val="004270ED"/>
    <w:rsid w:val="004277A5"/>
    <w:rsid w:val="00427864"/>
    <w:rsid w:val="0042788D"/>
    <w:rsid w:val="00427C30"/>
    <w:rsid w:val="0043056F"/>
    <w:rsid w:val="00430629"/>
    <w:rsid w:val="004307A4"/>
    <w:rsid w:val="0043082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2BB1"/>
    <w:rsid w:val="00433575"/>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7"/>
    <w:rsid w:val="004374E9"/>
    <w:rsid w:val="0043777E"/>
    <w:rsid w:val="0043789C"/>
    <w:rsid w:val="00440152"/>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3F0A"/>
    <w:rsid w:val="004443BD"/>
    <w:rsid w:val="004444CE"/>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6CFF"/>
    <w:rsid w:val="00447216"/>
    <w:rsid w:val="0044723E"/>
    <w:rsid w:val="00447637"/>
    <w:rsid w:val="004476F6"/>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6F88"/>
    <w:rsid w:val="00457091"/>
    <w:rsid w:val="00457355"/>
    <w:rsid w:val="0045767A"/>
    <w:rsid w:val="004579EF"/>
    <w:rsid w:val="00457CC8"/>
    <w:rsid w:val="00457CD8"/>
    <w:rsid w:val="00460043"/>
    <w:rsid w:val="004603E4"/>
    <w:rsid w:val="00460482"/>
    <w:rsid w:val="004609EC"/>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36B"/>
    <w:rsid w:val="004704E1"/>
    <w:rsid w:val="004705D7"/>
    <w:rsid w:val="00470851"/>
    <w:rsid w:val="0047091D"/>
    <w:rsid w:val="00470FA3"/>
    <w:rsid w:val="0047108D"/>
    <w:rsid w:val="004710D5"/>
    <w:rsid w:val="0047154F"/>
    <w:rsid w:val="00471C67"/>
    <w:rsid w:val="00471C77"/>
    <w:rsid w:val="00471CEB"/>
    <w:rsid w:val="00471DFE"/>
    <w:rsid w:val="00471F85"/>
    <w:rsid w:val="00471FBC"/>
    <w:rsid w:val="0047200A"/>
    <w:rsid w:val="00472567"/>
    <w:rsid w:val="00472631"/>
    <w:rsid w:val="00472C27"/>
    <w:rsid w:val="00472F01"/>
    <w:rsid w:val="00473423"/>
    <w:rsid w:val="0047356D"/>
    <w:rsid w:val="004737BC"/>
    <w:rsid w:val="004739C8"/>
    <w:rsid w:val="00473A29"/>
    <w:rsid w:val="00473D6F"/>
    <w:rsid w:val="00473EF4"/>
    <w:rsid w:val="0047425A"/>
    <w:rsid w:val="00474422"/>
    <w:rsid w:val="0047445C"/>
    <w:rsid w:val="0047450A"/>
    <w:rsid w:val="0047450D"/>
    <w:rsid w:val="004745E8"/>
    <w:rsid w:val="004747AC"/>
    <w:rsid w:val="00474CE5"/>
    <w:rsid w:val="00474F98"/>
    <w:rsid w:val="004753C6"/>
    <w:rsid w:val="00475472"/>
    <w:rsid w:val="004757A5"/>
    <w:rsid w:val="0047586D"/>
    <w:rsid w:val="00475B2F"/>
    <w:rsid w:val="00475B38"/>
    <w:rsid w:val="00476104"/>
    <w:rsid w:val="00476297"/>
    <w:rsid w:val="004763D4"/>
    <w:rsid w:val="004765D7"/>
    <w:rsid w:val="0047676E"/>
    <w:rsid w:val="0047684D"/>
    <w:rsid w:val="004769E3"/>
    <w:rsid w:val="00476A37"/>
    <w:rsid w:val="00477245"/>
    <w:rsid w:val="00477803"/>
    <w:rsid w:val="00477898"/>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1F9E"/>
    <w:rsid w:val="004823BD"/>
    <w:rsid w:val="004823E4"/>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44F"/>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DF3"/>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D2A"/>
    <w:rsid w:val="00496E62"/>
    <w:rsid w:val="00497237"/>
    <w:rsid w:val="00497399"/>
    <w:rsid w:val="00497773"/>
    <w:rsid w:val="0049781D"/>
    <w:rsid w:val="004979DF"/>
    <w:rsid w:val="00497FCE"/>
    <w:rsid w:val="004A0118"/>
    <w:rsid w:val="004A01C2"/>
    <w:rsid w:val="004A03A9"/>
    <w:rsid w:val="004A046A"/>
    <w:rsid w:val="004A06C3"/>
    <w:rsid w:val="004A0B9E"/>
    <w:rsid w:val="004A0BA7"/>
    <w:rsid w:val="004A0F6D"/>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353"/>
    <w:rsid w:val="004B4DB9"/>
    <w:rsid w:val="004B4E5D"/>
    <w:rsid w:val="004B50BA"/>
    <w:rsid w:val="004B51A1"/>
    <w:rsid w:val="004B564A"/>
    <w:rsid w:val="004B58B7"/>
    <w:rsid w:val="004B5B1D"/>
    <w:rsid w:val="004B5B99"/>
    <w:rsid w:val="004B61C9"/>
    <w:rsid w:val="004B62A5"/>
    <w:rsid w:val="004B63E8"/>
    <w:rsid w:val="004B64B0"/>
    <w:rsid w:val="004B6981"/>
    <w:rsid w:val="004B7003"/>
    <w:rsid w:val="004B7014"/>
    <w:rsid w:val="004B7130"/>
    <w:rsid w:val="004B713B"/>
    <w:rsid w:val="004B7617"/>
    <w:rsid w:val="004B7839"/>
    <w:rsid w:val="004B7D59"/>
    <w:rsid w:val="004B7DCA"/>
    <w:rsid w:val="004B7E8F"/>
    <w:rsid w:val="004C0323"/>
    <w:rsid w:val="004C032D"/>
    <w:rsid w:val="004C0844"/>
    <w:rsid w:val="004C0C2F"/>
    <w:rsid w:val="004C0E13"/>
    <w:rsid w:val="004C11C3"/>
    <w:rsid w:val="004C15DF"/>
    <w:rsid w:val="004C16DD"/>
    <w:rsid w:val="004C17DF"/>
    <w:rsid w:val="004C180D"/>
    <w:rsid w:val="004C18B5"/>
    <w:rsid w:val="004C1940"/>
    <w:rsid w:val="004C19C9"/>
    <w:rsid w:val="004C1A45"/>
    <w:rsid w:val="004C1C8A"/>
    <w:rsid w:val="004C1CB3"/>
    <w:rsid w:val="004C1DB7"/>
    <w:rsid w:val="004C1ECF"/>
    <w:rsid w:val="004C1EFB"/>
    <w:rsid w:val="004C2072"/>
    <w:rsid w:val="004C2081"/>
    <w:rsid w:val="004C2120"/>
    <w:rsid w:val="004C24C5"/>
    <w:rsid w:val="004C262E"/>
    <w:rsid w:val="004C2F03"/>
    <w:rsid w:val="004C2FC4"/>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66C"/>
    <w:rsid w:val="004C68A6"/>
    <w:rsid w:val="004C6A38"/>
    <w:rsid w:val="004C6D63"/>
    <w:rsid w:val="004C734E"/>
    <w:rsid w:val="004C7448"/>
    <w:rsid w:val="004C7A67"/>
    <w:rsid w:val="004C7BF2"/>
    <w:rsid w:val="004C7CDB"/>
    <w:rsid w:val="004D0203"/>
    <w:rsid w:val="004D09EC"/>
    <w:rsid w:val="004D0AD9"/>
    <w:rsid w:val="004D0AF9"/>
    <w:rsid w:val="004D0F78"/>
    <w:rsid w:val="004D104E"/>
    <w:rsid w:val="004D1491"/>
    <w:rsid w:val="004D153A"/>
    <w:rsid w:val="004D1609"/>
    <w:rsid w:val="004D1A0C"/>
    <w:rsid w:val="004D1CA1"/>
    <w:rsid w:val="004D2318"/>
    <w:rsid w:val="004D24F9"/>
    <w:rsid w:val="004D2CC4"/>
    <w:rsid w:val="004D2CCF"/>
    <w:rsid w:val="004D2DE1"/>
    <w:rsid w:val="004D3406"/>
    <w:rsid w:val="004D35A2"/>
    <w:rsid w:val="004D3D64"/>
    <w:rsid w:val="004D3FAE"/>
    <w:rsid w:val="004D4215"/>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BE2"/>
    <w:rsid w:val="004E0C76"/>
    <w:rsid w:val="004E1811"/>
    <w:rsid w:val="004E1DB4"/>
    <w:rsid w:val="004E2442"/>
    <w:rsid w:val="004E255F"/>
    <w:rsid w:val="004E28B6"/>
    <w:rsid w:val="004E2C7B"/>
    <w:rsid w:val="004E36EE"/>
    <w:rsid w:val="004E39E7"/>
    <w:rsid w:val="004E3F57"/>
    <w:rsid w:val="004E41DE"/>
    <w:rsid w:val="004E4740"/>
    <w:rsid w:val="004E4B6A"/>
    <w:rsid w:val="004E4D56"/>
    <w:rsid w:val="004E4FAF"/>
    <w:rsid w:val="004E508D"/>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149"/>
    <w:rsid w:val="004F5223"/>
    <w:rsid w:val="004F522E"/>
    <w:rsid w:val="004F5352"/>
    <w:rsid w:val="004F5572"/>
    <w:rsid w:val="004F6082"/>
    <w:rsid w:val="004F6436"/>
    <w:rsid w:val="004F64E4"/>
    <w:rsid w:val="004F66AA"/>
    <w:rsid w:val="004F68FD"/>
    <w:rsid w:val="004F6E4C"/>
    <w:rsid w:val="004F6E57"/>
    <w:rsid w:val="004F6EC0"/>
    <w:rsid w:val="004F730F"/>
    <w:rsid w:val="004F7957"/>
    <w:rsid w:val="004F7A17"/>
    <w:rsid w:val="004F7C15"/>
    <w:rsid w:val="004F7CE6"/>
    <w:rsid w:val="00500220"/>
    <w:rsid w:val="00500BCA"/>
    <w:rsid w:val="00500BE9"/>
    <w:rsid w:val="00500E05"/>
    <w:rsid w:val="005010E7"/>
    <w:rsid w:val="0050148E"/>
    <w:rsid w:val="0050164C"/>
    <w:rsid w:val="005016D2"/>
    <w:rsid w:val="005017F4"/>
    <w:rsid w:val="00501A8D"/>
    <w:rsid w:val="00502664"/>
    <w:rsid w:val="00502B66"/>
    <w:rsid w:val="0050352F"/>
    <w:rsid w:val="00503C09"/>
    <w:rsid w:val="005040E6"/>
    <w:rsid w:val="005042D8"/>
    <w:rsid w:val="005043B5"/>
    <w:rsid w:val="0050449C"/>
    <w:rsid w:val="00504715"/>
    <w:rsid w:val="005047FF"/>
    <w:rsid w:val="00504B7C"/>
    <w:rsid w:val="00504E29"/>
    <w:rsid w:val="005054A1"/>
    <w:rsid w:val="005054D1"/>
    <w:rsid w:val="005056AA"/>
    <w:rsid w:val="0050580E"/>
    <w:rsid w:val="00505DB4"/>
    <w:rsid w:val="00505FC1"/>
    <w:rsid w:val="0050618C"/>
    <w:rsid w:val="0050645C"/>
    <w:rsid w:val="00506506"/>
    <w:rsid w:val="00506599"/>
    <w:rsid w:val="00506803"/>
    <w:rsid w:val="00506BDD"/>
    <w:rsid w:val="00507135"/>
    <w:rsid w:val="0050721B"/>
    <w:rsid w:val="00507527"/>
    <w:rsid w:val="00507661"/>
    <w:rsid w:val="00507B2B"/>
    <w:rsid w:val="00507C16"/>
    <w:rsid w:val="00507F09"/>
    <w:rsid w:val="005105DC"/>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C50"/>
    <w:rsid w:val="00514FD5"/>
    <w:rsid w:val="0051506B"/>
    <w:rsid w:val="0051512C"/>
    <w:rsid w:val="00515181"/>
    <w:rsid w:val="00515329"/>
    <w:rsid w:val="00515878"/>
    <w:rsid w:val="00515A09"/>
    <w:rsid w:val="00516FA3"/>
    <w:rsid w:val="00517005"/>
    <w:rsid w:val="005174C8"/>
    <w:rsid w:val="00517694"/>
    <w:rsid w:val="0051783E"/>
    <w:rsid w:val="00517858"/>
    <w:rsid w:val="00520010"/>
    <w:rsid w:val="0052024E"/>
    <w:rsid w:val="00520569"/>
    <w:rsid w:val="0052063D"/>
    <w:rsid w:val="0052096B"/>
    <w:rsid w:val="005209F4"/>
    <w:rsid w:val="00520D1E"/>
    <w:rsid w:val="00520FFE"/>
    <w:rsid w:val="005214D0"/>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E5D"/>
    <w:rsid w:val="00531F2D"/>
    <w:rsid w:val="0053213C"/>
    <w:rsid w:val="005321C5"/>
    <w:rsid w:val="005321EB"/>
    <w:rsid w:val="005325BA"/>
    <w:rsid w:val="00532886"/>
    <w:rsid w:val="00532892"/>
    <w:rsid w:val="00533139"/>
    <w:rsid w:val="00533216"/>
    <w:rsid w:val="00533466"/>
    <w:rsid w:val="005339D7"/>
    <w:rsid w:val="00533C94"/>
    <w:rsid w:val="00533CEB"/>
    <w:rsid w:val="00533D03"/>
    <w:rsid w:val="00533E44"/>
    <w:rsid w:val="00534068"/>
    <w:rsid w:val="005341A2"/>
    <w:rsid w:val="00534230"/>
    <w:rsid w:val="005342CB"/>
    <w:rsid w:val="005349EF"/>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B41"/>
    <w:rsid w:val="00541D23"/>
    <w:rsid w:val="00541D84"/>
    <w:rsid w:val="005421F4"/>
    <w:rsid w:val="00542806"/>
    <w:rsid w:val="0054291C"/>
    <w:rsid w:val="0054325C"/>
    <w:rsid w:val="0054332A"/>
    <w:rsid w:val="0054333E"/>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6EAD"/>
    <w:rsid w:val="00547194"/>
    <w:rsid w:val="005471B4"/>
    <w:rsid w:val="005472D0"/>
    <w:rsid w:val="00547870"/>
    <w:rsid w:val="00550709"/>
    <w:rsid w:val="0055077F"/>
    <w:rsid w:val="005507E8"/>
    <w:rsid w:val="00550856"/>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4E57"/>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E3D"/>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A8"/>
    <w:rsid w:val="005700C0"/>
    <w:rsid w:val="005701EF"/>
    <w:rsid w:val="00570476"/>
    <w:rsid w:val="00570AE4"/>
    <w:rsid w:val="00570D83"/>
    <w:rsid w:val="00570DA6"/>
    <w:rsid w:val="00570E79"/>
    <w:rsid w:val="005714C5"/>
    <w:rsid w:val="00571635"/>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628"/>
    <w:rsid w:val="00574D06"/>
    <w:rsid w:val="005751D6"/>
    <w:rsid w:val="00575666"/>
    <w:rsid w:val="005756E0"/>
    <w:rsid w:val="00575B9F"/>
    <w:rsid w:val="005762AC"/>
    <w:rsid w:val="0057631A"/>
    <w:rsid w:val="00576436"/>
    <w:rsid w:val="0057651D"/>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0D90"/>
    <w:rsid w:val="0059128B"/>
    <w:rsid w:val="005914F1"/>
    <w:rsid w:val="00591599"/>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2DE"/>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1DC"/>
    <w:rsid w:val="005A62BD"/>
    <w:rsid w:val="005A6700"/>
    <w:rsid w:val="005A6764"/>
    <w:rsid w:val="005A68FD"/>
    <w:rsid w:val="005A6ABE"/>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189"/>
    <w:rsid w:val="005B42A1"/>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183"/>
    <w:rsid w:val="005C0801"/>
    <w:rsid w:val="005C0870"/>
    <w:rsid w:val="005C09BD"/>
    <w:rsid w:val="005C09D0"/>
    <w:rsid w:val="005C09EC"/>
    <w:rsid w:val="005C0A51"/>
    <w:rsid w:val="005C0DF6"/>
    <w:rsid w:val="005C0F67"/>
    <w:rsid w:val="005C1116"/>
    <w:rsid w:val="005C198C"/>
    <w:rsid w:val="005C1ADB"/>
    <w:rsid w:val="005C1BD9"/>
    <w:rsid w:val="005C1CBC"/>
    <w:rsid w:val="005C2012"/>
    <w:rsid w:val="005C2050"/>
    <w:rsid w:val="005C29DA"/>
    <w:rsid w:val="005C2C64"/>
    <w:rsid w:val="005C2C86"/>
    <w:rsid w:val="005C2D78"/>
    <w:rsid w:val="005C2D95"/>
    <w:rsid w:val="005C3406"/>
    <w:rsid w:val="005C341B"/>
    <w:rsid w:val="005C349F"/>
    <w:rsid w:val="005C3666"/>
    <w:rsid w:val="005C39CE"/>
    <w:rsid w:val="005C3A34"/>
    <w:rsid w:val="005C3C64"/>
    <w:rsid w:val="005C490C"/>
    <w:rsid w:val="005C4CD0"/>
    <w:rsid w:val="005C53A9"/>
    <w:rsid w:val="005C54F4"/>
    <w:rsid w:val="005C57A7"/>
    <w:rsid w:val="005C58B1"/>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E3B"/>
    <w:rsid w:val="005D2FF5"/>
    <w:rsid w:val="005D3110"/>
    <w:rsid w:val="005D39DF"/>
    <w:rsid w:val="005D3FC3"/>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8A"/>
    <w:rsid w:val="005D7B95"/>
    <w:rsid w:val="005D7E1F"/>
    <w:rsid w:val="005E002E"/>
    <w:rsid w:val="005E01FE"/>
    <w:rsid w:val="005E0210"/>
    <w:rsid w:val="005E034E"/>
    <w:rsid w:val="005E0675"/>
    <w:rsid w:val="005E080B"/>
    <w:rsid w:val="005E0862"/>
    <w:rsid w:val="005E0E1E"/>
    <w:rsid w:val="005E1108"/>
    <w:rsid w:val="005E114F"/>
    <w:rsid w:val="005E1610"/>
    <w:rsid w:val="005E1A6C"/>
    <w:rsid w:val="005E1E1B"/>
    <w:rsid w:val="005E20E3"/>
    <w:rsid w:val="005E214A"/>
    <w:rsid w:val="005E29DC"/>
    <w:rsid w:val="005E2AF8"/>
    <w:rsid w:val="005E3593"/>
    <w:rsid w:val="005E368D"/>
    <w:rsid w:val="005E372C"/>
    <w:rsid w:val="005E3910"/>
    <w:rsid w:val="005E405E"/>
    <w:rsid w:val="005E40D7"/>
    <w:rsid w:val="005E40E5"/>
    <w:rsid w:val="005E41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0F66"/>
    <w:rsid w:val="005F1198"/>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1"/>
    <w:rsid w:val="00606E3F"/>
    <w:rsid w:val="00606EC4"/>
    <w:rsid w:val="00606FBC"/>
    <w:rsid w:val="00607423"/>
    <w:rsid w:val="006076A7"/>
    <w:rsid w:val="00607AF6"/>
    <w:rsid w:val="00607CA0"/>
    <w:rsid w:val="00607E47"/>
    <w:rsid w:val="00607F24"/>
    <w:rsid w:val="00610431"/>
    <w:rsid w:val="00610606"/>
    <w:rsid w:val="00610706"/>
    <w:rsid w:val="00610BA4"/>
    <w:rsid w:val="00610D75"/>
    <w:rsid w:val="00610EF9"/>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745"/>
    <w:rsid w:val="00612767"/>
    <w:rsid w:val="006128DB"/>
    <w:rsid w:val="00612C52"/>
    <w:rsid w:val="00612D53"/>
    <w:rsid w:val="0061338E"/>
    <w:rsid w:val="0061341A"/>
    <w:rsid w:val="00613434"/>
    <w:rsid w:val="006135DC"/>
    <w:rsid w:val="0061382F"/>
    <w:rsid w:val="00613879"/>
    <w:rsid w:val="0061396A"/>
    <w:rsid w:val="00613EB0"/>
    <w:rsid w:val="00613F15"/>
    <w:rsid w:val="00614138"/>
    <w:rsid w:val="00614405"/>
    <w:rsid w:val="00614997"/>
    <w:rsid w:val="006149DD"/>
    <w:rsid w:val="00614A31"/>
    <w:rsid w:val="00614AFE"/>
    <w:rsid w:val="00614BAA"/>
    <w:rsid w:val="00614CB2"/>
    <w:rsid w:val="00614E1D"/>
    <w:rsid w:val="006151B0"/>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A0A"/>
    <w:rsid w:val="00620B33"/>
    <w:rsid w:val="00620D08"/>
    <w:rsid w:val="00620DD2"/>
    <w:rsid w:val="00620E59"/>
    <w:rsid w:val="006212D1"/>
    <w:rsid w:val="006213EE"/>
    <w:rsid w:val="006218F8"/>
    <w:rsid w:val="00621904"/>
    <w:rsid w:val="006226BE"/>
    <w:rsid w:val="006228D9"/>
    <w:rsid w:val="00622AE0"/>
    <w:rsid w:val="00622BE8"/>
    <w:rsid w:val="00622C3B"/>
    <w:rsid w:val="00622E0D"/>
    <w:rsid w:val="00623068"/>
    <w:rsid w:val="006232CE"/>
    <w:rsid w:val="006233FB"/>
    <w:rsid w:val="0062341B"/>
    <w:rsid w:val="00623A25"/>
    <w:rsid w:val="00623CCD"/>
    <w:rsid w:val="006243D8"/>
    <w:rsid w:val="006243FB"/>
    <w:rsid w:val="00624412"/>
    <w:rsid w:val="006248FD"/>
    <w:rsid w:val="0062495F"/>
    <w:rsid w:val="00624D37"/>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AF5"/>
    <w:rsid w:val="00632B4B"/>
    <w:rsid w:val="00633730"/>
    <w:rsid w:val="00633A4E"/>
    <w:rsid w:val="00633B52"/>
    <w:rsid w:val="00633D0E"/>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0DDF"/>
    <w:rsid w:val="00640F5F"/>
    <w:rsid w:val="00641277"/>
    <w:rsid w:val="0064138D"/>
    <w:rsid w:val="00641858"/>
    <w:rsid w:val="006419CC"/>
    <w:rsid w:val="00641A15"/>
    <w:rsid w:val="00641B07"/>
    <w:rsid w:val="00641C51"/>
    <w:rsid w:val="00641EA3"/>
    <w:rsid w:val="00642066"/>
    <w:rsid w:val="006420C8"/>
    <w:rsid w:val="006420E0"/>
    <w:rsid w:val="00642183"/>
    <w:rsid w:val="00642223"/>
    <w:rsid w:val="00642232"/>
    <w:rsid w:val="0064278B"/>
    <w:rsid w:val="00643079"/>
    <w:rsid w:val="00643316"/>
    <w:rsid w:val="00643691"/>
    <w:rsid w:val="006440EB"/>
    <w:rsid w:val="006442A1"/>
    <w:rsid w:val="00644581"/>
    <w:rsid w:val="00644743"/>
    <w:rsid w:val="006449F0"/>
    <w:rsid w:val="00644E29"/>
    <w:rsid w:val="006450EE"/>
    <w:rsid w:val="006451B0"/>
    <w:rsid w:val="00645DBC"/>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AC6"/>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7A8"/>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575"/>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67757"/>
    <w:rsid w:val="00670012"/>
    <w:rsid w:val="006701AF"/>
    <w:rsid w:val="00670384"/>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A4A"/>
    <w:rsid w:val="00674B81"/>
    <w:rsid w:val="00674ED8"/>
    <w:rsid w:val="006750E4"/>
    <w:rsid w:val="00675514"/>
    <w:rsid w:val="00675631"/>
    <w:rsid w:val="0067578A"/>
    <w:rsid w:val="006758E6"/>
    <w:rsid w:val="00675AEA"/>
    <w:rsid w:val="00675B2D"/>
    <w:rsid w:val="00675DCC"/>
    <w:rsid w:val="00675EE3"/>
    <w:rsid w:val="00675F63"/>
    <w:rsid w:val="00676003"/>
    <w:rsid w:val="00676208"/>
    <w:rsid w:val="006763EE"/>
    <w:rsid w:val="00676647"/>
    <w:rsid w:val="00676A42"/>
    <w:rsid w:val="00676B0A"/>
    <w:rsid w:val="00676CF5"/>
    <w:rsid w:val="00676D18"/>
    <w:rsid w:val="00676EC0"/>
    <w:rsid w:val="006770A7"/>
    <w:rsid w:val="00677265"/>
    <w:rsid w:val="0067731B"/>
    <w:rsid w:val="00677421"/>
    <w:rsid w:val="006775BE"/>
    <w:rsid w:val="00677611"/>
    <w:rsid w:val="00677806"/>
    <w:rsid w:val="00677A7B"/>
    <w:rsid w:val="00677B37"/>
    <w:rsid w:val="00677BC6"/>
    <w:rsid w:val="00677E91"/>
    <w:rsid w:val="00680275"/>
    <w:rsid w:val="0068047F"/>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961"/>
    <w:rsid w:val="00682E4D"/>
    <w:rsid w:val="0068396A"/>
    <w:rsid w:val="00683D8E"/>
    <w:rsid w:val="0068409E"/>
    <w:rsid w:val="0068428A"/>
    <w:rsid w:val="00684464"/>
    <w:rsid w:val="006844BA"/>
    <w:rsid w:val="00684BA1"/>
    <w:rsid w:val="00684D6C"/>
    <w:rsid w:val="00684EA4"/>
    <w:rsid w:val="0068510D"/>
    <w:rsid w:val="0068519B"/>
    <w:rsid w:val="006853A5"/>
    <w:rsid w:val="00685904"/>
    <w:rsid w:val="00685B0D"/>
    <w:rsid w:val="00685E47"/>
    <w:rsid w:val="00685F08"/>
    <w:rsid w:val="006865C3"/>
    <w:rsid w:val="006867E8"/>
    <w:rsid w:val="00686BCA"/>
    <w:rsid w:val="00686C05"/>
    <w:rsid w:val="0068745F"/>
    <w:rsid w:val="006877B9"/>
    <w:rsid w:val="006877BE"/>
    <w:rsid w:val="00687B24"/>
    <w:rsid w:val="00687B60"/>
    <w:rsid w:val="00687DBC"/>
    <w:rsid w:val="00690461"/>
    <w:rsid w:val="00690CE9"/>
    <w:rsid w:val="00691101"/>
    <w:rsid w:val="00691261"/>
    <w:rsid w:val="006915E8"/>
    <w:rsid w:val="00691967"/>
    <w:rsid w:val="00691AFD"/>
    <w:rsid w:val="00691B7E"/>
    <w:rsid w:val="00691D95"/>
    <w:rsid w:val="00691DD1"/>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0EF"/>
    <w:rsid w:val="0069612A"/>
    <w:rsid w:val="00696236"/>
    <w:rsid w:val="006963E6"/>
    <w:rsid w:val="006964EE"/>
    <w:rsid w:val="006966B4"/>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147E"/>
    <w:rsid w:val="006A17FD"/>
    <w:rsid w:val="006A181F"/>
    <w:rsid w:val="006A1D44"/>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8BB"/>
    <w:rsid w:val="006A5CFE"/>
    <w:rsid w:val="006A5EEA"/>
    <w:rsid w:val="006A6061"/>
    <w:rsid w:val="006A63B0"/>
    <w:rsid w:val="006A65D8"/>
    <w:rsid w:val="006A67EF"/>
    <w:rsid w:val="006A68FC"/>
    <w:rsid w:val="006A69E5"/>
    <w:rsid w:val="006A6D83"/>
    <w:rsid w:val="006A729A"/>
    <w:rsid w:val="006A72C2"/>
    <w:rsid w:val="006A7470"/>
    <w:rsid w:val="006A7ACD"/>
    <w:rsid w:val="006A7CD8"/>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74"/>
    <w:rsid w:val="006B61D0"/>
    <w:rsid w:val="006B6B8C"/>
    <w:rsid w:val="006B6DFC"/>
    <w:rsid w:val="006B7583"/>
    <w:rsid w:val="006B782C"/>
    <w:rsid w:val="006B7A82"/>
    <w:rsid w:val="006B7BDD"/>
    <w:rsid w:val="006B7CFE"/>
    <w:rsid w:val="006B7E04"/>
    <w:rsid w:val="006B7F15"/>
    <w:rsid w:val="006C0095"/>
    <w:rsid w:val="006C00CD"/>
    <w:rsid w:val="006C050C"/>
    <w:rsid w:val="006C054F"/>
    <w:rsid w:val="006C0AE0"/>
    <w:rsid w:val="006C0E79"/>
    <w:rsid w:val="006C0E96"/>
    <w:rsid w:val="006C0F9D"/>
    <w:rsid w:val="006C1070"/>
    <w:rsid w:val="006C15F4"/>
    <w:rsid w:val="006C1C91"/>
    <w:rsid w:val="006C1DC4"/>
    <w:rsid w:val="006C1DDC"/>
    <w:rsid w:val="006C211D"/>
    <w:rsid w:val="006C23E9"/>
    <w:rsid w:val="006C2AFF"/>
    <w:rsid w:val="006C2E80"/>
    <w:rsid w:val="006C2EB6"/>
    <w:rsid w:val="006C2F59"/>
    <w:rsid w:val="006C3070"/>
    <w:rsid w:val="006C3094"/>
    <w:rsid w:val="006C3128"/>
    <w:rsid w:val="006C314E"/>
    <w:rsid w:val="006C3963"/>
    <w:rsid w:val="006C3FAC"/>
    <w:rsid w:val="006C4235"/>
    <w:rsid w:val="006C4262"/>
    <w:rsid w:val="006C4608"/>
    <w:rsid w:val="006C492C"/>
    <w:rsid w:val="006C4F59"/>
    <w:rsid w:val="006C5A67"/>
    <w:rsid w:val="006C5B44"/>
    <w:rsid w:val="006C5BF7"/>
    <w:rsid w:val="006C5ECB"/>
    <w:rsid w:val="006C5F98"/>
    <w:rsid w:val="006C6155"/>
    <w:rsid w:val="006C622F"/>
    <w:rsid w:val="006C6539"/>
    <w:rsid w:val="006C66B4"/>
    <w:rsid w:val="006C69B6"/>
    <w:rsid w:val="006C6E5D"/>
    <w:rsid w:val="006C6EE6"/>
    <w:rsid w:val="006C70BE"/>
    <w:rsid w:val="006C7544"/>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81F"/>
    <w:rsid w:val="006D1B7A"/>
    <w:rsid w:val="006D1CCB"/>
    <w:rsid w:val="006D1DAC"/>
    <w:rsid w:val="006D2192"/>
    <w:rsid w:val="006D27B1"/>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7E8"/>
    <w:rsid w:val="006E0BB5"/>
    <w:rsid w:val="006E0D6B"/>
    <w:rsid w:val="006E0EA9"/>
    <w:rsid w:val="006E100E"/>
    <w:rsid w:val="006E10A8"/>
    <w:rsid w:val="006E10F1"/>
    <w:rsid w:val="006E13F7"/>
    <w:rsid w:val="006E18E5"/>
    <w:rsid w:val="006E1937"/>
    <w:rsid w:val="006E1ECD"/>
    <w:rsid w:val="006E2058"/>
    <w:rsid w:val="006E20D1"/>
    <w:rsid w:val="006E2116"/>
    <w:rsid w:val="006E27BD"/>
    <w:rsid w:val="006E28DC"/>
    <w:rsid w:val="006E2934"/>
    <w:rsid w:val="006E2E70"/>
    <w:rsid w:val="006E2F38"/>
    <w:rsid w:val="006E344F"/>
    <w:rsid w:val="006E37B2"/>
    <w:rsid w:val="006E39E0"/>
    <w:rsid w:val="006E3AB9"/>
    <w:rsid w:val="006E3AD9"/>
    <w:rsid w:val="006E3B85"/>
    <w:rsid w:val="006E3E32"/>
    <w:rsid w:val="006E4C9B"/>
    <w:rsid w:val="006E4F41"/>
    <w:rsid w:val="006E4F43"/>
    <w:rsid w:val="006E5194"/>
    <w:rsid w:val="006E52D8"/>
    <w:rsid w:val="006E53AE"/>
    <w:rsid w:val="006E53F4"/>
    <w:rsid w:val="006E5467"/>
    <w:rsid w:val="006E5527"/>
    <w:rsid w:val="006E55BC"/>
    <w:rsid w:val="006E5811"/>
    <w:rsid w:val="006E5863"/>
    <w:rsid w:val="006E5935"/>
    <w:rsid w:val="006E5A89"/>
    <w:rsid w:val="006E61A3"/>
    <w:rsid w:val="006E683A"/>
    <w:rsid w:val="006E7140"/>
    <w:rsid w:val="006E722F"/>
    <w:rsid w:val="006E73AE"/>
    <w:rsid w:val="006E781B"/>
    <w:rsid w:val="006F0152"/>
    <w:rsid w:val="006F0342"/>
    <w:rsid w:val="006F03B5"/>
    <w:rsid w:val="006F0AB4"/>
    <w:rsid w:val="006F0C6D"/>
    <w:rsid w:val="006F11B4"/>
    <w:rsid w:val="006F13A6"/>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C0"/>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5D6"/>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5412"/>
    <w:rsid w:val="007161A2"/>
    <w:rsid w:val="00716282"/>
    <w:rsid w:val="007162D6"/>
    <w:rsid w:val="00716B32"/>
    <w:rsid w:val="00716BC4"/>
    <w:rsid w:val="00716CC8"/>
    <w:rsid w:val="007170A7"/>
    <w:rsid w:val="00717299"/>
    <w:rsid w:val="00717BC5"/>
    <w:rsid w:val="00717C70"/>
    <w:rsid w:val="00717EB7"/>
    <w:rsid w:val="0072019E"/>
    <w:rsid w:val="00720931"/>
    <w:rsid w:val="00720FB3"/>
    <w:rsid w:val="0072125A"/>
    <w:rsid w:val="00721951"/>
    <w:rsid w:val="00721C80"/>
    <w:rsid w:val="00722724"/>
    <w:rsid w:val="007228B1"/>
    <w:rsid w:val="00722ADE"/>
    <w:rsid w:val="00722B69"/>
    <w:rsid w:val="00722D03"/>
    <w:rsid w:val="00722E69"/>
    <w:rsid w:val="00722F8B"/>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12F"/>
    <w:rsid w:val="0072533D"/>
    <w:rsid w:val="00725789"/>
    <w:rsid w:val="007258B5"/>
    <w:rsid w:val="00725AC5"/>
    <w:rsid w:val="00725AF7"/>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44C"/>
    <w:rsid w:val="007315DB"/>
    <w:rsid w:val="00731828"/>
    <w:rsid w:val="00731A7F"/>
    <w:rsid w:val="00731EFF"/>
    <w:rsid w:val="007324EC"/>
    <w:rsid w:val="00732590"/>
    <w:rsid w:val="0073266B"/>
    <w:rsid w:val="0073294C"/>
    <w:rsid w:val="00732E0A"/>
    <w:rsid w:val="0073309D"/>
    <w:rsid w:val="00733165"/>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62E0"/>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9C2"/>
    <w:rsid w:val="00740BBC"/>
    <w:rsid w:val="00740C26"/>
    <w:rsid w:val="00740E3B"/>
    <w:rsid w:val="00740F74"/>
    <w:rsid w:val="00741181"/>
    <w:rsid w:val="007416AA"/>
    <w:rsid w:val="007418DA"/>
    <w:rsid w:val="00741ABB"/>
    <w:rsid w:val="00741AF0"/>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5CF6"/>
    <w:rsid w:val="00745D0E"/>
    <w:rsid w:val="007460BE"/>
    <w:rsid w:val="00746346"/>
    <w:rsid w:val="007468CB"/>
    <w:rsid w:val="0074694E"/>
    <w:rsid w:val="00746C38"/>
    <w:rsid w:val="00746CED"/>
    <w:rsid w:val="007477B6"/>
    <w:rsid w:val="007478C2"/>
    <w:rsid w:val="0075030B"/>
    <w:rsid w:val="007503C2"/>
    <w:rsid w:val="0075082A"/>
    <w:rsid w:val="00750C39"/>
    <w:rsid w:val="00750EC7"/>
    <w:rsid w:val="00751160"/>
    <w:rsid w:val="00751183"/>
    <w:rsid w:val="0075130D"/>
    <w:rsid w:val="007513C5"/>
    <w:rsid w:val="0075170D"/>
    <w:rsid w:val="00751A7E"/>
    <w:rsid w:val="00751E40"/>
    <w:rsid w:val="00752244"/>
    <w:rsid w:val="007522DB"/>
    <w:rsid w:val="007523C8"/>
    <w:rsid w:val="00752691"/>
    <w:rsid w:val="00752829"/>
    <w:rsid w:val="00752BBA"/>
    <w:rsid w:val="00752C49"/>
    <w:rsid w:val="00752D45"/>
    <w:rsid w:val="00752FF5"/>
    <w:rsid w:val="007531B3"/>
    <w:rsid w:val="00753381"/>
    <w:rsid w:val="0075384A"/>
    <w:rsid w:val="0075398A"/>
    <w:rsid w:val="00753AEF"/>
    <w:rsid w:val="00753B2B"/>
    <w:rsid w:val="00754536"/>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FB2"/>
    <w:rsid w:val="00760FE6"/>
    <w:rsid w:val="007611B9"/>
    <w:rsid w:val="00761791"/>
    <w:rsid w:val="007618C5"/>
    <w:rsid w:val="00761BA3"/>
    <w:rsid w:val="00761DCF"/>
    <w:rsid w:val="00761FAF"/>
    <w:rsid w:val="00762377"/>
    <w:rsid w:val="007626D9"/>
    <w:rsid w:val="007629A5"/>
    <w:rsid w:val="007629C4"/>
    <w:rsid w:val="00762D76"/>
    <w:rsid w:val="0076303E"/>
    <w:rsid w:val="007637F0"/>
    <w:rsid w:val="00763A24"/>
    <w:rsid w:val="00763DFE"/>
    <w:rsid w:val="00764083"/>
    <w:rsid w:val="007643E9"/>
    <w:rsid w:val="007643FE"/>
    <w:rsid w:val="00764A79"/>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C80"/>
    <w:rsid w:val="00781EC6"/>
    <w:rsid w:val="00782054"/>
    <w:rsid w:val="00782886"/>
    <w:rsid w:val="007828B2"/>
    <w:rsid w:val="00782AFC"/>
    <w:rsid w:val="00782B50"/>
    <w:rsid w:val="00782B91"/>
    <w:rsid w:val="00782BD2"/>
    <w:rsid w:val="00782BE2"/>
    <w:rsid w:val="00782C3F"/>
    <w:rsid w:val="00782DEB"/>
    <w:rsid w:val="007830AE"/>
    <w:rsid w:val="00783A3C"/>
    <w:rsid w:val="00783C40"/>
    <w:rsid w:val="00784000"/>
    <w:rsid w:val="007842BB"/>
    <w:rsid w:val="00784843"/>
    <w:rsid w:val="00784F50"/>
    <w:rsid w:val="007854A4"/>
    <w:rsid w:val="00785617"/>
    <w:rsid w:val="00785834"/>
    <w:rsid w:val="00785A5F"/>
    <w:rsid w:val="00785BD5"/>
    <w:rsid w:val="00785C49"/>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187D"/>
    <w:rsid w:val="00791B74"/>
    <w:rsid w:val="00791F03"/>
    <w:rsid w:val="00792444"/>
    <w:rsid w:val="00792696"/>
    <w:rsid w:val="00792D09"/>
    <w:rsid w:val="00792F65"/>
    <w:rsid w:val="0079332D"/>
    <w:rsid w:val="007937AB"/>
    <w:rsid w:val="007937CB"/>
    <w:rsid w:val="0079388D"/>
    <w:rsid w:val="00793914"/>
    <w:rsid w:val="00793A51"/>
    <w:rsid w:val="00793DB8"/>
    <w:rsid w:val="00793F28"/>
    <w:rsid w:val="0079465E"/>
    <w:rsid w:val="0079482A"/>
    <w:rsid w:val="00794977"/>
    <w:rsid w:val="00794DA8"/>
    <w:rsid w:val="00794EDA"/>
    <w:rsid w:val="00794F67"/>
    <w:rsid w:val="007951FA"/>
    <w:rsid w:val="007954ED"/>
    <w:rsid w:val="0079563F"/>
    <w:rsid w:val="00795793"/>
    <w:rsid w:val="007957CE"/>
    <w:rsid w:val="00795D01"/>
    <w:rsid w:val="0079622F"/>
    <w:rsid w:val="007963B4"/>
    <w:rsid w:val="00796403"/>
    <w:rsid w:val="00796828"/>
    <w:rsid w:val="0079693E"/>
    <w:rsid w:val="00796B0B"/>
    <w:rsid w:val="00796D80"/>
    <w:rsid w:val="007972AF"/>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4F3"/>
    <w:rsid w:val="007A45E7"/>
    <w:rsid w:val="007A4B96"/>
    <w:rsid w:val="007A4B9E"/>
    <w:rsid w:val="007A4BE5"/>
    <w:rsid w:val="007A4DBD"/>
    <w:rsid w:val="007A4EBA"/>
    <w:rsid w:val="007A4F02"/>
    <w:rsid w:val="007A4FDB"/>
    <w:rsid w:val="007A56CC"/>
    <w:rsid w:val="007A58C5"/>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0FAF"/>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C40"/>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6E8D"/>
    <w:rsid w:val="007B7A0E"/>
    <w:rsid w:val="007B7A7A"/>
    <w:rsid w:val="007B7CE7"/>
    <w:rsid w:val="007B7D3A"/>
    <w:rsid w:val="007B7D8B"/>
    <w:rsid w:val="007B7F6A"/>
    <w:rsid w:val="007C00E7"/>
    <w:rsid w:val="007C00F8"/>
    <w:rsid w:val="007C01BC"/>
    <w:rsid w:val="007C0262"/>
    <w:rsid w:val="007C029F"/>
    <w:rsid w:val="007C034E"/>
    <w:rsid w:val="007C049B"/>
    <w:rsid w:val="007C053B"/>
    <w:rsid w:val="007C0661"/>
    <w:rsid w:val="007C085B"/>
    <w:rsid w:val="007C0D61"/>
    <w:rsid w:val="007C0FB0"/>
    <w:rsid w:val="007C11AE"/>
    <w:rsid w:val="007C19A5"/>
    <w:rsid w:val="007C21A4"/>
    <w:rsid w:val="007C228F"/>
    <w:rsid w:val="007C2304"/>
    <w:rsid w:val="007C2470"/>
    <w:rsid w:val="007C2732"/>
    <w:rsid w:val="007C2884"/>
    <w:rsid w:val="007C2C86"/>
    <w:rsid w:val="007C2CD0"/>
    <w:rsid w:val="007C2D7B"/>
    <w:rsid w:val="007C2F6E"/>
    <w:rsid w:val="007C354E"/>
    <w:rsid w:val="007C3815"/>
    <w:rsid w:val="007C3859"/>
    <w:rsid w:val="007C3900"/>
    <w:rsid w:val="007C3A29"/>
    <w:rsid w:val="007C3A9D"/>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3DF"/>
    <w:rsid w:val="007C6455"/>
    <w:rsid w:val="007C6503"/>
    <w:rsid w:val="007C682E"/>
    <w:rsid w:val="007C6BA4"/>
    <w:rsid w:val="007C709C"/>
    <w:rsid w:val="007C70F1"/>
    <w:rsid w:val="007C7482"/>
    <w:rsid w:val="007C74FB"/>
    <w:rsid w:val="007C7790"/>
    <w:rsid w:val="007C7A54"/>
    <w:rsid w:val="007C7C6F"/>
    <w:rsid w:val="007D035D"/>
    <w:rsid w:val="007D03D2"/>
    <w:rsid w:val="007D0C09"/>
    <w:rsid w:val="007D0E1E"/>
    <w:rsid w:val="007D0EB5"/>
    <w:rsid w:val="007D0FFB"/>
    <w:rsid w:val="007D1203"/>
    <w:rsid w:val="007D1891"/>
    <w:rsid w:val="007D19CE"/>
    <w:rsid w:val="007D215A"/>
    <w:rsid w:val="007D29D0"/>
    <w:rsid w:val="007D29E9"/>
    <w:rsid w:val="007D2E15"/>
    <w:rsid w:val="007D327F"/>
    <w:rsid w:val="007D32E2"/>
    <w:rsid w:val="007D33BD"/>
    <w:rsid w:val="007D353E"/>
    <w:rsid w:val="007D35BF"/>
    <w:rsid w:val="007D366C"/>
    <w:rsid w:val="007D36A9"/>
    <w:rsid w:val="007D381C"/>
    <w:rsid w:val="007D395B"/>
    <w:rsid w:val="007D3BC2"/>
    <w:rsid w:val="007D43B2"/>
    <w:rsid w:val="007D4400"/>
    <w:rsid w:val="007D4779"/>
    <w:rsid w:val="007D48BD"/>
    <w:rsid w:val="007D4BDA"/>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E4B"/>
    <w:rsid w:val="007E2028"/>
    <w:rsid w:val="007E27F5"/>
    <w:rsid w:val="007E286A"/>
    <w:rsid w:val="007E2889"/>
    <w:rsid w:val="007E2B12"/>
    <w:rsid w:val="007E2B7D"/>
    <w:rsid w:val="007E2CCE"/>
    <w:rsid w:val="007E2D78"/>
    <w:rsid w:val="007E31B8"/>
    <w:rsid w:val="007E3C0C"/>
    <w:rsid w:val="007E4481"/>
    <w:rsid w:val="007E4A4E"/>
    <w:rsid w:val="007E4AF4"/>
    <w:rsid w:val="007E4F78"/>
    <w:rsid w:val="007E5339"/>
    <w:rsid w:val="007E56E4"/>
    <w:rsid w:val="007E5840"/>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82A"/>
    <w:rsid w:val="007F1C1A"/>
    <w:rsid w:val="007F1C32"/>
    <w:rsid w:val="007F1D09"/>
    <w:rsid w:val="007F1F6F"/>
    <w:rsid w:val="007F2035"/>
    <w:rsid w:val="007F230C"/>
    <w:rsid w:val="007F24D7"/>
    <w:rsid w:val="007F2548"/>
    <w:rsid w:val="007F2566"/>
    <w:rsid w:val="007F2605"/>
    <w:rsid w:val="007F3520"/>
    <w:rsid w:val="007F3642"/>
    <w:rsid w:val="007F37C6"/>
    <w:rsid w:val="007F3803"/>
    <w:rsid w:val="007F3C78"/>
    <w:rsid w:val="007F3E11"/>
    <w:rsid w:val="007F41D1"/>
    <w:rsid w:val="007F41F0"/>
    <w:rsid w:val="007F4225"/>
    <w:rsid w:val="007F43DE"/>
    <w:rsid w:val="007F473A"/>
    <w:rsid w:val="007F4C3D"/>
    <w:rsid w:val="007F518C"/>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908"/>
    <w:rsid w:val="007F7B5F"/>
    <w:rsid w:val="007F7F31"/>
    <w:rsid w:val="007F7FB9"/>
    <w:rsid w:val="00800BBF"/>
    <w:rsid w:val="00800E6D"/>
    <w:rsid w:val="00800F0B"/>
    <w:rsid w:val="00800F67"/>
    <w:rsid w:val="00800F81"/>
    <w:rsid w:val="00801211"/>
    <w:rsid w:val="00801430"/>
    <w:rsid w:val="008019CF"/>
    <w:rsid w:val="0080230B"/>
    <w:rsid w:val="008025BF"/>
    <w:rsid w:val="0080273D"/>
    <w:rsid w:val="00802A01"/>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673"/>
    <w:rsid w:val="0080591C"/>
    <w:rsid w:val="00805B63"/>
    <w:rsid w:val="00805C36"/>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4CC"/>
    <w:rsid w:val="00814733"/>
    <w:rsid w:val="00814ADC"/>
    <w:rsid w:val="008150DA"/>
    <w:rsid w:val="008153FB"/>
    <w:rsid w:val="00815427"/>
    <w:rsid w:val="00815572"/>
    <w:rsid w:val="008157B4"/>
    <w:rsid w:val="00815834"/>
    <w:rsid w:val="0081588A"/>
    <w:rsid w:val="00815FC5"/>
    <w:rsid w:val="0081611F"/>
    <w:rsid w:val="00816456"/>
    <w:rsid w:val="00816461"/>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201F3"/>
    <w:rsid w:val="008202CA"/>
    <w:rsid w:val="0082032B"/>
    <w:rsid w:val="008203EF"/>
    <w:rsid w:val="00820489"/>
    <w:rsid w:val="008207D9"/>
    <w:rsid w:val="00820DBD"/>
    <w:rsid w:val="008210EA"/>
    <w:rsid w:val="008211BF"/>
    <w:rsid w:val="00821362"/>
    <w:rsid w:val="008213A8"/>
    <w:rsid w:val="008213B6"/>
    <w:rsid w:val="00821547"/>
    <w:rsid w:val="00821630"/>
    <w:rsid w:val="00821951"/>
    <w:rsid w:val="00821BBF"/>
    <w:rsid w:val="0082256A"/>
    <w:rsid w:val="008227D1"/>
    <w:rsid w:val="00822904"/>
    <w:rsid w:val="00822B1E"/>
    <w:rsid w:val="00822D5D"/>
    <w:rsid w:val="0082321A"/>
    <w:rsid w:val="00823697"/>
    <w:rsid w:val="008236F9"/>
    <w:rsid w:val="008242A0"/>
    <w:rsid w:val="008243C7"/>
    <w:rsid w:val="008245E6"/>
    <w:rsid w:val="00824785"/>
    <w:rsid w:val="008249DB"/>
    <w:rsid w:val="00824D99"/>
    <w:rsid w:val="00825146"/>
    <w:rsid w:val="0082576C"/>
    <w:rsid w:val="008258AE"/>
    <w:rsid w:val="00825C31"/>
    <w:rsid w:val="00825D5E"/>
    <w:rsid w:val="00825F81"/>
    <w:rsid w:val="008261F7"/>
    <w:rsid w:val="00826740"/>
    <w:rsid w:val="00826D60"/>
    <w:rsid w:val="0082722E"/>
    <w:rsid w:val="0082762F"/>
    <w:rsid w:val="00827AEF"/>
    <w:rsid w:val="00827B0A"/>
    <w:rsid w:val="00827BD7"/>
    <w:rsid w:val="00827C08"/>
    <w:rsid w:val="00827EE7"/>
    <w:rsid w:val="00827FFE"/>
    <w:rsid w:val="00830329"/>
    <w:rsid w:val="008307E6"/>
    <w:rsid w:val="00830B0E"/>
    <w:rsid w:val="00831986"/>
    <w:rsid w:val="00831A6A"/>
    <w:rsid w:val="00831D7C"/>
    <w:rsid w:val="00832242"/>
    <w:rsid w:val="00832B6B"/>
    <w:rsid w:val="00832DBA"/>
    <w:rsid w:val="0083301F"/>
    <w:rsid w:val="0083322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96D"/>
    <w:rsid w:val="00843A87"/>
    <w:rsid w:val="00843C75"/>
    <w:rsid w:val="00843D0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2C54"/>
    <w:rsid w:val="00853029"/>
    <w:rsid w:val="008530B4"/>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446"/>
    <w:rsid w:val="008616E1"/>
    <w:rsid w:val="008616EC"/>
    <w:rsid w:val="008616F5"/>
    <w:rsid w:val="00861719"/>
    <w:rsid w:val="00861A78"/>
    <w:rsid w:val="00861B5F"/>
    <w:rsid w:val="00861B64"/>
    <w:rsid w:val="00861CC8"/>
    <w:rsid w:val="00861EE6"/>
    <w:rsid w:val="00862013"/>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B37"/>
    <w:rsid w:val="00872C32"/>
    <w:rsid w:val="00872DE5"/>
    <w:rsid w:val="0087303A"/>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4BC"/>
    <w:rsid w:val="008846AF"/>
    <w:rsid w:val="008847A3"/>
    <w:rsid w:val="0088483F"/>
    <w:rsid w:val="00884901"/>
    <w:rsid w:val="00884C0F"/>
    <w:rsid w:val="00884FB8"/>
    <w:rsid w:val="00885355"/>
    <w:rsid w:val="00885865"/>
    <w:rsid w:val="0088588B"/>
    <w:rsid w:val="00885AF3"/>
    <w:rsid w:val="00885F32"/>
    <w:rsid w:val="00886128"/>
    <w:rsid w:val="00886797"/>
    <w:rsid w:val="008868F4"/>
    <w:rsid w:val="00886D92"/>
    <w:rsid w:val="0088702F"/>
    <w:rsid w:val="008870B3"/>
    <w:rsid w:val="008873DC"/>
    <w:rsid w:val="00887419"/>
    <w:rsid w:val="008876FE"/>
    <w:rsid w:val="00887DC2"/>
    <w:rsid w:val="00887F61"/>
    <w:rsid w:val="008905EA"/>
    <w:rsid w:val="0089068D"/>
    <w:rsid w:val="00890977"/>
    <w:rsid w:val="00890A1A"/>
    <w:rsid w:val="00890A2B"/>
    <w:rsid w:val="00891167"/>
    <w:rsid w:val="00891191"/>
    <w:rsid w:val="008913D6"/>
    <w:rsid w:val="008913EF"/>
    <w:rsid w:val="00891685"/>
    <w:rsid w:val="00891739"/>
    <w:rsid w:val="00892120"/>
    <w:rsid w:val="00892317"/>
    <w:rsid w:val="00892422"/>
    <w:rsid w:val="00892612"/>
    <w:rsid w:val="0089293D"/>
    <w:rsid w:val="00892ADC"/>
    <w:rsid w:val="00892CF6"/>
    <w:rsid w:val="00892EEB"/>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961"/>
    <w:rsid w:val="00896A09"/>
    <w:rsid w:val="00896B63"/>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DBF"/>
    <w:rsid w:val="008A1F4C"/>
    <w:rsid w:val="008A1F6B"/>
    <w:rsid w:val="008A221E"/>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0CD"/>
    <w:rsid w:val="008A61F4"/>
    <w:rsid w:val="008A63B1"/>
    <w:rsid w:val="008A6740"/>
    <w:rsid w:val="008A68BB"/>
    <w:rsid w:val="008A69DB"/>
    <w:rsid w:val="008A6F26"/>
    <w:rsid w:val="008A7159"/>
    <w:rsid w:val="008A722E"/>
    <w:rsid w:val="008A7503"/>
    <w:rsid w:val="008A788B"/>
    <w:rsid w:val="008A7929"/>
    <w:rsid w:val="008A7A0B"/>
    <w:rsid w:val="008B0E77"/>
    <w:rsid w:val="008B1257"/>
    <w:rsid w:val="008B145F"/>
    <w:rsid w:val="008B1548"/>
    <w:rsid w:val="008B19B2"/>
    <w:rsid w:val="008B1C7C"/>
    <w:rsid w:val="008B1F69"/>
    <w:rsid w:val="008B2E78"/>
    <w:rsid w:val="008B310A"/>
    <w:rsid w:val="008B31A8"/>
    <w:rsid w:val="008B34AA"/>
    <w:rsid w:val="008B3516"/>
    <w:rsid w:val="008B3B33"/>
    <w:rsid w:val="008B3EAD"/>
    <w:rsid w:val="008B40B9"/>
    <w:rsid w:val="008B4674"/>
    <w:rsid w:val="008B48B4"/>
    <w:rsid w:val="008B4AF2"/>
    <w:rsid w:val="008B4C8F"/>
    <w:rsid w:val="008B4DB1"/>
    <w:rsid w:val="008B563D"/>
    <w:rsid w:val="008B5B1B"/>
    <w:rsid w:val="008B5D79"/>
    <w:rsid w:val="008B6198"/>
    <w:rsid w:val="008B62A6"/>
    <w:rsid w:val="008B631E"/>
    <w:rsid w:val="008B6621"/>
    <w:rsid w:val="008B6933"/>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06C"/>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F73"/>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04"/>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A86"/>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04"/>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B26"/>
    <w:rsid w:val="008F10DE"/>
    <w:rsid w:val="008F1382"/>
    <w:rsid w:val="008F15D2"/>
    <w:rsid w:val="008F19ED"/>
    <w:rsid w:val="008F1D25"/>
    <w:rsid w:val="008F1DA8"/>
    <w:rsid w:val="008F22C9"/>
    <w:rsid w:val="008F24B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55B"/>
    <w:rsid w:val="008F46A7"/>
    <w:rsid w:val="008F47EB"/>
    <w:rsid w:val="008F4B51"/>
    <w:rsid w:val="008F526F"/>
    <w:rsid w:val="008F5841"/>
    <w:rsid w:val="008F58AB"/>
    <w:rsid w:val="008F5CC9"/>
    <w:rsid w:val="008F64D5"/>
    <w:rsid w:val="008F6596"/>
    <w:rsid w:val="008F6637"/>
    <w:rsid w:val="008F6C6D"/>
    <w:rsid w:val="008F6E48"/>
    <w:rsid w:val="008F7028"/>
    <w:rsid w:val="008F705B"/>
    <w:rsid w:val="008F787E"/>
    <w:rsid w:val="008F7977"/>
    <w:rsid w:val="008F7FA6"/>
    <w:rsid w:val="00900459"/>
    <w:rsid w:val="00900491"/>
    <w:rsid w:val="00900577"/>
    <w:rsid w:val="0090076F"/>
    <w:rsid w:val="00900895"/>
    <w:rsid w:val="009009DB"/>
    <w:rsid w:val="00900AF0"/>
    <w:rsid w:val="009010C3"/>
    <w:rsid w:val="0090163B"/>
    <w:rsid w:val="009016E4"/>
    <w:rsid w:val="0090171A"/>
    <w:rsid w:val="00901B3E"/>
    <w:rsid w:val="0090212F"/>
    <w:rsid w:val="0090249A"/>
    <w:rsid w:val="00902711"/>
    <w:rsid w:val="00902D03"/>
    <w:rsid w:val="00902D4E"/>
    <w:rsid w:val="00902E99"/>
    <w:rsid w:val="00902E9F"/>
    <w:rsid w:val="00903001"/>
    <w:rsid w:val="0090304E"/>
    <w:rsid w:val="00903080"/>
    <w:rsid w:val="009034F6"/>
    <w:rsid w:val="009035A8"/>
    <w:rsid w:val="009035C5"/>
    <w:rsid w:val="00903849"/>
    <w:rsid w:val="00903883"/>
    <w:rsid w:val="00903B65"/>
    <w:rsid w:val="00903BB8"/>
    <w:rsid w:val="00903F23"/>
    <w:rsid w:val="0090415F"/>
    <w:rsid w:val="0090437F"/>
    <w:rsid w:val="00904633"/>
    <w:rsid w:val="009049ED"/>
    <w:rsid w:val="009053E3"/>
    <w:rsid w:val="009056B5"/>
    <w:rsid w:val="0090581F"/>
    <w:rsid w:val="00905AA4"/>
    <w:rsid w:val="00905F67"/>
    <w:rsid w:val="009060DC"/>
    <w:rsid w:val="009063FE"/>
    <w:rsid w:val="00906A7F"/>
    <w:rsid w:val="00906CAF"/>
    <w:rsid w:val="00906D97"/>
    <w:rsid w:val="009073E9"/>
    <w:rsid w:val="00907417"/>
    <w:rsid w:val="00907463"/>
    <w:rsid w:val="009074ED"/>
    <w:rsid w:val="00907596"/>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4"/>
    <w:rsid w:val="0091648C"/>
    <w:rsid w:val="0091697E"/>
    <w:rsid w:val="00916BD6"/>
    <w:rsid w:val="00916F93"/>
    <w:rsid w:val="00916FF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456"/>
    <w:rsid w:val="009215AB"/>
    <w:rsid w:val="0092176A"/>
    <w:rsid w:val="00921805"/>
    <w:rsid w:val="00921A80"/>
    <w:rsid w:val="00921C82"/>
    <w:rsid w:val="00921D24"/>
    <w:rsid w:val="00921E04"/>
    <w:rsid w:val="00921ED9"/>
    <w:rsid w:val="00922398"/>
    <w:rsid w:val="00922964"/>
    <w:rsid w:val="00922D9D"/>
    <w:rsid w:val="00922DC1"/>
    <w:rsid w:val="00923446"/>
    <w:rsid w:val="009234D3"/>
    <w:rsid w:val="00923DEF"/>
    <w:rsid w:val="009241DB"/>
    <w:rsid w:val="0092427C"/>
    <w:rsid w:val="009242FF"/>
    <w:rsid w:val="00924406"/>
    <w:rsid w:val="00924A8A"/>
    <w:rsid w:val="0092510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36"/>
    <w:rsid w:val="0093118E"/>
    <w:rsid w:val="009313D4"/>
    <w:rsid w:val="00932255"/>
    <w:rsid w:val="009322A0"/>
    <w:rsid w:val="009323FC"/>
    <w:rsid w:val="00932582"/>
    <w:rsid w:val="009325C4"/>
    <w:rsid w:val="00932670"/>
    <w:rsid w:val="00932AFF"/>
    <w:rsid w:val="00932C67"/>
    <w:rsid w:val="0093305A"/>
    <w:rsid w:val="0093351F"/>
    <w:rsid w:val="00933528"/>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CAD"/>
    <w:rsid w:val="00941CB1"/>
    <w:rsid w:val="00941D22"/>
    <w:rsid w:val="0094244E"/>
    <w:rsid w:val="009424F0"/>
    <w:rsid w:val="00942544"/>
    <w:rsid w:val="0094277E"/>
    <w:rsid w:val="00942911"/>
    <w:rsid w:val="00942B38"/>
    <w:rsid w:val="0094301D"/>
    <w:rsid w:val="00943294"/>
    <w:rsid w:val="00943372"/>
    <w:rsid w:val="0094340A"/>
    <w:rsid w:val="009436B5"/>
    <w:rsid w:val="00943913"/>
    <w:rsid w:val="00943EAF"/>
    <w:rsid w:val="00943FCB"/>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38"/>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838"/>
    <w:rsid w:val="00955E15"/>
    <w:rsid w:val="00956758"/>
    <w:rsid w:val="009569B2"/>
    <w:rsid w:val="00956AC2"/>
    <w:rsid w:val="00956EEC"/>
    <w:rsid w:val="009572F4"/>
    <w:rsid w:val="00957592"/>
    <w:rsid w:val="009575DD"/>
    <w:rsid w:val="00957717"/>
    <w:rsid w:val="00957CA1"/>
    <w:rsid w:val="00957D21"/>
    <w:rsid w:val="00960266"/>
    <w:rsid w:val="0096057A"/>
    <w:rsid w:val="009606BD"/>
    <w:rsid w:val="00960AD1"/>
    <w:rsid w:val="00960C21"/>
    <w:rsid w:val="00961830"/>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DE"/>
    <w:rsid w:val="00964C91"/>
    <w:rsid w:val="00964D0A"/>
    <w:rsid w:val="00965395"/>
    <w:rsid w:val="009656A5"/>
    <w:rsid w:val="009656D1"/>
    <w:rsid w:val="0096587A"/>
    <w:rsid w:val="00965A80"/>
    <w:rsid w:val="00965A82"/>
    <w:rsid w:val="00965DE4"/>
    <w:rsid w:val="00965E03"/>
    <w:rsid w:val="00965E5A"/>
    <w:rsid w:val="00965FA1"/>
    <w:rsid w:val="00966142"/>
    <w:rsid w:val="0096660C"/>
    <w:rsid w:val="00966735"/>
    <w:rsid w:val="00966869"/>
    <w:rsid w:val="00966A54"/>
    <w:rsid w:val="00966B1E"/>
    <w:rsid w:val="00966CDF"/>
    <w:rsid w:val="0096703F"/>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B7A"/>
    <w:rsid w:val="00970C30"/>
    <w:rsid w:val="0097144F"/>
    <w:rsid w:val="009716EA"/>
    <w:rsid w:val="00971863"/>
    <w:rsid w:val="00971C97"/>
    <w:rsid w:val="00971FB1"/>
    <w:rsid w:val="0097210E"/>
    <w:rsid w:val="0097249E"/>
    <w:rsid w:val="00972622"/>
    <w:rsid w:val="00972805"/>
    <w:rsid w:val="00973043"/>
    <w:rsid w:val="00973403"/>
    <w:rsid w:val="00973713"/>
    <w:rsid w:val="009737B0"/>
    <w:rsid w:val="00973CCA"/>
    <w:rsid w:val="00974040"/>
    <w:rsid w:val="009740E7"/>
    <w:rsid w:val="009743B0"/>
    <w:rsid w:val="00974B99"/>
    <w:rsid w:val="00974F49"/>
    <w:rsid w:val="00974FC8"/>
    <w:rsid w:val="009751E6"/>
    <w:rsid w:val="00975705"/>
    <w:rsid w:val="00975914"/>
    <w:rsid w:val="00975A77"/>
    <w:rsid w:val="00975C11"/>
    <w:rsid w:val="00975CED"/>
    <w:rsid w:val="0097665C"/>
    <w:rsid w:val="009766FD"/>
    <w:rsid w:val="00976841"/>
    <w:rsid w:val="00976892"/>
    <w:rsid w:val="0097696F"/>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C09"/>
    <w:rsid w:val="00992DAD"/>
    <w:rsid w:val="00992E1F"/>
    <w:rsid w:val="0099303B"/>
    <w:rsid w:val="0099339F"/>
    <w:rsid w:val="00993490"/>
    <w:rsid w:val="00993CD5"/>
    <w:rsid w:val="00993FA6"/>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3FD"/>
    <w:rsid w:val="009A485A"/>
    <w:rsid w:val="009A4AF8"/>
    <w:rsid w:val="009A4BAF"/>
    <w:rsid w:val="009A4DA9"/>
    <w:rsid w:val="009A4EA0"/>
    <w:rsid w:val="009A50E8"/>
    <w:rsid w:val="009A53FB"/>
    <w:rsid w:val="009A5621"/>
    <w:rsid w:val="009A5A23"/>
    <w:rsid w:val="009A5B09"/>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37F"/>
    <w:rsid w:val="009B145D"/>
    <w:rsid w:val="009B1790"/>
    <w:rsid w:val="009B192A"/>
    <w:rsid w:val="009B1E4A"/>
    <w:rsid w:val="009B21BF"/>
    <w:rsid w:val="009B268C"/>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041"/>
    <w:rsid w:val="009C0F31"/>
    <w:rsid w:val="009C0FD8"/>
    <w:rsid w:val="009C1584"/>
    <w:rsid w:val="009C16E6"/>
    <w:rsid w:val="009C172D"/>
    <w:rsid w:val="009C1789"/>
    <w:rsid w:val="009C184C"/>
    <w:rsid w:val="009C1E35"/>
    <w:rsid w:val="009C20E9"/>
    <w:rsid w:val="009C212F"/>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C7"/>
    <w:rsid w:val="009C5CEB"/>
    <w:rsid w:val="009C6D4D"/>
    <w:rsid w:val="009C6E0C"/>
    <w:rsid w:val="009C6FD6"/>
    <w:rsid w:val="009C70E7"/>
    <w:rsid w:val="009C71D0"/>
    <w:rsid w:val="009C72B8"/>
    <w:rsid w:val="009C7504"/>
    <w:rsid w:val="009C776B"/>
    <w:rsid w:val="009C7942"/>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8D"/>
    <w:rsid w:val="009E03E1"/>
    <w:rsid w:val="009E06F5"/>
    <w:rsid w:val="009E0752"/>
    <w:rsid w:val="009E0876"/>
    <w:rsid w:val="009E0C86"/>
    <w:rsid w:val="009E0DB0"/>
    <w:rsid w:val="009E0E6D"/>
    <w:rsid w:val="009E0F6C"/>
    <w:rsid w:val="009E1272"/>
    <w:rsid w:val="009E142F"/>
    <w:rsid w:val="009E1457"/>
    <w:rsid w:val="009E17D9"/>
    <w:rsid w:val="009E1800"/>
    <w:rsid w:val="009E1837"/>
    <w:rsid w:val="009E1B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B7B"/>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F57"/>
    <w:rsid w:val="009F0FFF"/>
    <w:rsid w:val="009F1639"/>
    <w:rsid w:val="009F1846"/>
    <w:rsid w:val="009F1B77"/>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F6"/>
    <w:rsid w:val="009F70F7"/>
    <w:rsid w:val="009F73AC"/>
    <w:rsid w:val="009F73BA"/>
    <w:rsid w:val="009F742E"/>
    <w:rsid w:val="009F76A8"/>
    <w:rsid w:val="009F7768"/>
    <w:rsid w:val="009F77E7"/>
    <w:rsid w:val="009F7894"/>
    <w:rsid w:val="009F7A5B"/>
    <w:rsid w:val="009F7A9A"/>
    <w:rsid w:val="00A0083B"/>
    <w:rsid w:val="00A00B08"/>
    <w:rsid w:val="00A00B6C"/>
    <w:rsid w:val="00A0105E"/>
    <w:rsid w:val="00A01077"/>
    <w:rsid w:val="00A0145E"/>
    <w:rsid w:val="00A015BD"/>
    <w:rsid w:val="00A0165B"/>
    <w:rsid w:val="00A016FD"/>
    <w:rsid w:val="00A01CE7"/>
    <w:rsid w:val="00A01F5B"/>
    <w:rsid w:val="00A02472"/>
    <w:rsid w:val="00A027F7"/>
    <w:rsid w:val="00A02858"/>
    <w:rsid w:val="00A02B29"/>
    <w:rsid w:val="00A03635"/>
    <w:rsid w:val="00A0372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0E5"/>
    <w:rsid w:val="00A072DF"/>
    <w:rsid w:val="00A07551"/>
    <w:rsid w:val="00A07570"/>
    <w:rsid w:val="00A0774B"/>
    <w:rsid w:val="00A0791E"/>
    <w:rsid w:val="00A07D5F"/>
    <w:rsid w:val="00A10115"/>
    <w:rsid w:val="00A10210"/>
    <w:rsid w:val="00A1082C"/>
    <w:rsid w:val="00A10A08"/>
    <w:rsid w:val="00A10A6F"/>
    <w:rsid w:val="00A10B2B"/>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39A"/>
    <w:rsid w:val="00A303DA"/>
    <w:rsid w:val="00A307E2"/>
    <w:rsid w:val="00A308C2"/>
    <w:rsid w:val="00A30A56"/>
    <w:rsid w:val="00A30EBE"/>
    <w:rsid w:val="00A312A3"/>
    <w:rsid w:val="00A312F3"/>
    <w:rsid w:val="00A3145C"/>
    <w:rsid w:val="00A317DB"/>
    <w:rsid w:val="00A31BFF"/>
    <w:rsid w:val="00A31ECF"/>
    <w:rsid w:val="00A32179"/>
    <w:rsid w:val="00A322E1"/>
    <w:rsid w:val="00A3266C"/>
    <w:rsid w:val="00A32D63"/>
    <w:rsid w:val="00A32FB4"/>
    <w:rsid w:val="00A344F3"/>
    <w:rsid w:val="00A3482A"/>
    <w:rsid w:val="00A34EBB"/>
    <w:rsid w:val="00A35A05"/>
    <w:rsid w:val="00A35C64"/>
    <w:rsid w:val="00A35CE3"/>
    <w:rsid w:val="00A35D88"/>
    <w:rsid w:val="00A36031"/>
    <w:rsid w:val="00A364B4"/>
    <w:rsid w:val="00A36826"/>
    <w:rsid w:val="00A36C3E"/>
    <w:rsid w:val="00A36CED"/>
    <w:rsid w:val="00A36E6C"/>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5E"/>
    <w:rsid w:val="00A41CC3"/>
    <w:rsid w:val="00A41D4E"/>
    <w:rsid w:val="00A4212B"/>
    <w:rsid w:val="00A4242D"/>
    <w:rsid w:val="00A42DD7"/>
    <w:rsid w:val="00A42E19"/>
    <w:rsid w:val="00A42FA5"/>
    <w:rsid w:val="00A430C4"/>
    <w:rsid w:val="00A431FB"/>
    <w:rsid w:val="00A4333A"/>
    <w:rsid w:val="00A4333C"/>
    <w:rsid w:val="00A4338E"/>
    <w:rsid w:val="00A43D72"/>
    <w:rsid w:val="00A442D2"/>
    <w:rsid w:val="00A44687"/>
    <w:rsid w:val="00A44983"/>
    <w:rsid w:val="00A44BE3"/>
    <w:rsid w:val="00A44D95"/>
    <w:rsid w:val="00A44F26"/>
    <w:rsid w:val="00A44FD0"/>
    <w:rsid w:val="00A4509E"/>
    <w:rsid w:val="00A45415"/>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234"/>
    <w:rsid w:val="00A503D8"/>
    <w:rsid w:val="00A50C53"/>
    <w:rsid w:val="00A50EBF"/>
    <w:rsid w:val="00A51083"/>
    <w:rsid w:val="00A51441"/>
    <w:rsid w:val="00A519D8"/>
    <w:rsid w:val="00A51E65"/>
    <w:rsid w:val="00A51F09"/>
    <w:rsid w:val="00A51F5E"/>
    <w:rsid w:val="00A52179"/>
    <w:rsid w:val="00A52662"/>
    <w:rsid w:val="00A52692"/>
    <w:rsid w:val="00A5291A"/>
    <w:rsid w:val="00A535DE"/>
    <w:rsid w:val="00A53782"/>
    <w:rsid w:val="00A53838"/>
    <w:rsid w:val="00A53868"/>
    <w:rsid w:val="00A539AD"/>
    <w:rsid w:val="00A53A83"/>
    <w:rsid w:val="00A53CB1"/>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6EED"/>
    <w:rsid w:val="00A5709A"/>
    <w:rsid w:val="00A570A7"/>
    <w:rsid w:val="00A575B1"/>
    <w:rsid w:val="00A575E9"/>
    <w:rsid w:val="00A5790E"/>
    <w:rsid w:val="00A57CF3"/>
    <w:rsid w:val="00A57D05"/>
    <w:rsid w:val="00A57DC9"/>
    <w:rsid w:val="00A6040B"/>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C25"/>
    <w:rsid w:val="00A63D87"/>
    <w:rsid w:val="00A63E49"/>
    <w:rsid w:val="00A64442"/>
    <w:rsid w:val="00A6471F"/>
    <w:rsid w:val="00A64E43"/>
    <w:rsid w:val="00A6543D"/>
    <w:rsid w:val="00A654F8"/>
    <w:rsid w:val="00A6590C"/>
    <w:rsid w:val="00A6594A"/>
    <w:rsid w:val="00A65BB7"/>
    <w:rsid w:val="00A65C44"/>
    <w:rsid w:val="00A65C9B"/>
    <w:rsid w:val="00A65D20"/>
    <w:rsid w:val="00A663EF"/>
    <w:rsid w:val="00A663F9"/>
    <w:rsid w:val="00A66509"/>
    <w:rsid w:val="00A666C8"/>
    <w:rsid w:val="00A66C30"/>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4D1"/>
    <w:rsid w:val="00A71559"/>
    <w:rsid w:val="00A718B1"/>
    <w:rsid w:val="00A71D17"/>
    <w:rsid w:val="00A71E2D"/>
    <w:rsid w:val="00A71E6D"/>
    <w:rsid w:val="00A71EE5"/>
    <w:rsid w:val="00A729A2"/>
    <w:rsid w:val="00A73035"/>
    <w:rsid w:val="00A731FA"/>
    <w:rsid w:val="00A73428"/>
    <w:rsid w:val="00A73583"/>
    <w:rsid w:val="00A73630"/>
    <w:rsid w:val="00A736C7"/>
    <w:rsid w:val="00A73A01"/>
    <w:rsid w:val="00A73AA7"/>
    <w:rsid w:val="00A73C08"/>
    <w:rsid w:val="00A73CD0"/>
    <w:rsid w:val="00A74026"/>
    <w:rsid w:val="00A74055"/>
    <w:rsid w:val="00A74540"/>
    <w:rsid w:val="00A7485A"/>
    <w:rsid w:val="00A74A40"/>
    <w:rsid w:val="00A74DDB"/>
    <w:rsid w:val="00A74EDF"/>
    <w:rsid w:val="00A75134"/>
    <w:rsid w:val="00A751DC"/>
    <w:rsid w:val="00A7557A"/>
    <w:rsid w:val="00A75F62"/>
    <w:rsid w:val="00A76225"/>
    <w:rsid w:val="00A764A8"/>
    <w:rsid w:val="00A7651C"/>
    <w:rsid w:val="00A76665"/>
    <w:rsid w:val="00A76732"/>
    <w:rsid w:val="00A76826"/>
    <w:rsid w:val="00A76863"/>
    <w:rsid w:val="00A76AB1"/>
    <w:rsid w:val="00A76ADD"/>
    <w:rsid w:val="00A76C83"/>
    <w:rsid w:val="00A76DDD"/>
    <w:rsid w:val="00A7704F"/>
    <w:rsid w:val="00A77191"/>
    <w:rsid w:val="00A77756"/>
    <w:rsid w:val="00A77793"/>
    <w:rsid w:val="00A8071E"/>
    <w:rsid w:val="00A80D45"/>
    <w:rsid w:val="00A80E9B"/>
    <w:rsid w:val="00A80EFA"/>
    <w:rsid w:val="00A80FDD"/>
    <w:rsid w:val="00A81459"/>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E8"/>
    <w:rsid w:val="00A86064"/>
    <w:rsid w:val="00A8606B"/>
    <w:rsid w:val="00A86664"/>
    <w:rsid w:val="00A86A53"/>
    <w:rsid w:val="00A8702A"/>
    <w:rsid w:val="00A8735D"/>
    <w:rsid w:val="00A87710"/>
    <w:rsid w:val="00A87728"/>
    <w:rsid w:val="00A87787"/>
    <w:rsid w:val="00A8795D"/>
    <w:rsid w:val="00A87ACE"/>
    <w:rsid w:val="00A87B42"/>
    <w:rsid w:val="00A87BB3"/>
    <w:rsid w:val="00A87CE7"/>
    <w:rsid w:val="00A87D28"/>
    <w:rsid w:val="00A87F0E"/>
    <w:rsid w:val="00A900F6"/>
    <w:rsid w:val="00A901FC"/>
    <w:rsid w:val="00A903FF"/>
    <w:rsid w:val="00A90597"/>
    <w:rsid w:val="00A905F7"/>
    <w:rsid w:val="00A908BC"/>
    <w:rsid w:val="00A90951"/>
    <w:rsid w:val="00A90C5D"/>
    <w:rsid w:val="00A90EB7"/>
    <w:rsid w:val="00A910BB"/>
    <w:rsid w:val="00A91291"/>
    <w:rsid w:val="00A913C2"/>
    <w:rsid w:val="00A914A5"/>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6E17"/>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340"/>
    <w:rsid w:val="00AA549B"/>
    <w:rsid w:val="00AA5520"/>
    <w:rsid w:val="00AA562E"/>
    <w:rsid w:val="00AA5707"/>
    <w:rsid w:val="00AA58A8"/>
    <w:rsid w:val="00AA5B0E"/>
    <w:rsid w:val="00AA5BA7"/>
    <w:rsid w:val="00AA5FC3"/>
    <w:rsid w:val="00AA611C"/>
    <w:rsid w:val="00AA650E"/>
    <w:rsid w:val="00AA68B3"/>
    <w:rsid w:val="00AA70DF"/>
    <w:rsid w:val="00AA7723"/>
    <w:rsid w:val="00AB02C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BB"/>
    <w:rsid w:val="00AB5DD5"/>
    <w:rsid w:val="00AB5E98"/>
    <w:rsid w:val="00AB6601"/>
    <w:rsid w:val="00AB70CA"/>
    <w:rsid w:val="00AB7255"/>
    <w:rsid w:val="00AB725B"/>
    <w:rsid w:val="00AB733E"/>
    <w:rsid w:val="00AB7494"/>
    <w:rsid w:val="00AB7509"/>
    <w:rsid w:val="00AB75BB"/>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CE2"/>
    <w:rsid w:val="00AC5082"/>
    <w:rsid w:val="00AC50EB"/>
    <w:rsid w:val="00AC5143"/>
    <w:rsid w:val="00AC5792"/>
    <w:rsid w:val="00AC60AD"/>
    <w:rsid w:val="00AC64D7"/>
    <w:rsid w:val="00AC670A"/>
    <w:rsid w:val="00AC695B"/>
    <w:rsid w:val="00AC6D61"/>
    <w:rsid w:val="00AC6DED"/>
    <w:rsid w:val="00AC7000"/>
    <w:rsid w:val="00AC7215"/>
    <w:rsid w:val="00AC797A"/>
    <w:rsid w:val="00AC7A00"/>
    <w:rsid w:val="00AC7EB4"/>
    <w:rsid w:val="00AC7FAB"/>
    <w:rsid w:val="00AD00BE"/>
    <w:rsid w:val="00AD00EA"/>
    <w:rsid w:val="00AD0760"/>
    <w:rsid w:val="00AD0F15"/>
    <w:rsid w:val="00AD1193"/>
    <w:rsid w:val="00AD176E"/>
    <w:rsid w:val="00AD1C3F"/>
    <w:rsid w:val="00AD2450"/>
    <w:rsid w:val="00AD2AD3"/>
    <w:rsid w:val="00AD2CB4"/>
    <w:rsid w:val="00AD2D8D"/>
    <w:rsid w:val="00AD2E0B"/>
    <w:rsid w:val="00AD2E27"/>
    <w:rsid w:val="00AD31BA"/>
    <w:rsid w:val="00AD330C"/>
    <w:rsid w:val="00AD3346"/>
    <w:rsid w:val="00AD33AE"/>
    <w:rsid w:val="00AD3489"/>
    <w:rsid w:val="00AD370F"/>
    <w:rsid w:val="00AD3819"/>
    <w:rsid w:val="00AD3ED9"/>
    <w:rsid w:val="00AD44DE"/>
    <w:rsid w:val="00AD4C07"/>
    <w:rsid w:val="00AD4D03"/>
    <w:rsid w:val="00AD537C"/>
    <w:rsid w:val="00AD5765"/>
    <w:rsid w:val="00AD5A21"/>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67F"/>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3524"/>
    <w:rsid w:val="00AE3689"/>
    <w:rsid w:val="00AE3827"/>
    <w:rsid w:val="00AE3E31"/>
    <w:rsid w:val="00AE41AE"/>
    <w:rsid w:val="00AE4317"/>
    <w:rsid w:val="00AE4548"/>
    <w:rsid w:val="00AE45B6"/>
    <w:rsid w:val="00AE4667"/>
    <w:rsid w:val="00AE4847"/>
    <w:rsid w:val="00AE51F0"/>
    <w:rsid w:val="00AE5392"/>
    <w:rsid w:val="00AE559A"/>
    <w:rsid w:val="00AE57B2"/>
    <w:rsid w:val="00AE5889"/>
    <w:rsid w:val="00AE5DCD"/>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8B7"/>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1C67"/>
    <w:rsid w:val="00B023D5"/>
    <w:rsid w:val="00B0250A"/>
    <w:rsid w:val="00B029C8"/>
    <w:rsid w:val="00B03000"/>
    <w:rsid w:val="00B0354A"/>
    <w:rsid w:val="00B03799"/>
    <w:rsid w:val="00B03A6D"/>
    <w:rsid w:val="00B03D2A"/>
    <w:rsid w:val="00B03D89"/>
    <w:rsid w:val="00B04023"/>
    <w:rsid w:val="00B040D7"/>
    <w:rsid w:val="00B042C8"/>
    <w:rsid w:val="00B049D7"/>
    <w:rsid w:val="00B04A84"/>
    <w:rsid w:val="00B04C3B"/>
    <w:rsid w:val="00B04D74"/>
    <w:rsid w:val="00B05149"/>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2EB"/>
    <w:rsid w:val="00B07310"/>
    <w:rsid w:val="00B07C33"/>
    <w:rsid w:val="00B07C3D"/>
    <w:rsid w:val="00B07D1D"/>
    <w:rsid w:val="00B07D4D"/>
    <w:rsid w:val="00B07F2A"/>
    <w:rsid w:val="00B07FB3"/>
    <w:rsid w:val="00B1016E"/>
    <w:rsid w:val="00B10646"/>
    <w:rsid w:val="00B109C9"/>
    <w:rsid w:val="00B10A92"/>
    <w:rsid w:val="00B10AED"/>
    <w:rsid w:val="00B10B7D"/>
    <w:rsid w:val="00B10EC0"/>
    <w:rsid w:val="00B110EC"/>
    <w:rsid w:val="00B11887"/>
    <w:rsid w:val="00B11C4B"/>
    <w:rsid w:val="00B11D8E"/>
    <w:rsid w:val="00B11DCD"/>
    <w:rsid w:val="00B11DF4"/>
    <w:rsid w:val="00B11F09"/>
    <w:rsid w:val="00B11F98"/>
    <w:rsid w:val="00B121F3"/>
    <w:rsid w:val="00B1230E"/>
    <w:rsid w:val="00B1257A"/>
    <w:rsid w:val="00B12668"/>
    <w:rsid w:val="00B12886"/>
    <w:rsid w:val="00B1321D"/>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2EBC"/>
    <w:rsid w:val="00B231C5"/>
    <w:rsid w:val="00B235F3"/>
    <w:rsid w:val="00B2371C"/>
    <w:rsid w:val="00B2374F"/>
    <w:rsid w:val="00B237F0"/>
    <w:rsid w:val="00B23815"/>
    <w:rsid w:val="00B23ACF"/>
    <w:rsid w:val="00B23C10"/>
    <w:rsid w:val="00B24225"/>
    <w:rsid w:val="00B242B6"/>
    <w:rsid w:val="00B244B7"/>
    <w:rsid w:val="00B24881"/>
    <w:rsid w:val="00B24F33"/>
    <w:rsid w:val="00B25239"/>
    <w:rsid w:val="00B25293"/>
    <w:rsid w:val="00B2572A"/>
    <w:rsid w:val="00B25809"/>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1C"/>
    <w:rsid w:val="00B27C8E"/>
    <w:rsid w:val="00B27D38"/>
    <w:rsid w:val="00B27F84"/>
    <w:rsid w:val="00B30058"/>
    <w:rsid w:val="00B30692"/>
    <w:rsid w:val="00B30754"/>
    <w:rsid w:val="00B30761"/>
    <w:rsid w:val="00B309F3"/>
    <w:rsid w:val="00B31142"/>
    <w:rsid w:val="00B3162F"/>
    <w:rsid w:val="00B3193C"/>
    <w:rsid w:val="00B31A13"/>
    <w:rsid w:val="00B31F18"/>
    <w:rsid w:val="00B31F5A"/>
    <w:rsid w:val="00B32374"/>
    <w:rsid w:val="00B3243E"/>
    <w:rsid w:val="00B328BF"/>
    <w:rsid w:val="00B32997"/>
    <w:rsid w:val="00B330F5"/>
    <w:rsid w:val="00B3324E"/>
    <w:rsid w:val="00B33428"/>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5124"/>
    <w:rsid w:val="00B362E4"/>
    <w:rsid w:val="00B363D3"/>
    <w:rsid w:val="00B364B4"/>
    <w:rsid w:val="00B36689"/>
    <w:rsid w:val="00B368E2"/>
    <w:rsid w:val="00B36D99"/>
    <w:rsid w:val="00B373F2"/>
    <w:rsid w:val="00B376EB"/>
    <w:rsid w:val="00B37704"/>
    <w:rsid w:val="00B378CC"/>
    <w:rsid w:val="00B37B07"/>
    <w:rsid w:val="00B40A57"/>
    <w:rsid w:val="00B40DC8"/>
    <w:rsid w:val="00B4120B"/>
    <w:rsid w:val="00B41510"/>
    <w:rsid w:val="00B41947"/>
    <w:rsid w:val="00B41B3B"/>
    <w:rsid w:val="00B41D87"/>
    <w:rsid w:val="00B41E07"/>
    <w:rsid w:val="00B4203E"/>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1CF1"/>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9A7"/>
    <w:rsid w:val="00B54FCD"/>
    <w:rsid w:val="00B553AB"/>
    <w:rsid w:val="00B554D9"/>
    <w:rsid w:val="00B55805"/>
    <w:rsid w:val="00B56281"/>
    <w:rsid w:val="00B5644E"/>
    <w:rsid w:val="00B5660D"/>
    <w:rsid w:val="00B56998"/>
    <w:rsid w:val="00B56F8B"/>
    <w:rsid w:val="00B57804"/>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E0F"/>
    <w:rsid w:val="00B64805"/>
    <w:rsid w:val="00B649F7"/>
    <w:rsid w:val="00B649FC"/>
    <w:rsid w:val="00B64E84"/>
    <w:rsid w:val="00B64EAD"/>
    <w:rsid w:val="00B64F0B"/>
    <w:rsid w:val="00B6519D"/>
    <w:rsid w:val="00B6583E"/>
    <w:rsid w:val="00B65AD7"/>
    <w:rsid w:val="00B65AEA"/>
    <w:rsid w:val="00B65B6F"/>
    <w:rsid w:val="00B65FF6"/>
    <w:rsid w:val="00B6610F"/>
    <w:rsid w:val="00B661E7"/>
    <w:rsid w:val="00B663E7"/>
    <w:rsid w:val="00B664FC"/>
    <w:rsid w:val="00B6669C"/>
    <w:rsid w:val="00B66AD0"/>
    <w:rsid w:val="00B66B39"/>
    <w:rsid w:val="00B66DE5"/>
    <w:rsid w:val="00B66ED4"/>
    <w:rsid w:val="00B66F20"/>
    <w:rsid w:val="00B66F5A"/>
    <w:rsid w:val="00B67151"/>
    <w:rsid w:val="00B67425"/>
    <w:rsid w:val="00B6744C"/>
    <w:rsid w:val="00B67EB9"/>
    <w:rsid w:val="00B70234"/>
    <w:rsid w:val="00B70615"/>
    <w:rsid w:val="00B70637"/>
    <w:rsid w:val="00B70AA3"/>
    <w:rsid w:val="00B70B36"/>
    <w:rsid w:val="00B70B5E"/>
    <w:rsid w:val="00B70BAA"/>
    <w:rsid w:val="00B70FC1"/>
    <w:rsid w:val="00B7148B"/>
    <w:rsid w:val="00B71496"/>
    <w:rsid w:val="00B715FB"/>
    <w:rsid w:val="00B716B8"/>
    <w:rsid w:val="00B717BA"/>
    <w:rsid w:val="00B71C23"/>
    <w:rsid w:val="00B720D6"/>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2EB"/>
    <w:rsid w:val="00B80348"/>
    <w:rsid w:val="00B80628"/>
    <w:rsid w:val="00B8064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DDC"/>
    <w:rsid w:val="00B92F19"/>
    <w:rsid w:val="00B92F74"/>
    <w:rsid w:val="00B93185"/>
    <w:rsid w:val="00B93596"/>
    <w:rsid w:val="00B93748"/>
    <w:rsid w:val="00B94208"/>
    <w:rsid w:val="00B9461E"/>
    <w:rsid w:val="00B9465B"/>
    <w:rsid w:val="00B94E08"/>
    <w:rsid w:val="00B9580F"/>
    <w:rsid w:val="00B95A19"/>
    <w:rsid w:val="00B95D2B"/>
    <w:rsid w:val="00B95E5F"/>
    <w:rsid w:val="00B96007"/>
    <w:rsid w:val="00B96365"/>
    <w:rsid w:val="00B9641B"/>
    <w:rsid w:val="00B9644D"/>
    <w:rsid w:val="00B96C1E"/>
    <w:rsid w:val="00B96D46"/>
    <w:rsid w:val="00B96F04"/>
    <w:rsid w:val="00B96F79"/>
    <w:rsid w:val="00B970DA"/>
    <w:rsid w:val="00B976A6"/>
    <w:rsid w:val="00B97AC4"/>
    <w:rsid w:val="00BA0085"/>
    <w:rsid w:val="00BA00E8"/>
    <w:rsid w:val="00BA052E"/>
    <w:rsid w:val="00BA0682"/>
    <w:rsid w:val="00BA07AF"/>
    <w:rsid w:val="00BA0814"/>
    <w:rsid w:val="00BA081A"/>
    <w:rsid w:val="00BA098B"/>
    <w:rsid w:val="00BA0A16"/>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A22"/>
    <w:rsid w:val="00BA5D39"/>
    <w:rsid w:val="00BA5EA6"/>
    <w:rsid w:val="00BA5FDC"/>
    <w:rsid w:val="00BA6348"/>
    <w:rsid w:val="00BA669C"/>
    <w:rsid w:val="00BA68D1"/>
    <w:rsid w:val="00BA6EE9"/>
    <w:rsid w:val="00BA6F99"/>
    <w:rsid w:val="00BA6FCE"/>
    <w:rsid w:val="00BA6FED"/>
    <w:rsid w:val="00BA706E"/>
    <w:rsid w:val="00BA719D"/>
    <w:rsid w:val="00BA7446"/>
    <w:rsid w:val="00BA7546"/>
    <w:rsid w:val="00BA7AC1"/>
    <w:rsid w:val="00BA7B84"/>
    <w:rsid w:val="00BA7BCA"/>
    <w:rsid w:val="00BA7F84"/>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A8D"/>
    <w:rsid w:val="00BB5BE7"/>
    <w:rsid w:val="00BB5BEC"/>
    <w:rsid w:val="00BB5C5C"/>
    <w:rsid w:val="00BB5C68"/>
    <w:rsid w:val="00BB62B6"/>
    <w:rsid w:val="00BB62DD"/>
    <w:rsid w:val="00BB655E"/>
    <w:rsid w:val="00BB658C"/>
    <w:rsid w:val="00BB67C7"/>
    <w:rsid w:val="00BB684E"/>
    <w:rsid w:val="00BB685D"/>
    <w:rsid w:val="00BB6B93"/>
    <w:rsid w:val="00BB6C30"/>
    <w:rsid w:val="00BB6F46"/>
    <w:rsid w:val="00BB6F7E"/>
    <w:rsid w:val="00BB6FCE"/>
    <w:rsid w:val="00BB7584"/>
    <w:rsid w:val="00BB798C"/>
    <w:rsid w:val="00BB7BBC"/>
    <w:rsid w:val="00BB7C29"/>
    <w:rsid w:val="00BC0010"/>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2A7"/>
    <w:rsid w:val="00BC42AC"/>
    <w:rsid w:val="00BC4323"/>
    <w:rsid w:val="00BC45F2"/>
    <w:rsid w:val="00BC4814"/>
    <w:rsid w:val="00BC4A4C"/>
    <w:rsid w:val="00BC4CFC"/>
    <w:rsid w:val="00BC4EC3"/>
    <w:rsid w:val="00BC4F7D"/>
    <w:rsid w:val="00BC567A"/>
    <w:rsid w:val="00BC596F"/>
    <w:rsid w:val="00BC5A7B"/>
    <w:rsid w:val="00BC5B8F"/>
    <w:rsid w:val="00BC63EB"/>
    <w:rsid w:val="00BC64B4"/>
    <w:rsid w:val="00BC661F"/>
    <w:rsid w:val="00BC67CC"/>
    <w:rsid w:val="00BC7161"/>
    <w:rsid w:val="00BC7219"/>
    <w:rsid w:val="00BC7394"/>
    <w:rsid w:val="00BC762C"/>
    <w:rsid w:val="00BC7B7D"/>
    <w:rsid w:val="00BC7F3E"/>
    <w:rsid w:val="00BD0893"/>
    <w:rsid w:val="00BD08EF"/>
    <w:rsid w:val="00BD0949"/>
    <w:rsid w:val="00BD0D96"/>
    <w:rsid w:val="00BD0E44"/>
    <w:rsid w:val="00BD0E98"/>
    <w:rsid w:val="00BD0FAF"/>
    <w:rsid w:val="00BD109B"/>
    <w:rsid w:val="00BD14A5"/>
    <w:rsid w:val="00BD14C6"/>
    <w:rsid w:val="00BD1955"/>
    <w:rsid w:val="00BD1A9C"/>
    <w:rsid w:val="00BD1D14"/>
    <w:rsid w:val="00BD1FF3"/>
    <w:rsid w:val="00BD228F"/>
    <w:rsid w:val="00BD2352"/>
    <w:rsid w:val="00BD23A6"/>
    <w:rsid w:val="00BD26A8"/>
    <w:rsid w:val="00BD2703"/>
    <w:rsid w:val="00BD28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3BA"/>
    <w:rsid w:val="00BD550F"/>
    <w:rsid w:val="00BD5A49"/>
    <w:rsid w:val="00BD5B8B"/>
    <w:rsid w:val="00BD5D45"/>
    <w:rsid w:val="00BD5DCA"/>
    <w:rsid w:val="00BD5ED8"/>
    <w:rsid w:val="00BD5F6C"/>
    <w:rsid w:val="00BD6131"/>
    <w:rsid w:val="00BD62DF"/>
    <w:rsid w:val="00BD679A"/>
    <w:rsid w:val="00BD6820"/>
    <w:rsid w:val="00BD684D"/>
    <w:rsid w:val="00BD69FF"/>
    <w:rsid w:val="00BD6A03"/>
    <w:rsid w:val="00BD710D"/>
    <w:rsid w:val="00BD7166"/>
    <w:rsid w:val="00BD73A2"/>
    <w:rsid w:val="00BD75CF"/>
    <w:rsid w:val="00BD7734"/>
    <w:rsid w:val="00BD775E"/>
    <w:rsid w:val="00BD7819"/>
    <w:rsid w:val="00BD7AF1"/>
    <w:rsid w:val="00BD7D9D"/>
    <w:rsid w:val="00BD7EB9"/>
    <w:rsid w:val="00BD7FC0"/>
    <w:rsid w:val="00BE0263"/>
    <w:rsid w:val="00BE0501"/>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71"/>
    <w:rsid w:val="00BF1AFF"/>
    <w:rsid w:val="00BF1CA8"/>
    <w:rsid w:val="00BF1F2E"/>
    <w:rsid w:val="00BF21B5"/>
    <w:rsid w:val="00BF21CE"/>
    <w:rsid w:val="00BF21D5"/>
    <w:rsid w:val="00BF2226"/>
    <w:rsid w:val="00BF2530"/>
    <w:rsid w:val="00BF25D4"/>
    <w:rsid w:val="00BF27FD"/>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E0E"/>
    <w:rsid w:val="00BF7F81"/>
    <w:rsid w:val="00C00257"/>
    <w:rsid w:val="00C007B9"/>
    <w:rsid w:val="00C00B68"/>
    <w:rsid w:val="00C00FE4"/>
    <w:rsid w:val="00C0163F"/>
    <w:rsid w:val="00C01806"/>
    <w:rsid w:val="00C01841"/>
    <w:rsid w:val="00C01A3D"/>
    <w:rsid w:val="00C01B83"/>
    <w:rsid w:val="00C020B5"/>
    <w:rsid w:val="00C021FA"/>
    <w:rsid w:val="00C02811"/>
    <w:rsid w:val="00C028D0"/>
    <w:rsid w:val="00C029DD"/>
    <w:rsid w:val="00C02C4A"/>
    <w:rsid w:val="00C0323B"/>
    <w:rsid w:val="00C03593"/>
    <w:rsid w:val="00C03774"/>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CAE"/>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78D"/>
    <w:rsid w:val="00C12D56"/>
    <w:rsid w:val="00C13110"/>
    <w:rsid w:val="00C1333E"/>
    <w:rsid w:val="00C1352A"/>
    <w:rsid w:val="00C13F58"/>
    <w:rsid w:val="00C13FAF"/>
    <w:rsid w:val="00C140D7"/>
    <w:rsid w:val="00C142FE"/>
    <w:rsid w:val="00C14828"/>
    <w:rsid w:val="00C149F0"/>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6AB"/>
    <w:rsid w:val="00C17733"/>
    <w:rsid w:val="00C17927"/>
    <w:rsid w:val="00C17EA9"/>
    <w:rsid w:val="00C17F2B"/>
    <w:rsid w:val="00C2041B"/>
    <w:rsid w:val="00C204A6"/>
    <w:rsid w:val="00C204AD"/>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A4C"/>
    <w:rsid w:val="00C22FF5"/>
    <w:rsid w:val="00C230E2"/>
    <w:rsid w:val="00C235A2"/>
    <w:rsid w:val="00C236FF"/>
    <w:rsid w:val="00C238DA"/>
    <w:rsid w:val="00C23B2C"/>
    <w:rsid w:val="00C23B78"/>
    <w:rsid w:val="00C23D8B"/>
    <w:rsid w:val="00C23F5A"/>
    <w:rsid w:val="00C23FCF"/>
    <w:rsid w:val="00C241FF"/>
    <w:rsid w:val="00C2447B"/>
    <w:rsid w:val="00C2449F"/>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9CE"/>
    <w:rsid w:val="00C30D4E"/>
    <w:rsid w:val="00C31135"/>
    <w:rsid w:val="00C313FE"/>
    <w:rsid w:val="00C3185F"/>
    <w:rsid w:val="00C31B69"/>
    <w:rsid w:val="00C31E8B"/>
    <w:rsid w:val="00C321B6"/>
    <w:rsid w:val="00C324A3"/>
    <w:rsid w:val="00C32782"/>
    <w:rsid w:val="00C32F17"/>
    <w:rsid w:val="00C33820"/>
    <w:rsid w:val="00C338CE"/>
    <w:rsid w:val="00C33953"/>
    <w:rsid w:val="00C33B89"/>
    <w:rsid w:val="00C34000"/>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CAD"/>
    <w:rsid w:val="00C40F8C"/>
    <w:rsid w:val="00C41056"/>
    <w:rsid w:val="00C4113C"/>
    <w:rsid w:val="00C412E5"/>
    <w:rsid w:val="00C4153C"/>
    <w:rsid w:val="00C4178A"/>
    <w:rsid w:val="00C41E03"/>
    <w:rsid w:val="00C4268F"/>
    <w:rsid w:val="00C42825"/>
    <w:rsid w:val="00C42BBA"/>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61D"/>
    <w:rsid w:val="00C546D4"/>
    <w:rsid w:val="00C5472C"/>
    <w:rsid w:val="00C54973"/>
    <w:rsid w:val="00C5507B"/>
    <w:rsid w:val="00C5571E"/>
    <w:rsid w:val="00C55AEC"/>
    <w:rsid w:val="00C55D06"/>
    <w:rsid w:val="00C55DA6"/>
    <w:rsid w:val="00C55DD6"/>
    <w:rsid w:val="00C55EE9"/>
    <w:rsid w:val="00C55FBF"/>
    <w:rsid w:val="00C5632A"/>
    <w:rsid w:val="00C56517"/>
    <w:rsid w:val="00C567A4"/>
    <w:rsid w:val="00C567F6"/>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2A8D"/>
    <w:rsid w:val="00C6322D"/>
    <w:rsid w:val="00C638C0"/>
    <w:rsid w:val="00C63D95"/>
    <w:rsid w:val="00C63FB9"/>
    <w:rsid w:val="00C6402F"/>
    <w:rsid w:val="00C642D1"/>
    <w:rsid w:val="00C64389"/>
    <w:rsid w:val="00C6460A"/>
    <w:rsid w:val="00C6467F"/>
    <w:rsid w:val="00C6477B"/>
    <w:rsid w:val="00C64B13"/>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6A2"/>
    <w:rsid w:val="00C71743"/>
    <w:rsid w:val="00C717F5"/>
    <w:rsid w:val="00C71DAF"/>
    <w:rsid w:val="00C72196"/>
    <w:rsid w:val="00C72535"/>
    <w:rsid w:val="00C72747"/>
    <w:rsid w:val="00C72A71"/>
    <w:rsid w:val="00C72A87"/>
    <w:rsid w:val="00C72DD5"/>
    <w:rsid w:val="00C73DBD"/>
    <w:rsid w:val="00C73E62"/>
    <w:rsid w:val="00C74542"/>
    <w:rsid w:val="00C74FCD"/>
    <w:rsid w:val="00C75FC8"/>
    <w:rsid w:val="00C76609"/>
    <w:rsid w:val="00C766E6"/>
    <w:rsid w:val="00C76849"/>
    <w:rsid w:val="00C77048"/>
    <w:rsid w:val="00C77463"/>
    <w:rsid w:val="00C775CC"/>
    <w:rsid w:val="00C776E9"/>
    <w:rsid w:val="00C77859"/>
    <w:rsid w:val="00C77A05"/>
    <w:rsid w:val="00C77A1C"/>
    <w:rsid w:val="00C77ABF"/>
    <w:rsid w:val="00C77DDA"/>
    <w:rsid w:val="00C80CF9"/>
    <w:rsid w:val="00C8127A"/>
    <w:rsid w:val="00C81952"/>
    <w:rsid w:val="00C81C0C"/>
    <w:rsid w:val="00C8209B"/>
    <w:rsid w:val="00C824C8"/>
    <w:rsid w:val="00C82F28"/>
    <w:rsid w:val="00C82F9F"/>
    <w:rsid w:val="00C8342F"/>
    <w:rsid w:val="00C83CB3"/>
    <w:rsid w:val="00C840C9"/>
    <w:rsid w:val="00C84574"/>
    <w:rsid w:val="00C84676"/>
    <w:rsid w:val="00C84931"/>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F66"/>
    <w:rsid w:val="00C86F8B"/>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1E66"/>
    <w:rsid w:val="00C921AD"/>
    <w:rsid w:val="00C92B79"/>
    <w:rsid w:val="00C92EC9"/>
    <w:rsid w:val="00C93010"/>
    <w:rsid w:val="00C9493B"/>
    <w:rsid w:val="00C94B13"/>
    <w:rsid w:val="00C952E7"/>
    <w:rsid w:val="00C952EA"/>
    <w:rsid w:val="00C95394"/>
    <w:rsid w:val="00C956BA"/>
    <w:rsid w:val="00C95A5B"/>
    <w:rsid w:val="00C95AA4"/>
    <w:rsid w:val="00C95CFF"/>
    <w:rsid w:val="00C95DB5"/>
    <w:rsid w:val="00C95E0B"/>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64A"/>
    <w:rsid w:val="00CA4878"/>
    <w:rsid w:val="00CA4BE0"/>
    <w:rsid w:val="00CA549C"/>
    <w:rsid w:val="00CA564E"/>
    <w:rsid w:val="00CA56DF"/>
    <w:rsid w:val="00CA570C"/>
    <w:rsid w:val="00CA6226"/>
    <w:rsid w:val="00CA62B8"/>
    <w:rsid w:val="00CA6798"/>
    <w:rsid w:val="00CA796C"/>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8E5"/>
    <w:rsid w:val="00CB1981"/>
    <w:rsid w:val="00CB1B2F"/>
    <w:rsid w:val="00CB1F63"/>
    <w:rsid w:val="00CB20F1"/>
    <w:rsid w:val="00CB2297"/>
    <w:rsid w:val="00CB25F2"/>
    <w:rsid w:val="00CB2997"/>
    <w:rsid w:val="00CB29C9"/>
    <w:rsid w:val="00CB306D"/>
    <w:rsid w:val="00CB330D"/>
    <w:rsid w:val="00CB3312"/>
    <w:rsid w:val="00CB34DA"/>
    <w:rsid w:val="00CB365B"/>
    <w:rsid w:val="00CB378E"/>
    <w:rsid w:val="00CB390D"/>
    <w:rsid w:val="00CB3C5B"/>
    <w:rsid w:val="00CB3E81"/>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630"/>
    <w:rsid w:val="00CB777B"/>
    <w:rsid w:val="00CB79CB"/>
    <w:rsid w:val="00CB7A7C"/>
    <w:rsid w:val="00CB7D1D"/>
    <w:rsid w:val="00CB7DC3"/>
    <w:rsid w:val="00CB7E51"/>
    <w:rsid w:val="00CB7E5C"/>
    <w:rsid w:val="00CC01CF"/>
    <w:rsid w:val="00CC05D3"/>
    <w:rsid w:val="00CC07DA"/>
    <w:rsid w:val="00CC0EBE"/>
    <w:rsid w:val="00CC129B"/>
    <w:rsid w:val="00CC172F"/>
    <w:rsid w:val="00CC1816"/>
    <w:rsid w:val="00CC23AC"/>
    <w:rsid w:val="00CC268B"/>
    <w:rsid w:val="00CC29DC"/>
    <w:rsid w:val="00CC36B2"/>
    <w:rsid w:val="00CC3754"/>
    <w:rsid w:val="00CC392A"/>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D9B"/>
    <w:rsid w:val="00CD3E51"/>
    <w:rsid w:val="00CD3FAE"/>
    <w:rsid w:val="00CD4021"/>
    <w:rsid w:val="00CD42CD"/>
    <w:rsid w:val="00CD432E"/>
    <w:rsid w:val="00CD45CD"/>
    <w:rsid w:val="00CD4653"/>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C38"/>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67F"/>
    <w:rsid w:val="00CF4791"/>
    <w:rsid w:val="00CF4B2C"/>
    <w:rsid w:val="00CF4BB4"/>
    <w:rsid w:val="00CF569C"/>
    <w:rsid w:val="00CF5817"/>
    <w:rsid w:val="00CF588F"/>
    <w:rsid w:val="00CF58A4"/>
    <w:rsid w:val="00CF6065"/>
    <w:rsid w:val="00CF61AB"/>
    <w:rsid w:val="00CF6607"/>
    <w:rsid w:val="00CF6974"/>
    <w:rsid w:val="00CF6F23"/>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2A"/>
    <w:rsid w:val="00D04239"/>
    <w:rsid w:val="00D0427A"/>
    <w:rsid w:val="00D0428A"/>
    <w:rsid w:val="00D042BB"/>
    <w:rsid w:val="00D046B7"/>
    <w:rsid w:val="00D04A41"/>
    <w:rsid w:val="00D04AA5"/>
    <w:rsid w:val="00D04EE7"/>
    <w:rsid w:val="00D05374"/>
    <w:rsid w:val="00D053F6"/>
    <w:rsid w:val="00D05A38"/>
    <w:rsid w:val="00D05AF1"/>
    <w:rsid w:val="00D05BF9"/>
    <w:rsid w:val="00D05E0F"/>
    <w:rsid w:val="00D0607E"/>
    <w:rsid w:val="00D06151"/>
    <w:rsid w:val="00D063D6"/>
    <w:rsid w:val="00D069F0"/>
    <w:rsid w:val="00D06BF8"/>
    <w:rsid w:val="00D07160"/>
    <w:rsid w:val="00D073A1"/>
    <w:rsid w:val="00D073A4"/>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0EC"/>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193"/>
    <w:rsid w:val="00D17360"/>
    <w:rsid w:val="00D17CB7"/>
    <w:rsid w:val="00D17CD2"/>
    <w:rsid w:val="00D17E13"/>
    <w:rsid w:val="00D20259"/>
    <w:rsid w:val="00D20327"/>
    <w:rsid w:val="00D20417"/>
    <w:rsid w:val="00D209C9"/>
    <w:rsid w:val="00D209EE"/>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34D"/>
    <w:rsid w:val="00D305C4"/>
    <w:rsid w:val="00D306DC"/>
    <w:rsid w:val="00D3071E"/>
    <w:rsid w:val="00D30A0B"/>
    <w:rsid w:val="00D30A5B"/>
    <w:rsid w:val="00D30EDA"/>
    <w:rsid w:val="00D31317"/>
    <w:rsid w:val="00D314E8"/>
    <w:rsid w:val="00D314ED"/>
    <w:rsid w:val="00D3164E"/>
    <w:rsid w:val="00D31968"/>
    <w:rsid w:val="00D31A26"/>
    <w:rsid w:val="00D31BD6"/>
    <w:rsid w:val="00D31D74"/>
    <w:rsid w:val="00D32172"/>
    <w:rsid w:val="00D321B3"/>
    <w:rsid w:val="00D32586"/>
    <w:rsid w:val="00D326D6"/>
    <w:rsid w:val="00D3288C"/>
    <w:rsid w:val="00D32A96"/>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A4C"/>
    <w:rsid w:val="00D34B9C"/>
    <w:rsid w:val="00D34D1A"/>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9F3"/>
    <w:rsid w:val="00D42BC4"/>
    <w:rsid w:val="00D433CD"/>
    <w:rsid w:val="00D43463"/>
    <w:rsid w:val="00D434EC"/>
    <w:rsid w:val="00D43622"/>
    <w:rsid w:val="00D43968"/>
    <w:rsid w:val="00D439E5"/>
    <w:rsid w:val="00D439F1"/>
    <w:rsid w:val="00D43C6C"/>
    <w:rsid w:val="00D43D36"/>
    <w:rsid w:val="00D43F6F"/>
    <w:rsid w:val="00D43F96"/>
    <w:rsid w:val="00D44005"/>
    <w:rsid w:val="00D4435A"/>
    <w:rsid w:val="00D44483"/>
    <w:rsid w:val="00D4456A"/>
    <w:rsid w:val="00D4460F"/>
    <w:rsid w:val="00D4470B"/>
    <w:rsid w:val="00D44748"/>
    <w:rsid w:val="00D4475F"/>
    <w:rsid w:val="00D449DD"/>
    <w:rsid w:val="00D44D87"/>
    <w:rsid w:val="00D44E4D"/>
    <w:rsid w:val="00D450EA"/>
    <w:rsid w:val="00D45202"/>
    <w:rsid w:val="00D4541E"/>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BFD"/>
    <w:rsid w:val="00D50EF1"/>
    <w:rsid w:val="00D50F61"/>
    <w:rsid w:val="00D5141F"/>
    <w:rsid w:val="00D5197A"/>
    <w:rsid w:val="00D51A67"/>
    <w:rsid w:val="00D51CEB"/>
    <w:rsid w:val="00D51F2A"/>
    <w:rsid w:val="00D51FB2"/>
    <w:rsid w:val="00D520CE"/>
    <w:rsid w:val="00D521F4"/>
    <w:rsid w:val="00D5244F"/>
    <w:rsid w:val="00D52656"/>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D0"/>
    <w:rsid w:val="00D57444"/>
    <w:rsid w:val="00D575DC"/>
    <w:rsid w:val="00D57BCE"/>
    <w:rsid w:val="00D57DC4"/>
    <w:rsid w:val="00D57EBE"/>
    <w:rsid w:val="00D602D6"/>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AB3"/>
    <w:rsid w:val="00D66C9B"/>
    <w:rsid w:val="00D66DE7"/>
    <w:rsid w:val="00D6753A"/>
    <w:rsid w:val="00D67637"/>
    <w:rsid w:val="00D676E5"/>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03A"/>
    <w:rsid w:val="00D76670"/>
    <w:rsid w:val="00D766C9"/>
    <w:rsid w:val="00D76A3E"/>
    <w:rsid w:val="00D76C48"/>
    <w:rsid w:val="00D76E63"/>
    <w:rsid w:val="00D76ECC"/>
    <w:rsid w:val="00D7704C"/>
    <w:rsid w:val="00D7742C"/>
    <w:rsid w:val="00D77773"/>
    <w:rsid w:val="00D77B82"/>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71D"/>
    <w:rsid w:val="00D83E03"/>
    <w:rsid w:val="00D841E1"/>
    <w:rsid w:val="00D84377"/>
    <w:rsid w:val="00D847A7"/>
    <w:rsid w:val="00D84985"/>
    <w:rsid w:val="00D84C97"/>
    <w:rsid w:val="00D84CE5"/>
    <w:rsid w:val="00D85008"/>
    <w:rsid w:val="00D851E3"/>
    <w:rsid w:val="00D855AA"/>
    <w:rsid w:val="00D8569B"/>
    <w:rsid w:val="00D857CD"/>
    <w:rsid w:val="00D85C90"/>
    <w:rsid w:val="00D85E71"/>
    <w:rsid w:val="00D86861"/>
    <w:rsid w:val="00D86994"/>
    <w:rsid w:val="00D86B36"/>
    <w:rsid w:val="00D86E45"/>
    <w:rsid w:val="00D86F62"/>
    <w:rsid w:val="00D872D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6A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5C07"/>
    <w:rsid w:val="00DA646A"/>
    <w:rsid w:val="00DA6B1E"/>
    <w:rsid w:val="00DA6EF4"/>
    <w:rsid w:val="00DA6F5C"/>
    <w:rsid w:val="00DA70C1"/>
    <w:rsid w:val="00DA73A1"/>
    <w:rsid w:val="00DA773B"/>
    <w:rsid w:val="00DA773C"/>
    <w:rsid w:val="00DA7F7D"/>
    <w:rsid w:val="00DA7FA5"/>
    <w:rsid w:val="00DB0008"/>
    <w:rsid w:val="00DB01A2"/>
    <w:rsid w:val="00DB0A56"/>
    <w:rsid w:val="00DB0C38"/>
    <w:rsid w:val="00DB0E2D"/>
    <w:rsid w:val="00DB0FB2"/>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CAE"/>
    <w:rsid w:val="00DC0DA2"/>
    <w:rsid w:val="00DC111A"/>
    <w:rsid w:val="00DC140A"/>
    <w:rsid w:val="00DC145A"/>
    <w:rsid w:val="00DC146B"/>
    <w:rsid w:val="00DC17CE"/>
    <w:rsid w:val="00DC1962"/>
    <w:rsid w:val="00DC1CD2"/>
    <w:rsid w:val="00DC1CFA"/>
    <w:rsid w:val="00DC1E9D"/>
    <w:rsid w:val="00DC207E"/>
    <w:rsid w:val="00DC268D"/>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33A"/>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1"/>
    <w:rsid w:val="00DD0EAA"/>
    <w:rsid w:val="00DD1348"/>
    <w:rsid w:val="00DD1781"/>
    <w:rsid w:val="00DD1804"/>
    <w:rsid w:val="00DD1A3E"/>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2F"/>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719"/>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6FDD"/>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118"/>
    <w:rsid w:val="00E0048B"/>
    <w:rsid w:val="00E005AD"/>
    <w:rsid w:val="00E008E8"/>
    <w:rsid w:val="00E00D07"/>
    <w:rsid w:val="00E01494"/>
    <w:rsid w:val="00E01691"/>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4F5"/>
    <w:rsid w:val="00E037BF"/>
    <w:rsid w:val="00E03883"/>
    <w:rsid w:val="00E038F6"/>
    <w:rsid w:val="00E04181"/>
    <w:rsid w:val="00E043D5"/>
    <w:rsid w:val="00E04567"/>
    <w:rsid w:val="00E04CD0"/>
    <w:rsid w:val="00E04DF4"/>
    <w:rsid w:val="00E04F1D"/>
    <w:rsid w:val="00E052A1"/>
    <w:rsid w:val="00E05356"/>
    <w:rsid w:val="00E05378"/>
    <w:rsid w:val="00E05503"/>
    <w:rsid w:val="00E05877"/>
    <w:rsid w:val="00E05BBA"/>
    <w:rsid w:val="00E060B8"/>
    <w:rsid w:val="00E0618D"/>
    <w:rsid w:val="00E06628"/>
    <w:rsid w:val="00E06773"/>
    <w:rsid w:val="00E068A1"/>
    <w:rsid w:val="00E069EF"/>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D53"/>
    <w:rsid w:val="00E12D8E"/>
    <w:rsid w:val="00E12F93"/>
    <w:rsid w:val="00E13B32"/>
    <w:rsid w:val="00E13B92"/>
    <w:rsid w:val="00E13CCB"/>
    <w:rsid w:val="00E14042"/>
    <w:rsid w:val="00E14120"/>
    <w:rsid w:val="00E1429A"/>
    <w:rsid w:val="00E143CE"/>
    <w:rsid w:val="00E143E6"/>
    <w:rsid w:val="00E14A27"/>
    <w:rsid w:val="00E14B1C"/>
    <w:rsid w:val="00E14D0E"/>
    <w:rsid w:val="00E153AB"/>
    <w:rsid w:val="00E15798"/>
    <w:rsid w:val="00E15826"/>
    <w:rsid w:val="00E15D94"/>
    <w:rsid w:val="00E16080"/>
    <w:rsid w:val="00E16104"/>
    <w:rsid w:val="00E16380"/>
    <w:rsid w:val="00E16C23"/>
    <w:rsid w:val="00E16FA2"/>
    <w:rsid w:val="00E1734D"/>
    <w:rsid w:val="00E1736C"/>
    <w:rsid w:val="00E173E1"/>
    <w:rsid w:val="00E17490"/>
    <w:rsid w:val="00E176A6"/>
    <w:rsid w:val="00E17761"/>
    <w:rsid w:val="00E17BDE"/>
    <w:rsid w:val="00E2023A"/>
    <w:rsid w:val="00E2091B"/>
    <w:rsid w:val="00E218E6"/>
    <w:rsid w:val="00E21A07"/>
    <w:rsid w:val="00E21A3B"/>
    <w:rsid w:val="00E21CFB"/>
    <w:rsid w:val="00E21EA8"/>
    <w:rsid w:val="00E22127"/>
    <w:rsid w:val="00E2268E"/>
    <w:rsid w:val="00E2282D"/>
    <w:rsid w:val="00E22EF0"/>
    <w:rsid w:val="00E22FE5"/>
    <w:rsid w:val="00E23384"/>
    <w:rsid w:val="00E23400"/>
    <w:rsid w:val="00E2350C"/>
    <w:rsid w:val="00E23CD7"/>
    <w:rsid w:val="00E23CFA"/>
    <w:rsid w:val="00E24493"/>
    <w:rsid w:val="00E245A0"/>
    <w:rsid w:val="00E24D6E"/>
    <w:rsid w:val="00E24F24"/>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708"/>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5FC"/>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23D"/>
    <w:rsid w:val="00E4064F"/>
    <w:rsid w:val="00E406C1"/>
    <w:rsid w:val="00E40FBE"/>
    <w:rsid w:val="00E41289"/>
    <w:rsid w:val="00E4185A"/>
    <w:rsid w:val="00E419F7"/>
    <w:rsid w:val="00E41A17"/>
    <w:rsid w:val="00E41BC6"/>
    <w:rsid w:val="00E41BDD"/>
    <w:rsid w:val="00E41F47"/>
    <w:rsid w:val="00E4222C"/>
    <w:rsid w:val="00E42438"/>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F39"/>
    <w:rsid w:val="00E46379"/>
    <w:rsid w:val="00E46771"/>
    <w:rsid w:val="00E46900"/>
    <w:rsid w:val="00E46D0A"/>
    <w:rsid w:val="00E46D46"/>
    <w:rsid w:val="00E4701B"/>
    <w:rsid w:val="00E471BD"/>
    <w:rsid w:val="00E474F1"/>
    <w:rsid w:val="00E4786D"/>
    <w:rsid w:val="00E47B1A"/>
    <w:rsid w:val="00E47CBA"/>
    <w:rsid w:val="00E47CE8"/>
    <w:rsid w:val="00E50551"/>
    <w:rsid w:val="00E505E1"/>
    <w:rsid w:val="00E50750"/>
    <w:rsid w:val="00E5088E"/>
    <w:rsid w:val="00E50F40"/>
    <w:rsid w:val="00E50FBD"/>
    <w:rsid w:val="00E5101A"/>
    <w:rsid w:val="00E51191"/>
    <w:rsid w:val="00E51C1F"/>
    <w:rsid w:val="00E51CF5"/>
    <w:rsid w:val="00E5232F"/>
    <w:rsid w:val="00E5277B"/>
    <w:rsid w:val="00E529DE"/>
    <w:rsid w:val="00E52AC2"/>
    <w:rsid w:val="00E52BF1"/>
    <w:rsid w:val="00E52D28"/>
    <w:rsid w:val="00E532C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068"/>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4FFD"/>
    <w:rsid w:val="00E6517E"/>
    <w:rsid w:val="00E65550"/>
    <w:rsid w:val="00E655EE"/>
    <w:rsid w:val="00E656E1"/>
    <w:rsid w:val="00E65AD9"/>
    <w:rsid w:val="00E66094"/>
    <w:rsid w:val="00E66411"/>
    <w:rsid w:val="00E6679C"/>
    <w:rsid w:val="00E668B6"/>
    <w:rsid w:val="00E671DF"/>
    <w:rsid w:val="00E672B4"/>
    <w:rsid w:val="00E674B5"/>
    <w:rsid w:val="00E67739"/>
    <w:rsid w:val="00E67914"/>
    <w:rsid w:val="00E67BA3"/>
    <w:rsid w:val="00E67C15"/>
    <w:rsid w:val="00E67EE1"/>
    <w:rsid w:val="00E67FE3"/>
    <w:rsid w:val="00E700C9"/>
    <w:rsid w:val="00E70107"/>
    <w:rsid w:val="00E7017B"/>
    <w:rsid w:val="00E7046E"/>
    <w:rsid w:val="00E7083F"/>
    <w:rsid w:val="00E708A9"/>
    <w:rsid w:val="00E708CA"/>
    <w:rsid w:val="00E70A74"/>
    <w:rsid w:val="00E70A9E"/>
    <w:rsid w:val="00E70B49"/>
    <w:rsid w:val="00E70BDE"/>
    <w:rsid w:val="00E711E6"/>
    <w:rsid w:val="00E7143D"/>
    <w:rsid w:val="00E716D4"/>
    <w:rsid w:val="00E71AD4"/>
    <w:rsid w:val="00E71CD8"/>
    <w:rsid w:val="00E71D0C"/>
    <w:rsid w:val="00E728BF"/>
    <w:rsid w:val="00E72AA6"/>
    <w:rsid w:val="00E72CCD"/>
    <w:rsid w:val="00E72D29"/>
    <w:rsid w:val="00E72F84"/>
    <w:rsid w:val="00E72FAB"/>
    <w:rsid w:val="00E7303F"/>
    <w:rsid w:val="00E7313C"/>
    <w:rsid w:val="00E73623"/>
    <w:rsid w:val="00E73766"/>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07C"/>
    <w:rsid w:val="00E76337"/>
    <w:rsid w:val="00E76703"/>
    <w:rsid w:val="00E76CB2"/>
    <w:rsid w:val="00E76D20"/>
    <w:rsid w:val="00E7783B"/>
    <w:rsid w:val="00E77B98"/>
    <w:rsid w:val="00E77C21"/>
    <w:rsid w:val="00E77D00"/>
    <w:rsid w:val="00E80111"/>
    <w:rsid w:val="00E805FF"/>
    <w:rsid w:val="00E81023"/>
    <w:rsid w:val="00E810ED"/>
    <w:rsid w:val="00E81143"/>
    <w:rsid w:val="00E813A1"/>
    <w:rsid w:val="00E81877"/>
    <w:rsid w:val="00E81A31"/>
    <w:rsid w:val="00E81E06"/>
    <w:rsid w:val="00E8215D"/>
    <w:rsid w:val="00E82BAA"/>
    <w:rsid w:val="00E82BD4"/>
    <w:rsid w:val="00E82EFD"/>
    <w:rsid w:val="00E82F57"/>
    <w:rsid w:val="00E82F7A"/>
    <w:rsid w:val="00E82F90"/>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280"/>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0D3"/>
    <w:rsid w:val="00E94129"/>
    <w:rsid w:val="00E9439F"/>
    <w:rsid w:val="00E946C0"/>
    <w:rsid w:val="00E94813"/>
    <w:rsid w:val="00E94B0D"/>
    <w:rsid w:val="00E94FE2"/>
    <w:rsid w:val="00E950C8"/>
    <w:rsid w:val="00E952DE"/>
    <w:rsid w:val="00E9575F"/>
    <w:rsid w:val="00E95919"/>
    <w:rsid w:val="00E9599F"/>
    <w:rsid w:val="00E960FD"/>
    <w:rsid w:val="00E9610D"/>
    <w:rsid w:val="00E9618D"/>
    <w:rsid w:val="00E961EA"/>
    <w:rsid w:val="00E96271"/>
    <w:rsid w:val="00E96415"/>
    <w:rsid w:val="00E965BF"/>
    <w:rsid w:val="00E96688"/>
    <w:rsid w:val="00E96719"/>
    <w:rsid w:val="00E967B0"/>
    <w:rsid w:val="00E9691E"/>
    <w:rsid w:val="00E96E1E"/>
    <w:rsid w:val="00E96EF4"/>
    <w:rsid w:val="00E9772D"/>
    <w:rsid w:val="00E9797D"/>
    <w:rsid w:val="00E97AB4"/>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A1C"/>
    <w:rsid w:val="00EA3D22"/>
    <w:rsid w:val="00EA3DA1"/>
    <w:rsid w:val="00EA41D8"/>
    <w:rsid w:val="00EA41ED"/>
    <w:rsid w:val="00EA421E"/>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4C6"/>
    <w:rsid w:val="00EB1596"/>
    <w:rsid w:val="00EB16A8"/>
    <w:rsid w:val="00EB196F"/>
    <w:rsid w:val="00EB1C8C"/>
    <w:rsid w:val="00EB1CEF"/>
    <w:rsid w:val="00EB1E52"/>
    <w:rsid w:val="00EB1FD7"/>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B2A"/>
    <w:rsid w:val="00EB5CE4"/>
    <w:rsid w:val="00EB5FA5"/>
    <w:rsid w:val="00EB6250"/>
    <w:rsid w:val="00EB65AE"/>
    <w:rsid w:val="00EB65C8"/>
    <w:rsid w:val="00EB6613"/>
    <w:rsid w:val="00EB67E4"/>
    <w:rsid w:val="00EB6976"/>
    <w:rsid w:val="00EB6D93"/>
    <w:rsid w:val="00EB748F"/>
    <w:rsid w:val="00EB76D4"/>
    <w:rsid w:val="00EB7935"/>
    <w:rsid w:val="00EB7992"/>
    <w:rsid w:val="00EB7D2E"/>
    <w:rsid w:val="00EB7F2D"/>
    <w:rsid w:val="00EC0036"/>
    <w:rsid w:val="00EC0051"/>
    <w:rsid w:val="00EC08B8"/>
    <w:rsid w:val="00EC0B59"/>
    <w:rsid w:val="00EC0E6F"/>
    <w:rsid w:val="00EC12EA"/>
    <w:rsid w:val="00EC1528"/>
    <w:rsid w:val="00EC1779"/>
    <w:rsid w:val="00EC180B"/>
    <w:rsid w:val="00EC1CE4"/>
    <w:rsid w:val="00EC1DAE"/>
    <w:rsid w:val="00EC24EC"/>
    <w:rsid w:val="00EC2CAD"/>
    <w:rsid w:val="00EC32B2"/>
    <w:rsid w:val="00EC36C4"/>
    <w:rsid w:val="00EC3D08"/>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0E3"/>
    <w:rsid w:val="00ED033A"/>
    <w:rsid w:val="00ED061A"/>
    <w:rsid w:val="00ED0814"/>
    <w:rsid w:val="00ED0A99"/>
    <w:rsid w:val="00ED11A1"/>
    <w:rsid w:val="00ED15AF"/>
    <w:rsid w:val="00ED190B"/>
    <w:rsid w:val="00ED1AAE"/>
    <w:rsid w:val="00ED1DB4"/>
    <w:rsid w:val="00ED1E2C"/>
    <w:rsid w:val="00ED206C"/>
    <w:rsid w:val="00ED228D"/>
    <w:rsid w:val="00ED232B"/>
    <w:rsid w:val="00ED235B"/>
    <w:rsid w:val="00ED2402"/>
    <w:rsid w:val="00ED2707"/>
    <w:rsid w:val="00ED27EA"/>
    <w:rsid w:val="00ED2AD2"/>
    <w:rsid w:val="00ED2E64"/>
    <w:rsid w:val="00ED36B0"/>
    <w:rsid w:val="00ED377B"/>
    <w:rsid w:val="00ED3D57"/>
    <w:rsid w:val="00ED3EAF"/>
    <w:rsid w:val="00ED409E"/>
    <w:rsid w:val="00ED40B2"/>
    <w:rsid w:val="00ED46F4"/>
    <w:rsid w:val="00ED4785"/>
    <w:rsid w:val="00ED4D9A"/>
    <w:rsid w:val="00ED4F07"/>
    <w:rsid w:val="00ED5148"/>
    <w:rsid w:val="00ED56C3"/>
    <w:rsid w:val="00ED57E1"/>
    <w:rsid w:val="00ED580D"/>
    <w:rsid w:val="00ED599C"/>
    <w:rsid w:val="00ED5E65"/>
    <w:rsid w:val="00ED64D6"/>
    <w:rsid w:val="00ED6AC1"/>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F82"/>
    <w:rsid w:val="00EF3227"/>
    <w:rsid w:val="00EF32FF"/>
    <w:rsid w:val="00EF35B4"/>
    <w:rsid w:val="00EF3709"/>
    <w:rsid w:val="00EF380F"/>
    <w:rsid w:val="00EF38FC"/>
    <w:rsid w:val="00EF39E9"/>
    <w:rsid w:val="00EF44ED"/>
    <w:rsid w:val="00EF4920"/>
    <w:rsid w:val="00EF4B3C"/>
    <w:rsid w:val="00EF4B5C"/>
    <w:rsid w:val="00EF4C23"/>
    <w:rsid w:val="00EF50FA"/>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A53"/>
    <w:rsid w:val="00F00C12"/>
    <w:rsid w:val="00F00ED9"/>
    <w:rsid w:val="00F011E1"/>
    <w:rsid w:val="00F01FA9"/>
    <w:rsid w:val="00F02396"/>
    <w:rsid w:val="00F02DDC"/>
    <w:rsid w:val="00F0314B"/>
    <w:rsid w:val="00F031EB"/>
    <w:rsid w:val="00F03A31"/>
    <w:rsid w:val="00F03BA1"/>
    <w:rsid w:val="00F03DA6"/>
    <w:rsid w:val="00F03E6C"/>
    <w:rsid w:val="00F03ED4"/>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6E1"/>
    <w:rsid w:val="00F109F8"/>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490"/>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5D"/>
    <w:rsid w:val="00F17F65"/>
    <w:rsid w:val="00F2001F"/>
    <w:rsid w:val="00F2015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418"/>
    <w:rsid w:val="00F307C6"/>
    <w:rsid w:val="00F30A45"/>
    <w:rsid w:val="00F30B57"/>
    <w:rsid w:val="00F30FAE"/>
    <w:rsid w:val="00F310AD"/>
    <w:rsid w:val="00F310F9"/>
    <w:rsid w:val="00F31210"/>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1E1"/>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5F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6B1"/>
    <w:rsid w:val="00F60B50"/>
    <w:rsid w:val="00F60E4B"/>
    <w:rsid w:val="00F60EAF"/>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A80"/>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BE9"/>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B32"/>
    <w:rsid w:val="00F94BBA"/>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DF6"/>
    <w:rsid w:val="00FA0E4D"/>
    <w:rsid w:val="00FA10F8"/>
    <w:rsid w:val="00FA17AC"/>
    <w:rsid w:val="00FA195A"/>
    <w:rsid w:val="00FA1E0F"/>
    <w:rsid w:val="00FA1ED2"/>
    <w:rsid w:val="00FA2210"/>
    <w:rsid w:val="00FA23C4"/>
    <w:rsid w:val="00FA2644"/>
    <w:rsid w:val="00FA2B86"/>
    <w:rsid w:val="00FA2C4D"/>
    <w:rsid w:val="00FA2F94"/>
    <w:rsid w:val="00FA34EB"/>
    <w:rsid w:val="00FA366A"/>
    <w:rsid w:val="00FA3691"/>
    <w:rsid w:val="00FA3AAD"/>
    <w:rsid w:val="00FA3BDF"/>
    <w:rsid w:val="00FA3D18"/>
    <w:rsid w:val="00FA3F25"/>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9BA"/>
    <w:rsid w:val="00FB1BA1"/>
    <w:rsid w:val="00FB1BEC"/>
    <w:rsid w:val="00FB1E1B"/>
    <w:rsid w:val="00FB1E90"/>
    <w:rsid w:val="00FB20C6"/>
    <w:rsid w:val="00FB2457"/>
    <w:rsid w:val="00FB24EA"/>
    <w:rsid w:val="00FB264D"/>
    <w:rsid w:val="00FB2D14"/>
    <w:rsid w:val="00FB2F09"/>
    <w:rsid w:val="00FB2FF0"/>
    <w:rsid w:val="00FB309A"/>
    <w:rsid w:val="00FB3350"/>
    <w:rsid w:val="00FB35BB"/>
    <w:rsid w:val="00FB3A19"/>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B75"/>
    <w:rsid w:val="00FB6D0E"/>
    <w:rsid w:val="00FB6DEA"/>
    <w:rsid w:val="00FB6FD0"/>
    <w:rsid w:val="00FB719F"/>
    <w:rsid w:val="00FB7260"/>
    <w:rsid w:val="00FB7547"/>
    <w:rsid w:val="00FB7A11"/>
    <w:rsid w:val="00FB7BCB"/>
    <w:rsid w:val="00FB7CD0"/>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33"/>
    <w:rsid w:val="00FC589D"/>
    <w:rsid w:val="00FC5C32"/>
    <w:rsid w:val="00FC5EED"/>
    <w:rsid w:val="00FC6037"/>
    <w:rsid w:val="00FC6462"/>
    <w:rsid w:val="00FC72A5"/>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0D"/>
    <w:rsid w:val="00FD1650"/>
    <w:rsid w:val="00FD1A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0E0"/>
    <w:rsid w:val="00FD53A5"/>
    <w:rsid w:val="00FD54F2"/>
    <w:rsid w:val="00FD572C"/>
    <w:rsid w:val="00FD5808"/>
    <w:rsid w:val="00FD69E4"/>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3E7"/>
    <w:rsid w:val="00FE24E6"/>
    <w:rsid w:val="00FE2B14"/>
    <w:rsid w:val="00FE2C27"/>
    <w:rsid w:val="00FE2F58"/>
    <w:rsid w:val="00FE3381"/>
    <w:rsid w:val="00FE3404"/>
    <w:rsid w:val="00FE35D0"/>
    <w:rsid w:val="00FE3A81"/>
    <w:rsid w:val="00FE3D59"/>
    <w:rsid w:val="00FE3DEE"/>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3F5"/>
    <w:rsid w:val="00FF1DC9"/>
    <w:rsid w:val="00FF1E71"/>
    <w:rsid w:val="00FF232C"/>
    <w:rsid w:val="00FF27B6"/>
    <w:rsid w:val="00FF29C9"/>
    <w:rsid w:val="00FF2E6F"/>
    <w:rsid w:val="00FF2E77"/>
    <w:rsid w:val="00FF2F05"/>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25D713F3-E7C8-4C8F-8BE6-A43DBB49D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1F"/>
    <w:pPr>
      <w:spacing w:line="260" w:lineRule="atLeast"/>
    </w:pPr>
    <w:rPr>
      <w:sz w:val="22"/>
      <w:lang w:eastAsia="en-US" w:bidi="ar-SA"/>
    </w:rPr>
  </w:style>
  <w:style w:type="paragraph" w:styleId="Heading1">
    <w:name w:val="heading 1"/>
    <w:basedOn w:val="Heading2"/>
    <w:next w:val="BodyText"/>
    <w:link w:val="Heading1Char"/>
    <w:autoRedefine/>
    <w:qFormat/>
    <w:rsid w:val="00520FFE"/>
    <w:pPr>
      <w:numPr>
        <w:ilvl w:val="0"/>
        <w:numId w:val="22"/>
      </w:numPr>
      <w:tabs>
        <w:tab w:val="left" w:pos="550"/>
        <w:tab w:val="decimal" w:pos="1350"/>
        <w:tab w:val="decimal" w:pos="1710"/>
      </w:tabs>
      <w:spacing w:before="0" w:after="0" w:line="240" w:lineRule="atLeast"/>
      <w:ind w:left="630" w:hanging="63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520FFE"/>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8641886">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2.xml><?xml version="1.0" encoding="utf-8"?>
<ds:datastoreItem xmlns:ds="http://schemas.openxmlformats.org/officeDocument/2006/customXml" ds:itemID="{D2C147B5-8763-417C-8AC7-BBBFD99D76D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04280903-5F5F-4AFE-842A-A71B6BEDBD30}">
  <ds:schemaRefs>
    <ds:schemaRef ds:uri="http://schemas.microsoft.com/sharepoint/v3/contenttype/forms"/>
  </ds:schemaRefs>
</ds:datastoreItem>
</file>

<file path=customXml/itemProps4.xml><?xml version="1.0" encoding="utf-8"?>
<ds:datastoreItem xmlns:ds="http://schemas.openxmlformats.org/officeDocument/2006/customXml" ds:itemID="{EB2F7152-44F5-4483-BEC5-4BC3B2C22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65</TotalTime>
  <Pages>4</Pages>
  <Words>789</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Suprawee Meteerakulpong</cp:lastModifiedBy>
  <cp:revision>37</cp:revision>
  <cp:lastPrinted>2023-08-08T09:04:00Z</cp:lastPrinted>
  <dcterms:created xsi:type="dcterms:W3CDTF">2024-05-10T05:14:00Z</dcterms:created>
  <dcterms:modified xsi:type="dcterms:W3CDTF">2024-08-05T06:44:00Z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