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DD98C" w14:textId="77777777" w:rsidR="009030AC" w:rsidRPr="0064315C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64315C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64315C">
        <w:rPr>
          <w:rFonts w:ascii="Angsana New" w:hAnsi="Angsana New"/>
          <w:b w:val="0"/>
          <w:bCs/>
          <w:sz w:val="30"/>
          <w:szCs w:val="30"/>
        </w:rPr>
        <w:tab/>
      </w:r>
      <w:r w:rsidRPr="0064315C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1F6F7A59" w14:textId="77777777" w:rsidR="009030AC" w:rsidRPr="0064315C" w:rsidRDefault="009030AC" w:rsidP="009030AC">
      <w:pPr>
        <w:pStyle w:val="IndexHeading1"/>
        <w:spacing w:after="0" w:line="380" w:lineRule="exact"/>
        <w:ind w:left="0" w:firstLine="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14:paraId="12B55B70" w14:textId="77777777" w:rsidR="009030AC" w:rsidRPr="0064315C" w:rsidRDefault="009030AC" w:rsidP="006C4CC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="Angsana New" w:hAnsi="Angsana New"/>
          <w:sz w:val="30"/>
          <w:szCs w:val="30"/>
        </w:rPr>
      </w:pPr>
      <w:r w:rsidRPr="0064315C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</w:t>
      </w:r>
      <w:r w:rsidRPr="0064315C">
        <w:rPr>
          <w:rFonts w:ascii="Angsana New" w:eastAsia="Calibri" w:hAnsi="Angsana New"/>
          <w:sz w:val="30"/>
          <w:szCs w:val="30"/>
          <w:cs/>
          <w:lang w:bidi="th-TH"/>
        </w:rPr>
        <w:t>กาล</w:t>
      </w:r>
    </w:p>
    <w:p w14:paraId="52818684" w14:textId="77777777" w:rsidR="009030AC" w:rsidRPr="0064315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64315C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E1263F3" w14:textId="77777777" w:rsidR="00125464" w:rsidRPr="0064315C" w:rsidRDefault="00125464" w:rsidP="001254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4315C">
        <w:rPr>
          <w:rFonts w:ascii="Angsana New" w:hAnsi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2912DA1" w14:textId="77777777" w:rsidR="002D3587" w:rsidRPr="0064315C" w:rsidRDefault="00125464" w:rsidP="00D4212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64315C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Pr="0064315C">
        <w:rPr>
          <w:rFonts w:ascii="Angsana New" w:hAnsi="Angsana New" w:hint="cs"/>
          <w:sz w:val="30"/>
          <w:szCs w:val="30"/>
          <w:cs/>
          <w:lang w:val="en-US" w:bidi="th-TH"/>
        </w:rPr>
        <w:t>ต่อหุ้นขั้นพื้นฐาน</w:t>
      </w:r>
    </w:p>
    <w:p w14:paraId="069056DA" w14:textId="77777777" w:rsidR="00D4212A" w:rsidRPr="0064315C" w:rsidRDefault="001407EC" w:rsidP="00D4212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6A60A91B" w14:textId="77777777" w:rsidR="000633E2" w:rsidRPr="0064315C" w:rsidRDefault="000633E2" w:rsidP="000633E2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19446EB1" w14:textId="77777777" w:rsidR="00D4212A" w:rsidRPr="0064315C" w:rsidRDefault="00D4212A" w:rsidP="00D4212A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="Angsana New" w:hAnsi="Angsana New"/>
          <w:sz w:val="30"/>
          <w:szCs w:val="30"/>
        </w:rPr>
      </w:pPr>
    </w:p>
    <w:p w14:paraId="715735C5" w14:textId="77777777" w:rsidR="00D4212A" w:rsidRPr="0064315C" w:rsidRDefault="00D4212A" w:rsidP="00D4212A">
      <w:pPr>
        <w:pStyle w:val="index"/>
        <w:tabs>
          <w:tab w:val="clear" w:pos="1134"/>
        </w:tabs>
        <w:spacing w:after="0" w:line="380" w:lineRule="exact"/>
        <w:ind w:left="1080" w:firstLine="0"/>
        <w:outlineLvl w:val="0"/>
        <w:rPr>
          <w:rFonts w:ascii="Angsana New" w:hAnsi="Angsana New"/>
          <w:sz w:val="30"/>
          <w:szCs w:val="30"/>
          <w:lang w:val="en-US" w:bidi="th-TH"/>
        </w:rPr>
        <w:sectPr w:rsidR="00D4212A" w:rsidRPr="0064315C" w:rsidSect="00A644E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080" w:header="720" w:footer="720" w:gutter="0"/>
          <w:pgNumType w:start="12"/>
          <w:cols w:space="720"/>
          <w:docGrid w:linePitch="360"/>
        </w:sectPr>
      </w:pPr>
    </w:p>
    <w:p w14:paraId="39B6AC9F" w14:textId="77777777" w:rsidR="009030AC" w:rsidRPr="0064315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</w:pPr>
      <w:r w:rsidRPr="0064315C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0091286" w14:textId="77777777" w:rsidR="009030AC" w:rsidRPr="0064315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</w:pPr>
    </w:p>
    <w:p w14:paraId="67187273" w14:textId="77777777" w:rsidR="009030AC" w:rsidRPr="0064315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</w:pPr>
      <w:r w:rsidRPr="0064315C">
        <w:rPr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01652" w:rsidRPr="0064315C">
        <w:t xml:space="preserve"> </w:t>
      </w:r>
      <w:r w:rsidR="0039794C">
        <w:rPr>
          <w:rFonts w:hint="cs"/>
          <w:cs/>
        </w:rPr>
        <w:t>7</w:t>
      </w:r>
      <w:r w:rsidR="00EC28CA" w:rsidRPr="0064315C">
        <w:t xml:space="preserve"> </w:t>
      </w:r>
      <w:r w:rsidR="0039794C">
        <w:rPr>
          <w:rFonts w:hint="cs"/>
          <w:cs/>
        </w:rPr>
        <w:t>สิงหา</w:t>
      </w:r>
      <w:r w:rsidR="00F4103B" w:rsidRPr="0064315C">
        <w:rPr>
          <w:rFonts w:hint="cs"/>
          <w:cs/>
        </w:rPr>
        <w:t>คม</w:t>
      </w:r>
      <w:r w:rsidR="00EC28CA" w:rsidRPr="0064315C">
        <w:rPr>
          <w:rFonts w:hint="cs"/>
          <w:cs/>
        </w:rPr>
        <w:t xml:space="preserve"> </w:t>
      </w:r>
      <w:r w:rsidR="00EC28CA" w:rsidRPr="0064315C">
        <w:t>256</w:t>
      </w:r>
      <w:r w:rsidR="00F4103B" w:rsidRPr="0064315C">
        <w:t>7</w:t>
      </w:r>
    </w:p>
    <w:p w14:paraId="2FEB8277" w14:textId="77777777" w:rsidR="009030AC" w:rsidRPr="0064315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cs/>
        </w:rPr>
      </w:pPr>
    </w:p>
    <w:p w14:paraId="78F8DD27" w14:textId="77777777" w:rsidR="009030AC" w:rsidRPr="0064315C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u w:val="none"/>
          <w:cs/>
          <w:lang w:val="th-TH"/>
        </w:rPr>
      </w:pPr>
      <w:r w:rsidRPr="0064315C">
        <w:rPr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E491DC5" w14:textId="77777777" w:rsidR="009030AC" w:rsidRPr="0064315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</w:pPr>
    </w:p>
    <w:p w14:paraId="56081177" w14:textId="77777777" w:rsidR="009030AC" w:rsidRPr="0064315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</w:pPr>
      <w:r w:rsidRPr="0064315C">
        <w:rPr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C4CCA" w:rsidRPr="0064315C">
        <w:br/>
      </w:r>
      <w:r w:rsidRPr="0064315C">
        <w:rPr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64315C">
        <w:t xml:space="preserve"> 34</w:t>
      </w:r>
      <w:r w:rsidR="00AB0C67" w:rsidRPr="0064315C">
        <w:t xml:space="preserve"> </w:t>
      </w:r>
      <w:r w:rsidRPr="0064315C">
        <w:rPr>
          <w:cs/>
        </w:rPr>
        <w:t>เรื่อง</w:t>
      </w:r>
      <w:r w:rsidRPr="0064315C">
        <w:rPr>
          <w:i/>
          <w:iCs/>
          <w:cs/>
        </w:rPr>
        <w:t xml:space="preserve"> การรายงานทางการเงินระหว่างกาล</w:t>
      </w:r>
      <w:r w:rsidRPr="0064315C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64315C">
        <w:rPr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</w:t>
      </w:r>
      <w:r w:rsidR="002526A6" w:rsidRPr="0064315C">
        <w:rPr>
          <w:cs/>
        </w:rPr>
        <w:t>ว</w:t>
      </w:r>
      <w:r w:rsidR="00D01652" w:rsidRPr="0064315C">
        <w:rPr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</w:t>
      </w:r>
      <w:r w:rsidR="006C4CCA" w:rsidRPr="0064315C">
        <w:br/>
      </w:r>
      <w:r w:rsidR="00D01652" w:rsidRPr="0064315C">
        <w:rPr>
          <w:cs/>
        </w:rPr>
        <w:t xml:space="preserve">บริษัทย่อยสำหรับปีสิ้นสุดวันที่ </w:t>
      </w:r>
      <w:r w:rsidR="005B380D" w:rsidRPr="0064315C">
        <w:t>31</w:t>
      </w:r>
      <w:r w:rsidR="00222EA1" w:rsidRPr="0064315C">
        <w:t xml:space="preserve"> </w:t>
      </w:r>
      <w:r w:rsidR="00D01652" w:rsidRPr="0064315C">
        <w:rPr>
          <w:cs/>
        </w:rPr>
        <w:t xml:space="preserve">ธันวาคม </w:t>
      </w:r>
      <w:r w:rsidR="006C0BD7" w:rsidRPr="0064315C">
        <w:t>256</w:t>
      </w:r>
      <w:r w:rsidR="00F4103B" w:rsidRPr="0064315C">
        <w:t>6</w:t>
      </w:r>
    </w:p>
    <w:p w14:paraId="0E92E8A9" w14:textId="77777777" w:rsidR="009030AC" w:rsidRPr="0064315C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</w:pPr>
    </w:p>
    <w:p w14:paraId="34F45A7C" w14:textId="77777777" w:rsidR="00C604EF" w:rsidRPr="0064315C" w:rsidRDefault="00D01652" w:rsidP="00206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45"/>
        <w:jc w:val="thaiDistribute"/>
      </w:pPr>
      <w:r w:rsidRPr="0064315C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</w:t>
      </w:r>
      <w:r w:rsidR="00190B9D" w:rsidRPr="0064315C">
        <w:rPr>
          <w:rFonts w:hint="cs"/>
          <w:cs/>
        </w:rPr>
        <w:t xml:space="preserve"> </w:t>
      </w:r>
      <w:r w:rsidRPr="0064315C">
        <w:rPr>
          <w:cs/>
        </w:rPr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64315C">
        <w:t>31</w:t>
      </w:r>
      <w:r w:rsidRPr="0064315C">
        <w:rPr>
          <w:cs/>
        </w:rPr>
        <w:t xml:space="preserve"> ธันวาคม </w:t>
      </w:r>
      <w:r w:rsidR="006C0BD7" w:rsidRPr="0064315C">
        <w:t>256</w:t>
      </w:r>
      <w:r w:rsidR="00F4103B" w:rsidRPr="0064315C">
        <w:t>6</w:t>
      </w:r>
    </w:p>
    <w:p w14:paraId="1D401EA4" w14:textId="77777777" w:rsidR="009F5B6D" w:rsidRPr="0064315C" w:rsidRDefault="009F5B6D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</w:pPr>
    </w:p>
    <w:p w14:paraId="3FE43A04" w14:textId="77777777" w:rsidR="009030AC" w:rsidRPr="0064315C" w:rsidRDefault="009030AC" w:rsidP="009D455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ind w:left="567" w:right="-45" w:hanging="376"/>
        <w:jc w:val="thaiDistribute"/>
        <w:rPr>
          <w:u w:val="none"/>
          <w:lang w:val="th-TH"/>
        </w:rPr>
      </w:pPr>
      <w:r w:rsidRPr="0064315C">
        <w:rPr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31928D63" w14:textId="77777777" w:rsidR="009030AC" w:rsidRPr="0064315C" w:rsidRDefault="009030AC" w:rsidP="00905A0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sz w:val="30"/>
          <w:szCs w:val="30"/>
        </w:rPr>
      </w:pPr>
    </w:p>
    <w:p w14:paraId="5E46D1F3" w14:textId="77777777" w:rsidR="0061249F" w:rsidRDefault="006E656E" w:rsidP="000B1EEB">
      <w:pPr>
        <w:spacing w:line="240" w:lineRule="auto"/>
        <w:ind w:left="540" w:right="45"/>
        <w:jc w:val="thaiDistribute"/>
        <w:rPr>
          <w:b/>
          <w:spacing w:val="-2"/>
        </w:rPr>
      </w:pPr>
      <w:r w:rsidRPr="0064315C">
        <w:rPr>
          <w:b/>
          <w:spacing w:val="-2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5DF13FF3" w14:textId="77777777" w:rsidR="000B1EEB" w:rsidRPr="000B1EEB" w:rsidRDefault="000B1EEB" w:rsidP="000B1EEB">
      <w:pPr>
        <w:spacing w:line="240" w:lineRule="auto"/>
        <w:ind w:left="540" w:right="45"/>
        <w:jc w:val="thaiDistribute"/>
        <w:rPr>
          <w:rFonts w:hint="cs"/>
          <w:b/>
          <w:spacing w:val="-2"/>
        </w:rPr>
      </w:pPr>
    </w:p>
    <w:tbl>
      <w:tblPr>
        <w:tblW w:w="9227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"/>
        <w:gridCol w:w="4473"/>
        <w:gridCol w:w="27"/>
        <w:gridCol w:w="963"/>
        <w:gridCol w:w="27"/>
        <w:gridCol w:w="153"/>
        <w:gridCol w:w="27"/>
        <w:gridCol w:w="1053"/>
        <w:gridCol w:w="27"/>
        <w:gridCol w:w="153"/>
        <w:gridCol w:w="27"/>
        <w:gridCol w:w="1053"/>
        <w:gridCol w:w="27"/>
        <w:gridCol w:w="153"/>
        <w:gridCol w:w="27"/>
        <w:gridCol w:w="983"/>
        <w:gridCol w:w="27"/>
      </w:tblGrid>
      <w:tr w:rsidR="0061249F" w:rsidRPr="006C4CCA" w14:paraId="00270D41" w14:textId="77777777" w:rsidTr="00E65C7A">
        <w:trPr>
          <w:gridBefore w:val="1"/>
          <w:wBefore w:w="27" w:type="dxa"/>
          <w:cantSplit/>
          <w:tblHeader/>
        </w:trPr>
        <w:tc>
          <w:tcPr>
            <w:tcW w:w="4500" w:type="dxa"/>
            <w:gridSpan w:val="2"/>
          </w:tcPr>
          <w:p w14:paraId="0B2F43F8" w14:textId="77777777" w:rsidR="0061249F" w:rsidRPr="0064315C" w:rsidRDefault="0061249F" w:rsidP="00905A0C">
            <w:pPr>
              <w:pStyle w:val="acctfourfigures"/>
              <w:tabs>
                <w:tab w:val="clear" w:pos="765"/>
              </w:tabs>
              <w:spacing w:line="240" w:lineRule="auto"/>
              <w:ind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43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6"/>
          </w:tcPr>
          <w:p w14:paraId="2F4F29C8" w14:textId="77777777" w:rsidR="0061249F" w:rsidRPr="0064315C" w:rsidRDefault="0061249F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50" w:type="dxa"/>
            <w:gridSpan w:val="8"/>
          </w:tcPr>
          <w:p w14:paraId="0B02A956" w14:textId="77777777" w:rsidR="0061249F" w:rsidRPr="0064315C" w:rsidRDefault="0061249F" w:rsidP="003664A2">
            <w:pPr>
              <w:pStyle w:val="acctmergecolhdg"/>
              <w:tabs>
                <w:tab w:val="left" w:pos="2261"/>
              </w:tabs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1249F" w:rsidRPr="006C4CCA" w14:paraId="5378857B" w14:textId="77777777" w:rsidTr="000B1EEB">
        <w:trPr>
          <w:gridBefore w:val="1"/>
          <w:wBefore w:w="27" w:type="dxa"/>
          <w:cantSplit/>
          <w:tblHeader/>
        </w:trPr>
        <w:tc>
          <w:tcPr>
            <w:tcW w:w="4500" w:type="dxa"/>
            <w:gridSpan w:val="2"/>
          </w:tcPr>
          <w:p w14:paraId="75343540" w14:textId="77777777" w:rsidR="0061249F" w:rsidRPr="0064315C" w:rsidRDefault="008119B7" w:rsidP="00905A0C">
            <w:pPr>
              <w:pStyle w:val="acctfourfigures"/>
              <w:spacing w:line="240" w:lineRule="auto"/>
              <w:ind w:hanging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45D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43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4315C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rtl/>
              </w:rPr>
              <w:t xml:space="preserve"> </w:t>
            </w:r>
            <w:r w:rsidRPr="00643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B45D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0</w:t>
            </w:r>
            <w:r w:rsidRPr="00643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F4103B" w:rsidRPr="00643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</w:t>
            </w:r>
            <w:r w:rsidR="00B45D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990" w:type="dxa"/>
            <w:gridSpan w:val="2"/>
          </w:tcPr>
          <w:p w14:paraId="6EEBD2C2" w14:textId="77777777" w:rsidR="0061249F" w:rsidRPr="0064315C" w:rsidRDefault="006A06F9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="00177268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61249F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gridSpan w:val="2"/>
          </w:tcPr>
          <w:p w14:paraId="6801441A" w14:textId="77777777" w:rsidR="0061249F" w:rsidRPr="0064315C" w:rsidRDefault="0061249F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39E7B61" w14:textId="77777777" w:rsidR="0061249F" w:rsidRPr="0064315C" w:rsidRDefault="00177268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61249F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</w:tcPr>
          <w:p w14:paraId="41EFFB39" w14:textId="77777777" w:rsidR="0061249F" w:rsidRPr="0064315C" w:rsidRDefault="0061249F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E85A262" w14:textId="77777777" w:rsidR="0061249F" w:rsidRPr="0064315C" w:rsidRDefault="006A06F9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177268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61249F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gridSpan w:val="2"/>
          </w:tcPr>
          <w:p w14:paraId="57B359EC" w14:textId="77777777" w:rsidR="0061249F" w:rsidRPr="0064315C" w:rsidRDefault="0061249F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168DA826" w14:textId="77777777" w:rsidR="0061249F" w:rsidRPr="0064315C" w:rsidRDefault="006A06F9" w:rsidP="003664A2">
            <w:pPr>
              <w:pStyle w:val="acctmergecolhdg"/>
              <w:spacing w:line="240" w:lineRule="auto"/>
              <w:ind w:left="102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61249F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61249F" w:rsidRPr="006C4CCA" w14:paraId="2888CF80" w14:textId="77777777" w:rsidTr="00E65C7A">
        <w:trPr>
          <w:gridAfter w:val="1"/>
          <w:wAfter w:w="27" w:type="dxa"/>
          <w:cantSplit/>
          <w:tblHeader/>
        </w:trPr>
        <w:tc>
          <w:tcPr>
            <w:tcW w:w="4500" w:type="dxa"/>
            <w:gridSpan w:val="2"/>
          </w:tcPr>
          <w:p w14:paraId="51A5AB0E" w14:textId="77777777" w:rsidR="0061249F" w:rsidRPr="0064315C" w:rsidRDefault="0061249F" w:rsidP="003664A2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4700" w:type="dxa"/>
            <w:gridSpan w:val="14"/>
          </w:tcPr>
          <w:p w14:paraId="5BA01D17" w14:textId="77777777" w:rsidR="0061249F" w:rsidRPr="0064315C" w:rsidRDefault="0061249F" w:rsidP="003664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90A29" w:rsidRPr="006C4CCA" w14:paraId="312FD3DA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  <w:vAlign w:val="bottom"/>
          </w:tcPr>
          <w:p w14:paraId="238D3AAB" w14:textId="77777777" w:rsidR="00F90A29" w:rsidRPr="0064315C" w:rsidRDefault="00F90A29" w:rsidP="008B4A96">
            <w:pPr>
              <w:spacing w:line="240" w:lineRule="auto"/>
              <w:ind w:left="-48"/>
              <w:rPr>
                <w:b/>
                <w:bCs/>
                <w:cs/>
              </w:rPr>
            </w:pPr>
            <w:r w:rsidRPr="0064315C">
              <w:rPr>
                <w:b/>
                <w:bCs/>
                <w:cs/>
              </w:rPr>
              <w:t>บริษัทใหญ่สูงสุด</w:t>
            </w:r>
          </w:p>
        </w:tc>
        <w:tc>
          <w:tcPr>
            <w:tcW w:w="990" w:type="dxa"/>
            <w:gridSpan w:val="2"/>
          </w:tcPr>
          <w:p w14:paraId="7C106B70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CF6A62B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D518A7A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C3A2F67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F396E63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94CC26D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50CBB01B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A29" w:rsidRPr="006C4CCA" w14:paraId="171A5C27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  <w:vAlign w:val="bottom"/>
          </w:tcPr>
          <w:p w14:paraId="12DF1615" w14:textId="77777777" w:rsidR="00F90A29" w:rsidRPr="0064315C" w:rsidRDefault="00F90A29" w:rsidP="008B4A96">
            <w:pPr>
              <w:spacing w:line="240" w:lineRule="auto"/>
              <w:ind w:left="-48"/>
              <w:rPr>
                <w:cs/>
              </w:rPr>
            </w:pPr>
            <w:r w:rsidRPr="0064315C">
              <w:rPr>
                <w:cs/>
              </w:rPr>
              <w:t>ค่าบริหารจัดการ</w:t>
            </w:r>
          </w:p>
        </w:tc>
        <w:tc>
          <w:tcPr>
            <w:tcW w:w="990" w:type="dxa"/>
            <w:gridSpan w:val="2"/>
          </w:tcPr>
          <w:p w14:paraId="135EECD6" w14:textId="77777777" w:rsidR="00F90A29" w:rsidRPr="00F90A29" w:rsidRDefault="0076228E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513</w:t>
            </w:r>
          </w:p>
        </w:tc>
        <w:tc>
          <w:tcPr>
            <w:tcW w:w="180" w:type="dxa"/>
            <w:gridSpan w:val="2"/>
          </w:tcPr>
          <w:p w14:paraId="3BB092FA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003545F" w14:textId="77777777" w:rsidR="00F90A29" w:rsidRPr="00F90A29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465</w:t>
            </w:r>
          </w:p>
        </w:tc>
        <w:tc>
          <w:tcPr>
            <w:tcW w:w="180" w:type="dxa"/>
            <w:gridSpan w:val="2"/>
          </w:tcPr>
          <w:p w14:paraId="1AC861EF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461C1C1" w14:textId="77777777" w:rsidR="00F90A29" w:rsidRPr="0064315C" w:rsidRDefault="00D4180B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127</w:t>
            </w:r>
          </w:p>
        </w:tc>
        <w:tc>
          <w:tcPr>
            <w:tcW w:w="180" w:type="dxa"/>
            <w:gridSpan w:val="2"/>
          </w:tcPr>
          <w:p w14:paraId="0552C5B2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5376FED0" w14:textId="77777777" w:rsidR="00F90A29" w:rsidRPr="00F90A29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109</w:t>
            </w:r>
          </w:p>
        </w:tc>
      </w:tr>
      <w:tr w:rsidR="00F90A29" w:rsidRPr="006C4CCA" w14:paraId="77C7566F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  <w:vAlign w:val="bottom"/>
          </w:tcPr>
          <w:p w14:paraId="694DF339" w14:textId="77777777" w:rsidR="00F90A29" w:rsidRPr="0064315C" w:rsidRDefault="00F90A29" w:rsidP="008B4A96">
            <w:pPr>
              <w:spacing w:line="240" w:lineRule="auto"/>
              <w:ind w:left="-48"/>
              <w:rPr>
                <w:cs/>
              </w:rPr>
            </w:pPr>
            <w:r w:rsidRPr="0064315C">
              <w:rPr>
                <w:cs/>
              </w:rPr>
              <w:t>ค่าใช้จ่ายอื่น</w:t>
            </w:r>
          </w:p>
        </w:tc>
        <w:tc>
          <w:tcPr>
            <w:tcW w:w="990" w:type="dxa"/>
            <w:gridSpan w:val="2"/>
          </w:tcPr>
          <w:p w14:paraId="6E78AE3E" w14:textId="77777777" w:rsidR="00F90A29" w:rsidRPr="00F90A29" w:rsidRDefault="0076228E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73</w:t>
            </w:r>
          </w:p>
        </w:tc>
        <w:tc>
          <w:tcPr>
            <w:tcW w:w="180" w:type="dxa"/>
            <w:gridSpan w:val="2"/>
          </w:tcPr>
          <w:p w14:paraId="26C166E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4947E02" w14:textId="77777777" w:rsidR="00F90A29" w:rsidRPr="00F90A29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144</w:t>
            </w:r>
          </w:p>
        </w:tc>
        <w:tc>
          <w:tcPr>
            <w:tcW w:w="180" w:type="dxa"/>
            <w:gridSpan w:val="2"/>
          </w:tcPr>
          <w:p w14:paraId="2FB2FC60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88CD10" w14:textId="77777777" w:rsidR="00F90A29" w:rsidRPr="0064315C" w:rsidRDefault="00D4180B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60</w:t>
            </w:r>
          </w:p>
        </w:tc>
        <w:tc>
          <w:tcPr>
            <w:tcW w:w="180" w:type="dxa"/>
            <w:gridSpan w:val="2"/>
          </w:tcPr>
          <w:p w14:paraId="1B2F9EA7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0CE63D38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107</w:t>
            </w:r>
          </w:p>
        </w:tc>
      </w:tr>
      <w:tr w:rsidR="00F90A29" w:rsidRPr="006C4CCA" w14:paraId="7B371DD4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</w:tcPr>
          <w:p w14:paraId="354BD4A7" w14:textId="77777777" w:rsidR="00F90A29" w:rsidRPr="0064315C" w:rsidRDefault="00F90A29" w:rsidP="00F90A29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3929D153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4504202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6010CEF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15A0E3B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6E0CC5F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790D114E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055DD167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A29" w:rsidRPr="006C4CCA" w14:paraId="355B774A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</w:tcPr>
          <w:p w14:paraId="0C803DD0" w14:textId="77777777" w:rsidR="00F90A29" w:rsidRPr="0064315C" w:rsidRDefault="00F90A29" w:rsidP="00F90A29">
            <w:pPr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2ED00857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DDCB8C9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7A9E64A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BF474AE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C2D2236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0A8633C8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597D420B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A29" w:rsidRPr="006C4CCA" w14:paraId="79E723E4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</w:tcPr>
          <w:p w14:paraId="10FC1CD0" w14:textId="77777777" w:rsidR="00F90A29" w:rsidRPr="0064315C" w:rsidRDefault="00F90A29" w:rsidP="00F90A29">
            <w:pPr>
              <w:spacing w:line="240" w:lineRule="auto"/>
              <w:rPr>
                <w:cs/>
              </w:rPr>
            </w:pPr>
            <w:r w:rsidRPr="0064315C">
              <w:rPr>
                <w:b/>
                <w:bCs/>
                <w:cs/>
              </w:rPr>
              <w:lastRenderedPageBreak/>
              <w:t>บริษัทใหญ่</w:t>
            </w:r>
            <w:r w:rsidRPr="0064315C">
              <w:rPr>
                <w:rFonts w:hint="cs"/>
                <w:b/>
                <w:bCs/>
                <w:cs/>
              </w:rPr>
              <w:t>ของกลุ่มบริษัท</w:t>
            </w:r>
          </w:p>
        </w:tc>
        <w:tc>
          <w:tcPr>
            <w:tcW w:w="990" w:type="dxa"/>
            <w:gridSpan w:val="2"/>
          </w:tcPr>
          <w:p w14:paraId="32EA239E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B6525E2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26B45DD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864054D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02C48E5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gridSpan w:val="2"/>
          </w:tcPr>
          <w:p w14:paraId="2DF53EA7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34714EC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0A29" w:rsidRPr="006C4CCA" w14:paraId="54DB0B06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  <w:vAlign w:val="bottom"/>
          </w:tcPr>
          <w:p w14:paraId="3358E39B" w14:textId="77777777" w:rsidR="00F90A29" w:rsidRPr="0064315C" w:rsidRDefault="00F90A29" w:rsidP="00F90A29">
            <w:pPr>
              <w:spacing w:line="240" w:lineRule="auto"/>
            </w:pPr>
            <w:r w:rsidRPr="0064315C">
              <w:rPr>
                <w:cs/>
              </w:rPr>
              <w:t>รายได้จากการขายและให้บริการ</w:t>
            </w:r>
          </w:p>
        </w:tc>
        <w:tc>
          <w:tcPr>
            <w:tcW w:w="990" w:type="dxa"/>
            <w:gridSpan w:val="2"/>
          </w:tcPr>
          <w:p w14:paraId="74207BDC" w14:textId="77777777" w:rsidR="00F90A29" w:rsidRPr="0064315C" w:rsidRDefault="0076228E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  <w:r w:rsidR="00F90A29" w:rsidRPr="0064315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447</w:t>
            </w:r>
          </w:p>
        </w:tc>
        <w:tc>
          <w:tcPr>
            <w:tcW w:w="180" w:type="dxa"/>
            <w:gridSpan w:val="2"/>
          </w:tcPr>
          <w:p w14:paraId="1D3C9CDD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95A7A2A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  <w:r w:rsidR="00F90A29" w:rsidRPr="0064315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955</w:t>
            </w:r>
          </w:p>
        </w:tc>
        <w:tc>
          <w:tcPr>
            <w:tcW w:w="180" w:type="dxa"/>
            <w:gridSpan w:val="2"/>
          </w:tcPr>
          <w:p w14:paraId="5F0D79B8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303673B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49BFEAD" w14:textId="77777777" w:rsidR="00F90A29" w:rsidRPr="0064315C" w:rsidDel="00BB28A9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7F860E2F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90A29" w:rsidRPr="006C4CCA" w14:paraId="05517DCB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  <w:vAlign w:val="bottom"/>
          </w:tcPr>
          <w:p w14:paraId="7242B906" w14:textId="77777777" w:rsidR="00F90A29" w:rsidRPr="0064315C" w:rsidRDefault="00F90A29" w:rsidP="00F90A29">
            <w:pPr>
              <w:spacing w:line="240" w:lineRule="auto"/>
              <w:rPr>
                <w:cs/>
              </w:rPr>
            </w:pPr>
            <w:r w:rsidRPr="0064315C">
              <w:rPr>
                <w:cs/>
              </w:rPr>
              <w:t>ต้นทุนขายและบริการ</w:t>
            </w:r>
          </w:p>
        </w:tc>
        <w:tc>
          <w:tcPr>
            <w:tcW w:w="990" w:type="dxa"/>
            <w:gridSpan w:val="2"/>
          </w:tcPr>
          <w:p w14:paraId="04C0FED7" w14:textId="77777777" w:rsidR="00F90A29" w:rsidRPr="0064315C" w:rsidRDefault="0076228E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 w:rsidR="00F90A29" w:rsidRPr="0064315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694</w:t>
            </w:r>
          </w:p>
        </w:tc>
        <w:tc>
          <w:tcPr>
            <w:tcW w:w="180" w:type="dxa"/>
            <w:gridSpan w:val="2"/>
          </w:tcPr>
          <w:p w14:paraId="7AFD21B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C028E37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="00F90A29" w:rsidRPr="0064315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125</w:t>
            </w:r>
          </w:p>
        </w:tc>
        <w:tc>
          <w:tcPr>
            <w:tcW w:w="180" w:type="dxa"/>
            <w:gridSpan w:val="2"/>
          </w:tcPr>
          <w:p w14:paraId="6916CB30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A7DF044" w14:textId="77777777" w:rsidR="00F90A29" w:rsidRPr="0064315C" w:rsidRDefault="00D4180B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F90A2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694</w:t>
            </w:r>
          </w:p>
        </w:tc>
        <w:tc>
          <w:tcPr>
            <w:tcW w:w="180" w:type="dxa"/>
            <w:gridSpan w:val="2"/>
          </w:tcPr>
          <w:p w14:paraId="3C7735E6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445B8030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 w:rsidR="00F90A29" w:rsidRPr="0064315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125</w:t>
            </w:r>
          </w:p>
        </w:tc>
      </w:tr>
      <w:tr w:rsidR="00F90A29" w:rsidRPr="006C4CCA" w14:paraId="1E9063EC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  <w:vAlign w:val="bottom"/>
          </w:tcPr>
          <w:p w14:paraId="22538BBF" w14:textId="77777777" w:rsidR="00F90A29" w:rsidRPr="0064315C" w:rsidRDefault="00F90A29" w:rsidP="00F90A29">
            <w:pPr>
              <w:spacing w:line="240" w:lineRule="auto"/>
            </w:pPr>
            <w:r w:rsidRPr="0064315C">
              <w:rPr>
                <w:cs/>
              </w:rPr>
              <w:t>ค่าบริหารจัดการ</w:t>
            </w:r>
          </w:p>
        </w:tc>
        <w:tc>
          <w:tcPr>
            <w:tcW w:w="990" w:type="dxa"/>
            <w:gridSpan w:val="2"/>
          </w:tcPr>
          <w:p w14:paraId="7A24DE4C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315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371077C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239263E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72</w:t>
            </w:r>
          </w:p>
        </w:tc>
        <w:tc>
          <w:tcPr>
            <w:tcW w:w="180" w:type="dxa"/>
            <w:gridSpan w:val="2"/>
          </w:tcPr>
          <w:p w14:paraId="757CFEA6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742163F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D5C571D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7A86C069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72</w:t>
            </w:r>
          </w:p>
        </w:tc>
      </w:tr>
      <w:tr w:rsidR="00F90A29" w:rsidRPr="006C4CCA" w14:paraId="3E8966F3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  <w:vAlign w:val="bottom"/>
          </w:tcPr>
          <w:p w14:paraId="24561E3E" w14:textId="77777777" w:rsidR="00F90A29" w:rsidRPr="0064315C" w:rsidRDefault="00F90A29" w:rsidP="00F90A29">
            <w:pPr>
              <w:spacing w:line="240" w:lineRule="auto"/>
              <w:rPr>
                <w:cs/>
              </w:rPr>
            </w:pPr>
            <w:r w:rsidRPr="0064315C">
              <w:rPr>
                <w:cs/>
              </w:rPr>
              <w:t>ค่าใช้จ่ายอื่น</w:t>
            </w:r>
          </w:p>
        </w:tc>
        <w:tc>
          <w:tcPr>
            <w:tcW w:w="990" w:type="dxa"/>
            <w:gridSpan w:val="2"/>
          </w:tcPr>
          <w:p w14:paraId="16D2EB45" w14:textId="77777777" w:rsidR="00F90A29" w:rsidRPr="0076228E" w:rsidRDefault="0076228E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1,216</w:t>
            </w:r>
          </w:p>
        </w:tc>
        <w:tc>
          <w:tcPr>
            <w:tcW w:w="180" w:type="dxa"/>
            <w:gridSpan w:val="2"/>
          </w:tcPr>
          <w:p w14:paraId="3498792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86BB044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817</w:t>
            </w:r>
          </w:p>
        </w:tc>
        <w:tc>
          <w:tcPr>
            <w:tcW w:w="180" w:type="dxa"/>
            <w:gridSpan w:val="2"/>
          </w:tcPr>
          <w:p w14:paraId="36561345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F2E0D7E" w14:textId="77777777" w:rsidR="00F90A29" w:rsidRPr="0064315C" w:rsidRDefault="00D4180B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947</w:t>
            </w:r>
          </w:p>
        </w:tc>
        <w:tc>
          <w:tcPr>
            <w:tcW w:w="180" w:type="dxa"/>
            <w:gridSpan w:val="2"/>
          </w:tcPr>
          <w:p w14:paraId="44C862EE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56881B3A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471</w:t>
            </w:r>
          </w:p>
        </w:tc>
      </w:tr>
      <w:tr w:rsidR="00F90A29" w:rsidRPr="006C4CCA" w14:paraId="681EB462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  <w:vAlign w:val="bottom"/>
          </w:tcPr>
          <w:p w14:paraId="383F3AD1" w14:textId="77777777" w:rsidR="00F90A29" w:rsidRPr="0064315C" w:rsidRDefault="00F90A29" w:rsidP="00F90A29">
            <w:pPr>
              <w:spacing w:line="240" w:lineRule="auto"/>
              <w:rPr>
                <w:cs/>
              </w:rPr>
            </w:pPr>
          </w:p>
        </w:tc>
        <w:tc>
          <w:tcPr>
            <w:tcW w:w="990" w:type="dxa"/>
            <w:gridSpan w:val="2"/>
          </w:tcPr>
          <w:p w14:paraId="6CC022CA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203886F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C95D746" w14:textId="77777777" w:rsidR="00F90A29" w:rsidRPr="002236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B70872D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FE8ECE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EB95D4A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183C9B4E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90A29" w:rsidRPr="006C4CCA" w14:paraId="41686A88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  <w:vAlign w:val="bottom"/>
          </w:tcPr>
          <w:p w14:paraId="7CFB0484" w14:textId="77777777" w:rsidR="00F90A29" w:rsidRPr="0064315C" w:rsidRDefault="00F90A29" w:rsidP="00F90A29">
            <w:pPr>
              <w:spacing w:line="240" w:lineRule="auto"/>
              <w:rPr>
                <w:b/>
                <w:bCs/>
              </w:rPr>
            </w:pPr>
            <w:r w:rsidRPr="0064315C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</w:tcPr>
          <w:p w14:paraId="44E931E4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12BCE12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88D6500" w14:textId="77777777" w:rsidR="00F90A29" w:rsidRPr="002236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3689062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D77E236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B2DE697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3AF418CE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90A29" w:rsidRPr="006C4CCA" w14:paraId="01DE81DF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  <w:vAlign w:val="bottom"/>
          </w:tcPr>
          <w:p w14:paraId="5DCBB91F" w14:textId="77777777" w:rsidR="00F90A29" w:rsidRPr="0064315C" w:rsidRDefault="00F90A29" w:rsidP="00F90A29">
            <w:pPr>
              <w:spacing w:line="240" w:lineRule="auto"/>
              <w:rPr>
                <w:cs/>
              </w:rPr>
            </w:pPr>
            <w:r w:rsidRPr="0064315C">
              <w:rPr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</w:tcPr>
          <w:p w14:paraId="6B89D2AB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163E65B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088EAD5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36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FA5A293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05AE042" w14:textId="77777777" w:rsidR="00F90A29" w:rsidRPr="0064315C" w:rsidRDefault="00D4180B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180" w:type="dxa"/>
            <w:gridSpan w:val="2"/>
          </w:tcPr>
          <w:p w14:paraId="795A0B6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0E738C6A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10</w:t>
            </w:r>
          </w:p>
        </w:tc>
      </w:tr>
      <w:tr w:rsidR="00F90A29" w:rsidRPr="006C4CCA" w14:paraId="76256C6D" w14:textId="77777777" w:rsidTr="00E65C7A">
        <w:trPr>
          <w:gridAfter w:val="1"/>
          <w:wAfter w:w="27" w:type="dxa"/>
          <w:cantSplit/>
        </w:trPr>
        <w:tc>
          <w:tcPr>
            <w:tcW w:w="4500" w:type="dxa"/>
            <w:gridSpan w:val="2"/>
            <w:vAlign w:val="bottom"/>
          </w:tcPr>
          <w:p w14:paraId="502906CD" w14:textId="77777777" w:rsidR="00F90A29" w:rsidRPr="0064315C" w:rsidRDefault="00F90A29" w:rsidP="00F90A29">
            <w:pPr>
              <w:spacing w:line="240" w:lineRule="auto"/>
            </w:pPr>
          </w:p>
        </w:tc>
        <w:tc>
          <w:tcPr>
            <w:tcW w:w="990" w:type="dxa"/>
            <w:gridSpan w:val="2"/>
          </w:tcPr>
          <w:p w14:paraId="50F6C88E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678D783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4F093F6" w14:textId="77777777" w:rsidR="00F90A29" w:rsidRPr="002236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C68EFE7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0C838DA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C39C50F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6F499D53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90A29" w:rsidRPr="006C4CCA" w14:paraId="22A15BB9" w14:textId="77777777" w:rsidTr="00E65C7A">
        <w:trPr>
          <w:gridAfter w:val="1"/>
          <w:wAfter w:w="27" w:type="dxa"/>
          <w:cantSplit/>
          <w:trHeight w:val="225"/>
        </w:trPr>
        <w:tc>
          <w:tcPr>
            <w:tcW w:w="4500" w:type="dxa"/>
            <w:gridSpan w:val="2"/>
          </w:tcPr>
          <w:p w14:paraId="14BD9028" w14:textId="77777777" w:rsidR="00F90A29" w:rsidRPr="0064315C" w:rsidRDefault="00F90A29" w:rsidP="00F90A29">
            <w:pPr>
              <w:spacing w:line="240" w:lineRule="auto"/>
              <w:rPr>
                <w:cs/>
              </w:rPr>
            </w:pPr>
            <w:r w:rsidRPr="0064315C">
              <w:rPr>
                <w:b/>
                <w:bCs/>
                <w:cs/>
              </w:rPr>
              <w:t>บุคคลหรือกิจการอื่นที่เกี่ยวข้อง</w:t>
            </w:r>
          </w:p>
        </w:tc>
        <w:tc>
          <w:tcPr>
            <w:tcW w:w="990" w:type="dxa"/>
            <w:gridSpan w:val="2"/>
          </w:tcPr>
          <w:p w14:paraId="474FFA1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239261B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577C209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E5BA026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C1B9338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8EB94C7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50B74A1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90A29" w:rsidRPr="006C4CCA" w14:paraId="4029EE9A" w14:textId="77777777" w:rsidTr="00E65C7A">
        <w:trPr>
          <w:gridAfter w:val="1"/>
          <w:wAfter w:w="27" w:type="dxa"/>
          <w:cantSplit/>
          <w:trHeight w:val="272"/>
        </w:trPr>
        <w:tc>
          <w:tcPr>
            <w:tcW w:w="4500" w:type="dxa"/>
            <w:gridSpan w:val="2"/>
          </w:tcPr>
          <w:p w14:paraId="2348911D" w14:textId="77777777" w:rsidR="00F90A29" w:rsidRPr="0064315C" w:rsidRDefault="00F90A29" w:rsidP="00F90A29">
            <w:pPr>
              <w:spacing w:line="240" w:lineRule="auto"/>
              <w:rPr>
                <w:b/>
                <w:bCs/>
                <w:cs/>
              </w:rPr>
            </w:pPr>
            <w:r w:rsidRPr="0064315C">
              <w:rPr>
                <w:cs/>
              </w:rPr>
              <w:t>รายได้จากการขายและให้บริการ</w:t>
            </w:r>
          </w:p>
        </w:tc>
        <w:tc>
          <w:tcPr>
            <w:tcW w:w="990" w:type="dxa"/>
            <w:gridSpan w:val="2"/>
          </w:tcPr>
          <w:p w14:paraId="31F3D543" w14:textId="77777777" w:rsidR="00F90A29" w:rsidRPr="0064315C" w:rsidRDefault="0076228E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F90A29" w:rsidRPr="0022365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510</w:t>
            </w:r>
          </w:p>
        </w:tc>
        <w:tc>
          <w:tcPr>
            <w:tcW w:w="180" w:type="dxa"/>
            <w:gridSpan w:val="2"/>
          </w:tcPr>
          <w:p w14:paraId="7249290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B6F802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 w:rsidRPr="0022365C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B45D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987</w:t>
            </w:r>
          </w:p>
        </w:tc>
        <w:tc>
          <w:tcPr>
            <w:tcW w:w="180" w:type="dxa"/>
            <w:gridSpan w:val="2"/>
          </w:tcPr>
          <w:p w14:paraId="35554D4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4817914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236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60EAC2A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4BEF8E1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F90A29" w:rsidRPr="006C4CCA" w14:paraId="18BCC988" w14:textId="77777777" w:rsidTr="00E65C7A">
        <w:trPr>
          <w:gridAfter w:val="1"/>
          <w:wAfter w:w="27" w:type="dxa"/>
          <w:cantSplit/>
          <w:trHeight w:val="272"/>
        </w:trPr>
        <w:tc>
          <w:tcPr>
            <w:tcW w:w="4500" w:type="dxa"/>
            <w:gridSpan w:val="2"/>
          </w:tcPr>
          <w:p w14:paraId="23B36E47" w14:textId="77777777" w:rsidR="00F90A29" w:rsidRPr="0064315C" w:rsidRDefault="00F90A29" w:rsidP="00F90A29">
            <w:pPr>
              <w:spacing w:line="240" w:lineRule="auto"/>
              <w:rPr>
                <w:cs/>
              </w:rPr>
            </w:pPr>
            <w:r w:rsidRPr="0064315C">
              <w:rPr>
                <w:cs/>
              </w:rPr>
              <w:t>ค่าบริหารจัดการ</w:t>
            </w:r>
          </w:p>
        </w:tc>
        <w:tc>
          <w:tcPr>
            <w:tcW w:w="990" w:type="dxa"/>
            <w:gridSpan w:val="2"/>
          </w:tcPr>
          <w:p w14:paraId="359A5596" w14:textId="77777777" w:rsidR="00F90A29" w:rsidRPr="0022365C" w:rsidRDefault="00D4180B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558</w:t>
            </w:r>
          </w:p>
        </w:tc>
        <w:tc>
          <w:tcPr>
            <w:tcW w:w="180" w:type="dxa"/>
            <w:gridSpan w:val="2"/>
          </w:tcPr>
          <w:p w14:paraId="7CD2336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270A12EA" w14:textId="77777777" w:rsidR="00F90A29" w:rsidRPr="002236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418</w:t>
            </w:r>
          </w:p>
        </w:tc>
        <w:tc>
          <w:tcPr>
            <w:tcW w:w="180" w:type="dxa"/>
            <w:gridSpan w:val="2"/>
          </w:tcPr>
          <w:p w14:paraId="48846C74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1B4188FE" w14:textId="77777777" w:rsidR="00F90A29" w:rsidRPr="0022365C" w:rsidRDefault="00D4180B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558</w:t>
            </w:r>
          </w:p>
        </w:tc>
        <w:tc>
          <w:tcPr>
            <w:tcW w:w="180" w:type="dxa"/>
            <w:gridSpan w:val="2"/>
          </w:tcPr>
          <w:p w14:paraId="3C312C80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0" w:type="dxa"/>
            <w:gridSpan w:val="2"/>
          </w:tcPr>
          <w:p w14:paraId="4584F521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418</w:t>
            </w:r>
          </w:p>
        </w:tc>
      </w:tr>
      <w:tr w:rsidR="00F90A29" w:rsidRPr="006C4CCA" w14:paraId="52411346" w14:textId="77777777" w:rsidTr="00E65C7A">
        <w:trPr>
          <w:gridAfter w:val="1"/>
          <w:wAfter w:w="27" w:type="dxa"/>
          <w:cantSplit/>
          <w:trHeight w:val="272"/>
        </w:trPr>
        <w:tc>
          <w:tcPr>
            <w:tcW w:w="4500" w:type="dxa"/>
            <w:gridSpan w:val="2"/>
          </w:tcPr>
          <w:p w14:paraId="1D8C3861" w14:textId="77777777" w:rsidR="00F90A29" w:rsidRPr="0064315C" w:rsidRDefault="00F90A29" w:rsidP="00F90A29">
            <w:pPr>
              <w:spacing w:line="240" w:lineRule="auto"/>
              <w:rPr>
                <w:cs/>
              </w:rPr>
            </w:pPr>
            <w:r w:rsidRPr="0064315C">
              <w:rPr>
                <w:cs/>
              </w:rPr>
              <w:t>ค่าใช้จ่ายอื่น</w:t>
            </w:r>
          </w:p>
        </w:tc>
        <w:tc>
          <w:tcPr>
            <w:tcW w:w="990" w:type="dxa"/>
            <w:gridSpan w:val="2"/>
          </w:tcPr>
          <w:p w14:paraId="275BB024" w14:textId="77777777" w:rsidR="00F90A29" w:rsidRPr="0022365C" w:rsidRDefault="00D4180B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  <w:r w:rsidR="007747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180" w:type="dxa"/>
            <w:gridSpan w:val="2"/>
          </w:tcPr>
          <w:p w14:paraId="038112D3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09BBCF8B" w14:textId="77777777" w:rsidR="00F90A29" w:rsidRPr="0022365C" w:rsidRDefault="001360F7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147</w:t>
            </w:r>
          </w:p>
        </w:tc>
        <w:tc>
          <w:tcPr>
            <w:tcW w:w="180" w:type="dxa"/>
            <w:gridSpan w:val="2"/>
          </w:tcPr>
          <w:p w14:paraId="0515C564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2F424227" w14:textId="77777777" w:rsidR="00F90A29" w:rsidRPr="0022365C" w:rsidRDefault="00D4180B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</w:t>
            </w:r>
          </w:p>
        </w:tc>
        <w:tc>
          <w:tcPr>
            <w:tcW w:w="180" w:type="dxa"/>
            <w:gridSpan w:val="2"/>
          </w:tcPr>
          <w:p w14:paraId="1BF0AE2F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0" w:type="dxa"/>
            <w:gridSpan w:val="2"/>
          </w:tcPr>
          <w:p w14:paraId="7B56F6A5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82</w:t>
            </w:r>
          </w:p>
        </w:tc>
      </w:tr>
      <w:tr w:rsidR="00F90A29" w:rsidRPr="006C4CCA" w14:paraId="7681D74E" w14:textId="77777777" w:rsidTr="00E65C7A">
        <w:trPr>
          <w:gridAfter w:val="1"/>
          <w:wAfter w:w="27" w:type="dxa"/>
          <w:cantSplit/>
          <w:trHeight w:val="272"/>
        </w:trPr>
        <w:tc>
          <w:tcPr>
            <w:tcW w:w="4500" w:type="dxa"/>
            <w:gridSpan w:val="2"/>
          </w:tcPr>
          <w:p w14:paraId="258D3DAC" w14:textId="77777777" w:rsidR="00F90A29" w:rsidRPr="0064315C" w:rsidRDefault="00F90A29" w:rsidP="00F90A29">
            <w:pPr>
              <w:spacing w:line="240" w:lineRule="auto"/>
              <w:rPr>
                <w:cs/>
              </w:rPr>
            </w:pPr>
          </w:p>
        </w:tc>
        <w:tc>
          <w:tcPr>
            <w:tcW w:w="990" w:type="dxa"/>
            <w:gridSpan w:val="2"/>
          </w:tcPr>
          <w:p w14:paraId="3683AFC6" w14:textId="77777777" w:rsidR="00F90A29" w:rsidRPr="002236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4FB12EC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5F11D953" w14:textId="77777777" w:rsidR="00F90A29" w:rsidRPr="002236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ACB2D14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6F8D2FA1" w14:textId="77777777" w:rsidR="00F90A29" w:rsidRPr="002236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6692BC0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0" w:type="dxa"/>
            <w:gridSpan w:val="2"/>
          </w:tcPr>
          <w:p w14:paraId="5BC02CC1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90A29" w:rsidRPr="006C4CCA" w14:paraId="3B4963F1" w14:textId="77777777" w:rsidTr="00E65C7A">
        <w:trPr>
          <w:gridAfter w:val="1"/>
          <w:wAfter w:w="27" w:type="dxa"/>
          <w:cantSplit/>
          <w:trHeight w:val="272"/>
        </w:trPr>
        <w:tc>
          <w:tcPr>
            <w:tcW w:w="4500" w:type="dxa"/>
            <w:gridSpan w:val="2"/>
          </w:tcPr>
          <w:p w14:paraId="6E2DBA74" w14:textId="77777777" w:rsidR="00F90A29" w:rsidRPr="0064315C" w:rsidRDefault="00F90A29" w:rsidP="00F90A29">
            <w:pPr>
              <w:spacing w:line="240" w:lineRule="auto"/>
              <w:rPr>
                <w:cs/>
              </w:rPr>
            </w:pPr>
            <w:r w:rsidRPr="0064315C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990" w:type="dxa"/>
            <w:gridSpan w:val="2"/>
          </w:tcPr>
          <w:p w14:paraId="6B56DC5D" w14:textId="77777777" w:rsidR="00F90A29" w:rsidRPr="002236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E50CF19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7D25E0E6" w14:textId="77777777" w:rsidR="00F90A29" w:rsidRPr="002236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131CA45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</w:tcPr>
          <w:p w14:paraId="5E299680" w14:textId="77777777" w:rsidR="00F90A29" w:rsidRPr="002236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C7F99BE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0" w:type="dxa"/>
            <w:gridSpan w:val="2"/>
          </w:tcPr>
          <w:p w14:paraId="463A07C8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90A29" w:rsidRPr="006C4CCA" w14:paraId="2DA0EBF1" w14:textId="77777777" w:rsidTr="00E65C7A">
        <w:trPr>
          <w:gridAfter w:val="1"/>
          <w:wAfter w:w="27" w:type="dxa"/>
          <w:cantSplit/>
          <w:trHeight w:val="272"/>
        </w:trPr>
        <w:tc>
          <w:tcPr>
            <w:tcW w:w="4500" w:type="dxa"/>
            <w:gridSpan w:val="2"/>
          </w:tcPr>
          <w:p w14:paraId="098BD7B1" w14:textId="77777777" w:rsidR="00F90A29" w:rsidRPr="0064315C" w:rsidRDefault="00F90A29" w:rsidP="00F90A29">
            <w:pPr>
              <w:spacing w:line="240" w:lineRule="auto"/>
              <w:rPr>
                <w:cs/>
              </w:rPr>
            </w:pPr>
            <w:r w:rsidRPr="0064315C">
              <w:rPr>
                <w:cs/>
              </w:rPr>
              <w:t>ผลประโยชน์ระยะสั้นของพนักงาน</w:t>
            </w:r>
            <w:r w:rsidRPr="0064315C">
              <w:t xml:space="preserve"> </w:t>
            </w:r>
          </w:p>
        </w:tc>
        <w:tc>
          <w:tcPr>
            <w:tcW w:w="990" w:type="dxa"/>
            <w:gridSpan w:val="2"/>
          </w:tcPr>
          <w:p w14:paraId="54DE4B2F" w14:textId="77777777" w:rsidR="00F90A29" w:rsidRPr="0064315C" w:rsidRDefault="00D4180B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  <w:r w:rsidR="00F90A29" w:rsidRPr="0022365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266</w:t>
            </w:r>
          </w:p>
        </w:tc>
        <w:tc>
          <w:tcPr>
            <w:tcW w:w="180" w:type="dxa"/>
            <w:gridSpan w:val="2"/>
          </w:tcPr>
          <w:p w14:paraId="6EF73884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D40161E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10</w:t>
            </w:r>
            <w:r w:rsidR="00F90A29" w:rsidRPr="0064315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134</w:t>
            </w:r>
          </w:p>
        </w:tc>
        <w:tc>
          <w:tcPr>
            <w:tcW w:w="180" w:type="dxa"/>
            <w:gridSpan w:val="2"/>
          </w:tcPr>
          <w:p w14:paraId="3E9D419C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1EAC6CE" w14:textId="77777777" w:rsidR="00F90A29" w:rsidRPr="0064315C" w:rsidRDefault="00D4180B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  <w:r w:rsidR="00F90A29" w:rsidRPr="0064315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266</w:t>
            </w:r>
          </w:p>
        </w:tc>
        <w:tc>
          <w:tcPr>
            <w:tcW w:w="180" w:type="dxa"/>
            <w:gridSpan w:val="2"/>
          </w:tcPr>
          <w:p w14:paraId="16D98B1B" w14:textId="77777777" w:rsidR="00F90A29" w:rsidRPr="0064315C" w:rsidRDefault="00F90A29" w:rsidP="00F90A29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69" w:right="-90" w:hanging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</w:tcPr>
          <w:p w14:paraId="32BA3C1D" w14:textId="77777777" w:rsidR="00F90A29" w:rsidRPr="0064315C" w:rsidRDefault="00B45DD9" w:rsidP="00F90A29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69" w:right="-90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10</w:t>
            </w:r>
            <w:r w:rsidR="00F90A29" w:rsidRPr="0064315C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134</w:t>
            </w:r>
          </w:p>
        </w:tc>
      </w:tr>
    </w:tbl>
    <w:p w14:paraId="11885A5D" w14:textId="77777777" w:rsidR="00B42BF7" w:rsidRPr="0064315C" w:rsidRDefault="00B42BF7" w:rsidP="00B45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both"/>
        <w:rPr>
          <w:rFonts w:hint="cs"/>
        </w:rPr>
      </w:pPr>
    </w:p>
    <w:tbl>
      <w:tblPr>
        <w:tblW w:w="919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90"/>
        <w:gridCol w:w="181"/>
        <w:gridCol w:w="989"/>
        <w:gridCol w:w="180"/>
        <w:gridCol w:w="1080"/>
        <w:gridCol w:w="180"/>
        <w:gridCol w:w="1001"/>
      </w:tblGrid>
      <w:tr w:rsidR="00131E73" w:rsidRPr="006C4CCA" w14:paraId="512C197E" w14:textId="77777777" w:rsidTr="00495A66">
        <w:trPr>
          <w:cantSplit/>
          <w:trHeight w:val="407"/>
          <w:tblHeader/>
        </w:trPr>
        <w:tc>
          <w:tcPr>
            <w:tcW w:w="4590" w:type="dxa"/>
          </w:tcPr>
          <w:p w14:paraId="36FF6526" w14:textId="77777777" w:rsidR="00131E73" w:rsidRPr="0064315C" w:rsidRDefault="00131E73" w:rsidP="005B380D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7ED82197" w14:textId="77777777" w:rsidR="00131E73" w:rsidRPr="0064315C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48DA64D" w14:textId="77777777" w:rsidR="00131E73" w:rsidRPr="0064315C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0931A8F9" w14:textId="77777777" w:rsidR="00131E73" w:rsidRPr="0064315C" w:rsidRDefault="00131E73" w:rsidP="00E825D0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10BB" w:rsidRPr="006C4CCA" w14:paraId="7FA2A26C" w14:textId="77777777" w:rsidTr="00495A66">
        <w:trPr>
          <w:cantSplit/>
          <w:trHeight w:val="407"/>
          <w:tblHeader/>
        </w:trPr>
        <w:tc>
          <w:tcPr>
            <w:tcW w:w="4590" w:type="dxa"/>
          </w:tcPr>
          <w:p w14:paraId="23DAEA17" w14:textId="77777777" w:rsidR="00E010BB" w:rsidRPr="0064315C" w:rsidRDefault="00E010BB" w:rsidP="00E010BB">
            <w:pPr>
              <w:pStyle w:val="acctfourfigures"/>
              <w:tabs>
                <w:tab w:val="left" w:pos="375"/>
              </w:tabs>
              <w:spacing w:line="240" w:lineRule="auto"/>
              <w:ind w:left="191" w:right="-364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533CBD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6C1E4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F4103B" w:rsidRPr="0064315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</w:t>
            </w:r>
            <w:r w:rsidR="001360F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181" w:type="dxa"/>
          </w:tcPr>
          <w:p w14:paraId="344DE3F8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2B2F7B9C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4315C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7A5D355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A93E8C" w14:textId="77777777" w:rsidR="00E010BB" w:rsidRPr="0064315C" w:rsidRDefault="00E010BB" w:rsidP="006B7879">
            <w:pPr>
              <w:pStyle w:val="acctmergecolhdg"/>
              <w:spacing w:line="240" w:lineRule="auto"/>
              <w:ind w:left="-80" w:right="-71" w:hanging="10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6C1E4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F4103B" w:rsidRPr="0064315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</w:t>
            </w:r>
            <w:r w:rsidR="001360F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14:paraId="6AD12C17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75956723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4315C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010BB" w:rsidRPr="006C4CCA" w14:paraId="18250D6B" w14:textId="77777777" w:rsidTr="00495A66">
        <w:trPr>
          <w:cantSplit/>
          <w:trHeight w:val="144"/>
          <w:tblHeader/>
        </w:trPr>
        <w:tc>
          <w:tcPr>
            <w:tcW w:w="4590" w:type="dxa"/>
          </w:tcPr>
          <w:p w14:paraId="1D3DFB0E" w14:textId="77777777" w:rsidR="00E010BB" w:rsidRPr="0064315C" w:rsidRDefault="00E010BB" w:rsidP="00E010BB">
            <w:pPr>
              <w:pStyle w:val="acctfourfigures"/>
              <w:tabs>
                <w:tab w:val="left" w:pos="375"/>
              </w:tabs>
              <w:spacing w:line="240" w:lineRule="auto"/>
              <w:ind w:left="4" w:right="-165" w:firstLine="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43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90" w:type="dxa"/>
          </w:tcPr>
          <w:p w14:paraId="6DD4F843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1E451AAD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5C1D2DE5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66769C3B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546ECE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52BB9D8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49854140" w14:textId="77777777" w:rsidR="00E010BB" w:rsidRPr="0064315C" w:rsidRDefault="00E010BB" w:rsidP="00E010BB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E010BB" w:rsidRPr="006C4CCA" w14:paraId="552EA839" w14:textId="77777777" w:rsidTr="00495A66">
        <w:trPr>
          <w:cantSplit/>
          <w:tblHeader/>
        </w:trPr>
        <w:tc>
          <w:tcPr>
            <w:tcW w:w="4590" w:type="dxa"/>
          </w:tcPr>
          <w:p w14:paraId="60807B31" w14:textId="77777777" w:rsidR="00E010BB" w:rsidRPr="0064315C" w:rsidRDefault="00E010BB" w:rsidP="00E010BB">
            <w:pPr>
              <w:tabs>
                <w:tab w:val="clear" w:pos="227"/>
                <w:tab w:val="left" w:pos="375"/>
              </w:tabs>
              <w:spacing w:line="240" w:lineRule="auto"/>
              <w:ind w:left="191"/>
              <w:rPr>
                <w:b/>
                <w:bCs/>
                <w:i/>
                <w:iCs/>
              </w:rPr>
            </w:pPr>
          </w:p>
        </w:tc>
        <w:tc>
          <w:tcPr>
            <w:tcW w:w="4601" w:type="dxa"/>
            <w:gridSpan w:val="7"/>
          </w:tcPr>
          <w:p w14:paraId="3C02DEEB" w14:textId="77777777" w:rsidR="00E010BB" w:rsidRPr="0064315C" w:rsidRDefault="00E010BB" w:rsidP="00E010B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4315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010BB" w:rsidRPr="006C4CCA" w14:paraId="47E4DB1D" w14:textId="77777777" w:rsidTr="00495A66">
        <w:trPr>
          <w:cantSplit/>
        </w:trPr>
        <w:tc>
          <w:tcPr>
            <w:tcW w:w="4590" w:type="dxa"/>
            <w:vAlign w:val="bottom"/>
          </w:tcPr>
          <w:p w14:paraId="79F87E27" w14:textId="77777777" w:rsidR="00E010BB" w:rsidRPr="0064315C" w:rsidRDefault="00E010BB" w:rsidP="00E010BB">
            <w:pPr>
              <w:tabs>
                <w:tab w:val="clear" w:pos="227"/>
                <w:tab w:val="left" w:pos="375"/>
              </w:tabs>
              <w:spacing w:line="240" w:lineRule="auto"/>
              <w:rPr>
                <w:cs/>
              </w:rPr>
            </w:pPr>
            <w:r w:rsidRPr="0064315C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vAlign w:val="center"/>
          </w:tcPr>
          <w:p w14:paraId="4D0C8A24" w14:textId="77777777" w:rsidR="00E010BB" w:rsidRPr="0064315C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center"/>
          </w:tcPr>
          <w:p w14:paraId="751C572C" w14:textId="77777777" w:rsidR="00E010BB" w:rsidRPr="0064315C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vAlign w:val="center"/>
          </w:tcPr>
          <w:p w14:paraId="5B4939DB" w14:textId="77777777" w:rsidR="00E010BB" w:rsidRPr="0064315C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233D5E9A" w14:textId="77777777" w:rsidR="00E010BB" w:rsidRPr="0064315C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462FDD6" w14:textId="77777777" w:rsidR="00E010BB" w:rsidRPr="0064315C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4B09D95" w14:textId="77777777" w:rsidR="00E010BB" w:rsidRPr="0064315C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14:paraId="669A48B9" w14:textId="77777777" w:rsidR="00E010BB" w:rsidRPr="0064315C" w:rsidRDefault="00E010BB" w:rsidP="00E010BB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204" w:rsidRPr="006C4CCA" w14:paraId="1073456B" w14:textId="77777777" w:rsidTr="00495A66">
        <w:trPr>
          <w:cantSplit/>
        </w:trPr>
        <w:tc>
          <w:tcPr>
            <w:tcW w:w="4590" w:type="dxa"/>
            <w:vAlign w:val="bottom"/>
          </w:tcPr>
          <w:p w14:paraId="31B6D5AE" w14:textId="77777777" w:rsidR="00000204" w:rsidRPr="0064315C" w:rsidRDefault="00000204" w:rsidP="00000204">
            <w:pPr>
              <w:tabs>
                <w:tab w:val="clear" w:pos="227"/>
                <w:tab w:val="left" w:pos="375"/>
              </w:tabs>
              <w:spacing w:line="240" w:lineRule="auto"/>
            </w:pPr>
            <w:r w:rsidRPr="0064315C">
              <w:rPr>
                <w:cs/>
              </w:rPr>
              <w:t>บริษัทใหญ่</w:t>
            </w:r>
            <w:r w:rsidR="008E113C" w:rsidRPr="0064315C">
              <w:rPr>
                <w:rFonts w:hint="cs"/>
                <w:cs/>
              </w:rPr>
              <w:t>ของกลุ่มบริษัท</w:t>
            </w:r>
          </w:p>
        </w:tc>
        <w:tc>
          <w:tcPr>
            <w:tcW w:w="990" w:type="dxa"/>
            <w:vAlign w:val="center"/>
          </w:tcPr>
          <w:p w14:paraId="4E304E80" w14:textId="77777777" w:rsidR="00000204" w:rsidRPr="0064315C" w:rsidRDefault="006D7EEC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9C184E"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181" w:type="dxa"/>
            <w:vAlign w:val="center"/>
          </w:tcPr>
          <w:p w14:paraId="2E40599F" w14:textId="77777777" w:rsidR="00000204" w:rsidRPr="0064315C" w:rsidRDefault="00000204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5BAE96C" w14:textId="77777777" w:rsidR="00000204" w:rsidRPr="0064315C" w:rsidRDefault="008148C0" w:rsidP="0000020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="Angsana New" w:hAnsi="Angsana New" w:hint="cs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1,562</w:t>
            </w:r>
          </w:p>
        </w:tc>
        <w:tc>
          <w:tcPr>
            <w:tcW w:w="180" w:type="dxa"/>
            <w:vAlign w:val="center"/>
          </w:tcPr>
          <w:p w14:paraId="1E99CB13" w14:textId="77777777" w:rsidR="00000204" w:rsidRPr="0064315C" w:rsidRDefault="00000204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D104EAE" w14:textId="77777777" w:rsidR="00000204" w:rsidRPr="0064315C" w:rsidRDefault="009C184E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5A71438" w14:textId="77777777" w:rsidR="00000204" w:rsidRPr="0064315C" w:rsidRDefault="00000204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vAlign w:val="center"/>
          </w:tcPr>
          <w:p w14:paraId="35BF8C39" w14:textId="77777777" w:rsidR="00000204" w:rsidRPr="0064315C" w:rsidRDefault="00000204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00204" w:rsidRPr="006C4CCA" w14:paraId="1A8AE3F1" w14:textId="77777777" w:rsidTr="00495A66">
        <w:trPr>
          <w:cantSplit/>
        </w:trPr>
        <w:tc>
          <w:tcPr>
            <w:tcW w:w="4590" w:type="dxa"/>
            <w:vAlign w:val="bottom"/>
          </w:tcPr>
          <w:p w14:paraId="313AE420" w14:textId="77777777" w:rsidR="00000204" w:rsidRPr="0064315C" w:rsidRDefault="00000204" w:rsidP="00000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5"/>
            </w:pPr>
            <w:r w:rsidRPr="0064315C">
              <w:rPr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B4E79B0" w14:textId="77777777" w:rsidR="00000204" w:rsidRPr="0064315C" w:rsidRDefault="009C184E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6D7EEC">
              <w:rPr>
                <w:rFonts w:ascii="Angsana New" w:hAnsi="Angsana New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181" w:type="dxa"/>
            <w:vAlign w:val="center"/>
          </w:tcPr>
          <w:p w14:paraId="4C9F3B84" w14:textId="77777777" w:rsidR="00000204" w:rsidRPr="0064315C" w:rsidRDefault="00000204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3BB03FC" w14:textId="77777777" w:rsidR="00000204" w:rsidRPr="0064315C" w:rsidRDefault="008148C0" w:rsidP="0000020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1,791</w:t>
            </w:r>
          </w:p>
        </w:tc>
        <w:tc>
          <w:tcPr>
            <w:tcW w:w="180" w:type="dxa"/>
            <w:vAlign w:val="center"/>
          </w:tcPr>
          <w:p w14:paraId="08948389" w14:textId="77777777" w:rsidR="00000204" w:rsidRPr="0064315C" w:rsidRDefault="00000204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486DFF5" w14:textId="77777777" w:rsidR="00000204" w:rsidRPr="0064315C" w:rsidRDefault="009C184E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sz w:val="30"/>
                <w:szCs w:val="30"/>
              </w:rPr>
              <w:t>6</w:t>
            </w:r>
            <w:r w:rsidR="006D7EEC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80" w:type="dxa"/>
            <w:vAlign w:val="center"/>
          </w:tcPr>
          <w:p w14:paraId="054A94E5" w14:textId="77777777" w:rsidR="00000204" w:rsidRPr="0064315C" w:rsidRDefault="00000204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193ED555" w14:textId="77777777" w:rsidR="00000204" w:rsidRPr="0064315C" w:rsidRDefault="008148C0" w:rsidP="0000020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98"/>
              <w:rPr>
                <w:rFonts w:ascii="Angsana New" w:hAnsi="Angsana New" w:hint="cs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982</w:t>
            </w:r>
          </w:p>
        </w:tc>
      </w:tr>
      <w:tr w:rsidR="00D30A42" w:rsidRPr="006C4CCA" w14:paraId="082AB650" w14:textId="77777777" w:rsidTr="00495A66">
        <w:trPr>
          <w:cantSplit/>
        </w:trPr>
        <w:tc>
          <w:tcPr>
            <w:tcW w:w="4590" w:type="dxa"/>
            <w:vAlign w:val="bottom"/>
          </w:tcPr>
          <w:p w14:paraId="5D5741A8" w14:textId="77777777" w:rsidR="00D30A42" w:rsidRPr="0064315C" w:rsidRDefault="00D30A42" w:rsidP="00D30A42">
            <w:pPr>
              <w:tabs>
                <w:tab w:val="clear" w:pos="227"/>
                <w:tab w:val="left" w:pos="375"/>
              </w:tabs>
              <w:spacing w:line="240" w:lineRule="auto"/>
              <w:rPr>
                <w:b/>
                <w:bCs/>
                <w:cs/>
              </w:rPr>
            </w:pPr>
            <w:r w:rsidRPr="0064315C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7EB134" w14:textId="77777777" w:rsidR="00D30A42" w:rsidRPr="0064315C" w:rsidRDefault="006D7EEC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="009C184E" w:rsidRPr="0064315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242</w:t>
            </w:r>
          </w:p>
        </w:tc>
        <w:tc>
          <w:tcPr>
            <w:tcW w:w="181" w:type="dxa"/>
            <w:vAlign w:val="center"/>
          </w:tcPr>
          <w:p w14:paraId="52611CAA" w14:textId="77777777" w:rsidR="00D30A42" w:rsidRPr="0064315C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957A80" w14:textId="77777777" w:rsidR="00D30A42" w:rsidRPr="0064315C" w:rsidRDefault="008148C0" w:rsidP="00000204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90"/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3,353</w:t>
            </w:r>
          </w:p>
        </w:tc>
        <w:tc>
          <w:tcPr>
            <w:tcW w:w="180" w:type="dxa"/>
            <w:vAlign w:val="center"/>
          </w:tcPr>
          <w:p w14:paraId="6B896B0C" w14:textId="77777777" w:rsidR="00D30A42" w:rsidRPr="0064315C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DC9097" w14:textId="77777777" w:rsidR="00D30A42" w:rsidRPr="0064315C" w:rsidRDefault="009C184E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6D7EEC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80" w:type="dxa"/>
            <w:vAlign w:val="center"/>
          </w:tcPr>
          <w:p w14:paraId="55A3B39E" w14:textId="77777777" w:rsidR="00D30A42" w:rsidRPr="0064315C" w:rsidRDefault="00D30A42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2E882C" w14:textId="77777777" w:rsidR="00D30A42" w:rsidRPr="0064315C" w:rsidRDefault="008148C0" w:rsidP="00D30A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2" w:right="-98"/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982</w:t>
            </w:r>
          </w:p>
        </w:tc>
      </w:tr>
      <w:tr w:rsidR="00D30A42" w:rsidRPr="006C4CCA" w14:paraId="5AFEC966" w14:textId="77777777" w:rsidTr="00495A66">
        <w:trPr>
          <w:cantSplit/>
          <w:tblHeader/>
        </w:trPr>
        <w:tc>
          <w:tcPr>
            <w:tcW w:w="4590" w:type="dxa"/>
          </w:tcPr>
          <w:p w14:paraId="69A0C29F" w14:textId="77777777" w:rsidR="00D30A42" w:rsidRPr="0064315C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574A5E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ACCD49C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2F05440F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810AFB0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0F4A4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825FB3C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4242DD2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F90A29" w:rsidRPr="006C4CCA" w14:paraId="73A4644E" w14:textId="77777777" w:rsidTr="00495A66">
        <w:trPr>
          <w:cantSplit/>
          <w:tblHeader/>
        </w:trPr>
        <w:tc>
          <w:tcPr>
            <w:tcW w:w="4590" w:type="dxa"/>
          </w:tcPr>
          <w:p w14:paraId="7B812E69" w14:textId="77777777" w:rsidR="00F90A29" w:rsidRPr="0064315C" w:rsidRDefault="00F90A29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DE629D" w14:textId="77777777" w:rsidR="00F90A29" w:rsidRPr="0064315C" w:rsidRDefault="00F90A29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F79ED3C" w14:textId="77777777" w:rsidR="00F90A29" w:rsidRPr="0064315C" w:rsidRDefault="00F90A29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638F0C95" w14:textId="77777777" w:rsidR="00F90A29" w:rsidRPr="0064315C" w:rsidRDefault="00F90A29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E29EA7" w14:textId="77777777" w:rsidR="00F90A29" w:rsidRPr="0064315C" w:rsidRDefault="00F90A29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D1D12" w14:textId="77777777" w:rsidR="00F90A29" w:rsidRPr="0064315C" w:rsidRDefault="00F90A29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81226B" w14:textId="77777777" w:rsidR="00F90A29" w:rsidRPr="0064315C" w:rsidRDefault="00F90A29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41123C69" w14:textId="77777777" w:rsidR="00F90A29" w:rsidRPr="0064315C" w:rsidRDefault="00F90A29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D30A42" w:rsidRPr="006C4CCA" w14:paraId="396B4FDD" w14:textId="77777777" w:rsidTr="00495A66">
        <w:trPr>
          <w:cantSplit/>
          <w:tblHeader/>
        </w:trPr>
        <w:tc>
          <w:tcPr>
            <w:tcW w:w="4590" w:type="dxa"/>
          </w:tcPr>
          <w:p w14:paraId="04A8EE37" w14:textId="77777777" w:rsidR="00D30A42" w:rsidRPr="0064315C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C75A6B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DE49BAD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6352FC3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7625AF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055E2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3B987E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6155F380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</w:tr>
      <w:tr w:rsidR="00D30A42" w:rsidRPr="006C4CCA" w14:paraId="52E620E4" w14:textId="77777777" w:rsidTr="00495A66">
        <w:trPr>
          <w:cantSplit/>
          <w:tblHeader/>
        </w:trPr>
        <w:tc>
          <w:tcPr>
            <w:tcW w:w="4590" w:type="dxa"/>
          </w:tcPr>
          <w:p w14:paraId="64E3AD5F" w14:textId="77777777" w:rsidR="00D30A42" w:rsidRPr="0064315C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0D7EF86C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B0CF1B8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1AA1F950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30A42" w:rsidRPr="006C4CCA" w14:paraId="1E00D354" w14:textId="77777777" w:rsidTr="00495A66">
        <w:trPr>
          <w:cantSplit/>
          <w:tblHeader/>
        </w:trPr>
        <w:tc>
          <w:tcPr>
            <w:tcW w:w="4590" w:type="dxa"/>
          </w:tcPr>
          <w:p w14:paraId="6188B8D2" w14:textId="77777777" w:rsidR="00D30A42" w:rsidRPr="0064315C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274301" w14:textId="77777777" w:rsidR="00D30A42" w:rsidRPr="0064315C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8148C0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F4103B" w:rsidRPr="0064315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</w:t>
            </w:r>
            <w:r w:rsidR="008148C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181" w:type="dxa"/>
          </w:tcPr>
          <w:p w14:paraId="5E425AB9" w14:textId="77777777" w:rsidR="00D30A42" w:rsidRPr="0064315C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329F517C" w14:textId="77777777" w:rsidR="00D30A42" w:rsidRPr="0064315C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4315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505D991" w14:textId="77777777" w:rsidR="00D30A42" w:rsidRPr="0064315C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784925" w14:textId="77777777" w:rsidR="00D30A42" w:rsidRPr="0064315C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="00D91EE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F4103B" w:rsidRPr="0064315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</w:t>
            </w:r>
            <w:r w:rsidR="008148C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14:paraId="5D9AF67E" w14:textId="77777777" w:rsidR="00D30A42" w:rsidRPr="0064315C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1" w:type="dxa"/>
          </w:tcPr>
          <w:p w14:paraId="1CEF28E6" w14:textId="77777777" w:rsidR="00D30A42" w:rsidRPr="0064315C" w:rsidRDefault="00D30A42" w:rsidP="00D30A42">
            <w:pPr>
              <w:pStyle w:val="acctmergecolhdg"/>
              <w:spacing w:line="240" w:lineRule="auto"/>
              <w:ind w:left="-80"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64315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D30A42" w:rsidRPr="006C4CCA" w14:paraId="6A696F38" w14:textId="77777777" w:rsidTr="00495A66">
        <w:trPr>
          <w:cantSplit/>
          <w:tblHeader/>
        </w:trPr>
        <w:tc>
          <w:tcPr>
            <w:tcW w:w="4590" w:type="dxa"/>
          </w:tcPr>
          <w:p w14:paraId="20B7F3D7" w14:textId="77777777" w:rsidR="00D30A42" w:rsidRPr="0064315C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90" w:type="dxa"/>
          </w:tcPr>
          <w:p w14:paraId="4C124D08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</w:tcPr>
          <w:p w14:paraId="75220225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4B94844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316383D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784657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F2F4AB4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24519FBA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F4103B" w:rsidRPr="0064315C">
              <w:rPr>
                <w:rFonts w:ascii="Angsana New" w:hAnsi="Angsana New"/>
                <w:b w:val="0"/>
                <w:bCs/>
                <w:sz w:val="30"/>
                <w:szCs w:val="30"/>
              </w:rPr>
              <w:t>6</w:t>
            </w:r>
          </w:p>
        </w:tc>
      </w:tr>
      <w:tr w:rsidR="00D30A42" w:rsidRPr="006C4CCA" w14:paraId="05828DF8" w14:textId="77777777" w:rsidTr="00495A66">
        <w:trPr>
          <w:cantSplit/>
          <w:tblHeader/>
        </w:trPr>
        <w:tc>
          <w:tcPr>
            <w:tcW w:w="4590" w:type="dxa"/>
          </w:tcPr>
          <w:p w14:paraId="69DCB093" w14:textId="77777777" w:rsidR="00D30A42" w:rsidRPr="0064315C" w:rsidRDefault="00D30A42" w:rsidP="00D30A42">
            <w:pPr>
              <w:pStyle w:val="acctfourfigures"/>
              <w:tabs>
                <w:tab w:val="left" w:pos="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01" w:type="dxa"/>
            <w:gridSpan w:val="7"/>
          </w:tcPr>
          <w:p w14:paraId="526EF38F" w14:textId="77777777" w:rsidR="00D30A42" w:rsidRPr="0064315C" w:rsidRDefault="00D30A42" w:rsidP="00D30A4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30A42" w:rsidRPr="006C4CCA" w14:paraId="6D5A36E8" w14:textId="77777777" w:rsidTr="00495A66">
        <w:trPr>
          <w:cantSplit/>
        </w:trPr>
        <w:tc>
          <w:tcPr>
            <w:tcW w:w="4590" w:type="dxa"/>
            <w:vAlign w:val="bottom"/>
          </w:tcPr>
          <w:p w14:paraId="7C8D0E79" w14:textId="77777777" w:rsidR="00D30A42" w:rsidRPr="0064315C" w:rsidRDefault="00D30A42" w:rsidP="00D30A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cs/>
              </w:rPr>
            </w:pPr>
            <w:r w:rsidRPr="0064315C">
              <w:rPr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4A713EAE" w14:textId="77777777" w:rsidR="00D30A42" w:rsidRPr="0064315C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57E6376" w14:textId="77777777" w:rsidR="00D30A42" w:rsidRPr="0064315C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CBAA64C" w14:textId="77777777" w:rsidR="00D30A42" w:rsidRPr="0064315C" w:rsidRDefault="00D30A42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6F8A71F8" w14:textId="77777777" w:rsidR="00D30A42" w:rsidRPr="0064315C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3386C" w14:textId="77777777" w:rsidR="00D30A42" w:rsidRPr="0064315C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D84E7F" w14:textId="77777777" w:rsidR="00D30A42" w:rsidRPr="0064315C" w:rsidRDefault="00D30A42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34807A6" w14:textId="77777777" w:rsidR="00D30A42" w:rsidRPr="0064315C" w:rsidRDefault="00D30A42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</w:p>
        </w:tc>
      </w:tr>
      <w:tr w:rsidR="008D02D2" w:rsidRPr="006C4CCA" w14:paraId="20754D7E" w14:textId="77777777" w:rsidTr="00495A66">
        <w:trPr>
          <w:cantSplit/>
        </w:trPr>
        <w:tc>
          <w:tcPr>
            <w:tcW w:w="4590" w:type="dxa"/>
            <w:vAlign w:val="bottom"/>
          </w:tcPr>
          <w:p w14:paraId="38F946B0" w14:textId="77777777" w:rsidR="008D02D2" w:rsidRPr="0064315C" w:rsidRDefault="008D02D2" w:rsidP="008D02D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cs/>
              </w:rPr>
            </w:pPr>
            <w:r w:rsidRPr="0064315C">
              <w:rPr>
                <w:cs/>
              </w:rPr>
              <w:t>บริษัทใหญ่สูงสุด</w:t>
            </w:r>
          </w:p>
        </w:tc>
        <w:tc>
          <w:tcPr>
            <w:tcW w:w="990" w:type="dxa"/>
          </w:tcPr>
          <w:p w14:paraId="4E1990B3" w14:textId="77777777" w:rsidR="008D02D2" w:rsidRPr="0064315C" w:rsidRDefault="006D7EEC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9C184E"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45D0F6CC" w14:textId="77777777" w:rsidR="008D02D2" w:rsidRPr="0064315C" w:rsidRDefault="008D02D2" w:rsidP="008D02D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7C98CCCB" w14:textId="77777777" w:rsidR="008D02D2" w:rsidRPr="0064315C" w:rsidRDefault="009860A1" w:rsidP="008D02D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CF57C0A" w14:textId="77777777" w:rsidR="008D02D2" w:rsidRPr="0064315C" w:rsidRDefault="008D02D2" w:rsidP="008D02D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43B83" w14:textId="77777777" w:rsidR="008D02D2" w:rsidRPr="0064315C" w:rsidRDefault="006D7EEC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80" w:type="dxa"/>
          </w:tcPr>
          <w:p w14:paraId="778BED0C" w14:textId="77777777" w:rsidR="008D02D2" w:rsidRPr="0064315C" w:rsidRDefault="008D02D2" w:rsidP="008D02D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E11EB1B" w14:textId="77777777" w:rsidR="008D02D2" w:rsidRPr="0064315C" w:rsidRDefault="009860A1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02D2" w:rsidRPr="006C4CCA" w14:paraId="1BB68133" w14:textId="77777777" w:rsidTr="00495A66">
        <w:trPr>
          <w:cantSplit/>
        </w:trPr>
        <w:tc>
          <w:tcPr>
            <w:tcW w:w="4590" w:type="dxa"/>
            <w:vAlign w:val="bottom"/>
          </w:tcPr>
          <w:p w14:paraId="4F2A96B7" w14:textId="77777777" w:rsidR="008D02D2" w:rsidRPr="0064315C" w:rsidRDefault="008D02D2" w:rsidP="008D02D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cs/>
              </w:rPr>
            </w:pPr>
            <w:r w:rsidRPr="0064315C">
              <w:rPr>
                <w:cs/>
              </w:rPr>
              <w:t>บริษัท</w:t>
            </w:r>
            <w:r w:rsidRPr="0064315C">
              <w:rPr>
                <w:rFonts w:hint="cs"/>
                <w:cs/>
              </w:rPr>
              <w:t>ย่อย</w:t>
            </w:r>
          </w:p>
        </w:tc>
        <w:tc>
          <w:tcPr>
            <w:tcW w:w="990" w:type="dxa"/>
          </w:tcPr>
          <w:p w14:paraId="2FE4D04F" w14:textId="77777777" w:rsidR="008D02D2" w:rsidRPr="0064315C" w:rsidRDefault="009C184E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78183AC4" w14:textId="77777777" w:rsidR="008D02D2" w:rsidRPr="0064315C" w:rsidRDefault="008D02D2" w:rsidP="008D02D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</w:tcPr>
          <w:p w14:paraId="549369C3" w14:textId="77777777" w:rsidR="008D02D2" w:rsidRPr="0064315C" w:rsidRDefault="007C104A" w:rsidP="008D02D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4D41B8" w14:textId="77777777" w:rsidR="008D02D2" w:rsidRPr="0064315C" w:rsidRDefault="008D02D2" w:rsidP="008D02D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F0E8D" w14:textId="77777777" w:rsidR="008D02D2" w:rsidRPr="0064315C" w:rsidRDefault="006D7EEC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243E27D8" w14:textId="77777777" w:rsidR="008D02D2" w:rsidRPr="0064315C" w:rsidRDefault="008D02D2" w:rsidP="008D02D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F8B3D2A" w14:textId="77777777" w:rsidR="008D02D2" w:rsidRPr="0064315C" w:rsidRDefault="007C104A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bidi="th-TH"/>
              </w:rPr>
              <w:t>42</w:t>
            </w:r>
          </w:p>
        </w:tc>
      </w:tr>
      <w:tr w:rsidR="00495A66" w:rsidRPr="006C4CCA" w14:paraId="168C411E" w14:textId="77777777" w:rsidTr="00495A66">
        <w:trPr>
          <w:cantSplit/>
        </w:trPr>
        <w:tc>
          <w:tcPr>
            <w:tcW w:w="4590" w:type="dxa"/>
            <w:vAlign w:val="bottom"/>
          </w:tcPr>
          <w:p w14:paraId="43874EA1" w14:textId="77777777" w:rsidR="00495A66" w:rsidRPr="0064315C" w:rsidRDefault="00495A66" w:rsidP="008D02D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cs/>
              </w:rPr>
            </w:pPr>
            <w:r w:rsidRPr="0064315C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E04CCE" w14:textId="77777777" w:rsidR="00495A66" w:rsidRPr="0064315C" w:rsidRDefault="006D7EEC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</w:t>
            </w:r>
            <w:r w:rsidR="00495A66" w:rsidRPr="0064315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1" w:type="dxa"/>
          </w:tcPr>
          <w:p w14:paraId="0FEF5E45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D0031F7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89B3B6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468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C02502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D7E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01</w:t>
            </w:r>
          </w:p>
        </w:tc>
        <w:tc>
          <w:tcPr>
            <w:tcW w:w="180" w:type="dxa"/>
          </w:tcPr>
          <w:p w14:paraId="62589A09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7C1A4314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</w:tr>
      <w:tr w:rsidR="00495A66" w:rsidRPr="006C4CCA" w14:paraId="03C08F57" w14:textId="77777777" w:rsidTr="00495A66">
        <w:trPr>
          <w:cantSplit/>
        </w:trPr>
        <w:tc>
          <w:tcPr>
            <w:tcW w:w="4590" w:type="dxa"/>
            <w:vAlign w:val="bottom"/>
          </w:tcPr>
          <w:p w14:paraId="1DAAD047" w14:textId="77777777" w:rsidR="00495A66" w:rsidRPr="0064315C" w:rsidRDefault="00495A66" w:rsidP="008D02D2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D04E5FF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FF835EF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03A0AE8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DC1547F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CD393D4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DB2A6B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01F73533" w14:textId="77777777" w:rsidR="00495A66" w:rsidRPr="0064315C" w:rsidRDefault="00495A66" w:rsidP="008D02D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5A66" w:rsidRPr="006C4CCA" w14:paraId="0C81CAFB" w14:textId="77777777" w:rsidTr="00495A66">
        <w:trPr>
          <w:cantSplit/>
          <w:trHeight w:val="242"/>
        </w:trPr>
        <w:tc>
          <w:tcPr>
            <w:tcW w:w="4590" w:type="dxa"/>
            <w:vAlign w:val="bottom"/>
          </w:tcPr>
          <w:p w14:paraId="0D47BDB9" w14:textId="77777777" w:rsidR="00495A66" w:rsidRPr="0064315C" w:rsidRDefault="00495A66" w:rsidP="00D30A42">
            <w:pPr>
              <w:tabs>
                <w:tab w:val="clear" w:pos="227"/>
                <w:tab w:val="left" w:pos="15"/>
              </w:tabs>
              <w:spacing w:line="240" w:lineRule="auto"/>
              <w:ind w:left="105" w:hanging="92"/>
              <w:rPr>
                <w:b/>
                <w:bCs/>
                <w:sz w:val="24"/>
                <w:szCs w:val="24"/>
                <w:cs/>
              </w:rPr>
            </w:pPr>
            <w:r w:rsidRPr="0064315C">
              <w:rPr>
                <w:b/>
                <w:bCs/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144626C3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249B2C6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05C481F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F47A035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D9EE03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88CE458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0020FC75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495A66" w:rsidRPr="006C4CCA" w14:paraId="4DD2E8D0" w14:textId="77777777" w:rsidTr="00495A66">
        <w:trPr>
          <w:cantSplit/>
        </w:trPr>
        <w:tc>
          <w:tcPr>
            <w:tcW w:w="4590" w:type="dxa"/>
            <w:vAlign w:val="bottom"/>
          </w:tcPr>
          <w:p w14:paraId="6A54B4AE" w14:textId="77777777" w:rsidR="00495A66" w:rsidRPr="0064315C" w:rsidRDefault="00495A66" w:rsidP="00D30A42">
            <w:pPr>
              <w:tabs>
                <w:tab w:val="left" w:pos="15"/>
              </w:tabs>
              <w:ind w:left="105" w:hanging="92"/>
              <w:rPr>
                <w:b/>
                <w:bCs/>
                <w:i/>
                <w:iCs/>
              </w:rPr>
            </w:pPr>
            <w:r w:rsidRPr="0064315C">
              <w:rPr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EA479F3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16E74EC6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42C5C032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6B15D5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23153CA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6,700</w:t>
            </w:r>
          </w:p>
        </w:tc>
        <w:tc>
          <w:tcPr>
            <w:tcW w:w="180" w:type="dxa"/>
          </w:tcPr>
          <w:p w14:paraId="596823D4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0B3365BE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6,700</w:t>
            </w:r>
          </w:p>
        </w:tc>
      </w:tr>
      <w:tr w:rsidR="00495A66" w:rsidRPr="006C4CCA" w14:paraId="75245ADE" w14:textId="77777777" w:rsidTr="00495A66">
        <w:trPr>
          <w:cantSplit/>
        </w:trPr>
        <w:tc>
          <w:tcPr>
            <w:tcW w:w="4590" w:type="dxa"/>
            <w:vAlign w:val="bottom"/>
          </w:tcPr>
          <w:p w14:paraId="2F3A55A5" w14:textId="77777777" w:rsidR="00495A66" w:rsidRPr="0064315C" w:rsidRDefault="00495A66" w:rsidP="00D30A42">
            <w:pPr>
              <w:tabs>
                <w:tab w:val="left" w:pos="15"/>
              </w:tabs>
              <w:ind w:left="105" w:hanging="92"/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BF46BDD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181" w:type="dxa"/>
          </w:tcPr>
          <w:p w14:paraId="1ADADDB8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5978ACFD" w14:textId="77777777" w:rsidR="00495A66" w:rsidRPr="0064315C" w:rsidRDefault="00495A66" w:rsidP="00774E6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5915B40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4666AF6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822287F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317874C4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495A66" w:rsidRPr="006C4CCA" w14:paraId="6E00CE2E" w14:textId="77777777" w:rsidTr="00495A66">
        <w:trPr>
          <w:cantSplit/>
        </w:trPr>
        <w:tc>
          <w:tcPr>
            <w:tcW w:w="4590" w:type="dxa"/>
            <w:vAlign w:val="bottom"/>
          </w:tcPr>
          <w:p w14:paraId="0EBEE46C" w14:textId="77777777" w:rsidR="00495A66" w:rsidRPr="0064315C" w:rsidRDefault="00495A66" w:rsidP="00D30A42">
            <w:pPr>
              <w:tabs>
                <w:tab w:val="left" w:pos="15"/>
              </w:tabs>
              <w:ind w:left="105" w:hanging="92"/>
              <w:rPr>
                <w:sz w:val="24"/>
                <w:szCs w:val="24"/>
                <w:cs/>
              </w:rPr>
            </w:pPr>
            <w:r w:rsidRPr="0064315C">
              <w:rPr>
                <w:rFonts w:hint="cs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C4DBAC1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81" w:type="dxa"/>
          </w:tcPr>
          <w:p w14:paraId="5D026ECE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161B5DE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AE81A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F72135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EC1E072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ECC485C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5A66" w:rsidRPr="006C4CCA" w14:paraId="262499BF" w14:textId="77777777" w:rsidTr="00495A66">
        <w:trPr>
          <w:cantSplit/>
        </w:trPr>
        <w:tc>
          <w:tcPr>
            <w:tcW w:w="4590" w:type="dxa"/>
            <w:vAlign w:val="bottom"/>
          </w:tcPr>
          <w:p w14:paraId="2FF2B5F8" w14:textId="77777777" w:rsidR="00495A66" w:rsidRPr="0064315C" w:rsidRDefault="00495A66" w:rsidP="00D30A42">
            <w:pPr>
              <w:tabs>
                <w:tab w:val="left" w:pos="15"/>
              </w:tabs>
              <w:ind w:left="105" w:hanging="92"/>
              <w:rPr>
                <w:b/>
                <w:bCs/>
                <w:i/>
                <w:iCs/>
                <w:cs/>
              </w:rPr>
            </w:pPr>
            <w:r w:rsidRPr="0064315C">
              <w:rPr>
                <w:cs/>
              </w:rPr>
              <w:t>บริษัท</w:t>
            </w:r>
            <w:r w:rsidRPr="0064315C">
              <w:rPr>
                <w:rFonts w:hint="cs"/>
                <w:cs/>
              </w:rPr>
              <w:t>ใหญ่ของกลุ่มบริษัท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3BBD4B" w14:textId="77777777" w:rsidR="00495A66" w:rsidRPr="0064315C" w:rsidRDefault="006D7EEC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rtl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81" w:type="dxa"/>
          </w:tcPr>
          <w:p w14:paraId="47D9A3B0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03696EAF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72" w:right="101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1,103</w:t>
            </w:r>
          </w:p>
        </w:tc>
        <w:tc>
          <w:tcPr>
            <w:tcW w:w="180" w:type="dxa"/>
          </w:tcPr>
          <w:p w14:paraId="7EC7D795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3A66F2E" w14:textId="77777777" w:rsidR="00495A66" w:rsidRPr="0064315C" w:rsidRDefault="006D7EEC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80" w:type="dxa"/>
          </w:tcPr>
          <w:p w14:paraId="330421E3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4094C3B4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1,103</w:t>
            </w:r>
          </w:p>
        </w:tc>
      </w:tr>
      <w:tr w:rsidR="00495A66" w:rsidRPr="006C4CCA" w14:paraId="689E9A43" w14:textId="77777777" w:rsidTr="00495A66">
        <w:trPr>
          <w:cantSplit/>
        </w:trPr>
        <w:tc>
          <w:tcPr>
            <w:tcW w:w="4590" w:type="dxa"/>
            <w:vAlign w:val="bottom"/>
          </w:tcPr>
          <w:p w14:paraId="652B078E" w14:textId="77777777" w:rsidR="00495A66" w:rsidRPr="0064315C" w:rsidRDefault="00495A66" w:rsidP="00D30A42">
            <w:pPr>
              <w:tabs>
                <w:tab w:val="left" w:pos="15"/>
              </w:tabs>
              <w:ind w:left="105" w:hanging="9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3ECDC441" w14:textId="77777777" w:rsidR="00495A66" w:rsidRPr="0064315C" w:rsidRDefault="00495A66" w:rsidP="00255491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rtl/>
                <w:lang w:val="en-US" w:bidi="th-TH"/>
              </w:rPr>
            </w:pPr>
          </w:p>
        </w:tc>
        <w:tc>
          <w:tcPr>
            <w:tcW w:w="181" w:type="dxa"/>
          </w:tcPr>
          <w:p w14:paraId="76EEBA24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F67F0B0" w14:textId="77777777" w:rsidR="00495A66" w:rsidRPr="0064315C" w:rsidRDefault="00495A66" w:rsidP="0094635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896249" w14:textId="77777777" w:rsidR="00495A66" w:rsidRPr="0064315C" w:rsidRDefault="00495A66" w:rsidP="00946356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8C55E5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8C8280E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41B57036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95A66" w:rsidRPr="006C4CCA" w14:paraId="193D6D77" w14:textId="77777777" w:rsidTr="00495A66">
        <w:trPr>
          <w:cantSplit/>
        </w:trPr>
        <w:tc>
          <w:tcPr>
            <w:tcW w:w="4590" w:type="dxa"/>
            <w:vAlign w:val="bottom"/>
          </w:tcPr>
          <w:p w14:paraId="2790E398" w14:textId="77777777" w:rsidR="00495A66" w:rsidRPr="0064315C" w:rsidRDefault="00495A66" w:rsidP="00D30A42">
            <w:pPr>
              <w:tabs>
                <w:tab w:val="left" w:pos="15"/>
              </w:tabs>
              <w:rPr>
                <w:b/>
                <w:bCs/>
                <w:i/>
                <w:iCs/>
                <w:cs/>
              </w:rPr>
            </w:pPr>
            <w:r w:rsidRPr="0064315C">
              <w:rPr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990" w:type="dxa"/>
          </w:tcPr>
          <w:p w14:paraId="7C77FD3B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81" w:type="dxa"/>
          </w:tcPr>
          <w:p w14:paraId="223AB76C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19B6ECB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F6434F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80CDD8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65AE64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BDFF16B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5A66" w:rsidRPr="006C4CCA" w14:paraId="7587BC3D" w14:textId="77777777" w:rsidTr="00495A66">
        <w:trPr>
          <w:cantSplit/>
        </w:trPr>
        <w:tc>
          <w:tcPr>
            <w:tcW w:w="4590" w:type="dxa"/>
            <w:vAlign w:val="bottom"/>
          </w:tcPr>
          <w:p w14:paraId="649D2EAB" w14:textId="77777777" w:rsidR="00495A66" w:rsidRPr="0064315C" w:rsidRDefault="00495A66" w:rsidP="00D30A42">
            <w:pPr>
              <w:tabs>
                <w:tab w:val="left" w:pos="15"/>
              </w:tabs>
              <w:ind w:left="105" w:hanging="92"/>
              <w:rPr>
                <w:cs/>
              </w:rPr>
            </w:pPr>
            <w:r w:rsidRPr="0064315C">
              <w:rPr>
                <w:cs/>
              </w:rPr>
              <w:t>บริษัทใหญ่สูงสุด</w:t>
            </w:r>
          </w:p>
        </w:tc>
        <w:tc>
          <w:tcPr>
            <w:tcW w:w="990" w:type="dxa"/>
            <w:shd w:val="clear" w:color="auto" w:fill="auto"/>
          </w:tcPr>
          <w:p w14:paraId="7D14380D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rtl/>
              </w:rPr>
            </w:pPr>
            <w:r w:rsidRPr="0064315C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6D7EEC"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1" w:type="dxa"/>
            <w:shd w:val="clear" w:color="auto" w:fill="auto"/>
          </w:tcPr>
          <w:p w14:paraId="0BB73413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E557F5E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sz w:val="30"/>
                <w:szCs w:val="30"/>
                <w:lang w:bidi="th-TH"/>
              </w:rPr>
              <w:t>208</w:t>
            </w:r>
          </w:p>
        </w:tc>
        <w:tc>
          <w:tcPr>
            <w:tcW w:w="180" w:type="dxa"/>
            <w:shd w:val="clear" w:color="auto" w:fill="auto"/>
          </w:tcPr>
          <w:p w14:paraId="0103F10D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43202B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D7EE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D35DE0D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6946231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</w:rPr>
              <w:t>170</w:t>
            </w:r>
          </w:p>
        </w:tc>
      </w:tr>
      <w:tr w:rsidR="00495A66" w:rsidRPr="006C4CCA" w14:paraId="75DD6A10" w14:textId="77777777" w:rsidTr="00495A66">
        <w:trPr>
          <w:cantSplit/>
        </w:trPr>
        <w:tc>
          <w:tcPr>
            <w:tcW w:w="4590" w:type="dxa"/>
            <w:vAlign w:val="bottom"/>
          </w:tcPr>
          <w:p w14:paraId="734D6EC9" w14:textId="77777777" w:rsidR="00495A66" w:rsidRPr="0064315C" w:rsidRDefault="00495A66" w:rsidP="00D30A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cs/>
              </w:rPr>
            </w:pPr>
            <w:r w:rsidRPr="0064315C">
              <w:rPr>
                <w:cs/>
              </w:rPr>
              <w:t>บริษัทใหญ่</w:t>
            </w:r>
            <w:r w:rsidRPr="0064315C">
              <w:rPr>
                <w:rFonts w:hint="cs"/>
                <w:cs/>
              </w:rPr>
              <w:t>ของกลุ่มบริษัท</w:t>
            </w:r>
          </w:p>
        </w:tc>
        <w:tc>
          <w:tcPr>
            <w:tcW w:w="990" w:type="dxa"/>
          </w:tcPr>
          <w:p w14:paraId="7CA01452" w14:textId="77777777" w:rsidR="00495A66" w:rsidRPr="0064315C" w:rsidRDefault="006D7EEC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482</w:t>
            </w:r>
          </w:p>
        </w:tc>
        <w:tc>
          <w:tcPr>
            <w:tcW w:w="181" w:type="dxa"/>
          </w:tcPr>
          <w:p w14:paraId="24387F02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266D34E3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bidi="th-TH"/>
              </w:rPr>
              <w:t>364</w:t>
            </w:r>
          </w:p>
        </w:tc>
        <w:tc>
          <w:tcPr>
            <w:tcW w:w="180" w:type="dxa"/>
          </w:tcPr>
          <w:p w14:paraId="4692B50B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832E7" w14:textId="77777777" w:rsidR="00495A66" w:rsidRPr="0064315C" w:rsidRDefault="006D7EEC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80" w:type="dxa"/>
          </w:tcPr>
          <w:p w14:paraId="58057B78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55E833B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495A66" w:rsidRPr="006C4CCA" w14:paraId="69258014" w14:textId="77777777" w:rsidTr="00495A66">
        <w:trPr>
          <w:cantSplit/>
        </w:trPr>
        <w:tc>
          <w:tcPr>
            <w:tcW w:w="4590" w:type="dxa"/>
            <w:vAlign w:val="bottom"/>
          </w:tcPr>
          <w:p w14:paraId="4A3ADCC6" w14:textId="77777777" w:rsidR="00495A66" w:rsidRPr="0064315C" w:rsidRDefault="00495A66" w:rsidP="00D30A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cs/>
              </w:rPr>
            </w:pPr>
            <w:r w:rsidRPr="0064315C">
              <w:rPr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F348699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2D1C804A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39724F28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15374D0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5541D" w14:textId="77777777" w:rsidR="00495A66" w:rsidRPr="0064315C" w:rsidRDefault="006D7EEC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7,319</w:t>
            </w:r>
          </w:p>
        </w:tc>
        <w:tc>
          <w:tcPr>
            <w:tcW w:w="180" w:type="dxa"/>
          </w:tcPr>
          <w:p w14:paraId="2C689C73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446BF4B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11,608</w:t>
            </w:r>
          </w:p>
        </w:tc>
      </w:tr>
      <w:tr w:rsidR="00495A66" w:rsidRPr="006C4CCA" w14:paraId="24E8F1C0" w14:textId="77777777" w:rsidTr="00495A66">
        <w:trPr>
          <w:cantSplit/>
        </w:trPr>
        <w:tc>
          <w:tcPr>
            <w:tcW w:w="4590" w:type="dxa"/>
            <w:vAlign w:val="bottom"/>
          </w:tcPr>
          <w:p w14:paraId="5EAF6551" w14:textId="77777777" w:rsidR="00495A66" w:rsidRPr="0064315C" w:rsidRDefault="00495A66" w:rsidP="000F46DE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  <w:rPr>
                <w:cs/>
              </w:rPr>
            </w:pPr>
            <w:r w:rsidRPr="0064315C">
              <w:rPr>
                <w:cs/>
              </w:rPr>
              <w:t>บุคคลหรือกิจการอื่นที่เกี่ยวข้องกัน</w:t>
            </w:r>
            <w:r w:rsidRPr="0064315C"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CEBD67" w14:textId="77777777" w:rsidR="00495A66" w:rsidRPr="0064315C" w:rsidRDefault="006D7EEC" w:rsidP="000F46D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</w:p>
        </w:tc>
        <w:tc>
          <w:tcPr>
            <w:tcW w:w="181" w:type="dxa"/>
          </w:tcPr>
          <w:p w14:paraId="5B44DE40" w14:textId="77777777" w:rsidR="00495A66" w:rsidRPr="0064315C" w:rsidRDefault="00495A66" w:rsidP="000F46DE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C0F222D" w14:textId="77777777" w:rsidR="00495A66" w:rsidRPr="0064315C" w:rsidRDefault="00495A66" w:rsidP="000F46D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bidi="th-TH"/>
              </w:rPr>
              <w:t>316</w:t>
            </w:r>
          </w:p>
        </w:tc>
        <w:tc>
          <w:tcPr>
            <w:tcW w:w="180" w:type="dxa"/>
          </w:tcPr>
          <w:p w14:paraId="6B9F0BE2" w14:textId="77777777" w:rsidR="00495A66" w:rsidRPr="0064315C" w:rsidRDefault="00495A66" w:rsidP="000F46DE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7E0E6" w14:textId="77777777" w:rsidR="00495A66" w:rsidRPr="0064315C" w:rsidRDefault="00495A66" w:rsidP="000F46D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D7EEC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80" w:type="dxa"/>
          </w:tcPr>
          <w:p w14:paraId="109BC4E1" w14:textId="77777777" w:rsidR="00495A66" w:rsidRPr="0064315C" w:rsidRDefault="00495A66" w:rsidP="000F46DE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42DC9FBD" w14:textId="77777777" w:rsidR="00495A66" w:rsidRPr="0064315C" w:rsidRDefault="00495A66" w:rsidP="000F46D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495A66" w:rsidRPr="006C4CCA" w14:paraId="20513C71" w14:textId="77777777" w:rsidTr="00495A66">
        <w:trPr>
          <w:cantSplit/>
        </w:trPr>
        <w:tc>
          <w:tcPr>
            <w:tcW w:w="4590" w:type="dxa"/>
            <w:vAlign w:val="bottom"/>
          </w:tcPr>
          <w:p w14:paraId="178F0F4B" w14:textId="77777777" w:rsidR="00495A66" w:rsidRPr="0064315C" w:rsidRDefault="00495A66" w:rsidP="00D30A42">
            <w:pPr>
              <w:tabs>
                <w:tab w:val="clear" w:pos="227"/>
                <w:tab w:val="left" w:pos="15"/>
                <w:tab w:val="left" w:pos="98"/>
                <w:tab w:val="decimal" w:pos="454"/>
              </w:tabs>
              <w:spacing w:line="240" w:lineRule="auto"/>
              <w:ind w:left="98" w:hanging="92"/>
            </w:pPr>
            <w:r w:rsidRPr="0064315C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A8117" w14:textId="77777777" w:rsidR="00495A66" w:rsidRPr="0064315C" w:rsidRDefault="006D7EEC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181" w:type="dxa"/>
            <w:vAlign w:val="center"/>
          </w:tcPr>
          <w:p w14:paraId="53474F2F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B59344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2" w:right="10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888</w:t>
            </w:r>
          </w:p>
        </w:tc>
        <w:tc>
          <w:tcPr>
            <w:tcW w:w="180" w:type="dxa"/>
            <w:vAlign w:val="center"/>
          </w:tcPr>
          <w:p w14:paraId="5DDF85B2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18F061" w14:textId="77777777" w:rsidR="00495A66" w:rsidRPr="0064315C" w:rsidRDefault="006D7EEC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7,996</w:t>
            </w:r>
          </w:p>
        </w:tc>
        <w:tc>
          <w:tcPr>
            <w:tcW w:w="180" w:type="dxa"/>
            <w:vAlign w:val="center"/>
          </w:tcPr>
          <w:p w14:paraId="4ECA9699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666"/>
                <w:tab w:val="decimal" w:pos="80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0051DC" w14:textId="77777777" w:rsidR="00495A66" w:rsidRPr="0064315C" w:rsidRDefault="00495A66" w:rsidP="00D30A42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</w:rPr>
              <w:t>12,353</w:t>
            </w:r>
          </w:p>
        </w:tc>
      </w:tr>
    </w:tbl>
    <w:p w14:paraId="67887485" w14:textId="77777777" w:rsidR="00326811" w:rsidRPr="0064315C" w:rsidRDefault="00326811" w:rsidP="004E66E0">
      <w:pPr>
        <w:ind w:left="540"/>
        <w:jc w:val="thaiDistribute"/>
        <w:rPr>
          <w:b/>
          <w:bCs/>
          <w:i/>
          <w:iCs/>
        </w:rPr>
      </w:pPr>
    </w:p>
    <w:p w14:paraId="78EAF85E" w14:textId="77777777" w:rsidR="00495A66" w:rsidRDefault="00495A66" w:rsidP="0022365C">
      <w:pPr>
        <w:ind w:left="540" w:firstLine="90"/>
        <w:jc w:val="thaiDistribute"/>
        <w:rPr>
          <w:b/>
          <w:bCs/>
          <w:i/>
          <w:iCs/>
        </w:rPr>
      </w:pPr>
      <w:r>
        <w:rPr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14:paraId="6947171F" w14:textId="77777777" w:rsidR="00495A66" w:rsidRDefault="00495A66" w:rsidP="0022365C">
      <w:pPr>
        <w:ind w:left="540" w:firstLine="90"/>
        <w:jc w:val="thaiDistribute"/>
        <w:rPr>
          <w:b/>
          <w:bCs/>
          <w:i/>
          <w:iCs/>
        </w:rPr>
      </w:pPr>
    </w:p>
    <w:p w14:paraId="674EEC88" w14:textId="77777777" w:rsidR="00495A66" w:rsidRDefault="00495A66" w:rsidP="0022365C">
      <w:pPr>
        <w:ind w:left="540" w:firstLine="90"/>
        <w:jc w:val="thaiDistribute"/>
        <w:rPr>
          <w:i/>
          <w:iCs/>
        </w:rPr>
      </w:pPr>
      <w:r>
        <w:rPr>
          <w:i/>
          <w:iCs/>
          <w:cs/>
        </w:rPr>
        <w:t>สัญญาเงินให้กู้ยืมระยะสั้น</w:t>
      </w:r>
    </w:p>
    <w:p w14:paraId="59D5094D" w14:textId="77777777" w:rsidR="00495A66" w:rsidRPr="0022365C" w:rsidRDefault="00495A66" w:rsidP="0022365C">
      <w:pPr>
        <w:ind w:left="540" w:firstLine="90"/>
        <w:jc w:val="thaiDistribute"/>
        <w:rPr>
          <w:b/>
          <w:bCs/>
          <w:i/>
          <w:iCs/>
        </w:rPr>
      </w:pPr>
    </w:p>
    <w:p w14:paraId="5CD2BE64" w14:textId="77777777" w:rsidR="00495A66" w:rsidRDefault="00495A66" w:rsidP="0022365C">
      <w:pPr>
        <w:tabs>
          <w:tab w:val="clear" w:pos="454"/>
          <w:tab w:val="left" w:pos="630"/>
        </w:tabs>
        <w:ind w:left="630"/>
        <w:jc w:val="thaiDistribute"/>
      </w:pPr>
      <w:r>
        <w:rPr>
          <w:cs/>
        </w:rPr>
        <w:t xml:space="preserve">ณ วันที่ </w:t>
      </w:r>
      <w:r>
        <w:t>3</w:t>
      </w:r>
      <w:r w:rsidR="00C86AAB">
        <w:t>0</w:t>
      </w:r>
      <w:r>
        <w:rPr>
          <w:cs/>
        </w:rPr>
        <w:t xml:space="preserve"> ม</w:t>
      </w:r>
      <w:r w:rsidR="00C86AAB">
        <w:rPr>
          <w:rFonts w:hint="cs"/>
          <w:cs/>
        </w:rPr>
        <w:t>ิถุนายน</w:t>
      </w:r>
      <w:r>
        <w:rPr>
          <w:cs/>
        </w:rPr>
        <w:t xml:space="preserve"> </w:t>
      </w:r>
      <w:r>
        <w:t>2567</w:t>
      </w:r>
      <w:r>
        <w:rPr>
          <w:cs/>
        </w:rPr>
        <w:t xml:space="preserve"> บริษัทมีเงินให้กู้ยืมระยะสั้นกับกิจการที่เกี่ยวข้องกัน เป็นตั๋วสัญญาใช้เงิน ซึ่งมีกำหนดชำระคืนเมื่อทวงถาม โดยมีอัตราดอกเบี้ยร้อยละ </w:t>
      </w:r>
      <w:r>
        <w:t>0.3</w:t>
      </w:r>
      <w:r>
        <w:rPr>
          <w:cs/>
        </w:rPr>
        <w:t xml:space="preserve"> ต่อปี </w:t>
      </w:r>
      <w:r>
        <w:rPr>
          <w:i/>
          <w:iCs/>
          <w:cs/>
        </w:rPr>
        <w:t>(</w:t>
      </w:r>
      <w:r>
        <w:rPr>
          <w:i/>
          <w:iCs/>
        </w:rPr>
        <w:t xml:space="preserve">2566: </w:t>
      </w:r>
      <w:r>
        <w:rPr>
          <w:i/>
          <w:iCs/>
          <w:cs/>
        </w:rPr>
        <w:t xml:space="preserve">ร้อยละ </w:t>
      </w:r>
      <w:r>
        <w:rPr>
          <w:i/>
          <w:iCs/>
        </w:rPr>
        <w:t>0.3</w:t>
      </w:r>
      <w:r>
        <w:rPr>
          <w:i/>
          <w:iCs/>
          <w:cs/>
        </w:rPr>
        <w:t xml:space="preserve"> ต่อปี)</w:t>
      </w:r>
    </w:p>
    <w:p w14:paraId="1BDEDFFE" w14:textId="77777777" w:rsidR="00326811" w:rsidRPr="0064315C" w:rsidRDefault="00326811" w:rsidP="00394168">
      <w:pPr>
        <w:jc w:val="thaiDistribute"/>
        <w:rPr>
          <w:b/>
          <w:bCs/>
          <w:i/>
          <w:iCs/>
        </w:rPr>
      </w:pPr>
    </w:p>
    <w:p w14:paraId="5043C8B2" w14:textId="77777777" w:rsidR="00BD4CA2" w:rsidRPr="0064315C" w:rsidRDefault="00BC7CE4" w:rsidP="00F90A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  <w:tab w:val="left" w:pos="630"/>
        </w:tabs>
        <w:ind w:left="540" w:right="-45"/>
        <w:jc w:val="thaiDistribute"/>
        <w:rPr>
          <w:u w:val="none"/>
          <w:lang w:val="th-TH"/>
        </w:rPr>
      </w:pPr>
      <w:r w:rsidRPr="00F90A29">
        <w:rPr>
          <w:i/>
          <w:iCs/>
          <w:cs/>
        </w:rPr>
        <w:br w:type="page"/>
      </w:r>
      <w:r w:rsidR="00BD4CA2" w:rsidRPr="0064315C">
        <w:rPr>
          <w:u w:val="none"/>
          <w:cs/>
          <w:lang w:val="th-TH"/>
        </w:rPr>
        <w:lastRenderedPageBreak/>
        <w:t xml:space="preserve">ส่วนงานดำเนินงานและการจำแนกรายได้ </w:t>
      </w:r>
    </w:p>
    <w:p w14:paraId="5377420F" w14:textId="77777777" w:rsidR="0022365C" w:rsidRDefault="0022365C" w:rsidP="000623A1">
      <w:pPr>
        <w:tabs>
          <w:tab w:val="left" w:pos="540"/>
        </w:tabs>
        <w:ind w:left="540"/>
        <w:jc w:val="thaiDistribute"/>
      </w:pPr>
    </w:p>
    <w:p w14:paraId="212E1AC9" w14:textId="77777777" w:rsidR="00343558" w:rsidRPr="0064315C" w:rsidRDefault="00BD4CA2" w:rsidP="000623A1">
      <w:pPr>
        <w:tabs>
          <w:tab w:val="left" w:pos="540"/>
        </w:tabs>
        <w:ind w:left="540"/>
        <w:jc w:val="thaiDistribute"/>
        <w:rPr>
          <w:b/>
          <w:bCs/>
          <w:lang w:val="th-TH"/>
        </w:rPr>
      </w:pPr>
      <w:r w:rsidRPr="0064315C">
        <w:rPr>
          <w:cs/>
        </w:rPr>
        <w:t>กลุ่มบริษัทดำเนินกิจการในส่วนงานทางธุรกิจเดียวคือการบร</w:t>
      </w:r>
      <w:r w:rsidR="007563E0" w:rsidRPr="0064315C">
        <w:rPr>
          <w:rFonts w:hint="cs"/>
          <w:cs/>
        </w:rPr>
        <w:t>ิ</w:t>
      </w:r>
      <w:r w:rsidRPr="0064315C">
        <w:rPr>
          <w:cs/>
        </w:rPr>
        <w:t>การวรรณกรรมอิเล็กทรอนิกส์ โดยเป็นการขายในประเทศเท่านั้น กลุ่มบริษัทดำเนินธุรกิจในส่วนงานทางภูมิศาสตร์เดียวคือในประเทศไทย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 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</w:p>
    <w:p w14:paraId="00C642A0" w14:textId="77777777" w:rsidR="00124E9C" w:rsidRPr="0064315C" w:rsidRDefault="00124E9C" w:rsidP="000623A1">
      <w:pPr>
        <w:tabs>
          <w:tab w:val="left" w:pos="540"/>
        </w:tabs>
        <w:ind w:left="540"/>
        <w:jc w:val="thaiDistribute"/>
        <w:rPr>
          <w:b/>
          <w:bCs/>
          <w:lang w:val="th-TH"/>
        </w:rPr>
      </w:pPr>
    </w:p>
    <w:p w14:paraId="50F6B10A" w14:textId="77777777" w:rsidR="003D555E" w:rsidRDefault="003D555E" w:rsidP="00A40603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</w:tabs>
        <w:ind w:right="-45"/>
        <w:jc w:val="thaiDistribute"/>
        <w:rPr>
          <w:u w:val="none"/>
          <w:lang w:val="th-TH"/>
        </w:rPr>
      </w:pPr>
      <w:r>
        <w:rPr>
          <w:rFonts w:hint="cs"/>
          <w:u w:val="none"/>
          <w:cs/>
          <w:lang w:val="th-TH"/>
        </w:rPr>
        <w:t>กำไรต่อหุ้น</w:t>
      </w:r>
      <w:r w:rsidR="00BD136A">
        <w:rPr>
          <w:rFonts w:hint="cs"/>
          <w:u w:val="none"/>
          <w:cs/>
          <w:lang w:val="th-TH"/>
        </w:rPr>
        <w:t>ขั้น</w:t>
      </w:r>
      <w:r>
        <w:rPr>
          <w:rFonts w:hint="cs"/>
          <w:u w:val="none"/>
          <w:cs/>
          <w:lang w:val="th-TH"/>
        </w:rPr>
        <w:t>พื้นฐาน</w:t>
      </w: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59"/>
        <w:gridCol w:w="1080"/>
        <w:gridCol w:w="180"/>
        <w:gridCol w:w="990"/>
        <w:gridCol w:w="180"/>
        <w:gridCol w:w="990"/>
        <w:gridCol w:w="180"/>
        <w:gridCol w:w="1012"/>
      </w:tblGrid>
      <w:tr w:rsidR="00D76D4A" w:rsidRPr="00347A89" w14:paraId="146713D0" w14:textId="77777777" w:rsidTr="00824416">
        <w:trPr>
          <w:cantSplit/>
        </w:trPr>
        <w:tc>
          <w:tcPr>
            <w:tcW w:w="4759" w:type="dxa"/>
          </w:tcPr>
          <w:p w14:paraId="22F2C053" w14:textId="77777777" w:rsidR="00D76D4A" w:rsidRPr="0064315C" w:rsidRDefault="00D76D4A" w:rsidP="00D466CF">
            <w:pPr>
              <w:rPr>
                <w:i/>
                <w:iCs/>
                <w:color w:val="0000FF"/>
              </w:rPr>
            </w:pPr>
            <w:bookmarkStart w:id="0" w:name="_Hlk172538966"/>
          </w:p>
        </w:tc>
        <w:tc>
          <w:tcPr>
            <w:tcW w:w="2250" w:type="dxa"/>
            <w:gridSpan w:val="3"/>
            <w:hideMark/>
          </w:tcPr>
          <w:p w14:paraId="55C90079" w14:textId="77777777" w:rsidR="00D76D4A" w:rsidRPr="0064315C" w:rsidRDefault="00D76D4A" w:rsidP="003664A2">
            <w:pPr>
              <w:jc w:val="center"/>
              <w:rPr>
                <w:b/>
                <w:bCs/>
              </w:rPr>
            </w:pPr>
            <w:r w:rsidRPr="0064315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B24175F" w14:textId="77777777" w:rsidR="00D76D4A" w:rsidRPr="0064315C" w:rsidRDefault="00D76D4A" w:rsidP="003664A2">
            <w:pPr>
              <w:jc w:val="center"/>
              <w:rPr>
                <w:b/>
                <w:bCs/>
              </w:rPr>
            </w:pPr>
          </w:p>
        </w:tc>
        <w:tc>
          <w:tcPr>
            <w:tcW w:w="2182" w:type="dxa"/>
            <w:gridSpan w:val="3"/>
            <w:hideMark/>
          </w:tcPr>
          <w:p w14:paraId="52A16330" w14:textId="77777777" w:rsidR="00D76D4A" w:rsidRPr="0064315C" w:rsidRDefault="00D76D4A" w:rsidP="003664A2">
            <w:pPr>
              <w:jc w:val="center"/>
              <w:rPr>
                <w:b/>
                <w:bCs/>
              </w:rPr>
            </w:pPr>
            <w:r w:rsidRPr="0064315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76D4A" w:rsidRPr="00347A89" w14:paraId="389B57F6" w14:textId="77777777" w:rsidTr="00824416">
        <w:trPr>
          <w:cantSplit/>
        </w:trPr>
        <w:tc>
          <w:tcPr>
            <w:tcW w:w="4759" w:type="dxa"/>
          </w:tcPr>
          <w:p w14:paraId="516FD134" w14:textId="77777777" w:rsidR="00D76D4A" w:rsidRPr="0064315C" w:rsidRDefault="00D76D4A" w:rsidP="003664A2">
            <w:pPr>
              <w:pStyle w:val="acctfourfigures"/>
              <w:spacing w:line="240" w:lineRule="auto"/>
              <w:ind w:left="187" w:hanging="1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9B98C09" w14:textId="77777777" w:rsidR="00D76D4A" w:rsidRPr="0064315C" w:rsidRDefault="00D76D4A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64315C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F4103B" w:rsidRPr="0064315C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E3E0E6F" w14:textId="77777777" w:rsidR="00D76D4A" w:rsidRPr="0064315C" w:rsidRDefault="00D76D4A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5DBC9802" w14:textId="77777777" w:rsidR="00D76D4A" w:rsidRPr="0064315C" w:rsidRDefault="00D76D4A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</w:t>
            </w:r>
            <w:r w:rsidR="00155001" w:rsidRPr="0064315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6</w:t>
            </w:r>
            <w:r w:rsidR="00F4103B" w:rsidRPr="0064315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27205CEB" w14:textId="77777777" w:rsidR="00D76D4A" w:rsidRPr="0064315C" w:rsidRDefault="00D76D4A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F997532" w14:textId="77777777" w:rsidR="00D76D4A" w:rsidRPr="0064315C" w:rsidRDefault="00D76D4A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</w:t>
            </w:r>
            <w:r w:rsidR="00F4103B" w:rsidRPr="0064315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5D31C020" w14:textId="77777777" w:rsidR="00D76D4A" w:rsidRPr="0064315C" w:rsidRDefault="00D76D4A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12" w:type="dxa"/>
            <w:hideMark/>
          </w:tcPr>
          <w:p w14:paraId="58A477F8" w14:textId="77777777" w:rsidR="00D76D4A" w:rsidRPr="0064315C" w:rsidRDefault="00D76D4A" w:rsidP="003664A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</w:t>
            </w:r>
            <w:r w:rsidR="00F4103B" w:rsidRPr="0064315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D76D4A" w:rsidRPr="00347A89" w14:paraId="1AEDD1FF" w14:textId="77777777" w:rsidTr="00824416">
        <w:trPr>
          <w:cantSplit/>
        </w:trPr>
        <w:tc>
          <w:tcPr>
            <w:tcW w:w="4759" w:type="dxa"/>
            <w:hideMark/>
          </w:tcPr>
          <w:p w14:paraId="3A8A3D4D" w14:textId="77777777" w:rsidR="00D76D4A" w:rsidRPr="0064315C" w:rsidRDefault="00D76D4A" w:rsidP="003664A2">
            <w:pPr>
              <w:ind w:left="187" w:hanging="187"/>
              <w:rPr>
                <w:b/>
                <w:bCs/>
                <w:i/>
                <w:iCs/>
              </w:rPr>
            </w:pPr>
          </w:p>
        </w:tc>
        <w:tc>
          <w:tcPr>
            <w:tcW w:w="4612" w:type="dxa"/>
            <w:gridSpan w:val="7"/>
          </w:tcPr>
          <w:p w14:paraId="645E9101" w14:textId="77777777" w:rsidR="00D76D4A" w:rsidRPr="0064315C" w:rsidRDefault="00D76D4A" w:rsidP="003664A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i/>
                <w:iCs/>
                <w:sz w:val="30"/>
                <w:szCs w:val="30"/>
                <w:lang w:bidi="th-TH"/>
              </w:rPr>
              <w:t>(</w:t>
            </w:r>
            <w:r w:rsidRPr="006431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315C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/</w:t>
            </w:r>
            <w:r w:rsidRPr="006431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64315C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65225" w:rsidRPr="00347A89" w14:paraId="35E3672E" w14:textId="77777777" w:rsidTr="00824416">
        <w:trPr>
          <w:cantSplit/>
        </w:trPr>
        <w:tc>
          <w:tcPr>
            <w:tcW w:w="4759" w:type="dxa"/>
            <w:hideMark/>
          </w:tcPr>
          <w:p w14:paraId="309DD611" w14:textId="77777777" w:rsidR="00A65225" w:rsidRPr="0064315C" w:rsidRDefault="00A65225" w:rsidP="00A65225">
            <w:pPr>
              <w:ind w:left="162" w:hanging="78"/>
              <w:rPr>
                <w:b/>
                <w:bCs/>
                <w:i/>
                <w:iCs/>
              </w:rPr>
            </w:pPr>
            <w:r w:rsidRPr="0064315C">
              <w:rPr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  <w:p w14:paraId="322A0705" w14:textId="77777777" w:rsidR="00A65225" w:rsidRPr="0064315C" w:rsidRDefault="00A65225" w:rsidP="00A65225">
            <w:pPr>
              <w:ind w:left="174" w:hanging="90"/>
              <w:rPr>
                <w:cs/>
              </w:rPr>
            </w:pPr>
            <w:r w:rsidRPr="0064315C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87486B">
              <w:rPr>
                <w:rFonts w:hint="cs"/>
                <w:b/>
                <w:bCs/>
                <w:i/>
                <w:iCs/>
                <w:cs/>
              </w:rPr>
              <w:t>สาม</w:t>
            </w:r>
            <w:r w:rsidRPr="0064315C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64315C">
              <w:rPr>
                <w:b/>
                <w:bCs/>
                <w:i/>
                <w:iCs/>
              </w:rPr>
              <w:t>3</w:t>
            </w:r>
            <w:r w:rsidR="00EC3089">
              <w:rPr>
                <w:b/>
                <w:bCs/>
                <w:i/>
                <w:iCs/>
              </w:rPr>
              <w:t>0</w:t>
            </w:r>
            <w:r w:rsidRPr="0064315C">
              <w:rPr>
                <w:rFonts w:hint="cs"/>
                <w:b/>
                <w:bCs/>
                <w:i/>
                <w:iCs/>
                <w:cs/>
              </w:rPr>
              <w:t xml:space="preserve"> ม</w:t>
            </w:r>
            <w:r w:rsidR="0083580B">
              <w:rPr>
                <w:rFonts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5C112D" w14:textId="77777777" w:rsidR="00A65225" w:rsidRPr="0064315C" w:rsidRDefault="0087486B" w:rsidP="00A6522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="Angsana New" w:hAnsi="Angsana New" w:hint="cs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  <w:r w:rsidR="00A71AD0"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848</w:t>
            </w:r>
          </w:p>
        </w:tc>
        <w:tc>
          <w:tcPr>
            <w:tcW w:w="180" w:type="dxa"/>
            <w:vAlign w:val="bottom"/>
          </w:tcPr>
          <w:p w14:paraId="140BB455" w14:textId="77777777" w:rsidR="00A65225" w:rsidRPr="0064315C" w:rsidRDefault="00A65225" w:rsidP="00A6522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011D136" w14:textId="77777777" w:rsidR="00A65225" w:rsidRPr="0064315C" w:rsidRDefault="0087486B" w:rsidP="00A652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  <w:r w:rsidR="00D0338D"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80" w:type="dxa"/>
          </w:tcPr>
          <w:p w14:paraId="6693BE29" w14:textId="77777777" w:rsidR="00A65225" w:rsidRPr="0064315C" w:rsidRDefault="00A65225" w:rsidP="00A6522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F317EA" w14:textId="77777777" w:rsidR="00A65225" w:rsidRPr="0064315C" w:rsidRDefault="0087486B" w:rsidP="00A652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  <w:r w:rsidR="004F2FCA"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  <w:vAlign w:val="bottom"/>
          </w:tcPr>
          <w:p w14:paraId="24E950DD" w14:textId="77777777" w:rsidR="00A65225" w:rsidRPr="0064315C" w:rsidRDefault="00A65225" w:rsidP="00A6522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25CFF47F" w14:textId="77777777" w:rsidR="00A65225" w:rsidRPr="0064315C" w:rsidRDefault="0087486B" w:rsidP="00A652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="00D0338D" w:rsidRPr="006431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</w:tr>
      <w:tr w:rsidR="00824416" w:rsidRPr="00347A89" w14:paraId="33C2FB4F" w14:textId="77777777" w:rsidTr="00824416">
        <w:trPr>
          <w:cantSplit/>
        </w:trPr>
        <w:tc>
          <w:tcPr>
            <w:tcW w:w="4759" w:type="dxa"/>
          </w:tcPr>
          <w:p w14:paraId="6FFA2EA4" w14:textId="77777777" w:rsidR="00824416" w:rsidRPr="0064315C" w:rsidRDefault="00824416" w:rsidP="008B210B">
            <w:pPr>
              <w:ind w:left="187" w:hanging="78"/>
              <w:rPr>
                <w:cs/>
              </w:rPr>
            </w:pPr>
            <w:r w:rsidRPr="0064315C">
              <w:rPr>
                <w:b/>
                <w:bCs/>
                <w:cs/>
              </w:rPr>
              <w:t>จำนวนหุ้นสามัญ</w:t>
            </w:r>
            <w:r>
              <w:rPr>
                <w:rFonts w:hint="cs"/>
                <w:b/>
                <w:bCs/>
                <w:cs/>
              </w:rPr>
              <w:t>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DC4F19" w14:textId="77777777" w:rsidR="00824416" w:rsidRPr="0064315C" w:rsidRDefault="00824416" w:rsidP="00A6522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7DD3664B" w14:textId="77777777" w:rsidR="00824416" w:rsidRPr="0064315C" w:rsidRDefault="00824416" w:rsidP="00A6522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0840F6" w14:textId="77777777" w:rsidR="00824416" w:rsidRPr="0064315C" w:rsidRDefault="00824416" w:rsidP="00A652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</w:t>
            </w: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01B0DEA2" w14:textId="77777777" w:rsidR="00824416" w:rsidRPr="0064315C" w:rsidRDefault="00824416" w:rsidP="00A6522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59A857" w14:textId="77777777" w:rsidR="00824416" w:rsidRPr="0064315C" w:rsidRDefault="00824416" w:rsidP="00A652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7F9C1A59" w14:textId="77777777" w:rsidR="00824416" w:rsidRPr="0064315C" w:rsidRDefault="00824416" w:rsidP="00A6522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2ABCC22" w14:textId="77777777" w:rsidR="00824416" w:rsidRPr="0064315C" w:rsidRDefault="00824416" w:rsidP="00A6522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Pr="0064315C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  <w:tr w:rsidR="00824416" w:rsidRPr="00347A89" w14:paraId="28EACA0A" w14:textId="77777777" w:rsidTr="00824416">
        <w:trPr>
          <w:cantSplit/>
        </w:trPr>
        <w:tc>
          <w:tcPr>
            <w:tcW w:w="4759" w:type="dxa"/>
            <w:hideMark/>
          </w:tcPr>
          <w:p w14:paraId="5A2FE010" w14:textId="77777777" w:rsidR="00824416" w:rsidRPr="0064315C" w:rsidRDefault="00824416" w:rsidP="00A65225">
            <w:pPr>
              <w:ind w:left="187" w:hanging="78"/>
              <w:rPr>
                <w:b/>
                <w:bCs/>
                <w:i/>
                <w:iCs/>
                <w:cs/>
              </w:rPr>
            </w:pPr>
            <w:r w:rsidRPr="0064315C">
              <w:rPr>
                <w:b/>
                <w:bCs/>
                <w:cs/>
              </w:rPr>
              <w:t xml:space="preserve">กำไรต่อหุ้นขั้นพื้นฐาน </w:t>
            </w:r>
            <w:r w:rsidRPr="0064315C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9B3A1E5" w14:textId="77777777" w:rsidR="00824416" w:rsidRPr="0064315C" w:rsidRDefault="00824416" w:rsidP="00411F15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B56D775" w14:textId="77777777" w:rsidR="00824416" w:rsidRPr="0064315C" w:rsidRDefault="00824416" w:rsidP="00A6522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D949AB7" w14:textId="77777777" w:rsidR="00824416" w:rsidRPr="0064315C" w:rsidRDefault="00824416" w:rsidP="00411F15">
            <w:pPr>
              <w:pStyle w:val="acctfourfigures"/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 w:rsidRPr="002236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9003805" w14:textId="77777777" w:rsidR="00824416" w:rsidRPr="0064315C" w:rsidRDefault="00411F15" w:rsidP="00A6522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871F3FA" w14:textId="77777777" w:rsidR="00824416" w:rsidRPr="0064315C" w:rsidRDefault="00824416" w:rsidP="00411F1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6A9A7B2" w14:textId="77777777" w:rsidR="00824416" w:rsidRPr="0064315C" w:rsidRDefault="00824416" w:rsidP="00A65225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  <w:bottom w:val="double" w:sz="4" w:space="0" w:color="auto"/>
            </w:tcBorders>
          </w:tcPr>
          <w:p w14:paraId="75932476" w14:textId="77777777" w:rsidR="00824416" w:rsidRPr="0064315C" w:rsidRDefault="00824416" w:rsidP="00411F1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5113A6" w:rsidRPr="00347A89" w14:paraId="3C2E77D7" w14:textId="77777777" w:rsidTr="00474C62">
        <w:trPr>
          <w:gridAfter w:val="7"/>
          <w:wAfter w:w="4612" w:type="dxa"/>
          <w:cantSplit/>
          <w:trHeight w:val="858"/>
        </w:trPr>
        <w:tc>
          <w:tcPr>
            <w:tcW w:w="4759" w:type="dxa"/>
          </w:tcPr>
          <w:p w14:paraId="5255AF2F" w14:textId="77777777" w:rsidR="005113A6" w:rsidRPr="0064315C" w:rsidRDefault="005113A6" w:rsidP="00A65225">
            <w:pPr>
              <w:ind w:left="187" w:hanging="78"/>
              <w:rPr>
                <w:rFonts w:hint="cs"/>
              </w:rPr>
            </w:pPr>
          </w:p>
        </w:tc>
      </w:tr>
      <w:bookmarkEnd w:id="0"/>
      <w:tr w:rsidR="00B970CC" w:rsidRPr="00347A89" w14:paraId="57169C1E" w14:textId="77777777" w:rsidTr="00F53E9B">
        <w:trPr>
          <w:cantSplit/>
        </w:trPr>
        <w:tc>
          <w:tcPr>
            <w:tcW w:w="4759" w:type="dxa"/>
          </w:tcPr>
          <w:p w14:paraId="5DB83DCF" w14:textId="77777777" w:rsidR="00B970CC" w:rsidRPr="0064315C" w:rsidRDefault="00B970CC" w:rsidP="00F53E9B">
            <w:pPr>
              <w:rPr>
                <w:i/>
                <w:iCs/>
                <w:color w:val="0000FF"/>
              </w:rPr>
            </w:pPr>
            <w:r>
              <w:t xml:space="preserve">          </w:t>
            </w:r>
          </w:p>
        </w:tc>
        <w:tc>
          <w:tcPr>
            <w:tcW w:w="2250" w:type="dxa"/>
            <w:gridSpan w:val="3"/>
            <w:hideMark/>
          </w:tcPr>
          <w:p w14:paraId="00280BB7" w14:textId="77777777" w:rsidR="00B970CC" w:rsidRPr="0064315C" w:rsidRDefault="00B970CC" w:rsidP="00F53E9B">
            <w:pPr>
              <w:jc w:val="center"/>
              <w:rPr>
                <w:b/>
                <w:bCs/>
              </w:rPr>
            </w:pPr>
            <w:r w:rsidRPr="0064315C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B5612F8" w14:textId="77777777" w:rsidR="00B970CC" w:rsidRPr="0064315C" w:rsidRDefault="00B970CC" w:rsidP="00F53E9B">
            <w:pPr>
              <w:jc w:val="center"/>
              <w:rPr>
                <w:b/>
                <w:bCs/>
              </w:rPr>
            </w:pPr>
          </w:p>
        </w:tc>
        <w:tc>
          <w:tcPr>
            <w:tcW w:w="2182" w:type="dxa"/>
            <w:gridSpan w:val="3"/>
            <w:hideMark/>
          </w:tcPr>
          <w:p w14:paraId="5022835E" w14:textId="77777777" w:rsidR="00B970CC" w:rsidRPr="0064315C" w:rsidRDefault="00B970CC" w:rsidP="00F53E9B">
            <w:pPr>
              <w:jc w:val="center"/>
              <w:rPr>
                <w:b/>
                <w:bCs/>
              </w:rPr>
            </w:pPr>
            <w:r w:rsidRPr="0064315C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970CC" w:rsidRPr="00347A89" w14:paraId="04CF3A18" w14:textId="77777777" w:rsidTr="00F53E9B">
        <w:trPr>
          <w:cantSplit/>
        </w:trPr>
        <w:tc>
          <w:tcPr>
            <w:tcW w:w="4759" w:type="dxa"/>
          </w:tcPr>
          <w:p w14:paraId="1970051D" w14:textId="77777777" w:rsidR="00B970CC" w:rsidRPr="0064315C" w:rsidRDefault="00B970CC" w:rsidP="00F53E9B">
            <w:pPr>
              <w:pStyle w:val="acctfourfigures"/>
              <w:spacing w:line="240" w:lineRule="auto"/>
              <w:ind w:left="187" w:hanging="1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980F7AF" w14:textId="77777777" w:rsidR="00B970CC" w:rsidRPr="0064315C" w:rsidRDefault="00B970CC" w:rsidP="00F53E9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64315C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3AADFB8" w14:textId="77777777" w:rsidR="00B970CC" w:rsidRPr="0064315C" w:rsidRDefault="00B970CC" w:rsidP="00F53E9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D558C75" w14:textId="77777777" w:rsidR="00B970CC" w:rsidRPr="0064315C" w:rsidRDefault="00B970CC" w:rsidP="00F53E9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</w:tcPr>
          <w:p w14:paraId="45FA2C96" w14:textId="77777777" w:rsidR="00B970CC" w:rsidRPr="0064315C" w:rsidRDefault="00B970CC" w:rsidP="00F53E9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98D464B" w14:textId="77777777" w:rsidR="00B970CC" w:rsidRPr="0064315C" w:rsidRDefault="00B970CC" w:rsidP="00F53E9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2BCE6FE2" w14:textId="77777777" w:rsidR="00B970CC" w:rsidRPr="0064315C" w:rsidRDefault="00B970CC" w:rsidP="00F53E9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12" w:type="dxa"/>
            <w:hideMark/>
          </w:tcPr>
          <w:p w14:paraId="29A6F344" w14:textId="77777777" w:rsidR="00B970CC" w:rsidRPr="0064315C" w:rsidRDefault="00B970CC" w:rsidP="00F53E9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64315C">
              <w:rPr>
                <w:rFonts w:ascii="Angsana New" w:hAnsi="Angsana New"/>
                <w:b w:val="0"/>
                <w:sz w:val="30"/>
                <w:szCs w:val="30"/>
                <w:lang w:bidi="th-TH"/>
              </w:rPr>
              <w:t>2566</w:t>
            </w:r>
          </w:p>
        </w:tc>
      </w:tr>
      <w:tr w:rsidR="00B970CC" w:rsidRPr="00347A89" w14:paraId="17315BDA" w14:textId="77777777" w:rsidTr="00F53E9B">
        <w:trPr>
          <w:cantSplit/>
        </w:trPr>
        <w:tc>
          <w:tcPr>
            <w:tcW w:w="4759" w:type="dxa"/>
            <w:hideMark/>
          </w:tcPr>
          <w:p w14:paraId="1CF45BA6" w14:textId="77777777" w:rsidR="00B970CC" w:rsidRPr="0064315C" w:rsidRDefault="00B970CC" w:rsidP="00F53E9B">
            <w:pPr>
              <w:ind w:left="187" w:hanging="187"/>
              <w:rPr>
                <w:b/>
                <w:bCs/>
                <w:i/>
                <w:iCs/>
              </w:rPr>
            </w:pPr>
          </w:p>
        </w:tc>
        <w:tc>
          <w:tcPr>
            <w:tcW w:w="4612" w:type="dxa"/>
            <w:gridSpan w:val="7"/>
          </w:tcPr>
          <w:p w14:paraId="656CBA3B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i/>
                <w:iCs/>
                <w:sz w:val="30"/>
                <w:szCs w:val="30"/>
                <w:lang w:bidi="th-TH"/>
              </w:rPr>
              <w:t>(</w:t>
            </w:r>
            <w:r w:rsidRPr="006431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4315C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/</w:t>
            </w:r>
            <w:r w:rsidRPr="006431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64315C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970CC" w:rsidRPr="00347A89" w14:paraId="6551ED2B" w14:textId="77777777" w:rsidTr="00F53E9B">
        <w:trPr>
          <w:cantSplit/>
        </w:trPr>
        <w:tc>
          <w:tcPr>
            <w:tcW w:w="4759" w:type="dxa"/>
            <w:hideMark/>
          </w:tcPr>
          <w:p w14:paraId="5B9D7BAE" w14:textId="77777777" w:rsidR="00B970CC" w:rsidRPr="0064315C" w:rsidRDefault="00B970CC" w:rsidP="00F53E9B">
            <w:pPr>
              <w:ind w:left="162" w:hanging="78"/>
              <w:rPr>
                <w:b/>
                <w:bCs/>
                <w:i/>
                <w:iCs/>
              </w:rPr>
            </w:pPr>
            <w:r w:rsidRPr="0064315C">
              <w:rPr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  <w:p w14:paraId="439EB8F9" w14:textId="77777777" w:rsidR="00B970CC" w:rsidRPr="0064315C" w:rsidRDefault="00B970CC" w:rsidP="00F53E9B">
            <w:pPr>
              <w:ind w:left="174" w:hanging="90"/>
              <w:rPr>
                <w:cs/>
              </w:rPr>
            </w:pPr>
            <w:r w:rsidRPr="0064315C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64315C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64315C">
              <w:rPr>
                <w:b/>
                <w:bCs/>
                <w:i/>
                <w:iCs/>
              </w:rPr>
              <w:t>3</w:t>
            </w:r>
            <w:r w:rsidR="00EC3089">
              <w:rPr>
                <w:b/>
                <w:bCs/>
                <w:i/>
                <w:iCs/>
              </w:rPr>
              <w:t>0</w:t>
            </w:r>
            <w:r w:rsidRPr="0064315C">
              <w:rPr>
                <w:rFonts w:hint="cs"/>
                <w:b/>
                <w:bCs/>
                <w:i/>
                <w:iCs/>
                <w:cs/>
              </w:rPr>
              <w:t xml:space="preserve"> ม</w:t>
            </w:r>
            <w:r>
              <w:rPr>
                <w:rFonts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B2AFE7A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="Angsana New" w:hAnsi="Angsana New" w:hint="cs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220,781</w:t>
            </w:r>
          </w:p>
        </w:tc>
        <w:tc>
          <w:tcPr>
            <w:tcW w:w="180" w:type="dxa"/>
            <w:vAlign w:val="bottom"/>
          </w:tcPr>
          <w:p w14:paraId="7B7155E0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F85E1F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182,503</w:t>
            </w:r>
          </w:p>
        </w:tc>
        <w:tc>
          <w:tcPr>
            <w:tcW w:w="180" w:type="dxa"/>
          </w:tcPr>
          <w:p w14:paraId="643FACE4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9D89AAA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221,590</w:t>
            </w:r>
          </w:p>
        </w:tc>
        <w:tc>
          <w:tcPr>
            <w:tcW w:w="180" w:type="dxa"/>
            <w:vAlign w:val="bottom"/>
          </w:tcPr>
          <w:p w14:paraId="05B264EC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27D65A46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181,183</w:t>
            </w:r>
          </w:p>
        </w:tc>
      </w:tr>
      <w:tr w:rsidR="00B970CC" w:rsidRPr="00347A89" w14:paraId="0C6C4D17" w14:textId="77777777" w:rsidTr="00F53E9B">
        <w:trPr>
          <w:cantSplit/>
        </w:trPr>
        <w:tc>
          <w:tcPr>
            <w:tcW w:w="4759" w:type="dxa"/>
          </w:tcPr>
          <w:p w14:paraId="13047E3D" w14:textId="77777777" w:rsidR="00B970CC" w:rsidRPr="0064315C" w:rsidRDefault="00B970CC" w:rsidP="00F53E9B">
            <w:pPr>
              <w:ind w:left="187" w:hanging="78"/>
              <w:rPr>
                <w:cs/>
              </w:rPr>
            </w:pPr>
            <w:r w:rsidRPr="0064315C">
              <w:rPr>
                <w:cs/>
              </w:rPr>
              <w:t xml:space="preserve">จำนวนหุ้นสามัญที่ออก ณ วันที่ </w:t>
            </w:r>
            <w:r w:rsidRPr="0064315C">
              <w:t xml:space="preserve">1 </w:t>
            </w:r>
            <w:r w:rsidRPr="0064315C">
              <w:rPr>
                <w:rFonts w:hint="cs"/>
                <w:cs/>
              </w:rPr>
              <w:t>มกราคม</w:t>
            </w:r>
          </w:p>
        </w:tc>
        <w:tc>
          <w:tcPr>
            <w:tcW w:w="1080" w:type="dxa"/>
          </w:tcPr>
          <w:p w14:paraId="2E6BA80D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731AD5E8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8D27A8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  <w:r w:rsidRPr="006431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80" w:type="dxa"/>
          </w:tcPr>
          <w:p w14:paraId="2D3733F8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D18610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3610ECE7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25D32A2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277</w:t>
            </w:r>
            <w:r w:rsidRPr="006431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B970CC" w:rsidRPr="00347A89" w14:paraId="205B0ACD" w14:textId="77777777" w:rsidTr="00F53E9B">
        <w:trPr>
          <w:cantSplit/>
        </w:trPr>
        <w:tc>
          <w:tcPr>
            <w:tcW w:w="4759" w:type="dxa"/>
            <w:hideMark/>
          </w:tcPr>
          <w:p w14:paraId="31D635D6" w14:textId="77777777" w:rsidR="00B970CC" w:rsidRPr="0064315C" w:rsidRDefault="00B970CC" w:rsidP="00F53E9B">
            <w:pPr>
              <w:ind w:left="187" w:hanging="78"/>
              <w:rPr>
                <w:b/>
                <w:bCs/>
                <w:i/>
                <w:iCs/>
                <w:cs/>
              </w:rPr>
            </w:pPr>
            <w:r w:rsidRPr="0064315C">
              <w:rPr>
                <w:color w:val="000000"/>
                <w:cs/>
              </w:rPr>
              <w:t>ผลกระทบจากหุ้นออกจำหน่าย วันที่</w:t>
            </w:r>
            <w:r w:rsidRPr="0064315C">
              <w:rPr>
                <w:color w:val="000000"/>
              </w:rPr>
              <w:t xml:space="preserve"> 14 </w:t>
            </w:r>
            <w:r w:rsidRPr="0064315C">
              <w:rPr>
                <w:rFonts w:hint="cs"/>
                <w:color w:val="000000"/>
                <w:cs/>
              </w:rPr>
              <w:t xml:space="preserve">กุมภาพันธ์ </w:t>
            </w:r>
            <w:r w:rsidRPr="0064315C">
              <w:rPr>
                <w:color w:val="000000"/>
              </w:rPr>
              <w:t>2566</w:t>
            </w:r>
          </w:p>
        </w:tc>
        <w:tc>
          <w:tcPr>
            <w:tcW w:w="1080" w:type="dxa"/>
          </w:tcPr>
          <w:p w14:paraId="01DC1B5A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11FF8B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56C02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17,030</w:t>
            </w:r>
          </w:p>
        </w:tc>
        <w:tc>
          <w:tcPr>
            <w:tcW w:w="180" w:type="dxa"/>
          </w:tcPr>
          <w:p w14:paraId="268D8AE1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15A0D9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C866C5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21B6769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17,030</w:t>
            </w:r>
          </w:p>
        </w:tc>
      </w:tr>
      <w:tr w:rsidR="00B970CC" w:rsidRPr="00347A89" w14:paraId="640D23E0" w14:textId="77777777" w:rsidTr="00F53E9B">
        <w:trPr>
          <w:cantSplit/>
        </w:trPr>
        <w:tc>
          <w:tcPr>
            <w:tcW w:w="4759" w:type="dxa"/>
            <w:hideMark/>
          </w:tcPr>
          <w:p w14:paraId="5FBA246D" w14:textId="77777777" w:rsidR="00B970CC" w:rsidRPr="0064315C" w:rsidRDefault="00B970CC" w:rsidP="00F53E9B">
            <w:pPr>
              <w:ind w:left="187" w:hanging="78"/>
            </w:pPr>
            <w:r w:rsidRPr="0064315C">
              <w:rPr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144E28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3D06FEDE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6C562E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294</w:t>
            </w: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7B3CC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6732F0C9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4C3333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0E54FFC0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DE42284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" w:right="11" w:hanging="78"/>
              <w:rPr>
                <w:rFonts w:ascii="Angsana New" w:hAnsi="Angsana New" w:hint="cs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  <w:r w:rsidRPr="006431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B3CC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30</w:t>
            </w:r>
          </w:p>
        </w:tc>
      </w:tr>
      <w:tr w:rsidR="00B970CC" w:rsidRPr="00347A89" w14:paraId="3C00ECBD" w14:textId="77777777" w:rsidTr="00F53E9B">
        <w:trPr>
          <w:cantSplit/>
        </w:trPr>
        <w:tc>
          <w:tcPr>
            <w:tcW w:w="4759" w:type="dxa"/>
          </w:tcPr>
          <w:p w14:paraId="67264760" w14:textId="77777777" w:rsidR="00B970CC" w:rsidRPr="0064315C" w:rsidRDefault="00B970CC" w:rsidP="00F53E9B">
            <w:pPr>
              <w:ind w:left="187" w:hanging="78"/>
              <w:rPr>
                <w:color w:val="000000"/>
              </w:rPr>
            </w:pPr>
            <w:r w:rsidRPr="0064315C">
              <w:rPr>
                <w:b/>
                <w:bCs/>
                <w:cs/>
              </w:rPr>
              <w:t xml:space="preserve">กำไรต่อหุ้นขั้นพื้นฐาน </w:t>
            </w:r>
            <w:r w:rsidRPr="0064315C">
              <w:rPr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28D2982" w14:textId="77777777" w:rsidR="00B970CC" w:rsidRPr="0022365C" w:rsidRDefault="00B970CC" w:rsidP="00F53E9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" w:right="11" w:hanging="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80" w:type="dxa"/>
          </w:tcPr>
          <w:p w14:paraId="3C7E2ED4" w14:textId="77777777" w:rsidR="00B970CC" w:rsidRPr="002236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FD7433F" w14:textId="77777777" w:rsidR="00B970CC" w:rsidRPr="0022365C" w:rsidRDefault="00B970CC" w:rsidP="00F53E9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" w:right="11" w:hanging="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36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80" w:type="dxa"/>
          </w:tcPr>
          <w:p w14:paraId="103BA5A0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B4DA784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180" w:type="dxa"/>
          </w:tcPr>
          <w:p w14:paraId="4D205C3A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1" w:hanging="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  <w:bottom w:val="double" w:sz="4" w:space="0" w:color="auto"/>
            </w:tcBorders>
          </w:tcPr>
          <w:p w14:paraId="6D7EFEC6" w14:textId="77777777" w:rsidR="00B970CC" w:rsidRPr="0064315C" w:rsidRDefault="00B970CC" w:rsidP="00F53E9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" w:right="11" w:hanging="78"/>
              <w:rPr>
                <w:rFonts w:ascii="Angsana New" w:hAnsi="Angsana New"/>
                <w:sz w:val="30"/>
                <w:szCs w:val="30"/>
              </w:rPr>
            </w:pPr>
            <w:r w:rsidRPr="0064315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</w:tr>
    </w:tbl>
    <w:p w14:paraId="0A86DD6A" w14:textId="77777777" w:rsidR="00B970CC" w:rsidRDefault="00B970CC" w:rsidP="0087486B"/>
    <w:p w14:paraId="72E8DB4F" w14:textId="77777777" w:rsidR="00B970CC" w:rsidRDefault="00B970CC" w:rsidP="0087486B"/>
    <w:p w14:paraId="6A32618E" w14:textId="77777777" w:rsidR="00B970CC" w:rsidRDefault="00B970CC" w:rsidP="0087486B"/>
    <w:p w14:paraId="29D5682B" w14:textId="77777777" w:rsidR="003B56BC" w:rsidRPr="0022365C" w:rsidRDefault="002A5A66" w:rsidP="00E7619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426"/>
        </w:tabs>
        <w:ind w:left="540" w:right="-45"/>
        <w:jc w:val="thaiDistribute"/>
        <w:rPr>
          <w:u w:val="none"/>
          <w:lang w:val="th-TH"/>
        </w:rPr>
      </w:pPr>
      <w:r>
        <w:rPr>
          <w:rFonts w:hint="cs"/>
          <w:u w:val="none"/>
          <w:cs/>
          <w:lang w:val="th-TH"/>
        </w:rPr>
        <w:lastRenderedPageBreak/>
        <w:t>เงินปันผล</w:t>
      </w:r>
    </w:p>
    <w:p w14:paraId="7B09FC74" w14:textId="77777777" w:rsidR="0022365C" w:rsidRDefault="0022365C" w:rsidP="003424A4"/>
    <w:tbl>
      <w:tblPr>
        <w:tblW w:w="8965" w:type="dxa"/>
        <w:tblInd w:w="450" w:type="dxa"/>
        <w:tblLook w:val="04A0" w:firstRow="1" w:lastRow="0" w:firstColumn="1" w:lastColumn="0" w:noHBand="0" w:noVBand="1"/>
      </w:tblPr>
      <w:tblGrid>
        <w:gridCol w:w="3420"/>
        <w:gridCol w:w="1620"/>
        <w:gridCol w:w="1476"/>
        <w:gridCol w:w="1066"/>
        <w:gridCol w:w="231"/>
        <w:gridCol w:w="1152"/>
      </w:tblGrid>
      <w:tr w:rsidR="004F0FBF" w:rsidRPr="004F0FBF" w:rsidDel="00D43E7A" w14:paraId="79F7B400" w14:textId="77777777" w:rsidTr="00AA68D0">
        <w:trPr>
          <w:tblHeader/>
        </w:trPr>
        <w:tc>
          <w:tcPr>
            <w:tcW w:w="3420" w:type="dxa"/>
            <w:shd w:val="clear" w:color="auto" w:fill="auto"/>
            <w:vAlign w:val="bottom"/>
          </w:tcPr>
          <w:p w14:paraId="4926EF3E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5B4F629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ind w:left="-108" w:right="-115"/>
              <w:jc w:val="center"/>
            </w:pPr>
            <w:r w:rsidRPr="004F0FBF">
              <w:rPr>
                <w:cs/>
              </w:rPr>
              <w:t>วันที่อนุมัติ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A547E87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cs/>
              </w:rPr>
            </w:pPr>
            <w:r w:rsidRPr="004F0FBF">
              <w:rPr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686CFCB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cs/>
              </w:rPr>
            </w:pPr>
            <w:r w:rsidRPr="004F0FBF">
              <w:rPr>
                <w:cs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0CDE74EB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380A80" w14:textId="77777777" w:rsidR="004F0FBF" w:rsidRPr="004F0FBF" w:rsidDel="00D43E7A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</w:pPr>
            <w:r w:rsidRPr="004F0FBF">
              <w:rPr>
                <w:rFonts w:hint="cs"/>
                <w:cs/>
              </w:rPr>
              <w:t>จำนวนเงิน</w:t>
            </w:r>
          </w:p>
        </w:tc>
      </w:tr>
      <w:tr w:rsidR="004F0FBF" w:rsidRPr="00AA68D0" w14:paraId="7E9E6587" w14:textId="77777777" w:rsidTr="00AA68D0">
        <w:trPr>
          <w:tblHeader/>
        </w:trPr>
        <w:tc>
          <w:tcPr>
            <w:tcW w:w="3420" w:type="dxa"/>
            <w:shd w:val="clear" w:color="auto" w:fill="auto"/>
          </w:tcPr>
          <w:p w14:paraId="2EC16C98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D6FE227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</w:pPr>
          </w:p>
        </w:tc>
        <w:tc>
          <w:tcPr>
            <w:tcW w:w="1476" w:type="dxa"/>
            <w:shd w:val="clear" w:color="auto" w:fill="auto"/>
          </w:tcPr>
          <w:p w14:paraId="5843D153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i/>
                <w:iCs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3CC25137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i/>
                <w:iCs/>
              </w:rPr>
            </w:pPr>
            <w:r w:rsidRPr="00AA68D0">
              <w:rPr>
                <w:i/>
                <w:iCs/>
                <w:cs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05B292AF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i/>
                <w:i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EB20609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i/>
                <w:iCs/>
                <w:cs/>
              </w:rPr>
            </w:pPr>
            <w:r w:rsidRPr="00AA68D0">
              <w:rPr>
                <w:i/>
                <w:iCs/>
                <w:cs/>
              </w:rPr>
              <w:t>(</w:t>
            </w:r>
            <w:r w:rsidRPr="00AA68D0">
              <w:rPr>
                <w:rFonts w:hint="cs"/>
                <w:i/>
                <w:iCs/>
                <w:cs/>
              </w:rPr>
              <w:t>พัน</w:t>
            </w:r>
            <w:r w:rsidRPr="00AA68D0">
              <w:rPr>
                <w:i/>
                <w:iCs/>
                <w:cs/>
              </w:rPr>
              <w:t>บาท)</w:t>
            </w:r>
          </w:p>
        </w:tc>
      </w:tr>
      <w:tr w:rsidR="004F0FBF" w:rsidRPr="00AA68D0" w14:paraId="3BEEA5D0" w14:textId="77777777" w:rsidTr="00AA68D0">
        <w:trPr>
          <w:tblHeader/>
        </w:trPr>
        <w:tc>
          <w:tcPr>
            <w:tcW w:w="3420" w:type="dxa"/>
            <w:shd w:val="clear" w:color="auto" w:fill="auto"/>
          </w:tcPr>
          <w:p w14:paraId="1DA9D937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hint="cs"/>
              </w:rPr>
            </w:pPr>
            <w:r w:rsidRPr="00AA68D0">
              <w:rPr>
                <w:b/>
                <w:bCs/>
                <w:i/>
                <w:iCs/>
              </w:rPr>
              <w:t>256</w:t>
            </w:r>
            <w:r w:rsidRPr="00AA68D0">
              <w:rPr>
                <w:rFonts w:hint="cs"/>
                <w:b/>
                <w:bCs/>
                <w:i/>
                <w:iCs/>
                <w:cs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17FEDF7C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</w:pPr>
          </w:p>
        </w:tc>
        <w:tc>
          <w:tcPr>
            <w:tcW w:w="1476" w:type="dxa"/>
            <w:shd w:val="clear" w:color="auto" w:fill="auto"/>
          </w:tcPr>
          <w:p w14:paraId="27D05CFC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i/>
                <w:iCs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7F8BE737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i/>
                <w:iCs/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3532279C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i/>
                <w:iCs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026649C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i/>
                <w:iCs/>
                <w:cs/>
              </w:rPr>
            </w:pPr>
          </w:p>
        </w:tc>
      </w:tr>
      <w:tr w:rsidR="004F0FBF" w:rsidRPr="004F0FBF" w14:paraId="2B9711E4" w14:textId="77777777" w:rsidTr="00AA68D0">
        <w:tc>
          <w:tcPr>
            <w:tcW w:w="3420" w:type="dxa"/>
            <w:shd w:val="clear" w:color="auto" w:fill="auto"/>
          </w:tcPr>
          <w:p w14:paraId="4D5C010A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hint="cs"/>
                <w:b/>
                <w:bCs/>
                <w:i/>
                <w:iCs/>
              </w:rPr>
            </w:pPr>
            <w:r w:rsidRPr="004F0FBF">
              <w:rPr>
                <w:cs/>
              </w:rPr>
              <w:t>เงินปันผลประจำปี</w:t>
            </w:r>
            <w:r w:rsidRPr="004F0FBF">
              <w:t xml:space="preserve"> 256</w:t>
            </w:r>
            <w:r>
              <w:rPr>
                <w:rFonts w:hint="cs"/>
                <w:cs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DA0CCB9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hint="cs"/>
              </w:rPr>
            </w:pPr>
            <w:r w:rsidRPr="004F0FBF">
              <w:t>2</w:t>
            </w:r>
            <w:r w:rsidR="0033374F">
              <w:rPr>
                <w:rFonts w:hint="cs"/>
                <w:cs/>
              </w:rPr>
              <w:t>3</w:t>
            </w:r>
            <w:r w:rsidRPr="004F0FBF">
              <w:t xml:space="preserve"> </w:t>
            </w:r>
            <w:r w:rsidRPr="004F0FBF">
              <w:rPr>
                <w:rFonts w:hint="cs"/>
                <w:cs/>
              </w:rPr>
              <w:t xml:space="preserve">เมษายน </w:t>
            </w:r>
            <w:r w:rsidRPr="004F0FBF">
              <w:t>256</w:t>
            </w:r>
            <w:r w:rsidR="0033374F">
              <w:rPr>
                <w:rFonts w:hint="cs"/>
                <w:cs/>
              </w:rPr>
              <w:t>7</w:t>
            </w:r>
          </w:p>
        </w:tc>
        <w:tc>
          <w:tcPr>
            <w:tcW w:w="1476" w:type="dxa"/>
            <w:shd w:val="clear" w:color="auto" w:fill="auto"/>
          </w:tcPr>
          <w:p w14:paraId="7CDACB37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hint="cs"/>
              </w:rPr>
            </w:pPr>
            <w:r w:rsidRPr="004F0FBF">
              <w:rPr>
                <w:rFonts w:hint="cs"/>
                <w:cs/>
              </w:rPr>
              <w:t xml:space="preserve">พฤษภาคม </w:t>
            </w:r>
            <w:r w:rsidRPr="004F0FBF">
              <w:t>256</w:t>
            </w:r>
            <w:r w:rsidR="0033374F">
              <w:rPr>
                <w:rFonts w:hint="cs"/>
                <w:cs/>
              </w:rPr>
              <w:t>7</w:t>
            </w:r>
          </w:p>
        </w:tc>
        <w:tc>
          <w:tcPr>
            <w:tcW w:w="1066" w:type="dxa"/>
            <w:shd w:val="clear" w:color="auto" w:fill="auto"/>
          </w:tcPr>
          <w:p w14:paraId="70B30067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0"/>
              </w:tabs>
              <w:spacing w:line="240" w:lineRule="auto"/>
              <w:ind w:left="-122"/>
              <w:jc w:val="right"/>
            </w:pPr>
            <w:r w:rsidRPr="004F0FBF">
              <w:t>0.</w:t>
            </w:r>
            <w:r w:rsidR="0033374F">
              <w:rPr>
                <w:rFonts w:hint="cs"/>
                <w:cs/>
              </w:rPr>
              <w:t>6</w:t>
            </w:r>
            <w:r w:rsidRPr="004F0FBF">
              <w:t>5</w:t>
            </w:r>
          </w:p>
        </w:tc>
        <w:tc>
          <w:tcPr>
            <w:tcW w:w="231" w:type="dxa"/>
            <w:shd w:val="clear" w:color="auto" w:fill="auto"/>
          </w:tcPr>
          <w:p w14:paraId="1E236056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</w:pPr>
          </w:p>
        </w:tc>
        <w:tc>
          <w:tcPr>
            <w:tcW w:w="1152" w:type="dxa"/>
            <w:shd w:val="clear" w:color="auto" w:fill="auto"/>
          </w:tcPr>
          <w:p w14:paraId="4E3392E4" w14:textId="77777777" w:rsidR="004F0FBF" w:rsidRPr="004F0FBF" w:rsidRDefault="0033374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</w:pPr>
            <w:r>
              <w:t>195,</w:t>
            </w:r>
            <w:r w:rsidR="004F0FBF" w:rsidRPr="004F0FBF">
              <w:t>000</w:t>
            </w:r>
          </w:p>
        </w:tc>
      </w:tr>
      <w:tr w:rsidR="004F0FBF" w:rsidRPr="004F0FBF" w14:paraId="5EFD3220" w14:textId="77777777" w:rsidTr="00AA68D0">
        <w:tc>
          <w:tcPr>
            <w:tcW w:w="3420" w:type="dxa"/>
            <w:shd w:val="clear" w:color="auto" w:fill="auto"/>
          </w:tcPr>
          <w:p w14:paraId="5D96223B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3AC196F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hd w:val="clear" w:color="auto" w:fill="D9D9D9"/>
              </w:rPr>
            </w:pPr>
          </w:p>
        </w:tc>
        <w:tc>
          <w:tcPr>
            <w:tcW w:w="1476" w:type="dxa"/>
            <w:shd w:val="clear" w:color="auto" w:fill="auto"/>
          </w:tcPr>
          <w:p w14:paraId="5C5895A8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hd w:val="clear" w:color="auto" w:fill="D9D9D9"/>
              </w:rPr>
            </w:pPr>
          </w:p>
        </w:tc>
        <w:tc>
          <w:tcPr>
            <w:tcW w:w="1066" w:type="dxa"/>
            <w:shd w:val="clear" w:color="auto" w:fill="auto"/>
          </w:tcPr>
          <w:p w14:paraId="4D72422B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33615A4B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</w:pPr>
          </w:p>
        </w:tc>
        <w:tc>
          <w:tcPr>
            <w:tcW w:w="1152" w:type="dxa"/>
            <w:shd w:val="clear" w:color="auto" w:fill="auto"/>
          </w:tcPr>
          <w:p w14:paraId="38D1AD96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4F0FBF" w:rsidRPr="004F0FBF" w14:paraId="51231B33" w14:textId="77777777" w:rsidTr="00AA68D0">
        <w:tc>
          <w:tcPr>
            <w:tcW w:w="3420" w:type="dxa"/>
            <w:shd w:val="clear" w:color="auto" w:fill="auto"/>
          </w:tcPr>
          <w:p w14:paraId="3278DF46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cs/>
              </w:rPr>
            </w:pPr>
            <w:r w:rsidRPr="00AA68D0">
              <w:rPr>
                <w:b/>
                <w:bCs/>
                <w:i/>
                <w:iCs/>
              </w:rPr>
              <w:t>256</w:t>
            </w:r>
            <w:r w:rsidRPr="00AA68D0">
              <w:rPr>
                <w:rFonts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621A5E9D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hd w:val="clear" w:color="auto" w:fill="D9D9D9"/>
              </w:rPr>
            </w:pPr>
          </w:p>
        </w:tc>
        <w:tc>
          <w:tcPr>
            <w:tcW w:w="1476" w:type="dxa"/>
            <w:shd w:val="clear" w:color="auto" w:fill="auto"/>
          </w:tcPr>
          <w:p w14:paraId="28AC933D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hd w:val="clear" w:color="auto" w:fill="D9D9D9"/>
              </w:rPr>
            </w:pPr>
          </w:p>
        </w:tc>
        <w:tc>
          <w:tcPr>
            <w:tcW w:w="1066" w:type="dxa"/>
            <w:shd w:val="clear" w:color="auto" w:fill="auto"/>
          </w:tcPr>
          <w:p w14:paraId="7F995BB4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cs/>
              </w:rPr>
            </w:pPr>
          </w:p>
        </w:tc>
        <w:tc>
          <w:tcPr>
            <w:tcW w:w="231" w:type="dxa"/>
            <w:shd w:val="clear" w:color="auto" w:fill="auto"/>
          </w:tcPr>
          <w:p w14:paraId="396012B6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</w:pPr>
          </w:p>
        </w:tc>
        <w:tc>
          <w:tcPr>
            <w:tcW w:w="1152" w:type="dxa"/>
            <w:shd w:val="clear" w:color="auto" w:fill="auto"/>
          </w:tcPr>
          <w:p w14:paraId="35BA8F95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</w:pPr>
          </w:p>
        </w:tc>
      </w:tr>
      <w:tr w:rsidR="004F0FBF" w:rsidRPr="004F0FBF" w14:paraId="794766AB" w14:textId="77777777" w:rsidTr="00AA68D0">
        <w:tc>
          <w:tcPr>
            <w:tcW w:w="3420" w:type="dxa"/>
            <w:shd w:val="clear" w:color="auto" w:fill="auto"/>
          </w:tcPr>
          <w:p w14:paraId="4AD745B9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cs/>
              </w:rPr>
            </w:pPr>
            <w:r w:rsidRPr="004F0FBF">
              <w:rPr>
                <w:cs/>
              </w:rPr>
              <w:t>เงินปันผลประจำปี</w:t>
            </w:r>
            <w:r w:rsidRPr="004F0FBF">
              <w:t xml:space="preserve"> 2565</w:t>
            </w:r>
          </w:p>
        </w:tc>
        <w:tc>
          <w:tcPr>
            <w:tcW w:w="1620" w:type="dxa"/>
            <w:shd w:val="clear" w:color="auto" w:fill="auto"/>
          </w:tcPr>
          <w:p w14:paraId="3F9AAE03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hd w:val="clear" w:color="auto" w:fill="D9D9D9"/>
              </w:rPr>
            </w:pPr>
            <w:r w:rsidRPr="004F0FBF">
              <w:t xml:space="preserve">28 </w:t>
            </w:r>
            <w:r w:rsidRPr="004F0FBF">
              <w:rPr>
                <w:rFonts w:hint="cs"/>
                <w:cs/>
              </w:rPr>
              <w:t xml:space="preserve">เมษายน </w:t>
            </w:r>
            <w:r w:rsidRPr="004F0FBF">
              <w:t>2566</w:t>
            </w:r>
          </w:p>
        </w:tc>
        <w:tc>
          <w:tcPr>
            <w:tcW w:w="1476" w:type="dxa"/>
            <w:shd w:val="clear" w:color="auto" w:fill="auto"/>
          </w:tcPr>
          <w:p w14:paraId="2C1280D5" w14:textId="77777777" w:rsidR="004F0FBF" w:rsidRPr="00AA68D0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shd w:val="clear" w:color="auto" w:fill="D9D9D9"/>
              </w:rPr>
            </w:pPr>
            <w:r w:rsidRPr="004F0FBF">
              <w:rPr>
                <w:rFonts w:hint="cs"/>
                <w:cs/>
              </w:rPr>
              <w:t xml:space="preserve">พฤษภาคม </w:t>
            </w:r>
            <w:r w:rsidRPr="004F0FBF">
              <w:t>2566</w:t>
            </w:r>
          </w:p>
        </w:tc>
        <w:tc>
          <w:tcPr>
            <w:tcW w:w="1066" w:type="dxa"/>
            <w:shd w:val="clear" w:color="auto" w:fill="auto"/>
          </w:tcPr>
          <w:p w14:paraId="5CE539C1" w14:textId="77777777" w:rsidR="004F0FBF" w:rsidRPr="004F0FBF" w:rsidRDefault="0033374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1"/>
              </w:tabs>
              <w:spacing w:line="240" w:lineRule="auto"/>
              <w:ind w:left="-122" w:right="-180"/>
              <w:jc w:val="center"/>
            </w:pPr>
            <w:r>
              <w:rPr>
                <w:rFonts w:hint="cs"/>
                <w:cs/>
              </w:rPr>
              <w:t xml:space="preserve">          </w:t>
            </w:r>
            <w:r w:rsidR="004F0FBF" w:rsidRPr="004F0FBF">
              <w:t>0.05</w:t>
            </w:r>
          </w:p>
        </w:tc>
        <w:tc>
          <w:tcPr>
            <w:tcW w:w="231" w:type="dxa"/>
            <w:shd w:val="clear" w:color="auto" w:fill="auto"/>
          </w:tcPr>
          <w:p w14:paraId="60E57ACD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</w:pPr>
          </w:p>
        </w:tc>
        <w:tc>
          <w:tcPr>
            <w:tcW w:w="1152" w:type="dxa"/>
            <w:shd w:val="clear" w:color="auto" w:fill="auto"/>
          </w:tcPr>
          <w:p w14:paraId="5EA4F492" w14:textId="77777777" w:rsidR="004F0FBF" w:rsidRPr="004F0FBF" w:rsidRDefault="004F0FBF" w:rsidP="00AA6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</w:pPr>
            <w:r w:rsidRPr="004F0FBF">
              <w:t>15,000</w:t>
            </w:r>
          </w:p>
        </w:tc>
      </w:tr>
    </w:tbl>
    <w:p w14:paraId="433AA1F6" w14:textId="77777777" w:rsidR="00A55B9E" w:rsidRDefault="00A55B9E" w:rsidP="004F0FBF">
      <w:pPr>
        <w:tabs>
          <w:tab w:val="left" w:pos="540"/>
        </w:tabs>
        <w:ind w:left="540"/>
        <w:jc w:val="thaiDistribute"/>
      </w:pPr>
    </w:p>
    <w:sectPr w:rsidR="00A55B9E" w:rsidSect="00A644E0">
      <w:footerReference w:type="default" r:id="rId17"/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D530B" w14:textId="77777777" w:rsidR="00BD16D2" w:rsidRDefault="00BD16D2">
      <w:r>
        <w:separator/>
      </w:r>
    </w:p>
  </w:endnote>
  <w:endnote w:type="continuationSeparator" w:id="0">
    <w:p w14:paraId="735CF23E" w14:textId="77777777" w:rsidR="00BD16D2" w:rsidRDefault="00BD16D2">
      <w:r>
        <w:continuationSeparator/>
      </w:r>
    </w:p>
  </w:endnote>
  <w:endnote w:type="continuationNotice" w:id="1">
    <w:p w14:paraId="02742ECD" w14:textId="77777777" w:rsidR="00BD16D2" w:rsidRDefault="00BD16D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AFD7" w14:textId="77777777" w:rsidR="001E3BC4" w:rsidRDefault="001E3B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E6531" w14:textId="77777777" w:rsidR="00A644E0" w:rsidRPr="00A644E0" w:rsidRDefault="00A644E0" w:rsidP="00A644E0">
    <w:pPr>
      <w:pStyle w:val="Footer"/>
      <w:jc w:val="center"/>
      <w:rPr>
        <w:noProof/>
      </w:rPr>
    </w:pPr>
    <w:r w:rsidRPr="00A644E0">
      <w:rPr>
        <w:noProof/>
      </w:rPr>
      <w:fldChar w:fldCharType="begin"/>
    </w:r>
    <w:r w:rsidRPr="00A644E0">
      <w:rPr>
        <w:noProof/>
      </w:rPr>
      <w:instrText xml:space="preserve"> PAGE   \* MERGEFORMAT </w:instrText>
    </w:r>
    <w:r w:rsidRPr="00A644E0">
      <w:rPr>
        <w:noProof/>
      </w:rPr>
      <w:fldChar w:fldCharType="separate"/>
    </w:r>
    <w:r w:rsidRPr="00A644E0">
      <w:rPr>
        <w:noProof/>
      </w:rPr>
      <w:t>12</w:t>
    </w:r>
    <w:r w:rsidRPr="00A644E0">
      <w:rPr>
        <w:noProof/>
      </w:rPr>
      <w:fldChar w:fldCharType="end"/>
    </w:r>
  </w:p>
  <w:p w14:paraId="5A8CC92A" w14:textId="77777777" w:rsidR="00A55B9E" w:rsidRDefault="00A55B9E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AB424" w14:textId="77777777" w:rsidR="001E3BC4" w:rsidRDefault="001E3BC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0BC97" w14:textId="77777777" w:rsidR="0064315C" w:rsidRDefault="0064315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34FE50A" w14:textId="77777777" w:rsidR="00A55B9E" w:rsidRDefault="00A55B9E" w:rsidP="008927D8">
    <w:pPr>
      <w:pStyle w:val="Footer"/>
      <w:tabs>
        <w:tab w:val="left" w:pos="4630"/>
        <w:tab w:val="center" w:pos="4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4A595" w14:textId="77777777" w:rsidR="00BD16D2" w:rsidRDefault="00BD16D2">
      <w:r>
        <w:separator/>
      </w:r>
    </w:p>
  </w:footnote>
  <w:footnote w:type="continuationSeparator" w:id="0">
    <w:p w14:paraId="575B4E83" w14:textId="77777777" w:rsidR="00BD16D2" w:rsidRDefault="00BD16D2">
      <w:r>
        <w:continuationSeparator/>
      </w:r>
    </w:p>
  </w:footnote>
  <w:footnote w:type="continuationNotice" w:id="1">
    <w:p w14:paraId="7A583049" w14:textId="77777777" w:rsidR="00BD16D2" w:rsidRDefault="00BD16D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C65C" w14:textId="77777777" w:rsidR="001E3BC4" w:rsidRDefault="001E3B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7BBD3" w14:textId="77777777" w:rsidR="00A55B9E" w:rsidRPr="006D0FA5" w:rsidRDefault="00A55B9E" w:rsidP="0030267F">
    <w:pPr>
      <w:pStyle w:val="Header"/>
      <w:tabs>
        <w:tab w:val="clear" w:pos="4536"/>
        <w:tab w:val="clear" w:pos="9072"/>
      </w:tabs>
      <w:rPr>
        <w:b/>
        <w:bCs/>
        <w:sz w:val="32"/>
        <w:szCs w:val="32"/>
      </w:rPr>
    </w:pPr>
    <w:r w:rsidRPr="006D0FA5">
      <w:rPr>
        <w:b/>
        <w:bCs/>
        <w:sz w:val="32"/>
        <w:szCs w:val="32"/>
        <w:cs/>
      </w:rPr>
      <w:t xml:space="preserve">บริษัท </w:t>
    </w:r>
    <w:r w:rsidRPr="006D0FA5">
      <w:rPr>
        <w:rFonts w:hint="cs"/>
        <w:b/>
        <w:bCs/>
        <w:sz w:val="32"/>
        <w:szCs w:val="32"/>
        <w:cs/>
      </w:rPr>
      <w:t>เมพ คอร์ปอเรชั่น</w:t>
    </w:r>
    <w:r w:rsidRPr="006D0FA5">
      <w:rPr>
        <w:b/>
        <w:bCs/>
        <w:sz w:val="32"/>
        <w:szCs w:val="32"/>
        <w:cs/>
      </w:rPr>
      <w:t xml:space="preserve"> จำกัด</w:t>
    </w:r>
    <w:r>
      <w:rPr>
        <w:b/>
        <w:bCs/>
        <w:sz w:val="32"/>
        <w:szCs w:val="32"/>
      </w:rPr>
      <w:t xml:space="preserve"> 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 w:rsidRPr="006D0FA5">
      <w:rPr>
        <w:b/>
        <w:bCs/>
        <w:sz w:val="32"/>
        <w:szCs w:val="32"/>
      </w:rPr>
      <w:t xml:space="preserve"> </w:t>
    </w:r>
    <w:r w:rsidRPr="006D0FA5">
      <w:rPr>
        <w:b/>
        <w:bCs/>
        <w:sz w:val="32"/>
        <w:szCs w:val="32"/>
        <w:cs/>
      </w:rPr>
      <w:t>และบริษัทย่อย</w:t>
    </w:r>
  </w:p>
  <w:p w14:paraId="02DD4255" w14:textId="77777777" w:rsidR="00A55B9E" w:rsidRPr="006D0FA5" w:rsidRDefault="00A55B9E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6D0FA5">
      <w:rPr>
        <w:b/>
        <w:bCs/>
        <w:sz w:val="32"/>
        <w:szCs w:val="32"/>
        <w:cs/>
      </w:rPr>
      <w:t>หมายเหตุประกอบ</w:t>
    </w:r>
    <w:r w:rsidRPr="006D0FA5">
      <w:rPr>
        <w:rFonts w:hint="cs"/>
        <w:b/>
        <w:bCs/>
        <w:sz w:val="32"/>
        <w:szCs w:val="32"/>
        <w:cs/>
      </w:rPr>
      <w:t>งบ</w:t>
    </w:r>
    <w:r w:rsidRPr="006D0FA5">
      <w:rPr>
        <w:b/>
        <w:bCs/>
        <w:sz w:val="32"/>
        <w:szCs w:val="32"/>
        <w:cs/>
      </w:rPr>
      <w:t>การเงินระหว่างกาล</w:t>
    </w:r>
    <w:r w:rsidRPr="006D0FA5">
      <w:rPr>
        <w:rFonts w:hint="cs"/>
        <w:b/>
        <w:bCs/>
        <w:sz w:val="32"/>
        <w:szCs w:val="32"/>
        <w:cs/>
      </w:rPr>
      <w:t>แบบย่อ</w:t>
    </w:r>
  </w:p>
  <w:p w14:paraId="7D465E96" w14:textId="77777777" w:rsidR="00A55B9E" w:rsidRDefault="00A55B9E" w:rsidP="00A0517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 w:rsidR="001E3BC4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</w:t>
    </w:r>
    <w:r w:rsidR="001E3BC4" w:rsidRPr="00D3136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0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ม</w:t>
    </w:r>
    <w:r w:rsidR="001E3BC4">
      <w:rPr>
        <w:rFonts w:ascii="Angsana New" w:hAnsi="Angsana New" w:hint="cs"/>
        <w:b w:val="0"/>
        <w:bCs/>
        <w:sz w:val="32"/>
        <w:szCs w:val="32"/>
        <w:cs/>
        <w:lang w:bidi="th-TH"/>
      </w:rPr>
      <w:t>ิถุนายน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A7AB0A" w14:textId="77777777" w:rsidR="00A55B9E" w:rsidRPr="0061249F" w:rsidRDefault="00A55B9E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FF33" w14:textId="77777777" w:rsidR="001E3BC4" w:rsidRDefault="001E3B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2C96DB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4BE4F1D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632832FF"/>
    <w:multiLevelType w:val="multilevel"/>
    <w:tmpl w:val="8CD66B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258754433">
    <w:abstractNumId w:val="0"/>
  </w:num>
  <w:num w:numId="2" w16cid:durableId="1500388696">
    <w:abstractNumId w:val="1"/>
  </w:num>
  <w:num w:numId="3" w16cid:durableId="1919828043">
    <w:abstractNumId w:val="3"/>
  </w:num>
  <w:num w:numId="4" w16cid:durableId="740516621">
    <w:abstractNumId w:val="2"/>
  </w:num>
  <w:num w:numId="5" w16cid:durableId="681707321">
    <w:abstractNumId w:val="4"/>
  </w:num>
  <w:num w:numId="6" w16cid:durableId="1240596999">
    <w:abstractNumId w:val="5"/>
  </w:num>
  <w:num w:numId="7" w16cid:durableId="2147310628">
    <w:abstractNumId w:val="0"/>
  </w:num>
  <w:num w:numId="8" w16cid:durableId="178664635">
    <w:abstractNumId w:val="0"/>
  </w:num>
  <w:num w:numId="9" w16cid:durableId="797797059">
    <w:abstractNumId w:val="0"/>
  </w:num>
  <w:num w:numId="10" w16cid:durableId="390813788">
    <w:abstractNumId w:val="0"/>
  </w:num>
  <w:num w:numId="11" w16cid:durableId="2102293343">
    <w:abstractNumId w:val="0"/>
  </w:num>
  <w:num w:numId="12" w16cid:durableId="1261451229">
    <w:abstractNumId w:val="0"/>
  </w:num>
  <w:num w:numId="13" w16cid:durableId="1422530575">
    <w:abstractNumId w:val="0"/>
  </w:num>
  <w:num w:numId="14" w16cid:durableId="854879889">
    <w:abstractNumId w:val="0"/>
  </w:num>
  <w:num w:numId="15" w16cid:durableId="281109841">
    <w:abstractNumId w:val="0"/>
  </w:num>
  <w:num w:numId="16" w16cid:durableId="712777534">
    <w:abstractNumId w:val="0"/>
  </w:num>
  <w:num w:numId="17" w16cid:durableId="1209340810">
    <w:abstractNumId w:val="0"/>
    <w:lvlOverride w:ilvl="0"/>
  </w:num>
  <w:num w:numId="18" w16cid:durableId="124683873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204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D9E"/>
    <w:rsid w:val="00003F96"/>
    <w:rsid w:val="0000435C"/>
    <w:rsid w:val="0000464A"/>
    <w:rsid w:val="00004819"/>
    <w:rsid w:val="000049D6"/>
    <w:rsid w:val="00004A86"/>
    <w:rsid w:val="00005185"/>
    <w:rsid w:val="000056B2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6CF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5E6F"/>
    <w:rsid w:val="000162A3"/>
    <w:rsid w:val="000167EF"/>
    <w:rsid w:val="00016879"/>
    <w:rsid w:val="00016E14"/>
    <w:rsid w:val="000172A1"/>
    <w:rsid w:val="00017563"/>
    <w:rsid w:val="000175C4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87C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00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C3C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046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C52"/>
    <w:rsid w:val="00053C5A"/>
    <w:rsid w:val="00053F34"/>
    <w:rsid w:val="00054433"/>
    <w:rsid w:val="00054663"/>
    <w:rsid w:val="000553C1"/>
    <w:rsid w:val="0005542F"/>
    <w:rsid w:val="00055589"/>
    <w:rsid w:val="000555DE"/>
    <w:rsid w:val="000558C4"/>
    <w:rsid w:val="00055BCF"/>
    <w:rsid w:val="0005641F"/>
    <w:rsid w:val="000569A6"/>
    <w:rsid w:val="000570A0"/>
    <w:rsid w:val="00060AB1"/>
    <w:rsid w:val="00060ED6"/>
    <w:rsid w:val="000614D8"/>
    <w:rsid w:val="0006165F"/>
    <w:rsid w:val="00061955"/>
    <w:rsid w:val="00061B0E"/>
    <w:rsid w:val="00061CDD"/>
    <w:rsid w:val="000623A1"/>
    <w:rsid w:val="00062766"/>
    <w:rsid w:val="0006276B"/>
    <w:rsid w:val="000629BD"/>
    <w:rsid w:val="00062B25"/>
    <w:rsid w:val="000632F6"/>
    <w:rsid w:val="000633E2"/>
    <w:rsid w:val="000634D5"/>
    <w:rsid w:val="000639A9"/>
    <w:rsid w:val="00063A6E"/>
    <w:rsid w:val="00063DC3"/>
    <w:rsid w:val="000640C2"/>
    <w:rsid w:val="000643EC"/>
    <w:rsid w:val="00064837"/>
    <w:rsid w:val="00064880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3DA"/>
    <w:rsid w:val="00072552"/>
    <w:rsid w:val="000732DB"/>
    <w:rsid w:val="00073367"/>
    <w:rsid w:val="000736E0"/>
    <w:rsid w:val="00073C23"/>
    <w:rsid w:val="00073E1B"/>
    <w:rsid w:val="00074621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DFF"/>
    <w:rsid w:val="00077245"/>
    <w:rsid w:val="000773D1"/>
    <w:rsid w:val="00077803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5B9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B03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0B9"/>
    <w:rsid w:val="000911C3"/>
    <w:rsid w:val="000913A0"/>
    <w:rsid w:val="000915BE"/>
    <w:rsid w:val="000917CF"/>
    <w:rsid w:val="00092224"/>
    <w:rsid w:val="000923C0"/>
    <w:rsid w:val="000923E7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015"/>
    <w:rsid w:val="000967D6"/>
    <w:rsid w:val="000967FE"/>
    <w:rsid w:val="00096A7A"/>
    <w:rsid w:val="00096F65"/>
    <w:rsid w:val="000970FD"/>
    <w:rsid w:val="00097659"/>
    <w:rsid w:val="000A03F7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4DA"/>
    <w:rsid w:val="000A4553"/>
    <w:rsid w:val="000A4B0B"/>
    <w:rsid w:val="000A4C2E"/>
    <w:rsid w:val="000A4D19"/>
    <w:rsid w:val="000A51C1"/>
    <w:rsid w:val="000A534B"/>
    <w:rsid w:val="000A5401"/>
    <w:rsid w:val="000A594D"/>
    <w:rsid w:val="000A616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1EEB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3964"/>
    <w:rsid w:val="000C41C4"/>
    <w:rsid w:val="000C431B"/>
    <w:rsid w:val="000C451D"/>
    <w:rsid w:val="000C49CD"/>
    <w:rsid w:val="000C4ACA"/>
    <w:rsid w:val="000C4CAA"/>
    <w:rsid w:val="000C4DF0"/>
    <w:rsid w:val="000C51B9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BFF"/>
    <w:rsid w:val="000D1F12"/>
    <w:rsid w:val="000D20EB"/>
    <w:rsid w:val="000D2500"/>
    <w:rsid w:val="000D262E"/>
    <w:rsid w:val="000D26F0"/>
    <w:rsid w:val="000D2D38"/>
    <w:rsid w:val="000D3005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87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690F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AB"/>
    <w:rsid w:val="000F0E34"/>
    <w:rsid w:val="000F162A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2D4"/>
    <w:rsid w:val="000F4633"/>
    <w:rsid w:val="000F46DE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1F"/>
    <w:rsid w:val="001028C1"/>
    <w:rsid w:val="00102EFA"/>
    <w:rsid w:val="001031F9"/>
    <w:rsid w:val="00103224"/>
    <w:rsid w:val="0010327F"/>
    <w:rsid w:val="001032A7"/>
    <w:rsid w:val="00103304"/>
    <w:rsid w:val="00103853"/>
    <w:rsid w:val="001038AB"/>
    <w:rsid w:val="001038C6"/>
    <w:rsid w:val="00103DD6"/>
    <w:rsid w:val="00103EA0"/>
    <w:rsid w:val="00103EAD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920"/>
    <w:rsid w:val="00107AB7"/>
    <w:rsid w:val="00107B8A"/>
    <w:rsid w:val="0011021A"/>
    <w:rsid w:val="00110B7B"/>
    <w:rsid w:val="00110C30"/>
    <w:rsid w:val="001111E1"/>
    <w:rsid w:val="00111498"/>
    <w:rsid w:val="0011170F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12"/>
    <w:rsid w:val="0011595B"/>
    <w:rsid w:val="00115D9F"/>
    <w:rsid w:val="00116572"/>
    <w:rsid w:val="0011673B"/>
    <w:rsid w:val="00116924"/>
    <w:rsid w:val="00116A8D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DCB"/>
    <w:rsid w:val="00124E40"/>
    <w:rsid w:val="00124E9C"/>
    <w:rsid w:val="0012508D"/>
    <w:rsid w:val="00125464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0F7"/>
    <w:rsid w:val="001363AF"/>
    <w:rsid w:val="0013657B"/>
    <w:rsid w:val="00136768"/>
    <w:rsid w:val="00136B2F"/>
    <w:rsid w:val="00137083"/>
    <w:rsid w:val="0013717D"/>
    <w:rsid w:val="001377AE"/>
    <w:rsid w:val="00137918"/>
    <w:rsid w:val="0013796D"/>
    <w:rsid w:val="001379B1"/>
    <w:rsid w:val="001400CC"/>
    <w:rsid w:val="001401E0"/>
    <w:rsid w:val="00140292"/>
    <w:rsid w:val="001404A4"/>
    <w:rsid w:val="001407EC"/>
    <w:rsid w:val="00140BB9"/>
    <w:rsid w:val="00140FB7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47F"/>
    <w:rsid w:val="00146C91"/>
    <w:rsid w:val="00146F44"/>
    <w:rsid w:val="0014738E"/>
    <w:rsid w:val="001476E8"/>
    <w:rsid w:val="0014774F"/>
    <w:rsid w:val="00150273"/>
    <w:rsid w:val="0015060B"/>
    <w:rsid w:val="001506E0"/>
    <w:rsid w:val="001508F8"/>
    <w:rsid w:val="00150ABF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C0F"/>
    <w:rsid w:val="00153E26"/>
    <w:rsid w:val="001544E3"/>
    <w:rsid w:val="0015451C"/>
    <w:rsid w:val="001545E7"/>
    <w:rsid w:val="00154776"/>
    <w:rsid w:val="001547A1"/>
    <w:rsid w:val="00154D34"/>
    <w:rsid w:val="00154EB7"/>
    <w:rsid w:val="00155001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9FF"/>
    <w:rsid w:val="00173D47"/>
    <w:rsid w:val="00174007"/>
    <w:rsid w:val="00174060"/>
    <w:rsid w:val="00174161"/>
    <w:rsid w:val="0017439B"/>
    <w:rsid w:val="00174BF5"/>
    <w:rsid w:val="0017501B"/>
    <w:rsid w:val="001751A8"/>
    <w:rsid w:val="00175420"/>
    <w:rsid w:val="00175590"/>
    <w:rsid w:val="001757CF"/>
    <w:rsid w:val="001758A5"/>
    <w:rsid w:val="00175E1A"/>
    <w:rsid w:val="00175E89"/>
    <w:rsid w:val="00175F1A"/>
    <w:rsid w:val="00175FBF"/>
    <w:rsid w:val="0017621A"/>
    <w:rsid w:val="001768D4"/>
    <w:rsid w:val="00176C9D"/>
    <w:rsid w:val="00177268"/>
    <w:rsid w:val="0017765D"/>
    <w:rsid w:val="00177EE2"/>
    <w:rsid w:val="001800AA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B9D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14C"/>
    <w:rsid w:val="0019739F"/>
    <w:rsid w:val="001973B5"/>
    <w:rsid w:val="0019754C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3658"/>
    <w:rsid w:val="001A442F"/>
    <w:rsid w:val="001A474D"/>
    <w:rsid w:val="001A4825"/>
    <w:rsid w:val="001A485D"/>
    <w:rsid w:val="001A5C0A"/>
    <w:rsid w:val="001A5C51"/>
    <w:rsid w:val="001A5E35"/>
    <w:rsid w:val="001A60D9"/>
    <w:rsid w:val="001A65B3"/>
    <w:rsid w:val="001A6BB5"/>
    <w:rsid w:val="001A72B8"/>
    <w:rsid w:val="001A74B6"/>
    <w:rsid w:val="001A76CF"/>
    <w:rsid w:val="001A77F0"/>
    <w:rsid w:val="001A7C47"/>
    <w:rsid w:val="001B025A"/>
    <w:rsid w:val="001B02BB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3E3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A7D"/>
    <w:rsid w:val="001C3B09"/>
    <w:rsid w:val="001C4325"/>
    <w:rsid w:val="001C50F2"/>
    <w:rsid w:val="001C5331"/>
    <w:rsid w:val="001C59AA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20F"/>
    <w:rsid w:val="001D73E2"/>
    <w:rsid w:val="001D792D"/>
    <w:rsid w:val="001D7DA1"/>
    <w:rsid w:val="001E0465"/>
    <w:rsid w:val="001E06D0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BC4"/>
    <w:rsid w:val="001E3F31"/>
    <w:rsid w:val="001E45BD"/>
    <w:rsid w:val="001E4733"/>
    <w:rsid w:val="001E4A65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B5B"/>
    <w:rsid w:val="001E7EE6"/>
    <w:rsid w:val="001E7EF8"/>
    <w:rsid w:val="001F0B07"/>
    <w:rsid w:val="001F0E71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49CA"/>
    <w:rsid w:val="001F4B97"/>
    <w:rsid w:val="001F568E"/>
    <w:rsid w:val="001F5B18"/>
    <w:rsid w:val="001F5C19"/>
    <w:rsid w:val="001F5C3D"/>
    <w:rsid w:val="001F624B"/>
    <w:rsid w:val="001F63F5"/>
    <w:rsid w:val="001F6556"/>
    <w:rsid w:val="001F676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02A"/>
    <w:rsid w:val="00202491"/>
    <w:rsid w:val="0020260B"/>
    <w:rsid w:val="00202B12"/>
    <w:rsid w:val="00202E26"/>
    <w:rsid w:val="00202E9D"/>
    <w:rsid w:val="00202F8B"/>
    <w:rsid w:val="00202F96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BD5"/>
    <w:rsid w:val="00206CB0"/>
    <w:rsid w:val="00206DEC"/>
    <w:rsid w:val="00206FFD"/>
    <w:rsid w:val="00207168"/>
    <w:rsid w:val="00207395"/>
    <w:rsid w:val="00207454"/>
    <w:rsid w:val="002079A8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05D"/>
    <w:rsid w:val="00217196"/>
    <w:rsid w:val="002175E4"/>
    <w:rsid w:val="0021763A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12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2EA1"/>
    <w:rsid w:val="00223495"/>
    <w:rsid w:val="00223650"/>
    <w:rsid w:val="0022365C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5D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91E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5BE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6A6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491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579ED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4E2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1824"/>
    <w:rsid w:val="00271F6D"/>
    <w:rsid w:val="00272031"/>
    <w:rsid w:val="0027215C"/>
    <w:rsid w:val="00272342"/>
    <w:rsid w:val="0027250D"/>
    <w:rsid w:val="00272561"/>
    <w:rsid w:val="00272AF3"/>
    <w:rsid w:val="00272C03"/>
    <w:rsid w:val="00272D23"/>
    <w:rsid w:val="00272FC2"/>
    <w:rsid w:val="00273077"/>
    <w:rsid w:val="002734AC"/>
    <w:rsid w:val="0027358C"/>
    <w:rsid w:val="002735B6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133"/>
    <w:rsid w:val="00282600"/>
    <w:rsid w:val="00283130"/>
    <w:rsid w:val="00283275"/>
    <w:rsid w:val="0028327B"/>
    <w:rsid w:val="002835CD"/>
    <w:rsid w:val="002835F6"/>
    <w:rsid w:val="00283882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8A2"/>
    <w:rsid w:val="0029199E"/>
    <w:rsid w:val="00291A03"/>
    <w:rsid w:val="00291D68"/>
    <w:rsid w:val="00291FC2"/>
    <w:rsid w:val="0029204D"/>
    <w:rsid w:val="00292322"/>
    <w:rsid w:val="0029232B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8C5"/>
    <w:rsid w:val="00295EA9"/>
    <w:rsid w:val="00295FF9"/>
    <w:rsid w:val="00296054"/>
    <w:rsid w:val="0029640F"/>
    <w:rsid w:val="00296639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5A66"/>
    <w:rsid w:val="002A6302"/>
    <w:rsid w:val="002A644B"/>
    <w:rsid w:val="002A689B"/>
    <w:rsid w:val="002A6930"/>
    <w:rsid w:val="002A6C0B"/>
    <w:rsid w:val="002A7119"/>
    <w:rsid w:val="002A7603"/>
    <w:rsid w:val="002A76BC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636"/>
    <w:rsid w:val="002B6C65"/>
    <w:rsid w:val="002B6CE2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C92"/>
    <w:rsid w:val="002C0EED"/>
    <w:rsid w:val="002C155B"/>
    <w:rsid w:val="002C17F3"/>
    <w:rsid w:val="002C2189"/>
    <w:rsid w:val="002C22BA"/>
    <w:rsid w:val="002C23D0"/>
    <w:rsid w:val="002C25C9"/>
    <w:rsid w:val="002C25D8"/>
    <w:rsid w:val="002C26CC"/>
    <w:rsid w:val="002C284C"/>
    <w:rsid w:val="002C4417"/>
    <w:rsid w:val="002C4AF6"/>
    <w:rsid w:val="002C519B"/>
    <w:rsid w:val="002C532F"/>
    <w:rsid w:val="002C5617"/>
    <w:rsid w:val="002C57C6"/>
    <w:rsid w:val="002C60A7"/>
    <w:rsid w:val="002C6583"/>
    <w:rsid w:val="002C7217"/>
    <w:rsid w:val="002C7739"/>
    <w:rsid w:val="002C7A1B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2C91"/>
    <w:rsid w:val="002D304C"/>
    <w:rsid w:val="002D30F5"/>
    <w:rsid w:val="002D3165"/>
    <w:rsid w:val="002D3364"/>
    <w:rsid w:val="002D3587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0AF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CA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8DF"/>
    <w:rsid w:val="002F6A3A"/>
    <w:rsid w:val="002F6B1D"/>
    <w:rsid w:val="002F6F5B"/>
    <w:rsid w:val="002F6F7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67F"/>
    <w:rsid w:val="00302806"/>
    <w:rsid w:val="00302852"/>
    <w:rsid w:val="00302E85"/>
    <w:rsid w:val="00302EE6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B2E"/>
    <w:rsid w:val="00306DA0"/>
    <w:rsid w:val="00306E7B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7F7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6DFA"/>
    <w:rsid w:val="00317292"/>
    <w:rsid w:val="003177CF"/>
    <w:rsid w:val="00317C3A"/>
    <w:rsid w:val="00317D07"/>
    <w:rsid w:val="00317DF9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811"/>
    <w:rsid w:val="00326D2B"/>
    <w:rsid w:val="00327557"/>
    <w:rsid w:val="00327892"/>
    <w:rsid w:val="00327D0B"/>
    <w:rsid w:val="00330186"/>
    <w:rsid w:val="00330244"/>
    <w:rsid w:val="00330786"/>
    <w:rsid w:val="00330856"/>
    <w:rsid w:val="0033085C"/>
    <w:rsid w:val="00331012"/>
    <w:rsid w:val="00331205"/>
    <w:rsid w:val="003313AD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74F"/>
    <w:rsid w:val="00333CEF"/>
    <w:rsid w:val="00333E34"/>
    <w:rsid w:val="00334526"/>
    <w:rsid w:val="003355DB"/>
    <w:rsid w:val="003367A9"/>
    <w:rsid w:val="00336A0B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4A4"/>
    <w:rsid w:val="0034250B"/>
    <w:rsid w:val="003425E9"/>
    <w:rsid w:val="00342B45"/>
    <w:rsid w:val="00342C77"/>
    <w:rsid w:val="00343324"/>
    <w:rsid w:val="00343558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428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0540"/>
    <w:rsid w:val="003610A2"/>
    <w:rsid w:val="00361401"/>
    <w:rsid w:val="003614E0"/>
    <w:rsid w:val="00361530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3C53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4A2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0D0"/>
    <w:rsid w:val="0037242C"/>
    <w:rsid w:val="0037248A"/>
    <w:rsid w:val="00372A4F"/>
    <w:rsid w:val="00372AAC"/>
    <w:rsid w:val="00373258"/>
    <w:rsid w:val="0037352F"/>
    <w:rsid w:val="0037354E"/>
    <w:rsid w:val="003739D7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AE"/>
    <w:rsid w:val="00385CFC"/>
    <w:rsid w:val="00385D1E"/>
    <w:rsid w:val="00385FA7"/>
    <w:rsid w:val="0038642A"/>
    <w:rsid w:val="0038654D"/>
    <w:rsid w:val="003865CD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8B5"/>
    <w:rsid w:val="003918D9"/>
    <w:rsid w:val="00391AC0"/>
    <w:rsid w:val="00391B41"/>
    <w:rsid w:val="00391CD1"/>
    <w:rsid w:val="0039201C"/>
    <w:rsid w:val="00392AA4"/>
    <w:rsid w:val="00392B17"/>
    <w:rsid w:val="00392BAB"/>
    <w:rsid w:val="00393564"/>
    <w:rsid w:val="00393D48"/>
    <w:rsid w:val="00393E62"/>
    <w:rsid w:val="00394066"/>
    <w:rsid w:val="00394168"/>
    <w:rsid w:val="00394291"/>
    <w:rsid w:val="003949BD"/>
    <w:rsid w:val="00394B2F"/>
    <w:rsid w:val="00394C4C"/>
    <w:rsid w:val="0039558C"/>
    <w:rsid w:val="003955B1"/>
    <w:rsid w:val="003959D0"/>
    <w:rsid w:val="00395AB3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9794C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56BC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713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55E"/>
    <w:rsid w:val="003D56BA"/>
    <w:rsid w:val="003D5F01"/>
    <w:rsid w:val="003D6828"/>
    <w:rsid w:val="003D6BA4"/>
    <w:rsid w:val="003D78FA"/>
    <w:rsid w:val="003D7D49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AF0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ADE"/>
    <w:rsid w:val="003F2DC4"/>
    <w:rsid w:val="003F31F5"/>
    <w:rsid w:val="003F3325"/>
    <w:rsid w:val="003F339E"/>
    <w:rsid w:val="003F34B6"/>
    <w:rsid w:val="003F3D32"/>
    <w:rsid w:val="003F3F16"/>
    <w:rsid w:val="003F3FAC"/>
    <w:rsid w:val="003F47A3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D1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1F15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B58"/>
    <w:rsid w:val="00421D66"/>
    <w:rsid w:val="00421E82"/>
    <w:rsid w:val="00421F54"/>
    <w:rsid w:val="004221FD"/>
    <w:rsid w:val="0042290E"/>
    <w:rsid w:val="00422AAB"/>
    <w:rsid w:val="004230AE"/>
    <w:rsid w:val="004233C4"/>
    <w:rsid w:val="004234DD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0A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954"/>
    <w:rsid w:val="00432A1E"/>
    <w:rsid w:val="00432B27"/>
    <w:rsid w:val="00432D2B"/>
    <w:rsid w:val="0043302F"/>
    <w:rsid w:val="0043315F"/>
    <w:rsid w:val="00433173"/>
    <w:rsid w:val="004332E8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5DD4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38A"/>
    <w:rsid w:val="004424A2"/>
    <w:rsid w:val="0044275B"/>
    <w:rsid w:val="00442988"/>
    <w:rsid w:val="0044312A"/>
    <w:rsid w:val="004432D3"/>
    <w:rsid w:val="004433CA"/>
    <w:rsid w:val="004434E7"/>
    <w:rsid w:val="004434FD"/>
    <w:rsid w:val="0044411B"/>
    <w:rsid w:val="00444262"/>
    <w:rsid w:val="00444276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0DEE"/>
    <w:rsid w:val="004511FA"/>
    <w:rsid w:val="0045141E"/>
    <w:rsid w:val="00451BC0"/>
    <w:rsid w:val="00452011"/>
    <w:rsid w:val="0045203F"/>
    <w:rsid w:val="00452057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03B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1F36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4C62"/>
    <w:rsid w:val="004755FE"/>
    <w:rsid w:val="004756D2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566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4CF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5A66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8D8"/>
    <w:rsid w:val="004A195A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13E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AE1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3E6"/>
    <w:rsid w:val="004B1A85"/>
    <w:rsid w:val="004B1A95"/>
    <w:rsid w:val="004B226C"/>
    <w:rsid w:val="004B234C"/>
    <w:rsid w:val="004B2C1F"/>
    <w:rsid w:val="004B359E"/>
    <w:rsid w:val="004B35B1"/>
    <w:rsid w:val="004B3719"/>
    <w:rsid w:val="004B37EA"/>
    <w:rsid w:val="004B3B45"/>
    <w:rsid w:val="004B3E6A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BF5"/>
    <w:rsid w:val="004C3E0C"/>
    <w:rsid w:val="004C3E16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4EFC"/>
    <w:rsid w:val="004D5277"/>
    <w:rsid w:val="004D5780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205"/>
    <w:rsid w:val="004E1521"/>
    <w:rsid w:val="004E19C2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5A82"/>
    <w:rsid w:val="004E63B1"/>
    <w:rsid w:val="004E66E0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0FBF"/>
    <w:rsid w:val="004F11F7"/>
    <w:rsid w:val="004F1647"/>
    <w:rsid w:val="004F1D7C"/>
    <w:rsid w:val="004F1E7F"/>
    <w:rsid w:val="004F255B"/>
    <w:rsid w:val="004F27EE"/>
    <w:rsid w:val="004F2988"/>
    <w:rsid w:val="004F2FA3"/>
    <w:rsid w:val="004F2FCA"/>
    <w:rsid w:val="004F3120"/>
    <w:rsid w:val="004F3823"/>
    <w:rsid w:val="004F39BB"/>
    <w:rsid w:val="004F3FA9"/>
    <w:rsid w:val="004F4B6D"/>
    <w:rsid w:val="004F4BDF"/>
    <w:rsid w:val="004F4E60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3B"/>
    <w:rsid w:val="00502BA9"/>
    <w:rsid w:val="00502C35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B78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0C6"/>
    <w:rsid w:val="0051026C"/>
    <w:rsid w:val="00510CCA"/>
    <w:rsid w:val="00510E28"/>
    <w:rsid w:val="00511242"/>
    <w:rsid w:val="005113A6"/>
    <w:rsid w:val="0051161C"/>
    <w:rsid w:val="0051179F"/>
    <w:rsid w:val="00511B00"/>
    <w:rsid w:val="00511BCE"/>
    <w:rsid w:val="0051239D"/>
    <w:rsid w:val="005127E5"/>
    <w:rsid w:val="0051291B"/>
    <w:rsid w:val="00512BB5"/>
    <w:rsid w:val="00512EA0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3A3"/>
    <w:rsid w:val="005245C2"/>
    <w:rsid w:val="0052466E"/>
    <w:rsid w:val="00524B6E"/>
    <w:rsid w:val="00524CC1"/>
    <w:rsid w:val="005250BE"/>
    <w:rsid w:val="00525576"/>
    <w:rsid w:val="005257BE"/>
    <w:rsid w:val="00525BB3"/>
    <w:rsid w:val="00530178"/>
    <w:rsid w:val="00530BAE"/>
    <w:rsid w:val="00530DC1"/>
    <w:rsid w:val="00530F43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35E"/>
    <w:rsid w:val="00534491"/>
    <w:rsid w:val="005345F0"/>
    <w:rsid w:val="0053498F"/>
    <w:rsid w:val="00534C39"/>
    <w:rsid w:val="0053619C"/>
    <w:rsid w:val="005362DE"/>
    <w:rsid w:val="00536647"/>
    <w:rsid w:val="00536B8E"/>
    <w:rsid w:val="005373A9"/>
    <w:rsid w:val="00537D17"/>
    <w:rsid w:val="00537F7C"/>
    <w:rsid w:val="00540266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4B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47CD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482E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E4B"/>
    <w:rsid w:val="00560059"/>
    <w:rsid w:val="005606B7"/>
    <w:rsid w:val="005608B1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4ADA"/>
    <w:rsid w:val="005654C0"/>
    <w:rsid w:val="0056643C"/>
    <w:rsid w:val="00566DA0"/>
    <w:rsid w:val="00567E11"/>
    <w:rsid w:val="005700A5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D93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82F"/>
    <w:rsid w:val="00581A14"/>
    <w:rsid w:val="00581AAF"/>
    <w:rsid w:val="00581FA4"/>
    <w:rsid w:val="005822C9"/>
    <w:rsid w:val="00583C2E"/>
    <w:rsid w:val="00583CF9"/>
    <w:rsid w:val="00583D32"/>
    <w:rsid w:val="00583F79"/>
    <w:rsid w:val="00584D79"/>
    <w:rsid w:val="00585144"/>
    <w:rsid w:val="005861A1"/>
    <w:rsid w:val="005861B9"/>
    <w:rsid w:val="005862A8"/>
    <w:rsid w:val="005867B8"/>
    <w:rsid w:val="00586ABA"/>
    <w:rsid w:val="00586D37"/>
    <w:rsid w:val="00586ED9"/>
    <w:rsid w:val="00587275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490C"/>
    <w:rsid w:val="0059571B"/>
    <w:rsid w:val="00595950"/>
    <w:rsid w:val="00595A86"/>
    <w:rsid w:val="00595B00"/>
    <w:rsid w:val="00595FEC"/>
    <w:rsid w:val="00596934"/>
    <w:rsid w:val="00596CA5"/>
    <w:rsid w:val="00596D27"/>
    <w:rsid w:val="00597128"/>
    <w:rsid w:val="00597453"/>
    <w:rsid w:val="005978E5"/>
    <w:rsid w:val="00597D00"/>
    <w:rsid w:val="00597F53"/>
    <w:rsid w:val="005A0990"/>
    <w:rsid w:val="005A1437"/>
    <w:rsid w:val="005A154D"/>
    <w:rsid w:val="005A1F71"/>
    <w:rsid w:val="005A241E"/>
    <w:rsid w:val="005A2435"/>
    <w:rsid w:val="005A2674"/>
    <w:rsid w:val="005A29D5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6CFC"/>
    <w:rsid w:val="005A7402"/>
    <w:rsid w:val="005A7500"/>
    <w:rsid w:val="005A7BB3"/>
    <w:rsid w:val="005B04C9"/>
    <w:rsid w:val="005B04D0"/>
    <w:rsid w:val="005B0F57"/>
    <w:rsid w:val="005B125A"/>
    <w:rsid w:val="005B1282"/>
    <w:rsid w:val="005B147F"/>
    <w:rsid w:val="005B1578"/>
    <w:rsid w:val="005B15BA"/>
    <w:rsid w:val="005B16DD"/>
    <w:rsid w:val="005B17A9"/>
    <w:rsid w:val="005B1853"/>
    <w:rsid w:val="005B1DAB"/>
    <w:rsid w:val="005B1E01"/>
    <w:rsid w:val="005B1F77"/>
    <w:rsid w:val="005B2234"/>
    <w:rsid w:val="005B22CE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BBB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55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0D6E"/>
    <w:rsid w:val="005E122B"/>
    <w:rsid w:val="005E1521"/>
    <w:rsid w:val="005E16CF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75B"/>
    <w:rsid w:val="005F07E1"/>
    <w:rsid w:val="005F0FF1"/>
    <w:rsid w:val="005F1278"/>
    <w:rsid w:val="005F14E1"/>
    <w:rsid w:val="005F17FF"/>
    <w:rsid w:val="005F1A71"/>
    <w:rsid w:val="005F243E"/>
    <w:rsid w:val="005F252A"/>
    <w:rsid w:val="005F2B94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22D6"/>
    <w:rsid w:val="00603102"/>
    <w:rsid w:val="00603A65"/>
    <w:rsid w:val="006040AC"/>
    <w:rsid w:val="006040EA"/>
    <w:rsid w:val="00604343"/>
    <w:rsid w:val="00604A6B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6E0"/>
    <w:rsid w:val="00611C8D"/>
    <w:rsid w:val="00611EE3"/>
    <w:rsid w:val="0061225E"/>
    <w:rsid w:val="0061229C"/>
    <w:rsid w:val="0061249F"/>
    <w:rsid w:val="00612512"/>
    <w:rsid w:val="00612516"/>
    <w:rsid w:val="00612561"/>
    <w:rsid w:val="00612B25"/>
    <w:rsid w:val="00612D72"/>
    <w:rsid w:val="00612E20"/>
    <w:rsid w:val="006133C3"/>
    <w:rsid w:val="006135A4"/>
    <w:rsid w:val="00613A59"/>
    <w:rsid w:val="00613C70"/>
    <w:rsid w:val="00613E48"/>
    <w:rsid w:val="006141B5"/>
    <w:rsid w:val="0061451A"/>
    <w:rsid w:val="00614C8D"/>
    <w:rsid w:val="00615052"/>
    <w:rsid w:val="00615233"/>
    <w:rsid w:val="00615468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0BD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B03"/>
    <w:rsid w:val="00632074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0B8"/>
    <w:rsid w:val="00642375"/>
    <w:rsid w:val="006423CF"/>
    <w:rsid w:val="006426F2"/>
    <w:rsid w:val="00642990"/>
    <w:rsid w:val="00642E57"/>
    <w:rsid w:val="00642FA7"/>
    <w:rsid w:val="0064315C"/>
    <w:rsid w:val="006431DA"/>
    <w:rsid w:val="006434B6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84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109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2F23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7E4"/>
    <w:rsid w:val="00672BC4"/>
    <w:rsid w:val="00672D4C"/>
    <w:rsid w:val="00673582"/>
    <w:rsid w:val="006736B9"/>
    <w:rsid w:val="006737C8"/>
    <w:rsid w:val="00673931"/>
    <w:rsid w:val="00673EB6"/>
    <w:rsid w:val="00673FCF"/>
    <w:rsid w:val="0067402B"/>
    <w:rsid w:val="00674208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266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0A39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378"/>
    <w:rsid w:val="006A0385"/>
    <w:rsid w:val="006A0451"/>
    <w:rsid w:val="006A06F9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B0636"/>
    <w:rsid w:val="006B07D4"/>
    <w:rsid w:val="006B0BC4"/>
    <w:rsid w:val="006B0C71"/>
    <w:rsid w:val="006B105C"/>
    <w:rsid w:val="006B121A"/>
    <w:rsid w:val="006B1916"/>
    <w:rsid w:val="006B1C94"/>
    <w:rsid w:val="006B1F2D"/>
    <w:rsid w:val="006B2356"/>
    <w:rsid w:val="006B236E"/>
    <w:rsid w:val="006B24CE"/>
    <w:rsid w:val="006B268E"/>
    <w:rsid w:val="006B27A8"/>
    <w:rsid w:val="006B2F26"/>
    <w:rsid w:val="006B3016"/>
    <w:rsid w:val="006B3754"/>
    <w:rsid w:val="006B37DB"/>
    <w:rsid w:val="006B3B4D"/>
    <w:rsid w:val="006B3E68"/>
    <w:rsid w:val="006B3E7C"/>
    <w:rsid w:val="006B4E32"/>
    <w:rsid w:val="006B57D9"/>
    <w:rsid w:val="006B5B69"/>
    <w:rsid w:val="006B5E2F"/>
    <w:rsid w:val="006B640E"/>
    <w:rsid w:val="006B6835"/>
    <w:rsid w:val="006B68F4"/>
    <w:rsid w:val="006B6ACF"/>
    <w:rsid w:val="006B746B"/>
    <w:rsid w:val="006B746E"/>
    <w:rsid w:val="006B756A"/>
    <w:rsid w:val="006B7879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1E42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CCA"/>
    <w:rsid w:val="006C4F56"/>
    <w:rsid w:val="006C56F6"/>
    <w:rsid w:val="006C5943"/>
    <w:rsid w:val="006C5BFE"/>
    <w:rsid w:val="006C6849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FA5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2EC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D7EEC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AFE"/>
    <w:rsid w:val="006E3C77"/>
    <w:rsid w:val="006E42E5"/>
    <w:rsid w:val="006E43AF"/>
    <w:rsid w:val="006E43C7"/>
    <w:rsid w:val="006E47ED"/>
    <w:rsid w:val="006E4A2C"/>
    <w:rsid w:val="006E4E4B"/>
    <w:rsid w:val="006E51B9"/>
    <w:rsid w:val="006E59AE"/>
    <w:rsid w:val="006E5C1C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E7F8D"/>
    <w:rsid w:val="006F03F0"/>
    <w:rsid w:val="006F1B26"/>
    <w:rsid w:val="006F1BB5"/>
    <w:rsid w:val="006F1E11"/>
    <w:rsid w:val="006F236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0657"/>
    <w:rsid w:val="00701C8E"/>
    <w:rsid w:val="007024AC"/>
    <w:rsid w:val="007025F4"/>
    <w:rsid w:val="00702A9F"/>
    <w:rsid w:val="00703290"/>
    <w:rsid w:val="0070380A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BE8"/>
    <w:rsid w:val="00710C38"/>
    <w:rsid w:val="00710C5C"/>
    <w:rsid w:val="00710E6E"/>
    <w:rsid w:val="0071119A"/>
    <w:rsid w:val="00711215"/>
    <w:rsid w:val="00711316"/>
    <w:rsid w:val="00711848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A85"/>
    <w:rsid w:val="00721E6C"/>
    <w:rsid w:val="0072224F"/>
    <w:rsid w:val="007223FA"/>
    <w:rsid w:val="0072260F"/>
    <w:rsid w:val="007235FD"/>
    <w:rsid w:val="007237E5"/>
    <w:rsid w:val="007238C9"/>
    <w:rsid w:val="00723937"/>
    <w:rsid w:val="007241A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0FF"/>
    <w:rsid w:val="00726220"/>
    <w:rsid w:val="007265B0"/>
    <w:rsid w:val="0072698B"/>
    <w:rsid w:val="00726A5E"/>
    <w:rsid w:val="00726E70"/>
    <w:rsid w:val="007270D8"/>
    <w:rsid w:val="007272AD"/>
    <w:rsid w:val="00727B5B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0C3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7C7"/>
    <w:rsid w:val="00753B4E"/>
    <w:rsid w:val="00754709"/>
    <w:rsid w:val="00754C29"/>
    <w:rsid w:val="00754E32"/>
    <w:rsid w:val="00754FD8"/>
    <w:rsid w:val="00755249"/>
    <w:rsid w:val="0075526E"/>
    <w:rsid w:val="00755579"/>
    <w:rsid w:val="00755629"/>
    <w:rsid w:val="00755825"/>
    <w:rsid w:val="00755F42"/>
    <w:rsid w:val="007563E0"/>
    <w:rsid w:val="007564C5"/>
    <w:rsid w:val="007569D2"/>
    <w:rsid w:val="00756FCA"/>
    <w:rsid w:val="00757032"/>
    <w:rsid w:val="007574C2"/>
    <w:rsid w:val="0075760D"/>
    <w:rsid w:val="0075779E"/>
    <w:rsid w:val="007577F8"/>
    <w:rsid w:val="00757D78"/>
    <w:rsid w:val="00757F8E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8E"/>
    <w:rsid w:val="007622CB"/>
    <w:rsid w:val="0076253D"/>
    <w:rsid w:val="0076261D"/>
    <w:rsid w:val="00762654"/>
    <w:rsid w:val="00762D0F"/>
    <w:rsid w:val="007632FE"/>
    <w:rsid w:val="0076379F"/>
    <w:rsid w:val="0076385F"/>
    <w:rsid w:val="007638F7"/>
    <w:rsid w:val="007639EE"/>
    <w:rsid w:val="00763B81"/>
    <w:rsid w:val="00763E38"/>
    <w:rsid w:val="007644B1"/>
    <w:rsid w:val="00764603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48B"/>
    <w:rsid w:val="00774686"/>
    <w:rsid w:val="00774723"/>
    <w:rsid w:val="00774752"/>
    <w:rsid w:val="00774798"/>
    <w:rsid w:val="007748C5"/>
    <w:rsid w:val="00774D10"/>
    <w:rsid w:val="00774E41"/>
    <w:rsid w:val="00774E65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6FA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3AD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CC5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2D60"/>
    <w:rsid w:val="007A3063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6EEF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CC9"/>
    <w:rsid w:val="007B3E67"/>
    <w:rsid w:val="007B3ED8"/>
    <w:rsid w:val="007B48C8"/>
    <w:rsid w:val="007B4AB5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476"/>
    <w:rsid w:val="007C104A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4"/>
    <w:rsid w:val="007C404B"/>
    <w:rsid w:val="007C409E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253"/>
    <w:rsid w:val="007D76F8"/>
    <w:rsid w:val="007D781E"/>
    <w:rsid w:val="007E03D1"/>
    <w:rsid w:val="007E1331"/>
    <w:rsid w:val="007E14BD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5C24"/>
    <w:rsid w:val="007E63AD"/>
    <w:rsid w:val="007E6B8E"/>
    <w:rsid w:val="007E6F26"/>
    <w:rsid w:val="007E6FA2"/>
    <w:rsid w:val="007E7559"/>
    <w:rsid w:val="007E7E60"/>
    <w:rsid w:val="007F010C"/>
    <w:rsid w:val="007F03F9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14"/>
    <w:rsid w:val="00802A7B"/>
    <w:rsid w:val="0080365B"/>
    <w:rsid w:val="00803A47"/>
    <w:rsid w:val="00803BB0"/>
    <w:rsid w:val="00803CD1"/>
    <w:rsid w:val="00804175"/>
    <w:rsid w:val="008042B1"/>
    <w:rsid w:val="008043F2"/>
    <w:rsid w:val="008048BF"/>
    <w:rsid w:val="00804E07"/>
    <w:rsid w:val="00805183"/>
    <w:rsid w:val="008059F6"/>
    <w:rsid w:val="00805C4A"/>
    <w:rsid w:val="00805D1D"/>
    <w:rsid w:val="00805D93"/>
    <w:rsid w:val="008060BE"/>
    <w:rsid w:val="008061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36"/>
    <w:rsid w:val="008116EC"/>
    <w:rsid w:val="00811858"/>
    <w:rsid w:val="008119B7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43F"/>
    <w:rsid w:val="008145C7"/>
    <w:rsid w:val="008145ED"/>
    <w:rsid w:val="00814806"/>
    <w:rsid w:val="008148C0"/>
    <w:rsid w:val="00814B6B"/>
    <w:rsid w:val="00815005"/>
    <w:rsid w:val="00815050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0955"/>
    <w:rsid w:val="0082143C"/>
    <w:rsid w:val="008217A3"/>
    <w:rsid w:val="00821AC9"/>
    <w:rsid w:val="00822146"/>
    <w:rsid w:val="0082228F"/>
    <w:rsid w:val="008222D5"/>
    <w:rsid w:val="00822455"/>
    <w:rsid w:val="008227BF"/>
    <w:rsid w:val="00822A42"/>
    <w:rsid w:val="00822D4D"/>
    <w:rsid w:val="00822F74"/>
    <w:rsid w:val="008232D0"/>
    <w:rsid w:val="00823AC9"/>
    <w:rsid w:val="00824416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35F0"/>
    <w:rsid w:val="00833DEF"/>
    <w:rsid w:val="008341F6"/>
    <w:rsid w:val="00834312"/>
    <w:rsid w:val="00834359"/>
    <w:rsid w:val="008349E8"/>
    <w:rsid w:val="00834C10"/>
    <w:rsid w:val="0083521C"/>
    <w:rsid w:val="0083580B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0E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4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69C"/>
    <w:rsid w:val="0086481B"/>
    <w:rsid w:val="00864BE6"/>
    <w:rsid w:val="00864E4E"/>
    <w:rsid w:val="0086554F"/>
    <w:rsid w:val="008659BC"/>
    <w:rsid w:val="00865B66"/>
    <w:rsid w:val="00866595"/>
    <w:rsid w:val="00866975"/>
    <w:rsid w:val="00866C7A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22B"/>
    <w:rsid w:val="0087241D"/>
    <w:rsid w:val="00872944"/>
    <w:rsid w:val="00872BE2"/>
    <w:rsid w:val="008732D9"/>
    <w:rsid w:val="00873370"/>
    <w:rsid w:val="00874729"/>
    <w:rsid w:val="0087486B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1C5D"/>
    <w:rsid w:val="00892596"/>
    <w:rsid w:val="008925E3"/>
    <w:rsid w:val="008927D8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3189"/>
    <w:rsid w:val="008A352D"/>
    <w:rsid w:val="008A3BFB"/>
    <w:rsid w:val="008A3F84"/>
    <w:rsid w:val="008A3FE2"/>
    <w:rsid w:val="008A4205"/>
    <w:rsid w:val="008A438E"/>
    <w:rsid w:val="008A4604"/>
    <w:rsid w:val="008A593C"/>
    <w:rsid w:val="008A5D48"/>
    <w:rsid w:val="008A6214"/>
    <w:rsid w:val="008A6608"/>
    <w:rsid w:val="008A663B"/>
    <w:rsid w:val="008A68B1"/>
    <w:rsid w:val="008A762F"/>
    <w:rsid w:val="008A7D7A"/>
    <w:rsid w:val="008B0059"/>
    <w:rsid w:val="008B0324"/>
    <w:rsid w:val="008B0430"/>
    <w:rsid w:val="008B04FB"/>
    <w:rsid w:val="008B09A3"/>
    <w:rsid w:val="008B0B1E"/>
    <w:rsid w:val="008B0D29"/>
    <w:rsid w:val="008B10F1"/>
    <w:rsid w:val="008B169A"/>
    <w:rsid w:val="008B1BBE"/>
    <w:rsid w:val="008B1C3A"/>
    <w:rsid w:val="008B1DF8"/>
    <w:rsid w:val="008B210B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4A96"/>
    <w:rsid w:val="008B4EA1"/>
    <w:rsid w:val="008B5468"/>
    <w:rsid w:val="008B5885"/>
    <w:rsid w:val="008B6D30"/>
    <w:rsid w:val="008B6D6D"/>
    <w:rsid w:val="008B6DD8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3CED"/>
    <w:rsid w:val="008C47B2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91D"/>
    <w:rsid w:val="008C6AB4"/>
    <w:rsid w:val="008C6B48"/>
    <w:rsid w:val="008C6E8D"/>
    <w:rsid w:val="008C77A3"/>
    <w:rsid w:val="008C7D2E"/>
    <w:rsid w:val="008C7F47"/>
    <w:rsid w:val="008C7FEF"/>
    <w:rsid w:val="008D004C"/>
    <w:rsid w:val="008D02D2"/>
    <w:rsid w:val="008D047C"/>
    <w:rsid w:val="008D0565"/>
    <w:rsid w:val="008D06F6"/>
    <w:rsid w:val="008D0C55"/>
    <w:rsid w:val="008D0CCA"/>
    <w:rsid w:val="008D10DE"/>
    <w:rsid w:val="008D15D7"/>
    <w:rsid w:val="008D19C7"/>
    <w:rsid w:val="008D19E2"/>
    <w:rsid w:val="008D1AD2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9F3"/>
    <w:rsid w:val="008D3D3C"/>
    <w:rsid w:val="008D41DA"/>
    <w:rsid w:val="008D42DF"/>
    <w:rsid w:val="008D4409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CA5"/>
    <w:rsid w:val="008D7FD8"/>
    <w:rsid w:val="008E027F"/>
    <w:rsid w:val="008E0440"/>
    <w:rsid w:val="008E0514"/>
    <w:rsid w:val="008E05A7"/>
    <w:rsid w:val="008E0BF4"/>
    <w:rsid w:val="008E0D4B"/>
    <w:rsid w:val="008E0F73"/>
    <w:rsid w:val="008E113C"/>
    <w:rsid w:val="008E1511"/>
    <w:rsid w:val="008E16A6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C3C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2CC"/>
    <w:rsid w:val="008F1833"/>
    <w:rsid w:val="008F1D2E"/>
    <w:rsid w:val="008F1D3B"/>
    <w:rsid w:val="008F22A0"/>
    <w:rsid w:val="008F25D5"/>
    <w:rsid w:val="008F26C0"/>
    <w:rsid w:val="008F28E9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20"/>
    <w:rsid w:val="008F5DB1"/>
    <w:rsid w:val="008F5F9B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2C"/>
    <w:rsid w:val="008F6F0D"/>
    <w:rsid w:val="008F6F36"/>
    <w:rsid w:val="008F7144"/>
    <w:rsid w:val="008F73FF"/>
    <w:rsid w:val="008F7CB7"/>
    <w:rsid w:val="009002B4"/>
    <w:rsid w:val="00900357"/>
    <w:rsid w:val="009003EB"/>
    <w:rsid w:val="009005EB"/>
    <w:rsid w:val="009009EF"/>
    <w:rsid w:val="009010EC"/>
    <w:rsid w:val="009012E1"/>
    <w:rsid w:val="00901EBE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294"/>
    <w:rsid w:val="00903518"/>
    <w:rsid w:val="009036C9"/>
    <w:rsid w:val="00903EC7"/>
    <w:rsid w:val="009041B6"/>
    <w:rsid w:val="009045F2"/>
    <w:rsid w:val="009047C1"/>
    <w:rsid w:val="0090498F"/>
    <w:rsid w:val="00904BF9"/>
    <w:rsid w:val="00904D07"/>
    <w:rsid w:val="00904E27"/>
    <w:rsid w:val="00905A0C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04C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39FC"/>
    <w:rsid w:val="00924343"/>
    <w:rsid w:val="00924365"/>
    <w:rsid w:val="00924C1B"/>
    <w:rsid w:val="00924D18"/>
    <w:rsid w:val="00924EBB"/>
    <w:rsid w:val="00924F5B"/>
    <w:rsid w:val="00924FFD"/>
    <w:rsid w:val="0092526C"/>
    <w:rsid w:val="00925623"/>
    <w:rsid w:val="009256B4"/>
    <w:rsid w:val="00925AFE"/>
    <w:rsid w:val="00925F58"/>
    <w:rsid w:val="00925FDB"/>
    <w:rsid w:val="0092608C"/>
    <w:rsid w:val="009261A6"/>
    <w:rsid w:val="00926266"/>
    <w:rsid w:val="00926615"/>
    <w:rsid w:val="00926AFC"/>
    <w:rsid w:val="00926E50"/>
    <w:rsid w:val="00926FFB"/>
    <w:rsid w:val="0092719E"/>
    <w:rsid w:val="0092754A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C67"/>
    <w:rsid w:val="00932F6B"/>
    <w:rsid w:val="009334D2"/>
    <w:rsid w:val="00933750"/>
    <w:rsid w:val="009337FE"/>
    <w:rsid w:val="00933D72"/>
    <w:rsid w:val="00934126"/>
    <w:rsid w:val="00934127"/>
    <w:rsid w:val="0093442A"/>
    <w:rsid w:val="009347B1"/>
    <w:rsid w:val="009347E1"/>
    <w:rsid w:val="00934DC3"/>
    <w:rsid w:val="009350C9"/>
    <w:rsid w:val="009353C3"/>
    <w:rsid w:val="00935D1B"/>
    <w:rsid w:val="00935FE1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608E"/>
    <w:rsid w:val="009460FB"/>
    <w:rsid w:val="00946356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19F1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4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525"/>
    <w:rsid w:val="0096673C"/>
    <w:rsid w:val="00966BE1"/>
    <w:rsid w:val="00967476"/>
    <w:rsid w:val="00967700"/>
    <w:rsid w:val="00967AA0"/>
    <w:rsid w:val="00967B27"/>
    <w:rsid w:val="009704CA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07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2D12"/>
    <w:rsid w:val="00982E91"/>
    <w:rsid w:val="0098319B"/>
    <w:rsid w:val="00983693"/>
    <w:rsid w:val="00983AA5"/>
    <w:rsid w:val="009840FC"/>
    <w:rsid w:val="00984426"/>
    <w:rsid w:val="009846BF"/>
    <w:rsid w:val="00984BFA"/>
    <w:rsid w:val="0098502E"/>
    <w:rsid w:val="00985EC8"/>
    <w:rsid w:val="00985FAB"/>
    <w:rsid w:val="009860A1"/>
    <w:rsid w:val="00986140"/>
    <w:rsid w:val="00986301"/>
    <w:rsid w:val="00986632"/>
    <w:rsid w:val="009869D7"/>
    <w:rsid w:val="00986F20"/>
    <w:rsid w:val="009870DC"/>
    <w:rsid w:val="00987174"/>
    <w:rsid w:val="009872C9"/>
    <w:rsid w:val="00987DE5"/>
    <w:rsid w:val="00987ECD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6FA"/>
    <w:rsid w:val="00992BEF"/>
    <w:rsid w:val="00992C2A"/>
    <w:rsid w:val="00992E9A"/>
    <w:rsid w:val="0099306C"/>
    <w:rsid w:val="009931CA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94"/>
    <w:rsid w:val="009A295C"/>
    <w:rsid w:val="009A29F8"/>
    <w:rsid w:val="009A2F00"/>
    <w:rsid w:val="009A3295"/>
    <w:rsid w:val="009A3330"/>
    <w:rsid w:val="009A3353"/>
    <w:rsid w:val="009A3926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84E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75A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4554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64"/>
    <w:rsid w:val="009D7190"/>
    <w:rsid w:val="009D72D0"/>
    <w:rsid w:val="009D733E"/>
    <w:rsid w:val="009D7A5C"/>
    <w:rsid w:val="009D7E85"/>
    <w:rsid w:val="009E0BA3"/>
    <w:rsid w:val="009E0BB7"/>
    <w:rsid w:val="009E0CB6"/>
    <w:rsid w:val="009E0E04"/>
    <w:rsid w:val="009E1249"/>
    <w:rsid w:val="009E17EB"/>
    <w:rsid w:val="009E198B"/>
    <w:rsid w:val="009E1A8B"/>
    <w:rsid w:val="009E1C2F"/>
    <w:rsid w:val="009E1CA0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D98"/>
    <w:rsid w:val="009E7E2E"/>
    <w:rsid w:val="009E7EE5"/>
    <w:rsid w:val="009F0516"/>
    <w:rsid w:val="009F0986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F1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5B6D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459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171"/>
    <w:rsid w:val="00A05905"/>
    <w:rsid w:val="00A059B7"/>
    <w:rsid w:val="00A05A08"/>
    <w:rsid w:val="00A05B89"/>
    <w:rsid w:val="00A05EB0"/>
    <w:rsid w:val="00A06076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07F0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D5F"/>
    <w:rsid w:val="00A23EFD"/>
    <w:rsid w:val="00A24897"/>
    <w:rsid w:val="00A24C4E"/>
    <w:rsid w:val="00A24E99"/>
    <w:rsid w:val="00A256BB"/>
    <w:rsid w:val="00A2584E"/>
    <w:rsid w:val="00A25911"/>
    <w:rsid w:val="00A25F26"/>
    <w:rsid w:val="00A2683D"/>
    <w:rsid w:val="00A27200"/>
    <w:rsid w:val="00A27240"/>
    <w:rsid w:val="00A279B1"/>
    <w:rsid w:val="00A27A9E"/>
    <w:rsid w:val="00A27AC2"/>
    <w:rsid w:val="00A27B43"/>
    <w:rsid w:val="00A30160"/>
    <w:rsid w:val="00A301AA"/>
    <w:rsid w:val="00A30308"/>
    <w:rsid w:val="00A30320"/>
    <w:rsid w:val="00A30410"/>
    <w:rsid w:val="00A3084A"/>
    <w:rsid w:val="00A308B0"/>
    <w:rsid w:val="00A3108F"/>
    <w:rsid w:val="00A3150A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2EA6"/>
    <w:rsid w:val="00A334CF"/>
    <w:rsid w:val="00A3375C"/>
    <w:rsid w:val="00A337DA"/>
    <w:rsid w:val="00A33E19"/>
    <w:rsid w:val="00A34498"/>
    <w:rsid w:val="00A34CE9"/>
    <w:rsid w:val="00A34D66"/>
    <w:rsid w:val="00A35100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366"/>
    <w:rsid w:val="00A40603"/>
    <w:rsid w:val="00A407A5"/>
    <w:rsid w:val="00A407DA"/>
    <w:rsid w:val="00A408D6"/>
    <w:rsid w:val="00A40DC6"/>
    <w:rsid w:val="00A41074"/>
    <w:rsid w:val="00A41E61"/>
    <w:rsid w:val="00A42034"/>
    <w:rsid w:val="00A4230F"/>
    <w:rsid w:val="00A4250C"/>
    <w:rsid w:val="00A4271E"/>
    <w:rsid w:val="00A4277F"/>
    <w:rsid w:val="00A42FC3"/>
    <w:rsid w:val="00A43ADA"/>
    <w:rsid w:val="00A43E68"/>
    <w:rsid w:val="00A43F7E"/>
    <w:rsid w:val="00A44536"/>
    <w:rsid w:val="00A44602"/>
    <w:rsid w:val="00A44AA2"/>
    <w:rsid w:val="00A44EEE"/>
    <w:rsid w:val="00A452F3"/>
    <w:rsid w:val="00A45425"/>
    <w:rsid w:val="00A45569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3EF"/>
    <w:rsid w:val="00A506B2"/>
    <w:rsid w:val="00A50766"/>
    <w:rsid w:val="00A51131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D82"/>
    <w:rsid w:val="00A52FF9"/>
    <w:rsid w:val="00A53306"/>
    <w:rsid w:val="00A537CA"/>
    <w:rsid w:val="00A5411E"/>
    <w:rsid w:val="00A541BB"/>
    <w:rsid w:val="00A545FC"/>
    <w:rsid w:val="00A546F3"/>
    <w:rsid w:val="00A54914"/>
    <w:rsid w:val="00A5492B"/>
    <w:rsid w:val="00A5536E"/>
    <w:rsid w:val="00A554F3"/>
    <w:rsid w:val="00A557C1"/>
    <w:rsid w:val="00A55B9E"/>
    <w:rsid w:val="00A56306"/>
    <w:rsid w:val="00A56849"/>
    <w:rsid w:val="00A56C78"/>
    <w:rsid w:val="00A56FB0"/>
    <w:rsid w:val="00A56FC8"/>
    <w:rsid w:val="00A57118"/>
    <w:rsid w:val="00A57189"/>
    <w:rsid w:val="00A5727A"/>
    <w:rsid w:val="00A575B9"/>
    <w:rsid w:val="00A576AE"/>
    <w:rsid w:val="00A57E99"/>
    <w:rsid w:val="00A57F45"/>
    <w:rsid w:val="00A60369"/>
    <w:rsid w:val="00A6058B"/>
    <w:rsid w:val="00A6095F"/>
    <w:rsid w:val="00A60C56"/>
    <w:rsid w:val="00A61497"/>
    <w:rsid w:val="00A6152D"/>
    <w:rsid w:val="00A616C6"/>
    <w:rsid w:val="00A61AEB"/>
    <w:rsid w:val="00A61DEF"/>
    <w:rsid w:val="00A61EBC"/>
    <w:rsid w:val="00A62017"/>
    <w:rsid w:val="00A62234"/>
    <w:rsid w:val="00A63007"/>
    <w:rsid w:val="00A638B9"/>
    <w:rsid w:val="00A63E4E"/>
    <w:rsid w:val="00A6404A"/>
    <w:rsid w:val="00A64271"/>
    <w:rsid w:val="00A644E0"/>
    <w:rsid w:val="00A64670"/>
    <w:rsid w:val="00A64C72"/>
    <w:rsid w:val="00A64D20"/>
    <w:rsid w:val="00A651B9"/>
    <w:rsid w:val="00A651DB"/>
    <w:rsid w:val="00A65225"/>
    <w:rsid w:val="00A6558E"/>
    <w:rsid w:val="00A6567A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AD0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05A"/>
    <w:rsid w:val="00A8129C"/>
    <w:rsid w:val="00A813DD"/>
    <w:rsid w:val="00A81559"/>
    <w:rsid w:val="00A8159B"/>
    <w:rsid w:val="00A815AD"/>
    <w:rsid w:val="00A81883"/>
    <w:rsid w:val="00A81995"/>
    <w:rsid w:val="00A819DD"/>
    <w:rsid w:val="00A81C89"/>
    <w:rsid w:val="00A829EB"/>
    <w:rsid w:val="00A82A8E"/>
    <w:rsid w:val="00A82EE5"/>
    <w:rsid w:val="00A8300B"/>
    <w:rsid w:val="00A836C8"/>
    <w:rsid w:val="00A83740"/>
    <w:rsid w:val="00A8374B"/>
    <w:rsid w:val="00A837AB"/>
    <w:rsid w:val="00A83A6D"/>
    <w:rsid w:val="00A83ABC"/>
    <w:rsid w:val="00A8429A"/>
    <w:rsid w:val="00A84427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DDC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4D9C"/>
    <w:rsid w:val="00A950C9"/>
    <w:rsid w:val="00A950DC"/>
    <w:rsid w:val="00A95376"/>
    <w:rsid w:val="00A954BA"/>
    <w:rsid w:val="00A95791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B19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7F3"/>
    <w:rsid w:val="00AA284E"/>
    <w:rsid w:val="00AA2ABA"/>
    <w:rsid w:val="00AA2E80"/>
    <w:rsid w:val="00AA3115"/>
    <w:rsid w:val="00AA31A1"/>
    <w:rsid w:val="00AA3477"/>
    <w:rsid w:val="00AA34D0"/>
    <w:rsid w:val="00AA363C"/>
    <w:rsid w:val="00AA3C9F"/>
    <w:rsid w:val="00AA3F9D"/>
    <w:rsid w:val="00AA43EE"/>
    <w:rsid w:val="00AA4FE4"/>
    <w:rsid w:val="00AA5263"/>
    <w:rsid w:val="00AA61A9"/>
    <w:rsid w:val="00AA639E"/>
    <w:rsid w:val="00AA68D0"/>
    <w:rsid w:val="00AA6B6C"/>
    <w:rsid w:val="00AA6B7A"/>
    <w:rsid w:val="00AA6EDF"/>
    <w:rsid w:val="00AA706A"/>
    <w:rsid w:val="00AA7325"/>
    <w:rsid w:val="00AA7590"/>
    <w:rsid w:val="00AA766D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2408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5D7D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0EDB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9B3"/>
    <w:rsid w:val="00AC5AEE"/>
    <w:rsid w:val="00AC5F44"/>
    <w:rsid w:val="00AC5FBD"/>
    <w:rsid w:val="00AC6218"/>
    <w:rsid w:val="00AC64B4"/>
    <w:rsid w:val="00AC6921"/>
    <w:rsid w:val="00AC6D94"/>
    <w:rsid w:val="00AC6E25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AB2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75A"/>
    <w:rsid w:val="00AE099B"/>
    <w:rsid w:val="00AE17F5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DB4"/>
    <w:rsid w:val="00B071DB"/>
    <w:rsid w:val="00B07FCE"/>
    <w:rsid w:val="00B102FA"/>
    <w:rsid w:val="00B10327"/>
    <w:rsid w:val="00B1071D"/>
    <w:rsid w:val="00B108ED"/>
    <w:rsid w:val="00B10B9A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72C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292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835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BF7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D9"/>
    <w:rsid w:val="00B45DFE"/>
    <w:rsid w:val="00B46898"/>
    <w:rsid w:val="00B472E2"/>
    <w:rsid w:val="00B4737A"/>
    <w:rsid w:val="00B474D3"/>
    <w:rsid w:val="00B478CB"/>
    <w:rsid w:val="00B47A30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1CCB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8E8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A52"/>
    <w:rsid w:val="00B66DDB"/>
    <w:rsid w:val="00B673E5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977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276"/>
    <w:rsid w:val="00B74385"/>
    <w:rsid w:val="00B745B6"/>
    <w:rsid w:val="00B745CF"/>
    <w:rsid w:val="00B751E6"/>
    <w:rsid w:val="00B759C8"/>
    <w:rsid w:val="00B764CD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67B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ADC"/>
    <w:rsid w:val="00B86B90"/>
    <w:rsid w:val="00B86E04"/>
    <w:rsid w:val="00B86E2B"/>
    <w:rsid w:val="00B872C3"/>
    <w:rsid w:val="00B87645"/>
    <w:rsid w:val="00B87DC4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76B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0CC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1B40"/>
    <w:rsid w:val="00BB225A"/>
    <w:rsid w:val="00BB293C"/>
    <w:rsid w:val="00BB2AD2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4DE"/>
    <w:rsid w:val="00BB5B8C"/>
    <w:rsid w:val="00BB61EB"/>
    <w:rsid w:val="00BB66B1"/>
    <w:rsid w:val="00BB6C78"/>
    <w:rsid w:val="00BB7036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32B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AAC"/>
    <w:rsid w:val="00BC5F4D"/>
    <w:rsid w:val="00BC6324"/>
    <w:rsid w:val="00BC639A"/>
    <w:rsid w:val="00BC63F7"/>
    <w:rsid w:val="00BC690C"/>
    <w:rsid w:val="00BC6E23"/>
    <w:rsid w:val="00BC6F42"/>
    <w:rsid w:val="00BC7089"/>
    <w:rsid w:val="00BC7A3F"/>
    <w:rsid w:val="00BC7CE4"/>
    <w:rsid w:val="00BD0ACA"/>
    <w:rsid w:val="00BD136A"/>
    <w:rsid w:val="00BD15E9"/>
    <w:rsid w:val="00BD16C9"/>
    <w:rsid w:val="00BD16D2"/>
    <w:rsid w:val="00BD19F7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4CA2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804"/>
    <w:rsid w:val="00BF5A0E"/>
    <w:rsid w:val="00BF5F4A"/>
    <w:rsid w:val="00BF608F"/>
    <w:rsid w:val="00BF6680"/>
    <w:rsid w:val="00BF69EF"/>
    <w:rsid w:val="00BF6AB5"/>
    <w:rsid w:val="00BF7137"/>
    <w:rsid w:val="00BF745D"/>
    <w:rsid w:val="00BF75DB"/>
    <w:rsid w:val="00BF7892"/>
    <w:rsid w:val="00BF7B91"/>
    <w:rsid w:val="00C0097A"/>
    <w:rsid w:val="00C01286"/>
    <w:rsid w:val="00C0156A"/>
    <w:rsid w:val="00C01593"/>
    <w:rsid w:val="00C01648"/>
    <w:rsid w:val="00C01E42"/>
    <w:rsid w:val="00C020DD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04B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5E05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2AB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0B41"/>
    <w:rsid w:val="00C30E7F"/>
    <w:rsid w:val="00C31326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9A3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9FF"/>
    <w:rsid w:val="00C47A7A"/>
    <w:rsid w:val="00C47C67"/>
    <w:rsid w:val="00C50304"/>
    <w:rsid w:val="00C508E8"/>
    <w:rsid w:val="00C50B98"/>
    <w:rsid w:val="00C50E23"/>
    <w:rsid w:val="00C50E2B"/>
    <w:rsid w:val="00C50F23"/>
    <w:rsid w:val="00C50F40"/>
    <w:rsid w:val="00C51395"/>
    <w:rsid w:val="00C5187D"/>
    <w:rsid w:val="00C51B2F"/>
    <w:rsid w:val="00C51B5B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4FA"/>
    <w:rsid w:val="00C5584C"/>
    <w:rsid w:val="00C5592E"/>
    <w:rsid w:val="00C563F8"/>
    <w:rsid w:val="00C56F54"/>
    <w:rsid w:val="00C5712A"/>
    <w:rsid w:val="00C571B5"/>
    <w:rsid w:val="00C573ED"/>
    <w:rsid w:val="00C576CF"/>
    <w:rsid w:val="00C57F34"/>
    <w:rsid w:val="00C57F3F"/>
    <w:rsid w:val="00C57F62"/>
    <w:rsid w:val="00C6028F"/>
    <w:rsid w:val="00C604E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1F51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473"/>
    <w:rsid w:val="00C827F6"/>
    <w:rsid w:val="00C83195"/>
    <w:rsid w:val="00C83438"/>
    <w:rsid w:val="00C837DD"/>
    <w:rsid w:val="00C83F3E"/>
    <w:rsid w:val="00C83F82"/>
    <w:rsid w:val="00C8498B"/>
    <w:rsid w:val="00C849B5"/>
    <w:rsid w:val="00C85029"/>
    <w:rsid w:val="00C850EE"/>
    <w:rsid w:val="00C85403"/>
    <w:rsid w:val="00C8557D"/>
    <w:rsid w:val="00C85A09"/>
    <w:rsid w:val="00C86579"/>
    <w:rsid w:val="00C866D1"/>
    <w:rsid w:val="00C8678A"/>
    <w:rsid w:val="00C869AE"/>
    <w:rsid w:val="00C86AAB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5B48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5E0"/>
    <w:rsid w:val="00CA1A7A"/>
    <w:rsid w:val="00CA1B6A"/>
    <w:rsid w:val="00CA1B90"/>
    <w:rsid w:val="00CA1E5B"/>
    <w:rsid w:val="00CA1E6E"/>
    <w:rsid w:val="00CA1FDB"/>
    <w:rsid w:val="00CA21EB"/>
    <w:rsid w:val="00CA2261"/>
    <w:rsid w:val="00CA28AB"/>
    <w:rsid w:val="00CA326C"/>
    <w:rsid w:val="00CA34CF"/>
    <w:rsid w:val="00CA37BF"/>
    <w:rsid w:val="00CA3D09"/>
    <w:rsid w:val="00CA46CA"/>
    <w:rsid w:val="00CA4721"/>
    <w:rsid w:val="00CA4974"/>
    <w:rsid w:val="00CA5139"/>
    <w:rsid w:val="00CA59E8"/>
    <w:rsid w:val="00CA602F"/>
    <w:rsid w:val="00CA671A"/>
    <w:rsid w:val="00CA69D3"/>
    <w:rsid w:val="00CA6BE5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CEE"/>
    <w:rsid w:val="00CB2E53"/>
    <w:rsid w:val="00CB2FEE"/>
    <w:rsid w:val="00CB36E3"/>
    <w:rsid w:val="00CB4988"/>
    <w:rsid w:val="00CB4A77"/>
    <w:rsid w:val="00CB4BA9"/>
    <w:rsid w:val="00CB504E"/>
    <w:rsid w:val="00CB547A"/>
    <w:rsid w:val="00CB55EC"/>
    <w:rsid w:val="00CB567F"/>
    <w:rsid w:val="00CB579E"/>
    <w:rsid w:val="00CB58B5"/>
    <w:rsid w:val="00CB5BB6"/>
    <w:rsid w:val="00CB5C8A"/>
    <w:rsid w:val="00CB5D65"/>
    <w:rsid w:val="00CB61D9"/>
    <w:rsid w:val="00CB61EA"/>
    <w:rsid w:val="00CB6352"/>
    <w:rsid w:val="00CB6394"/>
    <w:rsid w:val="00CB680B"/>
    <w:rsid w:val="00CB6D80"/>
    <w:rsid w:val="00CB70CC"/>
    <w:rsid w:val="00CB71C8"/>
    <w:rsid w:val="00CB771E"/>
    <w:rsid w:val="00CB7C17"/>
    <w:rsid w:val="00CB7C71"/>
    <w:rsid w:val="00CC016B"/>
    <w:rsid w:val="00CC025E"/>
    <w:rsid w:val="00CC02B5"/>
    <w:rsid w:val="00CC0598"/>
    <w:rsid w:val="00CC07B8"/>
    <w:rsid w:val="00CC09E6"/>
    <w:rsid w:val="00CC09FF"/>
    <w:rsid w:val="00CC0DD7"/>
    <w:rsid w:val="00CC1372"/>
    <w:rsid w:val="00CC1407"/>
    <w:rsid w:val="00CC15DA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74A"/>
    <w:rsid w:val="00CC6D0B"/>
    <w:rsid w:val="00CC6D19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C1A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09A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73"/>
    <w:rsid w:val="00CF0520"/>
    <w:rsid w:val="00CF062F"/>
    <w:rsid w:val="00CF0847"/>
    <w:rsid w:val="00CF09D9"/>
    <w:rsid w:val="00CF116E"/>
    <w:rsid w:val="00CF12A7"/>
    <w:rsid w:val="00CF1494"/>
    <w:rsid w:val="00CF15D4"/>
    <w:rsid w:val="00CF190E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674"/>
    <w:rsid w:val="00CF4AF3"/>
    <w:rsid w:val="00CF539F"/>
    <w:rsid w:val="00CF55A1"/>
    <w:rsid w:val="00CF55DC"/>
    <w:rsid w:val="00CF5805"/>
    <w:rsid w:val="00CF58D8"/>
    <w:rsid w:val="00CF5E81"/>
    <w:rsid w:val="00CF6157"/>
    <w:rsid w:val="00CF61EF"/>
    <w:rsid w:val="00CF6370"/>
    <w:rsid w:val="00CF6A53"/>
    <w:rsid w:val="00CF6DEC"/>
    <w:rsid w:val="00CF7037"/>
    <w:rsid w:val="00CF77B7"/>
    <w:rsid w:val="00CF77EC"/>
    <w:rsid w:val="00D0093A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3126"/>
    <w:rsid w:val="00D032D9"/>
    <w:rsid w:val="00D0338D"/>
    <w:rsid w:val="00D03FAE"/>
    <w:rsid w:val="00D0404E"/>
    <w:rsid w:val="00D0406D"/>
    <w:rsid w:val="00D0438F"/>
    <w:rsid w:val="00D04464"/>
    <w:rsid w:val="00D0475B"/>
    <w:rsid w:val="00D04F83"/>
    <w:rsid w:val="00D04FA9"/>
    <w:rsid w:val="00D05163"/>
    <w:rsid w:val="00D0518D"/>
    <w:rsid w:val="00D05920"/>
    <w:rsid w:val="00D059D3"/>
    <w:rsid w:val="00D05B41"/>
    <w:rsid w:val="00D0622D"/>
    <w:rsid w:val="00D068F9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4D35"/>
    <w:rsid w:val="00D15094"/>
    <w:rsid w:val="00D15133"/>
    <w:rsid w:val="00D152F2"/>
    <w:rsid w:val="00D1532A"/>
    <w:rsid w:val="00D1564E"/>
    <w:rsid w:val="00D15BA8"/>
    <w:rsid w:val="00D15C9E"/>
    <w:rsid w:val="00D168F9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AFE"/>
    <w:rsid w:val="00D20B12"/>
    <w:rsid w:val="00D20EE7"/>
    <w:rsid w:val="00D2144C"/>
    <w:rsid w:val="00D215AC"/>
    <w:rsid w:val="00D218A4"/>
    <w:rsid w:val="00D218C1"/>
    <w:rsid w:val="00D2195E"/>
    <w:rsid w:val="00D21DDA"/>
    <w:rsid w:val="00D21F83"/>
    <w:rsid w:val="00D221FD"/>
    <w:rsid w:val="00D22384"/>
    <w:rsid w:val="00D22C44"/>
    <w:rsid w:val="00D22E09"/>
    <w:rsid w:val="00D2310C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A42"/>
    <w:rsid w:val="00D30C4F"/>
    <w:rsid w:val="00D31085"/>
    <w:rsid w:val="00D31152"/>
    <w:rsid w:val="00D31286"/>
    <w:rsid w:val="00D31362"/>
    <w:rsid w:val="00D315F9"/>
    <w:rsid w:val="00D31877"/>
    <w:rsid w:val="00D31C69"/>
    <w:rsid w:val="00D31D94"/>
    <w:rsid w:val="00D32171"/>
    <w:rsid w:val="00D321A2"/>
    <w:rsid w:val="00D323C3"/>
    <w:rsid w:val="00D32EFD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A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0BAC"/>
    <w:rsid w:val="00D414C0"/>
    <w:rsid w:val="00D4180B"/>
    <w:rsid w:val="00D41E75"/>
    <w:rsid w:val="00D4212A"/>
    <w:rsid w:val="00D42AAF"/>
    <w:rsid w:val="00D4318E"/>
    <w:rsid w:val="00D43654"/>
    <w:rsid w:val="00D436A4"/>
    <w:rsid w:val="00D4436B"/>
    <w:rsid w:val="00D445A4"/>
    <w:rsid w:val="00D44603"/>
    <w:rsid w:val="00D45471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55D"/>
    <w:rsid w:val="00D466CF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3DE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8BC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3CC"/>
    <w:rsid w:val="00D76863"/>
    <w:rsid w:val="00D7694B"/>
    <w:rsid w:val="00D76D4A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287"/>
    <w:rsid w:val="00D84A5F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1EE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16C6"/>
    <w:rsid w:val="00DA20D7"/>
    <w:rsid w:val="00DA2167"/>
    <w:rsid w:val="00DA2251"/>
    <w:rsid w:val="00DA2695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3DB"/>
    <w:rsid w:val="00DB3FD7"/>
    <w:rsid w:val="00DB3FED"/>
    <w:rsid w:val="00DB4101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4CE0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2C4"/>
    <w:rsid w:val="00DD0572"/>
    <w:rsid w:val="00DD05E5"/>
    <w:rsid w:val="00DD08D1"/>
    <w:rsid w:val="00DD0B98"/>
    <w:rsid w:val="00DD0C8C"/>
    <w:rsid w:val="00DD1123"/>
    <w:rsid w:val="00DD12B9"/>
    <w:rsid w:val="00DD13B6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7DB"/>
    <w:rsid w:val="00DD5F1F"/>
    <w:rsid w:val="00DD5F3B"/>
    <w:rsid w:val="00DD6226"/>
    <w:rsid w:val="00DD6262"/>
    <w:rsid w:val="00DD638F"/>
    <w:rsid w:val="00DD6C7B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60"/>
    <w:rsid w:val="00DE7690"/>
    <w:rsid w:val="00DE7CC9"/>
    <w:rsid w:val="00DE7E0E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9C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1B5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B"/>
    <w:rsid w:val="00E010BE"/>
    <w:rsid w:val="00E01CA1"/>
    <w:rsid w:val="00E01D58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3D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2A55"/>
    <w:rsid w:val="00E13122"/>
    <w:rsid w:val="00E137D6"/>
    <w:rsid w:val="00E138FD"/>
    <w:rsid w:val="00E13B63"/>
    <w:rsid w:val="00E13D71"/>
    <w:rsid w:val="00E13FBE"/>
    <w:rsid w:val="00E145B8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094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774"/>
    <w:rsid w:val="00E258C6"/>
    <w:rsid w:val="00E25A27"/>
    <w:rsid w:val="00E25A73"/>
    <w:rsid w:val="00E25B7E"/>
    <w:rsid w:val="00E25E93"/>
    <w:rsid w:val="00E2621D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3E"/>
    <w:rsid w:val="00E3055E"/>
    <w:rsid w:val="00E30DF2"/>
    <w:rsid w:val="00E30EE3"/>
    <w:rsid w:val="00E3191E"/>
    <w:rsid w:val="00E31C33"/>
    <w:rsid w:val="00E32164"/>
    <w:rsid w:val="00E321DD"/>
    <w:rsid w:val="00E32396"/>
    <w:rsid w:val="00E3254D"/>
    <w:rsid w:val="00E3278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3E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2A5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461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115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B7"/>
    <w:rsid w:val="00E55AD8"/>
    <w:rsid w:val="00E56173"/>
    <w:rsid w:val="00E56416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8FE"/>
    <w:rsid w:val="00E6293F"/>
    <w:rsid w:val="00E62EFF"/>
    <w:rsid w:val="00E637B7"/>
    <w:rsid w:val="00E64C8C"/>
    <w:rsid w:val="00E65654"/>
    <w:rsid w:val="00E65BFC"/>
    <w:rsid w:val="00E65C7A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EBC"/>
    <w:rsid w:val="00E70F45"/>
    <w:rsid w:val="00E70F7A"/>
    <w:rsid w:val="00E714EC"/>
    <w:rsid w:val="00E71806"/>
    <w:rsid w:val="00E71851"/>
    <w:rsid w:val="00E71B31"/>
    <w:rsid w:val="00E71ED5"/>
    <w:rsid w:val="00E72496"/>
    <w:rsid w:val="00E72901"/>
    <w:rsid w:val="00E72BD2"/>
    <w:rsid w:val="00E72DC7"/>
    <w:rsid w:val="00E736D8"/>
    <w:rsid w:val="00E74163"/>
    <w:rsid w:val="00E74179"/>
    <w:rsid w:val="00E7417A"/>
    <w:rsid w:val="00E74C92"/>
    <w:rsid w:val="00E74D7F"/>
    <w:rsid w:val="00E75176"/>
    <w:rsid w:val="00E751E5"/>
    <w:rsid w:val="00E75637"/>
    <w:rsid w:val="00E7569F"/>
    <w:rsid w:val="00E76191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84"/>
    <w:rsid w:val="00E825D0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85A"/>
    <w:rsid w:val="00E84910"/>
    <w:rsid w:val="00E84989"/>
    <w:rsid w:val="00E84B5C"/>
    <w:rsid w:val="00E84E18"/>
    <w:rsid w:val="00E84FBA"/>
    <w:rsid w:val="00E853B3"/>
    <w:rsid w:val="00E853D3"/>
    <w:rsid w:val="00E8555C"/>
    <w:rsid w:val="00E85561"/>
    <w:rsid w:val="00E859CE"/>
    <w:rsid w:val="00E85D79"/>
    <w:rsid w:val="00E85F3E"/>
    <w:rsid w:val="00E86B5E"/>
    <w:rsid w:val="00E86E3E"/>
    <w:rsid w:val="00E87117"/>
    <w:rsid w:val="00E871CC"/>
    <w:rsid w:val="00E8738A"/>
    <w:rsid w:val="00E87797"/>
    <w:rsid w:val="00E90C44"/>
    <w:rsid w:val="00E911DD"/>
    <w:rsid w:val="00E916AC"/>
    <w:rsid w:val="00E919AB"/>
    <w:rsid w:val="00E920FC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314"/>
    <w:rsid w:val="00E97467"/>
    <w:rsid w:val="00E97BAE"/>
    <w:rsid w:val="00E97E47"/>
    <w:rsid w:val="00EA0C4C"/>
    <w:rsid w:val="00EA0E46"/>
    <w:rsid w:val="00EA1112"/>
    <w:rsid w:val="00EA1325"/>
    <w:rsid w:val="00EA142C"/>
    <w:rsid w:val="00EA1E18"/>
    <w:rsid w:val="00EA22B5"/>
    <w:rsid w:val="00EA297B"/>
    <w:rsid w:val="00EA2C26"/>
    <w:rsid w:val="00EA2CED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1781"/>
    <w:rsid w:val="00EB2AB1"/>
    <w:rsid w:val="00EB2D2A"/>
    <w:rsid w:val="00EB30F6"/>
    <w:rsid w:val="00EB3159"/>
    <w:rsid w:val="00EB349E"/>
    <w:rsid w:val="00EB36B6"/>
    <w:rsid w:val="00EB36C7"/>
    <w:rsid w:val="00EB3CB2"/>
    <w:rsid w:val="00EB3EBA"/>
    <w:rsid w:val="00EB411D"/>
    <w:rsid w:val="00EB49E6"/>
    <w:rsid w:val="00EB4B34"/>
    <w:rsid w:val="00EB4C68"/>
    <w:rsid w:val="00EB54D3"/>
    <w:rsid w:val="00EB55DF"/>
    <w:rsid w:val="00EB56F7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1D73"/>
    <w:rsid w:val="00EC1E28"/>
    <w:rsid w:val="00EC226F"/>
    <w:rsid w:val="00EC2501"/>
    <w:rsid w:val="00EC28CA"/>
    <w:rsid w:val="00EC29CA"/>
    <w:rsid w:val="00EC2A04"/>
    <w:rsid w:val="00EC2B58"/>
    <w:rsid w:val="00EC2B6C"/>
    <w:rsid w:val="00EC2C96"/>
    <w:rsid w:val="00EC3089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4E67"/>
    <w:rsid w:val="00EC5856"/>
    <w:rsid w:val="00EC58D5"/>
    <w:rsid w:val="00EC5B29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BA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55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07C"/>
    <w:rsid w:val="00EE553D"/>
    <w:rsid w:val="00EE55C7"/>
    <w:rsid w:val="00EE62AB"/>
    <w:rsid w:val="00EE652E"/>
    <w:rsid w:val="00EE69C7"/>
    <w:rsid w:val="00EE6F3E"/>
    <w:rsid w:val="00EE742B"/>
    <w:rsid w:val="00EE7510"/>
    <w:rsid w:val="00EE7524"/>
    <w:rsid w:val="00EE75D3"/>
    <w:rsid w:val="00EE7AAF"/>
    <w:rsid w:val="00EF01A2"/>
    <w:rsid w:val="00EF07EA"/>
    <w:rsid w:val="00EF1B04"/>
    <w:rsid w:val="00EF1C66"/>
    <w:rsid w:val="00EF1F78"/>
    <w:rsid w:val="00EF2714"/>
    <w:rsid w:val="00EF2EFF"/>
    <w:rsid w:val="00EF3109"/>
    <w:rsid w:val="00EF318A"/>
    <w:rsid w:val="00EF322D"/>
    <w:rsid w:val="00EF333E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A6B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635"/>
    <w:rsid w:val="00EF6861"/>
    <w:rsid w:val="00EF68A6"/>
    <w:rsid w:val="00EF6938"/>
    <w:rsid w:val="00EF6987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8B7"/>
    <w:rsid w:val="00F00BC0"/>
    <w:rsid w:val="00F0125E"/>
    <w:rsid w:val="00F01574"/>
    <w:rsid w:val="00F01F40"/>
    <w:rsid w:val="00F01F6B"/>
    <w:rsid w:val="00F0233B"/>
    <w:rsid w:val="00F0245D"/>
    <w:rsid w:val="00F02C5A"/>
    <w:rsid w:val="00F03063"/>
    <w:rsid w:val="00F03162"/>
    <w:rsid w:val="00F03916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D4B"/>
    <w:rsid w:val="00F10E89"/>
    <w:rsid w:val="00F10EAC"/>
    <w:rsid w:val="00F116C1"/>
    <w:rsid w:val="00F116C8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2E1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2DEA"/>
    <w:rsid w:val="00F23187"/>
    <w:rsid w:val="00F2318F"/>
    <w:rsid w:val="00F231D3"/>
    <w:rsid w:val="00F2327A"/>
    <w:rsid w:val="00F23325"/>
    <w:rsid w:val="00F23682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27AF3"/>
    <w:rsid w:val="00F30AD9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904"/>
    <w:rsid w:val="00F37D61"/>
    <w:rsid w:val="00F40211"/>
    <w:rsid w:val="00F404A1"/>
    <w:rsid w:val="00F40AFD"/>
    <w:rsid w:val="00F40DE4"/>
    <w:rsid w:val="00F4103B"/>
    <w:rsid w:val="00F4206D"/>
    <w:rsid w:val="00F42D26"/>
    <w:rsid w:val="00F42DBE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1C54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3E9B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6DF0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0DA7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1DA6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66"/>
    <w:rsid w:val="00F853AE"/>
    <w:rsid w:val="00F85A0C"/>
    <w:rsid w:val="00F85A25"/>
    <w:rsid w:val="00F85AA2"/>
    <w:rsid w:val="00F85B8D"/>
    <w:rsid w:val="00F85E16"/>
    <w:rsid w:val="00F86186"/>
    <w:rsid w:val="00F866DB"/>
    <w:rsid w:val="00F86F84"/>
    <w:rsid w:val="00F87129"/>
    <w:rsid w:val="00F872C2"/>
    <w:rsid w:val="00F873D2"/>
    <w:rsid w:val="00F874A8"/>
    <w:rsid w:val="00F876C2"/>
    <w:rsid w:val="00F878AE"/>
    <w:rsid w:val="00F8792E"/>
    <w:rsid w:val="00F90108"/>
    <w:rsid w:val="00F90520"/>
    <w:rsid w:val="00F90A29"/>
    <w:rsid w:val="00F90A66"/>
    <w:rsid w:val="00F90A9D"/>
    <w:rsid w:val="00F9147A"/>
    <w:rsid w:val="00F91527"/>
    <w:rsid w:val="00F91694"/>
    <w:rsid w:val="00F91836"/>
    <w:rsid w:val="00F9187C"/>
    <w:rsid w:val="00F91AE6"/>
    <w:rsid w:val="00F91C27"/>
    <w:rsid w:val="00F91D41"/>
    <w:rsid w:val="00F92092"/>
    <w:rsid w:val="00F9272A"/>
    <w:rsid w:val="00F92A72"/>
    <w:rsid w:val="00F92AEA"/>
    <w:rsid w:val="00F92B42"/>
    <w:rsid w:val="00F92EBB"/>
    <w:rsid w:val="00F92ED8"/>
    <w:rsid w:val="00F92F72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E47"/>
    <w:rsid w:val="00F96F42"/>
    <w:rsid w:val="00F971B9"/>
    <w:rsid w:val="00F9760C"/>
    <w:rsid w:val="00F97DD8"/>
    <w:rsid w:val="00FA006E"/>
    <w:rsid w:val="00FA023C"/>
    <w:rsid w:val="00FA0420"/>
    <w:rsid w:val="00FA0547"/>
    <w:rsid w:val="00FA05A5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D11"/>
    <w:rsid w:val="00FA4E25"/>
    <w:rsid w:val="00FA50F6"/>
    <w:rsid w:val="00FA51F3"/>
    <w:rsid w:val="00FA543D"/>
    <w:rsid w:val="00FA5981"/>
    <w:rsid w:val="00FA5B4B"/>
    <w:rsid w:val="00FA5D75"/>
    <w:rsid w:val="00FA5DC1"/>
    <w:rsid w:val="00FA6716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324"/>
    <w:rsid w:val="00FB5942"/>
    <w:rsid w:val="00FB59A8"/>
    <w:rsid w:val="00FB5A28"/>
    <w:rsid w:val="00FB5BE9"/>
    <w:rsid w:val="00FB5D89"/>
    <w:rsid w:val="00FB5F83"/>
    <w:rsid w:val="00FB699B"/>
    <w:rsid w:val="00FB6F33"/>
    <w:rsid w:val="00FB7013"/>
    <w:rsid w:val="00FB7A59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FCE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C7D04"/>
    <w:rsid w:val="00FD02C9"/>
    <w:rsid w:val="00FD0300"/>
    <w:rsid w:val="00FD086A"/>
    <w:rsid w:val="00FD09EB"/>
    <w:rsid w:val="00FD0DDD"/>
    <w:rsid w:val="00FD0FC6"/>
    <w:rsid w:val="00FD128F"/>
    <w:rsid w:val="00FD131D"/>
    <w:rsid w:val="00FD1570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82"/>
    <w:rsid w:val="00FE19FF"/>
    <w:rsid w:val="00FE2495"/>
    <w:rsid w:val="00FE25F8"/>
    <w:rsid w:val="00FE282D"/>
    <w:rsid w:val="00FE28EF"/>
    <w:rsid w:val="00FE311D"/>
    <w:rsid w:val="00FE3397"/>
    <w:rsid w:val="00FE34C3"/>
    <w:rsid w:val="00FE3512"/>
    <w:rsid w:val="00FE373F"/>
    <w:rsid w:val="00FE3958"/>
    <w:rsid w:val="00FE3991"/>
    <w:rsid w:val="00FE3AAC"/>
    <w:rsid w:val="00FE49E4"/>
    <w:rsid w:val="00FE4A89"/>
    <w:rsid w:val="00FE4EF9"/>
    <w:rsid w:val="00FE4F74"/>
    <w:rsid w:val="00FE52EA"/>
    <w:rsid w:val="00FE5705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624681"/>
  <w15:docId w15:val="{4B6AEDBF-7A00-4234-9216-7973090F1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8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573AC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1Char1">
    <w:name w:val="Heading 1 Char1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/>
  </documentManagement>
</p:properties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9CDB88-4A7F-4560-8BBE-12034B723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CF40F3-0558-4AAB-9962-B7B237B2CC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6C9B2D-DF4C-43BE-B407-96114EE628A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Wiwat, Rakprakobkij</cp:lastModifiedBy>
  <cp:revision>2</cp:revision>
  <cp:lastPrinted>2024-05-02T11:51:00Z</cp:lastPrinted>
  <dcterms:created xsi:type="dcterms:W3CDTF">2024-08-07T05:23:00Z</dcterms:created>
  <dcterms:modified xsi:type="dcterms:W3CDTF">2024-08-07T05:23:00Z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