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3BFF" w14:textId="10DE4C32" w:rsidR="004903D6" w:rsidRPr="00424DDB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66"/>
          <w:cs/>
        </w:rPr>
      </w:pPr>
    </w:p>
    <w:p w14:paraId="6E859640" w14:textId="77777777" w:rsidR="004903D6" w:rsidRPr="00424DDB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15E215C1" w14:textId="77777777" w:rsidR="004903D6" w:rsidRPr="00424DDB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D69545F" w14:textId="18263ED7" w:rsidR="004903D6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0E456B4A" w14:textId="77777777" w:rsidR="00B20795" w:rsidRPr="00424DDB" w:rsidRDefault="00B20795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CD69062" w14:textId="77777777" w:rsidR="004903D6" w:rsidRPr="00424DDB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E6DF190" w14:textId="6C4A5AA0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D97808" w:rsidRPr="00424DDB">
        <w:rPr>
          <w:rFonts w:asciiTheme="majorBidi" w:hAnsiTheme="majorBidi" w:cstheme="majorBidi"/>
          <w:b/>
          <w:bCs/>
          <w:sz w:val="52"/>
          <w:szCs w:val="52"/>
        </w:rPr>
        <w:br/>
      </w: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AD92C27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1434FA" w14:textId="77777777" w:rsidR="00A97590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587FC456" w14:textId="768DA85E" w:rsidR="00302AD3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363589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A80F3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02AD3" w:rsidRPr="00A80F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48A8">
        <w:rPr>
          <w:rFonts w:asciiTheme="majorBidi" w:hAnsiTheme="majorBidi" w:cstheme="majorBidi"/>
          <w:sz w:val="32"/>
          <w:szCs w:val="32"/>
        </w:rPr>
        <w:t>3</w:t>
      </w:r>
      <w:r w:rsidR="00363589">
        <w:rPr>
          <w:rFonts w:asciiTheme="majorBidi" w:hAnsiTheme="majorBidi" w:cstheme="majorBidi"/>
          <w:sz w:val="32"/>
          <w:szCs w:val="32"/>
        </w:rPr>
        <w:t>0</w:t>
      </w:r>
      <w:r w:rsidR="00BA48A8">
        <w:rPr>
          <w:rFonts w:asciiTheme="majorBidi" w:hAnsiTheme="majorBidi" w:cstheme="majorBidi"/>
          <w:sz w:val="32"/>
          <w:szCs w:val="32"/>
        </w:rPr>
        <w:t xml:space="preserve"> </w:t>
      </w:r>
      <w:r w:rsidR="00BA48A8">
        <w:rPr>
          <w:rFonts w:asciiTheme="majorBidi" w:hAnsiTheme="majorBidi" w:cstheme="majorBidi"/>
          <w:sz w:val="32"/>
          <w:szCs w:val="32"/>
          <w:cs/>
        </w:rPr>
        <w:t>ม</w:t>
      </w:r>
      <w:r w:rsidR="00363589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BA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48A8" w:rsidRPr="008B7A98">
        <w:rPr>
          <w:rFonts w:asciiTheme="majorBidi" w:hAnsiTheme="majorBidi" w:cstheme="majorBidi"/>
          <w:sz w:val="32"/>
          <w:szCs w:val="32"/>
        </w:rPr>
        <w:t>2</w:t>
      </w:r>
      <w:r w:rsidR="00BA48A8" w:rsidRPr="009C11FA">
        <w:rPr>
          <w:rFonts w:asciiTheme="majorBidi" w:hAnsiTheme="majorBidi" w:cstheme="majorBidi"/>
          <w:sz w:val="32"/>
          <w:szCs w:val="32"/>
        </w:rPr>
        <w:t>56</w:t>
      </w:r>
      <w:r w:rsidR="00BA48A8">
        <w:rPr>
          <w:rFonts w:asciiTheme="majorBidi" w:hAnsiTheme="majorBidi" w:cstheme="majorBidi"/>
          <w:sz w:val="32"/>
          <w:szCs w:val="32"/>
        </w:rPr>
        <w:t>7</w:t>
      </w:r>
    </w:p>
    <w:p w14:paraId="389BEDDC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100E9DC" w14:textId="6F730706" w:rsidR="00302AD3" w:rsidRPr="00424DDB" w:rsidRDefault="00302AD3" w:rsidP="008B7A98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B54BEE"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B188E11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80EE04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4903D6" w:rsidRPr="00424DDB" w:rsidSect="00D73867"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17A03BE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7BCB2E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AA03D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D51D1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BC593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A90A90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7FC25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3CBF65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6C488EF9" w:rsidR="00FB1CD0" w:rsidRPr="00424DDB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</w:t>
      </w:r>
      <w:r w:rsidRPr="009407F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ณ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</w:rPr>
        <w:t>3</w:t>
      </w:r>
      <w:r w:rsidR="00F478A1" w:rsidRPr="009407F6">
        <w:rPr>
          <w:rFonts w:asciiTheme="majorBidi" w:hAnsiTheme="majorBidi" w:cstheme="majorBidi"/>
          <w:sz w:val="30"/>
          <w:szCs w:val="30"/>
        </w:rPr>
        <w:t>0</w:t>
      </w:r>
      <w:r w:rsidR="00BA48A8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>ม</w:t>
      </w:r>
      <w:r w:rsidR="00F478A1" w:rsidRPr="009407F6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</w:rPr>
        <w:t>2567</w:t>
      </w:r>
      <w:r w:rsidR="00BA48A8" w:rsidRPr="009407F6">
        <w:rPr>
          <w:rFonts w:asciiTheme="majorBidi" w:hAnsiTheme="majorBidi" w:cstheme="majorBidi"/>
          <w:sz w:val="28"/>
          <w:szCs w:val="28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9421A" w:rsidRPr="009407F6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9421A" w:rsidRPr="009407F6">
        <w:rPr>
          <w:rFonts w:asciiTheme="majorBidi" w:hAnsiTheme="majorBidi" w:cstheme="majorBidi"/>
          <w:sz w:val="30"/>
          <w:szCs w:val="30"/>
        </w:rPr>
        <w:t>30</w:t>
      </w:r>
      <w:r w:rsidR="0069421A" w:rsidRPr="009407F6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69421A" w:rsidRPr="009407F6">
        <w:rPr>
          <w:rFonts w:asciiTheme="majorBidi" w:hAnsiTheme="majorBidi" w:cstheme="majorBidi"/>
          <w:sz w:val="30"/>
          <w:szCs w:val="30"/>
        </w:rPr>
        <w:t>2567</w:t>
      </w:r>
      <w:r w:rsidR="00EB516F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="00F478A1" w:rsidRPr="009407F6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A48A8" w:rsidRPr="009407F6">
        <w:rPr>
          <w:rFonts w:asciiTheme="majorBidi" w:hAnsiTheme="majorBidi" w:cstheme="majorBidi"/>
          <w:sz w:val="30"/>
          <w:szCs w:val="30"/>
        </w:rPr>
        <w:t>3</w:t>
      </w:r>
      <w:r w:rsidR="00F478A1" w:rsidRPr="009407F6">
        <w:rPr>
          <w:rFonts w:asciiTheme="majorBidi" w:hAnsiTheme="majorBidi" w:cstheme="majorBidi"/>
          <w:sz w:val="30"/>
          <w:szCs w:val="30"/>
        </w:rPr>
        <w:t>0</w:t>
      </w:r>
      <w:r w:rsidR="00BA48A8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>ม</w:t>
      </w:r>
      <w:r w:rsidR="00F478A1" w:rsidRPr="009407F6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</w:rPr>
        <w:t>2567</w:t>
      </w:r>
      <w:r w:rsidR="00BA48A8" w:rsidRPr="00BA48A8">
        <w:rPr>
          <w:rFonts w:asciiTheme="majorBidi" w:hAnsiTheme="majorBidi" w:cstheme="majorBidi"/>
          <w:sz w:val="28"/>
          <w:szCs w:val="28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(“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”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="00C519F0" w:rsidRPr="00836A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</w:t>
      </w:r>
      <w:r w:rsidR="001D46E0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24DDB">
        <w:rPr>
          <w:rFonts w:asciiTheme="majorBidi" w:hAnsiTheme="majorBidi" w:cstheme="majorBidi"/>
          <w:sz w:val="30"/>
          <w:szCs w:val="30"/>
          <w:cs/>
        </w:rPr>
        <w:t>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A48A8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C11FA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921F3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3AC845BD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="008B7A98" w:rsidRPr="008B7A98">
        <w:rPr>
          <w:rFonts w:asciiTheme="majorBidi" w:hAnsiTheme="majorBidi" w:cstheme="majorBidi"/>
          <w:sz w:val="30"/>
          <w:szCs w:val="30"/>
        </w:rPr>
        <w:t>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D73867">
          <w:headerReference w:type="default" r:id="rId14"/>
          <w:footerReference w:type="even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3028436B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F3E" w:rsidRPr="00971F3E">
        <w:rPr>
          <w:rFonts w:asciiTheme="majorBidi" w:hAnsiTheme="majorBidi" w:cs="Angsana New"/>
          <w:sz w:val="30"/>
          <w:szCs w:val="30"/>
        </w:rPr>
        <w:t>3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424DDB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CC068" w14:textId="77777777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F51C0" w14:textId="6FF98B13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Pr="00424DDB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7B775FD5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61B87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0A2537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25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A2537">
        <w:rPr>
          <w:rFonts w:asciiTheme="majorBidi" w:hAnsiTheme="majorBidi" w:cstheme="majorBidi"/>
          <w:sz w:val="30"/>
          <w:szCs w:val="30"/>
          <w:cs/>
        </w:rPr>
        <w:tab/>
      </w:r>
    </w:p>
    <w:p w14:paraId="65C2EA3F" w14:textId="38DA5EC5" w:rsidR="000E30E9" w:rsidRPr="00BD6FDE" w:rsidRDefault="00F921F3" w:rsidP="0058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inorHAnsi" w:hAnsiTheme="minorHAnsi" w:cstheme="minorHAnsi"/>
          <w:sz w:val="2"/>
          <w:szCs w:val="2"/>
        </w:rPr>
      </w:pPr>
      <w:r w:rsidRPr="000A2537">
        <w:rPr>
          <w:rFonts w:asciiTheme="majorBidi" w:hAnsiTheme="majorBidi" w:cstheme="majorBidi"/>
          <w:bCs/>
          <w:sz w:val="30"/>
          <w:szCs w:val="30"/>
        </w:rPr>
        <w:t>13</w:t>
      </w:r>
      <w:r w:rsidR="002D5893" w:rsidRPr="000A253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9605B" w:rsidRPr="000A2537">
        <w:rPr>
          <w:rFonts w:asciiTheme="majorBidi" w:hAnsiTheme="majorBidi" w:cstheme="majorBidi" w:hint="cs"/>
          <w:b/>
          <w:sz w:val="30"/>
          <w:szCs w:val="30"/>
          <w:cs/>
        </w:rPr>
        <w:t>สิงหาคม</w:t>
      </w:r>
      <w:r w:rsidR="00225F23" w:rsidRPr="000A253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B7A98" w:rsidRPr="000A2537">
        <w:rPr>
          <w:rFonts w:asciiTheme="majorBidi" w:hAnsiTheme="majorBidi" w:cstheme="majorBidi"/>
          <w:bCs/>
          <w:sz w:val="30"/>
          <w:szCs w:val="30"/>
        </w:rPr>
        <w:t>2</w:t>
      </w:r>
      <w:r w:rsidR="00225F23" w:rsidRPr="000A2537">
        <w:rPr>
          <w:rFonts w:asciiTheme="majorBidi" w:hAnsiTheme="majorBidi" w:cstheme="majorBidi"/>
          <w:bCs/>
          <w:sz w:val="30"/>
          <w:szCs w:val="30"/>
        </w:rPr>
        <w:t>56</w:t>
      </w:r>
      <w:r w:rsidR="009D16D0" w:rsidRPr="000A2537">
        <w:rPr>
          <w:rFonts w:asciiTheme="majorBidi" w:hAnsiTheme="majorBidi" w:cstheme="majorBidi"/>
          <w:bCs/>
          <w:sz w:val="30"/>
          <w:szCs w:val="30"/>
          <w:lang w:val="en-GB"/>
        </w:rPr>
        <w:t>7</w:t>
      </w:r>
    </w:p>
    <w:sectPr w:rsidR="000E30E9" w:rsidRPr="00BD6FDE" w:rsidSect="00581D7C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7" w:h="16840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0D3A0" w14:textId="77777777" w:rsidR="00E170E8" w:rsidRDefault="00E170E8">
      <w:r>
        <w:separator/>
      </w:r>
    </w:p>
  </w:endnote>
  <w:endnote w:type="continuationSeparator" w:id="0">
    <w:p w14:paraId="048A62AE" w14:textId="77777777" w:rsidR="00E170E8" w:rsidRDefault="00E170E8">
      <w:r>
        <w:continuationSeparator/>
      </w:r>
    </w:p>
  </w:endnote>
  <w:endnote w:type="continuationNotice" w:id="1">
    <w:p w14:paraId="12C4900F" w14:textId="77777777" w:rsidR="00E170E8" w:rsidRDefault="00E170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38E9" w14:textId="42F30C4F" w:rsidR="00E21939" w:rsidRPr="0010016C" w:rsidRDefault="009C11FA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9C11FA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62A" w14:textId="3E593AF2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9C11FA" w:rsidRPr="009C11FA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18EB8664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FDBA" w14:textId="43A6D972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28E0A598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5F6BBDA3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21004">
      <w:rPr>
        <w:rFonts w:ascii="Angsana New" w:hAnsi="Angsana New"/>
        <w:noProof/>
        <w:sz w:val="30"/>
        <w:szCs w:val="30"/>
        <w:lang w:val="fr-FR"/>
      </w:rPr>
      <w:t>2024Dec_FSA_MGC_06t_Q2_draft rev5.1.docx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899B" w14:textId="77777777" w:rsidR="00E170E8" w:rsidRDefault="00E170E8">
      <w:r>
        <w:separator/>
      </w:r>
    </w:p>
  </w:footnote>
  <w:footnote w:type="continuationSeparator" w:id="0">
    <w:p w14:paraId="46069390" w14:textId="77777777" w:rsidR="00E170E8" w:rsidRDefault="00E170E8">
      <w:r>
        <w:continuationSeparator/>
      </w:r>
    </w:p>
  </w:footnote>
  <w:footnote w:type="continuationNotice" w:id="1">
    <w:p w14:paraId="150F110D" w14:textId="77777777" w:rsidR="00E170E8" w:rsidRDefault="00E170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5004" w14:textId="77777777" w:rsidR="00E21939" w:rsidRDefault="00E21939" w:rsidP="006915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D0D1" w14:textId="77777777" w:rsidR="00E21939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AC57202" w14:textId="77777777" w:rsidR="00581D7C" w:rsidRDefault="00581D7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250B234" w14:textId="77777777" w:rsidR="00581D7C" w:rsidRDefault="00581D7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7279231" w14:textId="77777777" w:rsidR="00581D7C" w:rsidRPr="00410770" w:rsidRDefault="00581D7C" w:rsidP="00D25572">
    <w:pPr>
      <w:pStyle w:val="acctmainheading"/>
      <w:spacing w:after="0" w:line="240" w:lineRule="atLeast"/>
      <w:rPr>
        <w:rFonts w:ascii="Angsana New" w:hAnsi="Angsana New" w:cs="Angsana New" w:hint="cs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 w:numId="34" w16cid:durableId="322440032">
    <w:abstractNumId w:val="0"/>
  </w:num>
  <w:num w:numId="35" w16cid:durableId="1819685819">
    <w:abstractNumId w:val="0"/>
  </w:num>
  <w:num w:numId="36" w16cid:durableId="1112553582">
    <w:abstractNumId w:val="0"/>
  </w:num>
  <w:num w:numId="37" w16cid:durableId="215434231">
    <w:abstractNumId w:val="0"/>
  </w:num>
  <w:num w:numId="38" w16cid:durableId="1228416547">
    <w:abstractNumId w:val="0"/>
  </w:num>
  <w:num w:numId="39" w16cid:durableId="617224012">
    <w:abstractNumId w:val="0"/>
  </w:num>
  <w:num w:numId="40" w16cid:durableId="694157380">
    <w:abstractNumId w:val="0"/>
  </w:num>
  <w:num w:numId="41" w16cid:durableId="373390713">
    <w:abstractNumId w:val="0"/>
  </w:num>
  <w:num w:numId="42" w16cid:durableId="160433356">
    <w:abstractNumId w:val="0"/>
  </w:num>
  <w:num w:numId="43" w16cid:durableId="344791066">
    <w:abstractNumId w:val="0"/>
  </w:num>
  <w:num w:numId="44" w16cid:durableId="1035158861">
    <w:abstractNumId w:val="0"/>
  </w:num>
  <w:num w:numId="45" w16cid:durableId="242035418">
    <w:abstractNumId w:val="0"/>
  </w:num>
  <w:num w:numId="46" w16cid:durableId="674846343">
    <w:abstractNumId w:val="0"/>
  </w:num>
  <w:num w:numId="47" w16cid:durableId="1759791350">
    <w:abstractNumId w:val="0"/>
  </w:num>
  <w:num w:numId="48" w16cid:durableId="494495345">
    <w:abstractNumId w:val="0"/>
  </w:num>
  <w:num w:numId="49" w16cid:durableId="68767707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5D43"/>
    <w:rsid w:val="00015DCC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1D8B"/>
    <w:rsid w:val="00022087"/>
    <w:rsid w:val="00022177"/>
    <w:rsid w:val="0002289B"/>
    <w:rsid w:val="00022CE8"/>
    <w:rsid w:val="00023124"/>
    <w:rsid w:val="00023CE6"/>
    <w:rsid w:val="00024275"/>
    <w:rsid w:val="00024953"/>
    <w:rsid w:val="00024F30"/>
    <w:rsid w:val="000260E3"/>
    <w:rsid w:val="00026132"/>
    <w:rsid w:val="0002666D"/>
    <w:rsid w:val="00026A07"/>
    <w:rsid w:val="00026FCF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51D6"/>
    <w:rsid w:val="000352B2"/>
    <w:rsid w:val="00035878"/>
    <w:rsid w:val="00035A15"/>
    <w:rsid w:val="00035AFD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4E61"/>
    <w:rsid w:val="00045687"/>
    <w:rsid w:val="00045E6A"/>
    <w:rsid w:val="000463AC"/>
    <w:rsid w:val="000468C9"/>
    <w:rsid w:val="00047179"/>
    <w:rsid w:val="000477EB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540D"/>
    <w:rsid w:val="0005542F"/>
    <w:rsid w:val="000554E5"/>
    <w:rsid w:val="00055589"/>
    <w:rsid w:val="00055624"/>
    <w:rsid w:val="000558C4"/>
    <w:rsid w:val="00055923"/>
    <w:rsid w:val="00055A9E"/>
    <w:rsid w:val="00055C2F"/>
    <w:rsid w:val="00055E3D"/>
    <w:rsid w:val="00055F43"/>
    <w:rsid w:val="00056778"/>
    <w:rsid w:val="00056D92"/>
    <w:rsid w:val="00056EC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D7"/>
    <w:rsid w:val="00072F3C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A89"/>
    <w:rsid w:val="00077E11"/>
    <w:rsid w:val="00077F90"/>
    <w:rsid w:val="0008005E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CE4"/>
    <w:rsid w:val="00083DD4"/>
    <w:rsid w:val="00084299"/>
    <w:rsid w:val="0008475D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224"/>
    <w:rsid w:val="00092277"/>
    <w:rsid w:val="00092A94"/>
    <w:rsid w:val="00092B09"/>
    <w:rsid w:val="00092D3E"/>
    <w:rsid w:val="00092F3B"/>
    <w:rsid w:val="0009353D"/>
    <w:rsid w:val="000937FF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2537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47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A8A"/>
    <w:rsid w:val="000B5201"/>
    <w:rsid w:val="000B57F9"/>
    <w:rsid w:val="000B5A36"/>
    <w:rsid w:val="000B6A34"/>
    <w:rsid w:val="000B6CDD"/>
    <w:rsid w:val="000B716C"/>
    <w:rsid w:val="000B7292"/>
    <w:rsid w:val="000B7375"/>
    <w:rsid w:val="000B7743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05C"/>
    <w:rsid w:val="000C6448"/>
    <w:rsid w:val="000C661E"/>
    <w:rsid w:val="000C6620"/>
    <w:rsid w:val="000C698D"/>
    <w:rsid w:val="000C6B3B"/>
    <w:rsid w:val="000C7905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E01"/>
    <w:rsid w:val="000D3EDE"/>
    <w:rsid w:val="000D3F3E"/>
    <w:rsid w:val="000D4534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5C5"/>
    <w:rsid w:val="000E069E"/>
    <w:rsid w:val="000E08E2"/>
    <w:rsid w:val="000E1133"/>
    <w:rsid w:val="000E14C0"/>
    <w:rsid w:val="000E16D7"/>
    <w:rsid w:val="000E1743"/>
    <w:rsid w:val="000E28E6"/>
    <w:rsid w:val="000E2F85"/>
    <w:rsid w:val="000E3098"/>
    <w:rsid w:val="000E30E9"/>
    <w:rsid w:val="000E3742"/>
    <w:rsid w:val="000E3775"/>
    <w:rsid w:val="000E383A"/>
    <w:rsid w:val="000E3890"/>
    <w:rsid w:val="000E3A37"/>
    <w:rsid w:val="000E42B7"/>
    <w:rsid w:val="000E479B"/>
    <w:rsid w:val="000E48D8"/>
    <w:rsid w:val="000E4BD7"/>
    <w:rsid w:val="000E56AF"/>
    <w:rsid w:val="000E5B65"/>
    <w:rsid w:val="000E5F52"/>
    <w:rsid w:val="000E6216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A1"/>
    <w:rsid w:val="000F5D8C"/>
    <w:rsid w:val="000F5DC4"/>
    <w:rsid w:val="000F5FAA"/>
    <w:rsid w:val="000F61AB"/>
    <w:rsid w:val="000F6BA2"/>
    <w:rsid w:val="000F6F02"/>
    <w:rsid w:val="000F7C58"/>
    <w:rsid w:val="000F7CF3"/>
    <w:rsid w:val="00100047"/>
    <w:rsid w:val="001000F0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3F9F"/>
    <w:rsid w:val="001042BB"/>
    <w:rsid w:val="0010448D"/>
    <w:rsid w:val="00104960"/>
    <w:rsid w:val="00104BD3"/>
    <w:rsid w:val="00104FC5"/>
    <w:rsid w:val="001051A3"/>
    <w:rsid w:val="001051CF"/>
    <w:rsid w:val="00105447"/>
    <w:rsid w:val="001055E1"/>
    <w:rsid w:val="001057C1"/>
    <w:rsid w:val="00105973"/>
    <w:rsid w:val="00105A63"/>
    <w:rsid w:val="00105AC3"/>
    <w:rsid w:val="00105E29"/>
    <w:rsid w:val="00105EFE"/>
    <w:rsid w:val="00106242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65A"/>
    <w:rsid w:val="00110989"/>
    <w:rsid w:val="00110C30"/>
    <w:rsid w:val="00110E43"/>
    <w:rsid w:val="001111E1"/>
    <w:rsid w:val="0011127A"/>
    <w:rsid w:val="00111498"/>
    <w:rsid w:val="00111656"/>
    <w:rsid w:val="00111B5F"/>
    <w:rsid w:val="00111FFF"/>
    <w:rsid w:val="00112640"/>
    <w:rsid w:val="00112677"/>
    <w:rsid w:val="0011285D"/>
    <w:rsid w:val="001131C8"/>
    <w:rsid w:val="0011338F"/>
    <w:rsid w:val="001134FB"/>
    <w:rsid w:val="00113787"/>
    <w:rsid w:val="0011379D"/>
    <w:rsid w:val="0011382C"/>
    <w:rsid w:val="0011382D"/>
    <w:rsid w:val="00113FF0"/>
    <w:rsid w:val="001141DF"/>
    <w:rsid w:val="00114488"/>
    <w:rsid w:val="001144C8"/>
    <w:rsid w:val="00114C11"/>
    <w:rsid w:val="00114C2E"/>
    <w:rsid w:val="00114DEB"/>
    <w:rsid w:val="0011554E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61B"/>
    <w:rsid w:val="0011777C"/>
    <w:rsid w:val="001201B0"/>
    <w:rsid w:val="001202FD"/>
    <w:rsid w:val="00120600"/>
    <w:rsid w:val="00120B3D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3587"/>
    <w:rsid w:val="0012359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0EC"/>
    <w:rsid w:val="00126183"/>
    <w:rsid w:val="001269B9"/>
    <w:rsid w:val="0012728F"/>
    <w:rsid w:val="001274BF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1D2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307"/>
    <w:rsid w:val="00140407"/>
    <w:rsid w:val="0014121B"/>
    <w:rsid w:val="00141481"/>
    <w:rsid w:val="001416CF"/>
    <w:rsid w:val="0014179D"/>
    <w:rsid w:val="00141A20"/>
    <w:rsid w:val="00141B5E"/>
    <w:rsid w:val="00141C24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5C0"/>
    <w:rsid w:val="00143F40"/>
    <w:rsid w:val="00144522"/>
    <w:rsid w:val="00144899"/>
    <w:rsid w:val="00144D9E"/>
    <w:rsid w:val="0014517B"/>
    <w:rsid w:val="001457A1"/>
    <w:rsid w:val="00145FA3"/>
    <w:rsid w:val="00147244"/>
    <w:rsid w:val="0014738E"/>
    <w:rsid w:val="001476E8"/>
    <w:rsid w:val="00147A7F"/>
    <w:rsid w:val="00150273"/>
    <w:rsid w:val="00150297"/>
    <w:rsid w:val="0015076F"/>
    <w:rsid w:val="00150B8B"/>
    <w:rsid w:val="001511C0"/>
    <w:rsid w:val="001512B8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1C3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AF9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BE4"/>
    <w:rsid w:val="00161C6E"/>
    <w:rsid w:val="00161D5F"/>
    <w:rsid w:val="00162451"/>
    <w:rsid w:val="0016247E"/>
    <w:rsid w:val="00162A2F"/>
    <w:rsid w:val="00162E95"/>
    <w:rsid w:val="00163400"/>
    <w:rsid w:val="00163745"/>
    <w:rsid w:val="0016377F"/>
    <w:rsid w:val="00163ABD"/>
    <w:rsid w:val="00163B20"/>
    <w:rsid w:val="00163C9F"/>
    <w:rsid w:val="00163FB1"/>
    <w:rsid w:val="001648B1"/>
    <w:rsid w:val="00164BF3"/>
    <w:rsid w:val="00164CD1"/>
    <w:rsid w:val="00164FA7"/>
    <w:rsid w:val="00165516"/>
    <w:rsid w:val="001657B2"/>
    <w:rsid w:val="00165A2C"/>
    <w:rsid w:val="00165AA5"/>
    <w:rsid w:val="00166027"/>
    <w:rsid w:val="001663F3"/>
    <w:rsid w:val="0016759C"/>
    <w:rsid w:val="00167728"/>
    <w:rsid w:val="001679E9"/>
    <w:rsid w:val="00167EB5"/>
    <w:rsid w:val="00167ED8"/>
    <w:rsid w:val="001703B4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892"/>
    <w:rsid w:val="001719AF"/>
    <w:rsid w:val="00171A79"/>
    <w:rsid w:val="00171DA8"/>
    <w:rsid w:val="00173059"/>
    <w:rsid w:val="0017348A"/>
    <w:rsid w:val="00173734"/>
    <w:rsid w:val="00174060"/>
    <w:rsid w:val="00174161"/>
    <w:rsid w:val="001741A3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23A5"/>
    <w:rsid w:val="00182698"/>
    <w:rsid w:val="00182BD0"/>
    <w:rsid w:val="00182D71"/>
    <w:rsid w:val="001833DA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81E"/>
    <w:rsid w:val="001858B2"/>
    <w:rsid w:val="00185B94"/>
    <w:rsid w:val="00185FDB"/>
    <w:rsid w:val="0018681D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CA0"/>
    <w:rsid w:val="00195DC1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B3"/>
    <w:rsid w:val="00197EE5"/>
    <w:rsid w:val="00197F41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4BB"/>
    <w:rsid w:val="001A4825"/>
    <w:rsid w:val="001A485D"/>
    <w:rsid w:val="001A4CC7"/>
    <w:rsid w:val="001A569D"/>
    <w:rsid w:val="001A5E35"/>
    <w:rsid w:val="001A6004"/>
    <w:rsid w:val="001A627E"/>
    <w:rsid w:val="001A637E"/>
    <w:rsid w:val="001A66CE"/>
    <w:rsid w:val="001A6BB5"/>
    <w:rsid w:val="001A6EE5"/>
    <w:rsid w:val="001A74B6"/>
    <w:rsid w:val="001A7C18"/>
    <w:rsid w:val="001A7C47"/>
    <w:rsid w:val="001B0538"/>
    <w:rsid w:val="001B087C"/>
    <w:rsid w:val="001B1480"/>
    <w:rsid w:val="001B15BE"/>
    <w:rsid w:val="001B1BE6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7F6"/>
    <w:rsid w:val="001B3812"/>
    <w:rsid w:val="001B404F"/>
    <w:rsid w:val="001B4104"/>
    <w:rsid w:val="001B4305"/>
    <w:rsid w:val="001B431E"/>
    <w:rsid w:val="001B49E6"/>
    <w:rsid w:val="001B4F5D"/>
    <w:rsid w:val="001B5725"/>
    <w:rsid w:val="001B5F0C"/>
    <w:rsid w:val="001B5FAE"/>
    <w:rsid w:val="001B6140"/>
    <w:rsid w:val="001B61BF"/>
    <w:rsid w:val="001B61EB"/>
    <w:rsid w:val="001B662B"/>
    <w:rsid w:val="001B6DC0"/>
    <w:rsid w:val="001B7580"/>
    <w:rsid w:val="001B7609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884"/>
    <w:rsid w:val="001C0A58"/>
    <w:rsid w:val="001C0CE9"/>
    <w:rsid w:val="001C0FAD"/>
    <w:rsid w:val="001C1415"/>
    <w:rsid w:val="001C1C5B"/>
    <w:rsid w:val="001C1E81"/>
    <w:rsid w:val="001C1EC6"/>
    <w:rsid w:val="001C20B9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4C63"/>
    <w:rsid w:val="001C4F5E"/>
    <w:rsid w:val="001C50F2"/>
    <w:rsid w:val="001C5175"/>
    <w:rsid w:val="001C5310"/>
    <w:rsid w:val="001C5E45"/>
    <w:rsid w:val="001C5E6C"/>
    <w:rsid w:val="001C5F32"/>
    <w:rsid w:val="001C69D8"/>
    <w:rsid w:val="001C6B2D"/>
    <w:rsid w:val="001C6FE6"/>
    <w:rsid w:val="001C713D"/>
    <w:rsid w:val="001C728F"/>
    <w:rsid w:val="001C74C6"/>
    <w:rsid w:val="001C7D4C"/>
    <w:rsid w:val="001D0CAD"/>
    <w:rsid w:val="001D0EFA"/>
    <w:rsid w:val="001D1042"/>
    <w:rsid w:val="001D13A9"/>
    <w:rsid w:val="001D1889"/>
    <w:rsid w:val="001D2044"/>
    <w:rsid w:val="001D2458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C87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C35"/>
    <w:rsid w:val="001F7CA1"/>
    <w:rsid w:val="00200135"/>
    <w:rsid w:val="00200787"/>
    <w:rsid w:val="00200861"/>
    <w:rsid w:val="00200A34"/>
    <w:rsid w:val="00200B17"/>
    <w:rsid w:val="00200CB6"/>
    <w:rsid w:val="002011EF"/>
    <w:rsid w:val="00201484"/>
    <w:rsid w:val="002014D4"/>
    <w:rsid w:val="0020157D"/>
    <w:rsid w:val="002016EA"/>
    <w:rsid w:val="00201A8D"/>
    <w:rsid w:val="00201CF8"/>
    <w:rsid w:val="00202B12"/>
    <w:rsid w:val="00202C13"/>
    <w:rsid w:val="00202E9D"/>
    <w:rsid w:val="002037DA"/>
    <w:rsid w:val="002037FE"/>
    <w:rsid w:val="00203B9F"/>
    <w:rsid w:val="00203E66"/>
    <w:rsid w:val="00204641"/>
    <w:rsid w:val="00204E6B"/>
    <w:rsid w:val="00204E7A"/>
    <w:rsid w:val="00204EA3"/>
    <w:rsid w:val="0020504D"/>
    <w:rsid w:val="00205C5D"/>
    <w:rsid w:val="00205F14"/>
    <w:rsid w:val="002061AC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4177"/>
    <w:rsid w:val="002141F0"/>
    <w:rsid w:val="0021470E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EB0"/>
    <w:rsid w:val="00217F39"/>
    <w:rsid w:val="00217FC0"/>
    <w:rsid w:val="002201F7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30127"/>
    <w:rsid w:val="00230246"/>
    <w:rsid w:val="002305C0"/>
    <w:rsid w:val="002306B3"/>
    <w:rsid w:val="00230AB4"/>
    <w:rsid w:val="00230D2E"/>
    <w:rsid w:val="00230DF1"/>
    <w:rsid w:val="00230E0B"/>
    <w:rsid w:val="00230FE6"/>
    <w:rsid w:val="00231565"/>
    <w:rsid w:val="00231A0C"/>
    <w:rsid w:val="00231AB2"/>
    <w:rsid w:val="00231C4B"/>
    <w:rsid w:val="0023200A"/>
    <w:rsid w:val="0023268B"/>
    <w:rsid w:val="002327EF"/>
    <w:rsid w:val="00232A65"/>
    <w:rsid w:val="002335BC"/>
    <w:rsid w:val="002336AA"/>
    <w:rsid w:val="002338AE"/>
    <w:rsid w:val="00233F08"/>
    <w:rsid w:val="0023412E"/>
    <w:rsid w:val="00234908"/>
    <w:rsid w:val="00234B12"/>
    <w:rsid w:val="00234DEB"/>
    <w:rsid w:val="002350F1"/>
    <w:rsid w:val="0023559E"/>
    <w:rsid w:val="0023584F"/>
    <w:rsid w:val="00236096"/>
    <w:rsid w:val="00236854"/>
    <w:rsid w:val="00236BED"/>
    <w:rsid w:val="00236EFF"/>
    <w:rsid w:val="00236F74"/>
    <w:rsid w:val="00237317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595E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74B"/>
    <w:rsid w:val="002603B1"/>
    <w:rsid w:val="0026092F"/>
    <w:rsid w:val="00260F18"/>
    <w:rsid w:val="00260FF2"/>
    <w:rsid w:val="0026103F"/>
    <w:rsid w:val="002615AD"/>
    <w:rsid w:val="0026194B"/>
    <w:rsid w:val="00261A3C"/>
    <w:rsid w:val="00261D75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920"/>
    <w:rsid w:val="00264B17"/>
    <w:rsid w:val="00264DE8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522"/>
    <w:rsid w:val="002715A6"/>
    <w:rsid w:val="002717C9"/>
    <w:rsid w:val="0027192C"/>
    <w:rsid w:val="00271DBE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A8"/>
    <w:rsid w:val="00275B27"/>
    <w:rsid w:val="00275D10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E05"/>
    <w:rsid w:val="00284FE0"/>
    <w:rsid w:val="00284FEF"/>
    <w:rsid w:val="00285224"/>
    <w:rsid w:val="00286617"/>
    <w:rsid w:val="00286671"/>
    <w:rsid w:val="002868EC"/>
    <w:rsid w:val="00286CD4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FC2"/>
    <w:rsid w:val="002921E2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35A"/>
    <w:rsid w:val="002A1651"/>
    <w:rsid w:val="002A1928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4F34"/>
    <w:rsid w:val="002A6251"/>
    <w:rsid w:val="002A634C"/>
    <w:rsid w:val="002A64CC"/>
    <w:rsid w:val="002A6930"/>
    <w:rsid w:val="002A6C33"/>
    <w:rsid w:val="002A75D9"/>
    <w:rsid w:val="002A7BA5"/>
    <w:rsid w:val="002A7D0F"/>
    <w:rsid w:val="002A7E5D"/>
    <w:rsid w:val="002B02F7"/>
    <w:rsid w:val="002B0A60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C6"/>
    <w:rsid w:val="002D07E9"/>
    <w:rsid w:val="002D08FC"/>
    <w:rsid w:val="002D0D4F"/>
    <w:rsid w:val="002D0E8D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304C"/>
    <w:rsid w:val="002D30A1"/>
    <w:rsid w:val="002D3165"/>
    <w:rsid w:val="002D369B"/>
    <w:rsid w:val="002D38B6"/>
    <w:rsid w:val="002D3E0B"/>
    <w:rsid w:val="002D45A1"/>
    <w:rsid w:val="002D46EA"/>
    <w:rsid w:val="002D4C9E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2DE7"/>
    <w:rsid w:val="002E3495"/>
    <w:rsid w:val="002E3FC1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B28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314"/>
    <w:rsid w:val="002F77C7"/>
    <w:rsid w:val="002F7F90"/>
    <w:rsid w:val="003009CC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4088"/>
    <w:rsid w:val="00314B8A"/>
    <w:rsid w:val="00314B95"/>
    <w:rsid w:val="00314C6F"/>
    <w:rsid w:val="00314E60"/>
    <w:rsid w:val="00315358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D27"/>
    <w:rsid w:val="00322F40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439"/>
    <w:rsid w:val="003267BF"/>
    <w:rsid w:val="00326801"/>
    <w:rsid w:val="00326AA6"/>
    <w:rsid w:val="00326E34"/>
    <w:rsid w:val="00326EE0"/>
    <w:rsid w:val="003272A7"/>
    <w:rsid w:val="00327557"/>
    <w:rsid w:val="00327751"/>
    <w:rsid w:val="00327892"/>
    <w:rsid w:val="00327965"/>
    <w:rsid w:val="00331012"/>
    <w:rsid w:val="0033108A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C84"/>
    <w:rsid w:val="003356A5"/>
    <w:rsid w:val="00335D5D"/>
    <w:rsid w:val="00335DB3"/>
    <w:rsid w:val="003363AD"/>
    <w:rsid w:val="00336F79"/>
    <w:rsid w:val="00337103"/>
    <w:rsid w:val="0033781D"/>
    <w:rsid w:val="00337A62"/>
    <w:rsid w:val="00337D09"/>
    <w:rsid w:val="00340488"/>
    <w:rsid w:val="00340601"/>
    <w:rsid w:val="00340869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6F6F"/>
    <w:rsid w:val="003470F8"/>
    <w:rsid w:val="003475AD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224"/>
    <w:rsid w:val="0035585D"/>
    <w:rsid w:val="0035592F"/>
    <w:rsid w:val="00355CA1"/>
    <w:rsid w:val="00355E9F"/>
    <w:rsid w:val="0035624B"/>
    <w:rsid w:val="00356862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51A2"/>
    <w:rsid w:val="003651FC"/>
    <w:rsid w:val="00365305"/>
    <w:rsid w:val="00365351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303"/>
    <w:rsid w:val="003774B8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17A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3AC4"/>
    <w:rsid w:val="00384667"/>
    <w:rsid w:val="00384F28"/>
    <w:rsid w:val="00385552"/>
    <w:rsid w:val="00385CFC"/>
    <w:rsid w:val="0038629F"/>
    <w:rsid w:val="003862BD"/>
    <w:rsid w:val="00386484"/>
    <w:rsid w:val="00386702"/>
    <w:rsid w:val="00386C1A"/>
    <w:rsid w:val="00386EFA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FAC"/>
    <w:rsid w:val="0039208C"/>
    <w:rsid w:val="00392BAB"/>
    <w:rsid w:val="00392E0A"/>
    <w:rsid w:val="0039362B"/>
    <w:rsid w:val="003936CA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16E"/>
    <w:rsid w:val="00397A0E"/>
    <w:rsid w:val="00397B11"/>
    <w:rsid w:val="00397B82"/>
    <w:rsid w:val="00397D5C"/>
    <w:rsid w:val="003A000F"/>
    <w:rsid w:val="003A00BE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B4"/>
    <w:rsid w:val="003A42B9"/>
    <w:rsid w:val="003A43F2"/>
    <w:rsid w:val="003A4470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4E5"/>
    <w:rsid w:val="003B2510"/>
    <w:rsid w:val="003B279C"/>
    <w:rsid w:val="003B2AAF"/>
    <w:rsid w:val="003B32BE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D64"/>
    <w:rsid w:val="003B5E74"/>
    <w:rsid w:val="003B6241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AF0"/>
    <w:rsid w:val="003D1C00"/>
    <w:rsid w:val="003D1F56"/>
    <w:rsid w:val="003D214A"/>
    <w:rsid w:val="003D2458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1C5"/>
    <w:rsid w:val="003D68D3"/>
    <w:rsid w:val="003D6BA4"/>
    <w:rsid w:val="003D71D7"/>
    <w:rsid w:val="003D7277"/>
    <w:rsid w:val="003D7310"/>
    <w:rsid w:val="003D7744"/>
    <w:rsid w:val="003D7777"/>
    <w:rsid w:val="003D78FA"/>
    <w:rsid w:val="003D7C8E"/>
    <w:rsid w:val="003E04A7"/>
    <w:rsid w:val="003E0BCC"/>
    <w:rsid w:val="003E0FB3"/>
    <w:rsid w:val="003E1097"/>
    <w:rsid w:val="003E10D2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DC0"/>
    <w:rsid w:val="003E4E83"/>
    <w:rsid w:val="003E5925"/>
    <w:rsid w:val="003E60EB"/>
    <w:rsid w:val="003E63A3"/>
    <w:rsid w:val="003E67E7"/>
    <w:rsid w:val="003E6A5C"/>
    <w:rsid w:val="003E6D58"/>
    <w:rsid w:val="003E7002"/>
    <w:rsid w:val="003E70B8"/>
    <w:rsid w:val="003E7613"/>
    <w:rsid w:val="003F041E"/>
    <w:rsid w:val="003F06E0"/>
    <w:rsid w:val="003F148A"/>
    <w:rsid w:val="003F1665"/>
    <w:rsid w:val="003F1EBE"/>
    <w:rsid w:val="003F226E"/>
    <w:rsid w:val="003F2371"/>
    <w:rsid w:val="003F2661"/>
    <w:rsid w:val="003F2DC4"/>
    <w:rsid w:val="003F3011"/>
    <w:rsid w:val="003F31F5"/>
    <w:rsid w:val="003F320A"/>
    <w:rsid w:val="003F3325"/>
    <w:rsid w:val="003F34F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63AE"/>
    <w:rsid w:val="003F6EE7"/>
    <w:rsid w:val="003F6F38"/>
    <w:rsid w:val="003F759B"/>
    <w:rsid w:val="003F7692"/>
    <w:rsid w:val="003F7890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2CB2"/>
    <w:rsid w:val="0040306B"/>
    <w:rsid w:val="00403A67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E69"/>
    <w:rsid w:val="004102CF"/>
    <w:rsid w:val="00410770"/>
    <w:rsid w:val="00410B9B"/>
    <w:rsid w:val="00410E02"/>
    <w:rsid w:val="00410FDD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6AB"/>
    <w:rsid w:val="00413749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20121"/>
    <w:rsid w:val="00420763"/>
    <w:rsid w:val="00420884"/>
    <w:rsid w:val="00420AD4"/>
    <w:rsid w:val="00420EDC"/>
    <w:rsid w:val="004210F2"/>
    <w:rsid w:val="004215EC"/>
    <w:rsid w:val="0042231F"/>
    <w:rsid w:val="004223A0"/>
    <w:rsid w:val="0042290E"/>
    <w:rsid w:val="00422AAB"/>
    <w:rsid w:val="00422FF1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E0F"/>
    <w:rsid w:val="00430E22"/>
    <w:rsid w:val="00431245"/>
    <w:rsid w:val="004312D0"/>
    <w:rsid w:val="004318B7"/>
    <w:rsid w:val="00431917"/>
    <w:rsid w:val="004319EC"/>
    <w:rsid w:val="00431EC7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4CBD"/>
    <w:rsid w:val="004351E4"/>
    <w:rsid w:val="00435AB3"/>
    <w:rsid w:val="00435DC0"/>
    <w:rsid w:val="00435EFD"/>
    <w:rsid w:val="0043630F"/>
    <w:rsid w:val="00436424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124A"/>
    <w:rsid w:val="004414A1"/>
    <w:rsid w:val="00441832"/>
    <w:rsid w:val="00441A7E"/>
    <w:rsid w:val="00441C4C"/>
    <w:rsid w:val="00441D7D"/>
    <w:rsid w:val="00441E8F"/>
    <w:rsid w:val="0044213B"/>
    <w:rsid w:val="004426F7"/>
    <w:rsid w:val="0044275B"/>
    <w:rsid w:val="004428E2"/>
    <w:rsid w:val="00442CD9"/>
    <w:rsid w:val="00442EF0"/>
    <w:rsid w:val="0044312A"/>
    <w:rsid w:val="004434FD"/>
    <w:rsid w:val="004435BF"/>
    <w:rsid w:val="00443D7F"/>
    <w:rsid w:val="00444592"/>
    <w:rsid w:val="00444AA2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521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0C3"/>
    <w:rsid w:val="00462725"/>
    <w:rsid w:val="00462970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43E"/>
    <w:rsid w:val="0047164F"/>
    <w:rsid w:val="00471900"/>
    <w:rsid w:val="00471CDA"/>
    <w:rsid w:val="00471DC9"/>
    <w:rsid w:val="00471F0B"/>
    <w:rsid w:val="0047202B"/>
    <w:rsid w:val="00472BB2"/>
    <w:rsid w:val="00472FE4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0DC"/>
    <w:rsid w:val="00476437"/>
    <w:rsid w:val="004769AF"/>
    <w:rsid w:val="00476DA0"/>
    <w:rsid w:val="00477014"/>
    <w:rsid w:val="0047740C"/>
    <w:rsid w:val="00477844"/>
    <w:rsid w:val="00477D84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DFD"/>
    <w:rsid w:val="00485F7F"/>
    <w:rsid w:val="00486056"/>
    <w:rsid w:val="00486184"/>
    <w:rsid w:val="00486557"/>
    <w:rsid w:val="00486725"/>
    <w:rsid w:val="00486847"/>
    <w:rsid w:val="00486B44"/>
    <w:rsid w:val="004871E3"/>
    <w:rsid w:val="004879D2"/>
    <w:rsid w:val="00487A07"/>
    <w:rsid w:val="00487A31"/>
    <w:rsid w:val="00487B1D"/>
    <w:rsid w:val="00487F3F"/>
    <w:rsid w:val="00487F6E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E7A"/>
    <w:rsid w:val="00493EEC"/>
    <w:rsid w:val="00493FE9"/>
    <w:rsid w:val="004942DE"/>
    <w:rsid w:val="00494348"/>
    <w:rsid w:val="00494C76"/>
    <w:rsid w:val="00495095"/>
    <w:rsid w:val="004954BE"/>
    <w:rsid w:val="00496489"/>
    <w:rsid w:val="0049688E"/>
    <w:rsid w:val="00497162"/>
    <w:rsid w:val="004973AE"/>
    <w:rsid w:val="004975A6"/>
    <w:rsid w:val="00497A3E"/>
    <w:rsid w:val="00497DD5"/>
    <w:rsid w:val="00497E7B"/>
    <w:rsid w:val="004A03B5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83"/>
    <w:rsid w:val="004A276A"/>
    <w:rsid w:val="004A28FB"/>
    <w:rsid w:val="004A339F"/>
    <w:rsid w:val="004A3484"/>
    <w:rsid w:val="004A348C"/>
    <w:rsid w:val="004A3B48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93"/>
    <w:rsid w:val="004B226C"/>
    <w:rsid w:val="004B234C"/>
    <w:rsid w:val="004B239E"/>
    <w:rsid w:val="004B242C"/>
    <w:rsid w:val="004B3090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CF0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586"/>
    <w:rsid w:val="004C1CDC"/>
    <w:rsid w:val="004C218D"/>
    <w:rsid w:val="004C2700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BE3"/>
    <w:rsid w:val="004D0C31"/>
    <w:rsid w:val="004D0D33"/>
    <w:rsid w:val="004D0D96"/>
    <w:rsid w:val="004D116E"/>
    <w:rsid w:val="004D142F"/>
    <w:rsid w:val="004D14A5"/>
    <w:rsid w:val="004D1820"/>
    <w:rsid w:val="004D1B22"/>
    <w:rsid w:val="004D1D52"/>
    <w:rsid w:val="004D1E33"/>
    <w:rsid w:val="004D2397"/>
    <w:rsid w:val="004D28AB"/>
    <w:rsid w:val="004D2F54"/>
    <w:rsid w:val="004D31B6"/>
    <w:rsid w:val="004D36EE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267B"/>
    <w:rsid w:val="004E27A4"/>
    <w:rsid w:val="004E29DC"/>
    <w:rsid w:val="004E2B41"/>
    <w:rsid w:val="004E2FA7"/>
    <w:rsid w:val="004E32B2"/>
    <w:rsid w:val="004E353C"/>
    <w:rsid w:val="004E35CD"/>
    <w:rsid w:val="004E390B"/>
    <w:rsid w:val="004E3A1B"/>
    <w:rsid w:val="004E3DFD"/>
    <w:rsid w:val="004E41E4"/>
    <w:rsid w:val="004E478A"/>
    <w:rsid w:val="004E4A39"/>
    <w:rsid w:val="004E5383"/>
    <w:rsid w:val="004E5C13"/>
    <w:rsid w:val="004E61EA"/>
    <w:rsid w:val="004E676B"/>
    <w:rsid w:val="004E6848"/>
    <w:rsid w:val="004E69B8"/>
    <w:rsid w:val="004E70DA"/>
    <w:rsid w:val="004E72C1"/>
    <w:rsid w:val="004E75C1"/>
    <w:rsid w:val="004E7A4C"/>
    <w:rsid w:val="004E7C71"/>
    <w:rsid w:val="004F04EA"/>
    <w:rsid w:val="004F06A0"/>
    <w:rsid w:val="004F06CE"/>
    <w:rsid w:val="004F08D2"/>
    <w:rsid w:val="004F0BE4"/>
    <w:rsid w:val="004F11F7"/>
    <w:rsid w:val="004F1810"/>
    <w:rsid w:val="004F1D7C"/>
    <w:rsid w:val="004F27EE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C7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3DE"/>
    <w:rsid w:val="005166E8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6B"/>
    <w:rsid w:val="00521933"/>
    <w:rsid w:val="00521E1E"/>
    <w:rsid w:val="00522403"/>
    <w:rsid w:val="005224AB"/>
    <w:rsid w:val="00522B30"/>
    <w:rsid w:val="00522B48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1FB"/>
    <w:rsid w:val="00527212"/>
    <w:rsid w:val="00527A78"/>
    <w:rsid w:val="0053002F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3D4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B13"/>
    <w:rsid w:val="00544C99"/>
    <w:rsid w:val="00544F15"/>
    <w:rsid w:val="00544FFF"/>
    <w:rsid w:val="00545A25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0A6"/>
    <w:rsid w:val="00550B8A"/>
    <w:rsid w:val="005510F6"/>
    <w:rsid w:val="0055139B"/>
    <w:rsid w:val="00551445"/>
    <w:rsid w:val="005519A5"/>
    <w:rsid w:val="00552066"/>
    <w:rsid w:val="005528DF"/>
    <w:rsid w:val="00552ABB"/>
    <w:rsid w:val="00552C6E"/>
    <w:rsid w:val="00552EA2"/>
    <w:rsid w:val="00553054"/>
    <w:rsid w:val="005536C9"/>
    <w:rsid w:val="005537EF"/>
    <w:rsid w:val="00553C38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944"/>
    <w:rsid w:val="0056342D"/>
    <w:rsid w:val="00563605"/>
    <w:rsid w:val="00563832"/>
    <w:rsid w:val="005638F4"/>
    <w:rsid w:val="00564D75"/>
    <w:rsid w:val="0056502B"/>
    <w:rsid w:val="00565100"/>
    <w:rsid w:val="005654C0"/>
    <w:rsid w:val="0056643C"/>
    <w:rsid w:val="00566750"/>
    <w:rsid w:val="00566E52"/>
    <w:rsid w:val="005670FC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161B"/>
    <w:rsid w:val="005718DD"/>
    <w:rsid w:val="0057213F"/>
    <w:rsid w:val="00572855"/>
    <w:rsid w:val="00572A06"/>
    <w:rsid w:val="0057319A"/>
    <w:rsid w:val="005734D5"/>
    <w:rsid w:val="005738CA"/>
    <w:rsid w:val="00573A4C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710"/>
    <w:rsid w:val="0057683B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1D7C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61B9"/>
    <w:rsid w:val="005867B8"/>
    <w:rsid w:val="00586ABA"/>
    <w:rsid w:val="005872D1"/>
    <w:rsid w:val="0058753F"/>
    <w:rsid w:val="00587810"/>
    <w:rsid w:val="00587B85"/>
    <w:rsid w:val="00587E6F"/>
    <w:rsid w:val="005900A1"/>
    <w:rsid w:val="00590B9A"/>
    <w:rsid w:val="00590C55"/>
    <w:rsid w:val="0059177E"/>
    <w:rsid w:val="0059192C"/>
    <w:rsid w:val="00591A8D"/>
    <w:rsid w:val="00592425"/>
    <w:rsid w:val="00592427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304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2F8"/>
    <w:rsid w:val="005A356F"/>
    <w:rsid w:val="005A37CC"/>
    <w:rsid w:val="005A3B86"/>
    <w:rsid w:val="005A3C42"/>
    <w:rsid w:val="005A3F43"/>
    <w:rsid w:val="005A40FE"/>
    <w:rsid w:val="005A468A"/>
    <w:rsid w:val="005A4781"/>
    <w:rsid w:val="005A495A"/>
    <w:rsid w:val="005A4B77"/>
    <w:rsid w:val="005A4C23"/>
    <w:rsid w:val="005A5053"/>
    <w:rsid w:val="005A5079"/>
    <w:rsid w:val="005A508F"/>
    <w:rsid w:val="005A56E9"/>
    <w:rsid w:val="005A58B4"/>
    <w:rsid w:val="005A5C15"/>
    <w:rsid w:val="005A5C95"/>
    <w:rsid w:val="005A685C"/>
    <w:rsid w:val="005A69DD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669"/>
    <w:rsid w:val="005B0924"/>
    <w:rsid w:val="005B092F"/>
    <w:rsid w:val="005B0A35"/>
    <w:rsid w:val="005B0AC1"/>
    <w:rsid w:val="005B0F57"/>
    <w:rsid w:val="005B0F95"/>
    <w:rsid w:val="005B125A"/>
    <w:rsid w:val="005B1578"/>
    <w:rsid w:val="005B16DD"/>
    <w:rsid w:val="005B17A9"/>
    <w:rsid w:val="005B1971"/>
    <w:rsid w:val="005B1CB7"/>
    <w:rsid w:val="005B2004"/>
    <w:rsid w:val="005B216D"/>
    <w:rsid w:val="005B2313"/>
    <w:rsid w:val="005B2808"/>
    <w:rsid w:val="005B294D"/>
    <w:rsid w:val="005B33F5"/>
    <w:rsid w:val="005B353C"/>
    <w:rsid w:val="005B3561"/>
    <w:rsid w:val="005B35AB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60DC"/>
    <w:rsid w:val="005B6585"/>
    <w:rsid w:val="005B677E"/>
    <w:rsid w:val="005B6812"/>
    <w:rsid w:val="005B6B41"/>
    <w:rsid w:val="005B6C89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D3E"/>
    <w:rsid w:val="005D2E2B"/>
    <w:rsid w:val="005D2E54"/>
    <w:rsid w:val="005D345E"/>
    <w:rsid w:val="005D372C"/>
    <w:rsid w:val="005D438D"/>
    <w:rsid w:val="005D4981"/>
    <w:rsid w:val="005D4A87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745B"/>
    <w:rsid w:val="005D7520"/>
    <w:rsid w:val="005D76C2"/>
    <w:rsid w:val="005D7B87"/>
    <w:rsid w:val="005D7C25"/>
    <w:rsid w:val="005E0544"/>
    <w:rsid w:val="005E0720"/>
    <w:rsid w:val="005E07A3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4BF0"/>
    <w:rsid w:val="005E4E3F"/>
    <w:rsid w:val="005E5694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A15"/>
    <w:rsid w:val="005F0F8E"/>
    <w:rsid w:val="005F1348"/>
    <w:rsid w:val="005F14E1"/>
    <w:rsid w:val="005F17FF"/>
    <w:rsid w:val="005F1A71"/>
    <w:rsid w:val="005F2244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ADB"/>
    <w:rsid w:val="006132C4"/>
    <w:rsid w:val="006133C3"/>
    <w:rsid w:val="006135A4"/>
    <w:rsid w:val="00613CE5"/>
    <w:rsid w:val="006141B5"/>
    <w:rsid w:val="00614896"/>
    <w:rsid w:val="006149EF"/>
    <w:rsid w:val="00615541"/>
    <w:rsid w:val="006156CC"/>
    <w:rsid w:val="00615D6B"/>
    <w:rsid w:val="00615F52"/>
    <w:rsid w:val="0061632E"/>
    <w:rsid w:val="00616581"/>
    <w:rsid w:val="006166E7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A08"/>
    <w:rsid w:val="00623781"/>
    <w:rsid w:val="006238E5"/>
    <w:rsid w:val="00623F2D"/>
    <w:rsid w:val="00624A5E"/>
    <w:rsid w:val="006250B8"/>
    <w:rsid w:val="006253CB"/>
    <w:rsid w:val="0062544A"/>
    <w:rsid w:val="006256F0"/>
    <w:rsid w:val="0062575F"/>
    <w:rsid w:val="00625A0F"/>
    <w:rsid w:val="006260C7"/>
    <w:rsid w:val="006266E9"/>
    <w:rsid w:val="00626FBA"/>
    <w:rsid w:val="0062761F"/>
    <w:rsid w:val="00627C7B"/>
    <w:rsid w:val="00627E26"/>
    <w:rsid w:val="00630795"/>
    <w:rsid w:val="00630CCC"/>
    <w:rsid w:val="00631000"/>
    <w:rsid w:val="0063134C"/>
    <w:rsid w:val="00631B03"/>
    <w:rsid w:val="00631FB3"/>
    <w:rsid w:val="006323A3"/>
    <w:rsid w:val="006323E4"/>
    <w:rsid w:val="00632956"/>
    <w:rsid w:val="00632AC6"/>
    <w:rsid w:val="00632B03"/>
    <w:rsid w:val="00633BCB"/>
    <w:rsid w:val="00633D78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933"/>
    <w:rsid w:val="006469D5"/>
    <w:rsid w:val="00646CDF"/>
    <w:rsid w:val="00647093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561"/>
    <w:rsid w:val="0065296E"/>
    <w:rsid w:val="006529A5"/>
    <w:rsid w:val="0065301E"/>
    <w:rsid w:val="00653284"/>
    <w:rsid w:val="00653395"/>
    <w:rsid w:val="006534A3"/>
    <w:rsid w:val="0065382F"/>
    <w:rsid w:val="00654A8B"/>
    <w:rsid w:val="00654B78"/>
    <w:rsid w:val="006550F8"/>
    <w:rsid w:val="00655428"/>
    <w:rsid w:val="00655503"/>
    <w:rsid w:val="006557A3"/>
    <w:rsid w:val="006564E9"/>
    <w:rsid w:val="0065654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421"/>
    <w:rsid w:val="00661542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818"/>
    <w:rsid w:val="00670838"/>
    <w:rsid w:val="00670FD4"/>
    <w:rsid w:val="0067166A"/>
    <w:rsid w:val="006719FD"/>
    <w:rsid w:val="00671CC2"/>
    <w:rsid w:val="00671D9D"/>
    <w:rsid w:val="00672289"/>
    <w:rsid w:val="006723E0"/>
    <w:rsid w:val="00672897"/>
    <w:rsid w:val="00672BA8"/>
    <w:rsid w:val="00672EB3"/>
    <w:rsid w:val="006730E9"/>
    <w:rsid w:val="006737C8"/>
    <w:rsid w:val="00673B17"/>
    <w:rsid w:val="00673B5D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521D"/>
    <w:rsid w:val="00685401"/>
    <w:rsid w:val="00685444"/>
    <w:rsid w:val="006854E5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B1"/>
    <w:rsid w:val="0069130B"/>
    <w:rsid w:val="006914C5"/>
    <w:rsid w:val="0069155C"/>
    <w:rsid w:val="00691757"/>
    <w:rsid w:val="00691C50"/>
    <w:rsid w:val="006921D8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E8"/>
    <w:rsid w:val="00694B55"/>
    <w:rsid w:val="00694B77"/>
    <w:rsid w:val="00694CC3"/>
    <w:rsid w:val="006951A9"/>
    <w:rsid w:val="00695369"/>
    <w:rsid w:val="0069563B"/>
    <w:rsid w:val="0069566C"/>
    <w:rsid w:val="00695900"/>
    <w:rsid w:val="0069592A"/>
    <w:rsid w:val="00695F93"/>
    <w:rsid w:val="00696615"/>
    <w:rsid w:val="00696A00"/>
    <w:rsid w:val="00696A32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184"/>
    <w:rsid w:val="006A4364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45F"/>
    <w:rsid w:val="006A56EC"/>
    <w:rsid w:val="006A58E6"/>
    <w:rsid w:val="006A5B86"/>
    <w:rsid w:val="006A5DD2"/>
    <w:rsid w:val="006A6384"/>
    <w:rsid w:val="006A643D"/>
    <w:rsid w:val="006A6460"/>
    <w:rsid w:val="006A65E1"/>
    <w:rsid w:val="006A6D47"/>
    <w:rsid w:val="006A6D48"/>
    <w:rsid w:val="006A708F"/>
    <w:rsid w:val="006A7843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E52"/>
    <w:rsid w:val="006B2F26"/>
    <w:rsid w:val="006B3016"/>
    <w:rsid w:val="006B3754"/>
    <w:rsid w:val="006B3B4D"/>
    <w:rsid w:val="006B3D42"/>
    <w:rsid w:val="006B3E7C"/>
    <w:rsid w:val="006B40DC"/>
    <w:rsid w:val="006B4130"/>
    <w:rsid w:val="006B46CA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C726A"/>
    <w:rsid w:val="006D03D2"/>
    <w:rsid w:val="006D0C4B"/>
    <w:rsid w:val="006D0D44"/>
    <w:rsid w:val="006D142E"/>
    <w:rsid w:val="006D1512"/>
    <w:rsid w:val="006D16C4"/>
    <w:rsid w:val="006D17AE"/>
    <w:rsid w:val="006D255D"/>
    <w:rsid w:val="006D25B9"/>
    <w:rsid w:val="006D25EE"/>
    <w:rsid w:val="006D28A1"/>
    <w:rsid w:val="006D2BEB"/>
    <w:rsid w:val="006D2F1D"/>
    <w:rsid w:val="006D2FA8"/>
    <w:rsid w:val="006D302D"/>
    <w:rsid w:val="006D32CA"/>
    <w:rsid w:val="006D32E8"/>
    <w:rsid w:val="006D33A7"/>
    <w:rsid w:val="006D376F"/>
    <w:rsid w:val="006D3A3B"/>
    <w:rsid w:val="006D3AA0"/>
    <w:rsid w:val="006D3EFC"/>
    <w:rsid w:val="006D43EF"/>
    <w:rsid w:val="006D4582"/>
    <w:rsid w:val="006D4C39"/>
    <w:rsid w:val="006D4D90"/>
    <w:rsid w:val="006D508A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7ED"/>
    <w:rsid w:val="006E49BF"/>
    <w:rsid w:val="006E4AA6"/>
    <w:rsid w:val="006E4D3B"/>
    <w:rsid w:val="006E4D69"/>
    <w:rsid w:val="006E4E4B"/>
    <w:rsid w:val="006E5898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1C8E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7D0"/>
    <w:rsid w:val="0070116C"/>
    <w:rsid w:val="007015CB"/>
    <w:rsid w:val="00701C00"/>
    <w:rsid w:val="00701C8E"/>
    <w:rsid w:val="00701EEC"/>
    <w:rsid w:val="0070239C"/>
    <w:rsid w:val="00702A9F"/>
    <w:rsid w:val="00702BDA"/>
    <w:rsid w:val="00702E91"/>
    <w:rsid w:val="00703290"/>
    <w:rsid w:val="007035A0"/>
    <w:rsid w:val="007035E3"/>
    <w:rsid w:val="0070380A"/>
    <w:rsid w:val="00703EE1"/>
    <w:rsid w:val="007043E8"/>
    <w:rsid w:val="00704653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119A"/>
    <w:rsid w:val="00711215"/>
    <w:rsid w:val="00711316"/>
    <w:rsid w:val="00711B32"/>
    <w:rsid w:val="00711CA0"/>
    <w:rsid w:val="0071242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645D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440E"/>
    <w:rsid w:val="007244D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72AD"/>
    <w:rsid w:val="00727BC3"/>
    <w:rsid w:val="00727C3E"/>
    <w:rsid w:val="00727C48"/>
    <w:rsid w:val="00727E6B"/>
    <w:rsid w:val="00730101"/>
    <w:rsid w:val="007301FD"/>
    <w:rsid w:val="00730432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3200"/>
    <w:rsid w:val="0073350B"/>
    <w:rsid w:val="00733542"/>
    <w:rsid w:val="007335EE"/>
    <w:rsid w:val="007336CD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1CEC"/>
    <w:rsid w:val="007421D5"/>
    <w:rsid w:val="0074235F"/>
    <w:rsid w:val="007423C7"/>
    <w:rsid w:val="00742A44"/>
    <w:rsid w:val="00742AD9"/>
    <w:rsid w:val="00742C89"/>
    <w:rsid w:val="007436C9"/>
    <w:rsid w:val="007436D2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47EF1"/>
    <w:rsid w:val="007501A5"/>
    <w:rsid w:val="007501BE"/>
    <w:rsid w:val="007501EC"/>
    <w:rsid w:val="00750278"/>
    <w:rsid w:val="00750776"/>
    <w:rsid w:val="007508BE"/>
    <w:rsid w:val="00750D9A"/>
    <w:rsid w:val="00750EC8"/>
    <w:rsid w:val="00750EFF"/>
    <w:rsid w:val="00750F37"/>
    <w:rsid w:val="007514DD"/>
    <w:rsid w:val="00751963"/>
    <w:rsid w:val="00751A57"/>
    <w:rsid w:val="0075210C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B52"/>
    <w:rsid w:val="00761FCA"/>
    <w:rsid w:val="00762034"/>
    <w:rsid w:val="007625CA"/>
    <w:rsid w:val="00762CF6"/>
    <w:rsid w:val="00762D0F"/>
    <w:rsid w:val="007644B1"/>
    <w:rsid w:val="007645BA"/>
    <w:rsid w:val="007646CE"/>
    <w:rsid w:val="007647FE"/>
    <w:rsid w:val="00764CFD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22D"/>
    <w:rsid w:val="00773428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329"/>
    <w:rsid w:val="007A65F1"/>
    <w:rsid w:val="007A68AA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EB6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3FA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CD7"/>
    <w:rsid w:val="007C0E60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4E97"/>
    <w:rsid w:val="007C5249"/>
    <w:rsid w:val="007C656E"/>
    <w:rsid w:val="007C65D6"/>
    <w:rsid w:val="007C6EFD"/>
    <w:rsid w:val="007C70D3"/>
    <w:rsid w:val="007C76DC"/>
    <w:rsid w:val="007C793A"/>
    <w:rsid w:val="007C7B25"/>
    <w:rsid w:val="007C7D99"/>
    <w:rsid w:val="007C7FB5"/>
    <w:rsid w:val="007D0001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B26"/>
    <w:rsid w:val="007D1DC5"/>
    <w:rsid w:val="007D1E97"/>
    <w:rsid w:val="007D1F65"/>
    <w:rsid w:val="007D1F96"/>
    <w:rsid w:val="007D2284"/>
    <w:rsid w:val="007D2553"/>
    <w:rsid w:val="007D2ACC"/>
    <w:rsid w:val="007D2B7F"/>
    <w:rsid w:val="007D2CD4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6D5"/>
    <w:rsid w:val="007E3C8C"/>
    <w:rsid w:val="007E3F8D"/>
    <w:rsid w:val="007E3FD5"/>
    <w:rsid w:val="007E411D"/>
    <w:rsid w:val="007E493A"/>
    <w:rsid w:val="007E4A65"/>
    <w:rsid w:val="007E5029"/>
    <w:rsid w:val="007E5500"/>
    <w:rsid w:val="007E5962"/>
    <w:rsid w:val="007E63AD"/>
    <w:rsid w:val="007E6CC7"/>
    <w:rsid w:val="007E6F26"/>
    <w:rsid w:val="007E6FA2"/>
    <w:rsid w:val="007E751C"/>
    <w:rsid w:val="007E7559"/>
    <w:rsid w:val="007E7E60"/>
    <w:rsid w:val="007F010C"/>
    <w:rsid w:val="007F081C"/>
    <w:rsid w:val="007F0D66"/>
    <w:rsid w:val="007F1003"/>
    <w:rsid w:val="007F121A"/>
    <w:rsid w:val="007F1943"/>
    <w:rsid w:val="007F1BE9"/>
    <w:rsid w:val="007F1BEB"/>
    <w:rsid w:val="007F1C60"/>
    <w:rsid w:val="007F1C6C"/>
    <w:rsid w:val="007F2166"/>
    <w:rsid w:val="007F2B55"/>
    <w:rsid w:val="007F2CE8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FE"/>
    <w:rsid w:val="007F6B8D"/>
    <w:rsid w:val="007F71DC"/>
    <w:rsid w:val="007F741B"/>
    <w:rsid w:val="007F7652"/>
    <w:rsid w:val="007F7F3D"/>
    <w:rsid w:val="00800048"/>
    <w:rsid w:val="008001A2"/>
    <w:rsid w:val="00800DF3"/>
    <w:rsid w:val="00801445"/>
    <w:rsid w:val="00801840"/>
    <w:rsid w:val="00801B46"/>
    <w:rsid w:val="0080226D"/>
    <w:rsid w:val="0080231E"/>
    <w:rsid w:val="00802769"/>
    <w:rsid w:val="008027F0"/>
    <w:rsid w:val="00802978"/>
    <w:rsid w:val="00802BA3"/>
    <w:rsid w:val="00802E05"/>
    <w:rsid w:val="0080342D"/>
    <w:rsid w:val="00803609"/>
    <w:rsid w:val="00803A47"/>
    <w:rsid w:val="00803E91"/>
    <w:rsid w:val="008040D3"/>
    <w:rsid w:val="00804175"/>
    <w:rsid w:val="00804E07"/>
    <w:rsid w:val="00805160"/>
    <w:rsid w:val="008052CB"/>
    <w:rsid w:val="0080555C"/>
    <w:rsid w:val="00805D1D"/>
    <w:rsid w:val="00805EE9"/>
    <w:rsid w:val="00806129"/>
    <w:rsid w:val="00806181"/>
    <w:rsid w:val="0080661E"/>
    <w:rsid w:val="00806A1C"/>
    <w:rsid w:val="0080707E"/>
    <w:rsid w:val="008072E6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8A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705"/>
    <w:rsid w:val="0083414C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23DF"/>
    <w:rsid w:val="00842534"/>
    <w:rsid w:val="00842852"/>
    <w:rsid w:val="00843043"/>
    <w:rsid w:val="008431DC"/>
    <w:rsid w:val="008433BF"/>
    <w:rsid w:val="008436DD"/>
    <w:rsid w:val="00843A0B"/>
    <w:rsid w:val="00843A81"/>
    <w:rsid w:val="00843ADB"/>
    <w:rsid w:val="00844579"/>
    <w:rsid w:val="00844F6D"/>
    <w:rsid w:val="008455C5"/>
    <w:rsid w:val="00845684"/>
    <w:rsid w:val="008456F6"/>
    <w:rsid w:val="00845EF1"/>
    <w:rsid w:val="00846243"/>
    <w:rsid w:val="00846506"/>
    <w:rsid w:val="00846948"/>
    <w:rsid w:val="00846D11"/>
    <w:rsid w:val="0084749C"/>
    <w:rsid w:val="00847836"/>
    <w:rsid w:val="00847B2A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011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777"/>
    <w:rsid w:val="00862878"/>
    <w:rsid w:val="008628AB"/>
    <w:rsid w:val="00862A8A"/>
    <w:rsid w:val="00862C5F"/>
    <w:rsid w:val="008639E1"/>
    <w:rsid w:val="00863C19"/>
    <w:rsid w:val="0086418B"/>
    <w:rsid w:val="008643AA"/>
    <w:rsid w:val="0086481B"/>
    <w:rsid w:val="00864E4E"/>
    <w:rsid w:val="0086583E"/>
    <w:rsid w:val="008659BC"/>
    <w:rsid w:val="00865EA1"/>
    <w:rsid w:val="0086612E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53BF"/>
    <w:rsid w:val="00875B21"/>
    <w:rsid w:val="00876500"/>
    <w:rsid w:val="0087672C"/>
    <w:rsid w:val="0087677E"/>
    <w:rsid w:val="00876AD1"/>
    <w:rsid w:val="008774D1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72"/>
    <w:rsid w:val="008909BC"/>
    <w:rsid w:val="00890B48"/>
    <w:rsid w:val="00890D63"/>
    <w:rsid w:val="008913DC"/>
    <w:rsid w:val="00891904"/>
    <w:rsid w:val="00892596"/>
    <w:rsid w:val="008925E3"/>
    <w:rsid w:val="00892D9A"/>
    <w:rsid w:val="008930F4"/>
    <w:rsid w:val="0089329B"/>
    <w:rsid w:val="0089336F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A37"/>
    <w:rsid w:val="008A3BFB"/>
    <w:rsid w:val="008A3F84"/>
    <w:rsid w:val="008A4423"/>
    <w:rsid w:val="008A4604"/>
    <w:rsid w:val="008A4B60"/>
    <w:rsid w:val="008A529D"/>
    <w:rsid w:val="008A54D4"/>
    <w:rsid w:val="008A553A"/>
    <w:rsid w:val="008A55BE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FBC"/>
    <w:rsid w:val="008B63BD"/>
    <w:rsid w:val="008B6514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682"/>
    <w:rsid w:val="008C5930"/>
    <w:rsid w:val="008C5C1B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3F39"/>
    <w:rsid w:val="008D3FF7"/>
    <w:rsid w:val="008D41DA"/>
    <w:rsid w:val="008D4409"/>
    <w:rsid w:val="008D472F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623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D4B"/>
    <w:rsid w:val="008E0E17"/>
    <w:rsid w:val="008E1301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806"/>
    <w:rsid w:val="008E49FF"/>
    <w:rsid w:val="008E4A62"/>
    <w:rsid w:val="008E518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65E"/>
    <w:rsid w:val="008F383A"/>
    <w:rsid w:val="008F3EA8"/>
    <w:rsid w:val="008F3F48"/>
    <w:rsid w:val="008F515A"/>
    <w:rsid w:val="008F55E1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8C4"/>
    <w:rsid w:val="009009EF"/>
    <w:rsid w:val="009010CE"/>
    <w:rsid w:val="009010EC"/>
    <w:rsid w:val="0090140C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0"/>
    <w:rsid w:val="0091257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10F"/>
    <w:rsid w:val="009207BF"/>
    <w:rsid w:val="00920844"/>
    <w:rsid w:val="00920C2F"/>
    <w:rsid w:val="00920F70"/>
    <w:rsid w:val="009217CE"/>
    <w:rsid w:val="00921967"/>
    <w:rsid w:val="00921C74"/>
    <w:rsid w:val="00921FB2"/>
    <w:rsid w:val="009221CC"/>
    <w:rsid w:val="009223CF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D2"/>
    <w:rsid w:val="00933AA4"/>
    <w:rsid w:val="00933CF9"/>
    <w:rsid w:val="009347B1"/>
    <w:rsid w:val="00934DC3"/>
    <w:rsid w:val="00935029"/>
    <w:rsid w:val="009350C9"/>
    <w:rsid w:val="009353C3"/>
    <w:rsid w:val="009353F4"/>
    <w:rsid w:val="00935D1B"/>
    <w:rsid w:val="00935F61"/>
    <w:rsid w:val="00935FF1"/>
    <w:rsid w:val="00936066"/>
    <w:rsid w:val="0093631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7F6"/>
    <w:rsid w:val="00940B37"/>
    <w:rsid w:val="00940B4C"/>
    <w:rsid w:val="00940DC7"/>
    <w:rsid w:val="0094165C"/>
    <w:rsid w:val="00941E83"/>
    <w:rsid w:val="00941F1B"/>
    <w:rsid w:val="00942716"/>
    <w:rsid w:val="00942C2B"/>
    <w:rsid w:val="00942D72"/>
    <w:rsid w:val="00943257"/>
    <w:rsid w:val="009436EF"/>
    <w:rsid w:val="009437FD"/>
    <w:rsid w:val="00943CCF"/>
    <w:rsid w:val="00943CFC"/>
    <w:rsid w:val="00943E4C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0CD2"/>
    <w:rsid w:val="009510FA"/>
    <w:rsid w:val="00951236"/>
    <w:rsid w:val="00951764"/>
    <w:rsid w:val="00951BB4"/>
    <w:rsid w:val="00951CE8"/>
    <w:rsid w:val="00952407"/>
    <w:rsid w:val="0095276A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A14"/>
    <w:rsid w:val="00970BB9"/>
    <w:rsid w:val="00970C8C"/>
    <w:rsid w:val="00970EFB"/>
    <w:rsid w:val="00971175"/>
    <w:rsid w:val="009714A3"/>
    <w:rsid w:val="009715C7"/>
    <w:rsid w:val="00971A94"/>
    <w:rsid w:val="00971CF8"/>
    <w:rsid w:val="00971F3E"/>
    <w:rsid w:val="00971FC1"/>
    <w:rsid w:val="009720A2"/>
    <w:rsid w:val="009724B7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4D98"/>
    <w:rsid w:val="0097506E"/>
    <w:rsid w:val="009755D9"/>
    <w:rsid w:val="00975A50"/>
    <w:rsid w:val="00975FF7"/>
    <w:rsid w:val="009763C3"/>
    <w:rsid w:val="00976D1E"/>
    <w:rsid w:val="0097710D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734"/>
    <w:rsid w:val="00981394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323"/>
    <w:rsid w:val="009857EB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6BC"/>
    <w:rsid w:val="009936F4"/>
    <w:rsid w:val="00994554"/>
    <w:rsid w:val="00994646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B14"/>
    <w:rsid w:val="009A2DD5"/>
    <w:rsid w:val="009A329D"/>
    <w:rsid w:val="009A3330"/>
    <w:rsid w:val="009A3B8B"/>
    <w:rsid w:val="009A3BFC"/>
    <w:rsid w:val="009A3C7B"/>
    <w:rsid w:val="009A4328"/>
    <w:rsid w:val="009A4B3C"/>
    <w:rsid w:val="009A4CD3"/>
    <w:rsid w:val="009A56A2"/>
    <w:rsid w:val="009A5709"/>
    <w:rsid w:val="009A5B16"/>
    <w:rsid w:val="009A5B7A"/>
    <w:rsid w:val="009A6189"/>
    <w:rsid w:val="009A641B"/>
    <w:rsid w:val="009A661F"/>
    <w:rsid w:val="009A6A4F"/>
    <w:rsid w:val="009A6BAD"/>
    <w:rsid w:val="009A6F76"/>
    <w:rsid w:val="009A6FD5"/>
    <w:rsid w:val="009A70DB"/>
    <w:rsid w:val="009A78C9"/>
    <w:rsid w:val="009A7994"/>
    <w:rsid w:val="009A7A44"/>
    <w:rsid w:val="009A7A53"/>
    <w:rsid w:val="009A7EF8"/>
    <w:rsid w:val="009B0214"/>
    <w:rsid w:val="009B0351"/>
    <w:rsid w:val="009B05E9"/>
    <w:rsid w:val="009B0D80"/>
    <w:rsid w:val="009B108B"/>
    <w:rsid w:val="009B122B"/>
    <w:rsid w:val="009B13BD"/>
    <w:rsid w:val="009B1559"/>
    <w:rsid w:val="009B196F"/>
    <w:rsid w:val="009B1B7A"/>
    <w:rsid w:val="009B1F56"/>
    <w:rsid w:val="009B1FCD"/>
    <w:rsid w:val="009B202B"/>
    <w:rsid w:val="009B20BA"/>
    <w:rsid w:val="009B224C"/>
    <w:rsid w:val="009B34D6"/>
    <w:rsid w:val="009B4212"/>
    <w:rsid w:val="009B4213"/>
    <w:rsid w:val="009B4B10"/>
    <w:rsid w:val="009B4CFE"/>
    <w:rsid w:val="009B4FAC"/>
    <w:rsid w:val="009B50AA"/>
    <w:rsid w:val="009B58AF"/>
    <w:rsid w:val="009B5D72"/>
    <w:rsid w:val="009B6341"/>
    <w:rsid w:val="009B6485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A04"/>
    <w:rsid w:val="009C0B69"/>
    <w:rsid w:val="009C0E8F"/>
    <w:rsid w:val="009C11FA"/>
    <w:rsid w:val="009C1251"/>
    <w:rsid w:val="009C170F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6EB3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6D0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146"/>
    <w:rsid w:val="009E36BF"/>
    <w:rsid w:val="009E39ED"/>
    <w:rsid w:val="009E404B"/>
    <w:rsid w:val="009E406A"/>
    <w:rsid w:val="009E407E"/>
    <w:rsid w:val="009E4441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2DC"/>
    <w:rsid w:val="009F76F1"/>
    <w:rsid w:val="009F77AF"/>
    <w:rsid w:val="009F7B63"/>
    <w:rsid w:val="00A001BB"/>
    <w:rsid w:val="00A00854"/>
    <w:rsid w:val="00A00A0F"/>
    <w:rsid w:val="00A00EDE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26D"/>
    <w:rsid w:val="00A05905"/>
    <w:rsid w:val="00A059B7"/>
    <w:rsid w:val="00A05B57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74E"/>
    <w:rsid w:val="00A12961"/>
    <w:rsid w:val="00A12B5B"/>
    <w:rsid w:val="00A12E89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8FA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897"/>
    <w:rsid w:val="00A24A76"/>
    <w:rsid w:val="00A24C4E"/>
    <w:rsid w:val="00A24C81"/>
    <w:rsid w:val="00A255FB"/>
    <w:rsid w:val="00A256BB"/>
    <w:rsid w:val="00A258F6"/>
    <w:rsid w:val="00A25A1B"/>
    <w:rsid w:val="00A2633B"/>
    <w:rsid w:val="00A265E6"/>
    <w:rsid w:val="00A2678B"/>
    <w:rsid w:val="00A267B9"/>
    <w:rsid w:val="00A268B2"/>
    <w:rsid w:val="00A26975"/>
    <w:rsid w:val="00A26DD3"/>
    <w:rsid w:val="00A27424"/>
    <w:rsid w:val="00A30160"/>
    <w:rsid w:val="00A3017D"/>
    <w:rsid w:val="00A301AA"/>
    <w:rsid w:val="00A308B0"/>
    <w:rsid w:val="00A31289"/>
    <w:rsid w:val="00A3156B"/>
    <w:rsid w:val="00A31842"/>
    <w:rsid w:val="00A31D8A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E19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8D6"/>
    <w:rsid w:val="00A40B37"/>
    <w:rsid w:val="00A41074"/>
    <w:rsid w:val="00A419D7"/>
    <w:rsid w:val="00A41F91"/>
    <w:rsid w:val="00A420C2"/>
    <w:rsid w:val="00A4230F"/>
    <w:rsid w:val="00A42AB4"/>
    <w:rsid w:val="00A42E6D"/>
    <w:rsid w:val="00A43035"/>
    <w:rsid w:val="00A43A97"/>
    <w:rsid w:val="00A43ADA"/>
    <w:rsid w:val="00A43F7E"/>
    <w:rsid w:val="00A44257"/>
    <w:rsid w:val="00A443AC"/>
    <w:rsid w:val="00A44536"/>
    <w:rsid w:val="00A4479A"/>
    <w:rsid w:val="00A44AA2"/>
    <w:rsid w:val="00A44E04"/>
    <w:rsid w:val="00A45DAE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1DF1"/>
    <w:rsid w:val="00A5202B"/>
    <w:rsid w:val="00A522E8"/>
    <w:rsid w:val="00A52513"/>
    <w:rsid w:val="00A52791"/>
    <w:rsid w:val="00A527A1"/>
    <w:rsid w:val="00A528C8"/>
    <w:rsid w:val="00A52AB3"/>
    <w:rsid w:val="00A52FA3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632B"/>
    <w:rsid w:val="00A56448"/>
    <w:rsid w:val="00A56D00"/>
    <w:rsid w:val="00A575B9"/>
    <w:rsid w:val="00A576F2"/>
    <w:rsid w:val="00A57DD7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94"/>
    <w:rsid w:val="00A638B9"/>
    <w:rsid w:val="00A639E2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4D0"/>
    <w:rsid w:val="00A76FEC"/>
    <w:rsid w:val="00A77374"/>
    <w:rsid w:val="00A77807"/>
    <w:rsid w:val="00A77B4C"/>
    <w:rsid w:val="00A77B4E"/>
    <w:rsid w:val="00A77E88"/>
    <w:rsid w:val="00A8042F"/>
    <w:rsid w:val="00A8097C"/>
    <w:rsid w:val="00A80A1E"/>
    <w:rsid w:val="00A80B9E"/>
    <w:rsid w:val="00A80C68"/>
    <w:rsid w:val="00A80D71"/>
    <w:rsid w:val="00A80F36"/>
    <w:rsid w:val="00A80F3D"/>
    <w:rsid w:val="00A8129C"/>
    <w:rsid w:val="00A813DD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E67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954"/>
    <w:rsid w:val="00A91D6F"/>
    <w:rsid w:val="00A92EA7"/>
    <w:rsid w:val="00A92ED9"/>
    <w:rsid w:val="00A9357D"/>
    <w:rsid w:val="00A93858"/>
    <w:rsid w:val="00A93B63"/>
    <w:rsid w:val="00A94329"/>
    <w:rsid w:val="00A944D7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F8B"/>
    <w:rsid w:val="00AA4199"/>
    <w:rsid w:val="00AA421A"/>
    <w:rsid w:val="00AA43EE"/>
    <w:rsid w:val="00AA47E3"/>
    <w:rsid w:val="00AA4AFC"/>
    <w:rsid w:val="00AA4FE4"/>
    <w:rsid w:val="00AA54FA"/>
    <w:rsid w:val="00AA55C4"/>
    <w:rsid w:val="00AA57CB"/>
    <w:rsid w:val="00AA6287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44B"/>
    <w:rsid w:val="00AB25ED"/>
    <w:rsid w:val="00AB266B"/>
    <w:rsid w:val="00AB29B0"/>
    <w:rsid w:val="00AB29F5"/>
    <w:rsid w:val="00AB2CD7"/>
    <w:rsid w:val="00AB336D"/>
    <w:rsid w:val="00AB39E4"/>
    <w:rsid w:val="00AB3C9D"/>
    <w:rsid w:val="00AB3CED"/>
    <w:rsid w:val="00AB3FD1"/>
    <w:rsid w:val="00AB4004"/>
    <w:rsid w:val="00AB4279"/>
    <w:rsid w:val="00AB46FA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1B0"/>
    <w:rsid w:val="00AC09E6"/>
    <w:rsid w:val="00AC1151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79E"/>
    <w:rsid w:val="00AE0866"/>
    <w:rsid w:val="00AE0975"/>
    <w:rsid w:val="00AE0C50"/>
    <w:rsid w:val="00AE0C81"/>
    <w:rsid w:val="00AE12E3"/>
    <w:rsid w:val="00AE1860"/>
    <w:rsid w:val="00AE187D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D3F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639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66F"/>
    <w:rsid w:val="00AF77C9"/>
    <w:rsid w:val="00AF7853"/>
    <w:rsid w:val="00AF7D14"/>
    <w:rsid w:val="00B001DF"/>
    <w:rsid w:val="00B00667"/>
    <w:rsid w:val="00B007E4"/>
    <w:rsid w:val="00B0099A"/>
    <w:rsid w:val="00B00A3E"/>
    <w:rsid w:val="00B00C33"/>
    <w:rsid w:val="00B00DC6"/>
    <w:rsid w:val="00B00E8F"/>
    <w:rsid w:val="00B0101B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A"/>
    <w:rsid w:val="00B067CF"/>
    <w:rsid w:val="00B072D2"/>
    <w:rsid w:val="00B07C45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274"/>
    <w:rsid w:val="00B12319"/>
    <w:rsid w:val="00B1235F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D3"/>
    <w:rsid w:val="00B222A9"/>
    <w:rsid w:val="00B22555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D16"/>
    <w:rsid w:val="00B24E50"/>
    <w:rsid w:val="00B24EF6"/>
    <w:rsid w:val="00B25468"/>
    <w:rsid w:val="00B259A4"/>
    <w:rsid w:val="00B26927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503C"/>
    <w:rsid w:val="00B3506D"/>
    <w:rsid w:val="00B35619"/>
    <w:rsid w:val="00B36387"/>
    <w:rsid w:val="00B36414"/>
    <w:rsid w:val="00B36AD2"/>
    <w:rsid w:val="00B36BF8"/>
    <w:rsid w:val="00B40120"/>
    <w:rsid w:val="00B40667"/>
    <w:rsid w:val="00B408A9"/>
    <w:rsid w:val="00B40D57"/>
    <w:rsid w:val="00B40FB3"/>
    <w:rsid w:val="00B414F2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1941"/>
    <w:rsid w:val="00B62027"/>
    <w:rsid w:val="00B626DE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5A5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9C8"/>
    <w:rsid w:val="00B767DF"/>
    <w:rsid w:val="00B76C91"/>
    <w:rsid w:val="00B76CD9"/>
    <w:rsid w:val="00B770B1"/>
    <w:rsid w:val="00B7767A"/>
    <w:rsid w:val="00B77901"/>
    <w:rsid w:val="00B77939"/>
    <w:rsid w:val="00B77D9B"/>
    <w:rsid w:val="00B80454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9F1"/>
    <w:rsid w:val="00B87056"/>
    <w:rsid w:val="00B872C3"/>
    <w:rsid w:val="00B87313"/>
    <w:rsid w:val="00B874B0"/>
    <w:rsid w:val="00B87645"/>
    <w:rsid w:val="00B87E2B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2E0"/>
    <w:rsid w:val="00B958DC"/>
    <w:rsid w:val="00B95A25"/>
    <w:rsid w:val="00B95BBF"/>
    <w:rsid w:val="00B95D4B"/>
    <w:rsid w:val="00B96488"/>
    <w:rsid w:val="00B9674A"/>
    <w:rsid w:val="00B96A3E"/>
    <w:rsid w:val="00B96E6D"/>
    <w:rsid w:val="00B970FF"/>
    <w:rsid w:val="00B97568"/>
    <w:rsid w:val="00B97BEA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82A"/>
    <w:rsid w:val="00BA397B"/>
    <w:rsid w:val="00BA404C"/>
    <w:rsid w:val="00BA40BD"/>
    <w:rsid w:val="00BA434C"/>
    <w:rsid w:val="00BA46B6"/>
    <w:rsid w:val="00BA4871"/>
    <w:rsid w:val="00BA48A8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297"/>
    <w:rsid w:val="00BC56F4"/>
    <w:rsid w:val="00BC63F7"/>
    <w:rsid w:val="00BC6781"/>
    <w:rsid w:val="00BC68F8"/>
    <w:rsid w:val="00BC6AD8"/>
    <w:rsid w:val="00BC6E47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3166"/>
    <w:rsid w:val="00BD3376"/>
    <w:rsid w:val="00BD361B"/>
    <w:rsid w:val="00BD3741"/>
    <w:rsid w:val="00BD3C8F"/>
    <w:rsid w:val="00BD3F3D"/>
    <w:rsid w:val="00BD40D2"/>
    <w:rsid w:val="00BD43E0"/>
    <w:rsid w:val="00BD442A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3C3E"/>
    <w:rsid w:val="00C04390"/>
    <w:rsid w:val="00C044F9"/>
    <w:rsid w:val="00C04DE0"/>
    <w:rsid w:val="00C04E73"/>
    <w:rsid w:val="00C050D6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E97"/>
    <w:rsid w:val="00C07F3A"/>
    <w:rsid w:val="00C10519"/>
    <w:rsid w:val="00C10889"/>
    <w:rsid w:val="00C1090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5A91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592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4FDA"/>
    <w:rsid w:val="00C253C3"/>
    <w:rsid w:val="00C25595"/>
    <w:rsid w:val="00C25ECD"/>
    <w:rsid w:val="00C264DC"/>
    <w:rsid w:val="00C26E1C"/>
    <w:rsid w:val="00C27235"/>
    <w:rsid w:val="00C27A52"/>
    <w:rsid w:val="00C27B0D"/>
    <w:rsid w:val="00C30016"/>
    <w:rsid w:val="00C302B1"/>
    <w:rsid w:val="00C307F2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C1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6D9"/>
    <w:rsid w:val="00C60942"/>
    <w:rsid w:val="00C609B3"/>
    <w:rsid w:val="00C61339"/>
    <w:rsid w:val="00C613B1"/>
    <w:rsid w:val="00C615A4"/>
    <w:rsid w:val="00C61646"/>
    <w:rsid w:val="00C619E2"/>
    <w:rsid w:val="00C61B87"/>
    <w:rsid w:val="00C61D1D"/>
    <w:rsid w:val="00C61DFE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D20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62DF"/>
    <w:rsid w:val="00C764B1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AA8"/>
    <w:rsid w:val="00C90D34"/>
    <w:rsid w:val="00C90D36"/>
    <w:rsid w:val="00C910C5"/>
    <w:rsid w:val="00C91A08"/>
    <w:rsid w:val="00C91C1A"/>
    <w:rsid w:val="00C91D85"/>
    <w:rsid w:val="00C91E98"/>
    <w:rsid w:val="00C91F50"/>
    <w:rsid w:val="00C92971"/>
    <w:rsid w:val="00C92C5D"/>
    <w:rsid w:val="00C92D8E"/>
    <w:rsid w:val="00C92DDE"/>
    <w:rsid w:val="00C931A6"/>
    <w:rsid w:val="00C93203"/>
    <w:rsid w:val="00C932AB"/>
    <w:rsid w:val="00C933A7"/>
    <w:rsid w:val="00C934D5"/>
    <w:rsid w:val="00C937BB"/>
    <w:rsid w:val="00C9390B"/>
    <w:rsid w:val="00C93BB1"/>
    <w:rsid w:val="00C9428C"/>
    <w:rsid w:val="00C942A6"/>
    <w:rsid w:val="00C949AA"/>
    <w:rsid w:val="00C94E58"/>
    <w:rsid w:val="00C94F03"/>
    <w:rsid w:val="00C94F19"/>
    <w:rsid w:val="00C954C7"/>
    <w:rsid w:val="00C95ECD"/>
    <w:rsid w:val="00C960C1"/>
    <w:rsid w:val="00C96258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922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C66"/>
    <w:rsid w:val="00CC0DD7"/>
    <w:rsid w:val="00CC118C"/>
    <w:rsid w:val="00CC130C"/>
    <w:rsid w:val="00CC1372"/>
    <w:rsid w:val="00CC14B3"/>
    <w:rsid w:val="00CC1585"/>
    <w:rsid w:val="00CC197A"/>
    <w:rsid w:val="00CC1CC1"/>
    <w:rsid w:val="00CC1E88"/>
    <w:rsid w:val="00CC2666"/>
    <w:rsid w:val="00CC26D4"/>
    <w:rsid w:val="00CC277C"/>
    <w:rsid w:val="00CC27D6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7DB"/>
    <w:rsid w:val="00CC7F1E"/>
    <w:rsid w:val="00CC7F92"/>
    <w:rsid w:val="00CD03BF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209"/>
    <w:rsid w:val="00CD52F3"/>
    <w:rsid w:val="00CD54F6"/>
    <w:rsid w:val="00CD5B56"/>
    <w:rsid w:val="00CD6577"/>
    <w:rsid w:val="00CD6C61"/>
    <w:rsid w:val="00CD6E4B"/>
    <w:rsid w:val="00CD7C35"/>
    <w:rsid w:val="00CE0B27"/>
    <w:rsid w:val="00CE118C"/>
    <w:rsid w:val="00CE1345"/>
    <w:rsid w:val="00CE1899"/>
    <w:rsid w:val="00CE1910"/>
    <w:rsid w:val="00CE23D6"/>
    <w:rsid w:val="00CE2483"/>
    <w:rsid w:val="00CE289E"/>
    <w:rsid w:val="00CE28D3"/>
    <w:rsid w:val="00CE2AE7"/>
    <w:rsid w:val="00CE30F3"/>
    <w:rsid w:val="00CE36E3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657B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62F"/>
    <w:rsid w:val="00CF0846"/>
    <w:rsid w:val="00CF0A20"/>
    <w:rsid w:val="00CF0B85"/>
    <w:rsid w:val="00CF11D0"/>
    <w:rsid w:val="00CF1240"/>
    <w:rsid w:val="00CF1494"/>
    <w:rsid w:val="00CF15D4"/>
    <w:rsid w:val="00CF16D8"/>
    <w:rsid w:val="00CF1802"/>
    <w:rsid w:val="00CF1AB3"/>
    <w:rsid w:val="00CF1C01"/>
    <w:rsid w:val="00CF1E84"/>
    <w:rsid w:val="00CF20E8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69D"/>
    <w:rsid w:val="00D0080E"/>
    <w:rsid w:val="00D009E6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15E"/>
    <w:rsid w:val="00D0378A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76"/>
    <w:rsid w:val="00D058C0"/>
    <w:rsid w:val="00D059EC"/>
    <w:rsid w:val="00D05F03"/>
    <w:rsid w:val="00D062A0"/>
    <w:rsid w:val="00D06AF5"/>
    <w:rsid w:val="00D0771F"/>
    <w:rsid w:val="00D07D5D"/>
    <w:rsid w:val="00D07E34"/>
    <w:rsid w:val="00D10176"/>
    <w:rsid w:val="00D1029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E0C"/>
    <w:rsid w:val="00D152AD"/>
    <w:rsid w:val="00D152F2"/>
    <w:rsid w:val="00D1532A"/>
    <w:rsid w:val="00D15A7B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556"/>
    <w:rsid w:val="00D227A4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27FB0"/>
    <w:rsid w:val="00D30050"/>
    <w:rsid w:val="00D3028A"/>
    <w:rsid w:val="00D3053D"/>
    <w:rsid w:val="00D306A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449"/>
    <w:rsid w:val="00D3456C"/>
    <w:rsid w:val="00D345D8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A4E"/>
    <w:rsid w:val="00D42C39"/>
    <w:rsid w:val="00D43179"/>
    <w:rsid w:val="00D4318E"/>
    <w:rsid w:val="00D4323C"/>
    <w:rsid w:val="00D4338C"/>
    <w:rsid w:val="00D43654"/>
    <w:rsid w:val="00D4394A"/>
    <w:rsid w:val="00D43A2E"/>
    <w:rsid w:val="00D43CDF"/>
    <w:rsid w:val="00D43EDC"/>
    <w:rsid w:val="00D4435B"/>
    <w:rsid w:val="00D445A4"/>
    <w:rsid w:val="00D4490E"/>
    <w:rsid w:val="00D45577"/>
    <w:rsid w:val="00D455EC"/>
    <w:rsid w:val="00D45B20"/>
    <w:rsid w:val="00D45C47"/>
    <w:rsid w:val="00D461FE"/>
    <w:rsid w:val="00D46367"/>
    <w:rsid w:val="00D464B9"/>
    <w:rsid w:val="00D46C92"/>
    <w:rsid w:val="00D47270"/>
    <w:rsid w:val="00D477D5"/>
    <w:rsid w:val="00D47BED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2B87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2B3"/>
    <w:rsid w:val="00D66606"/>
    <w:rsid w:val="00D66C15"/>
    <w:rsid w:val="00D66D9A"/>
    <w:rsid w:val="00D66E09"/>
    <w:rsid w:val="00D703E6"/>
    <w:rsid w:val="00D70447"/>
    <w:rsid w:val="00D70494"/>
    <w:rsid w:val="00D704CA"/>
    <w:rsid w:val="00D7055E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B03"/>
    <w:rsid w:val="00D82B86"/>
    <w:rsid w:val="00D82BF9"/>
    <w:rsid w:val="00D82F80"/>
    <w:rsid w:val="00D831A9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A1C"/>
    <w:rsid w:val="00D91AEB"/>
    <w:rsid w:val="00D91CA9"/>
    <w:rsid w:val="00D91E32"/>
    <w:rsid w:val="00D924C9"/>
    <w:rsid w:val="00D9262F"/>
    <w:rsid w:val="00D929A7"/>
    <w:rsid w:val="00D92F01"/>
    <w:rsid w:val="00D932EC"/>
    <w:rsid w:val="00D933FA"/>
    <w:rsid w:val="00D93A2A"/>
    <w:rsid w:val="00D93F40"/>
    <w:rsid w:val="00D946AF"/>
    <w:rsid w:val="00D94742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77B"/>
    <w:rsid w:val="00DA0CED"/>
    <w:rsid w:val="00DA0D6D"/>
    <w:rsid w:val="00DA0DCD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6F76"/>
    <w:rsid w:val="00DA793E"/>
    <w:rsid w:val="00DA7CF9"/>
    <w:rsid w:val="00DA7EDD"/>
    <w:rsid w:val="00DB008F"/>
    <w:rsid w:val="00DB0120"/>
    <w:rsid w:val="00DB02D5"/>
    <w:rsid w:val="00DB0AF6"/>
    <w:rsid w:val="00DB0E76"/>
    <w:rsid w:val="00DB1138"/>
    <w:rsid w:val="00DB1165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2DE5"/>
    <w:rsid w:val="00DB3617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BEE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5508"/>
    <w:rsid w:val="00DC5651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D3E"/>
    <w:rsid w:val="00DD2006"/>
    <w:rsid w:val="00DD22F9"/>
    <w:rsid w:val="00DD2969"/>
    <w:rsid w:val="00DD2993"/>
    <w:rsid w:val="00DD2C06"/>
    <w:rsid w:val="00DD2E04"/>
    <w:rsid w:val="00DD34A6"/>
    <w:rsid w:val="00DD44E3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DB1"/>
    <w:rsid w:val="00DD7ED8"/>
    <w:rsid w:val="00DE0324"/>
    <w:rsid w:val="00DE096A"/>
    <w:rsid w:val="00DE0B8B"/>
    <w:rsid w:val="00DE0E00"/>
    <w:rsid w:val="00DE10C7"/>
    <w:rsid w:val="00DE15A8"/>
    <w:rsid w:val="00DE1975"/>
    <w:rsid w:val="00DE2111"/>
    <w:rsid w:val="00DE25FA"/>
    <w:rsid w:val="00DE2C5A"/>
    <w:rsid w:val="00DE31C8"/>
    <w:rsid w:val="00DE3256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8D"/>
    <w:rsid w:val="00DE73B2"/>
    <w:rsid w:val="00DE74BA"/>
    <w:rsid w:val="00DE7709"/>
    <w:rsid w:val="00DE7CC9"/>
    <w:rsid w:val="00DF0071"/>
    <w:rsid w:val="00DF05B8"/>
    <w:rsid w:val="00DF09DF"/>
    <w:rsid w:val="00DF0D4B"/>
    <w:rsid w:val="00DF1271"/>
    <w:rsid w:val="00DF1350"/>
    <w:rsid w:val="00DF153A"/>
    <w:rsid w:val="00DF1AA0"/>
    <w:rsid w:val="00DF1F57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68C"/>
    <w:rsid w:val="00E0195F"/>
    <w:rsid w:val="00E01A8D"/>
    <w:rsid w:val="00E01E6D"/>
    <w:rsid w:val="00E022F8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C20"/>
    <w:rsid w:val="00E170E8"/>
    <w:rsid w:val="00E176F8"/>
    <w:rsid w:val="00E179E5"/>
    <w:rsid w:val="00E20279"/>
    <w:rsid w:val="00E2093A"/>
    <w:rsid w:val="00E214D9"/>
    <w:rsid w:val="00E21939"/>
    <w:rsid w:val="00E21961"/>
    <w:rsid w:val="00E21985"/>
    <w:rsid w:val="00E21AB3"/>
    <w:rsid w:val="00E22B7D"/>
    <w:rsid w:val="00E22D21"/>
    <w:rsid w:val="00E23654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A73"/>
    <w:rsid w:val="00E25E93"/>
    <w:rsid w:val="00E2642A"/>
    <w:rsid w:val="00E2695B"/>
    <w:rsid w:val="00E26BAF"/>
    <w:rsid w:val="00E27029"/>
    <w:rsid w:val="00E2770A"/>
    <w:rsid w:val="00E27CBD"/>
    <w:rsid w:val="00E304B2"/>
    <w:rsid w:val="00E3055E"/>
    <w:rsid w:val="00E30671"/>
    <w:rsid w:val="00E30DF2"/>
    <w:rsid w:val="00E31446"/>
    <w:rsid w:val="00E319FF"/>
    <w:rsid w:val="00E31B95"/>
    <w:rsid w:val="00E31E34"/>
    <w:rsid w:val="00E32E5D"/>
    <w:rsid w:val="00E33634"/>
    <w:rsid w:val="00E33781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7E05"/>
    <w:rsid w:val="00E37E08"/>
    <w:rsid w:val="00E4033C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A17"/>
    <w:rsid w:val="00E46B66"/>
    <w:rsid w:val="00E46D91"/>
    <w:rsid w:val="00E47B42"/>
    <w:rsid w:val="00E47C69"/>
    <w:rsid w:val="00E47ED5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AC7"/>
    <w:rsid w:val="00E60CC6"/>
    <w:rsid w:val="00E60D30"/>
    <w:rsid w:val="00E60FCA"/>
    <w:rsid w:val="00E61211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1ED"/>
    <w:rsid w:val="00E64538"/>
    <w:rsid w:val="00E64A86"/>
    <w:rsid w:val="00E64C06"/>
    <w:rsid w:val="00E64C49"/>
    <w:rsid w:val="00E65334"/>
    <w:rsid w:val="00E65337"/>
    <w:rsid w:val="00E65BFC"/>
    <w:rsid w:val="00E663C7"/>
    <w:rsid w:val="00E6651F"/>
    <w:rsid w:val="00E66827"/>
    <w:rsid w:val="00E66985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23E1"/>
    <w:rsid w:val="00E72864"/>
    <w:rsid w:val="00E72901"/>
    <w:rsid w:val="00E72F0D"/>
    <w:rsid w:val="00E7301E"/>
    <w:rsid w:val="00E736D8"/>
    <w:rsid w:val="00E73B26"/>
    <w:rsid w:val="00E73E72"/>
    <w:rsid w:val="00E73EEC"/>
    <w:rsid w:val="00E74163"/>
    <w:rsid w:val="00E74D66"/>
    <w:rsid w:val="00E7569F"/>
    <w:rsid w:val="00E75B2D"/>
    <w:rsid w:val="00E76079"/>
    <w:rsid w:val="00E76089"/>
    <w:rsid w:val="00E77108"/>
    <w:rsid w:val="00E7723F"/>
    <w:rsid w:val="00E7727F"/>
    <w:rsid w:val="00E77372"/>
    <w:rsid w:val="00E774FE"/>
    <w:rsid w:val="00E7769E"/>
    <w:rsid w:val="00E77C21"/>
    <w:rsid w:val="00E77E6A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F9"/>
    <w:rsid w:val="00E81831"/>
    <w:rsid w:val="00E818A3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3B4"/>
    <w:rsid w:val="00E836E3"/>
    <w:rsid w:val="00E83954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8A0"/>
    <w:rsid w:val="00E929FD"/>
    <w:rsid w:val="00E92A27"/>
    <w:rsid w:val="00E92A7C"/>
    <w:rsid w:val="00E92E2D"/>
    <w:rsid w:val="00E92FD6"/>
    <w:rsid w:val="00E930DC"/>
    <w:rsid w:val="00E93552"/>
    <w:rsid w:val="00E939EC"/>
    <w:rsid w:val="00E93CB1"/>
    <w:rsid w:val="00E93D69"/>
    <w:rsid w:val="00E93F6C"/>
    <w:rsid w:val="00E94053"/>
    <w:rsid w:val="00E94868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9F7"/>
    <w:rsid w:val="00E96FE6"/>
    <w:rsid w:val="00E9717B"/>
    <w:rsid w:val="00E97356"/>
    <w:rsid w:val="00E97D0A"/>
    <w:rsid w:val="00EA02F7"/>
    <w:rsid w:val="00EA0499"/>
    <w:rsid w:val="00EA08AF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470"/>
    <w:rsid w:val="00EB160B"/>
    <w:rsid w:val="00EB1C5B"/>
    <w:rsid w:val="00EB1E56"/>
    <w:rsid w:val="00EB213D"/>
    <w:rsid w:val="00EB2A01"/>
    <w:rsid w:val="00EB2AB1"/>
    <w:rsid w:val="00EB2D2A"/>
    <w:rsid w:val="00EB30F6"/>
    <w:rsid w:val="00EB3159"/>
    <w:rsid w:val="00EB3611"/>
    <w:rsid w:val="00EB3790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998"/>
    <w:rsid w:val="00EC4B6E"/>
    <w:rsid w:val="00EC4C50"/>
    <w:rsid w:val="00EC4F67"/>
    <w:rsid w:val="00EC50BD"/>
    <w:rsid w:val="00EC535E"/>
    <w:rsid w:val="00EC5428"/>
    <w:rsid w:val="00EC5856"/>
    <w:rsid w:val="00EC5D4A"/>
    <w:rsid w:val="00EC5DA4"/>
    <w:rsid w:val="00EC62F8"/>
    <w:rsid w:val="00EC680F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703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2A"/>
    <w:rsid w:val="00EE2E44"/>
    <w:rsid w:val="00EE320A"/>
    <w:rsid w:val="00EE320D"/>
    <w:rsid w:val="00EE3714"/>
    <w:rsid w:val="00EE3C43"/>
    <w:rsid w:val="00EE3F98"/>
    <w:rsid w:val="00EE4648"/>
    <w:rsid w:val="00EE47CE"/>
    <w:rsid w:val="00EE4C20"/>
    <w:rsid w:val="00EE4CC9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2C6C"/>
    <w:rsid w:val="00EF306B"/>
    <w:rsid w:val="00EF3109"/>
    <w:rsid w:val="00EF322D"/>
    <w:rsid w:val="00EF40B1"/>
    <w:rsid w:val="00EF416F"/>
    <w:rsid w:val="00EF427A"/>
    <w:rsid w:val="00EF4D74"/>
    <w:rsid w:val="00EF4E88"/>
    <w:rsid w:val="00EF50A3"/>
    <w:rsid w:val="00EF53F2"/>
    <w:rsid w:val="00EF58AA"/>
    <w:rsid w:val="00EF63B2"/>
    <w:rsid w:val="00EF64C0"/>
    <w:rsid w:val="00EF64CF"/>
    <w:rsid w:val="00EF65A5"/>
    <w:rsid w:val="00EF69B5"/>
    <w:rsid w:val="00EF6C51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CF4"/>
    <w:rsid w:val="00F13E03"/>
    <w:rsid w:val="00F13E85"/>
    <w:rsid w:val="00F13F27"/>
    <w:rsid w:val="00F141D9"/>
    <w:rsid w:val="00F1445E"/>
    <w:rsid w:val="00F149FF"/>
    <w:rsid w:val="00F14A83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FB3"/>
    <w:rsid w:val="00F2000C"/>
    <w:rsid w:val="00F2044D"/>
    <w:rsid w:val="00F20AD5"/>
    <w:rsid w:val="00F20B0B"/>
    <w:rsid w:val="00F21054"/>
    <w:rsid w:val="00F211BC"/>
    <w:rsid w:val="00F2179A"/>
    <w:rsid w:val="00F21DFE"/>
    <w:rsid w:val="00F21E89"/>
    <w:rsid w:val="00F22239"/>
    <w:rsid w:val="00F222F5"/>
    <w:rsid w:val="00F2327A"/>
    <w:rsid w:val="00F23411"/>
    <w:rsid w:val="00F2365A"/>
    <w:rsid w:val="00F239CD"/>
    <w:rsid w:val="00F239CE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D3E"/>
    <w:rsid w:val="00F24EAF"/>
    <w:rsid w:val="00F25085"/>
    <w:rsid w:val="00F25298"/>
    <w:rsid w:val="00F25649"/>
    <w:rsid w:val="00F256D3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326B"/>
    <w:rsid w:val="00F338D3"/>
    <w:rsid w:val="00F34238"/>
    <w:rsid w:val="00F34953"/>
    <w:rsid w:val="00F34A9C"/>
    <w:rsid w:val="00F34C80"/>
    <w:rsid w:val="00F34C85"/>
    <w:rsid w:val="00F34F0B"/>
    <w:rsid w:val="00F3533B"/>
    <w:rsid w:val="00F35AB9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162"/>
    <w:rsid w:val="00F40376"/>
    <w:rsid w:val="00F404A1"/>
    <w:rsid w:val="00F41928"/>
    <w:rsid w:val="00F42A27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5F39"/>
    <w:rsid w:val="00F56AF0"/>
    <w:rsid w:val="00F57024"/>
    <w:rsid w:val="00F57151"/>
    <w:rsid w:val="00F574A7"/>
    <w:rsid w:val="00F60634"/>
    <w:rsid w:val="00F609DA"/>
    <w:rsid w:val="00F60E59"/>
    <w:rsid w:val="00F61A43"/>
    <w:rsid w:val="00F6202D"/>
    <w:rsid w:val="00F623BE"/>
    <w:rsid w:val="00F6242C"/>
    <w:rsid w:val="00F624C6"/>
    <w:rsid w:val="00F625FD"/>
    <w:rsid w:val="00F63389"/>
    <w:rsid w:val="00F63E2A"/>
    <w:rsid w:val="00F6400D"/>
    <w:rsid w:val="00F6401D"/>
    <w:rsid w:val="00F6413B"/>
    <w:rsid w:val="00F6422F"/>
    <w:rsid w:val="00F6475A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52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79C3"/>
    <w:rsid w:val="00F77B2E"/>
    <w:rsid w:val="00F80843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EF6"/>
    <w:rsid w:val="00F83F7E"/>
    <w:rsid w:val="00F842EB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4C25"/>
    <w:rsid w:val="00F95116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860"/>
    <w:rsid w:val="00FB1BC5"/>
    <w:rsid w:val="00FB1C2B"/>
    <w:rsid w:val="00FB1CD0"/>
    <w:rsid w:val="00FB1FC8"/>
    <w:rsid w:val="00FB26DC"/>
    <w:rsid w:val="00FB2B60"/>
    <w:rsid w:val="00FB2CA1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F33"/>
    <w:rsid w:val="00FB766C"/>
    <w:rsid w:val="00FB7876"/>
    <w:rsid w:val="00FB7BBF"/>
    <w:rsid w:val="00FB7FAF"/>
    <w:rsid w:val="00FC0078"/>
    <w:rsid w:val="00FC012A"/>
    <w:rsid w:val="00FC0CB0"/>
    <w:rsid w:val="00FC0D4C"/>
    <w:rsid w:val="00FC0EFB"/>
    <w:rsid w:val="00FC1680"/>
    <w:rsid w:val="00FC1C44"/>
    <w:rsid w:val="00FC1EAB"/>
    <w:rsid w:val="00FC2112"/>
    <w:rsid w:val="00FC22BB"/>
    <w:rsid w:val="00FC26F3"/>
    <w:rsid w:val="00FC2B76"/>
    <w:rsid w:val="00FC314A"/>
    <w:rsid w:val="00FC34BD"/>
    <w:rsid w:val="00FC37DD"/>
    <w:rsid w:val="00FC39B3"/>
    <w:rsid w:val="00FC3A9C"/>
    <w:rsid w:val="00FC3CA0"/>
    <w:rsid w:val="00FC4169"/>
    <w:rsid w:val="00FC449E"/>
    <w:rsid w:val="00FC46FF"/>
    <w:rsid w:val="00FC4DAF"/>
    <w:rsid w:val="00FC4F50"/>
    <w:rsid w:val="00FC5182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134A"/>
    <w:rsid w:val="00FD1682"/>
    <w:rsid w:val="00FD1C6B"/>
    <w:rsid w:val="00FD2344"/>
    <w:rsid w:val="00FD2661"/>
    <w:rsid w:val="00FD2BFD"/>
    <w:rsid w:val="00FD329E"/>
    <w:rsid w:val="00FD3307"/>
    <w:rsid w:val="00FD3AAE"/>
    <w:rsid w:val="00FD402B"/>
    <w:rsid w:val="00FD4316"/>
    <w:rsid w:val="00FD4560"/>
    <w:rsid w:val="00FD45C4"/>
    <w:rsid w:val="00FD4A56"/>
    <w:rsid w:val="00FD4B0F"/>
    <w:rsid w:val="00FD4BE3"/>
    <w:rsid w:val="00FD561F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5F6"/>
    <w:rsid w:val="00FE7B3F"/>
    <w:rsid w:val="00FF0135"/>
    <w:rsid w:val="00FF0216"/>
    <w:rsid w:val="00FF0324"/>
    <w:rsid w:val="00FF032C"/>
    <w:rsid w:val="00FF07AF"/>
    <w:rsid w:val="00FF09E9"/>
    <w:rsid w:val="00FF0EEC"/>
    <w:rsid w:val="00FF101B"/>
    <w:rsid w:val="00FF17C1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10D665C5-BF51-46C2-9E8A-D1A9607F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ca6baf-1e7f-4468-9c07-d4ecf0da4d36">
      <Terms xmlns="http://schemas.microsoft.com/office/infopath/2007/PartnerControls"/>
    </lcf76f155ced4ddcb4097134ff3c332f>
    <TaxCatchAll xmlns="f580531f-5d17-487b-8b86-9b50adc1e30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322686AEEF9D4990E828E112342773" ma:contentTypeVersion="16" ma:contentTypeDescription="Create a new document." ma:contentTypeScope="" ma:versionID="da97208d19573d8b07177964875f1068">
  <xsd:schema xmlns:xsd="http://www.w3.org/2001/XMLSchema" xmlns:xs="http://www.w3.org/2001/XMLSchema" xmlns:p="http://schemas.microsoft.com/office/2006/metadata/properties" xmlns:ns2="f580531f-5d17-487b-8b86-9b50adc1e30f" xmlns:ns3="99ca6baf-1e7f-4468-9c07-d4ecf0da4d36" targetNamespace="http://schemas.microsoft.com/office/2006/metadata/properties" ma:root="true" ma:fieldsID="7ac6d4626494a735e5f2641593a9bea2" ns2:_="" ns3:_="">
    <xsd:import namespace="f580531f-5d17-487b-8b86-9b50adc1e30f"/>
    <xsd:import namespace="99ca6baf-1e7f-4468-9c07-d4ecf0da4d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0531f-5d17-487b-8b86-9b50adc1e3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cc15297-7fc2-4565-8d32-ee2a983400ba}" ma:internalName="TaxCatchAll" ma:showField="CatchAllData" ma:web="f580531f-5d17-487b-8b86-9b50adc1e3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a6baf-1e7f-4468-9c07-d4ecf0da4d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  <ds:schemaRef ds:uri="99ca6baf-1e7f-4468-9c07-d4ecf0da4d36"/>
    <ds:schemaRef ds:uri="f580531f-5d17-487b-8b86-9b50adc1e30f"/>
  </ds:schemaRefs>
</ds:datastoreItem>
</file>

<file path=customXml/itemProps3.xml><?xml version="1.0" encoding="utf-8"?>
<ds:datastoreItem xmlns:ds="http://schemas.openxmlformats.org/officeDocument/2006/customXml" ds:itemID="{86995A7A-49D5-42D5-B7C4-1FDFFCF44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80531f-5d17-487b-8b86-9b50adc1e30f"/>
    <ds:schemaRef ds:uri="99ca6baf-1e7f-4468-9c07-d4ecf0da4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12</cp:revision>
  <cp:lastPrinted>2024-08-07T10:37:00Z</cp:lastPrinted>
  <dcterms:created xsi:type="dcterms:W3CDTF">2024-08-08T03:23:00Z</dcterms:created>
  <dcterms:modified xsi:type="dcterms:W3CDTF">2024-08-09T11:03:00Z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0x010100DF322686AEEF9D4990E828E112342773</vt:lpwstr>
  </property>
</Properties>
</file>