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215C1" w14:textId="77777777" w:rsidR="004903D6" w:rsidRPr="00424DDB" w:rsidRDefault="004903D6" w:rsidP="0069155C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217706E7" w14:textId="77777777" w:rsidR="00804175" w:rsidRPr="00424DDB" w:rsidRDefault="00804175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24DD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E509964" w14:textId="77777777" w:rsidR="002B6838" w:rsidRPr="00424DDB" w:rsidRDefault="002B6838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25198A7D" w14:textId="55C1CE53" w:rsidR="00804175" w:rsidRPr="00424DDB" w:rsidRDefault="008B7A98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bookmarkStart w:id="0" w:name="_Hlk110447318"/>
      <w:r w:rsidR="00804175" w:rsidRPr="00424DD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FE2AC4F" w14:textId="0C2C692C" w:rsidR="00804175" w:rsidRPr="00DE5897" w:rsidRDefault="008B7A98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5F936CE" w14:textId="4CBAAB20" w:rsidR="00804175" w:rsidRPr="00DE5897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589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4B84A17" w14:textId="4F9A8992" w:rsidR="006F65BC" w:rsidRPr="00EE6646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E5897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6F65BC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ลูกหนี้การค้าและลูกหนี้อื่น</w:t>
      </w:r>
    </w:p>
    <w:p w14:paraId="7CFF123E" w14:textId="073C6DE4" w:rsidR="00A91D6F" w:rsidRPr="00424DDB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บริษัทร่วมและการร่วมค้า</w:t>
      </w:r>
    </w:p>
    <w:p w14:paraId="606BD613" w14:textId="28351FB8" w:rsidR="00ED29AA" w:rsidRPr="00424DDB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</w:t>
      </w:r>
      <w:r w:rsidR="005500A6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</w:t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การลงทุนและ</w:t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40072FE" w14:textId="4E79D7B8" w:rsidR="006F65BC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6F65BC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2D6BC0C6" w14:textId="70FF4C98" w:rsidR="00523C4F" w:rsidRDefault="00DE5897" w:rsidP="00906B60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086B2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0AC66684" w14:textId="2358F5B8" w:rsidR="00643A98" w:rsidRDefault="009F4469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9</w:t>
      </w:r>
      <w:r w:rsidR="00B21871">
        <w:rPr>
          <w:rFonts w:asciiTheme="majorBidi" w:hAnsiTheme="majorBidi" w:cstheme="majorBidi"/>
          <w:sz w:val="30"/>
          <w:szCs w:val="30"/>
          <w:lang w:bidi="th-TH"/>
        </w:rPr>
        <w:tab/>
      </w:r>
      <w:r w:rsidR="00B21871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99A52B0" w14:textId="5F2C5445" w:rsidR="00694B55" w:rsidRDefault="007210C4" w:rsidP="00831689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F921F3">
        <w:rPr>
          <w:rFonts w:asciiTheme="majorBidi" w:hAnsiTheme="majorBidi" w:cstheme="majorBidi"/>
          <w:sz w:val="30"/>
          <w:szCs w:val="30"/>
          <w:lang w:bidi="th-TH"/>
        </w:rPr>
        <w:t>0</w:t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 w:rsidR="00643A98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6DB7E773" w14:textId="106BF943" w:rsidR="00733200" w:rsidRPr="00473353" w:rsidRDefault="00906B60" w:rsidP="00473353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F921F3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807D05"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="00807D05"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="00643A98" w:rsidRPr="00424DD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433724BC" w14:textId="77777777" w:rsidR="00B63674" w:rsidRPr="00424DDB" w:rsidRDefault="00B63674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90F33" w14:textId="77777777" w:rsidR="00804175" w:rsidRPr="0051428D" w:rsidRDefault="00804175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535E">
        <w:rPr>
          <w:rFonts w:asciiTheme="majorBidi" w:hAnsiTheme="majorBidi" w:cstheme="majorBidi"/>
          <w:sz w:val="30"/>
          <w:szCs w:val="30"/>
          <w:cs/>
        </w:rPr>
        <w:br w:type="page"/>
      </w:r>
      <w:r w:rsidRPr="0051428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18D544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A8551" w14:textId="7EB26CA2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</w:t>
      </w:r>
      <w:r w:rsidRPr="000A2537">
        <w:rPr>
          <w:rFonts w:asciiTheme="majorBidi" w:hAnsiTheme="majorBidi" w:cstheme="majorBidi"/>
          <w:sz w:val="30"/>
          <w:szCs w:val="30"/>
          <w:cs/>
        </w:rPr>
        <w:t>งบ</w:t>
      </w:r>
      <w:r w:rsidR="004E7A4C" w:rsidRPr="000A2537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BA0758" w:rsidRPr="000A2537">
        <w:rPr>
          <w:rFonts w:asciiTheme="majorBidi" w:hAnsiTheme="majorBidi" w:cstheme="majorBidi"/>
          <w:sz w:val="30"/>
          <w:szCs w:val="30"/>
        </w:rPr>
        <w:t xml:space="preserve"> 13</w:t>
      </w:r>
      <w:r w:rsidR="00BB71FA" w:rsidRPr="000A2537">
        <w:rPr>
          <w:rFonts w:asciiTheme="majorBidi" w:hAnsiTheme="majorBidi" w:cstheme="majorBidi"/>
          <w:sz w:val="30"/>
          <w:szCs w:val="30"/>
        </w:rPr>
        <w:t xml:space="preserve"> </w:t>
      </w:r>
      <w:r w:rsidR="00F9605B" w:rsidRPr="000A253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2D5893" w:rsidRPr="000A25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7A98" w:rsidRPr="000A2537">
        <w:rPr>
          <w:rFonts w:asciiTheme="majorBidi" w:hAnsiTheme="majorBidi" w:cstheme="majorBidi"/>
          <w:sz w:val="30"/>
          <w:szCs w:val="30"/>
        </w:rPr>
        <w:t>2</w:t>
      </w:r>
      <w:r w:rsidR="00BB71FA" w:rsidRPr="000A2537">
        <w:rPr>
          <w:rFonts w:asciiTheme="majorBidi" w:hAnsiTheme="majorBidi" w:cstheme="majorBidi"/>
          <w:sz w:val="30"/>
          <w:szCs w:val="30"/>
        </w:rPr>
        <w:t>56</w:t>
      </w:r>
      <w:r w:rsidR="00BA48A8" w:rsidRPr="000A2537">
        <w:rPr>
          <w:rFonts w:asciiTheme="majorBidi" w:hAnsiTheme="majorBidi" w:cstheme="majorBidi"/>
          <w:sz w:val="30"/>
          <w:szCs w:val="30"/>
        </w:rPr>
        <w:t>7</w:t>
      </w:r>
    </w:p>
    <w:p w14:paraId="4B9958AE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EBE666" w14:textId="77777777" w:rsidR="00804175" w:rsidRPr="0051428D" w:rsidRDefault="00804175" w:rsidP="00F77B2E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8F2B310" w14:textId="77777777" w:rsidR="002B6838" w:rsidRPr="0051428D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C6F1E" w14:textId="6893D63C" w:rsidR="00161423" w:rsidRDefault="0090253B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51428D">
        <w:rPr>
          <w:rFonts w:asciiTheme="majorBidi" w:hAnsiTheme="majorBidi" w:cstheme="majorBidi"/>
          <w:cs/>
          <w:lang w:val="en-US"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(</w:t>
      </w:r>
      <w:r w:rsidR="00161423" w:rsidRPr="0051428D">
        <w:rPr>
          <w:rFonts w:asciiTheme="majorBidi" w:hAnsiTheme="majorBidi" w:cstheme="majorBidi"/>
          <w:lang w:val="en-US"/>
        </w:rPr>
        <w:t>“</w:t>
      </w:r>
      <w:r w:rsidR="00161423" w:rsidRPr="0051428D">
        <w:rPr>
          <w:rFonts w:asciiTheme="majorBidi" w:hAnsiTheme="majorBidi" w:cstheme="majorBidi"/>
          <w:cs/>
          <w:lang w:val="en-US"/>
        </w:rPr>
        <w:t>บริษัท</w:t>
      </w:r>
      <w:r w:rsidR="00161423" w:rsidRPr="0051428D">
        <w:rPr>
          <w:rFonts w:asciiTheme="majorBidi" w:hAnsiTheme="majorBidi" w:cstheme="majorBidi"/>
          <w:lang w:val="en-US"/>
        </w:rPr>
        <w:t>”</w:t>
      </w:r>
      <w:r w:rsidR="00A97590" w:rsidRPr="0051428D">
        <w:rPr>
          <w:rFonts w:asciiTheme="majorBidi" w:hAnsiTheme="majorBidi" w:cstheme="majorBidi"/>
          <w:cs/>
          <w:lang w:val="en-US"/>
        </w:rPr>
        <w:t>)</w:t>
      </w:r>
      <w:r w:rsidR="00161423" w:rsidRPr="0051428D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บริษัท มิลเลนเนียม กรุ๊ป คอร์ปอเรชั่น (เอเชีย) จำกัด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และบริษัทย่อย</w:t>
      </w:r>
      <w:r w:rsidR="00A97590" w:rsidRPr="0051428D">
        <w:rPr>
          <w:rFonts w:asciiTheme="majorBidi" w:hAnsiTheme="majorBidi" w:cstheme="majorBidi"/>
          <w:lang w:val="en-US"/>
        </w:rPr>
        <w:t xml:space="preserve"> (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รวมกันเรียกว่า </w:t>
      </w:r>
      <w:r w:rsidR="00A97590" w:rsidRPr="0051428D">
        <w:rPr>
          <w:rFonts w:asciiTheme="majorBidi" w:hAnsiTheme="majorBidi" w:cstheme="majorBidi"/>
          <w:lang w:val="en-US"/>
        </w:rPr>
        <w:t>“</w:t>
      </w:r>
      <w:r w:rsidR="00A97590" w:rsidRPr="0051428D">
        <w:rPr>
          <w:rFonts w:asciiTheme="majorBidi" w:hAnsiTheme="majorBidi" w:cstheme="majorBidi"/>
          <w:cs/>
          <w:lang w:val="en-US"/>
        </w:rPr>
        <w:t>กลุ่มบริษัท</w:t>
      </w:r>
      <w:r w:rsidR="00A97590" w:rsidRPr="0051428D">
        <w:rPr>
          <w:rFonts w:asciiTheme="majorBidi" w:hAnsiTheme="majorBidi" w:cstheme="majorBidi"/>
          <w:lang w:val="en-US"/>
        </w:rPr>
        <w:t xml:space="preserve">”) </w:t>
      </w:r>
      <w:r w:rsidR="00C949AA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</w:t>
      </w:r>
      <w:r w:rsidR="006266E9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บริการด้านการพัฒนาและฝึกอบรมทรัพยากรบุคคลและบริการบริหารงานด้านการตลาด นายหน้าประกันภัย</w:t>
      </w:r>
      <w:r w:rsidR="00BC68F8">
        <w:rPr>
          <w:rFonts w:asciiTheme="majorBidi" w:hAnsiTheme="majorBidi" w:cstheme="majorBidi"/>
          <w:lang w:val="en-US"/>
        </w:rPr>
        <w:t xml:space="preserve">        </w:t>
      </w:r>
      <w:r w:rsidR="00EA5D41">
        <w:rPr>
          <w:rFonts w:asciiTheme="majorBidi" w:hAnsiTheme="majorBidi" w:cstheme="majorBidi" w:hint="cs"/>
          <w:cs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การให้สินเชื่อสำหรับยานพาหนะ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33987">
        <w:rPr>
          <w:rFonts w:asciiTheme="majorBidi" w:hAnsiTheme="majorBidi" w:cstheme="majorBidi" w:hint="cs"/>
          <w:cs/>
          <w:lang w:val="en-US"/>
        </w:rPr>
        <w:t>และ</w:t>
      </w:r>
      <w:r w:rsidR="00EA5D41">
        <w:rPr>
          <w:rFonts w:asciiTheme="majorBidi" w:hAnsiTheme="majorBidi" w:cstheme="majorBidi" w:hint="cs"/>
          <w:cs/>
          <w:lang w:val="en-US"/>
        </w:rPr>
        <w:t>ธุรกิจการจัดหาลูกค้าสำหรับบริการให้เช่าเครื่องบินเจ็ตส่วนตัว</w:t>
      </w:r>
    </w:p>
    <w:p w14:paraId="155485CE" w14:textId="669DEBA1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3656E62" w14:textId="450F8FAA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บริษัทได้จดทะเบียนกับตลาดหลักทรัพย์แห่งประเทศไทยเมื่อเดือนเมษายน </w:t>
      </w:r>
      <w:r w:rsidR="008B7A98" w:rsidRPr="008B7A98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566</w:t>
      </w:r>
    </w:p>
    <w:p w14:paraId="3941AC66" w14:textId="77777777" w:rsidR="006D68E2" w:rsidRPr="0051428D" w:rsidRDefault="006D68E2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77F893E" w14:textId="54B66DD3" w:rsidR="00424056" w:rsidRPr="0051428D" w:rsidRDefault="0080417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62C0CE3D" w14:textId="77777777" w:rsidR="00161423" w:rsidRPr="0051428D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4D547" w14:textId="7296070E" w:rsidR="00CD0B49" w:rsidRPr="005500A6" w:rsidRDefault="00970EFB" w:rsidP="00CD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bookmarkStart w:id="1" w:name="_Hlk66464858"/>
      <w:r w:rsidRPr="005500A6">
        <w:rPr>
          <w:rFonts w:asciiTheme="majorBidi" w:hAnsiTheme="majorBidi" w:cstheme="majorBidi"/>
          <w:spacing w:val="-5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9C11FA" w:rsidRPr="005500A6">
        <w:rPr>
          <w:rFonts w:asciiTheme="majorBidi" w:hAnsiTheme="majorBidi" w:cstheme="majorBidi"/>
          <w:sz w:val="30"/>
          <w:szCs w:val="30"/>
        </w:rPr>
        <w:t>34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5500A6" w:rsidRPr="005500A6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00A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5500A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A33987" w:rsidRPr="00550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19F0" w:rsidRPr="005500A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42B70" w:rsidRPr="005500A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210A68" w:rsidRPr="005500A6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3D078C">
        <w:rPr>
          <w:rFonts w:asciiTheme="majorBidi" w:hAnsiTheme="majorBidi" w:cstheme="majorBidi"/>
          <w:sz w:val="30"/>
          <w:szCs w:val="30"/>
        </w:rPr>
        <w:t xml:space="preserve">           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9C11FA" w:rsidRPr="005500A6">
        <w:rPr>
          <w:rFonts w:asciiTheme="majorBidi" w:hAnsiTheme="majorBidi" w:cstheme="majorBidi"/>
          <w:sz w:val="30"/>
          <w:szCs w:val="30"/>
        </w:rPr>
        <w:t>3</w:t>
      </w:r>
      <w:r w:rsidR="008B7A98" w:rsidRPr="005500A6">
        <w:rPr>
          <w:rFonts w:asciiTheme="majorBidi" w:hAnsiTheme="majorBidi" w:cstheme="majorBidi"/>
          <w:sz w:val="30"/>
          <w:szCs w:val="30"/>
        </w:rPr>
        <w:t>1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5500A6">
        <w:rPr>
          <w:rFonts w:asciiTheme="majorBidi" w:hAnsiTheme="majorBidi" w:cstheme="majorBidi"/>
          <w:sz w:val="30"/>
          <w:szCs w:val="30"/>
        </w:rPr>
        <w:t>2</w:t>
      </w:r>
      <w:r w:rsidR="009C11FA" w:rsidRPr="005500A6">
        <w:rPr>
          <w:rFonts w:asciiTheme="majorBidi" w:hAnsiTheme="majorBidi" w:cstheme="majorBidi"/>
          <w:sz w:val="30"/>
          <w:szCs w:val="30"/>
        </w:rPr>
        <w:t>56</w:t>
      </w:r>
      <w:r w:rsidR="00BA48A8" w:rsidRPr="005500A6">
        <w:rPr>
          <w:rFonts w:asciiTheme="majorBidi" w:hAnsiTheme="majorBidi" w:cstheme="majorBidi"/>
          <w:sz w:val="30"/>
          <w:szCs w:val="30"/>
          <w:lang w:val="en-GB"/>
        </w:rPr>
        <w:t>6</w:t>
      </w:r>
    </w:p>
    <w:p w14:paraId="4966B379" w14:textId="77777777" w:rsidR="00970EFB" w:rsidRPr="0051428D" w:rsidRDefault="00970EFB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B26296" w14:textId="378E7F8C" w:rsidR="000B1385" w:rsidRDefault="00200A34" w:rsidP="0062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9C11FA" w:rsidRPr="0051428D">
        <w:rPr>
          <w:rFonts w:asciiTheme="majorBidi" w:hAnsiTheme="majorBidi" w:cstheme="majorBidi"/>
          <w:sz w:val="30"/>
          <w:szCs w:val="30"/>
        </w:rPr>
        <w:t>3</w:t>
      </w:r>
      <w:r w:rsidR="008B7A98" w:rsidRPr="008B7A98">
        <w:rPr>
          <w:rFonts w:asciiTheme="majorBidi" w:hAnsiTheme="majorBidi" w:cstheme="majorBidi"/>
          <w:sz w:val="30"/>
          <w:szCs w:val="30"/>
        </w:rPr>
        <w:t>1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Pr="005142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51428D">
        <w:rPr>
          <w:rFonts w:asciiTheme="majorBidi" w:hAnsiTheme="majorBidi" w:cstheme="majorBidi"/>
          <w:sz w:val="30"/>
          <w:szCs w:val="30"/>
        </w:rPr>
        <w:t>56</w:t>
      </w:r>
      <w:r w:rsidR="00BA48A8">
        <w:rPr>
          <w:rFonts w:asciiTheme="majorBidi" w:hAnsiTheme="majorBidi" w:cstheme="majorBidi"/>
          <w:sz w:val="30"/>
          <w:szCs w:val="30"/>
        </w:rPr>
        <w:t>6</w:t>
      </w:r>
    </w:p>
    <w:p w14:paraId="0E83EC56" w14:textId="77777777" w:rsidR="00E041EC" w:rsidRDefault="00E04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4A30949" w14:textId="77777777" w:rsidR="00B81C39" w:rsidRPr="0085428A" w:rsidRDefault="00B81C39" w:rsidP="00B81C3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5428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4DA7E0C1" w14:textId="77777777" w:rsidR="00B81C39" w:rsidRPr="00C050D6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C661E89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3CFC"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943CFC">
        <w:rPr>
          <w:rFonts w:asciiTheme="majorBidi" w:hAnsiTheme="majorBidi" w:cstheme="majorBidi"/>
          <w:sz w:val="30"/>
          <w:szCs w:val="30"/>
        </w:rPr>
        <w:t xml:space="preserve">        </w:t>
      </w:r>
      <w:r w:rsidRPr="00943CFC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Pr="00943CFC">
        <w:rPr>
          <w:rFonts w:asciiTheme="majorBidi" w:hAnsiTheme="majorBidi" w:cstheme="majorBidi"/>
          <w:sz w:val="30"/>
          <w:szCs w:val="30"/>
        </w:rPr>
        <w:t>5</w:t>
      </w:r>
    </w:p>
    <w:p w14:paraId="0F957BF8" w14:textId="77777777" w:rsidR="00A978FF" w:rsidRPr="00715537" w:rsidRDefault="00A978FF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4AE401E" w14:textId="77777777" w:rsidR="00B81C39" w:rsidRPr="00A978FF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1114"/>
        <w:gridCol w:w="238"/>
        <w:gridCol w:w="1076"/>
        <w:gridCol w:w="271"/>
        <w:gridCol w:w="1075"/>
        <w:gridCol w:w="243"/>
        <w:gridCol w:w="1110"/>
      </w:tblGrid>
      <w:tr w:rsidR="00B81C39" w:rsidRPr="003F7D32" w14:paraId="1F60ADC9" w14:textId="77777777" w:rsidTr="00906B60">
        <w:trPr>
          <w:tblHeader/>
        </w:trPr>
        <w:tc>
          <w:tcPr>
            <w:tcW w:w="2261" w:type="pct"/>
            <w:shd w:val="clear" w:color="auto" w:fill="auto"/>
          </w:tcPr>
          <w:p w14:paraId="1BDE8A47" w14:textId="77777777" w:rsidR="00B81C39" w:rsidRPr="003F7D32" w:rsidRDefault="00B81C39" w:rsidP="00E13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7" w:type="pct"/>
            <w:gridSpan w:val="3"/>
            <w:shd w:val="clear" w:color="auto" w:fill="auto"/>
          </w:tcPr>
          <w:p w14:paraId="436B954B" w14:textId="77777777" w:rsidR="00B81C39" w:rsidRPr="003F7D32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114B2D60" w14:textId="77777777" w:rsidR="00B81C39" w:rsidRPr="003F7D32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pct"/>
            <w:gridSpan w:val="3"/>
            <w:shd w:val="clear" w:color="auto" w:fill="auto"/>
          </w:tcPr>
          <w:p w14:paraId="0C186829" w14:textId="77777777" w:rsidR="00B81C39" w:rsidRPr="003F7D32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48A8" w:rsidRPr="003F7D32" w14:paraId="0CF04712" w14:textId="77777777" w:rsidTr="002964C5">
        <w:trPr>
          <w:tblHeader/>
        </w:trPr>
        <w:tc>
          <w:tcPr>
            <w:tcW w:w="2261" w:type="pct"/>
            <w:shd w:val="clear" w:color="auto" w:fill="auto"/>
          </w:tcPr>
          <w:p w14:paraId="5AF7B708" w14:textId="4443D53F" w:rsidR="00BA48A8" w:rsidRPr="003F7D32" w:rsidRDefault="00BA48A8" w:rsidP="00E13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740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C1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740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C740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95" w:type="pct"/>
            <w:shd w:val="clear" w:color="auto" w:fill="auto"/>
          </w:tcPr>
          <w:p w14:paraId="6C35A4E4" w14:textId="64D72F4C" w:rsidR="00BA48A8" w:rsidRPr="00BA48A8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6103A9C0" w14:textId="77777777" w:rsidR="00BA48A8" w:rsidRPr="003F7D32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4940C61" w14:textId="294A8A50" w:rsidR="00BA48A8" w:rsidRPr="003F7D32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1EABD914" w14:textId="77777777" w:rsidR="00BA48A8" w:rsidRPr="003F7D32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1B3A710" w14:textId="591CFBE4" w:rsidR="00BA48A8" w:rsidRPr="003F7D32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241CDFA4" w14:textId="77777777" w:rsidR="00BA48A8" w:rsidRPr="003F7D32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2BC4D5B" w14:textId="1775BDB6" w:rsidR="00BA48A8" w:rsidRPr="003F7D32" w:rsidRDefault="00BA48A8" w:rsidP="00BA4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81C39" w:rsidRPr="003F7D32" w14:paraId="5DAF86B9" w14:textId="77777777" w:rsidTr="004A255D">
        <w:trPr>
          <w:tblHeader/>
        </w:trPr>
        <w:tc>
          <w:tcPr>
            <w:tcW w:w="2261" w:type="pct"/>
            <w:shd w:val="clear" w:color="auto" w:fill="auto"/>
          </w:tcPr>
          <w:p w14:paraId="78E33B0E" w14:textId="77777777" w:rsidR="00B81C39" w:rsidRPr="00A978FF" w:rsidRDefault="00B81C39" w:rsidP="00E13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9" w:type="pct"/>
            <w:gridSpan w:val="7"/>
            <w:shd w:val="clear" w:color="auto" w:fill="auto"/>
          </w:tcPr>
          <w:p w14:paraId="405D7DCA" w14:textId="77777777" w:rsidR="00B81C39" w:rsidRPr="003F7D32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C39" w:rsidRPr="003F7D32" w14:paraId="155D8E60" w14:textId="77777777" w:rsidTr="002964C5">
        <w:tc>
          <w:tcPr>
            <w:tcW w:w="2261" w:type="pct"/>
            <w:shd w:val="clear" w:color="auto" w:fill="auto"/>
          </w:tcPr>
          <w:p w14:paraId="31D046F7" w14:textId="77777777" w:rsidR="00B81C39" w:rsidRPr="00A978FF" w:rsidRDefault="00B81C39" w:rsidP="00E1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1E3F50D1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E0C28A8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380A0DB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8A7B3B8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4A68299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2ECD884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33AE484" w14:textId="77777777" w:rsidR="00B81C39" w:rsidRPr="003F7D32" w:rsidRDefault="00B81C3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5A63" w:rsidRPr="003F7D32" w14:paraId="448B5F19" w14:textId="77777777" w:rsidTr="002964C5">
        <w:tc>
          <w:tcPr>
            <w:tcW w:w="2261" w:type="pct"/>
            <w:shd w:val="clear" w:color="auto" w:fill="auto"/>
          </w:tcPr>
          <w:p w14:paraId="7C1F68AF" w14:textId="7C3B96B7" w:rsidR="00105A63" w:rsidRPr="00A978FF" w:rsidRDefault="00105A63" w:rsidP="0010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5C0005E5" w14:textId="540BEC62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7EF1A01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AC55CD8" w14:textId="6E0CCE9C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087CB6D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493B8EF" w14:textId="15490AF8" w:rsidR="00105A63" w:rsidRPr="00733A81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130" w:type="pct"/>
            <w:shd w:val="clear" w:color="auto" w:fill="auto"/>
          </w:tcPr>
          <w:p w14:paraId="622AACB3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A30286B" w14:textId="3DFC0947" w:rsidR="00105A63" w:rsidRPr="00296F75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-</w:t>
            </w:r>
          </w:p>
        </w:tc>
      </w:tr>
      <w:tr w:rsidR="00105A63" w:rsidRPr="003F7D32" w14:paraId="5EAFF0AA" w14:textId="77777777" w:rsidTr="002964C5">
        <w:tc>
          <w:tcPr>
            <w:tcW w:w="2261" w:type="pct"/>
            <w:shd w:val="clear" w:color="auto" w:fill="auto"/>
          </w:tcPr>
          <w:p w14:paraId="412BAB01" w14:textId="77777777" w:rsidR="00105A63" w:rsidRPr="00A978FF" w:rsidRDefault="00105A63" w:rsidP="0010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</w:tcPr>
          <w:p w14:paraId="434C0CB2" w14:textId="68785C71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78FDF81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57E45B5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8451589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D57E803" w14:textId="5547FD71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  <w:tc>
          <w:tcPr>
            <w:tcW w:w="130" w:type="pct"/>
            <w:shd w:val="clear" w:color="auto" w:fill="auto"/>
          </w:tcPr>
          <w:p w14:paraId="206C7A42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C9AEE2B" w14:textId="78F32365" w:rsidR="00105A63" w:rsidRPr="00296F75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111,</w:t>
            </w:r>
            <w:r w:rsidRPr="00F9605B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479</w:t>
            </w:r>
          </w:p>
        </w:tc>
      </w:tr>
      <w:tr w:rsidR="00105A63" w:rsidRPr="003F7D32" w14:paraId="442E9110" w14:textId="77777777" w:rsidTr="002964C5">
        <w:tc>
          <w:tcPr>
            <w:tcW w:w="2261" w:type="pct"/>
            <w:shd w:val="clear" w:color="auto" w:fill="auto"/>
          </w:tcPr>
          <w:p w14:paraId="63FBEB78" w14:textId="77777777" w:rsidR="00105A63" w:rsidRPr="003F7D32" w:rsidRDefault="00105A63" w:rsidP="0010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52855507" w14:textId="6A477C07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01BBFBD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3979977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9E741FA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7DABBD6" w14:textId="574BD0C0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162</w:t>
            </w:r>
          </w:p>
        </w:tc>
        <w:tc>
          <w:tcPr>
            <w:tcW w:w="130" w:type="pct"/>
            <w:shd w:val="clear" w:color="auto" w:fill="auto"/>
          </w:tcPr>
          <w:p w14:paraId="6D64B411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B5CDA46" w14:textId="35060564" w:rsidR="00105A63" w:rsidRPr="00296F75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 xml:space="preserve"> 9,441</w:t>
            </w:r>
          </w:p>
        </w:tc>
      </w:tr>
      <w:tr w:rsidR="00105A63" w:rsidRPr="003F7D32" w14:paraId="68F8C508" w14:textId="77777777" w:rsidTr="002964C5">
        <w:tc>
          <w:tcPr>
            <w:tcW w:w="2261" w:type="pct"/>
            <w:shd w:val="clear" w:color="auto" w:fill="auto"/>
          </w:tcPr>
          <w:p w14:paraId="497FE04A" w14:textId="77777777" w:rsidR="00105A63" w:rsidRPr="003F7D32" w:rsidRDefault="00105A63" w:rsidP="0010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49CC49AE" w14:textId="536E0D0E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D336709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804A167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4B0E427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12D9032" w14:textId="277D7628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130" w:type="pct"/>
            <w:shd w:val="clear" w:color="auto" w:fill="auto"/>
          </w:tcPr>
          <w:p w14:paraId="7C01BACF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9687FB9" w14:textId="43098DEB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3,718</w:t>
            </w:r>
          </w:p>
        </w:tc>
      </w:tr>
      <w:tr w:rsidR="00105A63" w:rsidRPr="003F7D32" w14:paraId="2D7AB806" w14:textId="77777777" w:rsidTr="002964C5">
        <w:tc>
          <w:tcPr>
            <w:tcW w:w="2261" w:type="pct"/>
            <w:shd w:val="clear" w:color="auto" w:fill="auto"/>
          </w:tcPr>
          <w:p w14:paraId="2AABA22B" w14:textId="77777777" w:rsidR="00105A63" w:rsidRPr="003F7D32" w:rsidRDefault="00105A63" w:rsidP="0010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  <w:shd w:val="clear" w:color="auto" w:fill="auto"/>
          </w:tcPr>
          <w:p w14:paraId="1579126E" w14:textId="3FF7BD3C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0C4D263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9C8044A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9599368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C78AE75" w14:textId="05428B1E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130" w:type="pct"/>
            <w:shd w:val="clear" w:color="auto" w:fill="auto"/>
          </w:tcPr>
          <w:p w14:paraId="4CC9A8C0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F5BBD51" w14:textId="609639E0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3,968</w:t>
            </w:r>
          </w:p>
        </w:tc>
      </w:tr>
      <w:tr w:rsidR="00105A63" w:rsidRPr="003F7D32" w14:paraId="6422308D" w14:textId="77777777" w:rsidTr="002964C5">
        <w:tc>
          <w:tcPr>
            <w:tcW w:w="2261" w:type="pct"/>
            <w:shd w:val="clear" w:color="auto" w:fill="auto"/>
          </w:tcPr>
          <w:p w14:paraId="57F291B9" w14:textId="77777777" w:rsidR="00105A63" w:rsidRPr="003F7D32" w:rsidRDefault="00105A63" w:rsidP="0010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0FCD545B" w14:textId="1E2376E6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329DAFC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7C2CAAB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6E5C2C8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76E697E" w14:textId="3BFBDE9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130" w:type="pct"/>
            <w:shd w:val="clear" w:color="auto" w:fill="auto"/>
          </w:tcPr>
          <w:p w14:paraId="71D1E3C2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C1B7347" w14:textId="7E37277B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3,788</w:t>
            </w:r>
          </w:p>
        </w:tc>
      </w:tr>
      <w:tr w:rsidR="00105A63" w:rsidRPr="003F7D32" w14:paraId="5FF5F85E" w14:textId="77777777" w:rsidTr="002964C5">
        <w:tc>
          <w:tcPr>
            <w:tcW w:w="2261" w:type="pct"/>
            <w:shd w:val="clear" w:color="auto" w:fill="auto"/>
          </w:tcPr>
          <w:p w14:paraId="0EAD6F30" w14:textId="77777777" w:rsidR="00105A63" w:rsidRPr="003F7D32" w:rsidRDefault="00105A63" w:rsidP="0010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shd w:val="clear" w:color="auto" w:fill="auto"/>
          </w:tcPr>
          <w:p w14:paraId="2E8F2F5F" w14:textId="51950FB3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6192C6C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ECA0E10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88A6C0E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16032AC" w14:textId="7B2866EC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479</w:t>
            </w:r>
          </w:p>
        </w:tc>
        <w:tc>
          <w:tcPr>
            <w:tcW w:w="130" w:type="pct"/>
            <w:shd w:val="clear" w:color="auto" w:fill="auto"/>
          </w:tcPr>
          <w:p w14:paraId="5284C54D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A920C7D" w14:textId="24F2831C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2,346</w:t>
            </w:r>
          </w:p>
        </w:tc>
      </w:tr>
      <w:tr w:rsidR="00296F75" w:rsidRPr="003F7D32" w14:paraId="3BCB1C5E" w14:textId="77777777" w:rsidTr="00A978FF">
        <w:trPr>
          <w:trHeight w:val="245"/>
        </w:trPr>
        <w:tc>
          <w:tcPr>
            <w:tcW w:w="2261" w:type="pct"/>
            <w:shd w:val="clear" w:color="auto" w:fill="auto"/>
          </w:tcPr>
          <w:p w14:paraId="7A4609A2" w14:textId="77777777" w:rsidR="00296F75" w:rsidRPr="00C050D6" w:rsidRDefault="00296F75" w:rsidP="0029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6BEC83BC" w14:textId="77777777" w:rsidR="00296F75" w:rsidRPr="00C050D6" w:rsidRDefault="00296F75" w:rsidP="00296F75">
            <w:pPr>
              <w:pStyle w:val="acctfourfigures"/>
              <w:tabs>
                <w:tab w:val="clear" w:pos="765"/>
                <w:tab w:val="decimal" w:pos="612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6B86B51C" w14:textId="77777777" w:rsidR="00296F75" w:rsidRPr="00C050D6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auto"/>
          </w:tcPr>
          <w:p w14:paraId="29DEF014" w14:textId="77777777" w:rsidR="00296F75" w:rsidRPr="00C050D6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68AD014F" w14:textId="77777777" w:rsidR="00296F75" w:rsidRPr="00C050D6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50182FEE" w14:textId="77777777" w:rsidR="00296F75" w:rsidRPr="00C050D6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4AF39D72" w14:textId="77777777" w:rsidR="00296F75" w:rsidRPr="00C050D6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7EEBEC09" w14:textId="77777777" w:rsidR="00296F75" w:rsidRPr="00C050D6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6F75" w:rsidRPr="003F7D32" w14:paraId="5E7E8A9A" w14:textId="77777777" w:rsidTr="002964C5">
        <w:tc>
          <w:tcPr>
            <w:tcW w:w="2261" w:type="pct"/>
            <w:shd w:val="clear" w:color="auto" w:fill="auto"/>
          </w:tcPr>
          <w:p w14:paraId="7A0C08CD" w14:textId="77777777" w:rsidR="00296F75" w:rsidRPr="003F7D32" w:rsidRDefault="00296F75" w:rsidP="0029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</w:tcPr>
          <w:p w14:paraId="3ABAABB1" w14:textId="77777777" w:rsidR="00296F75" w:rsidRPr="003F7D32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6596BA9" w14:textId="77777777" w:rsidR="00296F75" w:rsidRPr="003F7D32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F83FB60" w14:textId="77777777" w:rsidR="00296F75" w:rsidRPr="003F7D32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54F6892" w14:textId="77777777" w:rsidR="00296F75" w:rsidRPr="003F7D32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26B6296" w14:textId="77777777" w:rsidR="00296F75" w:rsidRPr="003F7D32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CB1DB27" w14:textId="77777777" w:rsidR="00296F75" w:rsidRPr="003F7D32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E3125A9" w14:textId="77777777" w:rsidR="00296F75" w:rsidRPr="003F7D32" w:rsidRDefault="00296F75" w:rsidP="00296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5A63" w:rsidRPr="003F7D32" w14:paraId="2C731AFD" w14:textId="77777777" w:rsidTr="002964C5">
        <w:trPr>
          <w:trHeight w:val="173"/>
        </w:trPr>
        <w:tc>
          <w:tcPr>
            <w:tcW w:w="2261" w:type="pct"/>
            <w:shd w:val="clear" w:color="auto" w:fill="auto"/>
          </w:tcPr>
          <w:p w14:paraId="3798175A" w14:textId="77777777" w:rsidR="00105A63" w:rsidRPr="003F7D32" w:rsidRDefault="00105A63" w:rsidP="0010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  <w:shd w:val="clear" w:color="auto" w:fill="auto"/>
          </w:tcPr>
          <w:p w14:paraId="60C4B6A1" w14:textId="0F82E73D" w:rsidR="00105A63" w:rsidRPr="003F7D32" w:rsidRDefault="007F081C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78,117</w:t>
            </w:r>
          </w:p>
        </w:tc>
        <w:tc>
          <w:tcPr>
            <w:tcW w:w="127" w:type="pct"/>
            <w:shd w:val="clear" w:color="auto" w:fill="auto"/>
          </w:tcPr>
          <w:p w14:paraId="759F1DA5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4413701" w14:textId="6D5A73C5" w:rsidR="00105A63" w:rsidRPr="003F7D32" w:rsidRDefault="00105A63" w:rsidP="00B619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497,175</w:t>
            </w:r>
          </w:p>
        </w:tc>
        <w:tc>
          <w:tcPr>
            <w:tcW w:w="145" w:type="pct"/>
            <w:shd w:val="clear" w:color="auto" w:fill="auto"/>
          </w:tcPr>
          <w:p w14:paraId="04E80925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4B37395" w14:textId="138760E1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365FC3D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shd w:val="clear" w:color="auto" w:fill="auto"/>
          </w:tcPr>
          <w:p w14:paraId="7A8A7338" w14:textId="77777777" w:rsidR="00105A63" w:rsidRPr="003F7D32" w:rsidRDefault="00105A63" w:rsidP="006D7A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05A63" w:rsidRPr="003F7D32" w14:paraId="3433FE91" w14:textId="77777777" w:rsidTr="002964C5">
        <w:tc>
          <w:tcPr>
            <w:tcW w:w="2261" w:type="pct"/>
            <w:shd w:val="clear" w:color="auto" w:fill="auto"/>
          </w:tcPr>
          <w:p w14:paraId="56DF2843" w14:textId="77777777" w:rsidR="00105A63" w:rsidRPr="003F7D32" w:rsidRDefault="00105A63" w:rsidP="0010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4A186FB3" w14:textId="5128F3E5" w:rsidR="00105A63" w:rsidRPr="003F7D32" w:rsidRDefault="007F081C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127" w:type="pct"/>
            <w:shd w:val="clear" w:color="auto" w:fill="auto"/>
          </w:tcPr>
          <w:p w14:paraId="26820C4E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61EE3DA" w14:textId="37772836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2,666</w:t>
            </w:r>
          </w:p>
        </w:tc>
        <w:tc>
          <w:tcPr>
            <w:tcW w:w="145" w:type="pct"/>
            <w:shd w:val="clear" w:color="auto" w:fill="auto"/>
          </w:tcPr>
          <w:p w14:paraId="4A180207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612AC99" w14:textId="4B9C5F72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5742C31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shd w:val="clear" w:color="auto" w:fill="auto"/>
          </w:tcPr>
          <w:p w14:paraId="34D04000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05A63" w:rsidRPr="003F7D32" w14:paraId="02B42C24" w14:textId="77777777" w:rsidTr="00A978FF">
        <w:trPr>
          <w:trHeight w:val="443"/>
        </w:trPr>
        <w:tc>
          <w:tcPr>
            <w:tcW w:w="2261" w:type="pct"/>
            <w:shd w:val="clear" w:color="auto" w:fill="auto"/>
          </w:tcPr>
          <w:p w14:paraId="49B9CDDA" w14:textId="587B1CF5" w:rsidR="00105A63" w:rsidRPr="003F7D32" w:rsidRDefault="00105A63" w:rsidP="00A97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</w:t>
            </w:r>
            <w:r w:rsidR="00A978FF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595" w:type="pct"/>
            <w:shd w:val="clear" w:color="auto" w:fill="auto"/>
          </w:tcPr>
          <w:p w14:paraId="3F14AAFE" w14:textId="3BBBA3D6" w:rsidR="007F081C" w:rsidRPr="003F7D32" w:rsidRDefault="007F081C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127" w:type="pct"/>
            <w:shd w:val="clear" w:color="auto" w:fill="auto"/>
          </w:tcPr>
          <w:p w14:paraId="16F0ADEA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91A0605" w14:textId="2B9F6C9B" w:rsidR="00105A63" w:rsidRPr="00D009E6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1,177</w:t>
            </w:r>
          </w:p>
        </w:tc>
        <w:tc>
          <w:tcPr>
            <w:tcW w:w="145" w:type="pct"/>
            <w:shd w:val="clear" w:color="auto" w:fill="auto"/>
          </w:tcPr>
          <w:p w14:paraId="5665C508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ADCDD9B" w14:textId="165FE48A" w:rsidR="00105A63" w:rsidRPr="00D009E6" w:rsidRDefault="00105A63" w:rsidP="006D7A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62E6ACA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E6CE5AF" w14:textId="77777777" w:rsidR="00105A63" w:rsidRPr="006D7AE0" w:rsidRDefault="00105A63" w:rsidP="006D7A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05A63" w:rsidRPr="003F7D32" w14:paraId="049C95D3" w14:textId="77777777" w:rsidTr="002964C5">
        <w:tc>
          <w:tcPr>
            <w:tcW w:w="2261" w:type="pct"/>
            <w:shd w:val="clear" w:color="auto" w:fill="auto"/>
          </w:tcPr>
          <w:p w14:paraId="7A92F908" w14:textId="73B69A3C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</w:tcPr>
          <w:p w14:paraId="73688FFB" w14:textId="3F1F2121" w:rsidR="00105A63" w:rsidRPr="003F7D32" w:rsidRDefault="009E2BCC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27" w:type="pct"/>
            <w:shd w:val="clear" w:color="auto" w:fill="auto"/>
          </w:tcPr>
          <w:p w14:paraId="0D687591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B72E602" w14:textId="6831D48D" w:rsidR="00105A63" w:rsidRPr="00D009E6" w:rsidRDefault="00105A63" w:rsidP="00105A6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EECC9F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12CA6D6" w14:textId="415A7B5A" w:rsidR="00105A63" w:rsidRPr="003F7D32" w:rsidRDefault="009E2BCC" w:rsidP="00B619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</w:p>
        </w:tc>
        <w:tc>
          <w:tcPr>
            <w:tcW w:w="130" w:type="pct"/>
            <w:shd w:val="clear" w:color="auto" w:fill="auto"/>
          </w:tcPr>
          <w:p w14:paraId="690926A0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F1BB287" w14:textId="606619BB" w:rsidR="00105A63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05A63" w:rsidRPr="003F7D32" w14:paraId="42D34896" w14:textId="77777777" w:rsidTr="002964C5">
        <w:tc>
          <w:tcPr>
            <w:tcW w:w="2261" w:type="pct"/>
            <w:shd w:val="clear" w:color="auto" w:fill="auto"/>
          </w:tcPr>
          <w:p w14:paraId="6143B1B7" w14:textId="77777777" w:rsidR="00105A63" w:rsidRPr="003F7D32" w:rsidRDefault="00105A63" w:rsidP="0010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7D059DCE" w14:textId="1B094E47" w:rsidR="00105A63" w:rsidRPr="003F7D32" w:rsidRDefault="00D345D8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1,720</w:t>
            </w:r>
          </w:p>
        </w:tc>
        <w:tc>
          <w:tcPr>
            <w:tcW w:w="127" w:type="pct"/>
            <w:shd w:val="clear" w:color="auto" w:fill="auto"/>
          </w:tcPr>
          <w:p w14:paraId="5B83F05B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FA8AB19" w14:textId="4B6E7F62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2,888</w:t>
            </w:r>
          </w:p>
        </w:tc>
        <w:tc>
          <w:tcPr>
            <w:tcW w:w="145" w:type="pct"/>
            <w:shd w:val="clear" w:color="auto" w:fill="auto"/>
          </w:tcPr>
          <w:p w14:paraId="34B8C855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FEA2E3C" w14:textId="16868BBD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5FC86F8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3D2A367" w14:textId="77777777" w:rsidR="00105A63" w:rsidRPr="006D7AE0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05A63" w:rsidRPr="003F7D32" w14:paraId="49018FF0" w14:textId="77777777" w:rsidTr="002964C5">
        <w:tc>
          <w:tcPr>
            <w:tcW w:w="2261" w:type="pct"/>
            <w:shd w:val="clear" w:color="auto" w:fill="auto"/>
          </w:tcPr>
          <w:p w14:paraId="42A0F73D" w14:textId="3305A4C3" w:rsidR="00105A63" w:rsidRPr="00496489" w:rsidRDefault="00105A63" w:rsidP="0010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48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3439A6F1" w14:textId="5F0D4484" w:rsidR="00105A63" w:rsidRPr="00496489" w:rsidRDefault="00D345D8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8,788</w:t>
            </w:r>
          </w:p>
        </w:tc>
        <w:tc>
          <w:tcPr>
            <w:tcW w:w="127" w:type="pct"/>
            <w:shd w:val="clear" w:color="auto" w:fill="auto"/>
          </w:tcPr>
          <w:p w14:paraId="22C645D7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B721E3A" w14:textId="1860E394" w:rsidR="00105A63" w:rsidRPr="003F7D32" w:rsidRDefault="00105A63" w:rsidP="00105A6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3FE57BC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F7897C5" w14:textId="42AB9A31" w:rsidR="00105A63" w:rsidRPr="003F7D32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0633D8E" w14:textId="77777777" w:rsidR="00105A63" w:rsidRPr="003F7D32" w:rsidRDefault="00105A63" w:rsidP="00105A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A3D3405" w14:textId="73F2BD6F" w:rsidR="00105A63" w:rsidRPr="006D7AE0" w:rsidRDefault="00105A63" w:rsidP="00105A6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E70B8" w:rsidRPr="003F7D32" w14:paraId="742E3813" w14:textId="77777777" w:rsidTr="002964C5">
        <w:tc>
          <w:tcPr>
            <w:tcW w:w="2261" w:type="pct"/>
            <w:shd w:val="clear" w:color="auto" w:fill="auto"/>
          </w:tcPr>
          <w:p w14:paraId="174A3859" w14:textId="77777777" w:rsidR="003E70B8" w:rsidRPr="00C050D6" w:rsidRDefault="003E70B8" w:rsidP="003E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560602A" w14:textId="77777777" w:rsidR="003E70B8" w:rsidRPr="00C050D6" w:rsidRDefault="003E70B8" w:rsidP="003E70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2D55D6B8" w14:textId="77777777" w:rsidR="003E70B8" w:rsidRPr="00C050D6" w:rsidRDefault="003E70B8" w:rsidP="003E70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auto"/>
          </w:tcPr>
          <w:p w14:paraId="511B11CE" w14:textId="77777777" w:rsidR="003E70B8" w:rsidRPr="00C050D6" w:rsidRDefault="003E70B8" w:rsidP="003E70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1686F82F" w14:textId="77777777" w:rsidR="003E70B8" w:rsidRPr="00C050D6" w:rsidRDefault="003E70B8" w:rsidP="003E70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52EBEF93" w14:textId="77777777" w:rsidR="003E70B8" w:rsidRPr="00C050D6" w:rsidRDefault="003E70B8" w:rsidP="003E70B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4052C5B3" w14:textId="77777777" w:rsidR="003E70B8" w:rsidRPr="00C050D6" w:rsidRDefault="003E70B8" w:rsidP="003E70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42774210" w14:textId="77777777" w:rsidR="003E70B8" w:rsidRPr="00C050D6" w:rsidRDefault="003E70B8" w:rsidP="003E70B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E70B8" w:rsidRPr="003F7D32" w14:paraId="1B608A29" w14:textId="77777777" w:rsidTr="002964C5">
        <w:tc>
          <w:tcPr>
            <w:tcW w:w="2261" w:type="pct"/>
            <w:shd w:val="clear" w:color="auto" w:fill="auto"/>
          </w:tcPr>
          <w:p w14:paraId="2C2A300F" w14:textId="77777777" w:rsidR="003E70B8" w:rsidRPr="003F7D32" w:rsidRDefault="003E70B8" w:rsidP="003E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</w:tcPr>
          <w:p w14:paraId="69826C5D" w14:textId="77777777" w:rsidR="003E70B8" w:rsidRPr="003F7D32" w:rsidRDefault="003E70B8" w:rsidP="003E70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B841F79" w14:textId="77777777" w:rsidR="003E70B8" w:rsidRPr="003F7D32" w:rsidRDefault="003E70B8" w:rsidP="003E70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6B8502E" w14:textId="77777777" w:rsidR="003E70B8" w:rsidRPr="003F7D32" w:rsidRDefault="003E70B8" w:rsidP="003E70B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07E8CBC8" w14:textId="77777777" w:rsidR="003E70B8" w:rsidRPr="003F7D32" w:rsidRDefault="003E70B8" w:rsidP="003E70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8DE6DAF" w14:textId="77777777" w:rsidR="003E70B8" w:rsidRPr="003F7D32" w:rsidRDefault="003E70B8" w:rsidP="003E70B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582284A0" w14:textId="77777777" w:rsidR="003E70B8" w:rsidRPr="003F7D32" w:rsidRDefault="003E70B8" w:rsidP="003E70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F46D4DA" w14:textId="77777777" w:rsidR="003E70B8" w:rsidRPr="006D7AE0" w:rsidRDefault="003E70B8" w:rsidP="003E70B8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074CC" w:rsidRPr="003F7D32" w14:paraId="6B08D41B" w14:textId="77777777" w:rsidTr="002964C5">
        <w:tc>
          <w:tcPr>
            <w:tcW w:w="2261" w:type="pct"/>
            <w:shd w:val="clear" w:color="auto" w:fill="auto"/>
          </w:tcPr>
          <w:p w14:paraId="61A10E00" w14:textId="77777777" w:rsidR="00D074CC" w:rsidRPr="003F7D32" w:rsidRDefault="00D074CC" w:rsidP="00D0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  <w:shd w:val="clear" w:color="auto" w:fill="auto"/>
          </w:tcPr>
          <w:p w14:paraId="7AA2FE4C" w14:textId="1085CEE5" w:rsidR="00D074CC" w:rsidRPr="003F7D32" w:rsidRDefault="00D074CC" w:rsidP="00D074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27" w:type="pct"/>
            <w:shd w:val="clear" w:color="auto" w:fill="auto"/>
          </w:tcPr>
          <w:p w14:paraId="5A02A3D1" w14:textId="77777777" w:rsidR="00D074CC" w:rsidRPr="003F7D32" w:rsidRDefault="00D074CC" w:rsidP="00D074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auto"/>
          </w:tcPr>
          <w:p w14:paraId="32536CA8" w14:textId="6482BBFB" w:rsidR="00D074CC" w:rsidRPr="003F7D32" w:rsidRDefault="00D074CC" w:rsidP="00D074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45" w:type="pct"/>
            <w:shd w:val="clear" w:color="auto" w:fill="auto"/>
          </w:tcPr>
          <w:p w14:paraId="457C39CE" w14:textId="77777777" w:rsidR="00D074CC" w:rsidRPr="003F7D32" w:rsidRDefault="00D074CC" w:rsidP="00D074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9C26655" w14:textId="114A8FB5" w:rsidR="00D074CC" w:rsidRPr="003F7D32" w:rsidRDefault="00D074CC" w:rsidP="00D074C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D7A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1DCA432" w14:textId="77777777" w:rsidR="00D074CC" w:rsidRPr="003F7D32" w:rsidRDefault="00D074CC" w:rsidP="00D074C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893D96C" w14:textId="77777777" w:rsidR="00D074CC" w:rsidRPr="006D7AE0" w:rsidRDefault="00D074CC" w:rsidP="00D074C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7A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037DA" w:rsidRPr="003F7D32" w14:paraId="333D7DA6" w14:textId="77777777" w:rsidTr="002964C5">
        <w:tc>
          <w:tcPr>
            <w:tcW w:w="2261" w:type="pct"/>
            <w:shd w:val="clear" w:color="auto" w:fill="auto"/>
          </w:tcPr>
          <w:p w14:paraId="4CBE01C6" w14:textId="77777777" w:rsidR="002037DA" w:rsidRPr="003F7D32" w:rsidRDefault="002037DA" w:rsidP="0020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3056ED69" w14:textId="3E5496F0" w:rsidR="002037DA" w:rsidRPr="003F7D32" w:rsidRDefault="00D345D8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34,096</w:t>
            </w:r>
          </w:p>
        </w:tc>
        <w:tc>
          <w:tcPr>
            <w:tcW w:w="127" w:type="pct"/>
            <w:shd w:val="clear" w:color="auto" w:fill="auto"/>
          </w:tcPr>
          <w:p w14:paraId="11DE9EE1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481C707" w14:textId="735285B4" w:rsidR="002037DA" w:rsidRPr="003F7D32" w:rsidRDefault="002037DA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23,067</w:t>
            </w:r>
          </w:p>
        </w:tc>
        <w:tc>
          <w:tcPr>
            <w:tcW w:w="145" w:type="pct"/>
            <w:shd w:val="clear" w:color="auto" w:fill="auto"/>
          </w:tcPr>
          <w:p w14:paraId="21BD0E3E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shd w:val="clear" w:color="auto" w:fill="auto"/>
          </w:tcPr>
          <w:p w14:paraId="6CD82AED" w14:textId="6635A5C7" w:rsidR="002037DA" w:rsidRPr="003F7D32" w:rsidRDefault="00CD5209" w:rsidP="00CD52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3,840</w:t>
            </w:r>
          </w:p>
        </w:tc>
        <w:tc>
          <w:tcPr>
            <w:tcW w:w="130" w:type="pct"/>
            <w:shd w:val="clear" w:color="auto" w:fill="auto"/>
          </w:tcPr>
          <w:p w14:paraId="3BF3AE19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shd w:val="clear" w:color="auto" w:fill="auto"/>
          </w:tcPr>
          <w:p w14:paraId="0E6AD36C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7A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037DA" w:rsidRPr="003F7D32" w14:paraId="5FEB6841" w14:textId="77777777" w:rsidTr="002964C5">
        <w:tc>
          <w:tcPr>
            <w:tcW w:w="2261" w:type="pct"/>
            <w:shd w:val="clear" w:color="auto" w:fill="auto"/>
          </w:tcPr>
          <w:p w14:paraId="590A119C" w14:textId="10375C64" w:rsidR="002037DA" w:rsidRPr="003F7D32" w:rsidRDefault="002037DA" w:rsidP="0020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252725F" w14:textId="1B108FBB" w:rsidR="002037DA" w:rsidRPr="003F7D32" w:rsidRDefault="00D345D8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2,258</w:t>
            </w:r>
          </w:p>
        </w:tc>
        <w:tc>
          <w:tcPr>
            <w:tcW w:w="127" w:type="pct"/>
            <w:shd w:val="clear" w:color="auto" w:fill="auto"/>
          </w:tcPr>
          <w:p w14:paraId="5FFAAB82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45DCE66E" w14:textId="18EB4E5E" w:rsidR="002037DA" w:rsidRPr="003F7D32" w:rsidRDefault="002037DA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1,607</w:t>
            </w:r>
          </w:p>
        </w:tc>
        <w:tc>
          <w:tcPr>
            <w:tcW w:w="145" w:type="pct"/>
            <w:shd w:val="clear" w:color="auto" w:fill="auto"/>
          </w:tcPr>
          <w:p w14:paraId="4680EC0B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26A41CE" w14:textId="2A6FFD1E" w:rsidR="002037DA" w:rsidRPr="003F7D32" w:rsidRDefault="00CD5209" w:rsidP="006D7A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16B4CE9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48402580" w14:textId="77777777" w:rsidR="002037DA" w:rsidRPr="006D7AE0" w:rsidRDefault="002037DA" w:rsidP="002037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7A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037DA" w:rsidRPr="003F7D32" w14:paraId="6E41660B" w14:textId="77777777" w:rsidTr="002964C5">
        <w:tc>
          <w:tcPr>
            <w:tcW w:w="2261" w:type="pct"/>
            <w:shd w:val="clear" w:color="auto" w:fill="auto"/>
          </w:tcPr>
          <w:p w14:paraId="650B6DC3" w14:textId="7290F923" w:rsidR="002037DA" w:rsidRPr="003F7D32" w:rsidRDefault="00A978FF" w:rsidP="0020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27EBE1E" w14:textId="605B1A58" w:rsidR="002037DA" w:rsidRPr="003F7D32" w:rsidRDefault="00A978FF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127" w:type="pct"/>
            <w:shd w:val="clear" w:color="auto" w:fill="auto"/>
          </w:tcPr>
          <w:p w14:paraId="53502411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44848F99" w14:textId="1927DFD9" w:rsidR="002037DA" w:rsidRPr="003F7D32" w:rsidRDefault="00A978FF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145" w:type="pct"/>
            <w:shd w:val="clear" w:color="auto" w:fill="auto"/>
          </w:tcPr>
          <w:p w14:paraId="2C85AEE2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1F92E6D3" w14:textId="4EEB000A" w:rsidR="002037DA" w:rsidRPr="003F7D32" w:rsidRDefault="00A978FF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130" w:type="pct"/>
            <w:shd w:val="clear" w:color="auto" w:fill="auto"/>
          </w:tcPr>
          <w:p w14:paraId="61ADF482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698A007B" w14:textId="7A939889" w:rsidR="002037DA" w:rsidRPr="003F7D32" w:rsidRDefault="00A978FF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</w:tr>
      <w:tr w:rsidR="002037DA" w:rsidRPr="003F7D32" w14:paraId="253861F9" w14:textId="77777777" w:rsidTr="002964C5">
        <w:tc>
          <w:tcPr>
            <w:tcW w:w="2261" w:type="pct"/>
            <w:shd w:val="clear" w:color="auto" w:fill="auto"/>
          </w:tcPr>
          <w:p w14:paraId="4DD507A1" w14:textId="63807BAF" w:rsidR="002037DA" w:rsidRPr="003F7D32" w:rsidRDefault="00A978FF" w:rsidP="0020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0929A25" w14:textId="00E4C387" w:rsidR="002037DA" w:rsidRPr="003F7D32" w:rsidRDefault="00A978FF" w:rsidP="00FB10C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3301D4A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37E05AEE" w14:textId="46F9E5EB" w:rsidR="002037DA" w:rsidRDefault="00A978FF" w:rsidP="00A978F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50D2089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53A5EF40" w14:textId="45E89A07" w:rsidR="002037DA" w:rsidRDefault="00A978FF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1,950</w:t>
            </w:r>
          </w:p>
        </w:tc>
        <w:tc>
          <w:tcPr>
            <w:tcW w:w="130" w:type="pct"/>
            <w:shd w:val="clear" w:color="auto" w:fill="auto"/>
          </w:tcPr>
          <w:p w14:paraId="1FD84F08" w14:textId="77777777" w:rsidR="002037DA" w:rsidRPr="003F7D32" w:rsidRDefault="002037DA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485CA525" w14:textId="2A6D7EFE" w:rsidR="002037DA" w:rsidRDefault="00A978FF" w:rsidP="002037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28,725</w:t>
            </w:r>
          </w:p>
        </w:tc>
      </w:tr>
      <w:tr w:rsidR="00D715DA" w:rsidRPr="003F7D32" w14:paraId="01CFBC62" w14:textId="77777777" w:rsidTr="00A62D73">
        <w:tc>
          <w:tcPr>
            <w:tcW w:w="2261" w:type="pct"/>
            <w:shd w:val="clear" w:color="auto" w:fill="auto"/>
          </w:tcPr>
          <w:p w14:paraId="3BD83838" w14:textId="4C5D9542" w:rsidR="00D715DA" w:rsidRPr="00A978FF" w:rsidRDefault="008001A2" w:rsidP="00D7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70F187B8" w14:textId="27B53394" w:rsidR="00D715DA" w:rsidRPr="003F7D32" w:rsidRDefault="008001A2" w:rsidP="008001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7,149</w:t>
            </w:r>
          </w:p>
        </w:tc>
        <w:tc>
          <w:tcPr>
            <w:tcW w:w="127" w:type="pct"/>
            <w:shd w:val="clear" w:color="auto" w:fill="auto"/>
          </w:tcPr>
          <w:p w14:paraId="7CF093B4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45F55F4" w14:textId="18C0A4B5" w:rsidR="00D715DA" w:rsidRPr="003F7D32" w:rsidRDefault="008001A2" w:rsidP="008001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3,710</w:t>
            </w:r>
          </w:p>
        </w:tc>
        <w:tc>
          <w:tcPr>
            <w:tcW w:w="145" w:type="pct"/>
            <w:shd w:val="clear" w:color="auto" w:fill="auto"/>
          </w:tcPr>
          <w:p w14:paraId="48714B54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3D63BF9D" w14:textId="297F58D3" w:rsidR="00D715DA" w:rsidRPr="003F7D32" w:rsidRDefault="008001A2" w:rsidP="005053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130" w:type="pct"/>
            <w:shd w:val="clear" w:color="auto" w:fill="auto"/>
          </w:tcPr>
          <w:p w14:paraId="36BACBAB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37242C99" w14:textId="35B996CA" w:rsidR="00D715DA" w:rsidRPr="003F7D32" w:rsidRDefault="008001A2" w:rsidP="008001A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15DA" w:rsidRPr="003F7D32" w14:paraId="5E6A5223" w14:textId="77777777" w:rsidTr="00A62D73">
        <w:tc>
          <w:tcPr>
            <w:tcW w:w="2261" w:type="pct"/>
            <w:shd w:val="clear" w:color="auto" w:fill="auto"/>
          </w:tcPr>
          <w:p w14:paraId="197AA411" w14:textId="6239D35A" w:rsidR="00D715DA" w:rsidRPr="008001A2" w:rsidRDefault="008001A2" w:rsidP="00D7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1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 xml:space="preserve">บริษัทร่วม </w:t>
            </w:r>
            <w:r w:rsidRPr="008001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8001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8001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10F4D6F4" w14:textId="10C0E5A0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1BE710A8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5" w:type="pct"/>
            <w:shd w:val="clear" w:color="auto" w:fill="auto"/>
          </w:tcPr>
          <w:p w14:paraId="0A76B17C" w14:textId="1A3C276B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06839B39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01E67D87" w14:textId="358714F7" w:rsidR="00D715DA" w:rsidRPr="003F7D32" w:rsidRDefault="00D715DA" w:rsidP="005053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026A50C7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43A9A6A1" w14:textId="62C83431" w:rsidR="00D715DA" w:rsidRPr="003F7D32" w:rsidRDefault="00D715DA" w:rsidP="006D7A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15DA" w:rsidRPr="003F7D32" w14:paraId="2B431A61" w14:textId="77777777" w:rsidTr="00A62D73">
        <w:tc>
          <w:tcPr>
            <w:tcW w:w="2261" w:type="pct"/>
            <w:shd w:val="clear" w:color="auto" w:fill="auto"/>
          </w:tcPr>
          <w:p w14:paraId="2FDDF13E" w14:textId="77777777" w:rsidR="00D715DA" w:rsidRPr="003F7D32" w:rsidRDefault="00D715DA" w:rsidP="00D7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  <w:shd w:val="clear" w:color="auto" w:fill="auto"/>
          </w:tcPr>
          <w:p w14:paraId="707C99E8" w14:textId="7DA05BC6" w:rsidR="00D715DA" w:rsidRPr="00CA26FC" w:rsidRDefault="003E2E9E" w:rsidP="00D715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35,9</w:t>
            </w:r>
            <w:r w:rsidR="00CA26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127" w:type="pct"/>
            <w:shd w:val="clear" w:color="auto" w:fill="auto"/>
          </w:tcPr>
          <w:p w14:paraId="772956EF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5" w:type="pct"/>
            <w:shd w:val="clear" w:color="auto" w:fill="auto"/>
          </w:tcPr>
          <w:p w14:paraId="07F90032" w14:textId="55523DF8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34,402</w:t>
            </w:r>
          </w:p>
        </w:tc>
        <w:tc>
          <w:tcPr>
            <w:tcW w:w="145" w:type="pct"/>
            <w:shd w:val="clear" w:color="auto" w:fill="auto"/>
          </w:tcPr>
          <w:p w14:paraId="76892AE5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073F7DE5" w14:textId="447341A3" w:rsidR="00D715DA" w:rsidRPr="003F7D32" w:rsidRDefault="005053C7" w:rsidP="006D7A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9CD607B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6FB218E" w14:textId="3B54BF5A" w:rsidR="00D715DA" w:rsidRPr="00FB10CB" w:rsidRDefault="00D715DA" w:rsidP="00FB10C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15DA" w:rsidRPr="003F7D32" w14:paraId="0DD34C1E" w14:textId="77777777" w:rsidTr="00A62D73">
        <w:tc>
          <w:tcPr>
            <w:tcW w:w="2261" w:type="pct"/>
            <w:shd w:val="clear" w:color="auto" w:fill="auto"/>
          </w:tcPr>
          <w:p w14:paraId="4857D441" w14:textId="77777777" w:rsidR="00D715DA" w:rsidRPr="003F7D32" w:rsidRDefault="00D715DA" w:rsidP="00D7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6C76935C" w14:textId="198B7AE8" w:rsidR="00D715DA" w:rsidRPr="00FF505A" w:rsidRDefault="005053C7" w:rsidP="00D715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7,957</w:t>
            </w:r>
          </w:p>
        </w:tc>
        <w:tc>
          <w:tcPr>
            <w:tcW w:w="127" w:type="pct"/>
            <w:shd w:val="clear" w:color="auto" w:fill="auto"/>
          </w:tcPr>
          <w:p w14:paraId="1C0010C8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99092E9" w14:textId="2065BEA1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9,832</w:t>
            </w:r>
          </w:p>
        </w:tc>
        <w:tc>
          <w:tcPr>
            <w:tcW w:w="145" w:type="pct"/>
            <w:shd w:val="clear" w:color="auto" w:fill="auto"/>
          </w:tcPr>
          <w:p w14:paraId="4A60CEB5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7EE6DC54" w14:textId="714A24D0" w:rsidR="00D715DA" w:rsidRPr="003F7D32" w:rsidRDefault="005053C7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99F75E7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757B14A1" w14:textId="049627DA" w:rsidR="00D715DA" w:rsidRPr="003F7D32" w:rsidRDefault="00D715DA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15DA" w:rsidRPr="003F7D32" w14:paraId="60A82ECC" w14:textId="77777777" w:rsidTr="002964C5">
        <w:tc>
          <w:tcPr>
            <w:tcW w:w="2261" w:type="pct"/>
            <w:shd w:val="clear" w:color="auto" w:fill="auto"/>
          </w:tcPr>
          <w:p w14:paraId="7E1BD677" w14:textId="77777777" w:rsidR="00D715DA" w:rsidRPr="003F7D32" w:rsidRDefault="00D715DA" w:rsidP="00D715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ต้นทุนทางตรงจากการให้เช่าและบริการ</w:t>
            </w:r>
          </w:p>
          <w:p w14:paraId="0CFF7C95" w14:textId="77777777" w:rsidR="00D715DA" w:rsidRPr="003F7D32" w:rsidRDefault="00D715DA" w:rsidP="00D7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จากสัญญาเช่าดำเนินงาน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05B2297" w14:textId="584C4772" w:rsidR="00D715DA" w:rsidRPr="00FF505A" w:rsidRDefault="005053C7" w:rsidP="00D715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127" w:type="pct"/>
            <w:shd w:val="clear" w:color="auto" w:fill="auto"/>
          </w:tcPr>
          <w:p w14:paraId="034AD91F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3FA55E2F" w14:textId="3E998411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773</w:t>
            </w:r>
          </w:p>
        </w:tc>
        <w:tc>
          <w:tcPr>
            <w:tcW w:w="145" w:type="pct"/>
            <w:shd w:val="clear" w:color="auto" w:fill="auto"/>
          </w:tcPr>
          <w:p w14:paraId="461B060B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5681A908" w14:textId="77777777" w:rsidR="005053C7" w:rsidRDefault="005053C7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D3FDB6" w14:textId="14A9F0A5" w:rsidR="00D715DA" w:rsidRPr="003F7D32" w:rsidRDefault="005053C7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5B8E4FD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4173DD9E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37DEADF" w14:textId="1509CE5E" w:rsidR="00D715DA" w:rsidRPr="003F7D32" w:rsidRDefault="00D715DA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15DA" w:rsidRPr="003F7D32" w14:paraId="0C9CF8AB" w14:textId="77777777" w:rsidTr="002964C5">
        <w:tc>
          <w:tcPr>
            <w:tcW w:w="2261" w:type="pct"/>
            <w:shd w:val="clear" w:color="auto" w:fill="auto"/>
          </w:tcPr>
          <w:p w14:paraId="2F183462" w14:textId="77777777" w:rsidR="00D715DA" w:rsidRPr="003F7D32" w:rsidRDefault="00D715DA" w:rsidP="00D7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E9E5922" w14:textId="5FD01E1F" w:rsidR="00D715DA" w:rsidRPr="003F7D32" w:rsidRDefault="005053C7" w:rsidP="00D715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127" w:type="pct"/>
            <w:shd w:val="clear" w:color="auto" w:fill="auto"/>
          </w:tcPr>
          <w:p w14:paraId="2BCE5CC6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6C9CF3B" w14:textId="3033AF3B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45" w:type="pct"/>
            <w:shd w:val="clear" w:color="auto" w:fill="auto"/>
          </w:tcPr>
          <w:p w14:paraId="271FBFDC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081021F5" w14:textId="4E20740B" w:rsidR="00D715DA" w:rsidRPr="003F7D32" w:rsidRDefault="005053C7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DF36EF8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2EF51E6D" w14:textId="62E8BE80" w:rsidR="00D715DA" w:rsidRPr="003F7D32" w:rsidRDefault="00D715DA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15DA" w:rsidRPr="003F7D32" w14:paraId="052498F2" w14:textId="77777777" w:rsidTr="002964C5">
        <w:trPr>
          <w:trHeight w:val="61"/>
        </w:trPr>
        <w:tc>
          <w:tcPr>
            <w:tcW w:w="2261" w:type="pct"/>
            <w:shd w:val="clear" w:color="auto" w:fill="auto"/>
          </w:tcPr>
          <w:p w14:paraId="7CFC6D04" w14:textId="77777777" w:rsidR="00D715DA" w:rsidRPr="00985323" w:rsidRDefault="00D715DA" w:rsidP="00D715D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7AEF3BCB" w14:textId="77777777" w:rsidR="00D715DA" w:rsidRPr="00985323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46D5D900" w14:textId="77777777" w:rsidR="00D715DA" w:rsidRPr="00985323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auto"/>
          </w:tcPr>
          <w:p w14:paraId="14F2B164" w14:textId="77777777" w:rsidR="00D715DA" w:rsidRPr="00985323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3D8BFB61" w14:textId="77777777" w:rsidR="00D715DA" w:rsidRPr="00985323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3E379EF7" w14:textId="77777777" w:rsidR="00D715DA" w:rsidRPr="00985323" w:rsidRDefault="00D715DA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76DA44B1" w14:textId="77777777" w:rsidR="00D715DA" w:rsidRPr="00985323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2E8A27C6" w14:textId="77777777" w:rsidR="00D715DA" w:rsidRPr="00985323" w:rsidRDefault="00D715DA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715DA" w:rsidRPr="003F7D32" w14:paraId="7ECD750D" w14:textId="77777777" w:rsidTr="002964C5">
        <w:tc>
          <w:tcPr>
            <w:tcW w:w="2261" w:type="pct"/>
            <w:shd w:val="clear" w:color="auto" w:fill="auto"/>
          </w:tcPr>
          <w:p w14:paraId="680C305D" w14:textId="77777777" w:rsidR="00D715DA" w:rsidRPr="003F7D32" w:rsidRDefault="00D715DA" w:rsidP="00D7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  <w:shd w:val="clear" w:color="auto" w:fill="auto"/>
          </w:tcPr>
          <w:p w14:paraId="36A83F52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6F91F6F7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DBC5B30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4E032B36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6A9D8A3C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8CD14E9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2EA804D0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15DA" w:rsidRPr="003F7D32" w14:paraId="330947C4" w14:textId="77777777" w:rsidTr="002964C5">
        <w:tc>
          <w:tcPr>
            <w:tcW w:w="2261" w:type="pct"/>
            <w:shd w:val="clear" w:color="auto" w:fill="auto"/>
          </w:tcPr>
          <w:p w14:paraId="2B107D98" w14:textId="77777777" w:rsidR="00D715DA" w:rsidRPr="003F7D32" w:rsidRDefault="00D715DA" w:rsidP="00D71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  <w:shd w:val="clear" w:color="auto" w:fill="auto"/>
          </w:tcPr>
          <w:p w14:paraId="32AEEC16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BA3E6D9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9DC1162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6A93D4DC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4459EA37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487B2835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37C24622" w14:textId="77777777" w:rsidR="00D715DA" w:rsidRPr="003F7D32" w:rsidRDefault="00D715DA" w:rsidP="00D715D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52D41" w:rsidRPr="003F7D32" w14:paraId="30C4019E" w14:textId="77777777" w:rsidTr="002964C5">
        <w:tc>
          <w:tcPr>
            <w:tcW w:w="2261" w:type="pct"/>
            <w:shd w:val="clear" w:color="auto" w:fill="auto"/>
          </w:tcPr>
          <w:p w14:paraId="0612F3A3" w14:textId="32619C2A" w:rsidR="00352D41" w:rsidRPr="003F7D32" w:rsidRDefault="00EA6CA3" w:rsidP="0035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52D41"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="00352D4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ระยะสั้นของ</w:t>
            </w:r>
            <w:r w:rsidR="00352D41"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01967FE" w14:textId="37B2F536" w:rsidR="00352D41" w:rsidRPr="00913847" w:rsidRDefault="005A745B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64,624</w:t>
            </w:r>
          </w:p>
        </w:tc>
        <w:tc>
          <w:tcPr>
            <w:tcW w:w="127" w:type="pct"/>
            <w:shd w:val="clear" w:color="auto" w:fill="auto"/>
          </w:tcPr>
          <w:p w14:paraId="09B74275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567D4B68" w14:textId="53F01AA0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80,920</w:t>
            </w:r>
          </w:p>
        </w:tc>
        <w:tc>
          <w:tcPr>
            <w:tcW w:w="145" w:type="pct"/>
            <w:shd w:val="clear" w:color="auto" w:fill="auto"/>
          </w:tcPr>
          <w:p w14:paraId="1FC2CADF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EED8AAE" w14:textId="2890F3B5" w:rsidR="00352D41" w:rsidRPr="003F7D32" w:rsidRDefault="005A745B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27,765</w:t>
            </w:r>
          </w:p>
        </w:tc>
        <w:tc>
          <w:tcPr>
            <w:tcW w:w="130" w:type="pct"/>
            <w:shd w:val="clear" w:color="auto" w:fill="auto"/>
          </w:tcPr>
          <w:p w14:paraId="49EDFB7E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9D5F926" w14:textId="0E97B90F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31,835</w:t>
            </w:r>
          </w:p>
        </w:tc>
      </w:tr>
      <w:tr w:rsidR="00352D41" w:rsidRPr="003F7D32" w14:paraId="1CEC65C0" w14:textId="77777777" w:rsidTr="002964C5">
        <w:tc>
          <w:tcPr>
            <w:tcW w:w="2261" w:type="pct"/>
            <w:shd w:val="clear" w:color="auto" w:fill="auto"/>
          </w:tcPr>
          <w:p w14:paraId="6A7EE9EE" w14:textId="77777777" w:rsidR="00352D41" w:rsidRPr="003F7D32" w:rsidRDefault="00352D41" w:rsidP="0035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14001" w14:textId="34B1792F" w:rsidR="00352D41" w:rsidRPr="003F7D32" w:rsidRDefault="005A745B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27" w:type="pct"/>
            <w:shd w:val="clear" w:color="auto" w:fill="auto"/>
          </w:tcPr>
          <w:p w14:paraId="59613975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62835" w14:textId="020AAA58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45" w:type="pct"/>
            <w:shd w:val="clear" w:color="auto" w:fill="auto"/>
          </w:tcPr>
          <w:p w14:paraId="75A11F8A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3EA5F" w14:textId="7EB4F79D" w:rsidR="00352D41" w:rsidRPr="003F7D32" w:rsidRDefault="005A745B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30" w:type="pct"/>
            <w:shd w:val="clear" w:color="auto" w:fill="auto"/>
          </w:tcPr>
          <w:p w14:paraId="65830504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467BB" w14:textId="26200DB4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352D41" w:rsidRPr="003F7D32" w14:paraId="03ACE840" w14:textId="77777777" w:rsidTr="002964C5">
        <w:tc>
          <w:tcPr>
            <w:tcW w:w="2261" w:type="pct"/>
            <w:shd w:val="clear" w:color="auto" w:fill="auto"/>
          </w:tcPr>
          <w:p w14:paraId="3408311F" w14:textId="77777777" w:rsidR="00352D41" w:rsidRPr="003F7D32" w:rsidRDefault="00352D41" w:rsidP="0035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138D8" w14:textId="1662A8C1" w:rsidR="00352D41" w:rsidRPr="003F7D32" w:rsidRDefault="005A745B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65,058</w:t>
            </w:r>
          </w:p>
        </w:tc>
        <w:tc>
          <w:tcPr>
            <w:tcW w:w="127" w:type="pct"/>
            <w:shd w:val="clear" w:color="auto" w:fill="auto"/>
          </w:tcPr>
          <w:p w14:paraId="7BFE945A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E3163" w14:textId="193E8D6E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81,71</w:t>
            </w: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1A098400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9B02A" w14:textId="4A8F068C" w:rsidR="00352D41" w:rsidRPr="003F7D32" w:rsidRDefault="005A745B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27,97</w:t>
            </w:r>
            <w:r w:rsidR="00EA6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468835FE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C1920" w14:textId="2C1B96B2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32,134</w:t>
            </w:r>
          </w:p>
        </w:tc>
      </w:tr>
      <w:tr w:rsidR="00352D41" w:rsidRPr="003F7D32" w14:paraId="29DBDADB" w14:textId="77777777" w:rsidTr="002964C5">
        <w:tc>
          <w:tcPr>
            <w:tcW w:w="2261" w:type="pct"/>
            <w:shd w:val="clear" w:color="auto" w:fill="auto"/>
          </w:tcPr>
          <w:p w14:paraId="1B568A09" w14:textId="77777777" w:rsidR="00352D41" w:rsidRPr="00985323" w:rsidRDefault="00352D41" w:rsidP="00352D4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61FA4A3E" w14:textId="77777777" w:rsidR="00352D41" w:rsidRPr="00985323" w:rsidRDefault="00352D41" w:rsidP="00352D4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9FF1798" w14:textId="77777777" w:rsidR="00352D41" w:rsidRPr="00985323" w:rsidRDefault="00352D41" w:rsidP="00352D4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auto"/>
          </w:tcPr>
          <w:p w14:paraId="2A3911B7" w14:textId="77777777" w:rsidR="00352D41" w:rsidRPr="00985323" w:rsidRDefault="00352D41" w:rsidP="00352D4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6A6957BE" w14:textId="77777777" w:rsidR="00352D41" w:rsidRPr="00985323" w:rsidRDefault="00352D41" w:rsidP="00352D4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6658120D" w14:textId="77777777" w:rsidR="00352D41" w:rsidRPr="00985323" w:rsidRDefault="00352D41" w:rsidP="00352D4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5BB96A7E" w14:textId="77777777" w:rsidR="00352D41" w:rsidRPr="00985323" w:rsidRDefault="00352D41" w:rsidP="00352D4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73374195" w14:textId="77777777" w:rsidR="00352D41" w:rsidRPr="00985323" w:rsidRDefault="00352D41" w:rsidP="00352D4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2D41" w:rsidRPr="003F7D32" w14:paraId="17691967" w14:textId="77777777" w:rsidTr="002964C5">
        <w:tc>
          <w:tcPr>
            <w:tcW w:w="2261" w:type="pct"/>
            <w:shd w:val="clear" w:color="auto" w:fill="auto"/>
          </w:tcPr>
          <w:p w14:paraId="7267C26C" w14:textId="77777777" w:rsidR="00352D41" w:rsidRPr="003F7D32" w:rsidRDefault="00352D41" w:rsidP="0035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119A9249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1EAC778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6F33556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4B521010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263F1E44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E78D21F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C21CAAC" w14:textId="77777777" w:rsidR="00352D41" w:rsidRPr="003F7D32" w:rsidRDefault="00352D41" w:rsidP="00352D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745B" w:rsidRPr="003F7D32" w14:paraId="6D08C1B4" w14:textId="77777777" w:rsidTr="002964C5">
        <w:tc>
          <w:tcPr>
            <w:tcW w:w="2261" w:type="pct"/>
            <w:shd w:val="clear" w:color="auto" w:fill="auto"/>
          </w:tcPr>
          <w:p w14:paraId="360053FE" w14:textId="0C14B2ED" w:rsidR="005A745B" w:rsidRPr="003F7D32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238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95" w:type="pct"/>
            <w:shd w:val="clear" w:color="auto" w:fill="auto"/>
          </w:tcPr>
          <w:p w14:paraId="45A30D5E" w14:textId="4C9112D5" w:rsidR="005A745B" w:rsidRPr="004A586B" w:rsidRDefault="00652561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4,086</w:t>
            </w:r>
          </w:p>
        </w:tc>
        <w:tc>
          <w:tcPr>
            <w:tcW w:w="127" w:type="pct"/>
            <w:shd w:val="clear" w:color="auto" w:fill="auto"/>
          </w:tcPr>
          <w:p w14:paraId="1B449DAD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261B71D" w14:textId="056FD55F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  <w:tc>
          <w:tcPr>
            <w:tcW w:w="145" w:type="pct"/>
            <w:shd w:val="clear" w:color="auto" w:fill="auto"/>
          </w:tcPr>
          <w:p w14:paraId="69BA8F07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350DE1ED" w14:textId="7E184774" w:rsidR="005A745B" w:rsidRPr="003F7D32" w:rsidRDefault="005A745B" w:rsidP="006D7A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0A10787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CAABC5A" w14:textId="2BBB6DA6" w:rsidR="005A745B" w:rsidRPr="003F7D32" w:rsidRDefault="005A745B" w:rsidP="006D7A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745B" w:rsidRPr="003F7D32" w14:paraId="28DF67F4" w14:textId="77777777" w:rsidTr="002964C5">
        <w:tc>
          <w:tcPr>
            <w:tcW w:w="2261" w:type="pct"/>
            <w:shd w:val="clear" w:color="auto" w:fill="auto"/>
          </w:tcPr>
          <w:p w14:paraId="03FBFDB9" w14:textId="70D4030E" w:rsidR="005A745B" w:rsidRPr="003F7D32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754141E6" w14:textId="36241FF2" w:rsidR="005A745B" w:rsidRPr="003F7D32" w:rsidRDefault="00652561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10,273</w:t>
            </w:r>
          </w:p>
        </w:tc>
        <w:tc>
          <w:tcPr>
            <w:tcW w:w="127" w:type="pct"/>
            <w:shd w:val="clear" w:color="auto" w:fill="auto"/>
          </w:tcPr>
          <w:p w14:paraId="638A0E63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256D34B" w14:textId="3179A31F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12,039</w:t>
            </w:r>
          </w:p>
        </w:tc>
        <w:tc>
          <w:tcPr>
            <w:tcW w:w="145" w:type="pct"/>
            <w:shd w:val="clear" w:color="auto" w:fill="auto"/>
          </w:tcPr>
          <w:p w14:paraId="17F4AA3B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03365F0" w14:textId="6C5B7BC4" w:rsidR="005A745B" w:rsidRPr="003F7D32" w:rsidRDefault="005A745B" w:rsidP="005A745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130" w:type="pct"/>
            <w:shd w:val="clear" w:color="auto" w:fill="auto"/>
          </w:tcPr>
          <w:p w14:paraId="6EDA6D1E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C991C4C" w14:textId="195AEBBF" w:rsidR="005A745B" w:rsidRPr="003F7D32" w:rsidRDefault="005A745B" w:rsidP="005A745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745B" w:rsidRPr="003F7D32" w14:paraId="241F6A29" w14:textId="77777777" w:rsidTr="002964C5">
        <w:tc>
          <w:tcPr>
            <w:tcW w:w="2261" w:type="pct"/>
            <w:shd w:val="clear" w:color="auto" w:fill="auto"/>
          </w:tcPr>
          <w:p w14:paraId="1DA3B50A" w14:textId="697D6930" w:rsidR="005A745B" w:rsidRPr="003F7D32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C64F95B" w14:textId="550C85AF" w:rsidR="005A745B" w:rsidRPr="003F7D32" w:rsidRDefault="00652561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5,904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8BEDECB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0D75D735" w14:textId="497773A3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5,656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CCDCE56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E71C162" w14:textId="5FB428EC" w:rsidR="005A745B" w:rsidRPr="003F7D32" w:rsidRDefault="005A745B" w:rsidP="005A745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D14CE73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24109BD" w14:textId="7A1E475B" w:rsidR="005A745B" w:rsidRPr="003F7D32" w:rsidRDefault="005A745B" w:rsidP="005A745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745B" w:rsidRPr="003F7D32" w14:paraId="43387996" w14:textId="77777777" w:rsidTr="002964C5">
        <w:tc>
          <w:tcPr>
            <w:tcW w:w="2261" w:type="pct"/>
            <w:shd w:val="clear" w:color="auto" w:fill="auto"/>
          </w:tcPr>
          <w:p w14:paraId="643859D8" w14:textId="77777777" w:rsidR="005A745B" w:rsidRPr="003F7D32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</w:tcPr>
          <w:p w14:paraId="60DBA116" w14:textId="7C87D3CA" w:rsidR="005A745B" w:rsidRPr="003F7D32" w:rsidRDefault="0039716E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5,278</w:t>
            </w:r>
          </w:p>
        </w:tc>
        <w:tc>
          <w:tcPr>
            <w:tcW w:w="127" w:type="pct"/>
            <w:shd w:val="clear" w:color="auto" w:fill="auto"/>
          </w:tcPr>
          <w:p w14:paraId="64BFBF3A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B18060A" w14:textId="2DC82A42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4,945</w:t>
            </w:r>
          </w:p>
        </w:tc>
        <w:tc>
          <w:tcPr>
            <w:tcW w:w="145" w:type="pct"/>
            <w:shd w:val="clear" w:color="auto" w:fill="auto"/>
          </w:tcPr>
          <w:p w14:paraId="53AC6BAC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8AB8E9D" w14:textId="26BA7354" w:rsidR="005A745B" w:rsidRPr="003F7D32" w:rsidRDefault="0039716E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A745B"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130" w:type="pct"/>
            <w:shd w:val="clear" w:color="auto" w:fill="auto"/>
          </w:tcPr>
          <w:p w14:paraId="088ACA72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F852DBD" w14:textId="321760EB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4,945</w:t>
            </w:r>
          </w:p>
        </w:tc>
      </w:tr>
      <w:tr w:rsidR="005A745B" w:rsidRPr="003F7D32" w14:paraId="6FD69AB5" w14:textId="77777777" w:rsidTr="002964C5">
        <w:tc>
          <w:tcPr>
            <w:tcW w:w="2261" w:type="pct"/>
            <w:shd w:val="clear" w:color="auto" w:fill="auto"/>
          </w:tcPr>
          <w:p w14:paraId="3F6D4167" w14:textId="4EE26507" w:rsidR="005A745B" w:rsidRPr="003F7D32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5D72D40C" w14:textId="1D693DD5" w:rsidR="005A745B" w:rsidRPr="003F7D32" w:rsidRDefault="0039716E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  <w:tc>
          <w:tcPr>
            <w:tcW w:w="127" w:type="pct"/>
            <w:shd w:val="clear" w:color="auto" w:fill="auto"/>
          </w:tcPr>
          <w:p w14:paraId="193DC314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1718D43" w14:textId="5D9CF527" w:rsidR="005A745B" w:rsidRDefault="005A745B" w:rsidP="006D7A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C45299E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45A69FD" w14:textId="6F0F967A" w:rsidR="005A745B" w:rsidRPr="003F7D32" w:rsidRDefault="0039716E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  <w:tc>
          <w:tcPr>
            <w:tcW w:w="130" w:type="pct"/>
            <w:shd w:val="clear" w:color="auto" w:fill="auto"/>
          </w:tcPr>
          <w:p w14:paraId="4BA0F5B6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8FF290C" w14:textId="45EDD543" w:rsidR="005A745B" w:rsidRDefault="005A745B" w:rsidP="005A745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745B" w:rsidRPr="003F7D32" w14:paraId="0634D941" w14:textId="77777777" w:rsidTr="002964C5">
        <w:tc>
          <w:tcPr>
            <w:tcW w:w="2261" w:type="pct"/>
            <w:shd w:val="clear" w:color="auto" w:fill="auto"/>
          </w:tcPr>
          <w:p w14:paraId="7D789077" w14:textId="77777777" w:rsidR="005A745B" w:rsidRPr="003F7D32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154B2789" w14:textId="1646A7D2" w:rsidR="005A745B" w:rsidRPr="003F7D32" w:rsidRDefault="0039716E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6,195</w:t>
            </w:r>
          </w:p>
        </w:tc>
        <w:tc>
          <w:tcPr>
            <w:tcW w:w="127" w:type="pct"/>
            <w:shd w:val="clear" w:color="auto" w:fill="auto"/>
          </w:tcPr>
          <w:p w14:paraId="7F386172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0FF58D6" w14:textId="6732796D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7,180</w:t>
            </w:r>
          </w:p>
        </w:tc>
        <w:tc>
          <w:tcPr>
            <w:tcW w:w="145" w:type="pct"/>
            <w:shd w:val="clear" w:color="auto" w:fill="auto"/>
          </w:tcPr>
          <w:p w14:paraId="4EFFDE7C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9072598" w14:textId="03B4C893" w:rsidR="005A745B" w:rsidRPr="00CD52F3" w:rsidRDefault="0039716E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  <w:tc>
          <w:tcPr>
            <w:tcW w:w="130" w:type="pct"/>
            <w:shd w:val="clear" w:color="auto" w:fill="auto"/>
          </w:tcPr>
          <w:p w14:paraId="323A1D4C" w14:textId="77777777" w:rsidR="005A745B" w:rsidRPr="00CD52F3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A82C7B8" w14:textId="416D850E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1,271</w:t>
            </w:r>
          </w:p>
        </w:tc>
      </w:tr>
      <w:tr w:rsidR="005A745B" w:rsidRPr="003F7D32" w14:paraId="7AB3A7E7" w14:textId="77777777" w:rsidTr="002964C5">
        <w:tc>
          <w:tcPr>
            <w:tcW w:w="2261" w:type="pct"/>
            <w:shd w:val="clear" w:color="auto" w:fill="auto"/>
          </w:tcPr>
          <w:p w14:paraId="347F4C62" w14:textId="77777777" w:rsidR="005A745B" w:rsidRPr="003F7D32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  <w:shd w:val="clear" w:color="auto" w:fill="auto"/>
          </w:tcPr>
          <w:p w14:paraId="12A2272B" w14:textId="24700E75" w:rsidR="005A745B" w:rsidRPr="003F7D32" w:rsidRDefault="00652561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1,590</w:t>
            </w:r>
          </w:p>
        </w:tc>
        <w:tc>
          <w:tcPr>
            <w:tcW w:w="127" w:type="pct"/>
            <w:shd w:val="clear" w:color="auto" w:fill="auto"/>
          </w:tcPr>
          <w:p w14:paraId="71C54EBF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96AE315" w14:textId="5D53CF94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145" w:type="pct"/>
            <w:shd w:val="clear" w:color="auto" w:fill="auto"/>
          </w:tcPr>
          <w:p w14:paraId="54967378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AD8B071" w14:textId="244E5DA8" w:rsidR="005A745B" w:rsidRPr="00CD52F3" w:rsidRDefault="005A745B" w:rsidP="005A745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5F59D77" w14:textId="77777777" w:rsidR="005A745B" w:rsidRPr="00CD52F3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AA6C3D5" w14:textId="3B2B55B9" w:rsidR="005A745B" w:rsidRPr="003F7D32" w:rsidRDefault="005A745B" w:rsidP="005A745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745B" w:rsidRPr="003F7D32" w14:paraId="0BAE8746" w14:textId="77777777" w:rsidTr="002964C5">
        <w:tc>
          <w:tcPr>
            <w:tcW w:w="2261" w:type="pct"/>
            <w:shd w:val="clear" w:color="auto" w:fill="auto"/>
          </w:tcPr>
          <w:p w14:paraId="593D4DD7" w14:textId="77777777" w:rsidR="005A745B" w:rsidRPr="003F7D32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1FE013F0" w14:textId="3D5B8B53" w:rsidR="005A745B" w:rsidRPr="003F7D32" w:rsidRDefault="00652561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2,428</w:t>
            </w:r>
          </w:p>
        </w:tc>
        <w:tc>
          <w:tcPr>
            <w:tcW w:w="127" w:type="pct"/>
            <w:shd w:val="clear" w:color="auto" w:fill="auto"/>
          </w:tcPr>
          <w:p w14:paraId="7269A810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A6171C3" w14:textId="43F5020C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2,609</w:t>
            </w:r>
          </w:p>
        </w:tc>
        <w:tc>
          <w:tcPr>
            <w:tcW w:w="145" w:type="pct"/>
            <w:shd w:val="clear" w:color="auto" w:fill="auto"/>
          </w:tcPr>
          <w:p w14:paraId="67561ABB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D4C706A" w14:textId="6D6BCAFF" w:rsidR="005A745B" w:rsidRPr="003F7D32" w:rsidRDefault="005A745B" w:rsidP="005A745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88195B6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E591CB2" w14:textId="5BBB29A9" w:rsidR="005A745B" w:rsidRPr="003F7D32" w:rsidRDefault="005A745B" w:rsidP="005A745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745B" w:rsidRPr="003F7D32" w14:paraId="73A43B91" w14:textId="77777777" w:rsidTr="002964C5">
        <w:tc>
          <w:tcPr>
            <w:tcW w:w="2261" w:type="pct"/>
            <w:shd w:val="clear" w:color="auto" w:fill="auto"/>
          </w:tcPr>
          <w:p w14:paraId="41883B28" w14:textId="77777777" w:rsidR="005A745B" w:rsidRPr="003F7D32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ทางตรงจากการให้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</w:p>
          <w:p w14:paraId="22524640" w14:textId="77777777" w:rsidR="005A745B" w:rsidRPr="003F7D32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จากสัญญาเช่าดำเนินงาน</w:t>
            </w:r>
          </w:p>
        </w:tc>
        <w:tc>
          <w:tcPr>
            <w:tcW w:w="595" w:type="pct"/>
            <w:shd w:val="clear" w:color="auto" w:fill="auto"/>
          </w:tcPr>
          <w:p w14:paraId="52C2284D" w14:textId="77777777" w:rsidR="00652561" w:rsidRDefault="00652561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BE0851B" w14:textId="59F979CA" w:rsidR="005A745B" w:rsidRPr="003F7D32" w:rsidRDefault="00652561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1,954</w:t>
            </w:r>
          </w:p>
        </w:tc>
        <w:tc>
          <w:tcPr>
            <w:tcW w:w="127" w:type="pct"/>
            <w:shd w:val="clear" w:color="auto" w:fill="auto"/>
          </w:tcPr>
          <w:p w14:paraId="5F5F256A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6ACE42A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85E05B" w14:textId="41BA0FBA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  <w:tc>
          <w:tcPr>
            <w:tcW w:w="145" w:type="pct"/>
            <w:shd w:val="clear" w:color="auto" w:fill="auto"/>
          </w:tcPr>
          <w:p w14:paraId="71FCEE34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B579817" w14:textId="77777777" w:rsidR="005A745B" w:rsidRDefault="005A745B" w:rsidP="005A745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39D1805" w14:textId="4A728325" w:rsidR="005A745B" w:rsidRPr="003F7D32" w:rsidRDefault="005A745B" w:rsidP="005A745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CAF4E95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EBA63DE" w14:textId="77777777" w:rsidR="005A745B" w:rsidRDefault="005A745B" w:rsidP="005A745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5D5BC44" w14:textId="7F963DB8" w:rsidR="005A745B" w:rsidRPr="003F7D32" w:rsidRDefault="005A745B" w:rsidP="005A745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745B" w:rsidRPr="003F7D32" w14:paraId="7014AD66" w14:textId="77777777" w:rsidTr="002964C5">
        <w:tc>
          <w:tcPr>
            <w:tcW w:w="2261" w:type="pct"/>
            <w:shd w:val="clear" w:color="auto" w:fill="auto"/>
          </w:tcPr>
          <w:p w14:paraId="7E8E12B9" w14:textId="77777777" w:rsidR="005A745B" w:rsidRPr="003F7D32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  <w:shd w:val="clear" w:color="auto" w:fill="auto"/>
          </w:tcPr>
          <w:p w14:paraId="2B713686" w14:textId="7994BBE7" w:rsidR="005A745B" w:rsidRDefault="00652561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27" w:type="pct"/>
            <w:shd w:val="clear" w:color="auto" w:fill="auto"/>
          </w:tcPr>
          <w:p w14:paraId="31457B23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191B9FE" w14:textId="2B78817C" w:rsidR="005A745B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  <w:tc>
          <w:tcPr>
            <w:tcW w:w="145" w:type="pct"/>
            <w:shd w:val="clear" w:color="auto" w:fill="auto"/>
          </w:tcPr>
          <w:p w14:paraId="5E991BAA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2C73328" w14:textId="261E05A6" w:rsidR="005A745B" w:rsidRPr="003F7D32" w:rsidRDefault="005A745B" w:rsidP="006D7A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F025CAD" w14:textId="77777777" w:rsidR="005A745B" w:rsidRPr="003F7D32" w:rsidRDefault="005A745B" w:rsidP="005A745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8AA15D7" w14:textId="1B7FD462" w:rsidR="005A745B" w:rsidRDefault="005A745B" w:rsidP="006D7A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B0109" w:rsidRPr="003F7D32" w14:paraId="335BB475" w14:textId="77777777" w:rsidTr="002964C5">
        <w:tc>
          <w:tcPr>
            <w:tcW w:w="2261" w:type="pct"/>
            <w:shd w:val="clear" w:color="auto" w:fill="auto"/>
          </w:tcPr>
          <w:p w14:paraId="63812352" w14:textId="6F91F604" w:rsidR="00EB0109" w:rsidRDefault="009B224C" w:rsidP="00EB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6C34F66D" w14:textId="47575C06" w:rsidR="00EB0109" w:rsidRDefault="009B224C" w:rsidP="00EB01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5,342</w:t>
            </w:r>
          </w:p>
        </w:tc>
        <w:tc>
          <w:tcPr>
            <w:tcW w:w="127" w:type="pct"/>
            <w:shd w:val="clear" w:color="auto" w:fill="auto"/>
          </w:tcPr>
          <w:p w14:paraId="46DE942E" w14:textId="77777777" w:rsidR="00EB0109" w:rsidRPr="003F7D32" w:rsidRDefault="00EB0109" w:rsidP="00EB01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3E787CB" w14:textId="7FC1FEA5" w:rsidR="00EB0109" w:rsidRDefault="009B224C" w:rsidP="009B224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5,475</w:t>
            </w:r>
          </w:p>
        </w:tc>
        <w:tc>
          <w:tcPr>
            <w:tcW w:w="145" w:type="pct"/>
            <w:shd w:val="clear" w:color="auto" w:fill="auto"/>
          </w:tcPr>
          <w:p w14:paraId="445163D7" w14:textId="77777777" w:rsidR="00EB0109" w:rsidRPr="003F7D32" w:rsidRDefault="00EB0109" w:rsidP="00EB01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1701AEE" w14:textId="5B04B44B" w:rsidR="00EB0109" w:rsidRPr="003F7D32" w:rsidRDefault="009B224C" w:rsidP="00EB01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4C5DE8C" w14:textId="77777777" w:rsidR="00EB0109" w:rsidRPr="003F7D32" w:rsidRDefault="00EB0109" w:rsidP="00EB01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5F782A4" w14:textId="3FD598F8" w:rsidR="00EB0109" w:rsidRPr="00424DDB" w:rsidRDefault="009B224C" w:rsidP="00EB01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541C3" w:rsidRPr="003F7D32" w14:paraId="1BE9395E" w14:textId="77777777" w:rsidTr="002964C5">
        <w:tc>
          <w:tcPr>
            <w:tcW w:w="2261" w:type="pct"/>
            <w:shd w:val="clear" w:color="auto" w:fill="auto"/>
          </w:tcPr>
          <w:p w14:paraId="644D0927" w14:textId="07AB266A" w:rsidR="001541C3" w:rsidRPr="003F7D32" w:rsidRDefault="009B224C" w:rsidP="0015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shd w:val="clear" w:color="auto" w:fill="auto"/>
          </w:tcPr>
          <w:p w14:paraId="7A651AF8" w14:textId="6046258D" w:rsidR="001541C3" w:rsidRPr="003F7D32" w:rsidRDefault="009B224C" w:rsidP="001541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3,017</w:t>
            </w:r>
          </w:p>
        </w:tc>
        <w:tc>
          <w:tcPr>
            <w:tcW w:w="127" w:type="pct"/>
            <w:shd w:val="clear" w:color="auto" w:fill="auto"/>
          </w:tcPr>
          <w:p w14:paraId="13C89B53" w14:textId="77777777" w:rsidR="001541C3" w:rsidRPr="003F7D32" w:rsidRDefault="001541C3" w:rsidP="001541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1FB831E" w14:textId="3E4F4A88" w:rsidR="001541C3" w:rsidRPr="003F7D32" w:rsidRDefault="009B224C" w:rsidP="001541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5,129</w:t>
            </w:r>
          </w:p>
        </w:tc>
        <w:tc>
          <w:tcPr>
            <w:tcW w:w="145" w:type="pct"/>
            <w:shd w:val="clear" w:color="auto" w:fill="auto"/>
          </w:tcPr>
          <w:p w14:paraId="78E1BFB5" w14:textId="77777777" w:rsidR="001541C3" w:rsidRPr="003F7D32" w:rsidRDefault="001541C3" w:rsidP="001541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7846A3C" w14:textId="3308ADD9" w:rsidR="001541C3" w:rsidRPr="003F7D32" w:rsidRDefault="009B224C" w:rsidP="009B224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  <w:tc>
          <w:tcPr>
            <w:tcW w:w="130" w:type="pct"/>
            <w:shd w:val="clear" w:color="auto" w:fill="auto"/>
          </w:tcPr>
          <w:p w14:paraId="7DEC2D6D" w14:textId="77777777" w:rsidR="001541C3" w:rsidRPr="003F7D32" w:rsidRDefault="001541C3" w:rsidP="001541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897A030" w14:textId="284B53CB" w:rsidR="001541C3" w:rsidRPr="003F7D32" w:rsidRDefault="001541C3" w:rsidP="001541C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289E1005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0B0B3DA6" w14:textId="77777777" w:rsidR="00124388" w:rsidRPr="006174E8" w:rsidRDefault="00124388" w:rsidP="004A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547" w:right="-43"/>
        <w:jc w:val="thaiDistribute"/>
        <w:rPr>
          <w:rFonts w:asciiTheme="majorBidi" w:hAnsiTheme="majorBidi" w:cstheme="majorBidi"/>
          <w:sz w:val="8"/>
          <w:szCs w:val="8"/>
          <w:cs/>
        </w:rPr>
      </w:pPr>
    </w:p>
    <w:p w14:paraId="2D3C7E23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04BFCFB9" w14:textId="77777777" w:rsidR="00B81C39" w:rsidRPr="000C0F12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3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63"/>
        <w:gridCol w:w="239"/>
        <w:gridCol w:w="1028"/>
        <w:gridCol w:w="274"/>
        <w:gridCol w:w="1075"/>
        <w:gridCol w:w="271"/>
        <w:gridCol w:w="1118"/>
      </w:tblGrid>
      <w:tr w:rsidR="00B81C39" w:rsidRPr="0083414C" w14:paraId="7DD986FD" w14:textId="77777777" w:rsidTr="00FC4DAF">
        <w:trPr>
          <w:tblHeader/>
        </w:trPr>
        <w:tc>
          <w:tcPr>
            <w:tcW w:w="2250" w:type="pct"/>
            <w:shd w:val="clear" w:color="auto" w:fill="auto"/>
          </w:tcPr>
          <w:p w14:paraId="4D9098DD" w14:textId="77777777" w:rsidR="00B81C39" w:rsidRPr="0083414C" w:rsidRDefault="00B81C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293" w:type="pct"/>
            <w:gridSpan w:val="3"/>
            <w:shd w:val="clear" w:color="auto" w:fill="auto"/>
          </w:tcPr>
          <w:p w14:paraId="3F453A04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5DCF7C39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shd w:val="clear" w:color="auto" w:fill="auto"/>
          </w:tcPr>
          <w:p w14:paraId="7BDD8F90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6D3F" w:rsidRPr="0083414C" w14:paraId="738AB58A" w14:textId="77777777" w:rsidTr="00FC4DAF">
        <w:trPr>
          <w:trHeight w:val="308"/>
          <w:tblHeader/>
        </w:trPr>
        <w:tc>
          <w:tcPr>
            <w:tcW w:w="2250" w:type="pct"/>
            <w:shd w:val="clear" w:color="auto" w:fill="auto"/>
          </w:tcPr>
          <w:p w14:paraId="1D1C8588" w14:textId="77777777" w:rsidR="00AE6D3F" w:rsidRPr="0083414C" w:rsidRDefault="00AE6D3F" w:rsidP="00AE6D3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</w:p>
        </w:tc>
        <w:tc>
          <w:tcPr>
            <w:tcW w:w="619" w:type="pct"/>
            <w:shd w:val="clear" w:color="auto" w:fill="auto"/>
          </w:tcPr>
          <w:p w14:paraId="6A3B825A" w14:textId="17EDBE2C" w:rsidR="00AE6D3F" w:rsidRPr="004F76C0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shd w:val="clear" w:color="auto" w:fill="auto"/>
          </w:tcPr>
          <w:p w14:paraId="0804AFA2" w14:textId="77777777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6D293C6" w14:textId="0F327D3A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477BD611" w14:textId="77777777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4D01A6C" w14:textId="7B317B79" w:rsidR="00AE6D3F" w:rsidRPr="004F76C0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6E928FAD" w14:textId="77777777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79ED62A" w14:textId="5F74090B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E6D3F" w:rsidRPr="0083414C" w14:paraId="21B8886C" w14:textId="77777777" w:rsidTr="00FC4DAF">
        <w:trPr>
          <w:trHeight w:val="308"/>
          <w:tblHeader/>
        </w:trPr>
        <w:tc>
          <w:tcPr>
            <w:tcW w:w="2250" w:type="pct"/>
            <w:shd w:val="clear" w:color="auto" w:fill="auto"/>
          </w:tcPr>
          <w:p w14:paraId="2B635663" w14:textId="77777777" w:rsidR="00AE6D3F" w:rsidRPr="0083414C" w:rsidRDefault="00AE6D3F" w:rsidP="00AE6D3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1CF5D322" w14:textId="58E200D5" w:rsidR="00AE6D3F" w:rsidRPr="004F76C0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1DB1778D" w14:textId="77777777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C44188A" w14:textId="4267CE42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B6E4871" w14:textId="77777777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0DDD683" w14:textId="183424F5" w:rsidR="00AE6D3F" w:rsidRPr="004F76C0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097B5A07" w14:textId="77777777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C396A86" w14:textId="3B726E65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E6D3F" w:rsidRPr="0083414C" w14:paraId="2C6646E2" w14:textId="77777777" w:rsidTr="00FC4DAF">
        <w:trPr>
          <w:trHeight w:val="344"/>
          <w:tblHeader/>
        </w:trPr>
        <w:tc>
          <w:tcPr>
            <w:tcW w:w="2250" w:type="pct"/>
            <w:shd w:val="clear" w:color="auto" w:fill="auto"/>
          </w:tcPr>
          <w:p w14:paraId="3F5666BC" w14:textId="77777777" w:rsidR="00AE6D3F" w:rsidRPr="0083414C" w:rsidRDefault="00AE6D3F" w:rsidP="00AE6D3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  <w:shd w:val="clear" w:color="auto" w:fill="auto"/>
          </w:tcPr>
          <w:p w14:paraId="70B0096B" w14:textId="77777777" w:rsidR="00AE6D3F" w:rsidRPr="0083414C" w:rsidRDefault="00AE6D3F" w:rsidP="00AE6D3F">
            <w:pPr>
              <w:pStyle w:val="BodyText"/>
              <w:tabs>
                <w:tab w:val="clear" w:pos="907"/>
                <w:tab w:val="left" w:pos="88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D3F" w:rsidRPr="0083414C" w14:paraId="2CD53718" w14:textId="77777777" w:rsidTr="00FC4DAF">
        <w:tc>
          <w:tcPr>
            <w:tcW w:w="2250" w:type="pct"/>
            <w:shd w:val="clear" w:color="auto" w:fill="auto"/>
          </w:tcPr>
          <w:p w14:paraId="6ABA0D10" w14:textId="7777777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19" w:type="pct"/>
            <w:shd w:val="clear" w:color="auto" w:fill="auto"/>
          </w:tcPr>
          <w:p w14:paraId="7E940B28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07CF066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41F3E11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5D9CD0D0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403B612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6CA9B3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CB73E13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E6D3F" w:rsidRPr="0083414C" w14:paraId="63B246FD" w14:textId="77777777" w:rsidTr="00FC4DAF">
        <w:tc>
          <w:tcPr>
            <w:tcW w:w="2250" w:type="pct"/>
            <w:shd w:val="clear" w:color="auto" w:fill="auto"/>
          </w:tcPr>
          <w:p w14:paraId="0AAF658B" w14:textId="7777777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14:paraId="05D74676" w14:textId="154C3860" w:rsidR="00AE6D3F" w:rsidRPr="0083414C" w:rsidRDefault="00E31446" w:rsidP="006D7A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EB6E2DA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92991B3" w14:textId="3810B1D1" w:rsidR="00AE6D3F" w:rsidRPr="0083414C" w:rsidRDefault="00AE6D3F" w:rsidP="00AE6D3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AC744F7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9AD6F68" w14:textId="746A44A2" w:rsidR="00AE6D3F" w:rsidRPr="0053002F" w:rsidRDefault="00197683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</w:t>
            </w:r>
            <w:r w:rsidR="00530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144" w:type="pct"/>
            <w:shd w:val="clear" w:color="auto" w:fill="auto"/>
          </w:tcPr>
          <w:p w14:paraId="2D979AAF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C16045E" w14:textId="63C527D2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762</w:t>
            </w:r>
          </w:p>
        </w:tc>
      </w:tr>
      <w:tr w:rsidR="00AE6D3F" w:rsidRPr="0083414C" w14:paraId="2282FD53" w14:textId="77777777" w:rsidTr="00FC4DAF">
        <w:tc>
          <w:tcPr>
            <w:tcW w:w="2250" w:type="pct"/>
            <w:shd w:val="clear" w:color="auto" w:fill="auto"/>
          </w:tcPr>
          <w:p w14:paraId="495A44A2" w14:textId="7777777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19" w:type="pct"/>
            <w:shd w:val="clear" w:color="auto" w:fill="auto"/>
          </w:tcPr>
          <w:p w14:paraId="2707C3D5" w14:textId="431DED70" w:rsidR="00AE6D3F" w:rsidRPr="0083414C" w:rsidRDefault="00E31446" w:rsidP="00AE6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3,799</w:t>
            </w:r>
          </w:p>
        </w:tc>
        <w:tc>
          <w:tcPr>
            <w:tcW w:w="127" w:type="pct"/>
            <w:shd w:val="clear" w:color="auto" w:fill="auto"/>
          </w:tcPr>
          <w:p w14:paraId="6FF09911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C2D2772" w14:textId="73826FB2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46" w:type="pct"/>
            <w:shd w:val="clear" w:color="auto" w:fill="auto"/>
          </w:tcPr>
          <w:p w14:paraId="6B4F2D6F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78EE040" w14:textId="26C75CC0" w:rsidR="00AE6D3F" w:rsidRPr="00220F6C" w:rsidRDefault="00197683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44" w:type="pct"/>
            <w:shd w:val="clear" w:color="auto" w:fill="auto"/>
          </w:tcPr>
          <w:p w14:paraId="1F3DEADE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568048B" w14:textId="1D957F01" w:rsidR="00AE6D3F" w:rsidRPr="0083414C" w:rsidRDefault="00AE6D3F" w:rsidP="00AE6D3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6D3F" w:rsidRPr="0083414C" w14:paraId="193A4D0F" w14:textId="77777777" w:rsidTr="00FC4DAF">
        <w:tc>
          <w:tcPr>
            <w:tcW w:w="2250" w:type="pct"/>
            <w:shd w:val="clear" w:color="auto" w:fill="auto"/>
          </w:tcPr>
          <w:p w14:paraId="163D0ECE" w14:textId="7777777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shd w:val="clear" w:color="auto" w:fill="auto"/>
          </w:tcPr>
          <w:p w14:paraId="3F6DAA69" w14:textId="6D98BD3A" w:rsidR="00AE6D3F" w:rsidRPr="0083414C" w:rsidRDefault="00E31446" w:rsidP="00AE6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  <w:r w:rsidR="00D05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,881</w:t>
            </w:r>
          </w:p>
        </w:tc>
        <w:tc>
          <w:tcPr>
            <w:tcW w:w="127" w:type="pct"/>
            <w:shd w:val="clear" w:color="auto" w:fill="auto"/>
          </w:tcPr>
          <w:p w14:paraId="6D2F531C" w14:textId="77777777" w:rsidR="00AE6D3F" w:rsidRPr="00675DD0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4B9458A0" w14:textId="6E03F885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146" w:type="pct"/>
            <w:shd w:val="clear" w:color="auto" w:fill="auto"/>
          </w:tcPr>
          <w:p w14:paraId="1518CAEB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32D5636" w14:textId="5BBD3A92" w:rsidR="00AE6D3F" w:rsidRPr="0083414C" w:rsidRDefault="00197683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13,223</w:t>
            </w:r>
          </w:p>
        </w:tc>
        <w:tc>
          <w:tcPr>
            <w:tcW w:w="144" w:type="pct"/>
            <w:shd w:val="clear" w:color="auto" w:fill="auto"/>
          </w:tcPr>
          <w:p w14:paraId="2D514257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16ACCAA" w14:textId="0B36096E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  <w:tr w:rsidR="00AE6D3F" w:rsidRPr="0083414C" w14:paraId="651A2004" w14:textId="77777777" w:rsidTr="00FC4DAF">
        <w:tc>
          <w:tcPr>
            <w:tcW w:w="2250" w:type="pct"/>
            <w:shd w:val="clear" w:color="auto" w:fill="auto"/>
          </w:tcPr>
          <w:p w14:paraId="6CAAEDDF" w14:textId="7777777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9" w:type="pct"/>
            <w:shd w:val="clear" w:color="auto" w:fill="auto"/>
          </w:tcPr>
          <w:p w14:paraId="74747167" w14:textId="4EA6FEA8" w:rsidR="00AE6D3F" w:rsidRPr="0083414C" w:rsidRDefault="00D05486" w:rsidP="00AE6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28,74</w:t>
            </w:r>
            <w:r w:rsidR="005D24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27" w:type="pct"/>
            <w:shd w:val="clear" w:color="auto" w:fill="auto"/>
          </w:tcPr>
          <w:p w14:paraId="322F841D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63EC2493" w14:textId="29620612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754405A6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D99A0DF" w14:textId="5DF6B4EC" w:rsidR="00AE6D3F" w:rsidRPr="0083414C" w:rsidRDefault="00197683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9,422</w:t>
            </w:r>
          </w:p>
        </w:tc>
        <w:tc>
          <w:tcPr>
            <w:tcW w:w="144" w:type="pct"/>
            <w:shd w:val="clear" w:color="auto" w:fill="auto"/>
          </w:tcPr>
          <w:p w14:paraId="19BD76B0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47EF217" w14:textId="3314800D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AE6D3F" w:rsidRPr="0083414C" w14:paraId="483AE5BD" w14:textId="77777777" w:rsidTr="00FC4DAF">
        <w:tc>
          <w:tcPr>
            <w:tcW w:w="2250" w:type="pct"/>
            <w:shd w:val="clear" w:color="auto" w:fill="auto"/>
          </w:tcPr>
          <w:p w14:paraId="364B141E" w14:textId="7777777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94F947E" w14:textId="4EF46101" w:rsidR="00AE6D3F" w:rsidRPr="00297554" w:rsidRDefault="00D05486" w:rsidP="00AE6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63,42</w:t>
            </w:r>
            <w:r w:rsidR="001C4C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7" w:type="pct"/>
            <w:shd w:val="clear" w:color="auto" w:fill="auto"/>
          </w:tcPr>
          <w:p w14:paraId="7D009E8E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1BCFA64C" w14:textId="308FAED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Pr="00D02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082B7D11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0769A549" w14:textId="16F5435A" w:rsidR="00AE6D3F" w:rsidRPr="0083414C" w:rsidRDefault="00941E83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48,93</w:t>
            </w:r>
            <w:r w:rsidR="00530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7AF68628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5E85A5EA" w14:textId="34814A51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Pr="00910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</w:p>
        </w:tc>
      </w:tr>
      <w:tr w:rsidR="00AE6D3F" w:rsidRPr="0083414C" w14:paraId="0F6594CC" w14:textId="77777777" w:rsidTr="00FC4DAF">
        <w:tc>
          <w:tcPr>
            <w:tcW w:w="2250" w:type="pct"/>
            <w:shd w:val="clear" w:color="auto" w:fill="auto"/>
          </w:tcPr>
          <w:p w14:paraId="168C5470" w14:textId="77777777" w:rsidR="00AE6D3F" w:rsidRPr="0083414C" w:rsidRDefault="00AE6D3F" w:rsidP="00AE6D3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208FF8D3" w14:textId="11E3B005" w:rsidR="00AE6D3F" w:rsidRPr="0083414C" w:rsidRDefault="00D05486" w:rsidP="00FB10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(2,027)</w:t>
            </w:r>
          </w:p>
        </w:tc>
        <w:tc>
          <w:tcPr>
            <w:tcW w:w="127" w:type="pct"/>
            <w:shd w:val="clear" w:color="auto" w:fill="auto"/>
          </w:tcPr>
          <w:p w14:paraId="4E49699A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71652690" w14:textId="133340D4" w:rsidR="00AE6D3F" w:rsidRPr="00FB10CB" w:rsidRDefault="00AE6D3F" w:rsidP="00FB10C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(284)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085588C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2E4FA" w14:textId="6DDC07DA" w:rsidR="00AE6D3F" w:rsidRPr="00E31446" w:rsidRDefault="00941E83" w:rsidP="00D5638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08" w:firstLine="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14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(3,62</w:t>
            </w:r>
            <w:r w:rsidR="005300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E314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23716CC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267270FE" w14:textId="5F0CC5DD" w:rsidR="00AE6D3F" w:rsidRPr="0083414C" w:rsidRDefault="00AE6D3F" w:rsidP="00D563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6" w:right="-74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01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 w:rsidRPr="009101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E6D3F" w:rsidRPr="0083414C" w14:paraId="3E451715" w14:textId="77777777" w:rsidTr="00FC4DAF">
        <w:tc>
          <w:tcPr>
            <w:tcW w:w="2250" w:type="pct"/>
            <w:shd w:val="clear" w:color="auto" w:fill="auto"/>
          </w:tcPr>
          <w:p w14:paraId="470A0564" w14:textId="77777777" w:rsidR="00AE6D3F" w:rsidRPr="0083414C" w:rsidRDefault="00AE6D3F" w:rsidP="00AE6D3F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D9867" w14:textId="3DA7CFE7" w:rsidR="00AE6D3F" w:rsidRPr="00472FE4" w:rsidRDefault="005D2400" w:rsidP="00AE6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61,396</w:t>
            </w:r>
          </w:p>
        </w:tc>
        <w:tc>
          <w:tcPr>
            <w:tcW w:w="127" w:type="pct"/>
            <w:shd w:val="clear" w:color="auto" w:fill="auto"/>
          </w:tcPr>
          <w:p w14:paraId="7B4CA7C4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D102D" w14:textId="304ACCE0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Pr="00D02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43F25F7F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65A1C" w14:textId="0AD29271" w:rsidR="00AE6D3F" w:rsidRPr="0083414C" w:rsidRDefault="00941E83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45,307</w:t>
            </w:r>
          </w:p>
        </w:tc>
        <w:tc>
          <w:tcPr>
            <w:tcW w:w="144" w:type="pct"/>
            <w:shd w:val="clear" w:color="auto" w:fill="auto"/>
          </w:tcPr>
          <w:p w14:paraId="59FBCF3E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A6D05" w14:textId="080F9138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910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</w:tr>
      <w:tr w:rsidR="00AE6D3F" w:rsidRPr="0083414C" w14:paraId="2E52A1E9" w14:textId="77777777" w:rsidTr="00FC4DAF">
        <w:tc>
          <w:tcPr>
            <w:tcW w:w="2250" w:type="pct"/>
            <w:shd w:val="clear" w:color="auto" w:fill="auto"/>
          </w:tcPr>
          <w:p w14:paraId="7B93584B" w14:textId="77777777" w:rsidR="00AE6D3F" w:rsidRPr="00D04D9D" w:rsidRDefault="00AE6D3F" w:rsidP="00AE6D3F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141889555"/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5EAF2304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7FDF2E56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14:paraId="300189F0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61576DB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407D9204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2C5770DB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31914D63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bookmarkEnd w:id="2"/>
      <w:tr w:rsidR="00AE6D3F" w:rsidRPr="0083414C" w14:paraId="597643A0" w14:textId="77777777" w:rsidTr="00FC4DAF">
        <w:tc>
          <w:tcPr>
            <w:tcW w:w="2250" w:type="pct"/>
            <w:shd w:val="clear" w:color="auto" w:fill="auto"/>
          </w:tcPr>
          <w:p w14:paraId="20EA6D6C" w14:textId="77777777" w:rsidR="00AE6D3F" w:rsidRPr="00E93D69" w:rsidRDefault="00AE6D3F" w:rsidP="00AE6D3F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9" w:type="pct"/>
            <w:shd w:val="clear" w:color="auto" w:fill="auto"/>
          </w:tcPr>
          <w:p w14:paraId="5C7480CE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C7E3DFE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121D2D57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04612406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1DAF9D40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5305406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shd w:val="clear" w:color="auto" w:fill="auto"/>
          </w:tcPr>
          <w:p w14:paraId="5A1457B9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C6E47" w:rsidRPr="0083414C" w14:paraId="0EF3F975" w14:textId="77777777" w:rsidTr="00FC4DAF">
        <w:tc>
          <w:tcPr>
            <w:tcW w:w="2250" w:type="pct"/>
            <w:shd w:val="clear" w:color="auto" w:fill="auto"/>
          </w:tcPr>
          <w:p w14:paraId="290D2EC9" w14:textId="77777777" w:rsidR="00BC6E47" w:rsidRPr="00E93D69" w:rsidRDefault="00BC6E47" w:rsidP="00BC6E47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79C8B0CE" w14:textId="7CF8E814" w:rsidR="00BC6E47" w:rsidRPr="00E93D69" w:rsidRDefault="00BC6E47" w:rsidP="00BC6E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D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333BC3C" w14:textId="77777777" w:rsidR="00BC6E47" w:rsidRPr="00E93D69" w:rsidRDefault="00BC6E47" w:rsidP="00BC6E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12C904C5" w14:textId="77777777" w:rsidR="00BC6E47" w:rsidRPr="00E93D69" w:rsidRDefault="00BC6E47" w:rsidP="00BC6E47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D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C8AB2B" w14:textId="77777777" w:rsidR="00BC6E47" w:rsidRPr="00E93D69" w:rsidRDefault="00BC6E47" w:rsidP="00BC6E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15B73E6" w14:textId="3C57AAFD" w:rsidR="00BC6E47" w:rsidRPr="00E93D69" w:rsidRDefault="00BC6E47" w:rsidP="00BC6E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750,000</w:t>
            </w:r>
          </w:p>
        </w:tc>
        <w:tc>
          <w:tcPr>
            <w:tcW w:w="144" w:type="pct"/>
            <w:shd w:val="clear" w:color="auto" w:fill="auto"/>
          </w:tcPr>
          <w:p w14:paraId="0C7A323F" w14:textId="77777777" w:rsidR="00BC6E47" w:rsidRPr="00E93D69" w:rsidRDefault="00BC6E47" w:rsidP="00BC6E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6E65FBF" w14:textId="7B0BB68F" w:rsidR="00BC6E47" w:rsidRPr="00E93D69" w:rsidRDefault="00BC6E47" w:rsidP="00BC6E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3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955,000</w:t>
            </w:r>
          </w:p>
        </w:tc>
      </w:tr>
      <w:tr w:rsidR="00BC6E47" w:rsidRPr="000B1B0F" w14:paraId="163C5F8F" w14:textId="77777777" w:rsidTr="00FC4DAF">
        <w:tc>
          <w:tcPr>
            <w:tcW w:w="2250" w:type="pct"/>
            <w:shd w:val="clear" w:color="auto" w:fill="auto"/>
          </w:tcPr>
          <w:p w14:paraId="40B5B387" w14:textId="77777777" w:rsidR="00BC6E47" w:rsidRPr="00E93D69" w:rsidRDefault="00BC6E47" w:rsidP="00BC6E47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51A76" w14:textId="73EC49B7" w:rsidR="00BC6E47" w:rsidRPr="00E93D69" w:rsidRDefault="00BC6E47" w:rsidP="00BC6E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FC4E13B" w14:textId="77777777" w:rsidR="00BC6E47" w:rsidRPr="00E93D69" w:rsidRDefault="00BC6E47" w:rsidP="00BC6E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16F66" w14:textId="77777777" w:rsidR="00BC6E47" w:rsidRPr="00E93D69" w:rsidRDefault="00BC6E47" w:rsidP="00BC6E47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51B632A" w14:textId="77777777" w:rsidR="00BC6E47" w:rsidRPr="00E93D69" w:rsidRDefault="00BC6E47" w:rsidP="00BC6E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80432" w14:textId="5F786F51" w:rsidR="00BC6E47" w:rsidRPr="00E93D69" w:rsidRDefault="00BC6E47" w:rsidP="00BC6E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750,000</w:t>
            </w:r>
          </w:p>
        </w:tc>
        <w:tc>
          <w:tcPr>
            <w:tcW w:w="144" w:type="pct"/>
            <w:shd w:val="clear" w:color="auto" w:fill="auto"/>
          </w:tcPr>
          <w:p w14:paraId="6C85C602" w14:textId="77777777" w:rsidR="00BC6E47" w:rsidRPr="00E93D69" w:rsidRDefault="00BC6E47" w:rsidP="00BC6E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A1E61" w14:textId="1DFFCB59" w:rsidR="00BC6E47" w:rsidRPr="00E93D69" w:rsidRDefault="00BC6E47" w:rsidP="00BC6E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955,000</w:t>
            </w:r>
          </w:p>
        </w:tc>
      </w:tr>
      <w:tr w:rsidR="00DE7709" w:rsidRPr="00D04D9D" w14:paraId="5C4A73BE" w14:textId="77777777" w:rsidTr="00DE7709">
        <w:tc>
          <w:tcPr>
            <w:tcW w:w="2250" w:type="pct"/>
            <w:shd w:val="clear" w:color="auto" w:fill="auto"/>
          </w:tcPr>
          <w:p w14:paraId="20CC02A8" w14:textId="77777777" w:rsidR="00DE7709" w:rsidRPr="00DE7709" w:rsidRDefault="00DE7709" w:rsidP="00DE7709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4D8EBDA6" w14:textId="77777777" w:rsidR="00DE7709" w:rsidRPr="00DE7709" w:rsidRDefault="00DE7709" w:rsidP="00DE770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80E623E" w14:textId="77777777" w:rsidR="00DE7709" w:rsidRPr="00DE7709" w:rsidRDefault="00DE7709" w:rsidP="00DE770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5ADBD5AA" w14:textId="77777777" w:rsidR="00DE7709" w:rsidRPr="00DE7709" w:rsidRDefault="00DE7709" w:rsidP="00DE770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3EA0BF63" w14:textId="77777777" w:rsidR="00DE7709" w:rsidRPr="00DE7709" w:rsidRDefault="00DE7709" w:rsidP="00DE770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37DB10A2" w14:textId="77777777" w:rsidR="00DE7709" w:rsidRPr="00DE7709" w:rsidRDefault="00DE7709" w:rsidP="00DE770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6A19DE42" w14:textId="77777777" w:rsidR="00DE7709" w:rsidRPr="00DE7709" w:rsidRDefault="00DE7709" w:rsidP="00DE770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7D7067C9" w14:textId="77777777" w:rsidR="00DE7709" w:rsidRPr="00DE7709" w:rsidRDefault="00DE7709" w:rsidP="00AF2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E7709" w:rsidRPr="00272F7C" w14:paraId="62DE41E2" w14:textId="77777777" w:rsidTr="00DE7709">
        <w:tc>
          <w:tcPr>
            <w:tcW w:w="2250" w:type="pct"/>
            <w:shd w:val="clear" w:color="auto" w:fill="auto"/>
          </w:tcPr>
          <w:p w14:paraId="2F472541" w14:textId="637A6AFA" w:rsidR="00DE7709" w:rsidRPr="00272F7C" w:rsidRDefault="00DE7709" w:rsidP="00AF2AED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F7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619" w:type="pct"/>
            <w:shd w:val="clear" w:color="auto" w:fill="auto"/>
          </w:tcPr>
          <w:p w14:paraId="576CF14C" w14:textId="77777777" w:rsidR="00DE7709" w:rsidRPr="00272F7C" w:rsidRDefault="00DE7709" w:rsidP="00DE770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0971E3C7" w14:textId="77777777" w:rsidR="00DE7709" w:rsidRPr="00272F7C" w:rsidRDefault="00DE7709" w:rsidP="00AF2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713C03BC" w14:textId="77777777" w:rsidR="00DE7709" w:rsidRPr="00272F7C" w:rsidRDefault="00DE7709" w:rsidP="00DE770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26683736" w14:textId="77777777" w:rsidR="00DE7709" w:rsidRPr="00272F7C" w:rsidRDefault="00DE7709" w:rsidP="00AF2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071AEC76" w14:textId="77777777" w:rsidR="00DE7709" w:rsidRPr="00272F7C" w:rsidRDefault="00DE7709" w:rsidP="00AF2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2EEE162D" w14:textId="77777777" w:rsidR="00DE7709" w:rsidRPr="00272F7C" w:rsidRDefault="00DE7709" w:rsidP="00AF2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shd w:val="clear" w:color="auto" w:fill="auto"/>
          </w:tcPr>
          <w:p w14:paraId="7ED595BC" w14:textId="77777777" w:rsidR="00DE7709" w:rsidRPr="00272F7C" w:rsidRDefault="00DE7709" w:rsidP="00DE770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7709" w:rsidRPr="00272F7C" w14:paraId="0DA63246" w14:textId="77777777" w:rsidTr="00DE7709">
        <w:tc>
          <w:tcPr>
            <w:tcW w:w="2250" w:type="pct"/>
            <w:shd w:val="clear" w:color="auto" w:fill="auto"/>
          </w:tcPr>
          <w:p w14:paraId="03926D39" w14:textId="6CBB1C09" w:rsidR="00DE7709" w:rsidRPr="00272F7C" w:rsidRDefault="00DE7709" w:rsidP="00AF2AED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F7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2374C953" w14:textId="1D5DC454" w:rsidR="00DE7709" w:rsidRPr="00A12E89" w:rsidRDefault="00DE73B2" w:rsidP="00DE7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2E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95,850</w:t>
            </w:r>
          </w:p>
        </w:tc>
        <w:tc>
          <w:tcPr>
            <w:tcW w:w="127" w:type="pct"/>
            <w:shd w:val="clear" w:color="auto" w:fill="auto"/>
          </w:tcPr>
          <w:p w14:paraId="525C2FAC" w14:textId="77777777" w:rsidR="00DE7709" w:rsidRPr="00272F7C" w:rsidRDefault="00DE7709" w:rsidP="00AF2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359DAE01" w14:textId="77777777" w:rsidR="00DE7709" w:rsidRPr="00272F7C" w:rsidRDefault="00DE7709" w:rsidP="00AF2A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F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D293201" w14:textId="77777777" w:rsidR="00DE7709" w:rsidRPr="00272F7C" w:rsidRDefault="00DE7709" w:rsidP="00AF2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07041CE" w14:textId="48A91A39" w:rsidR="00DE7709" w:rsidRPr="00272F7C" w:rsidRDefault="00DE7709" w:rsidP="00DE77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2F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D9955F9" w14:textId="77777777" w:rsidR="00DE7709" w:rsidRPr="00272F7C" w:rsidRDefault="00DE7709" w:rsidP="00AF2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E841F00" w14:textId="1A5FD2A7" w:rsidR="00DE7709" w:rsidRPr="00272F7C" w:rsidRDefault="00DE7709" w:rsidP="00DE77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2F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7709" w:rsidRPr="00E93D69" w14:paraId="466581B3" w14:textId="77777777" w:rsidTr="00DE7709">
        <w:tc>
          <w:tcPr>
            <w:tcW w:w="2250" w:type="pct"/>
            <w:shd w:val="clear" w:color="auto" w:fill="auto"/>
          </w:tcPr>
          <w:p w14:paraId="3BE350CA" w14:textId="77777777" w:rsidR="00DE7709" w:rsidRPr="00272F7C" w:rsidRDefault="00DE7709" w:rsidP="00AF2AED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F396A" w14:textId="0883DC28" w:rsidR="00DE7709" w:rsidRPr="00A12E89" w:rsidRDefault="00DE73B2" w:rsidP="00DE7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12E8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95,85</w:t>
            </w:r>
            <w:r w:rsidR="00DE7709" w:rsidRPr="00A12E8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27" w:type="pct"/>
            <w:shd w:val="clear" w:color="auto" w:fill="auto"/>
          </w:tcPr>
          <w:p w14:paraId="696A5DCA" w14:textId="77777777" w:rsidR="00DE7709" w:rsidRPr="00272F7C" w:rsidRDefault="00DE7709" w:rsidP="00AF2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CF6C2" w14:textId="77777777" w:rsidR="00DE7709" w:rsidRPr="00272F7C" w:rsidRDefault="00DE7709" w:rsidP="00AF2AE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2F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B34B4B" w14:textId="77777777" w:rsidR="00DE7709" w:rsidRPr="00272F7C" w:rsidRDefault="00DE7709" w:rsidP="00AF2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C356B" w14:textId="7442FB21" w:rsidR="00DE7709" w:rsidRPr="00272F7C" w:rsidRDefault="00DE7709" w:rsidP="00DE77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17A140C" w14:textId="77777777" w:rsidR="00DE7709" w:rsidRPr="00272F7C" w:rsidRDefault="00DE7709" w:rsidP="00AF2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009D1" w14:textId="69211141" w:rsidR="00DE7709" w:rsidRPr="00272F7C" w:rsidRDefault="00DE7709" w:rsidP="00DE77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25D37FB" w14:textId="77777777" w:rsidR="009B224C" w:rsidRPr="009B224C" w:rsidRDefault="009B224C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0BDA14F" w14:textId="1A8BA946" w:rsidR="000D34A8" w:rsidRPr="00A73BC8" w:rsidRDefault="000D34A8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73BC8">
        <w:rPr>
          <w:rFonts w:ascii="Angsana New" w:hAnsi="Angsana New" w:cs="Angsana New"/>
          <w:sz w:val="30"/>
          <w:szCs w:val="30"/>
          <w:cs/>
        </w:rPr>
        <w:t>บริษัทได้ทําสัญญา</w:t>
      </w:r>
      <w:r w:rsidR="003D078C" w:rsidRPr="00A73BC8">
        <w:rPr>
          <w:rFonts w:ascii="Angsana New" w:hAnsi="Angsana New" w:cs="Angsana New"/>
          <w:sz w:val="30"/>
          <w:szCs w:val="30"/>
          <w:cs/>
        </w:rPr>
        <w:t>เงิน</w:t>
      </w:r>
      <w:r w:rsidRPr="00A73BC8">
        <w:rPr>
          <w:rFonts w:ascii="Angsana New" w:hAnsi="Angsana New" w:cs="Angsana New"/>
          <w:sz w:val="30"/>
          <w:szCs w:val="30"/>
          <w:cs/>
        </w:rPr>
        <w:t>ให้กู้ยืมระยะสั้นกับบริษัทย่อยหลายแห่ง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="00B662B4" w:rsidRPr="00A73BC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662B4" w:rsidRPr="00A73BC8">
        <w:rPr>
          <w:rFonts w:ascii="Angsana New" w:hAnsi="Angsana New" w:cs="Angsana New"/>
          <w:sz w:val="30"/>
          <w:szCs w:val="30"/>
        </w:rPr>
        <w:t>3</w:t>
      </w:r>
      <w:r w:rsidR="000F5FAA" w:rsidRPr="00A73BC8">
        <w:rPr>
          <w:rFonts w:ascii="Angsana New" w:hAnsi="Angsana New" w:cs="Angsana New"/>
          <w:sz w:val="30"/>
          <w:szCs w:val="30"/>
        </w:rPr>
        <w:t>0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="00685401" w:rsidRPr="00A73BC8">
        <w:rPr>
          <w:rFonts w:ascii="Angsana New" w:hAnsi="Angsana New" w:cs="Angsana New"/>
          <w:sz w:val="30"/>
          <w:szCs w:val="30"/>
          <w:cs/>
        </w:rPr>
        <w:t>ม</w:t>
      </w:r>
      <w:r w:rsidR="000F5FAA" w:rsidRPr="00A73BC8">
        <w:rPr>
          <w:rFonts w:ascii="Angsana New" w:hAnsi="Angsana New" w:cs="Angsana New"/>
          <w:sz w:val="30"/>
          <w:szCs w:val="30"/>
          <w:cs/>
        </w:rPr>
        <w:t>ิถุนายน</w:t>
      </w:r>
      <w:r w:rsidR="00B662B4" w:rsidRPr="00A73BC8">
        <w:rPr>
          <w:rFonts w:ascii="Angsana New" w:hAnsi="Angsana New" w:cs="Angsana New"/>
          <w:sz w:val="30"/>
          <w:szCs w:val="30"/>
          <w:cs/>
        </w:rPr>
        <w:t xml:space="preserve"> </w:t>
      </w:r>
      <w:r w:rsidR="00B662B4" w:rsidRPr="00A73BC8">
        <w:rPr>
          <w:rFonts w:ascii="Angsana New" w:hAnsi="Angsana New" w:cs="Angsana New"/>
          <w:sz w:val="30"/>
          <w:szCs w:val="30"/>
        </w:rPr>
        <w:t>256</w:t>
      </w:r>
      <w:r w:rsidR="00685401" w:rsidRPr="00A73BC8">
        <w:rPr>
          <w:rFonts w:ascii="Angsana New" w:hAnsi="Angsana New" w:cs="Angsana New"/>
          <w:sz w:val="30"/>
          <w:szCs w:val="30"/>
        </w:rPr>
        <w:t>7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="00B662B4" w:rsidRPr="00A73BC8">
        <w:rPr>
          <w:rFonts w:ascii="Angsana New" w:hAnsi="Angsana New" w:cs="Angsana New"/>
          <w:sz w:val="30"/>
          <w:szCs w:val="30"/>
          <w:cs/>
        </w:rPr>
        <w:t>เงินให้กู้ยืมระยะสั้นดังกล่าว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 xml:space="preserve">มีอัตราดอกเบี้ยร้อยละ </w:t>
      </w:r>
      <w:r w:rsidR="000E6216" w:rsidRPr="00A73BC8">
        <w:rPr>
          <w:rFonts w:ascii="Angsana New" w:hAnsi="Angsana New" w:cs="Angsana New"/>
          <w:spacing w:val="-2"/>
          <w:sz w:val="30"/>
          <w:szCs w:val="30"/>
        </w:rPr>
        <w:t>3.94</w:t>
      </w:r>
      <w:r w:rsidR="00DE66A0" w:rsidRPr="00A73BC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E66A0" w:rsidRPr="00A73BC8">
        <w:rPr>
          <w:rFonts w:ascii="Angsana New" w:hAnsi="Angsana New" w:cs="Angsana New"/>
          <w:spacing w:val="-2"/>
          <w:sz w:val="30"/>
          <w:szCs w:val="30"/>
          <w:cs/>
        </w:rPr>
        <w:t xml:space="preserve">และร้อยละ </w:t>
      </w:r>
      <w:r w:rsidR="00DE66A0" w:rsidRPr="00A73BC8">
        <w:rPr>
          <w:rFonts w:ascii="Angsana New" w:hAnsi="Angsana New" w:cs="Angsana New"/>
          <w:spacing w:val="-2"/>
          <w:sz w:val="30"/>
          <w:szCs w:val="30"/>
        </w:rPr>
        <w:t>4.35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 xml:space="preserve"> ต่อปี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(31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2566 :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ร้อยละ </w:t>
      </w:r>
      <w:r w:rsidR="00F675BC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>3.94</w:t>
      </w:r>
      <w:r w:rsidR="008F365E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และ</w:t>
      </w:r>
      <w:r w:rsidR="003A4923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ร้อยละ</w:t>
      </w:r>
      <w:r w:rsidR="008F365E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8F365E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>4.02</w:t>
      </w:r>
      <w:r w:rsidR="00F675BC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  <w:r w:rsidR="00751A57" w:rsidRPr="00A73BC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3D078C" w:rsidRPr="00A73BC8">
        <w:rPr>
          <w:rFonts w:ascii="Angsana New" w:hAnsi="Angsana New" w:cs="Angsana New"/>
          <w:spacing w:val="-2"/>
          <w:sz w:val="30"/>
          <w:szCs w:val="30"/>
          <w:cs/>
        </w:rPr>
        <w:t>มี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>กำหนดชําระคืนเมื่อทวงถาม</w:t>
      </w:r>
      <w:r w:rsidR="00DE66A0" w:rsidRPr="00A73BC8">
        <w:rPr>
          <w:rFonts w:ascii="Angsana New" w:hAnsi="Angsana New" w:cs="Angsana New"/>
          <w:spacing w:val="-2"/>
          <w:sz w:val="30"/>
          <w:szCs w:val="30"/>
        </w:rPr>
        <w:tab/>
      </w:r>
    </w:p>
    <w:p w14:paraId="3689E93F" w14:textId="77777777" w:rsidR="009B224C" w:rsidRPr="00C762DF" w:rsidRDefault="009B224C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66"/>
        <w:gridCol w:w="264"/>
        <w:gridCol w:w="996"/>
        <w:gridCol w:w="270"/>
        <w:gridCol w:w="1080"/>
        <w:gridCol w:w="270"/>
        <w:gridCol w:w="1082"/>
      </w:tblGrid>
      <w:tr w:rsidR="00B81C39" w:rsidRPr="0083414C" w14:paraId="7FEB9F33" w14:textId="77777777" w:rsidTr="00643A98">
        <w:trPr>
          <w:trHeight w:val="80"/>
          <w:tblHeader/>
        </w:trPr>
        <w:tc>
          <w:tcPr>
            <w:tcW w:w="2261" w:type="pct"/>
            <w:shd w:val="clear" w:color="auto" w:fill="auto"/>
          </w:tcPr>
          <w:p w14:paraId="18BFBA92" w14:textId="66A94AAB" w:rsidR="00D04D9D" w:rsidRDefault="00F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BA0620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D04D9D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2B6FF329" w14:textId="0178FEE6" w:rsidR="00B81C39" w:rsidRPr="0083414C" w:rsidRDefault="00D0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81C39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B81C39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  <w:r w:rsidR="009A329D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756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9A329D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pct"/>
            <w:gridSpan w:val="3"/>
            <w:shd w:val="clear" w:color="auto" w:fill="auto"/>
          </w:tcPr>
          <w:p w14:paraId="241E0DE0" w14:textId="77777777" w:rsidR="00D04D9D" w:rsidRDefault="00D04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D02C69" w14:textId="58B147D8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D447AAE" w14:textId="77777777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198FCB7D" w14:textId="77777777" w:rsidR="00D04D9D" w:rsidRDefault="00D04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234A70" w14:textId="30070D23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128" w:rsidRPr="0083414C" w14:paraId="1B43BD0F" w14:textId="77777777" w:rsidTr="00643A98">
        <w:trPr>
          <w:tblHeader/>
        </w:trPr>
        <w:tc>
          <w:tcPr>
            <w:tcW w:w="2261" w:type="pct"/>
            <w:shd w:val="clear" w:color="auto" w:fill="auto"/>
          </w:tcPr>
          <w:p w14:paraId="0D4752AE" w14:textId="03C4CC8D" w:rsidR="00810B36" w:rsidRPr="00810B36" w:rsidRDefault="00810B36" w:rsidP="00810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810B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75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0B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A756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23" w:type="pct"/>
            <w:shd w:val="clear" w:color="auto" w:fill="auto"/>
          </w:tcPr>
          <w:p w14:paraId="043B871A" w14:textId="4C991161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7ABA9229" w14:textId="77777777" w:rsidR="00810B36" w:rsidRPr="0083414C" w:rsidRDefault="00810B36" w:rsidP="005D1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4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6286250E" w14:textId="57F1D223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2"/>
                <w:tab w:val="left" w:pos="80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4F487528" w14:textId="77777777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9C36F07" w14:textId="3E9494A3" w:rsidR="00810B36" w:rsidRPr="008716E5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49871DCF" w14:textId="77777777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F8F65DD" w14:textId="41D61553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81C39" w:rsidRPr="0083414C" w14:paraId="0D4BDF2A" w14:textId="77777777" w:rsidTr="00641562">
        <w:trPr>
          <w:trHeight w:val="209"/>
          <w:tblHeader/>
        </w:trPr>
        <w:tc>
          <w:tcPr>
            <w:tcW w:w="2261" w:type="pct"/>
            <w:shd w:val="clear" w:color="auto" w:fill="auto"/>
          </w:tcPr>
          <w:p w14:paraId="10B89FE6" w14:textId="77777777" w:rsidR="00B81C39" w:rsidRPr="00477014" w:rsidRDefault="00B8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39" w:type="pct"/>
            <w:gridSpan w:val="7"/>
            <w:shd w:val="clear" w:color="auto" w:fill="auto"/>
          </w:tcPr>
          <w:p w14:paraId="15DAFDEB" w14:textId="77777777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6C1" w:rsidRPr="0083414C" w14:paraId="26A6396C" w14:textId="77777777" w:rsidTr="00643A98">
        <w:tc>
          <w:tcPr>
            <w:tcW w:w="2261" w:type="pct"/>
            <w:shd w:val="clear" w:color="auto" w:fill="auto"/>
          </w:tcPr>
          <w:p w14:paraId="32BD09FA" w14:textId="77777777" w:rsidR="00A756C1" w:rsidRPr="0083414C" w:rsidRDefault="00A756C1" w:rsidP="00A756C1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23" w:type="pct"/>
            <w:shd w:val="clear" w:color="auto" w:fill="auto"/>
            <w:vAlign w:val="bottom"/>
          </w:tcPr>
          <w:p w14:paraId="19348CBF" w14:textId="1202E11A" w:rsidR="00A756C1" w:rsidRPr="0083414C" w:rsidRDefault="009B5D72" w:rsidP="00A756C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0083576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4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5F79A94" w14:textId="2D6CF46B" w:rsidR="00A756C1" w:rsidRPr="003A2DEB" w:rsidRDefault="00A756C1" w:rsidP="00A756C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(207)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6F1E7C6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9555FC3" w14:textId="78C8056F" w:rsidR="00A756C1" w:rsidRPr="0083414C" w:rsidRDefault="009B5D72" w:rsidP="00A756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B478498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11B6A35F" w14:textId="17A821B3" w:rsidR="00A756C1" w:rsidRPr="0083414C" w:rsidRDefault="00A756C1" w:rsidP="00A756C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0E017AC" w14:textId="4FF8D33C" w:rsidR="00CA2E17" w:rsidRDefault="00CA2E17" w:rsidP="00D04D9D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5337ADAB" w14:textId="77777777" w:rsidR="00643A98" w:rsidRDefault="00643A98" w:rsidP="00D04D9D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53E920C4" w14:textId="77777777" w:rsidR="009B224C" w:rsidRDefault="009B224C" w:rsidP="00D04D9D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1C2950CF" w14:textId="77777777" w:rsidR="009B224C" w:rsidRDefault="009B224C" w:rsidP="00D04D9D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2"/>
        <w:gridCol w:w="266"/>
        <w:gridCol w:w="1081"/>
        <w:gridCol w:w="263"/>
        <w:gridCol w:w="1091"/>
        <w:gridCol w:w="240"/>
        <w:gridCol w:w="1102"/>
        <w:gridCol w:w="6"/>
      </w:tblGrid>
      <w:tr w:rsidR="005D1128" w:rsidRPr="0083414C" w14:paraId="430A3DA8" w14:textId="77777777" w:rsidTr="00FC4DAF">
        <w:tc>
          <w:tcPr>
            <w:tcW w:w="2238" w:type="pct"/>
          </w:tcPr>
          <w:p w14:paraId="11369C54" w14:textId="77777777" w:rsidR="00B81C39" w:rsidRPr="0083414C" w:rsidRDefault="00B81C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cs/>
              </w:rPr>
              <w:lastRenderedPageBreak/>
              <w:br w:type="column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33" w:type="pct"/>
            <w:gridSpan w:val="3"/>
          </w:tcPr>
          <w:p w14:paraId="7717EBA6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BB834CA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4"/>
          </w:tcPr>
          <w:p w14:paraId="14CE2265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5FF5" w:rsidRPr="0083414C" w14:paraId="6D6AE766" w14:textId="77777777" w:rsidTr="00FC4DAF">
        <w:trPr>
          <w:trHeight w:val="308"/>
        </w:trPr>
        <w:tc>
          <w:tcPr>
            <w:tcW w:w="2238" w:type="pct"/>
          </w:tcPr>
          <w:p w14:paraId="7AEC1C03" w14:textId="77777777" w:rsidR="00A85FF5" w:rsidRPr="0083414C" w:rsidRDefault="00A85FF5" w:rsidP="00A85FF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</w:p>
        </w:tc>
        <w:tc>
          <w:tcPr>
            <w:tcW w:w="620" w:type="pct"/>
          </w:tcPr>
          <w:p w14:paraId="4EFB91F4" w14:textId="5FA710FE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241B2904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013D18" w14:textId="291C5348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679195DC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2F1873" w14:textId="3304B086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44C9D376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DC22DFC" w14:textId="22569FC8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85FF5" w:rsidRPr="0083414C" w14:paraId="1B8C05C8" w14:textId="77777777" w:rsidTr="00FC4DAF">
        <w:trPr>
          <w:trHeight w:val="308"/>
        </w:trPr>
        <w:tc>
          <w:tcPr>
            <w:tcW w:w="2238" w:type="pct"/>
          </w:tcPr>
          <w:p w14:paraId="393C1F81" w14:textId="77777777" w:rsidR="00A85FF5" w:rsidRPr="0083414C" w:rsidRDefault="00A85FF5" w:rsidP="00A85FF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2915D9F" w14:textId="5401F1FB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1" w:type="pct"/>
          </w:tcPr>
          <w:p w14:paraId="2DC17AB9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28DDC80" w14:textId="2E0D0584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47511DC6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F017C3" w14:textId="2D1510FC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</w:tcPr>
          <w:p w14:paraId="4ECC5DB8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1134396F" w14:textId="65D3DEC5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85FF5" w:rsidRPr="0083414C" w14:paraId="6E579C04" w14:textId="77777777" w:rsidTr="00FC4DAF">
        <w:trPr>
          <w:gridAfter w:val="1"/>
          <w:wAfter w:w="3" w:type="pct"/>
          <w:trHeight w:val="344"/>
        </w:trPr>
        <w:tc>
          <w:tcPr>
            <w:tcW w:w="2238" w:type="pct"/>
          </w:tcPr>
          <w:p w14:paraId="65C694CF" w14:textId="77777777" w:rsidR="00A85FF5" w:rsidRPr="006174E8" w:rsidRDefault="00A85FF5" w:rsidP="00A85FF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9" w:type="pct"/>
            <w:gridSpan w:val="7"/>
          </w:tcPr>
          <w:p w14:paraId="0E47AA29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5FF5" w:rsidRPr="0083414C" w14:paraId="37C5AF86" w14:textId="77777777" w:rsidTr="00FC4DAF">
        <w:tc>
          <w:tcPr>
            <w:tcW w:w="2238" w:type="pct"/>
            <w:shd w:val="clear" w:color="auto" w:fill="auto"/>
          </w:tcPr>
          <w:p w14:paraId="32093D57" w14:textId="77777777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620" w:type="pct"/>
            <w:shd w:val="clear" w:color="auto" w:fill="auto"/>
          </w:tcPr>
          <w:p w14:paraId="2782FE0F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7595BE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A28115F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1E2F62E6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AF1CEEC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99C048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0165C1B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85FF5" w:rsidRPr="0083414C" w14:paraId="77AD03CF" w14:textId="77777777" w:rsidTr="00FC4DAF">
        <w:tc>
          <w:tcPr>
            <w:tcW w:w="2238" w:type="pct"/>
            <w:shd w:val="clear" w:color="auto" w:fill="auto"/>
          </w:tcPr>
          <w:p w14:paraId="35EB6EF0" w14:textId="77777777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240BC887" w14:textId="02E24BDA" w:rsidR="00A85FF5" w:rsidRPr="0083414C" w:rsidRDefault="00384F28" w:rsidP="00A85FF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318A6A0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13BD4230" w14:textId="044D46F8" w:rsidR="00A85FF5" w:rsidRPr="0083414C" w:rsidRDefault="00A85FF5" w:rsidP="00A85FF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EA0DADE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BF94FA9" w14:textId="6DAD78DD" w:rsidR="00A85FF5" w:rsidRPr="003F6EE7" w:rsidRDefault="008716E5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7,065</w:t>
            </w:r>
          </w:p>
        </w:tc>
        <w:tc>
          <w:tcPr>
            <w:tcW w:w="127" w:type="pct"/>
            <w:shd w:val="clear" w:color="auto" w:fill="auto"/>
          </w:tcPr>
          <w:p w14:paraId="0671FE8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5E3D7B38" w14:textId="451F7290" w:rsidR="00A85FF5" w:rsidRPr="0083414C" w:rsidRDefault="00A85FF5" w:rsidP="00A85FF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A85FF5" w:rsidRPr="0083414C" w14:paraId="1DF62C33" w14:textId="77777777" w:rsidTr="00FC4DAF">
        <w:tc>
          <w:tcPr>
            <w:tcW w:w="2238" w:type="pct"/>
            <w:shd w:val="clear" w:color="auto" w:fill="auto"/>
          </w:tcPr>
          <w:p w14:paraId="2020F5B0" w14:textId="1167A377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20" w:type="pct"/>
            <w:shd w:val="clear" w:color="auto" w:fill="auto"/>
          </w:tcPr>
          <w:p w14:paraId="2B7E1D42" w14:textId="56C95449" w:rsidR="00A85FF5" w:rsidRPr="00551445" w:rsidRDefault="00384F28" w:rsidP="00A85FF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2,063</w:t>
            </w:r>
          </w:p>
        </w:tc>
        <w:tc>
          <w:tcPr>
            <w:tcW w:w="141" w:type="pct"/>
            <w:shd w:val="clear" w:color="auto" w:fill="auto"/>
          </w:tcPr>
          <w:p w14:paraId="203528EC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326FA533" w14:textId="22CC4AE0" w:rsidR="00A85FF5" w:rsidRDefault="00A85FF5" w:rsidP="00A85FF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021699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CDCE4C8" w14:textId="3302B3F1" w:rsidR="00A85FF5" w:rsidRPr="001D2770" w:rsidRDefault="008716E5" w:rsidP="0064156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1418A19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2A5BC736" w14:textId="126148CC" w:rsidR="00A85FF5" w:rsidRPr="001D2770" w:rsidRDefault="00A85FF5" w:rsidP="00A85FF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2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85FF5" w:rsidRPr="0083414C" w14:paraId="33BECA03" w14:textId="77777777" w:rsidTr="00FC4DAF">
        <w:tc>
          <w:tcPr>
            <w:tcW w:w="2238" w:type="pct"/>
            <w:shd w:val="clear" w:color="auto" w:fill="auto"/>
          </w:tcPr>
          <w:p w14:paraId="43780EB1" w14:textId="77777777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  <w:shd w:val="clear" w:color="auto" w:fill="auto"/>
          </w:tcPr>
          <w:p w14:paraId="6FD864C1" w14:textId="4E3558C7" w:rsidR="00A85FF5" w:rsidRPr="0083414C" w:rsidRDefault="00384F28" w:rsidP="00A85FF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17,585</w:t>
            </w:r>
          </w:p>
        </w:tc>
        <w:tc>
          <w:tcPr>
            <w:tcW w:w="141" w:type="pct"/>
            <w:shd w:val="clear" w:color="auto" w:fill="auto"/>
          </w:tcPr>
          <w:p w14:paraId="5B9E32C1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F0DECA7" w14:textId="23A84B92" w:rsidR="00A85FF5" w:rsidRPr="0083414C" w:rsidRDefault="00A85FF5" w:rsidP="00A85F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9" w:type="pct"/>
            <w:shd w:val="clear" w:color="auto" w:fill="auto"/>
          </w:tcPr>
          <w:p w14:paraId="343CBB01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8DEE444" w14:textId="708FDB46" w:rsidR="00A85FF5" w:rsidRPr="00551445" w:rsidRDefault="00DE66A0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7" w:type="pct"/>
            <w:shd w:val="clear" w:color="auto" w:fill="auto"/>
          </w:tcPr>
          <w:p w14:paraId="39E7C27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0B1B5CAB" w14:textId="627AE689" w:rsidR="00A85FF5" w:rsidRPr="0083414C" w:rsidRDefault="00A85FF5" w:rsidP="00A85FF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</w:tr>
      <w:tr w:rsidR="00A85FF5" w:rsidRPr="0083414C" w14:paraId="2BB2A056" w14:textId="77777777" w:rsidTr="00FC4DAF">
        <w:tc>
          <w:tcPr>
            <w:tcW w:w="2238" w:type="pct"/>
            <w:shd w:val="clear" w:color="auto" w:fill="auto"/>
          </w:tcPr>
          <w:p w14:paraId="3958B047" w14:textId="77777777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1A6F6FCF" w14:textId="013DF162" w:rsidR="00A85FF5" w:rsidRPr="0083414C" w:rsidRDefault="00384F28" w:rsidP="00A85FF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6,577</w:t>
            </w:r>
          </w:p>
        </w:tc>
        <w:tc>
          <w:tcPr>
            <w:tcW w:w="141" w:type="pct"/>
            <w:shd w:val="clear" w:color="auto" w:fill="auto"/>
          </w:tcPr>
          <w:p w14:paraId="40210DC6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4F1A39E6" w14:textId="0A67F1B7" w:rsidR="00A85FF5" w:rsidRPr="0083414C" w:rsidRDefault="00A85FF5" w:rsidP="00A85F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39" w:type="pct"/>
            <w:shd w:val="clear" w:color="auto" w:fill="auto"/>
          </w:tcPr>
          <w:p w14:paraId="3C2C05A5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FE163A7" w14:textId="35F2281C" w:rsidR="00A85FF5" w:rsidRPr="0083414C" w:rsidRDefault="008716E5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1,354</w:t>
            </w:r>
          </w:p>
        </w:tc>
        <w:tc>
          <w:tcPr>
            <w:tcW w:w="127" w:type="pct"/>
            <w:shd w:val="clear" w:color="auto" w:fill="auto"/>
          </w:tcPr>
          <w:p w14:paraId="04B90046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C219F" w14:textId="1FEB0903" w:rsidR="00A85FF5" w:rsidRPr="0083414C" w:rsidRDefault="00A85FF5" w:rsidP="00A85FF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A85FF5" w:rsidRPr="0083414C" w14:paraId="7B24A4BD" w14:textId="77777777" w:rsidTr="00641562">
        <w:trPr>
          <w:trHeight w:val="136"/>
        </w:trPr>
        <w:tc>
          <w:tcPr>
            <w:tcW w:w="2238" w:type="pct"/>
            <w:shd w:val="clear" w:color="auto" w:fill="FFFFFF"/>
          </w:tcPr>
          <w:p w14:paraId="7EBDD955" w14:textId="77777777" w:rsidR="00A85FF5" w:rsidRPr="0083414C" w:rsidRDefault="00A85FF5" w:rsidP="00A85FF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44786C4" w14:textId="3C92D9A0" w:rsidR="00A85FF5" w:rsidRPr="0083414C" w:rsidRDefault="00384F28" w:rsidP="00A85FF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26,225</w:t>
            </w:r>
          </w:p>
        </w:tc>
        <w:tc>
          <w:tcPr>
            <w:tcW w:w="141" w:type="pct"/>
          </w:tcPr>
          <w:p w14:paraId="5709F4D4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4024ADF" w14:textId="50B0AC82" w:rsidR="00A85FF5" w:rsidRPr="0083414C" w:rsidRDefault="00A85FF5" w:rsidP="00A85F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</w:t>
            </w:r>
          </w:p>
        </w:tc>
        <w:tc>
          <w:tcPr>
            <w:tcW w:w="139" w:type="pct"/>
          </w:tcPr>
          <w:p w14:paraId="56FF2F64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6C9FC20" w14:textId="69DD7499" w:rsidR="00A85FF5" w:rsidRPr="00EA6CA3" w:rsidRDefault="008716E5" w:rsidP="00641562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8,42</w:t>
            </w:r>
            <w:r w:rsidR="00DE6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5DDA279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2D04FA" w14:textId="16C57981" w:rsidR="00A85FF5" w:rsidRPr="00CC77DB" w:rsidRDefault="00A85FF5" w:rsidP="00A85FF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7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2,201</w:t>
            </w:r>
          </w:p>
        </w:tc>
      </w:tr>
      <w:tr w:rsidR="00A85FF5" w:rsidRPr="0083414C" w14:paraId="11B8480B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47D0D029" w14:textId="77777777" w:rsidR="00A85FF5" w:rsidRPr="00641562" w:rsidRDefault="00A85FF5" w:rsidP="00A85FF5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0CE8525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1" w:type="pct"/>
          </w:tcPr>
          <w:p w14:paraId="7DD6A485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E72787B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9" w:type="pct"/>
          </w:tcPr>
          <w:p w14:paraId="7884CB64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197BAAD3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7" w:type="pct"/>
          </w:tcPr>
          <w:p w14:paraId="38551EEB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</w:tcPr>
          <w:p w14:paraId="348FF50A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A85FF5" w:rsidRPr="0083414C" w14:paraId="0496DCD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65B08571" w14:textId="77777777" w:rsidR="00A85FF5" w:rsidRPr="0083414C" w:rsidRDefault="00A85FF5" w:rsidP="00A85FF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0" w:type="pct"/>
            <w:vAlign w:val="bottom"/>
          </w:tcPr>
          <w:p w14:paraId="3FFC29C6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7DB7615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494DE5B6" w14:textId="2A8AEB86" w:rsidR="00A85FF5" w:rsidRPr="0083414C" w:rsidRDefault="00A85FF5" w:rsidP="00A85FF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14:paraId="4C72480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7428810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2E6AC540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511DF041" w14:textId="3B7C4C61" w:rsidR="00A85FF5" w:rsidRPr="00685401" w:rsidRDefault="00A85FF5" w:rsidP="00A85FF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2F0D" w:rsidRPr="0083414C" w14:paraId="48791BA9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3B368A4E" w14:textId="1E66E28E" w:rsidR="00E72F0D" w:rsidRPr="0083414C" w:rsidRDefault="00E72F0D" w:rsidP="00E72F0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664AF66" w14:textId="3DE6769F" w:rsidR="00E72F0D" w:rsidRPr="00E15AA8" w:rsidRDefault="00E72F0D" w:rsidP="00E72F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518,259</w:t>
            </w:r>
          </w:p>
        </w:tc>
        <w:tc>
          <w:tcPr>
            <w:tcW w:w="141" w:type="pct"/>
            <w:vAlign w:val="bottom"/>
          </w:tcPr>
          <w:p w14:paraId="4FA9A675" w14:textId="77777777" w:rsidR="00E72F0D" w:rsidRPr="0083414C" w:rsidRDefault="00E72F0D" w:rsidP="00E72F0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A63BE81" w14:textId="096619A9" w:rsidR="00E72F0D" w:rsidRPr="00E15AA8" w:rsidRDefault="00E72F0D" w:rsidP="00E72F0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5A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14:paraId="1F903933" w14:textId="77777777" w:rsidR="00E72F0D" w:rsidRPr="0083414C" w:rsidRDefault="00E72F0D" w:rsidP="00E72F0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AEF274D" w14:textId="4010A426" w:rsidR="00E72F0D" w:rsidRPr="00BF79E8" w:rsidRDefault="00E72F0D" w:rsidP="0064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3C3A3A4" w14:textId="77777777" w:rsidR="00E72F0D" w:rsidRPr="0083414C" w:rsidRDefault="00E72F0D" w:rsidP="00E72F0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369AF5B" w14:textId="05BD68F9" w:rsidR="00E72F0D" w:rsidRPr="00685401" w:rsidRDefault="00E72F0D" w:rsidP="00E72F0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F0D" w:rsidRPr="0083414C" w14:paraId="1D9E27C7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64C573CF" w14:textId="77777777" w:rsidR="00E72F0D" w:rsidRPr="0083414C" w:rsidRDefault="00E72F0D" w:rsidP="00E72F0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5F8C4B0" w14:textId="5807BF38" w:rsidR="00E72F0D" w:rsidRPr="00E15AA8" w:rsidRDefault="00955768" w:rsidP="00E72F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518,259</w:t>
            </w:r>
          </w:p>
        </w:tc>
        <w:tc>
          <w:tcPr>
            <w:tcW w:w="141" w:type="pct"/>
            <w:vAlign w:val="bottom"/>
          </w:tcPr>
          <w:p w14:paraId="339E4A69" w14:textId="77777777" w:rsidR="00E72F0D" w:rsidRPr="0083414C" w:rsidRDefault="00E72F0D" w:rsidP="00E72F0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A997A01" w14:textId="79C37BC8" w:rsidR="00E72F0D" w:rsidRPr="0083414C" w:rsidRDefault="00E72F0D" w:rsidP="00DA077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14:paraId="4CEA6CBA" w14:textId="77777777" w:rsidR="00E72F0D" w:rsidRPr="0083414C" w:rsidRDefault="00E72F0D" w:rsidP="00E72F0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59F8C8" w14:textId="597617B3" w:rsidR="00E72F0D" w:rsidRPr="00BF79E8" w:rsidRDefault="00E72F0D" w:rsidP="00E72F0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0EA9E900" w14:textId="77777777" w:rsidR="00E72F0D" w:rsidRPr="0083414C" w:rsidRDefault="00E72F0D" w:rsidP="00E72F0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5C5E66" w14:textId="5B708EFB" w:rsidR="00E72F0D" w:rsidRPr="0083414C" w:rsidRDefault="00E72F0D" w:rsidP="00E72F0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A85FF5" w:rsidRPr="0083414C" w14:paraId="00C7DA5D" w14:textId="77777777" w:rsidTr="006174E8">
        <w:trPr>
          <w:trHeight w:val="188"/>
        </w:trPr>
        <w:tc>
          <w:tcPr>
            <w:tcW w:w="2238" w:type="pct"/>
            <w:shd w:val="clear" w:color="auto" w:fill="FFFFFF"/>
          </w:tcPr>
          <w:p w14:paraId="5768C406" w14:textId="77777777" w:rsidR="00A85FF5" w:rsidRPr="00641562" w:rsidRDefault="00A85FF5" w:rsidP="00A85FF5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69350600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32341674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34E1B90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14:paraId="3684185D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4A77258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vAlign w:val="bottom"/>
          </w:tcPr>
          <w:p w14:paraId="26DA432E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1E5011CE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5FF5" w:rsidRPr="0083414C" w14:paraId="2FC5EF8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E10E30D" w14:textId="77777777" w:rsidR="00A85FF5" w:rsidRPr="0083414C" w:rsidRDefault="00A85FF5" w:rsidP="00A85FF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0" w:type="pct"/>
          </w:tcPr>
          <w:p w14:paraId="38E32538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D179CDC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0DE99F68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6951971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0FDFAE3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A8EB374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F872C93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5FF5" w:rsidRPr="0083414C" w14:paraId="011DF5C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5782C5B7" w14:textId="77777777" w:rsidR="00A85FF5" w:rsidRPr="0083414C" w:rsidRDefault="00A85FF5" w:rsidP="00A85FF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20" w:type="pct"/>
          </w:tcPr>
          <w:p w14:paraId="4EE7D5BF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EFFD92E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283B768E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C3FEBF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0B4B6BE6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77706E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5C4FEC0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5FF5" w:rsidRPr="0083414C" w14:paraId="13FA2208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569853D" w14:textId="77777777" w:rsidR="00A85FF5" w:rsidRPr="0083414C" w:rsidRDefault="00A85FF5" w:rsidP="00A85FF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6C2961BB" w14:textId="3555D489" w:rsidR="00A85FF5" w:rsidRPr="00671CC2" w:rsidRDefault="00A24276" w:rsidP="00A85FF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A972FF5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65178891" w14:textId="75F50EDF" w:rsidR="00A85FF5" w:rsidRPr="0083414C" w:rsidRDefault="00A85FF5" w:rsidP="00A85FF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</w:tcPr>
          <w:p w14:paraId="52DF1637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3641944" w14:textId="3D977974" w:rsidR="00A85FF5" w:rsidRPr="007F5734" w:rsidRDefault="00A24276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12,214</w:t>
            </w:r>
          </w:p>
        </w:tc>
        <w:tc>
          <w:tcPr>
            <w:tcW w:w="127" w:type="pct"/>
          </w:tcPr>
          <w:p w14:paraId="422A2503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5DABFBA" w14:textId="685131C4" w:rsidR="00A85FF5" w:rsidRPr="0083414C" w:rsidRDefault="00A85FF5" w:rsidP="00A85FF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</w:tr>
      <w:tr w:rsidR="00641562" w:rsidRPr="0083414C" w14:paraId="6706225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DF8501D" w14:textId="77777777" w:rsidR="00641562" w:rsidRPr="0083414C" w:rsidRDefault="00641562" w:rsidP="0064156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A26661E" w14:textId="32F8D641" w:rsidR="00641562" w:rsidRPr="007F5734" w:rsidRDefault="00641562" w:rsidP="006415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20,065</w:t>
            </w:r>
          </w:p>
        </w:tc>
        <w:tc>
          <w:tcPr>
            <w:tcW w:w="141" w:type="pct"/>
          </w:tcPr>
          <w:p w14:paraId="6E2850DB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BB2D819" w14:textId="55487201" w:rsidR="00641562" w:rsidRPr="00FC4DAF" w:rsidRDefault="00641562" w:rsidP="006415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139" w:type="pct"/>
          </w:tcPr>
          <w:p w14:paraId="3718F858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FC29D3" w14:textId="0CA03751" w:rsidR="00641562" w:rsidRPr="00170470" w:rsidRDefault="00641562" w:rsidP="0064156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0BDD6609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7A02DB4" w14:textId="2D318791" w:rsidR="00641562" w:rsidRPr="0083414C" w:rsidRDefault="00641562" w:rsidP="0064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1562" w:rsidRPr="0083414C" w14:paraId="4B8000FA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160362C" w14:textId="77777777" w:rsidR="00641562" w:rsidRPr="0083414C" w:rsidRDefault="00641562" w:rsidP="0064156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30B3CA2" w14:textId="1FF8A34D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20,065</w:t>
            </w:r>
          </w:p>
        </w:tc>
        <w:tc>
          <w:tcPr>
            <w:tcW w:w="141" w:type="pct"/>
          </w:tcPr>
          <w:p w14:paraId="3121D610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7A1DFB07" w14:textId="574A66E8" w:rsidR="00641562" w:rsidRPr="0083414C" w:rsidRDefault="00641562" w:rsidP="006415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380</w:t>
            </w:r>
          </w:p>
        </w:tc>
        <w:tc>
          <w:tcPr>
            <w:tcW w:w="139" w:type="pct"/>
          </w:tcPr>
          <w:p w14:paraId="6B3425DD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4A9D85E5" w14:textId="3E6149B7" w:rsidR="00641562" w:rsidRPr="0083414C" w:rsidRDefault="00641562" w:rsidP="0064156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12,214</w:t>
            </w:r>
          </w:p>
        </w:tc>
        <w:tc>
          <w:tcPr>
            <w:tcW w:w="127" w:type="pct"/>
          </w:tcPr>
          <w:p w14:paraId="182690B7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A6CE3" w14:textId="29C417C2" w:rsidR="00641562" w:rsidRPr="0083414C" w:rsidRDefault="00641562" w:rsidP="0064156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</w:tr>
      <w:tr w:rsidR="00641562" w:rsidRPr="0083414C" w14:paraId="6B38CDD5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8B25FB9" w14:textId="77777777" w:rsidR="00641562" w:rsidRPr="00641562" w:rsidRDefault="00641562" w:rsidP="00641562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E0EFB13" w14:textId="77777777" w:rsidR="00641562" w:rsidRPr="00641562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5FC2CA96" w14:textId="77777777" w:rsidR="00641562" w:rsidRPr="00641562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EE2CFA8" w14:textId="77777777" w:rsidR="00641562" w:rsidRPr="00641562" w:rsidRDefault="00641562" w:rsidP="0064156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14:paraId="6E4540D6" w14:textId="77777777" w:rsidR="00641562" w:rsidRPr="00641562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1D545A7" w14:textId="77777777" w:rsidR="00641562" w:rsidRPr="00641562" w:rsidRDefault="00641562" w:rsidP="0064156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vAlign w:val="bottom"/>
          </w:tcPr>
          <w:p w14:paraId="1DDE17DF" w14:textId="77777777" w:rsidR="00641562" w:rsidRPr="00641562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6C4697C2" w14:textId="77777777" w:rsidR="00641562" w:rsidRPr="00641562" w:rsidRDefault="00641562" w:rsidP="0064156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1562" w:rsidRPr="0083414C" w14:paraId="7BFB754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D3D54FE" w14:textId="77777777" w:rsidR="00641562" w:rsidRPr="0083414C" w:rsidRDefault="00641562" w:rsidP="0064156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0" w:type="pct"/>
          </w:tcPr>
          <w:p w14:paraId="34F294C7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9425D8C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620BBA18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6EF1CAF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4E2C49FA" w14:textId="77777777" w:rsidR="00641562" w:rsidRPr="00164CD1" w:rsidRDefault="00641562" w:rsidP="0064156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41EE4F3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0041EBB0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1562" w:rsidRPr="0083414C" w14:paraId="7E9A9CA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8CE5943" w14:textId="77777777" w:rsidR="00641562" w:rsidRPr="0083414C" w:rsidRDefault="00641562" w:rsidP="0064156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1F436A56" w14:textId="209D7FD7" w:rsidR="00641562" w:rsidRPr="007F5734" w:rsidRDefault="00641562" w:rsidP="0064156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853169E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2697A023" w14:textId="55EB7D22" w:rsidR="00641562" w:rsidRPr="0083414C" w:rsidRDefault="00641562" w:rsidP="0064156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</w:tcPr>
          <w:p w14:paraId="21E7388E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E717142" w14:textId="74BCB92B" w:rsidR="00641562" w:rsidRPr="007F5734" w:rsidRDefault="00641562" w:rsidP="0064156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44,468</w:t>
            </w:r>
          </w:p>
        </w:tc>
        <w:tc>
          <w:tcPr>
            <w:tcW w:w="127" w:type="pct"/>
          </w:tcPr>
          <w:p w14:paraId="2112CA5E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8EA465F" w14:textId="116E9970" w:rsidR="00641562" w:rsidRPr="0083414C" w:rsidRDefault="00641562" w:rsidP="0064156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</w:tr>
      <w:tr w:rsidR="00641562" w:rsidRPr="0083414C" w14:paraId="7185A7FC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C779878" w14:textId="77777777" w:rsidR="00641562" w:rsidRPr="0083414C" w:rsidRDefault="00641562" w:rsidP="0064156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320EE43" w14:textId="3726AC85" w:rsidR="00641562" w:rsidRPr="007F5734" w:rsidRDefault="00641562" w:rsidP="006415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203,622</w:t>
            </w:r>
          </w:p>
        </w:tc>
        <w:tc>
          <w:tcPr>
            <w:tcW w:w="141" w:type="pct"/>
          </w:tcPr>
          <w:p w14:paraId="016162CD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017F983" w14:textId="462C7318" w:rsidR="00641562" w:rsidRPr="0083414C" w:rsidRDefault="00641562" w:rsidP="006415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022</w:t>
            </w:r>
          </w:p>
        </w:tc>
        <w:tc>
          <w:tcPr>
            <w:tcW w:w="139" w:type="pct"/>
          </w:tcPr>
          <w:p w14:paraId="02CBE26C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2BA0151" w14:textId="04AF43A7" w:rsidR="00641562" w:rsidRPr="007F5734" w:rsidRDefault="00641562" w:rsidP="0064156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4D16BD7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122DD04" w14:textId="134BFC99" w:rsidR="00641562" w:rsidRPr="00641562" w:rsidRDefault="00641562" w:rsidP="00646CD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6415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1562" w:rsidRPr="0083414C" w14:paraId="5C13056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2F8A5DF7" w14:textId="77777777" w:rsidR="00641562" w:rsidRPr="0083414C" w:rsidRDefault="00641562" w:rsidP="0064156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6A43AA77" w14:textId="4A192E83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203,622</w:t>
            </w:r>
          </w:p>
        </w:tc>
        <w:tc>
          <w:tcPr>
            <w:tcW w:w="141" w:type="pct"/>
          </w:tcPr>
          <w:p w14:paraId="40EF79FC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3E27A1D2" w14:textId="32482F38" w:rsidR="00641562" w:rsidRPr="0083414C" w:rsidRDefault="00641562" w:rsidP="006415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022</w:t>
            </w:r>
          </w:p>
        </w:tc>
        <w:tc>
          <w:tcPr>
            <w:tcW w:w="139" w:type="pct"/>
          </w:tcPr>
          <w:p w14:paraId="1177D700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3D7FC915" w14:textId="5427D6CD" w:rsidR="00641562" w:rsidRPr="007F5734" w:rsidRDefault="00641562" w:rsidP="0064156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44,468</w:t>
            </w:r>
          </w:p>
        </w:tc>
        <w:tc>
          <w:tcPr>
            <w:tcW w:w="127" w:type="pct"/>
          </w:tcPr>
          <w:p w14:paraId="6A51F94D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5F488" w14:textId="560A26C1" w:rsidR="00641562" w:rsidRPr="0083414C" w:rsidRDefault="00641562" w:rsidP="0064156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</w:tr>
      <w:tr w:rsidR="00641562" w:rsidRPr="006666FA" w14:paraId="6B1ED2B2" w14:textId="77777777" w:rsidTr="00C762DF">
        <w:trPr>
          <w:trHeight w:val="127"/>
        </w:trPr>
        <w:tc>
          <w:tcPr>
            <w:tcW w:w="2238" w:type="pct"/>
            <w:shd w:val="clear" w:color="auto" w:fill="FFFFFF"/>
          </w:tcPr>
          <w:p w14:paraId="032EECF4" w14:textId="77777777" w:rsidR="00641562" w:rsidRPr="0083414C" w:rsidRDefault="00641562" w:rsidP="0064156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A44EE0F" w14:textId="582582F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223,687</w:t>
            </w:r>
          </w:p>
        </w:tc>
        <w:tc>
          <w:tcPr>
            <w:tcW w:w="141" w:type="pct"/>
          </w:tcPr>
          <w:p w14:paraId="016D8FBF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633031C8" w14:textId="4FABE77F" w:rsidR="00641562" w:rsidRPr="0083414C" w:rsidRDefault="00641562" w:rsidP="006415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402</w:t>
            </w:r>
          </w:p>
        </w:tc>
        <w:tc>
          <w:tcPr>
            <w:tcW w:w="139" w:type="pct"/>
          </w:tcPr>
          <w:p w14:paraId="4AF2A39E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97BC129" w14:textId="2EECC4E2" w:rsidR="00641562" w:rsidRPr="0083414C" w:rsidRDefault="00641562" w:rsidP="0064156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56,682</w:t>
            </w:r>
          </w:p>
        </w:tc>
        <w:tc>
          <w:tcPr>
            <w:tcW w:w="127" w:type="pct"/>
          </w:tcPr>
          <w:p w14:paraId="7BAE16C9" w14:textId="77777777" w:rsidR="00641562" w:rsidRPr="0083414C" w:rsidRDefault="00641562" w:rsidP="0064156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AD1581" w14:textId="297C0135" w:rsidR="00641562" w:rsidRPr="008B7A98" w:rsidRDefault="00641562" w:rsidP="0064156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6A5931CA" w14:textId="77777777" w:rsidR="00CA2E17" w:rsidRPr="009B224C" w:rsidRDefault="00CA2E17" w:rsidP="004E6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F167326" w14:textId="3D77A4F5" w:rsidR="00CA2E17" w:rsidRPr="007B0462" w:rsidRDefault="00936704" w:rsidP="007B0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15CAE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บริษัทได้ทำสัญญา</w:t>
      </w:r>
      <w:r w:rsidR="003D078C" w:rsidRPr="00715CAE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กู้ยืมระยะสั้นกับ</w:t>
      </w:r>
      <w:r w:rsidRPr="00715CAE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676EE9" w:rsidRPr="00715CAE">
        <w:rPr>
          <w:rFonts w:asciiTheme="majorBidi" w:hAnsiTheme="majorBidi" w:cs="Angsana New" w:hint="cs"/>
          <w:sz w:val="30"/>
          <w:szCs w:val="30"/>
          <w:cs/>
        </w:rPr>
        <w:t>ร่วมค้า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 ณ วันที่ </w:t>
      </w:r>
      <w:r w:rsidR="008F365E" w:rsidRPr="00715CAE">
        <w:rPr>
          <w:rFonts w:asciiTheme="majorBidi" w:hAnsiTheme="majorBidi" w:cs="Angsana New"/>
          <w:sz w:val="30"/>
          <w:szCs w:val="30"/>
        </w:rPr>
        <w:t>3</w:t>
      </w:r>
      <w:r w:rsidR="00177273" w:rsidRPr="00715CAE">
        <w:rPr>
          <w:rFonts w:asciiTheme="majorBidi" w:hAnsiTheme="majorBidi" w:cs="Angsana New"/>
          <w:sz w:val="30"/>
          <w:szCs w:val="30"/>
        </w:rPr>
        <w:t>0</w:t>
      </w:r>
      <w:r w:rsidR="008F365E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ม</w:t>
      </w:r>
      <w:r w:rsidR="00177273" w:rsidRPr="00715CAE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F365E" w:rsidRPr="00715CAE">
        <w:rPr>
          <w:rFonts w:asciiTheme="majorBidi" w:hAnsiTheme="majorBidi" w:cs="Angsana New"/>
          <w:sz w:val="30"/>
          <w:szCs w:val="30"/>
        </w:rPr>
        <w:t xml:space="preserve">2567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เงินกู้ยืมระยะสั้นดังกล่าว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 xml:space="preserve">                      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มีอัตราดอกเบี้ย 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MLR 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>ลบ</w:t>
      </w:r>
      <w:r w:rsidR="00EF2C6C" w:rsidRPr="00715CAE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970A14" w:rsidRPr="00715CAE">
        <w:rPr>
          <w:rFonts w:asciiTheme="majorBidi" w:hAnsiTheme="majorBidi" w:cs="Angsana New"/>
          <w:sz w:val="30"/>
          <w:szCs w:val="30"/>
        </w:rPr>
        <w:t>1.85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ต่อปี </w:t>
      </w:r>
      <w:r w:rsidR="00B770B1" w:rsidRPr="00715CAE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2D6F83" w:rsidRPr="00715CAE">
        <w:rPr>
          <w:rFonts w:asciiTheme="majorBidi" w:hAnsiTheme="majorBidi" w:cs="Angsana New"/>
          <w:sz w:val="30"/>
          <w:szCs w:val="30"/>
        </w:rPr>
        <w:t xml:space="preserve"> MLR </w:t>
      </w:r>
      <w:r w:rsidR="002D6F83" w:rsidRPr="00715CAE">
        <w:rPr>
          <w:rFonts w:asciiTheme="majorBidi" w:hAnsiTheme="majorBidi" w:cs="Angsana New" w:hint="cs"/>
          <w:sz w:val="30"/>
          <w:szCs w:val="30"/>
          <w:cs/>
        </w:rPr>
        <w:t>ลบ</w:t>
      </w:r>
      <w:r w:rsidR="00EF2C6C" w:rsidRPr="00715CAE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2D6F83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91524F" w:rsidRPr="00715CAE">
        <w:rPr>
          <w:rFonts w:asciiTheme="majorBidi" w:hAnsiTheme="majorBidi" w:cs="Angsana New"/>
          <w:sz w:val="30"/>
          <w:szCs w:val="30"/>
        </w:rPr>
        <w:t>1.75</w:t>
      </w:r>
      <w:r w:rsidR="002D6F83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2D6F83" w:rsidRPr="00715CAE">
        <w:rPr>
          <w:rFonts w:asciiTheme="majorBidi" w:hAnsiTheme="majorBidi" w:cs="Angsana New" w:hint="cs"/>
          <w:sz w:val="30"/>
          <w:szCs w:val="30"/>
          <w:cs/>
        </w:rPr>
        <w:t xml:space="preserve">ต่อปี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>มี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กำหนดชำระ</w:t>
      </w:r>
      <w:r w:rsidR="00676EE9" w:rsidRPr="00715CAE">
        <w:rPr>
          <w:rFonts w:asciiTheme="majorBidi" w:hAnsiTheme="majorBidi" w:cs="Angsana New" w:hint="cs"/>
          <w:sz w:val="30"/>
          <w:szCs w:val="30"/>
          <w:cs/>
        </w:rPr>
        <w:t>ภายใน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 360 </w:t>
      </w:r>
      <w:r w:rsidR="00BB614D" w:rsidRPr="00715CAE">
        <w:rPr>
          <w:rFonts w:asciiTheme="majorBidi" w:hAnsiTheme="majorBidi" w:cs="Angsana New" w:hint="cs"/>
          <w:sz w:val="30"/>
          <w:szCs w:val="30"/>
          <w:cs/>
        </w:rPr>
        <w:t xml:space="preserve">วัน </w:t>
      </w:r>
      <w:r w:rsidR="00C0242C" w:rsidRPr="00715CAE">
        <w:rPr>
          <w:rFonts w:asciiTheme="majorBidi" w:hAnsiTheme="majorBidi" w:cs="Angsana New" w:hint="cs"/>
          <w:sz w:val="30"/>
          <w:szCs w:val="30"/>
          <w:cs/>
        </w:rPr>
        <w:t xml:space="preserve">               </w:t>
      </w:r>
      <w:r w:rsidR="00BB614D" w:rsidRPr="00715CAE">
        <w:rPr>
          <w:rFonts w:asciiTheme="majorBidi" w:hAnsiTheme="majorBidi" w:cs="Angsana New" w:hint="cs"/>
          <w:sz w:val="30"/>
          <w:szCs w:val="30"/>
          <w:cs/>
        </w:rPr>
        <w:t>นับแต่วันเบิกรับเงินกู้ครั้งแรก</w:t>
      </w:r>
    </w:p>
    <w:p w14:paraId="52F051B8" w14:textId="77777777" w:rsidR="00CA2E17" w:rsidRPr="00CA2E17" w:rsidRDefault="00CA2E17" w:rsidP="00CA2E17"/>
    <w:p w14:paraId="1759C04F" w14:textId="7FF5B0DA" w:rsidR="00DB7E68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E664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ลูกหนี้การค้าและลูกหนี้อื่น</w:t>
      </w:r>
    </w:p>
    <w:p w14:paraId="0FFAA3FF" w14:textId="43A6BD3C" w:rsidR="00EE6646" w:rsidRPr="00DA077B" w:rsidRDefault="00EE6646" w:rsidP="006B2785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7"/>
        <w:gridCol w:w="1170"/>
        <w:gridCol w:w="238"/>
        <w:gridCol w:w="1125"/>
        <w:gridCol w:w="241"/>
        <w:gridCol w:w="1198"/>
        <w:gridCol w:w="241"/>
        <w:gridCol w:w="1108"/>
      </w:tblGrid>
      <w:tr w:rsidR="00E80EAC" w:rsidRPr="00CA0A18" w14:paraId="7C8826E4" w14:textId="77777777" w:rsidTr="0000355C">
        <w:trPr>
          <w:tblHeader/>
        </w:trPr>
        <w:tc>
          <w:tcPr>
            <w:tcW w:w="1726" w:type="pct"/>
            <w:shd w:val="clear" w:color="auto" w:fill="auto"/>
          </w:tcPr>
          <w:p w14:paraId="6CC7A3FC" w14:textId="5107D2F5" w:rsidR="00E80EAC" w:rsidRPr="00F36B37" w:rsidRDefault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1" w:type="pct"/>
            <w:shd w:val="clear" w:color="auto" w:fill="auto"/>
          </w:tcPr>
          <w:p w14:paraId="66AE8579" w14:textId="77777777" w:rsidR="00E80EAC" w:rsidRPr="006666FA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  <w:shd w:val="clear" w:color="auto" w:fill="auto"/>
          </w:tcPr>
          <w:p w14:paraId="41EAED43" w14:textId="73CEFC35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C9D00C6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5E33992C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778" w:rsidRPr="00CA0A18" w14:paraId="2E812707" w14:textId="77777777" w:rsidTr="0000355C">
        <w:trPr>
          <w:tblHeader/>
        </w:trPr>
        <w:tc>
          <w:tcPr>
            <w:tcW w:w="1726" w:type="pct"/>
            <w:shd w:val="clear" w:color="auto" w:fill="auto"/>
          </w:tcPr>
          <w:p w14:paraId="0E48E6FA" w14:textId="3434EBC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423370C8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DD1B8E6" w14:textId="234214DD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shd w:val="clear" w:color="auto" w:fill="auto"/>
          </w:tcPr>
          <w:p w14:paraId="11AF0C40" w14:textId="77777777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375ABAD" w14:textId="36BD8BAC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shd w:val="clear" w:color="auto" w:fill="auto"/>
          </w:tcPr>
          <w:p w14:paraId="5447B6B5" w14:textId="77777777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5E3913B2" w14:textId="348F1841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4EB57A9D" w14:textId="77777777" w:rsidR="00056778" w:rsidRPr="00BD4FDF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2" w:type="pct"/>
            <w:shd w:val="clear" w:color="auto" w:fill="auto"/>
          </w:tcPr>
          <w:p w14:paraId="232DC8E8" w14:textId="2D3B6346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56778" w:rsidRPr="00CA0A18" w14:paraId="4D8AC36C" w14:textId="77777777" w:rsidTr="0000355C">
        <w:trPr>
          <w:tblHeader/>
        </w:trPr>
        <w:tc>
          <w:tcPr>
            <w:tcW w:w="1726" w:type="pct"/>
            <w:shd w:val="clear" w:color="auto" w:fill="auto"/>
          </w:tcPr>
          <w:p w14:paraId="2BC2FA9B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5635731B" w14:textId="507DA32D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  <w:shd w:val="clear" w:color="auto" w:fill="auto"/>
          </w:tcPr>
          <w:p w14:paraId="7214D596" w14:textId="2D57D60C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762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2452CE0F" w14:textId="77777777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7B7E4F3" w14:textId="272E13E4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04D70D68" w14:textId="77777777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929FB10" w14:textId="1A0BF224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762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6A917C10" w14:textId="77777777" w:rsidR="00056778" w:rsidRPr="00BD4FDF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2" w:type="pct"/>
            <w:shd w:val="clear" w:color="auto" w:fill="auto"/>
          </w:tcPr>
          <w:p w14:paraId="6A515730" w14:textId="758AABB3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56778" w:rsidRPr="00CA0A18" w14:paraId="0F44D1DE" w14:textId="77777777" w:rsidTr="0000355C">
        <w:trPr>
          <w:tblHeader/>
        </w:trPr>
        <w:tc>
          <w:tcPr>
            <w:tcW w:w="1726" w:type="pct"/>
            <w:shd w:val="clear" w:color="auto" w:fill="auto"/>
          </w:tcPr>
          <w:p w14:paraId="5F77F128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650E2F02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2" w:type="pct"/>
            <w:gridSpan w:val="7"/>
            <w:shd w:val="clear" w:color="auto" w:fill="auto"/>
          </w:tcPr>
          <w:p w14:paraId="176B6D17" w14:textId="5B8DAC0C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6778" w:rsidRPr="00CA0A18" w14:paraId="47F9DB6F" w14:textId="77777777" w:rsidTr="00147244">
        <w:tc>
          <w:tcPr>
            <w:tcW w:w="1726" w:type="pct"/>
            <w:shd w:val="clear" w:color="auto" w:fill="auto"/>
          </w:tcPr>
          <w:p w14:paraId="5E33E233" w14:textId="3ABEBBCC" w:rsidR="00056778" w:rsidRPr="005A685C" w:rsidRDefault="00056778" w:rsidP="00056778">
            <w:pPr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431" w:type="pct"/>
            <w:shd w:val="clear" w:color="auto" w:fill="auto"/>
          </w:tcPr>
          <w:p w14:paraId="4942C938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779B358" w14:textId="6C2E5A15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62E1F14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10F17D5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1B616E6F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3D66248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2852259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8838107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778" w:rsidRPr="00CA0A18" w14:paraId="3CFE7806" w14:textId="77777777" w:rsidTr="00147244">
        <w:tc>
          <w:tcPr>
            <w:tcW w:w="1726" w:type="pct"/>
            <w:shd w:val="clear" w:color="auto" w:fill="auto"/>
          </w:tcPr>
          <w:p w14:paraId="1628CC1E" w14:textId="6024B3E6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1" w:type="pct"/>
            <w:shd w:val="clear" w:color="auto" w:fill="auto"/>
          </w:tcPr>
          <w:p w14:paraId="65F09B6E" w14:textId="2F99E2B2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62B5AAA" w14:textId="630F11F0" w:rsidR="00056778" w:rsidRPr="00CA0A18" w:rsidRDefault="0078359B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28,685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841F557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56DCC51" w14:textId="0963E304" w:rsidR="00056778" w:rsidRPr="00646CDF" w:rsidRDefault="00056778" w:rsidP="00F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46CDF">
              <w:rPr>
                <w:rFonts w:asciiTheme="majorBidi" w:hAnsiTheme="majorBidi" w:cstheme="majorBidi"/>
                <w:sz w:val="30"/>
                <w:szCs w:val="30"/>
              </w:rPr>
              <w:t>41,580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04424BA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141E398" w14:textId="133A894C" w:rsidR="00056778" w:rsidRPr="00CA0A18" w:rsidRDefault="000623C8" w:rsidP="00646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19,53</w:t>
            </w:r>
            <w:r w:rsidR="00D82B0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7C4E09C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6E9A8D3" w14:textId="18903F23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056778" w:rsidRPr="00CA0A18" w14:paraId="59B2A056" w14:textId="77777777" w:rsidTr="00147244">
        <w:tc>
          <w:tcPr>
            <w:tcW w:w="1726" w:type="pct"/>
            <w:shd w:val="clear" w:color="auto" w:fill="auto"/>
          </w:tcPr>
          <w:p w14:paraId="57640EC2" w14:textId="387B08A8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1" w:type="pct"/>
            <w:shd w:val="clear" w:color="auto" w:fill="auto"/>
          </w:tcPr>
          <w:p w14:paraId="255929A4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49715B9" w14:textId="59E6B0F9" w:rsidR="00056778" w:rsidRPr="00CA0A18" w:rsidRDefault="0078359B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680,464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3292D9B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DC74D26" w14:textId="6869E39B" w:rsidR="00056778" w:rsidRPr="00646CDF" w:rsidRDefault="00056778" w:rsidP="00F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46CDF">
              <w:rPr>
                <w:rFonts w:asciiTheme="majorBidi" w:hAnsiTheme="majorBidi" w:cstheme="majorBidi"/>
                <w:sz w:val="30"/>
                <w:szCs w:val="30"/>
              </w:rPr>
              <w:t>969,187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1E7B3B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0E5AE7A" w14:textId="29FA13A1" w:rsidR="00056778" w:rsidRPr="00CA0A18" w:rsidRDefault="000623C8" w:rsidP="00F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66326A1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4CDE40D" w14:textId="70D2EAB1" w:rsidR="00056778" w:rsidRPr="00CA0A18" w:rsidRDefault="00056778" w:rsidP="00646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778" w:rsidRPr="00CA0A18" w14:paraId="36F5825C" w14:textId="77777777" w:rsidTr="00147244">
        <w:tc>
          <w:tcPr>
            <w:tcW w:w="1726" w:type="pct"/>
            <w:shd w:val="clear" w:color="auto" w:fill="auto"/>
          </w:tcPr>
          <w:p w14:paraId="34BDE660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1" w:type="pct"/>
            <w:shd w:val="clear" w:color="auto" w:fill="auto"/>
          </w:tcPr>
          <w:p w14:paraId="3F91CDED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3BB043" w14:textId="166DE883" w:rsidR="00056778" w:rsidRPr="00CA0A18" w:rsidRDefault="0078359B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709,149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0E5EDC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0CE3A" w14:textId="58B0B226" w:rsidR="00056778" w:rsidRPr="00CA0A18" w:rsidRDefault="00056778" w:rsidP="00F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10,767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E547177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91DFBC" w14:textId="0BFC1930" w:rsidR="00056778" w:rsidRPr="00CA0A18" w:rsidRDefault="000623C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19,53</w:t>
            </w:r>
            <w:r w:rsidR="00D82B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F4112BA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44D6" w14:textId="6682855B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</w:tr>
      <w:tr w:rsidR="00056778" w:rsidRPr="00CA0A18" w14:paraId="721B3718" w14:textId="77777777" w:rsidTr="00147244">
        <w:trPr>
          <w:trHeight w:val="197"/>
        </w:trPr>
        <w:tc>
          <w:tcPr>
            <w:tcW w:w="1726" w:type="pct"/>
            <w:shd w:val="clear" w:color="auto" w:fill="auto"/>
          </w:tcPr>
          <w:p w14:paraId="1B16265A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396DB3E" w14:textId="098CE0B8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1" w:type="pct"/>
            <w:shd w:val="clear" w:color="auto" w:fill="auto"/>
          </w:tcPr>
          <w:p w14:paraId="2C7A2ECE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D658881" w14:textId="5795E4DF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B32926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6E28706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06E3070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shd w:val="clear" w:color="auto" w:fill="auto"/>
          </w:tcPr>
          <w:p w14:paraId="3E44F18F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75F3CF9D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2570C3FB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778" w:rsidRPr="00CA0A18" w14:paraId="3FDF8200" w14:textId="77777777" w:rsidTr="00147244">
        <w:trPr>
          <w:trHeight w:val="197"/>
        </w:trPr>
        <w:tc>
          <w:tcPr>
            <w:tcW w:w="1726" w:type="pct"/>
            <w:shd w:val="clear" w:color="auto" w:fill="auto"/>
          </w:tcPr>
          <w:p w14:paraId="1383233B" w14:textId="2357A8E6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1" w:type="pct"/>
            <w:shd w:val="clear" w:color="auto" w:fill="auto"/>
          </w:tcPr>
          <w:p w14:paraId="28EB552B" w14:textId="677A6BBC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shd w:val="clear" w:color="auto" w:fill="auto"/>
          </w:tcPr>
          <w:p w14:paraId="672F1814" w14:textId="53755291" w:rsidR="00056778" w:rsidRPr="00CA0A18" w:rsidRDefault="000623C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(1,069)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4BB9FB8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CEB1142" w14:textId="091B621E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10212C0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79640AB" w14:textId="2F6149BD" w:rsidR="00056778" w:rsidRPr="00CA0A18" w:rsidRDefault="000623C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</w:t>
            </w:r>
            <w:r w:rsidR="00D82B0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A3BAFB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ED015C1" w14:textId="50DE018B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6778" w:rsidRPr="00CA0A18" w14:paraId="59A5C0C6" w14:textId="77777777" w:rsidTr="00147244">
        <w:trPr>
          <w:trHeight w:val="197"/>
        </w:trPr>
        <w:tc>
          <w:tcPr>
            <w:tcW w:w="1726" w:type="pct"/>
            <w:shd w:val="clear" w:color="auto" w:fill="auto"/>
          </w:tcPr>
          <w:p w14:paraId="5C0CA19D" w14:textId="74F73E5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1" w:type="pct"/>
            <w:shd w:val="clear" w:color="auto" w:fill="auto"/>
          </w:tcPr>
          <w:p w14:paraId="6BA0E5F7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6A31E15" w14:textId="5582CB03" w:rsidR="00056778" w:rsidRPr="00CA0A18" w:rsidRDefault="000623C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(7,712)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C5CE18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0269D" w14:textId="7A8FC601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C564236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6436B7AE" w14:textId="0B37ECAA" w:rsidR="00056778" w:rsidRPr="00CA0A18" w:rsidRDefault="000623C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231728B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3FA4A" w14:textId="6FEE1C6B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778" w:rsidRPr="00CA0A18" w14:paraId="73CE9421" w14:textId="77777777" w:rsidTr="00147244">
        <w:tc>
          <w:tcPr>
            <w:tcW w:w="1726" w:type="pct"/>
            <w:shd w:val="clear" w:color="auto" w:fill="auto"/>
          </w:tcPr>
          <w:p w14:paraId="191D756E" w14:textId="76459684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1" w:type="pct"/>
            <w:shd w:val="clear" w:color="auto" w:fill="auto"/>
          </w:tcPr>
          <w:p w14:paraId="69483400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EAB0B" w14:textId="2974B653" w:rsidR="00056778" w:rsidRPr="00CA0A18" w:rsidRDefault="000623C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700,368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B6493AD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1FCAF" w14:textId="78ABFB89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1C79F31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2D792" w14:textId="67900A3D" w:rsidR="00056778" w:rsidRPr="00CA0A18" w:rsidRDefault="000623C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384BB6D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7380F" w14:textId="1CC5166E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  <w:tr w:rsidR="00056778" w:rsidRPr="00CA0A18" w14:paraId="2C0E4333" w14:textId="77777777" w:rsidTr="00147244">
        <w:tc>
          <w:tcPr>
            <w:tcW w:w="1726" w:type="pct"/>
            <w:shd w:val="clear" w:color="auto" w:fill="auto"/>
          </w:tcPr>
          <w:p w14:paraId="13210ECF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48C11EB3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7641CFF2" w14:textId="48964AD1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55D3725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2BD593EC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3B98A04C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14:paraId="694A5C19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64BC18C6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1F0F612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778" w:rsidRPr="00CA0A18" w14:paraId="26007127" w14:textId="77777777" w:rsidTr="00147244">
        <w:tc>
          <w:tcPr>
            <w:tcW w:w="1726" w:type="pct"/>
            <w:shd w:val="clear" w:color="auto" w:fill="auto"/>
          </w:tcPr>
          <w:p w14:paraId="5C707AB3" w14:textId="6FB33B59" w:rsidR="00056778" w:rsidRPr="005A685C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A68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31" w:type="pct"/>
            <w:shd w:val="clear" w:color="auto" w:fill="auto"/>
          </w:tcPr>
          <w:p w14:paraId="62201C76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4F0C93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2464F1F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FA46607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70EB02B1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shd w:val="clear" w:color="auto" w:fill="auto"/>
          </w:tcPr>
          <w:p w14:paraId="02D32C94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7A61C90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1469481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778" w:rsidRPr="00CA0A18" w14:paraId="1BE7640A" w14:textId="77777777" w:rsidTr="00147244">
        <w:tc>
          <w:tcPr>
            <w:tcW w:w="1726" w:type="pct"/>
            <w:shd w:val="clear" w:color="auto" w:fill="auto"/>
          </w:tcPr>
          <w:p w14:paraId="422C6777" w14:textId="783C6DE2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1" w:type="pct"/>
            <w:shd w:val="clear" w:color="auto" w:fill="auto"/>
          </w:tcPr>
          <w:p w14:paraId="06F88943" w14:textId="0914D1DA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shd w:val="clear" w:color="auto" w:fill="auto"/>
          </w:tcPr>
          <w:p w14:paraId="3C8A1859" w14:textId="4D344FB2" w:rsidR="00056778" w:rsidRPr="00CA0A18" w:rsidRDefault="001F2829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34,738</w:t>
            </w:r>
          </w:p>
        </w:tc>
        <w:tc>
          <w:tcPr>
            <w:tcW w:w="127" w:type="pct"/>
            <w:shd w:val="clear" w:color="auto" w:fill="auto"/>
          </w:tcPr>
          <w:p w14:paraId="18D4D930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89CCB86" w14:textId="70DD5C7B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3F15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29" w:type="pct"/>
            <w:shd w:val="clear" w:color="auto" w:fill="auto"/>
          </w:tcPr>
          <w:p w14:paraId="72389949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05D7BE9" w14:textId="56114F0C" w:rsidR="00056778" w:rsidRPr="001E341E" w:rsidRDefault="008E0B53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29,403</w:t>
            </w:r>
          </w:p>
        </w:tc>
        <w:tc>
          <w:tcPr>
            <w:tcW w:w="129" w:type="pct"/>
            <w:shd w:val="clear" w:color="auto" w:fill="auto"/>
          </w:tcPr>
          <w:p w14:paraId="1D674CD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EFAF074" w14:textId="27FBCBB3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056778" w:rsidRPr="00CA0A18" w14:paraId="60416BD7" w14:textId="77777777" w:rsidTr="00147244">
        <w:tc>
          <w:tcPr>
            <w:tcW w:w="1726" w:type="pct"/>
            <w:shd w:val="clear" w:color="auto" w:fill="auto"/>
          </w:tcPr>
          <w:p w14:paraId="16F59B91" w14:textId="7966F96D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1" w:type="pct"/>
            <w:shd w:val="clear" w:color="auto" w:fill="auto"/>
          </w:tcPr>
          <w:p w14:paraId="7D8F1712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DCB89" w14:textId="4C8A7A0C" w:rsidR="00056778" w:rsidRPr="00CA0A18" w:rsidRDefault="001F2829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631,998</w:t>
            </w:r>
          </w:p>
        </w:tc>
        <w:tc>
          <w:tcPr>
            <w:tcW w:w="127" w:type="pct"/>
            <w:shd w:val="clear" w:color="auto" w:fill="auto"/>
          </w:tcPr>
          <w:p w14:paraId="14563A0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AFC4680" w14:textId="7731DFFA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958,038</w:t>
            </w:r>
          </w:p>
        </w:tc>
        <w:tc>
          <w:tcPr>
            <w:tcW w:w="129" w:type="pct"/>
            <w:shd w:val="clear" w:color="auto" w:fill="auto"/>
          </w:tcPr>
          <w:p w14:paraId="4B298C4B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7F363" w14:textId="5BD3EF8C" w:rsidR="00056778" w:rsidRPr="001E341E" w:rsidRDefault="008B57AB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18,510</w:t>
            </w:r>
          </w:p>
        </w:tc>
        <w:tc>
          <w:tcPr>
            <w:tcW w:w="129" w:type="pct"/>
            <w:shd w:val="clear" w:color="auto" w:fill="auto"/>
          </w:tcPr>
          <w:p w14:paraId="2A40E426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67D4EB6" w14:textId="01C24C53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</w:tr>
      <w:tr w:rsidR="00056778" w:rsidRPr="00CA0A18" w14:paraId="397C9120" w14:textId="77777777" w:rsidTr="00FD45C4">
        <w:tc>
          <w:tcPr>
            <w:tcW w:w="1726" w:type="pct"/>
            <w:shd w:val="clear" w:color="auto" w:fill="auto"/>
          </w:tcPr>
          <w:p w14:paraId="48D2FB22" w14:textId="76D65073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1" w:type="pct"/>
            <w:shd w:val="clear" w:color="auto" w:fill="auto"/>
          </w:tcPr>
          <w:p w14:paraId="277A59BD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F933FF" w14:textId="5C5504BA" w:rsidR="00056778" w:rsidRPr="00CA0A18" w:rsidRDefault="001F2829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666,736</w:t>
            </w:r>
          </w:p>
        </w:tc>
        <w:tc>
          <w:tcPr>
            <w:tcW w:w="127" w:type="pct"/>
            <w:shd w:val="clear" w:color="auto" w:fill="auto"/>
          </w:tcPr>
          <w:p w14:paraId="534CA60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9BE7" w14:textId="4F6A7F6B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969,611</w:t>
            </w:r>
          </w:p>
        </w:tc>
        <w:tc>
          <w:tcPr>
            <w:tcW w:w="129" w:type="pct"/>
            <w:shd w:val="clear" w:color="auto" w:fill="auto"/>
          </w:tcPr>
          <w:p w14:paraId="402ECC74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64851" w14:textId="10249349" w:rsidR="00056778" w:rsidRPr="00CA0A18" w:rsidRDefault="008B57AB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47,913</w:t>
            </w:r>
          </w:p>
        </w:tc>
        <w:tc>
          <w:tcPr>
            <w:tcW w:w="129" w:type="pct"/>
            <w:shd w:val="clear" w:color="auto" w:fill="auto"/>
          </w:tcPr>
          <w:p w14:paraId="14F144E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C7CCE" w14:textId="15F6CBC5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</w:tr>
      <w:tr w:rsidR="00056778" w:rsidRPr="00CA0A18" w14:paraId="6B622E17" w14:textId="77777777" w:rsidTr="00FD45C4">
        <w:tc>
          <w:tcPr>
            <w:tcW w:w="1726" w:type="pct"/>
            <w:shd w:val="clear" w:color="auto" w:fill="auto"/>
          </w:tcPr>
          <w:p w14:paraId="4313D696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AD84B7E" w14:textId="440D4A4D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1" w:type="pct"/>
            <w:shd w:val="clear" w:color="auto" w:fill="auto"/>
          </w:tcPr>
          <w:p w14:paraId="4DC3EFCB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56D51CEE" w14:textId="1BD176B6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</w:tcPr>
          <w:p w14:paraId="48C3AF8D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01" w:type="pct"/>
            <w:shd w:val="clear" w:color="auto" w:fill="auto"/>
          </w:tcPr>
          <w:p w14:paraId="16328CF1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2C55AF6D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</w:tcPr>
          <w:p w14:paraId="6E37B31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69DDCED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7D561B4C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778" w:rsidRPr="00CA0A18" w14:paraId="5CAF7471" w14:textId="77777777" w:rsidTr="00147244">
        <w:tc>
          <w:tcPr>
            <w:tcW w:w="1726" w:type="pct"/>
            <w:shd w:val="clear" w:color="auto" w:fill="auto"/>
          </w:tcPr>
          <w:p w14:paraId="7B12F543" w14:textId="33A368EE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1" w:type="pct"/>
            <w:shd w:val="clear" w:color="auto" w:fill="auto"/>
          </w:tcPr>
          <w:p w14:paraId="2157F6F0" w14:textId="70BA5D3F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46A928BC" w14:textId="69A471F8" w:rsidR="00056778" w:rsidRPr="00CA0A18" w:rsidRDefault="001E6AE1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(958)</w:t>
            </w:r>
          </w:p>
        </w:tc>
        <w:tc>
          <w:tcPr>
            <w:tcW w:w="127" w:type="pct"/>
            <w:shd w:val="clear" w:color="auto" w:fill="auto"/>
          </w:tcPr>
          <w:p w14:paraId="628C7C14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280E58E" w14:textId="76186A34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65F34DB4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</w:tcPr>
          <w:p w14:paraId="41F8D96B" w14:textId="0BBEDDF9" w:rsidR="00056778" w:rsidRPr="00D822F6" w:rsidRDefault="001E6AE1" w:rsidP="009B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(2,807)</w:t>
            </w:r>
          </w:p>
        </w:tc>
        <w:tc>
          <w:tcPr>
            <w:tcW w:w="129" w:type="pct"/>
            <w:shd w:val="clear" w:color="auto" w:fill="auto"/>
          </w:tcPr>
          <w:p w14:paraId="02B9AE59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86242F5" w14:textId="590F5463" w:rsidR="00056778" w:rsidRPr="00CA0A18" w:rsidRDefault="00056778" w:rsidP="00610E3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6778" w:rsidRPr="00CA0A18" w14:paraId="4E665BB4" w14:textId="77777777" w:rsidTr="00147244">
        <w:tc>
          <w:tcPr>
            <w:tcW w:w="1726" w:type="pct"/>
            <w:shd w:val="clear" w:color="auto" w:fill="auto"/>
          </w:tcPr>
          <w:p w14:paraId="009D7734" w14:textId="5E5FDCB5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1" w:type="pct"/>
            <w:shd w:val="clear" w:color="auto" w:fill="auto"/>
          </w:tcPr>
          <w:p w14:paraId="33F2A49D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1E0A4" w14:textId="123C1A48" w:rsidR="00056778" w:rsidRPr="00CA0A18" w:rsidRDefault="001E6AE1" w:rsidP="009B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(4,006)</w:t>
            </w:r>
          </w:p>
        </w:tc>
        <w:tc>
          <w:tcPr>
            <w:tcW w:w="127" w:type="pct"/>
            <w:shd w:val="clear" w:color="auto" w:fill="auto"/>
          </w:tcPr>
          <w:p w14:paraId="2333F578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BE75" w14:textId="21AF54E3" w:rsidR="00056778" w:rsidRPr="00CA0A18" w:rsidRDefault="00056778" w:rsidP="009B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50035B61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58004" w14:textId="447BA9F5" w:rsidR="00056778" w:rsidRPr="00D822F6" w:rsidRDefault="001E6AE1" w:rsidP="00646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29" w:type="pct"/>
            <w:shd w:val="clear" w:color="auto" w:fill="auto"/>
          </w:tcPr>
          <w:p w14:paraId="389CE2E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D23D" w14:textId="3C254BEE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778" w:rsidRPr="00CA0A18" w14:paraId="721F3052" w14:textId="77777777" w:rsidTr="00147244">
        <w:tc>
          <w:tcPr>
            <w:tcW w:w="1726" w:type="pct"/>
            <w:shd w:val="clear" w:color="auto" w:fill="auto"/>
          </w:tcPr>
          <w:p w14:paraId="308F0F62" w14:textId="5D28B582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1" w:type="pct"/>
            <w:shd w:val="clear" w:color="auto" w:fill="auto"/>
          </w:tcPr>
          <w:p w14:paraId="7003A5E6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DF325" w14:textId="68DFF26F" w:rsidR="00056778" w:rsidRPr="00CA0A18" w:rsidRDefault="001E6AE1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661,772</w:t>
            </w:r>
          </w:p>
        </w:tc>
        <w:tc>
          <w:tcPr>
            <w:tcW w:w="127" w:type="pct"/>
            <w:shd w:val="clear" w:color="auto" w:fill="auto"/>
          </w:tcPr>
          <w:p w14:paraId="7875DCC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2E44D" w14:textId="5E585604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961,008</w:t>
            </w:r>
          </w:p>
        </w:tc>
        <w:tc>
          <w:tcPr>
            <w:tcW w:w="129" w:type="pct"/>
            <w:shd w:val="clear" w:color="auto" w:fill="auto"/>
          </w:tcPr>
          <w:p w14:paraId="701D587A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83FD9" w14:textId="3B8DC16E" w:rsidR="00056778" w:rsidRPr="00CA0A18" w:rsidRDefault="001E6AE1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45,098</w:t>
            </w:r>
          </w:p>
        </w:tc>
        <w:tc>
          <w:tcPr>
            <w:tcW w:w="129" w:type="pct"/>
            <w:shd w:val="clear" w:color="auto" w:fill="auto"/>
          </w:tcPr>
          <w:p w14:paraId="731647AA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82AD0" w14:textId="7DDECDDD" w:rsidR="00056778" w:rsidRPr="00CA0A18" w:rsidRDefault="00056778" w:rsidP="00610E3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</w:p>
        </w:tc>
      </w:tr>
      <w:tr w:rsidR="00056778" w:rsidRPr="00CA0A18" w14:paraId="6EC2B8CF" w14:textId="77777777" w:rsidTr="00147244">
        <w:tc>
          <w:tcPr>
            <w:tcW w:w="1726" w:type="pct"/>
            <w:shd w:val="clear" w:color="auto" w:fill="auto"/>
          </w:tcPr>
          <w:p w14:paraId="2C069697" w14:textId="77777777" w:rsidR="00056778" w:rsidRPr="004E676B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13CBF061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D184B2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shd w:val="clear" w:color="auto" w:fill="auto"/>
          </w:tcPr>
          <w:p w14:paraId="2DDC50C5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36091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A6C9410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78E72E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349A07D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E878B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778" w:rsidRPr="00F36B37" w14:paraId="73A483C7" w14:textId="77777777" w:rsidTr="00147244">
        <w:tc>
          <w:tcPr>
            <w:tcW w:w="1726" w:type="pct"/>
            <w:shd w:val="clear" w:color="auto" w:fill="auto"/>
          </w:tcPr>
          <w:p w14:paraId="7FEE0E52" w14:textId="037F9871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A0A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31" w:type="pct"/>
            <w:shd w:val="clear" w:color="auto" w:fill="auto"/>
          </w:tcPr>
          <w:p w14:paraId="6AA84C6F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2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8926D9" w14:textId="5DAAD63E" w:rsidR="00056778" w:rsidRPr="00CA0A18" w:rsidRDefault="00094EDD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1,362,140</w:t>
            </w:r>
          </w:p>
        </w:tc>
        <w:tc>
          <w:tcPr>
            <w:tcW w:w="127" w:type="pct"/>
            <w:shd w:val="clear" w:color="auto" w:fill="auto"/>
          </w:tcPr>
          <w:p w14:paraId="09A43B96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8E9A6B" w14:textId="7DE8B13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51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961,669</w:t>
            </w:r>
          </w:p>
        </w:tc>
        <w:tc>
          <w:tcPr>
            <w:tcW w:w="129" w:type="pct"/>
            <w:shd w:val="clear" w:color="auto" w:fill="auto"/>
          </w:tcPr>
          <w:p w14:paraId="05C6EC2B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ED350" w14:textId="1EFC4F24" w:rsidR="00056778" w:rsidRPr="00CA0A18" w:rsidRDefault="00094EDD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63,809</w:t>
            </w:r>
          </w:p>
        </w:tc>
        <w:tc>
          <w:tcPr>
            <w:tcW w:w="129" w:type="pct"/>
            <w:shd w:val="clear" w:color="auto" w:fill="auto"/>
          </w:tcPr>
          <w:p w14:paraId="3FDD658D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8DA29F" w14:textId="678C8068" w:rsidR="00056778" w:rsidRPr="00B30E1D" w:rsidRDefault="00056778" w:rsidP="00610E3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467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</w:p>
        </w:tc>
      </w:tr>
    </w:tbl>
    <w:p w14:paraId="12643C90" w14:textId="77777777" w:rsidR="009B224C" w:rsidRDefault="009B224C" w:rsidP="009B224C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45EDD29A" w14:textId="77777777" w:rsidR="009B224C" w:rsidRDefault="009B224C" w:rsidP="009B224C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EB2AC" w14:textId="77777777" w:rsidR="009B224C" w:rsidRDefault="009B224C" w:rsidP="009B224C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4EFBD" w14:textId="77777777" w:rsidR="006F1C8E" w:rsidRDefault="006F1C8E" w:rsidP="009B224C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88E24E" w14:textId="2CDE6FA7" w:rsidR="00E26BAF" w:rsidRPr="006666FA" w:rsidRDefault="009B224C" w:rsidP="009B224C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>
        <w:rPr>
          <w:rFonts w:asciiTheme="majorBidi" w:hAnsiTheme="majorBidi" w:cstheme="majorBidi"/>
          <w:sz w:val="30"/>
          <w:szCs w:val="30"/>
        </w:rPr>
        <w:tab/>
      </w:r>
      <w:r w:rsidR="00E26BAF" w:rsidRPr="006666FA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0F950FB9" w14:textId="6236A941" w:rsidR="00E26BAF" w:rsidRDefault="00E26BAF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3"/>
        <w:gridCol w:w="1181"/>
        <w:gridCol w:w="238"/>
        <w:gridCol w:w="1127"/>
        <w:gridCol w:w="240"/>
        <w:gridCol w:w="1189"/>
        <w:gridCol w:w="240"/>
        <w:gridCol w:w="1112"/>
      </w:tblGrid>
      <w:tr w:rsidR="00567DE4" w:rsidRPr="00F36B37" w14:paraId="119A94F5" w14:textId="77777777" w:rsidTr="00FF28CF">
        <w:trPr>
          <w:tblHeader/>
        </w:trPr>
        <w:tc>
          <w:tcPr>
            <w:tcW w:w="1726" w:type="pct"/>
          </w:tcPr>
          <w:p w14:paraId="5E246084" w14:textId="77777777" w:rsidR="00E26BAF" w:rsidRPr="00F36B37" w:rsidRDefault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29" w:type="pct"/>
          </w:tcPr>
          <w:p w14:paraId="3497817E" w14:textId="77777777" w:rsidR="00E26BAF" w:rsidRPr="006666FA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334F9AF0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0FF7ACB3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2BA91BC1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AF3" w:rsidRPr="00F36B37" w14:paraId="785DABD6" w14:textId="77777777" w:rsidTr="00FF28CF">
        <w:trPr>
          <w:tblHeader/>
        </w:trPr>
        <w:tc>
          <w:tcPr>
            <w:tcW w:w="1726" w:type="pct"/>
          </w:tcPr>
          <w:p w14:paraId="7251264F" w14:textId="77777777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E37A474" w14:textId="77777777" w:rsidR="00391AF3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ACC471" w14:textId="1991065D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29F8F5C6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F974C9" w14:textId="4DDF2D3A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53022447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43688CB" w14:textId="2E888321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0B2A94CA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B9AAFF8" w14:textId="6DBE1A08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91AF3" w:rsidRPr="00F36B37" w14:paraId="213D8F54" w14:textId="77777777" w:rsidTr="00FF28CF">
        <w:trPr>
          <w:tblHeader/>
        </w:trPr>
        <w:tc>
          <w:tcPr>
            <w:tcW w:w="1726" w:type="pct"/>
          </w:tcPr>
          <w:p w14:paraId="3C961C91" w14:textId="77777777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65D2A8D6" w14:textId="77777777" w:rsidR="00391AF3" w:rsidRPr="00B30E1D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5DA4027E" w14:textId="06C32332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762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78007310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44B1E1B" w14:textId="3D29483D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10CEBDDD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65688C5" w14:textId="2174EA2B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762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20C9E454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494088" w14:textId="77E3B561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91AF3" w:rsidRPr="00F36B37" w14:paraId="632A0D4C" w14:textId="77777777" w:rsidTr="00FF28CF">
        <w:trPr>
          <w:tblHeader/>
        </w:trPr>
        <w:tc>
          <w:tcPr>
            <w:tcW w:w="1726" w:type="pct"/>
          </w:tcPr>
          <w:p w14:paraId="51B04EF9" w14:textId="77777777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73D28EE7" w14:textId="77777777" w:rsidR="00391AF3" w:rsidRPr="00933281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6FC13C0F" w14:textId="77777777" w:rsidR="00391AF3" w:rsidRPr="00C61339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AF3" w:rsidRPr="00F36B37" w14:paraId="43D46230" w14:textId="77777777" w:rsidTr="003737A7">
        <w:tc>
          <w:tcPr>
            <w:tcW w:w="1726" w:type="pct"/>
          </w:tcPr>
          <w:p w14:paraId="5F4D1491" w14:textId="041308FB" w:rsidR="00391AF3" w:rsidRPr="00E80EAC" w:rsidRDefault="00391AF3" w:rsidP="00391AF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29" w:type="pct"/>
          </w:tcPr>
          <w:p w14:paraId="2B1AF776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4943C37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5D6D55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DC3F9EC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257A1D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E94791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E6B6CE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A3EBC8E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AF3" w:rsidRPr="00E26BAF" w14:paraId="5ED236FE" w14:textId="77777777" w:rsidTr="003737A7">
        <w:tc>
          <w:tcPr>
            <w:tcW w:w="1726" w:type="pct"/>
          </w:tcPr>
          <w:p w14:paraId="7F7AFBD3" w14:textId="1CC8D27E" w:rsidR="00391AF3" w:rsidRPr="00E26BAF" w:rsidRDefault="00391AF3" w:rsidP="00391AF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9" w:type="pct"/>
          </w:tcPr>
          <w:p w14:paraId="2C1BC9CF" w14:textId="77777777" w:rsidR="00391AF3" w:rsidRPr="00E26BAF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19E34A" w14:textId="33EAAFDA" w:rsidR="00391AF3" w:rsidRPr="00E26BAF" w:rsidRDefault="006A4364" w:rsidP="009B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13,80</w:t>
            </w:r>
            <w:r w:rsidR="006D508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  <w:vAlign w:val="bottom"/>
          </w:tcPr>
          <w:p w14:paraId="1931669A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739D7D2" w14:textId="2CDC0B19" w:rsidR="00391AF3" w:rsidRPr="00E26BAF" w:rsidRDefault="00391AF3" w:rsidP="009B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8,974</w:t>
            </w:r>
          </w:p>
        </w:tc>
        <w:tc>
          <w:tcPr>
            <w:tcW w:w="128" w:type="pct"/>
            <w:vAlign w:val="bottom"/>
          </w:tcPr>
          <w:p w14:paraId="21195DC5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52F172C" w14:textId="01BE5826" w:rsidR="00391AF3" w:rsidRPr="003737A7" w:rsidRDefault="006A4364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10,686</w:t>
            </w:r>
          </w:p>
        </w:tc>
        <w:tc>
          <w:tcPr>
            <w:tcW w:w="128" w:type="pct"/>
            <w:vAlign w:val="bottom"/>
          </w:tcPr>
          <w:p w14:paraId="5A98CD32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04EBAE" w14:textId="3692A490" w:rsidR="00391AF3" w:rsidRPr="00E26BAF" w:rsidRDefault="00391AF3" w:rsidP="009B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84B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391AF3" w:rsidRPr="00E26BAF" w14:paraId="68448EA1" w14:textId="77777777" w:rsidTr="003737A7">
        <w:tc>
          <w:tcPr>
            <w:tcW w:w="1726" w:type="pct"/>
          </w:tcPr>
          <w:p w14:paraId="0EE881D1" w14:textId="3E5CD476" w:rsidR="00391AF3" w:rsidRPr="00E26BAF" w:rsidRDefault="00391AF3" w:rsidP="00391AF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29" w:type="pct"/>
          </w:tcPr>
          <w:p w14:paraId="08C8EF38" w14:textId="77777777" w:rsidR="00391AF3" w:rsidRPr="00E26BAF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F8DE4FA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196160D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D8B24A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353C71E3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AE9E35C" w14:textId="64A61FE3" w:rsidR="00391AF3" w:rsidRPr="003737A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9C42EB8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6410AB4" w14:textId="011EFADF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AF3" w:rsidRPr="00F36B37" w14:paraId="74F1296B" w14:textId="77777777" w:rsidTr="003737A7">
        <w:tc>
          <w:tcPr>
            <w:tcW w:w="1726" w:type="pct"/>
          </w:tcPr>
          <w:p w14:paraId="45C793AB" w14:textId="1CF1D025" w:rsidR="00391AF3" w:rsidRPr="00E80EAC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1478E4DC" w14:textId="5C92CF51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CF08850" w14:textId="526D32B8" w:rsidR="00391AF3" w:rsidRPr="00F56AF0" w:rsidRDefault="006A4364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9,37</w:t>
            </w:r>
            <w:r w:rsidR="006D50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  <w:vAlign w:val="bottom"/>
          </w:tcPr>
          <w:p w14:paraId="32AA4E57" w14:textId="77777777" w:rsidR="00391AF3" w:rsidRPr="00F56AF0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8C1B06" w14:textId="34C934CE" w:rsidR="00391AF3" w:rsidRPr="00F56AF0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28" w:type="pct"/>
            <w:vAlign w:val="bottom"/>
          </w:tcPr>
          <w:p w14:paraId="7BF59097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6B8E1C6" w14:textId="40548C77" w:rsidR="00391AF3" w:rsidRPr="003737A7" w:rsidRDefault="006A4364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4,26</w:t>
            </w:r>
            <w:r w:rsidR="00E47E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" w:type="pct"/>
            <w:vAlign w:val="bottom"/>
          </w:tcPr>
          <w:p w14:paraId="4DBA3894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1962D3" w14:textId="32C0090C" w:rsidR="00391AF3" w:rsidRPr="00F36B37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84B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391AF3" w:rsidRPr="00F36B37" w14:paraId="3E945BCE" w14:textId="77777777" w:rsidTr="003737A7">
        <w:tc>
          <w:tcPr>
            <w:tcW w:w="1726" w:type="pct"/>
          </w:tcPr>
          <w:p w14:paraId="5B78C49A" w14:textId="5B5F2D08" w:rsidR="00391AF3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431B2C20" w14:textId="77777777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4789BD9" w14:textId="63885819" w:rsidR="00391AF3" w:rsidRPr="00F56AF0" w:rsidRDefault="006A4364" w:rsidP="006A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4,944</w:t>
            </w:r>
          </w:p>
        </w:tc>
        <w:tc>
          <w:tcPr>
            <w:tcW w:w="127" w:type="pct"/>
            <w:vAlign w:val="bottom"/>
          </w:tcPr>
          <w:p w14:paraId="21FF8D9B" w14:textId="77777777" w:rsidR="00391AF3" w:rsidRPr="00F56AF0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E82881" w14:textId="25FB8DFE" w:rsidR="00391AF3" w:rsidRPr="00F56AF0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28" w:type="pct"/>
            <w:vAlign w:val="bottom"/>
          </w:tcPr>
          <w:p w14:paraId="5C66DBB7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07E92C" w14:textId="269F7B6D" w:rsidR="00391AF3" w:rsidRPr="003737A7" w:rsidRDefault="006A4364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  <w:tc>
          <w:tcPr>
            <w:tcW w:w="128" w:type="pct"/>
            <w:vAlign w:val="bottom"/>
          </w:tcPr>
          <w:p w14:paraId="57893A30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8A315B" w14:textId="0C27D7F2" w:rsidR="00391AF3" w:rsidRPr="00F36B37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391AF3" w:rsidRPr="00F36B37" w14:paraId="38F0310A" w14:textId="77777777" w:rsidTr="003737A7">
        <w:tc>
          <w:tcPr>
            <w:tcW w:w="1726" w:type="pct"/>
          </w:tcPr>
          <w:p w14:paraId="48F146D5" w14:textId="4C90ED95" w:rsidR="00391AF3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6B374127" w14:textId="77777777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CB64F6" w14:textId="6F6EF760" w:rsidR="00391AF3" w:rsidRPr="00F36B37" w:rsidRDefault="006A4364" w:rsidP="006A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127" w:type="pct"/>
            <w:vAlign w:val="bottom"/>
          </w:tcPr>
          <w:p w14:paraId="32ED0B82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DF4168" w14:textId="3E8303DE" w:rsidR="00391AF3" w:rsidRPr="00F36B37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128" w:type="pct"/>
            <w:vAlign w:val="bottom"/>
          </w:tcPr>
          <w:p w14:paraId="71DD220C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701C72" w14:textId="5398EEAD" w:rsidR="00391AF3" w:rsidRPr="003737A7" w:rsidRDefault="006A4364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2,812</w:t>
            </w:r>
          </w:p>
        </w:tc>
        <w:tc>
          <w:tcPr>
            <w:tcW w:w="128" w:type="pct"/>
            <w:vAlign w:val="bottom"/>
          </w:tcPr>
          <w:p w14:paraId="27002572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BA94CB2" w14:textId="6F94166F" w:rsidR="00391AF3" w:rsidRPr="00F36B37" w:rsidRDefault="00391AF3" w:rsidP="00A8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84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AF3" w:rsidRPr="00F36B37" w14:paraId="14E0D3A7" w14:textId="77777777" w:rsidTr="003737A7">
        <w:tc>
          <w:tcPr>
            <w:tcW w:w="1726" w:type="pct"/>
          </w:tcPr>
          <w:p w14:paraId="62CED5F2" w14:textId="6729151D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33F28A4B" w14:textId="77777777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AB02FDE" w14:textId="0F152367" w:rsidR="00391AF3" w:rsidRPr="00F36B37" w:rsidRDefault="006A4364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  <w:vAlign w:val="bottom"/>
          </w:tcPr>
          <w:p w14:paraId="54294292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DEBBCAC" w14:textId="43383723" w:rsidR="00391AF3" w:rsidRPr="00F36B37" w:rsidRDefault="00391AF3" w:rsidP="00A86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8" w:type="pct"/>
            <w:vAlign w:val="bottom"/>
          </w:tcPr>
          <w:p w14:paraId="67B1DFF5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DE9B32A" w14:textId="2D094681" w:rsidR="00391AF3" w:rsidRPr="00F36B37" w:rsidRDefault="006A4364" w:rsidP="00B6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98B2114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80FFC3" w14:textId="1F2D9105" w:rsidR="00391AF3" w:rsidRPr="00F36B37" w:rsidRDefault="00391AF3" w:rsidP="00A82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84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AF3" w:rsidRPr="00F36B37" w14:paraId="5A06F9F6" w14:textId="77777777" w:rsidTr="003737A7">
        <w:tc>
          <w:tcPr>
            <w:tcW w:w="1726" w:type="pct"/>
          </w:tcPr>
          <w:p w14:paraId="10247228" w14:textId="77777777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613C1CC1" w14:textId="110FB5FC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0E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5A28091B" w14:textId="1145090E" w:rsidR="00391AF3" w:rsidRPr="003916D7" w:rsidRDefault="006A4364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28,685</w:t>
            </w:r>
          </w:p>
        </w:tc>
        <w:tc>
          <w:tcPr>
            <w:tcW w:w="127" w:type="pct"/>
            <w:vAlign w:val="bottom"/>
          </w:tcPr>
          <w:p w14:paraId="4CF2275A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0DC79AC" w14:textId="29D65ED3" w:rsidR="00391AF3" w:rsidRPr="003916D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Pr="005758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28" w:type="pct"/>
            <w:vAlign w:val="bottom"/>
          </w:tcPr>
          <w:p w14:paraId="25346406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5EDF7EB" w14:textId="2666C5AE" w:rsidR="00391AF3" w:rsidRPr="00F36B37" w:rsidRDefault="006A4364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19,53</w:t>
            </w:r>
            <w:r w:rsidR="00E47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8" w:type="pct"/>
            <w:vAlign w:val="bottom"/>
          </w:tcPr>
          <w:p w14:paraId="754CF17C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3D914FD" w14:textId="3221277D" w:rsidR="00391AF3" w:rsidRPr="00F36B37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84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</w:tr>
      <w:tr w:rsidR="00391AF3" w:rsidRPr="00F36B37" w14:paraId="3BD5BFCC" w14:textId="77777777" w:rsidTr="003737A7">
        <w:trPr>
          <w:trHeight w:val="197"/>
        </w:trPr>
        <w:tc>
          <w:tcPr>
            <w:tcW w:w="1726" w:type="pct"/>
          </w:tcPr>
          <w:p w14:paraId="58B03A37" w14:textId="77777777" w:rsidR="00391AF3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BB646BD" w14:textId="40B7E3EE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29" w:type="pct"/>
          </w:tcPr>
          <w:p w14:paraId="1B1AC8F9" w14:textId="6D9CB97E" w:rsidR="00391AF3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AC4BD0B" w14:textId="4949464D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0E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2D3EE41" w14:textId="77777777" w:rsidR="00391AF3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6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5168E" w14:textId="166B8EC7" w:rsidR="006A4364" w:rsidRPr="003916D7" w:rsidRDefault="006A4364" w:rsidP="00A86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(1,069)</w:t>
            </w:r>
          </w:p>
        </w:tc>
        <w:tc>
          <w:tcPr>
            <w:tcW w:w="127" w:type="pct"/>
            <w:vAlign w:val="bottom"/>
          </w:tcPr>
          <w:p w14:paraId="5A8F0AF8" w14:textId="77777777" w:rsidR="00391AF3" w:rsidRPr="003916D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4858E39" w14:textId="77777777" w:rsidR="00391AF3" w:rsidRDefault="00391AF3" w:rsidP="00391AF3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4AD93" w14:textId="02ADE45F" w:rsidR="00391AF3" w:rsidRPr="003916D7" w:rsidRDefault="00391AF3" w:rsidP="00F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4A3C64F" w14:textId="77777777" w:rsidR="00391AF3" w:rsidRPr="003916D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B0E7084" w14:textId="77777777" w:rsidR="00391AF3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B795F" w14:textId="55AD75A4" w:rsidR="006A4364" w:rsidRPr="003916D7" w:rsidRDefault="006A4364" w:rsidP="009B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</w:t>
            </w:r>
            <w:r w:rsidR="00E47E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6F6C25F3" w14:textId="77777777" w:rsidR="00391AF3" w:rsidRPr="003916D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2BE1158" w14:textId="77777777" w:rsidR="00391AF3" w:rsidRDefault="00391AF3" w:rsidP="00391AF3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8BF75" w14:textId="70AC2D84" w:rsidR="00391AF3" w:rsidRPr="003916D7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91AF3" w:rsidRPr="00F36B37" w14:paraId="48844C28" w14:textId="77777777" w:rsidTr="003737A7">
        <w:tc>
          <w:tcPr>
            <w:tcW w:w="1726" w:type="pct"/>
          </w:tcPr>
          <w:p w14:paraId="06C36809" w14:textId="77777777" w:rsidR="00391AF3" w:rsidRPr="00E80EAC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117AE23C" w14:textId="77777777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245DDC8" w14:textId="2BFA8532" w:rsidR="00391AF3" w:rsidRPr="00A23F58" w:rsidRDefault="006A4364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27,616</w:t>
            </w:r>
          </w:p>
        </w:tc>
        <w:tc>
          <w:tcPr>
            <w:tcW w:w="127" w:type="pct"/>
            <w:vAlign w:val="bottom"/>
          </w:tcPr>
          <w:p w14:paraId="3D5A0E29" w14:textId="77777777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2DDFFD4" w14:textId="768E0174" w:rsidR="00391AF3" w:rsidRPr="00A23F58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,514</w:t>
            </w:r>
          </w:p>
        </w:tc>
        <w:tc>
          <w:tcPr>
            <w:tcW w:w="128" w:type="pct"/>
            <w:vAlign w:val="bottom"/>
          </w:tcPr>
          <w:p w14:paraId="59AC460D" w14:textId="77777777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10838FD" w14:textId="7A314CB4" w:rsidR="00391AF3" w:rsidRPr="00A23F58" w:rsidRDefault="006A4364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18,711</w:t>
            </w:r>
          </w:p>
        </w:tc>
        <w:tc>
          <w:tcPr>
            <w:tcW w:w="128" w:type="pct"/>
            <w:vAlign w:val="bottom"/>
          </w:tcPr>
          <w:p w14:paraId="737F1AB3" w14:textId="77777777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6E30283B" w14:textId="185B04E9" w:rsidR="00391AF3" w:rsidRPr="00A23F58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  <w:tr w:rsidR="00391AF3" w:rsidRPr="00F36B37" w14:paraId="62DB6BB0" w14:textId="77777777" w:rsidTr="003737A7">
        <w:tc>
          <w:tcPr>
            <w:tcW w:w="1726" w:type="pct"/>
          </w:tcPr>
          <w:p w14:paraId="5691ADC4" w14:textId="77777777" w:rsidR="00DE31C8" w:rsidRPr="00F36B37" w:rsidRDefault="00DE31C8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9" w:type="pct"/>
          </w:tcPr>
          <w:p w14:paraId="2DC41ACF" w14:textId="77777777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57455289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97C3BB9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4E0BD58A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70BE4DA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5E57513E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56D48D64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33411550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1AF3" w:rsidRPr="00F36B37" w14:paraId="2986FE6B" w14:textId="77777777" w:rsidTr="003737A7">
        <w:tc>
          <w:tcPr>
            <w:tcW w:w="1726" w:type="pct"/>
          </w:tcPr>
          <w:p w14:paraId="6BCC1144" w14:textId="6F13B4E3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29" w:type="pct"/>
          </w:tcPr>
          <w:p w14:paraId="0EBF4927" w14:textId="77777777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B6622E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856BC0E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32795CBF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4E7E85F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</w:tcPr>
          <w:p w14:paraId="7FCA6E4F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13F6B8D3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</w:tcPr>
          <w:p w14:paraId="7B1D2E52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3CF" w:rsidRPr="00F36B37" w14:paraId="4F9EDE6A" w14:textId="77777777" w:rsidTr="003737A7">
        <w:tc>
          <w:tcPr>
            <w:tcW w:w="1726" w:type="pct"/>
          </w:tcPr>
          <w:p w14:paraId="0DDF0B60" w14:textId="01BEFA27" w:rsidR="009223CF" w:rsidRPr="00F36B37" w:rsidRDefault="009223CF" w:rsidP="009223CF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9" w:type="pct"/>
          </w:tcPr>
          <w:p w14:paraId="40C42CE1" w14:textId="77777777" w:rsidR="009223CF" w:rsidRPr="00E80EAC" w:rsidRDefault="009223CF" w:rsidP="009223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0FA86C2" w14:textId="4B839E6E" w:rsidR="009223CF" w:rsidRPr="00A23F58" w:rsidRDefault="00E07A49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610</w:t>
            </w:r>
            <w:r w:rsidR="005B20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,192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610A434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7785607" w14:textId="2A5F8DBF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52,104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E891D0A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D2BE1F2" w14:textId="1EFFFDB0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787EE89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4D6CDB8" w14:textId="2FCDB905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3CF" w:rsidRPr="00F36B37" w14:paraId="2D21C8C8" w14:textId="77777777" w:rsidTr="003737A7">
        <w:tc>
          <w:tcPr>
            <w:tcW w:w="1726" w:type="pct"/>
          </w:tcPr>
          <w:p w14:paraId="121A6C80" w14:textId="168F61C5" w:rsidR="009223CF" w:rsidRPr="00F36B37" w:rsidRDefault="009223CF" w:rsidP="009223CF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29" w:type="pct"/>
          </w:tcPr>
          <w:p w14:paraId="1AC11FED" w14:textId="77777777" w:rsidR="009223CF" w:rsidRPr="00E80EAC" w:rsidRDefault="009223CF" w:rsidP="009223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DF28E20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5D436952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E2C46D4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3A61D45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6BD8310" w14:textId="5562B68E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F59A99E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DCD0411" w14:textId="72919088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3CF" w:rsidRPr="00F36B37" w14:paraId="57F30359" w14:textId="77777777" w:rsidTr="003737A7">
        <w:tc>
          <w:tcPr>
            <w:tcW w:w="1726" w:type="pct"/>
          </w:tcPr>
          <w:p w14:paraId="17A39456" w14:textId="2CC3BB6A" w:rsidR="009223CF" w:rsidRPr="00F36B37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797E66A1" w14:textId="77777777" w:rsidR="009223CF" w:rsidRPr="00E80EAC" w:rsidRDefault="009223CF" w:rsidP="009223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3421F5" w14:textId="64B20059" w:rsidR="009223CF" w:rsidRPr="00A23F58" w:rsidRDefault="005B2004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55,684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8076408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E95714E" w14:textId="4D5ACE7B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289FF2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F8CBBE3" w14:textId="5DB3F9F0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510DD6A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30AFF5B" w14:textId="023FCEBC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3CF" w:rsidRPr="00F36B37" w14:paraId="4DBE826B" w14:textId="77777777" w:rsidTr="003737A7">
        <w:tc>
          <w:tcPr>
            <w:tcW w:w="1726" w:type="pct"/>
          </w:tcPr>
          <w:p w14:paraId="20D45D81" w14:textId="642C6722" w:rsidR="009223CF" w:rsidRPr="00E26BAF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0E13E520" w14:textId="66245309" w:rsidR="009223CF" w:rsidRPr="00E80EAC" w:rsidRDefault="009223CF" w:rsidP="009223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C49A623" w14:textId="4CB03B96" w:rsidR="009223CF" w:rsidRPr="00A23F58" w:rsidRDefault="005B2004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3,188</w:t>
            </w:r>
          </w:p>
        </w:tc>
        <w:tc>
          <w:tcPr>
            <w:tcW w:w="127" w:type="pct"/>
            <w:shd w:val="clear" w:color="auto" w:fill="auto"/>
          </w:tcPr>
          <w:p w14:paraId="20775852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D83FFD5" w14:textId="2FB02F75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28" w:type="pct"/>
            <w:shd w:val="clear" w:color="auto" w:fill="auto"/>
          </w:tcPr>
          <w:p w14:paraId="6BFA5123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D07A5D8" w14:textId="5C886472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97252AB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1DA460F" w14:textId="64EAB492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3CF" w:rsidRPr="00F36B37" w14:paraId="5CECB8F9" w14:textId="77777777" w:rsidTr="003737A7">
        <w:tc>
          <w:tcPr>
            <w:tcW w:w="1726" w:type="pct"/>
          </w:tcPr>
          <w:p w14:paraId="209E1BF7" w14:textId="3B005903" w:rsidR="009223CF" w:rsidRPr="00E26BAF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6CA38514" w14:textId="77777777" w:rsidR="009223CF" w:rsidRPr="00E80EAC" w:rsidRDefault="009223CF" w:rsidP="009223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3552DD" w14:textId="63ABB10E" w:rsidR="009223CF" w:rsidRPr="00A23F58" w:rsidRDefault="005B2004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1,477</w:t>
            </w:r>
          </w:p>
        </w:tc>
        <w:tc>
          <w:tcPr>
            <w:tcW w:w="127" w:type="pct"/>
            <w:shd w:val="clear" w:color="auto" w:fill="auto"/>
          </w:tcPr>
          <w:p w14:paraId="10B8D935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E716F78" w14:textId="15196F20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128" w:type="pct"/>
            <w:shd w:val="clear" w:color="auto" w:fill="auto"/>
          </w:tcPr>
          <w:p w14:paraId="00CDFE54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A284AD" w14:textId="778257B5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AC8C879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BFB76E" w14:textId="1B1E40AD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3CF" w:rsidRPr="00F36B37" w14:paraId="21628DC1" w14:textId="77777777" w:rsidTr="003737A7">
        <w:tc>
          <w:tcPr>
            <w:tcW w:w="1726" w:type="pct"/>
          </w:tcPr>
          <w:p w14:paraId="00810346" w14:textId="064B581F" w:rsidR="009223CF" w:rsidRPr="00F36B37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70674D99" w14:textId="77777777" w:rsidR="009223CF" w:rsidRPr="00E80EAC" w:rsidRDefault="009223CF" w:rsidP="009223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D720" w14:textId="414FBE04" w:rsidR="009223CF" w:rsidRPr="00A23F58" w:rsidRDefault="005B2004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9,923</w:t>
            </w:r>
          </w:p>
        </w:tc>
        <w:tc>
          <w:tcPr>
            <w:tcW w:w="127" w:type="pct"/>
            <w:shd w:val="clear" w:color="auto" w:fill="auto"/>
          </w:tcPr>
          <w:p w14:paraId="4201C542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8F95EA0" w14:textId="0BC8ED61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28" w:type="pct"/>
            <w:shd w:val="clear" w:color="auto" w:fill="auto"/>
          </w:tcPr>
          <w:p w14:paraId="71AFFE4F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C02E8" w14:textId="5E6BA2FA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2C82877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3C5412F" w14:textId="72A3EC16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3CF" w:rsidRPr="00F36B37" w14:paraId="18504287" w14:textId="77777777" w:rsidTr="003737A7">
        <w:tc>
          <w:tcPr>
            <w:tcW w:w="1726" w:type="pct"/>
          </w:tcPr>
          <w:p w14:paraId="21BF2AD1" w14:textId="6E5FD10A" w:rsidR="009223CF" w:rsidRDefault="009223CF" w:rsidP="009223C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3DDA5CD5" w14:textId="77777777" w:rsidR="009223CF" w:rsidRPr="00E80EAC" w:rsidRDefault="009223CF" w:rsidP="009223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28357C" w14:textId="06C1D611" w:rsidR="009223CF" w:rsidRPr="00A23F58" w:rsidRDefault="002868EC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680,464</w:t>
            </w:r>
          </w:p>
        </w:tc>
        <w:tc>
          <w:tcPr>
            <w:tcW w:w="127" w:type="pct"/>
            <w:shd w:val="clear" w:color="auto" w:fill="auto"/>
          </w:tcPr>
          <w:p w14:paraId="0A98DBA6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252F1DB0" w14:textId="075D499A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69,187</w:t>
            </w:r>
          </w:p>
        </w:tc>
        <w:tc>
          <w:tcPr>
            <w:tcW w:w="128" w:type="pct"/>
            <w:shd w:val="clear" w:color="auto" w:fill="auto"/>
          </w:tcPr>
          <w:p w14:paraId="1B92AD20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86357" w14:textId="62584422" w:rsidR="009223CF" w:rsidRPr="00995A84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D7DBB9" w14:textId="77777777" w:rsidR="009223CF" w:rsidRPr="00995A84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D14F6E4" w14:textId="15A4ED86" w:rsidR="009223CF" w:rsidRPr="00995A84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223CF" w:rsidRPr="00F36B37" w14:paraId="5035368C" w14:textId="77777777" w:rsidTr="003737A7">
        <w:tc>
          <w:tcPr>
            <w:tcW w:w="1726" w:type="pct"/>
          </w:tcPr>
          <w:p w14:paraId="5CE4EB3F" w14:textId="77777777" w:rsidR="009223CF" w:rsidRDefault="009223CF" w:rsidP="009223C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521AA53" w14:textId="13F2FA08" w:rsidR="009223CF" w:rsidRPr="00F36B37" w:rsidRDefault="009223CF" w:rsidP="009223C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29" w:type="pct"/>
          </w:tcPr>
          <w:p w14:paraId="07901536" w14:textId="77777777" w:rsidR="009223CF" w:rsidRPr="00E80EAC" w:rsidRDefault="009223CF" w:rsidP="009223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9C645" w14:textId="77777777" w:rsidR="009223CF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40" w:right="6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8A710A" w14:textId="1D68114D" w:rsidR="002868EC" w:rsidRPr="00A23F58" w:rsidRDefault="002868EC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(7,712)</w:t>
            </w:r>
          </w:p>
        </w:tc>
        <w:tc>
          <w:tcPr>
            <w:tcW w:w="127" w:type="pct"/>
            <w:shd w:val="clear" w:color="auto" w:fill="auto"/>
          </w:tcPr>
          <w:p w14:paraId="031F5DDC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923457D" w14:textId="77777777" w:rsidR="009223CF" w:rsidRPr="00C701F5" w:rsidRDefault="009223CF" w:rsidP="009223C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07080" w14:textId="092DAFEB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701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701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C701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3FC8C574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ABB18" w14:textId="77777777" w:rsidR="009223CF" w:rsidRDefault="009223CF" w:rsidP="009223C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4BD3A7" w14:textId="3B287364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63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C035F59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338E5F3" w14:textId="77777777" w:rsidR="009223CF" w:rsidRDefault="009223CF" w:rsidP="009223C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6D9D37" w14:textId="68DA84ED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63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3CF" w:rsidRPr="00F36B37" w14:paraId="726CBE28" w14:textId="77777777" w:rsidTr="003737A7">
        <w:tc>
          <w:tcPr>
            <w:tcW w:w="1726" w:type="pct"/>
          </w:tcPr>
          <w:p w14:paraId="6BA11D16" w14:textId="6C48E340" w:rsidR="009223CF" w:rsidRPr="00F36B37" w:rsidRDefault="009223CF" w:rsidP="009223C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1EE5CAB5" w14:textId="77777777" w:rsidR="009223CF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E4304" w14:textId="6FE9BFCB" w:rsidR="009223CF" w:rsidRPr="00A23F58" w:rsidRDefault="002868EC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672,752</w:t>
            </w:r>
          </w:p>
        </w:tc>
        <w:tc>
          <w:tcPr>
            <w:tcW w:w="127" w:type="pct"/>
            <w:shd w:val="clear" w:color="auto" w:fill="auto"/>
          </w:tcPr>
          <w:p w14:paraId="027DD250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A033B" w14:textId="6EE5989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59,147</w:t>
            </w:r>
          </w:p>
        </w:tc>
        <w:tc>
          <w:tcPr>
            <w:tcW w:w="128" w:type="pct"/>
            <w:shd w:val="clear" w:color="auto" w:fill="auto"/>
          </w:tcPr>
          <w:p w14:paraId="255AC2CF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0378C" w14:textId="19DF9DEB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B8FC01E" w14:textId="77777777" w:rsidR="009223CF" w:rsidRPr="00A23F58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24C9F29A" w14:textId="222A566F" w:rsidR="009223CF" w:rsidRPr="00995A84" w:rsidRDefault="009223CF" w:rsidP="0092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1AF3" w:rsidRPr="00F36B37" w14:paraId="5F67BACE" w14:textId="77777777" w:rsidTr="003737A7">
        <w:tc>
          <w:tcPr>
            <w:tcW w:w="1726" w:type="pct"/>
          </w:tcPr>
          <w:p w14:paraId="759900F3" w14:textId="77777777" w:rsidR="00391AF3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09C64EC3" w14:textId="77777777" w:rsidR="00391AF3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C83249" w14:textId="77777777" w:rsidR="00391AF3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shd w:val="clear" w:color="auto" w:fill="auto"/>
          </w:tcPr>
          <w:p w14:paraId="763DCAC5" w14:textId="77777777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3B98E6DF" w14:textId="77777777" w:rsidR="00391AF3" w:rsidRPr="00C64585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3DDC3DD" w14:textId="77777777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AFE0BC" w14:textId="77777777" w:rsidR="00391AF3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F4D520D" w14:textId="77777777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5451C10C" w14:textId="77777777" w:rsidR="00391AF3" w:rsidRPr="00CD282C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1AF3" w:rsidRPr="00F36B37" w14:paraId="5440F215" w14:textId="77777777" w:rsidTr="003737A7">
        <w:tc>
          <w:tcPr>
            <w:tcW w:w="1726" w:type="pct"/>
          </w:tcPr>
          <w:p w14:paraId="50C7F7EC" w14:textId="4C829BB2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227EE816" w14:textId="77777777" w:rsidR="00391AF3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A552D" w14:textId="739DB3C3" w:rsidR="00391AF3" w:rsidRPr="00A23F58" w:rsidRDefault="00326AA6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700,368</w:t>
            </w:r>
          </w:p>
        </w:tc>
        <w:tc>
          <w:tcPr>
            <w:tcW w:w="127" w:type="pct"/>
            <w:shd w:val="clear" w:color="auto" w:fill="auto"/>
          </w:tcPr>
          <w:p w14:paraId="30C2A09A" w14:textId="77777777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3597F429" w14:textId="1A2BE571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00,661</w:t>
            </w:r>
          </w:p>
        </w:tc>
        <w:tc>
          <w:tcPr>
            <w:tcW w:w="128" w:type="pct"/>
            <w:shd w:val="clear" w:color="auto" w:fill="auto"/>
          </w:tcPr>
          <w:p w14:paraId="217E95EC" w14:textId="77777777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A4E16" w14:textId="57DBDDF7" w:rsidR="00391AF3" w:rsidRPr="00A23F58" w:rsidRDefault="00326AA6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18,711</w:t>
            </w:r>
          </w:p>
        </w:tc>
        <w:tc>
          <w:tcPr>
            <w:tcW w:w="128" w:type="pct"/>
          </w:tcPr>
          <w:p w14:paraId="0DA2632F" w14:textId="77777777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9C3B69A" w14:textId="121DE3C1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</w:tbl>
    <w:p w14:paraId="435D62EC" w14:textId="699122F7" w:rsidR="004A58E1" w:rsidRDefault="004A58E1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803"/>
        <w:gridCol w:w="1170"/>
        <w:gridCol w:w="238"/>
        <w:gridCol w:w="1127"/>
        <w:gridCol w:w="240"/>
        <w:gridCol w:w="1200"/>
        <w:gridCol w:w="241"/>
        <w:gridCol w:w="1110"/>
      </w:tblGrid>
      <w:tr w:rsidR="004B1893" w:rsidRPr="00F36B37" w14:paraId="6BE2E0AF" w14:textId="77777777" w:rsidTr="003737A7">
        <w:tc>
          <w:tcPr>
            <w:tcW w:w="2155" w:type="pct"/>
            <w:gridSpan w:val="2"/>
          </w:tcPr>
          <w:p w14:paraId="667B1C47" w14:textId="79811F0D" w:rsidR="004B1893" w:rsidRPr="00A23F58" w:rsidRDefault="00FA5972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</w:t>
            </w:r>
            <w:r w:rsidR="004B1893"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4" w:type="pct"/>
            <w:gridSpan w:val="3"/>
          </w:tcPr>
          <w:p w14:paraId="1BF8BD31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307EBBC5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08F64C89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893" w:rsidRPr="00F36B37" w14:paraId="3B922571" w14:textId="77777777" w:rsidTr="003737A7">
        <w:tc>
          <w:tcPr>
            <w:tcW w:w="2155" w:type="pct"/>
            <w:gridSpan w:val="2"/>
          </w:tcPr>
          <w:p w14:paraId="5868629A" w14:textId="7BC419D0" w:rsidR="004B1893" w:rsidRPr="00B30E1D" w:rsidRDefault="00A267B9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B1893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F28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="004B1893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4B18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F28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4B18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FF28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25" w:type="pct"/>
          </w:tcPr>
          <w:p w14:paraId="379B9F9D" w14:textId="074CD4C3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</w:tcPr>
          <w:p w14:paraId="68471290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9A017ED" w14:textId="5285985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5DC28B01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B5B9024" w14:textId="3501ADE6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9" w:type="pct"/>
          </w:tcPr>
          <w:p w14:paraId="52B56256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8A4BFF" w14:textId="6EFA7AC2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B1893" w:rsidRPr="00F36B37" w14:paraId="3689514B" w14:textId="77777777" w:rsidTr="003737A7">
        <w:trPr>
          <w:trHeight w:val="236"/>
        </w:trPr>
        <w:tc>
          <w:tcPr>
            <w:tcW w:w="1726" w:type="pct"/>
          </w:tcPr>
          <w:p w14:paraId="70B3358B" w14:textId="7777777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619F901" w14:textId="77777777" w:rsidR="004B1893" w:rsidRPr="00933281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4D72573B" w14:textId="77777777" w:rsidR="004B1893" w:rsidRPr="00C6133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28CF" w:rsidRPr="00F36B37" w14:paraId="245A5109" w14:textId="77777777" w:rsidTr="003737A7">
        <w:tc>
          <w:tcPr>
            <w:tcW w:w="1726" w:type="pct"/>
          </w:tcPr>
          <w:p w14:paraId="4D008270" w14:textId="00010046" w:rsidR="00FF28CF" w:rsidRPr="00E80EAC" w:rsidRDefault="00FF28CF" w:rsidP="00FF28CF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429" w:type="pct"/>
          </w:tcPr>
          <w:p w14:paraId="2798D483" w14:textId="77777777" w:rsidR="00FF28CF" w:rsidRPr="00F36B37" w:rsidRDefault="00FF28CF" w:rsidP="00FF28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D1D668E" w14:textId="72D30F7B" w:rsidR="00FF28CF" w:rsidRPr="00FF28CF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="Angsana New"/>
                <w:sz w:val="30"/>
                <w:szCs w:val="30"/>
              </w:rPr>
            </w:pPr>
            <w:r w:rsidRPr="006839A7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Pr="00FF28CF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27" w:type="pct"/>
            <w:vAlign w:val="bottom"/>
          </w:tcPr>
          <w:p w14:paraId="5BF41B91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ED27C8B" w14:textId="6C0F5F24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28" w:type="pct"/>
            <w:vAlign w:val="bottom"/>
          </w:tcPr>
          <w:p w14:paraId="2C00A56F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D74AFF" w14:textId="70C1E964" w:rsidR="00FF28CF" w:rsidRPr="004B1893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F28CF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29" w:type="pct"/>
            <w:vAlign w:val="bottom"/>
          </w:tcPr>
          <w:p w14:paraId="7164F0E6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7AA6B5" w14:textId="1215C9E7" w:rsidR="00FF28CF" w:rsidRPr="003A2DEB" w:rsidRDefault="00FF28CF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8CF" w:rsidRPr="00F36B37" w14:paraId="552698AD" w14:textId="77777777" w:rsidTr="003737A7">
        <w:tc>
          <w:tcPr>
            <w:tcW w:w="1726" w:type="pct"/>
          </w:tcPr>
          <w:p w14:paraId="737029EC" w14:textId="52D6D279" w:rsidR="00FF28CF" w:rsidRPr="000C3853" w:rsidRDefault="00FF28CF" w:rsidP="00FF28CF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429" w:type="pct"/>
          </w:tcPr>
          <w:p w14:paraId="3105336E" w14:textId="77777777" w:rsidR="00FF28CF" w:rsidRPr="00F36B37" w:rsidRDefault="00FF28CF" w:rsidP="00FF28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F92BDA2" w14:textId="7005531A" w:rsidR="00FF28CF" w:rsidRPr="003A2DEB" w:rsidRDefault="000177A6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3,131</w:t>
            </w:r>
          </w:p>
        </w:tc>
        <w:tc>
          <w:tcPr>
            <w:tcW w:w="127" w:type="pct"/>
            <w:vAlign w:val="bottom"/>
          </w:tcPr>
          <w:p w14:paraId="2B81ABF2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8AE3051" w14:textId="3A97AAE8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28" w:type="pct"/>
            <w:vAlign w:val="bottom"/>
          </w:tcPr>
          <w:p w14:paraId="3D805F41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31390" w14:textId="543DF349" w:rsidR="00FF28CF" w:rsidRPr="003A2DEB" w:rsidRDefault="000177A6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</w:t>
            </w:r>
            <w:r w:rsidR="00E47E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  <w:vAlign w:val="bottom"/>
          </w:tcPr>
          <w:p w14:paraId="3CA231B6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59E803" w14:textId="68EF66CD" w:rsidR="00FF28CF" w:rsidRPr="003A2DEB" w:rsidRDefault="00FF28CF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8CF" w:rsidRPr="00F36B37" w14:paraId="49B292BC" w14:textId="77777777" w:rsidTr="003737A7">
        <w:tc>
          <w:tcPr>
            <w:tcW w:w="1726" w:type="pct"/>
          </w:tcPr>
          <w:p w14:paraId="37E39399" w14:textId="48D7545C" w:rsidR="00FF28CF" w:rsidRPr="00E80EAC" w:rsidRDefault="00FF28CF" w:rsidP="00FF28CF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29" w:type="pct"/>
          </w:tcPr>
          <w:p w14:paraId="30A21971" w14:textId="16E039A4" w:rsidR="00FF28CF" w:rsidRPr="00E80EAC" w:rsidRDefault="00FF28CF" w:rsidP="00FF28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5B6DB1E" w14:textId="65F4145E" w:rsidR="00FF28CF" w:rsidRPr="003A2DEB" w:rsidRDefault="000177A6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(3,071)</w:t>
            </w:r>
          </w:p>
        </w:tc>
        <w:tc>
          <w:tcPr>
            <w:tcW w:w="127" w:type="pct"/>
            <w:vAlign w:val="bottom"/>
          </w:tcPr>
          <w:p w14:paraId="6300EA49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528CAF0" w14:textId="5A998BC1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sz w:val="30"/>
                <w:szCs w:val="30"/>
              </w:rPr>
              <w:t>(11,566)</w:t>
            </w:r>
          </w:p>
        </w:tc>
        <w:tc>
          <w:tcPr>
            <w:tcW w:w="128" w:type="pct"/>
            <w:vAlign w:val="bottom"/>
          </w:tcPr>
          <w:p w14:paraId="78FE198C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727112F" w14:textId="7BA96A96" w:rsidR="00FF28CF" w:rsidRPr="003A2DEB" w:rsidRDefault="000177A6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0CB25B2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71ED8A" w14:textId="4347B60A" w:rsidR="00FF28CF" w:rsidRPr="003A2DEB" w:rsidRDefault="00FF28CF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8CF" w:rsidRPr="00F36B37" w14:paraId="1BDC9D88" w14:textId="77777777" w:rsidTr="003737A7">
        <w:tc>
          <w:tcPr>
            <w:tcW w:w="1726" w:type="pct"/>
          </w:tcPr>
          <w:p w14:paraId="37ADD54E" w14:textId="6928B6FC" w:rsidR="00FF28CF" w:rsidRPr="000C3853" w:rsidRDefault="00FF28CF" w:rsidP="00FF28CF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ตัดจำหน่าย</w:t>
            </w:r>
          </w:p>
        </w:tc>
        <w:tc>
          <w:tcPr>
            <w:tcW w:w="429" w:type="pct"/>
          </w:tcPr>
          <w:p w14:paraId="22DCEC73" w14:textId="77777777" w:rsidR="00FF28CF" w:rsidRPr="00E80EAC" w:rsidRDefault="00FF28CF" w:rsidP="00FF28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067CCD3" w14:textId="790C214F" w:rsidR="00FF28CF" w:rsidRDefault="000177A6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(5,024)</w:t>
            </w:r>
          </w:p>
        </w:tc>
        <w:tc>
          <w:tcPr>
            <w:tcW w:w="127" w:type="pct"/>
            <w:vAlign w:val="bottom"/>
          </w:tcPr>
          <w:p w14:paraId="79297458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6614EED" w14:textId="43A6B5E6" w:rsidR="00FF28CF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E1DB6C9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4FA0AF1" w14:textId="2D6AF55A" w:rsidR="00FF28CF" w:rsidRDefault="000177A6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782BC28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792712" w14:textId="3F362E96" w:rsidR="00FF28CF" w:rsidRPr="00995A84" w:rsidRDefault="00FF28CF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8CF" w:rsidRPr="00F36B37" w14:paraId="369EB58A" w14:textId="77777777" w:rsidTr="003737A7">
        <w:tc>
          <w:tcPr>
            <w:tcW w:w="1726" w:type="pct"/>
          </w:tcPr>
          <w:p w14:paraId="74DF280E" w14:textId="48411CB4" w:rsidR="00FF28CF" w:rsidRPr="00E27CBD" w:rsidRDefault="00FF28CF" w:rsidP="00FF28C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B18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A20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B1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</w:t>
            </w:r>
            <w:r w:rsidR="002A20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429" w:type="pct"/>
          </w:tcPr>
          <w:p w14:paraId="30109B25" w14:textId="77777777" w:rsidR="00FF28CF" w:rsidRPr="00E80EAC" w:rsidRDefault="00FF28CF" w:rsidP="00FF28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B03D" w14:textId="2346606E" w:rsidR="00FF28CF" w:rsidRPr="003A2DEB" w:rsidRDefault="000177A6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13,745</w:t>
            </w:r>
          </w:p>
        </w:tc>
        <w:tc>
          <w:tcPr>
            <w:tcW w:w="127" w:type="pct"/>
            <w:vAlign w:val="bottom"/>
          </w:tcPr>
          <w:p w14:paraId="4FA1C6D0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54EB50" w14:textId="364BCE99" w:rsidR="00FF28CF" w:rsidRPr="006166E7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13,506</w:t>
            </w:r>
          </w:p>
        </w:tc>
        <w:tc>
          <w:tcPr>
            <w:tcW w:w="128" w:type="pct"/>
            <w:vAlign w:val="bottom"/>
          </w:tcPr>
          <w:p w14:paraId="30D4160F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F078D" w14:textId="28F3C607" w:rsidR="00FF28CF" w:rsidRPr="003A2DEB" w:rsidRDefault="000177A6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</w:t>
            </w:r>
            <w:r w:rsidR="00E47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  <w:vAlign w:val="bottom"/>
          </w:tcPr>
          <w:p w14:paraId="7FB19EB6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C229AEF" w14:textId="311F893B" w:rsidR="00FF28CF" w:rsidRPr="00FA5972" w:rsidRDefault="00FF28CF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7ABE128" w14:textId="77777777" w:rsidR="00B44A8E" w:rsidRPr="00A267B9" w:rsidRDefault="00B44A8E" w:rsidP="00EE6646">
      <w:pPr>
        <w:rPr>
          <w:rFonts w:asciiTheme="majorBidi" w:hAnsiTheme="majorBidi" w:cstheme="majorBidi"/>
          <w:sz w:val="30"/>
          <w:szCs w:val="30"/>
        </w:rPr>
      </w:pPr>
    </w:p>
    <w:p w14:paraId="297CE05F" w14:textId="34C101A3" w:rsidR="00EE6646" w:rsidRPr="00984D68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625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 บริษัทร่วมและการร่วมค้า</w:t>
      </w:r>
    </w:p>
    <w:p w14:paraId="69335483" w14:textId="1BAB3B19" w:rsidR="00DB7E68" w:rsidRPr="00807D05" w:rsidRDefault="00DB7E68" w:rsidP="009323B0">
      <w:pPr>
        <w:ind w:right="18" w:firstLine="518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2"/>
        <w:gridCol w:w="1675"/>
        <w:gridCol w:w="237"/>
        <w:gridCol w:w="1686"/>
      </w:tblGrid>
      <w:tr w:rsidR="00FF76D9" w:rsidRPr="00984D68" w14:paraId="559475F2" w14:textId="77777777" w:rsidTr="009323B0">
        <w:trPr>
          <w:trHeight w:val="885"/>
          <w:tblHeader/>
        </w:trPr>
        <w:tc>
          <w:tcPr>
            <w:tcW w:w="5672" w:type="dxa"/>
            <w:vAlign w:val="bottom"/>
          </w:tcPr>
          <w:p w14:paraId="64D7784F" w14:textId="77777777" w:rsidR="00FF76D9" w:rsidRPr="00984D68" w:rsidRDefault="00FF76D9" w:rsidP="00583F7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92F63D0" w14:textId="187BE3ED" w:rsidR="00FF76D9" w:rsidRPr="004B1893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F6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EF6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B18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EF6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C321C5"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B18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675" w:type="dxa"/>
            <w:vAlign w:val="bottom"/>
          </w:tcPr>
          <w:p w14:paraId="4196F36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center"/>
          </w:tcPr>
          <w:p w14:paraId="5705801A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  <w:vAlign w:val="center"/>
          </w:tcPr>
          <w:p w14:paraId="091047AE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09A96B5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6D9" w:rsidRPr="00984D68" w14:paraId="27D597AD" w14:textId="77777777" w:rsidTr="009323B0">
        <w:trPr>
          <w:trHeight w:val="411"/>
          <w:tblHeader/>
        </w:trPr>
        <w:tc>
          <w:tcPr>
            <w:tcW w:w="5672" w:type="dxa"/>
            <w:shd w:val="clear" w:color="auto" w:fill="auto"/>
            <w:vAlign w:val="bottom"/>
          </w:tcPr>
          <w:p w14:paraId="3B7D96B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8" w:type="dxa"/>
            <w:gridSpan w:val="3"/>
          </w:tcPr>
          <w:p w14:paraId="693B6D1B" w14:textId="77777777" w:rsidR="00FF76D9" w:rsidRPr="00984D68" w:rsidRDefault="00FF76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4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76D9" w:rsidRPr="00984D68" w14:paraId="7EE5CE33" w14:textId="77777777" w:rsidTr="009323B0">
        <w:trPr>
          <w:trHeight w:val="448"/>
        </w:trPr>
        <w:tc>
          <w:tcPr>
            <w:tcW w:w="5672" w:type="dxa"/>
            <w:vAlign w:val="bottom"/>
          </w:tcPr>
          <w:p w14:paraId="4A64A894" w14:textId="059132A8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E10E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675" w:type="dxa"/>
          </w:tcPr>
          <w:p w14:paraId="392B93AC" w14:textId="77777777" w:rsidR="00FF76D9" w:rsidRPr="00984D68" w:rsidRDefault="00FF7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57CD0E11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0A1812F" w14:textId="77777777" w:rsidR="00FF76D9" w:rsidRPr="00984D6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E44" w:rsidRPr="00984D68" w14:paraId="67DD6A71" w14:textId="77777777" w:rsidTr="0073429F">
        <w:trPr>
          <w:trHeight w:val="68"/>
        </w:trPr>
        <w:tc>
          <w:tcPr>
            <w:tcW w:w="5672" w:type="dxa"/>
            <w:vAlign w:val="bottom"/>
          </w:tcPr>
          <w:p w14:paraId="40898324" w14:textId="499C96D2" w:rsidR="00E10E44" w:rsidRPr="00984D68" w:rsidRDefault="003623FC" w:rsidP="0093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</w:t>
            </w:r>
            <w:r w:rsidR="009323B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 w:rsidR="00E10E44" w:rsidRPr="00E10E4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3623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เอ็มจีซี</w:t>
            </w:r>
            <w:r w:rsidRPr="003623F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เอเชีย</w:t>
            </w:r>
            <w:r w:rsidRPr="003623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กรีนเทค</w:t>
            </w:r>
            <w:r w:rsidRPr="003623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75" w:type="dxa"/>
          </w:tcPr>
          <w:p w14:paraId="7678C1AF" w14:textId="36CD663E" w:rsidR="00E10E44" w:rsidRPr="00E10E44" w:rsidRDefault="00BA46B6" w:rsidP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1AB4CF7" w14:textId="77777777" w:rsidR="00E10E44" w:rsidRPr="00984D68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3B452E7" w14:textId="2A06C7D6" w:rsidR="00E10E44" w:rsidRPr="00984D68" w:rsidRDefault="004C2700" w:rsidP="00734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115,000</w:t>
            </w:r>
          </w:p>
        </w:tc>
      </w:tr>
      <w:tr w:rsidR="00E10E44" w:rsidRPr="00984D68" w14:paraId="450E74E7" w14:textId="77777777" w:rsidTr="009323B0">
        <w:trPr>
          <w:trHeight w:val="79"/>
        </w:trPr>
        <w:tc>
          <w:tcPr>
            <w:tcW w:w="5672" w:type="dxa"/>
            <w:vAlign w:val="bottom"/>
          </w:tcPr>
          <w:p w14:paraId="518EE2B1" w14:textId="77777777" w:rsidR="00E10E44" w:rsidRPr="0017125F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</w:tcPr>
          <w:p w14:paraId="719B70C5" w14:textId="77777777" w:rsidR="00E10E44" w:rsidRPr="0017125F" w:rsidRDefault="00E10E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</w:tcPr>
          <w:p w14:paraId="734238EA" w14:textId="77777777" w:rsidR="00E10E44" w:rsidRPr="0017125F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6" w:type="dxa"/>
          </w:tcPr>
          <w:p w14:paraId="4E8E52E2" w14:textId="77777777" w:rsidR="00E10E44" w:rsidRPr="0017125F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0E44" w:rsidRPr="00984D68" w14:paraId="1ECC428E" w14:textId="77777777" w:rsidTr="009323B0">
        <w:trPr>
          <w:trHeight w:val="448"/>
        </w:trPr>
        <w:tc>
          <w:tcPr>
            <w:tcW w:w="5672" w:type="dxa"/>
            <w:vAlign w:val="bottom"/>
          </w:tcPr>
          <w:p w14:paraId="027EF8FD" w14:textId="34B4756A" w:rsidR="00E10E44" w:rsidRPr="00984D68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75" w:type="dxa"/>
          </w:tcPr>
          <w:p w14:paraId="5C22ADE4" w14:textId="77777777" w:rsidR="00E10E44" w:rsidRPr="00984D68" w:rsidRDefault="00E10E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3975F593" w14:textId="77777777" w:rsidR="00E10E44" w:rsidRPr="00984D68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D5AC88A" w14:textId="77777777" w:rsidR="00E10E44" w:rsidRPr="00984D68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BF6" w:rsidRPr="00984D68" w14:paraId="79421FA2" w14:textId="77777777" w:rsidTr="009323B0">
        <w:trPr>
          <w:trHeight w:val="424"/>
        </w:trPr>
        <w:tc>
          <w:tcPr>
            <w:tcW w:w="5672" w:type="dxa"/>
            <w:vAlign w:val="bottom"/>
          </w:tcPr>
          <w:p w14:paraId="51246A8B" w14:textId="0E6001E1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</w:t>
            </w:r>
            <w:r w:rsidRPr="00E10E4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0A253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0A253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A2537">
              <w:rPr>
                <w:rFonts w:asciiTheme="majorBidi" w:hAnsiTheme="majorBidi" w:cs="Angsana New" w:hint="cs"/>
                <w:sz w:val="30"/>
                <w:szCs w:val="30"/>
                <w:cs/>
              </w:rPr>
              <w:t>นีโอ</w:t>
            </w:r>
            <w:r w:rsidRPr="000A253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A2537">
              <w:rPr>
                <w:rFonts w:asciiTheme="majorBidi" w:hAnsiTheme="majorBidi" w:cs="Angsana New" w:hint="cs"/>
                <w:sz w:val="30"/>
                <w:szCs w:val="30"/>
                <w:cs/>
              </w:rPr>
              <w:t>โมบิลิตี้</w:t>
            </w:r>
            <w:r w:rsidRPr="000A253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A2537">
              <w:rPr>
                <w:rFonts w:asciiTheme="majorBidi" w:hAnsiTheme="majorBidi" w:cs="Angsana New" w:hint="cs"/>
                <w:sz w:val="30"/>
                <w:szCs w:val="30"/>
                <w:cs/>
              </w:rPr>
              <w:t>เอเชีย</w:t>
            </w:r>
            <w:r w:rsidRPr="000A253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A253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75" w:type="dxa"/>
          </w:tcPr>
          <w:p w14:paraId="27338030" w14:textId="56658050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37" w:type="dxa"/>
          </w:tcPr>
          <w:p w14:paraId="7DC9777E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34FA169C" w14:textId="38588404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BF6" w:rsidRPr="00984D68" w14:paraId="0C7FDE29" w14:textId="77777777" w:rsidTr="009323B0">
        <w:trPr>
          <w:trHeight w:val="424"/>
        </w:trPr>
        <w:tc>
          <w:tcPr>
            <w:tcW w:w="5672" w:type="dxa"/>
            <w:vAlign w:val="bottom"/>
          </w:tcPr>
          <w:p w14:paraId="2A81F3AF" w14:textId="515C10CB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1675" w:type="dxa"/>
          </w:tcPr>
          <w:p w14:paraId="566E3C4B" w14:textId="53FD16DC" w:rsidR="009E2BF6" w:rsidRPr="00FB7FAF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B7FAF">
              <w:rPr>
                <w:rFonts w:asciiTheme="majorBidi" w:hAnsiTheme="majorBidi" w:cstheme="majorBidi"/>
                <w:sz w:val="30"/>
                <w:szCs w:val="30"/>
              </w:rPr>
              <w:t>14,148</w:t>
            </w:r>
          </w:p>
        </w:tc>
        <w:tc>
          <w:tcPr>
            <w:tcW w:w="237" w:type="dxa"/>
          </w:tcPr>
          <w:p w14:paraId="5E0BDA2B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07BD840F" w14:textId="504B1F26" w:rsidR="009E2BF6" w:rsidRDefault="001B3812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BF6" w:rsidRPr="00984D68" w14:paraId="149F71E2" w14:textId="77777777" w:rsidTr="009323B0">
        <w:trPr>
          <w:trHeight w:val="424"/>
        </w:trPr>
        <w:tc>
          <w:tcPr>
            <w:tcW w:w="5672" w:type="dxa"/>
            <w:vAlign w:val="bottom"/>
          </w:tcPr>
          <w:p w14:paraId="1641169A" w14:textId="3583A3E3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75" w:type="dxa"/>
          </w:tcPr>
          <w:p w14:paraId="5A0CCF76" w14:textId="3AE64322" w:rsidR="009E2BF6" w:rsidRPr="00FB7FAF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102A3">
              <w:rPr>
                <w:rFonts w:asciiTheme="majorBidi" w:hAnsiTheme="majorBidi" w:cs="Angsana New"/>
                <w:sz w:val="30"/>
                <w:szCs w:val="30"/>
                <w:cs/>
              </w:rPr>
              <w:t>(1</w:t>
            </w:r>
            <w:r w:rsidRPr="000102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02A3">
              <w:rPr>
                <w:rFonts w:asciiTheme="majorBidi" w:hAnsiTheme="majorBidi" w:cs="Angsana New"/>
                <w:sz w:val="30"/>
                <w:szCs w:val="30"/>
                <w:cs/>
              </w:rPr>
              <w:t>950)</w:t>
            </w:r>
          </w:p>
        </w:tc>
        <w:tc>
          <w:tcPr>
            <w:tcW w:w="237" w:type="dxa"/>
          </w:tcPr>
          <w:p w14:paraId="387FC094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180BB806" w14:textId="6D462DD0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BF6" w:rsidRPr="00984D68" w14:paraId="02E8C8B4" w14:textId="77777777" w:rsidTr="009323B0">
        <w:trPr>
          <w:trHeight w:val="101"/>
        </w:trPr>
        <w:tc>
          <w:tcPr>
            <w:tcW w:w="5672" w:type="dxa"/>
            <w:vAlign w:val="bottom"/>
          </w:tcPr>
          <w:p w14:paraId="78C47632" w14:textId="77777777" w:rsidR="009E2BF6" w:rsidRPr="0017125F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</w:tcPr>
          <w:p w14:paraId="61A56AA8" w14:textId="77777777" w:rsidR="009E2BF6" w:rsidRPr="0017125F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21F98BCB" w14:textId="77777777" w:rsidR="009E2BF6" w:rsidRPr="0017125F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6" w:type="dxa"/>
          </w:tcPr>
          <w:p w14:paraId="7D74BFA3" w14:textId="77777777" w:rsidR="009E2BF6" w:rsidRPr="0017125F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2BF6" w:rsidRPr="00984D68" w14:paraId="18A8310A" w14:textId="77777777" w:rsidTr="009323B0">
        <w:trPr>
          <w:trHeight w:val="436"/>
        </w:trPr>
        <w:tc>
          <w:tcPr>
            <w:tcW w:w="5672" w:type="dxa"/>
            <w:vAlign w:val="bottom"/>
          </w:tcPr>
          <w:p w14:paraId="376857DD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75" w:type="dxa"/>
          </w:tcPr>
          <w:p w14:paraId="4009B7CF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DD5458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8F98D21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BF6" w:rsidRPr="00DD4DE0" w14:paraId="7C84DEFB" w14:textId="77777777" w:rsidTr="009323B0">
        <w:trPr>
          <w:trHeight w:val="436"/>
        </w:trPr>
        <w:tc>
          <w:tcPr>
            <w:tcW w:w="5672" w:type="dxa"/>
            <w:vAlign w:val="bottom"/>
          </w:tcPr>
          <w:p w14:paraId="076DFE77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ส่วนแบ่งขาดทุนของการร่วมค้า</w:t>
            </w:r>
          </w:p>
        </w:tc>
        <w:tc>
          <w:tcPr>
            <w:tcW w:w="1675" w:type="dxa"/>
          </w:tcPr>
          <w:p w14:paraId="081E3544" w14:textId="6C3DCBEF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D2E">
              <w:rPr>
                <w:rFonts w:asciiTheme="majorBidi" w:hAnsiTheme="majorBidi" w:cstheme="majorBidi"/>
                <w:sz w:val="30"/>
                <w:szCs w:val="30"/>
              </w:rPr>
              <w:t>(7,236)</w:t>
            </w:r>
          </w:p>
        </w:tc>
        <w:tc>
          <w:tcPr>
            <w:tcW w:w="237" w:type="dxa"/>
          </w:tcPr>
          <w:p w14:paraId="09EE37B1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12DB2771" w14:textId="244E5CAD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B598886" w14:textId="77777777" w:rsidR="00FF76D9" w:rsidRPr="00613CE5" w:rsidRDefault="00FF76D9" w:rsidP="00E31E34">
      <w:pPr>
        <w:ind w:right="18" w:firstLine="518"/>
        <w:jc w:val="both"/>
        <w:rPr>
          <w:rFonts w:asciiTheme="majorBidi" w:hAnsiTheme="majorBidi" w:cstheme="majorBidi"/>
          <w:sz w:val="28"/>
          <w:szCs w:val="28"/>
          <w:highlight w:val="green"/>
        </w:rPr>
      </w:pPr>
    </w:p>
    <w:p w14:paraId="40190F0A" w14:textId="5D342E5B" w:rsidR="00E10E44" w:rsidRPr="00984D68" w:rsidRDefault="00E10E44" w:rsidP="00E1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highlight w:val="yellow"/>
          <w:cs/>
        </w:rPr>
      </w:pPr>
      <w:r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บริษัท</w:t>
      </w:r>
      <w:r w:rsidRPr="006215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21533"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เอ็มจีซี</w:t>
      </w:r>
      <w:r w:rsidR="00621533" w:rsidRPr="00621533">
        <w:rPr>
          <w:rFonts w:asciiTheme="majorBidi" w:hAnsiTheme="majorBidi" w:cs="Angsana New"/>
          <w:i/>
          <w:iCs/>
          <w:sz w:val="30"/>
          <w:szCs w:val="30"/>
          <w:cs/>
        </w:rPr>
        <w:t>-</w:t>
      </w:r>
      <w:r w:rsidR="00621533"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เอเชีย</w:t>
      </w:r>
      <w:r w:rsidR="00621533" w:rsidRPr="006215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21533"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กรีนเทค</w:t>
      </w:r>
      <w:r w:rsidRPr="006215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จำกัด</w:t>
      </w:r>
    </w:p>
    <w:p w14:paraId="78C60FEB" w14:textId="77777777" w:rsidR="00E10E44" w:rsidRPr="00613CE5" w:rsidRDefault="00E10E44" w:rsidP="00E1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92"/>
        <w:rPr>
          <w:rFonts w:ascii="Angsana New" w:hAnsi="Angsana New" w:cs="Angsana New"/>
          <w:sz w:val="28"/>
          <w:szCs w:val="28"/>
        </w:rPr>
      </w:pPr>
    </w:p>
    <w:p w14:paraId="6667EC65" w14:textId="41F2E41F" w:rsidR="00B56CFB" w:rsidRPr="00643A98" w:rsidRDefault="00687C3E" w:rsidP="00643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>ในการประชุมคณะกรรมการ</w:t>
      </w:r>
      <w:r w:rsidR="00895AD0" w:rsidRPr="00EA6CA3">
        <w:rPr>
          <w:rFonts w:asciiTheme="majorBidi" w:eastAsia="Calibri" w:hAnsiTheme="majorBidi" w:cstheme="majorBidi" w:hint="cs"/>
          <w:sz w:val="30"/>
          <w:szCs w:val="30"/>
          <w:cs/>
        </w:rPr>
        <w:t>ของบริษัท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ในเดือนกุมภาพันธ์ </w:t>
      </w:r>
      <w:r w:rsidRPr="00EA6CA3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>คณะกรรมการมีมติอนุมัติการจัดตั้ง</w:t>
      </w:r>
      <w:r w:rsidRPr="00EA6CA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EA6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A6CA3">
        <w:rPr>
          <w:rFonts w:asciiTheme="majorBidi" w:eastAsia="Calibri" w:hAnsiTheme="majorBidi" w:cstheme="majorBidi"/>
          <w:sz w:val="30"/>
          <w:szCs w:val="30"/>
          <w:cs/>
        </w:rPr>
        <w:t>เอ็มจีซี</w:t>
      </w:r>
      <w:r w:rsidRPr="00EA6CA3">
        <w:rPr>
          <w:rFonts w:asciiTheme="majorBidi" w:eastAsia="Calibri" w:hAnsiTheme="majorBidi" w:cstheme="majorBidi"/>
          <w:sz w:val="30"/>
          <w:szCs w:val="30"/>
        </w:rPr>
        <w:t>-</w:t>
      </w:r>
      <w:r w:rsidRPr="00EA6CA3">
        <w:rPr>
          <w:rFonts w:asciiTheme="majorBidi" w:eastAsia="Calibri" w:hAnsiTheme="majorBidi" w:cstheme="majorBidi"/>
          <w:sz w:val="30"/>
          <w:szCs w:val="30"/>
          <w:cs/>
        </w:rPr>
        <w:t xml:space="preserve">เอเชีย กรีนเทค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>จำ</w:t>
      </w:r>
      <w:r w:rsidRPr="00EA6CA3">
        <w:rPr>
          <w:rFonts w:asciiTheme="majorBidi" w:eastAsia="Calibri" w:hAnsiTheme="majorBidi" w:cstheme="majorBidi"/>
          <w:sz w:val="30"/>
          <w:szCs w:val="30"/>
          <w:cs/>
        </w:rPr>
        <w:t>กัด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 เป็นบริษัทย่อยแห่งใหม่ ซึ่งเป็นนิติบุคคลที่จัดตั้งขึ้นในประเทศไทย มีทุนจดทะเบียนรวม </w:t>
      </w:r>
      <w:r w:rsidRPr="00EA6CA3">
        <w:rPr>
          <w:rFonts w:asciiTheme="majorBidi" w:eastAsia="Calibri" w:hAnsiTheme="majorBidi" w:cstheme="majorBidi"/>
          <w:sz w:val="30"/>
          <w:szCs w:val="30"/>
        </w:rPr>
        <w:t xml:space="preserve">100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ล้านบาท </w:t>
      </w:r>
      <w:r w:rsidR="003D078C" w:rsidRPr="00EA6CA3">
        <w:rPr>
          <w:rFonts w:asciiTheme="majorBidi" w:eastAsia="Calibri" w:hAnsiTheme="majorBidi" w:cstheme="majorBidi" w:hint="cs"/>
          <w:sz w:val="30"/>
          <w:szCs w:val="30"/>
          <w:cs/>
        </w:rPr>
        <w:t>โดย</w:t>
      </w:r>
      <w:r w:rsidR="00FE2052" w:rsidRPr="00EA6CA3">
        <w:rPr>
          <w:rFonts w:asciiTheme="majorBidi" w:eastAsia="Calibri" w:hAnsiTheme="majorBidi" w:cstheme="majorBidi" w:hint="cs"/>
          <w:sz w:val="30"/>
          <w:szCs w:val="30"/>
          <w:cs/>
        </w:rPr>
        <w:t>ออก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หุ้นสามัญจำนวน </w:t>
      </w:r>
      <w:r w:rsidRPr="00EA6CA3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 w:rsidRPr="00EA6CA3">
        <w:rPr>
          <w:rFonts w:asciiTheme="majorBidi" w:eastAsia="Calibri" w:hAnsiTheme="majorBidi" w:cstheme="majorBidi"/>
          <w:sz w:val="30"/>
          <w:szCs w:val="30"/>
        </w:rPr>
        <w:t>100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บาท บริษัทลงทุนในบริษัทย่อยดังกล่าวจำนวน </w:t>
      </w:r>
      <w:r w:rsidRPr="00EA6CA3">
        <w:rPr>
          <w:rFonts w:asciiTheme="majorBidi" w:eastAsia="Calibri" w:hAnsiTheme="majorBidi" w:cstheme="majorBidi"/>
          <w:sz w:val="30"/>
          <w:szCs w:val="30"/>
        </w:rPr>
        <w:t xml:space="preserve">999,998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หุ้น </w:t>
      </w:r>
      <w:r w:rsidR="00643A98">
        <w:rPr>
          <w:rFonts w:asciiTheme="majorBidi" w:eastAsia="Calibri" w:hAnsiTheme="majorBidi" w:cstheme="majorBidi" w:hint="cs"/>
          <w:sz w:val="30"/>
          <w:szCs w:val="30"/>
          <w:cs/>
        </w:rPr>
        <w:t xml:space="preserve">คิดเป็นส่วนได้เสียร้อยละ </w:t>
      </w:r>
      <w:r w:rsidR="00643A98">
        <w:rPr>
          <w:rFonts w:asciiTheme="majorBidi" w:eastAsia="Calibri" w:hAnsiTheme="majorBidi" w:cstheme="majorBidi"/>
          <w:sz w:val="30"/>
          <w:szCs w:val="30"/>
        </w:rPr>
        <w:t xml:space="preserve">99.99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และบริษัทได้</w:t>
      </w:r>
      <w:r w:rsidR="00673B5D" w:rsidRPr="00EA6CA3">
        <w:rPr>
          <w:rFonts w:asciiTheme="majorBidi" w:eastAsia="Calibri" w:hAnsiTheme="majorBidi" w:cstheme="majorBidi" w:hint="cs"/>
          <w:sz w:val="30"/>
          <w:szCs w:val="30"/>
          <w:cs/>
        </w:rPr>
        <w:t>จ่าย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>ชำระค่าหุ้น</w:t>
      </w:r>
      <w:r w:rsidR="00D822F6" w:rsidRPr="00EA6CA3">
        <w:rPr>
          <w:rFonts w:asciiTheme="majorBidi" w:eastAsia="Calibri" w:hAnsiTheme="majorBidi" w:cstheme="majorBidi" w:hint="cs"/>
          <w:sz w:val="30"/>
          <w:szCs w:val="30"/>
          <w:cs/>
        </w:rPr>
        <w:t>เต็มจำนวน</w:t>
      </w:r>
      <w:r w:rsidR="00673B5D" w:rsidRPr="00EA6CA3">
        <w:rPr>
          <w:rFonts w:asciiTheme="majorBidi" w:eastAsia="Calibri" w:hAnsiTheme="majorBidi" w:cstheme="majorBidi" w:hint="cs"/>
          <w:sz w:val="30"/>
          <w:szCs w:val="30"/>
          <w:cs/>
        </w:rPr>
        <w:t>แล้ว</w:t>
      </w:r>
      <w:r w:rsidR="009E2BF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เป็นจำนวนเงิน </w:t>
      </w:r>
      <w:r w:rsidR="00D822F6" w:rsidRPr="00EA6CA3">
        <w:rPr>
          <w:rFonts w:asciiTheme="majorBidi" w:eastAsia="Calibri" w:hAnsiTheme="majorBidi" w:cstheme="majorBidi"/>
          <w:sz w:val="30"/>
          <w:szCs w:val="30"/>
        </w:rPr>
        <w:t>100</w:t>
      </w:r>
      <w:r w:rsidRPr="00EA6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>ล้านบาท</w:t>
      </w:r>
    </w:p>
    <w:p w14:paraId="5384A8AD" w14:textId="4284D185" w:rsidR="00B56CFB" w:rsidRPr="000E08E2" w:rsidRDefault="00B56CFB" w:rsidP="00610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74022640"/>
      <w:r w:rsidRPr="000E08E2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ใน</w:t>
      </w:r>
      <w:r w:rsidR="00895AD0" w:rsidRPr="000E08E2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="001D6132" w:rsidRPr="000E08E2">
        <w:rPr>
          <w:rFonts w:asciiTheme="majorBidi" w:eastAsia="Calibri" w:hAnsiTheme="majorBidi" w:cstheme="majorBidi" w:hint="cs"/>
          <w:sz w:val="30"/>
          <w:szCs w:val="30"/>
          <w:cs/>
        </w:rPr>
        <w:t>ประชุมวิสามัญ</w:t>
      </w:r>
      <w:r w:rsidR="00CC0C66" w:rsidRPr="000E08E2">
        <w:rPr>
          <w:rFonts w:asciiTheme="majorBidi" w:eastAsia="Calibri" w:hAnsiTheme="majorBidi" w:cstheme="majorBidi" w:hint="cs"/>
          <w:sz w:val="30"/>
          <w:szCs w:val="30"/>
          <w:cs/>
        </w:rPr>
        <w:t>ผู้ถือหุ้น</w:t>
      </w:r>
      <w:r w:rsidR="00895AD0" w:rsidRPr="000E08E2">
        <w:rPr>
          <w:rFonts w:asciiTheme="majorBidi" w:eastAsia="Calibri" w:hAnsiTheme="majorBidi" w:cstheme="majorBidi" w:hint="cs"/>
          <w:sz w:val="30"/>
          <w:szCs w:val="30"/>
          <w:cs/>
        </w:rPr>
        <w:t>ของบริษัท</w:t>
      </w:r>
      <w:r w:rsidR="00610E39" w:rsidRPr="000E08E2">
        <w:rPr>
          <w:rFonts w:asciiTheme="majorBidi" w:eastAsia="Calibri" w:hAnsiTheme="majorBidi" w:cstheme="majorBidi" w:hint="cs"/>
          <w:sz w:val="30"/>
          <w:szCs w:val="30"/>
          <w:cs/>
        </w:rPr>
        <w:t xml:space="preserve">ย่อยแห่งหนึ่ง </w:t>
      </w:r>
      <w:r w:rsidR="00610E39" w:rsidRPr="000E08E2">
        <w:rPr>
          <w:rFonts w:asciiTheme="majorBidi" w:eastAsia="Calibri" w:hAnsiTheme="majorBidi" w:cstheme="majorBidi"/>
          <w:sz w:val="30"/>
          <w:szCs w:val="30"/>
        </w:rPr>
        <w:t>(</w:t>
      </w:r>
      <w:r w:rsidR="00610E39" w:rsidRPr="000E08E2">
        <w:rPr>
          <w:rFonts w:asciiTheme="majorBidi" w:eastAsia="Calibri" w:hAnsiTheme="majorBidi" w:cstheme="majorBidi" w:hint="cs"/>
          <w:sz w:val="30"/>
          <w:szCs w:val="30"/>
          <w:cs/>
        </w:rPr>
        <w:t>บริษัท เอ็มจีซี</w:t>
      </w:r>
      <w:r w:rsidR="00610E39" w:rsidRPr="000E08E2">
        <w:rPr>
          <w:rFonts w:asciiTheme="majorBidi" w:eastAsia="Calibri" w:hAnsiTheme="majorBidi" w:cstheme="majorBidi"/>
          <w:sz w:val="30"/>
          <w:szCs w:val="30"/>
        </w:rPr>
        <w:t>-</w:t>
      </w:r>
      <w:r w:rsidR="00610E39" w:rsidRPr="000E08E2">
        <w:rPr>
          <w:rFonts w:asciiTheme="majorBidi" w:eastAsia="Calibri" w:hAnsiTheme="majorBidi" w:cstheme="majorBidi" w:hint="cs"/>
          <w:sz w:val="30"/>
          <w:szCs w:val="30"/>
          <w:cs/>
        </w:rPr>
        <w:t>เอเชีย กรีนเทค จำกัด</w:t>
      </w:r>
      <w:r w:rsidR="00610E39" w:rsidRPr="000E08E2">
        <w:rPr>
          <w:rFonts w:asciiTheme="majorBidi" w:eastAsia="Calibri" w:hAnsiTheme="majorBidi" w:cstheme="majorBidi"/>
          <w:sz w:val="30"/>
          <w:szCs w:val="30"/>
        </w:rPr>
        <w:t xml:space="preserve">) </w:t>
      </w:r>
      <w:bookmarkEnd w:id="3"/>
      <w:r w:rsidR="004E5383" w:rsidRPr="000E08E2">
        <w:rPr>
          <w:rFonts w:asciiTheme="majorBidi" w:eastAsia="Calibri" w:hAnsiTheme="majorBidi" w:cstheme="majorBidi" w:hint="cs"/>
          <w:sz w:val="30"/>
          <w:szCs w:val="30"/>
          <w:cs/>
        </w:rPr>
        <w:t>ในเดือน</w:t>
      </w:r>
      <w:r w:rsidR="000E08E2" w:rsidRPr="000E08E2">
        <w:rPr>
          <w:rFonts w:asciiTheme="majorBidi" w:eastAsia="Calibri" w:hAnsiTheme="majorBidi" w:cstheme="majorBidi" w:hint="cs"/>
          <w:sz w:val="30"/>
          <w:szCs w:val="30"/>
          <w:cs/>
        </w:rPr>
        <w:t>เมษายน</w:t>
      </w:r>
      <w:r w:rsidR="004E5383" w:rsidRPr="000E08E2">
        <w:rPr>
          <w:rFonts w:asciiTheme="majorBidi" w:eastAsia="Calibri" w:hAnsiTheme="majorBidi" w:cstheme="majorBidi"/>
          <w:sz w:val="30"/>
          <w:szCs w:val="30"/>
        </w:rPr>
        <w:t xml:space="preserve"> 2567 </w:t>
      </w:r>
      <w:r w:rsidR="004E5383" w:rsidRPr="000E08E2">
        <w:rPr>
          <w:rFonts w:asciiTheme="majorBidi" w:eastAsia="Calibri" w:hAnsiTheme="majorBidi" w:cstheme="majorBidi" w:hint="cs"/>
          <w:sz w:val="30"/>
          <w:szCs w:val="30"/>
          <w:cs/>
        </w:rPr>
        <w:t>ผู้ถือหุ้น</w:t>
      </w:r>
      <w:r w:rsidR="00610E39" w:rsidRPr="000E08E2">
        <w:rPr>
          <w:rFonts w:asciiTheme="majorBidi" w:eastAsia="Calibri" w:hAnsiTheme="majorBidi" w:cstheme="majorBidi" w:hint="cs"/>
          <w:sz w:val="30"/>
          <w:szCs w:val="30"/>
          <w:cs/>
        </w:rPr>
        <w:t>ของบริษัทย่อย</w:t>
      </w:r>
      <w:r w:rsidR="00CC0C66" w:rsidRPr="000E08E2">
        <w:rPr>
          <w:rFonts w:asciiTheme="majorBidi" w:eastAsia="Calibri" w:hAnsiTheme="majorBidi" w:cstheme="majorBidi" w:hint="cs"/>
          <w:sz w:val="30"/>
          <w:szCs w:val="30"/>
          <w:cs/>
        </w:rPr>
        <w:t>มีมติให้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 xml:space="preserve">เพิ่มทุนจดทะเบียนจาก </w:t>
      </w:r>
      <w:r w:rsidR="003C3260" w:rsidRPr="000E08E2">
        <w:rPr>
          <w:rFonts w:asciiTheme="majorBidi" w:hAnsiTheme="majorBidi" w:cstheme="majorBidi"/>
          <w:sz w:val="30"/>
          <w:szCs w:val="30"/>
        </w:rPr>
        <w:t>100</w:t>
      </w:r>
      <w:r w:rsidR="004E5383" w:rsidRPr="000E08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3C3260" w:rsidRPr="000E08E2">
        <w:rPr>
          <w:rFonts w:asciiTheme="majorBidi" w:hAnsiTheme="majorBidi" w:cstheme="majorBidi"/>
          <w:sz w:val="30"/>
          <w:szCs w:val="30"/>
        </w:rPr>
        <w:t>160</w:t>
      </w:r>
      <w:r w:rsidR="00895AD0" w:rsidRPr="000E08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610E39" w:rsidRPr="000E08E2">
        <w:rPr>
          <w:rFonts w:asciiTheme="majorBidi" w:hAnsiTheme="majorBidi" w:cstheme="majorBidi" w:hint="cs"/>
          <w:sz w:val="30"/>
          <w:szCs w:val="30"/>
          <w:cs/>
        </w:rPr>
        <w:t xml:space="preserve">โดยออกหุ้นสามัญจำนวน </w:t>
      </w:r>
      <w:r w:rsidR="00610E39" w:rsidRPr="000E08E2">
        <w:rPr>
          <w:rFonts w:asciiTheme="majorBidi" w:hAnsiTheme="majorBidi" w:cstheme="majorBidi"/>
          <w:sz w:val="30"/>
          <w:szCs w:val="30"/>
        </w:rPr>
        <w:t xml:space="preserve">600,000 </w:t>
      </w:r>
      <w:r w:rsidR="00610E39" w:rsidRPr="000E08E2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="00610E39" w:rsidRPr="000E08E2">
        <w:rPr>
          <w:rFonts w:asciiTheme="majorBidi" w:hAnsiTheme="majorBidi" w:cstheme="majorBidi"/>
          <w:sz w:val="30"/>
          <w:szCs w:val="30"/>
        </w:rPr>
        <w:t xml:space="preserve">100 </w:t>
      </w:r>
      <w:r w:rsidR="00610E39" w:rsidRPr="000E08E2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>โดยบริษัทได้ชำระค่าหุ้นเพิ่มทุนบางส่วนให้แก่</w:t>
      </w:r>
      <w:r w:rsidR="00610E39" w:rsidRPr="000E08E2">
        <w:rPr>
          <w:rFonts w:asciiTheme="majorBidi" w:hAnsiTheme="majorBidi" w:cstheme="majorBidi" w:hint="cs"/>
          <w:sz w:val="30"/>
          <w:szCs w:val="30"/>
          <w:cs/>
        </w:rPr>
        <w:t>บริษัทย่อยดังกล่าว</w:t>
      </w:r>
      <w:r w:rsidR="000E08E2" w:rsidRPr="000E08E2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 w:rsidR="003C3260" w:rsidRPr="000E08E2">
        <w:rPr>
          <w:rFonts w:asciiTheme="majorBidi" w:hAnsiTheme="majorBidi" w:cstheme="majorBidi"/>
          <w:sz w:val="30"/>
          <w:szCs w:val="30"/>
        </w:rPr>
        <w:t>15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โดยสัดส่วนการลงทุนยังคงเป็นร้อยละ </w:t>
      </w:r>
      <w:r w:rsidR="003C3260" w:rsidRPr="000E08E2">
        <w:rPr>
          <w:rFonts w:asciiTheme="majorBidi" w:hAnsiTheme="majorBidi" w:cstheme="majorBidi"/>
          <w:sz w:val="30"/>
          <w:szCs w:val="30"/>
        </w:rPr>
        <w:t xml:space="preserve">99.99 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>ดังเดิม</w:t>
      </w:r>
    </w:p>
    <w:p w14:paraId="4B8F8204" w14:textId="5B7BADD1" w:rsidR="00A62632" w:rsidRPr="00086D54" w:rsidRDefault="00A62632" w:rsidP="00687C3E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A6F23BC" w14:textId="5D7F9A1F" w:rsidR="00EB3611" w:rsidRPr="00984D68" w:rsidRDefault="00EB3611" w:rsidP="00EB3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highlight w:val="yellow"/>
          <w:cs/>
        </w:rPr>
      </w:pPr>
      <w:r w:rsidRPr="00EB3611">
        <w:rPr>
          <w:rFonts w:asciiTheme="majorBidi" w:hAnsiTheme="majorBidi" w:cs="Angsana New" w:hint="cs"/>
          <w:i/>
          <w:iCs/>
          <w:sz w:val="30"/>
          <w:szCs w:val="30"/>
          <w:cs/>
        </w:rPr>
        <w:t>บริษัท</w:t>
      </w:r>
      <w:r w:rsidRPr="00EB361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B3611">
        <w:rPr>
          <w:rFonts w:asciiTheme="majorBidi" w:hAnsiTheme="majorBidi" w:cs="Angsana New" w:hint="cs"/>
          <w:i/>
          <w:iCs/>
          <w:sz w:val="30"/>
          <w:szCs w:val="30"/>
          <w:cs/>
        </w:rPr>
        <w:t>นีโอ</w:t>
      </w:r>
      <w:r w:rsidRPr="00EB361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B3611">
        <w:rPr>
          <w:rFonts w:asciiTheme="majorBidi" w:hAnsiTheme="majorBidi" w:cs="Angsana New" w:hint="cs"/>
          <w:i/>
          <w:iCs/>
          <w:sz w:val="30"/>
          <w:szCs w:val="30"/>
          <w:cs/>
        </w:rPr>
        <w:t>โมบิลิตี้</w:t>
      </w:r>
      <w:r w:rsidRPr="00EB361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B3611">
        <w:rPr>
          <w:rFonts w:asciiTheme="majorBidi" w:hAnsiTheme="majorBidi" w:cs="Angsana New" w:hint="cs"/>
          <w:i/>
          <w:iCs/>
          <w:sz w:val="30"/>
          <w:szCs w:val="30"/>
          <w:cs/>
        </w:rPr>
        <w:t>เอเชีย</w:t>
      </w:r>
      <w:r w:rsidRPr="00EB361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B3611">
        <w:rPr>
          <w:rFonts w:asciiTheme="majorBidi" w:hAnsiTheme="majorBidi" w:cs="Angsana New" w:hint="cs"/>
          <w:i/>
          <w:iCs/>
          <w:sz w:val="30"/>
          <w:szCs w:val="30"/>
          <w:cs/>
        </w:rPr>
        <w:t>จำกัด</w:t>
      </w:r>
    </w:p>
    <w:p w14:paraId="54BAA695" w14:textId="77777777" w:rsidR="00EB3611" w:rsidRPr="00086D54" w:rsidRDefault="00EB3611" w:rsidP="00EB3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92"/>
        <w:rPr>
          <w:rFonts w:ascii="Angsana New" w:hAnsi="Angsana New" w:cs="Angsana New"/>
          <w:sz w:val="28"/>
          <w:szCs w:val="28"/>
        </w:rPr>
      </w:pPr>
    </w:p>
    <w:p w14:paraId="3FA3AA7E" w14:textId="579D950E" w:rsidR="00F965C3" w:rsidRPr="00E41DFB" w:rsidRDefault="003D61C5" w:rsidP="00EB3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ในเดือนมีนาคม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บริษัทย่อยแห่งหนึ่ง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บริษัท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เอ็มจีซี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>-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เอเชีย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กรีนเทค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ได้ลงทุนในบริษัท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นีโอ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โมบิลิตี้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เอเชีย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0C1F31" w:rsidRPr="00E41DFB">
        <w:rPr>
          <w:rFonts w:asciiTheme="majorBidi" w:eastAsia="Calibri" w:hAnsiTheme="majorBidi" w:cs="Angsana New"/>
          <w:sz w:val="30"/>
          <w:szCs w:val="30"/>
        </w:rPr>
        <w:t>(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บริษัทร่วมแห่งใหม่</w:t>
      </w:r>
      <w:r w:rsidR="000C1F31" w:rsidRPr="00E41DFB">
        <w:rPr>
          <w:rFonts w:asciiTheme="majorBidi" w:eastAsia="Calibri" w:hAnsiTheme="majorBidi" w:cs="Angsana New"/>
          <w:sz w:val="30"/>
          <w:szCs w:val="30"/>
        </w:rPr>
        <w:t>)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มีทุนจดทะเบียน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ล้านบาท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/>
          <w:sz w:val="30"/>
          <w:szCs w:val="30"/>
        </w:rPr>
        <w:t xml:space="preserve">        </w:t>
      </w:r>
      <w:r w:rsidR="00E41DFB" w:rsidRPr="00E41DFB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โดยมีหุ้นสามัญจำนวน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theme="majorBidi"/>
          <w:sz w:val="30"/>
          <w:szCs w:val="30"/>
        </w:rPr>
        <w:t xml:space="preserve">300,000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หุ้น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มูลค่าที่ตราไว้หุ้นละ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theme="majorBidi"/>
          <w:sz w:val="30"/>
          <w:szCs w:val="30"/>
        </w:rPr>
        <w:t xml:space="preserve">100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บาท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กลุ่มบริษัทได้ลงทุนในบริษัทร่วมดังกล่าวจำนวน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theme="majorBidi"/>
          <w:sz w:val="30"/>
          <w:szCs w:val="30"/>
        </w:rPr>
        <w:t xml:space="preserve">149,998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หุ้น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เป็นจำนวนเงินรวม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theme="majorBidi"/>
          <w:sz w:val="30"/>
          <w:szCs w:val="30"/>
        </w:rPr>
        <w:t xml:space="preserve">15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ล้านบาท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คิดเป็นส่วนได้เสียร้อยละ</w:t>
      </w:r>
      <w:r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41DFB">
        <w:rPr>
          <w:rFonts w:asciiTheme="majorBidi" w:eastAsia="Calibri" w:hAnsiTheme="majorBidi" w:cstheme="majorBidi"/>
          <w:sz w:val="30"/>
          <w:szCs w:val="30"/>
        </w:rPr>
        <w:t>49.99</w:t>
      </w:r>
    </w:p>
    <w:p w14:paraId="5CD906CC" w14:textId="77777777" w:rsidR="003D61C5" w:rsidRPr="00E41DFB" w:rsidRDefault="003D61C5" w:rsidP="00EB3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4ABB5ED" w14:textId="15D0C4E5" w:rsidR="00EB3611" w:rsidRDefault="00EB3611" w:rsidP="00B1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E41DFB">
        <w:rPr>
          <w:rFonts w:asciiTheme="majorBidi" w:eastAsia="Calibri" w:hAnsiTheme="majorBidi" w:cstheme="majorBidi" w:hint="cs"/>
          <w:sz w:val="30"/>
          <w:szCs w:val="30"/>
          <w:cs/>
        </w:rPr>
        <w:t xml:space="preserve">ในเดือนเมษายน </w:t>
      </w:r>
      <w:r w:rsidRPr="00E41DFB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E41DFB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บริษัท</w:t>
      </w:r>
      <w:r w:rsidR="00A51DF1" w:rsidRPr="00E41DFB">
        <w:rPr>
          <w:rFonts w:asciiTheme="majorBidi" w:eastAsia="Calibri" w:hAnsiTheme="majorBidi" w:cs="Angsana New" w:hint="cs"/>
          <w:sz w:val="30"/>
          <w:szCs w:val="30"/>
          <w:cs/>
        </w:rPr>
        <w:t>ได้</w:t>
      </w:r>
      <w:r w:rsidR="00B21004" w:rsidRPr="00E41DFB">
        <w:rPr>
          <w:rFonts w:asciiTheme="majorBidi" w:eastAsia="Calibri" w:hAnsiTheme="majorBidi" w:cs="Angsana New" w:hint="cs"/>
          <w:sz w:val="30"/>
          <w:szCs w:val="30"/>
          <w:cs/>
        </w:rPr>
        <w:t>จ่าย</w:t>
      </w:r>
      <w:r w:rsidR="00A51DF1" w:rsidRPr="00E41DFB">
        <w:rPr>
          <w:rFonts w:asciiTheme="majorBidi" w:eastAsia="Calibri" w:hAnsiTheme="majorBidi" w:cs="Angsana New" w:hint="cs"/>
          <w:sz w:val="30"/>
          <w:szCs w:val="30"/>
          <w:cs/>
        </w:rPr>
        <w:t>ชำระค่าหุ้น</w:t>
      </w:r>
      <w:r w:rsidRPr="00E41DFB">
        <w:rPr>
          <w:rFonts w:asciiTheme="majorBidi" w:eastAsia="Calibri" w:hAnsiTheme="majorBidi" w:cs="Angsana New" w:hint="cs"/>
          <w:sz w:val="30"/>
          <w:szCs w:val="30"/>
          <w:cs/>
        </w:rPr>
        <w:t>ล่วงหน้าสำหรับ</w:t>
      </w:r>
      <w:r w:rsidR="00A51DF1" w:rsidRPr="00E41DFB">
        <w:rPr>
          <w:rFonts w:asciiTheme="majorBidi" w:eastAsia="Calibri" w:hAnsiTheme="majorBidi" w:cs="Angsana New" w:hint="cs"/>
          <w:sz w:val="30"/>
          <w:szCs w:val="30"/>
          <w:cs/>
        </w:rPr>
        <w:t>การเพิ่ม</w:t>
      </w:r>
      <w:r w:rsidR="000D10EF" w:rsidRPr="00E41DFB">
        <w:rPr>
          <w:rFonts w:asciiTheme="majorBidi" w:eastAsia="Calibri" w:hAnsiTheme="majorBidi" w:cs="Angsana New" w:hint="cs"/>
          <w:sz w:val="30"/>
          <w:szCs w:val="30"/>
          <w:cs/>
        </w:rPr>
        <w:t>ทุ</w:t>
      </w:r>
      <w:r w:rsidR="006E731E" w:rsidRPr="00E41DFB">
        <w:rPr>
          <w:rFonts w:asciiTheme="majorBidi" w:eastAsia="Calibri" w:hAnsiTheme="majorBidi" w:cs="Angsana New" w:hint="cs"/>
          <w:sz w:val="30"/>
          <w:szCs w:val="30"/>
          <w:cs/>
        </w:rPr>
        <w:t>นจดทะเบียน</w:t>
      </w:r>
      <w:r w:rsidR="000D10EF" w:rsidRPr="00E41DFB">
        <w:rPr>
          <w:rFonts w:asciiTheme="majorBidi" w:eastAsia="Calibri" w:hAnsiTheme="majorBidi" w:cs="Angsana New" w:hint="cs"/>
          <w:sz w:val="30"/>
          <w:szCs w:val="30"/>
          <w:cs/>
        </w:rPr>
        <w:t>ของบริษัท</w:t>
      </w:r>
      <w:r w:rsidR="000D10EF"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0D10EF" w:rsidRPr="00E41DFB">
        <w:rPr>
          <w:rFonts w:asciiTheme="majorBidi" w:eastAsia="Calibri" w:hAnsiTheme="majorBidi" w:cs="Angsana New" w:hint="cs"/>
          <w:sz w:val="30"/>
          <w:szCs w:val="30"/>
          <w:cs/>
        </w:rPr>
        <w:t>นีโอ</w:t>
      </w:r>
      <w:r w:rsidR="000D10EF"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0D10EF" w:rsidRPr="00E41DFB">
        <w:rPr>
          <w:rFonts w:asciiTheme="majorBidi" w:eastAsia="Calibri" w:hAnsiTheme="majorBidi" w:cs="Angsana New" w:hint="cs"/>
          <w:sz w:val="30"/>
          <w:szCs w:val="30"/>
          <w:cs/>
        </w:rPr>
        <w:t>โมบิลิตี้</w:t>
      </w:r>
      <w:r w:rsidR="000D10EF"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0D10EF" w:rsidRPr="00E41DFB">
        <w:rPr>
          <w:rFonts w:asciiTheme="majorBidi" w:eastAsia="Calibri" w:hAnsiTheme="majorBidi" w:cs="Angsana New" w:hint="cs"/>
          <w:sz w:val="30"/>
          <w:szCs w:val="30"/>
          <w:cs/>
        </w:rPr>
        <w:t>เอเชีย</w:t>
      </w:r>
      <w:r w:rsidR="000D10EF"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0D10EF" w:rsidRPr="00E41DFB">
        <w:rPr>
          <w:rFonts w:asciiTheme="majorBidi" w:eastAsia="Calibri" w:hAnsiTheme="majorBidi" w:cs="Angsana New" w:hint="cs"/>
          <w:sz w:val="30"/>
          <w:szCs w:val="30"/>
          <w:cs/>
        </w:rPr>
        <w:t xml:space="preserve">จำกัด </w:t>
      </w:r>
      <w:r w:rsidR="00361A9B" w:rsidRPr="00E41DFB">
        <w:rPr>
          <w:rFonts w:asciiTheme="majorBidi" w:eastAsia="Calibri" w:hAnsiTheme="majorBidi" w:cs="Angsana New" w:hint="cs"/>
          <w:sz w:val="30"/>
          <w:szCs w:val="30"/>
          <w:cs/>
        </w:rPr>
        <w:t>จำนวน</w:t>
      </w:r>
      <w:r w:rsidR="00361A9B"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142D37" w:rsidRPr="00E41DFB">
        <w:rPr>
          <w:rFonts w:asciiTheme="majorBidi" w:eastAsia="Calibri" w:hAnsiTheme="majorBidi" w:cstheme="majorBidi"/>
          <w:sz w:val="30"/>
          <w:szCs w:val="30"/>
        </w:rPr>
        <w:t>1.35</w:t>
      </w:r>
      <w:r w:rsidR="00361A9B" w:rsidRPr="00E41DF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42D37" w:rsidRPr="00E41DFB">
        <w:rPr>
          <w:rFonts w:asciiTheme="majorBidi" w:eastAsia="Calibri" w:hAnsiTheme="majorBidi" w:cstheme="majorBidi" w:hint="cs"/>
          <w:sz w:val="30"/>
          <w:szCs w:val="30"/>
          <w:cs/>
        </w:rPr>
        <w:t>ล้าน</w:t>
      </w:r>
      <w:r w:rsidR="00361A9B" w:rsidRPr="00E41DFB">
        <w:rPr>
          <w:rFonts w:asciiTheme="majorBidi" w:eastAsia="Calibri" w:hAnsiTheme="majorBidi" w:cs="Angsana New" w:hint="cs"/>
          <w:sz w:val="30"/>
          <w:szCs w:val="30"/>
          <w:cs/>
        </w:rPr>
        <w:t>หุ้น</w:t>
      </w:r>
      <w:r w:rsidR="00361A9B"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361A9B" w:rsidRPr="00E41DFB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มูลค่าหุ้นละ </w:t>
      </w:r>
      <w:r w:rsidR="00361A9B" w:rsidRPr="00E41DFB">
        <w:rPr>
          <w:rFonts w:asciiTheme="majorBidi" w:eastAsia="Calibri" w:hAnsiTheme="majorBidi" w:cstheme="majorBidi"/>
          <w:sz w:val="30"/>
          <w:szCs w:val="30"/>
        </w:rPr>
        <w:t>7</w:t>
      </w:r>
      <w:r w:rsidR="000D10EF" w:rsidRPr="00E41DFB">
        <w:rPr>
          <w:rFonts w:asciiTheme="majorBidi" w:eastAsia="Calibri" w:hAnsiTheme="majorBidi" w:cstheme="majorBidi"/>
          <w:sz w:val="30"/>
          <w:szCs w:val="30"/>
        </w:rPr>
        <w:t>1</w:t>
      </w:r>
      <w:r w:rsidR="00361A9B" w:rsidRPr="00E41DFB"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บาท </w:t>
      </w:r>
      <w:r w:rsidR="00142D37" w:rsidRPr="00E41DFB">
        <w:rPr>
          <w:rFonts w:asciiTheme="majorBidi" w:eastAsia="Calibri" w:hAnsiTheme="majorBidi" w:cs="Angsana New" w:hint="cs"/>
          <w:sz w:val="30"/>
          <w:szCs w:val="30"/>
          <w:cs/>
        </w:rPr>
        <w:t>เป็นจำนวน</w:t>
      </w:r>
      <w:r w:rsidR="00A51DF1" w:rsidRPr="00E41DFB">
        <w:rPr>
          <w:rFonts w:asciiTheme="majorBidi" w:eastAsia="Calibri" w:hAnsiTheme="majorBidi" w:cs="Angsana New" w:hint="cs"/>
          <w:sz w:val="30"/>
          <w:szCs w:val="30"/>
          <w:cs/>
        </w:rPr>
        <w:t>เงิน</w:t>
      </w:r>
      <w:r w:rsidR="000C1F31" w:rsidRPr="00E41DFB">
        <w:rPr>
          <w:rFonts w:asciiTheme="majorBidi" w:eastAsia="Calibri" w:hAnsiTheme="majorBidi" w:cs="Angsana New" w:hint="cs"/>
          <w:sz w:val="30"/>
          <w:szCs w:val="30"/>
          <w:cs/>
        </w:rPr>
        <w:t>รวม</w:t>
      </w:r>
      <w:r w:rsidR="00142D37" w:rsidRPr="00E41DFB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142D37" w:rsidRPr="00E41DFB">
        <w:rPr>
          <w:rFonts w:asciiTheme="majorBidi" w:eastAsia="Calibri" w:hAnsiTheme="majorBidi" w:cs="Angsana New"/>
          <w:sz w:val="30"/>
          <w:szCs w:val="30"/>
        </w:rPr>
        <w:t xml:space="preserve">95.85 </w:t>
      </w:r>
      <w:r w:rsidR="00142D37" w:rsidRPr="00E41DFB">
        <w:rPr>
          <w:rFonts w:asciiTheme="majorBidi" w:eastAsia="Calibri" w:hAnsiTheme="majorBidi" w:cs="Angsana New" w:hint="cs"/>
          <w:sz w:val="30"/>
          <w:szCs w:val="30"/>
          <w:cs/>
        </w:rPr>
        <w:t xml:space="preserve">ล้านบาท </w:t>
      </w:r>
      <w:r w:rsidR="00B16322" w:rsidRPr="00E41DFB">
        <w:rPr>
          <w:rFonts w:asciiTheme="majorBidi" w:eastAsia="Calibri" w:hAnsiTheme="majorBidi" w:cs="Angsana New" w:hint="cs"/>
          <w:sz w:val="30"/>
          <w:szCs w:val="30"/>
          <w:cs/>
        </w:rPr>
        <w:t>โดยบริษัทร่วมดังกล่าวได้ดำเนินการจดทะเบียนเพิ่มทุนในเดือนสิงหาคม</w:t>
      </w:r>
      <w:r w:rsidR="00B16322" w:rsidRPr="00E41DF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B16322" w:rsidRPr="00E41DFB">
        <w:rPr>
          <w:rFonts w:asciiTheme="majorBidi" w:eastAsia="Calibri" w:hAnsiTheme="majorBidi" w:cs="Angsana New"/>
          <w:sz w:val="30"/>
          <w:szCs w:val="30"/>
        </w:rPr>
        <w:t>2567</w:t>
      </w:r>
    </w:p>
    <w:p w14:paraId="06774D99" w14:textId="77777777" w:rsidR="00B16322" w:rsidRPr="00B16322" w:rsidRDefault="00B16322" w:rsidP="00B1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C679F2A" w14:textId="42C421D8" w:rsidR="00A62632" w:rsidRPr="00A267B9" w:rsidRDefault="00A62632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267B9">
        <w:rPr>
          <w:rFonts w:asciiTheme="majorBidi" w:eastAsia="Calibri" w:hAnsiTheme="majorBidi" w:cstheme="majorBidi"/>
          <w:sz w:val="30"/>
          <w:szCs w:val="30"/>
          <w:cs/>
        </w:rPr>
        <w:t>เงินลงทุนในบริษัทย่อย และบริษัทร่วมแห่งใหม่</w:t>
      </w:r>
      <w:r w:rsidR="00C24FDA" w:rsidRPr="00A267B9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A267B9" w:rsidRPr="00A267B9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C24FDA" w:rsidRPr="00A267B9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A267B9">
        <w:rPr>
          <w:rFonts w:asciiTheme="majorBidi" w:eastAsia="Calibri" w:hAnsiTheme="majorBidi" w:cstheme="majorBidi"/>
          <w:sz w:val="30"/>
          <w:szCs w:val="30"/>
          <w:cs/>
        </w:rPr>
        <w:t xml:space="preserve"> ณ วันที่ </w:t>
      </w:r>
      <w:r w:rsidRPr="00A267B9">
        <w:rPr>
          <w:rFonts w:asciiTheme="majorBidi" w:eastAsia="Calibri" w:hAnsiTheme="majorBidi" w:cstheme="majorBidi"/>
          <w:sz w:val="30"/>
          <w:szCs w:val="30"/>
        </w:rPr>
        <w:t>3</w:t>
      </w:r>
      <w:r w:rsidR="008027F0">
        <w:rPr>
          <w:rFonts w:asciiTheme="majorBidi" w:eastAsia="Calibri" w:hAnsiTheme="majorBidi" w:cstheme="majorBidi"/>
          <w:sz w:val="30"/>
          <w:szCs w:val="30"/>
        </w:rPr>
        <w:t>0</w:t>
      </w:r>
      <w:r w:rsidRPr="00A267B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267B9">
        <w:rPr>
          <w:rFonts w:asciiTheme="majorBidi" w:eastAsia="Calibri" w:hAnsiTheme="majorBidi" w:cstheme="majorBidi"/>
          <w:sz w:val="30"/>
          <w:szCs w:val="30"/>
          <w:cs/>
        </w:rPr>
        <w:t>ม</w:t>
      </w:r>
      <w:r w:rsidR="008027F0">
        <w:rPr>
          <w:rFonts w:asciiTheme="majorBidi" w:eastAsia="Calibri" w:hAnsiTheme="majorBidi" w:cstheme="majorBidi" w:hint="cs"/>
          <w:sz w:val="30"/>
          <w:szCs w:val="30"/>
          <w:cs/>
        </w:rPr>
        <w:t>ิถุนายน</w:t>
      </w:r>
      <w:r w:rsidRPr="00A267B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A267B9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A267B9">
        <w:rPr>
          <w:rFonts w:asciiTheme="majorBidi" w:eastAsia="Calibri" w:hAnsiTheme="majorBidi" w:cstheme="majorBidi"/>
          <w:sz w:val="30"/>
          <w:szCs w:val="30"/>
          <w:cs/>
        </w:rPr>
        <w:t>มีดังนี้</w:t>
      </w:r>
    </w:p>
    <w:p w14:paraId="2E5218A7" w14:textId="77777777" w:rsidR="00A62632" w:rsidRPr="00086D54" w:rsidRDefault="00A62632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5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330"/>
        <w:gridCol w:w="110"/>
        <w:gridCol w:w="2320"/>
        <w:gridCol w:w="1710"/>
        <w:gridCol w:w="112"/>
        <w:gridCol w:w="1508"/>
      </w:tblGrid>
      <w:tr w:rsidR="00C42CEB" w:rsidRPr="00A267B9" w14:paraId="64BE551F" w14:textId="77777777" w:rsidTr="00C42CEB">
        <w:tc>
          <w:tcPr>
            <w:tcW w:w="3330" w:type="dxa"/>
            <w:tcMar>
              <w:left w:w="29" w:type="dxa"/>
              <w:right w:w="29" w:type="dxa"/>
            </w:tcMar>
          </w:tcPr>
          <w:p w14:paraId="47340C3D" w14:textId="77777777" w:rsidR="00C42CEB" w:rsidRPr="00A267B9" w:rsidRDefault="00C42CEB" w:rsidP="00AF28D5">
            <w:pPr>
              <w:spacing w:line="240" w:lineRule="auto"/>
              <w:ind w:left="45" w:right="66" w:hanging="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32C64B04" w14:textId="77777777" w:rsidR="00C42CEB" w:rsidRPr="00A267B9" w:rsidRDefault="00C42CEB" w:rsidP="00AF28D5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20" w:type="dxa"/>
            <w:tcMar>
              <w:left w:w="29" w:type="dxa"/>
              <w:right w:w="29" w:type="dxa"/>
            </w:tcMar>
          </w:tcPr>
          <w:p w14:paraId="7C389D89" w14:textId="77777777" w:rsidR="00C42CEB" w:rsidRPr="00A267B9" w:rsidRDefault="00C42CEB" w:rsidP="00AF28D5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23007CBE" w14:textId="77777777" w:rsidR="00C42CEB" w:rsidRPr="00A267B9" w:rsidRDefault="00C42CEB" w:rsidP="00AF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3555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2E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C42CEB" w:rsidRPr="00A267B9" w14:paraId="13F8749C" w14:textId="77777777" w:rsidTr="00C42CEB">
        <w:tc>
          <w:tcPr>
            <w:tcW w:w="3330" w:type="dxa"/>
            <w:tcMar>
              <w:left w:w="29" w:type="dxa"/>
              <w:right w:w="29" w:type="dxa"/>
            </w:tcMar>
          </w:tcPr>
          <w:p w14:paraId="74D466C4" w14:textId="77777777" w:rsidR="00C42CEB" w:rsidRDefault="00C42CEB" w:rsidP="00AF28D5">
            <w:pPr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3776B9C" w14:textId="77777777" w:rsidR="00C42CEB" w:rsidRPr="00A267B9" w:rsidRDefault="00C42CEB" w:rsidP="00AF28D5">
            <w:pPr>
              <w:ind w:right="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0" w:type="dxa"/>
          </w:tcPr>
          <w:p w14:paraId="676803A1" w14:textId="77777777" w:rsidR="00C42CEB" w:rsidRPr="00A267B9" w:rsidRDefault="00C42CEB" w:rsidP="00AF28D5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20" w:type="dxa"/>
            <w:tcMar>
              <w:left w:w="29" w:type="dxa"/>
              <w:right w:w="29" w:type="dxa"/>
            </w:tcMar>
          </w:tcPr>
          <w:p w14:paraId="1C602E07" w14:textId="77777777" w:rsidR="00C42CEB" w:rsidRDefault="00C42CEB" w:rsidP="00AF28D5">
            <w:pPr>
              <w:tabs>
                <w:tab w:val="clear" w:pos="164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0D283A8" w14:textId="77777777" w:rsidR="00C42CEB" w:rsidRPr="00A267B9" w:rsidRDefault="00C42CEB" w:rsidP="00AF28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10" w:type="dxa"/>
            <w:tcMar>
              <w:left w:w="29" w:type="dxa"/>
              <w:right w:w="29" w:type="dxa"/>
            </w:tcMar>
          </w:tcPr>
          <w:p w14:paraId="171197F4" w14:textId="77777777" w:rsidR="00C42CEB" w:rsidRPr="00A267B9" w:rsidRDefault="00C42CEB" w:rsidP="00AF28D5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12" w:type="dxa"/>
            <w:tcMar>
              <w:left w:w="29" w:type="dxa"/>
              <w:right w:w="29" w:type="dxa"/>
            </w:tcMar>
          </w:tcPr>
          <w:p w14:paraId="18FF2FE7" w14:textId="77777777" w:rsidR="00C42CEB" w:rsidRPr="00A267B9" w:rsidRDefault="00C42CEB" w:rsidP="00AF28D5">
            <w:pPr>
              <w:tabs>
                <w:tab w:val="decimal" w:pos="77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tcMar>
              <w:left w:w="29" w:type="dxa"/>
              <w:right w:w="29" w:type="dxa"/>
            </w:tcMar>
          </w:tcPr>
          <w:p w14:paraId="10DD769B" w14:textId="77777777" w:rsidR="00C42CEB" w:rsidRDefault="00C42CEB" w:rsidP="00AF28D5">
            <w:pPr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B1BC8F1" w14:textId="77777777" w:rsidR="00C42CEB" w:rsidRPr="00A267B9" w:rsidRDefault="00C42CEB" w:rsidP="00AF28D5">
            <w:pPr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</w:tr>
      <w:tr w:rsidR="00C42CEB" w:rsidRPr="00A267B9" w14:paraId="03DAB9B9" w14:textId="77777777" w:rsidTr="00C42CEB">
        <w:tc>
          <w:tcPr>
            <w:tcW w:w="3330" w:type="dxa"/>
            <w:tcMar>
              <w:left w:w="29" w:type="dxa"/>
              <w:right w:w="29" w:type="dxa"/>
            </w:tcMar>
          </w:tcPr>
          <w:p w14:paraId="3D9E3AD8" w14:textId="77777777" w:rsidR="00C42CEB" w:rsidRPr="00A267B9" w:rsidRDefault="00C42CEB" w:rsidP="00AF28D5">
            <w:pPr>
              <w:spacing w:line="240" w:lineRule="auto"/>
              <w:ind w:left="45" w:right="66" w:hanging="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7A4456D1" w14:textId="77777777" w:rsidR="00C42CEB" w:rsidRPr="00A267B9" w:rsidRDefault="00C42CEB" w:rsidP="00AF28D5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20" w:type="dxa"/>
            <w:tcMar>
              <w:left w:w="29" w:type="dxa"/>
              <w:right w:w="29" w:type="dxa"/>
            </w:tcMar>
          </w:tcPr>
          <w:p w14:paraId="2AC394C6" w14:textId="77777777" w:rsidR="00C42CEB" w:rsidRPr="00A267B9" w:rsidRDefault="00C42CEB" w:rsidP="00AF28D5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Mar>
              <w:left w:w="29" w:type="dxa"/>
              <w:right w:w="29" w:type="dxa"/>
            </w:tcMar>
          </w:tcPr>
          <w:p w14:paraId="2C2F4BB8" w14:textId="77777777" w:rsidR="00C42CEB" w:rsidRPr="00A267B9" w:rsidRDefault="00C42CEB" w:rsidP="00AF28D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2" w:type="dxa"/>
            <w:tcMar>
              <w:left w:w="29" w:type="dxa"/>
              <w:right w:w="29" w:type="dxa"/>
            </w:tcMar>
          </w:tcPr>
          <w:p w14:paraId="2D7898E1" w14:textId="77777777" w:rsidR="00C42CEB" w:rsidRPr="00A267B9" w:rsidRDefault="00C42CEB" w:rsidP="00AF28D5">
            <w:pPr>
              <w:tabs>
                <w:tab w:val="decimal" w:pos="77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tcMar>
              <w:left w:w="29" w:type="dxa"/>
              <w:right w:w="29" w:type="dxa"/>
            </w:tcMar>
          </w:tcPr>
          <w:p w14:paraId="068DAAB6" w14:textId="77777777" w:rsidR="00C42CEB" w:rsidRPr="00A267B9" w:rsidRDefault="00C42CEB" w:rsidP="00AF28D5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2CEB" w:rsidRPr="00A267B9" w14:paraId="38AE923B" w14:textId="77777777" w:rsidTr="00C42CEB">
        <w:tc>
          <w:tcPr>
            <w:tcW w:w="3330" w:type="dxa"/>
            <w:tcMar>
              <w:left w:w="29" w:type="dxa"/>
              <w:right w:w="29" w:type="dxa"/>
            </w:tcMar>
          </w:tcPr>
          <w:p w14:paraId="7913AB1F" w14:textId="77777777" w:rsidR="00C42CEB" w:rsidRPr="00A267B9" w:rsidRDefault="00C42CEB" w:rsidP="00AF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0" w:type="dxa"/>
          </w:tcPr>
          <w:p w14:paraId="0298B7F4" w14:textId="77777777" w:rsidR="00C42CEB" w:rsidRPr="00A267B9" w:rsidRDefault="00C42CEB" w:rsidP="00AF28D5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20" w:type="dxa"/>
            <w:tcMar>
              <w:left w:w="29" w:type="dxa"/>
              <w:right w:w="29" w:type="dxa"/>
            </w:tcMar>
          </w:tcPr>
          <w:p w14:paraId="37D5D080" w14:textId="77777777" w:rsidR="00C42CEB" w:rsidRPr="00A267B9" w:rsidRDefault="00C42CEB" w:rsidP="00AF28D5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Mar>
              <w:left w:w="29" w:type="dxa"/>
              <w:right w:w="29" w:type="dxa"/>
            </w:tcMar>
          </w:tcPr>
          <w:p w14:paraId="20AC9592" w14:textId="77777777" w:rsidR="00C42CEB" w:rsidRPr="00A267B9" w:rsidRDefault="00C42CEB" w:rsidP="00AF28D5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  <w:tcMar>
              <w:left w:w="29" w:type="dxa"/>
              <w:right w:w="29" w:type="dxa"/>
            </w:tcMar>
          </w:tcPr>
          <w:p w14:paraId="17F2CF11" w14:textId="77777777" w:rsidR="00C42CEB" w:rsidRPr="00A267B9" w:rsidRDefault="00C42CEB" w:rsidP="00AF28D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tcMar>
              <w:left w:w="29" w:type="dxa"/>
              <w:right w:w="29" w:type="dxa"/>
            </w:tcMar>
          </w:tcPr>
          <w:p w14:paraId="58FE8E86" w14:textId="77777777" w:rsidR="00C42CEB" w:rsidRPr="00A267B9" w:rsidRDefault="00C42CEB" w:rsidP="00AF28D5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2CEB" w:rsidRPr="00A267B9" w14:paraId="16270473" w14:textId="77777777" w:rsidTr="00C42CEB">
        <w:tc>
          <w:tcPr>
            <w:tcW w:w="3330" w:type="dxa"/>
            <w:tcMar>
              <w:left w:w="29" w:type="dxa"/>
              <w:right w:w="29" w:type="dxa"/>
            </w:tcMar>
          </w:tcPr>
          <w:p w14:paraId="1C2CBC53" w14:textId="77777777" w:rsidR="00C42CEB" w:rsidRPr="00A267B9" w:rsidRDefault="00C42CEB" w:rsidP="00C4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2CEB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A26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เอ็มจีซี</w:t>
            </w:r>
            <w:r w:rsidRPr="00A267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267B9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 กรีนเทค จำกัด</w:t>
            </w:r>
          </w:p>
        </w:tc>
        <w:tc>
          <w:tcPr>
            <w:tcW w:w="110" w:type="dxa"/>
          </w:tcPr>
          <w:p w14:paraId="7B417C4A" w14:textId="77777777" w:rsidR="00C42CEB" w:rsidRPr="00A267B9" w:rsidRDefault="00C42CEB" w:rsidP="00AF28D5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20" w:type="dxa"/>
            <w:tcMar>
              <w:left w:w="29" w:type="dxa"/>
              <w:right w:w="29" w:type="dxa"/>
            </w:tcMar>
          </w:tcPr>
          <w:p w14:paraId="1A4A0F4F" w14:textId="77777777" w:rsidR="00C42CEB" w:rsidRPr="00A267B9" w:rsidRDefault="00C42CEB" w:rsidP="00AF28D5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6CA3">
              <w:rPr>
                <w:rFonts w:asciiTheme="majorBidi" w:hAnsiTheme="majorBidi" w:cs="Angsana New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710" w:type="dxa"/>
            <w:tcMar>
              <w:left w:w="29" w:type="dxa"/>
              <w:right w:w="29" w:type="dxa"/>
            </w:tcMar>
          </w:tcPr>
          <w:p w14:paraId="2639F6E2" w14:textId="083295CB" w:rsidR="00C42CEB" w:rsidRPr="00A267B9" w:rsidRDefault="00E413B1" w:rsidP="00E413B1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="00C42CE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42CEB" w:rsidRPr="00A267B9">
              <w:rPr>
                <w:rFonts w:ascii="Angsana New" w:hAnsi="Angsana New" w:cs="Angsana New" w:hint="cs"/>
                <w:sz w:val="30"/>
                <w:szCs w:val="30"/>
              </w:rPr>
              <w:t>9.99</w:t>
            </w:r>
          </w:p>
        </w:tc>
        <w:tc>
          <w:tcPr>
            <w:tcW w:w="112" w:type="dxa"/>
            <w:tcMar>
              <w:left w:w="29" w:type="dxa"/>
              <w:right w:w="29" w:type="dxa"/>
            </w:tcMar>
          </w:tcPr>
          <w:p w14:paraId="18C103E3" w14:textId="77777777" w:rsidR="00C42CEB" w:rsidRPr="00A267B9" w:rsidRDefault="00C42CEB" w:rsidP="00AF28D5">
            <w:pPr>
              <w:tabs>
                <w:tab w:val="decimal" w:pos="77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tcMar>
              <w:left w:w="29" w:type="dxa"/>
              <w:right w:w="29" w:type="dxa"/>
            </w:tcMar>
          </w:tcPr>
          <w:p w14:paraId="3FBECF64" w14:textId="77777777" w:rsidR="00C42CEB" w:rsidRPr="00A267B9" w:rsidRDefault="00C42CEB" w:rsidP="00AF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498"/>
              </w:tabs>
              <w:spacing w:line="240" w:lineRule="auto"/>
              <w:ind w:left="-100"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700">
              <w:rPr>
                <w:rFonts w:asciiTheme="majorBidi" w:hAnsiTheme="majorBidi" w:cstheme="majorBidi"/>
                <w:sz w:val="30"/>
                <w:szCs w:val="30"/>
              </w:rPr>
              <w:t>115,000</w:t>
            </w:r>
          </w:p>
        </w:tc>
      </w:tr>
    </w:tbl>
    <w:p w14:paraId="75C2A4AA" w14:textId="77777777" w:rsidR="00C42CEB" w:rsidRPr="004E5383" w:rsidRDefault="00C42CEB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330"/>
        <w:gridCol w:w="110"/>
        <w:gridCol w:w="3760"/>
        <w:gridCol w:w="1890"/>
      </w:tblGrid>
      <w:tr w:rsidR="00925377" w:rsidRPr="00A267B9" w14:paraId="4C908369" w14:textId="77777777" w:rsidTr="00C1506E">
        <w:tc>
          <w:tcPr>
            <w:tcW w:w="3330" w:type="dxa"/>
            <w:tcMar>
              <w:left w:w="29" w:type="dxa"/>
              <w:right w:w="29" w:type="dxa"/>
            </w:tcMar>
          </w:tcPr>
          <w:p w14:paraId="0EA546E5" w14:textId="77777777" w:rsidR="00925377" w:rsidRPr="00A267B9" w:rsidRDefault="00925377" w:rsidP="00C1506E">
            <w:pPr>
              <w:spacing w:line="240" w:lineRule="auto"/>
              <w:ind w:left="45" w:right="66" w:hanging="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759D67CD" w14:textId="77777777" w:rsidR="00925377" w:rsidRPr="00A267B9" w:rsidRDefault="00925377" w:rsidP="00C1506E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0" w:type="dxa"/>
            <w:tcMar>
              <w:left w:w="29" w:type="dxa"/>
              <w:right w:w="29" w:type="dxa"/>
            </w:tcMar>
          </w:tcPr>
          <w:p w14:paraId="32A40E8C" w14:textId="77777777" w:rsidR="00925377" w:rsidRPr="00A267B9" w:rsidRDefault="00925377" w:rsidP="00C1506E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ACEDA10" w14:textId="089FC048" w:rsidR="00925377" w:rsidRPr="00A267B9" w:rsidRDefault="00925377" w:rsidP="00C1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3555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5377" w:rsidRPr="00A267B9" w14:paraId="44DF2008" w14:textId="77777777" w:rsidTr="00C1506E">
        <w:tc>
          <w:tcPr>
            <w:tcW w:w="3330" w:type="dxa"/>
            <w:tcMar>
              <w:left w:w="29" w:type="dxa"/>
              <w:right w:w="29" w:type="dxa"/>
            </w:tcMar>
          </w:tcPr>
          <w:p w14:paraId="5F0E26B0" w14:textId="77777777" w:rsidR="00925377" w:rsidRDefault="00925377" w:rsidP="00C1506E">
            <w:pPr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CEF1C15" w14:textId="77777777" w:rsidR="00925377" w:rsidRPr="00A267B9" w:rsidRDefault="00925377" w:rsidP="00C1506E">
            <w:pPr>
              <w:ind w:right="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0" w:type="dxa"/>
          </w:tcPr>
          <w:p w14:paraId="3C152BEB" w14:textId="77777777" w:rsidR="00925377" w:rsidRPr="00A267B9" w:rsidRDefault="00925377" w:rsidP="00C1506E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0" w:type="dxa"/>
            <w:tcMar>
              <w:left w:w="29" w:type="dxa"/>
              <w:right w:w="29" w:type="dxa"/>
            </w:tcMar>
          </w:tcPr>
          <w:p w14:paraId="1342AB7E" w14:textId="77777777" w:rsidR="00925377" w:rsidRDefault="00925377" w:rsidP="00C1506E">
            <w:pPr>
              <w:tabs>
                <w:tab w:val="clear" w:pos="164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FB9C16F" w14:textId="77777777" w:rsidR="00925377" w:rsidRPr="00A267B9" w:rsidRDefault="00925377" w:rsidP="00C1506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90" w:type="dxa"/>
            <w:tcMar>
              <w:left w:w="29" w:type="dxa"/>
              <w:right w:w="29" w:type="dxa"/>
            </w:tcMar>
          </w:tcPr>
          <w:p w14:paraId="143EB62A" w14:textId="77777777" w:rsidR="00925377" w:rsidRPr="00A267B9" w:rsidRDefault="00925377" w:rsidP="00C1506E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925377" w:rsidRPr="00A267B9" w14:paraId="2E5F1EF0" w14:textId="77777777" w:rsidTr="00C1506E">
        <w:tc>
          <w:tcPr>
            <w:tcW w:w="3330" w:type="dxa"/>
            <w:tcMar>
              <w:left w:w="29" w:type="dxa"/>
              <w:right w:w="29" w:type="dxa"/>
            </w:tcMar>
          </w:tcPr>
          <w:p w14:paraId="3EDCA447" w14:textId="77777777" w:rsidR="00925377" w:rsidRPr="00A267B9" w:rsidRDefault="00925377" w:rsidP="00C1506E">
            <w:pPr>
              <w:spacing w:line="240" w:lineRule="auto"/>
              <w:ind w:left="45" w:right="66" w:hanging="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31971BAC" w14:textId="77777777" w:rsidR="00925377" w:rsidRPr="00A267B9" w:rsidRDefault="00925377" w:rsidP="00C1506E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0" w:type="dxa"/>
            <w:tcMar>
              <w:left w:w="29" w:type="dxa"/>
              <w:right w:w="29" w:type="dxa"/>
            </w:tcMar>
          </w:tcPr>
          <w:p w14:paraId="0D0D7432" w14:textId="77777777" w:rsidR="00925377" w:rsidRPr="00A267B9" w:rsidRDefault="00925377" w:rsidP="00C1506E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Mar>
              <w:left w:w="29" w:type="dxa"/>
              <w:right w:w="29" w:type="dxa"/>
            </w:tcMar>
          </w:tcPr>
          <w:p w14:paraId="582F6C6B" w14:textId="77777777" w:rsidR="00925377" w:rsidRPr="00A267B9" w:rsidRDefault="00925377" w:rsidP="00C1506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25377" w:rsidRPr="00A267B9" w14:paraId="14DFD45E" w14:textId="77777777" w:rsidTr="00C1506E">
        <w:tc>
          <w:tcPr>
            <w:tcW w:w="3330" w:type="dxa"/>
            <w:tcMar>
              <w:left w:w="29" w:type="dxa"/>
              <w:right w:w="29" w:type="dxa"/>
            </w:tcMar>
          </w:tcPr>
          <w:p w14:paraId="12329D67" w14:textId="190EC008" w:rsidR="00925377" w:rsidRPr="00A267B9" w:rsidRDefault="00925377" w:rsidP="00C1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110" w:type="dxa"/>
          </w:tcPr>
          <w:p w14:paraId="3ACD4572" w14:textId="77777777" w:rsidR="00925377" w:rsidRPr="00A267B9" w:rsidRDefault="00925377" w:rsidP="00C1506E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0" w:type="dxa"/>
            <w:tcMar>
              <w:left w:w="29" w:type="dxa"/>
              <w:right w:w="29" w:type="dxa"/>
            </w:tcMar>
          </w:tcPr>
          <w:p w14:paraId="6FEDF5C3" w14:textId="77777777" w:rsidR="00925377" w:rsidRPr="00A267B9" w:rsidRDefault="00925377" w:rsidP="00C1506E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Mar>
              <w:left w:w="29" w:type="dxa"/>
              <w:right w:w="29" w:type="dxa"/>
            </w:tcMar>
          </w:tcPr>
          <w:p w14:paraId="16FA2165" w14:textId="77777777" w:rsidR="00925377" w:rsidRPr="00A267B9" w:rsidRDefault="00925377" w:rsidP="00C1506E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5377" w:rsidRPr="00A267B9" w14:paraId="08443652" w14:textId="77777777" w:rsidTr="00C1506E">
        <w:tc>
          <w:tcPr>
            <w:tcW w:w="3330" w:type="dxa"/>
            <w:tcMar>
              <w:left w:w="29" w:type="dxa"/>
              <w:right w:w="29" w:type="dxa"/>
            </w:tcMar>
          </w:tcPr>
          <w:p w14:paraId="69E2E839" w14:textId="7FFE224B" w:rsidR="00925377" w:rsidRPr="00A267B9" w:rsidRDefault="00925377" w:rsidP="00C1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นีโอ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โมบิลิตี้ เอเชีย จำกัด</w:t>
            </w:r>
          </w:p>
        </w:tc>
        <w:tc>
          <w:tcPr>
            <w:tcW w:w="110" w:type="dxa"/>
          </w:tcPr>
          <w:p w14:paraId="40F3B6E3" w14:textId="77777777" w:rsidR="00925377" w:rsidRPr="00A267B9" w:rsidRDefault="00925377" w:rsidP="00C1506E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0" w:type="dxa"/>
            <w:tcMar>
              <w:left w:w="29" w:type="dxa"/>
              <w:right w:w="29" w:type="dxa"/>
            </w:tcMar>
          </w:tcPr>
          <w:p w14:paraId="28C14A3A" w14:textId="77777777" w:rsidR="00925377" w:rsidRDefault="00925377" w:rsidP="00925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6CA3">
              <w:rPr>
                <w:rFonts w:ascii="Angsana New" w:hAnsi="Angsana New" w:cs="Angsana New" w:hint="cs"/>
                <w:sz w:val="30"/>
                <w:szCs w:val="30"/>
                <w:cs/>
              </w:rPr>
              <w:t>ลงทุนใน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EA6C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</w:p>
          <w:p w14:paraId="60BBF6AF" w14:textId="1A4961BF" w:rsidR="00925377" w:rsidRPr="00A267B9" w:rsidRDefault="00925377" w:rsidP="0092537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ให้บริการหลังการขายสำหรับ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ยาน</w:t>
            </w: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ยนต์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1890" w:type="dxa"/>
            <w:tcMar>
              <w:left w:w="29" w:type="dxa"/>
              <w:right w:w="29" w:type="dxa"/>
            </w:tcMar>
          </w:tcPr>
          <w:p w14:paraId="25F377B6" w14:textId="1C299728" w:rsidR="00925377" w:rsidRPr="00A267B9" w:rsidRDefault="00E413B1" w:rsidP="00E413B1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="00925377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925377" w:rsidRPr="00A267B9">
              <w:rPr>
                <w:rFonts w:ascii="Angsana New" w:hAnsi="Angsana New" w:cs="Angsana New" w:hint="cs"/>
                <w:sz w:val="30"/>
                <w:szCs w:val="30"/>
              </w:rPr>
              <w:t>.99</w:t>
            </w:r>
          </w:p>
        </w:tc>
      </w:tr>
    </w:tbl>
    <w:p w14:paraId="367CAAA3" w14:textId="007A61D3" w:rsidR="009743C1" w:rsidRPr="00176111" w:rsidRDefault="00C51E09" w:rsidP="00361A9B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7611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อสังหาริมทรัพย์เพื่อการลงทุนและ</w:t>
      </w:r>
      <w:r w:rsidR="00A85500" w:rsidRPr="0017611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</w:t>
      </w:r>
      <w:r w:rsidR="00A85500" w:rsidRPr="0017611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อาคารและอุปกรณ์</w:t>
      </w:r>
    </w:p>
    <w:p w14:paraId="157A6E1D" w14:textId="77777777" w:rsidR="00E05376" w:rsidRPr="00E05376" w:rsidRDefault="00E05376" w:rsidP="0039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60"/>
        <w:gridCol w:w="238"/>
        <w:gridCol w:w="1682"/>
        <w:gridCol w:w="270"/>
        <w:gridCol w:w="1580"/>
      </w:tblGrid>
      <w:tr w:rsidR="00E05376" w:rsidRPr="00E23EEB" w14:paraId="10F60E4D" w14:textId="77777777" w:rsidTr="00121514">
        <w:trPr>
          <w:trHeight w:val="429"/>
          <w:tblHeader/>
        </w:trPr>
        <w:tc>
          <w:tcPr>
            <w:tcW w:w="2958" w:type="pct"/>
            <w:vAlign w:val="bottom"/>
          </w:tcPr>
          <w:p w14:paraId="0EBC1F64" w14:textId="0389320A" w:rsidR="00E05376" w:rsidRPr="00F45819" w:rsidRDefault="00E05376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61A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F61A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F61A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29" w:type="pct"/>
          </w:tcPr>
          <w:p w14:paraId="620CEB02" w14:textId="77777777" w:rsidR="00E05376" w:rsidRPr="00E23EEB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4A0A7F6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5841FD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E85489" w14:textId="77777777" w:rsidR="00E05376" w:rsidRPr="00E23EEB" w:rsidRDefault="00E05376" w:rsidP="00A62D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41FFEC81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20D773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05376" w:rsidRPr="00001930" w14:paraId="5DE042D7" w14:textId="77777777" w:rsidTr="00121514">
        <w:trPr>
          <w:trHeight w:val="65"/>
          <w:tblHeader/>
        </w:trPr>
        <w:tc>
          <w:tcPr>
            <w:tcW w:w="2958" w:type="pct"/>
          </w:tcPr>
          <w:p w14:paraId="4A8F6A4D" w14:textId="77777777" w:rsidR="00E05376" w:rsidRPr="00001930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AEDED00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14AA21D2" w14:textId="77777777" w:rsidR="00E05376" w:rsidRPr="00001930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5376" w:rsidRPr="00001930" w14:paraId="292BC957" w14:textId="77777777" w:rsidTr="00E05376">
        <w:trPr>
          <w:trHeight w:val="65"/>
        </w:trPr>
        <w:tc>
          <w:tcPr>
            <w:tcW w:w="2958" w:type="pct"/>
          </w:tcPr>
          <w:p w14:paraId="7F710BDE" w14:textId="77777777" w:rsidR="00E05376" w:rsidRPr="00B80454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9" w:type="pct"/>
          </w:tcPr>
          <w:p w14:paraId="2EE134B7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10B02E12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E416FE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3652FFCA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05376" w:rsidRPr="00001930" w14:paraId="3F379E7C" w14:textId="77777777" w:rsidTr="00E05376">
        <w:trPr>
          <w:trHeight w:val="65"/>
        </w:trPr>
        <w:tc>
          <w:tcPr>
            <w:tcW w:w="2958" w:type="pct"/>
          </w:tcPr>
          <w:p w14:paraId="0FD7EA19" w14:textId="77777777" w:rsidR="00E05376" w:rsidRPr="00B80454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693C6C3D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4E1151FA" w14:textId="7A9AC0BC" w:rsidR="00E05376" w:rsidRPr="00AF1639" w:rsidRDefault="003B544D" w:rsidP="00AB3CE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46" w:type="pct"/>
          </w:tcPr>
          <w:p w14:paraId="0982BA4B" w14:textId="77777777" w:rsidR="00E05376" w:rsidRPr="00AF1639" w:rsidRDefault="00E05376" w:rsidP="00A62D73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773173E2" w14:textId="3C19A141" w:rsidR="00E05376" w:rsidRPr="00DF6E78" w:rsidRDefault="00841619" w:rsidP="00AB3CE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434</w:t>
            </w:r>
          </w:p>
        </w:tc>
      </w:tr>
      <w:tr w:rsidR="003945E6" w:rsidRPr="00001930" w14:paraId="688E446D" w14:textId="77777777" w:rsidTr="00E05376">
        <w:trPr>
          <w:trHeight w:val="65"/>
        </w:trPr>
        <w:tc>
          <w:tcPr>
            <w:tcW w:w="2958" w:type="pct"/>
          </w:tcPr>
          <w:p w14:paraId="0B8A50BC" w14:textId="54B8D58F" w:rsidR="003945E6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89097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จากสินทรัพย์สิทธิการใช้</w:t>
            </w:r>
          </w:p>
        </w:tc>
        <w:tc>
          <w:tcPr>
            <w:tcW w:w="129" w:type="pct"/>
          </w:tcPr>
          <w:p w14:paraId="54480174" w14:textId="77777777" w:rsidR="003945E6" w:rsidRPr="00001930" w:rsidRDefault="003945E6" w:rsidP="003945E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696CB214" w14:textId="26D840B8" w:rsidR="003945E6" w:rsidRDefault="003B544D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B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</w:t>
            </w:r>
            <w:r w:rsidR="007A02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146" w:type="pct"/>
          </w:tcPr>
          <w:p w14:paraId="09F89B89" w14:textId="77777777" w:rsidR="003945E6" w:rsidRPr="00AF1639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21738A53" w14:textId="3727CBA8" w:rsidR="003945E6" w:rsidRPr="00E05376" w:rsidRDefault="007A0258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177E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4,012</w:t>
            </w:r>
          </w:p>
        </w:tc>
      </w:tr>
      <w:tr w:rsidR="00121514" w:rsidRPr="00001930" w14:paraId="57B73ECE" w14:textId="77777777" w:rsidTr="00E05376">
        <w:trPr>
          <w:trHeight w:val="65"/>
        </w:trPr>
        <w:tc>
          <w:tcPr>
            <w:tcW w:w="2958" w:type="pct"/>
          </w:tcPr>
          <w:p w14:paraId="53C7DEC7" w14:textId="1671F4BD" w:rsidR="00121514" w:rsidRPr="00B80454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โอนจากที่ดิน อาคารและอุปกรณ์ 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29" w:type="pct"/>
          </w:tcPr>
          <w:p w14:paraId="35BA4911" w14:textId="77777777" w:rsidR="00121514" w:rsidRPr="00001930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4691E3AC" w14:textId="057021F3" w:rsidR="00121514" w:rsidRPr="00AF1639" w:rsidRDefault="00B20257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2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9,820</w:t>
            </w:r>
          </w:p>
        </w:tc>
        <w:tc>
          <w:tcPr>
            <w:tcW w:w="146" w:type="pct"/>
          </w:tcPr>
          <w:p w14:paraId="65D816CC" w14:textId="77777777" w:rsidR="00121514" w:rsidRPr="00AF163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2DEF7DBB" w14:textId="45660F57" w:rsidR="00121514" w:rsidRPr="00DF6E78" w:rsidRDefault="007D2ACC" w:rsidP="0012151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21514" w:rsidRPr="00001930" w14:paraId="6E923AFA" w14:textId="77777777" w:rsidTr="00E05376">
        <w:trPr>
          <w:trHeight w:val="65"/>
        </w:trPr>
        <w:tc>
          <w:tcPr>
            <w:tcW w:w="2958" w:type="pct"/>
          </w:tcPr>
          <w:p w14:paraId="751F57A4" w14:textId="223CB964" w:rsidR="00121514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4E721B73" w14:textId="77777777" w:rsidR="00121514" w:rsidRPr="00001930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0A93E1C6" w14:textId="2206A4B0" w:rsidR="00121514" w:rsidRDefault="006927A2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73B89" w:rsidRPr="005D65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664917FC" w14:textId="77777777" w:rsidR="00121514" w:rsidRPr="00AF163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1D29FB16" w14:textId="527F5F9B" w:rsidR="00121514" w:rsidRPr="007D2ACC" w:rsidRDefault="007D2ACC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45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4,700</w:t>
            </w:r>
            <w:r w:rsidR="009208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21514" w:rsidRPr="00001930" w14:paraId="6C95D059" w14:textId="77777777" w:rsidTr="00E05376">
        <w:trPr>
          <w:trHeight w:val="65"/>
        </w:trPr>
        <w:tc>
          <w:tcPr>
            <w:tcW w:w="2958" w:type="pct"/>
          </w:tcPr>
          <w:p w14:paraId="70F52719" w14:textId="77777777" w:rsidR="00121514" w:rsidRPr="00142D37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" w:type="pct"/>
          </w:tcPr>
          <w:p w14:paraId="07E9D010" w14:textId="77777777" w:rsidR="00121514" w:rsidRPr="00142D37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Cs w:val="22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FDFB188" w14:textId="77777777" w:rsidR="00121514" w:rsidRPr="00142D37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46" w:type="pct"/>
          </w:tcPr>
          <w:p w14:paraId="33AA7F54" w14:textId="77777777" w:rsidR="00121514" w:rsidRPr="00142D37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56" w:type="pct"/>
          </w:tcPr>
          <w:p w14:paraId="2EE399F3" w14:textId="77777777" w:rsidR="00121514" w:rsidRPr="00142D37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21514" w:rsidRPr="00001930" w14:paraId="756336D3" w14:textId="77777777" w:rsidTr="00E05376">
        <w:trPr>
          <w:trHeight w:val="65"/>
        </w:trPr>
        <w:tc>
          <w:tcPr>
            <w:tcW w:w="2958" w:type="pct"/>
          </w:tcPr>
          <w:p w14:paraId="3B19E8A6" w14:textId="77777777" w:rsidR="00121514" w:rsidRPr="00B80454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9" w:type="pct"/>
          </w:tcPr>
          <w:p w14:paraId="6BFEFE18" w14:textId="77777777" w:rsidR="00121514" w:rsidRPr="00001930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3066DE19" w14:textId="77777777" w:rsidR="00121514" w:rsidRPr="001E0CF8" w:rsidRDefault="00121514" w:rsidP="0012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1514" w:rsidRPr="00E23EEB" w14:paraId="2A0CDB8E" w14:textId="77777777" w:rsidTr="00E05376">
        <w:trPr>
          <w:trHeight w:val="118"/>
        </w:trPr>
        <w:tc>
          <w:tcPr>
            <w:tcW w:w="2958" w:type="pct"/>
          </w:tcPr>
          <w:p w14:paraId="7A3B435F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4E948421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pct"/>
          </w:tcPr>
          <w:p w14:paraId="329DC021" w14:textId="2685BB5C" w:rsidR="00121514" w:rsidRPr="00727C48" w:rsidRDefault="002715A6" w:rsidP="00B6194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7C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59,98</w:t>
            </w:r>
            <w:r w:rsidR="00530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68E0792B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  <w:shd w:val="clear" w:color="auto" w:fill="auto"/>
          </w:tcPr>
          <w:p w14:paraId="069555E5" w14:textId="0521D6C1" w:rsidR="00121514" w:rsidRPr="00E23EEB" w:rsidRDefault="00F40376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A218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A218FA" w:rsidRPr="00A218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,652</w:t>
            </w:r>
          </w:p>
        </w:tc>
      </w:tr>
      <w:tr w:rsidR="00121514" w:rsidRPr="00C12765" w14:paraId="6F961117" w14:textId="77777777" w:rsidTr="00E05376">
        <w:trPr>
          <w:trHeight w:val="416"/>
        </w:trPr>
        <w:tc>
          <w:tcPr>
            <w:tcW w:w="2958" w:type="pct"/>
          </w:tcPr>
          <w:p w14:paraId="4A4F9440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 - ราคาตามบัญชีสุทธิ</w:t>
            </w:r>
          </w:p>
        </w:tc>
        <w:tc>
          <w:tcPr>
            <w:tcW w:w="129" w:type="pct"/>
          </w:tcPr>
          <w:p w14:paraId="69F747E5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4E8E0491" w14:textId="6A8716A1" w:rsidR="00121514" w:rsidRPr="00727C48" w:rsidRDefault="00F55F39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7C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(1,27</w:t>
            </w:r>
            <w:r w:rsidR="002D07C6" w:rsidRPr="00727C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27C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3952097D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1B42DFF2" w14:textId="7E385485" w:rsidR="00121514" w:rsidRPr="00C12765" w:rsidRDefault="00A218FA" w:rsidP="0012151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21514" w:rsidRPr="00C12765" w14:paraId="58A0BC46" w14:textId="77777777" w:rsidTr="00E05376">
        <w:trPr>
          <w:trHeight w:val="429"/>
        </w:trPr>
        <w:tc>
          <w:tcPr>
            <w:tcW w:w="2958" w:type="pct"/>
          </w:tcPr>
          <w:p w14:paraId="6B1A98D0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 w:rsidRPr="00F45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81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76654E55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277B0CF0" w14:textId="073A700B" w:rsidR="00121514" w:rsidRPr="009F4D4F" w:rsidRDefault="00F5070A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07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(9,820)</w:t>
            </w:r>
          </w:p>
        </w:tc>
        <w:tc>
          <w:tcPr>
            <w:tcW w:w="146" w:type="pct"/>
          </w:tcPr>
          <w:p w14:paraId="36AC28FB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05ACFE34" w14:textId="520F6B2D" w:rsidR="00121514" w:rsidRPr="00C12765" w:rsidRDefault="00A218FA" w:rsidP="0012151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21514" w:rsidRPr="00C12765" w14:paraId="732784BE" w14:textId="77777777" w:rsidTr="00E05376">
        <w:trPr>
          <w:trHeight w:val="429"/>
        </w:trPr>
        <w:tc>
          <w:tcPr>
            <w:tcW w:w="2958" w:type="pct"/>
          </w:tcPr>
          <w:p w14:paraId="2963A9CA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จากยานพาหนะรอการขาย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0CF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E0CF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6F75747C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0802AB8B" w14:textId="2DA90250" w:rsidR="00121514" w:rsidRDefault="00F66F3F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6F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1,759</w:t>
            </w:r>
          </w:p>
        </w:tc>
        <w:tc>
          <w:tcPr>
            <w:tcW w:w="146" w:type="pct"/>
          </w:tcPr>
          <w:p w14:paraId="697B9596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45268E22" w14:textId="348F76BD" w:rsidR="00121514" w:rsidRDefault="00A218FA" w:rsidP="0012151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21514" w:rsidRPr="00424DDB" w14:paraId="39147DCC" w14:textId="77777777" w:rsidTr="00E05376">
        <w:trPr>
          <w:trHeight w:val="429"/>
        </w:trPr>
        <w:tc>
          <w:tcPr>
            <w:tcW w:w="2958" w:type="pct"/>
          </w:tcPr>
          <w:p w14:paraId="4E1C576C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3052A161" w14:textId="77777777" w:rsidR="00121514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6D05C33A" w14:textId="4C2DE355" w:rsidR="00121514" w:rsidRPr="002D257E" w:rsidRDefault="00E552A8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52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(73,116)</w:t>
            </w:r>
          </w:p>
        </w:tc>
        <w:tc>
          <w:tcPr>
            <w:tcW w:w="146" w:type="pct"/>
          </w:tcPr>
          <w:p w14:paraId="111F82BB" w14:textId="77777777" w:rsidR="00121514" w:rsidRPr="00424DD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00E700C0" w14:textId="2D0EC405" w:rsidR="00121514" w:rsidRPr="00424DDB" w:rsidRDefault="00A218FA" w:rsidP="00121514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2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359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1,909)</w:t>
            </w:r>
          </w:p>
        </w:tc>
      </w:tr>
    </w:tbl>
    <w:p w14:paraId="13F2D60F" w14:textId="0DBD4372" w:rsidR="00DB7E68" w:rsidRPr="00AB25ED" w:rsidRDefault="00D9262F" w:rsidP="00764CFD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highlight w:val="yellow"/>
          <w:u w:val="none"/>
          <w:cs/>
          <w:lang w:val="th-TH"/>
        </w:rPr>
        <w:br w:type="column"/>
      </w:r>
      <w:r w:rsidR="00ED29AA" w:rsidRPr="00AB25E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3BCCFD58" w14:textId="77777777" w:rsidR="005A735D" w:rsidRPr="00AB25ED" w:rsidRDefault="005A735D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65FC12C" w14:textId="623F91E6" w:rsidR="00DB7E68" w:rsidRPr="00F45819" w:rsidRDefault="006A1C3A" w:rsidP="00764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458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ในฐานะผู้เช่า</w:t>
      </w:r>
    </w:p>
    <w:p w14:paraId="62827F03" w14:textId="4BB035D3" w:rsidR="00DB7E68" w:rsidRPr="00EB3611" w:rsidRDefault="00DB7E68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tbl>
      <w:tblPr>
        <w:tblW w:w="936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50"/>
        <w:gridCol w:w="106"/>
        <w:gridCol w:w="1334"/>
        <w:gridCol w:w="106"/>
        <w:gridCol w:w="1244"/>
        <w:gridCol w:w="106"/>
        <w:gridCol w:w="1154"/>
        <w:gridCol w:w="111"/>
        <w:gridCol w:w="1149"/>
      </w:tblGrid>
      <w:tr w:rsidR="000C661E" w:rsidRPr="005536C9" w14:paraId="38E6B4C2" w14:textId="77777777" w:rsidTr="005B02F7">
        <w:trPr>
          <w:cantSplit/>
          <w:trHeight w:val="167"/>
          <w:tblHeader/>
        </w:trPr>
        <w:tc>
          <w:tcPr>
            <w:tcW w:w="4050" w:type="dxa"/>
            <w:shd w:val="clear" w:color="auto" w:fill="auto"/>
            <w:vAlign w:val="bottom"/>
          </w:tcPr>
          <w:p w14:paraId="0911BFF7" w14:textId="4CCB5C4E" w:rsidR="000C661E" w:rsidRPr="00A80C68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15C2DBB9" w14:textId="405F27F3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shd w:val="clear" w:color="auto" w:fill="auto"/>
            <w:vAlign w:val="bottom"/>
          </w:tcPr>
          <w:p w14:paraId="72CD598F" w14:textId="1D8C65FA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661E" w:rsidRPr="005536C9" w14:paraId="6A09DC05" w14:textId="77777777" w:rsidTr="005B02F7">
        <w:trPr>
          <w:cantSplit/>
          <w:trHeight w:val="1060"/>
          <w:tblHeader/>
        </w:trPr>
        <w:tc>
          <w:tcPr>
            <w:tcW w:w="4050" w:type="dxa"/>
            <w:shd w:val="clear" w:color="auto" w:fill="auto"/>
            <w:vAlign w:val="bottom"/>
          </w:tcPr>
          <w:p w14:paraId="05B15318" w14:textId="77777777" w:rsidR="000C661E" w:rsidRPr="00A80C68" w:rsidRDefault="000C661E" w:rsidP="000C661E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7ECD604F" w14:textId="65F264CD" w:rsidR="000C661E" w:rsidRPr="005536C9" w:rsidRDefault="000C661E" w:rsidP="000C661E">
            <w:pPr>
              <w:pStyle w:val="acctfourfigures"/>
              <w:tabs>
                <w:tab w:val="left" w:pos="720"/>
              </w:tabs>
              <w:spacing w:line="240" w:lineRule="atLeast"/>
              <w:ind w:left="-37"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7F4B76E" w14:textId="173B30E3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และส่วนปรับปรุงอาคาร</w:t>
            </w:r>
          </w:p>
        </w:tc>
        <w:tc>
          <w:tcPr>
            <w:tcW w:w="106" w:type="dxa"/>
            <w:shd w:val="clear" w:color="auto" w:fill="auto"/>
          </w:tcPr>
          <w:p w14:paraId="5D4C5838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  <w:hideMark/>
          </w:tcPr>
          <w:p w14:paraId="54E14B76" w14:textId="77777777" w:rsidR="000C661E" w:rsidRPr="005536C9" w:rsidRDefault="000C661E" w:rsidP="00764CFD">
            <w:pPr>
              <w:pStyle w:val="acctfourfigures"/>
              <w:tabs>
                <w:tab w:val="left" w:pos="720"/>
              </w:tabs>
              <w:spacing w:line="240" w:lineRule="atLeast"/>
              <w:ind w:left="-60" w:right="-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6" w:type="dxa"/>
            <w:shd w:val="clear" w:color="auto" w:fill="auto"/>
          </w:tcPr>
          <w:p w14:paraId="6218D604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  <w:hideMark/>
          </w:tcPr>
          <w:p w14:paraId="789BE8F5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  <w:p w14:paraId="6DD743B9" w14:textId="2BF88891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11" w:type="dxa"/>
            <w:shd w:val="clear" w:color="auto" w:fill="auto"/>
          </w:tcPr>
          <w:p w14:paraId="764DFC1A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  <w:hideMark/>
          </w:tcPr>
          <w:p w14:paraId="28CD60DE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C661E" w:rsidRPr="005536C9" w14:paraId="6717BEC4" w14:textId="77777777" w:rsidTr="005B02F7">
        <w:trPr>
          <w:cantSplit/>
          <w:trHeight w:val="103"/>
          <w:tblHeader/>
        </w:trPr>
        <w:tc>
          <w:tcPr>
            <w:tcW w:w="4050" w:type="dxa"/>
            <w:shd w:val="clear" w:color="auto" w:fill="auto"/>
          </w:tcPr>
          <w:p w14:paraId="174A8E93" w14:textId="77777777" w:rsidR="000C661E" w:rsidRPr="00A80C68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hideMark/>
          </w:tcPr>
          <w:p w14:paraId="0756FFDF" w14:textId="1030BDBE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shd w:val="clear" w:color="auto" w:fill="auto"/>
          </w:tcPr>
          <w:p w14:paraId="224C6051" w14:textId="38EBE1A3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661E" w:rsidRPr="005536C9" w14:paraId="459B3EF9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14FE6003" w14:textId="77777777" w:rsidR="000C661E" w:rsidRPr="005536C9" w:rsidRDefault="000C661E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DB621C3" w14:textId="77777777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4F3A2B6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62983DE8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58BCEEB" w14:textId="77777777" w:rsidR="000C661E" w:rsidRPr="005536C9" w:rsidRDefault="000C661E" w:rsidP="000C661E">
            <w:pPr>
              <w:pStyle w:val="acctfourfigures"/>
              <w:tabs>
                <w:tab w:val="decimal" w:pos="708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5F8DB47B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A51CBD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" w:type="dxa"/>
            <w:shd w:val="clear" w:color="auto" w:fill="auto"/>
          </w:tcPr>
          <w:p w14:paraId="0F05EC4C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146D661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4B1893" w:rsidRPr="005536C9" w14:paraId="5FB77F5C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6FCBBA7C" w14:textId="70A61EE1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5BE13B1" w14:textId="6F7410F6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80655D4" w14:textId="2AC0A0D1" w:rsidR="004B1893" w:rsidRPr="00376661" w:rsidRDefault="004B1893" w:rsidP="00EC4C50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6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2,509,339</w:t>
            </w:r>
          </w:p>
        </w:tc>
        <w:tc>
          <w:tcPr>
            <w:tcW w:w="106" w:type="dxa"/>
            <w:shd w:val="clear" w:color="auto" w:fill="auto"/>
          </w:tcPr>
          <w:p w14:paraId="0B0FEE95" w14:textId="77777777" w:rsidR="004B1893" w:rsidRPr="00376661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D4090EF" w14:textId="06467150" w:rsidR="004B1893" w:rsidRPr="00376661" w:rsidRDefault="004B1893" w:rsidP="00EC4C5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6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3,214,108</w:t>
            </w:r>
          </w:p>
        </w:tc>
        <w:tc>
          <w:tcPr>
            <w:tcW w:w="106" w:type="dxa"/>
            <w:shd w:val="clear" w:color="auto" w:fill="auto"/>
          </w:tcPr>
          <w:p w14:paraId="3105139E" w14:textId="77777777" w:rsidR="004B1893" w:rsidRPr="00376661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ACE525E" w14:textId="103C8E50" w:rsidR="004B1893" w:rsidRPr="00376661" w:rsidRDefault="004B1893" w:rsidP="00B6194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6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1,970</w:t>
            </w:r>
          </w:p>
        </w:tc>
        <w:tc>
          <w:tcPr>
            <w:tcW w:w="111" w:type="dxa"/>
            <w:shd w:val="clear" w:color="auto" w:fill="auto"/>
          </w:tcPr>
          <w:p w14:paraId="483A9BF1" w14:textId="77777777" w:rsidR="004B1893" w:rsidRPr="00376661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B7D4472" w14:textId="799F28F7" w:rsidR="004B1893" w:rsidRPr="00764CFD" w:rsidRDefault="004B1893" w:rsidP="00B6194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4C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5,725,417</w:t>
            </w:r>
          </w:p>
        </w:tc>
      </w:tr>
      <w:tr w:rsidR="004B1893" w:rsidRPr="005536C9" w14:paraId="228E47C7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vAlign w:val="bottom"/>
            <w:hideMark/>
          </w:tcPr>
          <w:p w14:paraId="1D9DE43C" w14:textId="77777777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D499648" w14:textId="52BB9584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B1722BF" w14:textId="65CF7BA5" w:rsidR="004B1893" w:rsidRPr="005536C9" w:rsidRDefault="003F38D1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F38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18,103</w:t>
            </w:r>
          </w:p>
        </w:tc>
        <w:tc>
          <w:tcPr>
            <w:tcW w:w="106" w:type="dxa"/>
            <w:shd w:val="clear" w:color="auto" w:fill="auto"/>
          </w:tcPr>
          <w:p w14:paraId="5618A3FF" w14:textId="77777777" w:rsidR="004B1893" w:rsidRPr="005536C9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A583F9D" w14:textId="5088504E" w:rsidR="004B1893" w:rsidRPr="005536C9" w:rsidRDefault="008040D3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40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339</w:t>
            </w:r>
            <w:r w:rsidRPr="008040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040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695</w:t>
            </w:r>
          </w:p>
        </w:tc>
        <w:tc>
          <w:tcPr>
            <w:tcW w:w="106" w:type="dxa"/>
            <w:shd w:val="clear" w:color="auto" w:fill="auto"/>
          </w:tcPr>
          <w:p w14:paraId="768D1292" w14:textId="77777777" w:rsidR="004B1893" w:rsidRPr="005536C9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D0E4F25" w14:textId="27A0AFC9" w:rsidR="004B1893" w:rsidRPr="0033108A" w:rsidRDefault="003045EC" w:rsidP="00B15DA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48FF0BB1" w14:textId="77777777" w:rsidR="004B1893" w:rsidRPr="005536C9" w:rsidRDefault="004B1893" w:rsidP="004B189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B70698D" w14:textId="0F78C816" w:rsidR="004B1893" w:rsidRPr="00764CFD" w:rsidRDefault="003045EC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357,798</w:t>
            </w:r>
          </w:p>
        </w:tc>
      </w:tr>
      <w:tr w:rsidR="004B1893" w:rsidRPr="005536C9" w14:paraId="026B8EAE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47645304" w14:textId="77777777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ED1A35B" w14:textId="6DFD9758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B74D144" w14:textId="37F3F132" w:rsidR="004B1893" w:rsidRPr="0033108A" w:rsidRDefault="00EE0703" w:rsidP="00B15DA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B59F8B" w14:textId="77777777" w:rsidR="004B1893" w:rsidRPr="005536C9" w:rsidRDefault="004B1893" w:rsidP="004B1893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5B68856" w14:textId="3FC31B60" w:rsidR="004B1893" w:rsidRPr="005536C9" w:rsidRDefault="00AA21CD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(113,44</w:t>
            </w:r>
            <w:r w:rsidR="008E13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AA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76993A5C" w14:textId="77777777" w:rsidR="004B1893" w:rsidRPr="005536C9" w:rsidRDefault="004B1893" w:rsidP="004B189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F60C3A5" w14:textId="64309C95" w:rsidR="004B1893" w:rsidRPr="0033108A" w:rsidRDefault="00EE0703" w:rsidP="00B15DA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6E3E8441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F64A06E" w14:textId="531A9034" w:rsidR="004B1893" w:rsidRPr="00764CFD" w:rsidRDefault="00AA21CD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(113,44</w:t>
            </w:r>
            <w:r w:rsidR="008E13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AA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B1893" w:rsidRPr="005536C9" w14:paraId="025ADDE6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</w:tcPr>
          <w:p w14:paraId="19C55C48" w14:textId="3A08CEE1" w:rsidR="004B1893" w:rsidRPr="005536C9" w:rsidRDefault="004B1893" w:rsidP="00764CFD">
            <w:pPr>
              <w:pStyle w:val="acctfourfigures"/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เนินงาน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371F15A" w14:textId="34A3F226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544D035" w14:textId="2478E8AD" w:rsidR="004B1893" w:rsidRPr="0033108A" w:rsidRDefault="00EE0703" w:rsidP="00B15DA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227A0A7" w14:textId="77777777" w:rsidR="004B1893" w:rsidRPr="005536C9" w:rsidRDefault="004B1893" w:rsidP="004B1893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54AE0F6" w14:textId="6B0613E7" w:rsidR="004B1893" w:rsidRPr="005536C9" w:rsidRDefault="008B63BD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63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80,713</w:t>
            </w:r>
          </w:p>
        </w:tc>
        <w:tc>
          <w:tcPr>
            <w:tcW w:w="106" w:type="dxa"/>
            <w:shd w:val="clear" w:color="auto" w:fill="auto"/>
          </w:tcPr>
          <w:p w14:paraId="04A52359" w14:textId="77777777" w:rsidR="004B1893" w:rsidRPr="005536C9" w:rsidRDefault="004B1893" w:rsidP="004B189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E49C8F9" w14:textId="4D8302B3" w:rsidR="004B1893" w:rsidRPr="0033108A" w:rsidRDefault="00EE0703" w:rsidP="00B15DA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FAFE8C5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A81D87C" w14:textId="3B177A39" w:rsidR="004B1893" w:rsidRPr="00764CFD" w:rsidRDefault="00762CF6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C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80,713</w:t>
            </w:r>
          </w:p>
        </w:tc>
      </w:tr>
      <w:tr w:rsidR="004B1893" w:rsidRPr="005536C9" w14:paraId="11B1962D" w14:textId="77777777" w:rsidTr="005B02F7">
        <w:trPr>
          <w:cantSplit/>
          <w:trHeight w:val="67"/>
        </w:trPr>
        <w:tc>
          <w:tcPr>
            <w:tcW w:w="4050" w:type="dxa"/>
            <w:shd w:val="clear" w:color="auto" w:fill="auto"/>
          </w:tcPr>
          <w:p w14:paraId="034B759D" w14:textId="03336510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0EBB140" w14:textId="108D5F78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CFB93FB" w14:textId="2DBB678E" w:rsidR="004B1893" w:rsidRPr="005536C9" w:rsidRDefault="004269BB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69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06" w:type="dxa"/>
            <w:shd w:val="clear" w:color="auto" w:fill="auto"/>
          </w:tcPr>
          <w:p w14:paraId="75DA9034" w14:textId="77777777" w:rsidR="004B1893" w:rsidRPr="005536C9" w:rsidRDefault="004B1893" w:rsidP="004B1893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CDB17B8" w14:textId="3F9B9E91" w:rsidR="004B1893" w:rsidRPr="00764CFD" w:rsidRDefault="00EE0703" w:rsidP="00B15DA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29DF5C" w14:textId="77777777" w:rsidR="004B1893" w:rsidRPr="005536C9" w:rsidRDefault="004B1893" w:rsidP="004B189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D6AAD61" w14:textId="79154241" w:rsidR="004B1893" w:rsidRPr="0033108A" w:rsidRDefault="00EE0703" w:rsidP="00B15DA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108A3DBB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26EDA18" w14:textId="7357ED6C" w:rsidR="004B1893" w:rsidRPr="00764CFD" w:rsidRDefault="004269BB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69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</w:tr>
      <w:tr w:rsidR="004B1893" w:rsidRPr="005536C9" w14:paraId="634E35F9" w14:textId="77777777" w:rsidTr="005B02F7">
        <w:trPr>
          <w:cantSplit/>
          <w:trHeight w:val="250"/>
        </w:trPr>
        <w:tc>
          <w:tcPr>
            <w:tcW w:w="4050" w:type="dxa"/>
            <w:shd w:val="clear" w:color="auto" w:fill="auto"/>
            <w:vAlign w:val="bottom"/>
            <w:hideMark/>
          </w:tcPr>
          <w:p w14:paraId="734D6048" w14:textId="37D2FA81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-13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/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ค่าตัดจำหน่ายสำหรับงวด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A739767" w14:textId="1A9432E5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434E4" w14:textId="6956ACB2" w:rsidR="004B1893" w:rsidRPr="005536C9" w:rsidRDefault="00295502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55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(92,832)</w:t>
            </w:r>
          </w:p>
        </w:tc>
        <w:tc>
          <w:tcPr>
            <w:tcW w:w="106" w:type="dxa"/>
            <w:shd w:val="clear" w:color="auto" w:fill="auto"/>
          </w:tcPr>
          <w:p w14:paraId="3BAA724B" w14:textId="77777777" w:rsidR="004B1893" w:rsidRPr="005536C9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4EF77CC" w14:textId="3F30FBDC" w:rsidR="004B1893" w:rsidRPr="005536C9" w:rsidRDefault="009E4441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44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(313,23</w:t>
            </w:r>
            <w:r w:rsidR="008E13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9E44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41D38AB3" w14:textId="77777777" w:rsidR="004B1893" w:rsidRPr="005536C9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7CDAB4" w14:textId="1E2144C6" w:rsidR="004B1893" w:rsidRPr="005536C9" w:rsidRDefault="0047740C" w:rsidP="005B02F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74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(1,243)</w:t>
            </w:r>
          </w:p>
        </w:tc>
        <w:tc>
          <w:tcPr>
            <w:tcW w:w="111" w:type="dxa"/>
            <w:shd w:val="clear" w:color="auto" w:fill="auto"/>
          </w:tcPr>
          <w:p w14:paraId="2FDF17E3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CA439E8" w14:textId="4C87CE7D" w:rsidR="004B1893" w:rsidRPr="00764CFD" w:rsidRDefault="0065382F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3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(407,30</w:t>
            </w:r>
            <w:r w:rsidR="008E13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653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B1893" w:rsidRPr="005536C9" w14:paraId="7A7C9084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4A79703E" w14:textId="6CCEB108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1215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</w:t>
            </w:r>
            <w:r w:rsidR="001215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ิถุนายน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3CBBF" w14:textId="42714CCA" w:rsidR="004B1893" w:rsidRPr="005536C9" w:rsidRDefault="004B1893" w:rsidP="004B1893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C3454" w14:textId="129779DE" w:rsidR="004B1893" w:rsidRPr="005536C9" w:rsidRDefault="00174E19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74E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2,434,667</w:t>
            </w:r>
          </w:p>
        </w:tc>
        <w:tc>
          <w:tcPr>
            <w:tcW w:w="106" w:type="dxa"/>
            <w:shd w:val="clear" w:color="auto" w:fill="auto"/>
          </w:tcPr>
          <w:p w14:paraId="2C980240" w14:textId="77777777" w:rsidR="004B1893" w:rsidRPr="00764CFD" w:rsidRDefault="004B1893" w:rsidP="004B189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9B1A01" w14:textId="718CE6B7" w:rsidR="004B1893" w:rsidRPr="00764CFD" w:rsidRDefault="00041773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17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3,207,844</w:t>
            </w:r>
          </w:p>
        </w:tc>
        <w:tc>
          <w:tcPr>
            <w:tcW w:w="106" w:type="dxa"/>
            <w:shd w:val="clear" w:color="auto" w:fill="auto"/>
          </w:tcPr>
          <w:p w14:paraId="7F418083" w14:textId="77777777" w:rsidR="004B1893" w:rsidRPr="00764CFD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EC0DDD" w14:textId="388615A1" w:rsidR="004B1893" w:rsidRPr="00764CFD" w:rsidRDefault="00041773" w:rsidP="00AB3CE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417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111" w:type="dxa"/>
            <w:shd w:val="clear" w:color="auto" w:fill="auto"/>
          </w:tcPr>
          <w:p w14:paraId="10DC9CE6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BCD36" w14:textId="16434508" w:rsidR="004B1893" w:rsidRPr="00764CFD" w:rsidRDefault="00AC456A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45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5,643,238</w:t>
            </w:r>
          </w:p>
        </w:tc>
      </w:tr>
    </w:tbl>
    <w:p w14:paraId="0FC092AF" w14:textId="77777777" w:rsidR="00E05376" w:rsidRDefault="00E05376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0617F" w14:textId="2F815DA6" w:rsidR="00E94053" w:rsidRDefault="00606337" w:rsidP="007E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D3BB8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8B7A98" w:rsidRPr="001D3BB8">
        <w:rPr>
          <w:rFonts w:asciiTheme="majorBidi" w:hAnsiTheme="majorBidi" w:cstheme="majorBidi"/>
          <w:sz w:val="30"/>
          <w:szCs w:val="30"/>
        </w:rPr>
        <w:t>2</w:t>
      </w:r>
      <w:r w:rsidRPr="001D3BB8">
        <w:rPr>
          <w:rFonts w:asciiTheme="majorBidi" w:hAnsiTheme="majorBidi" w:cstheme="majorBidi"/>
          <w:sz w:val="30"/>
          <w:szCs w:val="30"/>
        </w:rPr>
        <w:t>56</w:t>
      </w:r>
      <w:r w:rsidR="00E93D69" w:rsidRPr="001D3BB8">
        <w:rPr>
          <w:rFonts w:asciiTheme="majorBidi" w:hAnsiTheme="majorBidi" w:cstheme="majorBidi"/>
          <w:sz w:val="30"/>
          <w:szCs w:val="30"/>
        </w:rPr>
        <w:t>7</w:t>
      </w:r>
      <w:r w:rsidRPr="001D3BB8">
        <w:rPr>
          <w:rFonts w:asciiTheme="majorBidi" w:hAnsiTheme="majorBidi" w:cstheme="majorBidi"/>
          <w:sz w:val="30"/>
          <w:szCs w:val="30"/>
        </w:rPr>
        <w:t xml:space="preserve"> </w:t>
      </w:r>
      <w:r w:rsidRPr="001D3BB8">
        <w:rPr>
          <w:rFonts w:asciiTheme="majorBidi" w:hAnsiTheme="majorBidi" w:cstheme="majorBidi"/>
          <w:sz w:val="30"/>
          <w:szCs w:val="30"/>
          <w:cs/>
        </w:rPr>
        <w:t>กลุ่มบริษัทได้เปลี่ยนแปลงสัญญาเช่าที่ดินและอาคารกับ</w:t>
      </w:r>
      <w:r w:rsidR="003123DB" w:rsidRPr="001D3BB8">
        <w:rPr>
          <w:rFonts w:asciiTheme="majorBidi" w:hAnsiTheme="majorBidi" w:cstheme="majorBidi"/>
          <w:sz w:val="30"/>
          <w:szCs w:val="30"/>
          <w:cs/>
        </w:rPr>
        <w:t>ผู้ให้เช่า</w:t>
      </w:r>
      <w:r w:rsidR="00111FFF" w:rsidRPr="001D3BB8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80555C" w:rsidRPr="001D3BB8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="00995A84" w:rsidRPr="001D3BB8">
        <w:rPr>
          <w:rFonts w:asciiTheme="majorBidi" w:hAnsiTheme="majorBidi" w:cstheme="majorBidi"/>
          <w:sz w:val="30"/>
          <w:szCs w:val="30"/>
        </w:rPr>
        <w:t xml:space="preserve"> </w:t>
      </w:r>
      <w:r w:rsidRPr="001D3BB8">
        <w:rPr>
          <w:rFonts w:asciiTheme="majorBidi" w:hAnsiTheme="majorBidi" w:cstheme="majorBidi"/>
          <w:sz w:val="30"/>
          <w:szCs w:val="30"/>
          <w:cs/>
        </w:rPr>
        <w:t>โดยเปลี่ยนแปลงอายุของสัญญาเช่าและสิ่งตอบแทนสำหรับสัญญาเช่า กลุ่มบริษัทได้วัดมูลค่าของสิน</w:t>
      </w:r>
      <w:r w:rsidR="00B3291F" w:rsidRPr="001D3BB8">
        <w:rPr>
          <w:rFonts w:asciiTheme="majorBidi" w:hAnsiTheme="majorBidi" w:cstheme="majorBidi"/>
          <w:sz w:val="30"/>
          <w:szCs w:val="30"/>
          <w:cs/>
        </w:rPr>
        <w:t>ทรัพย์</w:t>
      </w:r>
      <w:r w:rsidRPr="001D3BB8">
        <w:rPr>
          <w:rFonts w:asciiTheme="majorBidi" w:hAnsiTheme="majorBidi" w:cstheme="majorBidi"/>
          <w:sz w:val="30"/>
          <w:szCs w:val="30"/>
          <w:cs/>
        </w:rPr>
        <w:t>สิทธิการใช้ใหม่ มีผลทำให้สินทรัพย์สิทธิการใช้</w:t>
      </w:r>
      <w:r w:rsidR="003D078C" w:rsidRPr="001D3BB8">
        <w:rPr>
          <w:rFonts w:asciiTheme="majorBidi" w:hAnsiTheme="majorBidi" w:cstheme="majorBidi" w:hint="cs"/>
          <w:sz w:val="30"/>
          <w:szCs w:val="30"/>
          <w:cs/>
        </w:rPr>
        <w:t>และหนี้สินตามสัญญาเช่า</w:t>
      </w:r>
      <w:r w:rsidRPr="001D3BB8">
        <w:rPr>
          <w:rFonts w:asciiTheme="majorBidi" w:hAnsiTheme="majorBidi" w:cstheme="majorBidi"/>
          <w:sz w:val="30"/>
          <w:szCs w:val="30"/>
          <w:cs/>
        </w:rPr>
        <w:t>ของกลุ่ม</w:t>
      </w:r>
      <w:r w:rsidRPr="00727C4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A3648" w:rsidRPr="00727C48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3D078C" w:rsidRPr="00727C48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0352B2" w:rsidRPr="00727C48">
        <w:rPr>
          <w:rFonts w:asciiTheme="majorBidi" w:hAnsiTheme="majorBidi" w:cstheme="majorBidi"/>
          <w:sz w:val="30"/>
          <w:szCs w:val="30"/>
        </w:rPr>
        <w:t>0.0</w:t>
      </w:r>
      <w:r w:rsidR="008E1301">
        <w:rPr>
          <w:rFonts w:asciiTheme="majorBidi" w:hAnsiTheme="majorBidi" w:cstheme="majorBidi"/>
          <w:sz w:val="30"/>
          <w:szCs w:val="30"/>
        </w:rPr>
        <w:t>6</w:t>
      </w:r>
      <w:r w:rsidR="000352B2" w:rsidRPr="00727C48">
        <w:rPr>
          <w:rFonts w:asciiTheme="majorBidi" w:hAnsiTheme="majorBidi" w:cstheme="majorBidi"/>
          <w:sz w:val="30"/>
          <w:szCs w:val="30"/>
        </w:rPr>
        <w:t xml:space="preserve"> </w:t>
      </w:r>
      <w:r w:rsidRPr="00727C4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12CC3E6" w14:textId="77777777" w:rsidR="006B28DB" w:rsidRDefault="006B28DB" w:rsidP="007E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843"/>
        <w:gridCol w:w="284"/>
        <w:gridCol w:w="1572"/>
        <w:gridCol w:w="236"/>
        <w:gridCol w:w="1627"/>
      </w:tblGrid>
      <w:tr w:rsidR="00FF76D9" w:rsidRPr="00E23EEB" w14:paraId="38B7A17B" w14:textId="77777777" w:rsidTr="00603352">
        <w:trPr>
          <w:trHeight w:val="362"/>
          <w:tblHeader/>
        </w:trPr>
        <w:tc>
          <w:tcPr>
            <w:tcW w:w="3519" w:type="dxa"/>
          </w:tcPr>
          <w:p w14:paraId="31233C3A" w14:textId="12CEA62D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23EEB">
              <w:rPr>
                <w:rFonts w:asciiTheme="majorBidi" w:hAnsiTheme="majorBidi" w:cstheme="majorBidi"/>
                <w:highlight w:val="yellow"/>
              </w:rPr>
              <w:br w:type="page"/>
            </w:r>
          </w:p>
        </w:tc>
        <w:tc>
          <w:tcPr>
            <w:tcW w:w="5562" w:type="dxa"/>
            <w:gridSpan w:val="5"/>
            <w:hideMark/>
          </w:tcPr>
          <w:p w14:paraId="7E55B2C1" w14:textId="77777777" w:rsidR="00FF76D9" w:rsidRPr="00603352" w:rsidRDefault="00FF76D9">
            <w:pPr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6D9" w:rsidRPr="00E23EEB" w14:paraId="56FA4B33" w14:textId="77777777" w:rsidTr="00603352">
        <w:trPr>
          <w:trHeight w:val="299"/>
          <w:tblHeader/>
        </w:trPr>
        <w:tc>
          <w:tcPr>
            <w:tcW w:w="3519" w:type="dxa"/>
            <w:vAlign w:val="bottom"/>
          </w:tcPr>
          <w:p w14:paraId="77BABFD3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vAlign w:val="bottom"/>
            <w:hideMark/>
          </w:tcPr>
          <w:p w14:paraId="7B60218A" w14:textId="6863CF6D" w:rsidR="00FF76D9" w:rsidRPr="00603352" w:rsidRDefault="00840742" w:rsidP="00E076D5">
            <w:pPr>
              <w:spacing w:line="380" w:lineRule="exact"/>
              <w:ind w:left="-12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ที่ดิน </w:t>
            </w:r>
            <w:r w:rsidR="00FF76D9"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FF76D9"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84" w:type="dxa"/>
            <w:vAlign w:val="bottom"/>
          </w:tcPr>
          <w:p w14:paraId="31F3B78D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6DD55EFB" w14:textId="77777777" w:rsidR="00FF76D9" w:rsidRPr="00603352" w:rsidRDefault="00FF76D9" w:rsidP="00E076D5">
            <w:pPr>
              <w:ind w:left="-84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2DA9BD51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  <w:vAlign w:val="bottom"/>
            <w:hideMark/>
          </w:tcPr>
          <w:p w14:paraId="63D0A943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76D9" w:rsidRPr="00E23EEB" w14:paraId="15D24638" w14:textId="77777777" w:rsidTr="00603352">
        <w:trPr>
          <w:trHeight w:val="335"/>
          <w:tblHeader/>
        </w:trPr>
        <w:tc>
          <w:tcPr>
            <w:tcW w:w="3519" w:type="dxa"/>
          </w:tcPr>
          <w:p w14:paraId="5B23D7E4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62" w:type="dxa"/>
            <w:gridSpan w:val="5"/>
            <w:hideMark/>
          </w:tcPr>
          <w:p w14:paraId="64330EF9" w14:textId="77777777" w:rsidR="00FF76D9" w:rsidRPr="00603352" w:rsidRDefault="00FF76D9">
            <w:pPr>
              <w:tabs>
                <w:tab w:val="left" w:pos="1377"/>
              </w:tabs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1893" w:rsidRPr="00E23EEB" w14:paraId="209C3E40" w14:textId="77777777" w:rsidTr="00603352">
        <w:trPr>
          <w:trHeight w:val="209"/>
        </w:trPr>
        <w:tc>
          <w:tcPr>
            <w:tcW w:w="3519" w:type="dxa"/>
            <w:hideMark/>
          </w:tcPr>
          <w:p w14:paraId="3EDC8B11" w14:textId="77777777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3" w:type="dxa"/>
          </w:tcPr>
          <w:p w14:paraId="18B49D1B" w14:textId="7517A488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63FBD6E5" w14:textId="77777777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72" w:type="dxa"/>
          </w:tcPr>
          <w:p w14:paraId="4F6FF0F9" w14:textId="7454D260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47C5BDF" w14:textId="77777777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27" w:type="dxa"/>
          </w:tcPr>
          <w:p w14:paraId="01DD4492" w14:textId="12E84968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DD7ED8" w:rsidRPr="00E23EEB" w14:paraId="1CD4E34C" w14:textId="77777777" w:rsidTr="00603352">
        <w:tc>
          <w:tcPr>
            <w:tcW w:w="3519" w:type="dxa"/>
            <w:hideMark/>
          </w:tcPr>
          <w:p w14:paraId="250CF359" w14:textId="58EB4356" w:rsidR="00DD7ED8" w:rsidRPr="00603352" w:rsidRDefault="00DD7ED8" w:rsidP="00DD7ED8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0335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43" w:type="dxa"/>
          </w:tcPr>
          <w:p w14:paraId="464952B2" w14:textId="093BDF44" w:rsidR="00DD7ED8" w:rsidRPr="00603352" w:rsidRDefault="00DD7ED8" w:rsidP="00EC4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816">
              <w:rPr>
                <w:rFonts w:asciiTheme="majorBidi" w:hAnsiTheme="majorBidi" w:cstheme="majorBidi"/>
                <w:sz w:val="30"/>
                <w:szCs w:val="30"/>
              </w:rPr>
              <w:t>124,893</w:t>
            </w:r>
          </w:p>
        </w:tc>
        <w:tc>
          <w:tcPr>
            <w:tcW w:w="284" w:type="dxa"/>
          </w:tcPr>
          <w:p w14:paraId="05F65980" w14:textId="77777777" w:rsidR="00DD7ED8" w:rsidRPr="00603352" w:rsidRDefault="00DD7ED8" w:rsidP="00341816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14:paraId="56D42704" w14:textId="58F0FC28" w:rsidR="00DD7ED8" w:rsidRPr="00603352" w:rsidRDefault="00DD7ED8" w:rsidP="00EC4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41816">
              <w:rPr>
                <w:rFonts w:asciiTheme="majorBidi" w:hAnsiTheme="majorBidi" w:cstheme="majorBidi"/>
                <w:sz w:val="30"/>
                <w:szCs w:val="30"/>
              </w:rPr>
              <w:t>24,112</w:t>
            </w:r>
          </w:p>
        </w:tc>
        <w:tc>
          <w:tcPr>
            <w:tcW w:w="236" w:type="dxa"/>
          </w:tcPr>
          <w:p w14:paraId="23E9A20A" w14:textId="77777777" w:rsidR="00DD7ED8" w:rsidRPr="00603352" w:rsidRDefault="00DD7ED8" w:rsidP="00341816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54FA2E73" w14:textId="30067D2C" w:rsidR="00DD7ED8" w:rsidRPr="00603352" w:rsidRDefault="00DD7ED8" w:rsidP="00EC4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41816">
              <w:rPr>
                <w:rFonts w:asciiTheme="majorBidi" w:hAnsiTheme="majorBidi" w:cstheme="majorBidi"/>
                <w:sz w:val="30"/>
                <w:szCs w:val="30"/>
              </w:rPr>
              <w:t>149,005</w:t>
            </w:r>
          </w:p>
        </w:tc>
      </w:tr>
      <w:tr w:rsidR="004B1893" w:rsidRPr="00E23EEB" w14:paraId="1D921B1D" w14:textId="77777777" w:rsidTr="00603352">
        <w:tc>
          <w:tcPr>
            <w:tcW w:w="3519" w:type="dxa"/>
            <w:hideMark/>
          </w:tcPr>
          <w:p w14:paraId="2E209534" w14:textId="77777777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2D5A5C2" w14:textId="00CD71DA" w:rsidR="004B1893" w:rsidRPr="00180548" w:rsidRDefault="00843A0B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A0B">
              <w:rPr>
                <w:rFonts w:asciiTheme="majorBidi" w:hAnsiTheme="majorBidi" w:cstheme="majorBidi"/>
                <w:sz w:val="30"/>
                <w:szCs w:val="30"/>
              </w:rPr>
              <w:t>11,106</w:t>
            </w:r>
          </w:p>
        </w:tc>
        <w:tc>
          <w:tcPr>
            <w:tcW w:w="284" w:type="dxa"/>
          </w:tcPr>
          <w:p w14:paraId="0944F54C" w14:textId="77777777" w:rsidR="004B1893" w:rsidRPr="00603352" w:rsidRDefault="004B1893" w:rsidP="0034181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358314CA" w14:textId="774C2C4E" w:rsidR="004B1893" w:rsidRPr="00603352" w:rsidRDefault="00D05F03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05F03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  <w:r w:rsidRPr="00D05F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5F03">
              <w:rPr>
                <w:rFonts w:asciiTheme="majorBidi" w:hAnsiTheme="majorBidi" w:cs="Angsana New"/>
                <w:sz w:val="30"/>
                <w:szCs w:val="30"/>
                <w:cs/>
              </w:rPr>
              <w:t>721</w:t>
            </w:r>
          </w:p>
        </w:tc>
        <w:tc>
          <w:tcPr>
            <w:tcW w:w="236" w:type="dxa"/>
          </w:tcPr>
          <w:p w14:paraId="00C15B5C" w14:textId="77777777" w:rsidR="004B1893" w:rsidRPr="00603352" w:rsidRDefault="004B1893" w:rsidP="0034181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14DA80F6" w14:textId="46CF065E" w:rsidR="004B1893" w:rsidRPr="00603352" w:rsidRDefault="00B751D2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1D2">
              <w:rPr>
                <w:rFonts w:asciiTheme="majorBidi" w:hAnsiTheme="majorBidi" w:cstheme="majorBidi"/>
                <w:sz w:val="30"/>
                <w:szCs w:val="30"/>
              </w:rPr>
              <w:t>25,827</w:t>
            </w:r>
          </w:p>
        </w:tc>
      </w:tr>
      <w:tr w:rsidR="004B1893" w:rsidRPr="00E23EEB" w14:paraId="4DCF0BDD" w14:textId="77777777" w:rsidTr="00603352">
        <w:tc>
          <w:tcPr>
            <w:tcW w:w="3519" w:type="dxa"/>
          </w:tcPr>
          <w:p w14:paraId="745EC3A7" w14:textId="293D5E6B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B4C87B2" w14:textId="31B1C88A" w:rsidR="004B1893" w:rsidRPr="00180548" w:rsidRDefault="00576710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1FE9ACB" w14:textId="77777777" w:rsidR="004B1893" w:rsidRPr="00603352" w:rsidRDefault="004B1893" w:rsidP="0034181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</w:tcPr>
          <w:p w14:paraId="4F854393" w14:textId="078CA5A7" w:rsidR="004B1893" w:rsidRPr="00603352" w:rsidRDefault="00A32A14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32A14">
              <w:rPr>
                <w:rFonts w:asciiTheme="majorBidi" w:hAnsiTheme="majorBidi" w:cstheme="majorBidi"/>
                <w:sz w:val="30"/>
                <w:szCs w:val="30"/>
              </w:rPr>
              <w:t>(5,361)</w:t>
            </w:r>
          </w:p>
        </w:tc>
        <w:tc>
          <w:tcPr>
            <w:tcW w:w="236" w:type="dxa"/>
          </w:tcPr>
          <w:p w14:paraId="467E328C" w14:textId="77777777" w:rsidR="004B1893" w:rsidRPr="00603352" w:rsidRDefault="004B1893" w:rsidP="0034181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</w:tcPr>
          <w:p w14:paraId="7265FE05" w14:textId="201AACDA" w:rsidR="004B1893" w:rsidRPr="00603352" w:rsidRDefault="001274BF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274BF">
              <w:rPr>
                <w:rFonts w:asciiTheme="majorBidi" w:hAnsiTheme="majorBidi" w:cs="Angsana New"/>
                <w:sz w:val="30"/>
                <w:szCs w:val="30"/>
                <w:cs/>
              </w:rPr>
              <w:t>(5</w:t>
            </w:r>
            <w:r w:rsidRPr="001274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74BF">
              <w:rPr>
                <w:rFonts w:asciiTheme="majorBidi" w:hAnsiTheme="majorBidi" w:cs="Angsana New"/>
                <w:sz w:val="30"/>
                <w:szCs w:val="30"/>
                <w:cs/>
              </w:rPr>
              <w:t>361)</w:t>
            </w:r>
          </w:p>
        </w:tc>
      </w:tr>
      <w:tr w:rsidR="004B1893" w:rsidRPr="00E23EEB" w14:paraId="5578EE5E" w14:textId="77777777" w:rsidTr="00603352">
        <w:tc>
          <w:tcPr>
            <w:tcW w:w="3519" w:type="dxa"/>
            <w:hideMark/>
          </w:tcPr>
          <w:p w14:paraId="0926D9EE" w14:textId="4E687B89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B9D0" w14:textId="5BD434E6" w:rsidR="004B1893" w:rsidRPr="00603352" w:rsidRDefault="00D25DE3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DE3">
              <w:rPr>
                <w:rFonts w:asciiTheme="majorBidi" w:hAnsiTheme="majorBidi" w:cstheme="majorBidi"/>
                <w:sz w:val="30"/>
                <w:szCs w:val="30"/>
              </w:rPr>
              <w:t>(6,561)</w:t>
            </w:r>
          </w:p>
        </w:tc>
        <w:tc>
          <w:tcPr>
            <w:tcW w:w="284" w:type="dxa"/>
          </w:tcPr>
          <w:p w14:paraId="16B04FB9" w14:textId="77777777" w:rsidR="004B1893" w:rsidRPr="00603352" w:rsidRDefault="004B1893" w:rsidP="00341816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F1E57" w14:textId="0D21581E" w:rsidR="004B1893" w:rsidRPr="00603352" w:rsidRDefault="00427459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27459">
              <w:rPr>
                <w:rFonts w:asciiTheme="majorBidi" w:hAnsiTheme="majorBidi" w:cs="Angsana New"/>
                <w:sz w:val="30"/>
                <w:szCs w:val="30"/>
                <w:cs/>
              </w:rPr>
              <w:t>(4</w:t>
            </w:r>
            <w:r w:rsidRPr="004274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7459">
              <w:rPr>
                <w:rFonts w:asciiTheme="majorBidi" w:hAnsiTheme="majorBidi" w:cs="Angsana New"/>
                <w:sz w:val="30"/>
                <w:szCs w:val="30"/>
                <w:cs/>
              </w:rPr>
              <w:t>50</w:t>
            </w:r>
            <w:r w:rsidR="001A6EE5">
              <w:rPr>
                <w:rFonts w:asciiTheme="majorBidi" w:hAnsiTheme="majorBidi" w:cs="Angsana New" w:hint="cs"/>
                <w:sz w:val="30"/>
                <w:szCs w:val="30"/>
                <w:cs/>
              </w:rPr>
              <w:t>5</w:t>
            </w:r>
            <w:r w:rsidRPr="00427459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46B9092" w14:textId="77777777" w:rsidR="004B1893" w:rsidRPr="00603352" w:rsidRDefault="004B1893" w:rsidP="00341816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2E3F" w14:textId="1CAAFB55" w:rsidR="004B1893" w:rsidRPr="00603352" w:rsidRDefault="00FF42B9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F42B9">
              <w:rPr>
                <w:rFonts w:asciiTheme="majorBidi" w:hAnsiTheme="majorBidi" w:cstheme="majorBidi"/>
                <w:sz w:val="30"/>
                <w:szCs w:val="30"/>
              </w:rPr>
              <w:t>(11,06</w:t>
            </w:r>
            <w:r w:rsidR="0057671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F42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1893" w:rsidRPr="008E7E68" w14:paraId="3D833CEF" w14:textId="77777777" w:rsidTr="004F76C0">
        <w:tc>
          <w:tcPr>
            <w:tcW w:w="3519" w:type="dxa"/>
            <w:shd w:val="clear" w:color="auto" w:fill="auto"/>
            <w:hideMark/>
          </w:tcPr>
          <w:p w14:paraId="1B5D70EE" w14:textId="03C12005" w:rsidR="004B1893" w:rsidRPr="00603352" w:rsidRDefault="004B1893" w:rsidP="004B1893">
            <w:pPr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97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E97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0CD8E" w14:textId="5B907C6C" w:rsidR="004B1893" w:rsidRPr="00801B46" w:rsidRDefault="00705B33" w:rsidP="00AB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129,438</w:t>
            </w:r>
          </w:p>
        </w:tc>
        <w:tc>
          <w:tcPr>
            <w:tcW w:w="284" w:type="dxa"/>
          </w:tcPr>
          <w:p w14:paraId="23BA9F26" w14:textId="77777777" w:rsidR="004B1893" w:rsidRPr="00801B46" w:rsidRDefault="004B1893" w:rsidP="004B1893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311F" w14:textId="76140942" w:rsidR="004B1893" w:rsidRPr="00801B46" w:rsidRDefault="00C20592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28,96</w:t>
            </w:r>
            <w:r w:rsidR="001A6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3015492" w14:textId="77777777" w:rsidR="004B1893" w:rsidRPr="00183868" w:rsidRDefault="004B1893" w:rsidP="004B1893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62482" w14:textId="6E4AC515" w:rsidR="004B1893" w:rsidRPr="00801B46" w:rsidRDefault="00D044D1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4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158,40</w:t>
            </w:r>
            <w:r w:rsidR="005767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6549B5B7" w14:textId="1A7BC1CE" w:rsidR="00AD5E2D" w:rsidRPr="000E30E9" w:rsidRDefault="00C53018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D3BB8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ในระหว่างปี </w:t>
      </w:r>
      <w:r w:rsidR="008B7A98" w:rsidRPr="001D3BB8">
        <w:rPr>
          <w:rFonts w:asciiTheme="majorBidi" w:hAnsiTheme="majorBidi" w:cstheme="majorBidi"/>
          <w:sz w:val="30"/>
          <w:szCs w:val="30"/>
        </w:rPr>
        <w:t>2</w:t>
      </w:r>
      <w:r w:rsidRPr="001D3BB8">
        <w:rPr>
          <w:rFonts w:asciiTheme="majorBidi" w:hAnsiTheme="majorBidi" w:cstheme="majorBidi"/>
          <w:sz w:val="30"/>
          <w:szCs w:val="30"/>
        </w:rPr>
        <w:t>56</w:t>
      </w:r>
      <w:r w:rsidR="000352B2" w:rsidRPr="001D3BB8">
        <w:rPr>
          <w:rFonts w:asciiTheme="majorBidi" w:hAnsiTheme="majorBidi" w:cstheme="majorBidi"/>
          <w:sz w:val="30"/>
          <w:szCs w:val="30"/>
        </w:rPr>
        <w:t>7</w:t>
      </w:r>
      <w:r w:rsidRPr="001D3BB8">
        <w:rPr>
          <w:rFonts w:asciiTheme="majorBidi" w:hAnsiTheme="majorBidi" w:cstheme="majorBidi"/>
          <w:sz w:val="30"/>
          <w:szCs w:val="30"/>
        </w:rPr>
        <w:t xml:space="preserve"> </w:t>
      </w:r>
      <w:r w:rsidRPr="001D3BB8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</w:t>
      </w:r>
      <w:r w:rsidR="00D81996" w:rsidRPr="001D3BB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D3BB8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="003D078C" w:rsidRPr="001D3BB8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1D3BB8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="00894E8C" w:rsidRPr="001D3BB8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1D3BB8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727C48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0076D8" w:rsidRPr="00727C48">
        <w:rPr>
          <w:rFonts w:asciiTheme="majorBidi" w:hAnsiTheme="majorBidi" w:cstheme="majorBidi"/>
          <w:sz w:val="30"/>
          <w:szCs w:val="30"/>
        </w:rPr>
        <w:t xml:space="preserve"> </w:t>
      </w:r>
      <w:r w:rsidR="00E319FF" w:rsidRPr="00727C48">
        <w:rPr>
          <w:rFonts w:asciiTheme="majorBidi" w:hAnsiTheme="majorBidi" w:cstheme="majorBidi"/>
          <w:sz w:val="30"/>
          <w:szCs w:val="30"/>
        </w:rPr>
        <w:t>5.</w:t>
      </w:r>
      <w:r w:rsidR="00302B99" w:rsidRPr="00727C48">
        <w:rPr>
          <w:rFonts w:asciiTheme="majorBidi" w:hAnsiTheme="majorBidi" w:cstheme="majorBidi"/>
          <w:sz w:val="30"/>
          <w:szCs w:val="30"/>
        </w:rPr>
        <w:t>4</w:t>
      </w:r>
      <w:r w:rsidR="0050363B" w:rsidRPr="00727C48">
        <w:rPr>
          <w:rFonts w:asciiTheme="majorBidi" w:hAnsiTheme="majorBidi" w:cstheme="majorBidi"/>
          <w:sz w:val="30"/>
          <w:szCs w:val="30"/>
        </w:rPr>
        <w:t xml:space="preserve"> </w:t>
      </w:r>
      <w:r w:rsidRPr="00727C4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D078C" w:rsidRPr="00727C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30C" w:rsidRPr="00727C4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D3BB8" w:rsidRPr="00727C48">
        <w:rPr>
          <w:rFonts w:asciiTheme="majorBidi" w:hAnsiTheme="majorBidi" w:cstheme="majorBidi"/>
          <w:sz w:val="30"/>
          <w:szCs w:val="30"/>
        </w:rPr>
        <w:t>5.6</w:t>
      </w:r>
      <w:r w:rsidR="00455860" w:rsidRPr="00727C48">
        <w:rPr>
          <w:rFonts w:asciiTheme="majorBidi" w:hAnsiTheme="majorBidi" w:cstheme="majorBidi"/>
          <w:sz w:val="30"/>
          <w:szCs w:val="30"/>
        </w:rPr>
        <w:t xml:space="preserve"> </w:t>
      </w:r>
      <w:r w:rsidR="00CC130C" w:rsidRPr="00727C4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D078C" w:rsidRPr="00727C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30C" w:rsidRPr="00727C48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727C48">
        <w:rPr>
          <w:rFonts w:asciiTheme="majorBidi" w:hAnsiTheme="majorBidi" w:cstheme="majorBidi" w:hint="cs"/>
          <w:sz w:val="30"/>
          <w:szCs w:val="30"/>
          <w:cs/>
        </w:rPr>
        <w:t xml:space="preserve"> และบันทึกกำไรจากการยกเลิกสัญญาเช่าเป็นจำนวนเงิน </w:t>
      </w:r>
      <w:r w:rsidR="00F3068A" w:rsidRPr="00727C48">
        <w:rPr>
          <w:rFonts w:asciiTheme="majorBidi" w:hAnsiTheme="majorBidi" w:cstheme="majorBidi"/>
          <w:sz w:val="30"/>
          <w:szCs w:val="30"/>
        </w:rPr>
        <w:t>0.</w:t>
      </w:r>
      <w:r w:rsidR="00302B99" w:rsidRPr="00727C48">
        <w:rPr>
          <w:rFonts w:asciiTheme="majorBidi" w:hAnsiTheme="majorBidi" w:cstheme="majorBidi"/>
          <w:sz w:val="30"/>
          <w:szCs w:val="30"/>
        </w:rPr>
        <w:t>2</w:t>
      </w:r>
      <w:r w:rsidR="00455860" w:rsidRPr="00727C48">
        <w:rPr>
          <w:rFonts w:asciiTheme="majorBidi" w:hAnsiTheme="majorBidi" w:cstheme="majorBidi"/>
          <w:sz w:val="30"/>
          <w:szCs w:val="30"/>
        </w:rPr>
        <w:t xml:space="preserve"> </w:t>
      </w:r>
      <w:r w:rsidR="00E076D5" w:rsidRPr="00727C48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727C48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3D078C" w:rsidRPr="00727C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7C48">
        <w:rPr>
          <w:rFonts w:asciiTheme="majorBidi" w:hAnsiTheme="majorBidi" w:cstheme="majorBidi" w:hint="cs"/>
          <w:sz w:val="30"/>
          <w:szCs w:val="30"/>
          <w:cs/>
        </w:rPr>
        <w:t>ในงบกำไรขาดทุน</w:t>
      </w:r>
      <w:r w:rsidRPr="001D3BB8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="00F16B3A" w:rsidRPr="001D3BB8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</w:p>
    <w:p w14:paraId="6DCDACB9" w14:textId="77777777" w:rsidR="00E815A5" w:rsidRPr="00840742" w:rsidRDefault="00E815A5" w:rsidP="00D9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FFFE" w14:textId="6D578293" w:rsidR="000E30E9" w:rsidRPr="00560460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6046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6F1C8505" w14:textId="77777777" w:rsidR="000E30E9" w:rsidRPr="00807D05" w:rsidRDefault="000E30E9" w:rsidP="00150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8"/>
        <w:tblW w:w="94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03"/>
      </w:tblGrid>
      <w:tr w:rsidR="000E30E9" w:rsidRPr="00150297" w14:paraId="4E3C2674" w14:textId="77777777" w:rsidTr="00FD6873">
        <w:trPr>
          <w:tblHeader/>
        </w:trPr>
        <w:tc>
          <w:tcPr>
            <w:tcW w:w="2790" w:type="dxa"/>
          </w:tcPr>
          <w:p w14:paraId="3427F12D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5C1599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11"/>
          </w:tcPr>
          <w:p w14:paraId="16B58F03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E30E9" w:rsidRPr="00150297" w14:paraId="2E09C22D" w14:textId="77777777" w:rsidTr="00FD6873">
        <w:trPr>
          <w:tblHeader/>
        </w:trPr>
        <w:tc>
          <w:tcPr>
            <w:tcW w:w="2790" w:type="dxa"/>
          </w:tcPr>
          <w:p w14:paraId="749C0B1A" w14:textId="77777777" w:rsidR="000E30E9" w:rsidRPr="00150297" w:rsidRDefault="000E30E9" w:rsidP="00A62D73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162D1E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671BE662" w14:textId="1680A0F6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8B651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</w:t>
            </w:r>
            <w:r w:rsidR="008B651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80" w:type="dxa"/>
          </w:tcPr>
          <w:p w14:paraId="3462186A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153" w:type="dxa"/>
            <w:gridSpan w:val="5"/>
          </w:tcPr>
          <w:p w14:paraId="324F7A0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31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2566</w:t>
            </w:r>
          </w:p>
        </w:tc>
      </w:tr>
      <w:tr w:rsidR="000E30E9" w:rsidRPr="00150297" w14:paraId="6D49638A" w14:textId="77777777" w:rsidTr="00C522A4">
        <w:trPr>
          <w:tblHeader/>
        </w:trPr>
        <w:tc>
          <w:tcPr>
            <w:tcW w:w="2790" w:type="dxa"/>
          </w:tcPr>
          <w:p w14:paraId="476B0B71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0A2D8BF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32620A67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35E45C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0C86A08D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3C9EFE8" w14:textId="77777777" w:rsidR="000E30E9" w:rsidRPr="00150297" w:rsidRDefault="000E30E9" w:rsidP="00A62D73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150550F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005B6B" w14:textId="77777777" w:rsidR="000E30E9" w:rsidRPr="00150297" w:rsidRDefault="000E30E9" w:rsidP="00A62D73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10BFCE1F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534238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A2038B4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12C53D7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5C994216" w14:textId="77777777" w:rsidR="000E30E9" w:rsidRPr="00150297" w:rsidRDefault="000E30E9" w:rsidP="00A62D73">
            <w:pPr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891DCE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150297" w14:paraId="3C3E84D1" w14:textId="77777777" w:rsidTr="00FD6873">
        <w:trPr>
          <w:tblHeader/>
        </w:trPr>
        <w:tc>
          <w:tcPr>
            <w:tcW w:w="2790" w:type="dxa"/>
          </w:tcPr>
          <w:p w14:paraId="337CA124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F3EAD3B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11"/>
            <w:vAlign w:val="bottom"/>
          </w:tcPr>
          <w:p w14:paraId="32889164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CB4E3C" w:rsidRPr="00150297" w14:paraId="010EFD69" w14:textId="77777777" w:rsidTr="00C522A4">
        <w:tc>
          <w:tcPr>
            <w:tcW w:w="2790" w:type="dxa"/>
          </w:tcPr>
          <w:p w14:paraId="457A1773" w14:textId="77777777" w:rsidR="00CB4E3C" w:rsidRPr="00150297" w:rsidRDefault="00CB4E3C" w:rsidP="00CB4E3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77E2623A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DF47E7" w14:textId="09CDAE91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030</w:t>
            </w:r>
          </w:p>
        </w:tc>
        <w:tc>
          <w:tcPr>
            <w:tcW w:w="180" w:type="dxa"/>
            <w:vAlign w:val="bottom"/>
          </w:tcPr>
          <w:p w14:paraId="0AD63413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98777F" w14:textId="3A740C80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22D1EA0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FCB1A7" w14:textId="6A04F052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030</w:t>
            </w:r>
          </w:p>
        </w:tc>
        <w:tc>
          <w:tcPr>
            <w:tcW w:w="180" w:type="dxa"/>
            <w:vAlign w:val="bottom"/>
          </w:tcPr>
          <w:p w14:paraId="0437F8C3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4F00F1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8,195</w:t>
            </w:r>
          </w:p>
        </w:tc>
        <w:tc>
          <w:tcPr>
            <w:tcW w:w="180" w:type="dxa"/>
            <w:vAlign w:val="bottom"/>
          </w:tcPr>
          <w:p w14:paraId="5BE40EEA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1D2077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735FEE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C33FA1D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8,195</w:t>
            </w:r>
          </w:p>
        </w:tc>
      </w:tr>
      <w:tr w:rsidR="00CB4E3C" w:rsidRPr="00150297" w14:paraId="1BD571B0" w14:textId="77777777" w:rsidTr="00C522A4">
        <w:tc>
          <w:tcPr>
            <w:tcW w:w="2790" w:type="dxa"/>
          </w:tcPr>
          <w:p w14:paraId="371C5493" w14:textId="77777777" w:rsidR="00CB4E3C" w:rsidRPr="00150297" w:rsidRDefault="00CB4E3C" w:rsidP="00CB4E3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54E5646B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4A3A14" w14:textId="71B72C56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375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589</w:t>
            </w:r>
          </w:p>
        </w:tc>
        <w:tc>
          <w:tcPr>
            <w:tcW w:w="180" w:type="dxa"/>
            <w:vAlign w:val="bottom"/>
          </w:tcPr>
          <w:p w14:paraId="5DA30FF8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A87CED" w14:textId="398AB5F2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CD7627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3A78C8" w14:textId="25886B1F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375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589</w:t>
            </w:r>
          </w:p>
        </w:tc>
        <w:tc>
          <w:tcPr>
            <w:tcW w:w="180" w:type="dxa"/>
            <w:vAlign w:val="bottom"/>
          </w:tcPr>
          <w:p w14:paraId="5838567E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5AF558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1,490,025</w:t>
            </w:r>
          </w:p>
        </w:tc>
        <w:tc>
          <w:tcPr>
            <w:tcW w:w="180" w:type="dxa"/>
            <w:vAlign w:val="bottom"/>
          </w:tcPr>
          <w:p w14:paraId="3082F514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00DE61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5FE81C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9584ED8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1,490,025</w:t>
            </w:r>
          </w:p>
        </w:tc>
      </w:tr>
      <w:tr w:rsidR="00CB4E3C" w:rsidRPr="00150297" w14:paraId="4098FBD3" w14:textId="77777777" w:rsidTr="00C522A4">
        <w:tc>
          <w:tcPr>
            <w:tcW w:w="2790" w:type="dxa"/>
          </w:tcPr>
          <w:p w14:paraId="66772FC6" w14:textId="77777777" w:rsidR="00CB4E3C" w:rsidRPr="00150297" w:rsidRDefault="00CB4E3C" w:rsidP="00CB4E3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เจ้าหนี้สินเชื่อสำหรับสินค้า</w:t>
            </w:r>
          </w:p>
          <w:p w14:paraId="057099AC" w14:textId="77777777" w:rsidR="00CB4E3C" w:rsidRPr="00150297" w:rsidRDefault="00CB4E3C" w:rsidP="00CB4E3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เพื่อการจัดแสดง</w:t>
            </w:r>
          </w:p>
        </w:tc>
        <w:tc>
          <w:tcPr>
            <w:tcW w:w="180" w:type="dxa"/>
          </w:tcPr>
          <w:p w14:paraId="4BC40DB0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DE73D" w14:textId="7F2F2B42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282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</w:p>
        </w:tc>
        <w:tc>
          <w:tcPr>
            <w:tcW w:w="180" w:type="dxa"/>
            <w:vAlign w:val="bottom"/>
          </w:tcPr>
          <w:p w14:paraId="36ACE1E2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6262F6" w14:textId="67767CAC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B3243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440556" w14:textId="0BEB2DEF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282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</w:p>
        </w:tc>
        <w:tc>
          <w:tcPr>
            <w:tcW w:w="180" w:type="dxa"/>
            <w:vAlign w:val="bottom"/>
          </w:tcPr>
          <w:p w14:paraId="7F8D9BA4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98D5E4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1,420,254</w:t>
            </w:r>
          </w:p>
        </w:tc>
        <w:tc>
          <w:tcPr>
            <w:tcW w:w="180" w:type="dxa"/>
            <w:vAlign w:val="bottom"/>
          </w:tcPr>
          <w:p w14:paraId="60527AA5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37FEA8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315065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0E5F29A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1,420,254</w:t>
            </w:r>
          </w:p>
        </w:tc>
      </w:tr>
      <w:tr w:rsidR="00041054" w:rsidRPr="00150297" w14:paraId="58B2AF6E" w14:textId="77777777" w:rsidTr="00C522A4">
        <w:tc>
          <w:tcPr>
            <w:tcW w:w="2790" w:type="dxa"/>
          </w:tcPr>
          <w:p w14:paraId="28A84570" w14:textId="7417624B" w:rsidR="00041054" w:rsidRPr="00150297" w:rsidRDefault="00041054" w:rsidP="00CB4E3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180" w:type="dxa"/>
          </w:tcPr>
          <w:p w14:paraId="5A7CADE8" w14:textId="77777777" w:rsidR="00041054" w:rsidRPr="00150297" w:rsidRDefault="00041054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287D69" w14:textId="4556FF76" w:rsidR="00041054" w:rsidRPr="00150297" w:rsidRDefault="00041054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565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180" w:type="dxa"/>
            <w:vAlign w:val="bottom"/>
          </w:tcPr>
          <w:p w14:paraId="38602712" w14:textId="77777777" w:rsidR="00041054" w:rsidRPr="00150297" w:rsidRDefault="00041054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C7B62E" w14:textId="42A34E24" w:rsidR="00041054" w:rsidRPr="00150297" w:rsidRDefault="00041054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A4D7FB" w14:textId="77777777" w:rsidR="00041054" w:rsidRPr="00150297" w:rsidRDefault="00041054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FE86C9" w14:textId="5BFBAF1D" w:rsidR="00041054" w:rsidRPr="00150297" w:rsidRDefault="00041054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565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180" w:type="dxa"/>
            <w:vAlign w:val="bottom"/>
          </w:tcPr>
          <w:p w14:paraId="24859541" w14:textId="77777777" w:rsidR="00041054" w:rsidRPr="00150297" w:rsidRDefault="00041054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BB95FD" w14:textId="346369E1" w:rsidR="00041054" w:rsidRPr="00150297" w:rsidRDefault="00041054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458,837</w:t>
            </w:r>
          </w:p>
        </w:tc>
        <w:tc>
          <w:tcPr>
            <w:tcW w:w="180" w:type="dxa"/>
            <w:vAlign w:val="bottom"/>
          </w:tcPr>
          <w:p w14:paraId="3E75C74E" w14:textId="77777777" w:rsidR="00041054" w:rsidRPr="00150297" w:rsidRDefault="00041054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6BBE3F" w14:textId="78D55D25" w:rsidR="00041054" w:rsidRPr="00150297" w:rsidRDefault="00041054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6E5899" w14:textId="77777777" w:rsidR="00041054" w:rsidRPr="00150297" w:rsidRDefault="00041054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34993AA" w14:textId="1E4920A6" w:rsidR="00041054" w:rsidRPr="00150297" w:rsidRDefault="00041054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458,837</w:t>
            </w:r>
          </w:p>
        </w:tc>
      </w:tr>
      <w:tr w:rsidR="00CB4E3C" w:rsidRPr="00150297" w14:paraId="0B58F428" w14:textId="77777777" w:rsidTr="00C522A4">
        <w:tc>
          <w:tcPr>
            <w:tcW w:w="2790" w:type="dxa"/>
          </w:tcPr>
          <w:p w14:paraId="0C4A3557" w14:textId="77777777" w:rsidR="00CB4E3C" w:rsidRPr="00150297" w:rsidRDefault="00CB4E3C" w:rsidP="00CB4E3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15ECF82A" w14:textId="77777777" w:rsidR="00CB4E3C" w:rsidRPr="00150297" w:rsidRDefault="00CB4E3C" w:rsidP="00CB4E3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80" w:type="dxa"/>
          </w:tcPr>
          <w:p w14:paraId="3EF92785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6DDEFF" w14:textId="6642947B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518,</w:t>
            </w:r>
            <w:r>
              <w:rPr>
                <w:rFonts w:ascii="Angsana New" w:hAnsi="Angsana New" w:cs="Angsana New"/>
                <w:sz w:val="28"/>
                <w:szCs w:val="28"/>
              </w:rPr>
              <w:t>259</w:t>
            </w:r>
          </w:p>
        </w:tc>
        <w:tc>
          <w:tcPr>
            <w:tcW w:w="180" w:type="dxa"/>
            <w:vAlign w:val="bottom"/>
          </w:tcPr>
          <w:p w14:paraId="4D10D9FE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87BAC5" w14:textId="3E7049AF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414D4B5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3105FD" w14:textId="17E6313E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518,</w:t>
            </w:r>
            <w:r>
              <w:rPr>
                <w:rFonts w:ascii="Angsana New" w:hAnsi="Angsana New" w:cs="Angsana New"/>
                <w:sz w:val="28"/>
                <w:szCs w:val="28"/>
              </w:rPr>
              <w:t>259</w:t>
            </w:r>
          </w:p>
        </w:tc>
        <w:tc>
          <w:tcPr>
            <w:tcW w:w="180" w:type="dxa"/>
            <w:vAlign w:val="bottom"/>
          </w:tcPr>
          <w:p w14:paraId="09BF7369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BB34FA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8EC0647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B9B91F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CFFA052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5B63D43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CB4E3C" w:rsidRPr="00150297" w14:paraId="311CECE1" w14:textId="77777777" w:rsidTr="00C522A4">
        <w:tc>
          <w:tcPr>
            <w:tcW w:w="2790" w:type="dxa"/>
          </w:tcPr>
          <w:p w14:paraId="6E9B5A93" w14:textId="77777777" w:rsidR="00CB4E3C" w:rsidRPr="00150297" w:rsidRDefault="00CB4E3C" w:rsidP="00CB4E3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8EEB482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FC9D9" w14:textId="695ECB48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776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673</w:t>
            </w:r>
          </w:p>
        </w:tc>
        <w:tc>
          <w:tcPr>
            <w:tcW w:w="180" w:type="dxa"/>
            <w:vAlign w:val="bottom"/>
          </w:tcPr>
          <w:p w14:paraId="1F3F75E2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9A0FBA" w14:textId="2984FCCB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5A4E5B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7CAF3B" w14:textId="79B61B88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776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673</w:t>
            </w:r>
          </w:p>
        </w:tc>
        <w:tc>
          <w:tcPr>
            <w:tcW w:w="180" w:type="dxa"/>
            <w:vAlign w:val="bottom"/>
          </w:tcPr>
          <w:p w14:paraId="5A5B50C9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370D80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874,023</w:t>
            </w:r>
          </w:p>
        </w:tc>
        <w:tc>
          <w:tcPr>
            <w:tcW w:w="180" w:type="dxa"/>
            <w:vAlign w:val="bottom"/>
          </w:tcPr>
          <w:p w14:paraId="670DE993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BC692D5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BB478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47372F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874,023</w:t>
            </w:r>
          </w:p>
        </w:tc>
      </w:tr>
      <w:tr w:rsidR="00CB4E3C" w:rsidRPr="00150297" w14:paraId="075C3092" w14:textId="77777777" w:rsidTr="00C522A4">
        <w:tc>
          <w:tcPr>
            <w:tcW w:w="2790" w:type="dxa"/>
          </w:tcPr>
          <w:p w14:paraId="3DB82F4F" w14:textId="77777777" w:rsidR="00CB4E3C" w:rsidRPr="00150297" w:rsidRDefault="00CB4E3C" w:rsidP="00CB4E3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5DFBACAF" w14:textId="77777777" w:rsidR="00CB4E3C" w:rsidRPr="00150297" w:rsidRDefault="00CB4E3C" w:rsidP="00CB4E3C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1C9E40" w14:textId="6A710A5D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152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282</w:t>
            </w:r>
          </w:p>
        </w:tc>
        <w:tc>
          <w:tcPr>
            <w:tcW w:w="180" w:type="dxa"/>
            <w:vAlign w:val="bottom"/>
          </w:tcPr>
          <w:p w14:paraId="33EFCD93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1AE4F74" w14:textId="2D002DAC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2AE0D1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FF9D4C" w14:textId="11ABA163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152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282</w:t>
            </w:r>
          </w:p>
        </w:tc>
        <w:tc>
          <w:tcPr>
            <w:tcW w:w="180" w:type="dxa"/>
            <w:vAlign w:val="bottom"/>
          </w:tcPr>
          <w:p w14:paraId="5342519D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41C82E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4,078,068</w:t>
            </w:r>
          </w:p>
        </w:tc>
        <w:tc>
          <w:tcPr>
            <w:tcW w:w="180" w:type="dxa"/>
            <w:vAlign w:val="bottom"/>
          </w:tcPr>
          <w:p w14:paraId="20A965E1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B62210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F457190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6229287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4,078,068</w:t>
            </w:r>
          </w:p>
        </w:tc>
      </w:tr>
      <w:tr w:rsidR="00CB4E3C" w:rsidRPr="00150297" w14:paraId="594BBD53" w14:textId="77777777" w:rsidTr="00C522A4">
        <w:tc>
          <w:tcPr>
            <w:tcW w:w="2790" w:type="dxa"/>
          </w:tcPr>
          <w:p w14:paraId="76BFF740" w14:textId="77777777" w:rsidR="00CB4E3C" w:rsidRPr="00150297" w:rsidRDefault="00CB4E3C" w:rsidP="00CB4E3C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3D7D4484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A55F2" w14:textId="70F178CB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671</w:t>
            </w: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801</w:t>
            </w:r>
          </w:p>
        </w:tc>
        <w:tc>
          <w:tcPr>
            <w:tcW w:w="180" w:type="dxa"/>
            <w:vAlign w:val="bottom"/>
          </w:tcPr>
          <w:p w14:paraId="4C7FDE29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A9C0A" w14:textId="3AF35135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AC120F8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AB52B" w14:textId="40DBFA29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671</w:t>
            </w: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801</w:t>
            </w:r>
          </w:p>
        </w:tc>
        <w:tc>
          <w:tcPr>
            <w:tcW w:w="180" w:type="dxa"/>
            <w:vAlign w:val="bottom"/>
          </w:tcPr>
          <w:p w14:paraId="21A4FBC1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AD961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8,329,402</w:t>
            </w:r>
          </w:p>
        </w:tc>
        <w:tc>
          <w:tcPr>
            <w:tcW w:w="180" w:type="dxa"/>
            <w:vAlign w:val="bottom"/>
          </w:tcPr>
          <w:p w14:paraId="255235E8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ACCB0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BB59C0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DE1D" w14:textId="77777777" w:rsidR="00CB4E3C" w:rsidRPr="00150297" w:rsidRDefault="00CB4E3C" w:rsidP="00CB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8,329,402</w:t>
            </w:r>
          </w:p>
        </w:tc>
      </w:tr>
    </w:tbl>
    <w:p w14:paraId="49AAFB3C" w14:textId="77777777" w:rsidR="000E30E9" w:rsidRPr="00E833B4" w:rsidRDefault="000E30E9" w:rsidP="000E30E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8"/>
        <w:tblW w:w="94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06"/>
      </w:tblGrid>
      <w:tr w:rsidR="000E30E9" w:rsidRPr="006666FA" w14:paraId="14856CA8" w14:textId="77777777" w:rsidTr="00FD6873">
        <w:trPr>
          <w:tblHeader/>
        </w:trPr>
        <w:tc>
          <w:tcPr>
            <w:tcW w:w="2790" w:type="dxa"/>
          </w:tcPr>
          <w:p w14:paraId="3F74FDB8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6365C48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486" w:type="dxa"/>
            <w:gridSpan w:val="11"/>
          </w:tcPr>
          <w:p w14:paraId="6E7EE0D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0E9" w:rsidRPr="006666FA" w14:paraId="51AEA79A" w14:textId="77777777" w:rsidTr="00FD6873">
        <w:trPr>
          <w:tblHeader/>
        </w:trPr>
        <w:tc>
          <w:tcPr>
            <w:tcW w:w="2790" w:type="dxa"/>
          </w:tcPr>
          <w:p w14:paraId="5DA631EF" w14:textId="77777777" w:rsidR="000E30E9" w:rsidRPr="006666FA" w:rsidRDefault="000E30E9" w:rsidP="00A62D7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BD693E9" w14:textId="77777777" w:rsidR="000E30E9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01F535AE" w14:textId="4C53E4FA" w:rsidR="000E30E9" w:rsidRPr="006666FA" w:rsidRDefault="008B6514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80" w:type="dxa"/>
          </w:tcPr>
          <w:p w14:paraId="3718F422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56" w:type="dxa"/>
            <w:gridSpan w:val="5"/>
          </w:tcPr>
          <w:p w14:paraId="535A7E5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9405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0E30E9" w:rsidRPr="006666FA" w14:paraId="53CFF7A9" w14:textId="77777777" w:rsidTr="00FD6873">
        <w:trPr>
          <w:tblHeader/>
        </w:trPr>
        <w:tc>
          <w:tcPr>
            <w:tcW w:w="2790" w:type="dxa"/>
          </w:tcPr>
          <w:p w14:paraId="3460956A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850CE82" w14:textId="77777777" w:rsidR="000E30E9" w:rsidRPr="00E076D5" w:rsidRDefault="000E30E9" w:rsidP="00A62D73">
            <w:pPr>
              <w:tabs>
                <w:tab w:val="clear" w:pos="68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0F4A9C" w14:textId="77777777" w:rsidR="000E30E9" w:rsidRPr="006666FA" w:rsidRDefault="000E30E9" w:rsidP="00A62D7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18AE2667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040E30" w14:textId="77777777" w:rsidR="000E30E9" w:rsidRPr="006666FA" w:rsidRDefault="000E30E9" w:rsidP="00A62D7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72A1404B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2C7D00" w14:textId="77777777" w:rsidR="000E30E9" w:rsidRPr="006666FA" w:rsidRDefault="000E30E9" w:rsidP="00A62D7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58C4374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8A57B1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28530F86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58742A7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0114B246" w14:textId="77777777" w:rsidR="000E30E9" w:rsidRPr="006666FA" w:rsidRDefault="000E30E9" w:rsidP="00A62D7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1207E459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6666FA" w14:paraId="18D3F7D0" w14:textId="77777777" w:rsidTr="00FD6873">
        <w:trPr>
          <w:tblHeader/>
        </w:trPr>
        <w:tc>
          <w:tcPr>
            <w:tcW w:w="2790" w:type="dxa"/>
          </w:tcPr>
          <w:p w14:paraId="6C5CDEC1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DA77DE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86" w:type="dxa"/>
            <w:gridSpan w:val="11"/>
            <w:vAlign w:val="bottom"/>
          </w:tcPr>
          <w:p w14:paraId="75354CE6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20CA8" w:rsidRPr="00C07B1A" w14:paraId="5668A88C" w14:textId="77777777" w:rsidTr="00FD6873">
        <w:tc>
          <w:tcPr>
            <w:tcW w:w="2790" w:type="dxa"/>
          </w:tcPr>
          <w:p w14:paraId="76622A54" w14:textId="01FAD667" w:rsidR="00B20CA8" w:rsidRPr="006666FA" w:rsidRDefault="00B20CA8" w:rsidP="00B20CA8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2EFECE28" w14:textId="77777777" w:rsidR="00B20CA8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378EE8" w14:textId="48A8271B" w:rsidR="00B20CA8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29,660</w:t>
            </w:r>
          </w:p>
        </w:tc>
        <w:tc>
          <w:tcPr>
            <w:tcW w:w="180" w:type="dxa"/>
            <w:vAlign w:val="bottom"/>
          </w:tcPr>
          <w:p w14:paraId="6E71FA7F" w14:textId="77777777" w:rsidR="00B20CA8" w:rsidRPr="006666FA" w:rsidRDefault="00B20CA8" w:rsidP="00B20CA8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5A3DE63" w14:textId="35DF6256" w:rsidR="00B20CA8" w:rsidRPr="003B24E5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9754C2" w14:textId="77777777" w:rsidR="00B20CA8" w:rsidRPr="006666FA" w:rsidRDefault="00B20CA8" w:rsidP="00B20CA8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9B5352" w14:textId="724CF715" w:rsidR="00B20CA8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29,660</w:t>
            </w:r>
          </w:p>
        </w:tc>
        <w:tc>
          <w:tcPr>
            <w:tcW w:w="180" w:type="dxa"/>
            <w:vAlign w:val="bottom"/>
          </w:tcPr>
          <w:p w14:paraId="73D83725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875C9" w14:textId="2511005F" w:rsidR="00B20CA8" w:rsidRPr="00C64585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  <w:tc>
          <w:tcPr>
            <w:tcW w:w="180" w:type="dxa"/>
            <w:vAlign w:val="bottom"/>
          </w:tcPr>
          <w:p w14:paraId="4D5B76DC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EBC3C4" w14:textId="18480917" w:rsidR="00B20CA8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C21AFC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C91F4CA" w14:textId="1E918343" w:rsidR="00B20CA8" w:rsidRPr="00C64585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</w:tr>
      <w:tr w:rsidR="00B20CA8" w:rsidRPr="00C07B1A" w14:paraId="0341C778" w14:textId="77777777" w:rsidTr="00FD6873">
        <w:tc>
          <w:tcPr>
            <w:tcW w:w="2790" w:type="dxa"/>
          </w:tcPr>
          <w:p w14:paraId="54F29FD0" w14:textId="77777777" w:rsidR="00B20CA8" w:rsidRPr="006666FA" w:rsidRDefault="00B20CA8" w:rsidP="00B20CA8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7A9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8A7A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AE9C673" w14:textId="77777777" w:rsidR="00B20CA8" w:rsidRPr="004A4F9A" w:rsidRDefault="00B20CA8" w:rsidP="00B20C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6F2C73" w14:textId="11699B59" w:rsidR="00B20CA8" w:rsidRPr="006666FA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248,614</w:t>
            </w:r>
          </w:p>
        </w:tc>
        <w:tc>
          <w:tcPr>
            <w:tcW w:w="180" w:type="dxa"/>
            <w:vAlign w:val="bottom"/>
          </w:tcPr>
          <w:p w14:paraId="45092F96" w14:textId="77777777" w:rsidR="00B20CA8" w:rsidRPr="006666FA" w:rsidRDefault="00B20CA8" w:rsidP="00B20CA8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73786B" w14:textId="55CC6039" w:rsidR="00B20CA8" w:rsidRPr="006666FA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DF5C11" w14:textId="77777777" w:rsidR="00B20CA8" w:rsidRPr="006666FA" w:rsidRDefault="00B20CA8" w:rsidP="00B20CA8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DBBEAF" w14:textId="0DAFE029" w:rsidR="00B20CA8" w:rsidRPr="006666FA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248,614</w:t>
            </w:r>
          </w:p>
        </w:tc>
        <w:tc>
          <w:tcPr>
            <w:tcW w:w="180" w:type="dxa"/>
            <w:vAlign w:val="bottom"/>
          </w:tcPr>
          <w:p w14:paraId="542F167D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7EAE3A" w14:textId="77777777" w:rsidR="00B20CA8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</w:p>
        </w:tc>
        <w:tc>
          <w:tcPr>
            <w:tcW w:w="180" w:type="dxa"/>
            <w:vAlign w:val="bottom"/>
          </w:tcPr>
          <w:p w14:paraId="6FEEA15D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B152C4" w14:textId="77777777" w:rsidR="00B20CA8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C0E4EC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0C1B02A9" w14:textId="77777777" w:rsidR="00B20CA8" w:rsidRPr="00C07B1A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</w:p>
        </w:tc>
      </w:tr>
      <w:tr w:rsidR="00B20CA8" w:rsidRPr="006666FA" w14:paraId="60F19EDD" w14:textId="77777777" w:rsidTr="00FD6873">
        <w:tc>
          <w:tcPr>
            <w:tcW w:w="2790" w:type="dxa"/>
          </w:tcPr>
          <w:p w14:paraId="0D8DF14E" w14:textId="77777777" w:rsidR="00B20CA8" w:rsidRPr="006666FA" w:rsidRDefault="00B20CA8" w:rsidP="00B20CA8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196F0559" w14:textId="77777777" w:rsidR="00B20CA8" w:rsidRPr="005E646F" w:rsidRDefault="00B20CA8" w:rsidP="00B20CA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CE0CD" w14:textId="4BB7D6A9" w:rsidR="00B20CA8" w:rsidRPr="00D82B86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278,274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B8FE86" w14:textId="77777777" w:rsidR="00B20CA8" w:rsidRPr="00D82B86" w:rsidRDefault="00B20CA8" w:rsidP="00B20CA8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943A9" w14:textId="1C944287" w:rsidR="00B20CA8" w:rsidRPr="00447C8B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7C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7549F1" w14:textId="77777777" w:rsidR="00B20CA8" w:rsidRPr="00D82B86" w:rsidRDefault="00B20CA8" w:rsidP="00B20CA8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26816" w14:textId="2F373E5E" w:rsidR="00B20CA8" w:rsidRPr="00D82B86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278,274</w:t>
            </w:r>
          </w:p>
        </w:tc>
        <w:tc>
          <w:tcPr>
            <w:tcW w:w="180" w:type="dxa"/>
            <w:vAlign w:val="bottom"/>
          </w:tcPr>
          <w:p w14:paraId="247FF40D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6B51" w14:textId="77777777" w:rsidR="00B20CA8" w:rsidRPr="006666FA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199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539</w:t>
            </w:r>
          </w:p>
        </w:tc>
        <w:tc>
          <w:tcPr>
            <w:tcW w:w="180" w:type="dxa"/>
            <w:vAlign w:val="bottom"/>
          </w:tcPr>
          <w:p w14:paraId="4C9BDF09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84998" w14:textId="77777777" w:rsidR="00B20CA8" w:rsidRPr="00447C8B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7C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BC0039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1406E" w14:textId="77777777" w:rsidR="00B20CA8" w:rsidRPr="00CE289E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199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539</w:t>
            </w:r>
          </w:p>
        </w:tc>
      </w:tr>
    </w:tbl>
    <w:p w14:paraId="49710C07" w14:textId="77777777" w:rsidR="000E30E9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B65AB" w14:textId="77777777" w:rsidR="00361A9B" w:rsidRDefault="00361A9B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755CB" w14:textId="7D82B6B3" w:rsidR="000E30E9" w:rsidRPr="00424DDB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</w:t>
      </w:r>
      <w:r w:rsidRPr="004F76C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4F76C0">
        <w:rPr>
          <w:rFonts w:asciiTheme="majorBidi" w:hAnsiTheme="majorBidi" w:cstheme="majorBidi"/>
          <w:sz w:val="30"/>
          <w:szCs w:val="30"/>
        </w:rPr>
        <w:t>3</w:t>
      </w:r>
      <w:r w:rsidR="00162A2F">
        <w:rPr>
          <w:rFonts w:asciiTheme="majorBidi" w:hAnsiTheme="majorBidi" w:cstheme="majorBidi"/>
          <w:sz w:val="30"/>
          <w:szCs w:val="30"/>
        </w:rPr>
        <w:t>0</w:t>
      </w:r>
      <w:r w:rsidRPr="004F76C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="00162A2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76C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9C11FA">
        <w:rPr>
          <w:rFonts w:asciiTheme="majorBidi" w:hAnsiTheme="majorBidi" w:cstheme="majorBidi"/>
          <w:sz w:val="30"/>
          <w:szCs w:val="30"/>
        </w:rPr>
        <w:t>3</w:t>
      </w:r>
      <w:r w:rsidRPr="008B7A98">
        <w:rPr>
          <w:rFonts w:asciiTheme="majorBidi" w:hAnsiTheme="majorBidi" w:cstheme="majorBidi"/>
          <w:sz w:val="30"/>
          <w:szCs w:val="30"/>
        </w:rPr>
        <w:t>1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B7A98">
        <w:rPr>
          <w:rFonts w:asciiTheme="majorBidi" w:hAnsiTheme="majorBidi" w:cstheme="majorBidi"/>
          <w:sz w:val="30"/>
          <w:szCs w:val="30"/>
        </w:rPr>
        <w:t>2</w:t>
      </w:r>
      <w:r w:rsidRPr="009C11FA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6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5D2F9C8" w14:textId="77777777" w:rsidR="000E30E9" w:rsidRPr="00150297" w:rsidRDefault="000E30E9" w:rsidP="000E30E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442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65"/>
        <w:gridCol w:w="1156"/>
        <w:gridCol w:w="168"/>
        <w:gridCol w:w="1226"/>
        <w:gridCol w:w="168"/>
        <w:gridCol w:w="1216"/>
        <w:gridCol w:w="174"/>
        <w:gridCol w:w="1169"/>
      </w:tblGrid>
      <w:tr w:rsidR="000E30E9" w:rsidRPr="006666FA" w14:paraId="53464B90" w14:textId="77777777" w:rsidTr="00231AB2">
        <w:trPr>
          <w:trHeight w:val="428"/>
          <w:tblHeader/>
        </w:trPr>
        <w:tc>
          <w:tcPr>
            <w:tcW w:w="2206" w:type="pct"/>
          </w:tcPr>
          <w:p w14:paraId="59C52780" w14:textId="77777777" w:rsidR="000E30E9" w:rsidRPr="006666FA" w:rsidRDefault="000E30E9" w:rsidP="00A62D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pct"/>
            <w:gridSpan w:val="3"/>
          </w:tcPr>
          <w:p w14:paraId="7B893C0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5AD0D346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184612A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31AB2" w:rsidRPr="00B30E1D" w14:paraId="1C4FEF15" w14:textId="77777777" w:rsidTr="00231AB2">
        <w:trPr>
          <w:trHeight w:val="314"/>
          <w:tblHeader/>
        </w:trPr>
        <w:tc>
          <w:tcPr>
            <w:tcW w:w="2206" w:type="pct"/>
          </w:tcPr>
          <w:p w14:paraId="4ACDA44F" w14:textId="77777777" w:rsidR="00231AB2" w:rsidRPr="006666FA" w:rsidRDefault="00231AB2" w:rsidP="00231A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4E25521A" w14:textId="7A81AC4B" w:rsidR="00231AB2" w:rsidRPr="00B30E1D" w:rsidRDefault="00231AB2" w:rsidP="00231AB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9" w:type="pct"/>
          </w:tcPr>
          <w:p w14:paraId="08CB7C66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1701D71" w14:textId="77777777" w:rsidR="00231AB2" w:rsidRPr="00B30E1D" w:rsidRDefault="00231AB2" w:rsidP="00231AB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" w:type="pct"/>
          </w:tcPr>
          <w:p w14:paraId="452616FF" w14:textId="77777777" w:rsidR="00231AB2" w:rsidRPr="006666FA" w:rsidRDefault="00231AB2" w:rsidP="00231A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4D0F26" w14:textId="48F3F9D9" w:rsidR="00231AB2" w:rsidRPr="00B30E1D" w:rsidRDefault="00231AB2" w:rsidP="00231AB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" w:type="pct"/>
          </w:tcPr>
          <w:p w14:paraId="644B1A4A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3C81E5" w14:textId="77777777" w:rsidR="00231AB2" w:rsidRPr="00B30E1D" w:rsidRDefault="00231AB2" w:rsidP="00231AB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31AB2" w:rsidRPr="006666FA" w14:paraId="07660646" w14:textId="77777777" w:rsidTr="00231AB2">
        <w:trPr>
          <w:trHeight w:val="314"/>
          <w:tblHeader/>
        </w:trPr>
        <w:tc>
          <w:tcPr>
            <w:tcW w:w="2206" w:type="pct"/>
          </w:tcPr>
          <w:p w14:paraId="4193B7A5" w14:textId="77777777" w:rsidR="00231AB2" w:rsidRPr="006666FA" w:rsidRDefault="00231AB2" w:rsidP="00231A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center"/>
          </w:tcPr>
          <w:p w14:paraId="5AF90590" w14:textId="77777777" w:rsidR="00231AB2" w:rsidRPr="00361939" w:rsidRDefault="00231AB2" w:rsidP="00231AB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89" w:type="pct"/>
            <w:vAlign w:val="center"/>
          </w:tcPr>
          <w:p w14:paraId="1E57503D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6ADEF5B" w14:textId="77777777" w:rsidR="00231AB2" w:rsidRPr="006666FA" w:rsidRDefault="00231AB2" w:rsidP="00231AB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9" w:type="pct"/>
          </w:tcPr>
          <w:p w14:paraId="29C43C91" w14:textId="77777777" w:rsidR="00231AB2" w:rsidRPr="006666FA" w:rsidRDefault="00231AB2" w:rsidP="00231A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68545D97" w14:textId="6660637A" w:rsidR="00231AB2" w:rsidRPr="006666FA" w:rsidRDefault="00231AB2" w:rsidP="00231AB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92" w:type="pct"/>
            <w:vAlign w:val="center"/>
          </w:tcPr>
          <w:p w14:paraId="07975EAC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5517A6C7" w14:textId="77777777" w:rsidR="00231AB2" w:rsidRPr="006666FA" w:rsidRDefault="00231AB2" w:rsidP="00231AB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31AB2" w:rsidRPr="006666FA" w14:paraId="7EE66F2F" w14:textId="77777777" w:rsidTr="00150297">
        <w:trPr>
          <w:trHeight w:val="351"/>
          <w:tblHeader/>
        </w:trPr>
        <w:tc>
          <w:tcPr>
            <w:tcW w:w="2206" w:type="pct"/>
          </w:tcPr>
          <w:p w14:paraId="700B6712" w14:textId="77777777" w:rsidR="00231AB2" w:rsidRPr="006666FA" w:rsidRDefault="00231AB2" w:rsidP="00231A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007E0DDC" w14:textId="77777777" w:rsidR="00231AB2" w:rsidRPr="006666FA" w:rsidRDefault="00231AB2" w:rsidP="00231A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0B9B" w:rsidRPr="006666FA" w14:paraId="26F97AEA" w14:textId="77777777" w:rsidTr="00231AB2">
        <w:trPr>
          <w:trHeight w:val="416"/>
        </w:trPr>
        <w:tc>
          <w:tcPr>
            <w:tcW w:w="2206" w:type="pct"/>
          </w:tcPr>
          <w:p w14:paraId="69445C1A" w14:textId="5BCB9488" w:rsidR="00410B9B" w:rsidRPr="00AC439C" w:rsidRDefault="00410B9B" w:rsidP="00410B9B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ที่ติดภาระค้ำประกัน</w:t>
            </w:r>
          </w:p>
        </w:tc>
        <w:tc>
          <w:tcPr>
            <w:tcW w:w="612" w:type="pct"/>
          </w:tcPr>
          <w:p w14:paraId="7E8E4AC0" w14:textId="722C0B0F" w:rsidR="00410B9B" w:rsidRPr="00AC439C" w:rsidRDefault="003F4B27" w:rsidP="00EC4C5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28,554</w:t>
            </w:r>
          </w:p>
        </w:tc>
        <w:tc>
          <w:tcPr>
            <w:tcW w:w="89" w:type="pct"/>
          </w:tcPr>
          <w:p w14:paraId="33D6AAE0" w14:textId="77777777" w:rsidR="00410B9B" w:rsidRPr="00AC439C" w:rsidRDefault="00410B9B" w:rsidP="00410B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66286B" w14:textId="77777777" w:rsidR="00410B9B" w:rsidRPr="00AC439C" w:rsidRDefault="00410B9B" w:rsidP="00EC4C5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632970ED" w14:textId="77777777" w:rsidR="00410B9B" w:rsidRPr="006666FA" w:rsidRDefault="00410B9B" w:rsidP="00410B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47DE2F0E" w14:textId="2852A0C2" w:rsidR="00410B9B" w:rsidRPr="009333A9" w:rsidRDefault="00410B9B" w:rsidP="00410B9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1C008B3" w14:textId="77777777" w:rsidR="00410B9B" w:rsidRPr="006666FA" w:rsidRDefault="00410B9B" w:rsidP="00410B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F1A81FC" w14:textId="77777777" w:rsidR="00410B9B" w:rsidRPr="006666FA" w:rsidRDefault="00410B9B" w:rsidP="00410B9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F03" w:rsidRPr="00DE31C8" w14:paraId="78B072E2" w14:textId="77777777" w:rsidTr="00231AB2">
        <w:trPr>
          <w:trHeight w:val="416"/>
        </w:trPr>
        <w:tc>
          <w:tcPr>
            <w:tcW w:w="2206" w:type="pct"/>
          </w:tcPr>
          <w:p w14:paraId="2FA75FF9" w14:textId="4E0B3577" w:rsidR="00C94F03" w:rsidRPr="00F239CE" w:rsidRDefault="00C94F03" w:rsidP="00C94F03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9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612" w:type="pct"/>
          </w:tcPr>
          <w:p w14:paraId="4319A1C2" w14:textId="52363389" w:rsidR="00C94F03" w:rsidRPr="00F239CE" w:rsidRDefault="00710112" w:rsidP="00C94F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6707">
              <w:rPr>
                <w:rFonts w:asciiTheme="majorBidi" w:hAnsiTheme="majorBidi" w:cstheme="majorBidi"/>
                <w:sz w:val="30"/>
                <w:szCs w:val="30"/>
              </w:rPr>
              <w:t>113,</w:t>
            </w:r>
            <w:r w:rsidR="00B675A5" w:rsidRPr="00AC670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3D16E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9" w:type="pct"/>
          </w:tcPr>
          <w:p w14:paraId="495F6232" w14:textId="77777777" w:rsidR="00C94F03" w:rsidRPr="00AC439C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B470662" w14:textId="2ABA2D5B" w:rsidR="00C94F03" w:rsidRPr="00C64585" w:rsidRDefault="00C94F03" w:rsidP="00C94F0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</w:tcPr>
          <w:p w14:paraId="1ECCBEDC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2FC2CF12" w14:textId="04EE0534" w:rsidR="00C94F03" w:rsidRDefault="00C94F03" w:rsidP="00C94F0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5F8EB483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00AFF0AB" w14:textId="33DA80A9" w:rsidR="00C94F03" w:rsidRDefault="00C94F03" w:rsidP="00C94F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F03" w:rsidRPr="006666FA" w14:paraId="691D7657" w14:textId="77777777" w:rsidTr="00231AB2">
        <w:trPr>
          <w:trHeight w:val="404"/>
        </w:trPr>
        <w:tc>
          <w:tcPr>
            <w:tcW w:w="2206" w:type="pct"/>
          </w:tcPr>
          <w:p w14:paraId="4BED18BB" w14:textId="77777777" w:rsidR="00C94F03" w:rsidRPr="00AC439C" w:rsidRDefault="00C94F03" w:rsidP="00C94F03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2" w:type="pct"/>
          </w:tcPr>
          <w:p w14:paraId="61DAA0D6" w14:textId="65F9DFFE" w:rsidR="00C94F03" w:rsidRPr="00AC439C" w:rsidRDefault="003D16E6" w:rsidP="00C94F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619,837</w:t>
            </w:r>
          </w:p>
        </w:tc>
        <w:tc>
          <w:tcPr>
            <w:tcW w:w="89" w:type="pct"/>
          </w:tcPr>
          <w:p w14:paraId="1B5928F5" w14:textId="77777777" w:rsidR="00C94F03" w:rsidRPr="00AC439C" w:rsidRDefault="00C94F03" w:rsidP="00C9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684F21B" w14:textId="77777777" w:rsidR="00C94F03" w:rsidRPr="00AC439C" w:rsidRDefault="00C94F03" w:rsidP="00C94F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Pr="001504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89" w:type="pct"/>
          </w:tcPr>
          <w:p w14:paraId="7548CB00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4A0AD00" w14:textId="3A4A3D62" w:rsidR="00C94F03" w:rsidRDefault="00C94F03" w:rsidP="00C94F0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04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23197EFE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4298D46" w14:textId="77777777" w:rsidR="00C94F03" w:rsidRDefault="00C94F03" w:rsidP="00C94F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04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F03" w:rsidRPr="006666FA" w14:paraId="5BDB61E0" w14:textId="77777777" w:rsidTr="00231AB2">
        <w:trPr>
          <w:trHeight w:val="416"/>
        </w:trPr>
        <w:tc>
          <w:tcPr>
            <w:tcW w:w="2206" w:type="pct"/>
          </w:tcPr>
          <w:p w14:paraId="2A51E57D" w14:textId="77777777" w:rsidR="00C94F03" w:rsidRPr="00AC439C" w:rsidRDefault="00C94F03" w:rsidP="00C94F03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12" w:type="pct"/>
          </w:tcPr>
          <w:p w14:paraId="22DDA5E2" w14:textId="457C2536" w:rsidR="00C94F03" w:rsidRDefault="00C94F03" w:rsidP="00C94F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28,218</w:t>
            </w:r>
          </w:p>
        </w:tc>
        <w:tc>
          <w:tcPr>
            <w:tcW w:w="89" w:type="pct"/>
          </w:tcPr>
          <w:p w14:paraId="2C318ECB" w14:textId="77777777" w:rsidR="00C94F03" w:rsidRPr="00AC439C" w:rsidRDefault="00C94F03" w:rsidP="00C9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43FC45C" w14:textId="77777777" w:rsidR="00C94F03" w:rsidRPr="00C64585" w:rsidRDefault="00C94F03" w:rsidP="00C94F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29,352</w:t>
            </w:r>
          </w:p>
        </w:tc>
        <w:tc>
          <w:tcPr>
            <w:tcW w:w="89" w:type="pct"/>
          </w:tcPr>
          <w:p w14:paraId="1D5CC342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ABB798C" w14:textId="1CA96139" w:rsidR="00C94F03" w:rsidRDefault="00C94F03" w:rsidP="00C94F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7703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2" w:type="pct"/>
          </w:tcPr>
          <w:p w14:paraId="553296AC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0CB21C6" w14:textId="77777777" w:rsidR="00C94F03" w:rsidRPr="001504D4" w:rsidRDefault="00C94F03" w:rsidP="00C94F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Pr="0033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C94F03" w:rsidRPr="006666FA" w14:paraId="6F3D8229" w14:textId="77777777" w:rsidTr="00231AB2">
        <w:trPr>
          <w:trHeight w:val="416"/>
        </w:trPr>
        <w:tc>
          <w:tcPr>
            <w:tcW w:w="2206" w:type="pct"/>
            <w:shd w:val="clear" w:color="auto" w:fill="auto"/>
          </w:tcPr>
          <w:p w14:paraId="0A46AA04" w14:textId="77777777" w:rsidR="00C94F03" w:rsidRPr="00012075" w:rsidRDefault="00C94F03" w:rsidP="00C94F03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 w:rsidRPr="0001207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ดำเนินงาน</w:t>
            </w:r>
          </w:p>
        </w:tc>
        <w:tc>
          <w:tcPr>
            <w:tcW w:w="612" w:type="pct"/>
            <w:shd w:val="clear" w:color="auto" w:fill="auto"/>
          </w:tcPr>
          <w:p w14:paraId="53F5148C" w14:textId="2F86A2B0" w:rsidR="00C94F03" w:rsidRPr="00012075" w:rsidRDefault="00C94F03" w:rsidP="00C94F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69,095</w:t>
            </w:r>
          </w:p>
        </w:tc>
        <w:tc>
          <w:tcPr>
            <w:tcW w:w="89" w:type="pct"/>
            <w:shd w:val="clear" w:color="auto" w:fill="auto"/>
          </w:tcPr>
          <w:p w14:paraId="7C22286E" w14:textId="77777777" w:rsidR="00C94F03" w:rsidRPr="00921967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576018A" w14:textId="77777777" w:rsidR="00C94F03" w:rsidRPr="00921967" w:rsidRDefault="00C94F03" w:rsidP="00C94F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73,756</w:t>
            </w:r>
          </w:p>
        </w:tc>
        <w:tc>
          <w:tcPr>
            <w:tcW w:w="89" w:type="pct"/>
            <w:shd w:val="clear" w:color="auto" w:fill="auto"/>
          </w:tcPr>
          <w:p w14:paraId="5B25F574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A4659AD" w14:textId="21E3FDEC" w:rsidR="00C94F03" w:rsidRPr="006666FA" w:rsidRDefault="00C94F03" w:rsidP="00C94F0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57EB2953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39D2912" w14:textId="189F0D59" w:rsidR="00C94F03" w:rsidRPr="006666FA" w:rsidRDefault="00E701B4" w:rsidP="00C94F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94F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94F03" w:rsidRPr="006666FA" w14:paraId="3F1AC641" w14:textId="77777777" w:rsidTr="00231AB2">
        <w:trPr>
          <w:trHeight w:val="416"/>
        </w:trPr>
        <w:tc>
          <w:tcPr>
            <w:tcW w:w="2206" w:type="pct"/>
            <w:shd w:val="clear" w:color="auto" w:fill="auto"/>
          </w:tcPr>
          <w:p w14:paraId="25B74B05" w14:textId="77777777" w:rsidR="00C94F03" w:rsidRPr="00012075" w:rsidRDefault="00C94F03" w:rsidP="00C94F03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12" w:type="pct"/>
            <w:shd w:val="clear" w:color="auto" w:fill="auto"/>
          </w:tcPr>
          <w:p w14:paraId="03C5B67E" w14:textId="3BDD03F0" w:rsidR="00C94F03" w:rsidRDefault="00C94F03" w:rsidP="00C94F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586,609</w:t>
            </w:r>
          </w:p>
        </w:tc>
        <w:tc>
          <w:tcPr>
            <w:tcW w:w="89" w:type="pct"/>
            <w:shd w:val="clear" w:color="auto" w:fill="auto"/>
          </w:tcPr>
          <w:p w14:paraId="52F6B1AD" w14:textId="77777777" w:rsidR="00C94F03" w:rsidRPr="00921967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D0B12A3" w14:textId="77777777" w:rsidR="00C94F03" w:rsidRDefault="00C94F03" w:rsidP="00C94F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603,971</w:t>
            </w:r>
          </w:p>
        </w:tc>
        <w:tc>
          <w:tcPr>
            <w:tcW w:w="89" w:type="pct"/>
            <w:shd w:val="clear" w:color="auto" w:fill="auto"/>
          </w:tcPr>
          <w:p w14:paraId="0CD6DA6C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9862798" w14:textId="50E403E1" w:rsidR="00C94F03" w:rsidRDefault="00C94F03" w:rsidP="00C94F0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1AA9BB34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C7F6A37" w14:textId="77777777" w:rsidR="00C94F03" w:rsidRDefault="00C94F03" w:rsidP="00C94F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F03" w:rsidRPr="003363AD" w14:paraId="5A38C2D1" w14:textId="77777777" w:rsidTr="00231AB2">
        <w:trPr>
          <w:trHeight w:val="416"/>
        </w:trPr>
        <w:tc>
          <w:tcPr>
            <w:tcW w:w="2206" w:type="pct"/>
            <w:shd w:val="clear" w:color="auto" w:fill="auto"/>
          </w:tcPr>
          <w:p w14:paraId="01347246" w14:textId="3D359A0F" w:rsidR="00C94F03" w:rsidRPr="00012075" w:rsidRDefault="00C94F03" w:rsidP="00C94F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612" w:type="pct"/>
            <w:shd w:val="clear" w:color="auto" w:fill="auto"/>
          </w:tcPr>
          <w:p w14:paraId="5410A5EB" w14:textId="228E44FD" w:rsidR="00C94F03" w:rsidRPr="00012075" w:rsidRDefault="00C94F03" w:rsidP="00C94F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4,887,439</w:t>
            </w:r>
          </w:p>
        </w:tc>
        <w:tc>
          <w:tcPr>
            <w:tcW w:w="89" w:type="pct"/>
            <w:shd w:val="clear" w:color="auto" w:fill="auto"/>
          </w:tcPr>
          <w:p w14:paraId="1DBA14F2" w14:textId="77777777" w:rsidR="00C94F03" w:rsidRPr="00921967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6C24E6D" w14:textId="77777777" w:rsidR="00C94F03" w:rsidRPr="005B3CC1" w:rsidRDefault="00C94F03" w:rsidP="00C94F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4,949,433</w:t>
            </w:r>
          </w:p>
        </w:tc>
        <w:tc>
          <w:tcPr>
            <w:tcW w:w="89" w:type="pct"/>
            <w:shd w:val="clear" w:color="auto" w:fill="auto"/>
          </w:tcPr>
          <w:p w14:paraId="67475C26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7A7129E" w14:textId="07E1117F" w:rsidR="00C94F03" w:rsidRPr="00147CCE" w:rsidRDefault="00C94F03" w:rsidP="00C94F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7703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92" w:type="pct"/>
            <w:shd w:val="clear" w:color="auto" w:fill="auto"/>
          </w:tcPr>
          <w:p w14:paraId="1F82180F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CE1B710" w14:textId="595394B7" w:rsidR="00C94F03" w:rsidRPr="003363AD" w:rsidRDefault="00C94F03" w:rsidP="00C94F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C94F03" w:rsidRPr="006666FA" w14:paraId="60A7B009" w14:textId="77777777" w:rsidTr="00231AB2">
        <w:trPr>
          <w:trHeight w:val="416"/>
        </w:trPr>
        <w:tc>
          <w:tcPr>
            <w:tcW w:w="2206" w:type="pct"/>
            <w:shd w:val="clear" w:color="auto" w:fill="FFFFFF"/>
          </w:tcPr>
          <w:p w14:paraId="4E96BC3E" w14:textId="77777777" w:rsidR="00C94F03" w:rsidRPr="00012075" w:rsidRDefault="00C94F03" w:rsidP="00C94F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7C07B15" w14:textId="33CA1930" w:rsidR="00C94F03" w:rsidRPr="00A0526D" w:rsidRDefault="008E4806" w:rsidP="00C94F0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3D1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333,185</w:t>
            </w:r>
          </w:p>
        </w:tc>
        <w:tc>
          <w:tcPr>
            <w:tcW w:w="89" w:type="pct"/>
          </w:tcPr>
          <w:p w14:paraId="7E3E7EF6" w14:textId="77777777" w:rsidR="00C94F03" w:rsidRPr="009333A9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3E999542" w14:textId="77777777" w:rsidR="00C94F03" w:rsidRPr="009333A9" w:rsidRDefault="00C94F03" w:rsidP="00C94F0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</w:p>
        </w:tc>
        <w:tc>
          <w:tcPr>
            <w:tcW w:w="89" w:type="pct"/>
          </w:tcPr>
          <w:p w14:paraId="24FFE26A" w14:textId="77777777" w:rsidR="00C94F03" w:rsidRPr="009333A9" w:rsidRDefault="00C94F03" w:rsidP="00C94F0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79DC365" w14:textId="6EDAFC9C" w:rsidR="00C94F03" w:rsidRPr="00890D63" w:rsidRDefault="00C94F03" w:rsidP="00C94F0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97,862</w:t>
            </w:r>
          </w:p>
        </w:tc>
        <w:tc>
          <w:tcPr>
            <w:tcW w:w="92" w:type="pct"/>
          </w:tcPr>
          <w:p w14:paraId="4A5DA6B9" w14:textId="77777777" w:rsidR="00C94F03" w:rsidRPr="009333A9" w:rsidRDefault="00C94F03" w:rsidP="00C94F0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5D1E76B" w14:textId="77777777" w:rsidR="00C94F03" w:rsidRPr="00EA176B" w:rsidRDefault="00C94F03" w:rsidP="00C94F03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</w:tr>
    </w:tbl>
    <w:p w14:paraId="1C194401" w14:textId="77777777" w:rsidR="000E30E9" w:rsidRPr="000B7743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2A213" w14:textId="77777777" w:rsidR="000E30E9" w:rsidRPr="004F7260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>ภายใต้สัญญาเงินกู้ยืม มีข้อกำหนดบางประการที่กลุ่มบริษัทจะต้องปฏิบัติตามเกี่ยวกับการรักษาอัตราส่วนทาง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4F7260">
        <w:rPr>
          <w:rFonts w:asciiTheme="majorBidi" w:hAnsiTheme="majorBidi" w:cstheme="majorBidi"/>
          <w:sz w:val="30"/>
          <w:szCs w:val="30"/>
          <w:cs/>
        </w:rPr>
        <w:t>การเงิน การรักษาระดับการถือหุ้นในเงินลงทุน และการงดจ่ายเงินปันผลในบริษัทย่อยบางแห่ง</w:t>
      </w:r>
    </w:p>
    <w:p w14:paraId="4D205FDC" w14:textId="77777777" w:rsidR="000E30E9" w:rsidRPr="00DB2DE5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20321EF" w14:textId="0061805F" w:rsidR="009F4469" w:rsidRPr="00B2377F" w:rsidRDefault="000E30E9" w:rsidP="00B23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F76C0">
        <w:rPr>
          <w:rFonts w:asciiTheme="majorBidi" w:hAnsiTheme="majorBidi" w:cstheme="majorBidi"/>
          <w:sz w:val="30"/>
          <w:szCs w:val="30"/>
        </w:rPr>
        <w:t>3</w:t>
      </w:r>
      <w:r w:rsidR="00231AB2">
        <w:rPr>
          <w:rFonts w:asciiTheme="majorBidi" w:hAnsiTheme="majorBidi" w:cstheme="majorBidi"/>
          <w:sz w:val="30"/>
          <w:szCs w:val="30"/>
        </w:rPr>
        <w:t>0</w:t>
      </w:r>
      <w:r w:rsidRPr="004F76C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="00231AB2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76C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กลุ่มบริษัทมีวงเงินสินเชื่อที่ยังไม่ได้เบิกใช้รวมเป็นเงินทั้งสิ้น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B952E0">
        <w:rPr>
          <w:rFonts w:asciiTheme="majorBidi" w:hAnsiTheme="majorBidi" w:cstheme="majorBidi"/>
          <w:sz w:val="30"/>
          <w:szCs w:val="30"/>
        </w:rPr>
        <w:t>4,039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F726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B7A9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8B7A9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4F7260">
        <w:rPr>
          <w:rFonts w:asciiTheme="majorBidi" w:hAnsiTheme="majorBidi" w:cstheme="majorBidi"/>
          <w:i/>
          <w:iCs/>
          <w:sz w:val="30"/>
          <w:szCs w:val="30"/>
        </w:rPr>
        <w:t>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3,062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127823DC" w14:textId="1A5DAECC" w:rsidR="009F4469" w:rsidRPr="00BA1929" w:rsidRDefault="009F4469" w:rsidP="00BA1929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6"/>
        </w:tabs>
        <w:jc w:val="thaiDistribute"/>
        <w:rPr>
          <w:rFonts w:ascii="Angsana New" w:hAnsi="Angsana New"/>
          <w:sz w:val="30"/>
          <w:szCs w:val="30"/>
          <w:cs/>
        </w:rPr>
        <w:sectPr w:rsidR="009F4469" w:rsidRPr="00BA1929" w:rsidSect="004D3ECF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7"/>
          <w:cols w:space="720"/>
          <w:docGrid w:linePitch="299"/>
        </w:sectPr>
      </w:pPr>
    </w:p>
    <w:p w14:paraId="26047B80" w14:textId="0E0B30DA" w:rsidR="000E30E9" w:rsidRPr="00994646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9464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1502A968" w14:textId="77777777" w:rsidR="000E30E9" w:rsidRPr="00F91EFF" w:rsidRDefault="000E30E9" w:rsidP="000E30E9">
      <w:pPr>
        <w:spacing w:line="160" w:lineRule="atLeast"/>
        <w:rPr>
          <w:rFonts w:asciiTheme="majorBidi" w:hAnsiTheme="majorBidi" w:cstheme="majorBidi"/>
          <w:sz w:val="6"/>
          <w:szCs w:val="6"/>
        </w:rPr>
      </w:pPr>
    </w:p>
    <w:p w14:paraId="2229AE56" w14:textId="312FC4FD" w:rsidR="000E30E9" w:rsidRDefault="000E30E9" w:rsidP="000E30E9">
      <w:pPr>
        <w:ind w:left="540"/>
        <w:rPr>
          <w:rFonts w:asciiTheme="majorBidi" w:hAnsiTheme="majorBidi" w:cstheme="majorBidi"/>
          <w:sz w:val="30"/>
          <w:szCs w:val="30"/>
        </w:rPr>
      </w:pPr>
      <w:r w:rsidRPr="00EE320D">
        <w:rPr>
          <w:rFonts w:asciiTheme="majorBidi" w:hAnsiTheme="majorBidi" w:cstheme="majorBidi"/>
          <w:sz w:val="30"/>
          <w:szCs w:val="30"/>
          <w:cs/>
        </w:rPr>
        <w:t>รายได้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E320D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ผลการดำเนินงานจำแนกตามส่วนงานที่รายงาน และจังหวะเวลาในการรับรู้รายได้</w:t>
      </w:r>
      <w:r w:rsidRPr="0044213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87576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Pr="0044213B">
        <w:rPr>
          <w:rFonts w:asciiTheme="majorBidi" w:hAnsiTheme="majorBidi" w:cstheme="majorBidi"/>
          <w:sz w:val="30"/>
          <w:szCs w:val="30"/>
        </w:rPr>
        <w:t>3</w:t>
      </w:r>
      <w:r w:rsidR="00687576">
        <w:rPr>
          <w:rFonts w:asciiTheme="majorBidi" w:hAnsiTheme="majorBidi" w:cstheme="majorBidi"/>
          <w:sz w:val="30"/>
          <w:szCs w:val="30"/>
        </w:rPr>
        <w:t>0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="00687576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4213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706BFD23" w14:textId="77777777" w:rsidR="00EF63B2" w:rsidRPr="00EF63B2" w:rsidRDefault="00EF63B2" w:rsidP="000E30E9">
      <w:pPr>
        <w:ind w:left="540"/>
        <w:rPr>
          <w:rFonts w:asciiTheme="majorBidi" w:hAnsiTheme="majorBidi" w:cstheme="majorBidi"/>
          <w:sz w:val="10"/>
          <w:szCs w:val="10"/>
        </w:rPr>
      </w:pPr>
    </w:p>
    <w:tbl>
      <w:tblPr>
        <w:tblW w:w="1459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070"/>
        <w:gridCol w:w="12"/>
        <w:gridCol w:w="715"/>
        <w:gridCol w:w="164"/>
        <w:gridCol w:w="719"/>
        <w:gridCol w:w="164"/>
        <w:gridCol w:w="896"/>
        <w:gridCol w:w="176"/>
        <w:gridCol w:w="883"/>
        <w:gridCol w:w="164"/>
        <w:gridCol w:w="787"/>
        <w:gridCol w:w="164"/>
        <w:gridCol w:w="826"/>
        <w:gridCol w:w="165"/>
        <w:gridCol w:w="670"/>
        <w:gridCol w:w="164"/>
        <w:gridCol w:w="673"/>
        <w:gridCol w:w="164"/>
        <w:gridCol w:w="675"/>
        <w:gridCol w:w="164"/>
        <w:gridCol w:w="678"/>
        <w:gridCol w:w="164"/>
        <w:gridCol w:w="708"/>
        <w:gridCol w:w="167"/>
        <w:gridCol w:w="684"/>
        <w:gridCol w:w="169"/>
        <w:gridCol w:w="681"/>
        <w:gridCol w:w="164"/>
        <w:gridCol w:w="756"/>
        <w:gridCol w:w="6"/>
      </w:tblGrid>
      <w:tr w:rsidR="001C6FE6" w:rsidRPr="00C07E97" w14:paraId="4CD38317" w14:textId="77777777" w:rsidTr="001C6FE6">
        <w:trPr>
          <w:trHeight w:val="210"/>
          <w:tblHeader/>
        </w:trPr>
        <w:tc>
          <w:tcPr>
            <w:tcW w:w="2070" w:type="dxa"/>
          </w:tcPr>
          <w:p w14:paraId="79C3883B" w14:textId="537ABF5A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                                           </w:t>
            </w:r>
          </w:p>
        </w:tc>
        <w:tc>
          <w:tcPr>
            <w:tcW w:w="12522" w:type="dxa"/>
            <w:gridSpan w:val="29"/>
          </w:tcPr>
          <w:p w14:paraId="29B98296" w14:textId="270BD0C4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E30E9" w:rsidRPr="00C07E97" w14:paraId="39E95D4C" w14:textId="77777777" w:rsidTr="00B12CC7">
        <w:trPr>
          <w:gridAfter w:val="1"/>
          <w:wAfter w:w="6" w:type="dxa"/>
          <w:trHeight w:val="853"/>
          <w:tblHeader/>
        </w:trPr>
        <w:tc>
          <w:tcPr>
            <w:tcW w:w="2082" w:type="dxa"/>
            <w:gridSpan w:val="2"/>
            <w:vAlign w:val="bottom"/>
          </w:tcPr>
          <w:p w14:paraId="6958F7F3" w14:textId="00835492" w:rsidR="000E30E9" w:rsidRPr="00C07E97" w:rsidRDefault="000E30E9" w:rsidP="00A62D73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งวด</w:t>
            </w:r>
            <w:r w:rsidR="00687576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หก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เดือน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1598" w:type="dxa"/>
            <w:gridSpan w:val="3"/>
            <w:shd w:val="clear" w:color="auto" w:fill="auto"/>
            <w:vAlign w:val="bottom"/>
          </w:tcPr>
          <w:p w14:paraId="152D0304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ธุรกิจจำหน่ายยานยนต์ อุปกรณ์ ตกแต่งและ</w:t>
            </w:r>
          </w:p>
          <w:p w14:paraId="7AD96CD8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เครื่องแต่งกายที่เกี่ยวข้อง</w:t>
            </w:r>
          </w:p>
        </w:tc>
        <w:tc>
          <w:tcPr>
            <w:tcW w:w="164" w:type="dxa"/>
            <w:vAlign w:val="bottom"/>
          </w:tcPr>
          <w:p w14:paraId="023183BF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55" w:type="dxa"/>
            <w:gridSpan w:val="3"/>
            <w:vAlign w:val="bottom"/>
          </w:tcPr>
          <w:p w14:paraId="4097F1CE" w14:textId="77777777" w:rsidR="000E30E9" w:rsidRPr="00C07E97" w:rsidRDefault="000E30E9" w:rsidP="00A62D73">
            <w:pPr>
              <w:shd w:val="clear" w:color="auto" w:fill="FFFFFF"/>
              <w:tabs>
                <w:tab w:val="clear" w:pos="1644"/>
                <w:tab w:val="left" w:pos="174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164" w:type="dxa"/>
            <w:vAlign w:val="bottom"/>
          </w:tcPr>
          <w:p w14:paraId="20244741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2ACE43CF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รายได้จากการจำหน่ายและบริการหลังการขาย</w:t>
            </w:r>
          </w:p>
        </w:tc>
        <w:tc>
          <w:tcPr>
            <w:tcW w:w="165" w:type="dxa"/>
            <w:vAlign w:val="bottom"/>
          </w:tcPr>
          <w:p w14:paraId="460C22B5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5A9C50AB" w14:textId="77777777" w:rsidR="000E30E9" w:rsidRPr="00C07E97" w:rsidRDefault="000E30E9" w:rsidP="00A62D73">
            <w:pPr>
              <w:shd w:val="clear" w:color="auto" w:fill="FFFFFF"/>
              <w:ind w:left="-60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ธุรกิจให้บริการเช่ารถยนต์และคนขับ</w:t>
            </w:r>
          </w:p>
        </w:tc>
        <w:tc>
          <w:tcPr>
            <w:tcW w:w="164" w:type="dxa"/>
            <w:vAlign w:val="bottom"/>
          </w:tcPr>
          <w:p w14:paraId="39CFA4EF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6DF7457B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23165A9" w14:textId="77777777" w:rsidR="000E30E9" w:rsidRPr="00C07E97" w:rsidRDefault="000E30E9" w:rsidP="00A62D73">
            <w:pPr>
              <w:shd w:val="clear" w:color="auto" w:fill="FFFFFF"/>
              <w:ind w:left="-57" w:right="-76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ธุรกิจอื่นๆ</w:t>
            </w:r>
          </w:p>
        </w:tc>
        <w:tc>
          <w:tcPr>
            <w:tcW w:w="164" w:type="dxa"/>
            <w:vAlign w:val="bottom"/>
          </w:tcPr>
          <w:p w14:paraId="7C15E679" w14:textId="77777777" w:rsidR="000E30E9" w:rsidRPr="00C07E97" w:rsidRDefault="000E30E9" w:rsidP="00A62D73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6F37A73E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7D5F5" w14:textId="77777777" w:rsidR="000E30E9" w:rsidRPr="00C07E97" w:rsidRDefault="000E30E9" w:rsidP="00A62D73">
            <w:pPr>
              <w:shd w:val="clear" w:color="auto" w:fill="FFFFFF"/>
              <w:ind w:left="-49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69" w:type="dxa"/>
            <w:vAlign w:val="bottom"/>
          </w:tcPr>
          <w:p w14:paraId="3E77E927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1" w:type="dxa"/>
            <w:gridSpan w:val="3"/>
            <w:vAlign w:val="bottom"/>
          </w:tcPr>
          <w:p w14:paraId="19384C25" w14:textId="77777777" w:rsidR="000E30E9" w:rsidRPr="00C07E97" w:rsidRDefault="000E30E9" w:rsidP="00A62D73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CDEC27" w14:textId="77777777" w:rsidR="000E30E9" w:rsidRPr="00C07E97" w:rsidRDefault="000E30E9" w:rsidP="00A62D73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</w:tr>
      <w:tr w:rsidR="000E30E9" w:rsidRPr="00C07E97" w14:paraId="55713F63" w14:textId="77777777" w:rsidTr="00B12CC7">
        <w:trPr>
          <w:gridAfter w:val="1"/>
          <w:wAfter w:w="6" w:type="dxa"/>
          <w:trHeight w:val="286"/>
          <w:tblHeader/>
        </w:trPr>
        <w:tc>
          <w:tcPr>
            <w:tcW w:w="2082" w:type="dxa"/>
            <w:gridSpan w:val="2"/>
            <w:vAlign w:val="bottom"/>
          </w:tcPr>
          <w:p w14:paraId="48AD113D" w14:textId="26C17B72" w:rsidR="000E30E9" w:rsidRPr="00C07E97" w:rsidRDefault="000E30E9" w:rsidP="00A62D73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</w:t>
            </w:r>
            <w:r w:rsidR="006839A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0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ม</w:t>
            </w:r>
            <w:r w:rsidR="00687576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ิถุนายน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327B28D4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39DA146C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E4E510B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4" w:type="dxa"/>
            <w:vAlign w:val="bottom"/>
          </w:tcPr>
          <w:p w14:paraId="1D87FCB9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04F70413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76" w:type="dxa"/>
            <w:vAlign w:val="bottom"/>
          </w:tcPr>
          <w:p w14:paraId="13640F97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0B6E0A9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4" w:type="dxa"/>
            <w:vAlign w:val="bottom"/>
          </w:tcPr>
          <w:p w14:paraId="02D56DD8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50E39EA8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474A784B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EF5BE00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5" w:type="dxa"/>
            <w:vAlign w:val="bottom"/>
          </w:tcPr>
          <w:p w14:paraId="0486B6EF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F249364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79372F61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5218417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4" w:type="dxa"/>
            <w:vAlign w:val="bottom"/>
          </w:tcPr>
          <w:p w14:paraId="01D536E8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vAlign w:val="bottom"/>
          </w:tcPr>
          <w:p w14:paraId="6BA81FDF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2BDB93B1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1BDCA70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4" w:type="dxa"/>
            <w:vAlign w:val="bottom"/>
          </w:tcPr>
          <w:p w14:paraId="090BFC10" w14:textId="77777777" w:rsidR="000E30E9" w:rsidRPr="00C07E97" w:rsidRDefault="000E30E9" w:rsidP="00A62D73">
            <w:pPr>
              <w:shd w:val="clear" w:color="auto" w:fill="FFFFFF"/>
              <w:tabs>
                <w:tab w:val="left" w:pos="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BD1AF55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7" w:type="dxa"/>
            <w:vAlign w:val="bottom"/>
          </w:tcPr>
          <w:p w14:paraId="2640083A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01886354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9" w:type="dxa"/>
            <w:vAlign w:val="bottom"/>
          </w:tcPr>
          <w:p w14:paraId="68574137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766DC18E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6BA76370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F9EAD76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0E30E9" w:rsidRPr="00C07E97" w14:paraId="33610F58" w14:textId="77777777" w:rsidTr="00A62D73">
        <w:trPr>
          <w:trHeight w:val="164"/>
        </w:trPr>
        <w:tc>
          <w:tcPr>
            <w:tcW w:w="2082" w:type="dxa"/>
            <w:gridSpan w:val="2"/>
            <w:vAlign w:val="bottom"/>
          </w:tcPr>
          <w:p w14:paraId="7499A9A7" w14:textId="77777777" w:rsidR="000E30E9" w:rsidRPr="00C07E97" w:rsidRDefault="000E30E9" w:rsidP="00A62D73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510" w:type="dxa"/>
            <w:gridSpan w:val="28"/>
          </w:tcPr>
          <w:p w14:paraId="460E7310" w14:textId="77777777" w:rsidR="000E30E9" w:rsidRPr="00C07E97" w:rsidRDefault="000E30E9" w:rsidP="00A62D73">
            <w:pPr>
              <w:shd w:val="clear" w:color="auto" w:fill="FFFFFF"/>
              <w:tabs>
                <w:tab w:val="clear" w:pos="5613"/>
                <w:tab w:val="decimal" w:pos="821"/>
                <w:tab w:val="left" w:pos="5722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0E30E9" w:rsidRPr="00C07E97" w14:paraId="06CBED32" w14:textId="77777777" w:rsidTr="00B12CC7">
        <w:trPr>
          <w:gridAfter w:val="1"/>
          <w:wAfter w:w="6" w:type="dxa"/>
          <w:trHeight w:val="286"/>
        </w:trPr>
        <w:tc>
          <w:tcPr>
            <w:tcW w:w="2797" w:type="dxa"/>
            <w:gridSpan w:val="3"/>
            <w:vAlign w:val="bottom"/>
          </w:tcPr>
          <w:p w14:paraId="2D967757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164" w:type="dxa"/>
            <w:vAlign w:val="bottom"/>
          </w:tcPr>
          <w:p w14:paraId="006D0C51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27E2C61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D7984D7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9EA1E5E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559BFC80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5C329A1B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C4EF552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1C2619C4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CB738E9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1C0F3224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0E034D59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FBB00A3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414349F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339593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3FDEBC4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F4A7CFE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A9FE5B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F8FB9FB" w14:textId="77777777" w:rsidR="000E30E9" w:rsidRPr="00C07E97" w:rsidRDefault="000E30E9" w:rsidP="00A62D73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7DEB29F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577287A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475871F7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2718D990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F5F3210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2109E55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296C293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</w:tcPr>
          <w:p w14:paraId="7CB354DF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7576" w:rsidRPr="00C07E97" w14:paraId="6D243450" w14:textId="77777777" w:rsidTr="00B12CC7">
        <w:trPr>
          <w:gridAfter w:val="1"/>
          <w:wAfter w:w="6" w:type="dxa"/>
          <w:trHeight w:val="276"/>
        </w:trPr>
        <w:tc>
          <w:tcPr>
            <w:tcW w:w="2082" w:type="dxa"/>
            <w:gridSpan w:val="2"/>
            <w:vAlign w:val="bottom"/>
          </w:tcPr>
          <w:p w14:paraId="58574625" w14:textId="77777777" w:rsidR="00687576" w:rsidRPr="00C07E97" w:rsidRDefault="00687576" w:rsidP="00687576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15" w:type="dxa"/>
            <w:vAlign w:val="bottom"/>
          </w:tcPr>
          <w:p w14:paraId="272ACF03" w14:textId="10E11D5D" w:rsidR="00687576" w:rsidRPr="005166E8" w:rsidRDefault="00DF1271" w:rsidP="00687576">
            <w:pPr>
              <w:tabs>
                <w:tab w:val="clear" w:pos="227"/>
                <w:tab w:val="clear" w:pos="454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6E8">
              <w:rPr>
                <w:rFonts w:asciiTheme="majorBidi" w:hAnsiTheme="majorBidi" w:cstheme="majorBidi"/>
                <w:sz w:val="20"/>
                <w:szCs w:val="20"/>
              </w:rPr>
              <w:t>7,014</w:t>
            </w:r>
            <w:r w:rsidR="00434CBD" w:rsidRPr="005166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20600" w:rsidRPr="005166E8">
              <w:rPr>
                <w:rFonts w:asciiTheme="majorBidi" w:hAnsiTheme="majorBidi" w:cstheme="majorBidi"/>
                <w:sz w:val="20"/>
                <w:szCs w:val="20"/>
              </w:rPr>
              <w:t>046</w:t>
            </w:r>
          </w:p>
        </w:tc>
        <w:tc>
          <w:tcPr>
            <w:tcW w:w="164" w:type="dxa"/>
            <w:vAlign w:val="bottom"/>
          </w:tcPr>
          <w:p w14:paraId="30546A33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17B04A3" w14:textId="61A7AF80" w:rsidR="00687576" w:rsidRPr="00E022F8" w:rsidRDefault="00687576" w:rsidP="00AB3CED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9,714,322</w:t>
            </w:r>
          </w:p>
        </w:tc>
        <w:tc>
          <w:tcPr>
            <w:tcW w:w="164" w:type="dxa"/>
            <w:vAlign w:val="bottom"/>
          </w:tcPr>
          <w:p w14:paraId="576DC073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287CD073" w14:textId="0B5425E4" w:rsidR="00687576" w:rsidRPr="00E022F8" w:rsidRDefault="00856685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sz w:val="20"/>
                <w:szCs w:val="20"/>
              </w:rPr>
              <w:t>1</w:t>
            </w:r>
            <w:r w:rsidR="00155AF9" w:rsidRPr="00E022F8">
              <w:rPr>
                <w:rFonts w:asciiTheme="majorBidi" w:hAnsiTheme="majorBidi" w:cs="Angsana New"/>
                <w:sz w:val="20"/>
                <w:szCs w:val="20"/>
              </w:rPr>
              <w:t>,905,868</w:t>
            </w:r>
          </w:p>
        </w:tc>
        <w:tc>
          <w:tcPr>
            <w:tcW w:w="176" w:type="dxa"/>
            <w:vAlign w:val="bottom"/>
          </w:tcPr>
          <w:p w14:paraId="575588FE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775617A" w14:textId="6F99E81A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1,769,830</w:t>
            </w:r>
          </w:p>
        </w:tc>
        <w:tc>
          <w:tcPr>
            <w:tcW w:w="164" w:type="dxa"/>
            <w:vAlign w:val="bottom"/>
          </w:tcPr>
          <w:p w14:paraId="3D2939B2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71973A3A" w14:textId="6C2A3B0C" w:rsidR="00687576" w:rsidRPr="005166E8" w:rsidRDefault="003B5504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sz w:val="20"/>
                <w:szCs w:val="20"/>
              </w:rPr>
            </w:pPr>
            <w:r w:rsidRPr="005166E8">
              <w:rPr>
                <w:rFonts w:asciiTheme="majorBidi" w:hAnsiTheme="majorBidi" w:cs="Angsana New"/>
                <w:sz w:val="20"/>
                <w:szCs w:val="20"/>
              </w:rPr>
              <w:t>8,9</w:t>
            </w:r>
            <w:r w:rsidR="00234908" w:rsidRPr="005166E8">
              <w:rPr>
                <w:rFonts w:asciiTheme="majorBidi" w:hAnsiTheme="majorBidi" w:cs="Angsana New"/>
                <w:sz w:val="20"/>
                <w:szCs w:val="20"/>
              </w:rPr>
              <w:t>19,914</w:t>
            </w:r>
          </w:p>
        </w:tc>
        <w:tc>
          <w:tcPr>
            <w:tcW w:w="164" w:type="dxa"/>
            <w:vAlign w:val="bottom"/>
          </w:tcPr>
          <w:p w14:paraId="51A1B7BC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44127A18" w14:textId="0C5E2845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11,484,152</w:t>
            </w:r>
          </w:p>
        </w:tc>
        <w:tc>
          <w:tcPr>
            <w:tcW w:w="165" w:type="dxa"/>
            <w:vAlign w:val="bottom"/>
          </w:tcPr>
          <w:p w14:paraId="13E2B98C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BF4E6A1" w14:textId="1285EE14" w:rsidR="00687576" w:rsidRPr="00E022F8" w:rsidRDefault="00407E69" w:rsidP="00687576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805</w:t>
            </w:r>
            <w:r w:rsidR="00F70552" w:rsidRPr="00E022F8">
              <w:rPr>
                <w:rFonts w:asciiTheme="majorBidi" w:hAnsiTheme="majorBidi" w:cstheme="majorBidi"/>
                <w:sz w:val="20"/>
                <w:szCs w:val="20"/>
              </w:rPr>
              <w:t>,098</w:t>
            </w:r>
          </w:p>
        </w:tc>
        <w:tc>
          <w:tcPr>
            <w:tcW w:w="164" w:type="dxa"/>
            <w:vAlign w:val="bottom"/>
          </w:tcPr>
          <w:p w14:paraId="7D40A638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3435BCBD" w14:textId="0675117E" w:rsidR="00687576" w:rsidRPr="00E022F8" w:rsidRDefault="00687576" w:rsidP="00AB3CE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715,961</w:t>
            </w:r>
          </w:p>
        </w:tc>
        <w:tc>
          <w:tcPr>
            <w:tcW w:w="164" w:type="dxa"/>
            <w:vAlign w:val="bottom"/>
          </w:tcPr>
          <w:p w14:paraId="0C966505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0AE39CD" w14:textId="747802AF" w:rsidR="00687576" w:rsidRPr="00E022F8" w:rsidRDefault="006A4A17" w:rsidP="00AB3CED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8B0271" w:rsidRPr="00E022F8">
              <w:rPr>
                <w:rFonts w:asciiTheme="majorBidi" w:hAnsiTheme="majorBidi" w:cstheme="majorBidi"/>
                <w:sz w:val="20"/>
                <w:szCs w:val="20"/>
              </w:rPr>
              <w:t>21,</w:t>
            </w:r>
            <w:r w:rsidR="00895AD0">
              <w:rPr>
                <w:rFonts w:asciiTheme="majorBidi" w:hAnsiTheme="majorBidi" w:cstheme="majorBidi"/>
                <w:sz w:val="20"/>
                <w:szCs w:val="20"/>
              </w:rPr>
              <w:t>916</w:t>
            </w:r>
          </w:p>
        </w:tc>
        <w:tc>
          <w:tcPr>
            <w:tcW w:w="164" w:type="dxa"/>
            <w:vAlign w:val="bottom"/>
          </w:tcPr>
          <w:p w14:paraId="36EC1DCD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B402162" w14:textId="14CEB3BB" w:rsidR="00687576" w:rsidRPr="00E022F8" w:rsidRDefault="00687576" w:rsidP="00AB3CED">
            <w:pPr>
              <w:tabs>
                <w:tab w:val="clear" w:pos="454"/>
                <w:tab w:val="left" w:pos="539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17,078</w:t>
            </w:r>
          </w:p>
        </w:tc>
        <w:tc>
          <w:tcPr>
            <w:tcW w:w="164" w:type="dxa"/>
            <w:vAlign w:val="bottom"/>
          </w:tcPr>
          <w:p w14:paraId="064D7EBA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66035C0B" w14:textId="6DDA99D9" w:rsidR="00687576" w:rsidRPr="005166E8" w:rsidRDefault="00895AD0" w:rsidP="00AB3CED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7" w:type="dxa"/>
            <w:vAlign w:val="bottom"/>
          </w:tcPr>
          <w:p w14:paraId="29EEEDDC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vAlign w:val="bottom"/>
          </w:tcPr>
          <w:p w14:paraId="4E27DEEC" w14:textId="0A9873CA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6A9FE0F1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12857C42" w14:textId="34ACAAA9" w:rsidR="00687576" w:rsidRPr="00E022F8" w:rsidRDefault="00527212" w:rsidP="00AB3CED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sz w:val="20"/>
                <w:szCs w:val="20"/>
              </w:rPr>
              <w:t>9,</w:t>
            </w:r>
            <w:r w:rsidR="003F1EBE">
              <w:rPr>
                <w:rFonts w:asciiTheme="majorBidi" w:hAnsiTheme="majorBidi" w:cs="Angsana New"/>
                <w:sz w:val="20"/>
                <w:szCs w:val="20"/>
              </w:rPr>
              <w:t>746,928</w:t>
            </w:r>
          </w:p>
        </w:tc>
        <w:tc>
          <w:tcPr>
            <w:tcW w:w="164" w:type="dxa"/>
            <w:vAlign w:val="bottom"/>
          </w:tcPr>
          <w:p w14:paraId="25FCA960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8FA8098" w14:textId="08E5919D" w:rsidR="00687576" w:rsidRPr="00E022F8" w:rsidRDefault="00687576" w:rsidP="00AB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7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12,217,191</w:t>
            </w:r>
          </w:p>
        </w:tc>
      </w:tr>
      <w:tr w:rsidR="00687576" w:rsidRPr="00C07E97" w14:paraId="78C70C17" w14:textId="77777777" w:rsidTr="00B12CC7">
        <w:trPr>
          <w:gridAfter w:val="1"/>
          <w:wAfter w:w="6" w:type="dxa"/>
          <w:trHeight w:val="276"/>
        </w:trPr>
        <w:tc>
          <w:tcPr>
            <w:tcW w:w="2082" w:type="dxa"/>
            <w:gridSpan w:val="2"/>
            <w:vAlign w:val="bottom"/>
          </w:tcPr>
          <w:p w14:paraId="20F7CCE3" w14:textId="77777777" w:rsidR="00687576" w:rsidRPr="00C07E97" w:rsidRDefault="00687576" w:rsidP="00687576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15" w:type="dxa"/>
            <w:vAlign w:val="bottom"/>
          </w:tcPr>
          <w:p w14:paraId="5D7BE2A0" w14:textId="6F470108" w:rsidR="00687576" w:rsidRPr="005166E8" w:rsidRDefault="00B33129" w:rsidP="00B15DA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5166E8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74B1FCDF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B3EF4AA" w14:textId="4140E4D9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  12,872</w:t>
            </w:r>
          </w:p>
        </w:tc>
        <w:tc>
          <w:tcPr>
            <w:tcW w:w="164" w:type="dxa"/>
            <w:vAlign w:val="bottom"/>
          </w:tcPr>
          <w:p w14:paraId="693D0F1F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67A11B8" w14:textId="28BBF9CF" w:rsidR="00687576" w:rsidRPr="00E022F8" w:rsidRDefault="00901D3F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E022F8">
              <w:rPr>
                <w:rFonts w:asciiTheme="majorBidi" w:hAnsiTheme="majorBidi" w:cs="Angsana New"/>
                <w:sz w:val="20"/>
                <w:szCs w:val="20"/>
              </w:rPr>
              <w:t>93,813</w:t>
            </w:r>
          </w:p>
        </w:tc>
        <w:tc>
          <w:tcPr>
            <w:tcW w:w="176" w:type="dxa"/>
            <w:vAlign w:val="bottom"/>
          </w:tcPr>
          <w:p w14:paraId="7406AA8A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3EC96326" w14:textId="4A494C58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  55,936</w:t>
            </w:r>
          </w:p>
        </w:tc>
        <w:tc>
          <w:tcPr>
            <w:tcW w:w="164" w:type="dxa"/>
            <w:vAlign w:val="bottom"/>
          </w:tcPr>
          <w:p w14:paraId="4EED7BC0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07B15184" w14:textId="1F1E8078" w:rsidR="00687576" w:rsidRPr="005166E8" w:rsidRDefault="005C37FC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sz w:val="20"/>
                <w:szCs w:val="20"/>
              </w:rPr>
            </w:pPr>
            <w:r w:rsidRPr="005166E8">
              <w:rPr>
                <w:rFonts w:asciiTheme="majorBidi" w:hAnsiTheme="majorBidi" w:cs="Angsana New"/>
                <w:sz w:val="20"/>
                <w:szCs w:val="20"/>
              </w:rPr>
              <w:t>93,813</w:t>
            </w:r>
          </w:p>
        </w:tc>
        <w:tc>
          <w:tcPr>
            <w:tcW w:w="164" w:type="dxa"/>
            <w:vAlign w:val="bottom"/>
          </w:tcPr>
          <w:p w14:paraId="3890E37C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2973DE2C" w14:textId="6D3B69A5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    68,808</w:t>
            </w:r>
          </w:p>
        </w:tc>
        <w:tc>
          <w:tcPr>
            <w:tcW w:w="165" w:type="dxa"/>
            <w:vAlign w:val="bottom"/>
          </w:tcPr>
          <w:p w14:paraId="5D1EF475" w14:textId="77777777" w:rsidR="00687576" w:rsidRPr="00E022F8" w:rsidRDefault="00687576" w:rsidP="00687576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0795085F" w14:textId="360A0BA1" w:rsidR="00687576" w:rsidRPr="00E022F8" w:rsidRDefault="00F70552" w:rsidP="00687576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47,351</w:t>
            </w:r>
          </w:p>
        </w:tc>
        <w:tc>
          <w:tcPr>
            <w:tcW w:w="164" w:type="dxa"/>
            <w:vAlign w:val="bottom"/>
          </w:tcPr>
          <w:p w14:paraId="7B6ECC25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649AAB03" w14:textId="51F73C03" w:rsidR="00687576" w:rsidRPr="00E022F8" w:rsidRDefault="00687576" w:rsidP="007876FD">
            <w:pPr>
              <w:tabs>
                <w:tab w:val="clear" w:pos="227"/>
                <w:tab w:val="left" w:pos="203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58,549</w:t>
            </w:r>
          </w:p>
        </w:tc>
        <w:tc>
          <w:tcPr>
            <w:tcW w:w="164" w:type="dxa"/>
            <w:vAlign w:val="bottom"/>
          </w:tcPr>
          <w:p w14:paraId="1C9F90CC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0829B81" w14:textId="7D3B1C9C" w:rsidR="00687576" w:rsidRPr="00E022F8" w:rsidRDefault="008B0271" w:rsidP="00687576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163,255</w:t>
            </w:r>
          </w:p>
        </w:tc>
        <w:tc>
          <w:tcPr>
            <w:tcW w:w="164" w:type="dxa"/>
            <w:vAlign w:val="bottom"/>
          </w:tcPr>
          <w:p w14:paraId="1D9482F3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5706B02" w14:textId="01D50D90" w:rsidR="00687576" w:rsidRPr="00E022F8" w:rsidRDefault="00687576" w:rsidP="00687576">
            <w:pPr>
              <w:tabs>
                <w:tab w:val="clear" w:pos="454"/>
                <w:tab w:val="left" w:pos="539"/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161,159</w:t>
            </w:r>
          </w:p>
        </w:tc>
        <w:tc>
          <w:tcPr>
            <w:tcW w:w="164" w:type="dxa"/>
            <w:vAlign w:val="bottom"/>
          </w:tcPr>
          <w:p w14:paraId="24C6178D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5E823E4F" w14:textId="68F24243" w:rsidR="00687576" w:rsidRPr="005166E8" w:rsidRDefault="00AB3CED" w:rsidP="003F1EBE">
            <w:pPr>
              <w:tabs>
                <w:tab w:val="clear" w:pos="454"/>
                <w:tab w:val="left" w:pos="530"/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EB1137" w:rsidRPr="005166E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F1EBE">
              <w:rPr>
                <w:rFonts w:asciiTheme="majorBidi" w:hAnsiTheme="majorBidi" w:cstheme="majorBidi"/>
                <w:sz w:val="20"/>
                <w:szCs w:val="20"/>
              </w:rPr>
              <w:t>304,419</w:t>
            </w:r>
            <w:r w:rsidR="00EB1137" w:rsidRPr="005166E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7" w:type="dxa"/>
            <w:vAlign w:val="bottom"/>
          </w:tcPr>
          <w:p w14:paraId="459D3E7B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vAlign w:val="bottom"/>
          </w:tcPr>
          <w:p w14:paraId="3C72D019" w14:textId="06194DC3" w:rsidR="00687576" w:rsidRPr="00E022F8" w:rsidRDefault="00687576" w:rsidP="003F1EBE">
            <w:pPr>
              <w:tabs>
                <w:tab w:val="clear" w:pos="454"/>
                <w:tab w:val="left" w:pos="539"/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(288,516)</w:t>
            </w:r>
          </w:p>
        </w:tc>
        <w:tc>
          <w:tcPr>
            <w:tcW w:w="169" w:type="dxa"/>
            <w:vAlign w:val="bottom"/>
          </w:tcPr>
          <w:p w14:paraId="1BA619A3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E3251CA" w14:textId="08052596" w:rsidR="00687576" w:rsidRPr="00E022F8" w:rsidRDefault="003F1EBE" w:rsidP="00AB3CED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7B788879" w14:textId="77777777" w:rsidR="00687576" w:rsidRPr="00E022F8" w:rsidRDefault="00687576" w:rsidP="00687576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A187ED8" w14:textId="66A90DC0" w:rsidR="00687576" w:rsidRPr="00E022F8" w:rsidRDefault="00687576" w:rsidP="007A173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-</w:t>
            </w:r>
          </w:p>
        </w:tc>
      </w:tr>
      <w:tr w:rsidR="00687576" w:rsidRPr="00C07E97" w14:paraId="708F6D88" w14:textId="77777777" w:rsidTr="00B12CC7">
        <w:trPr>
          <w:gridAfter w:val="1"/>
          <w:wAfter w:w="6" w:type="dxa"/>
          <w:trHeight w:val="74"/>
        </w:trPr>
        <w:tc>
          <w:tcPr>
            <w:tcW w:w="2082" w:type="dxa"/>
            <w:gridSpan w:val="2"/>
            <w:vAlign w:val="bottom"/>
          </w:tcPr>
          <w:p w14:paraId="0727D694" w14:textId="77777777" w:rsidR="00687576" w:rsidRPr="00C07E97" w:rsidRDefault="00687576" w:rsidP="00687576">
            <w:pPr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FA7EF" w14:textId="0D63EA4C" w:rsidR="00687576" w:rsidRPr="005166E8" w:rsidRDefault="00B33129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7,014,046</w:t>
            </w:r>
          </w:p>
        </w:tc>
        <w:tc>
          <w:tcPr>
            <w:tcW w:w="164" w:type="dxa"/>
            <w:vAlign w:val="bottom"/>
          </w:tcPr>
          <w:p w14:paraId="56BA5031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55DF" w14:textId="73DA64D0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9,727,194</w:t>
            </w:r>
          </w:p>
        </w:tc>
        <w:tc>
          <w:tcPr>
            <w:tcW w:w="164" w:type="dxa"/>
            <w:vAlign w:val="bottom"/>
          </w:tcPr>
          <w:p w14:paraId="49221F55" w14:textId="77777777" w:rsidR="00687576" w:rsidRPr="00E022F8" w:rsidRDefault="00687576" w:rsidP="00687576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D91E" w14:textId="4C1BB21A" w:rsidR="00687576" w:rsidRPr="00E022F8" w:rsidRDefault="003B5504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1,999,681</w:t>
            </w:r>
          </w:p>
        </w:tc>
        <w:tc>
          <w:tcPr>
            <w:tcW w:w="176" w:type="dxa"/>
            <w:vAlign w:val="bottom"/>
          </w:tcPr>
          <w:p w14:paraId="7D4E3A8C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90738" w14:textId="7709F793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1,825,766</w:t>
            </w:r>
          </w:p>
        </w:tc>
        <w:tc>
          <w:tcPr>
            <w:tcW w:w="164" w:type="dxa"/>
            <w:vAlign w:val="bottom"/>
          </w:tcPr>
          <w:p w14:paraId="6A06BAA5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33AD6" w14:textId="3A01716A" w:rsidR="00687576" w:rsidRPr="005166E8" w:rsidRDefault="005C37FC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9,013</w:t>
            </w:r>
            <w:r w:rsidR="00407E69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,727</w:t>
            </w:r>
          </w:p>
        </w:tc>
        <w:tc>
          <w:tcPr>
            <w:tcW w:w="164" w:type="dxa"/>
            <w:vAlign w:val="bottom"/>
          </w:tcPr>
          <w:p w14:paraId="0B64F6FE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41A2F" w14:textId="03AAF860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11,552,960</w:t>
            </w:r>
          </w:p>
        </w:tc>
        <w:tc>
          <w:tcPr>
            <w:tcW w:w="165" w:type="dxa"/>
            <w:vAlign w:val="bottom"/>
          </w:tcPr>
          <w:p w14:paraId="0A4D417D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605AB" w14:textId="484E70BE" w:rsidR="00687576" w:rsidRPr="00E022F8" w:rsidRDefault="00FC22BB" w:rsidP="006A4A17">
            <w:pPr>
              <w:tabs>
                <w:tab w:val="clear" w:pos="454"/>
                <w:tab w:val="left" w:pos="39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852</w:t>
            </w:r>
            <w:r w:rsidR="008B0271"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,449</w:t>
            </w:r>
          </w:p>
        </w:tc>
        <w:tc>
          <w:tcPr>
            <w:tcW w:w="164" w:type="dxa"/>
            <w:vAlign w:val="bottom"/>
          </w:tcPr>
          <w:p w14:paraId="3DA43FDF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3242D" w14:textId="0DBA3F84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774,510</w:t>
            </w:r>
          </w:p>
        </w:tc>
        <w:tc>
          <w:tcPr>
            <w:tcW w:w="164" w:type="dxa"/>
            <w:vAlign w:val="bottom"/>
          </w:tcPr>
          <w:p w14:paraId="01FFCE35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68465" w14:textId="39A7966D" w:rsidR="00687576" w:rsidRPr="00E022F8" w:rsidRDefault="008B0271" w:rsidP="00687576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</w:t>
            </w:r>
            <w:r w:rsidR="00895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895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64" w:type="dxa"/>
            <w:vAlign w:val="bottom"/>
          </w:tcPr>
          <w:p w14:paraId="2261F8ED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76B99" w14:textId="79BBA60E" w:rsidR="00687576" w:rsidRPr="00E022F8" w:rsidRDefault="00687576" w:rsidP="00687576">
            <w:pPr>
              <w:tabs>
                <w:tab w:val="clear" w:pos="454"/>
                <w:tab w:val="left" w:pos="539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178,237</w:t>
            </w:r>
          </w:p>
        </w:tc>
        <w:tc>
          <w:tcPr>
            <w:tcW w:w="164" w:type="dxa"/>
            <w:vAlign w:val="bottom"/>
          </w:tcPr>
          <w:p w14:paraId="03079BB6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D4166" w14:textId="7FDE36CF" w:rsidR="00687576" w:rsidRPr="005166E8" w:rsidRDefault="00EB1137" w:rsidP="00687576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(30</w:t>
            </w:r>
            <w:r w:rsidR="00895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E70854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895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419</w:t>
            </w:r>
            <w:r w:rsidR="00E70854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7" w:type="dxa"/>
            <w:vAlign w:val="bottom"/>
          </w:tcPr>
          <w:p w14:paraId="09F2CD50" w14:textId="77777777" w:rsidR="00687576" w:rsidRPr="005166E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B25B8" w14:textId="1CD00913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(288,516)</w:t>
            </w:r>
          </w:p>
        </w:tc>
        <w:tc>
          <w:tcPr>
            <w:tcW w:w="169" w:type="dxa"/>
            <w:vAlign w:val="bottom"/>
          </w:tcPr>
          <w:p w14:paraId="20A2CB67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1F3CE" w14:textId="468BD08A" w:rsidR="00687576" w:rsidRPr="00E022F8" w:rsidRDefault="00573A4C" w:rsidP="00687576">
            <w:pPr>
              <w:tabs>
                <w:tab w:val="clear" w:pos="680"/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9,746,928</w:t>
            </w:r>
          </w:p>
        </w:tc>
        <w:tc>
          <w:tcPr>
            <w:tcW w:w="164" w:type="dxa"/>
            <w:vAlign w:val="bottom"/>
          </w:tcPr>
          <w:p w14:paraId="68D2E0F4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CD68A" w14:textId="0792648A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12,217,191</w:t>
            </w:r>
          </w:p>
        </w:tc>
      </w:tr>
      <w:tr w:rsidR="00687576" w:rsidRPr="00C07E97" w14:paraId="5702828E" w14:textId="77777777" w:rsidTr="00B12CC7">
        <w:trPr>
          <w:gridAfter w:val="1"/>
          <w:wAfter w:w="6" w:type="dxa"/>
          <w:trHeight w:val="125"/>
        </w:trPr>
        <w:tc>
          <w:tcPr>
            <w:tcW w:w="2082" w:type="dxa"/>
            <w:gridSpan w:val="2"/>
            <w:vAlign w:val="bottom"/>
          </w:tcPr>
          <w:p w14:paraId="4969EEEB" w14:textId="77777777" w:rsidR="00687576" w:rsidRPr="00C07E97" w:rsidRDefault="00687576" w:rsidP="0068757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7FFF9897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B8DD64A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B628B0E" w14:textId="77777777" w:rsidR="00687576" w:rsidRPr="00E022F8" w:rsidRDefault="00687576" w:rsidP="00687576">
            <w:pPr>
              <w:shd w:val="clear" w:color="auto" w:fill="FFFFFF"/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E7D7E6F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5F686D2C" w14:textId="77777777" w:rsidR="00687576" w:rsidRPr="00E022F8" w:rsidRDefault="00687576" w:rsidP="00687576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44310CC6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28C3CEF7" w14:textId="77777777" w:rsidR="00687576" w:rsidRPr="00E022F8" w:rsidRDefault="00687576" w:rsidP="00687576">
            <w:pPr>
              <w:shd w:val="clear" w:color="auto" w:fill="FFFFFF"/>
              <w:tabs>
                <w:tab w:val="decimal" w:pos="74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AE794B2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21406EFF" w14:textId="77777777" w:rsidR="00687576" w:rsidRPr="005166E8" w:rsidRDefault="00687576" w:rsidP="00687576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FEEE9B4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4B8879A7" w14:textId="77777777" w:rsidR="00687576" w:rsidRPr="00E022F8" w:rsidRDefault="00687576" w:rsidP="00687576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DAFDEA6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6EFD5E1E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910A09C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DEE2FF3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5B26EB9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94E62D4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3264FD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B590F0E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2A3816D" w14:textId="77777777" w:rsidR="00687576" w:rsidRPr="005166E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55A8F74E" w14:textId="77777777" w:rsidR="00687576" w:rsidRPr="005166E8" w:rsidRDefault="00687576" w:rsidP="00687576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4E245AD5" w14:textId="77777777" w:rsidR="00687576" w:rsidRPr="005166E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vAlign w:val="bottom"/>
          </w:tcPr>
          <w:p w14:paraId="63BD72A5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5E418E7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A9C4483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7FD3353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77A6D9E8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7576" w:rsidRPr="00C07E97" w14:paraId="42B15C3D" w14:textId="77777777" w:rsidTr="00B12CC7">
        <w:trPr>
          <w:gridAfter w:val="1"/>
          <w:wAfter w:w="6" w:type="dxa"/>
          <w:trHeight w:val="277"/>
        </w:trPr>
        <w:tc>
          <w:tcPr>
            <w:tcW w:w="2082" w:type="dxa"/>
            <w:gridSpan w:val="2"/>
            <w:vAlign w:val="bottom"/>
          </w:tcPr>
          <w:p w14:paraId="1657635F" w14:textId="77777777" w:rsidR="00687576" w:rsidRPr="00C07E97" w:rsidRDefault="00687576" w:rsidP="00687576">
            <w:pPr>
              <w:spacing w:line="20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15" w:type="dxa"/>
            <w:vAlign w:val="bottom"/>
          </w:tcPr>
          <w:p w14:paraId="318BE890" w14:textId="77777777" w:rsidR="00687576" w:rsidRPr="005166E8" w:rsidRDefault="00687576" w:rsidP="00687576">
            <w:pPr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F65A6DD" w14:textId="77777777" w:rsidR="00687576" w:rsidRPr="005166E8" w:rsidRDefault="00687576" w:rsidP="00687576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9BF6239" w14:textId="77777777" w:rsidR="00687576" w:rsidRPr="00E022F8" w:rsidRDefault="00687576" w:rsidP="00687576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E27FACD" w14:textId="77777777" w:rsidR="00687576" w:rsidRPr="00E022F8" w:rsidRDefault="00687576" w:rsidP="00687576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7ECD58FE" w14:textId="77777777" w:rsidR="00687576" w:rsidRPr="00E022F8" w:rsidRDefault="00687576" w:rsidP="00687576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26DC1644" w14:textId="77777777" w:rsidR="00687576" w:rsidRPr="00E022F8" w:rsidRDefault="00687576" w:rsidP="00687576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644EEA45" w14:textId="77777777" w:rsidR="00687576" w:rsidRPr="00E022F8" w:rsidRDefault="00687576" w:rsidP="00687576">
            <w:pPr>
              <w:shd w:val="clear" w:color="auto" w:fill="FFFFFF"/>
              <w:tabs>
                <w:tab w:val="decimal" w:pos="74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27E426A" w14:textId="77777777" w:rsidR="00687576" w:rsidRPr="005166E8" w:rsidRDefault="00687576" w:rsidP="00687576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00C6C530" w14:textId="77777777" w:rsidR="00687576" w:rsidRPr="005166E8" w:rsidRDefault="00687576" w:rsidP="00687576">
            <w:pPr>
              <w:tabs>
                <w:tab w:val="clear" w:pos="680"/>
                <w:tab w:val="decimal" w:pos="696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4876C65" w14:textId="77777777" w:rsidR="00687576" w:rsidRPr="005166E8" w:rsidRDefault="00687576" w:rsidP="00687576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3A56541B" w14:textId="77777777" w:rsidR="00687576" w:rsidRPr="00E022F8" w:rsidRDefault="00687576" w:rsidP="00687576">
            <w:pPr>
              <w:tabs>
                <w:tab w:val="clear" w:pos="227"/>
                <w:tab w:val="clear" w:pos="454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1CE566F4" w14:textId="77777777" w:rsidR="00687576" w:rsidRPr="00E022F8" w:rsidRDefault="00687576" w:rsidP="00687576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7AB5BA2" w14:textId="77777777" w:rsidR="00687576" w:rsidRPr="00E022F8" w:rsidRDefault="00687576" w:rsidP="00687576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3E72A25" w14:textId="77777777" w:rsidR="00687576" w:rsidRPr="00E022F8" w:rsidRDefault="00687576" w:rsidP="00687576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48B48C" w14:textId="77777777" w:rsidR="00687576" w:rsidRPr="00E022F8" w:rsidRDefault="00687576" w:rsidP="00687576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E430FF0" w14:textId="77777777" w:rsidR="00687576" w:rsidRPr="00E022F8" w:rsidRDefault="00687576" w:rsidP="00687576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5DC7430D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06433E5" w14:textId="77777777" w:rsidR="00687576" w:rsidRPr="00E022F8" w:rsidRDefault="00687576" w:rsidP="00687576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F27C0CA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31BF51B" w14:textId="77777777" w:rsidR="00687576" w:rsidRPr="005166E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3296B99E" w14:textId="77777777" w:rsidR="00687576" w:rsidRPr="005166E8" w:rsidRDefault="00687576" w:rsidP="00687576">
            <w:pPr>
              <w:tabs>
                <w:tab w:val="clear" w:pos="454"/>
                <w:tab w:val="decimal" w:pos="645"/>
              </w:tabs>
              <w:spacing w:line="200" w:lineRule="atLeast"/>
              <w:ind w:left="-77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5B5BADB3" w14:textId="77777777" w:rsidR="00687576" w:rsidRPr="005166E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vAlign w:val="bottom"/>
          </w:tcPr>
          <w:p w14:paraId="67239AEB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FB22FA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C79C974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73251E9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07D51A0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764B1" w:rsidRPr="00C07E97" w14:paraId="513B46B3" w14:textId="77777777" w:rsidTr="00B12CC7">
        <w:trPr>
          <w:gridAfter w:val="1"/>
          <w:wAfter w:w="6" w:type="dxa"/>
          <w:trHeight w:val="217"/>
        </w:trPr>
        <w:tc>
          <w:tcPr>
            <w:tcW w:w="2082" w:type="dxa"/>
            <w:gridSpan w:val="2"/>
            <w:vAlign w:val="bottom"/>
          </w:tcPr>
          <w:p w14:paraId="292C6654" w14:textId="77777777" w:rsidR="00C764B1" w:rsidRPr="00C07E97" w:rsidRDefault="00C764B1" w:rsidP="00C764B1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ณ</w:t>
            </w:r>
            <w:r w:rsidRPr="00C07E97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715" w:type="dxa"/>
            <w:vAlign w:val="bottom"/>
          </w:tcPr>
          <w:p w14:paraId="275E7A03" w14:textId="169A66CF" w:rsidR="00C764B1" w:rsidRPr="005166E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sz w:val="20"/>
                <w:szCs w:val="20"/>
              </w:rPr>
              <w:t>7,014,046</w:t>
            </w:r>
          </w:p>
        </w:tc>
        <w:tc>
          <w:tcPr>
            <w:tcW w:w="164" w:type="dxa"/>
            <w:vAlign w:val="bottom"/>
          </w:tcPr>
          <w:p w14:paraId="6E7B823B" w14:textId="77777777" w:rsidR="00C764B1" w:rsidRPr="005166E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133FF3AB" w14:textId="55A2626F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9,727,194</w:t>
            </w:r>
          </w:p>
        </w:tc>
        <w:tc>
          <w:tcPr>
            <w:tcW w:w="164" w:type="dxa"/>
            <w:vAlign w:val="bottom"/>
          </w:tcPr>
          <w:p w14:paraId="17739FB2" w14:textId="77777777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49C22876" w14:textId="3E4708E4" w:rsidR="00C764B1" w:rsidRPr="00E022F8" w:rsidRDefault="00E1034F" w:rsidP="00C7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1,999,681</w:t>
            </w:r>
          </w:p>
        </w:tc>
        <w:tc>
          <w:tcPr>
            <w:tcW w:w="176" w:type="dxa"/>
            <w:vAlign w:val="bottom"/>
          </w:tcPr>
          <w:p w14:paraId="38970492" w14:textId="77777777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4971661" w14:textId="41F0AA44" w:rsidR="00C764B1" w:rsidRPr="00E022F8" w:rsidRDefault="00C764B1" w:rsidP="00C7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1,825,766</w:t>
            </w:r>
          </w:p>
        </w:tc>
        <w:tc>
          <w:tcPr>
            <w:tcW w:w="164" w:type="dxa"/>
            <w:vAlign w:val="bottom"/>
          </w:tcPr>
          <w:p w14:paraId="034249B4" w14:textId="77777777" w:rsidR="00C764B1" w:rsidRPr="005166E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2112364A" w14:textId="66645DCA" w:rsidR="00C764B1" w:rsidRPr="005166E8" w:rsidRDefault="00E1034F" w:rsidP="00C7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sz w:val="20"/>
                <w:szCs w:val="20"/>
              </w:rPr>
              <w:t>9,013,727</w:t>
            </w:r>
          </w:p>
        </w:tc>
        <w:tc>
          <w:tcPr>
            <w:tcW w:w="164" w:type="dxa"/>
            <w:vAlign w:val="bottom"/>
          </w:tcPr>
          <w:p w14:paraId="52B97BB1" w14:textId="77777777" w:rsidR="00C764B1" w:rsidRPr="005166E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30CB18BB" w14:textId="19E9371F" w:rsidR="00C764B1" w:rsidRPr="00E022F8" w:rsidRDefault="00C764B1" w:rsidP="00C7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11,552,960</w:t>
            </w:r>
          </w:p>
        </w:tc>
        <w:tc>
          <w:tcPr>
            <w:tcW w:w="165" w:type="dxa"/>
            <w:vAlign w:val="bottom"/>
          </w:tcPr>
          <w:p w14:paraId="7A809931" w14:textId="77777777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281F625" w14:textId="2B59C4E3" w:rsidR="00C764B1" w:rsidRPr="00E022F8" w:rsidRDefault="00E1034F" w:rsidP="00B12CC7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163</w:t>
            </w:r>
            <w:r w:rsidR="00756DD5" w:rsidRPr="00E022F8">
              <w:rPr>
                <w:rFonts w:asciiTheme="majorBidi" w:hAnsiTheme="majorBidi" w:cstheme="majorBidi"/>
                <w:sz w:val="20"/>
                <w:szCs w:val="20"/>
              </w:rPr>
              <w:t>,043</w:t>
            </w:r>
          </w:p>
        </w:tc>
        <w:tc>
          <w:tcPr>
            <w:tcW w:w="164" w:type="dxa"/>
            <w:vAlign w:val="bottom"/>
          </w:tcPr>
          <w:p w14:paraId="3ECCC155" w14:textId="77777777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021B631" w14:textId="13741668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164,719</w:t>
            </w:r>
            <w:r w:rsidRPr="00E022F8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164" w:type="dxa"/>
            <w:vAlign w:val="bottom"/>
          </w:tcPr>
          <w:p w14:paraId="38574740" w14:textId="77777777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75526BD" w14:textId="2C5D9A3C" w:rsidR="00C764B1" w:rsidRPr="00E022F8" w:rsidRDefault="006A4A17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A23A09">
              <w:rPr>
                <w:rFonts w:asciiTheme="majorBidi" w:hAnsiTheme="majorBidi" w:cstheme="majorBidi"/>
                <w:sz w:val="20"/>
                <w:szCs w:val="20"/>
              </w:rPr>
              <w:t>3,225</w:t>
            </w:r>
          </w:p>
        </w:tc>
        <w:tc>
          <w:tcPr>
            <w:tcW w:w="164" w:type="dxa"/>
            <w:vAlign w:val="bottom"/>
          </w:tcPr>
          <w:p w14:paraId="68BBD4E2" w14:textId="77777777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8E2D319" w14:textId="3E5CEC3F" w:rsidR="00C764B1" w:rsidRPr="00E022F8" w:rsidRDefault="00C764B1" w:rsidP="00C764B1">
            <w:pPr>
              <w:tabs>
                <w:tab w:val="clear" w:pos="227"/>
                <w:tab w:val="left" w:pos="237"/>
                <w:tab w:val="decimal" w:pos="56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 6,161</w:t>
            </w:r>
          </w:p>
        </w:tc>
        <w:tc>
          <w:tcPr>
            <w:tcW w:w="164" w:type="dxa"/>
            <w:vAlign w:val="bottom"/>
          </w:tcPr>
          <w:p w14:paraId="00C91644" w14:textId="77777777" w:rsidR="00C764B1" w:rsidRPr="005166E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3D67DA50" w14:textId="112F9B45" w:rsidR="00C764B1" w:rsidRPr="005166E8" w:rsidRDefault="006A4A17" w:rsidP="00C764B1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0C6448" w:rsidRPr="005166E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3A09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0C6448" w:rsidRPr="005166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3A09">
              <w:rPr>
                <w:rFonts w:asciiTheme="majorBidi" w:hAnsiTheme="majorBidi" w:cstheme="majorBidi"/>
                <w:sz w:val="20"/>
                <w:szCs w:val="20"/>
              </w:rPr>
              <w:t>351</w:t>
            </w:r>
            <w:r w:rsidR="000C6448" w:rsidRPr="005166E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7" w:type="dxa"/>
            <w:vAlign w:val="bottom"/>
          </w:tcPr>
          <w:p w14:paraId="542EFDF6" w14:textId="77777777" w:rsidR="00C764B1" w:rsidRPr="005166E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vAlign w:val="bottom"/>
          </w:tcPr>
          <w:p w14:paraId="29D1B5F0" w14:textId="681F352B" w:rsidR="00C764B1" w:rsidRPr="00E022F8" w:rsidRDefault="00B02D9A" w:rsidP="00B02D9A">
            <w:pPr>
              <w:tabs>
                <w:tab w:val="clear" w:pos="454"/>
                <w:tab w:val="clear" w:pos="680"/>
                <w:tab w:val="decimal" w:pos="293"/>
                <w:tab w:val="left" w:pos="400"/>
                <w:tab w:val="left" w:pos="54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764B1" w:rsidRPr="00E022F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74,639</w:t>
            </w:r>
            <w:r w:rsidR="00C764B1" w:rsidRPr="00E022F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6D3D7D6B" w14:textId="77777777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6B016BC7" w14:textId="091E6736" w:rsidR="00C764B1" w:rsidRPr="00A23A09" w:rsidRDefault="003A43F2" w:rsidP="00A23A09">
            <w:pPr>
              <w:tabs>
                <w:tab w:val="decimal" w:pos="645"/>
              </w:tabs>
              <w:ind w:right="-61"/>
              <w:contextualSpacing/>
              <w:jc w:val="both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="00F34953" w:rsidRPr="00A23A09">
              <w:rPr>
                <w:rFonts w:asciiTheme="majorBidi" w:hAnsiTheme="majorBidi" w:cs="Angsana New"/>
                <w:sz w:val="20"/>
                <w:szCs w:val="20"/>
              </w:rPr>
              <w:t>9,</w:t>
            </w:r>
            <w:r w:rsidR="00A23A09" w:rsidRPr="00A23A09">
              <w:rPr>
                <w:rFonts w:asciiTheme="majorBidi" w:hAnsiTheme="majorBidi" w:cs="Angsana New"/>
                <w:sz w:val="20"/>
                <w:szCs w:val="20"/>
              </w:rPr>
              <w:t>080,644</w:t>
            </w:r>
          </w:p>
        </w:tc>
        <w:tc>
          <w:tcPr>
            <w:tcW w:w="164" w:type="dxa"/>
            <w:vAlign w:val="bottom"/>
          </w:tcPr>
          <w:p w14:paraId="30909F84" w14:textId="77777777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374445EC" w14:textId="01F0E434" w:rsidR="00C764B1" w:rsidRPr="00E022F8" w:rsidRDefault="00C764B1" w:rsidP="00C7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11,</w:t>
            </w:r>
            <w:r w:rsidR="00B02D9A">
              <w:rPr>
                <w:rFonts w:asciiTheme="majorBidi" w:hAnsiTheme="majorBidi" w:cstheme="majorBidi"/>
                <w:sz w:val="20"/>
                <w:szCs w:val="20"/>
              </w:rPr>
              <w:t>649,201</w:t>
            </w:r>
          </w:p>
        </w:tc>
      </w:tr>
      <w:tr w:rsidR="00C764B1" w:rsidRPr="00C07E97" w14:paraId="3E24D2BF" w14:textId="77777777" w:rsidTr="00B12CC7">
        <w:trPr>
          <w:gridAfter w:val="1"/>
          <w:wAfter w:w="6" w:type="dxa"/>
          <w:trHeight w:val="277"/>
        </w:trPr>
        <w:tc>
          <w:tcPr>
            <w:tcW w:w="2082" w:type="dxa"/>
            <w:gridSpan w:val="2"/>
            <w:vAlign w:val="bottom"/>
          </w:tcPr>
          <w:p w14:paraId="6A14244E" w14:textId="77777777" w:rsidR="00C764B1" w:rsidRPr="00C07E97" w:rsidRDefault="00C764B1" w:rsidP="00C764B1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1C1B807" w14:textId="3C66C241" w:rsidR="00C764B1" w:rsidRPr="005166E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6E8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1FBDA968" w14:textId="77777777" w:rsidR="00C764B1" w:rsidRPr="005166E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A18AB7C" w14:textId="13322D9D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2F77906F" w14:textId="77777777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8ECCABE" w14:textId="6BBBD501" w:rsidR="00C764B1" w:rsidRPr="00E022F8" w:rsidRDefault="00B15DA3" w:rsidP="00C764B1">
            <w:pPr>
              <w:tabs>
                <w:tab w:val="clear" w:pos="227"/>
                <w:tab w:val="clear" w:pos="454"/>
                <w:tab w:val="clear" w:pos="680"/>
                <w:tab w:val="left" w:pos="82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E1034F" w:rsidRPr="00E022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6" w:type="dxa"/>
            <w:vAlign w:val="bottom"/>
          </w:tcPr>
          <w:p w14:paraId="4F2A9B63" w14:textId="77777777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3097FFEE" w14:textId="0AD63B54" w:rsidR="00C764B1" w:rsidRPr="00E022F8" w:rsidRDefault="00B15DA3" w:rsidP="00C764B1">
            <w:pPr>
              <w:tabs>
                <w:tab w:val="clear" w:pos="227"/>
                <w:tab w:val="clear" w:pos="454"/>
                <w:tab w:val="decimal" w:pos="7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C764B1" w:rsidRPr="00E022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52421491" w14:textId="77777777" w:rsidR="00C764B1" w:rsidRPr="005166E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</w:tcPr>
          <w:p w14:paraId="4C1BE6FA" w14:textId="336EFC3B" w:rsidR="00C764B1" w:rsidRPr="005166E8" w:rsidRDefault="00E1034F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6578D8AA" w14:textId="77777777" w:rsidR="00C764B1" w:rsidRPr="005166E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81CD569" w14:textId="157C05F6" w:rsidR="00C764B1" w:rsidRPr="00E022F8" w:rsidRDefault="00C764B1" w:rsidP="00C764B1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165" w:type="dxa"/>
            <w:vAlign w:val="bottom"/>
          </w:tcPr>
          <w:p w14:paraId="35340D50" w14:textId="77777777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28EF8CAE" w14:textId="0B7928BB" w:rsidR="00C764B1" w:rsidRPr="00E022F8" w:rsidRDefault="007C0E60" w:rsidP="00AB3CED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4A348C" w:rsidRPr="00E022F8">
              <w:rPr>
                <w:rFonts w:asciiTheme="majorBidi" w:hAnsiTheme="majorBidi" w:cstheme="majorBidi"/>
                <w:sz w:val="20"/>
                <w:szCs w:val="20"/>
              </w:rPr>
              <w:t>9,406</w:t>
            </w:r>
          </w:p>
        </w:tc>
        <w:tc>
          <w:tcPr>
            <w:tcW w:w="164" w:type="dxa"/>
            <w:vAlign w:val="bottom"/>
          </w:tcPr>
          <w:p w14:paraId="08F4C828" w14:textId="77777777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AF4AF3" w14:textId="0FACD194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609,791</w:t>
            </w:r>
          </w:p>
        </w:tc>
        <w:tc>
          <w:tcPr>
            <w:tcW w:w="164" w:type="dxa"/>
            <w:vAlign w:val="bottom"/>
          </w:tcPr>
          <w:p w14:paraId="2CDB0A65" w14:textId="77777777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A2A8E6B" w14:textId="3C319483" w:rsidR="00C764B1" w:rsidRPr="00E022F8" w:rsidRDefault="00A23A09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181,946</w:t>
            </w:r>
          </w:p>
        </w:tc>
        <w:tc>
          <w:tcPr>
            <w:tcW w:w="164" w:type="dxa"/>
            <w:vAlign w:val="bottom"/>
          </w:tcPr>
          <w:p w14:paraId="7DA694E1" w14:textId="77777777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7AAA7F29" w14:textId="6DA8E51D" w:rsidR="00C764B1" w:rsidRPr="00E022F8" w:rsidRDefault="00C764B1" w:rsidP="00C764B1">
            <w:pPr>
              <w:tabs>
                <w:tab w:val="decimal" w:pos="56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172,076</w:t>
            </w:r>
          </w:p>
        </w:tc>
        <w:tc>
          <w:tcPr>
            <w:tcW w:w="164" w:type="dxa"/>
            <w:vAlign w:val="bottom"/>
          </w:tcPr>
          <w:p w14:paraId="79DD38CF" w14:textId="77777777" w:rsidR="00C764B1" w:rsidRPr="005166E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6D95336" w14:textId="143539C2" w:rsidR="00C764B1" w:rsidRPr="005166E8" w:rsidRDefault="000C6448" w:rsidP="00C764B1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sz w:val="20"/>
                <w:szCs w:val="20"/>
              </w:rPr>
              <w:t>(2</w:t>
            </w:r>
            <w:r w:rsidR="00A23A09">
              <w:rPr>
                <w:rFonts w:asciiTheme="majorBidi" w:hAnsiTheme="majorBidi" w:cstheme="majorBidi"/>
                <w:sz w:val="20"/>
                <w:szCs w:val="20"/>
              </w:rPr>
              <w:t>05,068</w:t>
            </w:r>
            <w:r w:rsidRPr="005166E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7" w:type="dxa"/>
            <w:vAlign w:val="bottom"/>
          </w:tcPr>
          <w:p w14:paraId="4A5A1BC1" w14:textId="77777777" w:rsidR="00C764B1" w:rsidRPr="005166E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DE78C7B" w14:textId="38CDBAF6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02D9A">
              <w:rPr>
                <w:rFonts w:asciiTheme="majorBidi" w:hAnsiTheme="majorBidi" w:cstheme="majorBidi"/>
                <w:sz w:val="20"/>
                <w:szCs w:val="20"/>
              </w:rPr>
              <w:t>213,877</w:t>
            </w:r>
            <w:r w:rsidRPr="00E022F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370554ED" w14:textId="77777777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297E6E1" w14:textId="6E6A47C6" w:rsidR="00C764B1" w:rsidRPr="00E022F8" w:rsidRDefault="00AB3CED" w:rsidP="00A23A09">
            <w:pPr>
              <w:tabs>
                <w:tab w:val="decimal" w:pos="645"/>
              </w:tabs>
              <w:ind w:right="-61"/>
              <w:contextualSpacing/>
              <w:jc w:val="both"/>
              <w:rPr>
                <w:rFonts w:asciiTheme="majorBidi" w:hAnsiTheme="majorBidi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="003A43F2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Pr="00E022F8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="00F34953" w:rsidRPr="00E022F8">
              <w:rPr>
                <w:rFonts w:asciiTheme="majorBidi" w:hAnsiTheme="majorBidi" w:cs="Angsana New"/>
                <w:sz w:val="20"/>
                <w:szCs w:val="20"/>
              </w:rPr>
              <w:t>6</w:t>
            </w:r>
            <w:r w:rsidR="00A23A09">
              <w:rPr>
                <w:rFonts w:asciiTheme="majorBidi" w:hAnsiTheme="majorBidi" w:cs="Angsana New"/>
                <w:sz w:val="20"/>
                <w:szCs w:val="20"/>
              </w:rPr>
              <w:t>66,284</w:t>
            </w:r>
          </w:p>
        </w:tc>
        <w:tc>
          <w:tcPr>
            <w:tcW w:w="164" w:type="dxa"/>
            <w:vAlign w:val="bottom"/>
          </w:tcPr>
          <w:p w14:paraId="78813D52" w14:textId="77777777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11A6F19" w14:textId="2D9EE732" w:rsidR="00C764B1" w:rsidRPr="00E022F8" w:rsidRDefault="00C764B1" w:rsidP="00C7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="00B02D9A">
              <w:rPr>
                <w:rFonts w:asciiTheme="majorBidi" w:hAnsiTheme="majorBidi" w:cstheme="majorBidi"/>
                <w:sz w:val="20"/>
                <w:szCs w:val="20"/>
              </w:rPr>
              <w:t>567,990</w:t>
            </w:r>
          </w:p>
        </w:tc>
      </w:tr>
      <w:tr w:rsidR="00C764B1" w:rsidRPr="00C07E97" w14:paraId="439016DA" w14:textId="77777777" w:rsidTr="00B12CC7">
        <w:trPr>
          <w:gridAfter w:val="1"/>
          <w:wAfter w:w="6" w:type="dxa"/>
          <w:trHeight w:val="277"/>
        </w:trPr>
        <w:tc>
          <w:tcPr>
            <w:tcW w:w="2082" w:type="dxa"/>
            <w:gridSpan w:val="2"/>
            <w:vAlign w:val="bottom"/>
          </w:tcPr>
          <w:p w14:paraId="25B5B9DD" w14:textId="77777777" w:rsidR="00C764B1" w:rsidRPr="00C07E97" w:rsidRDefault="00C764B1" w:rsidP="00C764B1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809E8" w14:textId="4D371426" w:rsidR="00C764B1" w:rsidRPr="005166E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7,014,046</w:t>
            </w:r>
          </w:p>
        </w:tc>
        <w:tc>
          <w:tcPr>
            <w:tcW w:w="164" w:type="dxa"/>
            <w:vAlign w:val="bottom"/>
          </w:tcPr>
          <w:p w14:paraId="1490F315" w14:textId="77777777" w:rsidR="00C764B1" w:rsidRPr="005166E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A3264" w14:textId="0813BF4F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9,727,194</w:t>
            </w:r>
          </w:p>
        </w:tc>
        <w:tc>
          <w:tcPr>
            <w:tcW w:w="164" w:type="dxa"/>
            <w:vAlign w:val="bottom"/>
          </w:tcPr>
          <w:p w14:paraId="42FBDDED" w14:textId="77777777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D9E65" w14:textId="1C1CB054" w:rsidR="00C764B1" w:rsidRPr="00E022F8" w:rsidRDefault="00E1034F" w:rsidP="00C7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1,999,681</w:t>
            </w:r>
          </w:p>
        </w:tc>
        <w:tc>
          <w:tcPr>
            <w:tcW w:w="176" w:type="dxa"/>
            <w:vAlign w:val="bottom"/>
          </w:tcPr>
          <w:p w14:paraId="1532659B" w14:textId="77777777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0A7C7" w14:textId="1F2A9C12" w:rsidR="00C764B1" w:rsidRPr="00E022F8" w:rsidRDefault="00C764B1" w:rsidP="00C7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1,825,766</w:t>
            </w:r>
          </w:p>
        </w:tc>
        <w:tc>
          <w:tcPr>
            <w:tcW w:w="164" w:type="dxa"/>
            <w:vAlign w:val="bottom"/>
          </w:tcPr>
          <w:p w14:paraId="01E1472D" w14:textId="77777777" w:rsidR="00C764B1" w:rsidRPr="005166E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44092" w14:textId="233B3D48" w:rsidR="00C764B1" w:rsidRPr="005166E8" w:rsidRDefault="00E1034F" w:rsidP="00C7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9,013,727</w:t>
            </w:r>
          </w:p>
        </w:tc>
        <w:tc>
          <w:tcPr>
            <w:tcW w:w="164" w:type="dxa"/>
            <w:vAlign w:val="bottom"/>
          </w:tcPr>
          <w:p w14:paraId="18DDF5DD" w14:textId="77777777" w:rsidR="00C764B1" w:rsidRPr="005166E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DDB15" w14:textId="004C10E5" w:rsidR="00C764B1" w:rsidRPr="00E022F8" w:rsidRDefault="00C764B1" w:rsidP="00C7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11,552,960</w:t>
            </w:r>
          </w:p>
        </w:tc>
        <w:tc>
          <w:tcPr>
            <w:tcW w:w="165" w:type="dxa"/>
            <w:vAlign w:val="bottom"/>
          </w:tcPr>
          <w:p w14:paraId="783A6627" w14:textId="77777777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DE8D7" w14:textId="482ADC3D" w:rsidR="00C764B1" w:rsidRPr="00E022F8" w:rsidRDefault="00B35619" w:rsidP="00B12CC7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852</w:t>
            </w:r>
            <w:r w:rsidR="00B12CC7"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,449</w:t>
            </w:r>
          </w:p>
        </w:tc>
        <w:tc>
          <w:tcPr>
            <w:tcW w:w="164" w:type="dxa"/>
            <w:vAlign w:val="bottom"/>
          </w:tcPr>
          <w:p w14:paraId="5A8A77EA" w14:textId="77777777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736EF" w14:textId="777E39B1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774,510</w:t>
            </w:r>
          </w:p>
        </w:tc>
        <w:tc>
          <w:tcPr>
            <w:tcW w:w="164" w:type="dxa"/>
            <w:vAlign w:val="bottom"/>
          </w:tcPr>
          <w:p w14:paraId="34732A05" w14:textId="77777777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FC853" w14:textId="23ED5446" w:rsidR="00C764B1" w:rsidRPr="00E022F8" w:rsidRDefault="001C5175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18</w:t>
            </w:r>
            <w:r w:rsidR="00A37111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</w:t>
            </w:r>
            <w:r w:rsidR="00F66D2F"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="00A37111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64" w:type="dxa"/>
            <w:vAlign w:val="bottom"/>
          </w:tcPr>
          <w:p w14:paraId="7B54EF11" w14:textId="77777777" w:rsidR="00C764B1" w:rsidRPr="00E022F8" w:rsidRDefault="00C764B1" w:rsidP="00C764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453FE" w14:textId="2564752D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178,237</w:t>
            </w:r>
          </w:p>
        </w:tc>
        <w:tc>
          <w:tcPr>
            <w:tcW w:w="164" w:type="dxa"/>
            <w:vAlign w:val="bottom"/>
          </w:tcPr>
          <w:p w14:paraId="17F6F1A5" w14:textId="77777777" w:rsidR="00C764B1" w:rsidRPr="005166E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10D85" w14:textId="6DA8E6CF" w:rsidR="00C764B1" w:rsidRPr="005166E8" w:rsidRDefault="000C6448" w:rsidP="00AB3CED">
            <w:pPr>
              <w:tabs>
                <w:tab w:val="clear" w:pos="454"/>
                <w:tab w:val="clear" w:pos="680"/>
                <w:tab w:val="decimal" w:pos="293"/>
                <w:tab w:val="left" w:pos="568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(30</w:t>
            </w:r>
            <w:r w:rsidR="00A3711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21332D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A3711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419</w:t>
            </w:r>
            <w:r w:rsidR="0021332D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7" w:type="dxa"/>
            <w:vAlign w:val="bottom"/>
          </w:tcPr>
          <w:p w14:paraId="7890AB90" w14:textId="77777777" w:rsidR="00C764B1" w:rsidRPr="005166E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2A414" w14:textId="5E92C305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(288,516)</w:t>
            </w:r>
          </w:p>
        </w:tc>
        <w:tc>
          <w:tcPr>
            <w:tcW w:w="169" w:type="dxa"/>
            <w:vAlign w:val="bottom"/>
          </w:tcPr>
          <w:p w14:paraId="232D7B58" w14:textId="77777777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19DE9" w14:textId="574C37B8" w:rsidR="00C764B1" w:rsidRPr="00E022F8" w:rsidRDefault="00F34953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9,</w:t>
            </w:r>
            <w:r w:rsidR="00A74697"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746,928</w:t>
            </w:r>
          </w:p>
        </w:tc>
        <w:tc>
          <w:tcPr>
            <w:tcW w:w="164" w:type="dxa"/>
            <w:vAlign w:val="bottom"/>
          </w:tcPr>
          <w:p w14:paraId="4473BD4D" w14:textId="77777777" w:rsidR="00C764B1" w:rsidRPr="00E022F8" w:rsidRDefault="00C764B1" w:rsidP="00C764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FBA8" w14:textId="573FF881" w:rsidR="00C764B1" w:rsidRPr="00E022F8" w:rsidRDefault="00C764B1" w:rsidP="00C7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12,217,191</w:t>
            </w:r>
          </w:p>
        </w:tc>
      </w:tr>
      <w:tr w:rsidR="00687576" w:rsidRPr="00C07E97" w14:paraId="2C89B7CC" w14:textId="77777777" w:rsidTr="00B12CC7">
        <w:trPr>
          <w:gridAfter w:val="1"/>
          <w:wAfter w:w="6" w:type="dxa"/>
          <w:trHeight w:val="143"/>
        </w:trPr>
        <w:tc>
          <w:tcPr>
            <w:tcW w:w="2082" w:type="dxa"/>
            <w:gridSpan w:val="2"/>
            <w:vAlign w:val="bottom"/>
          </w:tcPr>
          <w:p w14:paraId="09C9733A" w14:textId="77777777" w:rsidR="00687576" w:rsidRPr="00C07E97" w:rsidRDefault="00687576" w:rsidP="0068757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10563D3B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777CD02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2A00B7FE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9F652F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5F9BB15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288AC39C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E7F0D3D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B2BC7A3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  <w:vAlign w:val="bottom"/>
          </w:tcPr>
          <w:p w14:paraId="79967009" w14:textId="77777777" w:rsidR="00687576" w:rsidRPr="005166E8" w:rsidRDefault="00687576" w:rsidP="00687576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B54EF79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2473C582" w14:textId="77777777" w:rsidR="00687576" w:rsidRPr="005166E8" w:rsidRDefault="00687576" w:rsidP="00687576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5" w:type="dxa"/>
            <w:vAlign w:val="bottom"/>
          </w:tcPr>
          <w:p w14:paraId="086CC9D2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50873C9A" w14:textId="77777777" w:rsidR="00687576" w:rsidRPr="005166E8" w:rsidRDefault="00687576" w:rsidP="00B12CC7">
            <w:pPr>
              <w:tabs>
                <w:tab w:val="decimal" w:pos="590"/>
              </w:tabs>
              <w:spacing w:line="240" w:lineRule="auto"/>
              <w:ind w:right="-61"/>
              <w:jc w:val="right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F2CCC70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24ABE57E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18FCF8A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519C6E3" w14:textId="77777777" w:rsidR="00687576" w:rsidRPr="005166E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8EFBFB7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vAlign w:val="bottom"/>
          </w:tcPr>
          <w:p w14:paraId="609AB3BC" w14:textId="77777777" w:rsidR="00687576" w:rsidRPr="005166E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29EE0E7C" w14:textId="77777777" w:rsidR="00687576" w:rsidRPr="005166E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CAE870F" w14:textId="77777777" w:rsidR="00687576" w:rsidRPr="005166E8" w:rsidRDefault="00687576" w:rsidP="00687576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7" w:type="dxa"/>
            <w:vAlign w:val="bottom"/>
          </w:tcPr>
          <w:p w14:paraId="3E802663" w14:textId="77777777" w:rsidR="00687576" w:rsidRPr="005166E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  <w:vAlign w:val="bottom"/>
          </w:tcPr>
          <w:p w14:paraId="554D78EF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82541EB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685E86B9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D634372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vAlign w:val="bottom"/>
          </w:tcPr>
          <w:p w14:paraId="341F36E5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7576" w:rsidRPr="00C07E97" w14:paraId="62A3724C" w14:textId="77777777" w:rsidTr="00B12CC7">
        <w:trPr>
          <w:gridAfter w:val="1"/>
          <w:wAfter w:w="6" w:type="dxa"/>
          <w:trHeight w:val="260"/>
        </w:trPr>
        <w:tc>
          <w:tcPr>
            <w:tcW w:w="2082" w:type="dxa"/>
            <w:gridSpan w:val="2"/>
            <w:vAlign w:val="bottom"/>
          </w:tcPr>
          <w:p w14:paraId="3A5CE753" w14:textId="5CCB9E08" w:rsidR="00687576" w:rsidRPr="00C07E97" w:rsidRDefault="00687576" w:rsidP="00687576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715" w:type="dxa"/>
            <w:vAlign w:val="bottom"/>
          </w:tcPr>
          <w:p w14:paraId="1923294E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4F45A1E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D32275C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81CD501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5246660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07830A3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  <w:cs/>
              </w:rPr>
            </w:pPr>
          </w:p>
        </w:tc>
        <w:tc>
          <w:tcPr>
            <w:tcW w:w="883" w:type="dxa"/>
            <w:vAlign w:val="bottom"/>
          </w:tcPr>
          <w:p w14:paraId="2DEECD29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D415F9B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0FFDA29D" w14:textId="4EAA380A" w:rsidR="00687576" w:rsidRPr="00E022F8" w:rsidRDefault="006A4A17" w:rsidP="006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sz w:val="20"/>
                <w:szCs w:val="20"/>
              </w:rPr>
              <w:t>6,330</w:t>
            </w:r>
          </w:p>
        </w:tc>
        <w:tc>
          <w:tcPr>
            <w:tcW w:w="164" w:type="dxa"/>
            <w:vAlign w:val="bottom"/>
          </w:tcPr>
          <w:p w14:paraId="10542AB1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7F690FC" w14:textId="37577815" w:rsidR="00687576" w:rsidRPr="00E022F8" w:rsidRDefault="00687576" w:rsidP="00AB3C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1703B4" w:rsidRPr="00E022F8">
              <w:rPr>
                <w:rFonts w:asciiTheme="majorBidi" w:hAnsiTheme="majorBidi" w:cs="Angsana New"/>
                <w:sz w:val="20"/>
                <w:szCs w:val="20"/>
              </w:rPr>
              <w:t>202,626</w:t>
            </w:r>
          </w:p>
        </w:tc>
        <w:tc>
          <w:tcPr>
            <w:tcW w:w="165" w:type="dxa"/>
            <w:vAlign w:val="bottom"/>
          </w:tcPr>
          <w:p w14:paraId="1924CE5E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40DB62E" w14:textId="0B7560EF" w:rsidR="00687576" w:rsidRPr="00E022F8" w:rsidRDefault="006A4A17" w:rsidP="00AB3CED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sz w:val="20"/>
                <w:szCs w:val="20"/>
              </w:rPr>
              <w:t xml:space="preserve">     </w:t>
            </w:r>
            <w:r w:rsidR="002A6251" w:rsidRPr="00E022F8">
              <w:rPr>
                <w:rFonts w:asciiTheme="majorBidi" w:hAnsiTheme="majorBidi" w:cs="Angsana New"/>
                <w:sz w:val="20"/>
                <w:szCs w:val="20"/>
              </w:rPr>
              <w:t>14,663</w:t>
            </w:r>
          </w:p>
        </w:tc>
        <w:tc>
          <w:tcPr>
            <w:tcW w:w="164" w:type="dxa"/>
            <w:vAlign w:val="bottom"/>
          </w:tcPr>
          <w:p w14:paraId="0D12C7E0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248A8297" w14:textId="32818A32" w:rsidR="00687576" w:rsidRPr="00E022F8" w:rsidRDefault="006A4A17" w:rsidP="00DB0E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1703B4" w:rsidRPr="00E022F8">
              <w:rPr>
                <w:rFonts w:asciiTheme="majorBidi" w:hAnsiTheme="majorBidi" w:cstheme="majorBidi"/>
                <w:sz w:val="20"/>
                <w:szCs w:val="20"/>
              </w:rPr>
              <w:t>54,176</w:t>
            </w:r>
          </w:p>
        </w:tc>
        <w:tc>
          <w:tcPr>
            <w:tcW w:w="164" w:type="dxa"/>
            <w:vAlign w:val="bottom"/>
          </w:tcPr>
          <w:p w14:paraId="70C0A6C1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29CA3A64" w14:textId="2E73428B" w:rsidR="00687576" w:rsidRPr="00E716FD" w:rsidRDefault="006A4A17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E716FD">
              <w:rPr>
                <w:rFonts w:asciiTheme="majorBidi" w:hAnsiTheme="majorBidi" w:cs="Angsana New"/>
                <w:sz w:val="20"/>
                <w:szCs w:val="20"/>
              </w:rPr>
              <w:t xml:space="preserve">   4</w:t>
            </w:r>
            <w:r w:rsidR="00E716FD" w:rsidRPr="00E716FD">
              <w:rPr>
                <w:rFonts w:asciiTheme="majorBidi" w:hAnsiTheme="majorBidi" w:cs="Angsana New"/>
                <w:sz w:val="20"/>
                <w:szCs w:val="20"/>
              </w:rPr>
              <w:t>5</w:t>
            </w:r>
            <w:r w:rsidRPr="00E716FD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E716FD" w:rsidRPr="00E716FD">
              <w:rPr>
                <w:rFonts w:asciiTheme="majorBidi" w:hAnsiTheme="majorBidi" w:cs="Angsana New"/>
                <w:sz w:val="20"/>
                <w:szCs w:val="20"/>
              </w:rPr>
              <w:t>189</w:t>
            </w:r>
          </w:p>
        </w:tc>
        <w:tc>
          <w:tcPr>
            <w:tcW w:w="164" w:type="dxa"/>
            <w:vAlign w:val="bottom"/>
          </w:tcPr>
          <w:p w14:paraId="4E2EE6F8" w14:textId="77777777" w:rsidR="00687576" w:rsidRPr="00E716FD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85F8D5C" w14:textId="7CF6E708" w:rsidR="00687576" w:rsidRPr="00E716FD" w:rsidRDefault="00687576" w:rsidP="00687576">
            <w:pPr>
              <w:tabs>
                <w:tab w:val="decimal" w:pos="497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E716FD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1703B4" w:rsidRPr="00E716F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A4A17" w:rsidRPr="00E716FD">
              <w:rPr>
                <w:rFonts w:asciiTheme="majorBidi" w:hAnsiTheme="majorBidi" w:cstheme="majorBidi"/>
                <w:sz w:val="20"/>
                <w:szCs w:val="20"/>
              </w:rPr>
              <w:t>5,324</w:t>
            </w:r>
          </w:p>
        </w:tc>
        <w:tc>
          <w:tcPr>
            <w:tcW w:w="164" w:type="dxa"/>
            <w:vAlign w:val="bottom"/>
          </w:tcPr>
          <w:p w14:paraId="04BEF764" w14:textId="77777777" w:rsidR="00687576" w:rsidRPr="00E716FD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D255946" w14:textId="7B2C7181" w:rsidR="00687576" w:rsidRPr="00E716FD" w:rsidRDefault="006A4A17" w:rsidP="00AB3CED">
            <w:pPr>
              <w:tabs>
                <w:tab w:val="clear" w:pos="227"/>
                <w:tab w:val="clear" w:pos="454"/>
                <w:tab w:val="clear" w:pos="680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16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B3CED" w:rsidRPr="00E716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716FD">
              <w:rPr>
                <w:rFonts w:asciiTheme="majorBidi" w:hAnsiTheme="majorBidi" w:cstheme="majorBidi"/>
                <w:sz w:val="20"/>
                <w:szCs w:val="20"/>
              </w:rPr>
              <w:t xml:space="preserve">   (</w:t>
            </w:r>
            <w:r w:rsidR="00E716FD" w:rsidRPr="00E716FD">
              <w:rPr>
                <w:rFonts w:asciiTheme="majorBidi" w:hAnsiTheme="majorBidi" w:cstheme="majorBidi"/>
                <w:sz w:val="20"/>
                <w:szCs w:val="20"/>
              </w:rPr>
              <w:t>1,339</w:t>
            </w:r>
            <w:r w:rsidRPr="00E716F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7" w:type="dxa"/>
            <w:vAlign w:val="bottom"/>
          </w:tcPr>
          <w:p w14:paraId="0CDE90C6" w14:textId="77777777" w:rsidR="00687576" w:rsidRPr="00A43035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5164B433" w14:textId="24EC11B9" w:rsidR="00687576" w:rsidRPr="00A43035" w:rsidRDefault="006A4A17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A4303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687576" w:rsidRPr="00A4303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43035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  <w:r w:rsidR="00687576" w:rsidRPr="00A4303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1F61F22E" w14:textId="77777777" w:rsidR="00687576" w:rsidRPr="00A43035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B948689" w14:textId="727E728B" w:rsidR="00687576" w:rsidRPr="00A43035" w:rsidRDefault="006A4A17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A43035">
              <w:rPr>
                <w:rFonts w:asciiTheme="majorBidi" w:hAnsiTheme="majorBidi" w:cs="Angsana New"/>
                <w:sz w:val="20"/>
                <w:szCs w:val="20"/>
              </w:rPr>
              <w:t xml:space="preserve">    </w:t>
            </w:r>
            <w:r w:rsidR="002B6740" w:rsidRPr="00A43035">
              <w:rPr>
                <w:rFonts w:asciiTheme="majorBidi" w:hAnsiTheme="majorBidi" w:cs="Angsana New"/>
                <w:sz w:val="20"/>
                <w:szCs w:val="20"/>
              </w:rPr>
              <w:t>64,843</w:t>
            </w:r>
          </w:p>
        </w:tc>
        <w:tc>
          <w:tcPr>
            <w:tcW w:w="164" w:type="dxa"/>
            <w:vAlign w:val="bottom"/>
          </w:tcPr>
          <w:p w14:paraId="5BF9F59B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F503239" w14:textId="30320CDA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1703B4" w:rsidRPr="00E022F8">
              <w:rPr>
                <w:rFonts w:asciiTheme="majorBidi" w:hAnsiTheme="majorBidi" w:cstheme="majorBidi"/>
                <w:sz w:val="20"/>
                <w:szCs w:val="20"/>
              </w:rPr>
              <w:t>243,603</w:t>
            </w:r>
          </w:p>
        </w:tc>
      </w:tr>
      <w:tr w:rsidR="00687576" w:rsidRPr="00C07E97" w14:paraId="62CC632B" w14:textId="77777777" w:rsidTr="00B12CC7">
        <w:trPr>
          <w:gridAfter w:val="1"/>
          <w:wAfter w:w="6" w:type="dxa"/>
          <w:trHeight w:val="76"/>
        </w:trPr>
        <w:tc>
          <w:tcPr>
            <w:tcW w:w="2082" w:type="dxa"/>
            <w:gridSpan w:val="2"/>
            <w:vAlign w:val="bottom"/>
          </w:tcPr>
          <w:p w14:paraId="3364B34A" w14:textId="77777777" w:rsidR="00687576" w:rsidRPr="00C07E97" w:rsidRDefault="00687576" w:rsidP="0068757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393EE404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CBE47E4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6AD8D8E2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C0534E3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0ECAB9C4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12454AC1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7518A96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E3E4002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152A6A51" w14:textId="77777777" w:rsidR="00687576" w:rsidRPr="00E022F8" w:rsidRDefault="00687576" w:rsidP="00687576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73D53E2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6C7D042" w14:textId="77777777" w:rsidR="00687576" w:rsidRPr="00E022F8" w:rsidRDefault="00687576" w:rsidP="00687576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A8D2E92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5407286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767691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FAF6422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6A11C74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DCD7F81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A1713F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F82619D" w14:textId="77777777" w:rsidR="00687576" w:rsidRPr="00A43035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7E7BB2C" w14:textId="77777777" w:rsidR="00687576" w:rsidRPr="00A43035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00459A2" w14:textId="77777777" w:rsidR="00687576" w:rsidRPr="00A43035" w:rsidRDefault="00687576" w:rsidP="00687576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61EF5CBD" w14:textId="77777777" w:rsidR="00687576" w:rsidRPr="00A43035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36C5A40A" w14:textId="77777777" w:rsidR="00687576" w:rsidRPr="00A43035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732E441" w14:textId="77777777" w:rsidR="00687576" w:rsidRPr="00A43035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566B7C89" w14:textId="77777777" w:rsidR="00687576" w:rsidRPr="00A43035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4957553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24C2DE06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7576" w:rsidRPr="00C07E97" w14:paraId="1C1B29D1" w14:textId="77777777" w:rsidTr="00B12CC7">
        <w:trPr>
          <w:gridAfter w:val="1"/>
          <w:wAfter w:w="6" w:type="dxa"/>
          <w:trHeight w:val="68"/>
        </w:trPr>
        <w:tc>
          <w:tcPr>
            <w:tcW w:w="2082" w:type="dxa"/>
            <w:gridSpan w:val="2"/>
            <w:vAlign w:val="bottom"/>
          </w:tcPr>
          <w:p w14:paraId="56056467" w14:textId="77777777" w:rsidR="00687576" w:rsidRPr="00C07E97" w:rsidRDefault="00687576" w:rsidP="00687576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715" w:type="dxa"/>
            <w:vAlign w:val="bottom"/>
          </w:tcPr>
          <w:p w14:paraId="27E99FF5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8AA39FE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457FA3C2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CBA2530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C3188DE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335C6BBD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7B9E093F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D5C30C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3BA8ABA8" w14:textId="32E85324" w:rsidR="00687576" w:rsidRPr="00E022F8" w:rsidRDefault="00C521FD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9,339</w:t>
            </w:r>
            <w:r w:rsidR="00AC1151" w:rsidRPr="00E022F8">
              <w:rPr>
                <w:rFonts w:asciiTheme="majorBidi" w:hAnsiTheme="majorBidi" w:cstheme="majorBidi"/>
                <w:sz w:val="20"/>
                <w:szCs w:val="20"/>
              </w:rPr>
              <w:t>,389</w:t>
            </w:r>
          </w:p>
        </w:tc>
        <w:tc>
          <w:tcPr>
            <w:tcW w:w="164" w:type="dxa"/>
            <w:vAlign w:val="bottom"/>
          </w:tcPr>
          <w:p w14:paraId="50CE0F17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C25D501" w14:textId="77777777" w:rsidR="00687576" w:rsidRPr="00E022F8" w:rsidRDefault="00687576" w:rsidP="006A4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  <w:lang w:val="en-GB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10,150,025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22692D34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37F7F351" w14:textId="5B5D2D51" w:rsidR="00687576" w:rsidRPr="00E022F8" w:rsidRDefault="00AC1151" w:rsidP="0068757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="00CA20F3" w:rsidRPr="00E022F8">
              <w:rPr>
                <w:rFonts w:asciiTheme="majorBidi" w:hAnsiTheme="majorBidi" w:cstheme="majorBidi"/>
                <w:sz w:val="20"/>
                <w:szCs w:val="20"/>
              </w:rPr>
              <w:t>000,723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E3E3295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32754E5" w14:textId="5A9C5E02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4,052,401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6F0BC11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C6BC127" w14:textId="2B059D70" w:rsidR="00687576" w:rsidRPr="00E022F8" w:rsidRDefault="00CA20F3" w:rsidP="00690DB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1,474</w:t>
            </w:r>
            <w:r w:rsidR="004620C3" w:rsidRPr="00E022F8">
              <w:rPr>
                <w:rFonts w:asciiTheme="majorBidi" w:hAnsiTheme="majorBidi" w:cstheme="majorBidi"/>
                <w:sz w:val="20"/>
                <w:szCs w:val="20"/>
              </w:rPr>
              <w:t>,63</w:t>
            </w:r>
            <w:r w:rsidR="004504F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CDDBB00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115BD3EE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1,486,443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ADE1EB7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64D1060" w14:textId="0AF1A44F" w:rsidR="00687576" w:rsidRPr="00E022F8" w:rsidRDefault="00AB3CED" w:rsidP="00687576">
            <w:pPr>
              <w:tabs>
                <w:tab w:val="decimal" w:pos="645"/>
              </w:tabs>
              <w:spacing w:line="200" w:lineRule="atLeast"/>
              <w:ind w:left="-48" w:right="-61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84FEF" w:rsidRPr="00E022F8">
              <w:rPr>
                <w:rFonts w:asciiTheme="majorBidi" w:hAnsiTheme="majorBidi" w:cstheme="majorBidi"/>
                <w:sz w:val="20"/>
                <w:szCs w:val="20"/>
              </w:rPr>
              <w:t>(1</w:t>
            </w:r>
            <w:r w:rsidR="00CC118C" w:rsidRPr="00E022F8">
              <w:rPr>
                <w:rFonts w:asciiTheme="majorBidi" w:hAnsiTheme="majorBidi" w:cstheme="majorBidi"/>
                <w:sz w:val="20"/>
                <w:szCs w:val="20"/>
              </w:rPr>
              <w:t>,146</w:t>
            </w:r>
            <w:r w:rsidR="00A81DD2" w:rsidRPr="00E022F8">
              <w:rPr>
                <w:rFonts w:asciiTheme="majorBidi" w:hAnsiTheme="majorBidi" w:cstheme="majorBidi"/>
                <w:sz w:val="20"/>
                <w:szCs w:val="20"/>
              </w:rPr>
              <w:t>,126)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579E7B3" w14:textId="77777777" w:rsidR="00687576" w:rsidRPr="005166E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0BA9A0A" w14:textId="77777777" w:rsidR="00687576" w:rsidRPr="00E022F8" w:rsidRDefault="00687576" w:rsidP="00687576">
            <w:pPr>
              <w:tabs>
                <w:tab w:val="decimal" w:pos="575"/>
              </w:tabs>
              <w:spacing w:line="200" w:lineRule="atLeast"/>
              <w:ind w:left="-48" w:right="-61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(1,299,022)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1B44D92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0D10AF03" w14:textId="66EC721F" w:rsidR="00687576" w:rsidRPr="00E022F8" w:rsidRDefault="00A81DD2" w:rsidP="00687576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13,668,62</w:t>
            </w:r>
            <w:r w:rsidR="004504F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416B8D1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6BD02A5" w14:textId="77777777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14,389,847</w:t>
            </w:r>
          </w:p>
        </w:tc>
      </w:tr>
      <w:tr w:rsidR="00687576" w:rsidRPr="00C07E97" w14:paraId="229F151E" w14:textId="77777777" w:rsidTr="00B12CC7">
        <w:trPr>
          <w:gridAfter w:val="1"/>
          <w:wAfter w:w="6" w:type="dxa"/>
          <w:trHeight w:val="250"/>
        </w:trPr>
        <w:tc>
          <w:tcPr>
            <w:tcW w:w="2082" w:type="dxa"/>
            <w:gridSpan w:val="2"/>
            <w:vAlign w:val="bottom"/>
          </w:tcPr>
          <w:p w14:paraId="59200167" w14:textId="77777777" w:rsidR="00687576" w:rsidRPr="00C07E97" w:rsidRDefault="00687576" w:rsidP="00687576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3BE2BB63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3B9F2F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E5675DC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46411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BAFD6CA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43CFCB77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BD6408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DB34B8B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0265D5A9" w14:textId="77777777" w:rsidR="00687576" w:rsidRPr="00E022F8" w:rsidRDefault="00687576" w:rsidP="00687576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7C276C9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1A53ADF4" w14:textId="77777777" w:rsidR="00687576" w:rsidRPr="00E022F8" w:rsidRDefault="00687576" w:rsidP="00687576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17452536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52B14B9A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6AE3B9E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5321316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D13020B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D422BAD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E9250DC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1E34C690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9B25674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AB9FAA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481942CE" w14:textId="77777777" w:rsidR="00687576" w:rsidRPr="005166E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C24B108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76A82B5D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4761D" w14:textId="7C370103" w:rsidR="00687576" w:rsidRPr="00E022F8" w:rsidRDefault="00463D6C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1,168,06</w:t>
            </w:r>
            <w:r w:rsidR="004504F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683FC98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E26B1" w14:textId="77777777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1,052,254</w:t>
            </w:r>
          </w:p>
        </w:tc>
      </w:tr>
      <w:tr w:rsidR="00687576" w:rsidRPr="00C07E97" w14:paraId="6DA293F2" w14:textId="77777777" w:rsidTr="00B12CC7">
        <w:trPr>
          <w:gridAfter w:val="1"/>
          <w:wAfter w:w="6" w:type="dxa"/>
          <w:trHeight w:val="226"/>
        </w:trPr>
        <w:tc>
          <w:tcPr>
            <w:tcW w:w="3680" w:type="dxa"/>
            <w:gridSpan w:val="5"/>
            <w:vAlign w:val="bottom"/>
          </w:tcPr>
          <w:p w14:paraId="4BF9D7F2" w14:textId="37D0C860" w:rsidR="00687576" w:rsidRPr="005166E8" w:rsidRDefault="00687576" w:rsidP="00687576">
            <w:pPr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  <w:r w:rsidRPr="005166E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 xml:space="preserve">สินทรัพย์รวม ณ วันที่ </w:t>
            </w:r>
            <w:r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</w:t>
            </w:r>
            <w:r w:rsidRPr="005166E8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Pr="005166E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</w:t>
            </w:r>
            <w:r w:rsidRPr="005166E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/ 31</w:t>
            </w:r>
            <w:r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5166E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64" w:type="dxa"/>
            <w:vAlign w:val="bottom"/>
          </w:tcPr>
          <w:p w14:paraId="4ADE33A8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49709E94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08078D9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BA8D195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67D162C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37C88182" w14:textId="77777777" w:rsidR="00687576" w:rsidRPr="00E022F8" w:rsidRDefault="00687576" w:rsidP="00687576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21D24E1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531C9E9C" w14:textId="77777777" w:rsidR="00687576" w:rsidRPr="00E022F8" w:rsidRDefault="00687576" w:rsidP="00687576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0BFD9C78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1B685A3F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D5AF4A3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567CB35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9EBA0B9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F81A569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BB37C92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FBEB531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23A15EF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968327E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D65B5E2" w14:textId="77777777" w:rsidR="00687576" w:rsidRPr="005166E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1FF9315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04BA5E3B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BDA97D" w14:textId="6F89BB67" w:rsidR="00687576" w:rsidRPr="00E022F8" w:rsidRDefault="005C38D5" w:rsidP="00687576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14,836,686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31C191F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FC85B7" w14:textId="77777777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15,442,101</w:t>
            </w:r>
          </w:p>
        </w:tc>
      </w:tr>
      <w:tr w:rsidR="00687576" w:rsidRPr="00C07E97" w14:paraId="7A5F44C1" w14:textId="77777777" w:rsidTr="00B12CC7">
        <w:trPr>
          <w:gridAfter w:val="1"/>
          <w:wAfter w:w="6" w:type="dxa"/>
          <w:trHeight w:val="38"/>
        </w:trPr>
        <w:tc>
          <w:tcPr>
            <w:tcW w:w="2082" w:type="dxa"/>
            <w:gridSpan w:val="2"/>
            <w:vAlign w:val="bottom"/>
          </w:tcPr>
          <w:p w14:paraId="11129C49" w14:textId="77777777" w:rsidR="00687576" w:rsidRPr="00C07E97" w:rsidRDefault="00687576" w:rsidP="0068757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12024941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CC106F2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143464EF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910D168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553E5F8B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4E42C64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087CA73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6E7A9E" w14:textId="77777777" w:rsidR="00687576" w:rsidRPr="005166E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1D62B4E6" w14:textId="77777777" w:rsidR="00687576" w:rsidRPr="00E022F8" w:rsidRDefault="00687576" w:rsidP="00687576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EC2A98D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CEF89CC" w14:textId="77777777" w:rsidR="00687576" w:rsidRPr="00E022F8" w:rsidRDefault="00687576" w:rsidP="00687576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4C862F73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52D72E89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4211CDB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55CC44B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E336B4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1B67FD8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1533D0A" w14:textId="77777777" w:rsidR="00687576" w:rsidRPr="00E022F8" w:rsidRDefault="00687576" w:rsidP="00687576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11596B9F" w14:textId="77777777" w:rsidR="00687576" w:rsidRPr="00E022F8" w:rsidRDefault="00687576" w:rsidP="00687576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E827513" w14:textId="77777777" w:rsidR="00687576" w:rsidRPr="00E022F8" w:rsidRDefault="00687576" w:rsidP="0068757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DD22A39" w14:textId="77777777" w:rsidR="00687576" w:rsidRPr="00E022F8" w:rsidRDefault="00687576" w:rsidP="00687576">
            <w:pPr>
              <w:spacing w:line="240" w:lineRule="auto"/>
              <w:ind w:left="-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62AAC21E" w14:textId="77777777" w:rsidR="00687576" w:rsidRPr="005166E8" w:rsidRDefault="00687576" w:rsidP="0068757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BE5EAF0" w14:textId="77777777" w:rsidR="00687576" w:rsidRPr="00E022F8" w:rsidRDefault="00687576" w:rsidP="0068757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4E72E48F" w14:textId="77777777" w:rsidR="00687576" w:rsidRPr="00E022F8" w:rsidRDefault="00687576" w:rsidP="0068757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B726F4" w14:textId="77777777" w:rsidR="00687576" w:rsidRPr="00E022F8" w:rsidRDefault="00687576" w:rsidP="0068757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55E32CA" w14:textId="77777777" w:rsidR="00687576" w:rsidRPr="00E022F8" w:rsidRDefault="00687576" w:rsidP="0068757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222F" w14:textId="77777777" w:rsidR="00687576" w:rsidRPr="00E022F8" w:rsidRDefault="00687576" w:rsidP="0068757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7576" w:rsidRPr="00C07E97" w14:paraId="1A84C8E5" w14:textId="77777777" w:rsidTr="00B12CC7">
        <w:trPr>
          <w:gridAfter w:val="1"/>
          <w:wAfter w:w="6" w:type="dxa"/>
          <w:trHeight w:val="250"/>
        </w:trPr>
        <w:tc>
          <w:tcPr>
            <w:tcW w:w="2082" w:type="dxa"/>
            <w:gridSpan w:val="2"/>
            <w:vAlign w:val="bottom"/>
          </w:tcPr>
          <w:p w14:paraId="33DD9E98" w14:textId="77777777" w:rsidR="00687576" w:rsidRPr="00C07E97" w:rsidRDefault="00687576" w:rsidP="00687576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15" w:type="dxa"/>
            <w:vAlign w:val="bottom"/>
          </w:tcPr>
          <w:p w14:paraId="5819F812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74EB5FC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21A87085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16E6A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2A25B904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437A67F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65FB1A05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D222162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51679833" w14:textId="5C481863" w:rsidR="00687576" w:rsidRPr="00E022F8" w:rsidRDefault="00853011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8,318,849</w:t>
            </w:r>
          </w:p>
        </w:tc>
        <w:tc>
          <w:tcPr>
            <w:tcW w:w="164" w:type="dxa"/>
            <w:vAlign w:val="bottom"/>
          </w:tcPr>
          <w:p w14:paraId="0E46B013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8DD90AF" w14:textId="77777777" w:rsidR="00687576" w:rsidRPr="00E022F8" w:rsidRDefault="00687576" w:rsidP="00690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9,129,865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770463DC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7E77EA66" w14:textId="1FE575C3" w:rsidR="00687576" w:rsidRPr="00E022F8" w:rsidRDefault="00853011" w:rsidP="0068757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3,484,702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9685871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315DDF7" w14:textId="77777777" w:rsidR="00687576" w:rsidRPr="00E022F8" w:rsidRDefault="00687576" w:rsidP="00690DB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3,543,339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8F10A52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225D177" w14:textId="000FB25E" w:rsidR="00687576" w:rsidRPr="00E022F8" w:rsidRDefault="00690DB1" w:rsidP="00690DB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CD7C35" w:rsidRPr="00E022F8">
              <w:rPr>
                <w:rFonts w:asciiTheme="majorBidi" w:hAnsiTheme="majorBidi" w:cstheme="majorBidi"/>
                <w:sz w:val="20"/>
                <w:szCs w:val="20"/>
              </w:rPr>
              <w:t>413</w:t>
            </w:r>
            <w:r w:rsidR="0024595E" w:rsidRPr="00E022F8">
              <w:rPr>
                <w:rFonts w:asciiTheme="majorBidi" w:hAnsiTheme="majorBidi" w:cstheme="majorBidi"/>
                <w:sz w:val="20"/>
                <w:szCs w:val="20"/>
              </w:rPr>
              <w:t>,536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FE1AEBA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FF8F002" w14:textId="77777777" w:rsidR="00687576" w:rsidRPr="00E022F8" w:rsidRDefault="00687576" w:rsidP="00690D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342,172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1C5FC8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935A98" w14:textId="18837BB3" w:rsidR="00687576" w:rsidRPr="00E022F8" w:rsidRDefault="00E23F76" w:rsidP="00690DB1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(1,138,984)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B073203" w14:textId="77777777" w:rsidR="00687576" w:rsidRPr="005166E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E169127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left="-48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(1,291,162)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2CB6CDF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511C6979" w14:textId="744F0F75" w:rsidR="00687576" w:rsidRPr="00E022F8" w:rsidRDefault="00E23F76" w:rsidP="00687576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11,078</w:t>
            </w:r>
            <w:r w:rsidR="00304F24" w:rsidRPr="00E022F8">
              <w:rPr>
                <w:rFonts w:asciiTheme="majorBidi" w:hAnsiTheme="majorBidi" w:cstheme="majorBidi"/>
                <w:sz w:val="20"/>
                <w:szCs w:val="20"/>
              </w:rPr>
              <w:t>,103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A072538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F2BB328" w14:textId="77777777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11,724,214</w:t>
            </w:r>
          </w:p>
        </w:tc>
      </w:tr>
      <w:tr w:rsidR="00687576" w:rsidRPr="00C07E97" w14:paraId="035A4209" w14:textId="77777777" w:rsidTr="00B12CC7">
        <w:trPr>
          <w:gridAfter w:val="1"/>
          <w:wAfter w:w="6" w:type="dxa"/>
          <w:trHeight w:val="250"/>
        </w:trPr>
        <w:tc>
          <w:tcPr>
            <w:tcW w:w="2082" w:type="dxa"/>
            <w:gridSpan w:val="2"/>
            <w:vAlign w:val="bottom"/>
          </w:tcPr>
          <w:p w14:paraId="731BB7FB" w14:textId="77777777" w:rsidR="00687576" w:rsidRPr="00C07E97" w:rsidRDefault="00687576" w:rsidP="00687576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096DFA45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B26D3B3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B94616D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66A85EB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FA02A77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7E89E381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AE9C89F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5C23FDF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48192C1F" w14:textId="77777777" w:rsidR="00687576" w:rsidRPr="00E022F8" w:rsidRDefault="00687576" w:rsidP="00687576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8BE8080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F545CCF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32792E6B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6DF681B4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4DAD77E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A89D569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4CD18C7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B3C590C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530D129" w14:textId="77777777" w:rsidR="00687576" w:rsidRPr="00E022F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CD50DC0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7D6254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93219CB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32143C17" w14:textId="77777777" w:rsidR="00687576" w:rsidRPr="005166E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D5212CD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0A81125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6AE01" w14:textId="1810E90D" w:rsidR="00687576" w:rsidRPr="00E022F8" w:rsidRDefault="00304F24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76E35FA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99AF3" w14:textId="77777777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rPr>
                <w:rFonts w:asciiTheme="majorBidi" w:hAnsiTheme="majorBidi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</w:tr>
      <w:tr w:rsidR="00687576" w:rsidRPr="00C07E97" w14:paraId="7D5D8220" w14:textId="77777777" w:rsidTr="00B12CC7">
        <w:trPr>
          <w:gridAfter w:val="1"/>
          <w:wAfter w:w="6" w:type="dxa"/>
          <w:trHeight w:val="250"/>
        </w:trPr>
        <w:tc>
          <w:tcPr>
            <w:tcW w:w="3680" w:type="dxa"/>
            <w:gridSpan w:val="5"/>
            <w:vAlign w:val="bottom"/>
          </w:tcPr>
          <w:p w14:paraId="38A3FA02" w14:textId="6539D5AB" w:rsidR="00687576" w:rsidRPr="005166E8" w:rsidRDefault="00687576" w:rsidP="00687576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หนี้สินรวม ณ วันที่ </w:t>
            </w:r>
            <w:r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</w:t>
            </w:r>
            <w:r w:rsidRPr="005166E8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 xml:space="preserve"> </w:t>
            </w:r>
            <w:r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 xml:space="preserve">/ 31 </w:t>
            </w:r>
            <w:r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64" w:type="dxa"/>
            <w:vAlign w:val="bottom"/>
          </w:tcPr>
          <w:p w14:paraId="05BAF50C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70578A6C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696652DC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85A50E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319C97A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7" w:type="dxa"/>
            <w:vAlign w:val="bottom"/>
          </w:tcPr>
          <w:p w14:paraId="4F531A6C" w14:textId="77777777" w:rsidR="00687576" w:rsidRPr="005166E8" w:rsidRDefault="00687576" w:rsidP="00687576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229778D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BDC3FA7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5B82C4EE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42C9C171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10EE3DE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434890FE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1EF35D7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0F16394" w14:textId="77777777" w:rsidR="00687576" w:rsidRPr="005166E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78602E1" w14:textId="77777777" w:rsidR="00687576" w:rsidRPr="005166E8" w:rsidRDefault="00687576" w:rsidP="0068757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5B292A9C" w14:textId="77777777" w:rsidR="00687576" w:rsidRPr="005166E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5547757" w14:textId="77777777" w:rsidR="00687576" w:rsidRPr="005166E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732830" w14:textId="77777777" w:rsidR="00687576" w:rsidRPr="005166E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0D97C45" w14:textId="77777777" w:rsidR="00687576" w:rsidRPr="005166E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281642B" w14:textId="77777777" w:rsidR="00687576" w:rsidRPr="00E022F8" w:rsidRDefault="00687576" w:rsidP="0068757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18EC9E44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0459C" w14:textId="5E6634DD" w:rsidR="00687576" w:rsidRPr="00E022F8" w:rsidRDefault="00304F24" w:rsidP="00687576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11,078,103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BFB4045" w14:textId="77777777" w:rsidR="00687576" w:rsidRPr="00E022F8" w:rsidRDefault="00687576" w:rsidP="0068757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DD85A8" w14:textId="77777777" w:rsidR="00687576" w:rsidRPr="00E022F8" w:rsidRDefault="00687576" w:rsidP="0068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11,724,214</w:t>
            </w:r>
          </w:p>
        </w:tc>
      </w:tr>
    </w:tbl>
    <w:p w14:paraId="07560ED3" w14:textId="77777777" w:rsidR="000E30E9" w:rsidRPr="00592427" w:rsidRDefault="000E30E9" w:rsidP="000E30E9">
      <w:pPr>
        <w:rPr>
          <w:rFonts w:asciiTheme="majorBidi" w:hAnsiTheme="majorBidi" w:cstheme="majorBidi"/>
          <w:sz w:val="30"/>
          <w:szCs w:val="30"/>
          <w:lang w:val="en-GB"/>
        </w:rPr>
        <w:sectPr w:rsidR="000E30E9" w:rsidRPr="00592427" w:rsidSect="00D73867">
          <w:headerReference w:type="default" r:id="rId13"/>
          <w:footerReference w:type="default" r:id="rId14"/>
          <w:pgSz w:w="16838" w:h="11906" w:orient="landscape" w:code="9"/>
          <w:pgMar w:top="691" w:right="1152" w:bottom="576" w:left="1152" w:header="691" w:footer="720" w:gutter="0"/>
          <w:cols w:space="720"/>
          <w:docGrid w:linePitch="360"/>
        </w:sectPr>
      </w:pPr>
    </w:p>
    <w:tbl>
      <w:tblPr>
        <w:tblW w:w="89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3"/>
        <w:gridCol w:w="1710"/>
        <w:gridCol w:w="278"/>
        <w:gridCol w:w="1699"/>
      </w:tblGrid>
      <w:tr w:rsidR="00C52B8B" w:rsidRPr="00424DDB" w14:paraId="598B0116" w14:textId="77777777" w:rsidTr="00C52B8B">
        <w:trPr>
          <w:tblHeader/>
        </w:trPr>
        <w:tc>
          <w:tcPr>
            <w:tcW w:w="2947" w:type="pct"/>
            <w:vAlign w:val="bottom"/>
          </w:tcPr>
          <w:p w14:paraId="0C6703F4" w14:textId="37D5324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pct"/>
            <w:gridSpan w:val="3"/>
          </w:tcPr>
          <w:p w14:paraId="6D8D1C7E" w14:textId="09D37E7D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B8B" w:rsidRPr="00424DDB" w14:paraId="6D5F01CC" w14:textId="77777777" w:rsidTr="00A62D73">
        <w:trPr>
          <w:tblHeader/>
        </w:trPr>
        <w:tc>
          <w:tcPr>
            <w:tcW w:w="2947" w:type="pct"/>
            <w:vAlign w:val="bottom"/>
          </w:tcPr>
          <w:p w14:paraId="62C2A70B" w14:textId="3695DC74" w:rsidR="00C52B8B" w:rsidRDefault="0089097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241E9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66292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="00241E9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E7769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E7769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2" w:type="pct"/>
          </w:tcPr>
          <w:p w14:paraId="608F30C1" w14:textId="3033432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41E9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704E3B32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0441DA43" w14:textId="63149941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41E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52B8B" w:rsidRPr="00424DDB" w14:paraId="2CDE5880" w14:textId="77777777" w:rsidTr="00A62D73">
        <w:trPr>
          <w:trHeight w:val="137"/>
        </w:trPr>
        <w:tc>
          <w:tcPr>
            <w:tcW w:w="2947" w:type="pct"/>
          </w:tcPr>
          <w:p w14:paraId="44B597D0" w14:textId="77777777" w:rsidR="00C52B8B" w:rsidRPr="00774EBA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pct"/>
            <w:gridSpan w:val="3"/>
          </w:tcPr>
          <w:p w14:paraId="058DD2D8" w14:textId="77777777" w:rsidR="00C52B8B" w:rsidRPr="00052439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8B" w:rsidRPr="00424DDB" w14:paraId="20D8C66D" w14:textId="77777777" w:rsidTr="00A62D73">
        <w:tc>
          <w:tcPr>
            <w:tcW w:w="2947" w:type="pct"/>
          </w:tcPr>
          <w:p w14:paraId="68F5EA88" w14:textId="2C30A2FB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52" w:type="pct"/>
          </w:tcPr>
          <w:p w14:paraId="3D3360E9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7719ADFF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2F350A4C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2B8B" w:rsidRPr="00424DDB" w14:paraId="27F9FBB8" w14:textId="77777777" w:rsidTr="00A62D73">
        <w:tc>
          <w:tcPr>
            <w:tcW w:w="2947" w:type="pct"/>
          </w:tcPr>
          <w:p w14:paraId="3740FBA5" w14:textId="14BE1EBF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5302BDAF" w14:textId="224C3F41" w:rsidR="00C52B8B" w:rsidRPr="008C5F11" w:rsidRDefault="00BD442A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,821</w:t>
            </w:r>
          </w:p>
        </w:tc>
        <w:tc>
          <w:tcPr>
            <w:tcW w:w="155" w:type="pct"/>
          </w:tcPr>
          <w:p w14:paraId="2B33CD20" w14:textId="77777777" w:rsidR="00C52B8B" w:rsidRPr="008C5F11" w:rsidRDefault="00C52B8B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7D510356" w14:textId="096F1013" w:rsidR="00C52B8B" w:rsidRPr="008C5F11" w:rsidRDefault="00264920" w:rsidP="00377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116</w:t>
            </w:r>
            <w:r w:rsidR="003774B8">
              <w:rPr>
                <w:rFonts w:asciiTheme="majorBidi" w:hAnsiTheme="majorBidi" w:cstheme="majorBidi" w:hint="cs"/>
                <w:sz w:val="30"/>
                <w:szCs w:val="30"/>
                <w:cs/>
              </w:rPr>
              <w:t>,638</w:t>
            </w:r>
          </w:p>
        </w:tc>
      </w:tr>
      <w:tr w:rsidR="00C52B8B" w:rsidRPr="006A2EAE" w14:paraId="0487C557" w14:textId="77777777" w:rsidTr="00A62D73">
        <w:tc>
          <w:tcPr>
            <w:tcW w:w="2947" w:type="pct"/>
          </w:tcPr>
          <w:p w14:paraId="3D8D1C7F" w14:textId="031DAD06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52B8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8B0F66" w14:textId="661E67D0" w:rsidR="00C52B8B" w:rsidRPr="008C5F11" w:rsidRDefault="00BD442A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127,821</w:t>
            </w:r>
          </w:p>
        </w:tc>
        <w:tc>
          <w:tcPr>
            <w:tcW w:w="155" w:type="pct"/>
          </w:tcPr>
          <w:p w14:paraId="16DA9F0A" w14:textId="77777777" w:rsidR="00C52B8B" w:rsidRPr="00B27924" w:rsidRDefault="00C52B8B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</w:tcPr>
          <w:p w14:paraId="5C13F416" w14:textId="4E4E84D2" w:rsidR="00C52B8B" w:rsidRPr="006A2EAE" w:rsidRDefault="003774B8" w:rsidP="00377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E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116,638</w:t>
            </w:r>
          </w:p>
        </w:tc>
      </w:tr>
    </w:tbl>
    <w:p w14:paraId="5CB7F9DC" w14:textId="251F59DA" w:rsidR="00C52B8B" w:rsidRDefault="00C52B8B" w:rsidP="0069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746FFB69" w14:textId="77777777" w:rsidR="00110E43" w:rsidRPr="00110E43" w:rsidRDefault="00110E43" w:rsidP="00110E43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10E4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</w:p>
    <w:p w14:paraId="070CE236" w14:textId="77777777" w:rsidR="00110E43" w:rsidRPr="00A330B3" w:rsidRDefault="00110E43" w:rsidP="00110E43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lang w:val="th-TH"/>
        </w:rPr>
      </w:pPr>
    </w:p>
    <w:p w14:paraId="16E24EBB" w14:textId="04164241" w:rsidR="00110E43" w:rsidRDefault="00110E43" w:rsidP="00110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6A42">
        <w:rPr>
          <w:rFonts w:asciiTheme="majorBidi" w:hAnsiTheme="majorBidi" w:cstheme="majorBidi" w:hint="cs"/>
          <w:sz w:val="30"/>
          <w:szCs w:val="30"/>
          <w:cs/>
          <w:lang w:val="th-TH"/>
        </w:rPr>
        <w:t>กำไรต่อหุ้นขั้นพื้นฐาน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สำหรับงวดสามเดือนและ</w:t>
      </w:r>
      <w:r w:rsidRPr="001F58E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งวดหกเดือนสิ้นสุดวันที่ </w:t>
      </w:r>
      <w:r w:rsidRPr="001F58EB">
        <w:rPr>
          <w:rFonts w:asciiTheme="majorBidi" w:hAnsiTheme="majorBidi" w:cstheme="majorBidi"/>
          <w:sz w:val="30"/>
          <w:szCs w:val="30"/>
        </w:rPr>
        <w:t xml:space="preserve">30 </w:t>
      </w:r>
      <w:r w:rsidRPr="001F58E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B7A98">
        <w:rPr>
          <w:rFonts w:asciiTheme="majorBidi" w:hAnsiTheme="majorBidi" w:cstheme="majorBidi"/>
          <w:sz w:val="30"/>
          <w:szCs w:val="30"/>
        </w:rPr>
        <w:t>2</w:t>
      </w:r>
      <w:r w:rsidRPr="00F36A42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7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8B7A98">
        <w:rPr>
          <w:rFonts w:asciiTheme="majorBidi" w:hAnsiTheme="majorBidi" w:cstheme="majorBidi"/>
          <w:sz w:val="30"/>
          <w:szCs w:val="30"/>
        </w:rPr>
        <w:t>2</w:t>
      </w:r>
      <w:r w:rsidRPr="00F36A42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6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คำนวณจากกำไรสำหรับงวดที่เป็นส่วนของผู้ถือหุ้นสามัญของบริษัทที่ออกจำหน่ายแล้วระหว่างงวด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 xml:space="preserve">โดยได้ปรับผลกระทบจำนวนหุ้นสามัญที่เกิดการจากเปลี่ยนแปลงมูลค่าหุ้นสามัญของบริษัทที่ตราไว้จากเดิมหุ้นละ </w:t>
      </w:r>
      <w:r w:rsidRPr="008B7A98">
        <w:rPr>
          <w:rFonts w:asciiTheme="majorBidi" w:hAnsiTheme="majorBidi" w:cstheme="majorBidi"/>
          <w:sz w:val="30"/>
          <w:szCs w:val="30"/>
        </w:rPr>
        <w:t>100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B381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 xml:space="preserve">เป็นหุ้นละ </w:t>
      </w:r>
      <w:r w:rsidRPr="008B7A98">
        <w:rPr>
          <w:rFonts w:asciiTheme="majorBidi" w:hAnsiTheme="majorBidi" w:cstheme="majorBidi"/>
          <w:sz w:val="30"/>
          <w:szCs w:val="30"/>
        </w:rPr>
        <w:t>0</w:t>
      </w:r>
      <w:r w:rsidRPr="00F36A42">
        <w:rPr>
          <w:rFonts w:asciiTheme="majorBidi" w:hAnsiTheme="majorBidi" w:cstheme="majorBidi"/>
          <w:sz w:val="30"/>
          <w:szCs w:val="30"/>
        </w:rPr>
        <w:t xml:space="preserve">.5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บาท โดยกำไรต่อหุ้นขั้นพื้นฐานของงวดได้ถูกคำนวณใหม่โดยถือเสมือนว่าการเปลี่ยนแปลงมูลค่าหุ้นได้เกิดขึ้นตั้งแต่วันเริ่มของงวดแรกที่เสนอรายงาน โดยแสดงการคำนวณดังนี้</w:t>
      </w:r>
    </w:p>
    <w:p w14:paraId="6570CD42" w14:textId="77777777" w:rsidR="00110E43" w:rsidRPr="00BD6FDE" w:rsidRDefault="00110E43" w:rsidP="00110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3"/>
        <w:gridCol w:w="180"/>
        <w:gridCol w:w="1250"/>
        <w:gridCol w:w="220"/>
        <w:gridCol w:w="1257"/>
        <w:gridCol w:w="180"/>
        <w:gridCol w:w="1260"/>
      </w:tblGrid>
      <w:tr w:rsidR="00BD6FDE" w:rsidRPr="00424DDB" w14:paraId="31CA439C" w14:textId="77777777" w:rsidTr="007A3686">
        <w:trPr>
          <w:cantSplit/>
        </w:trPr>
        <w:tc>
          <w:tcPr>
            <w:tcW w:w="3870" w:type="dxa"/>
          </w:tcPr>
          <w:p w14:paraId="51DFB501" w14:textId="77777777" w:rsidR="00BD6FDE" w:rsidRPr="00D76771" w:rsidRDefault="00BD6FDE" w:rsidP="007A3686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0E2FB61E" w14:textId="77777777" w:rsidR="00BD6FDE" w:rsidRPr="00D76771" w:rsidRDefault="00BD6FDE" w:rsidP="007A368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" w:type="dxa"/>
          </w:tcPr>
          <w:p w14:paraId="576A4CB4" w14:textId="77777777" w:rsidR="00BD6FDE" w:rsidRPr="00D76771" w:rsidRDefault="00BD6FDE" w:rsidP="007A3686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240D6AE3" w14:textId="77777777" w:rsidR="00BD6FDE" w:rsidRPr="00D76771" w:rsidRDefault="00BD6FDE" w:rsidP="007A368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FDE" w:rsidRPr="00424DDB" w14:paraId="3D20D7AF" w14:textId="77777777" w:rsidTr="007A3686">
        <w:trPr>
          <w:cantSplit/>
        </w:trPr>
        <w:tc>
          <w:tcPr>
            <w:tcW w:w="3870" w:type="dxa"/>
          </w:tcPr>
          <w:p w14:paraId="3790738A" w14:textId="77777777" w:rsidR="00BD6FDE" w:rsidRPr="00D76771" w:rsidRDefault="00BD6FDE" w:rsidP="001B3812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3" w:type="dxa"/>
            <w:vAlign w:val="center"/>
          </w:tcPr>
          <w:p w14:paraId="3BAD53FE" w14:textId="716C454E" w:rsidR="00BD6FDE" w:rsidRPr="00D76771" w:rsidRDefault="00BD6FDE" w:rsidP="007A368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7677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037C0F78" w14:textId="77777777" w:rsidR="00BD6FDE" w:rsidRPr="00D76771" w:rsidRDefault="00BD6FDE" w:rsidP="007A36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</w:tcPr>
          <w:p w14:paraId="496A1A0D" w14:textId="14C241BE" w:rsidR="00BD6FDE" w:rsidRPr="00D76771" w:rsidRDefault="00BD6FDE" w:rsidP="007A368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7677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0" w:type="dxa"/>
          </w:tcPr>
          <w:p w14:paraId="06764C0D" w14:textId="77777777" w:rsidR="00BD6FDE" w:rsidRPr="00D76771" w:rsidRDefault="00BD6FDE" w:rsidP="007A36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center"/>
          </w:tcPr>
          <w:p w14:paraId="035054B6" w14:textId="4CFF0F93" w:rsidR="00BD6FDE" w:rsidRPr="00D76771" w:rsidRDefault="00BD6FDE" w:rsidP="007A368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7677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3BCE7042" w14:textId="77777777" w:rsidR="00BD6FDE" w:rsidRPr="00D76771" w:rsidRDefault="00BD6FDE" w:rsidP="007A36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9B558E9" w14:textId="17C85CD6" w:rsidR="00BD6FDE" w:rsidRPr="00D76771" w:rsidRDefault="00BD6FDE" w:rsidP="007A368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7677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D6FDE" w:rsidRPr="00424DDB" w14:paraId="4F085768" w14:textId="77777777" w:rsidTr="007A3686">
        <w:trPr>
          <w:cantSplit/>
        </w:trPr>
        <w:tc>
          <w:tcPr>
            <w:tcW w:w="3870" w:type="dxa"/>
          </w:tcPr>
          <w:p w14:paraId="2FFF23ED" w14:textId="77777777" w:rsidR="00BD6FDE" w:rsidRPr="00D76771" w:rsidRDefault="00BD6FDE" w:rsidP="007A3686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0" w:type="dxa"/>
            <w:gridSpan w:val="7"/>
          </w:tcPr>
          <w:p w14:paraId="6A11FC48" w14:textId="77777777" w:rsidR="00BD6FDE" w:rsidRPr="00D76771" w:rsidRDefault="00BD6FDE" w:rsidP="007A36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6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BD6FDE" w:rsidRPr="00A5632B" w14:paraId="6079C887" w14:textId="77777777" w:rsidTr="007A3686">
        <w:trPr>
          <w:cantSplit/>
          <w:trHeight w:val="164"/>
        </w:trPr>
        <w:tc>
          <w:tcPr>
            <w:tcW w:w="3870" w:type="dxa"/>
          </w:tcPr>
          <w:p w14:paraId="0E0E1749" w14:textId="11CA9300" w:rsidR="00BD6FDE" w:rsidRPr="00A5632B" w:rsidRDefault="00BD6FDE" w:rsidP="007A3686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4DA01194" w14:textId="77777777" w:rsidR="00BD6FDE" w:rsidRPr="00A5632B" w:rsidRDefault="00BD6FDE" w:rsidP="007A3686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10CF2E3D" w14:textId="14E08335" w:rsidR="00BD6FDE" w:rsidRPr="00A5632B" w:rsidRDefault="001B3812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50,296</w:t>
            </w:r>
          </w:p>
        </w:tc>
        <w:tc>
          <w:tcPr>
            <w:tcW w:w="180" w:type="dxa"/>
            <w:vAlign w:val="bottom"/>
          </w:tcPr>
          <w:p w14:paraId="772D9AF8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2B9F20DE" w14:textId="235DF4CD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117,214</w:t>
            </w:r>
          </w:p>
        </w:tc>
        <w:tc>
          <w:tcPr>
            <w:tcW w:w="220" w:type="dxa"/>
          </w:tcPr>
          <w:p w14:paraId="12BCB965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6D211BE0" w14:textId="27C56E48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B3812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B3812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180" w:type="dxa"/>
            <w:vAlign w:val="bottom"/>
          </w:tcPr>
          <w:p w14:paraId="2A374574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5704E55" w14:textId="5E3BBE0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12,058</w:t>
            </w:r>
          </w:p>
        </w:tc>
      </w:tr>
      <w:tr w:rsidR="00BD6FDE" w:rsidRPr="00A5632B" w14:paraId="346960E6" w14:textId="77777777" w:rsidTr="007A3686">
        <w:trPr>
          <w:cantSplit/>
          <w:trHeight w:val="164"/>
        </w:trPr>
        <w:tc>
          <w:tcPr>
            <w:tcW w:w="3870" w:type="dxa"/>
          </w:tcPr>
          <w:p w14:paraId="3B0EBEFB" w14:textId="77777777" w:rsidR="00BD6FDE" w:rsidRPr="00A5632B" w:rsidRDefault="00BD6FDE" w:rsidP="007A3686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3FC17827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2B4941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23A641B2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3C32FF8A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0B821B9D" w14:textId="77777777" w:rsidR="00BD6FDE" w:rsidRPr="00A5632B" w:rsidRDefault="00BD6FDE" w:rsidP="007A368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6A1EA5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72653CB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6FDE" w:rsidRPr="00A5632B" w14:paraId="0512CFC2" w14:textId="77777777" w:rsidTr="007A3686">
        <w:trPr>
          <w:cantSplit/>
          <w:trHeight w:val="164"/>
        </w:trPr>
        <w:tc>
          <w:tcPr>
            <w:tcW w:w="3870" w:type="dxa"/>
          </w:tcPr>
          <w:p w14:paraId="49B71C57" w14:textId="77777777" w:rsidR="00BD6FDE" w:rsidRPr="00A5632B" w:rsidRDefault="00BD6FDE" w:rsidP="007A3686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3" w:type="dxa"/>
            <w:vAlign w:val="bottom"/>
          </w:tcPr>
          <w:p w14:paraId="10C705B5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E32AAE6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38D31199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1456DE78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3A16ACC" w14:textId="77777777" w:rsidR="00BD6FDE" w:rsidRPr="00A5632B" w:rsidRDefault="00BD6FDE" w:rsidP="007A368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8AFFB5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80964C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B3812" w:rsidRPr="00A5632B" w14:paraId="4B75B2F0" w14:textId="77777777" w:rsidTr="007A3686">
        <w:trPr>
          <w:cantSplit/>
          <w:trHeight w:val="164"/>
        </w:trPr>
        <w:tc>
          <w:tcPr>
            <w:tcW w:w="3870" w:type="dxa"/>
          </w:tcPr>
          <w:p w14:paraId="3DB8F967" w14:textId="77777777" w:rsidR="001B3812" w:rsidRPr="00A5632B" w:rsidRDefault="001B3812" w:rsidP="001B3812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3" w:type="dxa"/>
            <w:vAlign w:val="bottom"/>
          </w:tcPr>
          <w:p w14:paraId="7C44B988" w14:textId="1E62035F" w:rsidR="001B3812" w:rsidRPr="00A5632B" w:rsidRDefault="001B3812" w:rsidP="001B381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1,120,000</w:t>
            </w:r>
          </w:p>
        </w:tc>
        <w:tc>
          <w:tcPr>
            <w:tcW w:w="180" w:type="dxa"/>
          </w:tcPr>
          <w:p w14:paraId="738EA3CB" w14:textId="77777777" w:rsidR="001B3812" w:rsidRPr="00A5632B" w:rsidRDefault="001B3812" w:rsidP="001B38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422E99A8" w14:textId="77777777" w:rsidR="001B3812" w:rsidRPr="00A5632B" w:rsidRDefault="001B3812" w:rsidP="001B381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840,000</w:t>
            </w:r>
          </w:p>
        </w:tc>
        <w:tc>
          <w:tcPr>
            <w:tcW w:w="220" w:type="dxa"/>
          </w:tcPr>
          <w:p w14:paraId="10C9A610" w14:textId="77777777" w:rsidR="001B3812" w:rsidRPr="00A5632B" w:rsidRDefault="001B3812" w:rsidP="001B38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2F47A19" w14:textId="1B0A14F6" w:rsidR="001B3812" w:rsidRPr="00A5632B" w:rsidRDefault="001B3812" w:rsidP="001B3812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1,120,000</w:t>
            </w:r>
          </w:p>
        </w:tc>
        <w:tc>
          <w:tcPr>
            <w:tcW w:w="180" w:type="dxa"/>
            <w:vAlign w:val="bottom"/>
          </w:tcPr>
          <w:p w14:paraId="17FCD319" w14:textId="77777777" w:rsidR="001B3812" w:rsidRPr="00A5632B" w:rsidRDefault="001B3812" w:rsidP="001B38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B1A88" w14:textId="77777777" w:rsidR="001B3812" w:rsidRPr="00A5632B" w:rsidRDefault="001B3812" w:rsidP="001B381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840,000</w:t>
            </w:r>
          </w:p>
        </w:tc>
      </w:tr>
      <w:tr w:rsidR="001B3812" w:rsidRPr="00A5632B" w14:paraId="58104011" w14:textId="77777777" w:rsidTr="007A3686">
        <w:trPr>
          <w:cantSplit/>
          <w:trHeight w:val="164"/>
        </w:trPr>
        <w:tc>
          <w:tcPr>
            <w:tcW w:w="3870" w:type="dxa"/>
          </w:tcPr>
          <w:p w14:paraId="7D5E91BA" w14:textId="77777777" w:rsidR="001B3812" w:rsidRPr="00A5632B" w:rsidRDefault="001B3812" w:rsidP="001B3812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ผลกระทบจากการออกหุ้นใหม่</w:t>
            </w:r>
          </w:p>
          <w:p w14:paraId="30098608" w14:textId="77777777" w:rsidR="001B3812" w:rsidRPr="00A5632B" w:rsidRDefault="001B3812" w:rsidP="001B3812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ในวันที่ 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3" w:type="dxa"/>
            <w:vAlign w:val="bottom"/>
          </w:tcPr>
          <w:p w14:paraId="7867A550" w14:textId="6167303A" w:rsidR="001B3812" w:rsidRPr="00A5632B" w:rsidRDefault="001B3812" w:rsidP="001B381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B3DE80C" w14:textId="77777777" w:rsidR="001B3812" w:rsidRPr="00A5632B" w:rsidRDefault="001B3812" w:rsidP="001B38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50FBE31C" w14:textId="5CA8E70F" w:rsidR="001B3812" w:rsidRPr="00A5632B" w:rsidRDefault="001B3812" w:rsidP="001B381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A563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215,385</w:t>
            </w:r>
          </w:p>
        </w:tc>
        <w:tc>
          <w:tcPr>
            <w:tcW w:w="220" w:type="dxa"/>
          </w:tcPr>
          <w:p w14:paraId="6A447F56" w14:textId="77777777" w:rsidR="001B3812" w:rsidRPr="00A5632B" w:rsidRDefault="001B3812" w:rsidP="001B38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0D60219" w14:textId="6F087677" w:rsidR="001B3812" w:rsidRPr="00A5632B" w:rsidRDefault="001B3812" w:rsidP="001B381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1B5C97" w14:textId="77777777" w:rsidR="001B3812" w:rsidRPr="00A5632B" w:rsidRDefault="001B3812" w:rsidP="001B38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BBC8B9" w14:textId="67E2B1AF" w:rsidR="001B3812" w:rsidRPr="00A5632B" w:rsidRDefault="001B3812" w:rsidP="001B3812">
            <w:pPr>
              <w:pStyle w:val="acctfourfigures"/>
              <w:tabs>
                <w:tab w:val="clear" w:pos="765"/>
                <w:tab w:val="decimal" w:pos="461"/>
                <w:tab w:val="decimal" w:pos="78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215,385</w:t>
            </w:r>
          </w:p>
        </w:tc>
      </w:tr>
      <w:tr w:rsidR="00BD6FDE" w:rsidRPr="00A5632B" w14:paraId="3738A17A" w14:textId="77777777" w:rsidTr="007A3686">
        <w:trPr>
          <w:cantSplit/>
          <w:trHeight w:val="164"/>
        </w:trPr>
        <w:tc>
          <w:tcPr>
            <w:tcW w:w="3870" w:type="dxa"/>
          </w:tcPr>
          <w:p w14:paraId="0276A485" w14:textId="77777777" w:rsidR="00BD6FDE" w:rsidRPr="00A5632B" w:rsidRDefault="00BD6FDE" w:rsidP="007A3686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23BB7" w14:textId="77AAB1A4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1B3812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120,000</w:t>
            </w:r>
          </w:p>
        </w:tc>
        <w:tc>
          <w:tcPr>
            <w:tcW w:w="180" w:type="dxa"/>
          </w:tcPr>
          <w:p w14:paraId="31099434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76CA0" w14:textId="4D96519D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1,055,385</w:t>
            </w:r>
          </w:p>
        </w:tc>
        <w:tc>
          <w:tcPr>
            <w:tcW w:w="220" w:type="dxa"/>
          </w:tcPr>
          <w:p w14:paraId="015F18E2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A5903" w14:textId="180FB82F" w:rsidR="00BD6FDE" w:rsidRPr="00A5632B" w:rsidRDefault="001B3812" w:rsidP="007A368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180" w:type="dxa"/>
            <w:vAlign w:val="bottom"/>
          </w:tcPr>
          <w:p w14:paraId="1745A9CD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FD704" w14:textId="08105AF5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1,055,385</w:t>
            </w:r>
          </w:p>
        </w:tc>
      </w:tr>
      <w:tr w:rsidR="00BD6FDE" w:rsidRPr="00A5632B" w14:paraId="1D7DD101" w14:textId="77777777" w:rsidTr="007A3686">
        <w:trPr>
          <w:cantSplit/>
          <w:trHeight w:val="164"/>
        </w:trPr>
        <w:tc>
          <w:tcPr>
            <w:tcW w:w="3870" w:type="dxa"/>
          </w:tcPr>
          <w:p w14:paraId="129783D0" w14:textId="77777777" w:rsidR="00BD6FDE" w:rsidRPr="00A5632B" w:rsidRDefault="00BD6FDE" w:rsidP="007A3686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59A888C5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93CEF9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0E780565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2D73AC7D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9AD051C" w14:textId="77777777" w:rsidR="00BD6FDE" w:rsidRPr="00A5632B" w:rsidRDefault="00BD6FDE" w:rsidP="007A368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A9EAE0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AA455D6" w14:textId="77777777" w:rsidR="00BD6FDE" w:rsidRPr="00A5632B" w:rsidRDefault="00BD6FDE" w:rsidP="007A368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6FDE" w:rsidRPr="00A5632B" w14:paraId="70D2D17A" w14:textId="77777777" w:rsidTr="007A3686">
        <w:trPr>
          <w:cantSplit/>
          <w:trHeight w:val="164"/>
        </w:trPr>
        <w:tc>
          <w:tcPr>
            <w:tcW w:w="3870" w:type="dxa"/>
          </w:tcPr>
          <w:p w14:paraId="7EC7DA2B" w14:textId="6EDAFE6F" w:rsidR="00BD6FDE" w:rsidRPr="00A5632B" w:rsidRDefault="00BD6FDE" w:rsidP="007A3686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56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54099669" w14:textId="19812091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1B3812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80" w:type="dxa"/>
            <w:vAlign w:val="bottom"/>
          </w:tcPr>
          <w:p w14:paraId="0EDC1E7A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2D89EA1D" w14:textId="6B81D60F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0.111   </w:t>
            </w:r>
          </w:p>
        </w:tc>
        <w:tc>
          <w:tcPr>
            <w:tcW w:w="220" w:type="dxa"/>
          </w:tcPr>
          <w:p w14:paraId="1EE7326E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26865BE9" w14:textId="4F075309" w:rsidR="00BD6FDE" w:rsidRPr="00A5632B" w:rsidRDefault="00BD6FDE" w:rsidP="007A3686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  <w:r w:rsidR="001B3812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0B80CB18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6FC1C33" w14:textId="3052E6D5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0.011</w:t>
            </w:r>
          </w:p>
        </w:tc>
      </w:tr>
    </w:tbl>
    <w:p w14:paraId="566D55FB" w14:textId="77777777" w:rsidR="00110E43" w:rsidRPr="00A5632B" w:rsidRDefault="00110E43" w:rsidP="00110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590080" w14:textId="77777777" w:rsidR="00110E43" w:rsidRPr="00A5632B" w:rsidRDefault="00110E43" w:rsidP="0069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52D835AB" w14:textId="77777777" w:rsidR="00BD6FDE" w:rsidRPr="00A5632B" w:rsidRDefault="00BD6FDE" w:rsidP="0069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2"/>
        <w:gridCol w:w="1261"/>
        <w:gridCol w:w="180"/>
        <w:gridCol w:w="1250"/>
        <w:gridCol w:w="220"/>
        <w:gridCol w:w="1257"/>
        <w:gridCol w:w="178"/>
        <w:gridCol w:w="1262"/>
      </w:tblGrid>
      <w:tr w:rsidR="00BD6FDE" w:rsidRPr="00A5632B" w14:paraId="79602F70" w14:textId="77777777" w:rsidTr="007A3686">
        <w:trPr>
          <w:cantSplit/>
        </w:trPr>
        <w:tc>
          <w:tcPr>
            <w:tcW w:w="3872" w:type="dxa"/>
          </w:tcPr>
          <w:p w14:paraId="27A6438A" w14:textId="77777777" w:rsidR="00BD6FDE" w:rsidRPr="00A5632B" w:rsidRDefault="00BD6FDE" w:rsidP="007A3686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1" w:type="dxa"/>
            <w:gridSpan w:val="3"/>
            <w:hideMark/>
          </w:tcPr>
          <w:p w14:paraId="3079D382" w14:textId="77777777" w:rsidR="00BD6FDE" w:rsidRPr="00A5632B" w:rsidRDefault="00BD6FDE" w:rsidP="007A368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0" w:type="dxa"/>
          </w:tcPr>
          <w:p w14:paraId="4CB3FBEA" w14:textId="77777777" w:rsidR="00BD6FDE" w:rsidRPr="00A5632B" w:rsidRDefault="00BD6FDE" w:rsidP="007A3686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hideMark/>
          </w:tcPr>
          <w:p w14:paraId="2FD42A1C" w14:textId="77777777" w:rsidR="00BD6FDE" w:rsidRPr="00A5632B" w:rsidRDefault="00BD6FDE" w:rsidP="007A368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6FDE" w:rsidRPr="00A5632B" w14:paraId="12BD6C54" w14:textId="77777777" w:rsidTr="007A3686">
        <w:trPr>
          <w:cantSplit/>
        </w:trPr>
        <w:tc>
          <w:tcPr>
            <w:tcW w:w="3872" w:type="dxa"/>
            <w:hideMark/>
          </w:tcPr>
          <w:p w14:paraId="7A08CF86" w14:textId="77777777" w:rsidR="00BD6FDE" w:rsidRPr="00A5632B" w:rsidRDefault="00BD6FDE" w:rsidP="007A3686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1" w:type="dxa"/>
            <w:vAlign w:val="center"/>
            <w:hideMark/>
          </w:tcPr>
          <w:p w14:paraId="3F0E40FD" w14:textId="5359BA8B" w:rsidR="00BD6FDE" w:rsidRPr="00A5632B" w:rsidRDefault="00BD6FDE" w:rsidP="007A368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20E006C0" w14:textId="77777777" w:rsidR="00BD6FDE" w:rsidRPr="00A5632B" w:rsidRDefault="00BD6FDE" w:rsidP="007A36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  <w:hideMark/>
          </w:tcPr>
          <w:p w14:paraId="4D6FA940" w14:textId="6ECED3CE" w:rsidR="00BD6FDE" w:rsidRPr="00A5632B" w:rsidRDefault="00BD6FDE" w:rsidP="007A368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0" w:type="dxa"/>
          </w:tcPr>
          <w:p w14:paraId="4FBCCA40" w14:textId="77777777" w:rsidR="00BD6FDE" w:rsidRPr="00A5632B" w:rsidRDefault="00BD6FDE" w:rsidP="007A368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center"/>
            <w:hideMark/>
          </w:tcPr>
          <w:p w14:paraId="18A7D677" w14:textId="1951E144" w:rsidR="00BD6FDE" w:rsidRPr="00A5632B" w:rsidRDefault="00BD6FDE" w:rsidP="007A368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79DB4534" w14:textId="77777777" w:rsidR="00BD6FDE" w:rsidRPr="00A5632B" w:rsidRDefault="00BD6FDE" w:rsidP="007A368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center"/>
            <w:hideMark/>
          </w:tcPr>
          <w:p w14:paraId="6BFAE203" w14:textId="0D71FE91" w:rsidR="00BD6FDE" w:rsidRPr="00A5632B" w:rsidRDefault="00BD6FDE" w:rsidP="007A368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D6FDE" w:rsidRPr="00A5632B" w14:paraId="063126BE" w14:textId="77777777" w:rsidTr="007A3686">
        <w:trPr>
          <w:cantSplit/>
          <w:trHeight w:val="164"/>
        </w:trPr>
        <w:tc>
          <w:tcPr>
            <w:tcW w:w="3872" w:type="dxa"/>
          </w:tcPr>
          <w:p w14:paraId="07F180E6" w14:textId="77777777" w:rsidR="00BD6FDE" w:rsidRPr="00A5632B" w:rsidRDefault="00BD6FDE" w:rsidP="007A3686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08" w:type="dxa"/>
            <w:gridSpan w:val="7"/>
            <w:hideMark/>
          </w:tcPr>
          <w:p w14:paraId="56EABBBD" w14:textId="77777777" w:rsidR="00BD6FDE" w:rsidRPr="00A5632B" w:rsidRDefault="00BD6FDE" w:rsidP="007A368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A563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BD6FDE" w:rsidRPr="00A5632B" w14:paraId="0CE2AA6B" w14:textId="77777777" w:rsidTr="007A3686">
        <w:trPr>
          <w:cantSplit/>
          <w:trHeight w:val="164"/>
        </w:trPr>
        <w:tc>
          <w:tcPr>
            <w:tcW w:w="3872" w:type="dxa"/>
            <w:hideMark/>
          </w:tcPr>
          <w:p w14:paraId="26A7FBC6" w14:textId="77777777" w:rsidR="00BD6FDE" w:rsidRPr="00A5632B" w:rsidRDefault="00BD6FDE" w:rsidP="007A3686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1572AFFA" w14:textId="77777777" w:rsidR="00BD6FDE" w:rsidRPr="00A5632B" w:rsidRDefault="00BD6FDE" w:rsidP="007A3686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 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(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BD5C383" w14:textId="6A5C3FC7" w:rsidR="00BD6FDE" w:rsidRPr="00A5632B" w:rsidRDefault="001B3812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40,785</w:t>
            </w:r>
          </w:p>
        </w:tc>
        <w:tc>
          <w:tcPr>
            <w:tcW w:w="180" w:type="dxa"/>
            <w:vAlign w:val="bottom"/>
          </w:tcPr>
          <w:p w14:paraId="02BA738D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EF9E8C" w14:textId="5F1C3DFD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198,887</w:t>
            </w:r>
          </w:p>
        </w:tc>
        <w:tc>
          <w:tcPr>
            <w:tcW w:w="220" w:type="dxa"/>
          </w:tcPr>
          <w:p w14:paraId="14A22ECA" w14:textId="77777777" w:rsidR="00BD6FDE" w:rsidRPr="00A5632B" w:rsidRDefault="00BD6FDE" w:rsidP="007A368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E9C244" w14:textId="4B14D329" w:rsidR="00BD6FDE" w:rsidRPr="00A5632B" w:rsidRDefault="001C6FE6" w:rsidP="007A368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28,156</w:t>
            </w:r>
          </w:p>
        </w:tc>
        <w:tc>
          <w:tcPr>
            <w:tcW w:w="178" w:type="dxa"/>
            <w:vAlign w:val="bottom"/>
          </w:tcPr>
          <w:p w14:paraId="1ECE7E1A" w14:textId="77777777" w:rsidR="00BD6FDE" w:rsidRPr="00A5632B" w:rsidRDefault="00BD6FDE" w:rsidP="007A368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C8654A" w14:textId="6C9E07A1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13,698</w:t>
            </w:r>
          </w:p>
        </w:tc>
      </w:tr>
      <w:tr w:rsidR="00BD6FDE" w:rsidRPr="00A5632B" w14:paraId="6670BE8B" w14:textId="77777777" w:rsidTr="007A3686">
        <w:trPr>
          <w:cantSplit/>
          <w:trHeight w:val="164"/>
        </w:trPr>
        <w:tc>
          <w:tcPr>
            <w:tcW w:w="3872" w:type="dxa"/>
          </w:tcPr>
          <w:p w14:paraId="6EB078F3" w14:textId="77777777" w:rsidR="00BD6FDE" w:rsidRPr="00A5632B" w:rsidRDefault="00BD6FDE" w:rsidP="007A3686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1CF752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948ADC7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3F6C7C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50319C91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5034D4" w14:textId="77777777" w:rsidR="00BD6FDE" w:rsidRPr="00A5632B" w:rsidRDefault="00BD6FDE" w:rsidP="007A368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076DCE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0C2192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6FDE" w:rsidRPr="00A5632B" w14:paraId="03771C0F" w14:textId="77777777" w:rsidTr="007A3686">
        <w:trPr>
          <w:cantSplit/>
          <w:trHeight w:val="164"/>
        </w:trPr>
        <w:tc>
          <w:tcPr>
            <w:tcW w:w="3872" w:type="dxa"/>
            <w:hideMark/>
          </w:tcPr>
          <w:p w14:paraId="0E4AD8E7" w14:textId="77777777" w:rsidR="00BD6FDE" w:rsidRPr="00A5632B" w:rsidRDefault="00BD6FDE" w:rsidP="007A3686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1" w:type="dxa"/>
            <w:vAlign w:val="bottom"/>
          </w:tcPr>
          <w:p w14:paraId="686FD9CD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6037D0B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6EE0D43A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423AAEFB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0579B0A" w14:textId="77777777" w:rsidR="00BD6FDE" w:rsidRPr="00A5632B" w:rsidRDefault="00BD6FDE" w:rsidP="007A368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BE3AFE4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8DF8ED4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D6FDE" w:rsidRPr="00A5632B" w14:paraId="762CCA3F" w14:textId="77777777" w:rsidTr="007A3686">
        <w:trPr>
          <w:cantSplit/>
          <w:trHeight w:val="164"/>
        </w:trPr>
        <w:tc>
          <w:tcPr>
            <w:tcW w:w="3872" w:type="dxa"/>
            <w:hideMark/>
          </w:tcPr>
          <w:p w14:paraId="0B7C120A" w14:textId="77777777" w:rsidR="00BD6FDE" w:rsidRPr="00A5632B" w:rsidRDefault="00BD6FDE" w:rsidP="007A3686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1" w:type="dxa"/>
            <w:vAlign w:val="bottom"/>
            <w:hideMark/>
          </w:tcPr>
          <w:p w14:paraId="31CCD204" w14:textId="171E9254" w:rsidR="00BD6FDE" w:rsidRPr="00A5632B" w:rsidRDefault="001B3812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180" w:type="dxa"/>
          </w:tcPr>
          <w:p w14:paraId="19A1A8C4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  <w:hideMark/>
          </w:tcPr>
          <w:p w14:paraId="69D41B5A" w14:textId="78ED9276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840,000</w:t>
            </w:r>
          </w:p>
        </w:tc>
        <w:tc>
          <w:tcPr>
            <w:tcW w:w="220" w:type="dxa"/>
          </w:tcPr>
          <w:p w14:paraId="092A35B9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335BAE82" w14:textId="5FB26989" w:rsidR="00BD6FDE" w:rsidRPr="00A5632B" w:rsidRDefault="001C6FE6" w:rsidP="007A368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</w:t>
            </w:r>
            <w:r w:rsidR="00BD6FDE"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78" w:type="dxa"/>
            <w:vAlign w:val="bottom"/>
          </w:tcPr>
          <w:p w14:paraId="5F4282D2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15A1AB14" w14:textId="08DE0F24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840,000</w:t>
            </w:r>
          </w:p>
        </w:tc>
      </w:tr>
      <w:tr w:rsidR="00BD6FDE" w:rsidRPr="00A5632B" w14:paraId="21EAF7F5" w14:textId="77777777" w:rsidTr="007A3686">
        <w:trPr>
          <w:cantSplit/>
          <w:trHeight w:val="164"/>
        </w:trPr>
        <w:tc>
          <w:tcPr>
            <w:tcW w:w="3872" w:type="dxa"/>
          </w:tcPr>
          <w:p w14:paraId="1A931D35" w14:textId="77777777" w:rsidR="00BD6FDE" w:rsidRPr="00A5632B" w:rsidRDefault="00BD6FDE" w:rsidP="007A3686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ผลกระทบจากการออกหุ้นใหม่</w:t>
            </w:r>
          </w:p>
          <w:p w14:paraId="18D42770" w14:textId="4C6CE120" w:rsidR="00BD6FDE" w:rsidRPr="00A5632B" w:rsidRDefault="00BD6FDE" w:rsidP="007A3686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ในวันที่ 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1" w:type="dxa"/>
            <w:vAlign w:val="bottom"/>
          </w:tcPr>
          <w:p w14:paraId="1DF9BB79" w14:textId="31DA5A1C" w:rsidR="00BD6FDE" w:rsidRPr="00A5632B" w:rsidRDefault="001B3812" w:rsidP="001C6FE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99C4E3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7622E738" w14:textId="13FE4449" w:rsidR="00BD6FDE" w:rsidRPr="00A5632B" w:rsidRDefault="00BD6FDE" w:rsidP="00BD6FDE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108,287</w:t>
            </w:r>
          </w:p>
        </w:tc>
        <w:tc>
          <w:tcPr>
            <w:tcW w:w="220" w:type="dxa"/>
          </w:tcPr>
          <w:p w14:paraId="340D365F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9EBAB0E" w14:textId="794A9090" w:rsidR="00BD6FDE" w:rsidRPr="00A5632B" w:rsidRDefault="001C6FE6" w:rsidP="001C6FE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0E4267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B164F3E" w14:textId="5D1FC5C2" w:rsidR="00BD6FDE" w:rsidRPr="00A5632B" w:rsidRDefault="00BD6FDE" w:rsidP="00BD6FDE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108,287</w:t>
            </w:r>
          </w:p>
        </w:tc>
      </w:tr>
      <w:tr w:rsidR="00BD6FDE" w:rsidRPr="00A5632B" w14:paraId="48A0D35B" w14:textId="77777777" w:rsidTr="007A3686">
        <w:trPr>
          <w:cantSplit/>
          <w:trHeight w:val="164"/>
        </w:trPr>
        <w:tc>
          <w:tcPr>
            <w:tcW w:w="3872" w:type="dxa"/>
            <w:hideMark/>
          </w:tcPr>
          <w:p w14:paraId="4E374459" w14:textId="77777777" w:rsidR="00BD6FDE" w:rsidRPr="00A5632B" w:rsidRDefault="00BD6FDE" w:rsidP="001B3812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30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45FC13" w14:textId="71CC0A1B" w:rsidR="00BD6FDE" w:rsidRPr="00A5632B" w:rsidRDefault="001B3812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180" w:type="dxa"/>
          </w:tcPr>
          <w:p w14:paraId="4CE43467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BB228A" w14:textId="15CF5FC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948,287</w:t>
            </w:r>
          </w:p>
        </w:tc>
        <w:tc>
          <w:tcPr>
            <w:tcW w:w="220" w:type="dxa"/>
          </w:tcPr>
          <w:p w14:paraId="4B290124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F1DA953" w14:textId="2FD38903" w:rsidR="00BD6FDE" w:rsidRPr="00A5632B" w:rsidRDefault="001C6FE6" w:rsidP="007A368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178" w:type="dxa"/>
            <w:vAlign w:val="bottom"/>
          </w:tcPr>
          <w:p w14:paraId="2FF5E0E5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C181E5" w14:textId="2FCAFB7A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948,287</w:t>
            </w:r>
          </w:p>
        </w:tc>
      </w:tr>
      <w:tr w:rsidR="00BD6FDE" w:rsidRPr="00A5632B" w14:paraId="6F457E5E" w14:textId="77777777" w:rsidTr="007A3686">
        <w:trPr>
          <w:cantSplit/>
          <w:trHeight w:val="164"/>
        </w:trPr>
        <w:tc>
          <w:tcPr>
            <w:tcW w:w="3872" w:type="dxa"/>
          </w:tcPr>
          <w:p w14:paraId="5CD9277E" w14:textId="77777777" w:rsidR="00BD6FDE" w:rsidRPr="00A5632B" w:rsidRDefault="00BD6FDE" w:rsidP="007A3686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CCFA06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FA06535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57A8D3" w14:textId="77777777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08F48930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3FA472" w14:textId="77777777" w:rsidR="00BD6FDE" w:rsidRPr="00A5632B" w:rsidRDefault="00BD6FDE" w:rsidP="007A368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C94711F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C48595" w14:textId="77777777" w:rsidR="00BD6FDE" w:rsidRPr="00A5632B" w:rsidRDefault="00BD6FDE" w:rsidP="007A3686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6FDE" w14:paraId="2AFA612F" w14:textId="77777777" w:rsidTr="007A3686">
        <w:trPr>
          <w:cantSplit/>
          <w:trHeight w:val="164"/>
        </w:trPr>
        <w:tc>
          <w:tcPr>
            <w:tcW w:w="3872" w:type="dxa"/>
            <w:hideMark/>
          </w:tcPr>
          <w:p w14:paraId="580DC2CD" w14:textId="77777777" w:rsidR="00BD6FDE" w:rsidRPr="00A5632B" w:rsidRDefault="00BD6FDE" w:rsidP="001C6FE6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2F7069F" w14:textId="01566513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1B3812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036</w:t>
            </w:r>
          </w:p>
        </w:tc>
        <w:tc>
          <w:tcPr>
            <w:tcW w:w="180" w:type="dxa"/>
            <w:vAlign w:val="bottom"/>
          </w:tcPr>
          <w:p w14:paraId="79C5B48F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ACD7FF" w14:textId="2D508EAD" w:rsidR="00BD6FDE" w:rsidRPr="00A5632B" w:rsidRDefault="00BD6FDE" w:rsidP="007A368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0.210</w:t>
            </w:r>
          </w:p>
        </w:tc>
        <w:tc>
          <w:tcPr>
            <w:tcW w:w="220" w:type="dxa"/>
          </w:tcPr>
          <w:p w14:paraId="71E729D3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3C7BD6" w14:textId="112E193A" w:rsidR="00BD6FDE" w:rsidRPr="00A5632B" w:rsidRDefault="00BD6FDE" w:rsidP="007A3686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1C6FE6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78" w:type="dxa"/>
            <w:vAlign w:val="bottom"/>
          </w:tcPr>
          <w:p w14:paraId="4767A811" w14:textId="77777777" w:rsidR="00BD6FDE" w:rsidRPr="00A5632B" w:rsidRDefault="00BD6FDE" w:rsidP="007A36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A78085" w14:textId="18F0A715" w:rsidR="00BD6FDE" w:rsidRDefault="00BD6FDE" w:rsidP="007A368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0.014</w:t>
            </w:r>
          </w:p>
        </w:tc>
      </w:tr>
    </w:tbl>
    <w:p w14:paraId="67AA8E02" w14:textId="77777777" w:rsidR="00BD6FDE" w:rsidRPr="001B3812" w:rsidRDefault="00BD6FDE" w:rsidP="0069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B83583F" w14:textId="350AA0B6" w:rsidR="000E30E9" w:rsidRPr="007F2CE8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F2CE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8DD2714" w14:textId="77777777" w:rsidR="000E30E9" w:rsidRPr="001B3812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3"/>
        <w:gridCol w:w="1710"/>
        <w:gridCol w:w="278"/>
        <w:gridCol w:w="1699"/>
      </w:tblGrid>
      <w:tr w:rsidR="000E30E9" w:rsidRPr="00424DDB" w14:paraId="095EB36B" w14:textId="77777777" w:rsidTr="00A62D73">
        <w:trPr>
          <w:tblHeader/>
        </w:trPr>
        <w:tc>
          <w:tcPr>
            <w:tcW w:w="2947" w:type="pct"/>
            <w:vAlign w:val="bottom"/>
          </w:tcPr>
          <w:p w14:paraId="6730FAF6" w14:textId="6BC6164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B2C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924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FB2C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952" w:type="pct"/>
          </w:tcPr>
          <w:p w14:paraId="5D18A142" w14:textId="77777777" w:rsidR="000E30E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EF3E6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93A2F64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0838E2B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0E9" w:rsidRPr="00424DDB" w14:paraId="45729E12" w14:textId="77777777" w:rsidTr="00A62D73">
        <w:trPr>
          <w:trHeight w:val="137"/>
        </w:trPr>
        <w:tc>
          <w:tcPr>
            <w:tcW w:w="2947" w:type="pct"/>
          </w:tcPr>
          <w:p w14:paraId="1115CC0B" w14:textId="77777777" w:rsidR="000E30E9" w:rsidRPr="00774EBA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pct"/>
            <w:gridSpan w:val="3"/>
          </w:tcPr>
          <w:p w14:paraId="0C417001" w14:textId="77777777" w:rsidR="000E30E9" w:rsidRPr="0005243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0E9" w:rsidRPr="00424DDB" w14:paraId="689C05C9" w14:textId="77777777" w:rsidTr="00A62D73">
        <w:tc>
          <w:tcPr>
            <w:tcW w:w="2947" w:type="pct"/>
          </w:tcPr>
          <w:p w14:paraId="5926EBD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2" w:type="pct"/>
          </w:tcPr>
          <w:p w14:paraId="45333029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7CB7B8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344F7DDB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0E9" w:rsidRPr="00424DDB" w14:paraId="7244C8AD" w14:textId="77777777" w:rsidTr="00A62D73">
        <w:tc>
          <w:tcPr>
            <w:tcW w:w="2947" w:type="pct"/>
          </w:tcPr>
          <w:p w14:paraId="4496D7F2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69E73647" w14:textId="2B83A09E" w:rsidR="000E30E9" w:rsidRPr="008C5F11" w:rsidRDefault="000D10EF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3,947</w:t>
            </w:r>
          </w:p>
        </w:tc>
        <w:tc>
          <w:tcPr>
            <w:tcW w:w="155" w:type="pct"/>
          </w:tcPr>
          <w:p w14:paraId="661A3A0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1731F305" w14:textId="16CE7656" w:rsidR="000E30E9" w:rsidRPr="008C5F11" w:rsidRDefault="00033EA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88</w:t>
            </w:r>
          </w:p>
        </w:tc>
      </w:tr>
      <w:tr w:rsidR="000E30E9" w:rsidRPr="00424DDB" w14:paraId="1D160EA0" w14:textId="77777777" w:rsidTr="00A62D73">
        <w:tc>
          <w:tcPr>
            <w:tcW w:w="2947" w:type="pct"/>
          </w:tcPr>
          <w:p w14:paraId="53D38816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75189BEA" w14:textId="0F63A812" w:rsidR="000E30E9" w:rsidRPr="008C5F11" w:rsidRDefault="00EC680F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80F">
              <w:rPr>
                <w:rFonts w:asciiTheme="majorBidi" w:hAnsiTheme="majorBidi" w:cstheme="majorBidi"/>
                <w:sz w:val="30"/>
                <w:szCs w:val="30"/>
              </w:rPr>
              <w:t>27,898</w:t>
            </w:r>
          </w:p>
        </w:tc>
        <w:tc>
          <w:tcPr>
            <w:tcW w:w="155" w:type="pct"/>
          </w:tcPr>
          <w:p w14:paraId="4C225DB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5D72EDB5" w14:textId="1DC0F867" w:rsidR="000E30E9" w:rsidRPr="008C5F11" w:rsidRDefault="001F5C80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25,27</w:t>
            </w:r>
            <w:r w:rsidR="008B1E3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E30E9" w:rsidRPr="00424DDB" w14:paraId="4E0A8602" w14:textId="77777777" w:rsidTr="00A62D73">
        <w:tc>
          <w:tcPr>
            <w:tcW w:w="2947" w:type="pct"/>
          </w:tcPr>
          <w:p w14:paraId="2E08FAC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8A1F28" w14:textId="68F23595" w:rsidR="000E30E9" w:rsidRPr="008C5F11" w:rsidRDefault="00141C24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</w:t>
            </w:r>
            <w:r w:rsidR="000D1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155" w:type="pct"/>
          </w:tcPr>
          <w:p w14:paraId="32D9FA1A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</w:tcPr>
          <w:p w14:paraId="6F5C969A" w14:textId="0395F8BD" w:rsidR="000E30E9" w:rsidRPr="008C5F11" w:rsidRDefault="001F5C80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25,36</w:t>
            </w:r>
            <w:r w:rsidR="008B1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0E30E9" w:rsidRPr="0042231F" w14:paraId="1237AAB7" w14:textId="77777777" w:rsidTr="00A62D73">
        <w:tc>
          <w:tcPr>
            <w:tcW w:w="2947" w:type="pct"/>
          </w:tcPr>
          <w:p w14:paraId="04C3E282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2" w:type="pct"/>
          </w:tcPr>
          <w:p w14:paraId="69D5384A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" w:type="pct"/>
          </w:tcPr>
          <w:p w14:paraId="33DD6F63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5106F025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30E9" w:rsidRPr="0042231F" w14:paraId="1BE731CC" w14:textId="77777777" w:rsidTr="00A62D73">
        <w:trPr>
          <w:trHeight w:val="236"/>
        </w:trPr>
        <w:tc>
          <w:tcPr>
            <w:tcW w:w="2947" w:type="pct"/>
          </w:tcPr>
          <w:p w14:paraId="7C9CD7D6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52" w:type="pct"/>
          </w:tcPr>
          <w:p w14:paraId="28113723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" w:type="pct"/>
          </w:tcPr>
          <w:p w14:paraId="377D0013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5178A1E2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30E9" w:rsidRPr="0042231F" w14:paraId="494FFA0C" w14:textId="77777777" w:rsidTr="00A62D73">
        <w:tc>
          <w:tcPr>
            <w:tcW w:w="2947" w:type="pct"/>
          </w:tcPr>
          <w:p w14:paraId="0F6E18A8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2" w:type="pct"/>
          </w:tcPr>
          <w:p w14:paraId="0DB4ABB1" w14:textId="6AE4ABB3" w:rsidR="000E30E9" w:rsidRPr="00577B70" w:rsidRDefault="00C15A91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5A9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0D10EF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55" w:type="pct"/>
          </w:tcPr>
          <w:p w14:paraId="672B63CA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06A028F5" w14:textId="436D3B72" w:rsidR="000E30E9" w:rsidRPr="00577B70" w:rsidRDefault="00DB0E76" w:rsidP="00EA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42231F" w14:paraId="0D642A6E" w14:textId="77777777" w:rsidTr="00A62D73">
        <w:tc>
          <w:tcPr>
            <w:tcW w:w="2947" w:type="pct"/>
          </w:tcPr>
          <w:p w14:paraId="1C387D4C" w14:textId="76A7A759" w:rsidR="000E30E9" w:rsidRPr="0042231F" w:rsidRDefault="00F97994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0E30E9"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52" w:type="pct"/>
          </w:tcPr>
          <w:p w14:paraId="3E2B8568" w14:textId="50E6BFDE" w:rsidR="000E30E9" w:rsidRPr="00577B70" w:rsidRDefault="00A36DFF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6DFF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7C7FB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D10EF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55" w:type="pct"/>
          </w:tcPr>
          <w:p w14:paraId="26A9B47C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577DBA62" w14:textId="106EFE8F" w:rsidR="000E30E9" w:rsidRPr="00577B70" w:rsidRDefault="00DB0E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</w:tr>
      <w:tr w:rsidR="000E30E9" w:rsidRPr="0042231F" w14:paraId="2EE29DE8" w14:textId="77777777" w:rsidTr="00A62D73">
        <w:tc>
          <w:tcPr>
            <w:tcW w:w="2947" w:type="pct"/>
          </w:tcPr>
          <w:p w14:paraId="56BC75DB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2" w:type="pct"/>
          </w:tcPr>
          <w:p w14:paraId="17023FBB" w14:textId="11DD3BEC" w:rsidR="000E30E9" w:rsidRPr="00577B70" w:rsidRDefault="007B53FA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3FA">
              <w:rPr>
                <w:rFonts w:asciiTheme="majorBidi" w:hAnsiTheme="majorBidi" w:cstheme="majorBidi"/>
                <w:sz w:val="30"/>
                <w:szCs w:val="30"/>
              </w:rPr>
              <w:t>324,562</w:t>
            </w:r>
          </w:p>
        </w:tc>
        <w:tc>
          <w:tcPr>
            <w:tcW w:w="155" w:type="pct"/>
          </w:tcPr>
          <w:p w14:paraId="4C53B55C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42616EC0" w14:textId="22562CD7" w:rsidR="000E30E9" w:rsidRPr="00577B70" w:rsidRDefault="00161BE4" w:rsidP="00DA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8B1E3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07E97" w:rsidRPr="0042231F" w14:paraId="3AD40BCF" w14:textId="77777777" w:rsidTr="00A62D73">
        <w:tc>
          <w:tcPr>
            <w:tcW w:w="2947" w:type="pct"/>
          </w:tcPr>
          <w:p w14:paraId="011C2CE5" w14:textId="67F1A5D4" w:rsidR="00C07E97" w:rsidRPr="00163ABD" w:rsidRDefault="000B150A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952" w:type="pct"/>
          </w:tcPr>
          <w:p w14:paraId="30F2F80D" w14:textId="169182F9" w:rsidR="00C07E97" w:rsidRPr="00163ABD" w:rsidRDefault="00CF0B85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ABD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D47270" w:rsidRPr="00163ABD">
              <w:rPr>
                <w:rFonts w:asciiTheme="majorBidi" w:hAnsiTheme="majorBidi" w:cstheme="majorBidi"/>
                <w:sz w:val="30"/>
                <w:szCs w:val="30"/>
              </w:rPr>
              <w:t>,287</w:t>
            </w:r>
          </w:p>
        </w:tc>
        <w:tc>
          <w:tcPr>
            <w:tcW w:w="155" w:type="pct"/>
          </w:tcPr>
          <w:p w14:paraId="7422E0AA" w14:textId="77777777" w:rsidR="00C07E97" w:rsidRPr="00577B70" w:rsidRDefault="00C07E97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7911CC35" w14:textId="6E148D48" w:rsidR="00C07E97" w:rsidRPr="00577B70" w:rsidRDefault="00361892" w:rsidP="00EA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2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424DDB" w14:paraId="6D7C9286" w14:textId="77777777" w:rsidTr="00A62D73">
        <w:tc>
          <w:tcPr>
            <w:tcW w:w="2947" w:type="pct"/>
          </w:tcPr>
          <w:p w14:paraId="42F0A523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C0642" w14:textId="66773922" w:rsidR="000E30E9" w:rsidRPr="00BF5A81" w:rsidRDefault="003534C0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</w:t>
            </w:r>
            <w:r w:rsidR="00CC7F92" w:rsidRPr="00BF5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0D1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388E3F2" w14:textId="77777777" w:rsidR="000E30E9" w:rsidRPr="00BF5A81" w:rsidRDefault="000E30E9" w:rsidP="00A62D7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DB02D" w14:textId="487E5D17" w:rsidR="000E30E9" w:rsidRPr="00BF5A81" w:rsidRDefault="00D25193" w:rsidP="00E00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11,860</w:t>
            </w:r>
          </w:p>
        </w:tc>
      </w:tr>
    </w:tbl>
    <w:p w14:paraId="65C2EA3F" w14:textId="77777777" w:rsidR="000E30E9" w:rsidRPr="00BD6FDE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inorHAnsi" w:hAnsiTheme="minorHAnsi" w:cstheme="minorHAnsi"/>
          <w:sz w:val="2"/>
          <w:szCs w:val="2"/>
        </w:rPr>
      </w:pPr>
    </w:p>
    <w:sectPr w:rsidR="000E30E9" w:rsidRPr="00BD6FDE" w:rsidSect="00282225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84658" w14:textId="77777777" w:rsidR="00920C48" w:rsidRDefault="00920C48">
      <w:r>
        <w:separator/>
      </w:r>
    </w:p>
  </w:endnote>
  <w:endnote w:type="continuationSeparator" w:id="0">
    <w:p w14:paraId="50B96189" w14:textId="77777777" w:rsidR="00920C48" w:rsidRDefault="00920C48">
      <w:r>
        <w:continuationSeparator/>
      </w:r>
    </w:p>
  </w:endnote>
  <w:endnote w:type="continuationNotice" w:id="1">
    <w:p w14:paraId="08C04DBE" w14:textId="77777777" w:rsidR="00920C48" w:rsidRDefault="00920C4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B1E62" w14:textId="77777777" w:rsidR="000E30E9" w:rsidRDefault="000E30E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9879F" w14:textId="77777777" w:rsidR="000E30E9" w:rsidRPr="00020AE2" w:rsidRDefault="000E30E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49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461F3576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B0099A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5F6BBDA3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B21004">
      <w:rPr>
        <w:rFonts w:ascii="Angsana New" w:hAnsi="Angsana New"/>
        <w:noProof/>
        <w:sz w:val="30"/>
        <w:szCs w:val="30"/>
        <w:lang w:val="fr-FR"/>
      </w:rPr>
      <w:t>2024Dec_FSA_MGC_06t_Q2_draft rev5.1.docx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C11FA" w:rsidRPr="009C11F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E9405" w14:textId="77777777" w:rsidR="00920C48" w:rsidRDefault="00920C48">
      <w:r>
        <w:separator/>
      </w:r>
    </w:p>
  </w:footnote>
  <w:footnote w:type="continuationSeparator" w:id="0">
    <w:p w14:paraId="671A327E" w14:textId="77777777" w:rsidR="00920C48" w:rsidRDefault="00920C48">
      <w:r>
        <w:continuationSeparator/>
      </w:r>
    </w:p>
  </w:footnote>
  <w:footnote w:type="continuationNotice" w:id="1">
    <w:p w14:paraId="461070E0" w14:textId="77777777" w:rsidR="00920C48" w:rsidRDefault="00920C4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BAA96" w14:textId="77777777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059BF79E" w14:textId="77777777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B770D13" w14:textId="6E888BBA" w:rsidR="000E30E9" w:rsidRPr="00451B1B" w:rsidRDefault="006839A7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</w:t>
    </w:r>
    <w:r w:rsidR="000E30E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E30E9" w:rsidRPr="009C11FA">
      <w:rPr>
        <w:rFonts w:ascii="Angsana New" w:hAnsi="Angsana New" w:cs="Angsana New"/>
        <w:b/>
        <w:bCs/>
        <w:sz w:val="32"/>
        <w:szCs w:val="32"/>
      </w:rPr>
      <w:t>256</w:t>
    </w:r>
    <w:r w:rsidR="000E30E9">
      <w:rPr>
        <w:rFonts w:ascii="Angsana New" w:hAnsi="Angsana New" w:cs="Angsana New"/>
        <w:b/>
        <w:bCs/>
        <w:sz w:val="32"/>
        <w:szCs w:val="32"/>
      </w:rPr>
      <w:t>7</w:t>
    </w:r>
    <w:r w:rsidR="000E30E9"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E30E9" w:rsidRPr="00940DC7">
      <w:rPr>
        <w:rFonts w:ascii="Angsana New" w:hAnsi="Angsana New" w:cs="Angsana New"/>
        <w:b/>
        <w:bCs/>
        <w:sz w:val="32"/>
        <w:szCs w:val="32"/>
      </w:rPr>
      <w:t>(</w:t>
    </w:r>
    <w:r w:rsidR="000E30E9"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E30E9" w:rsidRPr="00940DC7">
      <w:rPr>
        <w:rFonts w:ascii="Angsana New" w:hAnsi="Angsana New" w:cs="Angsana New"/>
        <w:b/>
        <w:bCs/>
        <w:sz w:val="32"/>
        <w:szCs w:val="32"/>
      </w:rPr>
      <w:t>)</w:t>
    </w:r>
    <w:r w:rsidR="000E30E9">
      <w:rPr>
        <w:rFonts w:ascii="Angsana New" w:hAnsi="Angsana New" w:cs="Angsana New"/>
        <w:bCs/>
        <w:sz w:val="32"/>
        <w:szCs w:val="32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3E25" w14:textId="77777777" w:rsidR="000E30E9" w:rsidRPr="00FA7747" w:rsidRDefault="000E30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6C1ACD75" w14:textId="77777777" w:rsidR="000E30E9" w:rsidRPr="00FA7747" w:rsidRDefault="000E30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B48EE4C" w14:textId="1387358B" w:rsidR="000E30E9" w:rsidRDefault="006839A7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Cs/>
        <w:sz w:val="32"/>
        <w:szCs w:val="32"/>
        <w:cs/>
      </w:rPr>
      <w:t>และหกเดือน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Cs/>
        <w:sz w:val="32"/>
        <w:szCs w:val="32"/>
      </w:rPr>
      <w:t>30</w:t>
    </w:r>
    <w:r>
      <w:rPr>
        <w:rFonts w:ascii="Angsana New" w:hAnsi="Angsana New" w:cs="Angsana New" w:hint="cs"/>
        <w:bCs/>
        <w:sz w:val="32"/>
        <w:szCs w:val="32"/>
        <w:cs/>
      </w:rPr>
      <w:t xml:space="preserve"> มิถุนายน</w:t>
    </w:r>
    <w:r w:rsidR="000E30E9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0E30E9" w:rsidRPr="009C11FA">
      <w:rPr>
        <w:rFonts w:ascii="Angsana New" w:hAnsi="Angsana New" w:cs="Angsana New"/>
        <w:bCs/>
        <w:sz w:val="32"/>
        <w:szCs w:val="32"/>
      </w:rPr>
      <w:t>256</w:t>
    </w:r>
    <w:r w:rsidR="000E30E9">
      <w:rPr>
        <w:rFonts w:ascii="Angsana New" w:hAnsi="Angsana New" w:cs="Angsana New"/>
        <w:bCs/>
        <w:sz w:val="32"/>
        <w:szCs w:val="32"/>
      </w:rPr>
      <w:t>7</w:t>
    </w:r>
    <w:r w:rsidR="000E30E9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0E30E9" w:rsidRPr="00940DC7">
      <w:rPr>
        <w:rFonts w:ascii="Angsana New" w:hAnsi="Angsana New" w:cs="Angsana New"/>
        <w:bCs/>
        <w:sz w:val="32"/>
        <w:szCs w:val="32"/>
      </w:rPr>
      <w:t>(</w:t>
    </w:r>
    <w:r w:rsidR="000E30E9" w:rsidRPr="00940DC7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0E30E9" w:rsidRPr="00940DC7">
      <w:rPr>
        <w:rFonts w:ascii="Angsana New" w:hAnsi="Angsana New" w:cs="Angsana New"/>
        <w:bCs/>
        <w:sz w:val="32"/>
        <w:szCs w:val="32"/>
      </w:rPr>
      <w:t>)</w:t>
    </w:r>
  </w:p>
  <w:p w14:paraId="17EACFED" w14:textId="77777777" w:rsidR="000E30E9" w:rsidRPr="00CE4223" w:rsidRDefault="000E30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E23D12C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C4CA" w14:textId="6946F2D0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1D456DD3" w14:textId="77777777" w:rsidR="00E21939" w:rsidRPr="00FA7747" w:rsidRDefault="00E21939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B92F579" w14:textId="5D79D291" w:rsidR="00E21939" w:rsidRDefault="00A56D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Cs/>
        <w:sz w:val="32"/>
        <w:szCs w:val="32"/>
        <w:cs/>
      </w:rPr>
      <w:t>และหกเดือน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Cs/>
        <w:sz w:val="32"/>
        <w:szCs w:val="32"/>
      </w:rPr>
      <w:t>30</w:t>
    </w:r>
    <w:r>
      <w:rPr>
        <w:rFonts w:ascii="Angsana New" w:hAnsi="Angsana New" w:cs="Angsana New" w:hint="cs"/>
        <w:bCs/>
        <w:sz w:val="32"/>
        <w:szCs w:val="32"/>
        <w:cs/>
      </w:rPr>
      <w:t xml:space="preserve"> มิถุนายน</w:t>
    </w:r>
    <w:r w:rsidR="001C7D4C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1C7D4C" w:rsidRPr="009C11FA">
      <w:rPr>
        <w:rFonts w:ascii="Angsana New" w:hAnsi="Angsana New" w:cs="Angsana New"/>
        <w:bCs/>
        <w:sz w:val="32"/>
        <w:szCs w:val="32"/>
      </w:rPr>
      <w:t>256</w:t>
    </w:r>
    <w:r w:rsidR="001C7D4C">
      <w:rPr>
        <w:rFonts w:ascii="Angsana New" w:hAnsi="Angsana New" w:cs="Angsana New"/>
        <w:bCs/>
        <w:sz w:val="32"/>
        <w:szCs w:val="32"/>
      </w:rPr>
      <w:t>7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8F5ED7" w:rsidRPr="00940DC7">
      <w:rPr>
        <w:rFonts w:ascii="Angsana New" w:hAnsi="Angsana New" w:cs="Angsana New"/>
        <w:bCs/>
        <w:sz w:val="32"/>
        <w:szCs w:val="32"/>
      </w:rPr>
      <w:t>(</w:t>
    </w:r>
    <w:r w:rsidR="008F5ED7" w:rsidRPr="00940DC7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8F5ED7" w:rsidRPr="00940DC7">
      <w:rPr>
        <w:rFonts w:ascii="Angsana New" w:hAnsi="Angsana New" w:cs="Angsana New"/>
        <w:bCs/>
        <w:sz w:val="32"/>
        <w:szCs w:val="32"/>
      </w:rPr>
      <w:t>)</w:t>
    </w:r>
  </w:p>
  <w:p w14:paraId="1FDFD0D1" w14:textId="77777777" w:rsidR="00E21939" w:rsidRPr="00410770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298000A"/>
    <w:multiLevelType w:val="hybridMultilevel"/>
    <w:tmpl w:val="11DC8CEC"/>
    <w:lvl w:ilvl="0" w:tplc="0756B8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B5C330B"/>
    <w:multiLevelType w:val="hybridMultilevel"/>
    <w:tmpl w:val="BEC6488C"/>
    <w:lvl w:ilvl="0" w:tplc="2460017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30321D2D"/>
    <w:multiLevelType w:val="hybridMultilevel"/>
    <w:tmpl w:val="7A7417F4"/>
    <w:lvl w:ilvl="0" w:tplc="7B1080A4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B1B1E"/>
    <w:multiLevelType w:val="hybridMultilevel"/>
    <w:tmpl w:val="08260DA0"/>
    <w:lvl w:ilvl="0" w:tplc="F0E642CC">
      <w:start w:val="6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42863DD9"/>
    <w:multiLevelType w:val="multilevel"/>
    <w:tmpl w:val="EDA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4C69E8"/>
    <w:multiLevelType w:val="hybridMultilevel"/>
    <w:tmpl w:val="7782555C"/>
    <w:lvl w:ilvl="0" w:tplc="6678626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273F9"/>
    <w:multiLevelType w:val="hybridMultilevel"/>
    <w:tmpl w:val="82241D30"/>
    <w:lvl w:ilvl="0" w:tplc="9C06348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01E"/>
    <w:multiLevelType w:val="multilevel"/>
    <w:tmpl w:val="C234C96C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en-GB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51114EB2"/>
    <w:multiLevelType w:val="hybridMultilevel"/>
    <w:tmpl w:val="8F505304"/>
    <w:lvl w:ilvl="0" w:tplc="F946AD80">
      <w:start w:val="1"/>
      <w:numFmt w:val="thaiLetters"/>
      <w:lvlText w:val="%1)"/>
      <w:lvlJc w:val="left"/>
      <w:pPr>
        <w:ind w:left="878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B4256D"/>
    <w:multiLevelType w:val="hybridMultilevel"/>
    <w:tmpl w:val="24924822"/>
    <w:lvl w:ilvl="0" w:tplc="81D66DB8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319FA"/>
    <w:multiLevelType w:val="hybridMultilevel"/>
    <w:tmpl w:val="AC443AB2"/>
    <w:lvl w:ilvl="0" w:tplc="BB2028F6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03618974">
    <w:abstractNumId w:val="0"/>
  </w:num>
  <w:num w:numId="2" w16cid:durableId="170072937">
    <w:abstractNumId w:val="17"/>
  </w:num>
  <w:num w:numId="3" w16cid:durableId="2053841000">
    <w:abstractNumId w:val="10"/>
  </w:num>
  <w:num w:numId="4" w16cid:durableId="42290708">
    <w:abstractNumId w:val="14"/>
  </w:num>
  <w:num w:numId="5" w16cid:durableId="497430656">
    <w:abstractNumId w:val="18"/>
  </w:num>
  <w:num w:numId="6" w16cid:durableId="559445001">
    <w:abstractNumId w:val="16"/>
  </w:num>
  <w:num w:numId="7" w16cid:durableId="200900415">
    <w:abstractNumId w:val="12"/>
  </w:num>
  <w:num w:numId="8" w16cid:durableId="274681282">
    <w:abstractNumId w:val="2"/>
  </w:num>
  <w:num w:numId="9" w16cid:durableId="1737508895">
    <w:abstractNumId w:val="3"/>
  </w:num>
  <w:num w:numId="10" w16cid:durableId="483742830">
    <w:abstractNumId w:val="7"/>
  </w:num>
  <w:num w:numId="11" w16cid:durableId="1045526132">
    <w:abstractNumId w:val="15"/>
  </w:num>
  <w:num w:numId="12" w16cid:durableId="940406654">
    <w:abstractNumId w:val="8"/>
  </w:num>
  <w:num w:numId="13" w16cid:durableId="1307513829">
    <w:abstractNumId w:val="13"/>
  </w:num>
  <w:num w:numId="14" w16cid:durableId="638997510">
    <w:abstractNumId w:val="1"/>
  </w:num>
  <w:num w:numId="15" w16cid:durableId="2100826813">
    <w:abstractNumId w:val="6"/>
  </w:num>
  <w:num w:numId="16" w16cid:durableId="159208082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8481762">
    <w:abstractNumId w:val="0"/>
  </w:num>
  <w:num w:numId="18" w16cid:durableId="818038946">
    <w:abstractNumId w:val="0"/>
  </w:num>
  <w:num w:numId="19" w16cid:durableId="43454583">
    <w:abstractNumId w:val="0"/>
  </w:num>
  <w:num w:numId="20" w16cid:durableId="1327512261">
    <w:abstractNumId w:val="0"/>
  </w:num>
  <w:num w:numId="21" w16cid:durableId="1259099084">
    <w:abstractNumId w:val="0"/>
  </w:num>
  <w:num w:numId="22" w16cid:durableId="846795748">
    <w:abstractNumId w:val="0"/>
  </w:num>
  <w:num w:numId="23" w16cid:durableId="1404179495">
    <w:abstractNumId w:val="0"/>
  </w:num>
  <w:num w:numId="24" w16cid:durableId="1710447044">
    <w:abstractNumId w:val="0"/>
  </w:num>
  <w:num w:numId="25" w16cid:durableId="1544172524">
    <w:abstractNumId w:val="0"/>
  </w:num>
  <w:num w:numId="26" w16cid:durableId="885337086">
    <w:abstractNumId w:val="0"/>
  </w:num>
  <w:num w:numId="27" w16cid:durableId="14697983">
    <w:abstractNumId w:val="4"/>
  </w:num>
  <w:num w:numId="28" w16cid:durableId="1447580861">
    <w:abstractNumId w:val="11"/>
  </w:num>
  <w:num w:numId="29" w16cid:durableId="880635010">
    <w:abstractNumId w:val="5"/>
  </w:num>
  <w:num w:numId="30" w16cid:durableId="304627953">
    <w:abstractNumId w:val="0"/>
  </w:num>
  <w:num w:numId="31" w16cid:durableId="1704015764">
    <w:abstractNumId w:val="0"/>
  </w:num>
  <w:num w:numId="32" w16cid:durableId="515117768">
    <w:abstractNumId w:val="0"/>
  </w:num>
  <w:num w:numId="33" w16cid:durableId="1119568607">
    <w:abstractNumId w:val="0"/>
  </w:num>
  <w:num w:numId="34" w16cid:durableId="322440032">
    <w:abstractNumId w:val="0"/>
  </w:num>
  <w:num w:numId="35" w16cid:durableId="1819685819">
    <w:abstractNumId w:val="0"/>
  </w:num>
  <w:num w:numId="36" w16cid:durableId="1112553582">
    <w:abstractNumId w:val="0"/>
  </w:num>
  <w:num w:numId="37" w16cid:durableId="215434231">
    <w:abstractNumId w:val="0"/>
  </w:num>
  <w:num w:numId="38" w16cid:durableId="1228416547">
    <w:abstractNumId w:val="0"/>
  </w:num>
  <w:num w:numId="39" w16cid:durableId="617224012">
    <w:abstractNumId w:val="0"/>
  </w:num>
  <w:num w:numId="40" w16cid:durableId="694157380">
    <w:abstractNumId w:val="0"/>
  </w:num>
  <w:num w:numId="41" w16cid:durableId="373390713">
    <w:abstractNumId w:val="0"/>
  </w:num>
  <w:num w:numId="42" w16cid:durableId="160433356">
    <w:abstractNumId w:val="0"/>
  </w:num>
  <w:num w:numId="43" w16cid:durableId="344791066">
    <w:abstractNumId w:val="0"/>
  </w:num>
  <w:num w:numId="44" w16cid:durableId="1035158861">
    <w:abstractNumId w:val="0"/>
  </w:num>
  <w:num w:numId="45" w16cid:durableId="242035418">
    <w:abstractNumId w:val="0"/>
  </w:num>
  <w:num w:numId="46" w16cid:durableId="674846343">
    <w:abstractNumId w:val="0"/>
  </w:num>
  <w:num w:numId="47" w16cid:durableId="1759791350">
    <w:abstractNumId w:val="0"/>
  </w:num>
  <w:num w:numId="48" w16cid:durableId="494495345">
    <w:abstractNumId w:val="0"/>
  </w:num>
  <w:num w:numId="49" w16cid:durableId="68767707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619"/>
    <w:rsid w:val="0000101C"/>
    <w:rsid w:val="00001227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243"/>
    <w:rsid w:val="0000355C"/>
    <w:rsid w:val="0000369C"/>
    <w:rsid w:val="000039AE"/>
    <w:rsid w:val="00003ABE"/>
    <w:rsid w:val="00003B83"/>
    <w:rsid w:val="00003E04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6D8"/>
    <w:rsid w:val="00007B57"/>
    <w:rsid w:val="000102A3"/>
    <w:rsid w:val="0001032B"/>
    <w:rsid w:val="00010374"/>
    <w:rsid w:val="0001089C"/>
    <w:rsid w:val="000108A8"/>
    <w:rsid w:val="0001093A"/>
    <w:rsid w:val="00010B3F"/>
    <w:rsid w:val="00010DB4"/>
    <w:rsid w:val="00010EAC"/>
    <w:rsid w:val="000112EE"/>
    <w:rsid w:val="0001192B"/>
    <w:rsid w:val="00012075"/>
    <w:rsid w:val="00012B38"/>
    <w:rsid w:val="00012E83"/>
    <w:rsid w:val="000133B0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303"/>
    <w:rsid w:val="00015325"/>
    <w:rsid w:val="00015C52"/>
    <w:rsid w:val="00015D43"/>
    <w:rsid w:val="00015DCC"/>
    <w:rsid w:val="00016616"/>
    <w:rsid w:val="00016879"/>
    <w:rsid w:val="00016F96"/>
    <w:rsid w:val="000177A6"/>
    <w:rsid w:val="000177C1"/>
    <w:rsid w:val="000179F5"/>
    <w:rsid w:val="00017DD4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1D8B"/>
    <w:rsid w:val="00022087"/>
    <w:rsid w:val="00022177"/>
    <w:rsid w:val="0002289B"/>
    <w:rsid w:val="00022CE8"/>
    <w:rsid w:val="00023124"/>
    <w:rsid w:val="00023CE6"/>
    <w:rsid w:val="00024275"/>
    <w:rsid w:val="00024953"/>
    <w:rsid w:val="00024F30"/>
    <w:rsid w:val="000260E3"/>
    <w:rsid w:val="00026132"/>
    <w:rsid w:val="0002666D"/>
    <w:rsid w:val="00026A07"/>
    <w:rsid w:val="00026FCF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1E29"/>
    <w:rsid w:val="0003275A"/>
    <w:rsid w:val="00032ABF"/>
    <w:rsid w:val="00033141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D27"/>
    <w:rsid w:val="000351D6"/>
    <w:rsid w:val="000352B2"/>
    <w:rsid w:val="00035878"/>
    <w:rsid w:val="00035A15"/>
    <w:rsid w:val="00035AFD"/>
    <w:rsid w:val="00036C24"/>
    <w:rsid w:val="00036E95"/>
    <w:rsid w:val="00037979"/>
    <w:rsid w:val="00037BA7"/>
    <w:rsid w:val="00037D2E"/>
    <w:rsid w:val="000401DD"/>
    <w:rsid w:val="000404E2"/>
    <w:rsid w:val="00040791"/>
    <w:rsid w:val="00040952"/>
    <w:rsid w:val="00040E69"/>
    <w:rsid w:val="00041054"/>
    <w:rsid w:val="000414B3"/>
    <w:rsid w:val="00041597"/>
    <w:rsid w:val="00041773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4E61"/>
    <w:rsid w:val="00045687"/>
    <w:rsid w:val="00045E6A"/>
    <w:rsid w:val="000463AC"/>
    <w:rsid w:val="000468C9"/>
    <w:rsid w:val="00047179"/>
    <w:rsid w:val="000477EB"/>
    <w:rsid w:val="000504AC"/>
    <w:rsid w:val="0005060A"/>
    <w:rsid w:val="000507FD"/>
    <w:rsid w:val="00050907"/>
    <w:rsid w:val="0005091A"/>
    <w:rsid w:val="00050935"/>
    <w:rsid w:val="0005093E"/>
    <w:rsid w:val="00050A60"/>
    <w:rsid w:val="00050DDE"/>
    <w:rsid w:val="00051417"/>
    <w:rsid w:val="00051C68"/>
    <w:rsid w:val="00051CB9"/>
    <w:rsid w:val="00051E25"/>
    <w:rsid w:val="00052251"/>
    <w:rsid w:val="00052439"/>
    <w:rsid w:val="0005259A"/>
    <w:rsid w:val="000529F4"/>
    <w:rsid w:val="00052C86"/>
    <w:rsid w:val="00052DE8"/>
    <w:rsid w:val="000531F8"/>
    <w:rsid w:val="00054433"/>
    <w:rsid w:val="00054492"/>
    <w:rsid w:val="0005540D"/>
    <w:rsid w:val="0005542F"/>
    <w:rsid w:val="000554E5"/>
    <w:rsid w:val="00055589"/>
    <w:rsid w:val="00055624"/>
    <w:rsid w:val="000558C4"/>
    <w:rsid w:val="00055923"/>
    <w:rsid w:val="00055A9E"/>
    <w:rsid w:val="00055C2F"/>
    <w:rsid w:val="00055E3D"/>
    <w:rsid w:val="00055F43"/>
    <w:rsid w:val="00056778"/>
    <w:rsid w:val="00056D92"/>
    <w:rsid w:val="00056EC2"/>
    <w:rsid w:val="000571FA"/>
    <w:rsid w:val="00057828"/>
    <w:rsid w:val="00057942"/>
    <w:rsid w:val="00057C0F"/>
    <w:rsid w:val="00060551"/>
    <w:rsid w:val="00060875"/>
    <w:rsid w:val="00061B0E"/>
    <w:rsid w:val="00061CDD"/>
    <w:rsid w:val="00061D9B"/>
    <w:rsid w:val="000623C8"/>
    <w:rsid w:val="00062766"/>
    <w:rsid w:val="0006276B"/>
    <w:rsid w:val="00062B25"/>
    <w:rsid w:val="00063901"/>
    <w:rsid w:val="000639A9"/>
    <w:rsid w:val="00063AB3"/>
    <w:rsid w:val="00063C80"/>
    <w:rsid w:val="00063D6A"/>
    <w:rsid w:val="000643EC"/>
    <w:rsid w:val="00064703"/>
    <w:rsid w:val="00065008"/>
    <w:rsid w:val="0006537A"/>
    <w:rsid w:val="00065604"/>
    <w:rsid w:val="00065694"/>
    <w:rsid w:val="00065707"/>
    <w:rsid w:val="0006585C"/>
    <w:rsid w:val="00065C76"/>
    <w:rsid w:val="00065DF6"/>
    <w:rsid w:val="00065E8B"/>
    <w:rsid w:val="0006605A"/>
    <w:rsid w:val="00066A79"/>
    <w:rsid w:val="000672F9"/>
    <w:rsid w:val="000674C2"/>
    <w:rsid w:val="000675C1"/>
    <w:rsid w:val="00067816"/>
    <w:rsid w:val="00067E20"/>
    <w:rsid w:val="00070559"/>
    <w:rsid w:val="0007075C"/>
    <w:rsid w:val="0007091C"/>
    <w:rsid w:val="00070D02"/>
    <w:rsid w:val="0007137C"/>
    <w:rsid w:val="0007144B"/>
    <w:rsid w:val="00071E82"/>
    <w:rsid w:val="00072552"/>
    <w:rsid w:val="000728D7"/>
    <w:rsid w:val="00072F3C"/>
    <w:rsid w:val="0007330D"/>
    <w:rsid w:val="00073367"/>
    <w:rsid w:val="00073956"/>
    <w:rsid w:val="00074891"/>
    <w:rsid w:val="00074DAA"/>
    <w:rsid w:val="00074F14"/>
    <w:rsid w:val="00075883"/>
    <w:rsid w:val="00075907"/>
    <w:rsid w:val="0007591A"/>
    <w:rsid w:val="00075927"/>
    <w:rsid w:val="00075FFE"/>
    <w:rsid w:val="000760F3"/>
    <w:rsid w:val="00076633"/>
    <w:rsid w:val="000771D7"/>
    <w:rsid w:val="00077245"/>
    <w:rsid w:val="00077A89"/>
    <w:rsid w:val="00077E11"/>
    <w:rsid w:val="00077F90"/>
    <w:rsid w:val="0008005E"/>
    <w:rsid w:val="00081299"/>
    <w:rsid w:val="0008157C"/>
    <w:rsid w:val="00081FF3"/>
    <w:rsid w:val="00082371"/>
    <w:rsid w:val="00082630"/>
    <w:rsid w:val="0008286C"/>
    <w:rsid w:val="00082881"/>
    <w:rsid w:val="00082944"/>
    <w:rsid w:val="00082E69"/>
    <w:rsid w:val="00082EA8"/>
    <w:rsid w:val="00083CE4"/>
    <w:rsid w:val="00083DD4"/>
    <w:rsid w:val="00084299"/>
    <w:rsid w:val="0008475D"/>
    <w:rsid w:val="000849ED"/>
    <w:rsid w:val="00084E43"/>
    <w:rsid w:val="00084E93"/>
    <w:rsid w:val="00084FA7"/>
    <w:rsid w:val="00085378"/>
    <w:rsid w:val="00085AC9"/>
    <w:rsid w:val="00085EAB"/>
    <w:rsid w:val="00086220"/>
    <w:rsid w:val="00086754"/>
    <w:rsid w:val="000868BE"/>
    <w:rsid w:val="00086B28"/>
    <w:rsid w:val="00086D54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442"/>
    <w:rsid w:val="00091767"/>
    <w:rsid w:val="00092224"/>
    <w:rsid w:val="00092277"/>
    <w:rsid w:val="00092A94"/>
    <w:rsid w:val="00092B09"/>
    <w:rsid w:val="00092D3E"/>
    <w:rsid w:val="00092F3B"/>
    <w:rsid w:val="0009353D"/>
    <w:rsid w:val="000937FF"/>
    <w:rsid w:val="00093B30"/>
    <w:rsid w:val="00093D38"/>
    <w:rsid w:val="00093F3F"/>
    <w:rsid w:val="00094082"/>
    <w:rsid w:val="000941FC"/>
    <w:rsid w:val="0009444D"/>
    <w:rsid w:val="0009470A"/>
    <w:rsid w:val="0009485C"/>
    <w:rsid w:val="00094BAF"/>
    <w:rsid w:val="00094D1B"/>
    <w:rsid w:val="00094EDD"/>
    <w:rsid w:val="00094FB4"/>
    <w:rsid w:val="00095034"/>
    <w:rsid w:val="000956E5"/>
    <w:rsid w:val="00095A5F"/>
    <w:rsid w:val="00095C93"/>
    <w:rsid w:val="00095E09"/>
    <w:rsid w:val="000961D5"/>
    <w:rsid w:val="00096240"/>
    <w:rsid w:val="000963B7"/>
    <w:rsid w:val="0009679C"/>
    <w:rsid w:val="000967D6"/>
    <w:rsid w:val="00096D10"/>
    <w:rsid w:val="0009741A"/>
    <w:rsid w:val="00097659"/>
    <w:rsid w:val="00097D38"/>
    <w:rsid w:val="000A00A9"/>
    <w:rsid w:val="000A0559"/>
    <w:rsid w:val="000A0675"/>
    <w:rsid w:val="000A0749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2537"/>
    <w:rsid w:val="000A32EC"/>
    <w:rsid w:val="000A378D"/>
    <w:rsid w:val="000A37E2"/>
    <w:rsid w:val="000A3DD2"/>
    <w:rsid w:val="000A42BF"/>
    <w:rsid w:val="000A4482"/>
    <w:rsid w:val="000A4553"/>
    <w:rsid w:val="000A4C85"/>
    <w:rsid w:val="000A4D19"/>
    <w:rsid w:val="000A5D7B"/>
    <w:rsid w:val="000A6429"/>
    <w:rsid w:val="000A6842"/>
    <w:rsid w:val="000A6A14"/>
    <w:rsid w:val="000A6B33"/>
    <w:rsid w:val="000A6D5A"/>
    <w:rsid w:val="000A6E60"/>
    <w:rsid w:val="000A70FF"/>
    <w:rsid w:val="000A7470"/>
    <w:rsid w:val="000A74A7"/>
    <w:rsid w:val="000A75EC"/>
    <w:rsid w:val="000A767A"/>
    <w:rsid w:val="000A78E1"/>
    <w:rsid w:val="000B00A5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3FE"/>
    <w:rsid w:val="000B3A8A"/>
    <w:rsid w:val="000B5201"/>
    <w:rsid w:val="000B57F9"/>
    <w:rsid w:val="000B5A36"/>
    <w:rsid w:val="000B6A34"/>
    <w:rsid w:val="000B6CDD"/>
    <w:rsid w:val="000B716C"/>
    <w:rsid w:val="000B7292"/>
    <w:rsid w:val="000B7375"/>
    <w:rsid w:val="000B7743"/>
    <w:rsid w:val="000B7961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1F31"/>
    <w:rsid w:val="000C2074"/>
    <w:rsid w:val="000C2129"/>
    <w:rsid w:val="000C2226"/>
    <w:rsid w:val="000C2252"/>
    <w:rsid w:val="000C22C9"/>
    <w:rsid w:val="000C2819"/>
    <w:rsid w:val="000C2A2F"/>
    <w:rsid w:val="000C2CA7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82A"/>
    <w:rsid w:val="000C605C"/>
    <w:rsid w:val="000C6448"/>
    <w:rsid w:val="000C661E"/>
    <w:rsid w:val="000C6620"/>
    <w:rsid w:val="000C698D"/>
    <w:rsid w:val="000C6B3B"/>
    <w:rsid w:val="000C7905"/>
    <w:rsid w:val="000D041B"/>
    <w:rsid w:val="000D0AE2"/>
    <w:rsid w:val="000D0CDC"/>
    <w:rsid w:val="000D0E3C"/>
    <w:rsid w:val="000D0FED"/>
    <w:rsid w:val="000D10EF"/>
    <w:rsid w:val="000D165D"/>
    <w:rsid w:val="000D16F5"/>
    <w:rsid w:val="000D1947"/>
    <w:rsid w:val="000D1F12"/>
    <w:rsid w:val="000D2357"/>
    <w:rsid w:val="000D2500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E01"/>
    <w:rsid w:val="000D3EDE"/>
    <w:rsid w:val="000D3F3E"/>
    <w:rsid w:val="000D4534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5C5"/>
    <w:rsid w:val="000E069E"/>
    <w:rsid w:val="000E08E2"/>
    <w:rsid w:val="000E1133"/>
    <w:rsid w:val="000E14C0"/>
    <w:rsid w:val="000E16D7"/>
    <w:rsid w:val="000E1743"/>
    <w:rsid w:val="000E28E6"/>
    <w:rsid w:val="000E2F85"/>
    <w:rsid w:val="000E3098"/>
    <w:rsid w:val="000E30E9"/>
    <w:rsid w:val="000E3742"/>
    <w:rsid w:val="000E3775"/>
    <w:rsid w:val="000E383A"/>
    <w:rsid w:val="000E3890"/>
    <w:rsid w:val="000E3A37"/>
    <w:rsid w:val="000E42B7"/>
    <w:rsid w:val="000E479B"/>
    <w:rsid w:val="000E48D8"/>
    <w:rsid w:val="000E4BD7"/>
    <w:rsid w:val="000E56AF"/>
    <w:rsid w:val="000E5B65"/>
    <w:rsid w:val="000E5F52"/>
    <w:rsid w:val="000E6216"/>
    <w:rsid w:val="000E6788"/>
    <w:rsid w:val="000E6843"/>
    <w:rsid w:val="000E6DB2"/>
    <w:rsid w:val="000E6E9C"/>
    <w:rsid w:val="000F03B9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232"/>
    <w:rsid w:val="000F1A6F"/>
    <w:rsid w:val="000F2C64"/>
    <w:rsid w:val="000F2E39"/>
    <w:rsid w:val="000F3119"/>
    <w:rsid w:val="000F3259"/>
    <w:rsid w:val="000F32EA"/>
    <w:rsid w:val="000F3A66"/>
    <w:rsid w:val="000F48C5"/>
    <w:rsid w:val="000F549F"/>
    <w:rsid w:val="000F5836"/>
    <w:rsid w:val="000F58A1"/>
    <w:rsid w:val="000F5D8C"/>
    <w:rsid w:val="000F5DC4"/>
    <w:rsid w:val="000F5FAA"/>
    <w:rsid w:val="000F61AB"/>
    <w:rsid w:val="000F6BA2"/>
    <w:rsid w:val="000F6F02"/>
    <w:rsid w:val="000F7C58"/>
    <w:rsid w:val="000F7CF3"/>
    <w:rsid w:val="00100047"/>
    <w:rsid w:val="001000F0"/>
    <w:rsid w:val="00100142"/>
    <w:rsid w:val="001004C8"/>
    <w:rsid w:val="00100A6A"/>
    <w:rsid w:val="00100FAF"/>
    <w:rsid w:val="00101781"/>
    <w:rsid w:val="00101E1D"/>
    <w:rsid w:val="001020C1"/>
    <w:rsid w:val="001028C1"/>
    <w:rsid w:val="00102F41"/>
    <w:rsid w:val="00103304"/>
    <w:rsid w:val="00103357"/>
    <w:rsid w:val="0010370D"/>
    <w:rsid w:val="00103F04"/>
    <w:rsid w:val="00103F9F"/>
    <w:rsid w:val="001042BB"/>
    <w:rsid w:val="0010448D"/>
    <w:rsid w:val="00104960"/>
    <w:rsid w:val="00104BD3"/>
    <w:rsid w:val="00104FC5"/>
    <w:rsid w:val="001051A3"/>
    <w:rsid w:val="001051CF"/>
    <w:rsid w:val="00105447"/>
    <w:rsid w:val="001055E1"/>
    <w:rsid w:val="001057C1"/>
    <w:rsid w:val="00105973"/>
    <w:rsid w:val="00105A63"/>
    <w:rsid w:val="00105AC3"/>
    <w:rsid w:val="00105E29"/>
    <w:rsid w:val="00105EFE"/>
    <w:rsid w:val="00106242"/>
    <w:rsid w:val="001065C4"/>
    <w:rsid w:val="00106992"/>
    <w:rsid w:val="00106CE0"/>
    <w:rsid w:val="00106D74"/>
    <w:rsid w:val="0010702A"/>
    <w:rsid w:val="0010723D"/>
    <w:rsid w:val="00107B62"/>
    <w:rsid w:val="00107EB0"/>
    <w:rsid w:val="0011005C"/>
    <w:rsid w:val="0011021A"/>
    <w:rsid w:val="0011065A"/>
    <w:rsid w:val="00110989"/>
    <w:rsid w:val="00110C30"/>
    <w:rsid w:val="00110E43"/>
    <w:rsid w:val="001111E1"/>
    <w:rsid w:val="0011127A"/>
    <w:rsid w:val="00111498"/>
    <w:rsid w:val="00111656"/>
    <w:rsid w:val="00111B5F"/>
    <w:rsid w:val="00111FFF"/>
    <w:rsid w:val="00112640"/>
    <w:rsid w:val="00112677"/>
    <w:rsid w:val="0011285D"/>
    <w:rsid w:val="001131C8"/>
    <w:rsid w:val="0011338F"/>
    <w:rsid w:val="001134FB"/>
    <w:rsid w:val="00113787"/>
    <w:rsid w:val="0011379D"/>
    <w:rsid w:val="0011382C"/>
    <w:rsid w:val="0011382D"/>
    <w:rsid w:val="00113FF0"/>
    <w:rsid w:val="001141DF"/>
    <w:rsid w:val="00114488"/>
    <w:rsid w:val="001144C8"/>
    <w:rsid w:val="00114C11"/>
    <w:rsid w:val="00114C2E"/>
    <w:rsid w:val="00114DEB"/>
    <w:rsid w:val="0011554E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13"/>
    <w:rsid w:val="00116EC2"/>
    <w:rsid w:val="00116F60"/>
    <w:rsid w:val="00116FE9"/>
    <w:rsid w:val="0011761B"/>
    <w:rsid w:val="0011777C"/>
    <w:rsid w:val="001201B0"/>
    <w:rsid w:val="001202FD"/>
    <w:rsid w:val="00120600"/>
    <w:rsid w:val="00120B3D"/>
    <w:rsid w:val="00120C4E"/>
    <w:rsid w:val="00120E82"/>
    <w:rsid w:val="00121427"/>
    <w:rsid w:val="00121514"/>
    <w:rsid w:val="00121600"/>
    <w:rsid w:val="00121944"/>
    <w:rsid w:val="00121CC2"/>
    <w:rsid w:val="00121E9B"/>
    <w:rsid w:val="00122024"/>
    <w:rsid w:val="0012207C"/>
    <w:rsid w:val="0012242A"/>
    <w:rsid w:val="00123587"/>
    <w:rsid w:val="00123597"/>
    <w:rsid w:val="001238A0"/>
    <w:rsid w:val="001239BC"/>
    <w:rsid w:val="00123DBE"/>
    <w:rsid w:val="00123F96"/>
    <w:rsid w:val="00124388"/>
    <w:rsid w:val="001249CA"/>
    <w:rsid w:val="00125754"/>
    <w:rsid w:val="001259C1"/>
    <w:rsid w:val="00125F65"/>
    <w:rsid w:val="001260EC"/>
    <w:rsid w:val="00126183"/>
    <w:rsid w:val="001269B9"/>
    <w:rsid w:val="0012728F"/>
    <w:rsid w:val="001274BF"/>
    <w:rsid w:val="001277B2"/>
    <w:rsid w:val="0013058A"/>
    <w:rsid w:val="00131070"/>
    <w:rsid w:val="001311D3"/>
    <w:rsid w:val="001311DD"/>
    <w:rsid w:val="00131892"/>
    <w:rsid w:val="00131B88"/>
    <w:rsid w:val="00131E84"/>
    <w:rsid w:val="00131EB2"/>
    <w:rsid w:val="00131ED1"/>
    <w:rsid w:val="001321D2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307"/>
    <w:rsid w:val="00140407"/>
    <w:rsid w:val="0014121B"/>
    <w:rsid w:val="00141481"/>
    <w:rsid w:val="001416CF"/>
    <w:rsid w:val="0014179D"/>
    <w:rsid w:val="00141A20"/>
    <w:rsid w:val="00141B5E"/>
    <w:rsid w:val="00141C24"/>
    <w:rsid w:val="00141CDE"/>
    <w:rsid w:val="00141D2E"/>
    <w:rsid w:val="00141FA7"/>
    <w:rsid w:val="0014213E"/>
    <w:rsid w:val="001422FE"/>
    <w:rsid w:val="00142359"/>
    <w:rsid w:val="0014286A"/>
    <w:rsid w:val="00142B35"/>
    <w:rsid w:val="00142C71"/>
    <w:rsid w:val="00142CC6"/>
    <w:rsid w:val="00142D37"/>
    <w:rsid w:val="0014336D"/>
    <w:rsid w:val="001435C0"/>
    <w:rsid w:val="00143F40"/>
    <w:rsid w:val="00144522"/>
    <w:rsid w:val="00144899"/>
    <w:rsid w:val="00144D9E"/>
    <w:rsid w:val="0014517B"/>
    <w:rsid w:val="001457A1"/>
    <w:rsid w:val="00145FA3"/>
    <w:rsid w:val="00147244"/>
    <w:rsid w:val="0014738E"/>
    <w:rsid w:val="001476E8"/>
    <w:rsid w:val="00147A7F"/>
    <w:rsid w:val="00150273"/>
    <w:rsid w:val="00150297"/>
    <w:rsid w:val="0015076F"/>
    <w:rsid w:val="00150B8B"/>
    <w:rsid w:val="001511C0"/>
    <w:rsid w:val="001512B8"/>
    <w:rsid w:val="00151CA8"/>
    <w:rsid w:val="00151DFA"/>
    <w:rsid w:val="00151EF5"/>
    <w:rsid w:val="00152657"/>
    <w:rsid w:val="00152C5E"/>
    <w:rsid w:val="00152DD3"/>
    <w:rsid w:val="00152E00"/>
    <w:rsid w:val="00153123"/>
    <w:rsid w:val="001539D5"/>
    <w:rsid w:val="00153E26"/>
    <w:rsid w:val="00153E7A"/>
    <w:rsid w:val="00153EA9"/>
    <w:rsid w:val="001541C3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5AF9"/>
    <w:rsid w:val="0015603C"/>
    <w:rsid w:val="00156307"/>
    <w:rsid w:val="00156AA3"/>
    <w:rsid w:val="001573FD"/>
    <w:rsid w:val="00157BA9"/>
    <w:rsid w:val="00157C97"/>
    <w:rsid w:val="00157FED"/>
    <w:rsid w:val="0016031D"/>
    <w:rsid w:val="00160722"/>
    <w:rsid w:val="00160769"/>
    <w:rsid w:val="0016098E"/>
    <w:rsid w:val="00160D47"/>
    <w:rsid w:val="00160D8C"/>
    <w:rsid w:val="00161423"/>
    <w:rsid w:val="0016178C"/>
    <w:rsid w:val="00161AC9"/>
    <w:rsid w:val="00161B13"/>
    <w:rsid w:val="00161BE4"/>
    <w:rsid w:val="00161C6E"/>
    <w:rsid w:val="00161D5F"/>
    <w:rsid w:val="00162451"/>
    <w:rsid w:val="0016247E"/>
    <w:rsid w:val="00162A2F"/>
    <w:rsid w:val="00162E95"/>
    <w:rsid w:val="00163400"/>
    <w:rsid w:val="00163745"/>
    <w:rsid w:val="0016377F"/>
    <w:rsid w:val="00163ABD"/>
    <w:rsid w:val="00163B20"/>
    <w:rsid w:val="00163C9F"/>
    <w:rsid w:val="00163FB1"/>
    <w:rsid w:val="001648B1"/>
    <w:rsid w:val="00164BF3"/>
    <w:rsid w:val="00164CD1"/>
    <w:rsid w:val="00164FA7"/>
    <w:rsid w:val="00165516"/>
    <w:rsid w:val="001657B2"/>
    <w:rsid w:val="00165A2C"/>
    <w:rsid w:val="00165AA5"/>
    <w:rsid w:val="00166027"/>
    <w:rsid w:val="001663F3"/>
    <w:rsid w:val="0016759C"/>
    <w:rsid w:val="00167728"/>
    <w:rsid w:val="001679E9"/>
    <w:rsid w:val="00167EB5"/>
    <w:rsid w:val="00167ED8"/>
    <w:rsid w:val="001703B4"/>
    <w:rsid w:val="0017045E"/>
    <w:rsid w:val="00170470"/>
    <w:rsid w:val="00170693"/>
    <w:rsid w:val="001707ED"/>
    <w:rsid w:val="00170EB5"/>
    <w:rsid w:val="001711B1"/>
    <w:rsid w:val="0017125F"/>
    <w:rsid w:val="00171361"/>
    <w:rsid w:val="001717D4"/>
    <w:rsid w:val="001717E0"/>
    <w:rsid w:val="00171892"/>
    <w:rsid w:val="001719AF"/>
    <w:rsid w:val="00171A79"/>
    <w:rsid w:val="00171DA8"/>
    <w:rsid w:val="00173059"/>
    <w:rsid w:val="0017348A"/>
    <w:rsid w:val="00173734"/>
    <w:rsid w:val="00174060"/>
    <w:rsid w:val="00174161"/>
    <w:rsid w:val="001741A3"/>
    <w:rsid w:val="00174BF5"/>
    <w:rsid w:val="00174E19"/>
    <w:rsid w:val="001751A8"/>
    <w:rsid w:val="001757CF"/>
    <w:rsid w:val="00175A22"/>
    <w:rsid w:val="00175AF6"/>
    <w:rsid w:val="00175D15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7273"/>
    <w:rsid w:val="001773DA"/>
    <w:rsid w:val="0017765D"/>
    <w:rsid w:val="00177EC1"/>
    <w:rsid w:val="00180548"/>
    <w:rsid w:val="00180602"/>
    <w:rsid w:val="0018075B"/>
    <w:rsid w:val="00181277"/>
    <w:rsid w:val="0018196B"/>
    <w:rsid w:val="00181ADD"/>
    <w:rsid w:val="001823A5"/>
    <w:rsid w:val="00182698"/>
    <w:rsid w:val="00182BD0"/>
    <w:rsid w:val="00182D71"/>
    <w:rsid w:val="001833DA"/>
    <w:rsid w:val="00183868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52"/>
    <w:rsid w:val="0018581E"/>
    <w:rsid w:val="001858B2"/>
    <w:rsid w:val="00185B94"/>
    <w:rsid w:val="00185FDB"/>
    <w:rsid w:val="0018681D"/>
    <w:rsid w:val="00186E89"/>
    <w:rsid w:val="00187423"/>
    <w:rsid w:val="00187649"/>
    <w:rsid w:val="00187F41"/>
    <w:rsid w:val="00190ACB"/>
    <w:rsid w:val="00191564"/>
    <w:rsid w:val="00191940"/>
    <w:rsid w:val="00191B7A"/>
    <w:rsid w:val="001921AD"/>
    <w:rsid w:val="001921AF"/>
    <w:rsid w:val="001922DF"/>
    <w:rsid w:val="001924FB"/>
    <w:rsid w:val="00192F0E"/>
    <w:rsid w:val="00192F3E"/>
    <w:rsid w:val="00192F85"/>
    <w:rsid w:val="00193337"/>
    <w:rsid w:val="0019368A"/>
    <w:rsid w:val="00193725"/>
    <w:rsid w:val="00193781"/>
    <w:rsid w:val="001938EE"/>
    <w:rsid w:val="00193939"/>
    <w:rsid w:val="00193BFA"/>
    <w:rsid w:val="00193C37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CA0"/>
    <w:rsid w:val="00195DC1"/>
    <w:rsid w:val="00196228"/>
    <w:rsid w:val="001969E9"/>
    <w:rsid w:val="00196CBF"/>
    <w:rsid w:val="001971BD"/>
    <w:rsid w:val="001972D7"/>
    <w:rsid w:val="0019739F"/>
    <w:rsid w:val="00197591"/>
    <w:rsid w:val="00197683"/>
    <w:rsid w:val="001978B7"/>
    <w:rsid w:val="00197AB3"/>
    <w:rsid w:val="00197EE5"/>
    <w:rsid w:val="00197F41"/>
    <w:rsid w:val="001A0295"/>
    <w:rsid w:val="001A0835"/>
    <w:rsid w:val="001A0B75"/>
    <w:rsid w:val="001A1C31"/>
    <w:rsid w:val="001A1EDF"/>
    <w:rsid w:val="001A28B2"/>
    <w:rsid w:val="001A2ACE"/>
    <w:rsid w:val="001A304A"/>
    <w:rsid w:val="001A3186"/>
    <w:rsid w:val="001A3199"/>
    <w:rsid w:val="001A3B7C"/>
    <w:rsid w:val="001A442F"/>
    <w:rsid w:val="001A44BB"/>
    <w:rsid w:val="001A4825"/>
    <w:rsid w:val="001A485D"/>
    <w:rsid w:val="001A4CC7"/>
    <w:rsid w:val="001A569D"/>
    <w:rsid w:val="001A5E35"/>
    <w:rsid w:val="001A6004"/>
    <w:rsid w:val="001A627E"/>
    <w:rsid w:val="001A637E"/>
    <w:rsid w:val="001A66CE"/>
    <w:rsid w:val="001A6BB5"/>
    <w:rsid w:val="001A6EE5"/>
    <w:rsid w:val="001A74B6"/>
    <w:rsid w:val="001A7C18"/>
    <w:rsid w:val="001A7C47"/>
    <w:rsid w:val="001B0538"/>
    <w:rsid w:val="001B087C"/>
    <w:rsid w:val="001B1480"/>
    <w:rsid w:val="001B15BE"/>
    <w:rsid w:val="001B1BE6"/>
    <w:rsid w:val="001B1D08"/>
    <w:rsid w:val="001B1EC7"/>
    <w:rsid w:val="001B1EF5"/>
    <w:rsid w:val="001B1EFC"/>
    <w:rsid w:val="001B21E9"/>
    <w:rsid w:val="001B2201"/>
    <w:rsid w:val="001B24DE"/>
    <w:rsid w:val="001B2703"/>
    <w:rsid w:val="001B2937"/>
    <w:rsid w:val="001B2E5F"/>
    <w:rsid w:val="001B2F45"/>
    <w:rsid w:val="001B30EA"/>
    <w:rsid w:val="001B37F6"/>
    <w:rsid w:val="001B3812"/>
    <w:rsid w:val="001B404F"/>
    <w:rsid w:val="001B4104"/>
    <w:rsid w:val="001B4305"/>
    <w:rsid w:val="001B431E"/>
    <w:rsid w:val="001B49E6"/>
    <w:rsid w:val="001B4F5D"/>
    <w:rsid w:val="001B5725"/>
    <w:rsid w:val="001B5F0C"/>
    <w:rsid w:val="001B5FAE"/>
    <w:rsid w:val="001B6140"/>
    <w:rsid w:val="001B61BF"/>
    <w:rsid w:val="001B61EB"/>
    <w:rsid w:val="001B662B"/>
    <w:rsid w:val="001B6DC0"/>
    <w:rsid w:val="001B7580"/>
    <w:rsid w:val="001B7609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884"/>
    <w:rsid w:val="001C0A58"/>
    <w:rsid w:val="001C0CE9"/>
    <w:rsid w:val="001C0FAD"/>
    <w:rsid w:val="001C1415"/>
    <w:rsid w:val="001C1C5B"/>
    <w:rsid w:val="001C1E81"/>
    <w:rsid w:val="001C1EC6"/>
    <w:rsid w:val="001C20B9"/>
    <w:rsid w:val="001C246C"/>
    <w:rsid w:val="001C24AA"/>
    <w:rsid w:val="001C28A3"/>
    <w:rsid w:val="001C2D50"/>
    <w:rsid w:val="001C2DA6"/>
    <w:rsid w:val="001C3357"/>
    <w:rsid w:val="001C351A"/>
    <w:rsid w:val="001C367A"/>
    <w:rsid w:val="001C3B09"/>
    <w:rsid w:val="001C3EB7"/>
    <w:rsid w:val="001C42A8"/>
    <w:rsid w:val="001C4325"/>
    <w:rsid w:val="001C4844"/>
    <w:rsid w:val="001C4C63"/>
    <w:rsid w:val="001C4F5E"/>
    <w:rsid w:val="001C50F2"/>
    <w:rsid w:val="001C5175"/>
    <w:rsid w:val="001C5310"/>
    <w:rsid w:val="001C5E45"/>
    <w:rsid w:val="001C5E6C"/>
    <w:rsid w:val="001C5F32"/>
    <w:rsid w:val="001C69D8"/>
    <w:rsid w:val="001C6B2D"/>
    <w:rsid w:val="001C6FE6"/>
    <w:rsid w:val="001C713D"/>
    <w:rsid w:val="001C728F"/>
    <w:rsid w:val="001C74C6"/>
    <w:rsid w:val="001C7D4C"/>
    <w:rsid w:val="001D0CAD"/>
    <w:rsid w:val="001D0EFA"/>
    <w:rsid w:val="001D1042"/>
    <w:rsid w:val="001D13A9"/>
    <w:rsid w:val="001D1889"/>
    <w:rsid w:val="001D2044"/>
    <w:rsid w:val="001D2458"/>
    <w:rsid w:val="001D2770"/>
    <w:rsid w:val="001D2FEC"/>
    <w:rsid w:val="001D3109"/>
    <w:rsid w:val="001D346C"/>
    <w:rsid w:val="001D38AB"/>
    <w:rsid w:val="001D3BB3"/>
    <w:rsid w:val="001D3BB8"/>
    <w:rsid w:val="001D46E0"/>
    <w:rsid w:val="001D47FA"/>
    <w:rsid w:val="001D51FF"/>
    <w:rsid w:val="001D522E"/>
    <w:rsid w:val="001D549E"/>
    <w:rsid w:val="001D5D99"/>
    <w:rsid w:val="001D6132"/>
    <w:rsid w:val="001D65E4"/>
    <w:rsid w:val="001D6A54"/>
    <w:rsid w:val="001D6E27"/>
    <w:rsid w:val="001D73E2"/>
    <w:rsid w:val="001D794F"/>
    <w:rsid w:val="001D7CAC"/>
    <w:rsid w:val="001D7D1A"/>
    <w:rsid w:val="001E04AD"/>
    <w:rsid w:val="001E06E2"/>
    <w:rsid w:val="001E0976"/>
    <w:rsid w:val="001E0CE4"/>
    <w:rsid w:val="001E0CF8"/>
    <w:rsid w:val="001E10E6"/>
    <w:rsid w:val="001E131C"/>
    <w:rsid w:val="001E131E"/>
    <w:rsid w:val="001E152F"/>
    <w:rsid w:val="001E1925"/>
    <w:rsid w:val="001E1C32"/>
    <w:rsid w:val="001E2612"/>
    <w:rsid w:val="001E266D"/>
    <w:rsid w:val="001E2E5D"/>
    <w:rsid w:val="001E341E"/>
    <w:rsid w:val="001E35E8"/>
    <w:rsid w:val="001E3890"/>
    <w:rsid w:val="001E39C3"/>
    <w:rsid w:val="001E39EA"/>
    <w:rsid w:val="001E3F22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474"/>
    <w:rsid w:val="001E6768"/>
    <w:rsid w:val="001E67D0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34A"/>
    <w:rsid w:val="001F160F"/>
    <w:rsid w:val="001F178D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E68"/>
    <w:rsid w:val="001F2ECD"/>
    <w:rsid w:val="001F337E"/>
    <w:rsid w:val="001F3A76"/>
    <w:rsid w:val="001F3C87"/>
    <w:rsid w:val="001F410F"/>
    <w:rsid w:val="001F42C3"/>
    <w:rsid w:val="001F4A45"/>
    <w:rsid w:val="001F4BAB"/>
    <w:rsid w:val="001F568E"/>
    <w:rsid w:val="001F58EB"/>
    <w:rsid w:val="001F5C19"/>
    <w:rsid w:val="001F5C3D"/>
    <w:rsid w:val="001F5C80"/>
    <w:rsid w:val="001F5CF2"/>
    <w:rsid w:val="001F5FAC"/>
    <w:rsid w:val="001F624B"/>
    <w:rsid w:val="001F6556"/>
    <w:rsid w:val="001F67FF"/>
    <w:rsid w:val="001F680F"/>
    <w:rsid w:val="001F6DAD"/>
    <w:rsid w:val="001F7C35"/>
    <w:rsid w:val="001F7CA1"/>
    <w:rsid w:val="00200135"/>
    <w:rsid w:val="00200787"/>
    <w:rsid w:val="00200861"/>
    <w:rsid w:val="00200A34"/>
    <w:rsid w:val="00200B17"/>
    <w:rsid w:val="00200CB6"/>
    <w:rsid w:val="002011EF"/>
    <w:rsid w:val="00201484"/>
    <w:rsid w:val="002014D4"/>
    <w:rsid w:val="0020157D"/>
    <w:rsid w:val="002016EA"/>
    <w:rsid w:val="00201A8D"/>
    <w:rsid w:val="00201CF8"/>
    <w:rsid w:val="00202B12"/>
    <w:rsid w:val="00202C13"/>
    <w:rsid w:val="00202E9D"/>
    <w:rsid w:val="002037DA"/>
    <w:rsid w:val="002037FE"/>
    <w:rsid w:val="00203B9F"/>
    <w:rsid w:val="00203E66"/>
    <w:rsid w:val="00204641"/>
    <w:rsid w:val="00204E6B"/>
    <w:rsid w:val="00204E7A"/>
    <w:rsid w:val="00204EA3"/>
    <w:rsid w:val="0020504D"/>
    <w:rsid w:val="00205C5D"/>
    <w:rsid w:val="00205F14"/>
    <w:rsid w:val="002061AC"/>
    <w:rsid w:val="002061D3"/>
    <w:rsid w:val="0020690E"/>
    <w:rsid w:val="00206A7A"/>
    <w:rsid w:val="00206B9D"/>
    <w:rsid w:val="00206DEC"/>
    <w:rsid w:val="00207168"/>
    <w:rsid w:val="00207211"/>
    <w:rsid w:val="00207462"/>
    <w:rsid w:val="00207AE5"/>
    <w:rsid w:val="00210A68"/>
    <w:rsid w:val="0021110A"/>
    <w:rsid w:val="00211165"/>
    <w:rsid w:val="00211716"/>
    <w:rsid w:val="00211915"/>
    <w:rsid w:val="00211AC7"/>
    <w:rsid w:val="00211C3D"/>
    <w:rsid w:val="00212214"/>
    <w:rsid w:val="00212331"/>
    <w:rsid w:val="00212722"/>
    <w:rsid w:val="00212867"/>
    <w:rsid w:val="0021287D"/>
    <w:rsid w:val="00212ACE"/>
    <w:rsid w:val="0021327E"/>
    <w:rsid w:val="0021332D"/>
    <w:rsid w:val="002134EA"/>
    <w:rsid w:val="00213B00"/>
    <w:rsid w:val="00214177"/>
    <w:rsid w:val="002141F0"/>
    <w:rsid w:val="0021470E"/>
    <w:rsid w:val="00214C30"/>
    <w:rsid w:val="00214D38"/>
    <w:rsid w:val="00215113"/>
    <w:rsid w:val="0021533B"/>
    <w:rsid w:val="00215396"/>
    <w:rsid w:val="00215777"/>
    <w:rsid w:val="002158A9"/>
    <w:rsid w:val="00215A71"/>
    <w:rsid w:val="00216243"/>
    <w:rsid w:val="00216313"/>
    <w:rsid w:val="002175E4"/>
    <w:rsid w:val="0021790A"/>
    <w:rsid w:val="00217ABA"/>
    <w:rsid w:val="00217EB0"/>
    <w:rsid w:val="00217F39"/>
    <w:rsid w:val="00217FC0"/>
    <w:rsid w:val="002201F7"/>
    <w:rsid w:val="00220B43"/>
    <w:rsid w:val="00220F6C"/>
    <w:rsid w:val="00220F81"/>
    <w:rsid w:val="00220FDE"/>
    <w:rsid w:val="00221452"/>
    <w:rsid w:val="0022159F"/>
    <w:rsid w:val="00221BD1"/>
    <w:rsid w:val="00221EB8"/>
    <w:rsid w:val="00221F0A"/>
    <w:rsid w:val="00222360"/>
    <w:rsid w:val="0022237C"/>
    <w:rsid w:val="00222558"/>
    <w:rsid w:val="00222634"/>
    <w:rsid w:val="00222999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27FC8"/>
    <w:rsid w:val="00230127"/>
    <w:rsid w:val="00230246"/>
    <w:rsid w:val="002305C0"/>
    <w:rsid w:val="002306B3"/>
    <w:rsid w:val="00230AB4"/>
    <w:rsid w:val="00230D2E"/>
    <w:rsid w:val="00230DF1"/>
    <w:rsid w:val="00230E0B"/>
    <w:rsid w:val="00230FE6"/>
    <w:rsid w:val="00231565"/>
    <w:rsid w:val="00231A0C"/>
    <w:rsid w:val="00231AB2"/>
    <w:rsid w:val="00231C4B"/>
    <w:rsid w:val="0023200A"/>
    <w:rsid w:val="0023268B"/>
    <w:rsid w:val="002327EF"/>
    <w:rsid w:val="00232A65"/>
    <w:rsid w:val="002335BC"/>
    <w:rsid w:val="002336AA"/>
    <w:rsid w:val="002338AE"/>
    <w:rsid w:val="00233F08"/>
    <w:rsid w:val="0023412E"/>
    <w:rsid w:val="00234908"/>
    <w:rsid w:val="00234B12"/>
    <w:rsid w:val="00234DEB"/>
    <w:rsid w:val="002350F1"/>
    <w:rsid w:val="0023559E"/>
    <w:rsid w:val="0023584F"/>
    <w:rsid w:val="00236096"/>
    <w:rsid w:val="00236854"/>
    <w:rsid w:val="00236BED"/>
    <w:rsid w:val="00236EFF"/>
    <w:rsid w:val="00236F74"/>
    <w:rsid w:val="00237317"/>
    <w:rsid w:val="00237DA6"/>
    <w:rsid w:val="00237EF0"/>
    <w:rsid w:val="00237F70"/>
    <w:rsid w:val="002403EE"/>
    <w:rsid w:val="00240A2D"/>
    <w:rsid w:val="00240B99"/>
    <w:rsid w:val="00240E83"/>
    <w:rsid w:val="002416B9"/>
    <w:rsid w:val="00241E92"/>
    <w:rsid w:val="0024228B"/>
    <w:rsid w:val="00242375"/>
    <w:rsid w:val="002423E1"/>
    <w:rsid w:val="002425D6"/>
    <w:rsid w:val="00242AF0"/>
    <w:rsid w:val="0024351C"/>
    <w:rsid w:val="00243648"/>
    <w:rsid w:val="00244059"/>
    <w:rsid w:val="0024595E"/>
    <w:rsid w:val="00246F52"/>
    <w:rsid w:val="002471A7"/>
    <w:rsid w:val="00247304"/>
    <w:rsid w:val="002473E8"/>
    <w:rsid w:val="00247697"/>
    <w:rsid w:val="002476B3"/>
    <w:rsid w:val="0024783F"/>
    <w:rsid w:val="002479B2"/>
    <w:rsid w:val="00247B95"/>
    <w:rsid w:val="00247EBB"/>
    <w:rsid w:val="00250423"/>
    <w:rsid w:val="00250B4E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CA5"/>
    <w:rsid w:val="00254FB7"/>
    <w:rsid w:val="00254FD9"/>
    <w:rsid w:val="00255102"/>
    <w:rsid w:val="00255155"/>
    <w:rsid w:val="00255332"/>
    <w:rsid w:val="002553BC"/>
    <w:rsid w:val="00255C1A"/>
    <w:rsid w:val="00255C3F"/>
    <w:rsid w:val="00256059"/>
    <w:rsid w:val="00256FC1"/>
    <w:rsid w:val="002571B5"/>
    <w:rsid w:val="002573B5"/>
    <w:rsid w:val="0025774B"/>
    <w:rsid w:val="002603B1"/>
    <w:rsid w:val="0026092F"/>
    <w:rsid w:val="00260F18"/>
    <w:rsid w:val="00260FF2"/>
    <w:rsid w:val="0026103F"/>
    <w:rsid w:val="002615AD"/>
    <w:rsid w:val="0026194B"/>
    <w:rsid w:val="00261A3C"/>
    <w:rsid w:val="00261D75"/>
    <w:rsid w:val="00262A28"/>
    <w:rsid w:val="002630D0"/>
    <w:rsid w:val="00263417"/>
    <w:rsid w:val="00263A1A"/>
    <w:rsid w:val="00263DC6"/>
    <w:rsid w:val="00264142"/>
    <w:rsid w:val="00264686"/>
    <w:rsid w:val="002646B4"/>
    <w:rsid w:val="002646D4"/>
    <w:rsid w:val="0026480D"/>
    <w:rsid w:val="00264920"/>
    <w:rsid w:val="00264B17"/>
    <w:rsid w:val="00264DE8"/>
    <w:rsid w:val="002653C1"/>
    <w:rsid w:val="00265AE1"/>
    <w:rsid w:val="00265D48"/>
    <w:rsid w:val="00265F36"/>
    <w:rsid w:val="00265F65"/>
    <w:rsid w:val="002662D6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106"/>
    <w:rsid w:val="00271216"/>
    <w:rsid w:val="00271522"/>
    <w:rsid w:val="002715A6"/>
    <w:rsid w:val="002717C9"/>
    <w:rsid w:val="0027192C"/>
    <w:rsid w:val="00271DBE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6B6"/>
    <w:rsid w:val="00274B49"/>
    <w:rsid w:val="00274DF7"/>
    <w:rsid w:val="0027532D"/>
    <w:rsid w:val="0027566F"/>
    <w:rsid w:val="002759A8"/>
    <w:rsid w:val="00275B27"/>
    <w:rsid w:val="00275D10"/>
    <w:rsid w:val="00276171"/>
    <w:rsid w:val="00276423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29D"/>
    <w:rsid w:val="002802B7"/>
    <w:rsid w:val="002803F6"/>
    <w:rsid w:val="00280926"/>
    <w:rsid w:val="00280982"/>
    <w:rsid w:val="00280B2C"/>
    <w:rsid w:val="00280F23"/>
    <w:rsid w:val="00280FFC"/>
    <w:rsid w:val="002812DE"/>
    <w:rsid w:val="00281664"/>
    <w:rsid w:val="00281905"/>
    <w:rsid w:val="00282225"/>
    <w:rsid w:val="0028234C"/>
    <w:rsid w:val="00282600"/>
    <w:rsid w:val="00282BCC"/>
    <w:rsid w:val="0028327B"/>
    <w:rsid w:val="0028408E"/>
    <w:rsid w:val="00284319"/>
    <w:rsid w:val="00284667"/>
    <w:rsid w:val="00284E05"/>
    <w:rsid w:val="00284FE0"/>
    <w:rsid w:val="00284FEF"/>
    <w:rsid w:val="00285224"/>
    <w:rsid w:val="00286617"/>
    <w:rsid w:val="00286671"/>
    <w:rsid w:val="002868EC"/>
    <w:rsid w:val="00286CD4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7D4"/>
    <w:rsid w:val="002917DD"/>
    <w:rsid w:val="00291FC2"/>
    <w:rsid w:val="002921E2"/>
    <w:rsid w:val="002923B4"/>
    <w:rsid w:val="002925F7"/>
    <w:rsid w:val="00292EE9"/>
    <w:rsid w:val="00293041"/>
    <w:rsid w:val="00293092"/>
    <w:rsid w:val="002932B6"/>
    <w:rsid w:val="00293648"/>
    <w:rsid w:val="00293828"/>
    <w:rsid w:val="00293BE2"/>
    <w:rsid w:val="0029489D"/>
    <w:rsid w:val="002948A9"/>
    <w:rsid w:val="00294959"/>
    <w:rsid w:val="00294C8E"/>
    <w:rsid w:val="00295502"/>
    <w:rsid w:val="002961F2"/>
    <w:rsid w:val="002964B7"/>
    <w:rsid w:val="002964C5"/>
    <w:rsid w:val="0029672F"/>
    <w:rsid w:val="002968DE"/>
    <w:rsid w:val="00296A92"/>
    <w:rsid w:val="00296F75"/>
    <w:rsid w:val="00297137"/>
    <w:rsid w:val="00297554"/>
    <w:rsid w:val="002975B1"/>
    <w:rsid w:val="002979E4"/>
    <w:rsid w:val="00297CAD"/>
    <w:rsid w:val="002A01C2"/>
    <w:rsid w:val="002A03F0"/>
    <w:rsid w:val="002A092F"/>
    <w:rsid w:val="002A09C2"/>
    <w:rsid w:val="002A11D5"/>
    <w:rsid w:val="002A135A"/>
    <w:rsid w:val="002A1651"/>
    <w:rsid w:val="002A1928"/>
    <w:rsid w:val="002A1E07"/>
    <w:rsid w:val="002A206F"/>
    <w:rsid w:val="002A23A9"/>
    <w:rsid w:val="002A26F0"/>
    <w:rsid w:val="002A2C2C"/>
    <w:rsid w:val="002A2D02"/>
    <w:rsid w:val="002A2D24"/>
    <w:rsid w:val="002A2D3C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4F34"/>
    <w:rsid w:val="002A6251"/>
    <w:rsid w:val="002A634C"/>
    <w:rsid w:val="002A64CC"/>
    <w:rsid w:val="002A6930"/>
    <w:rsid w:val="002A6C33"/>
    <w:rsid w:val="002A75D9"/>
    <w:rsid w:val="002A7BA5"/>
    <w:rsid w:val="002A7D0F"/>
    <w:rsid w:val="002A7E5D"/>
    <w:rsid w:val="002B02F7"/>
    <w:rsid w:val="002B0A60"/>
    <w:rsid w:val="002B18F8"/>
    <w:rsid w:val="002B21CF"/>
    <w:rsid w:val="002B25DE"/>
    <w:rsid w:val="002B2633"/>
    <w:rsid w:val="002B27C3"/>
    <w:rsid w:val="002B2E0A"/>
    <w:rsid w:val="002B35E0"/>
    <w:rsid w:val="002B367C"/>
    <w:rsid w:val="002B3CF6"/>
    <w:rsid w:val="002B3EC7"/>
    <w:rsid w:val="002B41AE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740"/>
    <w:rsid w:val="002B6838"/>
    <w:rsid w:val="002B6CA1"/>
    <w:rsid w:val="002B7001"/>
    <w:rsid w:val="002B7395"/>
    <w:rsid w:val="002B750B"/>
    <w:rsid w:val="002B75DA"/>
    <w:rsid w:val="002B7B20"/>
    <w:rsid w:val="002C03D9"/>
    <w:rsid w:val="002C074D"/>
    <w:rsid w:val="002C08A2"/>
    <w:rsid w:val="002C0EED"/>
    <w:rsid w:val="002C1953"/>
    <w:rsid w:val="002C1DFB"/>
    <w:rsid w:val="002C26CC"/>
    <w:rsid w:val="002C3463"/>
    <w:rsid w:val="002C4AF6"/>
    <w:rsid w:val="002C5A4D"/>
    <w:rsid w:val="002C5D29"/>
    <w:rsid w:val="002C5EFD"/>
    <w:rsid w:val="002C6071"/>
    <w:rsid w:val="002C6BB0"/>
    <w:rsid w:val="002C750B"/>
    <w:rsid w:val="002C7739"/>
    <w:rsid w:val="002D0165"/>
    <w:rsid w:val="002D03EF"/>
    <w:rsid w:val="002D07C6"/>
    <w:rsid w:val="002D07E9"/>
    <w:rsid w:val="002D08FC"/>
    <w:rsid w:val="002D0D4F"/>
    <w:rsid w:val="002D0E8D"/>
    <w:rsid w:val="002D1252"/>
    <w:rsid w:val="002D160B"/>
    <w:rsid w:val="002D16AB"/>
    <w:rsid w:val="002D182E"/>
    <w:rsid w:val="002D1F0D"/>
    <w:rsid w:val="002D257E"/>
    <w:rsid w:val="002D2640"/>
    <w:rsid w:val="002D2781"/>
    <w:rsid w:val="002D2995"/>
    <w:rsid w:val="002D304C"/>
    <w:rsid w:val="002D30A1"/>
    <w:rsid w:val="002D3165"/>
    <w:rsid w:val="002D369B"/>
    <w:rsid w:val="002D38B6"/>
    <w:rsid w:val="002D3E0B"/>
    <w:rsid w:val="002D45A1"/>
    <w:rsid w:val="002D46EA"/>
    <w:rsid w:val="002D4C9E"/>
    <w:rsid w:val="002D50A8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E2C"/>
    <w:rsid w:val="002E10A1"/>
    <w:rsid w:val="002E12D0"/>
    <w:rsid w:val="002E1574"/>
    <w:rsid w:val="002E15C5"/>
    <w:rsid w:val="002E1986"/>
    <w:rsid w:val="002E2584"/>
    <w:rsid w:val="002E265A"/>
    <w:rsid w:val="002E2783"/>
    <w:rsid w:val="002E2837"/>
    <w:rsid w:val="002E2AD3"/>
    <w:rsid w:val="002E2DE7"/>
    <w:rsid w:val="002E3495"/>
    <w:rsid w:val="002E3FC1"/>
    <w:rsid w:val="002E4204"/>
    <w:rsid w:val="002E427A"/>
    <w:rsid w:val="002E4C88"/>
    <w:rsid w:val="002E4D02"/>
    <w:rsid w:val="002E50A6"/>
    <w:rsid w:val="002E5705"/>
    <w:rsid w:val="002E5819"/>
    <w:rsid w:val="002E5D6C"/>
    <w:rsid w:val="002E60AD"/>
    <w:rsid w:val="002E6263"/>
    <w:rsid w:val="002E654A"/>
    <w:rsid w:val="002E6591"/>
    <w:rsid w:val="002E69FC"/>
    <w:rsid w:val="002E6F3B"/>
    <w:rsid w:val="002E6F62"/>
    <w:rsid w:val="002E720C"/>
    <w:rsid w:val="002E729E"/>
    <w:rsid w:val="002E77D1"/>
    <w:rsid w:val="002E79CD"/>
    <w:rsid w:val="002E7B28"/>
    <w:rsid w:val="002F03D8"/>
    <w:rsid w:val="002F042A"/>
    <w:rsid w:val="002F05F2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0B"/>
    <w:rsid w:val="002F3055"/>
    <w:rsid w:val="002F33BD"/>
    <w:rsid w:val="002F33C4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5B92"/>
    <w:rsid w:val="002F5EAA"/>
    <w:rsid w:val="002F6148"/>
    <w:rsid w:val="002F675E"/>
    <w:rsid w:val="002F6A3A"/>
    <w:rsid w:val="002F6F5B"/>
    <w:rsid w:val="002F6F88"/>
    <w:rsid w:val="002F7136"/>
    <w:rsid w:val="002F7314"/>
    <w:rsid w:val="002F77C7"/>
    <w:rsid w:val="002F7F90"/>
    <w:rsid w:val="003009CC"/>
    <w:rsid w:val="00300F45"/>
    <w:rsid w:val="003014F6"/>
    <w:rsid w:val="00301C87"/>
    <w:rsid w:val="00301E11"/>
    <w:rsid w:val="003021AC"/>
    <w:rsid w:val="0030259B"/>
    <w:rsid w:val="00302AD3"/>
    <w:rsid w:val="00302B99"/>
    <w:rsid w:val="00302E85"/>
    <w:rsid w:val="00302EE6"/>
    <w:rsid w:val="003034E8"/>
    <w:rsid w:val="003043C3"/>
    <w:rsid w:val="003045EC"/>
    <w:rsid w:val="00304776"/>
    <w:rsid w:val="0030490B"/>
    <w:rsid w:val="00304D2A"/>
    <w:rsid w:val="00304F24"/>
    <w:rsid w:val="00305476"/>
    <w:rsid w:val="0030577F"/>
    <w:rsid w:val="003057FC"/>
    <w:rsid w:val="00305A03"/>
    <w:rsid w:val="00305B63"/>
    <w:rsid w:val="00305CC3"/>
    <w:rsid w:val="003060A8"/>
    <w:rsid w:val="003066B4"/>
    <w:rsid w:val="00307258"/>
    <w:rsid w:val="00307C65"/>
    <w:rsid w:val="00310BAA"/>
    <w:rsid w:val="003113E2"/>
    <w:rsid w:val="003117EA"/>
    <w:rsid w:val="003123DB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FD"/>
    <w:rsid w:val="00314088"/>
    <w:rsid w:val="00314B8A"/>
    <w:rsid w:val="00314B95"/>
    <w:rsid w:val="00314C6F"/>
    <w:rsid w:val="00314E60"/>
    <w:rsid w:val="00315358"/>
    <w:rsid w:val="00315B8D"/>
    <w:rsid w:val="00315F0F"/>
    <w:rsid w:val="0031600A"/>
    <w:rsid w:val="003166A7"/>
    <w:rsid w:val="00316FC4"/>
    <w:rsid w:val="003170C1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363"/>
    <w:rsid w:val="00321924"/>
    <w:rsid w:val="00321962"/>
    <w:rsid w:val="00322D27"/>
    <w:rsid w:val="00322F40"/>
    <w:rsid w:val="003230B5"/>
    <w:rsid w:val="003230CE"/>
    <w:rsid w:val="0032323B"/>
    <w:rsid w:val="0032326B"/>
    <w:rsid w:val="00323925"/>
    <w:rsid w:val="00324055"/>
    <w:rsid w:val="003246A7"/>
    <w:rsid w:val="00324C69"/>
    <w:rsid w:val="0032529C"/>
    <w:rsid w:val="0032578C"/>
    <w:rsid w:val="00325C89"/>
    <w:rsid w:val="00325FA9"/>
    <w:rsid w:val="00326130"/>
    <w:rsid w:val="003262DD"/>
    <w:rsid w:val="003263FC"/>
    <w:rsid w:val="00326439"/>
    <w:rsid w:val="003267BF"/>
    <w:rsid w:val="00326801"/>
    <w:rsid w:val="00326AA6"/>
    <w:rsid w:val="00326E34"/>
    <w:rsid w:val="00326EE0"/>
    <w:rsid w:val="003272A7"/>
    <w:rsid w:val="00327557"/>
    <w:rsid w:val="00327751"/>
    <w:rsid w:val="00327892"/>
    <w:rsid w:val="00327965"/>
    <w:rsid w:val="00331012"/>
    <w:rsid w:val="0033108A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648"/>
    <w:rsid w:val="00334C84"/>
    <w:rsid w:val="003356A5"/>
    <w:rsid w:val="00335D5D"/>
    <w:rsid w:val="00335DB3"/>
    <w:rsid w:val="003363AD"/>
    <w:rsid w:val="00336F79"/>
    <w:rsid w:val="00337103"/>
    <w:rsid w:val="0033781D"/>
    <w:rsid w:val="00337A62"/>
    <w:rsid w:val="00337D09"/>
    <w:rsid w:val="00340488"/>
    <w:rsid w:val="00340601"/>
    <w:rsid w:val="00340869"/>
    <w:rsid w:val="00340AD1"/>
    <w:rsid w:val="00340B1E"/>
    <w:rsid w:val="00340DBB"/>
    <w:rsid w:val="003413F7"/>
    <w:rsid w:val="003414C0"/>
    <w:rsid w:val="0034156A"/>
    <w:rsid w:val="00341816"/>
    <w:rsid w:val="00341FF0"/>
    <w:rsid w:val="0034224C"/>
    <w:rsid w:val="00342477"/>
    <w:rsid w:val="0034250B"/>
    <w:rsid w:val="0034269F"/>
    <w:rsid w:val="00342D7A"/>
    <w:rsid w:val="00342EA0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504C"/>
    <w:rsid w:val="00345374"/>
    <w:rsid w:val="0034576D"/>
    <w:rsid w:val="00345CFB"/>
    <w:rsid w:val="00345D2B"/>
    <w:rsid w:val="00345FDC"/>
    <w:rsid w:val="003463C0"/>
    <w:rsid w:val="00346F6F"/>
    <w:rsid w:val="003470F8"/>
    <w:rsid w:val="003475AD"/>
    <w:rsid w:val="003501A3"/>
    <w:rsid w:val="00350981"/>
    <w:rsid w:val="00350AE1"/>
    <w:rsid w:val="00350E12"/>
    <w:rsid w:val="00350F74"/>
    <w:rsid w:val="00351089"/>
    <w:rsid w:val="003511F7"/>
    <w:rsid w:val="0035123D"/>
    <w:rsid w:val="0035155E"/>
    <w:rsid w:val="0035173D"/>
    <w:rsid w:val="00351862"/>
    <w:rsid w:val="00351DF6"/>
    <w:rsid w:val="00351FA8"/>
    <w:rsid w:val="00352111"/>
    <w:rsid w:val="00352448"/>
    <w:rsid w:val="00352500"/>
    <w:rsid w:val="0035281F"/>
    <w:rsid w:val="00352D41"/>
    <w:rsid w:val="003534A1"/>
    <w:rsid w:val="003534C0"/>
    <w:rsid w:val="00353720"/>
    <w:rsid w:val="00353C24"/>
    <w:rsid w:val="00353EE4"/>
    <w:rsid w:val="0035407F"/>
    <w:rsid w:val="00354205"/>
    <w:rsid w:val="003549F5"/>
    <w:rsid w:val="00354A33"/>
    <w:rsid w:val="00354FD5"/>
    <w:rsid w:val="00355224"/>
    <w:rsid w:val="0035585D"/>
    <w:rsid w:val="0035592F"/>
    <w:rsid w:val="00355CA1"/>
    <w:rsid w:val="00355E9F"/>
    <w:rsid w:val="0035624B"/>
    <w:rsid w:val="00356862"/>
    <w:rsid w:val="003579DE"/>
    <w:rsid w:val="00357A9D"/>
    <w:rsid w:val="0036065F"/>
    <w:rsid w:val="00360768"/>
    <w:rsid w:val="00361892"/>
    <w:rsid w:val="00361939"/>
    <w:rsid w:val="00361A9B"/>
    <w:rsid w:val="00361B11"/>
    <w:rsid w:val="00361BA2"/>
    <w:rsid w:val="003623FC"/>
    <w:rsid w:val="003627C3"/>
    <w:rsid w:val="00362A1B"/>
    <w:rsid w:val="00362A74"/>
    <w:rsid w:val="00362AA5"/>
    <w:rsid w:val="00362E50"/>
    <w:rsid w:val="0036312F"/>
    <w:rsid w:val="00363589"/>
    <w:rsid w:val="00363C35"/>
    <w:rsid w:val="00363FAF"/>
    <w:rsid w:val="003642E0"/>
    <w:rsid w:val="003651A2"/>
    <w:rsid w:val="003651FC"/>
    <w:rsid w:val="00365305"/>
    <w:rsid w:val="00365351"/>
    <w:rsid w:val="003657EC"/>
    <w:rsid w:val="00365949"/>
    <w:rsid w:val="00365B1C"/>
    <w:rsid w:val="00365C86"/>
    <w:rsid w:val="00365F41"/>
    <w:rsid w:val="0036711F"/>
    <w:rsid w:val="003679C8"/>
    <w:rsid w:val="00367CED"/>
    <w:rsid w:val="00367E33"/>
    <w:rsid w:val="00367E9C"/>
    <w:rsid w:val="00367F8F"/>
    <w:rsid w:val="003702BE"/>
    <w:rsid w:val="00370CD5"/>
    <w:rsid w:val="00371424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373B"/>
    <w:rsid w:val="003737A7"/>
    <w:rsid w:val="0037416E"/>
    <w:rsid w:val="003743F7"/>
    <w:rsid w:val="003744FD"/>
    <w:rsid w:val="00374C40"/>
    <w:rsid w:val="00374D97"/>
    <w:rsid w:val="0037559B"/>
    <w:rsid w:val="00375684"/>
    <w:rsid w:val="00375733"/>
    <w:rsid w:val="003760D4"/>
    <w:rsid w:val="00376397"/>
    <w:rsid w:val="003765F3"/>
    <w:rsid w:val="00376661"/>
    <w:rsid w:val="00376738"/>
    <w:rsid w:val="00376A3B"/>
    <w:rsid w:val="00377239"/>
    <w:rsid w:val="00377303"/>
    <w:rsid w:val="003774B8"/>
    <w:rsid w:val="00377CE9"/>
    <w:rsid w:val="00377DBF"/>
    <w:rsid w:val="00377DDD"/>
    <w:rsid w:val="00377DF9"/>
    <w:rsid w:val="0038051B"/>
    <w:rsid w:val="0038062D"/>
    <w:rsid w:val="0038068C"/>
    <w:rsid w:val="003807F4"/>
    <w:rsid w:val="003809D4"/>
    <w:rsid w:val="00380BA2"/>
    <w:rsid w:val="0038117A"/>
    <w:rsid w:val="003814BD"/>
    <w:rsid w:val="00382906"/>
    <w:rsid w:val="00382DCB"/>
    <w:rsid w:val="00382DFD"/>
    <w:rsid w:val="003830F0"/>
    <w:rsid w:val="003834B5"/>
    <w:rsid w:val="003837A1"/>
    <w:rsid w:val="00383858"/>
    <w:rsid w:val="00383A98"/>
    <w:rsid w:val="00383AC4"/>
    <w:rsid w:val="00384667"/>
    <w:rsid w:val="00384F28"/>
    <w:rsid w:val="00385552"/>
    <w:rsid w:val="00385CFC"/>
    <w:rsid w:val="0038629F"/>
    <w:rsid w:val="003862BD"/>
    <w:rsid w:val="00386484"/>
    <w:rsid w:val="00386702"/>
    <w:rsid w:val="00386C1A"/>
    <w:rsid w:val="00386EFA"/>
    <w:rsid w:val="003907A4"/>
    <w:rsid w:val="00390943"/>
    <w:rsid w:val="0039097C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FAC"/>
    <w:rsid w:val="0039208C"/>
    <w:rsid w:val="00392BAB"/>
    <w:rsid w:val="00392E0A"/>
    <w:rsid w:val="0039362B"/>
    <w:rsid w:val="003936CA"/>
    <w:rsid w:val="00393D05"/>
    <w:rsid w:val="00393F88"/>
    <w:rsid w:val="00394066"/>
    <w:rsid w:val="0039413E"/>
    <w:rsid w:val="003945E6"/>
    <w:rsid w:val="00394663"/>
    <w:rsid w:val="003946D0"/>
    <w:rsid w:val="00394B33"/>
    <w:rsid w:val="00394EC8"/>
    <w:rsid w:val="0039524B"/>
    <w:rsid w:val="0039527B"/>
    <w:rsid w:val="003952F1"/>
    <w:rsid w:val="003955B1"/>
    <w:rsid w:val="00395D09"/>
    <w:rsid w:val="00396182"/>
    <w:rsid w:val="0039623A"/>
    <w:rsid w:val="00396930"/>
    <w:rsid w:val="003969E7"/>
    <w:rsid w:val="00396DDB"/>
    <w:rsid w:val="0039716E"/>
    <w:rsid w:val="00397A0E"/>
    <w:rsid w:val="00397B11"/>
    <w:rsid w:val="00397B82"/>
    <w:rsid w:val="00397D5C"/>
    <w:rsid w:val="003A000F"/>
    <w:rsid w:val="003A00BE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8AB"/>
    <w:rsid w:val="003A19E9"/>
    <w:rsid w:val="003A1DCD"/>
    <w:rsid w:val="003A2024"/>
    <w:rsid w:val="003A20B0"/>
    <w:rsid w:val="003A22F9"/>
    <w:rsid w:val="003A238F"/>
    <w:rsid w:val="003A24E7"/>
    <w:rsid w:val="003A2785"/>
    <w:rsid w:val="003A2800"/>
    <w:rsid w:val="003A2DEB"/>
    <w:rsid w:val="003A2F93"/>
    <w:rsid w:val="003A3354"/>
    <w:rsid w:val="003A3575"/>
    <w:rsid w:val="003A3924"/>
    <w:rsid w:val="003A3B2C"/>
    <w:rsid w:val="003A3D7E"/>
    <w:rsid w:val="003A3F10"/>
    <w:rsid w:val="003A4037"/>
    <w:rsid w:val="003A40E3"/>
    <w:rsid w:val="003A412D"/>
    <w:rsid w:val="003A42B4"/>
    <w:rsid w:val="003A42B9"/>
    <w:rsid w:val="003A43F2"/>
    <w:rsid w:val="003A4470"/>
    <w:rsid w:val="003A4497"/>
    <w:rsid w:val="003A4683"/>
    <w:rsid w:val="003A4876"/>
    <w:rsid w:val="003A4923"/>
    <w:rsid w:val="003A4DAF"/>
    <w:rsid w:val="003A50D0"/>
    <w:rsid w:val="003A5102"/>
    <w:rsid w:val="003A52E8"/>
    <w:rsid w:val="003A5C25"/>
    <w:rsid w:val="003A5CEA"/>
    <w:rsid w:val="003A699A"/>
    <w:rsid w:val="003A6A03"/>
    <w:rsid w:val="003A6F0C"/>
    <w:rsid w:val="003A7FB8"/>
    <w:rsid w:val="003B025C"/>
    <w:rsid w:val="003B0761"/>
    <w:rsid w:val="003B0A78"/>
    <w:rsid w:val="003B0BE2"/>
    <w:rsid w:val="003B0CA7"/>
    <w:rsid w:val="003B1220"/>
    <w:rsid w:val="003B1C77"/>
    <w:rsid w:val="003B1E77"/>
    <w:rsid w:val="003B1E7C"/>
    <w:rsid w:val="003B1F86"/>
    <w:rsid w:val="003B24E5"/>
    <w:rsid w:val="003B2510"/>
    <w:rsid w:val="003B279C"/>
    <w:rsid w:val="003B2AAF"/>
    <w:rsid w:val="003B32BE"/>
    <w:rsid w:val="003B375A"/>
    <w:rsid w:val="003B375D"/>
    <w:rsid w:val="003B392D"/>
    <w:rsid w:val="003B42C6"/>
    <w:rsid w:val="003B4591"/>
    <w:rsid w:val="003B507A"/>
    <w:rsid w:val="003B50D2"/>
    <w:rsid w:val="003B544D"/>
    <w:rsid w:val="003B54A9"/>
    <w:rsid w:val="003B5504"/>
    <w:rsid w:val="003B56ED"/>
    <w:rsid w:val="003B57EF"/>
    <w:rsid w:val="003B5870"/>
    <w:rsid w:val="003B5D64"/>
    <w:rsid w:val="003B5E74"/>
    <w:rsid w:val="003B6241"/>
    <w:rsid w:val="003B647E"/>
    <w:rsid w:val="003B6605"/>
    <w:rsid w:val="003B66EF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95D"/>
    <w:rsid w:val="003C0C88"/>
    <w:rsid w:val="003C15B9"/>
    <w:rsid w:val="003C1966"/>
    <w:rsid w:val="003C1E85"/>
    <w:rsid w:val="003C2133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B18"/>
    <w:rsid w:val="003C5D14"/>
    <w:rsid w:val="003C62CC"/>
    <w:rsid w:val="003C63EA"/>
    <w:rsid w:val="003C63ED"/>
    <w:rsid w:val="003C6405"/>
    <w:rsid w:val="003C65D8"/>
    <w:rsid w:val="003C675C"/>
    <w:rsid w:val="003C6940"/>
    <w:rsid w:val="003C6D61"/>
    <w:rsid w:val="003C6D9F"/>
    <w:rsid w:val="003C71E0"/>
    <w:rsid w:val="003C763B"/>
    <w:rsid w:val="003C78F0"/>
    <w:rsid w:val="003C7FBB"/>
    <w:rsid w:val="003D0486"/>
    <w:rsid w:val="003D078C"/>
    <w:rsid w:val="003D08E1"/>
    <w:rsid w:val="003D092D"/>
    <w:rsid w:val="003D09B4"/>
    <w:rsid w:val="003D0E6A"/>
    <w:rsid w:val="003D0FB5"/>
    <w:rsid w:val="003D1062"/>
    <w:rsid w:val="003D13A6"/>
    <w:rsid w:val="003D1498"/>
    <w:rsid w:val="003D16E6"/>
    <w:rsid w:val="003D1AF0"/>
    <w:rsid w:val="003D1C00"/>
    <w:rsid w:val="003D1F56"/>
    <w:rsid w:val="003D214A"/>
    <w:rsid w:val="003D2458"/>
    <w:rsid w:val="003D2A86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41E7"/>
    <w:rsid w:val="003D4440"/>
    <w:rsid w:val="003D4775"/>
    <w:rsid w:val="003D4F3C"/>
    <w:rsid w:val="003D5362"/>
    <w:rsid w:val="003D54E4"/>
    <w:rsid w:val="003D5A90"/>
    <w:rsid w:val="003D609A"/>
    <w:rsid w:val="003D61C5"/>
    <w:rsid w:val="003D68D3"/>
    <w:rsid w:val="003D6BA4"/>
    <w:rsid w:val="003D71D7"/>
    <w:rsid w:val="003D7277"/>
    <w:rsid w:val="003D7310"/>
    <w:rsid w:val="003D7744"/>
    <w:rsid w:val="003D7777"/>
    <w:rsid w:val="003D78FA"/>
    <w:rsid w:val="003D7C8E"/>
    <w:rsid w:val="003E04A7"/>
    <w:rsid w:val="003E0BCC"/>
    <w:rsid w:val="003E0FB3"/>
    <w:rsid w:val="003E1097"/>
    <w:rsid w:val="003E10D2"/>
    <w:rsid w:val="003E235D"/>
    <w:rsid w:val="003E238A"/>
    <w:rsid w:val="003E23E4"/>
    <w:rsid w:val="003E265E"/>
    <w:rsid w:val="003E2695"/>
    <w:rsid w:val="003E2897"/>
    <w:rsid w:val="003E2E9E"/>
    <w:rsid w:val="003E3873"/>
    <w:rsid w:val="003E3AEA"/>
    <w:rsid w:val="003E40F6"/>
    <w:rsid w:val="003E45EC"/>
    <w:rsid w:val="003E4DC0"/>
    <w:rsid w:val="003E4E83"/>
    <w:rsid w:val="003E5925"/>
    <w:rsid w:val="003E60EB"/>
    <w:rsid w:val="003E63A3"/>
    <w:rsid w:val="003E67E7"/>
    <w:rsid w:val="003E6A5C"/>
    <w:rsid w:val="003E6D58"/>
    <w:rsid w:val="003E7002"/>
    <w:rsid w:val="003E70B8"/>
    <w:rsid w:val="003E7613"/>
    <w:rsid w:val="003F041E"/>
    <w:rsid w:val="003F06E0"/>
    <w:rsid w:val="003F148A"/>
    <w:rsid w:val="003F1665"/>
    <w:rsid w:val="003F1EBE"/>
    <w:rsid w:val="003F226E"/>
    <w:rsid w:val="003F2371"/>
    <w:rsid w:val="003F2661"/>
    <w:rsid w:val="003F2DC4"/>
    <w:rsid w:val="003F3011"/>
    <w:rsid w:val="003F31F5"/>
    <w:rsid w:val="003F320A"/>
    <w:rsid w:val="003F3325"/>
    <w:rsid w:val="003F34F7"/>
    <w:rsid w:val="003F38D1"/>
    <w:rsid w:val="003F3D32"/>
    <w:rsid w:val="003F3D92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63AE"/>
    <w:rsid w:val="003F6EE7"/>
    <w:rsid w:val="003F6F38"/>
    <w:rsid w:val="003F759B"/>
    <w:rsid w:val="003F7692"/>
    <w:rsid w:val="003F7890"/>
    <w:rsid w:val="003F7B44"/>
    <w:rsid w:val="003F7BC9"/>
    <w:rsid w:val="003F7D32"/>
    <w:rsid w:val="003F7FE7"/>
    <w:rsid w:val="00400027"/>
    <w:rsid w:val="004003D7"/>
    <w:rsid w:val="004006EF"/>
    <w:rsid w:val="00400A4B"/>
    <w:rsid w:val="004010D7"/>
    <w:rsid w:val="004011B4"/>
    <w:rsid w:val="004011BF"/>
    <w:rsid w:val="00401310"/>
    <w:rsid w:val="00401335"/>
    <w:rsid w:val="00401596"/>
    <w:rsid w:val="0040164F"/>
    <w:rsid w:val="0040198E"/>
    <w:rsid w:val="00401CC6"/>
    <w:rsid w:val="00401CE5"/>
    <w:rsid w:val="004021F7"/>
    <w:rsid w:val="00402200"/>
    <w:rsid w:val="00402259"/>
    <w:rsid w:val="004022D1"/>
    <w:rsid w:val="00402874"/>
    <w:rsid w:val="0040297E"/>
    <w:rsid w:val="00402CB2"/>
    <w:rsid w:val="0040306B"/>
    <w:rsid w:val="00403A67"/>
    <w:rsid w:val="00403D66"/>
    <w:rsid w:val="00403EB3"/>
    <w:rsid w:val="00405062"/>
    <w:rsid w:val="00405116"/>
    <w:rsid w:val="004051D7"/>
    <w:rsid w:val="00405454"/>
    <w:rsid w:val="004054D9"/>
    <w:rsid w:val="0040570A"/>
    <w:rsid w:val="00406487"/>
    <w:rsid w:val="004065C3"/>
    <w:rsid w:val="00406E82"/>
    <w:rsid w:val="0040701A"/>
    <w:rsid w:val="004070F1"/>
    <w:rsid w:val="0040762E"/>
    <w:rsid w:val="00407E69"/>
    <w:rsid w:val="004102CF"/>
    <w:rsid w:val="00410770"/>
    <w:rsid w:val="00410B9B"/>
    <w:rsid w:val="00410E02"/>
    <w:rsid w:val="00410FDD"/>
    <w:rsid w:val="0041106F"/>
    <w:rsid w:val="004113A0"/>
    <w:rsid w:val="00411758"/>
    <w:rsid w:val="00411970"/>
    <w:rsid w:val="004119BC"/>
    <w:rsid w:val="00411B15"/>
    <w:rsid w:val="00412126"/>
    <w:rsid w:val="004123F4"/>
    <w:rsid w:val="00413666"/>
    <w:rsid w:val="004136AB"/>
    <w:rsid w:val="00413749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637"/>
    <w:rsid w:val="00415BA7"/>
    <w:rsid w:val="00415E0C"/>
    <w:rsid w:val="00415E3E"/>
    <w:rsid w:val="00415E7F"/>
    <w:rsid w:val="0041605C"/>
    <w:rsid w:val="00416BD0"/>
    <w:rsid w:val="004172D5"/>
    <w:rsid w:val="00417524"/>
    <w:rsid w:val="0041752C"/>
    <w:rsid w:val="004176E2"/>
    <w:rsid w:val="00420121"/>
    <w:rsid w:val="00420763"/>
    <w:rsid w:val="00420884"/>
    <w:rsid w:val="00420AD4"/>
    <w:rsid w:val="00420EDC"/>
    <w:rsid w:val="004210F2"/>
    <w:rsid w:val="004215EC"/>
    <w:rsid w:val="0042231F"/>
    <w:rsid w:val="004223A0"/>
    <w:rsid w:val="0042290E"/>
    <w:rsid w:val="00422AAB"/>
    <w:rsid w:val="00422FF1"/>
    <w:rsid w:val="0042328A"/>
    <w:rsid w:val="00423EDC"/>
    <w:rsid w:val="00424056"/>
    <w:rsid w:val="004240A9"/>
    <w:rsid w:val="00424279"/>
    <w:rsid w:val="0042468B"/>
    <w:rsid w:val="00424869"/>
    <w:rsid w:val="0042491D"/>
    <w:rsid w:val="00424DDB"/>
    <w:rsid w:val="00424DFB"/>
    <w:rsid w:val="0042502E"/>
    <w:rsid w:val="0042534C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E0F"/>
    <w:rsid w:val="00430E22"/>
    <w:rsid w:val="00431245"/>
    <w:rsid w:val="004312D0"/>
    <w:rsid w:val="004318B7"/>
    <w:rsid w:val="00431917"/>
    <w:rsid w:val="004319EC"/>
    <w:rsid w:val="00431EC7"/>
    <w:rsid w:val="0043299D"/>
    <w:rsid w:val="00432A04"/>
    <w:rsid w:val="00432A21"/>
    <w:rsid w:val="00432B27"/>
    <w:rsid w:val="0043315F"/>
    <w:rsid w:val="004332E8"/>
    <w:rsid w:val="0043372A"/>
    <w:rsid w:val="00433BD3"/>
    <w:rsid w:val="004342D5"/>
    <w:rsid w:val="0043431F"/>
    <w:rsid w:val="00434C6C"/>
    <w:rsid w:val="00434CBD"/>
    <w:rsid w:val="004351E4"/>
    <w:rsid w:val="00435AB3"/>
    <w:rsid w:val="00435DC0"/>
    <w:rsid w:val="00435EFD"/>
    <w:rsid w:val="0043630F"/>
    <w:rsid w:val="00436424"/>
    <w:rsid w:val="0043728C"/>
    <w:rsid w:val="0043740F"/>
    <w:rsid w:val="00437583"/>
    <w:rsid w:val="00437D6C"/>
    <w:rsid w:val="00437E6E"/>
    <w:rsid w:val="00437F95"/>
    <w:rsid w:val="00440002"/>
    <w:rsid w:val="00440222"/>
    <w:rsid w:val="00440828"/>
    <w:rsid w:val="0044124A"/>
    <w:rsid w:val="004414A1"/>
    <w:rsid w:val="00441832"/>
    <w:rsid w:val="00441A7E"/>
    <w:rsid w:val="00441C4C"/>
    <w:rsid w:val="00441D7D"/>
    <w:rsid w:val="00441E8F"/>
    <w:rsid w:val="0044213B"/>
    <w:rsid w:val="004426F7"/>
    <w:rsid w:val="0044275B"/>
    <w:rsid w:val="004428E2"/>
    <w:rsid w:val="00442CD9"/>
    <w:rsid w:val="00442EF0"/>
    <w:rsid w:val="0044312A"/>
    <w:rsid w:val="004434FD"/>
    <w:rsid w:val="004435BF"/>
    <w:rsid w:val="00443D7F"/>
    <w:rsid w:val="00444592"/>
    <w:rsid w:val="00444AA2"/>
    <w:rsid w:val="00445196"/>
    <w:rsid w:val="0044554D"/>
    <w:rsid w:val="00445A9C"/>
    <w:rsid w:val="00445C45"/>
    <w:rsid w:val="00445DF6"/>
    <w:rsid w:val="00445DFC"/>
    <w:rsid w:val="00445ED0"/>
    <w:rsid w:val="00446A0B"/>
    <w:rsid w:val="00447BB8"/>
    <w:rsid w:val="00447C8B"/>
    <w:rsid w:val="004501C2"/>
    <w:rsid w:val="004504FE"/>
    <w:rsid w:val="004507A7"/>
    <w:rsid w:val="00450D66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F18"/>
    <w:rsid w:val="00454289"/>
    <w:rsid w:val="00454521"/>
    <w:rsid w:val="00454C94"/>
    <w:rsid w:val="00454CCC"/>
    <w:rsid w:val="004550BD"/>
    <w:rsid w:val="004555C9"/>
    <w:rsid w:val="0045575A"/>
    <w:rsid w:val="00455860"/>
    <w:rsid w:val="00455DF9"/>
    <w:rsid w:val="004561B5"/>
    <w:rsid w:val="004562AF"/>
    <w:rsid w:val="00456D39"/>
    <w:rsid w:val="00456EA8"/>
    <w:rsid w:val="00457DE7"/>
    <w:rsid w:val="00457FBA"/>
    <w:rsid w:val="00460191"/>
    <w:rsid w:val="00460260"/>
    <w:rsid w:val="00460722"/>
    <w:rsid w:val="00460F8E"/>
    <w:rsid w:val="00461E18"/>
    <w:rsid w:val="00461F95"/>
    <w:rsid w:val="004620C3"/>
    <w:rsid w:val="00462725"/>
    <w:rsid w:val="00462970"/>
    <w:rsid w:val="00463D6C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B59"/>
    <w:rsid w:val="00466E04"/>
    <w:rsid w:val="00467CF1"/>
    <w:rsid w:val="00467D5D"/>
    <w:rsid w:val="00470444"/>
    <w:rsid w:val="004707F1"/>
    <w:rsid w:val="00470875"/>
    <w:rsid w:val="00470AC8"/>
    <w:rsid w:val="00470D74"/>
    <w:rsid w:val="00470E45"/>
    <w:rsid w:val="004712A2"/>
    <w:rsid w:val="0047143E"/>
    <w:rsid w:val="0047164F"/>
    <w:rsid w:val="00471900"/>
    <w:rsid w:val="00471CDA"/>
    <w:rsid w:val="00471DC9"/>
    <w:rsid w:val="00471F0B"/>
    <w:rsid w:val="0047202B"/>
    <w:rsid w:val="00472BB2"/>
    <w:rsid w:val="00472FE4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0DC"/>
    <w:rsid w:val="00476437"/>
    <w:rsid w:val="004769AF"/>
    <w:rsid w:val="00476DA0"/>
    <w:rsid w:val="00477014"/>
    <w:rsid w:val="0047740C"/>
    <w:rsid w:val="00477844"/>
    <w:rsid w:val="00477D84"/>
    <w:rsid w:val="00477DC8"/>
    <w:rsid w:val="00480080"/>
    <w:rsid w:val="00480378"/>
    <w:rsid w:val="00481066"/>
    <w:rsid w:val="00481826"/>
    <w:rsid w:val="00481832"/>
    <w:rsid w:val="0048199F"/>
    <w:rsid w:val="00481D07"/>
    <w:rsid w:val="00482C3C"/>
    <w:rsid w:val="00482CE4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DFD"/>
    <w:rsid w:val="00485F7F"/>
    <w:rsid w:val="00486056"/>
    <w:rsid w:val="00486184"/>
    <w:rsid w:val="00486557"/>
    <w:rsid w:val="00486725"/>
    <w:rsid w:val="00486847"/>
    <w:rsid w:val="00486B44"/>
    <w:rsid w:val="004871E3"/>
    <w:rsid w:val="004879D2"/>
    <w:rsid w:val="00487A07"/>
    <w:rsid w:val="00487A31"/>
    <w:rsid w:val="00487B1D"/>
    <w:rsid w:val="00487F3F"/>
    <w:rsid w:val="00487F6E"/>
    <w:rsid w:val="00487F9A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F9"/>
    <w:rsid w:val="00492D44"/>
    <w:rsid w:val="00492EE8"/>
    <w:rsid w:val="00493061"/>
    <w:rsid w:val="004931CF"/>
    <w:rsid w:val="004931DB"/>
    <w:rsid w:val="00493E7A"/>
    <w:rsid w:val="00493EEC"/>
    <w:rsid w:val="00493FE9"/>
    <w:rsid w:val="004942DE"/>
    <w:rsid w:val="00494348"/>
    <w:rsid w:val="00494C76"/>
    <w:rsid w:val="00495095"/>
    <w:rsid w:val="004954BE"/>
    <w:rsid w:val="00496489"/>
    <w:rsid w:val="0049688E"/>
    <w:rsid w:val="00497162"/>
    <w:rsid w:val="004973AE"/>
    <w:rsid w:val="004975A6"/>
    <w:rsid w:val="00497A3E"/>
    <w:rsid w:val="00497DD5"/>
    <w:rsid w:val="00497E7B"/>
    <w:rsid w:val="004A03B5"/>
    <w:rsid w:val="004A05AD"/>
    <w:rsid w:val="004A0B58"/>
    <w:rsid w:val="004A0C45"/>
    <w:rsid w:val="004A0FA8"/>
    <w:rsid w:val="004A13BA"/>
    <w:rsid w:val="004A140B"/>
    <w:rsid w:val="004A18D8"/>
    <w:rsid w:val="004A1913"/>
    <w:rsid w:val="004A195A"/>
    <w:rsid w:val="004A1AA1"/>
    <w:rsid w:val="004A2133"/>
    <w:rsid w:val="004A255D"/>
    <w:rsid w:val="004A2683"/>
    <w:rsid w:val="004A276A"/>
    <w:rsid w:val="004A28FB"/>
    <w:rsid w:val="004A339F"/>
    <w:rsid w:val="004A3484"/>
    <w:rsid w:val="004A348C"/>
    <w:rsid w:val="004A3B48"/>
    <w:rsid w:val="004A4832"/>
    <w:rsid w:val="004A4977"/>
    <w:rsid w:val="004A49E0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E1"/>
    <w:rsid w:val="004A5BF4"/>
    <w:rsid w:val="004A5F17"/>
    <w:rsid w:val="004A5F59"/>
    <w:rsid w:val="004A618A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FDB"/>
    <w:rsid w:val="004A7FE3"/>
    <w:rsid w:val="004B0383"/>
    <w:rsid w:val="004B0F42"/>
    <w:rsid w:val="004B1130"/>
    <w:rsid w:val="004B1689"/>
    <w:rsid w:val="004B1893"/>
    <w:rsid w:val="004B226C"/>
    <w:rsid w:val="004B234C"/>
    <w:rsid w:val="004B239E"/>
    <w:rsid w:val="004B242C"/>
    <w:rsid w:val="004B3090"/>
    <w:rsid w:val="004B359E"/>
    <w:rsid w:val="004B36B2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CD"/>
    <w:rsid w:val="004B6BB8"/>
    <w:rsid w:val="004B6CF0"/>
    <w:rsid w:val="004B6DD6"/>
    <w:rsid w:val="004C01E9"/>
    <w:rsid w:val="004C0236"/>
    <w:rsid w:val="004C0593"/>
    <w:rsid w:val="004C067E"/>
    <w:rsid w:val="004C06AF"/>
    <w:rsid w:val="004C08CA"/>
    <w:rsid w:val="004C0B2A"/>
    <w:rsid w:val="004C0E97"/>
    <w:rsid w:val="004C0EB0"/>
    <w:rsid w:val="004C0F10"/>
    <w:rsid w:val="004C1586"/>
    <w:rsid w:val="004C1CDC"/>
    <w:rsid w:val="004C218D"/>
    <w:rsid w:val="004C2700"/>
    <w:rsid w:val="004C2BB0"/>
    <w:rsid w:val="004C331E"/>
    <w:rsid w:val="004C3AC2"/>
    <w:rsid w:val="004C3C77"/>
    <w:rsid w:val="004C3E0C"/>
    <w:rsid w:val="004C3F6B"/>
    <w:rsid w:val="004C3F86"/>
    <w:rsid w:val="004C44DC"/>
    <w:rsid w:val="004C455E"/>
    <w:rsid w:val="004C4B6E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642"/>
    <w:rsid w:val="004C6BDE"/>
    <w:rsid w:val="004C769C"/>
    <w:rsid w:val="004C79DB"/>
    <w:rsid w:val="004D01C2"/>
    <w:rsid w:val="004D051D"/>
    <w:rsid w:val="004D0BE3"/>
    <w:rsid w:val="004D0C31"/>
    <w:rsid w:val="004D0D33"/>
    <w:rsid w:val="004D0D96"/>
    <w:rsid w:val="004D116E"/>
    <w:rsid w:val="004D142F"/>
    <w:rsid w:val="004D14A5"/>
    <w:rsid w:val="004D1820"/>
    <w:rsid w:val="004D1B22"/>
    <w:rsid w:val="004D1D52"/>
    <w:rsid w:val="004D1E33"/>
    <w:rsid w:val="004D2397"/>
    <w:rsid w:val="004D28AB"/>
    <w:rsid w:val="004D2F54"/>
    <w:rsid w:val="004D31B6"/>
    <w:rsid w:val="004D36EE"/>
    <w:rsid w:val="004D3ECF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56D"/>
    <w:rsid w:val="004E0CBC"/>
    <w:rsid w:val="004E1726"/>
    <w:rsid w:val="004E267B"/>
    <w:rsid w:val="004E27A4"/>
    <w:rsid w:val="004E29DC"/>
    <w:rsid w:val="004E2B41"/>
    <w:rsid w:val="004E2FA7"/>
    <w:rsid w:val="004E32B2"/>
    <w:rsid w:val="004E353C"/>
    <w:rsid w:val="004E35CD"/>
    <w:rsid w:val="004E390B"/>
    <w:rsid w:val="004E3A1B"/>
    <w:rsid w:val="004E3DFD"/>
    <w:rsid w:val="004E41E4"/>
    <w:rsid w:val="004E478A"/>
    <w:rsid w:val="004E4A39"/>
    <w:rsid w:val="004E5383"/>
    <w:rsid w:val="004E5C13"/>
    <w:rsid w:val="004E61EA"/>
    <w:rsid w:val="004E676B"/>
    <w:rsid w:val="004E6848"/>
    <w:rsid w:val="004E69B8"/>
    <w:rsid w:val="004E70DA"/>
    <w:rsid w:val="004E72C1"/>
    <w:rsid w:val="004E75C1"/>
    <w:rsid w:val="004E7A4C"/>
    <w:rsid w:val="004E7C71"/>
    <w:rsid w:val="004F04EA"/>
    <w:rsid w:val="004F06A0"/>
    <w:rsid w:val="004F06CE"/>
    <w:rsid w:val="004F08D2"/>
    <w:rsid w:val="004F0BE4"/>
    <w:rsid w:val="004F11F7"/>
    <w:rsid w:val="004F1810"/>
    <w:rsid w:val="004F1D7C"/>
    <w:rsid w:val="004F27EE"/>
    <w:rsid w:val="004F2D30"/>
    <w:rsid w:val="004F2FA3"/>
    <w:rsid w:val="004F3444"/>
    <w:rsid w:val="004F361D"/>
    <w:rsid w:val="004F37AF"/>
    <w:rsid w:val="004F3823"/>
    <w:rsid w:val="004F399F"/>
    <w:rsid w:val="004F3AFB"/>
    <w:rsid w:val="004F3FA9"/>
    <w:rsid w:val="004F4BDF"/>
    <w:rsid w:val="004F4F70"/>
    <w:rsid w:val="004F5258"/>
    <w:rsid w:val="004F53F4"/>
    <w:rsid w:val="004F557C"/>
    <w:rsid w:val="004F55E8"/>
    <w:rsid w:val="004F5648"/>
    <w:rsid w:val="004F5AD1"/>
    <w:rsid w:val="004F6048"/>
    <w:rsid w:val="004F62DB"/>
    <w:rsid w:val="004F63BB"/>
    <w:rsid w:val="004F658F"/>
    <w:rsid w:val="004F6B25"/>
    <w:rsid w:val="004F6E27"/>
    <w:rsid w:val="004F701F"/>
    <w:rsid w:val="004F7037"/>
    <w:rsid w:val="004F7260"/>
    <w:rsid w:val="004F7310"/>
    <w:rsid w:val="004F76C0"/>
    <w:rsid w:val="004F7AE8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EB"/>
    <w:rsid w:val="0050363B"/>
    <w:rsid w:val="00503A39"/>
    <w:rsid w:val="00503F43"/>
    <w:rsid w:val="00504918"/>
    <w:rsid w:val="00504DC5"/>
    <w:rsid w:val="00505041"/>
    <w:rsid w:val="005053B2"/>
    <w:rsid w:val="005053C7"/>
    <w:rsid w:val="005053F1"/>
    <w:rsid w:val="005054D0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4D7"/>
    <w:rsid w:val="005127AB"/>
    <w:rsid w:val="00512B03"/>
    <w:rsid w:val="00512BB5"/>
    <w:rsid w:val="00512FED"/>
    <w:rsid w:val="00513618"/>
    <w:rsid w:val="00513669"/>
    <w:rsid w:val="005137DC"/>
    <w:rsid w:val="00513E37"/>
    <w:rsid w:val="00514088"/>
    <w:rsid w:val="0051428D"/>
    <w:rsid w:val="005148FB"/>
    <w:rsid w:val="00514E2A"/>
    <w:rsid w:val="005151A3"/>
    <w:rsid w:val="00515D06"/>
    <w:rsid w:val="005163DE"/>
    <w:rsid w:val="005166E8"/>
    <w:rsid w:val="00516DAB"/>
    <w:rsid w:val="00516DD1"/>
    <w:rsid w:val="005170FF"/>
    <w:rsid w:val="005171A5"/>
    <w:rsid w:val="00517632"/>
    <w:rsid w:val="005176DB"/>
    <w:rsid w:val="00517A12"/>
    <w:rsid w:val="00520092"/>
    <w:rsid w:val="005200AE"/>
    <w:rsid w:val="005203E1"/>
    <w:rsid w:val="00521054"/>
    <w:rsid w:val="005215C3"/>
    <w:rsid w:val="0052166B"/>
    <w:rsid w:val="00521933"/>
    <w:rsid w:val="00521E1E"/>
    <w:rsid w:val="00522403"/>
    <w:rsid w:val="005224AB"/>
    <w:rsid w:val="00522B48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26E2D"/>
    <w:rsid w:val="005271FB"/>
    <w:rsid w:val="00527212"/>
    <w:rsid w:val="00527A78"/>
    <w:rsid w:val="0053002F"/>
    <w:rsid w:val="00530A22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CB5"/>
    <w:rsid w:val="005353D4"/>
    <w:rsid w:val="00535BE6"/>
    <w:rsid w:val="00535F63"/>
    <w:rsid w:val="00536674"/>
    <w:rsid w:val="0053675E"/>
    <w:rsid w:val="005368C7"/>
    <w:rsid w:val="00536DE0"/>
    <w:rsid w:val="00536DF8"/>
    <w:rsid w:val="0053738A"/>
    <w:rsid w:val="00540050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FB7"/>
    <w:rsid w:val="005432F4"/>
    <w:rsid w:val="005434C7"/>
    <w:rsid w:val="00543574"/>
    <w:rsid w:val="0054375A"/>
    <w:rsid w:val="00544316"/>
    <w:rsid w:val="00544944"/>
    <w:rsid w:val="00544B13"/>
    <w:rsid w:val="00544C99"/>
    <w:rsid w:val="00544F15"/>
    <w:rsid w:val="00544FFF"/>
    <w:rsid w:val="00545A25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500A6"/>
    <w:rsid w:val="00550B8A"/>
    <w:rsid w:val="005510F6"/>
    <w:rsid w:val="0055139B"/>
    <w:rsid w:val="00551445"/>
    <w:rsid w:val="005519A5"/>
    <w:rsid w:val="00552066"/>
    <w:rsid w:val="005528DF"/>
    <w:rsid w:val="00552ABB"/>
    <w:rsid w:val="00552C6E"/>
    <w:rsid w:val="00552EA2"/>
    <w:rsid w:val="00553054"/>
    <w:rsid w:val="005536C9"/>
    <w:rsid w:val="005537EF"/>
    <w:rsid w:val="00553C38"/>
    <w:rsid w:val="00553D3B"/>
    <w:rsid w:val="005540A1"/>
    <w:rsid w:val="00554328"/>
    <w:rsid w:val="00554B36"/>
    <w:rsid w:val="00555140"/>
    <w:rsid w:val="0055565A"/>
    <w:rsid w:val="00555EDF"/>
    <w:rsid w:val="00555F77"/>
    <w:rsid w:val="00556033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213"/>
    <w:rsid w:val="0056035D"/>
    <w:rsid w:val="00560460"/>
    <w:rsid w:val="005606B7"/>
    <w:rsid w:val="00560D49"/>
    <w:rsid w:val="00560D9D"/>
    <w:rsid w:val="00561060"/>
    <w:rsid w:val="0056123F"/>
    <w:rsid w:val="00561948"/>
    <w:rsid w:val="00561CED"/>
    <w:rsid w:val="00561F6D"/>
    <w:rsid w:val="00562729"/>
    <w:rsid w:val="00562944"/>
    <w:rsid w:val="0056342D"/>
    <w:rsid w:val="00563605"/>
    <w:rsid w:val="00563832"/>
    <w:rsid w:val="005638F4"/>
    <w:rsid w:val="00564D75"/>
    <w:rsid w:val="0056502B"/>
    <w:rsid w:val="00565100"/>
    <w:rsid w:val="005654C0"/>
    <w:rsid w:val="0056643C"/>
    <w:rsid w:val="00566750"/>
    <w:rsid w:val="00566E52"/>
    <w:rsid w:val="005670FC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CF5"/>
    <w:rsid w:val="00570DF9"/>
    <w:rsid w:val="0057161B"/>
    <w:rsid w:val="005718DD"/>
    <w:rsid w:val="0057213F"/>
    <w:rsid w:val="00572855"/>
    <w:rsid w:val="00572A06"/>
    <w:rsid w:val="0057319A"/>
    <w:rsid w:val="005734D5"/>
    <w:rsid w:val="005738CA"/>
    <w:rsid w:val="00573A4C"/>
    <w:rsid w:val="00573F6D"/>
    <w:rsid w:val="00574020"/>
    <w:rsid w:val="00574093"/>
    <w:rsid w:val="0057423A"/>
    <w:rsid w:val="00574555"/>
    <w:rsid w:val="00574611"/>
    <w:rsid w:val="00574A0F"/>
    <w:rsid w:val="00575241"/>
    <w:rsid w:val="00575291"/>
    <w:rsid w:val="005754D7"/>
    <w:rsid w:val="005754FE"/>
    <w:rsid w:val="00575C5B"/>
    <w:rsid w:val="00575EE3"/>
    <w:rsid w:val="0057609D"/>
    <w:rsid w:val="00576710"/>
    <w:rsid w:val="0057683B"/>
    <w:rsid w:val="00576D79"/>
    <w:rsid w:val="00576E93"/>
    <w:rsid w:val="0057705D"/>
    <w:rsid w:val="00577112"/>
    <w:rsid w:val="00577291"/>
    <w:rsid w:val="00577326"/>
    <w:rsid w:val="00577B70"/>
    <w:rsid w:val="00577B93"/>
    <w:rsid w:val="00577BA1"/>
    <w:rsid w:val="00577CEB"/>
    <w:rsid w:val="0058029F"/>
    <w:rsid w:val="005804B6"/>
    <w:rsid w:val="00580C31"/>
    <w:rsid w:val="00580D6D"/>
    <w:rsid w:val="00580E68"/>
    <w:rsid w:val="00580F9E"/>
    <w:rsid w:val="00581152"/>
    <w:rsid w:val="0058129A"/>
    <w:rsid w:val="00581302"/>
    <w:rsid w:val="00581A14"/>
    <w:rsid w:val="00581AAF"/>
    <w:rsid w:val="00582EDF"/>
    <w:rsid w:val="005832F1"/>
    <w:rsid w:val="0058337B"/>
    <w:rsid w:val="0058357B"/>
    <w:rsid w:val="00583831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61B9"/>
    <w:rsid w:val="005867B8"/>
    <w:rsid w:val="00586ABA"/>
    <w:rsid w:val="005872D1"/>
    <w:rsid w:val="0058753F"/>
    <w:rsid w:val="00587810"/>
    <w:rsid w:val="00587B85"/>
    <w:rsid w:val="00587E6F"/>
    <w:rsid w:val="005900A1"/>
    <w:rsid w:val="00590B9A"/>
    <w:rsid w:val="00590C55"/>
    <w:rsid w:val="0059177E"/>
    <w:rsid w:val="0059192C"/>
    <w:rsid w:val="00591A8D"/>
    <w:rsid w:val="00592425"/>
    <w:rsid w:val="00592427"/>
    <w:rsid w:val="0059292F"/>
    <w:rsid w:val="00592E4C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D33"/>
    <w:rsid w:val="00595304"/>
    <w:rsid w:val="0059566E"/>
    <w:rsid w:val="00595B45"/>
    <w:rsid w:val="00596317"/>
    <w:rsid w:val="00596934"/>
    <w:rsid w:val="005969EC"/>
    <w:rsid w:val="00596EDC"/>
    <w:rsid w:val="00597128"/>
    <w:rsid w:val="005972A6"/>
    <w:rsid w:val="00597359"/>
    <w:rsid w:val="005976F0"/>
    <w:rsid w:val="00597F53"/>
    <w:rsid w:val="005A0990"/>
    <w:rsid w:val="005A1437"/>
    <w:rsid w:val="005A1EF9"/>
    <w:rsid w:val="005A22E6"/>
    <w:rsid w:val="005A2674"/>
    <w:rsid w:val="005A2C97"/>
    <w:rsid w:val="005A325E"/>
    <w:rsid w:val="005A32F8"/>
    <w:rsid w:val="005A356F"/>
    <w:rsid w:val="005A37CC"/>
    <w:rsid w:val="005A3B86"/>
    <w:rsid w:val="005A3C42"/>
    <w:rsid w:val="005A3F43"/>
    <w:rsid w:val="005A40FE"/>
    <w:rsid w:val="005A468A"/>
    <w:rsid w:val="005A4781"/>
    <w:rsid w:val="005A495A"/>
    <w:rsid w:val="005A4B77"/>
    <w:rsid w:val="005A4C23"/>
    <w:rsid w:val="005A5053"/>
    <w:rsid w:val="005A5079"/>
    <w:rsid w:val="005A508F"/>
    <w:rsid w:val="005A56E9"/>
    <w:rsid w:val="005A58B4"/>
    <w:rsid w:val="005A5C15"/>
    <w:rsid w:val="005A5C95"/>
    <w:rsid w:val="005A685C"/>
    <w:rsid w:val="005A69DD"/>
    <w:rsid w:val="005A735D"/>
    <w:rsid w:val="005A7402"/>
    <w:rsid w:val="005A745B"/>
    <w:rsid w:val="005A7474"/>
    <w:rsid w:val="005A74EB"/>
    <w:rsid w:val="005A7AF9"/>
    <w:rsid w:val="005B012A"/>
    <w:rsid w:val="005B02F7"/>
    <w:rsid w:val="005B0391"/>
    <w:rsid w:val="005B0669"/>
    <w:rsid w:val="005B0924"/>
    <w:rsid w:val="005B092F"/>
    <w:rsid w:val="005B0A35"/>
    <w:rsid w:val="005B0AC1"/>
    <w:rsid w:val="005B0F57"/>
    <w:rsid w:val="005B0F95"/>
    <w:rsid w:val="005B125A"/>
    <w:rsid w:val="005B1578"/>
    <w:rsid w:val="005B16DD"/>
    <w:rsid w:val="005B17A9"/>
    <w:rsid w:val="005B1971"/>
    <w:rsid w:val="005B1CB7"/>
    <w:rsid w:val="005B2004"/>
    <w:rsid w:val="005B216D"/>
    <w:rsid w:val="005B2313"/>
    <w:rsid w:val="005B2808"/>
    <w:rsid w:val="005B294D"/>
    <w:rsid w:val="005B33F5"/>
    <w:rsid w:val="005B353C"/>
    <w:rsid w:val="005B3561"/>
    <w:rsid w:val="005B35AB"/>
    <w:rsid w:val="005B3852"/>
    <w:rsid w:val="005B3CC1"/>
    <w:rsid w:val="005B3E7A"/>
    <w:rsid w:val="005B40EA"/>
    <w:rsid w:val="005B4286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C08"/>
    <w:rsid w:val="005B5CDA"/>
    <w:rsid w:val="005B60DC"/>
    <w:rsid w:val="005B6585"/>
    <w:rsid w:val="005B677E"/>
    <w:rsid w:val="005B6812"/>
    <w:rsid w:val="005B6B41"/>
    <w:rsid w:val="005B6C89"/>
    <w:rsid w:val="005B6EF5"/>
    <w:rsid w:val="005B6F5D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38A"/>
    <w:rsid w:val="005C2894"/>
    <w:rsid w:val="005C28BF"/>
    <w:rsid w:val="005C2AA0"/>
    <w:rsid w:val="005C2AAD"/>
    <w:rsid w:val="005C323D"/>
    <w:rsid w:val="005C3298"/>
    <w:rsid w:val="005C3439"/>
    <w:rsid w:val="005C35FE"/>
    <w:rsid w:val="005C37A1"/>
    <w:rsid w:val="005C37FC"/>
    <w:rsid w:val="005C38D5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4F3"/>
    <w:rsid w:val="005C6AAB"/>
    <w:rsid w:val="005C6B86"/>
    <w:rsid w:val="005C6DD4"/>
    <w:rsid w:val="005C76C7"/>
    <w:rsid w:val="005C77EF"/>
    <w:rsid w:val="005C7C92"/>
    <w:rsid w:val="005D0EF8"/>
    <w:rsid w:val="005D0F71"/>
    <w:rsid w:val="005D0FAD"/>
    <w:rsid w:val="005D1128"/>
    <w:rsid w:val="005D128C"/>
    <w:rsid w:val="005D1409"/>
    <w:rsid w:val="005D1A55"/>
    <w:rsid w:val="005D1AC0"/>
    <w:rsid w:val="005D1C55"/>
    <w:rsid w:val="005D20F3"/>
    <w:rsid w:val="005D2400"/>
    <w:rsid w:val="005D2590"/>
    <w:rsid w:val="005D278E"/>
    <w:rsid w:val="005D2931"/>
    <w:rsid w:val="005D29D0"/>
    <w:rsid w:val="005D2D3E"/>
    <w:rsid w:val="005D2E2B"/>
    <w:rsid w:val="005D2E54"/>
    <w:rsid w:val="005D345E"/>
    <w:rsid w:val="005D372C"/>
    <w:rsid w:val="005D438D"/>
    <w:rsid w:val="005D4981"/>
    <w:rsid w:val="005D4A87"/>
    <w:rsid w:val="005D4ED9"/>
    <w:rsid w:val="005D526C"/>
    <w:rsid w:val="005D5300"/>
    <w:rsid w:val="005D5937"/>
    <w:rsid w:val="005D5FD6"/>
    <w:rsid w:val="005D606D"/>
    <w:rsid w:val="005D6552"/>
    <w:rsid w:val="005D67A5"/>
    <w:rsid w:val="005D6A03"/>
    <w:rsid w:val="005D745B"/>
    <w:rsid w:val="005D7520"/>
    <w:rsid w:val="005D76C2"/>
    <w:rsid w:val="005D7B87"/>
    <w:rsid w:val="005D7C25"/>
    <w:rsid w:val="005E0544"/>
    <w:rsid w:val="005E0720"/>
    <w:rsid w:val="005E07A3"/>
    <w:rsid w:val="005E122B"/>
    <w:rsid w:val="005E17BB"/>
    <w:rsid w:val="005E1DE1"/>
    <w:rsid w:val="005E247B"/>
    <w:rsid w:val="005E2B1C"/>
    <w:rsid w:val="005E2BDF"/>
    <w:rsid w:val="005E34B1"/>
    <w:rsid w:val="005E3A82"/>
    <w:rsid w:val="005E3D79"/>
    <w:rsid w:val="005E3DDB"/>
    <w:rsid w:val="005E4BF0"/>
    <w:rsid w:val="005E4E3F"/>
    <w:rsid w:val="005E5694"/>
    <w:rsid w:val="005E5A71"/>
    <w:rsid w:val="005E5B33"/>
    <w:rsid w:val="005E6078"/>
    <w:rsid w:val="005E646F"/>
    <w:rsid w:val="005E64EF"/>
    <w:rsid w:val="005E652C"/>
    <w:rsid w:val="005E685E"/>
    <w:rsid w:val="005E6D79"/>
    <w:rsid w:val="005E6FD9"/>
    <w:rsid w:val="005E7260"/>
    <w:rsid w:val="005E7266"/>
    <w:rsid w:val="005E72FF"/>
    <w:rsid w:val="005E7466"/>
    <w:rsid w:val="005E75C6"/>
    <w:rsid w:val="005E7734"/>
    <w:rsid w:val="005E7A01"/>
    <w:rsid w:val="005E7B4F"/>
    <w:rsid w:val="005F00A9"/>
    <w:rsid w:val="005F0A15"/>
    <w:rsid w:val="005F0F8E"/>
    <w:rsid w:val="005F1348"/>
    <w:rsid w:val="005F14E1"/>
    <w:rsid w:val="005F17FF"/>
    <w:rsid w:val="005F1A71"/>
    <w:rsid w:val="005F2244"/>
    <w:rsid w:val="005F2A04"/>
    <w:rsid w:val="005F2A33"/>
    <w:rsid w:val="005F3086"/>
    <w:rsid w:val="005F3150"/>
    <w:rsid w:val="005F38BA"/>
    <w:rsid w:val="005F39FF"/>
    <w:rsid w:val="005F3E86"/>
    <w:rsid w:val="005F3EDF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5F7E5B"/>
    <w:rsid w:val="00600698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5AE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6053"/>
    <w:rsid w:val="006060EE"/>
    <w:rsid w:val="00606337"/>
    <w:rsid w:val="0060635C"/>
    <w:rsid w:val="00606970"/>
    <w:rsid w:val="006073C1"/>
    <w:rsid w:val="00607535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45"/>
    <w:rsid w:val="00611D09"/>
    <w:rsid w:val="00612287"/>
    <w:rsid w:val="0061229C"/>
    <w:rsid w:val="00612512"/>
    <w:rsid w:val="00612561"/>
    <w:rsid w:val="00612ADB"/>
    <w:rsid w:val="006132C4"/>
    <w:rsid w:val="006133C3"/>
    <w:rsid w:val="006135A4"/>
    <w:rsid w:val="00613CE5"/>
    <w:rsid w:val="006141B5"/>
    <w:rsid w:val="00614896"/>
    <w:rsid w:val="006149EF"/>
    <w:rsid w:val="00615541"/>
    <w:rsid w:val="006156CC"/>
    <w:rsid w:val="00615D6B"/>
    <w:rsid w:val="00615F52"/>
    <w:rsid w:val="0061632E"/>
    <w:rsid w:val="00616581"/>
    <w:rsid w:val="006166E7"/>
    <w:rsid w:val="006174E8"/>
    <w:rsid w:val="006177CD"/>
    <w:rsid w:val="0061786B"/>
    <w:rsid w:val="006179C5"/>
    <w:rsid w:val="00620341"/>
    <w:rsid w:val="006207A6"/>
    <w:rsid w:val="00620955"/>
    <w:rsid w:val="006209E0"/>
    <w:rsid w:val="006210E5"/>
    <w:rsid w:val="006210EE"/>
    <w:rsid w:val="0062147F"/>
    <w:rsid w:val="00621533"/>
    <w:rsid w:val="00621B19"/>
    <w:rsid w:val="00621EA0"/>
    <w:rsid w:val="006226A1"/>
    <w:rsid w:val="00622A08"/>
    <w:rsid w:val="00623781"/>
    <w:rsid w:val="006238E5"/>
    <w:rsid w:val="00623F2D"/>
    <w:rsid w:val="00624A5E"/>
    <w:rsid w:val="006250B8"/>
    <w:rsid w:val="006253CB"/>
    <w:rsid w:val="0062544A"/>
    <w:rsid w:val="006256F0"/>
    <w:rsid w:val="0062575F"/>
    <w:rsid w:val="00625A0F"/>
    <w:rsid w:val="006260C7"/>
    <w:rsid w:val="006266E9"/>
    <w:rsid w:val="00626FBA"/>
    <w:rsid w:val="0062761F"/>
    <w:rsid w:val="00627C7B"/>
    <w:rsid w:val="00627E26"/>
    <w:rsid w:val="00630795"/>
    <w:rsid w:val="00630CCC"/>
    <w:rsid w:val="00631000"/>
    <w:rsid w:val="0063134C"/>
    <w:rsid w:val="00631B03"/>
    <w:rsid w:val="00631FB3"/>
    <w:rsid w:val="006323A3"/>
    <w:rsid w:val="006323E4"/>
    <w:rsid w:val="00632956"/>
    <w:rsid w:val="00632AC6"/>
    <w:rsid w:val="00632B03"/>
    <w:rsid w:val="00633BCB"/>
    <w:rsid w:val="00633D78"/>
    <w:rsid w:val="00633DDC"/>
    <w:rsid w:val="00634010"/>
    <w:rsid w:val="006347E7"/>
    <w:rsid w:val="00634C65"/>
    <w:rsid w:val="00634F15"/>
    <w:rsid w:val="0063501E"/>
    <w:rsid w:val="00635336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41188"/>
    <w:rsid w:val="00641562"/>
    <w:rsid w:val="0064163C"/>
    <w:rsid w:val="00641B33"/>
    <w:rsid w:val="00641C9C"/>
    <w:rsid w:val="0064210E"/>
    <w:rsid w:val="00642367"/>
    <w:rsid w:val="0064251F"/>
    <w:rsid w:val="006426F2"/>
    <w:rsid w:val="00642AF3"/>
    <w:rsid w:val="00642B70"/>
    <w:rsid w:val="00642BEB"/>
    <w:rsid w:val="00642FF1"/>
    <w:rsid w:val="00643728"/>
    <w:rsid w:val="00643A98"/>
    <w:rsid w:val="00643CE8"/>
    <w:rsid w:val="00643D35"/>
    <w:rsid w:val="00643F0D"/>
    <w:rsid w:val="006440B2"/>
    <w:rsid w:val="0064451F"/>
    <w:rsid w:val="00644753"/>
    <w:rsid w:val="00644828"/>
    <w:rsid w:val="00644E3A"/>
    <w:rsid w:val="00644E7D"/>
    <w:rsid w:val="00645069"/>
    <w:rsid w:val="00645909"/>
    <w:rsid w:val="00645AAF"/>
    <w:rsid w:val="00646933"/>
    <w:rsid w:val="006469D5"/>
    <w:rsid w:val="00646CDF"/>
    <w:rsid w:val="00647093"/>
    <w:rsid w:val="0064740E"/>
    <w:rsid w:val="006504F0"/>
    <w:rsid w:val="00650855"/>
    <w:rsid w:val="006509AF"/>
    <w:rsid w:val="00651289"/>
    <w:rsid w:val="00651313"/>
    <w:rsid w:val="006513C5"/>
    <w:rsid w:val="006519E5"/>
    <w:rsid w:val="00651E4F"/>
    <w:rsid w:val="0065205B"/>
    <w:rsid w:val="00652561"/>
    <w:rsid w:val="0065296E"/>
    <w:rsid w:val="006529A5"/>
    <w:rsid w:val="0065301E"/>
    <w:rsid w:val="00653284"/>
    <w:rsid w:val="00653395"/>
    <w:rsid w:val="006534A3"/>
    <w:rsid w:val="0065382F"/>
    <w:rsid w:val="00654A8B"/>
    <w:rsid w:val="00654B78"/>
    <w:rsid w:val="006550F8"/>
    <w:rsid w:val="00655428"/>
    <w:rsid w:val="00655503"/>
    <w:rsid w:val="006557A3"/>
    <w:rsid w:val="006564E9"/>
    <w:rsid w:val="0065654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0DF0"/>
    <w:rsid w:val="00661421"/>
    <w:rsid w:val="00661542"/>
    <w:rsid w:val="00661B07"/>
    <w:rsid w:val="00661CFD"/>
    <w:rsid w:val="00662070"/>
    <w:rsid w:val="0066229C"/>
    <w:rsid w:val="006626AF"/>
    <w:rsid w:val="006628A7"/>
    <w:rsid w:val="00662926"/>
    <w:rsid w:val="00662B04"/>
    <w:rsid w:val="00662BB5"/>
    <w:rsid w:val="00662FD3"/>
    <w:rsid w:val="00663569"/>
    <w:rsid w:val="0066372A"/>
    <w:rsid w:val="00663FB5"/>
    <w:rsid w:val="006641C5"/>
    <w:rsid w:val="00664481"/>
    <w:rsid w:val="0066463E"/>
    <w:rsid w:val="006646F6"/>
    <w:rsid w:val="00664D51"/>
    <w:rsid w:val="006659C7"/>
    <w:rsid w:val="0066608E"/>
    <w:rsid w:val="00666276"/>
    <w:rsid w:val="006667AC"/>
    <w:rsid w:val="006669E5"/>
    <w:rsid w:val="00666A03"/>
    <w:rsid w:val="00666C58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30A"/>
    <w:rsid w:val="00670530"/>
    <w:rsid w:val="00670818"/>
    <w:rsid w:val="00670838"/>
    <w:rsid w:val="00670FD4"/>
    <w:rsid w:val="0067166A"/>
    <w:rsid w:val="006719FD"/>
    <w:rsid w:val="00671CC2"/>
    <w:rsid w:val="00671D9D"/>
    <w:rsid w:val="00672289"/>
    <w:rsid w:val="006723E0"/>
    <w:rsid w:val="00672897"/>
    <w:rsid w:val="00672BA8"/>
    <w:rsid w:val="00672EB3"/>
    <w:rsid w:val="006730E9"/>
    <w:rsid w:val="006737C8"/>
    <w:rsid w:val="00673B17"/>
    <w:rsid w:val="00673B5D"/>
    <w:rsid w:val="00673E28"/>
    <w:rsid w:val="00674334"/>
    <w:rsid w:val="00674633"/>
    <w:rsid w:val="00674C4F"/>
    <w:rsid w:val="00674CFB"/>
    <w:rsid w:val="00674E6D"/>
    <w:rsid w:val="00675193"/>
    <w:rsid w:val="0067536C"/>
    <w:rsid w:val="0067542F"/>
    <w:rsid w:val="00675C8F"/>
    <w:rsid w:val="00675DD0"/>
    <w:rsid w:val="0067606B"/>
    <w:rsid w:val="0067660B"/>
    <w:rsid w:val="0067669C"/>
    <w:rsid w:val="006766F8"/>
    <w:rsid w:val="0067672C"/>
    <w:rsid w:val="00676EE9"/>
    <w:rsid w:val="00677114"/>
    <w:rsid w:val="006776B0"/>
    <w:rsid w:val="00677861"/>
    <w:rsid w:val="00677C9B"/>
    <w:rsid w:val="00677F93"/>
    <w:rsid w:val="0068049D"/>
    <w:rsid w:val="00680712"/>
    <w:rsid w:val="006807C8"/>
    <w:rsid w:val="00680F6D"/>
    <w:rsid w:val="006811A7"/>
    <w:rsid w:val="00681C3A"/>
    <w:rsid w:val="00682A48"/>
    <w:rsid w:val="00682B0F"/>
    <w:rsid w:val="006835FC"/>
    <w:rsid w:val="00683681"/>
    <w:rsid w:val="006836CC"/>
    <w:rsid w:val="00683869"/>
    <w:rsid w:val="006839A7"/>
    <w:rsid w:val="00683EDC"/>
    <w:rsid w:val="00683FEA"/>
    <w:rsid w:val="006841EC"/>
    <w:rsid w:val="0068426B"/>
    <w:rsid w:val="00684291"/>
    <w:rsid w:val="00684642"/>
    <w:rsid w:val="0068521D"/>
    <w:rsid w:val="00685401"/>
    <w:rsid w:val="00685444"/>
    <w:rsid w:val="006854E5"/>
    <w:rsid w:val="00685861"/>
    <w:rsid w:val="00685AAD"/>
    <w:rsid w:val="00685AF1"/>
    <w:rsid w:val="00685B00"/>
    <w:rsid w:val="00685B07"/>
    <w:rsid w:val="00685B8F"/>
    <w:rsid w:val="006864A1"/>
    <w:rsid w:val="00686529"/>
    <w:rsid w:val="00686F52"/>
    <w:rsid w:val="006870A1"/>
    <w:rsid w:val="00687576"/>
    <w:rsid w:val="00687AB4"/>
    <w:rsid w:val="00687C3E"/>
    <w:rsid w:val="00687E1C"/>
    <w:rsid w:val="00687E5F"/>
    <w:rsid w:val="00687EBF"/>
    <w:rsid w:val="00690435"/>
    <w:rsid w:val="006905A4"/>
    <w:rsid w:val="006905C5"/>
    <w:rsid w:val="00690745"/>
    <w:rsid w:val="00690AA4"/>
    <w:rsid w:val="00690DB1"/>
    <w:rsid w:val="0069130B"/>
    <w:rsid w:val="006914C5"/>
    <w:rsid w:val="0069155C"/>
    <w:rsid w:val="00691757"/>
    <w:rsid w:val="00691C50"/>
    <w:rsid w:val="006921D8"/>
    <w:rsid w:val="00692754"/>
    <w:rsid w:val="006927A2"/>
    <w:rsid w:val="006928DC"/>
    <w:rsid w:val="00693147"/>
    <w:rsid w:val="0069378A"/>
    <w:rsid w:val="00693A19"/>
    <w:rsid w:val="00693D03"/>
    <w:rsid w:val="006941D4"/>
    <w:rsid w:val="0069421A"/>
    <w:rsid w:val="006948E8"/>
    <w:rsid w:val="00694B55"/>
    <w:rsid w:val="00694B77"/>
    <w:rsid w:val="00694CC3"/>
    <w:rsid w:val="006951A9"/>
    <w:rsid w:val="00695369"/>
    <w:rsid w:val="0069563B"/>
    <w:rsid w:val="0069566C"/>
    <w:rsid w:val="00695900"/>
    <w:rsid w:val="0069592A"/>
    <w:rsid w:val="00695F93"/>
    <w:rsid w:val="00696615"/>
    <w:rsid w:val="00696A00"/>
    <w:rsid w:val="00696A32"/>
    <w:rsid w:val="0069701E"/>
    <w:rsid w:val="00697BA3"/>
    <w:rsid w:val="006A0094"/>
    <w:rsid w:val="006A0271"/>
    <w:rsid w:val="006A0451"/>
    <w:rsid w:val="006A1047"/>
    <w:rsid w:val="006A1116"/>
    <w:rsid w:val="006A12D1"/>
    <w:rsid w:val="006A14CC"/>
    <w:rsid w:val="006A150D"/>
    <w:rsid w:val="006A1631"/>
    <w:rsid w:val="006A165E"/>
    <w:rsid w:val="006A16DB"/>
    <w:rsid w:val="006A18EC"/>
    <w:rsid w:val="006A1900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184"/>
    <w:rsid w:val="006A4364"/>
    <w:rsid w:val="006A4519"/>
    <w:rsid w:val="006A4703"/>
    <w:rsid w:val="006A478B"/>
    <w:rsid w:val="006A48F3"/>
    <w:rsid w:val="006A48F9"/>
    <w:rsid w:val="006A4967"/>
    <w:rsid w:val="006A4A17"/>
    <w:rsid w:val="006A4CD5"/>
    <w:rsid w:val="006A505D"/>
    <w:rsid w:val="006A51C3"/>
    <w:rsid w:val="006A545F"/>
    <w:rsid w:val="006A56EC"/>
    <w:rsid w:val="006A58E6"/>
    <w:rsid w:val="006A5B86"/>
    <w:rsid w:val="006A5DD2"/>
    <w:rsid w:val="006A6384"/>
    <w:rsid w:val="006A643D"/>
    <w:rsid w:val="006A6460"/>
    <w:rsid w:val="006A65E1"/>
    <w:rsid w:val="006A6D47"/>
    <w:rsid w:val="006A6D48"/>
    <w:rsid w:val="006A708F"/>
    <w:rsid w:val="006A7843"/>
    <w:rsid w:val="006B105C"/>
    <w:rsid w:val="006B1244"/>
    <w:rsid w:val="006B1417"/>
    <w:rsid w:val="006B1916"/>
    <w:rsid w:val="006B1C94"/>
    <w:rsid w:val="006B1D55"/>
    <w:rsid w:val="006B1F4E"/>
    <w:rsid w:val="006B2356"/>
    <w:rsid w:val="006B24FC"/>
    <w:rsid w:val="006B273A"/>
    <w:rsid w:val="006B2785"/>
    <w:rsid w:val="006B28DB"/>
    <w:rsid w:val="006B29A2"/>
    <w:rsid w:val="006B2BF8"/>
    <w:rsid w:val="006B2E52"/>
    <w:rsid w:val="006B2F26"/>
    <w:rsid w:val="006B3016"/>
    <w:rsid w:val="006B3754"/>
    <w:rsid w:val="006B3B4D"/>
    <w:rsid w:val="006B3D42"/>
    <w:rsid w:val="006B3E7C"/>
    <w:rsid w:val="006B40DC"/>
    <w:rsid w:val="006B4130"/>
    <w:rsid w:val="006B46CA"/>
    <w:rsid w:val="006B48B8"/>
    <w:rsid w:val="006B4A32"/>
    <w:rsid w:val="006B52D2"/>
    <w:rsid w:val="006B5D4C"/>
    <w:rsid w:val="006B6396"/>
    <w:rsid w:val="006B640E"/>
    <w:rsid w:val="006B68F4"/>
    <w:rsid w:val="006B6ACF"/>
    <w:rsid w:val="006B6C53"/>
    <w:rsid w:val="006B746B"/>
    <w:rsid w:val="006B7632"/>
    <w:rsid w:val="006B77F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8BA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89D"/>
    <w:rsid w:val="006C3C42"/>
    <w:rsid w:val="006C3F9D"/>
    <w:rsid w:val="006C41D3"/>
    <w:rsid w:val="006C4F56"/>
    <w:rsid w:val="006C68AC"/>
    <w:rsid w:val="006C6BB4"/>
    <w:rsid w:val="006C726A"/>
    <w:rsid w:val="006D03D2"/>
    <w:rsid w:val="006D0C4B"/>
    <w:rsid w:val="006D0D44"/>
    <w:rsid w:val="006D142E"/>
    <w:rsid w:val="006D1512"/>
    <w:rsid w:val="006D16C4"/>
    <w:rsid w:val="006D17AE"/>
    <w:rsid w:val="006D255D"/>
    <w:rsid w:val="006D25B9"/>
    <w:rsid w:val="006D25EE"/>
    <w:rsid w:val="006D28A1"/>
    <w:rsid w:val="006D2BEB"/>
    <w:rsid w:val="006D2F1D"/>
    <w:rsid w:val="006D2FA8"/>
    <w:rsid w:val="006D302D"/>
    <w:rsid w:val="006D32CA"/>
    <w:rsid w:val="006D32E8"/>
    <w:rsid w:val="006D33A7"/>
    <w:rsid w:val="006D376F"/>
    <w:rsid w:val="006D3A3B"/>
    <w:rsid w:val="006D3AA0"/>
    <w:rsid w:val="006D3EFC"/>
    <w:rsid w:val="006D43EF"/>
    <w:rsid w:val="006D4582"/>
    <w:rsid w:val="006D4C39"/>
    <w:rsid w:val="006D4D90"/>
    <w:rsid w:val="006D508A"/>
    <w:rsid w:val="006D55E7"/>
    <w:rsid w:val="006D5691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D8A"/>
    <w:rsid w:val="006D7D8D"/>
    <w:rsid w:val="006D7E58"/>
    <w:rsid w:val="006D7E97"/>
    <w:rsid w:val="006E01E8"/>
    <w:rsid w:val="006E063F"/>
    <w:rsid w:val="006E0758"/>
    <w:rsid w:val="006E0976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AE1"/>
    <w:rsid w:val="006E3C77"/>
    <w:rsid w:val="006E3DE1"/>
    <w:rsid w:val="006E3DF2"/>
    <w:rsid w:val="006E41EA"/>
    <w:rsid w:val="006E42B0"/>
    <w:rsid w:val="006E42E5"/>
    <w:rsid w:val="006E47ED"/>
    <w:rsid w:val="006E49BF"/>
    <w:rsid w:val="006E4AA6"/>
    <w:rsid w:val="006E4D3B"/>
    <w:rsid w:val="006E4D69"/>
    <w:rsid w:val="006E4E4B"/>
    <w:rsid w:val="006E5898"/>
    <w:rsid w:val="006E5B3B"/>
    <w:rsid w:val="006E5C1C"/>
    <w:rsid w:val="006E5DBC"/>
    <w:rsid w:val="006E651D"/>
    <w:rsid w:val="006E66A2"/>
    <w:rsid w:val="006E67C2"/>
    <w:rsid w:val="006E6BE6"/>
    <w:rsid w:val="006E731E"/>
    <w:rsid w:val="006E74EA"/>
    <w:rsid w:val="006E7916"/>
    <w:rsid w:val="006E7928"/>
    <w:rsid w:val="006E7BEE"/>
    <w:rsid w:val="006F03F0"/>
    <w:rsid w:val="006F05E2"/>
    <w:rsid w:val="006F08E1"/>
    <w:rsid w:val="006F13C0"/>
    <w:rsid w:val="006F14C8"/>
    <w:rsid w:val="006F1B26"/>
    <w:rsid w:val="006F1BB5"/>
    <w:rsid w:val="006F1C8E"/>
    <w:rsid w:val="006F2E17"/>
    <w:rsid w:val="006F30BF"/>
    <w:rsid w:val="006F347C"/>
    <w:rsid w:val="006F35B6"/>
    <w:rsid w:val="006F3FF6"/>
    <w:rsid w:val="006F438E"/>
    <w:rsid w:val="006F52FA"/>
    <w:rsid w:val="006F5506"/>
    <w:rsid w:val="006F5D80"/>
    <w:rsid w:val="006F6266"/>
    <w:rsid w:val="006F65BC"/>
    <w:rsid w:val="006F66B2"/>
    <w:rsid w:val="006F6773"/>
    <w:rsid w:val="006F6EEE"/>
    <w:rsid w:val="006F707F"/>
    <w:rsid w:val="006F765A"/>
    <w:rsid w:val="006F792B"/>
    <w:rsid w:val="006F7ED5"/>
    <w:rsid w:val="006F7F1E"/>
    <w:rsid w:val="007007D0"/>
    <w:rsid w:val="0070116C"/>
    <w:rsid w:val="007015CB"/>
    <w:rsid w:val="00701C00"/>
    <w:rsid w:val="00701C8E"/>
    <w:rsid w:val="00701EEC"/>
    <w:rsid w:val="0070239C"/>
    <w:rsid w:val="00702A9F"/>
    <w:rsid w:val="00702BDA"/>
    <w:rsid w:val="00702E91"/>
    <w:rsid w:val="00703290"/>
    <w:rsid w:val="007035A0"/>
    <w:rsid w:val="007035E3"/>
    <w:rsid w:val="0070380A"/>
    <w:rsid w:val="00703EE1"/>
    <w:rsid w:val="007043E8"/>
    <w:rsid w:val="00704653"/>
    <w:rsid w:val="00704C79"/>
    <w:rsid w:val="00704D1F"/>
    <w:rsid w:val="00705117"/>
    <w:rsid w:val="00705172"/>
    <w:rsid w:val="0070527A"/>
    <w:rsid w:val="0070567E"/>
    <w:rsid w:val="00705B33"/>
    <w:rsid w:val="00705BD2"/>
    <w:rsid w:val="00705CF9"/>
    <w:rsid w:val="00705D44"/>
    <w:rsid w:val="00705EFC"/>
    <w:rsid w:val="0070601A"/>
    <w:rsid w:val="0070616D"/>
    <w:rsid w:val="00706682"/>
    <w:rsid w:val="00706E8A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112"/>
    <w:rsid w:val="0071084C"/>
    <w:rsid w:val="007108B1"/>
    <w:rsid w:val="00710AA6"/>
    <w:rsid w:val="00710C0C"/>
    <w:rsid w:val="0071119A"/>
    <w:rsid w:val="00711215"/>
    <w:rsid w:val="00711316"/>
    <w:rsid w:val="00711B32"/>
    <w:rsid w:val="00711CA0"/>
    <w:rsid w:val="00712422"/>
    <w:rsid w:val="00712751"/>
    <w:rsid w:val="007127A4"/>
    <w:rsid w:val="00712AEB"/>
    <w:rsid w:val="00712F07"/>
    <w:rsid w:val="00712FB6"/>
    <w:rsid w:val="007132DF"/>
    <w:rsid w:val="007133F3"/>
    <w:rsid w:val="00713441"/>
    <w:rsid w:val="00713609"/>
    <w:rsid w:val="00713678"/>
    <w:rsid w:val="00713766"/>
    <w:rsid w:val="007139BC"/>
    <w:rsid w:val="00713C50"/>
    <w:rsid w:val="00713D63"/>
    <w:rsid w:val="00714304"/>
    <w:rsid w:val="00714CB7"/>
    <w:rsid w:val="00714EAF"/>
    <w:rsid w:val="0071520C"/>
    <w:rsid w:val="00715475"/>
    <w:rsid w:val="00715537"/>
    <w:rsid w:val="007155E3"/>
    <w:rsid w:val="00715B96"/>
    <w:rsid w:val="00715CAE"/>
    <w:rsid w:val="00715D3C"/>
    <w:rsid w:val="00715D75"/>
    <w:rsid w:val="00715D96"/>
    <w:rsid w:val="0071645D"/>
    <w:rsid w:val="00716561"/>
    <w:rsid w:val="0071665C"/>
    <w:rsid w:val="00716876"/>
    <w:rsid w:val="007168E7"/>
    <w:rsid w:val="007169A9"/>
    <w:rsid w:val="00716A80"/>
    <w:rsid w:val="00716C88"/>
    <w:rsid w:val="00716CCF"/>
    <w:rsid w:val="00717098"/>
    <w:rsid w:val="00717609"/>
    <w:rsid w:val="007178A2"/>
    <w:rsid w:val="007178C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2EA3"/>
    <w:rsid w:val="0072373F"/>
    <w:rsid w:val="00723937"/>
    <w:rsid w:val="0072440E"/>
    <w:rsid w:val="007244D1"/>
    <w:rsid w:val="00725188"/>
    <w:rsid w:val="0072560E"/>
    <w:rsid w:val="00725720"/>
    <w:rsid w:val="00725965"/>
    <w:rsid w:val="00726079"/>
    <w:rsid w:val="00726220"/>
    <w:rsid w:val="00726267"/>
    <w:rsid w:val="0072665A"/>
    <w:rsid w:val="00726A5E"/>
    <w:rsid w:val="00726D07"/>
    <w:rsid w:val="007272AD"/>
    <w:rsid w:val="00727BC3"/>
    <w:rsid w:val="00727C3E"/>
    <w:rsid w:val="00727C48"/>
    <w:rsid w:val="00727E6B"/>
    <w:rsid w:val="00730101"/>
    <w:rsid w:val="007301FD"/>
    <w:rsid w:val="00730432"/>
    <w:rsid w:val="00730B4D"/>
    <w:rsid w:val="00730C99"/>
    <w:rsid w:val="00730F80"/>
    <w:rsid w:val="00731227"/>
    <w:rsid w:val="007318F5"/>
    <w:rsid w:val="00731DBF"/>
    <w:rsid w:val="00731F64"/>
    <w:rsid w:val="00732268"/>
    <w:rsid w:val="00732708"/>
    <w:rsid w:val="00733200"/>
    <w:rsid w:val="0073350B"/>
    <w:rsid w:val="00733542"/>
    <w:rsid w:val="007335EE"/>
    <w:rsid w:val="007336CD"/>
    <w:rsid w:val="00733A81"/>
    <w:rsid w:val="00733C2E"/>
    <w:rsid w:val="0073429F"/>
    <w:rsid w:val="0073453D"/>
    <w:rsid w:val="007347CC"/>
    <w:rsid w:val="007347F0"/>
    <w:rsid w:val="00734B0F"/>
    <w:rsid w:val="00735005"/>
    <w:rsid w:val="0073511A"/>
    <w:rsid w:val="0073569C"/>
    <w:rsid w:val="0073594C"/>
    <w:rsid w:val="0073595B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87"/>
    <w:rsid w:val="00740A08"/>
    <w:rsid w:val="00740D12"/>
    <w:rsid w:val="00740FE7"/>
    <w:rsid w:val="0074136C"/>
    <w:rsid w:val="00741486"/>
    <w:rsid w:val="0074171D"/>
    <w:rsid w:val="00741CEC"/>
    <w:rsid w:val="007421D5"/>
    <w:rsid w:val="0074235F"/>
    <w:rsid w:val="007423C7"/>
    <w:rsid w:val="00742A44"/>
    <w:rsid w:val="00742AD9"/>
    <w:rsid w:val="00742C89"/>
    <w:rsid w:val="007436C9"/>
    <w:rsid w:val="007436D2"/>
    <w:rsid w:val="0074399A"/>
    <w:rsid w:val="00743EE7"/>
    <w:rsid w:val="0074414F"/>
    <w:rsid w:val="007443A0"/>
    <w:rsid w:val="00744503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80"/>
    <w:rsid w:val="00746CA5"/>
    <w:rsid w:val="00746D72"/>
    <w:rsid w:val="00747053"/>
    <w:rsid w:val="00747354"/>
    <w:rsid w:val="007477A3"/>
    <w:rsid w:val="0074786B"/>
    <w:rsid w:val="00747EF1"/>
    <w:rsid w:val="007501A5"/>
    <w:rsid w:val="007501BE"/>
    <w:rsid w:val="007501EC"/>
    <w:rsid w:val="00750278"/>
    <w:rsid w:val="00750776"/>
    <w:rsid w:val="007508BE"/>
    <w:rsid w:val="00750D9A"/>
    <w:rsid w:val="00750EC8"/>
    <w:rsid w:val="00750EFF"/>
    <w:rsid w:val="00750F37"/>
    <w:rsid w:val="007514DD"/>
    <w:rsid w:val="00751963"/>
    <w:rsid w:val="00751A57"/>
    <w:rsid w:val="0075210C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4709"/>
    <w:rsid w:val="00754B96"/>
    <w:rsid w:val="00754E32"/>
    <w:rsid w:val="00754F4C"/>
    <w:rsid w:val="00754FD8"/>
    <w:rsid w:val="00755249"/>
    <w:rsid w:val="00755579"/>
    <w:rsid w:val="00755E2B"/>
    <w:rsid w:val="00755EEB"/>
    <w:rsid w:val="00756129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D05"/>
    <w:rsid w:val="0076114C"/>
    <w:rsid w:val="0076160F"/>
    <w:rsid w:val="00761B52"/>
    <w:rsid w:val="00761FCA"/>
    <w:rsid w:val="00762034"/>
    <w:rsid w:val="007625CA"/>
    <w:rsid w:val="00762CF6"/>
    <w:rsid w:val="00762D0F"/>
    <w:rsid w:val="007644B1"/>
    <w:rsid w:val="007645BA"/>
    <w:rsid w:val="007646CE"/>
    <w:rsid w:val="007647FE"/>
    <w:rsid w:val="00764CFD"/>
    <w:rsid w:val="00765145"/>
    <w:rsid w:val="0076595B"/>
    <w:rsid w:val="00766131"/>
    <w:rsid w:val="00766D1A"/>
    <w:rsid w:val="00766EFE"/>
    <w:rsid w:val="007670AC"/>
    <w:rsid w:val="00767289"/>
    <w:rsid w:val="00767427"/>
    <w:rsid w:val="0076769E"/>
    <w:rsid w:val="00767AED"/>
    <w:rsid w:val="00770158"/>
    <w:rsid w:val="00770290"/>
    <w:rsid w:val="0077031E"/>
    <w:rsid w:val="007704E8"/>
    <w:rsid w:val="0077070C"/>
    <w:rsid w:val="00770E7F"/>
    <w:rsid w:val="007711FC"/>
    <w:rsid w:val="007715F1"/>
    <w:rsid w:val="007715FD"/>
    <w:rsid w:val="0077184B"/>
    <w:rsid w:val="00772621"/>
    <w:rsid w:val="00772ADA"/>
    <w:rsid w:val="00772F4F"/>
    <w:rsid w:val="0077322D"/>
    <w:rsid w:val="00773428"/>
    <w:rsid w:val="0077432E"/>
    <w:rsid w:val="00774752"/>
    <w:rsid w:val="007748C5"/>
    <w:rsid w:val="00774E89"/>
    <w:rsid w:val="00774EBA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1013"/>
    <w:rsid w:val="00781228"/>
    <w:rsid w:val="007814B0"/>
    <w:rsid w:val="0078164B"/>
    <w:rsid w:val="00781AC1"/>
    <w:rsid w:val="007821A9"/>
    <w:rsid w:val="007823EA"/>
    <w:rsid w:val="00782549"/>
    <w:rsid w:val="007825C4"/>
    <w:rsid w:val="00782D38"/>
    <w:rsid w:val="00782DA7"/>
    <w:rsid w:val="00782EDE"/>
    <w:rsid w:val="00782F39"/>
    <w:rsid w:val="00782FAC"/>
    <w:rsid w:val="00783009"/>
    <w:rsid w:val="0078359B"/>
    <w:rsid w:val="00783725"/>
    <w:rsid w:val="00783963"/>
    <w:rsid w:val="007840E5"/>
    <w:rsid w:val="0078419C"/>
    <w:rsid w:val="00784597"/>
    <w:rsid w:val="007848C2"/>
    <w:rsid w:val="00784D15"/>
    <w:rsid w:val="0078614E"/>
    <w:rsid w:val="007863D2"/>
    <w:rsid w:val="00786729"/>
    <w:rsid w:val="00786DA0"/>
    <w:rsid w:val="00786FD4"/>
    <w:rsid w:val="007876FD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C45"/>
    <w:rsid w:val="00793293"/>
    <w:rsid w:val="00793834"/>
    <w:rsid w:val="0079392E"/>
    <w:rsid w:val="00793A49"/>
    <w:rsid w:val="0079406C"/>
    <w:rsid w:val="00794714"/>
    <w:rsid w:val="00794745"/>
    <w:rsid w:val="00794A80"/>
    <w:rsid w:val="00794B95"/>
    <w:rsid w:val="00794D58"/>
    <w:rsid w:val="00795A84"/>
    <w:rsid w:val="00796F5A"/>
    <w:rsid w:val="0079749F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294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329"/>
    <w:rsid w:val="007A65F1"/>
    <w:rsid w:val="007A68AA"/>
    <w:rsid w:val="007A7602"/>
    <w:rsid w:val="007A78F0"/>
    <w:rsid w:val="007A7B7F"/>
    <w:rsid w:val="007A7F72"/>
    <w:rsid w:val="007B02A2"/>
    <w:rsid w:val="007B045A"/>
    <w:rsid w:val="007B0462"/>
    <w:rsid w:val="007B0D41"/>
    <w:rsid w:val="007B0F7B"/>
    <w:rsid w:val="007B1801"/>
    <w:rsid w:val="007B189E"/>
    <w:rsid w:val="007B1952"/>
    <w:rsid w:val="007B196F"/>
    <w:rsid w:val="007B1976"/>
    <w:rsid w:val="007B19A8"/>
    <w:rsid w:val="007B1EB6"/>
    <w:rsid w:val="007B20EE"/>
    <w:rsid w:val="007B26E4"/>
    <w:rsid w:val="007B27E4"/>
    <w:rsid w:val="007B2BF0"/>
    <w:rsid w:val="007B2FB7"/>
    <w:rsid w:val="007B301B"/>
    <w:rsid w:val="007B352A"/>
    <w:rsid w:val="007B4161"/>
    <w:rsid w:val="007B48C8"/>
    <w:rsid w:val="007B4939"/>
    <w:rsid w:val="007B4D56"/>
    <w:rsid w:val="007B53FA"/>
    <w:rsid w:val="007B5544"/>
    <w:rsid w:val="007B55D6"/>
    <w:rsid w:val="007B585C"/>
    <w:rsid w:val="007B5F61"/>
    <w:rsid w:val="007B6323"/>
    <w:rsid w:val="007B6654"/>
    <w:rsid w:val="007B6DDF"/>
    <w:rsid w:val="007B6FFE"/>
    <w:rsid w:val="007B7585"/>
    <w:rsid w:val="007B76AB"/>
    <w:rsid w:val="007C031C"/>
    <w:rsid w:val="007C0CD7"/>
    <w:rsid w:val="007C0E60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4E97"/>
    <w:rsid w:val="007C5249"/>
    <w:rsid w:val="007C656E"/>
    <w:rsid w:val="007C65D6"/>
    <w:rsid w:val="007C6EFD"/>
    <w:rsid w:val="007C70D3"/>
    <w:rsid w:val="007C76DC"/>
    <w:rsid w:val="007C793A"/>
    <w:rsid w:val="007C7B25"/>
    <w:rsid w:val="007C7D99"/>
    <w:rsid w:val="007C7FB5"/>
    <w:rsid w:val="007D0001"/>
    <w:rsid w:val="007D0109"/>
    <w:rsid w:val="007D01AE"/>
    <w:rsid w:val="007D07A3"/>
    <w:rsid w:val="007D07F0"/>
    <w:rsid w:val="007D090B"/>
    <w:rsid w:val="007D0A2F"/>
    <w:rsid w:val="007D0DCF"/>
    <w:rsid w:val="007D0DF8"/>
    <w:rsid w:val="007D13C5"/>
    <w:rsid w:val="007D145E"/>
    <w:rsid w:val="007D1565"/>
    <w:rsid w:val="007D1B26"/>
    <w:rsid w:val="007D1DC5"/>
    <w:rsid w:val="007D1E97"/>
    <w:rsid w:val="007D1F65"/>
    <w:rsid w:val="007D1F96"/>
    <w:rsid w:val="007D2284"/>
    <w:rsid w:val="007D2553"/>
    <w:rsid w:val="007D2ACC"/>
    <w:rsid w:val="007D2B7F"/>
    <w:rsid w:val="007D2CD4"/>
    <w:rsid w:val="007D3285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50C5"/>
    <w:rsid w:val="007D513B"/>
    <w:rsid w:val="007D5368"/>
    <w:rsid w:val="007D55C1"/>
    <w:rsid w:val="007D580A"/>
    <w:rsid w:val="007D5E2E"/>
    <w:rsid w:val="007D614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070D"/>
    <w:rsid w:val="007E07D5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EB4"/>
    <w:rsid w:val="007E32E8"/>
    <w:rsid w:val="007E3444"/>
    <w:rsid w:val="007E35F5"/>
    <w:rsid w:val="007E36D5"/>
    <w:rsid w:val="007E3C8C"/>
    <w:rsid w:val="007E3F8D"/>
    <w:rsid w:val="007E3FD5"/>
    <w:rsid w:val="007E411D"/>
    <w:rsid w:val="007E493A"/>
    <w:rsid w:val="007E4A65"/>
    <w:rsid w:val="007E5029"/>
    <w:rsid w:val="007E5500"/>
    <w:rsid w:val="007E5962"/>
    <w:rsid w:val="007E63AD"/>
    <w:rsid w:val="007E6CC7"/>
    <w:rsid w:val="007E6F26"/>
    <w:rsid w:val="007E6FA2"/>
    <w:rsid w:val="007E751C"/>
    <w:rsid w:val="007E7559"/>
    <w:rsid w:val="007E7E60"/>
    <w:rsid w:val="007F010C"/>
    <w:rsid w:val="007F081C"/>
    <w:rsid w:val="007F0D66"/>
    <w:rsid w:val="007F1003"/>
    <w:rsid w:val="007F121A"/>
    <w:rsid w:val="007F1943"/>
    <w:rsid w:val="007F1BE9"/>
    <w:rsid w:val="007F1BEB"/>
    <w:rsid w:val="007F1C60"/>
    <w:rsid w:val="007F1C6C"/>
    <w:rsid w:val="007F2166"/>
    <w:rsid w:val="007F2B55"/>
    <w:rsid w:val="007F2CE8"/>
    <w:rsid w:val="007F2CF3"/>
    <w:rsid w:val="007F2E87"/>
    <w:rsid w:val="007F3029"/>
    <w:rsid w:val="007F33AD"/>
    <w:rsid w:val="007F36E8"/>
    <w:rsid w:val="007F48F0"/>
    <w:rsid w:val="007F4949"/>
    <w:rsid w:val="007F4ACF"/>
    <w:rsid w:val="007F4D4E"/>
    <w:rsid w:val="007F52F6"/>
    <w:rsid w:val="007F56A4"/>
    <w:rsid w:val="007F5734"/>
    <w:rsid w:val="007F5AB0"/>
    <w:rsid w:val="007F5AB8"/>
    <w:rsid w:val="007F5D86"/>
    <w:rsid w:val="007F608C"/>
    <w:rsid w:val="007F67FE"/>
    <w:rsid w:val="007F6B8D"/>
    <w:rsid w:val="007F71DC"/>
    <w:rsid w:val="007F741B"/>
    <w:rsid w:val="007F7652"/>
    <w:rsid w:val="007F7F3D"/>
    <w:rsid w:val="00800048"/>
    <w:rsid w:val="008001A2"/>
    <w:rsid w:val="00800DF3"/>
    <w:rsid w:val="00801445"/>
    <w:rsid w:val="00801840"/>
    <w:rsid w:val="00801B46"/>
    <w:rsid w:val="0080226D"/>
    <w:rsid w:val="0080231E"/>
    <w:rsid w:val="00802769"/>
    <w:rsid w:val="008027F0"/>
    <w:rsid w:val="00802978"/>
    <w:rsid w:val="00802BA3"/>
    <w:rsid w:val="00802E05"/>
    <w:rsid w:val="0080342D"/>
    <w:rsid w:val="00803609"/>
    <w:rsid w:val="00803A47"/>
    <w:rsid w:val="00803E91"/>
    <w:rsid w:val="008040D3"/>
    <w:rsid w:val="00804175"/>
    <w:rsid w:val="00804E07"/>
    <w:rsid w:val="00805160"/>
    <w:rsid w:val="008052CB"/>
    <w:rsid w:val="0080555C"/>
    <w:rsid w:val="00805D1D"/>
    <w:rsid w:val="00805EE9"/>
    <w:rsid w:val="00806129"/>
    <w:rsid w:val="00806181"/>
    <w:rsid w:val="0080661E"/>
    <w:rsid w:val="00806A1C"/>
    <w:rsid w:val="0080707E"/>
    <w:rsid w:val="008072E6"/>
    <w:rsid w:val="00807B5A"/>
    <w:rsid w:val="00807D05"/>
    <w:rsid w:val="00807E0C"/>
    <w:rsid w:val="0081003D"/>
    <w:rsid w:val="00810596"/>
    <w:rsid w:val="00810B36"/>
    <w:rsid w:val="00810F7C"/>
    <w:rsid w:val="0081192F"/>
    <w:rsid w:val="00811D11"/>
    <w:rsid w:val="008121E7"/>
    <w:rsid w:val="008122E6"/>
    <w:rsid w:val="00812437"/>
    <w:rsid w:val="0081249E"/>
    <w:rsid w:val="0081281F"/>
    <w:rsid w:val="008130B2"/>
    <w:rsid w:val="00814209"/>
    <w:rsid w:val="008147F2"/>
    <w:rsid w:val="00814806"/>
    <w:rsid w:val="00814B6B"/>
    <w:rsid w:val="00814D89"/>
    <w:rsid w:val="00815005"/>
    <w:rsid w:val="008158A5"/>
    <w:rsid w:val="00815BE1"/>
    <w:rsid w:val="00816692"/>
    <w:rsid w:val="00816947"/>
    <w:rsid w:val="00816D69"/>
    <w:rsid w:val="008173D6"/>
    <w:rsid w:val="00817BEF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42EB"/>
    <w:rsid w:val="008242F4"/>
    <w:rsid w:val="008244F4"/>
    <w:rsid w:val="008245E4"/>
    <w:rsid w:val="00824B74"/>
    <w:rsid w:val="00824F69"/>
    <w:rsid w:val="0082543B"/>
    <w:rsid w:val="00825544"/>
    <w:rsid w:val="0082585C"/>
    <w:rsid w:val="00825DAB"/>
    <w:rsid w:val="00826001"/>
    <w:rsid w:val="008261E4"/>
    <w:rsid w:val="00826633"/>
    <w:rsid w:val="00826D36"/>
    <w:rsid w:val="00827324"/>
    <w:rsid w:val="00827347"/>
    <w:rsid w:val="008273A6"/>
    <w:rsid w:val="00827594"/>
    <w:rsid w:val="008275C2"/>
    <w:rsid w:val="00827BC9"/>
    <w:rsid w:val="00827F04"/>
    <w:rsid w:val="00827F45"/>
    <w:rsid w:val="00830E85"/>
    <w:rsid w:val="00831151"/>
    <w:rsid w:val="00831279"/>
    <w:rsid w:val="008314B6"/>
    <w:rsid w:val="00831689"/>
    <w:rsid w:val="00831836"/>
    <w:rsid w:val="008319DE"/>
    <w:rsid w:val="00831B32"/>
    <w:rsid w:val="0083210C"/>
    <w:rsid w:val="008326BB"/>
    <w:rsid w:val="00832BE8"/>
    <w:rsid w:val="008330D4"/>
    <w:rsid w:val="00833705"/>
    <w:rsid w:val="0083414C"/>
    <w:rsid w:val="00834312"/>
    <w:rsid w:val="00834359"/>
    <w:rsid w:val="0083486D"/>
    <w:rsid w:val="008349E8"/>
    <w:rsid w:val="008350EE"/>
    <w:rsid w:val="00835508"/>
    <w:rsid w:val="00835B3B"/>
    <w:rsid w:val="0083628C"/>
    <w:rsid w:val="00836A8D"/>
    <w:rsid w:val="00836AF3"/>
    <w:rsid w:val="00836C77"/>
    <w:rsid w:val="00837731"/>
    <w:rsid w:val="00837C42"/>
    <w:rsid w:val="0084038C"/>
    <w:rsid w:val="00840390"/>
    <w:rsid w:val="00840532"/>
    <w:rsid w:val="00840649"/>
    <w:rsid w:val="00840704"/>
    <w:rsid w:val="0084071C"/>
    <w:rsid w:val="00840742"/>
    <w:rsid w:val="008407D1"/>
    <w:rsid w:val="008409E1"/>
    <w:rsid w:val="00840DDD"/>
    <w:rsid w:val="00840ED9"/>
    <w:rsid w:val="008410C6"/>
    <w:rsid w:val="008415F4"/>
    <w:rsid w:val="00841619"/>
    <w:rsid w:val="00841636"/>
    <w:rsid w:val="008423DF"/>
    <w:rsid w:val="00842534"/>
    <w:rsid w:val="00842852"/>
    <w:rsid w:val="00843043"/>
    <w:rsid w:val="008431DC"/>
    <w:rsid w:val="008433BF"/>
    <w:rsid w:val="008436DD"/>
    <w:rsid w:val="00843A0B"/>
    <w:rsid w:val="00843A81"/>
    <w:rsid w:val="00843ADB"/>
    <w:rsid w:val="00844579"/>
    <w:rsid w:val="00844F6D"/>
    <w:rsid w:val="008455C5"/>
    <w:rsid w:val="00845684"/>
    <w:rsid w:val="008456F6"/>
    <w:rsid w:val="00845EF1"/>
    <w:rsid w:val="00846243"/>
    <w:rsid w:val="00846506"/>
    <w:rsid w:val="00846948"/>
    <w:rsid w:val="00846D11"/>
    <w:rsid w:val="0084749C"/>
    <w:rsid w:val="00847836"/>
    <w:rsid w:val="00847B2A"/>
    <w:rsid w:val="00847EA7"/>
    <w:rsid w:val="008501C9"/>
    <w:rsid w:val="008504CC"/>
    <w:rsid w:val="00850982"/>
    <w:rsid w:val="00850D3B"/>
    <w:rsid w:val="00851069"/>
    <w:rsid w:val="0085182B"/>
    <w:rsid w:val="008518DF"/>
    <w:rsid w:val="00851AAD"/>
    <w:rsid w:val="008520C6"/>
    <w:rsid w:val="008524F0"/>
    <w:rsid w:val="008525A4"/>
    <w:rsid w:val="00853011"/>
    <w:rsid w:val="008534B3"/>
    <w:rsid w:val="0085380B"/>
    <w:rsid w:val="00853D16"/>
    <w:rsid w:val="0085409E"/>
    <w:rsid w:val="0085428A"/>
    <w:rsid w:val="008543F9"/>
    <w:rsid w:val="008544D2"/>
    <w:rsid w:val="00854568"/>
    <w:rsid w:val="008547C2"/>
    <w:rsid w:val="008547DE"/>
    <w:rsid w:val="00854887"/>
    <w:rsid w:val="0085488B"/>
    <w:rsid w:val="0085504B"/>
    <w:rsid w:val="008554B8"/>
    <w:rsid w:val="00855534"/>
    <w:rsid w:val="008555A7"/>
    <w:rsid w:val="00855926"/>
    <w:rsid w:val="008559AE"/>
    <w:rsid w:val="00855C9A"/>
    <w:rsid w:val="008562C6"/>
    <w:rsid w:val="008563CE"/>
    <w:rsid w:val="0085643B"/>
    <w:rsid w:val="0085647D"/>
    <w:rsid w:val="0085663D"/>
    <w:rsid w:val="00856685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C50"/>
    <w:rsid w:val="00860DF7"/>
    <w:rsid w:val="00861A00"/>
    <w:rsid w:val="00861A6E"/>
    <w:rsid w:val="008620A9"/>
    <w:rsid w:val="008621D0"/>
    <w:rsid w:val="00862777"/>
    <w:rsid w:val="00862878"/>
    <w:rsid w:val="008628AB"/>
    <w:rsid w:val="00862A8A"/>
    <w:rsid w:val="00862C5F"/>
    <w:rsid w:val="008639E1"/>
    <w:rsid w:val="00863C19"/>
    <w:rsid w:val="0086418B"/>
    <w:rsid w:val="008643AA"/>
    <w:rsid w:val="0086481B"/>
    <w:rsid w:val="00864E4E"/>
    <w:rsid w:val="0086583E"/>
    <w:rsid w:val="008659BC"/>
    <w:rsid w:val="00865EA1"/>
    <w:rsid w:val="0086612E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B66"/>
    <w:rsid w:val="00871F4D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410E"/>
    <w:rsid w:val="008745D0"/>
    <w:rsid w:val="008746F7"/>
    <w:rsid w:val="00874715"/>
    <w:rsid w:val="00874729"/>
    <w:rsid w:val="00874CB4"/>
    <w:rsid w:val="00874EE6"/>
    <w:rsid w:val="008753BF"/>
    <w:rsid w:val="00875B21"/>
    <w:rsid w:val="00876500"/>
    <w:rsid w:val="0087672C"/>
    <w:rsid w:val="0087677E"/>
    <w:rsid w:val="00876AD1"/>
    <w:rsid w:val="008774D1"/>
    <w:rsid w:val="008801E0"/>
    <w:rsid w:val="008809BC"/>
    <w:rsid w:val="00880C41"/>
    <w:rsid w:val="00880E50"/>
    <w:rsid w:val="008811D0"/>
    <w:rsid w:val="0088127D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98C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967"/>
    <w:rsid w:val="00887A9B"/>
    <w:rsid w:val="00887B46"/>
    <w:rsid w:val="00887C1A"/>
    <w:rsid w:val="00887EB1"/>
    <w:rsid w:val="008902C8"/>
    <w:rsid w:val="00890972"/>
    <w:rsid w:val="008909BC"/>
    <w:rsid w:val="00890B48"/>
    <w:rsid w:val="00890D63"/>
    <w:rsid w:val="008913DC"/>
    <w:rsid w:val="00891904"/>
    <w:rsid w:val="00892596"/>
    <w:rsid w:val="008925E3"/>
    <w:rsid w:val="00892D9A"/>
    <w:rsid w:val="008930F4"/>
    <w:rsid w:val="0089329B"/>
    <w:rsid w:val="0089336F"/>
    <w:rsid w:val="008937C8"/>
    <w:rsid w:val="00893C36"/>
    <w:rsid w:val="00893D9D"/>
    <w:rsid w:val="00893F61"/>
    <w:rsid w:val="008942F2"/>
    <w:rsid w:val="00894462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7262"/>
    <w:rsid w:val="00897401"/>
    <w:rsid w:val="00897795"/>
    <w:rsid w:val="008978FB"/>
    <w:rsid w:val="008A0797"/>
    <w:rsid w:val="008A0843"/>
    <w:rsid w:val="008A0A0A"/>
    <w:rsid w:val="008A0B91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A37"/>
    <w:rsid w:val="008A3BFB"/>
    <w:rsid w:val="008A3F84"/>
    <w:rsid w:val="008A4423"/>
    <w:rsid w:val="008A4604"/>
    <w:rsid w:val="008A4B60"/>
    <w:rsid w:val="008A529D"/>
    <w:rsid w:val="008A54D4"/>
    <w:rsid w:val="008A553A"/>
    <w:rsid w:val="008A55BE"/>
    <w:rsid w:val="008A5615"/>
    <w:rsid w:val="008A5E8B"/>
    <w:rsid w:val="008A65CB"/>
    <w:rsid w:val="008A663B"/>
    <w:rsid w:val="008A798C"/>
    <w:rsid w:val="008A7A9D"/>
    <w:rsid w:val="008A7AE4"/>
    <w:rsid w:val="008A7D7A"/>
    <w:rsid w:val="008A7ECD"/>
    <w:rsid w:val="008B0271"/>
    <w:rsid w:val="008B0430"/>
    <w:rsid w:val="008B04FB"/>
    <w:rsid w:val="008B09A3"/>
    <w:rsid w:val="008B0D29"/>
    <w:rsid w:val="008B10F1"/>
    <w:rsid w:val="008B1D94"/>
    <w:rsid w:val="008B1DF8"/>
    <w:rsid w:val="008B1E32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AD"/>
    <w:rsid w:val="008B5319"/>
    <w:rsid w:val="008B5468"/>
    <w:rsid w:val="008B57AB"/>
    <w:rsid w:val="008B5FBC"/>
    <w:rsid w:val="008B63BD"/>
    <w:rsid w:val="008B6514"/>
    <w:rsid w:val="008B6D30"/>
    <w:rsid w:val="008B6D33"/>
    <w:rsid w:val="008B6D6D"/>
    <w:rsid w:val="008B6DD8"/>
    <w:rsid w:val="008B6FBF"/>
    <w:rsid w:val="008B7970"/>
    <w:rsid w:val="008B79B1"/>
    <w:rsid w:val="008B7A98"/>
    <w:rsid w:val="008C0269"/>
    <w:rsid w:val="008C0371"/>
    <w:rsid w:val="008C05F5"/>
    <w:rsid w:val="008C08EC"/>
    <w:rsid w:val="008C0939"/>
    <w:rsid w:val="008C0C1E"/>
    <w:rsid w:val="008C1A65"/>
    <w:rsid w:val="008C1AE2"/>
    <w:rsid w:val="008C1D9F"/>
    <w:rsid w:val="008C2C97"/>
    <w:rsid w:val="008C2EA1"/>
    <w:rsid w:val="008C3634"/>
    <w:rsid w:val="008C374C"/>
    <w:rsid w:val="008C39D1"/>
    <w:rsid w:val="008C41AB"/>
    <w:rsid w:val="008C4A02"/>
    <w:rsid w:val="008C4BD5"/>
    <w:rsid w:val="008C4BEF"/>
    <w:rsid w:val="008C5682"/>
    <w:rsid w:val="008C5930"/>
    <w:rsid w:val="008C5C1B"/>
    <w:rsid w:val="008C5E39"/>
    <w:rsid w:val="008C5F11"/>
    <w:rsid w:val="008C5F8C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E11"/>
    <w:rsid w:val="008D2EFB"/>
    <w:rsid w:val="008D3706"/>
    <w:rsid w:val="008D3B4A"/>
    <w:rsid w:val="008D3F39"/>
    <w:rsid w:val="008D3FF7"/>
    <w:rsid w:val="008D41DA"/>
    <w:rsid w:val="008D4409"/>
    <w:rsid w:val="008D472F"/>
    <w:rsid w:val="008D4E0F"/>
    <w:rsid w:val="008D5017"/>
    <w:rsid w:val="008D51A6"/>
    <w:rsid w:val="008D52BC"/>
    <w:rsid w:val="008D576F"/>
    <w:rsid w:val="008D592C"/>
    <w:rsid w:val="008D5A8E"/>
    <w:rsid w:val="008D5AB9"/>
    <w:rsid w:val="008D5C2F"/>
    <w:rsid w:val="008D5CDC"/>
    <w:rsid w:val="008D6387"/>
    <w:rsid w:val="008D645E"/>
    <w:rsid w:val="008D6623"/>
    <w:rsid w:val="008D69D4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B53"/>
    <w:rsid w:val="008E0D4B"/>
    <w:rsid w:val="008E0E17"/>
    <w:rsid w:val="008E1301"/>
    <w:rsid w:val="008E134C"/>
    <w:rsid w:val="008E158B"/>
    <w:rsid w:val="008E19FB"/>
    <w:rsid w:val="008E1E2D"/>
    <w:rsid w:val="008E2151"/>
    <w:rsid w:val="008E2361"/>
    <w:rsid w:val="008E3C1A"/>
    <w:rsid w:val="008E418E"/>
    <w:rsid w:val="008E43F9"/>
    <w:rsid w:val="008E443A"/>
    <w:rsid w:val="008E4806"/>
    <w:rsid w:val="008E49FF"/>
    <w:rsid w:val="008E4A62"/>
    <w:rsid w:val="008E518E"/>
    <w:rsid w:val="008E55A2"/>
    <w:rsid w:val="008E5A95"/>
    <w:rsid w:val="008E5FE7"/>
    <w:rsid w:val="008E6163"/>
    <w:rsid w:val="008E6196"/>
    <w:rsid w:val="008E629F"/>
    <w:rsid w:val="008E6874"/>
    <w:rsid w:val="008E69B4"/>
    <w:rsid w:val="008E6E0F"/>
    <w:rsid w:val="008E6F01"/>
    <w:rsid w:val="008E716F"/>
    <w:rsid w:val="008E795E"/>
    <w:rsid w:val="008E7C9A"/>
    <w:rsid w:val="008E7E68"/>
    <w:rsid w:val="008E7F99"/>
    <w:rsid w:val="008F014E"/>
    <w:rsid w:val="008F0300"/>
    <w:rsid w:val="008F0B59"/>
    <w:rsid w:val="008F0E02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65E"/>
    <w:rsid w:val="008F383A"/>
    <w:rsid w:val="008F3EA8"/>
    <w:rsid w:val="008F3F48"/>
    <w:rsid w:val="008F515A"/>
    <w:rsid w:val="008F55E1"/>
    <w:rsid w:val="008F5ED7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9003EB"/>
    <w:rsid w:val="00900837"/>
    <w:rsid w:val="009008C4"/>
    <w:rsid w:val="009009EF"/>
    <w:rsid w:val="009010CE"/>
    <w:rsid w:val="009010EC"/>
    <w:rsid w:val="0090140C"/>
    <w:rsid w:val="00901D3F"/>
    <w:rsid w:val="0090253B"/>
    <w:rsid w:val="009025FD"/>
    <w:rsid w:val="0090267E"/>
    <w:rsid w:val="00902792"/>
    <w:rsid w:val="009027DB"/>
    <w:rsid w:val="00902825"/>
    <w:rsid w:val="00903001"/>
    <w:rsid w:val="00903059"/>
    <w:rsid w:val="00903223"/>
    <w:rsid w:val="00903518"/>
    <w:rsid w:val="00903D1F"/>
    <w:rsid w:val="00903EC7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44"/>
    <w:rsid w:val="00907F02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524"/>
    <w:rsid w:val="00912570"/>
    <w:rsid w:val="0091257F"/>
    <w:rsid w:val="009133F9"/>
    <w:rsid w:val="00913498"/>
    <w:rsid w:val="009136F1"/>
    <w:rsid w:val="00913847"/>
    <w:rsid w:val="00913A92"/>
    <w:rsid w:val="00914275"/>
    <w:rsid w:val="0091488F"/>
    <w:rsid w:val="00914F63"/>
    <w:rsid w:val="0091524F"/>
    <w:rsid w:val="00915626"/>
    <w:rsid w:val="0091586E"/>
    <w:rsid w:val="00915BFB"/>
    <w:rsid w:val="009160E0"/>
    <w:rsid w:val="00916274"/>
    <w:rsid w:val="00916B48"/>
    <w:rsid w:val="00916F3D"/>
    <w:rsid w:val="009175E2"/>
    <w:rsid w:val="00917866"/>
    <w:rsid w:val="00917C5F"/>
    <w:rsid w:val="0092010F"/>
    <w:rsid w:val="009207BF"/>
    <w:rsid w:val="00920844"/>
    <w:rsid w:val="00920C2F"/>
    <w:rsid w:val="00920C48"/>
    <w:rsid w:val="00920F70"/>
    <w:rsid w:val="009217CE"/>
    <w:rsid w:val="00921967"/>
    <w:rsid w:val="00921A82"/>
    <w:rsid w:val="00921C74"/>
    <w:rsid w:val="00921FB2"/>
    <w:rsid w:val="009221CC"/>
    <w:rsid w:val="009223CF"/>
    <w:rsid w:val="00922457"/>
    <w:rsid w:val="00922551"/>
    <w:rsid w:val="009229CD"/>
    <w:rsid w:val="00922DB5"/>
    <w:rsid w:val="0092338A"/>
    <w:rsid w:val="009238AC"/>
    <w:rsid w:val="00923D07"/>
    <w:rsid w:val="00923D5B"/>
    <w:rsid w:val="0092434F"/>
    <w:rsid w:val="00924365"/>
    <w:rsid w:val="00924A5F"/>
    <w:rsid w:val="00924B6C"/>
    <w:rsid w:val="00924F31"/>
    <w:rsid w:val="0092526C"/>
    <w:rsid w:val="00925377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2FD"/>
    <w:rsid w:val="0092759F"/>
    <w:rsid w:val="009277E1"/>
    <w:rsid w:val="009278B4"/>
    <w:rsid w:val="0093012B"/>
    <w:rsid w:val="0093039C"/>
    <w:rsid w:val="00930538"/>
    <w:rsid w:val="009305C8"/>
    <w:rsid w:val="00930746"/>
    <w:rsid w:val="00930EB7"/>
    <w:rsid w:val="009314DF"/>
    <w:rsid w:val="00931A12"/>
    <w:rsid w:val="00931C16"/>
    <w:rsid w:val="00931E5B"/>
    <w:rsid w:val="00931FAE"/>
    <w:rsid w:val="00932050"/>
    <w:rsid w:val="009323B0"/>
    <w:rsid w:val="00932438"/>
    <w:rsid w:val="00932DB6"/>
    <w:rsid w:val="00933281"/>
    <w:rsid w:val="009333A9"/>
    <w:rsid w:val="00933441"/>
    <w:rsid w:val="0093346E"/>
    <w:rsid w:val="009334D2"/>
    <w:rsid w:val="00933AA4"/>
    <w:rsid w:val="00933CF9"/>
    <w:rsid w:val="009347B1"/>
    <w:rsid w:val="00934DC3"/>
    <w:rsid w:val="00935029"/>
    <w:rsid w:val="009350C9"/>
    <w:rsid w:val="009353C3"/>
    <w:rsid w:val="009353F4"/>
    <w:rsid w:val="00935D1B"/>
    <w:rsid w:val="00935F61"/>
    <w:rsid w:val="00935FF1"/>
    <w:rsid w:val="00936066"/>
    <w:rsid w:val="0093631F"/>
    <w:rsid w:val="00936704"/>
    <w:rsid w:val="00936992"/>
    <w:rsid w:val="00936A6F"/>
    <w:rsid w:val="00936ADF"/>
    <w:rsid w:val="00936B19"/>
    <w:rsid w:val="00937005"/>
    <w:rsid w:val="00937510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7F6"/>
    <w:rsid w:val="00940B37"/>
    <w:rsid w:val="00940B4C"/>
    <w:rsid w:val="00940DC7"/>
    <w:rsid w:val="0094165C"/>
    <w:rsid w:val="00941E83"/>
    <w:rsid w:val="00941F1B"/>
    <w:rsid w:val="00942716"/>
    <w:rsid w:val="00942C2B"/>
    <w:rsid w:val="00942D72"/>
    <w:rsid w:val="00943257"/>
    <w:rsid w:val="009436EF"/>
    <w:rsid w:val="009437FD"/>
    <w:rsid w:val="00943CCF"/>
    <w:rsid w:val="00943CFC"/>
    <w:rsid w:val="00943E4C"/>
    <w:rsid w:val="009442C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501F4"/>
    <w:rsid w:val="00950215"/>
    <w:rsid w:val="00950C94"/>
    <w:rsid w:val="00950CD2"/>
    <w:rsid w:val="009510FA"/>
    <w:rsid w:val="00951236"/>
    <w:rsid w:val="00951764"/>
    <w:rsid w:val="00951BB4"/>
    <w:rsid w:val="00951CE8"/>
    <w:rsid w:val="00952407"/>
    <w:rsid w:val="0095276A"/>
    <w:rsid w:val="00952848"/>
    <w:rsid w:val="00952E9F"/>
    <w:rsid w:val="0095302A"/>
    <w:rsid w:val="009533D1"/>
    <w:rsid w:val="009535D8"/>
    <w:rsid w:val="00953746"/>
    <w:rsid w:val="00953A9A"/>
    <w:rsid w:val="00953F4F"/>
    <w:rsid w:val="00954423"/>
    <w:rsid w:val="0095485A"/>
    <w:rsid w:val="00954970"/>
    <w:rsid w:val="00954990"/>
    <w:rsid w:val="00954A91"/>
    <w:rsid w:val="00954BC3"/>
    <w:rsid w:val="00954FA2"/>
    <w:rsid w:val="009551BF"/>
    <w:rsid w:val="009553B2"/>
    <w:rsid w:val="00955617"/>
    <w:rsid w:val="00955768"/>
    <w:rsid w:val="00955969"/>
    <w:rsid w:val="00955B1F"/>
    <w:rsid w:val="00955F09"/>
    <w:rsid w:val="00956606"/>
    <w:rsid w:val="009569F3"/>
    <w:rsid w:val="00956E67"/>
    <w:rsid w:val="00957136"/>
    <w:rsid w:val="00957549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4C7"/>
    <w:rsid w:val="009628E9"/>
    <w:rsid w:val="00962CB4"/>
    <w:rsid w:val="00962F7B"/>
    <w:rsid w:val="00963376"/>
    <w:rsid w:val="00963523"/>
    <w:rsid w:val="00963808"/>
    <w:rsid w:val="00963A77"/>
    <w:rsid w:val="00965220"/>
    <w:rsid w:val="00965279"/>
    <w:rsid w:val="009654B8"/>
    <w:rsid w:val="00965548"/>
    <w:rsid w:val="009659D7"/>
    <w:rsid w:val="00965D89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886"/>
    <w:rsid w:val="009704F5"/>
    <w:rsid w:val="009709E9"/>
    <w:rsid w:val="00970A14"/>
    <w:rsid w:val="00970BB9"/>
    <w:rsid w:val="00970C8C"/>
    <w:rsid w:val="00970EFB"/>
    <w:rsid w:val="00971175"/>
    <w:rsid w:val="009714A3"/>
    <w:rsid w:val="009715C7"/>
    <w:rsid w:val="00971A94"/>
    <w:rsid w:val="00971CF8"/>
    <w:rsid w:val="00971F3E"/>
    <w:rsid w:val="00971FC1"/>
    <w:rsid w:val="009720A2"/>
    <w:rsid w:val="009724B7"/>
    <w:rsid w:val="0097260E"/>
    <w:rsid w:val="00972751"/>
    <w:rsid w:val="00972B5A"/>
    <w:rsid w:val="00973A74"/>
    <w:rsid w:val="00974001"/>
    <w:rsid w:val="009743C1"/>
    <w:rsid w:val="00974514"/>
    <w:rsid w:val="009747D0"/>
    <w:rsid w:val="00974B3E"/>
    <w:rsid w:val="00974B5C"/>
    <w:rsid w:val="00974D98"/>
    <w:rsid w:val="0097506E"/>
    <w:rsid w:val="009755D9"/>
    <w:rsid w:val="00975A50"/>
    <w:rsid w:val="00975FF7"/>
    <w:rsid w:val="009763C3"/>
    <w:rsid w:val="00976D1E"/>
    <w:rsid w:val="0097710D"/>
    <w:rsid w:val="009775E5"/>
    <w:rsid w:val="0097766D"/>
    <w:rsid w:val="009776F3"/>
    <w:rsid w:val="009778DF"/>
    <w:rsid w:val="00977BEA"/>
    <w:rsid w:val="00977F07"/>
    <w:rsid w:val="00977F3E"/>
    <w:rsid w:val="00977F61"/>
    <w:rsid w:val="009801AA"/>
    <w:rsid w:val="00980734"/>
    <w:rsid w:val="00981394"/>
    <w:rsid w:val="00981477"/>
    <w:rsid w:val="009816A8"/>
    <w:rsid w:val="0098192E"/>
    <w:rsid w:val="00981AC9"/>
    <w:rsid w:val="00981B7A"/>
    <w:rsid w:val="00981B9E"/>
    <w:rsid w:val="00981E78"/>
    <w:rsid w:val="0098232A"/>
    <w:rsid w:val="00982385"/>
    <w:rsid w:val="009829C0"/>
    <w:rsid w:val="00982FBE"/>
    <w:rsid w:val="0098475B"/>
    <w:rsid w:val="00984BFA"/>
    <w:rsid w:val="00984D68"/>
    <w:rsid w:val="00985323"/>
    <w:rsid w:val="009857EB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6D5"/>
    <w:rsid w:val="00987AA6"/>
    <w:rsid w:val="00987D77"/>
    <w:rsid w:val="00987DE5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306C"/>
    <w:rsid w:val="00993122"/>
    <w:rsid w:val="009931AD"/>
    <w:rsid w:val="009936BC"/>
    <w:rsid w:val="009936F4"/>
    <w:rsid w:val="00994554"/>
    <w:rsid w:val="00994646"/>
    <w:rsid w:val="009947DA"/>
    <w:rsid w:val="00994D4A"/>
    <w:rsid w:val="00995A84"/>
    <w:rsid w:val="00995C97"/>
    <w:rsid w:val="00995CD9"/>
    <w:rsid w:val="00996307"/>
    <w:rsid w:val="00996708"/>
    <w:rsid w:val="00996BF6"/>
    <w:rsid w:val="00997089"/>
    <w:rsid w:val="00997418"/>
    <w:rsid w:val="009977DA"/>
    <w:rsid w:val="009A0152"/>
    <w:rsid w:val="009A043A"/>
    <w:rsid w:val="009A078A"/>
    <w:rsid w:val="009A0E1E"/>
    <w:rsid w:val="009A15C0"/>
    <w:rsid w:val="009A1A9E"/>
    <w:rsid w:val="009A1C69"/>
    <w:rsid w:val="009A2260"/>
    <w:rsid w:val="009A267F"/>
    <w:rsid w:val="009A2B14"/>
    <w:rsid w:val="009A2DD5"/>
    <w:rsid w:val="009A329D"/>
    <w:rsid w:val="009A3330"/>
    <w:rsid w:val="009A3B8B"/>
    <w:rsid w:val="009A3BFC"/>
    <w:rsid w:val="009A3C7B"/>
    <w:rsid w:val="009A4328"/>
    <w:rsid w:val="009A4B3C"/>
    <w:rsid w:val="009A4CD3"/>
    <w:rsid w:val="009A56A2"/>
    <w:rsid w:val="009A5709"/>
    <w:rsid w:val="009A5B16"/>
    <w:rsid w:val="009A5B7A"/>
    <w:rsid w:val="009A6189"/>
    <w:rsid w:val="009A641B"/>
    <w:rsid w:val="009A661F"/>
    <w:rsid w:val="009A6A4F"/>
    <w:rsid w:val="009A6BAD"/>
    <w:rsid w:val="009A6F76"/>
    <w:rsid w:val="009A6FD5"/>
    <w:rsid w:val="009A70DB"/>
    <w:rsid w:val="009A78C9"/>
    <w:rsid w:val="009A7994"/>
    <w:rsid w:val="009A7A44"/>
    <w:rsid w:val="009A7A53"/>
    <w:rsid w:val="009A7EF8"/>
    <w:rsid w:val="009B0214"/>
    <w:rsid w:val="009B0351"/>
    <w:rsid w:val="009B05E9"/>
    <w:rsid w:val="009B0D80"/>
    <w:rsid w:val="009B108B"/>
    <w:rsid w:val="009B122B"/>
    <w:rsid w:val="009B13BD"/>
    <w:rsid w:val="009B1559"/>
    <w:rsid w:val="009B196F"/>
    <w:rsid w:val="009B1B7A"/>
    <w:rsid w:val="009B1F56"/>
    <w:rsid w:val="009B1FCD"/>
    <w:rsid w:val="009B202B"/>
    <w:rsid w:val="009B20BA"/>
    <w:rsid w:val="009B224C"/>
    <w:rsid w:val="009B34D6"/>
    <w:rsid w:val="009B4212"/>
    <w:rsid w:val="009B4213"/>
    <w:rsid w:val="009B4B10"/>
    <w:rsid w:val="009B4CFE"/>
    <w:rsid w:val="009B4FAC"/>
    <w:rsid w:val="009B50AA"/>
    <w:rsid w:val="009B58AF"/>
    <w:rsid w:val="009B5D72"/>
    <w:rsid w:val="009B6341"/>
    <w:rsid w:val="009B6485"/>
    <w:rsid w:val="009B65F6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A04"/>
    <w:rsid w:val="009C0B69"/>
    <w:rsid w:val="009C0E8F"/>
    <w:rsid w:val="009C11FA"/>
    <w:rsid w:val="009C1251"/>
    <w:rsid w:val="009C170F"/>
    <w:rsid w:val="009C1C22"/>
    <w:rsid w:val="009C25B5"/>
    <w:rsid w:val="009C2796"/>
    <w:rsid w:val="009C2BFE"/>
    <w:rsid w:val="009C2D64"/>
    <w:rsid w:val="009C30FC"/>
    <w:rsid w:val="009C3100"/>
    <w:rsid w:val="009C3239"/>
    <w:rsid w:val="009C37E9"/>
    <w:rsid w:val="009C3844"/>
    <w:rsid w:val="009C384C"/>
    <w:rsid w:val="009C3859"/>
    <w:rsid w:val="009C3FB5"/>
    <w:rsid w:val="009C49AB"/>
    <w:rsid w:val="009C4DB7"/>
    <w:rsid w:val="009C4F37"/>
    <w:rsid w:val="009C5069"/>
    <w:rsid w:val="009C59AA"/>
    <w:rsid w:val="009C5BB2"/>
    <w:rsid w:val="009C5F2D"/>
    <w:rsid w:val="009C642E"/>
    <w:rsid w:val="009C69EB"/>
    <w:rsid w:val="009C6A49"/>
    <w:rsid w:val="009C6A71"/>
    <w:rsid w:val="009C6D4C"/>
    <w:rsid w:val="009C6DF7"/>
    <w:rsid w:val="009C6EB3"/>
    <w:rsid w:val="009C7504"/>
    <w:rsid w:val="009D01B6"/>
    <w:rsid w:val="009D06C2"/>
    <w:rsid w:val="009D06E0"/>
    <w:rsid w:val="009D0705"/>
    <w:rsid w:val="009D07F9"/>
    <w:rsid w:val="009D0FB6"/>
    <w:rsid w:val="009D1594"/>
    <w:rsid w:val="009D16A3"/>
    <w:rsid w:val="009D16D0"/>
    <w:rsid w:val="009D170B"/>
    <w:rsid w:val="009D182E"/>
    <w:rsid w:val="009D1C63"/>
    <w:rsid w:val="009D1C9E"/>
    <w:rsid w:val="009D2335"/>
    <w:rsid w:val="009D29D7"/>
    <w:rsid w:val="009D2A49"/>
    <w:rsid w:val="009D2E49"/>
    <w:rsid w:val="009D3602"/>
    <w:rsid w:val="009D3820"/>
    <w:rsid w:val="009D4360"/>
    <w:rsid w:val="009D44F7"/>
    <w:rsid w:val="009D4932"/>
    <w:rsid w:val="009D59F9"/>
    <w:rsid w:val="009D60E5"/>
    <w:rsid w:val="009D635A"/>
    <w:rsid w:val="009D63C6"/>
    <w:rsid w:val="009D63E2"/>
    <w:rsid w:val="009D6629"/>
    <w:rsid w:val="009D68C8"/>
    <w:rsid w:val="009D6EA2"/>
    <w:rsid w:val="009D6ECB"/>
    <w:rsid w:val="009D7190"/>
    <w:rsid w:val="009D72B1"/>
    <w:rsid w:val="009D72D0"/>
    <w:rsid w:val="009D7C53"/>
    <w:rsid w:val="009E0434"/>
    <w:rsid w:val="009E0CB6"/>
    <w:rsid w:val="009E0E04"/>
    <w:rsid w:val="009E17EB"/>
    <w:rsid w:val="009E1E37"/>
    <w:rsid w:val="009E1EB3"/>
    <w:rsid w:val="009E2067"/>
    <w:rsid w:val="009E20CA"/>
    <w:rsid w:val="009E271D"/>
    <w:rsid w:val="009E2BCC"/>
    <w:rsid w:val="009E2BF6"/>
    <w:rsid w:val="009E2CC1"/>
    <w:rsid w:val="009E3146"/>
    <w:rsid w:val="009E36BF"/>
    <w:rsid w:val="009E39ED"/>
    <w:rsid w:val="009E404B"/>
    <w:rsid w:val="009E406A"/>
    <w:rsid w:val="009E407E"/>
    <w:rsid w:val="009E4441"/>
    <w:rsid w:val="009E488C"/>
    <w:rsid w:val="009E4F0F"/>
    <w:rsid w:val="009E5DB4"/>
    <w:rsid w:val="009E5DCD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762"/>
    <w:rsid w:val="009F03A8"/>
    <w:rsid w:val="009F0516"/>
    <w:rsid w:val="009F1066"/>
    <w:rsid w:val="009F184D"/>
    <w:rsid w:val="009F1971"/>
    <w:rsid w:val="009F1AF4"/>
    <w:rsid w:val="009F1CD1"/>
    <w:rsid w:val="009F1DB5"/>
    <w:rsid w:val="009F1FA5"/>
    <w:rsid w:val="009F22DD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4F"/>
    <w:rsid w:val="009F4F50"/>
    <w:rsid w:val="009F51D5"/>
    <w:rsid w:val="009F51E8"/>
    <w:rsid w:val="009F6007"/>
    <w:rsid w:val="009F6763"/>
    <w:rsid w:val="009F6863"/>
    <w:rsid w:val="009F6A28"/>
    <w:rsid w:val="009F6AC3"/>
    <w:rsid w:val="009F6F22"/>
    <w:rsid w:val="009F72DC"/>
    <w:rsid w:val="009F76F1"/>
    <w:rsid w:val="009F77AF"/>
    <w:rsid w:val="009F7B63"/>
    <w:rsid w:val="00A001BB"/>
    <w:rsid w:val="00A00854"/>
    <w:rsid w:val="00A00A0F"/>
    <w:rsid w:val="00A00EDE"/>
    <w:rsid w:val="00A011C1"/>
    <w:rsid w:val="00A01554"/>
    <w:rsid w:val="00A01580"/>
    <w:rsid w:val="00A0170E"/>
    <w:rsid w:val="00A019FB"/>
    <w:rsid w:val="00A01A84"/>
    <w:rsid w:val="00A01B75"/>
    <w:rsid w:val="00A01EC9"/>
    <w:rsid w:val="00A027BD"/>
    <w:rsid w:val="00A0288E"/>
    <w:rsid w:val="00A031E2"/>
    <w:rsid w:val="00A0399D"/>
    <w:rsid w:val="00A03ADA"/>
    <w:rsid w:val="00A03DEA"/>
    <w:rsid w:val="00A03EC6"/>
    <w:rsid w:val="00A04233"/>
    <w:rsid w:val="00A046DA"/>
    <w:rsid w:val="00A04954"/>
    <w:rsid w:val="00A04BAD"/>
    <w:rsid w:val="00A04BDE"/>
    <w:rsid w:val="00A04F74"/>
    <w:rsid w:val="00A051FD"/>
    <w:rsid w:val="00A0526D"/>
    <w:rsid w:val="00A05905"/>
    <w:rsid w:val="00A059B7"/>
    <w:rsid w:val="00A05B57"/>
    <w:rsid w:val="00A060A4"/>
    <w:rsid w:val="00A06857"/>
    <w:rsid w:val="00A06920"/>
    <w:rsid w:val="00A06992"/>
    <w:rsid w:val="00A06A8A"/>
    <w:rsid w:val="00A06BE3"/>
    <w:rsid w:val="00A0707C"/>
    <w:rsid w:val="00A07099"/>
    <w:rsid w:val="00A075F8"/>
    <w:rsid w:val="00A07804"/>
    <w:rsid w:val="00A07AC3"/>
    <w:rsid w:val="00A07AE2"/>
    <w:rsid w:val="00A07BAB"/>
    <w:rsid w:val="00A07BE6"/>
    <w:rsid w:val="00A07CAB"/>
    <w:rsid w:val="00A07E5D"/>
    <w:rsid w:val="00A1016F"/>
    <w:rsid w:val="00A10388"/>
    <w:rsid w:val="00A10B51"/>
    <w:rsid w:val="00A10C7D"/>
    <w:rsid w:val="00A11265"/>
    <w:rsid w:val="00A115E6"/>
    <w:rsid w:val="00A11655"/>
    <w:rsid w:val="00A11792"/>
    <w:rsid w:val="00A11A6D"/>
    <w:rsid w:val="00A11B2E"/>
    <w:rsid w:val="00A11CEC"/>
    <w:rsid w:val="00A1204D"/>
    <w:rsid w:val="00A121B9"/>
    <w:rsid w:val="00A1249D"/>
    <w:rsid w:val="00A1274E"/>
    <w:rsid w:val="00A12961"/>
    <w:rsid w:val="00A12B5B"/>
    <w:rsid w:val="00A12E89"/>
    <w:rsid w:val="00A131BD"/>
    <w:rsid w:val="00A133F5"/>
    <w:rsid w:val="00A13ECA"/>
    <w:rsid w:val="00A13F8F"/>
    <w:rsid w:val="00A14452"/>
    <w:rsid w:val="00A152FB"/>
    <w:rsid w:val="00A1544E"/>
    <w:rsid w:val="00A15691"/>
    <w:rsid w:val="00A15A80"/>
    <w:rsid w:val="00A15B41"/>
    <w:rsid w:val="00A15CAB"/>
    <w:rsid w:val="00A15D78"/>
    <w:rsid w:val="00A15EA8"/>
    <w:rsid w:val="00A15FBE"/>
    <w:rsid w:val="00A16087"/>
    <w:rsid w:val="00A161E9"/>
    <w:rsid w:val="00A16777"/>
    <w:rsid w:val="00A16A49"/>
    <w:rsid w:val="00A16F37"/>
    <w:rsid w:val="00A17618"/>
    <w:rsid w:val="00A1761A"/>
    <w:rsid w:val="00A17722"/>
    <w:rsid w:val="00A17ED2"/>
    <w:rsid w:val="00A17EEF"/>
    <w:rsid w:val="00A200FC"/>
    <w:rsid w:val="00A20116"/>
    <w:rsid w:val="00A2030E"/>
    <w:rsid w:val="00A203B3"/>
    <w:rsid w:val="00A20844"/>
    <w:rsid w:val="00A20D0F"/>
    <w:rsid w:val="00A20E40"/>
    <w:rsid w:val="00A21078"/>
    <w:rsid w:val="00A21721"/>
    <w:rsid w:val="00A21843"/>
    <w:rsid w:val="00A218FA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897"/>
    <w:rsid w:val="00A24A76"/>
    <w:rsid w:val="00A24C4E"/>
    <w:rsid w:val="00A24C81"/>
    <w:rsid w:val="00A255FB"/>
    <w:rsid w:val="00A256BB"/>
    <w:rsid w:val="00A258F6"/>
    <w:rsid w:val="00A25A1B"/>
    <w:rsid w:val="00A2633B"/>
    <w:rsid w:val="00A265E6"/>
    <w:rsid w:val="00A2678B"/>
    <w:rsid w:val="00A267B9"/>
    <w:rsid w:val="00A268B2"/>
    <w:rsid w:val="00A26975"/>
    <w:rsid w:val="00A26DD3"/>
    <w:rsid w:val="00A27424"/>
    <w:rsid w:val="00A30160"/>
    <w:rsid w:val="00A3017D"/>
    <w:rsid w:val="00A301AA"/>
    <w:rsid w:val="00A308B0"/>
    <w:rsid w:val="00A31289"/>
    <w:rsid w:val="00A3156B"/>
    <w:rsid w:val="00A31842"/>
    <w:rsid w:val="00A31D8A"/>
    <w:rsid w:val="00A3209A"/>
    <w:rsid w:val="00A32204"/>
    <w:rsid w:val="00A32649"/>
    <w:rsid w:val="00A326B0"/>
    <w:rsid w:val="00A32A14"/>
    <w:rsid w:val="00A32AFD"/>
    <w:rsid w:val="00A32BF9"/>
    <w:rsid w:val="00A33157"/>
    <w:rsid w:val="00A332E8"/>
    <w:rsid w:val="00A3345F"/>
    <w:rsid w:val="00A337DA"/>
    <w:rsid w:val="00A33898"/>
    <w:rsid w:val="00A33987"/>
    <w:rsid w:val="00A33E19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62C"/>
    <w:rsid w:val="00A36DD0"/>
    <w:rsid w:val="00A36DEA"/>
    <w:rsid w:val="00A36DFF"/>
    <w:rsid w:val="00A36E6B"/>
    <w:rsid w:val="00A37111"/>
    <w:rsid w:val="00A3742D"/>
    <w:rsid w:val="00A37552"/>
    <w:rsid w:val="00A3764D"/>
    <w:rsid w:val="00A37C7F"/>
    <w:rsid w:val="00A408D6"/>
    <w:rsid w:val="00A40B37"/>
    <w:rsid w:val="00A41074"/>
    <w:rsid w:val="00A419D7"/>
    <w:rsid w:val="00A41F91"/>
    <w:rsid w:val="00A420C2"/>
    <w:rsid w:val="00A4230F"/>
    <w:rsid w:val="00A42AB4"/>
    <w:rsid w:val="00A42E6D"/>
    <w:rsid w:val="00A43035"/>
    <w:rsid w:val="00A43A97"/>
    <w:rsid w:val="00A43ADA"/>
    <w:rsid w:val="00A43F7E"/>
    <w:rsid w:val="00A44257"/>
    <w:rsid w:val="00A443AC"/>
    <w:rsid w:val="00A44536"/>
    <w:rsid w:val="00A4479A"/>
    <w:rsid w:val="00A44AA2"/>
    <w:rsid w:val="00A44E04"/>
    <w:rsid w:val="00A45DAE"/>
    <w:rsid w:val="00A461F7"/>
    <w:rsid w:val="00A4649A"/>
    <w:rsid w:val="00A46657"/>
    <w:rsid w:val="00A46A81"/>
    <w:rsid w:val="00A46F83"/>
    <w:rsid w:val="00A47199"/>
    <w:rsid w:val="00A471F1"/>
    <w:rsid w:val="00A479C9"/>
    <w:rsid w:val="00A47DB0"/>
    <w:rsid w:val="00A50766"/>
    <w:rsid w:val="00A50FBD"/>
    <w:rsid w:val="00A516A2"/>
    <w:rsid w:val="00A51DF1"/>
    <w:rsid w:val="00A5202B"/>
    <w:rsid w:val="00A522E8"/>
    <w:rsid w:val="00A52513"/>
    <w:rsid w:val="00A52791"/>
    <w:rsid w:val="00A527A1"/>
    <w:rsid w:val="00A528C8"/>
    <w:rsid w:val="00A52AB3"/>
    <w:rsid w:val="00A52FA3"/>
    <w:rsid w:val="00A53DD1"/>
    <w:rsid w:val="00A5411E"/>
    <w:rsid w:val="00A542F2"/>
    <w:rsid w:val="00A545FC"/>
    <w:rsid w:val="00A54750"/>
    <w:rsid w:val="00A54914"/>
    <w:rsid w:val="00A5536E"/>
    <w:rsid w:val="00A5568D"/>
    <w:rsid w:val="00A55778"/>
    <w:rsid w:val="00A557C1"/>
    <w:rsid w:val="00A5632B"/>
    <w:rsid w:val="00A56448"/>
    <w:rsid w:val="00A56D00"/>
    <w:rsid w:val="00A575B9"/>
    <w:rsid w:val="00A576F2"/>
    <w:rsid w:val="00A57DD7"/>
    <w:rsid w:val="00A60C15"/>
    <w:rsid w:val="00A61497"/>
    <w:rsid w:val="00A61529"/>
    <w:rsid w:val="00A6152D"/>
    <w:rsid w:val="00A61573"/>
    <w:rsid w:val="00A6192F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94"/>
    <w:rsid w:val="00A638B9"/>
    <w:rsid w:val="00A639E2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484"/>
    <w:rsid w:val="00A66C0D"/>
    <w:rsid w:val="00A67833"/>
    <w:rsid w:val="00A67A0F"/>
    <w:rsid w:val="00A67E3F"/>
    <w:rsid w:val="00A700FB"/>
    <w:rsid w:val="00A7013A"/>
    <w:rsid w:val="00A70295"/>
    <w:rsid w:val="00A702B9"/>
    <w:rsid w:val="00A7055D"/>
    <w:rsid w:val="00A705CB"/>
    <w:rsid w:val="00A70770"/>
    <w:rsid w:val="00A70A73"/>
    <w:rsid w:val="00A71000"/>
    <w:rsid w:val="00A7199E"/>
    <w:rsid w:val="00A71B5D"/>
    <w:rsid w:val="00A71D3E"/>
    <w:rsid w:val="00A71E89"/>
    <w:rsid w:val="00A7243A"/>
    <w:rsid w:val="00A7256E"/>
    <w:rsid w:val="00A72782"/>
    <w:rsid w:val="00A72CA4"/>
    <w:rsid w:val="00A72D19"/>
    <w:rsid w:val="00A72FBA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6C1"/>
    <w:rsid w:val="00A7579D"/>
    <w:rsid w:val="00A75847"/>
    <w:rsid w:val="00A75A45"/>
    <w:rsid w:val="00A75A4F"/>
    <w:rsid w:val="00A75C49"/>
    <w:rsid w:val="00A75CAC"/>
    <w:rsid w:val="00A760BC"/>
    <w:rsid w:val="00A764D0"/>
    <w:rsid w:val="00A76FEC"/>
    <w:rsid w:val="00A77374"/>
    <w:rsid w:val="00A77807"/>
    <w:rsid w:val="00A77B4C"/>
    <w:rsid w:val="00A77B4E"/>
    <w:rsid w:val="00A77E88"/>
    <w:rsid w:val="00A8042F"/>
    <w:rsid w:val="00A8097C"/>
    <w:rsid w:val="00A80A1E"/>
    <w:rsid w:val="00A80B9E"/>
    <w:rsid w:val="00A80C68"/>
    <w:rsid w:val="00A80D71"/>
    <w:rsid w:val="00A80F36"/>
    <w:rsid w:val="00A80F3D"/>
    <w:rsid w:val="00A8129C"/>
    <w:rsid w:val="00A813DD"/>
    <w:rsid w:val="00A81559"/>
    <w:rsid w:val="00A81995"/>
    <w:rsid w:val="00A819DD"/>
    <w:rsid w:val="00A81BB2"/>
    <w:rsid w:val="00A81C1B"/>
    <w:rsid w:val="00A81C89"/>
    <w:rsid w:val="00A81DD2"/>
    <w:rsid w:val="00A82685"/>
    <w:rsid w:val="00A8272F"/>
    <w:rsid w:val="00A83478"/>
    <w:rsid w:val="00A836C8"/>
    <w:rsid w:val="00A83979"/>
    <w:rsid w:val="00A8412C"/>
    <w:rsid w:val="00A8429A"/>
    <w:rsid w:val="00A843F5"/>
    <w:rsid w:val="00A8462B"/>
    <w:rsid w:val="00A846D5"/>
    <w:rsid w:val="00A8494E"/>
    <w:rsid w:val="00A84A17"/>
    <w:rsid w:val="00A84E67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A6"/>
    <w:rsid w:val="00A868BC"/>
    <w:rsid w:val="00A86B46"/>
    <w:rsid w:val="00A86C1B"/>
    <w:rsid w:val="00A86D37"/>
    <w:rsid w:val="00A86E27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003"/>
    <w:rsid w:val="00A91954"/>
    <w:rsid w:val="00A91D6F"/>
    <w:rsid w:val="00A92EA7"/>
    <w:rsid w:val="00A92ED9"/>
    <w:rsid w:val="00A9357D"/>
    <w:rsid w:val="00A93858"/>
    <w:rsid w:val="00A93B63"/>
    <w:rsid w:val="00A94329"/>
    <w:rsid w:val="00A944D7"/>
    <w:rsid w:val="00A94729"/>
    <w:rsid w:val="00A94B5B"/>
    <w:rsid w:val="00A94E00"/>
    <w:rsid w:val="00A954BA"/>
    <w:rsid w:val="00A956C5"/>
    <w:rsid w:val="00A95D43"/>
    <w:rsid w:val="00A95DE7"/>
    <w:rsid w:val="00A960B4"/>
    <w:rsid w:val="00A96213"/>
    <w:rsid w:val="00A96739"/>
    <w:rsid w:val="00A96859"/>
    <w:rsid w:val="00A96B79"/>
    <w:rsid w:val="00A96E9E"/>
    <w:rsid w:val="00A97083"/>
    <w:rsid w:val="00A97590"/>
    <w:rsid w:val="00A976E9"/>
    <w:rsid w:val="00A977CB"/>
    <w:rsid w:val="00A978FF"/>
    <w:rsid w:val="00A979FE"/>
    <w:rsid w:val="00A97CAC"/>
    <w:rsid w:val="00AA019F"/>
    <w:rsid w:val="00AA03E0"/>
    <w:rsid w:val="00AA0DF7"/>
    <w:rsid w:val="00AA1A60"/>
    <w:rsid w:val="00AA1C99"/>
    <w:rsid w:val="00AA1D8A"/>
    <w:rsid w:val="00AA218A"/>
    <w:rsid w:val="00AA21CD"/>
    <w:rsid w:val="00AA284E"/>
    <w:rsid w:val="00AA2ABA"/>
    <w:rsid w:val="00AA326A"/>
    <w:rsid w:val="00AA3487"/>
    <w:rsid w:val="00AA36EF"/>
    <w:rsid w:val="00AA3F8B"/>
    <w:rsid w:val="00AA4199"/>
    <w:rsid w:val="00AA421A"/>
    <w:rsid w:val="00AA43EE"/>
    <w:rsid w:val="00AA47E3"/>
    <w:rsid w:val="00AA4AFC"/>
    <w:rsid w:val="00AA4FE4"/>
    <w:rsid w:val="00AA54FA"/>
    <w:rsid w:val="00AA55C4"/>
    <w:rsid w:val="00AA57CB"/>
    <w:rsid w:val="00AA6287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44B"/>
    <w:rsid w:val="00AB25ED"/>
    <w:rsid w:val="00AB266B"/>
    <w:rsid w:val="00AB29B0"/>
    <w:rsid w:val="00AB29F5"/>
    <w:rsid w:val="00AB2CD7"/>
    <w:rsid w:val="00AB336D"/>
    <w:rsid w:val="00AB39E4"/>
    <w:rsid w:val="00AB3C9D"/>
    <w:rsid w:val="00AB3CED"/>
    <w:rsid w:val="00AB3FD1"/>
    <w:rsid w:val="00AB4004"/>
    <w:rsid w:val="00AB4279"/>
    <w:rsid w:val="00AB46FA"/>
    <w:rsid w:val="00AB4E80"/>
    <w:rsid w:val="00AB5300"/>
    <w:rsid w:val="00AB543B"/>
    <w:rsid w:val="00AB549B"/>
    <w:rsid w:val="00AB5A85"/>
    <w:rsid w:val="00AB5DDD"/>
    <w:rsid w:val="00AB62B1"/>
    <w:rsid w:val="00AB6398"/>
    <w:rsid w:val="00AB75EF"/>
    <w:rsid w:val="00AB77F7"/>
    <w:rsid w:val="00AB7A85"/>
    <w:rsid w:val="00AB7AC3"/>
    <w:rsid w:val="00AB7C24"/>
    <w:rsid w:val="00AC01B0"/>
    <w:rsid w:val="00AC09E6"/>
    <w:rsid w:val="00AC1151"/>
    <w:rsid w:val="00AC16D0"/>
    <w:rsid w:val="00AC18E6"/>
    <w:rsid w:val="00AC1B19"/>
    <w:rsid w:val="00AC2050"/>
    <w:rsid w:val="00AC223F"/>
    <w:rsid w:val="00AC2428"/>
    <w:rsid w:val="00AC2A3E"/>
    <w:rsid w:val="00AC2CD9"/>
    <w:rsid w:val="00AC2CFA"/>
    <w:rsid w:val="00AC2F09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707"/>
    <w:rsid w:val="00AC6867"/>
    <w:rsid w:val="00AC698C"/>
    <w:rsid w:val="00AC6C3F"/>
    <w:rsid w:val="00AC6D94"/>
    <w:rsid w:val="00AC70FD"/>
    <w:rsid w:val="00AC7210"/>
    <w:rsid w:val="00AC7C84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52"/>
    <w:rsid w:val="00AD47A7"/>
    <w:rsid w:val="00AD4913"/>
    <w:rsid w:val="00AD4D8E"/>
    <w:rsid w:val="00AD5123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E02E2"/>
    <w:rsid w:val="00AE0428"/>
    <w:rsid w:val="00AE079E"/>
    <w:rsid w:val="00AE0866"/>
    <w:rsid w:val="00AE0975"/>
    <w:rsid w:val="00AE0C50"/>
    <w:rsid w:val="00AE0C81"/>
    <w:rsid w:val="00AE12E3"/>
    <w:rsid w:val="00AE1860"/>
    <w:rsid w:val="00AE187D"/>
    <w:rsid w:val="00AE2314"/>
    <w:rsid w:val="00AE2B3E"/>
    <w:rsid w:val="00AE2BF9"/>
    <w:rsid w:val="00AE2E97"/>
    <w:rsid w:val="00AE32F7"/>
    <w:rsid w:val="00AE34F5"/>
    <w:rsid w:val="00AE385C"/>
    <w:rsid w:val="00AE3D2A"/>
    <w:rsid w:val="00AE3FD0"/>
    <w:rsid w:val="00AE4658"/>
    <w:rsid w:val="00AE49DE"/>
    <w:rsid w:val="00AE4BFC"/>
    <w:rsid w:val="00AE4C9D"/>
    <w:rsid w:val="00AE4F6D"/>
    <w:rsid w:val="00AE4FFB"/>
    <w:rsid w:val="00AE54BE"/>
    <w:rsid w:val="00AE58AA"/>
    <w:rsid w:val="00AE5C21"/>
    <w:rsid w:val="00AE5D55"/>
    <w:rsid w:val="00AE5F80"/>
    <w:rsid w:val="00AE64E0"/>
    <w:rsid w:val="00AE66FC"/>
    <w:rsid w:val="00AE6D3F"/>
    <w:rsid w:val="00AE6E86"/>
    <w:rsid w:val="00AE6ECD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D5"/>
    <w:rsid w:val="00AF0DE4"/>
    <w:rsid w:val="00AF0F5E"/>
    <w:rsid w:val="00AF0FAA"/>
    <w:rsid w:val="00AF1598"/>
    <w:rsid w:val="00AF1639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9ED"/>
    <w:rsid w:val="00AF5CC0"/>
    <w:rsid w:val="00AF5D6F"/>
    <w:rsid w:val="00AF631F"/>
    <w:rsid w:val="00AF682C"/>
    <w:rsid w:val="00AF6BD0"/>
    <w:rsid w:val="00AF6BD9"/>
    <w:rsid w:val="00AF6EF8"/>
    <w:rsid w:val="00AF7056"/>
    <w:rsid w:val="00AF766F"/>
    <w:rsid w:val="00AF77C9"/>
    <w:rsid w:val="00AF7853"/>
    <w:rsid w:val="00AF7D14"/>
    <w:rsid w:val="00B001DF"/>
    <w:rsid w:val="00B00667"/>
    <w:rsid w:val="00B007E4"/>
    <w:rsid w:val="00B0099A"/>
    <w:rsid w:val="00B00A3E"/>
    <w:rsid w:val="00B00C33"/>
    <w:rsid w:val="00B00DC6"/>
    <w:rsid w:val="00B00E8F"/>
    <w:rsid w:val="00B0101B"/>
    <w:rsid w:val="00B010FC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D9A"/>
    <w:rsid w:val="00B03112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6733"/>
    <w:rsid w:val="00B067CA"/>
    <w:rsid w:val="00B067CF"/>
    <w:rsid w:val="00B072D2"/>
    <w:rsid w:val="00B07C45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35F"/>
    <w:rsid w:val="00B128E8"/>
    <w:rsid w:val="00B12C6E"/>
    <w:rsid w:val="00B12CC7"/>
    <w:rsid w:val="00B13B2B"/>
    <w:rsid w:val="00B13C2E"/>
    <w:rsid w:val="00B13C3F"/>
    <w:rsid w:val="00B13D58"/>
    <w:rsid w:val="00B13EE0"/>
    <w:rsid w:val="00B13EF8"/>
    <w:rsid w:val="00B14168"/>
    <w:rsid w:val="00B144BD"/>
    <w:rsid w:val="00B14717"/>
    <w:rsid w:val="00B14FD9"/>
    <w:rsid w:val="00B152F2"/>
    <w:rsid w:val="00B156B6"/>
    <w:rsid w:val="00B1576D"/>
    <w:rsid w:val="00B1591A"/>
    <w:rsid w:val="00B159AA"/>
    <w:rsid w:val="00B15B2F"/>
    <w:rsid w:val="00B15DA3"/>
    <w:rsid w:val="00B15DA8"/>
    <w:rsid w:val="00B15E62"/>
    <w:rsid w:val="00B15F66"/>
    <w:rsid w:val="00B162E9"/>
    <w:rsid w:val="00B16322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B6C"/>
    <w:rsid w:val="00B17CD7"/>
    <w:rsid w:val="00B17D53"/>
    <w:rsid w:val="00B20257"/>
    <w:rsid w:val="00B20424"/>
    <w:rsid w:val="00B20795"/>
    <w:rsid w:val="00B20CA8"/>
    <w:rsid w:val="00B20D54"/>
    <w:rsid w:val="00B21004"/>
    <w:rsid w:val="00B213E6"/>
    <w:rsid w:val="00B2168B"/>
    <w:rsid w:val="00B2183D"/>
    <w:rsid w:val="00B21871"/>
    <w:rsid w:val="00B21CD3"/>
    <w:rsid w:val="00B222A9"/>
    <w:rsid w:val="00B22555"/>
    <w:rsid w:val="00B22CAE"/>
    <w:rsid w:val="00B22CFD"/>
    <w:rsid w:val="00B234D1"/>
    <w:rsid w:val="00B234ED"/>
    <w:rsid w:val="00B2377F"/>
    <w:rsid w:val="00B238EF"/>
    <w:rsid w:val="00B23A08"/>
    <w:rsid w:val="00B23C31"/>
    <w:rsid w:val="00B24032"/>
    <w:rsid w:val="00B24054"/>
    <w:rsid w:val="00B2424F"/>
    <w:rsid w:val="00B24255"/>
    <w:rsid w:val="00B24D16"/>
    <w:rsid w:val="00B24E50"/>
    <w:rsid w:val="00B24EF6"/>
    <w:rsid w:val="00B25468"/>
    <w:rsid w:val="00B259A4"/>
    <w:rsid w:val="00B26927"/>
    <w:rsid w:val="00B26D36"/>
    <w:rsid w:val="00B27347"/>
    <w:rsid w:val="00B27924"/>
    <w:rsid w:val="00B27934"/>
    <w:rsid w:val="00B27A72"/>
    <w:rsid w:val="00B27F53"/>
    <w:rsid w:val="00B27FA1"/>
    <w:rsid w:val="00B30761"/>
    <w:rsid w:val="00B3089B"/>
    <w:rsid w:val="00B30AF8"/>
    <w:rsid w:val="00B30DE6"/>
    <w:rsid w:val="00B31257"/>
    <w:rsid w:val="00B31343"/>
    <w:rsid w:val="00B317D8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D34"/>
    <w:rsid w:val="00B33EAD"/>
    <w:rsid w:val="00B3466E"/>
    <w:rsid w:val="00B34AD5"/>
    <w:rsid w:val="00B34B59"/>
    <w:rsid w:val="00B3503C"/>
    <w:rsid w:val="00B3506D"/>
    <w:rsid w:val="00B35619"/>
    <w:rsid w:val="00B36387"/>
    <w:rsid w:val="00B36414"/>
    <w:rsid w:val="00B36AD2"/>
    <w:rsid w:val="00B36BF8"/>
    <w:rsid w:val="00B40120"/>
    <w:rsid w:val="00B40667"/>
    <w:rsid w:val="00B408A9"/>
    <w:rsid w:val="00B40D57"/>
    <w:rsid w:val="00B40FB3"/>
    <w:rsid w:val="00B414F2"/>
    <w:rsid w:val="00B41660"/>
    <w:rsid w:val="00B41CBD"/>
    <w:rsid w:val="00B42252"/>
    <w:rsid w:val="00B422F9"/>
    <w:rsid w:val="00B428C2"/>
    <w:rsid w:val="00B429DF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A3"/>
    <w:rsid w:val="00B45295"/>
    <w:rsid w:val="00B4532C"/>
    <w:rsid w:val="00B45D7B"/>
    <w:rsid w:val="00B45D84"/>
    <w:rsid w:val="00B45EFF"/>
    <w:rsid w:val="00B46264"/>
    <w:rsid w:val="00B4633E"/>
    <w:rsid w:val="00B471D7"/>
    <w:rsid w:val="00B475D8"/>
    <w:rsid w:val="00B478CB"/>
    <w:rsid w:val="00B47F31"/>
    <w:rsid w:val="00B50225"/>
    <w:rsid w:val="00B505C1"/>
    <w:rsid w:val="00B50693"/>
    <w:rsid w:val="00B50718"/>
    <w:rsid w:val="00B50D2D"/>
    <w:rsid w:val="00B515CB"/>
    <w:rsid w:val="00B51F86"/>
    <w:rsid w:val="00B5223B"/>
    <w:rsid w:val="00B525C2"/>
    <w:rsid w:val="00B528DF"/>
    <w:rsid w:val="00B52C1C"/>
    <w:rsid w:val="00B53311"/>
    <w:rsid w:val="00B53425"/>
    <w:rsid w:val="00B5382C"/>
    <w:rsid w:val="00B5383B"/>
    <w:rsid w:val="00B538CC"/>
    <w:rsid w:val="00B53BDF"/>
    <w:rsid w:val="00B53DE5"/>
    <w:rsid w:val="00B54318"/>
    <w:rsid w:val="00B5470F"/>
    <w:rsid w:val="00B5492A"/>
    <w:rsid w:val="00B54A53"/>
    <w:rsid w:val="00B54B3C"/>
    <w:rsid w:val="00B54BEE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70D"/>
    <w:rsid w:val="00B579FC"/>
    <w:rsid w:val="00B57C26"/>
    <w:rsid w:val="00B57D8A"/>
    <w:rsid w:val="00B60946"/>
    <w:rsid w:val="00B60BF1"/>
    <w:rsid w:val="00B6126D"/>
    <w:rsid w:val="00B61941"/>
    <w:rsid w:val="00B62027"/>
    <w:rsid w:val="00B626DE"/>
    <w:rsid w:val="00B6312C"/>
    <w:rsid w:val="00B634AD"/>
    <w:rsid w:val="00B635D5"/>
    <w:rsid w:val="00B63674"/>
    <w:rsid w:val="00B6367A"/>
    <w:rsid w:val="00B64956"/>
    <w:rsid w:val="00B64E16"/>
    <w:rsid w:val="00B64E60"/>
    <w:rsid w:val="00B65B2E"/>
    <w:rsid w:val="00B662B4"/>
    <w:rsid w:val="00B664CA"/>
    <w:rsid w:val="00B668FB"/>
    <w:rsid w:val="00B66C42"/>
    <w:rsid w:val="00B66E10"/>
    <w:rsid w:val="00B6720F"/>
    <w:rsid w:val="00B675A5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D13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1D2"/>
    <w:rsid w:val="00B75557"/>
    <w:rsid w:val="00B759C8"/>
    <w:rsid w:val="00B767DF"/>
    <w:rsid w:val="00B76C91"/>
    <w:rsid w:val="00B76CD9"/>
    <w:rsid w:val="00B770B1"/>
    <w:rsid w:val="00B7767A"/>
    <w:rsid w:val="00B77901"/>
    <w:rsid w:val="00B77939"/>
    <w:rsid w:val="00B77D9B"/>
    <w:rsid w:val="00B80454"/>
    <w:rsid w:val="00B8058C"/>
    <w:rsid w:val="00B8071F"/>
    <w:rsid w:val="00B81546"/>
    <w:rsid w:val="00B81A03"/>
    <w:rsid w:val="00B81A8D"/>
    <w:rsid w:val="00B81C39"/>
    <w:rsid w:val="00B81C5A"/>
    <w:rsid w:val="00B8219B"/>
    <w:rsid w:val="00B82206"/>
    <w:rsid w:val="00B8226D"/>
    <w:rsid w:val="00B822AD"/>
    <w:rsid w:val="00B8274E"/>
    <w:rsid w:val="00B82A2C"/>
    <w:rsid w:val="00B82FC3"/>
    <w:rsid w:val="00B8338D"/>
    <w:rsid w:val="00B8359F"/>
    <w:rsid w:val="00B8369D"/>
    <w:rsid w:val="00B83B48"/>
    <w:rsid w:val="00B83ED1"/>
    <w:rsid w:val="00B83FFC"/>
    <w:rsid w:val="00B840CC"/>
    <w:rsid w:val="00B845E6"/>
    <w:rsid w:val="00B84898"/>
    <w:rsid w:val="00B84BCC"/>
    <w:rsid w:val="00B84C68"/>
    <w:rsid w:val="00B85290"/>
    <w:rsid w:val="00B85792"/>
    <w:rsid w:val="00B85A41"/>
    <w:rsid w:val="00B861A7"/>
    <w:rsid w:val="00B86347"/>
    <w:rsid w:val="00B8655C"/>
    <w:rsid w:val="00B869F1"/>
    <w:rsid w:val="00B87056"/>
    <w:rsid w:val="00B872C3"/>
    <w:rsid w:val="00B87313"/>
    <w:rsid w:val="00B874B0"/>
    <w:rsid w:val="00B87645"/>
    <w:rsid w:val="00B87E2B"/>
    <w:rsid w:val="00B90154"/>
    <w:rsid w:val="00B903CF"/>
    <w:rsid w:val="00B90747"/>
    <w:rsid w:val="00B90A80"/>
    <w:rsid w:val="00B90FF5"/>
    <w:rsid w:val="00B9165C"/>
    <w:rsid w:val="00B918FF"/>
    <w:rsid w:val="00B91A7E"/>
    <w:rsid w:val="00B91DA4"/>
    <w:rsid w:val="00B91F37"/>
    <w:rsid w:val="00B923AB"/>
    <w:rsid w:val="00B933F6"/>
    <w:rsid w:val="00B93C19"/>
    <w:rsid w:val="00B93CC0"/>
    <w:rsid w:val="00B94250"/>
    <w:rsid w:val="00B94291"/>
    <w:rsid w:val="00B942F9"/>
    <w:rsid w:val="00B9481F"/>
    <w:rsid w:val="00B94A63"/>
    <w:rsid w:val="00B94D9C"/>
    <w:rsid w:val="00B95295"/>
    <w:rsid w:val="00B952DD"/>
    <w:rsid w:val="00B952E0"/>
    <w:rsid w:val="00B958DC"/>
    <w:rsid w:val="00B95A25"/>
    <w:rsid w:val="00B95BBF"/>
    <w:rsid w:val="00B95D4B"/>
    <w:rsid w:val="00B96488"/>
    <w:rsid w:val="00B9674A"/>
    <w:rsid w:val="00B96A3E"/>
    <w:rsid w:val="00B96E6D"/>
    <w:rsid w:val="00B970FF"/>
    <w:rsid w:val="00B97568"/>
    <w:rsid w:val="00B97BEA"/>
    <w:rsid w:val="00B97D69"/>
    <w:rsid w:val="00BA00DC"/>
    <w:rsid w:val="00BA0620"/>
    <w:rsid w:val="00BA0758"/>
    <w:rsid w:val="00BA0856"/>
    <w:rsid w:val="00BA0DFB"/>
    <w:rsid w:val="00BA1341"/>
    <w:rsid w:val="00BA134E"/>
    <w:rsid w:val="00BA1929"/>
    <w:rsid w:val="00BA1C46"/>
    <w:rsid w:val="00BA2298"/>
    <w:rsid w:val="00BA26CF"/>
    <w:rsid w:val="00BA2CDA"/>
    <w:rsid w:val="00BA32DB"/>
    <w:rsid w:val="00BA382A"/>
    <w:rsid w:val="00BA397B"/>
    <w:rsid w:val="00BA404C"/>
    <w:rsid w:val="00BA40BD"/>
    <w:rsid w:val="00BA434C"/>
    <w:rsid w:val="00BA46B6"/>
    <w:rsid w:val="00BA4871"/>
    <w:rsid w:val="00BA48A8"/>
    <w:rsid w:val="00BA4A8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518"/>
    <w:rsid w:val="00BB09CD"/>
    <w:rsid w:val="00BB0A1B"/>
    <w:rsid w:val="00BB0AEE"/>
    <w:rsid w:val="00BB0B1C"/>
    <w:rsid w:val="00BB0DBA"/>
    <w:rsid w:val="00BB1469"/>
    <w:rsid w:val="00BB1CCE"/>
    <w:rsid w:val="00BB293C"/>
    <w:rsid w:val="00BB2AB6"/>
    <w:rsid w:val="00BB32E1"/>
    <w:rsid w:val="00BB3969"/>
    <w:rsid w:val="00BB3ABE"/>
    <w:rsid w:val="00BB3BF3"/>
    <w:rsid w:val="00BB3CA0"/>
    <w:rsid w:val="00BB4024"/>
    <w:rsid w:val="00BB4070"/>
    <w:rsid w:val="00BB4176"/>
    <w:rsid w:val="00BB420D"/>
    <w:rsid w:val="00BB4915"/>
    <w:rsid w:val="00BB4996"/>
    <w:rsid w:val="00BB52F2"/>
    <w:rsid w:val="00BB5B1D"/>
    <w:rsid w:val="00BB614D"/>
    <w:rsid w:val="00BB61EB"/>
    <w:rsid w:val="00BB66B1"/>
    <w:rsid w:val="00BB6BB9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1453"/>
    <w:rsid w:val="00BC1C19"/>
    <w:rsid w:val="00BC1EA3"/>
    <w:rsid w:val="00BC20A9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ACF"/>
    <w:rsid w:val="00BC3B4B"/>
    <w:rsid w:val="00BC3D41"/>
    <w:rsid w:val="00BC4457"/>
    <w:rsid w:val="00BC46F3"/>
    <w:rsid w:val="00BC49C9"/>
    <w:rsid w:val="00BC5297"/>
    <w:rsid w:val="00BC56F4"/>
    <w:rsid w:val="00BC63F7"/>
    <w:rsid w:val="00BC6781"/>
    <w:rsid w:val="00BC68F8"/>
    <w:rsid w:val="00BC6AD8"/>
    <w:rsid w:val="00BC6E47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1B7E"/>
    <w:rsid w:val="00BD207D"/>
    <w:rsid w:val="00BD2234"/>
    <w:rsid w:val="00BD22C4"/>
    <w:rsid w:val="00BD22D7"/>
    <w:rsid w:val="00BD253B"/>
    <w:rsid w:val="00BD264D"/>
    <w:rsid w:val="00BD3166"/>
    <w:rsid w:val="00BD3376"/>
    <w:rsid w:val="00BD361B"/>
    <w:rsid w:val="00BD3741"/>
    <w:rsid w:val="00BD3C8F"/>
    <w:rsid w:val="00BD3F3D"/>
    <w:rsid w:val="00BD40D2"/>
    <w:rsid w:val="00BD43E0"/>
    <w:rsid w:val="00BD442A"/>
    <w:rsid w:val="00BD4A82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6F32"/>
    <w:rsid w:val="00BD6FDE"/>
    <w:rsid w:val="00BD700C"/>
    <w:rsid w:val="00BD7775"/>
    <w:rsid w:val="00BD7B59"/>
    <w:rsid w:val="00BE00E0"/>
    <w:rsid w:val="00BE052F"/>
    <w:rsid w:val="00BE0761"/>
    <w:rsid w:val="00BE08DD"/>
    <w:rsid w:val="00BE109F"/>
    <w:rsid w:val="00BE131B"/>
    <w:rsid w:val="00BE1689"/>
    <w:rsid w:val="00BE1F62"/>
    <w:rsid w:val="00BE1FC9"/>
    <w:rsid w:val="00BE2200"/>
    <w:rsid w:val="00BE236B"/>
    <w:rsid w:val="00BE24D6"/>
    <w:rsid w:val="00BE2AC1"/>
    <w:rsid w:val="00BE2C6C"/>
    <w:rsid w:val="00BE391C"/>
    <w:rsid w:val="00BE3A5D"/>
    <w:rsid w:val="00BE3D37"/>
    <w:rsid w:val="00BE43DC"/>
    <w:rsid w:val="00BE48F9"/>
    <w:rsid w:val="00BE554B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075C"/>
    <w:rsid w:val="00BF15B7"/>
    <w:rsid w:val="00BF1753"/>
    <w:rsid w:val="00BF1B5D"/>
    <w:rsid w:val="00BF2148"/>
    <w:rsid w:val="00BF23EA"/>
    <w:rsid w:val="00BF24FF"/>
    <w:rsid w:val="00BF251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A81"/>
    <w:rsid w:val="00BF5F4A"/>
    <w:rsid w:val="00BF608F"/>
    <w:rsid w:val="00BF6342"/>
    <w:rsid w:val="00BF664A"/>
    <w:rsid w:val="00BF6680"/>
    <w:rsid w:val="00BF69EF"/>
    <w:rsid w:val="00BF6F4B"/>
    <w:rsid w:val="00BF6F92"/>
    <w:rsid w:val="00BF716A"/>
    <w:rsid w:val="00BF73C6"/>
    <w:rsid w:val="00BF745D"/>
    <w:rsid w:val="00BF7892"/>
    <w:rsid w:val="00BF79E8"/>
    <w:rsid w:val="00BF7B91"/>
    <w:rsid w:val="00BF7F19"/>
    <w:rsid w:val="00C004CE"/>
    <w:rsid w:val="00C0074E"/>
    <w:rsid w:val="00C00DE3"/>
    <w:rsid w:val="00C00E92"/>
    <w:rsid w:val="00C01008"/>
    <w:rsid w:val="00C01286"/>
    <w:rsid w:val="00C0156A"/>
    <w:rsid w:val="00C019DA"/>
    <w:rsid w:val="00C02339"/>
    <w:rsid w:val="00C0242C"/>
    <w:rsid w:val="00C024D4"/>
    <w:rsid w:val="00C02517"/>
    <w:rsid w:val="00C0259A"/>
    <w:rsid w:val="00C027A4"/>
    <w:rsid w:val="00C02881"/>
    <w:rsid w:val="00C02961"/>
    <w:rsid w:val="00C02CA8"/>
    <w:rsid w:val="00C02F73"/>
    <w:rsid w:val="00C03C3E"/>
    <w:rsid w:val="00C04390"/>
    <w:rsid w:val="00C044F9"/>
    <w:rsid w:val="00C04DE0"/>
    <w:rsid w:val="00C04E73"/>
    <w:rsid w:val="00C050D6"/>
    <w:rsid w:val="00C05553"/>
    <w:rsid w:val="00C0555D"/>
    <w:rsid w:val="00C05F91"/>
    <w:rsid w:val="00C06397"/>
    <w:rsid w:val="00C0656C"/>
    <w:rsid w:val="00C067D0"/>
    <w:rsid w:val="00C06E92"/>
    <w:rsid w:val="00C076C3"/>
    <w:rsid w:val="00C07B49"/>
    <w:rsid w:val="00C07E97"/>
    <w:rsid w:val="00C07F3A"/>
    <w:rsid w:val="00C10519"/>
    <w:rsid w:val="00C10889"/>
    <w:rsid w:val="00C1090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A3E"/>
    <w:rsid w:val="00C14BA7"/>
    <w:rsid w:val="00C14C1F"/>
    <w:rsid w:val="00C14C2B"/>
    <w:rsid w:val="00C14C2C"/>
    <w:rsid w:val="00C15305"/>
    <w:rsid w:val="00C154D8"/>
    <w:rsid w:val="00C15568"/>
    <w:rsid w:val="00C15A91"/>
    <w:rsid w:val="00C16357"/>
    <w:rsid w:val="00C1674D"/>
    <w:rsid w:val="00C16B4D"/>
    <w:rsid w:val="00C170A5"/>
    <w:rsid w:val="00C172F8"/>
    <w:rsid w:val="00C1751B"/>
    <w:rsid w:val="00C1769D"/>
    <w:rsid w:val="00C17FDF"/>
    <w:rsid w:val="00C204F0"/>
    <w:rsid w:val="00C20592"/>
    <w:rsid w:val="00C207F4"/>
    <w:rsid w:val="00C20925"/>
    <w:rsid w:val="00C20B3A"/>
    <w:rsid w:val="00C20B81"/>
    <w:rsid w:val="00C20C5A"/>
    <w:rsid w:val="00C21314"/>
    <w:rsid w:val="00C21752"/>
    <w:rsid w:val="00C21B4B"/>
    <w:rsid w:val="00C23145"/>
    <w:rsid w:val="00C233B4"/>
    <w:rsid w:val="00C234A6"/>
    <w:rsid w:val="00C23679"/>
    <w:rsid w:val="00C23789"/>
    <w:rsid w:val="00C237B9"/>
    <w:rsid w:val="00C23C09"/>
    <w:rsid w:val="00C23CAB"/>
    <w:rsid w:val="00C23E44"/>
    <w:rsid w:val="00C23EC5"/>
    <w:rsid w:val="00C241AE"/>
    <w:rsid w:val="00C2453A"/>
    <w:rsid w:val="00C24C78"/>
    <w:rsid w:val="00C24ED8"/>
    <w:rsid w:val="00C24FDA"/>
    <w:rsid w:val="00C253C3"/>
    <w:rsid w:val="00C25595"/>
    <w:rsid w:val="00C25ECD"/>
    <w:rsid w:val="00C264DC"/>
    <w:rsid w:val="00C26E1C"/>
    <w:rsid w:val="00C27235"/>
    <w:rsid w:val="00C27A52"/>
    <w:rsid w:val="00C27B0D"/>
    <w:rsid w:val="00C30016"/>
    <w:rsid w:val="00C302B1"/>
    <w:rsid w:val="00C307F2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72E4"/>
    <w:rsid w:val="00C37EF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2CEB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5A76"/>
    <w:rsid w:val="00C45BB3"/>
    <w:rsid w:val="00C45D3A"/>
    <w:rsid w:val="00C46A0F"/>
    <w:rsid w:val="00C46DCB"/>
    <w:rsid w:val="00C471BF"/>
    <w:rsid w:val="00C47670"/>
    <w:rsid w:val="00C47C2F"/>
    <w:rsid w:val="00C47D51"/>
    <w:rsid w:val="00C50B98"/>
    <w:rsid w:val="00C50E23"/>
    <w:rsid w:val="00C50E74"/>
    <w:rsid w:val="00C50F40"/>
    <w:rsid w:val="00C51285"/>
    <w:rsid w:val="00C51395"/>
    <w:rsid w:val="00C51464"/>
    <w:rsid w:val="00C5186A"/>
    <w:rsid w:val="00C518B2"/>
    <w:rsid w:val="00C519F0"/>
    <w:rsid w:val="00C51B2F"/>
    <w:rsid w:val="00C51B5B"/>
    <w:rsid w:val="00C51E09"/>
    <w:rsid w:val="00C521FD"/>
    <w:rsid w:val="00C522A4"/>
    <w:rsid w:val="00C52903"/>
    <w:rsid w:val="00C52B8B"/>
    <w:rsid w:val="00C52D2F"/>
    <w:rsid w:val="00C52DD0"/>
    <w:rsid w:val="00C53018"/>
    <w:rsid w:val="00C53091"/>
    <w:rsid w:val="00C53225"/>
    <w:rsid w:val="00C533AC"/>
    <w:rsid w:val="00C533B2"/>
    <w:rsid w:val="00C534D3"/>
    <w:rsid w:val="00C53664"/>
    <w:rsid w:val="00C53C1A"/>
    <w:rsid w:val="00C544F6"/>
    <w:rsid w:val="00C54580"/>
    <w:rsid w:val="00C54591"/>
    <w:rsid w:val="00C54602"/>
    <w:rsid w:val="00C5460C"/>
    <w:rsid w:val="00C54946"/>
    <w:rsid w:val="00C550F5"/>
    <w:rsid w:val="00C551A3"/>
    <w:rsid w:val="00C551C8"/>
    <w:rsid w:val="00C551D8"/>
    <w:rsid w:val="00C55375"/>
    <w:rsid w:val="00C55677"/>
    <w:rsid w:val="00C5599E"/>
    <w:rsid w:val="00C563F8"/>
    <w:rsid w:val="00C565CB"/>
    <w:rsid w:val="00C566E2"/>
    <w:rsid w:val="00C56FB1"/>
    <w:rsid w:val="00C573ED"/>
    <w:rsid w:val="00C575B7"/>
    <w:rsid w:val="00C576CF"/>
    <w:rsid w:val="00C606D9"/>
    <w:rsid w:val="00C60942"/>
    <w:rsid w:val="00C609B3"/>
    <w:rsid w:val="00C61339"/>
    <w:rsid w:val="00C613B1"/>
    <w:rsid w:val="00C615A4"/>
    <w:rsid w:val="00C61646"/>
    <w:rsid w:val="00C619E2"/>
    <w:rsid w:val="00C61B87"/>
    <w:rsid w:val="00C61D1D"/>
    <w:rsid w:val="00C61DFE"/>
    <w:rsid w:val="00C624FE"/>
    <w:rsid w:val="00C625A4"/>
    <w:rsid w:val="00C634AD"/>
    <w:rsid w:val="00C63574"/>
    <w:rsid w:val="00C635AF"/>
    <w:rsid w:val="00C63778"/>
    <w:rsid w:val="00C63A6D"/>
    <w:rsid w:val="00C63E9C"/>
    <w:rsid w:val="00C64487"/>
    <w:rsid w:val="00C64C94"/>
    <w:rsid w:val="00C64F45"/>
    <w:rsid w:val="00C653C9"/>
    <w:rsid w:val="00C654C1"/>
    <w:rsid w:val="00C65F21"/>
    <w:rsid w:val="00C65FF9"/>
    <w:rsid w:val="00C666A2"/>
    <w:rsid w:val="00C66859"/>
    <w:rsid w:val="00C66922"/>
    <w:rsid w:val="00C66A4C"/>
    <w:rsid w:val="00C66D79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D20"/>
    <w:rsid w:val="00C71EEF"/>
    <w:rsid w:val="00C72135"/>
    <w:rsid w:val="00C7215C"/>
    <w:rsid w:val="00C72497"/>
    <w:rsid w:val="00C72518"/>
    <w:rsid w:val="00C72545"/>
    <w:rsid w:val="00C7267E"/>
    <w:rsid w:val="00C73493"/>
    <w:rsid w:val="00C734BD"/>
    <w:rsid w:val="00C73E08"/>
    <w:rsid w:val="00C740BD"/>
    <w:rsid w:val="00C7436C"/>
    <w:rsid w:val="00C74387"/>
    <w:rsid w:val="00C74811"/>
    <w:rsid w:val="00C74AB7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62DF"/>
    <w:rsid w:val="00C764B1"/>
    <w:rsid w:val="00C77218"/>
    <w:rsid w:val="00C774EB"/>
    <w:rsid w:val="00C77D6C"/>
    <w:rsid w:val="00C804FA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87D"/>
    <w:rsid w:val="00C83DD0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901AC"/>
    <w:rsid w:val="00C9042D"/>
    <w:rsid w:val="00C90605"/>
    <w:rsid w:val="00C906B9"/>
    <w:rsid w:val="00C909DD"/>
    <w:rsid w:val="00C90AA8"/>
    <w:rsid w:val="00C90D34"/>
    <w:rsid w:val="00C90D36"/>
    <w:rsid w:val="00C910C5"/>
    <w:rsid w:val="00C91A08"/>
    <w:rsid w:val="00C91C1A"/>
    <w:rsid w:val="00C91D85"/>
    <w:rsid w:val="00C91E98"/>
    <w:rsid w:val="00C91F50"/>
    <w:rsid w:val="00C92971"/>
    <w:rsid w:val="00C92C5D"/>
    <w:rsid w:val="00C92D8E"/>
    <w:rsid w:val="00C92DDE"/>
    <w:rsid w:val="00C931A6"/>
    <w:rsid w:val="00C93203"/>
    <w:rsid w:val="00C932AB"/>
    <w:rsid w:val="00C933A7"/>
    <w:rsid w:val="00C934D5"/>
    <w:rsid w:val="00C937BB"/>
    <w:rsid w:val="00C9390B"/>
    <w:rsid w:val="00C93BB1"/>
    <w:rsid w:val="00C9428C"/>
    <w:rsid w:val="00C942A6"/>
    <w:rsid w:val="00C949AA"/>
    <w:rsid w:val="00C94E58"/>
    <w:rsid w:val="00C94F03"/>
    <w:rsid w:val="00C94F19"/>
    <w:rsid w:val="00C954C7"/>
    <w:rsid w:val="00C95ECD"/>
    <w:rsid w:val="00C960C1"/>
    <w:rsid w:val="00C96258"/>
    <w:rsid w:val="00C9625B"/>
    <w:rsid w:val="00C96320"/>
    <w:rsid w:val="00C963BD"/>
    <w:rsid w:val="00C963E3"/>
    <w:rsid w:val="00C972F4"/>
    <w:rsid w:val="00C978DE"/>
    <w:rsid w:val="00C97976"/>
    <w:rsid w:val="00C97A64"/>
    <w:rsid w:val="00C97D53"/>
    <w:rsid w:val="00C97EEE"/>
    <w:rsid w:val="00C97F24"/>
    <w:rsid w:val="00C97F3A"/>
    <w:rsid w:val="00C97F4F"/>
    <w:rsid w:val="00CA0066"/>
    <w:rsid w:val="00CA02AB"/>
    <w:rsid w:val="00CA0A18"/>
    <w:rsid w:val="00CA0C52"/>
    <w:rsid w:val="00CA0D15"/>
    <w:rsid w:val="00CA0D47"/>
    <w:rsid w:val="00CA11D5"/>
    <w:rsid w:val="00CA199B"/>
    <w:rsid w:val="00CA1A7A"/>
    <w:rsid w:val="00CA1E5B"/>
    <w:rsid w:val="00CA1E6E"/>
    <w:rsid w:val="00CA20F3"/>
    <w:rsid w:val="00CA21B9"/>
    <w:rsid w:val="00CA26FC"/>
    <w:rsid w:val="00CA28AB"/>
    <w:rsid w:val="00CA28BF"/>
    <w:rsid w:val="00CA2BC9"/>
    <w:rsid w:val="00CA2E17"/>
    <w:rsid w:val="00CA31D4"/>
    <w:rsid w:val="00CA32E6"/>
    <w:rsid w:val="00CA34CF"/>
    <w:rsid w:val="00CA3CAC"/>
    <w:rsid w:val="00CA3DDF"/>
    <w:rsid w:val="00CA41E8"/>
    <w:rsid w:val="00CA42BB"/>
    <w:rsid w:val="00CA46CA"/>
    <w:rsid w:val="00CA4721"/>
    <w:rsid w:val="00CA476A"/>
    <w:rsid w:val="00CA4974"/>
    <w:rsid w:val="00CA60A6"/>
    <w:rsid w:val="00CA64C0"/>
    <w:rsid w:val="00CA6EB5"/>
    <w:rsid w:val="00CA7263"/>
    <w:rsid w:val="00CA74CE"/>
    <w:rsid w:val="00CA75E7"/>
    <w:rsid w:val="00CA7720"/>
    <w:rsid w:val="00CA774A"/>
    <w:rsid w:val="00CA79BB"/>
    <w:rsid w:val="00CA7C1D"/>
    <w:rsid w:val="00CB006A"/>
    <w:rsid w:val="00CB0F32"/>
    <w:rsid w:val="00CB0F41"/>
    <w:rsid w:val="00CB1381"/>
    <w:rsid w:val="00CB15C7"/>
    <w:rsid w:val="00CB17C6"/>
    <w:rsid w:val="00CB287F"/>
    <w:rsid w:val="00CB2922"/>
    <w:rsid w:val="00CB2A62"/>
    <w:rsid w:val="00CB2D54"/>
    <w:rsid w:val="00CB320B"/>
    <w:rsid w:val="00CB373A"/>
    <w:rsid w:val="00CB3761"/>
    <w:rsid w:val="00CB37D6"/>
    <w:rsid w:val="00CB3913"/>
    <w:rsid w:val="00CB4683"/>
    <w:rsid w:val="00CB46F5"/>
    <w:rsid w:val="00CB4CF1"/>
    <w:rsid w:val="00CB4E3C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6D3D"/>
    <w:rsid w:val="00CB6D4C"/>
    <w:rsid w:val="00CB70CC"/>
    <w:rsid w:val="00CB71C8"/>
    <w:rsid w:val="00CB72BB"/>
    <w:rsid w:val="00CB7485"/>
    <w:rsid w:val="00CB7C71"/>
    <w:rsid w:val="00CC0598"/>
    <w:rsid w:val="00CC07B8"/>
    <w:rsid w:val="00CC0908"/>
    <w:rsid w:val="00CC0A5B"/>
    <w:rsid w:val="00CC0ADC"/>
    <w:rsid w:val="00CC0C66"/>
    <w:rsid w:val="00CC0DD7"/>
    <w:rsid w:val="00CC118C"/>
    <w:rsid w:val="00CC130C"/>
    <w:rsid w:val="00CC1372"/>
    <w:rsid w:val="00CC14B3"/>
    <w:rsid w:val="00CC1585"/>
    <w:rsid w:val="00CC197A"/>
    <w:rsid w:val="00CC1CC1"/>
    <w:rsid w:val="00CC1E88"/>
    <w:rsid w:val="00CC2666"/>
    <w:rsid w:val="00CC26D4"/>
    <w:rsid w:val="00CC277C"/>
    <w:rsid w:val="00CC27D6"/>
    <w:rsid w:val="00CC2A89"/>
    <w:rsid w:val="00CC2AE7"/>
    <w:rsid w:val="00CC2D7B"/>
    <w:rsid w:val="00CC3036"/>
    <w:rsid w:val="00CC3A94"/>
    <w:rsid w:val="00CC3C20"/>
    <w:rsid w:val="00CC43DF"/>
    <w:rsid w:val="00CC521C"/>
    <w:rsid w:val="00CC544E"/>
    <w:rsid w:val="00CC5508"/>
    <w:rsid w:val="00CC5921"/>
    <w:rsid w:val="00CC5BE2"/>
    <w:rsid w:val="00CC5D98"/>
    <w:rsid w:val="00CC5E8A"/>
    <w:rsid w:val="00CC665B"/>
    <w:rsid w:val="00CC6D0B"/>
    <w:rsid w:val="00CC6DD0"/>
    <w:rsid w:val="00CC702A"/>
    <w:rsid w:val="00CC72EE"/>
    <w:rsid w:val="00CC76B0"/>
    <w:rsid w:val="00CC77DB"/>
    <w:rsid w:val="00CC7F1E"/>
    <w:rsid w:val="00CC7F92"/>
    <w:rsid w:val="00CD03BF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209"/>
    <w:rsid w:val="00CD52F3"/>
    <w:rsid w:val="00CD54F6"/>
    <w:rsid w:val="00CD5B56"/>
    <w:rsid w:val="00CD6577"/>
    <w:rsid w:val="00CD6C61"/>
    <w:rsid w:val="00CD6E4B"/>
    <w:rsid w:val="00CD7C35"/>
    <w:rsid w:val="00CE0B27"/>
    <w:rsid w:val="00CE118C"/>
    <w:rsid w:val="00CE1345"/>
    <w:rsid w:val="00CE1899"/>
    <w:rsid w:val="00CE1910"/>
    <w:rsid w:val="00CE23D6"/>
    <w:rsid w:val="00CE2483"/>
    <w:rsid w:val="00CE289E"/>
    <w:rsid w:val="00CE28D3"/>
    <w:rsid w:val="00CE2AE7"/>
    <w:rsid w:val="00CE30F3"/>
    <w:rsid w:val="00CE36E3"/>
    <w:rsid w:val="00CE4108"/>
    <w:rsid w:val="00CE4223"/>
    <w:rsid w:val="00CE4414"/>
    <w:rsid w:val="00CE4666"/>
    <w:rsid w:val="00CE4AEC"/>
    <w:rsid w:val="00CE4CD3"/>
    <w:rsid w:val="00CE51BC"/>
    <w:rsid w:val="00CE530B"/>
    <w:rsid w:val="00CE551F"/>
    <w:rsid w:val="00CE57E8"/>
    <w:rsid w:val="00CE657B"/>
    <w:rsid w:val="00CE69B9"/>
    <w:rsid w:val="00CE6B6C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FDA"/>
    <w:rsid w:val="00CF04AF"/>
    <w:rsid w:val="00CF062F"/>
    <w:rsid w:val="00CF0846"/>
    <w:rsid w:val="00CF0A20"/>
    <w:rsid w:val="00CF0B85"/>
    <w:rsid w:val="00CF11D0"/>
    <w:rsid w:val="00CF1240"/>
    <w:rsid w:val="00CF1494"/>
    <w:rsid w:val="00CF15D4"/>
    <w:rsid w:val="00CF16D8"/>
    <w:rsid w:val="00CF1802"/>
    <w:rsid w:val="00CF1AB3"/>
    <w:rsid w:val="00CF1C01"/>
    <w:rsid w:val="00CF1E84"/>
    <w:rsid w:val="00CF20E8"/>
    <w:rsid w:val="00CF23F3"/>
    <w:rsid w:val="00CF2584"/>
    <w:rsid w:val="00CF2F81"/>
    <w:rsid w:val="00CF34C0"/>
    <w:rsid w:val="00CF37E0"/>
    <w:rsid w:val="00CF3866"/>
    <w:rsid w:val="00CF3F67"/>
    <w:rsid w:val="00CF4244"/>
    <w:rsid w:val="00CF451F"/>
    <w:rsid w:val="00CF4E05"/>
    <w:rsid w:val="00CF5191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3D0"/>
    <w:rsid w:val="00CF751A"/>
    <w:rsid w:val="00CF77EC"/>
    <w:rsid w:val="00CF7EF0"/>
    <w:rsid w:val="00D00034"/>
    <w:rsid w:val="00D001CF"/>
    <w:rsid w:val="00D0069D"/>
    <w:rsid w:val="00D0080E"/>
    <w:rsid w:val="00D009E6"/>
    <w:rsid w:val="00D00A59"/>
    <w:rsid w:val="00D00B0B"/>
    <w:rsid w:val="00D00BFF"/>
    <w:rsid w:val="00D01312"/>
    <w:rsid w:val="00D01367"/>
    <w:rsid w:val="00D014CB"/>
    <w:rsid w:val="00D01665"/>
    <w:rsid w:val="00D0246B"/>
    <w:rsid w:val="00D026E6"/>
    <w:rsid w:val="00D02C05"/>
    <w:rsid w:val="00D02FD4"/>
    <w:rsid w:val="00D03126"/>
    <w:rsid w:val="00D0315E"/>
    <w:rsid w:val="00D0378A"/>
    <w:rsid w:val="00D03BF1"/>
    <w:rsid w:val="00D03DE9"/>
    <w:rsid w:val="00D03E2C"/>
    <w:rsid w:val="00D03F8A"/>
    <w:rsid w:val="00D0406D"/>
    <w:rsid w:val="00D0428C"/>
    <w:rsid w:val="00D0438F"/>
    <w:rsid w:val="00D04464"/>
    <w:rsid w:val="00D044D1"/>
    <w:rsid w:val="00D04B11"/>
    <w:rsid w:val="00D04C6B"/>
    <w:rsid w:val="00D04D9D"/>
    <w:rsid w:val="00D04F83"/>
    <w:rsid w:val="00D05081"/>
    <w:rsid w:val="00D05163"/>
    <w:rsid w:val="00D0518D"/>
    <w:rsid w:val="00D052FF"/>
    <w:rsid w:val="00D05486"/>
    <w:rsid w:val="00D05576"/>
    <w:rsid w:val="00D058C0"/>
    <w:rsid w:val="00D059EC"/>
    <w:rsid w:val="00D05F03"/>
    <w:rsid w:val="00D062A0"/>
    <w:rsid w:val="00D06AF5"/>
    <w:rsid w:val="00D074CC"/>
    <w:rsid w:val="00D0771F"/>
    <w:rsid w:val="00D07D5D"/>
    <w:rsid w:val="00D07E34"/>
    <w:rsid w:val="00D10176"/>
    <w:rsid w:val="00D10296"/>
    <w:rsid w:val="00D104D0"/>
    <w:rsid w:val="00D10BFF"/>
    <w:rsid w:val="00D10CFF"/>
    <w:rsid w:val="00D112E0"/>
    <w:rsid w:val="00D11329"/>
    <w:rsid w:val="00D11816"/>
    <w:rsid w:val="00D11972"/>
    <w:rsid w:val="00D12372"/>
    <w:rsid w:val="00D123FC"/>
    <w:rsid w:val="00D127F4"/>
    <w:rsid w:val="00D135FA"/>
    <w:rsid w:val="00D136E9"/>
    <w:rsid w:val="00D13C2D"/>
    <w:rsid w:val="00D13D29"/>
    <w:rsid w:val="00D13EA0"/>
    <w:rsid w:val="00D1400F"/>
    <w:rsid w:val="00D14250"/>
    <w:rsid w:val="00D142BE"/>
    <w:rsid w:val="00D147B5"/>
    <w:rsid w:val="00D14B37"/>
    <w:rsid w:val="00D14BBC"/>
    <w:rsid w:val="00D14E0C"/>
    <w:rsid w:val="00D152AD"/>
    <w:rsid w:val="00D152F2"/>
    <w:rsid w:val="00D1532A"/>
    <w:rsid w:val="00D15A7B"/>
    <w:rsid w:val="00D15BA8"/>
    <w:rsid w:val="00D15D70"/>
    <w:rsid w:val="00D164EE"/>
    <w:rsid w:val="00D16654"/>
    <w:rsid w:val="00D16A86"/>
    <w:rsid w:val="00D16ADA"/>
    <w:rsid w:val="00D172E9"/>
    <w:rsid w:val="00D17348"/>
    <w:rsid w:val="00D177C5"/>
    <w:rsid w:val="00D177D9"/>
    <w:rsid w:val="00D1788F"/>
    <w:rsid w:val="00D17B56"/>
    <w:rsid w:val="00D17D93"/>
    <w:rsid w:val="00D17E90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9DD"/>
    <w:rsid w:val="00D21C0A"/>
    <w:rsid w:val="00D22556"/>
    <w:rsid w:val="00D227A4"/>
    <w:rsid w:val="00D22A79"/>
    <w:rsid w:val="00D2310C"/>
    <w:rsid w:val="00D232C7"/>
    <w:rsid w:val="00D2346E"/>
    <w:rsid w:val="00D2363F"/>
    <w:rsid w:val="00D23B61"/>
    <w:rsid w:val="00D23E67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C70"/>
    <w:rsid w:val="00D25DE3"/>
    <w:rsid w:val="00D262A5"/>
    <w:rsid w:val="00D26B78"/>
    <w:rsid w:val="00D26D5C"/>
    <w:rsid w:val="00D26D8C"/>
    <w:rsid w:val="00D26E77"/>
    <w:rsid w:val="00D27009"/>
    <w:rsid w:val="00D272E6"/>
    <w:rsid w:val="00D276C4"/>
    <w:rsid w:val="00D27799"/>
    <w:rsid w:val="00D27AED"/>
    <w:rsid w:val="00D27D6A"/>
    <w:rsid w:val="00D27FB0"/>
    <w:rsid w:val="00D30050"/>
    <w:rsid w:val="00D3028A"/>
    <w:rsid w:val="00D3053D"/>
    <w:rsid w:val="00D306AC"/>
    <w:rsid w:val="00D30EFF"/>
    <w:rsid w:val="00D30F3D"/>
    <w:rsid w:val="00D31286"/>
    <w:rsid w:val="00D31877"/>
    <w:rsid w:val="00D319EC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245"/>
    <w:rsid w:val="00D34449"/>
    <w:rsid w:val="00D3456C"/>
    <w:rsid w:val="00D345D8"/>
    <w:rsid w:val="00D346EF"/>
    <w:rsid w:val="00D34734"/>
    <w:rsid w:val="00D34B3E"/>
    <w:rsid w:val="00D34EF7"/>
    <w:rsid w:val="00D36ADE"/>
    <w:rsid w:val="00D36BE2"/>
    <w:rsid w:val="00D37032"/>
    <w:rsid w:val="00D37160"/>
    <w:rsid w:val="00D40381"/>
    <w:rsid w:val="00D41B50"/>
    <w:rsid w:val="00D41E75"/>
    <w:rsid w:val="00D42A4E"/>
    <w:rsid w:val="00D42C39"/>
    <w:rsid w:val="00D43179"/>
    <w:rsid w:val="00D4318E"/>
    <w:rsid w:val="00D4323C"/>
    <w:rsid w:val="00D4338C"/>
    <w:rsid w:val="00D43654"/>
    <w:rsid w:val="00D4394A"/>
    <w:rsid w:val="00D43A2E"/>
    <w:rsid w:val="00D43CDF"/>
    <w:rsid w:val="00D43EDC"/>
    <w:rsid w:val="00D4435B"/>
    <w:rsid w:val="00D445A4"/>
    <w:rsid w:val="00D4490E"/>
    <w:rsid w:val="00D45577"/>
    <w:rsid w:val="00D455EC"/>
    <w:rsid w:val="00D45B20"/>
    <w:rsid w:val="00D45C47"/>
    <w:rsid w:val="00D461FE"/>
    <w:rsid w:val="00D46367"/>
    <w:rsid w:val="00D464B9"/>
    <w:rsid w:val="00D46C92"/>
    <w:rsid w:val="00D47270"/>
    <w:rsid w:val="00D477D5"/>
    <w:rsid w:val="00D47BED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2B87"/>
    <w:rsid w:val="00D5322D"/>
    <w:rsid w:val="00D532DA"/>
    <w:rsid w:val="00D53E09"/>
    <w:rsid w:val="00D53FD0"/>
    <w:rsid w:val="00D54006"/>
    <w:rsid w:val="00D542B6"/>
    <w:rsid w:val="00D5445E"/>
    <w:rsid w:val="00D54938"/>
    <w:rsid w:val="00D54B18"/>
    <w:rsid w:val="00D54C63"/>
    <w:rsid w:val="00D54CB6"/>
    <w:rsid w:val="00D54F5F"/>
    <w:rsid w:val="00D554E8"/>
    <w:rsid w:val="00D55910"/>
    <w:rsid w:val="00D55C9A"/>
    <w:rsid w:val="00D5638C"/>
    <w:rsid w:val="00D5644F"/>
    <w:rsid w:val="00D564CA"/>
    <w:rsid w:val="00D56C30"/>
    <w:rsid w:val="00D56DE4"/>
    <w:rsid w:val="00D57129"/>
    <w:rsid w:val="00D57838"/>
    <w:rsid w:val="00D57915"/>
    <w:rsid w:val="00D57B8D"/>
    <w:rsid w:val="00D6005C"/>
    <w:rsid w:val="00D60153"/>
    <w:rsid w:val="00D604D3"/>
    <w:rsid w:val="00D604EB"/>
    <w:rsid w:val="00D61972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382"/>
    <w:rsid w:val="00D655CF"/>
    <w:rsid w:val="00D657D0"/>
    <w:rsid w:val="00D65F3A"/>
    <w:rsid w:val="00D6616F"/>
    <w:rsid w:val="00D66192"/>
    <w:rsid w:val="00D662B3"/>
    <w:rsid w:val="00D66606"/>
    <w:rsid w:val="00D66C15"/>
    <w:rsid w:val="00D66D9A"/>
    <w:rsid w:val="00D66E09"/>
    <w:rsid w:val="00D703E6"/>
    <w:rsid w:val="00D70447"/>
    <w:rsid w:val="00D70494"/>
    <w:rsid w:val="00D704CA"/>
    <w:rsid w:val="00D7055E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D65"/>
    <w:rsid w:val="00D72FDB"/>
    <w:rsid w:val="00D731C7"/>
    <w:rsid w:val="00D73580"/>
    <w:rsid w:val="00D736B1"/>
    <w:rsid w:val="00D73867"/>
    <w:rsid w:val="00D73C91"/>
    <w:rsid w:val="00D741FE"/>
    <w:rsid w:val="00D742D4"/>
    <w:rsid w:val="00D7435F"/>
    <w:rsid w:val="00D744A5"/>
    <w:rsid w:val="00D745C5"/>
    <w:rsid w:val="00D754C9"/>
    <w:rsid w:val="00D75615"/>
    <w:rsid w:val="00D758A5"/>
    <w:rsid w:val="00D758FE"/>
    <w:rsid w:val="00D75C1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B43"/>
    <w:rsid w:val="00D80C31"/>
    <w:rsid w:val="00D80E83"/>
    <w:rsid w:val="00D813B6"/>
    <w:rsid w:val="00D81996"/>
    <w:rsid w:val="00D81C71"/>
    <w:rsid w:val="00D82131"/>
    <w:rsid w:val="00D822F6"/>
    <w:rsid w:val="00D82B03"/>
    <w:rsid w:val="00D82B86"/>
    <w:rsid w:val="00D82BF9"/>
    <w:rsid w:val="00D82F80"/>
    <w:rsid w:val="00D831A9"/>
    <w:rsid w:val="00D835B0"/>
    <w:rsid w:val="00D83816"/>
    <w:rsid w:val="00D8394C"/>
    <w:rsid w:val="00D83F19"/>
    <w:rsid w:val="00D8415D"/>
    <w:rsid w:val="00D841AB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3A3"/>
    <w:rsid w:val="00D91A1C"/>
    <w:rsid w:val="00D91AEB"/>
    <w:rsid w:val="00D91CA9"/>
    <w:rsid w:val="00D91E32"/>
    <w:rsid w:val="00D924C9"/>
    <w:rsid w:val="00D9262F"/>
    <w:rsid w:val="00D929A7"/>
    <w:rsid w:val="00D92F01"/>
    <w:rsid w:val="00D932EC"/>
    <w:rsid w:val="00D933FA"/>
    <w:rsid w:val="00D93A2A"/>
    <w:rsid w:val="00D93F40"/>
    <w:rsid w:val="00D946AF"/>
    <w:rsid w:val="00D94742"/>
    <w:rsid w:val="00D94CCB"/>
    <w:rsid w:val="00D94F0D"/>
    <w:rsid w:val="00D950B4"/>
    <w:rsid w:val="00D95515"/>
    <w:rsid w:val="00D956D5"/>
    <w:rsid w:val="00D96302"/>
    <w:rsid w:val="00D97790"/>
    <w:rsid w:val="00D97808"/>
    <w:rsid w:val="00D97D5F"/>
    <w:rsid w:val="00DA01BE"/>
    <w:rsid w:val="00DA04BE"/>
    <w:rsid w:val="00DA056F"/>
    <w:rsid w:val="00DA077B"/>
    <w:rsid w:val="00DA0CED"/>
    <w:rsid w:val="00DA0D6D"/>
    <w:rsid w:val="00DA0DCD"/>
    <w:rsid w:val="00DA1270"/>
    <w:rsid w:val="00DA12DC"/>
    <w:rsid w:val="00DA1355"/>
    <w:rsid w:val="00DA2167"/>
    <w:rsid w:val="00DA23B2"/>
    <w:rsid w:val="00DA323A"/>
    <w:rsid w:val="00DA3253"/>
    <w:rsid w:val="00DA3662"/>
    <w:rsid w:val="00DA38B5"/>
    <w:rsid w:val="00DA3FD1"/>
    <w:rsid w:val="00DA4076"/>
    <w:rsid w:val="00DA411C"/>
    <w:rsid w:val="00DA4A13"/>
    <w:rsid w:val="00DA4A2B"/>
    <w:rsid w:val="00DA4FDF"/>
    <w:rsid w:val="00DA5120"/>
    <w:rsid w:val="00DA546D"/>
    <w:rsid w:val="00DA57BA"/>
    <w:rsid w:val="00DA6AEC"/>
    <w:rsid w:val="00DA6F76"/>
    <w:rsid w:val="00DA793E"/>
    <w:rsid w:val="00DA7CF9"/>
    <w:rsid w:val="00DA7EDD"/>
    <w:rsid w:val="00DB008F"/>
    <w:rsid w:val="00DB0120"/>
    <w:rsid w:val="00DB02D5"/>
    <w:rsid w:val="00DB0AF6"/>
    <w:rsid w:val="00DB0E76"/>
    <w:rsid w:val="00DB1138"/>
    <w:rsid w:val="00DB1165"/>
    <w:rsid w:val="00DB1267"/>
    <w:rsid w:val="00DB167A"/>
    <w:rsid w:val="00DB1D21"/>
    <w:rsid w:val="00DB1D5E"/>
    <w:rsid w:val="00DB2227"/>
    <w:rsid w:val="00DB27C3"/>
    <w:rsid w:val="00DB27D9"/>
    <w:rsid w:val="00DB2BFB"/>
    <w:rsid w:val="00DB2D51"/>
    <w:rsid w:val="00DB2DE5"/>
    <w:rsid w:val="00DB3617"/>
    <w:rsid w:val="00DB4340"/>
    <w:rsid w:val="00DB44F0"/>
    <w:rsid w:val="00DB4651"/>
    <w:rsid w:val="00DB49B6"/>
    <w:rsid w:val="00DB5591"/>
    <w:rsid w:val="00DB57A5"/>
    <w:rsid w:val="00DB591A"/>
    <w:rsid w:val="00DB6234"/>
    <w:rsid w:val="00DB6426"/>
    <w:rsid w:val="00DB649A"/>
    <w:rsid w:val="00DB678D"/>
    <w:rsid w:val="00DB6B97"/>
    <w:rsid w:val="00DB7080"/>
    <w:rsid w:val="00DB7BEE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CA6"/>
    <w:rsid w:val="00DC3E04"/>
    <w:rsid w:val="00DC4063"/>
    <w:rsid w:val="00DC4089"/>
    <w:rsid w:val="00DC4786"/>
    <w:rsid w:val="00DC4866"/>
    <w:rsid w:val="00DC5508"/>
    <w:rsid w:val="00DC5651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7D7"/>
    <w:rsid w:val="00DC7B16"/>
    <w:rsid w:val="00DD0306"/>
    <w:rsid w:val="00DD0572"/>
    <w:rsid w:val="00DD08D1"/>
    <w:rsid w:val="00DD0B3B"/>
    <w:rsid w:val="00DD0D3F"/>
    <w:rsid w:val="00DD1205"/>
    <w:rsid w:val="00DD129C"/>
    <w:rsid w:val="00DD12B9"/>
    <w:rsid w:val="00DD157F"/>
    <w:rsid w:val="00DD15D3"/>
    <w:rsid w:val="00DD15DE"/>
    <w:rsid w:val="00DD1D3E"/>
    <w:rsid w:val="00DD2006"/>
    <w:rsid w:val="00DD22F9"/>
    <w:rsid w:val="00DD2969"/>
    <w:rsid w:val="00DD2993"/>
    <w:rsid w:val="00DD2C06"/>
    <w:rsid w:val="00DD2E04"/>
    <w:rsid w:val="00DD34A6"/>
    <w:rsid w:val="00DD44E3"/>
    <w:rsid w:val="00DD48EA"/>
    <w:rsid w:val="00DD4B04"/>
    <w:rsid w:val="00DD4B89"/>
    <w:rsid w:val="00DD4DE0"/>
    <w:rsid w:val="00DD4F54"/>
    <w:rsid w:val="00DD50E2"/>
    <w:rsid w:val="00DD5272"/>
    <w:rsid w:val="00DD5427"/>
    <w:rsid w:val="00DD5564"/>
    <w:rsid w:val="00DD5637"/>
    <w:rsid w:val="00DD57E6"/>
    <w:rsid w:val="00DD5A41"/>
    <w:rsid w:val="00DD5F1F"/>
    <w:rsid w:val="00DD5F3B"/>
    <w:rsid w:val="00DD638F"/>
    <w:rsid w:val="00DD6582"/>
    <w:rsid w:val="00DD68E1"/>
    <w:rsid w:val="00DD6943"/>
    <w:rsid w:val="00DD73C0"/>
    <w:rsid w:val="00DD7670"/>
    <w:rsid w:val="00DD776C"/>
    <w:rsid w:val="00DD7888"/>
    <w:rsid w:val="00DD7AA9"/>
    <w:rsid w:val="00DD7B32"/>
    <w:rsid w:val="00DD7DB1"/>
    <w:rsid w:val="00DD7ED8"/>
    <w:rsid w:val="00DE0324"/>
    <w:rsid w:val="00DE096A"/>
    <w:rsid w:val="00DE0B8B"/>
    <w:rsid w:val="00DE0E00"/>
    <w:rsid w:val="00DE10C7"/>
    <w:rsid w:val="00DE15A8"/>
    <w:rsid w:val="00DE1975"/>
    <w:rsid w:val="00DE2111"/>
    <w:rsid w:val="00DE25FA"/>
    <w:rsid w:val="00DE2C5A"/>
    <w:rsid w:val="00DE31C8"/>
    <w:rsid w:val="00DE3256"/>
    <w:rsid w:val="00DE3298"/>
    <w:rsid w:val="00DE3723"/>
    <w:rsid w:val="00DE376B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6A0"/>
    <w:rsid w:val="00DE692B"/>
    <w:rsid w:val="00DE69A2"/>
    <w:rsid w:val="00DE6A9A"/>
    <w:rsid w:val="00DE6D8B"/>
    <w:rsid w:val="00DE6F9F"/>
    <w:rsid w:val="00DE7150"/>
    <w:rsid w:val="00DE728D"/>
    <w:rsid w:val="00DE73B2"/>
    <w:rsid w:val="00DE74BA"/>
    <w:rsid w:val="00DE7709"/>
    <w:rsid w:val="00DE7CC9"/>
    <w:rsid w:val="00DF0071"/>
    <w:rsid w:val="00DF05B8"/>
    <w:rsid w:val="00DF09DF"/>
    <w:rsid w:val="00DF0D4B"/>
    <w:rsid w:val="00DF1271"/>
    <w:rsid w:val="00DF1350"/>
    <w:rsid w:val="00DF153A"/>
    <w:rsid w:val="00DF1AA0"/>
    <w:rsid w:val="00DF1F57"/>
    <w:rsid w:val="00DF21BC"/>
    <w:rsid w:val="00DF24FF"/>
    <w:rsid w:val="00DF25ED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5D82"/>
    <w:rsid w:val="00DF6002"/>
    <w:rsid w:val="00DF637B"/>
    <w:rsid w:val="00DF6549"/>
    <w:rsid w:val="00DF69A0"/>
    <w:rsid w:val="00DF69D8"/>
    <w:rsid w:val="00DF6E1B"/>
    <w:rsid w:val="00DF6E78"/>
    <w:rsid w:val="00DF7388"/>
    <w:rsid w:val="00DF7B0A"/>
    <w:rsid w:val="00DF7B4E"/>
    <w:rsid w:val="00DF7B72"/>
    <w:rsid w:val="00DF7CB1"/>
    <w:rsid w:val="00DF7E82"/>
    <w:rsid w:val="00E002DD"/>
    <w:rsid w:val="00E004A7"/>
    <w:rsid w:val="00E00E5B"/>
    <w:rsid w:val="00E00F89"/>
    <w:rsid w:val="00E0168C"/>
    <w:rsid w:val="00E0195F"/>
    <w:rsid w:val="00E01A8D"/>
    <w:rsid w:val="00E01E6D"/>
    <w:rsid w:val="00E022F8"/>
    <w:rsid w:val="00E02432"/>
    <w:rsid w:val="00E02748"/>
    <w:rsid w:val="00E028CD"/>
    <w:rsid w:val="00E030AE"/>
    <w:rsid w:val="00E03109"/>
    <w:rsid w:val="00E0315A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B8"/>
    <w:rsid w:val="00E057B9"/>
    <w:rsid w:val="00E05B2E"/>
    <w:rsid w:val="00E05DA5"/>
    <w:rsid w:val="00E05DFD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27CE"/>
    <w:rsid w:val="00E128D7"/>
    <w:rsid w:val="00E12A6B"/>
    <w:rsid w:val="00E12B30"/>
    <w:rsid w:val="00E12B6A"/>
    <w:rsid w:val="00E1321C"/>
    <w:rsid w:val="00E1362A"/>
    <w:rsid w:val="00E13E36"/>
    <w:rsid w:val="00E13F9A"/>
    <w:rsid w:val="00E14B6C"/>
    <w:rsid w:val="00E14C63"/>
    <w:rsid w:val="00E150B6"/>
    <w:rsid w:val="00E152E8"/>
    <w:rsid w:val="00E158A6"/>
    <w:rsid w:val="00E158D8"/>
    <w:rsid w:val="00E15AA8"/>
    <w:rsid w:val="00E163C5"/>
    <w:rsid w:val="00E16598"/>
    <w:rsid w:val="00E16640"/>
    <w:rsid w:val="00E16966"/>
    <w:rsid w:val="00E1697B"/>
    <w:rsid w:val="00E16C20"/>
    <w:rsid w:val="00E176F8"/>
    <w:rsid w:val="00E179E5"/>
    <w:rsid w:val="00E20279"/>
    <w:rsid w:val="00E2093A"/>
    <w:rsid w:val="00E214D9"/>
    <w:rsid w:val="00E21939"/>
    <w:rsid w:val="00E21961"/>
    <w:rsid w:val="00E21985"/>
    <w:rsid w:val="00E21AB3"/>
    <w:rsid w:val="00E22B7D"/>
    <w:rsid w:val="00E22D21"/>
    <w:rsid w:val="00E23654"/>
    <w:rsid w:val="00E23970"/>
    <w:rsid w:val="00E23DE1"/>
    <w:rsid w:val="00E23EEB"/>
    <w:rsid w:val="00E23F76"/>
    <w:rsid w:val="00E2402D"/>
    <w:rsid w:val="00E24167"/>
    <w:rsid w:val="00E24C74"/>
    <w:rsid w:val="00E2577C"/>
    <w:rsid w:val="00E258C6"/>
    <w:rsid w:val="00E25A73"/>
    <w:rsid w:val="00E25E93"/>
    <w:rsid w:val="00E2642A"/>
    <w:rsid w:val="00E2695B"/>
    <w:rsid w:val="00E26BAF"/>
    <w:rsid w:val="00E27029"/>
    <w:rsid w:val="00E2770A"/>
    <w:rsid w:val="00E27CBD"/>
    <w:rsid w:val="00E304B2"/>
    <w:rsid w:val="00E3055E"/>
    <w:rsid w:val="00E30671"/>
    <w:rsid w:val="00E30DF2"/>
    <w:rsid w:val="00E31446"/>
    <w:rsid w:val="00E319FF"/>
    <w:rsid w:val="00E31B95"/>
    <w:rsid w:val="00E31E34"/>
    <w:rsid w:val="00E32E5D"/>
    <w:rsid w:val="00E33634"/>
    <w:rsid w:val="00E33781"/>
    <w:rsid w:val="00E33B0E"/>
    <w:rsid w:val="00E33B6E"/>
    <w:rsid w:val="00E33F90"/>
    <w:rsid w:val="00E346A2"/>
    <w:rsid w:val="00E34800"/>
    <w:rsid w:val="00E34943"/>
    <w:rsid w:val="00E34AE6"/>
    <w:rsid w:val="00E35648"/>
    <w:rsid w:val="00E35DF3"/>
    <w:rsid w:val="00E3628D"/>
    <w:rsid w:val="00E37E05"/>
    <w:rsid w:val="00E37E08"/>
    <w:rsid w:val="00E4033C"/>
    <w:rsid w:val="00E40680"/>
    <w:rsid w:val="00E409C0"/>
    <w:rsid w:val="00E40C80"/>
    <w:rsid w:val="00E40D5E"/>
    <w:rsid w:val="00E40FEB"/>
    <w:rsid w:val="00E411DB"/>
    <w:rsid w:val="00E41300"/>
    <w:rsid w:val="00E413B1"/>
    <w:rsid w:val="00E415BD"/>
    <w:rsid w:val="00E4167F"/>
    <w:rsid w:val="00E418AE"/>
    <w:rsid w:val="00E41B4F"/>
    <w:rsid w:val="00E41DFB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4C2"/>
    <w:rsid w:val="00E45796"/>
    <w:rsid w:val="00E45BD5"/>
    <w:rsid w:val="00E45FAE"/>
    <w:rsid w:val="00E46066"/>
    <w:rsid w:val="00E46A17"/>
    <w:rsid w:val="00E46B66"/>
    <w:rsid w:val="00E46D91"/>
    <w:rsid w:val="00E47B42"/>
    <w:rsid w:val="00E47C69"/>
    <w:rsid w:val="00E47ED5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331"/>
    <w:rsid w:val="00E527E5"/>
    <w:rsid w:val="00E52889"/>
    <w:rsid w:val="00E52ECC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856"/>
    <w:rsid w:val="00E54A62"/>
    <w:rsid w:val="00E54CCD"/>
    <w:rsid w:val="00E54E8C"/>
    <w:rsid w:val="00E54F5D"/>
    <w:rsid w:val="00E552A8"/>
    <w:rsid w:val="00E552C7"/>
    <w:rsid w:val="00E5543D"/>
    <w:rsid w:val="00E5556D"/>
    <w:rsid w:val="00E55AD8"/>
    <w:rsid w:val="00E55CD3"/>
    <w:rsid w:val="00E5611F"/>
    <w:rsid w:val="00E562C4"/>
    <w:rsid w:val="00E56ED2"/>
    <w:rsid w:val="00E57402"/>
    <w:rsid w:val="00E5760B"/>
    <w:rsid w:val="00E60065"/>
    <w:rsid w:val="00E601B2"/>
    <w:rsid w:val="00E60248"/>
    <w:rsid w:val="00E6063C"/>
    <w:rsid w:val="00E60AC7"/>
    <w:rsid w:val="00E60CC6"/>
    <w:rsid w:val="00E60D30"/>
    <w:rsid w:val="00E60FCA"/>
    <w:rsid w:val="00E61211"/>
    <w:rsid w:val="00E61B02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1ED"/>
    <w:rsid w:val="00E64538"/>
    <w:rsid w:val="00E64A86"/>
    <w:rsid w:val="00E64C06"/>
    <w:rsid w:val="00E64C49"/>
    <w:rsid w:val="00E65334"/>
    <w:rsid w:val="00E65337"/>
    <w:rsid w:val="00E65BFC"/>
    <w:rsid w:val="00E663C7"/>
    <w:rsid w:val="00E6651F"/>
    <w:rsid w:val="00E66827"/>
    <w:rsid w:val="00E66985"/>
    <w:rsid w:val="00E674D5"/>
    <w:rsid w:val="00E674DE"/>
    <w:rsid w:val="00E67D43"/>
    <w:rsid w:val="00E67E37"/>
    <w:rsid w:val="00E67E7D"/>
    <w:rsid w:val="00E67F13"/>
    <w:rsid w:val="00E701B4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23E1"/>
    <w:rsid w:val="00E72864"/>
    <w:rsid w:val="00E72901"/>
    <w:rsid w:val="00E72F0D"/>
    <w:rsid w:val="00E7301E"/>
    <w:rsid w:val="00E736D8"/>
    <w:rsid w:val="00E73B26"/>
    <w:rsid w:val="00E73E72"/>
    <w:rsid w:val="00E73EEC"/>
    <w:rsid w:val="00E74163"/>
    <w:rsid w:val="00E74D66"/>
    <w:rsid w:val="00E7569F"/>
    <w:rsid w:val="00E75B2D"/>
    <w:rsid w:val="00E76079"/>
    <w:rsid w:val="00E76089"/>
    <w:rsid w:val="00E77108"/>
    <w:rsid w:val="00E7723F"/>
    <w:rsid w:val="00E7727F"/>
    <w:rsid w:val="00E77372"/>
    <w:rsid w:val="00E774FE"/>
    <w:rsid w:val="00E7769E"/>
    <w:rsid w:val="00E77C21"/>
    <w:rsid w:val="00E77E6A"/>
    <w:rsid w:val="00E8039D"/>
    <w:rsid w:val="00E804D5"/>
    <w:rsid w:val="00E80608"/>
    <w:rsid w:val="00E80A82"/>
    <w:rsid w:val="00E80C3B"/>
    <w:rsid w:val="00E80CA2"/>
    <w:rsid w:val="00E80EAC"/>
    <w:rsid w:val="00E81353"/>
    <w:rsid w:val="00E814DB"/>
    <w:rsid w:val="00E815A5"/>
    <w:rsid w:val="00E816F9"/>
    <w:rsid w:val="00E81831"/>
    <w:rsid w:val="00E818A3"/>
    <w:rsid w:val="00E819CC"/>
    <w:rsid w:val="00E819D0"/>
    <w:rsid w:val="00E81CDD"/>
    <w:rsid w:val="00E82082"/>
    <w:rsid w:val="00E82177"/>
    <w:rsid w:val="00E82AE9"/>
    <w:rsid w:val="00E82FB2"/>
    <w:rsid w:val="00E8320D"/>
    <w:rsid w:val="00E832D9"/>
    <w:rsid w:val="00E833B4"/>
    <w:rsid w:val="00E836E3"/>
    <w:rsid w:val="00E83954"/>
    <w:rsid w:val="00E83C0D"/>
    <w:rsid w:val="00E84461"/>
    <w:rsid w:val="00E8484E"/>
    <w:rsid w:val="00E84964"/>
    <w:rsid w:val="00E854E6"/>
    <w:rsid w:val="00E85734"/>
    <w:rsid w:val="00E85D79"/>
    <w:rsid w:val="00E85F61"/>
    <w:rsid w:val="00E86394"/>
    <w:rsid w:val="00E86876"/>
    <w:rsid w:val="00E8699C"/>
    <w:rsid w:val="00E86B5E"/>
    <w:rsid w:val="00E86DD5"/>
    <w:rsid w:val="00E87353"/>
    <w:rsid w:val="00E87797"/>
    <w:rsid w:val="00E87FD9"/>
    <w:rsid w:val="00E90C44"/>
    <w:rsid w:val="00E919AB"/>
    <w:rsid w:val="00E92448"/>
    <w:rsid w:val="00E928A0"/>
    <w:rsid w:val="00E929FD"/>
    <w:rsid w:val="00E92A27"/>
    <w:rsid w:val="00E92A7C"/>
    <w:rsid w:val="00E92E2D"/>
    <w:rsid w:val="00E92FD6"/>
    <w:rsid w:val="00E930DC"/>
    <w:rsid w:val="00E93552"/>
    <w:rsid w:val="00E939EC"/>
    <w:rsid w:val="00E93CB1"/>
    <w:rsid w:val="00E93D69"/>
    <w:rsid w:val="00E93F6C"/>
    <w:rsid w:val="00E94053"/>
    <w:rsid w:val="00E94868"/>
    <w:rsid w:val="00E949BE"/>
    <w:rsid w:val="00E94A42"/>
    <w:rsid w:val="00E94DEB"/>
    <w:rsid w:val="00E94DF7"/>
    <w:rsid w:val="00E951E3"/>
    <w:rsid w:val="00E95668"/>
    <w:rsid w:val="00E95760"/>
    <w:rsid w:val="00E9602C"/>
    <w:rsid w:val="00E96608"/>
    <w:rsid w:val="00E969F7"/>
    <w:rsid w:val="00E96FE6"/>
    <w:rsid w:val="00E9717B"/>
    <w:rsid w:val="00E97356"/>
    <w:rsid w:val="00E97D0A"/>
    <w:rsid w:val="00EA02F7"/>
    <w:rsid w:val="00EA0499"/>
    <w:rsid w:val="00EA08AF"/>
    <w:rsid w:val="00EA0C4C"/>
    <w:rsid w:val="00EA1112"/>
    <w:rsid w:val="00EA12B8"/>
    <w:rsid w:val="00EA13BC"/>
    <w:rsid w:val="00EA142C"/>
    <w:rsid w:val="00EA168F"/>
    <w:rsid w:val="00EA176B"/>
    <w:rsid w:val="00EA19DD"/>
    <w:rsid w:val="00EA1CBB"/>
    <w:rsid w:val="00EA241E"/>
    <w:rsid w:val="00EA26F0"/>
    <w:rsid w:val="00EA2805"/>
    <w:rsid w:val="00EA297B"/>
    <w:rsid w:val="00EA32BD"/>
    <w:rsid w:val="00EA34A1"/>
    <w:rsid w:val="00EA3827"/>
    <w:rsid w:val="00EA42F2"/>
    <w:rsid w:val="00EA4403"/>
    <w:rsid w:val="00EA4970"/>
    <w:rsid w:val="00EA4A90"/>
    <w:rsid w:val="00EA4BB7"/>
    <w:rsid w:val="00EA557B"/>
    <w:rsid w:val="00EA5D41"/>
    <w:rsid w:val="00EA5DCB"/>
    <w:rsid w:val="00EA5F3E"/>
    <w:rsid w:val="00EA62DE"/>
    <w:rsid w:val="00EA65FF"/>
    <w:rsid w:val="00EA6783"/>
    <w:rsid w:val="00EA6CA3"/>
    <w:rsid w:val="00EA6E4C"/>
    <w:rsid w:val="00EA6F7B"/>
    <w:rsid w:val="00EA717F"/>
    <w:rsid w:val="00EA73E8"/>
    <w:rsid w:val="00EA7705"/>
    <w:rsid w:val="00EA7A73"/>
    <w:rsid w:val="00EA7D20"/>
    <w:rsid w:val="00EA7D75"/>
    <w:rsid w:val="00EA7F5F"/>
    <w:rsid w:val="00EB0109"/>
    <w:rsid w:val="00EB069B"/>
    <w:rsid w:val="00EB098B"/>
    <w:rsid w:val="00EB0FC7"/>
    <w:rsid w:val="00EB1137"/>
    <w:rsid w:val="00EB1470"/>
    <w:rsid w:val="00EB160B"/>
    <w:rsid w:val="00EB1C5B"/>
    <w:rsid w:val="00EB1E56"/>
    <w:rsid w:val="00EB213D"/>
    <w:rsid w:val="00EB2A01"/>
    <w:rsid w:val="00EB2AB1"/>
    <w:rsid w:val="00EB2D2A"/>
    <w:rsid w:val="00EB30F6"/>
    <w:rsid w:val="00EB3159"/>
    <w:rsid w:val="00EB3611"/>
    <w:rsid w:val="00EB3790"/>
    <w:rsid w:val="00EB3F15"/>
    <w:rsid w:val="00EB3F18"/>
    <w:rsid w:val="00EB3F70"/>
    <w:rsid w:val="00EB4002"/>
    <w:rsid w:val="00EB47AC"/>
    <w:rsid w:val="00EB49E6"/>
    <w:rsid w:val="00EB4B34"/>
    <w:rsid w:val="00EB4C68"/>
    <w:rsid w:val="00EB516F"/>
    <w:rsid w:val="00EB63D2"/>
    <w:rsid w:val="00EB6A0A"/>
    <w:rsid w:val="00EB6A3B"/>
    <w:rsid w:val="00EB6AD4"/>
    <w:rsid w:val="00EB6F98"/>
    <w:rsid w:val="00EB7204"/>
    <w:rsid w:val="00EB7C35"/>
    <w:rsid w:val="00EC0007"/>
    <w:rsid w:val="00EC011A"/>
    <w:rsid w:val="00EC04B0"/>
    <w:rsid w:val="00EC072A"/>
    <w:rsid w:val="00EC07D8"/>
    <w:rsid w:val="00EC12FB"/>
    <w:rsid w:val="00EC17BB"/>
    <w:rsid w:val="00EC17F8"/>
    <w:rsid w:val="00EC2B6C"/>
    <w:rsid w:val="00EC2D63"/>
    <w:rsid w:val="00EC2DAA"/>
    <w:rsid w:val="00EC3235"/>
    <w:rsid w:val="00EC3C6A"/>
    <w:rsid w:val="00EC3C93"/>
    <w:rsid w:val="00EC3D18"/>
    <w:rsid w:val="00EC412E"/>
    <w:rsid w:val="00EC44B3"/>
    <w:rsid w:val="00EC492E"/>
    <w:rsid w:val="00EC4998"/>
    <w:rsid w:val="00EC4B6E"/>
    <w:rsid w:val="00EC4C50"/>
    <w:rsid w:val="00EC4F67"/>
    <w:rsid w:val="00EC50BD"/>
    <w:rsid w:val="00EC535E"/>
    <w:rsid w:val="00EC5428"/>
    <w:rsid w:val="00EC5856"/>
    <w:rsid w:val="00EC5D4A"/>
    <w:rsid w:val="00EC5DA4"/>
    <w:rsid w:val="00EC62F8"/>
    <w:rsid w:val="00EC680F"/>
    <w:rsid w:val="00EC6D07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CEF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53E"/>
    <w:rsid w:val="00ED5695"/>
    <w:rsid w:val="00ED58E6"/>
    <w:rsid w:val="00ED5DE0"/>
    <w:rsid w:val="00ED62EF"/>
    <w:rsid w:val="00ED66AA"/>
    <w:rsid w:val="00ED67C5"/>
    <w:rsid w:val="00ED6C27"/>
    <w:rsid w:val="00ED6EB2"/>
    <w:rsid w:val="00ED6ED6"/>
    <w:rsid w:val="00ED721A"/>
    <w:rsid w:val="00ED7479"/>
    <w:rsid w:val="00ED797A"/>
    <w:rsid w:val="00EE0198"/>
    <w:rsid w:val="00EE047F"/>
    <w:rsid w:val="00EE0703"/>
    <w:rsid w:val="00EE0BB6"/>
    <w:rsid w:val="00EE0C05"/>
    <w:rsid w:val="00EE0FE1"/>
    <w:rsid w:val="00EE1156"/>
    <w:rsid w:val="00EE1BD8"/>
    <w:rsid w:val="00EE235B"/>
    <w:rsid w:val="00EE237A"/>
    <w:rsid w:val="00EE23BB"/>
    <w:rsid w:val="00EE258A"/>
    <w:rsid w:val="00EE293A"/>
    <w:rsid w:val="00EE2E2A"/>
    <w:rsid w:val="00EE2E44"/>
    <w:rsid w:val="00EE320A"/>
    <w:rsid w:val="00EE320D"/>
    <w:rsid w:val="00EE3714"/>
    <w:rsid w:val="00EE3C43"/>
    <w:rsid w:val="00EE3F98"/>
    <w:rsid w:val="00EE4648"/>
    <w:rsid w:val="00EE47CE"/>
    <w:rsid w:val="00EE4C20"/>
    <w:rsid w:val="00EE4CC9"/>
    <w:rsid w:val="00EE586F"/>
    <w:rsid w:val="00EE6175"/>
    <w:rsid w:val="00EE6264"/>
    <w:rsid w:val="00EE652E"/>
    <w:rsid w:val="00EE6646"/>
    <w:rsid w:val="00EE66C6"/>
    <w:rsid w:val="00EE711B"/>
    <w:rsid w:val="00EE742B"/>
    <w:rsid w:val="00EE7510"/>
    <w:rsid w:val="00EF01A2"/>
    <w:rsid w:val="00EF097C"/>
    <w:rsid w:val="00EF0D0D"/>
    <w:rsid w:val="00EF1319"/>
    <w:rsid w:val="00EF1895"/>
    <w:rsid w:val="00EF19C0"/>
    <w:rsid w:val="00EF1B04"/>
    <w:rsid w:val="00EF2C6C"/>
    <w:rsid w:val="00EF306B"/>
    <w:rsid w:val="00EF3109"/>
    <w:rsid w:val="00EF322D"/>
    <w:rsid w:val="00EF40B1"/>
    <w:rsid w:val="00EF416F"/>
    <w:rsid w:val="00EF427A"/>
    <w:rsid w:val="00EF4D74"/>
    <w:rsid w:val="00EF4E88"/>
    <w:rsid w:val="00EF50A3"/>
    <w:rsid w:val="00EF53F2"/>
    <w:rsid w:val="00EF58AA"/>
    <w:rsid w:val="00EF63B2"/>
    <w:rsid w:val="00EF64C0"/>
    <w:rsid w:val="00EF64CF"/>
    <w:rsid w:val="00EF65A5"/>
    <w:rsid w:val="00EF69B5"/>
    <w:rsid w:val="00EF6C51"/>
    <w:rsid w:val="00EF735C"/>
    <w:rsid w:val="00EF74CA"/>
    <w:rsid w:val="00EF7504"/>
    <w:rsid w:val="00EF7B27"/>
    <w:rsid w:val="00EF7E34"/>
    <w:rsid w:val="00F0073C"/>
    <w:rsid w:val="00F00927"/>
    <w:rsid w:val="00F00BC0"/>
    <w:rsid w:val="00F00DA9"/>
    <w:rsid w:val="00F0151B"/>
    <w:rsid w:val="00F01CBF"/>
    <w:rsid w:val="00F0233B"/>
    <w:rsid w:val="00F0245D"/>
    <w:rsid w:val="00F02799"/>
    <w:rsid w:val="00F03162"/>
    <w:rsid w:val="00F0321C"/>
    <w:rsid w:val="00F03672"/>
    <w:rsid w:val="00F0376F"/>
    <w:rsid w:val="00F03D4E"/>
    <w:rsid w:val="00F03FD8"/>
    <w:rsid w:val="00F0422E"/>
    <w:rsid w:val="00F042A9"/>
    <w:rsid w:val="00F045C1"/>
    <w:rsid w:val="00F04DE7"/>
    <w:rsid w:val="00F04E72"/>
    <w:rsid w:val="00F04FAC"/>
    <w:rsid w:val="00F05686"/>
    <w:rsid w:val="00F05A35"/>
    <w:rsid w:val="00F0641C"/>
    <w:rsid w:val="00F067C7"/>
    <w:rsid w:val="00F072A8"/>
    <w:rsid w:val="00F073F0"/>
    <w:rsid w:val="00F074BD"/>
    <w:rsid w:val="00F0760E"/>
    <w:rsid w:val="00F07C4B"/>
    <w:rsid w:val="00F10774"/>
    <w:rsid w:val="00F10BF9"/>
    <w:rsid w:val="00F10E89"/>
    <w:rsid w:val="00F11187"/>
    <w:rsid w:val="00F1134B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2FDB"/>
    <w:rsid w:val="00F1315F"/>
    <w:rsid w:val="00F13666"/>
    <w:rsid w:val="00F138A4"/>
    <w:rsid w:val="00F13CF4"/>
    <w:rsid w:val="00F13E03"/>
    <w:rsid w:val="00F13E85"/>
    <w:rsid w:val="00F13F27"/>
    <w:rsid w:val="00F141D9"/>
    <w:rsid w:val="00F1445E"/>
    <w:rsid w:val="00F149FF"/>
    <w:rsid w:val="00F14A83"/>
    <w:rsid w:val="00F14FB0"/>
    <w:rsid w:val="00F151A7"/>
    <w:rsid w:val="00F15275"/>
    <w:rsid w:val="00F1531C"/>
    <w:rsid w:val="00F15451"/>
    <w:rsid w:val="00F15CB0"/>
    <w:rsid w:val="00F15CBD"/>
    <w:rsid w:val="00F15D49"/>
    <w:rsid w:val="00F1615D"/>
    <w:rsid w:val="00F16384"/>
    <w:rsid w:val="00F16514"/>
    <w:rsid w:val="00F165AB"/>
    <w:rsid w:val="00F166CC"/>
    <w:rsid w:val="00F16969"/>
    <w:rsid w:val="00F16B3A"/>
    <w:rsid w:val="00F16EFD"/>
    <w:rsid w:val="00F17367"/>
    <w:rsid w:val="00F173F0"/>
    <w:rsid w:val="00F17873"/>
    <w:rsid w:val="00F17D71"/>
    <w:rsid w:val="00F17FB3"/>
    <w:rsid w:val="00F2000C"/>
    <w:rsid w:val="00F2044D"/>
    <w:rsid w:val="00F20AD5"/>
    <w:rsid w:val="00F20B0B"/>
    <w:rsid w:val="00F21054"/>
    <w:rsid w:val="00F211BC"/>
    <w:rsid w:val="00F2179A"/>
    <w:rsid w:val="00F21DFE"/>
    <w:rsid w:val="00F21E89"/>
    <w:rsid w:val="00F22239"/>
    <w:rsid w:val="00F222F5"/>
    <w:rsid w:val="00F2327A"/>
    <w:rsid w:val="00F23411"/>
    <w:rsid w:val="00F2365A"/>
    <w:rsid w:val="00F239CD"/>
    <w:rsid w:val="00F239CE"/>
    <w:rsid w:val="00F2405A"/>
    <w:rsid w:val="00F2419B"/>
    <w:rsid w:val="00F24239"/>
    <w:rsid w:val="00F242D6"/>
    <w:rsid w:val="00F243E9"/>
    <w:rsid w:val="00F245DA"/>
    <w:rsid w:val="00F247C1"/>
    <w:rsid w:val="00F24914"/>
    <w:rsid w:val="00F24B1F"/>
    <w:rsid w:val="00F24D3E"/>
    <w:rsid w:val="00F24EAF"/>
    <w:rsid w:val="00F25085"/>
    <w:rsid w:val="00F25298"/>
    <w:rsid w:val="00F25649"/>
    <w:rsid w:val="00F256D3"/>
    <w:rsid w:val="00F25A81"/>
    <w:rsid w:val="00F26154"/>
    <w:rsid w:val="00F2662B"/>
    <w:rsid w:val="00F26664"/>
    <w:rsid w:val="00F266E4"/>
    <w:rsid w:val="00F268E4"/>
    <w:rsid w:val="00F26C71"/>
    <w:rsid w:val="00F27374"/>
    <w:rsid w:val="00F2798C"/>
    <w:rsid w:val="00F27DEE"/>
    <w:rsid w:val="00F3068A"/>
    <w:rsid w:val="00F310F6"/>
    <w:rsid w:val="00F311BC"/>
    <w:rsid w:val="00F31280"/>
    <w:rsid w:val="00F312CE"/>
    <w:rsid w:val="00F31433"/>
    <w:rsid w:val="00F3160B"/>
    <w:rsid w:val="00F31908"/>
    <w:rsid w:val="00F319ED"/>
    <w:rsid w:val="00F32038"/>
    <w:rsid w:val="00F32632"/>
    <w:rsid w:val="00F3326B"/>
    <w:rsid w:val="00F338D3"/>
    <w:rsid w:val="00F34238"/>
    <w:rsid w:val="00F34953"/>
    <w:rsid w:val="00F34A9C"/>
    <w:rsid w:val="00F34C80"/>
    <w:rsid w:val="00F34C85"/>
    <w:rsid w:val="00F34F0B"/>
    <w:rsid w:val="00F3533B"/>
    <w:rsid w:val="00F35AB9"/>
    <w:rsid w:val="00F36548"/>
    <w:rsid w:val="00F36583"/>
    <w:rsid w:val="00F365FE"/>
    <w:rsid w:val="00F36926"/>
    <w:rsid w:val="00F369BB"/>
    <w:rsid w:val="00F36A42"/>
    <w:rsid w:val="00F370DE"/>
    <w:rsid w:val="00F371D9"/>
    <w:rsid w:val="00F37463"/>
    <w:rsid w:val="00F3760C"/>
    <w:rsid w:val="00F37D61"/>
    <w:rsid w:val="00F40162"/>
    <w:rsid w:val="00F40376"/>
    <w:rsid w:val="00F404A1"/>
    <w:rsid w:val="00F41928"/>
    <w:rsid w:val="00F42A27"/>
    <w:rsid w:val="00F430EB"/>
    <w:rsid w:val="00F4323B"/>
    <w:rsid w:val="00F43669"/>
    <w:rsid w:val="00F438EF"/>
    <w:rsid w:val="00F43EB3"/>
    <w:rsid w:val="00F43FD6"/>
    <w:rsid w:val="00F44030"/>
    <w:rsid w:val="00F44465"/>
    <w:rsid w:val="00F4520B"/>
    <w:rsid w:val="00F45819"/>
    <w:rsid w:val="00F45B53"/>
    <w:rsid w:val="00F45E3D"/>
    <w:rsid w:val="00F46896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727"/>
    <w:rsid w:val="00F5281A"/>
    <w:rsid w:val="00F5316C"/>
    <w:rsid w:val="00F53230"/>
    <w:rsid w:val="00F53562"/>
    <w:rsid w:val="00F53733"/>
    <w:rsid w:val="00F5376B"/>
    <w:rsid w:val="00F53B72"/>
    <w:rsid w:val="00F54486"/>
    <w:rsid w:val="00F54566"/>
    <w:rsid w:val="00F54636"/>
    <w:rsid w:val="00F54A8C"/>
    <w:rsid w:val="00F54B85"/>
    <w:rsid w:val="00F54C3A"/>
    <w:rsid w:val="00F55303"/>
    <w:rsid w:val="00F559CD"/>
    <w:rsid w:val="00F55A0C"/>
    <w:rsid w:val="00F55BB7"/>
    <w:rsid w:val="00F55F39"/>
    <w:rsid w:val="00F56AF0"/>
    <w:rsid w:val="00F57024"/>
    <w:rsid w:val="00F57151"/>
    <w:rsid w:val="00F574A7"/>
    <w:rsid w:val="00F60634"/>
    <w:rsid w:val="00F609DA"/>
    <w:rsid w:val="00F60E59"/>
    <w:rsid w:val="00F61A43"/>
    <w:rsid w:val="00F6202D"/>
    <w:rsid w:val="00F623BE"/>
    <w:rsid w:val="00F6242C"/>
    <w:rsid w:val="00F624C6"/>
    <w:rsid w:val="00F625FD"/>
    <w:rsid w:val="00F63389"/>
    <w:rsid w:val="00F63E2A"/>
    <w:rsid w:val="00F6400D"/>
    <w:rsid w:val="00F6401D"/>
    <w:rsid w:val="00F6413B"/>
    <w:rsid w:val="00F6422F"/>
    <w:rsid w:val="00F6475A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D2F"/>
    <w:rsid w:val="00F66E43"/>
    <w:rsid w:val="00F66F3F"/>
    <w:rsid w:val="00F66F45"/>
    <w:rsid w:val="00F67133"/>
    <w:rsid w:val="00F67413"/>
    <w:rsid w:val="00F675BC"/>
    <w:rsid w:val="00F6795F"/>
    <w:rsid w:val="00F67F9E"/>
    <w:rsid w:val="00F702DB"/>
    <w:rsid w:val="00F70552"/>
    <w:rsid w:val="00F70CB7"/>
    <w:rsid w:val="00F713A1"/>
    <w:rsid w:val="00F71596"/>
    <w:rsid w:val="00F71AA7"/>
    <w:rsid w:val="00F72425"/>
    <w:rsid w:val="00F727BA"/>
    <w:rsid w:val="00F72C96"/>
    <w:rsid w:val="00F72DDC"/>
    <w:rsid w:val="00F73228"/>
    <w:rsid w:val="00F73509"/>
    <w:rsid w:val="00F73736"/>
    <w:rsid w:val="00F73946"/>
    <w:rsid w:val="00F73B99"/>
    <w:rsid w:val="00F742EF"/>
    <w:rsid w:val="00F74717"/>
    <w:rsid w:val="00F74A76"/>
    <w:rsid w:val="00F74C43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78D"/>
    <w:rsid w:val="00F768EC"/>
    <w:rsid w:val="00F76A08"/>
    <w:rsid w:val="00F779C3"/>
    <w:rsid w:val="00F77B2E"/>
    <w:rsid w:val="00F80843"/>
    <w:rsid w:val="00F81225"/>
    <w:rsid w:val="00F8145B"/>
    <w:rsid w:val="00F823A9"/>
    <w:rsid w:val="00F8269D"/>
    <w:rsid w:val="00F8282A"/>
    <w:rsid w:val="00F82AE6"/>
    <w:rsid w:val="00F83120"/>
    <w:rsid w:val="00F83278"/>
    <w:rsid w:val="00F83621"/>
    <w:rsid w:val="00F83EB4"/>
    <w:rsid w:val="00F83EF6"/>
    <w:rsid w:val="00F83F7E"/>
    <w:rsid w:val="00F842EB"/>
    <w:rsid w:val="00F84845"/>
    <w:rsid w:val="00F849EC"/>
    <w:rsid w:val="00F84A24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1527"/>
    <w:rsid w:val="00F9187C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598"/>
    <w:rsid w:val="00F93738"/>
    <w:rsid w:val="00F9390D"/>
    <w:rsid w:val="00F93AC6"/>
    <w:rsid w:val="00F93BF8"/>
    <w:rsid w:val="00F93D5B"/>
    <w:rsid w:val="00F93EA0"/>
    <w:rsid w:val="00F94866"/>
    <w:rsid w:val="00F94C25"/>
    <w:rsid w:val="00F95116"/>
    <w:rsid w:val="00F9605B"/>
    <w:rsid w:val="00F96398"/>
    <w:rsid w:val="00F96414"/>
    <w:rsid w:val="00F965C3"/>
    <w:rsid w:val="00F96BC0"/>
    <w:rsid w:val="00F96E32"/>
    <w:rsid w:val="00F97994"/>
    <w:rsid w:val="00F97A11"/>
    <w:rsid w:val="00F97DD8"/>
    <w:rsid w:val="00FA06F8"/>
    <w:rsid w:val="00FA0D15"/>
    <w:rsid w:val="00FA2377"/>
    <w:rsid w:val="00FA25A3"/>
    <w:rsid w:val="00FA35C3"/>
    <w:rsid w:val="00FA416A"/>
    <w:rsid w:val="00FA4439"/>
    <w:rsid w:val="00FA47D8"/>
    <w:rsid w:val="00FA5972"/>
    <w:rsid w:val="00FA5C84"/>
    <w:rsid w:val="00FA5D1C"/>
    <w:rsid w:val="00FA5D75"/>
    <w:rsid w:val="00FA67B9"/>
    <w:rsid w:val="00FA69D0"/>
    <w:rsid w:val="00FA6A09"/>
    <w:rsid w:val="00FA6A1B"/>
    <w:rsid w:val="00FA7055"/>
    <w:rsid w:val="00FA706A"/>
    <w:rsid w:val="00FA7747"/>
    <w:rsid w:val="00FA78B6"/>
    <w:rsid w:val="00FA7C8C"/>
    <w:rsid w:val="00FA7CAE"/>
    <w:rsid w:val="00FB0126"/>
    <w:rsid w:val="00FB029E"/>
    <w:rsid w:val="00FB0309"/>
    <w:rsid w:val="00FB0322"/>
    <w:rsid w:val="00FB0814"/>
    <w:rsid w:val="00FB0FD9"/>
    <w:rsid w:val="00FB10CB"/>
    <w:rsid w:val="00FB14DB"/>
    <w:rsid w:val="00FB1860"/>
    <w:rsid w:val="00FB1BC5"/>
    <w:rsid w:val="00FB1C2B"/>
    <w:rsid w:val="00FB1CD0"/>
    <w:rsid w:val="00FB1FC8"/>
    <w:rsid w:val="00FB26DC"/>
    <w:rsid w:val="00FB2B60"/>
    <w:rsid w:val="00FB2CA1"/>
    <w:rsid w:val="00FB2ECB"/>
    <w:rsid w:val="00FB31F4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488"/>
    <w:rsid w:val="00FB64B7"/>
    <w:rsid w:val="00FB6F33"/>
    <w:rsid w:val="00FB766C"/>
    <w:rsid w:val="00FB7876"/>
    <w:rsid w:val="00FB7BBF"/>
    <w:rsid w:val="00FB7FAF"/>
    <w:rsid w:val="00FC0078"/>
    <w:rsid w:val="00FC012A"/>
    <w:rsid w:val="00FC0CB0"/>
    <w:rsid w:val="00FC0D4C"/>
    <w:rsid w:val="00FC0EFB"/>
    <w:rsid w:val="00FC1680"/>
    <w:rsid w:val="00FC1C44"/>
    <w:rsid w:val="00FC1EAB"/>
    <w:rsid w:val="00FC2112"/>
    <w:rsid w:val="00FC22BB"/>
    <w:rsid w:val="00FC26F3"/>
    <w:rsid w:val="00FC2B76"/>
    <w:rsid w:val="00FC314A"/>
    <w:rsid w:val="00FC34BD"/>
    <w:rsid w:val="00FC37DD"/>
    <w:rsid w:val="00FC39B3"/>
    <w:rsid w:val="00FC3A9C"/>
    <w:rsid w:val="00FC3CA0"/>
    <w:rsid w:val="00FC4169"/>
    <w:rsid w:val="00FC449E"/>
    <w:rsid w:val="00FC46FF"/>
    <w:rsid w:val="00FC4DAF"/>
    <w:rsid w:val="00FC4F50"/>
    <w:rsid w:val="00FC5182"/>
    <w:rsid w:val="00FC5757"/>
    <w:rsid w:val="00FC57D4"/>
    <w:rsid w:val="00FC598E"/>
    <w:rsid w:val="00FC5A98"/>
    <w:rsid w:val="00FC5F07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167"/>
    <w:rsid w:val="00FD0300"/>
    <w:rsid w:val="00FD0379"/>
    <w:rsid w:val="00FD086A"/>
    <w:rsid w:val="00FD0F46"/>
    <w:rsid w:val="00FD128F"/>
    <w:rsid w:val="00FD131D"/>
    <w:rsid w:val="00FD134A"/>
    <w:rsid w:val="00FD1682"/>
    <w:rsid w:val="00FD1C6B"/>
    <w:rsid w:val="00FD2344"/>
    <w:rsid w:val="00FD2661"/>
    <w:rsid w:val="00FD2BFD"/>
    <w:rsid w:val="00FD329E"/>
    <w:rsid w:val="00FD3307"/>
    <w:rsid w:val="00FD3AAE"/>
    <w:rsid w:val="00FD402B"/>
    <w:rsid w:val="00FD4316"/>
    <w:rsid w:val="00FD4560"/>
    <w:rsid w:val="00FD45C4"/>
    <w:rsid w:val="00FD4A56"/>
    <w:rsid w:val="00FD4B0F"/>
    <w:rsid w:val="00FD4BE3"/>
    <w:rsid w:val="00FD561F"/>
    <w:rsid w:val="00FD5884"/>
    <w:rsid w:val="00FD58ED"/>
    <w:rsid w:val="00FD5962"/>
    <w:rsid w:val="00FD5BA6"/>
    <w:rsid w:val="00FD5DD2"/>
    <w:rsid w:val="00FD6102"/>
    <w:rsid w:val="00FD612B"/>
    <w:rsid w:val="00FD62E9"/>
    <w:rsid w:val="00FD62F3"/>
    <w:rsid w:val="00FD6873"/>
    <w:rsid w:val="00FD6E86"/>
    <w:rsid w:val="00FD7069"/>
    <w:rsid w:val="00FD7090"/>
    <w:rsid w:val="00FD7248"/>
    <w:rsid w:val="00FD724B"/>
    <w:rsid w:val="00FD7C61"/>
    <w:rsid w:val="00FD7DEF"/>
    <w:rsid w:val="00FD7EE3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7009"/>
    <w:rsid w:val="00FE75F6"/>
    <w:rsid w:val="00FE7B3F"/>
    <w:rsid w:val="00FF0135"/>
    <w:rsid w:val="00FF0216"/>
    <w:rsid w:val="00FF0324"/>
    <w:rsid w:val="00FF032C"/>
    <w:rsid w:val="00FF07AF"/>
    <w:rsid w:val="00FF09E9"/>
    <w:rsid w:val="00FF0EEC"/>
    <w:rsid w:val="00FF101B"/>
    <w:rsid w:val="00FF17C1"/>
    <w:rsid w:val="00FF188F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D12"/>
    <w:rsid w:val="00FF42B9"/>
    <w:rsid w:val="00FF4444"/>
    <w:rsid w:val="00FF445B"/>
    <w:rsid w:val="00FF45C6"/>
    <w:rsid w:val="00FF4CBD"/>
    <w:rsid w:val="00FF4CCD"/>
    <w:rsid w:val="00FF505A"/>
    <w:rsid w:val="00FF55A5"/>
    <w:rsid w:val="00FF5870"/>
    <w:rsid w:val="00FF599F"/>
    <w:rsid w:val="00FF6411"/>
    <w:rsid w:val="00FF6560"/>
    <w:rsid w:val="00FF665E"/>
    <w:rsid w:val="00FF675A"/>
    <w:rsid w:val="00FF6810"/>
    <w:rsid w:val="00FF6B01"/>
    <w:rsid w:val="00FF6BD9"/>
    <w:rsid w:val="00FF6D94"/>
    <w:rsid w:val="00FF7654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10D665C5-BF51-46C2-9E8A-D1A9607F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4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322686AEEF9D4990E828E112342773" ma:contentTypeVersion="16" ma:contentTypeDescription="Create a new document." ma:contentTypeScope="" ma:versionID="da97208d19573d8b07177964875f1068">
  <xsd:schema xmlns:xsd="http://www.w3.org/2001/XMLSchema" xmlns:xs="http://www.w3.org/2001/XMLSchema" xmlns:p="http://schemas.microsoft.com/office/2006/metadata/properties" xmlns:ns2="f580531f-5d17-487b-8b86-9b50adc1e30f" xmlns:ns3="99ca6baf-1e7f-4468-9c07-d4ecf0da4d36" targetNamespace="http://schemas.microsoft.com/office/2006/metadata/properties" ma:root="true" ma:fieldsID="7ac6d4626494a735e5f2641593a9bea2" ns2:_="" ns3:_="">
    <xsd:import namespace="f580531f-5d17-487b-8b86-9b50adc1e30f"/>
    <xsd:import namespace="99ca6baf-1e7f-4468-9c07-d4ecf0da4d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80531f-5d17-487b-8b86-9b50adc1e3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cc15297-7fc2-4565-8d32-ee2a983400ba}" ma:internalName="TaxCatchAll" ma:showField="CatchAllData" ma:web="f580531f-5d17-487b-8b86-9b50adc1e3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a6baf-1e7f-4468-9c07-d4ecf0da4d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ca6baf-1e7f-4468-9c07-d4ecf0da4d36">
      <Terms xmlns="http://schemas.microsoft.com/office/infopath/2007/PartnerControls"/>
    </lcf76f155ced4ddcb4097134ff3c332f>
    <TaxCatchAll xmlns="f580531f-5d17-487b-8b86-9b50adc1e30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995A7A-49D5-42D5-B7C4-1FDFFCF44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80531f-5d17-487b-8b86-9b50adc1e30f"/>
    <ds:schemaRef ds:uri="99ca6baf-1e7f-4468-9c07-d4ecf0da4d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  <ds:schemaRef ds:uri="99ca6baf-1e7f-4468-9c07-d4ecf0da4d36"/>
    <ds:schemaRef ds:uri="f580531f-5d17-487b-8b86-9b50adc1e30f"/>
  </ds:schemaRefs>
</ds:datastoreItem>
</file>

<file path=customXml/itemProps4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117</TotalTime>
  <Pages>17</Pages>
  <Words>3818</Words>
  <Characters>17413</Characters>
  <Application>Microsoft Office Word</Application>
  <DocSecurity>0</DocSecurity>
  <Lines>2902</Lines>
  <Paragraphs>1326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19905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Nattakarn, Sangvichit</cp:lastModifiedBy>
  <cp:revision>12</cp:revision>
  <cp:lastPrinted>2024-08-07T10:37:00Z</cp:lastPrinted>
  <dcterms:created xsi:type="dcterms:W3CDTF">2024-08-08T03:23:00Z</dcterms:created>
  <dcterms:modified xsi:type="dcterms:W3CDTF">2024-08-09T13:54:00Z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0x010100DF322686AEEF9D4990E828E112342773</vt:lpwstr>
  </property>
</Properties>
</file>