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9721F5" w14:paraId="201FF11F" w14:textId="77777777" w:rsidTr="00C27993">
        <w:tc>
          <w:tcPr>
            <w:tcW w:w="1376" w:type="dxa"/>
          </w:tcPr>
          <w:p w14:paraId="37ABF168" w14:textId="77777777" w:rsidR="0063663D" w:rsidRPr="009721F5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9721F5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663D" w:rsidRPr="009721F5" w14:paraId="2410681B" w14:textId="77777777" w:rsidTr="00C27993">
        <w:tc>
          <w:tcPr>
            <w:tcW w:w="1376" w:type="dxa"/>
          </w:tcPr>
          <w:p w14:paraId="0471F181" w14:textId="77777777" w:rsidR="0063663D" w:rsidRPr="009721F5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24AA108" w14:textId="77777777" w:rsidR="0063663D" w:rsidRPr="009721F5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663D" w:rsidRPr="009721F5" w14:paraId="7478106F" w14:textId="77777777" w:rsidTr="00C27993">
        <w:tc>
          <w:tcPr>
            <w:tcW w:w="1376" w:type="dxa"/>
          </w:tcPr>
          <w:p w14:paraId="1886E008" w14:textId="77777777" w:rsidR="0063663D" w:rsidRPr="009721F5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94D45B6" w14:textId="636D99F0" w:rsidR="0063663D" w:rsidRPr="009721F5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F50CD8" w:rsidRPr="009721F5" w14:paraId="0E3E6459" w14:textId="77777777" w:rsidTr="00C27993">
        <w:tc>
          <w:tcPr>
            <w:tcW w:w="1376" w:type="dxa"/>
          </w:tcPr>
          <w:p w14:paraId="1F2E3FA0" w14:textId="77777777" w:rsidR="00F50CD8" w:rsidRPr="009721F5" w:rsidRDefault="00F50CD8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C4BAD26" w14:textId="0A954236" w:rsidR="00F50CD8" w:rsidRPr="009721F5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เกณฑ์การจัดทำงบการเงินระหว่างกาล</w:t>
            </w:r>
          </w:p>
        </w:tc>
      </w:tr>
      <w:tr w:rsidR="00F10477" w:rsidRPr="009721F5" w14:paraId="724809EF" w14:textId="77777777" w:rsidTr="00C27993">
        <w:tc>
          <w:tcPr>
            <w:tcW w:w="1376" w:type="dxa"/>
          </w:tcPr>
          <w:p w14:paraId="3F4797AE" w14:textId="77777777" w:rsidR="00F10477" w:rsidRPr="009721F5" w:rsidRDefault="00F10477" w:rsidP="00F10477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892C979" w14:textId="6D128109" w:rsidR="00F10477" w:rsidRPr="009721F5" w:rsidRDefault="00F10477" w:rsidP="00F1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F3F6F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การเปลี่ยนแปลงนโยบายการบัญชี</w:t>
            </w:r>
          </w:p>
        </w:tc>
      </w:tr>
      <w:tr w:rsidR="00F10477" w:rsidRPr="009721F5" w14:paraId="2C55819B" w14:textId="77777777" w:rsidTr="00C27993">
        <w:tc>
          <w:tcPr>
            <w:tcW w:w="1376" w:type="dxa"/>
          </w:tcPr>
          <w:p w14:paraId="77D5E99A" w14:textId="77777777" w:rsidR="00F10477" w:rsidRPr="009721F5" w:rsidRDefault="00F10477" w:rsidP="00F10477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46FB3E7" w14:textId="77777777" w:rsidR="00F10477" w:rsidRPr="009721F5" w:rsidRDefault="00F10477" w:rsidP="00F1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10DE6" w:rsidRPr="009721F5" w14:paraId="03641621" w14:textId="77777777" w:rsidTr="00C27993">
        <w:tc>
          <w:tcPr>
            <w:tcW w:w="1376" w:type="dxa"/>
          </w:tcPr>
          <w:p w14:paraId="3DA59A5E" w14:textId="77777777" w:rsidR="00210DE6" w:rsidRPr="009721F5" w:rsidRDefault="00210DE6" w:rsidP="00F10477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151FE36A" w14:textId="517B3BDE" w:rsidR="00210DE6" w:rsidRPr="009721F5" w:rsidRDefault="00210DE6" w:rsidP="00F1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10477" w:rsidRPr="009721F5" w14:paraId="5971951D" w14:textId="77777777" w:rsidTr="00C27993">
        <w:tc>
          <w:tcPr>
            <w:tcW w:w="1376" w:type="dxa"/>
          </w:tcPr>
          <w:p w14:paraId="129E5895" w14:textId="77777777" w:rsidR="00F10477" w:rsidRPr="009721F5" w:rsidRDefault="00F10477" w:rsidP="00F10477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FB90E97" w14:textId="6FC63E75" w:rsidR="00F10477" w:rsidRPr="009721F5" w:rsidRDefault="00F10477" w:rsidP="00F1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F10477" w:rsidRPr="009721F5" w14:paraId="0FD1207E" w14:textId="77777777" w:rsidTr="00C27993">
        <w:tc>
          <w:tcPr>
            <w:tcW w:w="1376" w:type="dxa"/>
          </w:tcPr>
          <w:p w14:paraId="5CE80CDF" w14:textId="77777777" w:rsidR="00F10477" w:rsidRPr="009721F5" w:rsidRDefault="00F10477" w:rsidP="00F10477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429EC1" w14:textId="23BCD164" w:rsidR="00F10477" w:rsidRPr="009721F5" w:rsidRDefault="00F10477" w:rsidP="00F1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และอุปกรณ์และสินทรัพย์สิทธิการใช้</w:t>
            </w:r>
          </w:p>
        </w:tc>
      </w:tr>
      <w:tr w:rsidR="00F10477" w:rsidRPr="009721F5" w14:paraId="59787614" w14:textId="77777777" w:rsidTr="00C27993">
        <w:tc>
          <w:tcPr>
            <w:tcW w:w="1376" w:type="dxa"/>
          </w:tcPr>
          <w:p w14:paraId="644ABB2F" w14:textId="77777777" w:rsidR="00F10477" w:rsidRPr="009721F5" w:rsidRDefault="00F10477" w:rsidP="00F10477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1FBF1D0" w14:textId="77777777" w:rsidR="00F10477" w:rsidRPr="009721F5" w:rsidRDefault="00F10477" w:rsidP="00F1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10477" w:rsidRPr="009721F5" w14:paraId="4DE0D90A" w14:textId="77777777" w:rsidTr="00C27993">
        <w:tc>
          <w:tcPr>
            <w:tcW w:w="1376" w:type="dxa"/>
          </w:tcPr>
          <w:p w14:paraId="3502F1D9" w14:textId="77777777" w:rsidR="00F10477" w:rsidRPr="009721F5" w:rsidRDefault="00F10477" w:rsidP="00F10477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04D80A" w14:textId="45F33391" w:rsidR="00F10477" w:rsidRPr="009721F5" w:rsidRDefault="00F10477" w:rsidP="00F1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10477" w:rsidRPr="009721F5" w14:paraId="274BBE1A" w14:textId="77777777" w:rsidTr="00C27993">
        <w:tc>
          <w:tcPr>
            <w:tcW w:w="1376" w:type="dxa"/>
          </w:tcPr>
          <w:p w14:paraId="1837C176" w14:textId="77777777" w:rsidR="00F10477" w:rsidRPr="009721F5" w:rsidRDefault="00F10477" w:rsidP="00F10477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E0595AC" w14:textId="77777777" w:rsidR="00F10477" w:rsidRPr="009721F5" w:rsidRDefault="00F10477" w:rsidP="00F1047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F10477" w:rsidRPr="009721F5" w14:paraId="65385C78" w14:textId="77777777" w:rsidTr="00C27993">
        <w:tc>
          <w:tcPr>
            <w:tcW w:w="1376" w:type="dxa"/>
          </w:tcPr>
          <w:p w14:paraId="2ED15BAB" w14:textId="77777777" w:rsidR="00F10477" w:rsidRPr="009721F5" w:rsidRDefault="00F10477" w:rsidP="00F10477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0B685D0" w14:textId="22200875" w:rsidR="00F10477" w:rsidRPr="009721F5" w:rsidRDefault="00F10477" w:rsidP="00F1047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F10477" w:rsidRPr="009721F5" w14:paraId="62EE5824" w14:textId="77777777" w:rsidTr="00C27993">
        <w:tc>
          <w:tcPr>
            <w:tcW w:w="1376" w:type="dxa"/>
          </w:tcPr>
          <w:p w14:paraId="6BFB38F5" w14:textId="77777777" w:rsidR="00F10477" w:rsidRPr="009721F5" w:rsidRDefault="00F10477" w:rsidP="00F10477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1FC4FB6D" w14:textId="60A0047D" w:rsidR="00F10477" w:rsidRPr="009721F5" w:rsidRDefault="00F10477" w:rsidP="00F1047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F10477" w:rsidRPr="009721F5" w14:paraId="53E208A7" w14:textId="77777777" w:rsidTr="00C27993">
        <w:tc>
          <w:tcPr>
            <w:tcW w:w="1376" w:type="dxa"/>
          </w:tcPr>
          <w:p w14:paraId="1CF75737" w14:textId="77777777" w:rsidR="00F10477" w:rsidRPr="009721F5" w:rsidRDefault="00F10477" w:rsidP="00F10477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7D9A6D4" w14:textId="1940D8B2" w:rsidR="00F10477" w:rsidRPr="009721F5" w:rsidRDefault="00F10477" w:rsidP="00F10477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F10477" w:rsidRPr="009721F5" w14:paraId="5647E69D" w14:textId="77777777" w:rsidTr="00C27993">
        <w:tc>
          <w:tcPr>
            <w:tcW w:w="1376" w:type="dxa"/>
          </w:tcPr>
          <w:p w14:paraId="3029A995" w14:textId="77777777" w:rsidR="00F10477" w:rsidRPr="009721F5" w:rsidRDefault="00F10477" w:rsidP="00F10477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495B7FF0" w14:textId="77777777" w:rsidR="00F10477" w:rsidRPr="009721F5" w:rsidRDefault="00F10477" w:rsidP="00F1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F10477" w:rsidRPr="009721F5" w14:paraId="200034D9" w14:textId="77777777" w:rsidTr="00C27993">
        <w:tc>
          <w:tcPr>
            <w:tcW w:w="1376" w:type="dxa"/>
          </w:tcPr>
          <w:p w14:paraId="7A39607D" w14:textId="77777777" w:rsidR="00F10477" w:rsidRPr="009721F5" w:rsidRDefault="00F10477" w:rsidP="00F10477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0637A6A1" w14:textId="1C93DA2A" w:rsidR="00F10477" w:rsidRPr="009721F5" w:rsidRDefault="00F10477" w:rsidP="00F104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1F66F95E" w14:textId="4C4249A1" w:rsidR="00076874" w:rsidRPr="009721F5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3A36371" w14:textId="77777777" w:rsidR="004849A9" w:rsidRPr="009721F5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96F3B3C" w14:textId="71DD5701" w:rsidR="00076874" w:rsidRPr="009721F5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Cs w:val="22"/>
        </w:rPr>
        <w:br w:type="page"/>
      </w:r>
      <w:r w:rsidR="00193763" w:rsidRPr="009721F5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35FB8A6" w14:textId="77777777" w:rsidR="00193763" w:rsidRPr="00BD7A60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8AF71BF" w14:textId="277D614C" w:rsidR="004849A9" w:rsidRPr="009721F5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5A0FEE" w:rsidRPr="005A0FEE">
        <w:rPr>
          <w:rFonts w:ascii="Angsana New" w:hAnsi="Angsana New"/>
          <w:sz w:val="30"/>
          <w:szCs w:val="30"/>
        </w:rPr>
        <w:t>14</w:t>
      </w:r>
      <w:r w:rsidR="00BB7999">
        <w:rPr>
          <w:rFonts w:ascii="Angsana New" w:hAnsi="Angsana New"/>
          <w:sz w:val="30"/>
          <w:szCs w:val="30"/>
        </w:rPr>
        <w:t xml:space="preserve"> </w:t>
      </w:r>
      <w:r w:rsidR="00BB7999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5A0FEE" w:rsidRPr="005A0FEE">
        <w:rPr>
          <w:rFonts w:ascii="Angsana New" w:hAnsi="Angsana New"/>
          <w:sz w:val="30"/>
          <w:szCs w:val="30"/>
        </w:rPr>
        <w:t>2567</w:t>
      </w:r>
    </w:p>
    <w:p w14:paraId="7B5F5BBB" w14:textId="77777777" w:rsidR="00193763" w:rsidRPr="00BD7A60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D043A64" w14:textId="2905380F" w:rsidR="009E7B91" w:rsidRDefault="009E7B91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ข้อมูลทั่วไป</w:t>
      </w:r>
    </w:p>
    <w:p w14:paraId="539325BB" w14:textId="3501CD56" w:rsid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37BCCA" w14:textId="6803D3C5" w:rsidR="00F1610A" w:rsidRPr="009E7B91" w:rsidRDefault="00F1610A" w:rsidP="00F161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182A">
        <w:rPr>
          <w:rFonts w:ascii="Angsana New" w:hAnsi="Angsana New"/>
          <w:sz w:val="30"/>
          <w:szCs w:val="30"/>
          <w:cs/>
        </w:rPr>
        <w:t xml:space="preserve">บริษัท บางกอกแล็ป แอนด์ คอสเมติค จำกัด (มหาชน) </w:t>
      </w:r>
      <w:r>
        <w:rPr>
          <w:rFonts w:ascii="Angsana New" w:hAnsi="Angsana New"/>
          <w:sz w:val="30"/>
          <w:szCs w:val="30"/>
        </w:rPr>
        <w:t>(</w:t>
      </w:r>
      <w:r w:rsidRPr="006B182A">
        <w:rPr>
          <w:rFonts w:ascii="Angsana New" w:hAnsi="Angsana New"/>
          <w:sz w:val="30"/>
          <w:szCs w:val="30"/>
          <w:cs/>
        </w:rPr>
        <w:t>“บริษัท”</w:t>
      </w:r>
      <w:r>
        <w:rPr>
          <w:rFonts w:ascii="Angsana New" w:hAnsi="Angsana New"/>
          <w:sz w:val="30"/>
          <w:szCs w:val="30"/>
        </w:rPr>
        <w:t>)</w:t>
      </w:r>
      <w:r w:rsidRPr="006B182A">
        <w:rPr>
          <w:rFonts w:ascii="Angsana New" w:hAnsi="Angsana New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A0FEE" w:rsidRPr="005A0FEE">
        <w:rPr>
          <w:rFonts w:ascii="Angsana New" w:hAnsi="Angsana New"/>
          <w:sz w:val="30"/>
          <w:szCs w:val="30"/>
        </w:rPr>
        <w:t>21</w:t>
      </w:r>
      <w:r w:rsidRPr="004E74F7">
        <w:rPr>
          <w:rFonts w:ascii="Angsana New" w:hAnsi="Angsana New"/>
          <w:sz w:val="30"/>
          <w:szCs w:val="30"/>
        </w:rPr>
        <w:t xml:space="preserve"> </w:t>
      </w:r>
      <w:r w:rsidRPr="004E74F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A0FEE" w:rsidRPr="005A0FEE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EC5104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5A0FEE" w:rsidRPr="005A0FEE">
        <w:rPr>
          <w:rFonts w:ascii="Angsana New" w:hAnsi="Angsana New"/>
          <w:sz w:val="30"/>
          <w:szCs w:val="30"/>
        </w:rPr>
        <w:t>48</w:t>
      </w:r>
      <w:r w:rsidRPr="00EC5104">
        <w:rPr>
          <w:rFonts w:ascii="Angsana New" w:hAnsi="Angsana New"/>
          <w:sz w:val="30"/>
          <w:szCs w:val="30"/>
          <w:cs/>
        </w:rPr>
        <w:t>/</w:t>
      </w:r>
      <w:r w:rsidR="005A0FEE" w:rsidRPr="005A0FEE">
        <w:rPr>
          <w:rFonts w:ascii="Angsana New" w:hAnsi="Angsana New"/>
          <w:sz w:val="30"/>
          <w:szCs w:val="30"/>
        </w:rPr>
        <w:t>1</w:t>
      </w:r>
      <w:r w:rsidRPr="00EC5104">
        <w:rPr>
          <w:rFonts w:ascii="Angsana New" w:hAnsi="Angsana New"/>
          <w:sz w:val="30"/>
          <w:szCs w:val="30"/>
          <w:cs/>
        </w:rPr>
        <w:t xml:space="preserve"> หมู่ที่ </w:t>
      </w:r>
      <w:r w:rsidR="005A0FEE" w:rsidRPr="005A0FEE">
        <w:rPr>
          <w:rFonts w:ascii="Angsana New" w:hAnsi="Angsana New"/>
          <w:sz w:val="30"/>
          <w:szCs w:val="30"/>
        </w:rPr>
        <w:t>5</w:t>
      </w:r>
      <w:r w:rsidRPr="00EC5104">
        <w:rPr>
          <w:rFonts w:ascii="Angsana New" w:hAnsi="Angsana New"/>
          <w:sz w:val="30"/>
          <w:szCs w:val="30"/>
          <w:cs/>
        </w:rPr>
        <w:t xml:space="preserve"> ถนนหนองแช่เสา ตำบลน้ำพุ อำเภอเมืองราชบุรี จังหวัดราชบุรี</w:t>
      </w:r>
    </w:p>
    <w:p w14:paraId="6815D528" w14:textId="289F53AC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59B5CB" w14:textId="23A74F10" w:rsidR="009E7B91" w:rsidRPr="009E7B91" w:rsidRDefault="009D2C22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A0FEE" w:rsidRPr="005A0FEE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A0FEE" w:rsidRPr="005A0FEE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ผู้ถือหุ้นรายใหญ่ได้แก่ คุณสุวิทย์ งามภูพันธ์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>ร้อยละ</w:t>
      </w:r>
      <w:r w:rsidR="00C273AF">
        <w:rPr>
          <w:rFonts w:ascii="Angsana New" w:hAnsi="Angsana New"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sz w:val="30"/>
          <w:szCs w:val="30"/>
        </w:rPr>
        <w:t>22</w:t>
      </w:r>
      <w:r w:rsidR="00C273AF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6</w:t>
      </w:r>
      <w:r w:rsidRPr="009D2C2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31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2566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F10477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22</w:t>
      </w:r>
      <w:r w:rsidR="00F10477" w:rsidRPr="00F10477">
        <w:rPr>
          <w:rFonts w:ascii="Angsana New" w:hAnsi="Angsana New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0</w:t>
      </w:r>
      <w:r w:rsidRPr="00F10477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คุณสุ</w:t>
      </w:r>
      <w:r w:rsidR="005A4BF8">
        <w:rPr>
          <w:rFonts w:ascii="Angsana New" w:hAnsi="Angsana New" w:hint="cs"/>
          <w:sz w:val="30"/>
          <w:szCs w:val="30"/>
          <w:cs/>
        </w:rPr>
        <w:t>ณิ</w:t>
      </w:r>
      <w:r w:rsidRPr="009D2C22">
        <w:rPr>
          <w:rFonts w:ascii="Angsana New" w:hAnsi="Angsana New"/>
          <w:sz w:val="30"/>
          <w:szCs w:val="30"/>
          <w:cs/>
        </w:rPr>
        <w:t>สา มงคลอารีย์พงษ์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 xml:space="preserve">ร้อยละ </w:t>
      </w:r>
      <w:r w:rsidR="005A0FEE" w:rsidRPr="005A0FEE">
        <w:rPr>
          <w:rFonts w:ascii="Angsana New" w:hAnsi="Angsana New"/>
          <w:sz w:val="30"/>
          <w:szCs w:val="30"/>
        </w:rPr>
        <w:t>15</w:t>
      </w:r>
      <w:r w:rsidR="00615253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8</w:t>
      </w:r>
      <w:r w:rsidR="00615253"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31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2566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15</w:t>
      </w:r>
      <w:r w:rsidR="00F10477">
        <w:rPr>
          <w:rFonts w:ascii="Angsana New" w:hAnsi="Angsana New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8</w:t>
      </w:r>
      <w:r w:rsidRPr="009D2C22">
        <w:rPr>
          <w:rFonts w:ascii="Angsana New" w:hAnsi="Angsana New"/>
          <w:i/>
          <w:iCs/>
          <w:sz w:val="30"/>
          <w:szCs w:val="30"/>
        </w:rPr>
        <w:t>)</w:t>
      </w:r>
      <w:r w:rsidRPr="009D2C22"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และคุณสมชัย พิสพหุธาร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 xml:space="preserve">ร้อยละ </w:t>
      </w:r>
      <w:r w:rsidR="005A0FEE" w:rsidRPr="005A0FEE">
        <w:rPr>
          <w:rFonts w:ascii="Angsana New" w:hAnsi="Angsana New"/>
          <w:sz w:val="30"/>
          <w:szCs w:val="30"/>
        </w:rPr>
        <w:t>15</w:t>
      </w:r>
      <w:r w:rsidR="00615253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0</w:t>
      </w:r>
      <w:r w:rsidRPr="009D2C22">
        <w:rPr>
          <w:rFonts w:ascii="Angsana New" w:hAnsi="Angsana New"/>
          <w:sz w:val="30"/>
          <w:szCs w:val="30"/>
        </w:rPr>
        <w:t xml:space="preserve"> </w:t>
      </w:r>
      <w:r w:rsidR="00E06A13" w:rsidRPr="009D2C22">
        <w:rPr>
          <w:rFonts w:ascii="Angsana New" w:hAnsi="Angsana New"/>
          <w:i/>
          <w:iCs/>
          <w:sz w:val="30"/>
          <w:szCs w:val="30"/>
        </w:rPr>
        <w:t>(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31</w:t>
      </w:r>
      <w:r w:rsidR="00E06A13"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="00E06A13"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2566</w:t>
      </w:r>
      <w:r w:rsidR="00E06A13"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="00E06A13"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="00E06A13"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="00E06A13"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15</w:t>
      </w:r>
      <w:r w:rsidR="00F10477">
        <w:rPr>
          <w:rFonts w:ascii="Angsana New" w:hAnsi="Angsana New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0</w:t>
      </w:r>
      <w:r w:rsidR="00E06A13" w:rsidRPr="009D2C22">
        <w:rPr>
          <w:rFonts w:ascii="Angsana New" w:hAnsi="Angsana New"/>
          <w:i/>
          <w:iCs/>
          <w:sz w:val="30"/>
          <w:szCs w:val="30"/>
        </w:rPr>
        <w:t>)</w:t>
      </w:r>
    </w:p>
    <w:p w14:paraId="490A89A0" w14:textId="344EA8C6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B24B36" w14:textId="032F9E4E" w:rsidR="009E7B91" w:rsidRPr="009E7B91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182A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กลุ่มบริษัทดำเนินธุรกิจหลักเกี่ยวกับการผลิตและจัดจำหน่ายยาและเวชภัณฑ์ สำหรับรักษาโรคในคนและสัตว์</w:t>
      </w:r>
    </w:p>
    <w:p w14:paraId="4E027971" w14:textId="77777777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AAE5F2" w14:textId="33ED2DD6" w:rsidR="00076874" w:rsidRPr="009721F5" w:rsidRDefault="007251E0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เกณฑ์การจัดทำงบการเงิน</w:t>
      </w:r>
      <w:r w:rsidR="00604214" w:rsidRPr="009721F5">
        <w:rPr>
          <w:rFonts w:ascii="Angsana New" w:hAnsi="Angsana New" w:cs="Angsana New" w:hint="cs"/>
          <w:cs/>
        </w:rPr>
        <w:t>ระหว่างกาล</w:t>
      </w:r>
      <w:r w:rsidRPr="009721F5">
        <w:rPr>
          <w:rFonts w:ascii="Angsana New" w:hAnsi="Angsana New" w:cs="Angsana New" w:hint="cs"/>
          <w:cs/>
        </w:rPr>
        <w:t xml:space="preserve"> </w:t>
      </w:r>
    </w:p>
    <w:p w14:paraId="1D442A7E" w14:textId="77777777" w:rsidR="00076874" w:rsidRPr="00BD7A60" w:rsidRDefault="00076874" w:rsidP="00667EE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6FCD21" w14:textId="66EDB210" w:rsidR="00193763" w:rsidRPr="009721F5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9721F5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721F5">
        <w:rPr>
          <w:rFonts w:ascii="Angsana New" w:hAnsi="Angsana New" w:hint="cs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5A0FEE" w:rsidRPr="005A0FEE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="000973B6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721F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="00EC37C7" w:rsidRPr="00EC37C7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 และตลาดหลักทรัพย์ที่เกี่ยวข้อง</w:t>
      </w:r>
      <w:r w:rsidR="0069137C">
        <w:rPr>
          <w:rFonts w:ascii="Angsana New" w:hAnsi="Angsana New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5A0FEE" w:rsidRPr="005A0FEE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ธันวาคม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6</w:t>
      </w:r>
    </w:p>
    <w:p w14:paraId="661D3072" w14:textId="77777777" w:rsidR="00193763" w:rsidRPr="00BD7A60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D4A9C4" w14:textId="423CD75D" w:rsidR="00632AE5" w:rsidRPr="009721F5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A0FEE" w:rsidRPr="005A0FEE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6</w:t>
      </w:r>
      <w:r w:rsidR="00422C10">
        <w:rPr>
          <w:rFonts w:ascii="Angsana New" w:hAnsi="Angsana New"/>
          <w:sz w:val="30"/>
          <w:szCs w:val="30"/>
        </w:rPr>
        <w:t xml:space="preserve"> </w:t>
      </w:r>
      <w:r w:rsidR="00422C10">
        <w:rPr>
          <w:rFonts w:ascii="Angsana New" w:hAnsi="Angsana New" w:hint="cs"/>
          <w:sz w:val="30"/>
          <w:szCs w:val="30"/>
          <w:cs/>
        </w:rPr>
        <w:t xml:space="preserve">ยกเว้นเรื่องที่กล่าวไว้ในหมายเหตุข้อ </w:t>
      </w:r>
      <w:r w:rsidR="005A0FEE" w:rsidRPr="005A0FEE">
        <w:rPr>
          <w:rFonts w:ascii="Angsana New" w:hAnsi="Angsana New"/>
          <w:sz w:val="30"/>
          <w:szCs w:val="30"/>
        </w:rPr>
        <w:t>3</w:t>
      </w:r>
    </w:p>
    <w:p w14:paraId="165670BD" w14:textId="313DEDBC" w:rsidR="00671474" w:rsidRPr="00BD7A60" w:rsidRDefault="0067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4CFFE74D" w14:textId="77777777" w:rsidR="00E71183" w:rsidRDefault="00E71183" w:rsidP="00E71183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  <w:lang w:val="th-TH"/>
        </w:rPr>
      </w:pPr>
      <w:r w:rsidRPr="00B0087A">
        <w:rPr>
          <w:rFonts w:ascii="Angsana New" w:hAnsi="Angsana New" w:cs="Angsana New"/>
          <w:cs/>
          <w:lang w:val="th-TH"/>
        </w:rPr>
        <w:lastRenderedPageBreak/>
        <w:t>การเปลี่ยนแปลงนโยบายการ</w:t>
      </w:r>
      <w:r>
        <w:rPr>
          <w:rFonts w:ascii="Angsana New" w:hAnsi="Angsana New" w:cs="Angsana New" w:hint="cs"/>
          <w:cs/>
          <w:lang w:val="th-TH"/>
        </w:rPr>
        <w:t>บัญชี</w:t>
      </w:r>
    </w:p>
    <w:p w14:paraId="7167AE06" w14:textId="77777777" w:rsidR="00E71183" w:rsidRPr="00B0087A" w:rsidRDefault="00E71183" w:rsidP="00E7118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8C0F6C" w14:textId="76F2A5F2" w:rsidR="00E71183" w:rsidRDefault="00E71183" w:rsidP="00E7118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087A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5A0FEE" w:rsidRPr="005A0FEE">
        <w:rPr>
          <w:rFonts w:ascii="Angsana New" w:hAnsi="Angsana New"/>
          <w:sz w:val="30"/>
          <w:szCs w:val="30"/>
        </w:rPr>
        <w:t>12</w:t>
      </w:r>
      <w:r w:rsidRPr="00B0087A">
        <w:rPr>
          <w:rFonts w:ascii="Angsana New" w:hAnsi="Angsana New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5A0FEE" w:rsidRPr="005A0FEE">
        <w:rPr>
          <w:rFonts w:ascii="Angsana New" w:hAnsi="Angsana New"/>
          <w:sz w:val="30"/>
          <w:szCs w:val="30"/>
        </w:rPr>
        <w:t>1</w:t>
      </w:r>
      <w:r w:rsidRPr="00B0087A">
        <w:rPr>
          <w:rFonts w:ascii="Angsana New" w:hAnsi="Angsana New"/>
          <w:sz w:val="30"/>
          <w:szCs w:val="30"/>
          <w:cs/>
        </w:rPr>
        <w:t xml:space="preserve"> มกราคม </w:t>
      </w:r>
      <w:r w:rsidR="005A0FEE" w:rsidRPr="005A0FEE">
        <w:rPr>
          <w:rFonts w:ascii="Angsana New" w:hAnsi="Angsana New"/>
          <w:sz w:val="30"/>
          <w:szCs w:val="30"/>
        </w:rPr>
        <w:t>2567</w:t>
      </w:r>
      <w:r w:rsidRPr="00B0087A">
        <w:rPr>
          <w:rFonts w:ascii="Angsana New" w:hAnsi="Angsana New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</w:t>
      </w:r>
      <w:r>
        <w:rPr>
          <w:rFonts w:ascii="Angsana New" w:hAnsi="Angsana New"/>
          <w:sz w:val="30"/>
          <w:szCs w:val="30"/>
        </w:rPr>
        <w:t xml:space="preserve"> </w:t>
      </w:r>
      <w:r w:rsidRPr="00B0087A">
        <w:rPr>
          <w:rFonts w:ascii="Angsana New" w:hAnsi="Angsana New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653863CB" w14:textId="77777777" w:rsidR="00E71183" w:rsidRPr="00BD7A60" w:rsidRDefault="00E71183" w:rsidP="00E7118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59607A" w14:textId="471DF9C9" w:rsidR="00E71183" w:rsidRPr="00B0087A" w:rsidRDefault="00E71183" w:rsidP="00E7118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087A">
        <w:rPr>
          <w:rFonts w:ascii="Angsana New" w:hAnsi="Angsana New"/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 w:rsidR="00FD6709">
        <w:rPr>
          <w:rFonts w:ascii="Angsana New" w:hAnsi="Angsana New"/>
          <w:sz w:val="30"/>
          <w:szCs w:val="30"/>
        </w:rPr>
        <w:br/>
      </w:r>
      <w:r w:rsidRPr="00B0087A">
        <w:rPr>
          <w:rFonts w:ascii="Angsana New" w:hAnsi="Angsana New"/>
          <w:sz w:val="30"/>
          <w:szCs w:val="30"/>
          <w:cs/>
        </w:rPr>
        <w:t xml:space="preserve"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5A0FEE" w:rsidRPr="005A0FEE">
        <w:rPr>
          <w:rFonts w:ascii="Angsana New" w:hAnsi="Angsana New"/>
          <w:sz w:val="30"/>
          <w:szCs w:val="30"/>
        </w:rPr>
        <w:t>12</w:t>
      </w:r>
      <w:r w:rsidRPr="00B0087A">
        <w:rPr>
          <w:rFonts w:ascii="Angsana New" w:hAnsi="Angsana New"/>
          <w:sz w:val="30"/>
          <w:szCs w:val="30"/>
        </w:rPr>
        <w:t xml:space="preserve"> </w:t>
      </w:r>
      <w:r w:rsidRPr="00B0087A">
        <w:rPr>
          <w:rFonts w:ascii="Angsana New" w:hAnsi="Angsana New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5A0FEE" w:rsidRPr="005A0FEE">
        <w:rPr>
          <w:rFonts w:ascii="Angsana New" w:hAnsi="Angsana New"/>
          <w:sz w:val="30"/>
          <w:szCs w:val="30"/>
        </w:rPr>
        <w:t>1</w:t>
      </w:r>
      <w:r w:rsidRPr="00B0087A">
        <w:rPr>
          <w:rFonts w:ascii="Angsana New" w:hAnsi="Angsana New"/>
          <w:sz w:val="30"/>
          <w:szCs w:val="30"/>
        </w:rPr>
        <w:t xml:space="preserve"> </w:t>
      </w:r>
      <w:r w:rsidRPr="00B0087A">
        <w:rPr>
          <w:rFonts w:ascii="Angsana New" w:hAnsi="Angsana New"/>
          <w:sz w:val="30"/>
          <w:szCs w:val="30"/>
          <w:cs/>
        </w:rPr>
        <w:t xml:space="preserve">มกราคม </w:t>
      </w:r>
      <w:r w:rsidR="005A0FEE" w:rsidRPr="005A0FEE">
        <w:rPr>
          <w:rFonts w:ascii="Angsana New" w:hAnsi="Angsana New"/>
          <w:sz w:val="30"/>
          <w:szCs w:val="30"/>
        </w:rPr>
        <w:t>2566</w:t>
      </w:r>
      <w:r w:rsidRPr="00B0087A">
        <w:rPr>
          <w:rFonts w:ascii="Angsana New" w:hAnsi="Angsana New"/>
          <w:sz w:val="30"/>
          <w:szCs w:val="30"/>
        </w:rPr>
        <w:t xml:space="preserve"> </w:t>
      </w:r>
      <w:r w:rsidRPr="00B0087A">
        <w:rPr>
          <w:rFonts w:ascii="Angsana New" w:hAnsi="Angsana New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62D6FA37" w14:textId="77777777" w:rsidR="00E71183" w:rsidRPr="00B0087A" w:rsidRDefault="00E71183" w:rsidP="00E7118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B45753" w14:textId="7126C01A" w:rsidR="00A514B4" w:rsidRPr="009721F5" w:rsidRDefault="00A514B4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  <w:lang w:val="th-TH"/>
        </w:rPr>
      </w:pPr>
      <w:r w:rsidRPr="009721F5">
        <w:rPr>
          <w:rFonts w:ascii="Angsana New" w:hAnsi="Angsana New" w:cs="Angsana New" w:hint="cs"/>
          <w:cs/>
          <w:lang w:val="th-TH"/>
        </w:rPr>
        <w:t xml:space="preserve">บุคคลหรือกิจการที่เกี่ยวข้องกัน </w:t>
      </w:r>
    </w:p>
    <w:p w14:paraId="2968A6FF" w14:textId="77777777" w:rsidR="00AE2613" w:rsidRPr="009721F5" w:rsidRDefault="00AE2613" w:rsidP="00AE261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79"/>
        <w:gridCol w:w="265"/>
        <w:gridCol w:w="1000"/>
        <w:gridCol w:w="265"/>
        <w:gridCol w:w="1086"/>
        <w:gridCol w:w="252"/>
        <w:gridCol w:w="1106"/>
      </w:tblGrid>
      <w:tr w:rsidR="00AE2613" w:rsidRPr="009721F5" w14:paraId="224EBEE4" w14:textId="77777777" w:rsidTr="00804BFF">
        <w:trPr>
          <w:tblHeader/>
        </w:trPr>
        <w:tc>
          <w:tcPr>
            <w:tcW w:w="2251" w:type="pct"/>
          </w:tcPr>
          <w:p w14:paraId="2EDB58B5" w14:textId="77777777" w:rsidR="00AE2613" w:rsidRPr="009721F5" w:rsidRDefault="00AE2613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5" w:type="pct"/>
            <w:gridSpan w:val="3"/>
            <w:vAlign w:val="center"/>
          </w:tcPr>
          <w:p w14:paraId="2FE6E9F4" w14:textId="77777777" w:rsidR="00AE2613" w:rsidRPr="009721F5" w:rsidRDefault="00AE2613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8A9F315" w14:textId="77777777" w:rsidR="00AE2613" w:rsidRPr="009721F5" w:rsidRDefault="00AE2613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3ADF445F" w14:textId="77777777" w:rsidR="00AE2613" w:rsidRPr="009721F5" w:rsidRDefault="00AE2613" w:rsidP="00804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16" w:rsidRPr="009721F5" w14:paraId="47BD5DE2" w14:textId="77777777" w:rsidTr="00804BFF">
        <w:trPr>
          <w:tblHeader/>
        </w:trPr>
        <w:tc>
          <w:tcPr>
            <w:tcW w:w="2251" w:type="pct"/>
          </w:tcPr>
          <w:p w14:paraId="41FDE427" w14:textId="21AE2B3A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A0FEE" w:rsidRPr="005A0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7" w:type="pct"/>
            <w:vAlign w:val="center"/>
          </w:tcPr>
          <w:p w14:paraId="44269644" w14:textId="6C52D506" w:rsidR="00603016" w:rsidRPr="009721F5" w:rsidRDefault="005A0FE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vAlign w:val="center"/>
          </w:tcPr>
          <w:p w14:paraId="175F9056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vAlign w:val="center"/>
          </w:tcPr>
          <w:p w14:paraId="483100B8" w14:textId="059D5C53" w:rsidR="00603016" w:rsidRPr="009721F5" w:rsidRDefault="005A0FE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AF565A4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53491367" w14:textId="1CBC01C4" w:rsidR="00603016" w:rsidRPr="009721F5" w:rsidRDefault="005A0FE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37" w:type="pct"/>
            <w:vAlign w:val="center"/>
          </w:tcPr>
          <w:p w14:paraId="357A338E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vAlign w:val="center"/>
          </w:tcPr>
          <w:p w14:paraId="2C189FF6" w14:textId="4BCEDAF5" w:rsidR="00603016" w:rsidRPr="009721F5" w:rsidRDefault="005A0FEE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03016" w:rsidRPr="009721F5" w14:paraId="1B5A99FE" w14:textId="77777777" w:rsidTr="00804BFF">
        <w:trPr>
          <w:tblHeader/>
        </w:trPr>
        <w:tc>
          <w:tcPr>
            <w:tcW w:w="2251" w:type="pct"/>
          </w:tcPr>
          <w:p w14:paraId="46C785D0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9" w:type="pct"/>
            <w:gridSpan w:val="7"/>
          </w:tcPr>
          <w:p w14:paraId="6F6546D0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3016" w:rsidRPr="009721F5" w14:paraId="0A1879A7" w14:textId="77777777" w:rsidTr="00804BFF">
        <w:tc>
          <w:tcPr>
            <w:tcW w:w="2251" w:type="pct"/>
          </w:tcPr>
          <w:p w14:paraId="7DD265A2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0B91F92E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A1120F7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7E2A99F7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43618AD9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01872E3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14FC2FF5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9C8740A" w14:textId="77777777" w:rsidR="00603016" w:rsidRPr="009721F5" w:rsidRDefault="00603016" w:rsidP="00603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7ED" w:rsidRPr="009721F5" w14:paraId="71BCB482" w14:textId="77777777" w:rsidTr="00804BFF">
        <w:tc>
          <w:tcPr>
            <w:tcW w:w="2251" w:type="pct"/>
          </w:tcPr>
          <w:p w14:paraId="67FFC339" w14:textId="77777777" w:rsidR="00F927ED" w:rsidRPr="009721F5" w:rsidRDefault="00F927ED" w:rsidP="00F9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7" w:type="pct"/>
          </w:tcPr>
          <w:p w14:paraId="59F14D74" w14:textId="44CF2EE7" w:rsidR="00F927ED" w:rsidRPr="009721F5" w:rsidRDefault="00837EA3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9353CA0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A6385AA" w14:textId="5E63D512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70BA5CC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4E45130" w14:textId="724198F9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433</w:t>
            </w:r>
            <w:r w:rsidR="0077125F" w:rsidRPr="0077125F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137" w:type="pct"/>
          </w:tcPr>
          <w:p w14:paraId="660B5C40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5CDEFDD5" w14:textId="6EC9E1C3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379</w:t>
            </w:r>
            <w:r w:rsidR="00F927E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870</w:t>
            </w:r>
          </w:p>
        </w:tc>
      </w:tr>
      <w:tr w:rsidR="00F927ED" w:rsidRPr="009721F5" w14:paraId="326BD7F5" w14:textId="77777777" w:rsidTr="00804BFF">
        <w:tc>
          <w:tcPr>
            <w:tcW w:w="2251" w:type="pct"/>
          </w:tcPr>
          <w:p w14:paraId="6F65E126" w14:textId="77777777" w:rsidR="00F927ED" w:rsidRPr="009721F5" w:rsidRDefault="00F927ED" w:rsidP="00F9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7" w:type="pct"/>
          </w:tcPr>
          <w:p w14:paraId="327B6DCF" w14:textId="5B47315A" w:rsidR="00F927ED" w:rsidRPr="009721F5" w:rsidRDefault="00837EA3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430738B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1CD7111" w14:textId="7F00934D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1775D4A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B4297A2" w14:textId="3C6D8D2C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5</w:t>
            </w:r>
            <w:r w:rsidR="0077125F" w:rsidRPr="0077125F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137" w:type="pct"/>
          </w:tcPr>
          <w:p w14:paraId="34BFDAB9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3F36BFE0" w14:textId="5813B64D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5</w:t>
            </w:r>
            <w:r w:rsidR="00F927E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122</w:t>
            </w:r>
          </w:p>
        </w:tc>
      </w:tr>
      <w:tr w:rsidR="00F927ED" w:rsidRPr="009721F5" w14:paraId="0CE88666" w14:textId="77777777" w:rsidTr="00804BFF">
        <w:tc>
          <w:tcPr>
            <w:tcW w:w="2251" w:type="pct"/>
          </w:tcPr>
          <w:p w14:paraId="6E4894D6" w14:textId="2B327D84" w:rsidR="00F927ED" w:rsidRPr="009721F5" w:rsidRDefault="00F927ED" w:rsidP="00F9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7" w:type="pct"/>
          </w:tcPr>
          <w:p w14:paraId="7182D6D7" w14:textId="553D36F1" w:rsidR="00F927ED" w:rsidRPr="009721F5" w:rsidRDefault="00837EA3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378F51C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2600885" w14:textId="65ED5A44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338586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89629CB" w14:textId="42C1B816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137" w:type="pct"/>
          </w:tcPr>
          <w:p w14:paraId="53CE087E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228A902" w14:textId="59B1F73D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643</w:t>
            </w:r>
          </w:p>
        </w:tc>
      </w:tr>
      <w:tr w:rsidR="00F927ED" w:rsidRPr="009721F5" w14:paraId="594575D2" w14:textId="77777777" w:rsidTr="00804BFF">
        <w:tc>
          <w:tcPr>
            <w:tcW w:w="2251" w:type="pct"/>
          </w:tcPr>
          <w:p w14:paraId="4F78B445" w14:textId="77777777" w:rsidR="00F927ED" w:rsidRPr="009721F5" w:rsidRDefault="00F927ED" w:rsidP="00F9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7" w:type="pct"/>
          </w:tcPr>
          <w:p w14:paraId="64A8A444" w14:textId="28718EF3" w:rsidR="00F927ED" w:rsidRPr="009721F5" w:rsidRDefault="00837EA3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4B29F71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39B8A9E" w14:textId="49C96FA3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219DB3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1ABAEC0" w14:textId="22F0078A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137" w:type="pct"/>
          </w:tcPr>
          <w:p w14:paraId="725BC39A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6BF291" w14:textId="30EFCDDB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402</w:t>
            </w:r>
          </w:p>
        </w:tc>
      </w:tr>
      <w:tr w:rsidR="00F927ED" w:rsidRPr="009721F5" w14:paraId="78B25765" w14:textId="77777777" w:rsidTr="003F5139">
        <w:tc>
          <w:tcPr>
            <w:tcW w:w="2251" w:type="pct"/>
          </w:tcPr>
          <w:p w14:paraId="6BA33359" w14:textId="481B1640" w:rsidR="00F927ED" w:rsidRPr="009721F5" w:rsidRDefault="00F927ED" w:rsidP="00F9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7" w:type="pct"/>
          </w:tcPr>
          <w:p w14:paraId="6EF5DDD5" w14:textId="2785BA20" w:rsidR="00F927ED" w:rsidRPr="009721F5" w:rsidRDefault="00837EA3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94C21FF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28C129F3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7321DA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CE6621D" w14:textId="21E2919E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27</w:t>
            </w:r>
            <w:r w:rsidR="0077125F" w:rsidRPr="0077125F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599</w:t>
            </w:r>
          </w:p>
        </w:tc>
        <w:tc>
          <w:tcPr>
            <w:tcW w:w="137" w:type="pct"/>
          </w:tcPr>
          <w:p w14:paraId="2D4EDC09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55C1585" w14:textId="558E884D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17</w:t>
            </w:r>
            <w:r w:rsidR="00F927E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999</w:t>
            </w:r>
          </w:p>
        </w:tc>
      </w:tr>
      <w:tr w:rsidR="00F927ED" w:rsidRPr="009721F5" w14:paraId="7F3ED3FB" w14:textId="77777777" w:rsidTr="00804BFF">
        <w:tc>
          <w:tcPr>
            <w:tcW w:w="2251" w:type="pct"/>
          </w:tcPr>
          <w:p w14:paraId="58C5EEA0" w14:textId="77777777" w:rsidR="00F927ED" w:rsidRPr="009721F5" w:rsidRDefault="00F927ED" w:rsidP="00F9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7" w:type="pct"/>
          </w:tcPr>
          <w:p w14:paraId="3C605B33" w14:textId="504219CB" w:rsidR="00F927ED" w:rsidRPr="009721F5" w:rsidRDefault="00837EA3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7977CA8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9961DA8" w14:textId="79022873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FCB410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7F949137" w14:textId="11721FE7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66</w:t>
            </w:r>
          </w:p>
        </w:tc>
        <w:tc>
          <w:tcPr>
            <w:tcW w:w="137" w:type="pct"/>
          </w:tcPr>
          <w:p w14:paraId="0193EF28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34A94E5" w14:textId="4E107BA3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78</w:t>
            </w:r>
          </w:p>
        </w:tc>
      </w:tr>
      <w:tr w:rsidR="00F927ED" w:rsidRPr="009721F5" w14:paraId="5BAE3F90" w14:textId="77777777" w:rsidTr="00804BFF">
        <w:tc>
          <w:tcPr>
            <w:tcW w:w="2251" w:type="pct"/>
          </w:tcPr>
          <w:p w14:paraId="285731C5" w14:textId="77777777" w:rsidR="00F927ED" w:rsidRPr="009721F5" w:rsidRDefault="00F927ED" w:rsidP="00F9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7" w:type="pct"/>
          </w:tcPr>
          <w:p w14:paraId="341D0BE3" w14:textId="12E4551E" w:rsidR="00F927ED" w:rsidRPr="009721F5" w:rsidRDefault="00837EA3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95DDB94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00BDADFD" w14:textId="64DE5DDB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7C861A2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D564976" w14:textId="504143D8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137" w:type="pct"/>
          </w:tcPr>
          <w:p w14:paraId="624D0F64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1545784" w14:textId="5EAA6575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347</w:t>
            </w:r>
          </w:p>
        </w:tc>
      </w:tr>
      <w:tr w:rsidR="00F927ED" w:rsidRPr="009721F5" w14:paraId="0AFFF130" w14:textId="77777777" w:rsidTr="00804BFF">
        <w:tc>
          <w:tcPr>
            <w:tcW w:w="2251" w:type="pct"/>
            <w:shd w:val="clear" w:color="auto" w:fill="FFFFFF"/>
          </w:tcPr>
          <w:p w14:paraId="37811334" w14:textId="1B9DA1DF" w:rsidR="00F927ED" w:rsidRPr="009721F5" w:rsidRDefault="00F927ED" w:rsidP="00F9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587" w:type="pct"/>
          </w:tcPr>
          <w:p w14:paraId="6DCA7D91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400F0D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108E2471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18B7CD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27500885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" w:type="pct"/>
          </w:tcPr>
          <w:p w14:paraId="44639003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2" w:type="pct"/>
          </w:tcPr>
          <w:p w14:paraId="3A9897AF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927ED" w:rsidRPr="009721F5" w14:paraId="4B09F61E" w14:textId="77777777" w:rsidTr="00804BFF">
        <w:tc>
          <w:tcPr>
            <w:tcW w:w="2251" w:type="pct"/>
            <w:shd w:val="clear" w:color="auto" w:fill="FFFFFF"/>
          </w:tcPr>
          <w:p w14:paraId="17D48566" w14:textId="77777777" w:rsidR="00F927ED" w:rsidRPr="009721F5" w:rsidRDefault="00F927ED" w:rsidP="00F927ED">
            <w:pPr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9721F5">
              <w:rPr>
                <w:rFonts w:ascii="Angsana New" w:hAnsi="Angsana New" w:hint="cs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7" w:type="pct"/>
          </w:tcPr>
          <w:p w14:paraId="4F0E4E0E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2D54B2C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BB1B9E3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C3530AC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4F993663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43C85034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6B9A55E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27ED" w:rsidRPr="009721F5" w14:paraId="05A28C14" w14:textId="77777777" w:rsidTr="00804BFF">
        <w:trPr>
          <w:trHeight w:val="254"/>
        </w:trPr>
        <w:tc>
          <w:tcPr>
            <w:tcW w:w="2251" w:type="pct"/>
            <w:shd w:val="clear" w:color="auto" w:fill="FFFFFF"/>
          </w:tcPr>
          <w:p w14:paraId="5833B730" w14:textId="77777777" w:rsidR="00F927ED" w:rsidRPr="009721F5" w:rsidRDefault="00F927ED" w:rsidP="00F9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7" w:type="pct"/>
          </w:tcPr>
          <w:p w14:paraId="5307818E" w14:textId="75265053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16</w:t>
            </w:r>
            <w:r w:rsidR="007667C3" w:rsidRPr="007667C3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144" w:type="pct"/>
          </w:tcPr>
          <w:p w14:paraId="62020B9C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44" w:type="pct"/>
          </w:tcPr>
          <w:p w14:paraId="03845683" w14:textId="4B076ACA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16</w:t>
            </w:r>
            <w:r w:rsidR="00F927E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224</w:t>
            </w:r>
          </w:p>
        </w:tc>
        <w:tc>
          <w:tcPr>
            <w:tcW w:w="144" w:type="pct"/>
          </w:tcPr>
          <w:p w14:paraId="06F79637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4A7F6A" w14:textId="71163BB7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8</w:t>
            </w:r>
            <w:r w:rsidR="00665B0E" w:rsidRPr="00665B0E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955</w:t>
            </w:r>
          </w:p>
        </w:tc>
        <w:tc>
          <w:tcPr>
            <w:tcW w:w="137" w:type="pct"/>
          </w:tcPr>
          <w:p w14:paraId="3C06F1A1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71708B72" w14:textId="2F57F78D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8</w:t>
            </w:r>
            <w:r w:rsidR="00F927E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695</w:t>
            </w:r>
          </w:p>
        </w:tc>
      </w:tr>
      <w:tr w:rsidR="00F927ED" w:rsidRPr="009721F5" w14:paraId="1E848D6D" w14:textId="77777777" w:rsidTr="00804BFF">
        <w:trPr>
          <w:trHeight w:val="119"/>
        </w:trPr>
        <w:tc>
          <w:tcPr>
            <w:tcW w:w="2251" w:type="pct"/>
            <w:shd w:val="clear" w:color="auto" w:fill="FFFFFF"/>
          </w:tcPr>
          <w:p w14:paraId="47E491E3" w14:textId="77777777" w:rsidR="00F927ED" w:rsidRPr="009721F5" w:rsidRDefault="00F927ED" w:rsidP="00F9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7" w:type="pct"/>
          </w:tcPr>
          <w:p w14:paraId="26BD9B44" w14:textId="64EAB9F4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4</w:t>
            </w:r>
            <w:r w:rsidR="007667C3" w:rsidRPr="007667C3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144" w:type="pct"/>
          </w:tcPr>
          <w:p w14:paraId="52FA4576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44" w:type="pct"/>
          </w:tcPr>
          <w:p w14:paraId="66479DD3" w14:textId="03281F87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3</w:t>
            </w:r>
            <w:r w:rsidR="00F927ED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185</w:t>
            </w:r>
          </w:p>
        </w:tc>
        <w:tc>
          <w:tcPr>
            <w:tcW w:w="144" w:type="pct"/>
          </w:tcPr>
          <w:p w14:paraId="647E9F50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68B29CF9" w14:textId="4FB28E33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137" w:type="pct"/>
          </w:tcPr>
          <w:p w14:paraId="273CDF4A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654EE3C3" w14:textId="16720E9A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448</w:t>
            </w:r>
          </w:p>
        </w:tc>
      </w:tr>
      <w:tr w:rsidR="00F927ED" w:rsidRPr="009721F5" w14:paraId="327CCE69" w14:textId="77777777" w:rsidTr="00804BFF">
        <w:trPr>
          <w:trHeight w:val="70"/>
        </w:trPr>
        <w:tc>
          <w:tcPr>
            <w:tcW w:w="2251" w:type="pct"/>
            <w:shd w:val="clear" w:color="auto" w:fill="FFFFFF"/>
          </w:tcPr>
          <w:p w14:paraId="5E32636A" w14:textId="77777777" w:rsidR="00F927ED" w:rsidRPr="009721F5" w:rsidRDefault="00F927ED" w:rsidP="00F927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E1CCB06" w14:textId="0E833326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cyan"/>
                <w:cs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7667C3" w:rsidRPr="007667C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144" w:type="pct"/>
          </w:tcPr>
          <w:p w14:paraId="41A58623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0617C835" w14:textId="52E17C6C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19</w:t>
            </w:r>
            <w:r w:rsidR="00F927ED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409</w:t>
            </w:r>
          </w:p>
        </w:tc>
        <w:tc>
          <w:tcPr>
            <w:tcW w:w="144" w:type="pct"/>
          </w:tcPr>
          <w:p w14:paraId="59684469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01561F7" w14:textId="54854031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665B0E" w:rsidRPr="00665B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454</w:t>
            </w:r>
          </w:p>
        </w:tc>
        <w:tc>
          <w:tcPr>
            <w:tcW w:w="137" w:type="pct"/>
          </w:tcPr>
          <w:p w14:paraId="1F5BF0D6" w14:textId="77777777" w:rsidR="00F927ED" w:rsidRPr="009721F5" w:rsidRDefault="00F927ED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25330CBF" w14:textId="70B40ED0" w:rsidR="00F927ED" w:rsidRPr="009721F5" w:rsidRDefault="005A0FEE" w:rsidP="00F927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9</w:t>
            </w:r>
            <w:r w:rsidR="00F927ED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143</w:t>
            </w:r>
          </w:p>
        </w:tc>
      </w:tr>
    </w:tbl>
    <w:p w14:paraId="7BA3D583" w14:textId="6A1E6B25" w:rsidR="0055592D" w:rsidRDefault="0055592D" w:rsidP="00521F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6" w:lineRule="exact"/>
        <w:rPr>
          <w:rFonts w:ascii="Angsana New" w:hAnsi="Angsana New"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6"/>
        <w:gridCol w:w="1079"/>
        <w:gridCol w:w="268"/>
        <w:gridCol w:w="1000"/>
        <w:gridCol w:w="274"/>
        <w:gridCol w:w="1086"/>
        <w:gridCol w:w="263"/>
        <w:gridCol w:w="1084"/>
      </w:tblGrid>
      <w:tr w:rsidR="00051C97" w:rsidRPr="00E00749" w14:paraId="217183E0" w14:textId="77777777" w:rsidTr="009F0CAC">
        <w:trPr>
          <w:tblHeader/>
        </w:trPr>
        <w:tc>
          <w:tcPr>
            <w:tcW w:w="2250" w:type="pct"/>
          </w:tcPr>
          <w:p w14:paraId="71BB51DF" w14:textId="77777777" w:rsidR="00051C97" w:rsidRPr="004F332D" w:rsidRDefault="00051C97" w:rsidP="00B93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</w:rPr>
            </w:pPr>
            <w:r w:rsidRPr="004F332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77" w:type="pct"/>
            <w:gridSpan w:val="3"/>
            <w:vAlign w:val="center"/>
          </w:tcPr>
          <w:p w14:paraId="3A40C57C" w14:textId="77777777" w:rsidR="00051C97" w:rsidRPr="00E00749" w:rsidRDefault="00051C97" w:rsidP="00B9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1E4E80F" w14:textId="77777777" w:rsidR="00051C97" w:rsidRPr="00E00749" w:rsidRDefault="00051C97" w:rsidP="00B9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24" w:type="pct"/>
            <w:gridSpan w:val="3"/>
          </w:tcPr>
          <w:p w14:paraId="25A76244" w14:textId="77777777" w:rsidR="00051C97" w:rsidRPr="00E00749" w:rsidRDefault="00051C97" w:rsidP="00B93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C37639" w:rsidRPr="00E00749" w14:paraId="572EF544" w14:textId="77777777" w:rsidTr="009F0CAC">
        <w:trPr>
          <w:tblHeader/>
        </w:trPr>
        <w:tc>
          <w:tcPr>
            <w:tcW w:w="2250" w:type="pct"/>
          </w:tcPr>
          <w:p w14:paraId="1ADCF28E" w14:textId="7794D64E" w:rsidR="00C37639" w:rsidRPr="00E00749" w:rsidRDefault="000B4691" w:rsidP="000B4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7" w:type="pct"/>
            <w:vAlign w:val="center"/>
          </w:tcPr>
          <w:p w14:paraId="295204AF" w14:textId="33D42FC4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A0FEE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="00C3763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C37639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46" w:type="pct"/>
            <w:vAlign w:val="center"/>
          </w:tcPr>
          <w:p w14:paraId="4A8A71E9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4" w:type="pct"/>
            <w:vAlign w:val="center"/>
          </w:tcPr>
          <w:p w14:paraId="3C40C44C" w14:textId="280D0953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A0FEE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C3763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C37639">
              <w:rPr>
                <w:rFonts w:asciiTheme="majorBidi" w:hAnsiTheme="majorBidi" w:cstheme="majorBidi" w:hint="cs"/>
                <w:sz w:val="29"/>
                <w:szCs w:val="29"/>
                <w:cs/>
              </w:rPr>
              <w:t>ธันวาคม</w:t>
            </w:r>
          </w:p>
        </w:tc>
        <w:tc>
          <w:tcPr>
            <w:tcW w:w="149" w:type="pct"/>
          </w:tcPr>
          <w:p w14:paraId="1BB76A7C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1" w:type="pct"/>
            <w:vAlign w:val="center"/>
          </w:tcPr>
          <w:p w14:paraId="667CC679" w14:textId="79A41FC6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A0FEE">
              <w:rPr>
                <w:rFonts w:asciiTheme="majorBidi" w:hAnsiTheme="majorBidi" w:cstheme="majorBidi"/>
                <w:sz w:val="29"/>
                <w:szCs w:val="29"/>
              </w:rPr>
              <w:t>30</w:t>
            </w:r>
            <w:r w:rsidR="00C3763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C37639">
              <w:rPr>
                <w:rFonts w:asciiTheme="majorBidi" w:hAnsiTheme="majorBidi" w:cstheme="majorBidi" w:hint="cs"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43" w:type="pct"/>
            <w:vAlign w:val="center"/>
          </w:tcPr>
          <w:p w14:paraId="5BD70F55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0" w:type="pct"/>
            <w:vAlign w:val="center"/>
          </w:tcPr>
          <w:p w14:paraId="647427FD" w14:textId="1D46F830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5A0FEE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C37639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C37639">
              <w:rPr>
                <w:rFonts w:asciiTheme="majorBidi" w:hAnsiTheme="majorBidi" w:cstheme="majorBidi" w:hint="cs"/>
                <w:sz w:val="29"/>
                <w:szCs w:val="29"/>
                <w:cs/>
              </w:rPr>
              <w:t>ธันวาคม</w:t>
            </w:r>
          </w:p>
        </w:tc>
      </w:tr>
      <w:tr w:rsidR="00C37639" w:rsidRPr="00E00749" w14:paraId="5FBD65C9" w14:textId="77777777" w:rsidTr="009F0CAC">
        <w:trPr>
          <w:tblHeader/>
        </w:trPr>
        <w:tc>
          <w:tcPr>
            <w:tcW w:w="2250" w:type="pct"/>
          </w:tcPr>
          <w:p w14:paraId="3F84222C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587" w:type="pct"/>
            <w:vAlign w:val="center"/>
          </w:tcPr>
          <w:p w14:paraId="4B1FBE1C" w14:textId="2CEC4284" w:rsidR="00C37639" w:rsidRPr="00B75BF2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2567</w:t>
            </w:r>
          </w:p>
        </w:tc>
        <w:tc>
          <w:tcPr>
            <w:tcW w:w="146" w:type="pct"/>
            <w:vAlign w:val="center"/>
          </w:tcPr>
          <w:p w14:paraId="1BCD26FE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44" w:type="pct"/>
            <w:vAlign w:val="center"/>
          </w:tcPr>
          <w:p w14:paraId="285DAA8D" w14:textId="6F8CB924" w:rsidR="00C37639" w:rsidRPr="00B75BF2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2566</w:t>
            </w:r>
          </w:p>
        </w:tc>
        <w:tc>
          <w:tcPr>
            <w:tcW w:w="149" w:type="pct"/>
          </w:tcPr>
          <w:p w14:paraId="2C64B99E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1" w:type="pct"/>
            <w:vAlign w:val="center"/>
          </w:tcPr>
          <w:p w14:paraId="2F31A66F" w14:textId="3B9909C7" w:rsidR="00C37639" w:rsidRPr="00B75BF2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2567</w:t>
            </w:r>
          </w:p>
        </w:tc>
        <w:tc>
          <w:tcPr>
            <w:tcW w:w="143" w:type="pct"/>
            <w:vAlign w:val="center"/>
          </w:tcPr>
          <w:p w14:paraId="1ECAC778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590" w:type="pct"/>
            <w:vAlign w:val="center"/>
          </w:tcPr>
          <w:p w14:paraId="64530395" w14:textId="2BCD534E" w:rsidR="00C37639" w:rsidRPr="00B75BF2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2566</w:t>
            </w:r>
          </w:p>
        </w:tc>
      </w:tr>
      <w:tr w:rsidR="00C37639" w:rsidRPr="00E00749" w14:paraId="2FBA8D55" w14:textId="77777777" w:rsidTr="009F0CAC">
        <w:trPr>
          <w:tblHeader/>
        </w:trPr>
        <w:tc>
          <w:tcPr>
            <w:tcW w:w="2250" w:type="pct"/>
          </w:tcPr>
          <w:p w14:paraId="7FF6B71E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2750" w:type="pct"/>
            <w:gridSpan w:val="7"/>
          </w:tcPr>
          <w:p w14:paraId="36DBF7B4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C37639" w:rsidRPr="00E00749" w14:paraId="5AFD5851" w14:textId="77777777" w:rsidTr="00051C97">
        <w:tc>
          <w:tcPr>
            <w:tcW w:w="2250" w:type="pct"/>
          </w:tcPr>
          <w:p w14:paraId="22CCC0A9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2750" w:type="pct"/>
            <w:gridSpan w:val="7"/>
          </w:tcPr>
          <w:p w14:paraId="2407D183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</w:tr>
      <w:tr w:rsidR="00C37639" w:rsidRPr="00E00749" w14:paraId="417FC80B" w14:textId="77777777" w:rsidTr="00051C97">
        <w:tc>
          <w:tcPr>
            <w:tcW w:w="2250" w:type="pct"/>
          </w:tcPr>
          <w:p w14:paraId="44321170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FD3D2BF" w14:textId="54302DFE" w:rsidR="00C37639" w:rsidRPr="00E00749" w:rsidRDefault="00A7311D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0C48DA28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61E5F22B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4D8839F5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7E2439C7" w14:textId="55B7A016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5A0FEE">
              <w:rPr>
                <w:rFonts w:asciiTheme="majorBidi" w:hAnsiTheme="majorBidi" w:cstheme="majorBidi"/>
                <w:sz w:val="29"/>
                <w:szCs w:val="29"/>
              </w:rPr>
              <w:t>403</w:t>
            </w:r>
            <w:r w:rsidR="00A7311D" w:rsidRPr="00A7311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A0FEE">
              <w:rPr>
                <w:rFonts w:asciiTheme="majorBidi" w:hAnsiTheme="majorBidi" w:cstheme="majorBidi"/>
                <w:sz w:val="29"/>
                <w:szCs w:val="29"/>
              </w:rPr>
              <w:t>099</w:t>
            </w:r>
          </w:p>
        </w:tc>
        <w:tc>
          <w:tcPr>
            <w:tcW w:w="143" w:type="pct"/>
          </w:tcPr>
          <w:p w14:paraId="4EC975F6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21BF4326" w14:textId="25712C00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304</w:t>
            </w:r>
            <w:r w:rsidR="00C37639" w:rsidRPr="00055D3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A0FEE">
              <w:rPr>
                <w:rFonts w:asciiTheme="majorBidi" w:hAnsiTheme="majorBidi"/>
                <w:sz w:val="29"/>
                <w:szCs w:val="29"/>
              </w:rPr>
              <w:t>425</w:t>
            </w:r>
          </w:p>
        </w:tc>
      </w:tr>
      <w:tr w:rsidR="00C37639" w:rsidRPr="00785264" w14:paraId="45BF2491" w14:textId="77777777" w:rsidTr="00051C97">
        <w:tc>
          <w:tcPr>
            <w:tcW w:w="2250" w:type="pct"/>
          </w:tcPr>
          <w:p w14:paraId="5E2A3386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4077A3E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DE958D6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C021268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6892BF8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768C39B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924C42F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28725B9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37639" w:rsidRPr="00E00749" w14:paraId="6B4BFAA9" w14:textId="77777777" w:rsidTr="00051C97">
        <w:tc>
          <w:tcPr>
            <w:tcW w:w="2250" w:type="pct"/>
          </w:tcPr>
          <w:p w14:paraId="50EA99FA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ลูกหนี้</w:t>
            </w:r>
            <w:r w:rsidRPr="00E0074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อื่น</w:t>
            </w:r>
          </w:p>
        </w:tc>
        <w:tc>
          <w:tcPr>
            <w:tcW w:w="587" w:type="pct"/>
          </w:tcPr>
          <w:p w14:paraId="5321FAB7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599C11B9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360DED7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4651C8E1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4A94335C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32831F2C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6B4FB126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29"/>
                <w:szCs w:val="29"/>
              </w:rPr>
            </w:pPr>
          </w:p>
        </w:tc>
      </w:tr>
      <w:tr w:rsidR="00C37639" w:rsidRPr="00E00749" w14:paraId="04C1388B" w14:textId="77777777" w:rsidTr="00051C97">
        <w:tc>
          <w:tcPr>
            <w:tcW w:w="2250" w:type="pct"/>
          </w:tcPr>
          <w:p w14:paraId="5CDC08F9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005121BC" w14:textId="57615EAF" w:rsidR="00C37639" w:rsidRPr="00E00749" w:rsidRDefault="00A7311D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4387E4A4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4F5B3C06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7A1A8F3D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67F607ED" w14:textId="1721E808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946</w:t>
            </w:r>
          </w:p>
        </w:tc>
        <w:tc>
          <w:tcPr>
            <w:tcW w:w="143" w:type="pct"/>
          </w:tcPr>
          <w:p w14:paraId="649AF72C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2809384A" w14:textId="4B8927E0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980</w:t>
            </w:r>
          </w:p>
        </w:tc>
      </w:tr>
      <w:tr w:rsidR="00C37639" w:rsidRPr="00785264" w14:paraId="6483C8B9" w14:textId="77777777" w:rsidTr="00051C97">
        <w:tc>
          <w:tcPr>
            <w:tcW w:w="2250" w:type="pct"/>
          </w:tcPr>
          <w:p w14:paraId="03A2CED1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17E4E2BF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2DB836B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A4D6507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0629B07D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864511A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B8813F0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E718838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639" w:rsidRPr="00E00749" w14:paraId="068CDBB3" w14:textId="77777777" w:rsidTr="00051C97">
        <w:tc>
          <w:tcPr>
            <w:tcW w:w="2250" w:type="pct"/>
          </w:tcPr>
          <w:p w14:paraId="2EB84F21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เจ้าหนี้การค้า</w:t>
            </w:r>
          </w:p>
        </w:tc>
        <w:tc>
          <w:tcPr>
            <w:tcW w:w="587" w:type="pct"/>
          </w:tcPr>
          <w:p w14:paraId="6FC06A5F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43BD9FFE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CAFB940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5C62AE41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50C3E3EE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060C0605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164F9827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37639" w:rsidRPr="00E00749" w14:paraId="29030CA2" w14:textId="77777777" w:rsidTr="00051C97">
        <w:tc>
          <w:tcPr>
            <w:tcW w:w="2250" w:type="pct"/>
          </w:tcPr>
          <w:p w14:paraId="64D51919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5E30C153" w14:textId="4D7A519D" w:rsidR="00C37639" w:rsidRPr="00E00749" w:rsidRDefault="00A7311D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0F7586EA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2AC578DB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74BA25B9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244624F1" w14:textId="1CE7C494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34</w:t>
            </w:r>
          </w:p>
        </w:tc>
        <w:tc>
          <w:tcPr>
            <w:tcW w:w="143" w:type="pct"/>
          </w:tcPr>
          <w:p w14:paraId="3203F968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5D83EC09" w14:textId="08755BF3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39</w:t>
            </w:r>
          </w:p>
        </w:tc>
      </w:tr>
      <w:tr w:rsidR="00C37639" w:rsidRPr="00785264" w14:paraId="751728D0" w14:textId="77777777" w:rsidTr="00051C97">
        <w:tc>
          <w:tcPr>
            <w:tcW w:w="2250" w:type="pct"/>
          </w:tcPr>
          <w:p w14:paraId="750863E3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DECEEC7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6591371C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0EFC1FD1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95D44F4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0A2B2F0B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5B869C6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EBEB448" w14:textId="77777777" w:rsidR="00C37639" w:rsidRPr="00785264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7639" w:rsidRPr="00E00749" w14:paraId="62CE0F23" w14:textId="77777777" w:rsidTr="00051C97">
        <w:tc>
          <w:tcPr>
            <w:tcW w:w="2250" w:type="pct"/>
          </w:tcPr>
          <w:p w14:paraId="14859ABE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เจ้าหนี้อื่น</w:t>
            </w:r>
          </w:p>
        </w:tc>
        <w:tc>
          <w:tcPr>
            <w:tcW w:w="587" w:type="pct"/>
          </w:tcPr>
          <w:p w14:paraId="648E2325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3BE71E27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2C7CA499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44C340AC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1194DE14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171865B5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1E028C53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37639" w:rsidRPr="00E00749" w14:paraId="48E114B3" w14:textId="77777777" w:rsidTr="00051C97">
        <w:tc>
          <w:tcPr>
            <w:tcW w:w="2250" w:type="pct"/>
          </w:tcPr>
          <w:p w14:paraId="16279A64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085ABEA8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6" w:type="pct"/>
          </w:tcPr>
          <w:p w14:paraId="1C50DBB8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6509ED85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49" w:type="pct"/>
          </w:tcPr>
          <w:p w14:paraId="48E9F2B0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52102EF1" w14:textId="494FA068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4</w:t>
            </w:r>
            <w:r w:rsidR="00A7311D" w:rsidRPr="00A7311D">
              <w:rPr>
                <w:rFonts w:asciiTheme="majorBidi" w:hAnsiTheme="majorBidi"/>
                <w:sz w:val="29"/>
                <w:szCs w:val="29"/>
              </w:rPr>
              <w:t>,</w:t>
            </w:r>
            <w:r w:rsidRPr="005A0FEE">
              <w:rPr>
                <w:rFonts w:asciiTheme="majorBidi" w:hAnsiTheme="majorBidi"/>
                <w:sz w:val="29"/>
                <w:szCs w:val="29"/>
              </w:rPr>
              <w:t>711</w:t>
            </w:r>
          </w:p>
        </w:tc>
        <w:tc>
          <w:tcPr>
            <w:tcW w:w="143" w:type="pct"/>
          </w:tcPr>
          <w:p w14:paraId="51E5A7B2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725F30D3" w14:textId="67B4001E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3</w:t>
            </w:r>
            <w:r w:rsidR="00C37639" w:rsidRPr="00055D36">
              <w:rPr>
                <w:rFonts w:asciiTheme="majorBidi" w:hAnsiTheme="majorBidi"/>
                <w:sz w:val="29"/>
                <w:szCs w:val="29"/>
              </w:rPr>
              <w:t>,</w:t>
            </w:r>
            <w:r w:rsidRPr="005A0FEE">
              <w:rPr>
                <w:rFonts w:asciiTheme="majorBidi" w:hAnsiTheme="majorBidi"/>
                <w:sz w:val="29"/>
                <w:szCs w:val="29"/>
              </w:rPr>
              <w:t>417</w:t>
            </w:r>
          </w:p>
        </w:tc>
      </w:tr>
      <w:tr w:rsidR="00785264" w:rsidRPr="00785264" w14:paraId="6ED97B55" w14:textId="77777777" w:rsidTr="00051C97">
        <w:tc>
          <w:tcPr>
            <w:tcW w:w="2250" w:type="pct"/>
          </w:tcPr>
          <w:p w14:paraId="3D0D1A91" w14:textId="77777777" w:rsidR="00785264" w:rsidRPr="00785264" w:rsidRDefault="00785264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3AC10FA8" w14:textId="77777777" w:rsidR="00785264" w:rsidRPr="00785264" w:rsidRDefault="00785264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B8277DA" w14:textId="77777777" w:rsidR="00785264" w:rsidRPr="00785264" w:rsidRDefault="00785264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73C952C" w14:textId="77777777" w:rsidR="00785264" w:rsidRPr="00785264" w:rsidRDefault="00785264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6A33B4EA" w14:textId="77777777" w:rsidR="00785264" w:rsidRPr="00785264" w:rsidRDefault="00785264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5CB05FA1" w14:textId="77777777" w:rsidR="00785264" w:rsidRPr="00785264" w:rsidRDefault="00785264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518F88" w14:textId="77777777" w:rsidR="00785264" w:rsidRPr="00785264" w:rsidRDefault="00785264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4FC51C3" w14:textId="77777777" w:rsidR="00785264" w:rsidRPr="00785264" w:rsidRDefault="00785264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C37639" w:rsidRPr="00E00749" w14:paraId="74D2D07D" w14:textId="77777777" w:rsidTr="00051C97">
        <w:tc>
          <w:tcPr>
            <w:tcW w:w="2250" w:type="pct"/>
          </w:tcPr>
          <w:p w14:paraId="7DE3EF37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 w:hint="cs"/>
                <w:b/>
                <w:bCs/>
                <w:i/>
                <w:iCs/>
                <w:sz w:val="29"/>
                <w:szCs w:val="29"/>
                <w:cs/>
              </w:rPr>
              <w:t>หนี้สินสัญญาเช่า</w:t>
            </w:r>
          </w:p>
        </w:tc>
        <w:tc>
          <w:tcPr>
            <w:tcW w:w="587" w:type="pct"/>
          </w:tcPr>
          <w:p w14:paraId="2C5D092B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6" w:type="pct"/>
          </w:tcPr>
          <w:p w14:paraId="08357796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06397B7B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</w:p>
        </w:tc>
        <w:tc>
          <w:tcPr>
            <w:tcW w:w="149" w:type="pct"/>
          </w:tcPr>
          <w:p w14:paraId="6642C3D2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2A5F3A97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3" w:type="pct"/>
          </w:tcPr>
          <w:p w14:paraId="22576A88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0E9E9550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37639" w:rsidRPr="00E00749" w14:paraId="51E72625" w14:textId="77777777" w:rsidTr="00051C97">
        <w:tc>
          <w:tcPr>
            <w:tcW w:w="2250" w:type="pct"/>
          </w:tcPr>
          <w:p w14:paraId="56952E9D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E00749">
              <w:rPr>
                <w:rFonts w:asciiTheme="majorBidi" w:hAnsiTheme="majorBidi" w:cstheme="majorBidi"/>
                <w:sz w:val="29"/>
                <w:szCs w:val="29"/>
                <w:cs/>
              </w:rPr>
              <w:t>บุคคลที่เกี่ยวข้องกัน</w:t>
            </w:r>
          </w:p>
        </w:tc>
        <w:tc>
          <w:tcPr>
            <w:tcW w:w="587" w:type="pct"/>
          </w:tcPr>
          <w:p w14:paraId="342A29C2" w14:textId="7180925B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5A0FEE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1037F8" w:rsidRPr="001037F8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A0FEE">
              <w:rPr>
                <w:rFonts w:asciiTheme="majorBidi" w:hAnsiTheme="majorBidi" w:cstheme="majorBidi"/>
                <w:sz w:val="29"/>
                <w:szCs w:val="29"/>
              </w:rPr>
              <w:t>982</w:t>
            </w:r>
          </w:p>
        </w:tc>
        <w:tc>
          <w:tcPr>
            <w:tcW w:w="146" w:type="pct"/>
          </w:tcPr>
          <w:p w14:paraId="5090C075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44" w:type="pct"/>
          </w:tcPr>
          <w:p w14:paraId="5C341F32" w14:textId="5931D38B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6</w:t>
            </w:r>
            <w:r w:rsidR="00C37639" w:rsidRPr="001726A7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A0FEE">
              <w:rPr>
                <w:rFonts w:asciiTheme="majorBidi" w:hAnsiTheme="majorBidi"/>
                <w:sz w:val="29"/>
                <w:szCs w:val="29"/>
              </w:rPr>
              <w:t>154</w:t>
            </w:r>
          </w:p>
        </w:tc>
        <w:tc>
          <w:tcPr>
            <w:tcW w:w="149" w:type="pct"/>
          </w:tcPr>
          <w:p w14:paraId="569DA112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1" w:type="pct"/>
          </w:tcPr>
          <w:p w14:paraId="78391C8E" w14:textId="5C3D5CEB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29"/>
                <w:szCs w:val="29"/>
              </w:rPr>
            </w:pPr>
            <w:r w:rsidRPr="005A0FEE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A7311D" w:rsidRPr="00A7311D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A0FEE">
              <w:rPr>
                <w:rFonts w:asciiTheme="majorBidi" w:hAnsiTheme="majorBidi" w:cstheme="majorBidi"/>
                <w:sz w:val="29"/>
                <w:szCs w:val="29"/>
              </w:rPr>
              <w:t>982</w:t>
            </w:r>
          </w:p>
        </w:tc>
        <w:tc>
          <w:tcPr>
            <w:tcW w:w="143" w:type="pct"/>
          </w:tcPr>
          <w:p w14:paraId="42097ECE" w14:textId="77777777" w:rsidR="00C37639" w:rsidRPr="00E00749" w:rsidRDefault="00C37639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590" w:type="pct"/>
          </w:tcPr>
          <w:p w14:paraId="01526B33" w14:textId="35152A25" w:rsidR="00C37639" w:rsidRPr="00E00749" w:rsidRDefault="005A0FEE" w:rsidP="00C376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  <w:r w:rsidRPr="005A0FEE">
              <w:rPr>
                <w:rFonts w:asciiTheme="majorBidi" w:hAnsiTheme="majorBidi"/>
                <w:sz w:val="29"/>
                <w:szCs w:val="29"/>
              </w:rPr>
              <w:t>6</w:t>
            </w:r>
            <w:r w:rsidR="00C37639" w:rsidRPr="00055D36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5A0FEE">
              <w:rPr>
                <w:rFonts w:asciiTheme="majorBidi" w:hAnsiTheme="majorBidi"/>
                <w:sz w:val="29"/>
                <w:szCs w:val="29"/>
              </w:rPr>
              <w:t>154</w:t>
            </w:r>
          </w:p>
        </w:tc>
      </w:tr>
    </w:tbl>
    <w:p w14:paraId="22F27FFA" w14:textId="77777777" w:rsidR="002D4BC2" w:rsidRPr="009721F5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27ED38" w14:textId="77777777" w:rsidR="00CA59F2" w:rsidRDefault="00CA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1D7CE6B" w14:textId="75CC56B9" w:rsidR="00CA59F2" w:rsidRPr="009721F5" w:rsidRDefault="00CA59F2" w:rsidP="00CA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32A0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สัญญาสำคัญกับบุคคลที่เกี่ยวข้องกัน</w:t>
      </w:r>
    </w:p>
    <w:p w14:paraId="6F16B470" w14:textId="77777777" w:rsidR="00CA59F2" w:rsidRPr="008C4408" w:rsidRDefault="00CA59F2" w:rsidP="00CA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151729" w14:textId="77777777" w:rsidR="00CA59F2" w:rsidRPr="008C4408" w:rsidRDefault="00CA59F2" w:rsidP="00CA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C4408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14:paraId="25265E15" w14:textId="77777777" w:rsidR="00CA59F2" w:rsidRPr="008C4408" w:rsidRDefault="00CA59F2" w:rsidP="00CA5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BF40B78" w14:textId="7CA5C137" w:rsidR="00CA59F2" w:rsidRPr="002C3680" w:rsidRDefault="00CA59F2" w:rsidP="00CA5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256</w:t>
      </w:r>
      <w:r w:rsidR="005A0FEE" w:rsidRPr="005A0FEE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บริษัทได้ทำสัญญาเช่าที่ดินกับผู้ถือหุ้นบุคคลหนึ่ง </w:t>
      </w:r>
      <w:r w:rsidRPr="002C3680">
        <w:rPr>
          <w:rFonts w:ascii="Angsana New" w:hAnsi="Angsana New" w:hint="cs"/>
          <w:sz w:val="30"/>
          <w:szCs w:val="30"/>
          <w:cs/>
        </w:rPr>
        <w:t xml:space="preserve">โดยมีอัตราค่าเช่าตามที่ระบุไว้ในสัญญา สัญญานี้มีกำหนดระยะเวลา </w:t>
      </w:r>
      <w:r w:rsidR="005A0FEE" w:rsidRPr="005A0FEE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="005A0FEE" w:rsidRPr="005A0FEE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5A0FEE" w:rsidRPr="005A0FEE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และสามารถต่ออายุได้คราวละ </w:t>
      </w:r>
      <w:r w:rsidR="005A0FEE" w:rsidRPr="005A0FEE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โดยแจ้งเป็นลายลักษณ์อักษรล่วงหน้าไม่น้อยกว่า </w:t>
      </w:r>
      <w:r w:rsidR="005A0FEE" w:rsidRPr="005A0FEE">
        <w:rPr>
          <w:rFonts w:ascii="Angsana New" w:hAnsi="Angsana New"/>
          <w:sz w:val="30"/>
          <w:szCs w:val="30"/>
        </w:rPr>
        <w:t>1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6C68CB24" w14:textId="77777777" w:rsidR="00CA59F2" w:rsidRPr="002C3680" w:rsidRDefault="00CA59F2" w:rsidP="00CA5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B460809" w14:textId="77777777" w:rsidR="00CA59F2" w:rsidRPr="002C3680" w:rsidRDefault="00CA59F2" w:rsidP="00CA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2C3680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สัญญาบริการ</w:t>
      </w:r>
    </w:p>
    <w:p w14:paraId="18AF00BD" w14:textId="77777777" w:rsidR="00CA59F2" w:rsidRPr="002C3680" w:rsidRDefault="00CA59F2" w:rsidP="00CA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CBC005F" w14:textId="689029FA" w:rsidR="00CA59F2" w:rsidRPr="002C3680" w:rsidRDefault="00CA59F2" w:rsidP="00CA5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256</w:t>
      </w:r>
      <w:r w:rsidR="005A0FEE" w:rsidRPr="005A0FEE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5A0FEE" w:rsidRPr="005A0FEE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5A0FEE" w:rsidRPr="005A0FEE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2366E859" w14:textId="77777777" w:rsidR="00CA59F2" w:rsidRPr="002C3680" w:rsidRDefault="00CA59F2" w:rsidP="00CA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DEC5BC6" w14:textId="5B5AEA24" w:rsidR="00CA59F2" w:rsidRPr="002C3680" w:rsidRDefault="00CA59F2" w:rsidP="00CA5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A0FEE" w:rsidRPr="005A0FEE">
        <w:rPr>
          <w:rFonts w:ascii="Angsana New" w:hAnsi="Angsana New" w:hint="cs"/>
          <w:sz w:val="30"/>
          <w:szCs w:val="30"/>
        </w:rPr>
        <w:t>3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5A0FEE" w:rsidRPr="005A0FEE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5A0FEE" w:rsidRPr="005A0FEE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2F8992AC" w14:textId="77777777" w:rsidR="00CA59F2" w:rsidRPr="002C3680" w:rsidRDefault="00CA59F2" w:rsidP="00CA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BCC9EDC" w14:textId="61355BE0" w:rsidR="00CA59F2" w:rsidRPr="002C3680" w:rsidRDefault="00CA59F2" w:rsidP="00CA5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256</w:t>
      </w:r>
      <w:r w:rsidR="005A0FEE" w:rsidRPr="005A0FEE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5A0FEE" w:rsidRPr="005A0FEE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5A0FEE" w:rsidRPr="005A0FEE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03F7379D" w14:textId="77777777" w:rsidR="00CA59F2" w:rsidRPr="002C3680" w:rsidRDefault="00CA59F2" w:rsidP="00CA59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F3C5DF" w14:textId="5A9E9045" w:rsidR="00CA59F2" w:rsidRPr="002C3680" w:rsidRDefault="00CA59F2" w:rsidP="00CA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256</w:t>
      </w:r>
      <w:r w:rsidR="005A0FEE" w:rsidRPr="005A0FEE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โดยมีอัตราค่าบริการตามที่ระบุไว้ในสัญญา สัญญานี้มีผลบังคับใช้ตั้งแต่วันที่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256</w:t>
      </w:r>
      <w:r w:rsidR="005A0FEE" w:rsidRPr="005A0FEE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31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256</w:t>
      </w:r>
      <w:r w:rsidR="005A0FEE" w:rsidRPr="005A0FEE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8CFF20E" w14:textId="77777777" w:rsidR="00CA59F2" w:rsidRDefault="00CA59F2" w:rsidP="00CA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7FA7070" w14:textId="77777777" w:rsidR="00CA59F2" w:rsidRDefault="00CA5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2E1115D9" w14:textId="11B5489F" w:rsidR="00210DE6" w:rsidRDefault="00210DE6" w:rsidP="00210DE6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lastRenderedPageBreak/>
        <w:t>เงินลงทุนในบริษัทย่อย</w:t>
      </w:r>
    </w:p>
    <w:p w14:paraId="2F6BFB43" w14:textId="77777777" w:rsidR="00121B9E" w:rsidRPr="00121B9E" w:rsidRDefault="00121B9E" w:rsidP="0012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121B9E" w:rsidRPr="009721F5" w14:paraId="1197B523" w14:textId="77777777" w:rsidTr="00672710">
        <w:trPr>
          <w:tblHeader/>
        </w:trPr>
        <w:tc>
          <w:tcPr>
            <w:tcW w:w="5670" w:type="dxa"/>
          </w:tcPr>
          <w:p w14:paraId="2A7C130F" w14:textId="77777777" w:rsidR="00121B9E" w:rsidRPr="00210DE6" w:rsidRDefault="00121B9E" w:rsidP="00121B9E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867DD85" w14:textId="0B8AEA72" w:rsidR="00121B9E" w:rsidRPr="009721F5" w:rsidRDefault="00121B9E" w:rsidP="00121B9E">
            <w:pPr>
              <w:rPr>
                <w:rFonts w:ascii="Angsana New" w:hAnsi="Angsana New"/>
                <w:sz w:val="30"/>
                <w:szCs w:val="30"/>
              </w:rPr>
            </w:pP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   </w:t>
            </w: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5A0FEE" w:rsidRPr="005A0F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0FEE" w:rsidRPr="005A0FE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63AA08FD" w14:textId="77777777" w:rsidR="00121B9E" w:rsidRPr="009721F5" w:rsidRDefault="00121B9E" w:rsidP="00672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D27AB4E" w14:textId="77777777" w:rsidR="00121B9E" w:rsidRPr="009721F5" w:rsidRDefault="00121B9E" w:rsidP="00672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45E37733" w14:textId="77777777" w:rsidR="00121B9E" w:rsidRPr="009721F5" w:rsidRDefault="00121B9E" w:rsidP="00672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4260AB48" w14:textId="77777777" w:rsidR="00121B9E" w:rsidRPr="009721F5" w:rsidRDefault="00121B9E" w:rsidP="00672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121B9E" w:rsidRPr="009721F5" w14:paraId="08824D13" w14:textId="77777777" w:rsidTr="00672710">
        <w:trPr>
          <w:tblHeader/>
        </w:trPr>
        <w:tc>
          <w:tcPr>
            <w:tcW w:w="5670" w:type="dxa"/>
          </w:tcPr>
          <w:p w14:paraId="040CBA3D" w14:textId="77777777" w:rsidR="00121B9E" w:rsidRPr="009721F5" w:rsidRDefault="00121B9E" w:rsidP="00672710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77516450" w14:textId="77777777" w:rsidR="00121B9E" w:rsidRPr="009721F5" w:rsidRDefault="00121B9E" w:rsidP="00672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1B9E" w:rsidRPr="009721F5" w14:paraId="22295591" w14:textId="77777777" w:rsidTr="00672710">
        <w:trPr>
          <w:trHeight w:val="335"/>
        </w:trPr>
        <w:tc>
          <w:tcPr>
            <w:tcW w:w="5670" w:type="dxa"/>
          </w:tcPr>
          <w:p w14:paraId="09D376B2" w14:textId="4F44083B" w:rsidR="00121B9E" w:rsidRPr="009721F5" w:rsidRDefault="00121B9E" w:rsidP="006727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107D4543" w14:textId="77777777" w:rsidR="00121B9E" w:rsidRPr="009721F5" w:rsidRDefault="00121B9E" w:rsidP="00672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30D6D077" w14:textId="77777777" w:rsidR="00121B9E" w:rsidRPr="009721F5" w:rsidRDefault="00121B9E" w:rsidP="00672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3C0836C1" w14:textId="77777777" w:rsidR="00121B9E" w:rsidRPr="009721F5" w:rsidRDefault="00121B9E" w:rsidP="00672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1B9E" w:rsidRPr="009721F5" w14:paraId="7A3A7FDB" w14:textId="77777777" w:rsidTr="00672710">
        <w:trPr>
          <w:trHeight w:val="335"/>
        </w:trPr>
        <w:tc>
          <w:tcPr>
            <w:tcW w:w="5670" w:type="dxa"/>
          </w:tcPr>
          <w:p w14:paraId="26C47225" w14:textId="0D517E78" w:rsidR="00121B9E" w:rsidRPr="009721F5" w:rsidRDefault="00121B9E" w:rsidP="0067271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0D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บีเคดี วีว่า จำกัด</w:t>
            </w:r>
          </w:p>
        </w:tc>
        <w:tc>
          <w:tcPr>
            <w:tcW w:w="1620" w:type="dxa"/>
          </w:tcPr>
          <w:p w14:paraId="595BC072" w14:textId="70146299" w:rsidR="00121B9E" w:rsidRPr="009721F5" w:rsidRDefault="00121B9E" w:rsidP="0012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FF2A870" w14:textId="77777777" w:rsidR="00121B9E" w:rsidRPr="009721F5" w:rsidRDefault="00121B9E" w:rsidP="00672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0B348E0F" w14:textId="59176C6F" w:rsidR="00121B9E" w:rsidRPr="009721F5" w:rsidRDefault="00121B9E" w:rsidP="00121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08D7730" w14:textId="77777777" w:rsidR="00121B9E" w:rsidRDefault="00121B9E" w:rsidP="0021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C0D245C" w14:textId="1D9D64C8" w:rsidR="00210DE6" w:rsidRPr="00210DE6" w:rsidRDefault="00210DE6" w:rsidP="00210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5A0FEE" w:rsidRPr="005A0FEE">
        <w:rPr>
          <w:rFonts w:ascii="Angsana New" w:hAnsi="Angsana New"/>
          <w:spacing w:val="-2"/>
          <w:sz w:val="30"/>
          <w:szCs w:val="30"/>
        </w:rPr>
        <w:t>20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47DE7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5A0FEE" w:rsidRPr="005A0FEE">
        <w:rPr>
          <w:rFonts w:ascii="Angsana New" w:hAnsi="Angsana New"/>
          <w:spacing w:val="-2"/>
          <w:sz w:val="30"/>
          <w:szCs w:val="30"/>
        </w:rPr>
        <w:t>2567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ที่ประชุมคณะกรรมการบริษัท </w:t>
      </w:r>
      <w:r w:rsidR="00304117">
        <w:rPr>
          <w:rFonts w:ascii="Angsana New" w:hAnsi="Angsana New" w:hint="cs"/>
          <w:spacing w:val="-2"/>
          <w:sz w:val="30"/>
          <w:szCs w:val="30"/>
          <w:cs/>
        </w:rPr>
        <w:t>บางกอก ดรัก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จำกัด ซึ่งเป็นบริษัทย่อย</w:t>
      </w:r>
      <w:r w:rsidR="00304117">
        <w:rPr>
          <w:rFonts w:ascii="Angsana New" w:hAnsi="Angsana New" w:hint="cs"/>
          <w:spacing w:val="-2"/>
          <w:sz w:val="30"/>
          <w:szCs w:val="30"/>
          <w:cs/>
        </w:rPr>
        <w:t>ของบริษัท</w:t>
      </w:r>
      <w:r w:rsidR="00C6228A">
        <w:rPr>
          <w:rFonts w:ascii="Angsana New" w:hAnsi="Angsana New"/>
          <w:spacing w:val="-2"/>
          <w:sz w:val="30"/>
          <w:szCs w:val="30"/>
        </w:rPr>
        <w:t xml:space="preserve"> </w:t>
      </w:r>
      <w:r w:rsidR="00C6228A">
        <w:rPr>
          <w:rFonts w:ascii="Angsana New" w:hAnsi="Angsana New" w:hint="cs"/>
          <w:spacing w:val="-2"/>
          <w:sz w:val="30"/>
          <w:szCs w:val="30"/>
          <w:cs/>
        </w:rPr>
        <w:t>มีมติให้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จัดตั้งบริษัทย่อยใหม่ชื่อ บริษัท </w:t>
      </w:r>
      <w:r>
        <w:rPr>
          <w:rFonts w:ascii="Angsana New" w:hAnsi="Angsana New" w:hint="cs"/>
          <w:spacing w:val="-2"/>
          <w:sz w:val="30"/>
          <w:szCs w:val="30"/>
          <w:cs/>
        </w:rPr>
        <w:t>บีเคดี วีว่า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pacing w:val="-2"/>
          <w:sz w:val="30"/>
          <w:szCs w:val="30"/>
          <w:cs/>
        </w:rPr>
        <w:t>เพื่อ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ดำเนินธุรกิจหลักเกี่ยวกับขายส่ง และขายปลีก สำหรับยาแผนปัจจุบัน ผลิตภัณฑ์เสริมอาหาร เวชสำอาง เครื่องสำอาง ยาสามัญประจำบ้าน ผลิตภัณฑ์สมุนไพรขายทั่วไป </w:t>
      </w:r>
      <w:r w:rsidR="00CF0828">
        <w:rPr>
          <w:rFonts w:ascii="Angsana New" w:hAnsi="Angsana New"/>
          <w:spacing w:val="-2"/>
          <w:sz w:val="30"/>
          <w:szCs w:val="30"/>
        </w:rPr>
        <w:br/>
      </w:r>
      <w:r w:rsidRPr="00210DE6">
        <w:rPr>
          <w:rFonts w:ascii="Angsana New" w:hAnsi="Angsana New"/>
          <w:spacing w:val="-2"/>
          <w:sz w:val="30"/>
          <w:szCs w:val="30"/>
          <w:cs/>
        </w:rPr>
        <w:t>และเครื่องมือแพทย์ และประกอบธุรกิจตลาดแบบตรงสำหรับผลิตภัณฑ์ข้างต้น</w:t>
      </w:r>
      <w:r w:rsidR="00C6228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6228A" w:rsidRPr="00C6228A">
        <w:rPr>
          <w:rFonts w:ascii="Angsana New" w:hAnsi="Angsana New"/>
          <w:spacing w:val="-2"/>
          <w:sz w:val="30"/>
          <w:szCs w:val="30"/>
          <w:cs/>
        </w:rPr>
        <w:t xml:space="preserve">โดยมีทุนจดทะเบียน </w:t>
      </w:r>
      <w:r w:rsidR="005A0FEE" w:rsidRPr="005A0FEE">
        <w:rPr>
          <w:rFonts w:ascii="Angsana New" w:hAnsi="Angsana New"/>
          <w:spacing w:val="-2"/>
          <w:sz w:val="30"/>
          <w:szCs w:val="30"/>
        </w:rPr>
        <w:t>10</w:t>
      </w:r>
      <w:r w:rsidR="00C6228A">
        <w:rPr>
          <w:rFonts w:ascii="Angsana New" w:hAnsi="Angsana New"/>
          <w:spacing w:val="-2"/>
          <w:sz w:val="30"/>
          <w:szCs w:val="30"/>
        </w:rPr>
        <w:t>,</w:t>
      </w:r>
      <w:r w:rsidR="005A0FEE" w:rsidRPr="005A0FEE">
        <w:rPr>
          <w:rFonts w:ascii="Angsana New" w:hAnsi="Angsana New"/>
          <w:spacing w:val="-2"/>
          <w:sz w:val="30"/>
          <w:szCs w:val="30"/>
        </w:rPr>
        <w:t>000</w:t>
      </w:r>
      <w:r w:rsidR="00C6228A" w:rsidRPr="00C6228A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มูลค่าหุ้นละ </w:t>
      </w:r>
      <w:r w:rsidR="005A0FEE" w:rsidRPr="005A0FEE">
        <w:rPr>
          <w:rFonts w:ascii="Angsana New" w:hAnsi="Angsana New"/>
          <w:spacing w:val="-2"/>
          <w:sz w:val="30"/>
          <w:szCs w:val="30"/>
        </w:rPr>
        <w:t>100</w:t>
      </w:r>
      <w:r w:rsidR="00C6228A" w:rsidRPr="00C6228A">
        <w:rPr>
          <w:rFonts w:ascii="Angsana New" w:hAnsi="Angsana New"/>
          <w:spacing w:val="-2"/>
          <w:sz w:val="30"/>
          <w:szCs w:val="30"/>
          <w:cs/>
        </w:rPr>
        <w:t xml:space="preserve"> บาท รวมเป็นเงิน </w:t>
      </w:r>
      <w:r w:rsidR="005A0FEE" w:rsidRPr="005A0FEE">
        <w:rPr>
          <w:rFonts w:ascii="Angsana New" w:hAnsi="Angsana New"/>
          <w:spacing w:val="-2"/>
          <w:sz w:val="30"/>
          <w:szCs w:val="30"/>
        </w:rPr>
        <w:t>1</w:t>
      </w:r>
      <w:r w:rsidR="00C6228A">
        <w:rPr>
          <w:rFonts w:ascii="Angsana New" w:hAnsi="Angsana New"/>
          <w:spacing w:val="-2"/>
          <w:sz w:val="30"/>
          <w:szCs w:val="30"/>
        </w:rPr>
        <w:t>,</w:t>
      </w:r>
      <w:r w:rsidR="005A0FEE" w:rsidRPr="005A0FEE">
        <w:rPr>
          <w:rFonts w:ascii="Angsana New" w:hAnsi="Angsana New"/>
          <w:spacing w:val="-2"/>
          <w:sz w:val="30"/>
          <w:szCs w:val="30"/>
        </w:rPr>
        <w:t>000</w:t>
      </w:r>
      <w:r w:rsidR="00C6228A">
        <w:rPr>
          <w:rFonts w:ascii="Angsana New" w:hAnsi="Angsana New"/>
          <w:spacing w:val="-2"/>
          <w:sz w:val="30"/>
          <w:szCs w:val="30"/>
        </w:rPr>
        <w:t>,</w:t>
      </w:r>
      <w:r w:rsidR="005A0FEE" w:rsidRPr="005A0FEE">
        <w:rPr>
          <w:rFonts w:ascii="Angsana New" w:hAnsi="Angsana New"/>
          <w:spacing w:val="-2"/>
          <w:sz w:val="30"/>
          <w:szCs w:val="30"/>
        </w:rPr>
        <w:t>000</w:t>
      </w:r>
      <w:r w:rsidR="00C6228A" w:rsidRPr="00C6228A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ทั้งนี้ บริษัท </w:t>
      </w:r>
      <w:r>
        <w:rPr>
          <w:rFonts w:ascii="Angsana New" w:hAnsi="Angsana New" w:hint="cs"/>
          <w:spacing w:val="-2"/>
          <w:sz w:val="30"/>
          <w:szCs w:val="30"/>
          <w:cs/>
        </w:rPr>
        <w:t>บางกอก ดรัก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จำกัด ถือหุ้นร้อยละ </w:t>
      </w:r>
      <w:r w:rsidR="005A0FEE" w:rsidRPr="005A0FEE">
        <w:rPr>
          <w:rFonts w:ascii="Angsana New" w:hAnsi="Angsana New"/>
          <w:spacing w:val="-2"/>
          <w:sz w:val="30"/>
          <w:szCs w:val="30"/>
        </w:rPr>
        <w:t>99</w:t>
      </w:r>
      <w:r w:rsidR="004074F4">
        <w:rPr>
          <w:rFonts w:ascii="Angsana New" w:hAnsi="Angsana New"/>
          <w:spacing w:val="-2"/>
          <w:sz w:val="30"/>
          <w:szCs w:val="30"/>
        </w:rPr>
        <w:t>.</w:t>
      </w:r>
      <w:r w:rsidR="000145F9">
        <w:rPr>
          <w:rFonts w:ascii="Angsana New" w:hAnsi="Angsana New"/>
          <w:spacing w:val="-2"/>
          <w:sz w:val="30"/>
          <w:szCs w:val="30"/>
        </w:rPr>
        <w:t>98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บริษัทย่อยดังกล่าวจดทะเบียนจัดตั้งบริษัท</w:t>
      </w:r>
      <w:r w:rsidR="00770184">
        <w:rPr>
          <w:rFonts w:ascii="Angsana New" w:hAnsi="Angsana New" w:hint="cs"/>
          <w:spacing w:val="-2"/>
          <w:sz w:val="30"/>
          <w:szCs w:val="30"/>
          <w:cs/>
        </w:rPr>
        <w:t>กับกระทรวงพาณิชย์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แล้วเมื่อวันที่ </w:t>
      </w:r>
      <w:r w:rsidR="005A0FEE" w:rsidRPr="005A0FEE">
        <w:rPr>
          <w:rFonts w:ascii="Angsana New" w:hAnsi="Angsana New"/>
          <w:spacing w:val="-2"/>
          <w:sz w:val="30"/>
          <w:szCs w:val="30"/>
        </w:rPr>
        <w:t>21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A0FEE" w:rsidRPr="005A0FEE">
        <w:rPr>
          <w:rFonts w:ascii="Angsana New" w:hAnsi="Angsana New"/>
          <w:spacing w:val="-2"/>
          <w:sz w:val="30"/>
          <w:szCs w:val="30"/>
        </w:rPr>
        <w:t>2567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และชำระค่าหุ้นตามสัดส่วนการลงทุน</w:t>
      </w:r>
      <w:r w:rsidR="004074F4">
        <w:rPr>
          <w:rFonts w:ascii="Angsana New" w:hAnsi="Angsana New" w:hint="cs"/>
          <w:spacing w:val="-2"/>
          <w:sz w:val="30"/>
          <w:szCs w:val="30"/>
          <w:cs/>
        </w:rPr>
        <w:t>ดังกล่าว</w:t>
      </w:r>
      <w:r w:rsidR="00D13E53">
        <w:rPr>
          <w:rFonts w:ascii="Angsana New" w:hAnsi="Angsana New" w:hint="cs"/>
          <w:spacing w:val="-2"/>
          <w:sz w:val="30"/>
          <w:szCs w:val="30"/>
          <w:cs/>
        </w:rPr>
        <w:t>แล้ว</w:t>
      </w:r>
      <w:r w:rsidR="004074F4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5A0FEE" w:rsidRPr="005A0FEE">
        <w:rPr>
          <w:rFonts w:ascii="Angsana New" w:hAnsi="Angsana New"/>
          <w:spacing w:val="-2"/>
          <w:sz w:val="30"/>
          <w:szCs w:val="30"/>
        </w:rPr>
        <w:t>15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074F4"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A0FEE" w:rsidRPr="005A0FEE">
        <w:rPr>
          <w:rFonts w:ascii="Angsana New" w:hAnsi="Angsana New"/>
          <w:spacing w:val="-2"/>
          <w:sz w:val="30"/>
          <w:szCs w:val="30"/>
        </w:rPr>
        <w:t>2567</w:t>
      </w:r>
    </w:p>
    <w:p w14:paraId="67D36FD5" w14:textId="77777777" w:rsidR="00210DE6" w:rsidRPr="00210DE6" w:rsidRDefault="00210DE6" w:rsidP="00121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C2C8D0" w14:textId="7FB48EAF" w:rsidR="00671474" w:rsidRPr="009721F5" w:rsidRDefault="00671474" w:rsidP="005F59E9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ลูกหนี้การค้า</w:t>
      </w:r>
    </w:p>
    <w:p w14:paraId="3EF2D7C9" w14:textId="31027B68" w:rsidR="00521FD2" w:rsidRDefault="00521FD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32231A" w:rsidRPr="00525397" w14:paraId="6EC81172" w14:textId="77777777" w:rsidTr="00B93F97">
        <w:trPr>
          <w:cantSplit/>
          <w:tblHeader/>
        </w:trPr>
        <w:tc>
          <w:tcPr>
            <w:tcW w:w="3420" w:type="dxa"/>
            <w:vAlign w:val="bottom"/>
          </w:tcPr>
          <w:p w14:paraId="6A3F9CE3" w14:textId="77777777" w:rsidR="0032231A" w:rsidRPr="00525397" w:rsidRDefault="0032231A" w:rsidP="00B93F9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572A8BA" w14:textId="77777777" w:rsidR="0032231A" w:rsidRPr="00525397" w:rsidRDefault="0032231A" w:rsidP="00B93F97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25397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ABFAF81" w14:textId="77777777" w:rsidR="0032231A" w:rsidRPr="00525397" w:rsidRDefault="0032231A" w:rsidP="00B93F9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66BCA9B9" w14:textId="77777777" w:rsidR="0032231A" w:rsidRPr="00525397" w:rsidRDefault="0032231A" w:rsidP="00B93F9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525397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639" w:rsidRPr="00525397" w14:paraId="25AD04A0" w14:textId="77777777" w:rsidTr="00B93F97">
        <w:trPr>
          <w:cantSplit/>
          <w:tblHeader/>
        </w:trPr>
        <w:tc>
          <w:tcPr>
            <w:tcW w:w="3420" w:type="dxa"/>
            <w:vAlign w:val="bottom"/>
          </w:tcPr>
          <w:p w14:paraId="0C522A31" w14:textId="77777777" w:rsidR="00C37639" w:rsidRPr="00525397" w:rsidRDefault="00C37639" w:rsidP="00C376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29634E" w14:textId="2026EDCC" w:rsidR="00C37639" w:rsidRPr="00B75BF2" w:rsidRDefault="005A0FEE" w:rsidP="00C3763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5A0FEE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30</w:t>
            </w:r>
            <w:r w:rsidR="00C37639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C37639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9D38872" w14:textId="77777777" w:rsidR="00C37639" w:rsidRPr="00525397" w:rsidRDefault="00C37639" w:rsidP="00C37639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3264079" w14:textId="3520EC7A" w:rsidR="00C37639" w:rsidRPr="00B75BF2" w:rsidRDefault="005A0FEE" w:rsidP="00C37639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5A0FEE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C37639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C37639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4D84519A" w14:textId="77777777" w:rsidR="00C37639" w:rsidRPr="00525397" w:rsidRDefault="00C37639" w:rsidP="00C376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683B4D25" w14:textId="29450D74" w:rsidR="00C37639" w:rsidRPr="00B75BF2" w:rsidRDefault="005A0FEE" w:rsidP="00C37639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C37639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C37639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60B7A3B" w14:textId="77777777" w:rsidR="00C37639" w:rsidRPr="00525397" w:rsidRDefault="00C37639" w:rsidP="00C3763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415CF197" w14:textId="046A2DC2" w:rsidR="00C37639" w:rsidRPr="00B75BF2" w:rsidRDefault="005A0FEE" w:rsidP="00C3763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5A0FEE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C37639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C37639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C37639" w:rsidRPr="00525397" w14:paraId="516B574D" w14:textId="77777777" w:rsidTr="00B93F97">
        <w:trPr>
          <w:cantSplit/>
          <w:tblHeader/>
        </w:trPr>
        <w:tc>
          <w:tcPr>
            <w:tcW w:w="3420" w:type="dxa"/>
            <w:vAlign w:val="bottom"/>
          </w:tcPr>
          <w:p w14:paraId="79972EA3" w14:textId="77777777" w:rsidR="00C37639" w:rsidRPr="00525397" w:rsidRDefault="00C37639" w:rsidP="00C376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E50C1E" w14:textId="2DA0B40D" w:rsidR="00C37639" w:rsidRPr="00525397" w:rsidRDefault="005A0FEE" w:rsidP="00C37639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5A0FEE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690E99C3" w14:textId="77777777" w:rsidR="00C37639" w:rsidRPr="00525397" w:rsidRDefault="00C37639" w:rsidP="00C37639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2DB6E3" w14:textId="7D0E5967" w:rsidR="00C37639" w:rsidRPr="00525397" w:rsidRDefault="005A0FEE" w:rsidP="00C37639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5A0FEE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24CE15A2" w14:textId="77777777" w:rsidR="00C37639" w:rsidRPr="00525397" w:rsidRDefault="00C37639" w:rsidP="00C376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120A260" w14:textId="65E47598" w:rsidR="00C37639" w:rsidRPr="00525397" w:rsidRDefault="005A0FEE" w:rsidP="00C37639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b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C01EB08" w14:textId="77777777" w:rsidR="00C37639" w:rsidRPr="00525397" w:rsidRDefault="00C37639" w:rsidP="00C3763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60A2678C" w14:textId="4E86694D" w:rsidR="00C37639" w:rsidRPr="00525397" w:rsidRDefault="005A0FEE" w:rsidP="00C3763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5A0FEE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C37639" w:rsidRPr="00525397" w14:paraId="2A7901F8" w14:textId="77777777" w:rsidTr="00B93F97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1E00FEF7" w14:textId="77777777" w:rsidR="00C37639" w:rsidRPr="00525397" w:rsidRDefault="00C37639" w:rsidP="00C3763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274202FA" w14:textId="77777777" w:rsidR="00C37639" w:rsidRPr="00525397" w:rsidRDefault="00C37639" w:rsidP="00C3763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52539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253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539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37639" w:rsidRPr="00525397" w14:paraId="0221437A" w14:textId="77777777" w:rsidTr="00B93F97">
        <w:trPr>
          <w:cantSplit/>
        </w:trPr>
        <w:tc>
          <w:tcPr>
            <w:tcW w:w="3420" w:type="dxa"/>
            <w:hideMark/>
          </w:tcPr>
          <w:p w14:paraId="7F4D5611" w14:textId="77777777" w:rsidR="00C37639" w:rsidRPr="00525397" w:rsidRDefault="00C37639" w:rsidP="00C3763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4EBB53F" w14:textId="1C1AF254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310</w:t>
            </w:r>
            <w:r w:rsidR="00C87DFA" w:rsidRPr="00C87DFA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80" w:type="dxa"/>
          </w:tcPr>
          <w:p w14:paraId="71952174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314ABE" w14:textId="0317E2E0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330</w:t>
            </w:r>
            <w:r w:rsidR="00C37639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78" w:type="dxa"/>
          </w:tcPr>
          <w:p w14:paraId="5B0D0834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E00A10A" w14:textId="2BEC5F0B" w:rsidR="00C37639" w:rsidRPr="00525397" w:rsidRDefault="005A0FEE" w:rsidP="00C37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287</w:t>
            </w:r>
            <w:r w:rsidR="000B3F96" w:rsidRPr="000B3F96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865</w:t>
            </w:r>
          </w:p>
        </w:tc>
        <w:tc>
          <w:tcPr>
            <w:tcW w:w="180" w:type="dxa"/>
          </w:tcPr>
          <w:p w14:paraId="192EBC06" w14:textId="77777777" w:rsidR="00C37639" w:rsidRPr="00525397" w:rsidRDefault="00C37639" w:rsidP="00C376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30EFFF48" w14:textId="3A679FFD" w:rsidR="00C37639" w:rsidRPr="00525397" w:rsidRDefault="005A0FEE" w:rsidP="00C37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  <w:r w:rsidR="00C37639" w:rsidRPr="00525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C37639" w:rsidRPr="00525397" w14:paraId="12424C44" w14:textId="77777777" w:rsidTr="00B93F97">
        <w:trPr>
          <w:cantSplit/>
        </w:trPr>
        <w:tc>
          <w:tcPr>
            <w:tcW w:w="3420" w:type="dxa"/>
            <w:hideMark/>
          </w:tcPr>
          <w:p w14:paraId="51265C63" w14:textId="77777777" w:rsidR="00C37639" w:rsidRPr="00525397" w:rsidRDefault="00C37639" w:rsidP="00C3763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47B31D3B" w14:textId="77777777" w:rsidR="00C37639" w:rsidRPr="00525397" w:rsidRDefault="00C37639" w:rsidP="00C37639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D75340E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5ACBD6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A4AA6E9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CF20E23" w14:textId="77777777" w:rsidR="00C37639" w:rsidRPr="00525397" w:rsidRDefault="00C37639" w:rsidP="00C37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D153838" w14:textId="77777777" w:rsidR="00C37639" w:rsidRPr="00525397" w:rsidRDefault="00C37639" w:rsidP="00C376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421A9E93" w14:textId="77777777" w:rsidR="00C37639" w:rsidRPr="00525397" w:rsidRDefault="00C37639" w:rsidP="00C37639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639" w:rsidRPr="00525397" w14:paraId="2EBD0069" w14:textId="77777777" w:rsidTr="00B93F97">
        <w:trPr>
          <w:cantSplit/>
        </w:trPr>
        <w:tc>
          <w:tcPr>
            <w:tcW w:w="3420" w:type="dxa"/>
            <w:hideMark/>
          </w:tcPr>
          <w:p w14:paraId="14747E89" w14:textId="609AD859" w:rsidR="00C37639" w:rsidRPr="00525397" w:rsidRDefault="00C37639" w:rsidP="00C37639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1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30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426F93A" w14:textId="45498EE1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10</w:t>
            </w:r>
            <w:r w:rsidR="00867B09" w:rsidRPr="00867B09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180" w:type="dxa"/>
          </w:tcPr>
          <w:p w14:paraId="76340D65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F2C80A" w14:textId="3F314C50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14</w:t>
            </w:r>
            <w:r w:rsidR="00C37639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78" w:type="dxa"/>
          </w:tcPr>
          <w:p w14:paraId="0DF0F44A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6FD86763" w14:textId="0CD0B76E" w:rsidR="00C37639" w:rsidRPr="00525397" w:rsidRDefault="005A0FEE" w:rsidP="00C37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71</w:t>
            </w:r>
            <w:r w:rsidR="00793DC7" w:rsidRPr="00793DC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892</w:t>
            </w:r>
          </w:p>
        </w:tc>
        <w:tc>
          <w:tcPr>
            <w:tcW w:w="180" w:type="dxa"/>
          </w:tcPr>
          <w:p w14:paraId="5C033D1F" w14:textId="77777777" w:rsidR="00C37639" w:rsidRPr="00525397" w:rsidRDefault="00C37639" w:rsidP="00C376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34CA75B" w14:textId="2140B46B" w:rsidR="00C37639" w:rsidRPr="00525397" w:rsidRDefault="005A0FEE" w:rsidP="00C37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C37639" w:rsidRPr="0052539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988</w:t>
            </w:r>
          </w:p>
        </w:tc>
      </w:tr>
      <w:tr w:rsidR="00C37639" w:rsidRPr="00525397" w14:paraId="5413794C" w14:textId="77777777" w:rsidTr="00B93F97">
        <w:trPr>
          <w:cantSplit/>
        </w:trPr>
        <w:tc>
          <w:tcPr>
            <w:tcW w:w="3420" w:type="dxa"/>
            <w:hideMark/>
          </w:tcPr>
          <w:p w14:paraId="23C59863" w14:textId="58400B4E" w:rsidR="00C37639" w:rsidRPr="00525397" w:rsidRDefault="00C37639" w:rsidP="00C37639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31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60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6E73C915" w14:textId="6A0FFEBC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</w:t>
            </w:r>
            <w:r w:rsidR="00867B09" w:rsidRPr="00867B09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80" w:type="dxa"/>
          </w:tcPr>
          <w:p w14:paraId="6AF61087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E50C71" w14:textId="694E3806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78" w:type="dxa"/>
          </w:tcPr>
          <w:p w14:paraId="7A1B3F90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262628A" w14:textId="708D198F" w:rsidR="00C37639" w:rsidRPr="00525397" w:rsidRDefault="005A0FEE" w:rsidP="006B59E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793DC7" w:rsidRPr="00793DC7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395</w:t>
            </w:r>
          </w:p>
        </w:tc>
        <w:tc>
          <w:tcPr>
            <w:tcW w:w="180" w:type="dxa"/>
          </w:tcPr>
          <w:p w14:paraId="136AF8EA" w14:textId="77777777" w:rsidR="00C37639" w:rsidRPr="00525397" w:rsidRDefault="00C37639" w:rsidP="00C376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9DBE601" w14:textId="77777777" w:rsidR="00C37639" w:rsidRPr="00525397" w:rsidRDefault="00C37639" w:rsidP="001C66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7639" w:rsidRPr="00525397" w14:paraId="1ACCAB4D" w14:textId="77777777" w:rsidTr="00B93F97">
        <w:trPr>
          <w:cantSplit/>
        </w:trPr>
        <w:tc>
          <w:tcPr>
            <w:tcW w:w="3420" w:type="dxa"/>
            <w:hideMark/>
          </w:tcPr>
          <w:p w14:paraId="0A2136A6" w14:textId="3F803675" w:rsidR="00C37639" w:rsidRPr="00525397" w:rsidRDefault="00C37639" w:rsidP="00C37639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61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90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73A3035" w14:textId="60052AAD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80" w:type="dxa"/>
          </w:tcPr>
          <w:p w14:paraId="4E583A0B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B79B34" w14:textId="0FC236C3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78" w:type="dxa"/>
          </w:tcPr>
          <w:p w14:paraId="03C9E041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2ACC03A" w14:textId="432CD92E" w:rsidR="00C37639" w:rsidRPr="00525397" w:rsidRDefault="005A0FEE" w:rsidP="006B59E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793DC7" w:rsidRPr="00793DC7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180" w:type="dxa"/>
          </w:tcPr>
          <w:p w14:paraId="68576E20" w14:textId="77777777" w:rsidR="00C37639" w:rsidRPr="00525397" w:rsidRDefault="00C37639" w:rsidP="00C376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7D28A19B" w14:textId="77777777" w:rsidR="00C37639" w:rsidRPr="00525397" w:rsidRDefault="00C37639" w:rsidP="001C66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7639" w:rsidRPr="00525397" w14:paraId="2BFA6605" w14:textId="77777777" w:rsidTr="00B93F97">
        <w:trPr>
          <w:cantSplit/>
        </w:trPr>
        <w:tc>
          <w:tcPr>
            <w:tcW w:w="3420" w:type="dxa"/>
            <w:hideMark/>
          </w:tcPr>
          <w:p w14:paraId="38D46358" w14:textId="1E46F86B" w:rsidR="00C37639" w:rsidRPr="00525397" w:rsidRDefault="00C37639" w:rsidP="00C37639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90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3ED8D" w14:textId="04DC3743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2</w:t>
            </w:r>
            <w:r w:rsidR="00867B09" w:rsidRPr="00867B09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80" w:type="dxa"/>
          </w:tcPr>
          <w:p w14:paraId="16ED181C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2B481" w14:textId="639112F0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2</w:t>
            </w:r>
            <w:r w:rsidR="00C37639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78" w:type="dxa"/>
          </w:tcPr>
          <w:p w14:paraId="68937388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C40ADC" w14:textId="7FB9450E" w:rsidR="00C37639" w:rsidRPr="00525397" w:rsidRDefault="005A0FEE" w:rsidP="006B59E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93DC7" w:rsidRPr="00793DC7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180" w:type="dxa"/>
          </w:tcPr>
          <w:p w14:paraId="2AE18DB0" w14:textId="77777777" w:rsidR="00C37639" w:rsidRPr="00525397" w:rsidRDefault="00C37639" w:rsidP="00C37639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0564D7" w14:textId="77777777" w:rsidR="00C37639" w:rsidRPr="00525397" w:rsidRDefault="00C37639" w:rsidP="001C663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7639" w:rsidRPr="00525397" w14:paraId="6758451C" w14:textId="77777777" w:rsidTr="00B93F97">
        <w:trPr>
          <w:cantSplit/>
        </w:trPr>
        <w:tc>
          <w:tcPr>
            <w:tcW w:w="3420" w:type="dxa"/>
            <w:hideMark/>
          </w:tcPr>
          <w:p w14:paraId="4028A675" w14:textId="77777777" w:rsidR="00C37639" w:rsidRPr="00525397" w:rsidRDefault="00C37639" w:rsidP="00C3763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3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6ABC5" w14:textId="05943C1F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323</w:t>
            </w:r>
            <w:r w:rsidR="00867B09" w:rsidRPr="00867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721</w:t>
            </w:r>
          </w:p>
        </w:tc>
        <w:tc>
          <w:tcPr>
            <w:tcW w:w="180" w:type="dxa"/>
          </w:tcPr>
          <w:p w14:paraId="33789988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6BEB7" w14:textId="75844DB6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C37639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78" w:type="dxa"/>
          </w:tcPr>
          <w:p w14:paraId="7BEF30D1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0C6ED" w14:textId="593F4E4B" w:rsidR="00C37639" w:rsidRPr="00525397" w:rsidRDefault="005A0FEE" w:rsidP="00C37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403</w:t>
            </w:r>
            <w:r w:rsidR="00793DC7" w:rsidRPr="00793D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</w:t>
            </w:r>
          </w:p>
        </w:tc>
        <w:tc>
          <w:tcPr>
            <w:tcW w:w="180" w:type="dxa"/>
          </w:tcPr>
          <w:p w14:paraId="444C3575" w14:textId="77777777" w:rsidR="00C37639" w:rsidRPr="00525397" w:rsidRDefault="00C37639" w:rsidP="00C3763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AABAEA8" w14:textId="17B409AA" w:rsidR="00C37639" w:rsidRPr="00525397" w:rsidRDefault="005A0FEE" w:rsidP="00C37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  <w:r w:rsidR="00C37639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</w:p>
        </w:tc>
      </w:tr>
      <w:tr w:rsidR="00C37639" w:rsidRPr="00525397" w14:paraId="4AE5BBE6" w14:textId="77777777" w:rsidTr="00B93F97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40603A75" w14:textId="77777777" w:rsidR="00C37639" w:rsidRPr="00525397" w:rsidRDefault="00C37639" w:rsidP="00C37639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25397">
              <w:rPr>
                <w:rFonts w:ascii="Angsana New" w:hAnsi="Angsana New"/>
                <w:sz w:val="30"/>
                <w:szCs w:val="30"/>
              </w:rPr>
              <w:br/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F7AF0" w14:textId="26C12A57" w:rsidR="00C37639" w:rsidRPr="00525397" w:rsidRDefault="00867B09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67B09">
              <w:rPr>
                <w:rFonts w:ascii="Angsana New" w:hAnsi="Angsana New"/>
                <w:sz w:val="30"/>
                <w:szCs w:val="30"/>
              </w:rPr>
              <w:t>(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1</w:t>
            </w:r>
            <w:r w:rsidRPr="00867B09">
              <w:rPr>
                <w:rFonts w:ascii="Angsana New" w:hAnsi="Angsana New"/>
                <w:sz w:val="30"/>
                <w:szCs w:val="30"/>
              </w:rPr>
              <w:t>,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566</w:t>
            </w:r>
            <w:r w:rsidRPr="00867B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50C1A42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84458" w14:textId="62D5A01E" w:rsidR="00C37639" w:rsidRPr="00525397" w:rsidRDefault="00C37639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(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1</w:t>
            </w:r>
            <w:r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713</w:t>
            </w:r>
            <w:r w:rsidRPr="005253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142D329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BBB04" w14:textId="66E7D8C1" w:rsidR="00C37639" w:rsidRPr="00525397" w:rsidRDefault="007754A4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324A50" w14:textId="77777777" w:rsidR="00C37639" w:rsidRPr="00525397" w:rsidRDefault="00C37639" w:rsidP="00C37639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0259D24E" w14:textId="77777777" w:rsidR="00C37639" w:rsidRPr="00525397" w:rsidRDefault="00C37639" w:rsidP="00C3763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7639" w:rsidRPr="00525397" w14:paraId="59E66915" w14:textId="77777777" w:rsidTr="00B93F97">
        <w:trPr>
          <w:cantSplit/>
        </w:trPr>
        <w:tc>
          <w:tcPr>
            <w:tcW w:w="3420" w:type="dxa"/>
            <w:hideMark/>
          </w:tcPr>
          <w:p w14:paraId="6A663DEC" w14:textId="77777777" w:rsidR="00C37639" w:rsidRPr="00525397" w:rsidRDefault="00C37639" w:rsidP="00C3763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3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26FA2" w14:textId="665C5C74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322</w:t>
            </w:r>
            <w:r w:rsidR="00867B09" w:rsidRPr="00867B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80" w:type="dxa"/>
          </w:tcPr>
          <w:p w14:paraId="2E617F15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550B63" w14:textId="277F3F25" w:rsidR="00C37639" w:rsidRPr="00525397" w:rsidRDefault="005A0FEE" w:rsidP="00C37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  <w:r w:rsidR="00C37639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78" w:type="dxa"/>
          </w:tcPr>
          <w:p w14:paraId="72A2CF18" w14:textId="77777777" w:rsidR="00C37639" w:rsidRPr="00525397" w:rsidRDefault="00C37639" w:rsidP="00C376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FCEEA" w14:textId="0AC0916C" w:rsidR="00C37639" w:rsidRPr="00525397" w:rsidRDefault="005A0FEE" w:rsidP="00C37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403</w:t>
            </w:r>
            <w:r w:rsidR="007754A4" w:rsidRPr="00793D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</w:t>
            </w:r>
          </w:p>
        </w:tc>
        <w:tc>
          <w:tcPr>
            <w:tcW w:w="180" w:type="dxa"/>
          </w:tcPr>
          <w:p w14:paraId="0CE1E950" w14:textId="77777777" w:rsidR="00C37639" w:rsidRPr="00525397" w:rsidRDefault="00C37639" w:rsidP="00C37639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51C050BE" w14:textId="39C47E42" w:rsidR="00C37639" w:rsidRPr="00525397" w:rsidRDefault="005A0FEE" w:rsidP="00C37639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  <w:r w:rsidR="00C37639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</w:p>
        </w:tc>
      </w:tr>
    </w:tbl>
    <w:p w14:paraId="16DB3AB7" w14:textId="09C1872C" w:rsidR="00A63E5D" w:rsidRPr="009721F5" w:rsidRDefault="00A63E5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lastRenderedPageBreak/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5A0FEE" w:rsidRPr="005A0FEE">
        <w:rPr>
          <w:rFonts w:ascii="Angsana New" w:hAnsi="Angsana New" w:hint="cs"/>
          <w:sz w:val="30"/>
          <w:szCs w:val="30"/>
        </w:rPr>
        <w:t>30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="005A0FEE" w:rsidRPr="005A0FEE">
        <w:rPr>
          <w:rFonts w:ascii="Angsana New" w:hAnsi="Angsana New" w:hint="cs"/>
          <w:sz w:val="30"/>
          <w:szCs w:val="30"/>
        </w:rPr>
        <w:t>180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วัน</w:t>
      </w:r>
    </w:p>
    <w:p w14:paraId="0395A489" w14:textId="77777777" w:rsidR="00A63E5D" w:rsidRPr="009721F5" w:rsidRDefault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1256"/>
        <w:gridCol w:w="182"/>
        <w:gridCol w:w="1262"/>
        <w:gridCol w:w="178"/>
        <w:gridCol w:w="1262"/>
        <w:gridCol w:w="178"/>
        <w:gridCol w:w="1352"/>
      </w:tblGrid>
      <w:tr w:rsidR="00A63E5D" w:rsidRPr="009721F5" w14:paraId="04B6FF4E" w14:textId="77777777" w:rsidTr="0000098A">
        <w:trPr>
          <w:cantSplit/>
          <w:trHeight w:val="20"/>
          <w:tblHeader/>
        </w:trPr>
        <w:tc>
          <w:tcPr>
            <w:tcW w:w="3420" w:type="dxa"/>
          </w:tcPr>
          <w:p w14:paraId="068C7394" w14:textId="28CAEDDB" w:rsidR="00A63E5D" w:rsidRPr="009721F5" w:rsidRDefault="00A63E5D" w:rsidP="0000098A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 w:rsidR="00B25C68"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553A9A61" w14:textId="0C13C23A" w:rsidR="00A63E5D" w:rsidRPr="009721F5" w:rsidRDefault="00A63E5D" w:rsidP="0000098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4415C1F" w14:textId="77777777" w:rsidR="00A63E5D" w:rsidRPr="009721F5" w:rsidRDefault="00A63E5D" w:rsidP="0000098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A77E5C9" w14:textId="71791021" w:rsidR="00A63E5D" w:rsidRPr="009721F5" w:rsidRDefault="00A63E5D" w:rsidP="0000098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A63E5D" w:rsidRPr="009721F5" w14:paraId="55465717" w14:textId="77777777" w:rsidTr="00820973">
        <w:trPr>
          <w:cantSplit/>
          <w:trHeight w:val="20"/>
          <w:tblHeader/>
        </w:trPr>
        <w:tc>
          <w:tcPr>
            <w:tcW w:w="3420" w:type="dxa"/>
          </w:tcPr>
          <w:p w14:paraId="7B6CF80C" w14:textId="77777777" w:rsidR="00A63E5D" w:rsidRPr="009721F5" w:rsidRDefault="00A63E5D" w:rsidP="00A63E5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E74E4B7" w14:textId="3D7CA09F" w:rsidR="00A63E5D" w:rsidRPr="009721F5" w:rsidRDefault="005A0FEE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</w:t>
            </w:r>
            <w:r w:rsidRPr="005A0FEE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82" w:type="dxa"/>
            <w:vAlign w:val="bottom"/>
          </w:tcPr>
          <w:p w14:paraId="0576F9CE" w14:textId="77777777" w:rsidR="00A63E5D" w:rsidRPr="009721F5" w:rsidRDefault="00A63E5D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405A0597" w14:textId="73AD6EFA" w:rsidR="00A63E5D" w:rsidRPr="009721F5" w:rsidRDefault="005A0FEE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</w:t>
            </w:r>
            <w:r w:rsidRPr="005A0FEE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6</w:t>
            </w:r>
          </w:p>
        </w:tc>
        <w:tc>
          <w:tcPr>
            <w:tcW w:w="178" w:type="dxa"/>
          </w:tcPr>
          <w:p w14:paraId="58953CB5" w14:textId="77777777" w:rsidR="00A63E5D" w:rsidRPr="009721F5" w:rsidRDefault="00A63E5D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046D733" w14:textId="0FA5FB12" w:rsidR="00A63E5D" w:rsidRPr="009721F5" w:rsidRDefault="005A0FEE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</w:t>
            </w:r>
            <w:r w:rsidRPr="005A0FEE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7</w:t>
            </w:r>
          </w:p>
        </w:tc>
        <w:tc>
          <w:tcPr>
            <w:tcW w:w="178" w:type="dxa"/>
            <w:vAlign w:val="bottom"/>
          </w:tcPr>
          <w:p w14:paraId="68BAAB7F" w14:textId="77777777" w:rsidR="00A63E5D" w:rsidRPr="009721F5" w:rsidRDefault="00A63E5D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5C521D99" w14:textId="3A1FBA4C" w:rsidR="00A63E5D" w:rsidRPr="009721F5" w:rsidRDefault="005A0FEE" w:rsidP="00A63E5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 w:val="0"/>
                <w:sz w:val="30"/>
                <w:szCs w:val="30"/>
                <w:lang w:val="en-US"/>
              </w:rPr>
              <w:t>256</w:t>
            </w:r>
            <w:r w:rsidRPr="005A0FEE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6</w:t>
            </w:r>
          </w:p>
        </w:tc>
      </w:tr>
      <w:tr w:rsidR="00A63E5D" w:rsidRPr="009721F5" w14:paraId="6DED0FC1" w14:textId="77777777" w:rsidTr="0000098A">
        <w:trPr>
          <w:cantSplit/>
          <w:trHeight w:val="20"/>
          <w:tblHeader/>
        </w:trPr>
        <w:tc>
          <w:tcPr>
            <w:tcW w:w="3420" w:type="dxa"/>
          </w:tcPr>
          <w:p w14:paraId="0687E566" w14:textId="77777777" w:rsidR="00A63E5D" w:rsidRPr="009721F5" w:rsidRDefault="00A63E5D" w:rsidP="00000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6783DF1" w14:textId="77777777" w:rsidR="00A63E5D" w:rsidRPr="009721F5" w:rsidRDefault="00A63E5D" w:rsidP="0000098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0313" w:rsidRPr="009721F5" w14:paraId="00D333F8" w14:textId="77777777" w:rsidTr="00820973">
        <w:trPr>
          <w:cantSplit/>
          <w:trHeight w:val="20"/>
        </w:trPr>
        <w:tc>
          <w:tcPr>
            <w:tcW w:w="3420" w:type="dxa"/>
          </w:tcPr>
          <w:p w14:paraId="3A824AB6" w14:textId="182A608E" w:rsidR="00380313" w:rsidRPr="009721F5" w:rsidRDefault="00380313" w:rsidP="0038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5A0FEE" w:rsidRPr="005A0FE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56" w:type="dxa"/>
            <w:vAlign w:val="bottom"/>
          </w:tcPr>
          <w:p w14:paraId="3378FBAA" w14:textId="550262BD" w:rsidR="00380313" w:rsidRPr="009721F5" w:rsidRDefault="005A0FEE" w:rsidP="0038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</w:t>
            </w:r>
            <w:r w:rsidR="00DC79E0" w:rsidRPr="00DC79E0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713</w:t>
            </w:r>
          </w:p>
        </w:tc>
        <w:tc>
          <w:tcPr>
            <w:tcW w:w="182" w:type="dxa"/>
            <w:vAlign w:val="bottom"/>
          </w:tcPr>
          <w:p w14:paraId="435B708A" w14:textId="77777777" w:rsidR="00380313" w:rsidRPr="009721F5" w:rsidRDefault="00380313" w:rsidP="0038031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5F9386C" w14:textId="1333252A" w:rsidR="00380313" w:rsidRPr="009721F5" w:rsidRDefault="005A0FEE" w:rsidP="0038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</w:t>
            </w:r>
            <w:r w:rsidR="00380313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616</w:t>
            </w:r>
          </w:p>
        </w:tc>
        <w:tc>
          <w:tcPr>
            <w:tcW w:w="178" w:type="dxa"/>
            <w:vAlign w:val="bottom"/>
          </w:tcPr>
          <w:p w14:paraId="64F65C5A" w14:textId="77777777" w:rsidR="00380313" w:rsidRPr="009721F5" w:rsidRDefault="00380313" w:rsidP="0038031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A41CFB8" w14:textId="73BCC9A2" w:rsidR="00380313" w:rsidRPr="009721F5" w:rsidRDefault="003F52CE" w:rsidP="0038031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CABCAF" w14:textId="77777777" w:rsidR="00380313" w:rsidRPr="009721F5" w:rsidRDefault="00380313" w:rsidP="0038031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1B53C32" w14:textId="6FC5C011" w:rsidR="00380313" w:rsidRPr="009721F5" w:rsidRDefault="00380313" w:rsidP="0038031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80313" w:rsidRPr="009721F5" w14:paraId="2E76FFDF" w14:textId="77777777" w:rsidTr="00820973">
        <w:trPr>
          <w:cantSplit/>
          <w:trHeight w:val="20"/>
        </w:trPr>
        <w:tc>
          <w:tcPr>
            <w:tcW w:w="3420" w:type="dxa"/>
          </w:tcPr>
          <w:p w14:paraId="417D507D" w14:textId="3E5964C0" w:rsidR="00380313" w:rsidRPr="009721F5" w:rsidRDefault="00380313" w:rsidP="0038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56" w:type="dxa"/>
          </w:tcPr>
          <w:p w14:paraId="7F85A95E" w14:textId="6D375580" w:rsidR="00380313" w:rsidRPr="009721F5" w:rsidRDefault="005A0FEE" w:rsidP="0038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82" w:type="dxa"/>
          </w:tcPr>
          <w:p w14:paraId="45BF7E46" w14:textId="77777777" w:rsidR="00380313" w:rsidRPr="009721F5" w:rsidRDefault="00380313" w:rsidP="0038031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E5C1879" w14:textId="3DD46CB2" w:rsidR="00380313" w:rsidRPr="009721F5" w:rsidRDefault="005A0FEE" w:rsidP="0038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958</w:t>
            </w:r>
          </w:p>
        </w:tc>
        <w:tc>
          <w:tcPr>
            <w:tcW w:w="178" w:type="dxa"/>
          </w:tcPr>
          <w:p w14:paraId="0E23BA05" w14:textId="77777777" w:rsidR="00380313" w:rsidRPr="009721F5" w:rsidRDefault="00380313" w:rsidP="0038031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0BA4000D" w14:textId="2F982AA7" w:rsidR="00380313" w:rsidRPr="009721F5" w:rsidRDefault="00F337FA" w:rsidP="0038031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2DA2A8F9" w14:textId="77777777" w:rsidR="00380313" w:rsidRPr="009721F5" w:rsidRDefault="00380313" w:rsidP="0038031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4391F6A" w14:textId="770774D2" w:rsidR="00380313" w:rsidRPr="009721F5" w:rsidRDefault="00380313" w:rsidP="0038031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80313" w:rsidRPr="009721F5" w14:paraId="1C728CBD" w14:textId="77777777" w:rsidTr="00820973">
        <w:trPr>
          <w:cantSplit/>
          <w:trHeight w:val="20"/>
        </w:trPr>
        <w:tc>
          <w:tcPr>
            <w:tcW w:w="3420" w:type="dxa"/>
          </w:tcPr>
          <w:p w14:paraId="2642EA1A" w14:textId="128D4271" w:rsidR="00380313" w:rsidRPr="009721F5" w:rsidRDefault="00380313" w:rsidP="0038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56" w:type="dxa"/>
          </w:tcPr>
          <w:p w14:paraId="701BA3FC" w14:textId="41307121" w:rsidR="00380313" w:rsidRPr="009721F5" w:rsidRDefault="00DC79E0" w:rsidP="0038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DC79E0">
              <w:rPr>
                <w:rFonts w:ascii="Angsana New" w:hAnsi="Angsana New"/>
                <w:sz w:val="30"/>
                <w:szCs w:val="30"/>
              </w:rPr>
              <w:t>(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266</w:t>
            </w:r>
            <w:r w:rsidRPr="00DC79E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6F6EF1C1" w14:textId="77777777" w:rsidR="00380313" w:rsidRPr="009721F5" w:rsidRDefault="00380313" w:rsidP="0038031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0E3D7905" w14:textId="2DB05DB2" w:rsidR="00380313" w:rsidRPr="009721F5" w:rsidRDefault="00380313" w:rsidP="0038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(</w:t>
            </w:r>
            <w:r w:rsidR="005A0FEE" w:rsidRPr="005A0FE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="005A0FEE" w:rsidRPr="005A0FEE">
              <w:rPr>
                <w:rFonts w:ascii="Angsana New" w:hAnsi="Angsana New" w:hint="cs"/>
                <w:sz w:val="30"/>
                <w:szCs w:val="30"/>
              </w:rPr>
              <w:t>122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67586AB0" w14:textId="77777777" w:rsidR="00380313" w:rsidRPr="009721F5" w:rsidRDefault="00380313" w:rsidP="0038031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601D2C8" w14:textId="7BA913F8" w:rsidR="00380313" w:rsidRPr="009721F5" w:rsidRDefault="00F337FA" w:rsidP="0038031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4F000B43" w14:textId="77777777" w:rsidR="00380313" w:rsidRPr="009721F5" w:rsidRDefault="00380313" w:rsidP="0038031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FBCE38E" w14:textId="51B04FED" w:rsidR="00380313" w:rsidRPr="009721F5" w:rsidRDefault="00380313" w:rsidP="0038031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380313" w:rsidRPr="009721F5" w14:paraId="34BA7CCF" w14:textId="77777777" w:rsidTr="00820973">
        <w:trPr>
          <w:cantSplit/>
          <w:trHeight w:val="20"/>
        </w:trPr>
        <w:tc>
          <w:tcPr>
            <w:tcW w:w="3420" w:type="dxa"/>
          </w:tcPr>
          <w:p w14:paraId="2031C6DE" w14:textId="3CC63275" w:rsidR="00380313" w:rsidRPr="009721F5" w:rsidRDefault="00380313" w:rsidP="0038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5A0FEE" w:rsidRPr="005A0FEE">
              <w:rPr>
                <w:rFonts w:ascii="Angsana New" w:hAnsi="Angsana New" w:hint="cs"/>
                <w:b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A6FEB4" w14:textId="24EB591B" w:rsidR="00380313" w:rsidRPr="009721F5" w:rsidRDefault="005A0FEE" w:rsidP="0038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C79E0" w:rsidRPr="00DC79E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182" w:type="dxa"/>
            <w:vAlign w:val="bottom"/>
          </w:tcPr>
          <w:p w14:paraId="118600E2" w14:textId="77777777" w:rsidR="00380313" w:rsidRPr="009721F5" w:rsidRDefault="00380313" w:rsidP="0038031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C8823" w14:textId="22D4774E" w:rsidR="00380313" w:rsidRPr="009721F5" w:rsidRDefault="005A0FEE" w:rsidP="003803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380313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452</w:t>
            </w:r>
          </w:p>
        </w:tc>
        <w:tc>
          <w:tcPr>
            <w:tcW w:w="178" w:type="dxa"/>
            <w:vAlign w:val="bottom"/>
          </w:tcPr>
          <w:p w14:paraId="135F7CBC" w14:textId="77777777" w:rsidR="00380313" w:rsidRPr="009721F5" w:rsidRDefault="00380313" w:rsidP="0038031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0FFDA" w14:textId="206FFFFD" w:rsidR="00380313" w:rsidRPr="009721F5" w:rsidRDefault="00F337FA" w:rsidP="0038031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45A439F1" w14:textId="77777777" w:rsidR="00380313" w:rsidRPr="009721F5" w:rsidRDefault="00380313" w:rsidP="0038031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FB408" w14:textId="594B5D1C" w:rsidR="00380313" w:rsidRPr="009721F5" w:rsidRDefault="00380313" w:rsidP="00380313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left="-79"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</w:tr>
    </w:tbl>
    <w:p w14:paraId="1A4B2D3B" w14:textId="1A658A95" w:rsidR="00A675C4" w:rsidRPr="009721F5" w:rsidRDefault="00A67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4280EE00" w14:textId="285D31C5" w:rsidR="00604214" w:rsidRPr="009721F5" w:rsidRDefault="00604214" w:rsidP="00604214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ที่ดิน อาคารและอุปกรณ์และสินทรัพย์สิทธิการใช้</w:t>
      </w:r>
    </w:p>
    <w:p w14:paraId="07AE75BC" w14:textId="4AE7729B" w:rsidR="00193763" w:rsidRPr="009721F5" w:rsidRDefault="00193763" w:rsidP="00193763">
      <w:pPr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770"/>
        <w:gridCol w:w="1170"/>
        <w:gridCol w:w="1529"/>
        <w:gridCol w:w="181"/>
        <w:gridCol w:w="1531"/>
      </w:tblGrid>
      <w:tr w:rsidR="00603016" w:rsidRPr="009721F5" w14:paraId="086C34C8" w14:textId="77777777" w:rsidTr="00B12FAA">
        <w:trPr>
          <w:cantSplit/>
          <w:tblHeader/>
        </w:trPr>
        <w:tc>
          <w:tcPr>
            <w:tcW w:w="4770" w:type="dxa"/>
            <w:vAlign w:val="bottom"/>
          </w:tcPr>
          <w:p w14:paraId="0F222851" w14:textId="3862454E" w:rsidR="00603016" w:rsidRPr="009721F5" w:rsidRDefault="0060301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="005A0FEE" w:rsidRPr="005A0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5A0FEE" w:rsidRPr="005A0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5A0FEE" w:rsidRPr="005A0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2C715FBA" w14:textId="77777777" w:rsidR="00603016" w:rsidRPr="009721F5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1472342C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C48280A" w14:textId="77777777" w:rsidR="00603016" w:rsidRPr="009721F5" w:rsidRDefault="00603016" w:rsidP="0060301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7350057" w14:textId="77777777" w:rsidR="00603016" w:rsidRPr="009721F5" w:rsidRDefault="00603016" w:rsidP="0060301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75AFB6C" w14:textId="77777777" w:rsidR="00603016" w:rsidRPr="009721F5" w:rsidRDefault="00603016" w:rsidP="0060301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3763" w:rsidRPr="009721F5" w14:paraId="3B78B6F9" w14:textId="77777777" w:rsidTr="00B12FAA">
        <w:trPr>
          <w:cantSplit/>
        </w:trPr>
        <w:tc>
          <w:tcPr>
            <w:tcW w:w="4770" w:type="dxa"/>
          </w:tcPr>
          <w:p w14:paraId="3A318844" w14:textId="77777777" w:rsidR="00193763" w:rsidRPr="009721F5" w:rsidRDefault="00193763" w:rsidP="00B12F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45679B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1" w:type="dxa"/>
            <w:gridSpan w:val="3"/>
          </w:tcPr>
          <w:p w14:paraId="16A4630D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93763" w:rsidRPr="009721F5" w14:paraId="2DB5075C" w14:textId="77777777" w:rsidTr="00B12FAA">
        <w:trPr>
          <w:cantSplit/>
        </w:trPr>
        <w:tc>
          <w:tcPr>
            <w:tcW w:w="4770" w:type="dxa"/>
          </w:tcPr>
          <w:p w14:paraId="211052B7" w14:textId="77777777" w:rsidR="00193763" w:rsidRPr="009721F5" w:rsidRDefault="00193763" w:rsidP="00B12F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0A41EB4F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1DECEB5A" w14:textId="510FD1EA" w:rsidR="00193763" w:rsidRPr="009721F5" w:rsidRDefault="005A0FEE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  <w:r w:rsidR="001E4780" w:rsidRPr="001E478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81" w:type="dxa"/>
          </w:tcPr>
          <w:p w14:paraId="250D9145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48AD90A" w14:textId="0F19C1DA" w:rsidR="00193763" w:rsidRPr="009721F5" w:rsidRDefault="005A0FEE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="003B690F" w:rsidRPr="003B690F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312</w:t>
            </w:r>
          </w:p>
        </w:tc>
      </w:tr>
      <w:tr w:rsidR="00193763" w:rsidRPr="009721F5" w14:paraId="70D4116F" w14:textId="77777777" w:rsidTr="00B12FAA">
        <w:trPr>
          <w:cantSplit/>
        </w:trPr>
        <w:tc>
          <w:tcPr>
            <w:tcW w:w="4770" w:type="dxa"/>
          </w:tcPr>
          <w:p w14:paraId="14E82D24" w14:textId="77777777" w:rsidR="00193763" w:rsidRPr="009721F5" w:rsidRDefault="00193763" w:rsidP="00B12F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170" w:type="dxa"/>
          </w:tcPr>
          <w:p w14:paraId="2A1873F4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07252220" w14:textId="236F3FE2" w:rsidR="00193763" w:rsidRPr="009721F5" w:rsidRDefault="005A0FEE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1E4780" w:rsidRPr="001E4780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81" w:type="dxa"/>
          </w:tcPr>
          <w:p w14:paraId="369AC7DE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F269DC" w14:textId="415D89B8" w:rsidR="00193763" w:rsidRPr="009721F5" w:rsidRDefault="005A0FEE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  <w:r w:rsidR="003B690F" w:rsidRPr="003B690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244</w:t>
            </w:r>
          </w:p>
        </w:tc>
      </w:tr>
      <w:tr w:rsidR="005064E1" w:rsidRPr="009721F5" w14:paraId="3EE004BC" w14:textId="77777777" w:rsidTr="00B12FAA">
        <w:trPr>
          <w:cantSplit/>
        </w:trPr>
        <w:tc>
          <w:tcPr>
            <w:tcW w:w="4770" w:type="dxa"/>
          </w:tcPr>
          <w:p w14:paraId="7C5CC271" w14:textId="697A752F" w:rsidR="005064E1" w:rsidRPr="009721F5" w:rsidRDefault="00FD096D" w:rsidP="00B12F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D9C5FAA" w14:textId="77777777" w:rsidR="005064E1" w:rsidRPr="009721F5" w:rsidRDefault="005064E1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30EC4EA" w14:textId="64D21C2C" w:rsidR="005064E1" w:rsidRPr="009721F5" w:rsidRDefault="001E4780" w:rsidP="00B12FAA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E4780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5A0FEE"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  <w:r w:rsidRPr="001E4780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28A51BC7" w14:textId="77777777" w:rsidR="005064E1" w:rsidRPr="009721F5" w:rsidRDefault="005064E1" w:rsidP="00B12FA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12761CE" w14:textId="39334A49" w:rsidR="005064E1" w:rsidRPr="009721F5" w:rsidRDefault="003B690F" w:rsidP="0004442B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B69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5A0FEE"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  <w:r w:rsidRPr="003B690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F5731B" w:rsidRPr="009721F5" w14:paraId="0DAA18A1" w14:textId="77777777" w:rsidTr="00B12FAA">
        <w:trPr>
          <w:cantSplit/>
        </w:trPr>
        <w:tc>
          <w:tcPr>
            <w:tcW w:w="4770" w:type="dxa"/>
          </w:tcPr>
          <w:p w14:paraId="37469615" w14:textId="5655AAB7" w:rsidR="00F5731B" w:rsidRPr="009721F5" w:rsidRDefault="00F5731B" w:rsidP="00F5731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จำหน่ายสินทรัพย์สิทธิการใช้ - ราคาตามบัญชีสุทธิ</w:t>
            </w:r>
          </w:p>
        </w:tc>
        <w:tc>
          <w:tcPr>
            <w:tcW w:w="1170" w:type="dxa"/>
          </w:tcPr>
          <w:p w14:paraId="29F86378" w14:textId="77777777" w:rsidR="00F5731B" w:rsidRPr="009721F5" w:rsidRDefault="00F5731B" w:rsidP="00F5731B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390CC324" w14:textId="1A3D3205" w:rsidR="00F5731B" w:rsidRPr="009721F5" w:rsidRDefault="001E4780" w:rsidP="00561406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1E4780">
              <w:rPr>
                <w:rFonts w:ascii="Angsana New" w:hAnsi="Angsana New"/>
                <w:sz w:val="30"/>
                <w:szCs w:val="30"/>
              </w:rPr>
              <w:t>(</w:t>
            </w:r>
            <w:r w:rsidR="005A0FEE" w:rsidRPr="005A0FEE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Pr="001E478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39A72008" w14:textId="77777777" w:rsidR="00F5731B" w:rsidRPr="009721F5" w:rsidRDefault="00F5731B" w:rsidP="00F573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B84B895" w14:textId="035C5F6C" w:rsidR="00F5731B" w:rsidRPr="009721F5" w:rsidRDefault="001E4780" w:rsidP="0004442B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E478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5A0FEE"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135</w:t>
            </w:r>
            <w:r w:rsidRPr="001E478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</w:tbl>
    <w:p w14:paraId="515E261E" w14:textId="5A8C5EFD" w:rsidR="000C6EAF" w:rsidRPr="009721F5" w:rsidRDefault="000C6EAF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00D9434B" w14:textId="033E4FF2" w:rsidR="00BB7999" w:rsidRPr="009721F5" w:rsidRDefault="00BB7999" w:rsidP="00BB79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E6423C">
        <w:rPr>
          <w:rFonts w:ascii="Angsana New" w:hAnsi="Angsana New" w:hint="cs"/>
          <w:b/>
          <w:sz w:val="30"/>
          <w:szCs w:val="30"/>
          <w:cs/>
        </w:rPr>
        <w:t>ในปี</w:t>
      </w:r>
      <w:r w:rsidRPr="0048331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5A0FEE" w:rsidRPr="005A0FEE">
        <w:rPr>
          <w:rFonts w:ascii="Angsana New" w:hAnsi="Angsana New" w:hint="cs"/>
          <w:bCs/>
          <w:sz w:val="30"/>
          <w:szCs w:val="30"/>
        </w:rPr>
        <w:t>256</w:t>
      </w:r>
      <w:r w:rsidR="005A0FEE" w:rsidRPr="005A0FEE">
        <w:rPr>
          <w:rFonts w:ascii="Angsana New" w:hAnsi="Angsana New"/>
          <w:bCs/>
          <w:sz w:val="30"/>
          <w:szCs w:val="30"/>
        </w:rPr>
        <w:t>7</w:t>
      </w:r>
      <w:r w:rsidRPr="0048331F">
        <w:rPr>
          <w:rFonts w:ascii="Angsana New" w:hAnsi="Angsana New" w:hint="cs"/>
          <w:b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>กลุ่มบริษัทและบริษัทได้เข้าทำสัญญาเช่าเครื่องจักรและอุปกรณ์ เป็นระยะเวลา</w:t>
      </w:r>
      <w:r w:rsidRPr="00A148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5A0FEE" w:rsidRPr="005A0FEE">
        <w:rPr>
          <w:rFonts w:ascii="Angsana New" w:hAnsi="Angsana New"/>
          <w:bCs/>
          <w:sz w:val="30"/>
          <w:szCs w:val="30"/>
        </w:rPr>
        <w:t>3</w:t>
      </w:r>
      <w:r w:rsidRPr="00A14889">
        <w:rPr>
          <w:rFonts w:ascii="Angsana New" w:hAnsi="Angsana New"/>
          <w:bCs/>
          <w:sz w:val="30"/>
          <w:szCs w:val="30"/>
        </w:rPr>
        <w:t xml:space="preserve"> - </w:t>
      </w:r>
      <w:r w:rsidR="005A0FEE" w:rsidRPr="005A0FEE">
        <w:rPr>
          <w:rFonts w:ascii="Angsana New" w:hAnsi="Angsana New"/>
          <w:bCs/>
          <w:sz w:val="30"/>
          <w:szCs w:val="30"/>
        </w:rPr>
        <w:t>10</w:t>
      </w:r>
      <w:r w:rsidRPr="00A14889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Pr="00A14889">
        <w:rPr>
          <w:rFonts w:ascii="Angsana New" w:hAnsi="Angsana New" w:hint="cs"/>
          <w:bCs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>ปี กลุ่มบริษัทและบริษัทมีค่าเช่า</w:t>
      </w:r>
      <w:r>
        <w:rPr>
          <w:rFonts w:ascii="Angsana New" w:hAnsi="Angsana New" w:hint="cs"/>
          <w:b/>
          <w:sz w:val="30"/>
          <w:szCs w:val="30"/>
          <w:cs/>
        </w:rPr>
        <w:t>จ่ายชำระหนี้สินตามสัญญาเช่า</w:t>
      </w:r>
      <w:r w:rsidRPr="0048331F">
        <w:rPr>
          <w:rFonts w:ascii="Angsana New" w:hAnsi="Angsana New" w:hint="cs"/>
          <w:b/>
          <w:sz w:val="30"/>
          <w:szCs w:val="30"/>
          <w:cs/>
        </w:rPr>
        <w:t>เป็นจำนวน</w:t>
      </w:r>
      <w:r w:rsidRPr="0048331F">
        <w:rPr>
          <w:rFonts w:ascii="Angsana New" w:hAnsi="Angsana New" w:hint="cs"/>
          <w:b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bCs/>
          <w:sz w:val="30"/>
          <w:szCs w:val="30"/>
        </w:rPr>
        <w:t>15</w:t>
      </w:r>
      <w:r>
        <w:rPr>
          <w:rFonts w:ascii="Angsana New" w:hAnsi="Angsana New"/>
          <w:bCs/>
          <w:sz w:val="30"/>
          <w:szCs w:val="30"/>
        </w:rPr>
        <w:t>.</w:t>
      </w:r>
      <w:r w:rsidR="005A0FEE" w:rsidRPr="005A0FEE">
        <w:rPr>
          <w:rFonts w:ascii="Angsana New" w:hAnsi="Angsana New"/>
          <w:bCs/>
          <w:sz w:val="30"/>
          <w:szCs w:val="30"/>
        </w:rPr>
        <w:t>3</w:t>
      </w:r>
      <w:r>
        <w:rPr>
          <w:rFonts w:ascii="Angsana New" w:hAnsi="Angsana New"/>
          <w:bCs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 xml:space="preserve">ล้านบาทและ </w:t>
      </w:r>
      <w:r w:rsidR="005A0FEE" w:rsidRPr="005A0FEE">
        <w:rPr>
          <w:rFonts w:ascii="Angsana New" w:hAnsi="Angsana New"/>
          <w:bCs/>
          <w:sz w:val="30"/>
          <w:szCs w:val="30"/>
        </w:rPr>
        <w:t>10</w:t>
      </w:r>
      <w:r>
        <w:rPr>
          <w:rFonts w:ascii="Angsana New" w:hAnsi="Angsana New"/>
          <w:bCs/>
          <w:sz w:val="30"/>
          <w:szCs w:val="30"/>
        </w:rPr>
        <w:t>.</w:t>
      </w:r>
      <w:r w:rsidR="005A0FEE" w:rsidRPr="005A0FEE">
        <w:rPr>
          <w:rFonts w:ascii="Angsana New" w:hAnsi="Angsana New"/>
          <w:bCs/>
          <w:sz w:val="30"/>
          <w:szCs w:val="30"/>
        </w:rPr>
        <w:t>3</w:t>
      </w:r>
      <w:r>
        <w:rPr>
          <w:rFonts w:ascii="Angsana New" w:hAnsi="Angsana New"/>
          <w:bCs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>ล้านบาท ตามลำดับ</w:t>
      </w:r>
    </w:p>
    <w:p w14:paraId="7CA6A602" w14:textId="77777777" w:rsidR="00E81176" w:rsidRPr="009721F5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5306D403" w14:textId="77777777" w:rsidR="007A4360" w:rsidRDefault="007A4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0B65C54C" w14:textId="44823A63" w:rsidR="005B0456" w:rsidRPr="009721F5" w:rsidRDefault="005B0456" w:rsidP="005B0456">
      <w:pPr>
        <w:pStyle w:val="Heading2"/>
        <w:tabs>
          <w:tab w:val="clear" w:pos="340"/>
          <w:tab w:val="num" w:pos="5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หนี้สินที่มีภาระดอกเบี้ย</w:t>
      </w:r>
    </w:p>
    <w:p w14:paraId="7A558D49" w14:textId="357EE6F6" w:rsidR="00521FD2" w:rsidRDefault="00521FD2" w:rsidP="00521FD2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979"/>
        <w:gridCol w:w="236"/>
        <w:gridCol w:w="967"/>
        <w:gridCol w:w="237"/>
        <w:gridCol w:w="977"/>
        <w:gridCol w:w="238"/>
        <w:gridCol w:w="1008"/>
        <w:gridCol w:w="236"/>
        <w:gridCol w:w="1006"/>
      </w:tblGrid>
      <w:tr w:rsidR="00121F71" w:rsidRPr="00B7298C" w14:paraId="5B9733BA" w14:textId="77777777" w:rsidTr="00717BBF">
        <w:trPr>
          <w:tblHeader/>
        </w:trPr>
        <w:tc>
          <w:tcPr>
            <w:tcW w:w="2070" w:type="dxa"/>
          </w:tcPr>
          <w:p w14:paraId="5990F16A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288A4574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21F71" w:rsidRPr="00B7298C" w14:paraId="03F279E9" w14:textId="77777777" w:rsidTr="00717BBF">
        <w:trPr>
          <w:tblHeader/>
        </w:trPr>
        <w:tc>
          <w:tcPr>
            <w:tcW w:w="2070" w:type="dxa"/>
          </w:tcPr>
          <w:p w14:paraId="52A85670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8" w:type="dxa"/>
            <w:gridSpan w:val="5"/>
          </w:tcPr>
          <w:p w14:paraId="1F08E7CC" w14:textId="3B9B295A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30</w:t>
            </w:r>
            <w:r w:rsidR="00121F71" w:rsidRPr="00B729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21F71" w:rsidRPr="00B7298C">
              <w:rPr>
                <w:rFonts w:asciiTheme="majorBidi" w:hAnsiTheme="majorBidi" w:hint="cs"/>
                <w:sz w:val="30"/>
                <w:szCs w:val="30"/>
                <w:cs/>
              </w:rPr>
              <w:t xml:space="preserve">มิถุนายน </w:t>
            </w:r>
            <w:r w:rsidRPr="005A0FEE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33B1402C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dxa"/>
            <w:gridSpan w:val="5"/>
          </w:tcPr>
          <w:p w14:paraId="31F7A144" w14:textId="336F3C54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31</w:t>
            </w:r>
            <w:r w:rsidR="00121F71" w:rsidRPr="00B729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21F71" w:rsidRPr="00B7298C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5A0FEE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121F71" w:rsidRPr="00B7298C" w14:paraId="1FCAB23E" w14:textId="77777777" w:rsidTr="00717BBF">
        <w:trPr>
          <w:tblHeader/>
        </w:trPr>
        <w:tc>
          <w:tcPr>
            <w:tcW w:w="2070" w:type="dxa"/>
          </w:tcPr>
          <w:p w14:paraId="083B88B5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F84FE8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471E7469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664C72B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1339B376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27A66CA4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36A2A0F3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8056E29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235FD33E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E37BBC7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B2B9B5C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2F3D8A3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21F71" w:rsidRPr="00B7298C" w14:paraId="46F65433" w14:textId="77777777" w:rsidTr="00717BBF">
        <w:trPr>
          <w:tblHeader/>
        </w:trPr>
        <w:tc>
          <w:tcPr>
            <w:tcW w:w="2070" w:type="dxa"/>
          </w:tcPr>
          <w:p w14:paraId="3E24C3DF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237B2991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21F71" w:rsidRPr="00B7298C" w14:paraId="6CACE412" w14:textId="77777777" w:rsidTr="00717BBF">
        <w:tc>
          <w:tcPr>
            <w:tcW w:w="2070" w:type="dxa"/>
          </w:tcPr>
          <w:p w14:paraId="73090F07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3D926BF7" w14:textId="7C9DA321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59C2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36" w:type="dxa"/>
            <w:vAlign w:val="bottom"/>
          </w:tcPr>
          <w:p w14:paraId="3544B647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28118993" w14:textId="57B98E91" w:rsidR="00121F71" w:rsidRPr="00B7298C" w:rsidRDefault="004F59C2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3D7A6B1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4322A96B" w14:textId="6E1D2B84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59C2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237" w:type="dxa"/>
            <w:vAlign w:val="bottom"/>
          </w:tcPr>
          <w:p w14:paraId="23CA54E6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2427CC08" w14:textId="48FEAAE2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93</w:t>
            </w:r>
            <w:r w:rsidR="00121F71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  <w:tc>
          <w:tcPr>
            <w:tcW w:w="238" w:type="dxa"/>
            <w:vAlign w:val="bottom"/>
          </w:tcPr>
          <w:p w14:paraId="25CB0588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89FF5D7" w14:textId="77777777" w:rsidR="00121F71" w:rsidRPr="00B7298C" w:rsidRDefault="00121F71" w:rsidP="001C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BA7253B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64C001B" w14:textId="1161BFE7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93</w:t>
            </w:r>
            <w:r w:rsidR="00121F71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</w:tr>
      <w:tr w:rsidR="00121F71" w:rsidRPr="00B7298C" w14:paraId="121C5F88" w14:textId="77777777" w:rsidTr="00717BBF">
        <w:tc>
          <w:tcPr>
            <w:tcW w:w="2070" w:type="dxa"/>
          </w:tcPr>
          <w:p w14:paraId="3FB685B1" w14:textId="77777777" w:rsidR="00121F71" w:rsidRPr="00B7298C" w:rsidRDefault="00121F71" w:rsidP="00537288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5833BA94" w14:textId="51F1D9EA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="004F59C2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016</w:t>
            </w:r>
          </w:p>
        </w:tc>
        <w:tc>
          <w:tcPr>
            <w:tcW w:w="236" w:type="dxa"/>
            <w:vAlign w:val="bottom"/>
          </w:tcPr>
          <w:p w14:paraId="5389B374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4B6545C" w14:textId="6507A6E1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F59C2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36" w:type="dxa"/>
            <w:vAlign w:val="bottom"/>
          </w:tcPr>
          <w:p w14:paraId="41CF4ADA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48776995" w14:textId="69218F6D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 w:rsidR="004F59C2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237" w:type="dxa"/>
            <w:vAlign w:val="bottom"/>
          </w:tcPr>
          <w:p w14:paraId="281A518C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4B7283A" w14:textId="686518AB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105</w:t>
            </w:r>
            <w:r w:rsidR="00121F71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053</w:t>
            </w:r>
          </w:p>
        </w:tc>
        <w:tc>
          <w:tcPr>
            <w:tcW w:w="238" w:type="dxa"/>
            <w:vAlign w:val="bottom"/>
          </w:tcPr>
          <w:p w14:paraId="518EEDAB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340A697" w14:textId="00844834" w:rsidR="00121F71" w:rsidRPr="00B7298C" w:rsidRDefault="005A0FEE" w:rsidP="0071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2</w:t>
            </w:r>
            <w:r w:rsidR="00121F71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336</w:t>
            </w:r>
          </w:p>
        </w:tc>
        <w:tc>
          <w:tcPr>
            <w:tcW w:w="236" w:type="dxa"/>
            <w:vAlign w:val="bottom"/>
          </w:tcPr>
          <w:p w14:paraId="1243D729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4FA1ED60" w14:textId="4DDA2622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107</w:t>
            </w:r>
            <w:r w:rsidR="00121F71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389</w:t>
            </w:r>
          </w:p>
        </w:tc>
      </w:tr>
      <w:tr w:rsidR="00121F71" w:rsidRPr="00B7298C" w14:paraId="585B63AE" w14:textId="77777777" w:rsidTr="00717BBF">
        <w:tc>
          <w:tcPr>
            <w:tcW w:w="2070" w:type="dxa"/>
          </w:tcPr>
          <w:p w14:paraId="6589AE35" w14:textId="77777777" w:rsidR="00121F71" w:rsidRPr="00B7298C" w:rsidRDefault="00121F71" w:rsidP="00537288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6DED243B" w14:textId="23D7DE18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5A101F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36" w:type="dxa"/>
            <w:vAlign w:val="bottom"/>
          </w:tcPr>
          <w:p w14:paraId="3D93EABD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6EA11F83" w14:textId="21245714" w:rsidR="00121F71" w:rsidRPr="00B7298C" w:rsidRDefault="005A101F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642D00A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3C33D564" w14:textId="03BED668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5A101F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237" w:type="dxa"/>
            <w:vAlign w:val="bottom"/>
          </w:tcPr>
          <w:p w14:paraId="2B8E3B4A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0A85572F" w14:textId="2377DE23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79</w:t>
            </w:r>
            <w:r w:rsidR="00121F71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757</w:t>
            </w:r>
          </w:p>
        </w:tc>
        <w:tc>
          <w:tcPr>
            <w:tcW w:w="238" w:type="dxa"/>
            <w:vAlign w:val="bottom"/>
          </w:tcPr>
          <w:p w14:paraId="386E5C9F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CE42297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70FEB19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18BAFBD2" w14:textId="174B81A9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79</w:t>
            </w:r>
            <w:r w:rsidR="00121F71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757</w:t>
            </w:r>
          </w:p>
        </w:tc>
      </w:tr>
      <w:tr w:rsidR="00121F71" w:rsidRPr="00B7298C" w14:paraId="6B305906" w14:textId="77777777" w:rsidTr="00717BBF">
        <w:tc>
          <w:tcPr>
            <w:tcW w:w="2070" w:type="dxa"/>
          </w:tcPr>
          <w:p w14:paraId="450BF37C" w14:textId="77777777" w:rsidR="00121F71" w:rsidRPr="00B7298C" w:rsidRDefault="00121F71" w:rsidP="00537288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688BDC0" w14:textId="6CDF5F47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9F2F7F" w:rsidRPr="009F2F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082</w:t>
            </w:r>
          </w:p>
        </w:tc>
        <w:tc>
          <w:tcPr>
            <w:tcW w:w="236" w:type="dxa"/>
            <w:vAlign w:val="bottom"/>
          </w:tcPr>
          <w:p w14:paraId="76E4698E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33B261B3" w14:textId="67A38E70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9F2F7F" w:rsidRPr="009F2F7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893</w:t>
            </w:r>
          </w:p>
        </w:tc>
        <w:tc>
          <w:tcPr>
            <w:tcW w:w="236" w:type="dxa"/>
            <w:vAlign w:val="bottom"/>
          </w:tcPr>
          <w:p w14:paraId="5D5AE645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0340C188" w14:textId="6C7C215A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5A101F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975</w:t>
            </w:r>
          </w:p>
        </w:tc>
        <w:tc>
          <w:tcPr>
            <w:tcW w:w="237" w:type="dxa"/>
            <w:vAlign w:val="bottom"/>
          </w:tcPr>
          <w:p w14:paraId="664D376D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3B543335" w14:textId="264FA4DD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23</w:t>
            </w:r>
            <w:r w:rsidR="00121F71" w:rsidRPr="00B7298C">
              <w:rPr>
                <w:rFonts w:asciiTheme="majorBidi" w:hAnsi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423</w:t>
            </w:r>
          </w:p>
        </w:tc>
        <w:tc>
          <w:tcPr>
            <w:tcW w:w="238" w:type="dxa"/>
            <w:vAlign w:val="bottom"/>
          </w:tcPr>
          <w:p w14:paraId="283D443C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16F6C51" w14:textId="431D4EA7" w:rsidR="00121F71" w:rsidRPr="00B7298C" w:rsidRDefault="005A0FEE" w:rsidP="0071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30</w:t>
            </w:r>
            <w:r w:rsidR="00121F71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642</w:t>
            </w:r>
          </w:p>
        </w:tc>
        <w:tc>
          <w:tcPr>
            <w:tcW w:w="236" w:type="dxa"/>
            <w:vAlign w:val="bottom"/>
          </w:tcPr>
          <w:p w14:paraId="3A9B33F2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6F24A08E" w14:textId="1D3C7097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54</w:t>
            </w:r>
            <w:r w:rsidR="00121F71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065</w:t>
            </w:r>
          </w:p>
        </w:tc>
      </w:tr>
      <w:tr w:rsidR="00121F71" w:rsidRPr="00B7298C" w14:paraId="4DB49961" w14:textId="77777777" w:rsidTr="00717BBF">
        <w:tc>
          <w:tcPr>
            <w:tcW w:w="2070" w:type="dxa"/>
          </w:tcPr>
          <w:p w14:paraId="38D43BAF" w14:textId="77777777" w:rsidR="00121F71" w:rsidRPr="00B7298C" w:rsidRDefault="00121F71" w:rsidP="00537288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7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26FD5" w14:textId="4E68F395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</w:t>
            </w:r>
            <w:r w:rsidR="005A101F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236" w:type="dxa"/>
            <w:vAlign w:val="bottom"/>
          </w:tcPr>
          <w:p w14:paraId="15890E41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F49F37" w14:textId="4AD9A54D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5A101F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823</w:t>
            </w:r>
          </w:p>
        </w:tc>
        <w:tc>
          <w:tcPr>
            <w:tcW w:w="236" w:type="dxa"/>
            <w:vAlign w:val="bottom"/>
          </w:tcPr>
          <w:p w14:paraId="548CE562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8C9BA" w14:textId="0AED8351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  <w:r w:rsidR="005A101F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37" w:type="dxa"/>
            <w:vAlign w:val="bottom"/>
          </w:tcPr>
          <w:p w14:paraId="4F6FB857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FBE4C" w14:textId="35162FC3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b/>
                <w:bCs/>
                <w:sz w:val="30"/>
                <w:szCs w:val="30"/>
              </w:rPr>
              <w:t>301</w:t>
            </w:r>
            <w:r w:rsidR="00121F71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38" w:type="dxa"/>
            <w:vAlign w:val="bottom"/>
          </w:tcPr>
          <w:p w14:paraId="6D34112B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39B3B" w14:textId="5037310D" w:rsidR="00121F71" w:rsidRPr="00B7298C" w:rsidRDefault="005A0FEE" w:rsidP="0071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b/>
                <w:bCs/>
                <w:sz w:val="30"/>
                <w:szCs w:val="30"/>
              </w:rPr>
              <w:t>32</w:t>
            </w:r>
            <w:r w:rsidR="00121F71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236" w:type="dxa"/>
            <w:vAlign w:val="bottom"/>
          </w:tcPr>
          <w:p w14:paraId="30E6DC9C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AA0CAA" w14:textId="6DD0DE03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b/>
                <w:bCs/>
                <w:sz w:val="30"/>
                <w:szCs w:val="30"/>
              </w:rPr>
              <w:t>334</w:t>
            </w:r>
            <w:r w:rsidR="00121F71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b/>
                <w:bCs/>
                <w:sz w:val="30"/>
                <w:szCs w:val="30"/>
              </w:rPr>
              <w:t>293</w:t>
            </w:r>
          </w:p>
        </w:tc>
      </w:tr>
    </w:tbl>
    <w:p w14:paraId="246D089A" w14:textId="77777777" w:rsidR="00121F71" w:rsidRPr="00332813" w:rsidRDefault="00121F71" w:rsidP="00121F71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9"/>
        <w:gridCol w:w="1100"/>
        <w:gridCol w:w="228"/>
        <w:gridCol w:w="1065"/>
        <w:gridCol w:w="228"/>
        <w:gridCol w:w="916"/>
        <w:gridCol w:w="233"/>
        <w:gridCol w:w="1058"/>
        <w:gridCol w:w="234"/>
        <w:gridCol w:w="1058"/>
        <w:gridCol w:w="233"/>
        <w:gridCol w:w="898"/>
      </w:tblGrid>
      <w:tr w:rsidR="00121F71" w:rsidRPr="00B7298C" w14:paraId="76B193C1" w14:textId="77777777" w:rsidTr="00717BBF">
        <w:trPr>
          <w:tblHeader/>
        </w:trPr>
        <w:tc>
          <w:tcPr>
            <w:tcW w:w="2019" w:type="dxa"/>
          </w:tcPr>
          <w:p w14:paraId="05EFBC63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8" w:type="dxa"/>
            <w:gridSpan w:val="11"/>
          </w:tcPr>
          <w:p w14:paraId="591ADD88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1F71" w:rsidRPr="00B7298C" w14:paraId="0CA0113E" w14:textId="77777777" w:rsidTr="00717BBF">
        <w:trPr>
          <w:tblHeader/>
        </w:trPr>
        <w:tc>
          <w:tcPr>
            <w:tcW w:w="2019" w:type="dxa"/>
          </w:tcPr>
          <w:p w14:paraId="157E3BCB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7" w:type="dxa"/>
            <w:gridSpan w:val="5"/>
          </w:tcPr>
          <w:p w14:paraId="26C884C8" w14:textId="37DE5243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30</w:t>
            </w:r>
            <w:r w:rsidR="00121F71" w:rsidRPr="00B729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21F71" w:rsidRPr="00B7298C">
              <w:rPr>
                <w:rFonts w:asciiTheme="majorBidi" w:hAnsiTheme="majorBidi" w:hint="cs"/>
                <w:sz w:val="30"/>
                <w:szCs w:val="30"/>
                <w:cs/>
              </w:rPr>
              <w:t xml:space="preserve">มิถุนายน </w:t>
            </w:r>
            <w:r w:rsidRPr="005A0FEE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33" w:type="dxa"/>
          </w:tcPr>
          <w:p w14:paraId="759AC2AC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78" w:type="dxa"/>
            <w:gridSpan w:val="5"/>
          </w:tcPr>
          <w:p w14:paraId="4D2B2E67" w14:textId="2A446C58" w:rsidR="00121F71" w:rsidRPr="00B7298C" w:rsidRDefault="005A0FEE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31</w:t>
            </w:r>
            <w:r w:rsidR="00121F71" w:rsidRPr="00B729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121F71" w:rsidRPr="00B7298C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5A0FEE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121F71" w:rsidRPr="00B7298C" w14:paraId="1BE3D149" w14:textId="77777777" w:rsidTr="00717BBF">
        <w:trPr>
          <w:tblHeader/>
        </w:trPr>
        <w:tc>
          <w:tcPr>
            <w:tcW w:w="2019" w:type="dxa"/>
          </w:tcPr>
          <w:p w14:paraId="73C2399B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7D28F773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27A9F8A1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EB40A16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1BF3C06A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712974DA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3" w:type="dxa"/>
            <w:vAlign w:val="center"/>
          </w:tcPr>
          <w:p w14:paraId="5E74C0EF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01A86D6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54B39CCD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993553E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7439ED28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D4C1C3A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21F71" w:rsidRPr="00B7298C" w14:paraId="6DC5876A" w14:textId="77777777" w:rsidTr="00717BBF">
        <w:trPr>
          <w:tblHeader/>
        </w:trPr>
        <w:tc>
          <w:tcPr>
            <w:tcW w:w="2019" w:type="dxa"/>
          </w:tcPr>
          <w:p w14:paraId="0DE0ACDF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48" w:type="dxa"/>
            <w:gridSpan w:val="11"/>
            <w:vAlign w:val="bottom"/>
          </w:tcPr>
          <w:p w14:paraId="7F54A832" w14:textId="77777777" w:rsidR="00121F71" w:rsidRPr="00B7298C" w:rsidRDefault="00121F71" w:rsidP="0053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16847" w:rsidRPr="00B7298C" w14:paraId="026E9589" w14:textId="77777777" w:rsidTr="00717BBF">
        <w:tc>
          <w:tcPr>
            <w:tcW w:w="2019" w:type="dxa"/>
          </w:tcPr>
          <w:p w14:paraId="428D7103" w14:textId="77777777" w:rsidR="00416847" w:rsidRPr="00B7298C" w:rsidRDefault="00416847" w:rsidP="00416847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47356B2A" w14:textId="5D7F4DC8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026C84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024</w:t>
            </w:r>
          </w:p>
        </w:tc>
        <w:tc>
          <w:tcPr>
            <w:tcW w:w="228" w:type="dxa"/>
            <w:vAlign w:val="bottom"/>
          </w:tcPr>
          <w:p w14:paraId="675D0A64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76479E3" w14:textId="7C89A8A5" w:rsidR="00416847" w:rsidRPr="00B7298C" w:rsidRDefault="005A0FEE" w:rsidP="0071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6C84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28" w:type="dxa"/>
            <w:vAlign w:val="bottom"/>
          </w:tcPr>
          <w:p w14:paraId="64A4F851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27D72933" w14:textId="52B68032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026C84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954</w:t>
            </w:r>
          </w:p>
        </w:tc>
        <w:tc>
          <w:tcPr>
            <w:tcW w:w="233" w:type="dxa"/>
            <w:vAlign w:val="bottom"/>
          </w:tcPr>
          <w:p w14:paraId="045440FA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F4D7A2F" w14:textId="23D59557" w:rsidR="00416847" w:rsidRPr="00B7298C" w:rsidRDefault="005A0FEE" w:rsidP="0081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90</w:t>
            </w:r>
            <w:r w:rsidR="0041684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070</w:t>
            </w:r>
          </w:p>
        </w:tc>
        <w:tc>
          <w:tcPr>
            <w:tcW w:w="234" w:type="dxa"/>
            <w:vAlign w:val="bottom"/>
          </w:tcPr>
          <w:p w14:paraId="4A551BDD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E1ACF5E" w14:textId="185D8885" w:rsidR="00416847" w:rsidRPr="00B7298C" w:rsidRDefault="005A0FEE" w:rsidP="0071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2</w:t>
            </w:r>
            <w:r w:rsidR="0041684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336</w:t>
            </w:r>
          </w:p>
        </w:tc>
        <w:tc>
          <w:tcPr>
            <w:tcW w:w="233" w:type="dxa"/>
            <w:vAlign w:val="bottom"/>
          </w:tcPr>
          <w:p w14:paraId="25921A13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0FF04F8" w14:textId="446C634E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92</w:t>
            </w:r>
            <w:r w:rsidR="0041684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406</w:t>
            </w:r>
          </w:p>
        </w:tc>
      </w:tr>
      <w:tr w:rsidR="00416847" w:rsidRPr="00B7298C" w14:paraId="71391504" w14:textId="77777777" w:rsidTr="00717BBF">
        <w:tc>
          <w:tcPr>
            <w:tcW w:w="2019" w:type="dxa"/>
          </w:tcPr>
          <w:p w14:paraId="676B4A8F" w14:textId="77777777" w:rsidR="00416847" w:rsidRPr="00B7298C" w:rsidRDefault="00416847" w:rsidP="0041684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1A184D16" w14:textId="34F1F2C4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26C84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28" w:type="dxa"/>
            <w:vAlign w:val="bottom"/>
          </w:tcPr>
          <w:p w14:paraId="3151F625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05CC947" w14:textId="53298CDB" w:rsidR="00416847" w:rsidRPr="00B7298C" w:rsidRDefault="00026C84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72A2687B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5B8F1FA8" w14:textId="7E8782A3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026C84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  <w:tc>
          <w:tcPr>
            <w:tcW w:w="233" w:type="dxa"/>
            <w:vAlign w:val="bottom"/>
          </w:tcPr>
          <w:p w14:paraId="1CBE5C4E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DE7E1DE" w14:textId="6B95521E" w:rsidR="00416847" w:rsidRPr="00B7298C" w:rsidRDefault="005A0FEE" w:rsidP="0081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30</w:t>
            </w:r>
            <w:r w:rsidR="0041684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628</w:t>
            </w:r>
          </w:p>
        </w:tc>
        <w:tc>
          <w:tcPr>
            <w:tcW w:w="234" w:type="dxa"/>
            <w:vAlign w:val="bottom"/>
          </w:tcPr>
          <w:p w14:paraId="53D0F111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1BCF6D7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19564B88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E9C6771" w14:textId="69BA6278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30</w:t>
            </w:r>
            <w:r w:rsidR="0041684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628</w:t>
            </w:r>
          </w:p>
        </w:tc>
      </w:tr>
      <w:tr w:rsidR="00416847" w:rsidRPr="00B7298C" w14:paraId="012FDD10" w14:textId="77777777" w:rsidTr="00717BBF">
        <w:tc>
          <w:tcPr>
            <w:tcW w:w="2019" w:type="dxa"/>
          </w:tcPr>
          <w:p w14:paraId="35E838C8" w14:textId="77777777" w:rsidR="00416847" w:rsidRPr="00B7298C" w:rsidRDefault="00416847" w:rsidP="00416847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28D73416" w14:textId="673FA5D2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0232C2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28" w:type="dxa"/>
            <w:vAlign w:val="bottom"/>
          </w:tcPr>
          <w:p w14:paraId="62F60B41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41A9F99" w14:textId="48CDF2E5" w:rsidR="00416847" w:rsidRPr="00B7298C" w:rsidRDefault="005A0FEE" w:rsidP="0071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232C2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28" w:type="dxa"/>
            <w:vAlign w:val="bottom"/>
          </w:tcPr>
          <w:p w14:paraId="5C696209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51E2C89D" w14:textId="21A9390C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0232C2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33" w:type="dxa"/>
            <w:vAlign w:val="bottom"/>
          </w:tcPr>
          <w:p w14:paraId="0437049B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DB8726B" w14:textId="6C6A5DE7" w:rsidR="00416847" w:rsidRPr="00B7298C" w:rsidRDefault="005A0FEE" w:rsidP="0081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23</w:t>
            </w:r>
            <w:r w:rsidR="0041684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002</w:t>
            </w:r>
          </w:p>
        </w:tc>
        <w:tc>
          <w:tcPr>
            <w:tcW w:w="234" w:type="dxa"/>
            <w:vAlign w:val="bottom"/>
          </w:tcPr>
          <w:p w14:paraId="380A50FB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ED18C6A" w14:textId="3F48C192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10</w:t>
            </w:r>
            <w:r w:rsidR="0041684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669</w:t>
            </w:r>
          </w:p>
        </w:tc>
        <w:tc>
          <w:tcPr>
            <w:tcW w:w="233" w:type="dxa"/>
            <w:vAlign w:val="bottom"/>
          </w:tcPr>
          <w:p w14:paraId="4804B98A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84EC6DC" w14:textId="72EC3551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sz w:val="30"/>
                <w:szCs w:val="30"/>
              </w:rPr>
              <w:t>33</w:t>
            </w:r>
            <w:r w:rsidR="0041684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</w:rPr>
              <w:t>671</w:t>
            </w:r>
          </w:p>
        </w:tc>
      </w:tr>
      <w:tr w:rsidR="00416847" w:rsidRPr="00B7298C" w14:paraId="3F565495" w14:textId="77777777" w:rsidTr="00717BBF">
        <w:tc>
          <w:tcPr>
            <w:tcW w:w="2019" w:type="dxa"/>
          </w:tcPr>
          <w:p w14:paraId="24405B19" w14:textId="77777777" w:rsidR="00416847" w:rsidRPr="00B7298C" w:rsidRDefault="00416847" w:rsidP="00416847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7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38EF8" w14:textId="55C217C0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0232C2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223</w:t>
            </w:r>
          </w:p>
        </w:tc>
        <w:tc>
          <w:tcPr>
            <w:tcW w:w="228" w:type="dxa"/>
            <w:vAlign w:val="bottom"/>
          </w:tcPr>
          <w:p w14:paraId="41C0B0F9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21FC5" w14:textId="0FF2CA55" w:rsidR="00416847" w:rsidRPr="00B7298C" w:rsidRDefault="005A0FEE" w:rsidP="00717B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0232C2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</w:t>
            </w:r>
          </w:p>
        </w:tc>
        <w:tc>
          <w:tcPr>
            <w:tcW w:w="228" w:type="dxa"/>
            <w:vAlign w:val="bottom"/>
          </w:tcPr>
          <w:p w14:paraId="21997DD8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D8091" w14:textId="4A2EA6FB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</w:t>
            </w:r>
            <w:r w:rsidR="000232C2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233" w:type="dxa"/>
            <w:vAlign w:val="bottom"/>
          </w:tcPr>
          <w:p w14:paraId="21B9FDE3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4DC4AE" w14:textId="3247342A" w:rsidR="00416847" w:rsidRPr="00B7298C" w:rsidRDefault="005A0FEE" w:rsidP="00812B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b/>
                <w:bCs/>
                <w:sz w:val="30"/>
                <w:szCs w:val="30"/>
              </w:rPr>
              <w:t>143</w:t>
            </w:r>
            <w:r w:rsidR="00416847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34" w:type="dxa"/>
            <w:vAlign w:val="bottom"/>
          </w:tcPr>
          <w:p w14:paraId="7D7F3188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C2505" w14:textId="1C44E857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b/>
                <w:bCs/>
                <w:sz w:val="30"/>
                <w:szCs w:val="30"/>
              </w:rPr>
              <w:t>13</w:t>
            </w:r>
            <w:r w:rsidR="00416847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233" w:type="dxa"/>
            <w:vAlign w:val="bottom"/>
          </w:tcPr>
          <w:p w14:paraId="6844F8F8" w14:textId="77777777" w:rsidR="00416847" w:rsidRPr="00B7298C" w:rsidRDefault="00416847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03F3A" w14:textId="1EDA80C0" w:rsidR="00416847" w:rsidRPr="00B7298C" w:rsidRDefault="005A0FEE" w:rsidP="004168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Theme="majorBidi" w:hAnsiTheme="majorBidi"/>
                <w:b/>
                <w:bCs/>
                <w:sz w:val="30"/>
                <w:szCs w:val="30"/>
              </w:rPr>
              <w:t>156</w:t>
            </w:r>
            <w:r w:rsidR="00416847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b/>
                <w:bCs/>
                <w:sz w:val="30"/>
                <w:szCs w:val="30"/>
              </w:rPr>
              <w:t>705</w:t>
            </w:r>
          </w:p>
        </w:tc>
      </w:tr>
    </w:tbl>
    <w:p w14:paraId="1A7C2A80" w14:textId="77777777" w:rsidR="00521FD2" w:rsidRPr="009721F5" w:rsidRDefault="00521FD2" w:rsidP="00521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1350"/>
        <w:gridCol w:w="269"/>
        <w:gridCol w:w="1261"/>
        <w:gridCol w:w="270"/>
        <w:gridCol w:w="1346"/>
        <w:gridCol w:w="270"/>
        <w:gridCol w:w="1264"/>
      </w:tblGrid>
      <w:tr w:rsidR="00603016" w:rsidRPr="009721F5" w14:paraId="083A5F62" w14:textId="77777777" w:rsidTr="002B56AF">
        <w:trPr>
          <w:tblHeader/>
        </w:trPr>
        <w:tc>
          <w:tcPr>
            <w:tcW w:w="3240" w:type="dxa"/>
            <w:shd w:val="clear" w:color="auto" w:fill="auto"/>
          </w:tcPr>
          <w:p w14:paraId="5038F575" w14:textId="10EAB26E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80228439"/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2880" w:type="dxa"/>
            <w:gridSpan w:val="3"/>
            <w:shd w:val="clear" w:color="auto" w:fill="auto"/>
          </w:tcPr>
          <w:p w14:paraId="342D6A6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D572C7C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45266B1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16" w:rsidRPr="009721F5" w14:paraId="757205E8" w14:textId="77777777" w:rsidTr="002B56AF">
        <w:trPr>
          <w:tblHeader/>
        </w:trPr>
        <w:tc>
          <w:tcPr>
            <w:tcW w:w="3240" w:type="dxa"/>
          </w:tcPr>
          <w:p w14:paraId="4269E63A" w14:textId="5885F63A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ณ วันที่ </w:t>
            </w:r>
            <w:r w:rsidR="005A0FEE" w:rsidRPr="005A0FE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มิถุนายน และ </w:t>
            </w:r>
            <w:r w:rsidR="005A0FEE" w:rsidRPr="005A0FE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3B21EAD" w14:textId="2BDD2FBA" w:rsidR="00603016" w:rsidRPr="009721F5" w:rsidRDefault="005A0FE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34FCA5D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712FA78" w14:textId="7199012F" w:rsidR="00603016" w:rsidRPr="009721F5" w:rsidRDefault="005A0FE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1FBFA3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079560" w14:textId="4DDDD64E" w:rsidR="00603016" w:rsidRPr="009721F5" w:rsidRDefault="005A0FE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4FA5074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14:paraId="31ED3E0B" w14:textId="61729132" w:rsidR="00603016" w:rsidRPr="009721F5" w:rsidRDefault="005A0FEE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03016" w:rsidRPr="009721F5" w14:paraId="10A7B8DB" w14:textId="77777777" w:rsidTr="002B56AF">
        <w:trPr>
          <w:tblHeader/>
        </w:trPr>
        <w:tc>
          <w:tcPr>
            <w:tcW w:w="3240" w:type="dxa"/>
          </w:tcPr>
          <w:p w14:paraId="32599449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</w:tcPr>
          <w:p w14:paraId="319A89DD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49B7" w:rsidRPr="009721F5" w14:paraId="44223EDD" w14:textId="77777777" w:rsidTr="00A42998">
        <w:tc>
          <w:tcPr>
            <w:tcW w:w="3240" w:type="dxa"/>
          </w:tcPr>
          <w:p w14:paraId="39C384F9" w14:textId="0F324356" w:rsidR="00F349B7" w:rsidRPr="009721F5" w:rsidRDefault="00F349B7" w:rsidP="00F349B7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เงินฝากสถาบันการเงิน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br/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ที่มีข้อจำกัดในการใช้</w:t>
            </w:r>
          </w:p>
        </w:tc>
        <w:tc>
          <w:tcPr>
            <w:tcW w:w="1350" w:type="dxa"/>
            <w:vAlign w:val="bottom"/>
          </w:tcPr>
          <w:p w14:paraId="1CD10B91" w14:textId="020D9B0C" w:rsidR="00F349B7" w:rsidRPr="009721F5" w:rsidRDefault="005A0FEE" w:rsidP="00F349B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7864F2" w:rsidRPr="007864F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69" w:type="dxa"/>
            <w:vAlign w:val="center"/>
          </w:tcPr>
          <w:p w14:paraId="1AB57B9E" w14:textId="77777777" w:rsidR="00F349B7" w:rsidRPr="009721F5" w:rsidRDefault="00F349B7" w:rsidP="00F3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F5409E1" w14:textId="2B4E7BE7" w:rsidR="00F349B7" w:rsidRPr="00ED792F" w:rsidRDefault="005A0FEE" w:rsidP="00F349B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  <w:r w:rsidR="005C7D79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270" w:type="dxa"/>
            <w:vAlign w:val="center"/>
          </w:tcPr>
          <w:p w14:paraId="160BE065" w14:textId="77777777" w:rsidR="00F349B7" w:rsidRPr="00ED792F" w:rsidRDefault="00F349B7" w:rsidP="00F3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60AC4C7E" w14:textId="622F6783" w:rsidR="00F349B7" w:rsidRPr="00ED792F" w:rsidRDefault="005A0FEE" w:rsidP="00F349B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446533" w:rsidRPr="00446533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901</w:t>
            </w:r>
          </w:p>
        </w:tc>
        <w:tc>
          <w:tcPr>
            <w:tcW w:w="270" w:type="dxa"/>
            <w:vAlign w:val="center"/>
          </w:tcPr>
          <w:p w14:paraId="4CFF7AC1" w14:textId="77777777" w:rsidR="00F349B7" w:rsidRPr="00ED792F" w:rsidRDefault="00F349B7" w:rsidP="00F3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bottom"/>
          </w:tcPr>
          <w:p w14:paraId="0015170F" w14:textId="3923C7FA" w:rsidR="00F349B7" w:rsidRPr="00202D77" w:rsidRDefault="005A0FEE" w:rsidP="00F349B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202D7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839</w:t>
            </w:r>
          </w:p>
        </w:tc>
      </w:tr>
      <w:tr w:rsidR="00F349B7" w:rsidRPr="009721F5" w14:paraId="53BF0997" w14:textId="77777777" w:rsidTr="002B56AF">
        <w:tc>
          <w:tcPr>
            <w:tcW w:w="3240" w:type="dxa"/>
          </w:tcPr>
          <w:p w14:paraId="0D6B6DAC" w14:textId="5876D763" w:rsidR="00F349B7" w:rsidRPr="009721F5" w:rsidRDefault="00F349B7" w:rsidP="00F349B7">
            <w:pPr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vAlign w:val="center"/>
          </w:tcPr>
          <w:p w14:paraId="6D5B173B" w14:textId="325B4A92" w:rsidR="00F349B7" w:rsidRPr="009721F5" w:rsidRDefault="005A0FEE" w:rsidP="00F349B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="00441C7D" w:rsidRPr="00441C7D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</w:p>
        </w:tc>
        <w:tc>
          <w:tcPr>
            <w:tcW w:w="269" w:type="dxa"/>
            <w:vAlign w:val="center"/>
          </w:tcPr>
          <w:p w14:paraId="5A9711AB" w14:textId="77777777" w:rsidR="00F349B7" w:rsidRPr="009721F5" w:rsidRDefault="00F349B7" w:rsidP="00F3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708DA1DD" w14:textId="41DFCA9F" w:rsidR="00F349B7" w:rsidRPr="00ED792F" w:rsidRDefault="005A0FEE" w:rsidP="00F349B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5C7D79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  <w:vAlign w:val="center"/>
          </w:tcPr>
          <w:p w14:paraId="048785D6" w14:textId="77777777" w:rsidR="00F349B7" w:rsidRPr="00ED792F" w:rsidRDefault="00F349B7" w:rsidP="00F3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6" w:type="dxa"/>
            <w:vAlign w:val="center"/>
          </w:tcPr>
          <w:p w14:paraId="5E26219B" w14:textId="0DBD727C" w:rsidR="00F349B7" w:rsidRPr="00ED792F" w:rsidRDefault="005A0FEE" w:rsidP="00F349B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  <w:r w:rsidR="00E92536" w:rsidRPr="00ED792F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627</w:t>
            </w:r>
          </w:p>
        </w:tc>
        <w:tc>
          <w:tcPr>
            <w:tcW w:w="270" w:type="dxa"/>
            <w:vAlign w:val="center"/>
          </w:tcPr>
          <w:p w14:paraId="77E4205B" w14:textId="77777777" w:rsidR="00F349B7" w:rsidRPr="00ED792F" w:rsidRDefault="00F349B7" w:rsidP="00F3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4" w:type="dxa"/>
            <w:vAlign w:val="center"/>
          </w:tcPr>
          <w:p w14:paraId="05BA363A" w14:textId="51CE310E" w:rsidR="00F349B7" w:rsidRPr="00ED792F" w:rsidRDefault="005A0FEE" w:rsidP="00F349B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202D77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</w:p>
        </w:tc>
      </w:tr>
      <w:tr w:rsidR="00F349B7" w:rsidRPr="009721F5" w14:paraId="579EC7CC" w14:textId="77777777" w:rsidTr="002B56AF">
        <w:tc>
          <w:tcPr>
            <w:tcW w:w="3240" w:type="dxa"/>
          </w:tcPr>
          <w:p w14:paraId="62DFBA5F" w14:textId="3108BA15" w:rsidR="00F349B7" w:rsidRPr="009721F5" w:rsidRDefault="00F349B7" w:rsidP="00F3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DCA85" w14:textId="2B90394A" w:rsidR="00F349B7" w:rsidRPr="009721F5" w:rsidRDefault="005A0FEE" w:rsidP="00F349B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</w:t>
            </w:r>
            <w:r w:rsidR="00DC4B83" w:rsidRPr="00DC4B8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322</w:t>
            </w:r>
          </w:p>
        </w:tc>
        <w:tc>
          <w:tcPr>
            <w:tcW w:w="269" w:type="dxa"/>
            <w:vAlign w:val="center"/>
          </w:tcPr>
          <w:p w14:paraId="124F1B66" w14:textId="77777777" w:rsidR="00F349B7" w:rsidRPr="009721F5" w:rsidRDefault="00F349B7" w:rsidP="00F3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DACBAD" w14:textId="3279A229" w:rsidR="00F349B7" w:rsidRPr="00ED792F" w:rsidRDefault="005A0FEE" w:rsidP="00F349B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</w:t>
            </w:r>
            <w:r w:rsidR="005C7D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695</w:t>
            </w:r>
          </w:p>
        </w:tc>
        <w:tc>
          <w:tcPr>
            <w:tcW w:w="270" w:type="dxa"/>
            <w:vAlign w:val="center"/>
          </w:tcPr>
          <w:p w14:paraId="07C4B1D3" w14:textId="77777777" w:rsidR="00F349B7" w:rsidRPr="00ED792F" w:rsidRDefault="00F349B7" w:rsidP="00F3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69670" w14:textId="380520A5" w:rsidR="00F349B7" w:rsidRPr="00ED792F" w:rsidRDefault="005A0FEE" w:rsidP="00F349B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118</w:t>
            </w:r>
            <w:r w:rsidR="004D6AFC" w:rsidRPr="004D6AF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528</w:t>
            </w:r>
          </w:p>
        </w:tc>
        <w:tc>
          <w:tcPr>
            <w:tcW w:w="270" w:type="dxa"/>
            <w:vAlign w:val="center"/>
          </w:tcPr>
          <w:p w14:paraId="6C2615A9" w14:textId="77777777" w:rsidR="00F349B7" w:rsidRPr="00ED792F" w:rsidRDefault="00F349B7" w:rsidP="00F349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C19DF78" w14:textId="0DA14433" w:rsidR="00F349B7" w:rsidRPr="00ED792F" w:rsidRDefault="005A0FEE" w:rsidP="00F349B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119</w:t>
            </w:r>
            <w:r w:rsidR="00202D77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264</w:t>
            </w:r>
          </w:p>
        </w:tc>
      </w:tr>
      <w:bookmarkEnd w:id="1"/>
    </w:tbl>
    <w:p w14:paraId="0163C8B6" w14:textId="77777777" w:rsidR="0044771A" w:rsidRPr="0057105E" w:rsidRDefault="0044771A" w:rsidP="00447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sz w:val="30"/>
          <w:szCs w:val="30"/>
          <w:cs/>
        </w:rPr>
      </w:pPr>
    </w:p>
    <w:p w14:paraId="76811463" w14:textId="77777777" w:rsidR="000817E9" w:rsidRPr="0057105E" w:rsidRDefault="000817E9" w:rsidP="00081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</w:rPr>
      </w:pPr>
      <w:r w:rsidRPr="0057105E">
        <w:rPr>
          <w:rFonts w:ascii="Angsana New" w:hAnsi="Angsana New" w:hint="cs"/>
          <w:i/>
          <w:iCs/>
          <w:sz w:val="30"/>
          <w:szCs w:val="30"/>
          <w:cs/>
        </w:rPr>
        <w:t>เงินเบิกเกินบัญชีธนาคาร</w:t>
      </w:r>
    </w:p>
    <w:p w14:paraId="50F7FE71" w14:textId="77777777" w:rsidR="000817E9" w:rsidRPr="0057105E" w:rsidRDefault="000817E9" w:rsidP="00081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E92538" w14:textId="1061AB2A" w:rsidR="000817E9" w:rsidRPr="0057105E" w:rsidRDefault="000817E9" w:rsidP="00081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710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A0FEE" w:rsidRPr="005A0FEE">
        <w:rPr>
          <w:rFonts w:ascii="Angsana New" w:hAnsi="Angsana New"/>
          <w:sz w:val="30"/>
          <w:szCs w:val="30"/>
        </w:rPr>
        <w:t>30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กลุ่มบริษัทมีเงินเบิกเกินบัญชีธนาคาร จำนวนเงินรวม </w:t>
      </w:r>
      <w:r w:rsidR="005A0FEE" w:rsidRPr="005A0FEE">
        <w:rPr>
          <w:rFonts w:ascii="Angsana New" w:hAnsi="Angsana New"/>
          <w:sz w:val="30"/>
          <w:szCs w:val="30"/>
        </w:rPr>
        <w:t>1</w:t>
      </w:r>
      <w:r w:rsidR="00B7298C" w:rsidRPr="0057105E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2</w:t>
      </w:r>
      <w:r w:rsidR="00B7298C"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7105E">
        <w:rPr>
          <w:rFonts w:ascii="Angsana New" w:hAnsi="Angsana New" w:hint="cs"/>
          <w:i/>
          <w:iCs/>
          <w:sz w:val="30"/>
          <w:szCs w:val="30"/>
        </w:rPr>
        <w:t>(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256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>:</w:t>
      </w:r>
      <w:r w:rsidRPr="0057105E">
        <w:rPr>
          <w:rFonts w:ascii="Angsana New" w:hAnsi="Angsana New"/>
          <w:i/>
          <w:iCs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93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7105E">
        <w:rPr>
          <w:rFonts w:ascii="Angsana New" w:hAnsi="Angsana New" w:hint="cs"/>
          <w:i/>
          <w:iCs/>
          <w:sz w:val="30"/>
          <w:szCs w:val="30"/>
        </w:rPr>
        <w:t>)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ซึ่งเงินเบิกเกินบัญชีธนาคารบางแห่งค้ำประกันโดยที่ดิน เครื่องจักรและอุปกรณ์บางส่วน</w:t>
      </w:r>
      <w:r w:rsidRPr="0057105E">
        <w:rPr>
          <w:rFonts w:ascii="Angsana New" w:hAnsi="Angsana New" w:hint="cs"/>
          <w:sz w:val="30"/>
          <w:szCs w:val="30"/>
        </w:rPr>
        <w:t>,</w:t>
      </w:r>
      <w:r w:rsidRPr="0057105E">
        <w:rPr>
          <w:rFonts w:ascii="Angsana New" w:hAnsi="Angsana New" w:hint="cs"/>
          <w:sz w:val="30"/>
          <w:szCs w:val="30"/>
          <w:cs/>
        </w:rPr>
        <w:t xml:space="preserve"> บัญชีเงินฝากประจำที่มีระยะเวลาครบกำหนดตั้งแต่ </w:t>
      </w:r>
      <w:r w:rsidR="005A0FEE" w:rsidRPr="005A0FEE">
        <w:rPr>
          <w:rFonts w:ascii="Angsana New" w:hAnsi="Angsana New" w:hint="cs"/>
          <w:sz w:val="30"/>
          <w:szCs w:val="30"/>
        </w:rPr>
        <w:t>3</w:t>
      </w:r>
      <w:r w:rsidRPr="0057105E">
        <w:rPr>
          <w:rFonts w:ascii="Angsana New" w:hAnsi="Angsana New" w:hint="cs"/>
          <w:sz w:val="30"/>
          <w:szCs w:val="30"/>
          <w:cs/>
        </w:rPr>
        <w:t xml:space="preserve"> เดือนขึ้นไป</w:t>
      </w:r>
      <w:r w:rsidRPr="0057105E">
        <w:rPr>
          <w:rFonts w:ascii="Angsana New" w:hAnsi="Angsana New" w:hint="cs"/>
          <w:sz w:val="30"/>
          <w:szCs w:val="30"/>
        </w:rPr>
        <w:t>,</w:t>
      </w:r>
      <w:r w:rsidRPr="0057105E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</w:t>
      </w:r>
      <w:r w:rsidRPr="0057105E">
        <w:rPr>
          <w:rFonts w:ascii="Angsana New" w:hAnsi="Angsana New" w:hint="cs"/>
          <w:sz w:val="30"/>
          <w:szCs w:val="30"/>
        </w:rPr>
        <w:t>,</w:t>
      </w:r>
      <w:r w:rsidRPr="0057105E">
        <w:rPr>
          <w:rFonts w:ascii="Angsana New" w:hAnsi="Angsana New" w:hint="cs"/>
          <w:sz w:val="30"/>
          <w:szCs w:val="30"/>
          <w:cs/>
        </w:rPr>
        <w:t xml:space="preserve"> บริษัท บางกอก เมดิก้า จำกัด และบริษัท ฟาร์ม่า อัลลิอันซ์ จำกัด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เงินเบิกเกินบัญชีธนาคารมีอัตราดอกเบี้ยร้อยละ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sz w:val="30"/>
          <w:szCs w:val="30"/>
        </w:rPr>
        <w:t>6</w:t>
      </w:r>
      <w:r w:rsidR="00B80F37" w:rsidRPr="0057105E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3</w:t>
      </w:r>
      <w:r w:rsidR="00B80F37"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ถึงร้อยละ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="00B80F37" w:rsidRPr="0057105E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6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/>
          <w:sz w:val="30"/>
          <w:szCs w:val="30"/>
        </w:rPr>
        <w:br/>
      </w:r>
      <w:r w:rsidRPr="0057105E">
        <w:rPr>
          <w:rFonts w:ascii="Angsana New" w:hAnsi="Angsana New" w:hint="cs"/>
          <w:i/>
          <w:iCs/>
          <w:sz w:val="30"/>
          <w:szCs w:val="30"/>
        </w:rPr>
        <w:t>(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256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57105E">
        <w:rPr>
          <w:rFonts w:ascii="Angsana New" w:hAnsi="Angsana New"/>
          <w:i/>
          <w:iCs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3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Pr="0057105E">
        <w:rPr>
          <w:rFonts w:ascii="Angsana New" w:hAnsi="Angsana New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7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i/>
          <w:iCs/>
          <w:sz w:val="30"/>
          <w:szCs w:val="30"/>
        </w:rPr>
        <w:t>)</w:t>
      </w:r>
    </w:p>
    <w:p w14:paraId="0F45ABF7" w14:textId="77777777" w:rsidR="000817E9" w:rsidRPr="0057105E" w:rsidRDefault="000817E9" w:rsidP="00081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both"/>
        <w:rPr>
          <w:rFonts w:ascii="Angsana New" w:hAnsi="Angsana New"/>
          <w:sz w:val="30"/>
          <w:szCs w:val="30"/>
        </w:rPr>
      </w:pPr>
    </w:p>
    <w:p w14:paraId="1D51E6F4" w14:textId="77777777" w:rsidR="000817E9" w:rsidRPr="0057105E" w:rsidRDefault="000817E9" w:rsidP="00081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57105E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A15CFF1" w14:textId="77777777" w:rsidR="000817E9" w:rsidRPr="0057105E" w:rsidRDefault="000817E9" w:rsidP="00081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61D73E52" w14:textId="172203A0" w:rsidR="000817E9" w:rsidRPr="0057105E" w:rsidRDefault="000817E9" w:rsidP="00081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710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A0FEE" w:rsidRPr="005A0FEE">
        <w:rPr>
          <w:rFonts w:ascii="Angsana New" w:hAnsi="Angsana New"/>
          <w:sz w:val="30"/>
          <w:szCs w:val="30"/>
        </w:rPr>
        <w:t>30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มิถุนายน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กลุ่มบริษัทและบริษัทมีตั๋วสัญญาใช้เงินและสินเชื่อเพื่อการนำเข้าจากสถาบันการเงินหลายแห่ง จำนวนเงิน</w:t>
      </w:r>
      <w:r w:rsidR="00C4521C" w:rsidRPr="0057105E">
        <w:rPr>
          <w:rFonts w:ascii="Angsana New" w:hAnsi="Angsana New"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sz w:val="30"/>
          <w:szCs w:val="30"/>
        </w:rPr>
        <w:t>97</w:t>
      </w:r>
      <w:r w:rsidR="00C4521C" w:rsidRPr="0057105E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9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5A0FEE" w:rsidRPr="005A0FEE">
        <w:rPr>
          <w:rFonts w:ascii="Angsana New" w:hAnsi="Angsana New"/>
          <w:sz w:val="30"/>
          <w:szCs w:val="30"/>
        </w:rPr>
        <w:t>83</w:t>
      </w:r>
      <w:r w:rsidR="009D2C23" w:rsidRPr="0057105E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0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57105E">
        <w:rPr>
          <w:rFonts w:ascii="Angsana New" w:hAnsi="Angsana New" w:hint="cs"/>
          <w:i/>
          <w:iCs/>
          <w:sz w:val="30"/>
          <w:szCs w:val="30"/>
        </w:rPr>
        <w:t>(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256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107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4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92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4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8E0E2A">
        <w:rPr>
          <w:rFonts w:ascii="Angsana New" w:hAnsi="Angsana New"/>
          <w:i/>
          <w:iCs/>
          <w:sz w:val="30"/>
          <w:szCs w:val="30"/>
        </w:rPr>
        <w:br/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57105E">
        <w:rPr>
          <w:rFonts w:ascii="Angsana New" w:hAnsi="Angsana New" w:hint="cs"/>
          <w:i/>
          <w:iCs/>
          <w:sz w:val="30"/>
          <w:szCs w:val="30"/>
        </w:rPr>
        <w:t>)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ซึ่งเงินกู้ยืมระยะสั้นจากสถาบันการเงินบางส่วนค้ำประกันโดยที่ดิน เครื่องจักรและอุปกรณ์บางส่วน</w:t>
      </w:r>
      <w:r w:rsidRPr="0057105E">
        <w:rPr>
          <w:rFonts w:ascii="Angsana New" w:hAnsi="Angsana New" w:hint="cs"/>
          <w:sz w:val="30"/>
          <w:szCs w:val="30"/>
        </w:rPr>
        <w:t>,</w:t>
      </w:r>
      <w:r w:rsidRPr="0057105E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 และบริษัท ฟาร์ม่า อัลลิอันซ์ จำกัด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เงินกู้ยืมระยะสั้นจากสถาบันการเงินมีอัตราดอกเบี้ยร้อยละ </w:t>
      </w:r>
      <w:r w:rsidR="005A0FEE" w:rsidRPr="005A0FEE">
        <w:rPr>
          <w:rFonts w:ascii="Angsana New" w:hAnsi="Angsana New"/>
          <w:sz w:val="30"/>
          <w:szCs w:val="30"/>
        </w:rPr>
        <w:t>4</w:t>
      </w:r>
      <w:r w:rsidR="004D769B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0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ถึงร้อยละ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="00B80F37" w:rsidRPr="0057105E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3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</w:rPr>
        <w:t>(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256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4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3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7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3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i/>
          <w:iCs/>
          <w:sz w:val="30"/>
          <w:szCs w:val="30"/>
        </w:rPr>
        <w:t>)</w:t>
      </w:r>
    </w:p>
    <w:p w14:paraId="197EAD9A" w14:textId="77777777" w:rsidR="000817E9" w:rsidRPr="0057105E" w:rsidRDefault="000817E9" w:rsidP="00081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BD6B04F" w14:textId="77777777" w:rsidR="000817E9" w:rsidRPr="0057105E" w:rsidRDefault="000817E9" w:rsidP="00081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7105E">
        <w:rPr>
          <w:rFonts w:ascii="Angsana New" w:hAnsi="Angsana New" w:hint="cs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 และข้อกำหนดในการจ่ายเงินปันผล เป็นต้น</w:t>
      </w:r>
    </w:p>
    <w:p w14:paraId="6636857D" w14:textId="77777777" w:rsidR="000817E9" w:rsidRPr="0057105E" w:rsidRDefault="000817E9" w:rsidP="00081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6335086" w14:textId="77777777" w:rsidR="0057105E" w:rsidRDefault="0057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4ABEE7E" w14:textId="6F6EBC1B" w:rsidR="000817E9" w:rsidRPr="0057105E" w:rsidRDefault="000817E9" w:rsidP="00081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57105E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62E928B2" w14:textId="77777777" w:rsidR="000817E9" w:rsidRPr="0057105E" w:rsidRDefault="000817E9" w:rsidP="00081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CB1519" w14:textId="669CC006" w:rsidR="000817E9" w:rsidRDefault="000817E9" w:rsidP="00081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10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A0FEE" w:rsidRPr="005A0FEE">
        <w:rPr>
          <w:rFonts w:ascii="Angsana New" w:hAnsi="Angsana New"/>
          <w:sz w:val="30"/>
          <w:szCs w:val="30"/>
        </w:rPr>
        <w:t>30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มิถุนายน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กลุ่มบริษัทและบริษัทมีสัญญาเงินกู้ยืมระยะยาวจากสถาบันการเงินหลายฉบับ</w:t>
      </w:r>
      <w:r w:rsidRPr="0057105E">
        <w:rPr>
          <w:rFonts w:ascii="Angsana New" w:hAnsi="Angsana New" w:hint="cs"/>
          <w:sz w:val="30"/>
          <w:szCs w:val="30"/>
          <w:cs/>
        </w:rPr>
        <w:br/>
      </w:r>
      <w:r w:rsidRPr="0057105E">
        <w:rPr>
          <w:rFonts w:ascii="Angsana New" w:hAnsi="Angsana New" w:hint="cs"/>
          <w:spacing w:val="-2"/>
          <w:sz w:val="30"/>
          <w:szCs w:val="30"/>
          <w:cs/>
        </w:rPr>
        <w:t>รวมมูลค่าทั้งสิ้น</w:t>
      </w:r>
      <w:r w:rsidR="0036155D" w:rsidRPr="0057105E">
        <w:rPr>
          <w:rFonts w:ascii="Angsana New" w:hAnsi="Angsana New"/>
          <w:spacing w:val="-2"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spacing w:val="-2"/>
          <w:sz w:val="30"/>
          <w:szCs w:val="30"/>
        </w:rPr>
        <w:t>45</w:t>
      </w:r>
      <w:r w:rsidR="0036155D" w:rsidRPr="0057105E">
        <w:rPr>
          <w:rFonts w:ascii="Angsana New" w:hAnsi="Angsana New"/>
          <w:spacing w:val="-2"/>
          <w:sz w:val="30"/>
          <w:szCs w:val="30"/>
        </w:rPr>
        <w:t>.</w:t>
      </w:r>
      <w:r w:rsidR="005A0FEE" w:rsidRPr="005A0FEE">
        <w:rPr>
          <w:rFonts w:ascii="Angsana New" w:hAnsi="Angsana New"/>
          <w:spacing w:val="-2"/>
          <w:sz w:val="30"/>
          <w:szCs w:val="30"/>
        </w:rPr>
        <w:t>4</w:t>
      </w:r>
      <w:r w:rsidRPr="0057105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7105E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 w:rsidR="00A53C07" w:rsidRPr="0057105E">
        <w:rPr>
          <w:rFonts w:ascii="Angsana New" w:hAnsi="Angsana New"/>
          <w:spacing w:val="-2"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spacing w:val="-2"/>
          <w:sz w:val="30"/>
          <w:szCs w:val="30"/>
        </w:rPr>
        <w:t>19</w:t>
      </w:r>
      <w:r w:rsidR="00331425" w:rsidRPr="0057105E">
        <w:rPr>
          <w:rFonts w:ascii="Angsana New" w:hAnsi="Angsana New"/>
          <w:spacing w:val="-2"/>
          <w:sz w:val="30"/>
          <w:szCs w:val="30"/>
        </w:rPr>
        <w:t>.</w:t>
      </w:r>
      <w:r w:rsidR="005A0FEE" w:rsidRPr="005A0FEE">
        <w:rPr>
          <w:rFonts w:ascii="Angsana New" w:hAnsi="Angsana New"/>
          <w:spacing w:val="-2"/>
          <w:sz w:val="30"/>
          <w:szCs w:val="30"/>
        </w:rPr>
        <w:t>3</w:t>
      </w:r>
      <w:r w:rsidRPr="0057105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7105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ตามลำดับ 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5A0FEE" w:rsidRPr="005A0FEE">
        <w:rPr>
          <w:rFonts w:ascii="Angsana New" w:hAnsi="Angsana New" w:hint="cs"/>
          <w:i/>
          <w:iCs/>
          <w:spacing w:val="-2"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5A0FEE" w:rsidRPr="005A0FEE">
        <w:rPr>
          <w:rFonts w:ascii="Angsana New" w:hAnsi="Angsana New" w:hint="cs"/>
          <w:i/>
          <w:iCs/>
          <w:spacing w:val="-2"/>
          <w:sz w:val="30"/>
          <w:szCs w:val="30"/>
        </w:rPr>
        <w:t>256</w:t>
      </w:r>
      <w:r w:rsidR="005A0FEE" w:rsidRPr="005A0FEE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5A0FEE" w:rsidRPr="005A0FEE">
        <w:rPr>
          <w:rFonts w:ascii="Angsana New" w:hAnsi="Angsana New"/>
          <w:i/>
          <w:iCs/>
          <w:spacing w:val="-2"/>
          <w:sz w:val="30"/>
          <w:szCs w:val="30"/>
        </w:rPr>
        <w:t>79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ล้านบาทและ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ล้านบาท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ตามลำดับ)</w:t>
      </w:r>
      <w:r w:rsidRPr="0057105E">
        <w:rPr>
          <w:rFonts w:ascii="Angsana New" w:hAnsi="Angsana New" w:hint="cs"/>
          <w:sz w:val="30"/>
          <w:szCs w:val="30"/>
          <w:cs/>
        </w:rPr>
        <w:t xml:space="preserve"> ซึ่งเงินกู้ยืมระยะยาว</w:t>
      </w:r>
      <w:r w:rsidR="005E680F"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57105E">
        <w:rPr>
          <w:rFonts w:ascii="Angsana New" w:hAnsi="Angsana New" w:hint="cs"/>
          <w:sz w:val="30"/>
          <w:szCs w:val="30"/>
          <w:cs/>
        </w:rPr>
        <w:t>ดังกล่าวค้ำประกันโดยที่ดิน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เครื่องจักรและอุปกรณ์บางส่วน</w:t>
      </w:r>
      <w:r w:rsidRPr="0057105E">
        <w:rPr>
          <w:rFonts w:ascii="Angsana New" w:hAnsi="Angsana New" w:hint="cs"/>
          <w:sz w:val="30"/>
          <w:szCs w:val="30"/>
        </w:rPr>
        <w:t>,</w:t>
      </w:r>
      <w:r w:rsidRPr="0057105E">
        <w:rPr>
          <w:rFonts w:ascii="Angsana New" w:hAnsi="Angsana New" w:hint="cs"/>
          <w:sz w:val="30"/>
          <w:szCs w:val="30"/>
          <w:cs/>
        </w:rPr>
        <w:t xml:space="preserve"> บัญชีเงินฝากประจำที่มีระยะเวลาครบกำหนดตั้งแต่ </w:t>
      </w:r>
      <w:r w:rsidR="005A0FEE" w:rsidRPr="005A0FEE">
        <w:rPr>
          <w:rFonts w:ascii="Angsana New" w:hAnsi="Angsana New" w:hint="cs"/>
          <w:sz w:val="30"/>
          <w:szCs w:val="30"/>
        </w:rPr>
        <w:t>3</w:t>
      </w:r>
      <w:r w:rsidRPr="0057105E">
        <w:rPr>
          <w:rFonts w:ascii="Angsana New" w:hAnsi="Angsana New" w:hint="cs"/>
          <w:sz w:val="30"/>
          <w:szCs w:val="30"/>
          <w:cs/>
        </w:rPr>
        <w:t xml:space="preserve"> เดือนขึ้นไป</w:t>
      </w:r>
      <w:r w:rsidRPr="0057105E">
        <w:rPr>
          <w:rFonts w:ascii="Angsana New" w:hAnsi="Angsana New" w:hint="cs"/>
          <w:sz w:val="30"/>
          <w:szCs w:val="30"/>
        </w:rPr>
        <w:t>,</w:t>
      </w:r>
      <w:r w:rsidRPr="0057105E">
        <w:rPr>
          <w:rFonts w:ascii="Angsana New" w:hAnsi="Angsana New" w:hint="cs"/>
          <w:sz w:val="30"/>
          <w:szCs w:val="30"/>
          <w:cs/>
        </w:rPr>
        <w:t xml:space="preserve"> บริษัท บางกอก ดรัก จำกัด</w:t>
      </w:r>
      <w:r w:rsidRPr="0057105E">
        <w:rPr>
          <w:rFonts w:ascii="Angsana New" w:hAnsi="Angsana New" w:hint="cs"/>
          <w:sz w:val="30"/>
          <w:szCs w:val="30"/>
        </w:rPr>
        <w:t>,</w:t>
      </w:r>
      <w:r w:rsidRPr="0057105E">
        <w:rPr>
          <w:rFonts w:ascii="Angsana New" w:hAnsi="Angsana New" w:hint="cs"/>
          <w:sz w:val="30"/>
          <w:szCs w:val="30"/>
          <w:cs/>
        </w:rPr>
        <w:t xml:space="preserve"> บริษัท บางกอก เมดิก้า จำกัด และบริษัท ฟาร์ม่า อัลลิอันซ์ จำกัด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5A0FEE" w:rsidRPr="005A0FEE">
        <w:rPr>
          <w:rFonts w:ascii="Angsana New" w:hAnsi="Angsana New"/>
          <w:sz w:val="30"/>
          <w:szCs w:val="30"/>
        </w:rPr>
        <w:t>3</w:t>
      </w:r>
      <w:r w:rsidR="00B80F37" w:rsidRPr="0057105E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3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5A0FEE" w:rsidRPr="005A0FEE">
        <w:rPr>
          <w:rFonts w:ascii="Angsana New" w:hAnsi="Angsana New"/>
          <w:sz w:val="30"/>
          <w:szCs w:val="30"/>
        </w:rPr>
        <w:t>8</w:t>
      </w:r>
      <w:r w:rsidR="004D769B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2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256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3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3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8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3</w:t>
      </w:r>
      <w:r w:rsidRPr="0057105E">
        <w:rPr>
          <w:rFonts w:ascii="Angsana New" w:hAnsi="Angsana New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</w:p>
    <w:p w14:paraId="41DD6109" w14:textId="77777777" w:rsidR="0057105E" w:rsidRPr="0057105E" w:rsidRDefault="0057105E" w:rsidP="00081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6B938A" w14:textId="77777777" w:rsidR="000817E9" w:rsidRPr="007A4360" w:rsidRDefault="000817E9" w:rsidP="00081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4360">
        <w:rPr>
          <w:rFonts w:ascii="Angsana New" w:hAnsi="Angsana New" w:hint="cs"/>
          <w:sz w:val="30"/>
          <w:szCs w:val="30"/>
          <w:cs/>
        </w:rPr>
        <w:t xml:space="preserve">ภายใต้ข้อกำหนดของสัญญาดังกล่าวข้างต้น บริษัทต้องปฏิบัติตามเงื่อนไขในสัญญาดังกล่าว เช่น ข้อกำหนดเกี่ยวกับการผิดนัดชำระ การให้ข้อมูลทางการเงินและการดำรงอัตราส่วนทางการเงิน เป็นต้น </w:t>
      </w:r>
    </w:p>
    <w:p w14:paraId="5907DE09" w14:textId="77777777" w:rsidR="000817E9" w:rsidRPr="007A4360" w:rsidRDefault="000817E9" w:rsidP="00081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DDDF55C" w14:textId="70F5A24B" w:rsidR="000817E9" w:rsidRPr="007A4360" w:rsidRDefault="000817E9" w:rsidP="00081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43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A0FEE" w:rsidRPr="005A0FEE">
        <w:rPr>
          <w:rFonts w:ascii="Angsana New" w:hAnsi="Angsana New"/>
          <w:sz w:val="30"/>
          <w:szCs w:val="30"/>
        </w:rPr>
        <w:t>30</w:t>
      </w:r>
      <w:r w:rsidRPr="007A4360">
        <w:rPr>
          <w:rFonts w:ascii="Angsana New" w:hAnsi="Angsana New"/>
          <w:sz w:val="30"/>
          <w:szCs w:val="30"/>
        </w:rPr>
        <w:t xml:space="preserve"> </w:t>
      </w:r>
      <w:r w:rsidRPr="007A4360">
        <w:rPr>
          <w:rFonts w:ascii="Angsana New" w:hAnsi="Angsana New" w:hint="cs"/>
          <w:sz w:val="30"/>
          <w:szCs w:val="30"/>
          <w:cs/>
        </w:rPr>
        <w:t>มิถุนายน</w:t>
      </w:r>
      <w:r w:rsidRPr="007A4360">
        <w:rPr>
          <w:rFonts w:ascii="Angsana New" w:hAnsi="Angsana New"/>
          <w:sz w:val="30"/>
          <w:szCs w:val="30"/>
        </w:rPr>
        <w:t xml:space="preserve"> </w:t>
      </w:r>
      <w:r w:rsidR="005A0FEE" w:rsidRPr="005A0FEE">
        <w:rPr>
          <w:rFonts w:ascii="Angsana New" w:hAnsi="Angsana New" w:hint="cs"/>
          <w:sz w:val="30"/>
          <w:szCs w:val="30"/>
        </w:rPr>
        <w:t>256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Pr="007A4360">
        <w:rPr>
          <w:rFonts w:ascii="Angsana New" w:hAnsi="Angsana New" w:hint="cs"/>
          <w:sz w:val="30"/>
          <w:szCs w:val="30"/>
        </w:rPr>
        <w:t xml:space="preserve"> </w:t>
      </w:r>
      <w:r w:rsidRPr="007A4360">
        <w:rPr>
          <w:rFonts w:ascii="Angsana New" w:hAnsi="Angsana New" w:hint="cs"/>
          <w:sz w:val="30"/>
          <w:szCs w:val="30"/>
          <w:cs/>
        </w:rPr>
        <w:t xml:space="preserve">กลุ่มบริษัทและบริษัทมีวงเงินสินเชื่อที่ยังมิได้เบิกใช้เป็นจำนวนเงินรวม </w:t>
      </w:r>
      <w:r w:rsidR="005A0FEE" w:rsidRPr="005A0FEE">
        <w:rPr>
          <w:rFonts w:ascii="Angsana New" w:hAnsi="Angsana New"/>
          <w:sz w:val="30"/>
          <w:szCs w:val="30"/>
        </w:rPr>
        <w:t>349</w:t>
      </w:r>
      <w:r w:rsidR="00CC1631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4</w:t>
      </w:r>
      <w:r w:rsidRPr="007A4360">
        <w:rPr>
          <w:rFonts w:ascii="Angsana New" w:hAnsi="Angsana New" w:hint="cs"/>
          <w:sz w:val="30"/>
          <w:szCs w:val="30"/>
        </w:rPr>
        <w:t xml:space="preserve"> </w:t>
      </w:r>
      <w:r w:rsidRPr="007A4360">
        <w:rPr>
          <w:rFonts w:ascii="Angsana New" w:hAnsi="Angsana New" w:hint="cs"/>
          <w:sz w:val="30"/>
          <w:szCs w:val="30"/>
          <w:cs/>
        </w:rPr>
        <w:t>ล้านบาทและ</w:t>
      </w:r>
      <w:r w:rsidR="00B80F37">
        <w:rPr>
          <w:rFonts w:ascii="Angsana New" w:hAnsi="Angsana New"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sz w:val="30"/>
          <w:szCs w:val="30"/>
        </w:rPr>
        <w:t>210</w:t>
      </w:r>
      <w:r w:rsidR="00B80F37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9</w:t>
      </w:r>
      <w:r w:rsidRPr="007A4360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7A4360">
        <w:rPr>
          <w:rFonts w:ascii="Angsana New" w:hAnsi="Angsana New" w:hint="cs"/>
          <w:sz w:val="30"/>
          <w:szCs w:val="30"/>
        </w:rPr>
        <w:t xml:space="preserve"> </w:t>
      </w:r>
      <w:r w:rsidRPr="007A436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31</w:t>
      </w:r>
      <w:r w:rsidRPr="007A436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36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256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6</w:t>
      </w:r>
      <w:r w:rsidRPr="007A436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224</w:t>
      </w:r>
      <w:r w:rsidRPr="007A4360">
        <w:rPr>
          <w:rFonts w:ascii="Angsana New" w:hAnsi="Angsana New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0</w:t>
      </w:r>
      <w:r w:rsidRPr="007A436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36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174</w:t>
      </w:r>
      <w:r w:rsidRPr="007A4360">
        <w:rPr>
          <w:rFonts w:ascii="Angsana New" w:hAnsi="Angsana New" w:hint="cs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9</w:t>
      </w:r>
      <w:r w:rsidRPr="007A436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36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14:paraId="29E8DADD" w14:textId="77777777" w:rsidR="000817E9" w:rsidRPr="007A4360" w:rsidRDefault="000817E9" w:rsidP="000817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D6A855" w14:textId="2EF52E73" w:rsidR="006244D7" w:rsidRPr="009721F5" w:rsidRDefault="006244D7" w:rsidP="006244D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ส่วนงานดำเนินงานและการจำแนกรายได้</w:t>
      </w:r>
    </w:p>
    <w:p w14:paraId="29048E9C" w14:textId="0C3A0E3B" w:rsidR="00C2559D" w:rsidRPr="009721F5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2A40AE9F" w14:textId="0578E981" w:rsidR="00D445F1" w:rsidRPr="009721F5" w:rsidRDefault="00D445F1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88B9ACF" w14:textId="77777777" w:rsidR="00D445F1" w:rsidRPr="009721F5" w:rsidRDefault="00D445F1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20BFA47F" w14:textId="77777777" w:rsidR="000F22DF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</w:t>
      </w:r>
    </w:p>
    <w:p w14:paraId="2EDFC652" w14:textId="7D6181DB" w:rsidR="00C2559D" w:rsidRPr="009721F5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BD4B999" w14:textId="018306E4" w:rsidR="009F28FC" w:rsidRPr="009721F5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บริษัทคือรายได้จากการขายสินค้า</w:t>
      </w:r>
      <w:r w:rsidR="00E0096C" w:rsidRPr="009721F5">
        <w:rPr>
          <w:rFonts w:ascii="Angsana New" w:hAnsi="Angsana New" w:hint="cs"/>
          <w:sz w:val="30"/>
          <w:szCs w:val="30"/>
          <w:cs/>
        </w:rPr>
        <w:t>และการให้บริการ</w:t>
      </w:r>
      <w:r w:rsidRPr="009721F5">
        <w:rPr>
          <w:rFonts w:ascii="Angsana New" w:hAnsi="Angsana New" w:hint="cs"/>
          <w:sz w:val="30"/>
          <w:szCs w:val="30"/>
          <w:cs/>
        </w:rPr>
        <w:t xml:space="preserve"> รายได้หลักของ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บริษัทได้มาจากสัญญาที่ทำกับลูกค้า</w:t>
      </w:r>
    </w:p>
    <w:p w14:paraId="1AAC0D48" w14:textId="77777777" w:rsidR="008B2B44" w:rsidRPr="009721F5" w:rsidRDefault="008B2B44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064D32" w14:textId="77777777" w:rsidR="0057105E" w:rsidRDefault="0057105E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30"/>
      </w:tblGrid>
      <w:tr w:rsidR="008B2B44" w:rsidRPr="009721F5" w14:paraId="6D9F320C" w14:textId="77777777" w:rsidTr="007A4360">
        <w:trPr>
          <w:cantSplit/>
          <w:tblHeader/>
        </w:trPr>
        <w:tc>
          <w:tcPr>
            <w:tcW w:w="5850" w:type="dxa"/>
          </w:tcPr>
          <w:p w14:paraId="4AE686FA" w14:textId="64E0616C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08D4FA9E" w14:textId="77777777" w:rsidR="008B2B44" w:rsidRPr="009721F5" w:rsidRDefault="008B2B44" w:rsidP="003F5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2B44" w:rsidRPr="009721F5" w14:paraId="1E41FE9D" w14:textId="77777777" w:rsidTr="007A4360">
        <w:trPr>
          <w:cantSplit/>
          <w:tblHeader/>
        </w:trPr>
        <w:tc>
          <w:tcPr>
            <w:tcW w:w="5850" w:type="dxa"/>
          </w:tcPr>
          <w:p w14:paraId="0F4FEE79" w14:textId="1F78B599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A0FEE" w:rsidRPr="005A0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30" w:type="dxa"/>
          </w:tcPr>
          <w:p w14:paraId="087C5208" w14:textId="455BE293" w:rsidR="008B2B44" w:rsidRPr="009721F5" w:rsidRDefault="005A0FEE" w:rsidP="003F5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463A79E" w14:textId="77777777" w:rsidR="008B2B44" w:rsidRPr="009721F5" w:rsidRDefault="008B2B44" w:rsidP="003F513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222068" w14:textId="54911AF5" w:rsidR="008B2B44" w:rsidRPr="009721F5" w:rsidRDefault="005A0FEE" w:rsidP="003F513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B2B44" w:rsidRPr="009721F5" w14:paraId="710DA3AD" w14:textId="77777777" w:rsidTr="007A4360">
        <w:trPr>
          <w:cantSplit/>
          <w:trHeight w:val="245"/>
          <w:tblHeader/>
        </w:trPr>
        <w:tc>
          <w:tcPr>
            <w:tcW w:w="5850" w:type="dxa"/>
            <w:vAlign w:val="bottom"/>
          </w:tcPr>
          <w:p w14:paraId="64D195CA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76C4E88" w14:textId="77777777" w:rsidR="008B2B44" w:rsidRPr="009721F5" w:rsidRDefault="008B2B44" w:rsidP="003F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2B44" w:rsidRPr="009721F5" w14:paraId="47ABFB63" w14:textId="77777777" w:rsidTr="00C367A3">
        <w:trPr>
          <w:cantSplit/>
          <w:trHeight w:val="245"/>
        </w:trPr>
        <w:tc>
          <w:tcPr>
            <w:tcW w:w="5850" w:type="dxa"/>
            <w:vAlign w:val="bottom"/>
          </w:tcPr>
          <w:p w14:paraId="334D0FBF" w14:textId="77777777" w:rsidR="008B2B44" w:rsidRPr="009721F5" w:rsidRDefault="008B2B44" w:rsidP="003F513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vAlign w:val="bottom"/>
          </w:tcPr>
          <w:p w14:paraId="2E61DB71" w14:textId="77777777" w:rsidR="008B2B44" w:rsidRPr="009721F5" w:rsidRDefault="008B2B44" w:rsidP="003F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B2C5BB5" w14:textId="77777777" w:rsidR="008B2B44" w:rsidRPr="009721F5" w:rsidRDefault="008B2B44" w:rsidP="003F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FC730E7" w14:textId="77777777" w:rsidR="008B2B44" w:rsidRPr="009721F5" w:rsidRDefault="008B2B44" w:rsidP="003F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367A3" w:rsidRPr="009721F5" w14:paraId="5CD94C9C" w14:textId="77777777" w:rsidTr="00C367A3">
        <w:trPr>
          <w:cantSplit/>
        </w:trPr>
        <w:tc>
          <w:tcPr>
            <w:tcW w:w="5850" w:type="dxa"/>
            <w:vAlign w:val="bottom"/>
          </w:tcPr>
          <w:p w14:paraId="2BD7ED57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15B8FD6C" w14:textId="0ADBE595" w:rsidR="00C367A3" w:rsidRPr="009721F5" w:rsidRDefault="005A0FEE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  <w:r w:rsidR="00194D9D" w:rsidRPr="00194D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  <w:vAlign w:val="bottom"/>
          </w:tcPr>
          <w:p w14:paraId="74DED167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3144CF6" w14:textId="2CAB599E" w:rsidR="00C367A3" w:rsidRPr="009721F5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664</w:t>
            </w:r>
            <w:r w:rsidR="00C367A3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004</w:t>
            </w:r>
          </w:p>
        </w:tc>
      </w:tr>
      <w:tr w:rsidR="00C367A3" w:rsidRPr="009721F5" w14:paraId="0B87E94F" w14:textId="77777777" w:rsidTr="00C367A3">
        <w:trPr>
          <w:cantSplit/>
        </w:trPr>
        <w:tc>
          <w:tcPr>
            <w:tcW w:w="5850" w:type="dxa"/>
            <w:vAlign w:val="bottom"/>
          </w:tcPr>
          <w:p w14:paraId="175CF54F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43B9C1B" w14:textId="4B61CF17" w:rsidR="00C367A3" w:rsidRPr="009721F5" w:rsidRDefault="005A0FEE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  <w:r w:rsidR="00194D9D" w:rsidRPr="00194D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</w:p>
        </w:tc>
        <w:tc>
          <w:tcPr>
            <w:tcW w:w="270" w:type="dxa"/>
            <w:vAlign w:val="bottom"/>
          </w:tcPr>
          <w:p w14:paraId="5DE0B1CA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0118780" w14:textId="70AA6864" w:rsidR="00C367A3" w:rsidRPr="009721F5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389</w:t>
            </w:r>
            <w:r w:rsidR="00C367A3"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733</w:t>
            </w:r>
          </w:p>
        </w:tc>
      </w:tr>
      <w:tr w:rsidR="00C367A3" w:rsidRPr="009721F5" w14:paraId="0C93220A" w14:textId="77777777" w:rsidTr="00C367A3">
        <w:trPr>
          <w:cantSplit/>
        </w:trPr>
        <w:tc>
          <w:tcPr>
            <w:tcW w:w="5850" w:type="dxa"/>
            <w:vAlign w:val="bottom"/>
          </w:tcPr>
          <w:p w14:paraId="780E2AD3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</w:tcPr>
          <w:p w14:paraId="528DEA85" w14:textId="7E966482" w:rsidR="00C367A3" w:rsidRPr="009721F5" w:rsidRDefault="005A0FEE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194D9D" w:rsidRPr="00194D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180</w:t>
            </w:r>
            <w:r w:rsidR="00194D9D" w:rsidRPr="00194D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992</w:t>
            </w:r>
          </w:p>
        </w:tc>
        <w:tc>
          <w:tcPr>
            <w:tcW w:w="270" w:type="dxa"/>
            <w:vAlign w:val="bottom"/>
          </w:tcPr>
          <w:p w14:paraId="296AD28D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21C23B9" w14:textId="5C16A4FD" w:rsidR="00C367A3" w:rsidRPr="009721F5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C367A3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053</w:t>
            </w:r>
            <w:r w:rsidR="00C367A3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737</w:t>
            </w:r>
          </w:p>
        </w:tc>
      </w:tr>
      <w:tr w:rsidR="00C367A3" w:rsidRPr="009721F5" w14:paraId="2B0BC249" w14:textId="77777777" w:rsidTr="00C367A3">
        <w:trPr>
          <w:cantSplit/>
        </w:trPr>
        <w:tc>
          <w:tcPr>
            <w:tcW w:w="5850" w:type="dxa"/>
            <w:vAlign w:val="bottom"/>
          </w:tcPr>
          <w:p w14:paraId="038D8519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737C1AC" w14:textId="727010B3" w:rsidR="00C367A3" w:rsidRPr="009721F5" w:rsidRDefault="00194D9D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94D9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A0FEE" w:rsidRPr="005A0FEE"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  <w:r w:rsidRPr="00194D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A0FEE" w:rsidRPr="005A0FEE">
              <w:rPr>
                <w:rFonts w:ascii="Angsana New" w:hAnsi="Angsana New"/>
                <w:sz w:val="30"/>
                <w:szCs w:val="30"/>
                <w:lang w:val="en-US"/>
              </w:rPr>
              <w:t>531</w:t>
            </w:r>
            <w:r w:rsidRPr="00194D9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10DDDDE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C0586A8" w14:textId="4D3D4180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A0FEE"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389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A0FEE"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733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C367A3" w:rsidRPr="009721F5" w14:paraId="67E77639" w14:textId="77777777" w:rsidTr="00C367A3">
        <w:trPr>
          <w:cantSplit/>
        </w:trPr>
        <w:tc>
          <w:tcPr>
            <w:tcW w:w="5850" w:type="dxa"/>
            <w:vAlign w:val="bottom"/>
          </w:tcPr>
          <w:p w14:paraId="7D2929AE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F30FD23" w14:textId="32FFA99E" w:rsidR="00C367A3" w:rsidRPr="009721F5" w:rsidRDefault="005A0FEE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735</w:t>
            </w:r>
            <w:r w:rsidR="00194D9D" w:rsidRPr="00194D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  <w:vAlign w:val="bottom"/>
          </w:tcPr>
          <w:p w14:paraId="056BE430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71DA8F5" w14:textId="299A480A" w:rsidR="00C367A3" w:rsidRPr="009721F5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664</w:t>
            </w:r>
            <w:r w:rsidR="00C367A3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004</w:t>
            </w:r>
          </w:p>
        </w:tc>
      </w:tr>
      <w:tr w:rsidR="00C367A3" w:rsidRPr="009721F5" w14:paraId="35465646" w14:textId="77777777" w:rsidTr="00C367A3">
        <w:trPr>
          <w:cantSplit/>
        </w:trPr>
        <w:tc>
          <w:tcPr>
            <w:tcW w:w="5850" w:type="dxa"/>
            <w:vAlign w:val="bottom"/>
          </w:tcPr>
          <w:p w14:paraId="35AF63E4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97ECFC" w14:textId="6E62BD5B" w:rsidR="00C367A3" w:rsidRPr="009721F5" w:rsidRDefault="00194D9D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94D9D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A0FEE" w:rsidRPr="005A0FEE">
              <w:rPr>
                <w:rFonts w:ascii="Angsana New" w:hAnsi="Angsana New"/>
                <w:sz w:val="30"/>
                <w:szCs w:val="30"/>
                <w:lang w:val="en-US"/>
              </w:rPr>
              <w:t>322</w:t>
            </w:r>
            <w:r w:rsidRPr="00194D9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5A0FEE" w:rsidRPr="005A0FEE">
              <w:rPr>
                <w:rFonts w:ascii="Angsana New" w:hAnsi="Angsana New"/>
                <w:sz w:val="30"/>
                <w:szCs w:val="30"/>
                <w:lang w:val="en-US"/>
              </w:rPr>
              <w:t>682</w:t>
            </w:r>
            <w:r w:rsidRPr="00194D9D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36B3A23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3A25290" w14:textId="7A5C0B39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(</w:t>
            </w:r>
            <w:r w:rsidR="005A0FEE"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287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="005A0FEE"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427</w:t>
            </w:r>
            <w:r w:rsidRPr="009721F5">
              <w:rPr>
                <w:rFonts w:ascii="Angsana New" w:hAnsi="Angsana New" w:hint="cs"/>
                <w:sz w:val="30"/>
                <w:szCs w:val="30"/>
                <w:lang w:val="en-US"/>
              </w:rPr>
              <w:t>)</w:t>
            </w:r>
          </w:p>
        </w:tc>
      </w:tr>
      <w:tr w:rsidR="00C367A3" w:rsidRPr="009721F5" w14:paraId="09527D06" w14:textId="77777777" w:rsidTr="00C367A3">
        <w:trPr>
          <w:cantSplit/>
        </w:trPr>
        <w:tc>
          <w:tcPr>
            <w:tcW w:w="5850" w:type="dxa"/>
            <w:vAlign w:val="bottom"/>
          </w:tcPr>
          <w:p w14:paraId="66688DEC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กำไรขั้นต้นรวม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4199669" w14:textId="170CC93C" w:rsidR="00C367A3" w:rsidRPr="009721F5" w:rsidRDefault="005A0FEE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412</w:t>
            </w:r>
            <w:r w:rsidR="00194D9D" w:rsidRPr="00194D9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779</w:t>
            </w:r>
          </w:p>
        </w:tc>
        <w:tc>
          <w:tcPr>
            <w:tcW w:w="270" w:type="dxa"/>
            <w:vAlign w:val="bottom"/>
          </w:tcPr>
          <w:p w14:paraId="74AC27C3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E5A15" w14:textId="5A7B0DCF" w:rsidR="00C367A3" w:rsidRPr="009721F5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376</w:t>
            </w:r>
            <w:r w:rsidR="00C367A3" w:rsidRPr="009721F5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577</w:t>
            </w:r>
          </w:p>
        </w:tc>
      </w:tr>
    </w:tbl>
    <w:p w14:paraId="42B42AE6" w14:textId="23F9FDF0" w:rsidR="008240FC" w:rsidRPr="004052F4" w:rsidRDefault="008240FC" w:rsidP="0082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530"/>
        <w:gridCol w:w="270"/>
        <w:gridCol w:w="1524"/>
        <w:gridCol w:w="6"/>
      </w:tblGrid>
      <w:tr w:rsidR="008240FC" w:rsidRPr="004052F4" w14:paraId="6E59E704" w14:textId="77777777" w:rsidTr="00AD4039">
        <w:trPr>
          <w:gridAfter w:val="1"/>
          <w:wAfter w:w="6" w:type="dxa"/>
          <w:cantSplit/>
        </w:trPr>
        <w:tc>
          <w:tcPr>
            <w:tcW w:w="5850" w:type="dxa"/>
          </w:tcPr>
          <w:p w14:paraId="3554F8C7" w14:textId="61422ED3" w:rsidR="008240FC" w:rsidRPr="004052F4" w:rsidRDefault="008240FC" w:rsidP="00060D67">
            <w:pPr>
              <w:pStyle w:val="Index5"/>
              <w:spacing w:line="240" w:lineRule="auto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67338295"/>
          </w:p>
        </w:tc>
        <w:tc>
          <w:tcPr>
            <w:tcW w:w="3324" w:type="dxa"/>
            <w:gridSpan w:val="3"/>
          </w:tcPr>
          <w:p w14:paraId="17D8AC62" w14:textId="77777777" w:rsidR="008240FC" w:rsidRPr="004052F4" w:rsidRDefault="008240FC" w:rsidP="00060D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40FC" w:rsidRPr="004052F4" w14:paraId="3451DE9B" w14:textId="77777777" w:rsidTr="00AD4039">
        <w:trPr>
          <w:cantSplit/>
        </w:trPr>
        <w:tc>
          <w:tcPr>
            <w:tcW w:w="5850" w:type="dxa"/>
          </w:tcPr>
          <w:p w14:paraId="0A00863C" w14:textId="749FD5A4" w:rsidR="008240FC" w:rsidRPr="004052F4" w:rsidRDefault="008240FC" w:rsidP="00060D67">
            <w:pPr>
              <w:pStyle w:val="Index5"/>
              <w:spacing w:line="240" w:lineRule="auto"/>
              <w:ind w:left="24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A0FEE" w:rsidRPr="005A0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405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30" w:type="dxa"/>
          </w:tcPr>
          <w:p w14:paraId="512A4FFD" w14:textId="17BDF639" w:rsidR="008240FC" w:rsidRPr="004052F4" w:rsidRDefault="005A0FEE" w:rsidP="00060D67">
            <w:pPr>
              <w:pStyle w:val="BodyText"/>
              <w:tabs>
                <w:tab w:val="decimal" w:pos="1150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F4B6C7B" w14:textId="77777777" w:rsidR="008240FC" w:rsidRPr="004052F4" w:rsidRDefault="008240FC" w:rsidP="00060D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</w:tcPr>
          <w:p w14:paraId="6B8DA723" w14:textId="72B0A26D" w:rsidR="008240FC" w:rsidRPr="004052F4" w:rsidRDefault="005A0FEE" w:rsidP="00060D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240FC" w:rsidRPr="004052F4" w14:paraId="39341693" w14:textId="77777777" w:rsidTr="00AD4039">
        <w:trPr>
          <w:gridAfter w:val="1"/>
          <w:wAfter w:w="6" w:type="dxa"/>
          <w:cantSplit/>
        </w:trPr>
        <w:tc>
          <w:tcPr>
            <w:tcW w:w="5850" w:type="dxa"/>
            <w:vAlign w:val="bottom"/>
          </w:tcPr>
          <w:p w14:paraId="43D5A192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3"/>
          </w:tcPr>
          <w:p w14:paraId="75A43FE4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</w:tabs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52F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40FC" w:rsidRPr="004052F4" w14:paraId="62757543" w14:textId="77777777" w:rsidTr="00AD4039">
        <w:trPr>
          <w:cantSplit/>
        </w:trPr>
        <w:tc>
          <w:tcPr>
            <w:tcW w:w="5850" w:type="dxa"/>
          </w:tcPr>
          <w:p w14:paraId="1E52CBEA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14:paraId="6965808F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601E2C2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</w:tcPr>
          <w:p w14:paraId="4165337F" w14:textId="77777777" w:rsidR="008240FC" w:rsidRPr="004052F4" w:rsidRDefault="008240FC" w:rsidP="00060D67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67A3" w:rsidRPr="004052F4" w14:paraId="7294991A" w14:textId="77777777" w:rsidTr="00AD4039">
        <w:trPr>
          <w:cantSplit/>
        </w:trPr>
        <w:tc>
          <w:tcPr>
            <w:tcW w:w="5850" w:type="dxa"/>
          </w:tcPr>
          <w:p w14:paraId="4F207B48" w14:textId="59681D71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530" w:type="dxa"/>
            <w:shd w:val="clear" w:color="auto" w:fill="auto"/>
          </w:tcPr>
          <w:p w14:paraId="2C26613C" w14:textId="29F85540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  <w:r w:rsidR="008A1F21" w:rsidRPr="008A1F2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828</w:t>
            </w:r>
          </w:p>
        </w:tc>
        <w:tc>
          <w:tcPr>
            <w:tcW w:w="270" w:type="dxa"/>
          </w:tcPr>
          <w:p w14:paraId="576CF9BC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0AB59151" w14:textId="6199A4B4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509</w:t>
            </w:r>
            <w:r w:rsidR="00C367A3" w:rsidRPr="004052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759</w:t>
            </w:r>
          </w:p>
        </w:tc>
      </w:tr>
      <w:tr w:rsidR="00C367A3" w:rsidRPr="004052F4" w14:paraId="5C11FC96" w14:textId="77777777" w:rsidTr="00AD4039">
        <w:trPr>
          <w:cantSplit/>
        </w:trPr>
        <w:tc>
          <w:tcPr>
            <w:tcW w:w="5850" w:type="dxa"/>
          </w:tcPr>
          <w:p w14:paraId="49C281FE" w14:textId="302ECE3B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530" w:type="dxa"/>
            <w:shd w:val="clear" w:color="auto" w:fill="auto"/>
          </w:tcPr>
          <w:p w14:paraId="4601B761" w14:textId="513A9CCC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2F2D9E" w:rsidRPr="002F2D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  <w:tc>
          <w:tcPr>
            <w:tcW w:w="270" w:type="dxa"/>
          </w:tcPr>
          <w:p w14:paraId="4AE4D05D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71A6E9B" w14:textId="5AD8E4A8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C367A3" w:rsidRPr="004052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436</w:t>
            </w:r>
          </w:p>
        </w:tc>
      </w:tr>
      <w:tr w:rsidR="00C367A3" w:rsidRPr="004052F4" w14:paraId="3509F41F" w14:textId="77777777" w:rsidTr="00AD4039">
        <w:trPr>
          <w:cantSplit/>
        </w:trPr>
        <w:tc>
          <w:tcPr>
            <w:tcW w:w="5850" w:type="dxa"/>
          </w:tcPr>
          <w:p w14:paraId="3913DCE3" w14:textId="4C486F88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ยาสมุนไพร</w:t>
            </w:r>
          </w:p>
        </w:tc>
        <w:tc>
          <w:tcPr>
            <w:tcW w:w="1530" w:type="dxa"/>
            <w:shd w:val="clear" w:color="auto" w:fill="auto"/>
          </w:tcPr>
          <w:p w14:paraId="4A0DB480" w14:textId="4E332CFE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  <w:r w:rsidR="002F2D9E" w:rsidRPr="002F2D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781</w:t>
            </w:r>
          </w:p>
        </w:tc>
        <w:tc>
          <w:tcPr>
            <w:tcW w:w="270" w:type="dxa"/>
          </w:tcPr>
          <w:p w14:paraId="0AD269A5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452B9BEF" w14:textId="0D6B92E8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="00C367A3" w:rsidRPr="004052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779</w:t>
            </w:r>
          </w:p>
        </w:tc>
      </w:tr>
      <w:tr w:rsidR="00C367A3" w:rsidRPr="004052F4" w14:paraId="38ED9863" w14:textId="77777777" w:rsidTr="00AD4039">
        <w:trPr>
          <w:cantSplit/>
        </w:trPr>
        <w:tc>
          <w:tcPr>
            <w:tcW w:w="5850" w:type="dxa"/>
          </w:tcPr>
          <w:p w14:paraId="59E70A00" w14:textId="7FF203A8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530" w:type="dxa"/>
            <w:shd w:val="clear" w:color="auto" w:fill="auto"/>
          </w:tcPr>
          <w:p w14:paraId="0F777972" w14:textId="67DBA38D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2F2D9E" w:rsidRPr="002F2D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308</w:t>
            </w:r>
          </w:p>
        </w:tc>
        <w:tc>
          <w:tcPr>
            <w:tcW w:w="270" w:type="dxa"/>
          </w:tcPr>
          <w:p w14:paraId="757ABCEA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00AE472F" w14:textId="6CAD3A7A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19</w:t>
            </w:r>
            <w:r w:rsidR="00C367A3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767</w:t>
            </w:r>
          </w:p>
        </w:tc>
      </w:tr>
      <w:tr w:rsidR="00C367A3" w:rsidRPr="004052F4" w14:paraId="44D1870A" w14:textId="77777777" w:rsidTr="00AD4039">
        <w:trPr>
          <w:cantSplit/>
        </w:trPr>
        <w:tc>
          <w:tcPr>
            <w:tcW w:w="5850" w:type="dxa"/>
          </w:tcPr>
          <w:p w14:paraId="0DFBDE4B" w14:textId="6535D036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เวชภัณฑ์ยาสำหรับสัตว์</w:t>
            </w:r>
          </w:p>
        </w:tc>
        <w:tc>
          <w:tcPr>
            <w:tcW w:w="1530" w:type="dxa"/>
            <w:shd w:val="clear" w:color="auto" w:fill="auto"/>
          </w:tcPr>
          <w:p w14:paraId="128B9766" w14:textId="78CCE1D1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2F2D9E" w:rsidRPr="002F2D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663</w:t>
            </w:r>
          </w:p>
        </w:tc>
        <w:tc>
          <w:tcPr>
            <w:tcW w:w="270" w:type="dxa"/>
          </w:tcPr>
          <w:p w14:paraId="103BE7B8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65353224" w14:textId="1B845AC3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C367A3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035</w:t>
            </w:r>
          </w:p>
        </w:tc>
      </w:tr>
      <w:tr w:rsidR="00C367A3" w:rsidRPr="004052F4" w14:paraId="59F46994" w14:textId="77777777" w:rsidTr="00AD4039">
        <w:trPr>
          <w:cantSplit/>
        </w:trPr>
        <w:tc>
          <w:tcPr>
            <w:tcW w:w="5850" w:type="dxa"/>
          </w:tcPr>
          <w:p w14:paraId="2A7C3534" w14:textId="3B7B011A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11D192" w14:textId="1744E0F7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2F2D9E" w:rsidRPr="002F2D9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270" w:type="dxa"/>
          </w:tcPr>
          <w:p w14:paraId="18A1CB66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04B730" w14:textId="1D406CBA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C367A3" w:rsidRPr="004052F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228</w:t>
            </w:r>
          </w:p>
        </w:tc>
      </w:tr>
      <w:tr w:rsidR="00C367A3" w:rsidRPr="004052F4" w14:paraId="0795C692" w14:textId="77777777" w:rsidTr="00AD4039">
        <w:trPr>
          <w:cantSplit/>
        </w:trPr>
        <w:tc>
          <w:tcPr>
            <w:tcW w:w="5850" w:type="dxa"/>
          </w:tcPr>
          <w:p w14:paraId="35365D0E" w14:textId="31814260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9CB470" w14:textId="474E0F7F" w:rsidR="00C367A3" w:rsidRPr="004272E3" w:rsidRDefault="005A0FEE" w:rsidP="00C367A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735</w:t>
            </w:r>
            <w:r w:rsidR="004272E3" w:rsidRPr="004272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</w:tcPr>
          <w:p w14:paraId="73C2D1B3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3B5E5" w14:textId="1CB9241E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664</w:t>
            </w:r>
            <w:r w:rsidR="00C367A3" w:rsidRPr="004052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004</w:t>
            </w:r>
          </w:p>
        </w:tc>
      </w:tr>
      <w:tr w:rsidR="00C367A3" w:rsidRPr="0057105E" w14:paraId="0A32AB32" w14:textId="77777777" w:rsidTr="00AD4039">
        <w:trPr>
          <w:cantSplit/>
        </w:trPr>
        <w:tc>
          <w:tcPr>
            <w:tcW w:w="5850" w:type="dxa"/>
          </w:tcPr>
          <w:p w14:paraId="17EF813E" w14:textId="71BF0C46" w:rsidR="00C367A3" w:rsidRPr="0057105E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A3DF5D2" w14:textId="4946C0E8" w:rsidR="00C367A3" w:rsidRPr="0057105E" w:rsidRDefault="00C367A3" w:rsidP="00C367A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60C7260" w14:textId="77777777" w:rsidR="00C367A3" w:rsidRPr="0057105E" w:rsidRDefault="00C367A3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768C94BA" w14:textId="3A635847" w:rsidR="00C367A3" w:rsidRPr="0057105E" w:rsidRDefault="00C367A3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67A3" w:rsidRPr="004052F4" w14:paraId="21E769A9" w14:textId="77777777" w:rsidTr="00AD4039">
        <w:trPr>
          <w:cantSplit/>
        </w:trPr>
        <w:tc>
          <w:tcPr>
            <w:tcW w:w="5850" w:type="dxa"/>
          </w:tcPr>
          <w:p w14:paraId="54DE47F2" w14:textId="103E6706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6E7B0440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05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5EF654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561C975B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367A3" w:rsidRPr="004052F4" w14:paraId="48B9947A" w14:textId="77777777" w:rsidTr="00AD4039">
        <w:trPr>
          <w:cantSplit/>
        </w:trPr>
        <w:tc>
          <w:tcPr>
            <w:tcW w:w="5850" w:type="dxa"/>
          </w:tcPr>
          <w:p w14:paraId="45CD33F6" w14:textId="21F2DA64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6C4F4DB7" w14:textId="006442AB" w:rsidR="00C367A3" w:rsidRPr="004272E3" w:rsidRDefault="005A0FEE" w:rsidP="00C367A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735</w:t>
            </w:r>
            <w:r w:rsidR="004272E3" w:rsidRPr="004272E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356</w:t>
            </w:r>
          </w:p>
        </w:tc>
        <w:tc>
          <w:tcPr>
            <w:tcW w:w="270" w:type="dxa"/>
          </w:tcPr>
          <w:p w14:paraId="39654E28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E7424ED" w14:textId="22834687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663</w:t>
            </w:r>
            <w:r w:rsidR="00C367A3" w:rsidRPr="004052F4">
              <w:rPr>
                <w:rFonts w:ascii="Angsana New" w:hAnsi="Angsana New" w:hint="cs"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999</w:t>
            </w:r>
          </w:p>
        </w:tc>
      </w:tr>
      <w:tr w:rsidR="00C367A3" w:rsidRPr="004052F4" w14:paraId="21FD2C10" w14:textId="77777777" w:rsidTr="00AD4039">
        <w:trPr>
          <w:cantSplit/>
        </w:trPr>
        <w:tc>
          <w:tcPr>
            <w:tcW w:w="5850" w:type="dxa"/>
          </w:tcPr>
          <w:p w14:paraId="1281FA3E" w14:textId="75DBC6F2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F69E1E9" w14:textId="29EFDFD3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</w:tcPr>
          <w:p w14:paraId="3C0C62C3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35B8BE" w14:textId="76646CBB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151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C367A3" w:rsidRPr="004052F4" w14:paraId="5238ECFA" w14:textId="77777777" w:rsidTr="00AD4039">
        <w:trPr>
          <w:cantSplit/>
        </w:trPr>
        <w:tc>
          <w:tcPr>
            <w:tcW w:w="5850" w:type="dxa"/>
          </w:tcPr>
          <w:p w14:paraId="0281B3F1" w14:textId="682006A5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E0E13E" w14:textId="38D103E5" w:rsidR="00C367A3" w:rsidRPr="004272E3" w:rsidRDefault="005A0FEE" w:rsidP="00C367A3">
            <w:pPr>
              <w:pStyle w:val="30"/>
              <w:tabs>
                <w:tab w:val="clear" w:pos="360"/>
                <w:tab w:val="clear" w:pos="720"/>
                <w:tab w:val="decimal" w:pos="1240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735</w:t>
            </w:r>
            <w:r w:rsidR="004272E3" w:rsidRPr="004272E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461</w:t>
            </w:r>
          </w:p>
        </w:tc>
        <w:tc>
          <w:tcPr>
            <w:tcW w:w="270" w:type="dxa"/>
          </w:tcPr>
          <w:p w14:paraId="022DE650" w14:textId="77777777" w:rsidR="00C367A3" w:rsidRPr="004052F4" w:rsidRDefault="00C367A3" w:rsidP="00C367A3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E94CED" w14:textId="6FFF0642" w:rsidR="00C367A3" w:rsidRPr="004052F4" w:rsidRDefault="005A0FEE" w:rsidP="00C367A3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664</w:t>
            </w:r>
            <w:r w:rsidR="00C367A3" w:rsidRPr="004052F4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004</w:t>
            </w:r>
          </w:p>
        </w:tc>
      </w:tr>
      <w:bookmarkEnd w:id="2"/>
    </w:tbl>
    <w:p w14:paraId="603133A5" w14:textId="77777777" w:rsidR="007A4360" w:rsidRDefault="007A4360" w:rsidP="00C2559D">
      <w:pPr>
        <w:ind w:left="51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2CDA7F90" w14:textId="77777777" w:rsidR="0057105E" w:rsidRDefault="0057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22D3CC7" w14:textId="100BB990" w:rsidR="00C2559D" w:rsidRPr="004052F4" w:rsidRDefault="00C2559D" w:rsidP="00C2559D">
      <w:pPr>
        <w:ind w:left="51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052F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4C819475" w14:textId="77777777" w:rsidR="00C2559D" w:rsidRPr="004052F4" w:rsidRDefault="00C2559D" w:rsidP="00C2559D">
      <w:pPr>
        <w:ind w:left="518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2291CC1" w14:textId="09164006" w:rsidR="00C2559D" w:rsidRPr="004052F4" w:rsidRDefault="00F5430D" w:rsidP="000501FA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4052F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C2559D" w:rsidRPr="004052F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0501FA" w:rsidRPr="004052F4">
        <w:rPr>
          <w:rFonts w:ascii="Angsana New" w:hAnsi="Angsana New" w:hint="cs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 w:rsidRPr="004052F4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0EE57CCE" w14:textId="2DBFF2E8" w:rsidR="00BF48D4" w:rsidRPr="004052F4" w:rsidRDefault="00BF4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3E211808" w14:textId="4F7D2446" w:rsidR="005510C4" w:rsidRPr="004052F4" w:rsidRDefault="005510C4" w:rsidP="00133949">
      <w:pPr>
        <w:ind w:left="518"/>
        <w:rPr>
          <w:rFonts w:ascii="Angsana New" w:hAnsi="Angsana New"/>
          <w:color w:val="000000"/>
          <w:sz w:val="30"/>
          <w:szCs w:val="30"/>
        </w:rPr>
      </w:pPr>
      <w:r w:rsidRPr="004052F4">
        <w:rPr>
          <w:rFonts w:ascii="Angsana New" w:hAnsi="Angsana New" w:hint="cs"/>
          <w:color w:val="000000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13E873" w14:textId="71A9BE96" w:rsidR="006F21A4" w:rsidRPr="004052F4" w:rsidRDefault="006F21A4" w:rsidP="008240FC">
      <w:pPr>
        <w:ind w:left="5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620"/>
        <w:gridCol w:w="236"/>
        <w:gridCol w:w="1564"/>
      </w:tblGrid>
      <w:tr w:rsidR="008240FC" w:rsidRPr="004052F4" w14:paraId="67BE1F15" w14:textId="77777777" w:rsidTr="008C2C19">
        <w:trPr>
          <w:tblHeader/>
        </w:trPr>
        <w:tc>
          <w:tcPr>
            <w:tcW w:w="5760" w:type="dxa"/>
          </w:tcPr>
          <w:p w14:paraId="76C96C00" w14:textId="77777777" w:rsidR="008240FC" w:rsidRPr="004052F4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28412F3E" w14:textId="77777777" w:rsidR="008240FC" w:rsidRPr="004052F4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40FC" w:rsidRPr="004052F4" w14:paraId="493676B8" w14:textId="77777777" w:rsidTr="008C2C19">
        <w:trPr>
          <w:tblHeader/>
        </w:trPr>
        <w:tc>
          <w:tcPr>
            <w:tcW w:w="5760" w:type="dxa"/>
          </w:tcPr>
          <w:p w14:paraId="03BB665D" w14:textId="77777777" w:rsidR="008240FC" w:rsidRPr="004052F4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05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420" w:type="dxa"/>
            <w:gridSpan w:val="3"/>
          </w:tcPr>
          <w:p w14:paraId="4752A952" w14:textId="77777777" w:rsidR="008240FC" w:rsidRPr="004052F4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052F4">
              <w:rPr>
                <w:rFonts w:ascii="Angsana New" w:hAnsi="Angsana New" w:hint="cs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8240FC" w:rsidRPr="004052F4" w14:paraId="3CDD0000" w14:textId="77777777" w:rsidTr="008C2C19">
        <w:trPr>
          <w:tblHeader/>
        </w:trPr>
        <w:tc>
          <w:tcPr>
            <w:tcW w:w="5760" w:type="dxa"/>
          </w:tcPr>
          <w:p w14:paraId="23498FF4" w14:textId="487D9193" w:rsidR="008240FC" w:rsidRPr="004052F4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05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A0FEE" w:rsidRPr="005A0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4052F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620" w:type="dxa"/>
            <w:vAlign w:val="center"/>
          </w:tcPr>
          <w:p w14:paraId="5824376A" w14:textId="1EECC901" w:rsidR="008240FC" w:rsidRPr="004052F4" w:rsidRDefault="005A0FEE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center"/>
          </w:tcPr>
          <w:p w14:paraId="006ECB0F" w14:textId="77777777" w:rsidR="008240FC" w:rsidRPr="004052F4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4" w:type="dxa"/>
            <w:vAlign w:val="center"/>
          </w:tcPr>
          <w:p w14:paraId="3570A0FE" w14:textId="7E691FEE" w:rsidR="008240FC" w:rsidRPr="004052F4" w:rsidRDefault="005A0FEE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E244E" w:rsidRPr="004052F4" w14:paraId="39FC4141" w14:textId="77777777" w:rsidTr="0052036F">
        <w:trPr>
          <w:tblHeader/>
        </w:trPr>
        <w:tc>
          <w:tcPr>
            <w:tcW w:w="5760" w:type="dxa"/>
          </w:tcPr>
          <w:p w14:paraId="4A58B863" w14:textId="77777777" w:rsidR="00EE244E" w:rsidRPr="004052F4" w:rsidRDefault="00EE244E" w:rsidP="0052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48A69704" w14:textId="77777777" w:rsidR="00EE244E" w:rsidRPr="004052F4" w:rsidRDefault="00EE244E" w:rsidP="005203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367A3" w:rsidRPr="004052F4" w14:paraId="0E550CF1" w14:textId="77777777" w:rsidTr="008C2C19">
        <w:tc>
          <w:tcPr>
            <w:tcW w:w="5760" w:type="dxa"/>
          </w:tcPr>
          <w:p w14:paraId="0555C922" w14:textId="77777777" w:rsidR="00C367A3" w:rsidRPr="004052F4" w:rsidRDefault="00C367A3" w:rsidP="00C367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620" w:type="dxa"/>
            <w:shd w:val="clear" w:color="auto" w:fill="auto"/>
          </w:tcPr>
          <w:p w14:paraId="4711DB9E" w14:textId="5DED4C35" w:rsidR="00C367A3" w:rsidRPr="004052F4" w:rsidRDefault="005A0FEE" w:rsidP="00C367A3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  <w:r w:rsidR="006B6DBC" w:rsidRPr="006B6DBC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273</w:t>
            </w:r>
          </w:p>
        </w:tc>
        <w:tc>
          <w:tcPr>
            <w:tcW w:w="236" w:type="dxa"/>
          </w:tcPr>
          <w:p w14:paraId="13231411" w14:textId="77777777" w:rsidR="00C367A3" w:rsidRPr="004052F4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43C59795" w14:textId="5B67FC5E" w:rsidR="00C367A3" w:rsidRPr="004052F4" w:rsidRDefault="005A0FEE" w:rsidP="00C367A3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626</w:t>
            </w:r>
            <w:r w:rsidR="00C367A3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043</w:t>
            </w:r>
          </w:p>
        </w:tc>
      </w:tr>
      <w:tr w:rsidR="00C367A3" w:rsidRPr="004052F4" w14:paraId="7EF4106B" w14:textId="77777777" w:rsidTr="008C2C19">
        <w:tc>
          <w:tcPr>
            <w:tcW w:w="5760" w:type="dxa"/>
          </w:tcPr>
          <w:p w14:paraId="6FDE3CE9" w14:textId="77777777" w:rsidR="00C367A3" w:rsidRPr="004052F4" w:rsidRDefault="00C367A3" w:rsidP="00C367A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620" w:type="dxa"/>
            <w:shd w:val="clear" w:color="auto" w:fill="auto"/>
          </w:tcPr>
          <w:p w14:paraId="3BD39BCC" w14:textId="41119E93" w:rsidR="00C367A3" w:rsidRPr="004052F4" w:rsidRDefault="005A0FEE" w:rsidP="00C367A3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 w:rsidR="006B6DBC" w:rsidRPr="006B6DBC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36" w:type="dxa"/>
          </w:tcPr>
          <w:p w14:paraId="400CC357" w14:textId="77777777" w:rsidR="00C367A3" w:rsidRPr="004052F4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44AEBF77" w14:textId="2CE7ACFC" w:rsidR="00C367A3" w:rsidRPr="004052F4" w:rsidRDefault="005A0FEE" w:rsidP="00C367A3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11</w:t>
            </w:r>
            <w:r w:rsidR="00C367A3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904</w:t>
            </w:r>
          </w:p>
        </w:tc>
      </w:tr>
      <w:tr w:rsidR="00C367A3" w:rsidRPr="004052F4" w14:paraId="324E91C5" w14:textId="77777777" w:rsidTr="008C2C19">
        <w:tc>
          <w:tcPr>
            <w:tcW w:w="5760" w:type="dxa"/>
          </w:tcPr>
          <w:p w14:paraId="7426D10E" w14:textId="77777777" w:rsidR="00C367A3" w:rsidRPr="004052F4" w:rsidRDefault="00C367A3" w:rsidP="00C367A3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052F4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620" w:type="dxa"/>
            <w:shd w:val="clear" w:color="auto" w:fill="auto"/>
          </w:tcPr>
          <w:p w14:paraId="102EED6A" w14:textId="32415359" w:rsidR="00C367A3" w:rsidRPr="004052F4" w:rsidRDefault="005A0FEE" w:rsidP="00C367A3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6B6DBC" w:rsidRPr="006B6DBC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901</w:t>
            </w:r>
          </w:p>
        </w:tc>
        <w:tc>
          <w:tcPr>
            <w:tcW w:w="236" w:type="dxa"/>
          </w:tcPr>
          <w:p w14:paraId="7356C190" w14:textId="77777777" w:rsidR="00C367A3" w:rsidRPr="004052F4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624CAB25" w14:textId="6F0F3548" w:rsidR="00C367A3" w:rsidRPr="004052F4" w:rsidRDefault="005A0FEE" w:rsidP="00C367A3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10</w:t>
            </w:r>
            <w:r w:rsidR="00C367A3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119</w:t>
            </w:r>
          </w:p>
        </w:tc>
      </w:tr>
      <w:tr w:rsidR="00C367A3" w:rsidRPr="004052F4" w14:paraId="320856D2" w14:textId="77777777" w:rsidTr="008C2C19">
        <w:tc>
          <w:tcPr>
            <w:tcW w:w="5760" w:type="dxa"/>
          </w:tcPr>
          <w:p w14:paraId="0B3AF88E" w14:textId="77777777" w:rsidR="00C367A3" w:rsidRPr="004052F4" w:rsidRDefault="00C367A3" w:rsidP="00C367A3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052F4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620" w:type="dxa"/>
            <w:shd w:val="clear" w:color="auto" w:fill="auto"/>
          </w:tcPr>
          <w:p w14:paraId="705E05B9" w14:textId="6F3A834B" w:rsidR="00C367A3" w:rsidRPr="004052F4" w:rsidRDefault="005A0FEE" w:rsidP="00C367A3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6B6DBC" w:rsidRPr="006B6DBC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</w:p>
        </w:tc>
        <w:tc>
          <w:tcPr>
            <w:tcW w:w="236" w:type="dxa"/>
          </w:tcPr>
          <w:p w14:paraId="620E7581" w14:textId="77777777" w:rsidR="00C367A3" w:rsidRPr="004052F4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5FBEB3E6" w14:textId="1CF3BA99" w:rsidR="00C367A3" w:rsidRPr="004052F4" w:rsidRDefault="005A0FEE" w:rsidP="00C367A3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C367A3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657</w:t>
            </w:r>
          </w:p>
        </w:tc>
      </w:tr>
      <w:tr w:rsidR="00C367A3" w:rsidRPr="004052F4" w14:paraId="1942797A" w14:textId="77777777" w:rsidTr="008C2C19">
        <w:tc>
          <w:tcPr>
            <w:tcW w:w="5760" w:type="dxa"/>
          </w:tcPr>
          <w:p w14:paraId="04F78F15" w14:textId="29826D9B" w:rsidR="00C367A3" w:rsidRPr="004052F4" w:rsidRDefault="00C367A3" w:rsidP="00C367A3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052F4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620" w:type="dxa"/>
            <w:shd w:val="clear" w:color="auto" w:fill="auto"/>
          </w:tcPr>
          <w:p w14:paraId="2838D579" w14:textId="4CC81DCF" w:rsidR="00C367A3" w:rsidRPr="004052F4" w:rsidRDefault="005A0FEE" w:rsidP="00C367A3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6B6DBC" w:rsidRPr="006B6DBC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898</w:t>
            </w:r>
          </w:p>
        </w:tc>
        <w:tc>
          <w:tcPr>
            <w:tcW w:w="236" w:type="dxa"/>
          </w:tcPr>
          <w:p w14:paraId="27624951" w14:textId="77777777" w:rsidR="00C367A3" w:rsidRPr="004052F4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00A37169" w14:textId="332B1166" w:rsidR="00C367A3" w:rsidRPr="004052F4" w:rsidRDefault="005A0FEE" w:rsidP="00C367A3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C367A3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721</w:t>
            </w:r>
          </w:p>
        </w:tc>
      </w:tr>
      <w:tr w:rsidR="00C367A3" w:rsidRPr="004052F4" w14:paraId="7FF9C552" w14:textId="77777777" w:rsidTr="008C2C19">
        <w:tc>
          <w:tcPr>
            <w:tcW w:w="5760" w:type="dxa"/>
          </w:tcPr>
          <w:p w14:paraId="263AF6DE" w14:textId="77777777" w:rsidR="00C367A3" w:rsidRPr="004052F4" w:rsidRDefault="00C367A3" w:rsidP="00C367A3">
            <w:pPr>
              <w:rPr>
                <w:rFonts w:ascii="Angsana New" w:hAnsi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4052F4">
              <w:rPr>
                <w:rFonts w:ascii="Angsana New" w:hAnsi="Angsana New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620" w:type="dxa"/>
            <w:shd w:val="clear" w:color="auto" w:fill="auto"/>
          </w:tcPr>
          <w:p w14:paraId="3F1D74CF" w14:textId="1A3429B3" w:rsidR="00C367A3" w:rsidRPr="004052F4" w:rsidRDefault="005A0FEE" w:rsidP="00C367A3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B6DBC" w:rsidRPr="006B6DBC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  <w:tc>
          <w:tcPr>
            <w:tcW w:w="236" w:type="dxa"/>
          </w:tcPr>
          <w:p w14:paraId="6816F656" w14:textId="77777777" w:rsidR="00C367A3" w:rsidRPr="004052F4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564" w:type="dxa"/>
          </w:tcPr>
          <w:p w14:paraId="53F52E30" w14:textId="455739B0" w:rsidR="00C367A3" w:rsidRPr="004052F4" w:rsidRDefault="005A0FEE" w:rsidP="00C367A3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C367A3" w:rsidRPr="004052F4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560</w:t>
            </w:r>
          </w:p>
        </w:tc>
      </w:tr>
      <w:tr w:rsidR="00C367A3" w:rsidRPr="004052F4" w14:paraId="6C5824AE" w14:textId="77777777" w:rsidTr="008C2C19">
        <w:tc>
          <w:tcPr>
            <w:tcW w:w="5760" w:type="dxa"/>
          </w:tcPr>
          <w:p w14:paraId="2C13CB7C" w14:textId="46A03477" w:rsidR="00C367A3" w:rsidRPr="004052F4" w:rsidRDefault="00C367A3" w:rsidP="00C367A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20EB8" w14:textId="45613D70" w:rsidR="00C367A3" w:rsidRPr="004052F4" w:rsidRDefault="005A0FEE" w:rsidP="00C367A3">
            <w:pPr>
              <w:pStyle w:val="acctfourfigures"/>
              <w:tabs>
                <w:tab w:val="clear" w:pos="765"/>
                <w:tab w:val="decimal" w:pos="1154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735</w:t>
            </w:r>
            <w:r w:rsidR="006B6DBC" w:rsidRPr="006B6DB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461</w:t>
            </w:r>
          </w:p>
        </w:tc>
        <w:tc>
          <w:tcPr>
            <w:tcW w:w="236" w:type="dxa"/>
          </w:tcPr>
          <w:p w14:paraId="48AB64F0" w14:textId="77777777" w:rsidR="00C367A3" w:rsidRPr="004052F4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double" w:sz="4" w:space="0" w:color="auto"/>
            </w:tcBorders>
          </w:tcPr>
          <w:p w14:paraId="724C1896" w14:textId="34A80D5F" w:rsidR="00C367A3" w:rsidRPr="004052F4" w:rsidRDefault="005A0FEE" w:rsidP="00C367A3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664</w:t>
            </w:r>
            <w:r w:rsidR="00C367A3" w:rsidRPr="004052F4">
              <w:rPr>
                <w:rFonts w:ascii="Angsana New" w:hAnsi="Angsana New" w:hint="cs"/>
                <w:b/>
                <w:bCs/>
                <w:sz w:val="30"/>
                <w:szCs w:val="30"/>
                <w:lang w:bidi="th-TH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004</w:t>
            </w:r>
          </w:p>
        </w:tc>
      </w:tr>
    </w:tbl>
    <w:p w14:paraId="46556B36" w14:textId="77777777" w:rsidR="00A25BFF" w:rsidRPr="0057105E" w:rsidRDefault="00A25BFF" w:rsidP="00F2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D283C7B" w14:textId="44771EA3" w:rsidR="00060D67" w:rsidRPr="0057105E" w:rsidRDefault="0082279F" w:rsidP="0082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105E">
        <w:rPr>
          <w:rFonts w:ascii="Angsana New" w:hAnsi="Angsana New"/>
          <w:sz w:val="30"/>
          <w:szCs w:val="30"/>
          <w:cs/>
        </w:rPr>
        <w:t>รายได้จากลูกค้ารายหนึ่งจากส่วนงานธุรกิจยาและเวชภัณฑ์ของกลุ่มบริษัทเป็นเงินประมาณ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sz w:val="30"/>
          <w:szCs w:val="30"/>
        </w:rPr>
        <w:t>275</w:t>
      </w:r>
      <w:r w:rsidR="00451F42" w:rsidRPr="0057105E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7</w:t>
      </w:r>
      <w:r w:rsidR="004E00DD" w:rsidRPr="0057105E">
        <w:rPr>
          <w:rFonts w:ascii="Angsana New" w:hAnsi="Angsana New"/>
          <w:sz w:val="30"/>
          <w:szCs w:val="30"/>
        </w:rPr>
        <w:t xml:space="preserve"> </w:t>
      </w:r>
      <w:r w:rsidR="004E00DD" w:rsidRPr="0057105E">
        <w:rPr>
          <w:rFonts w:ascii="Angsana New" w:hAnsi="Angsana New"/>
          <w:sz w:val="30"/>
          <w:szCs w:val="30"/>
          <w:cs/>
        </w:rPr>
        <w:t>ล้านบาท</w:t>
      </w:r>
      <w:r w:rsidR="007336FD" w:rsidRPr="0057105E">
        <w:rPr>
          <w:rFonts w:ascii="Angsana New" w:hAnsi="Angsana New"/>
          <w:sz w:val="30"/>
          <w:szCs w:val="30"/>
        </w:rPr>
        <w:t xml:space="preserve"> </w:t>
      </w:r>
      <w:r w:rsidR="008C4B1A" w:rsidRPr="0057105E">
        <w:rPr>
          <w:rFonts w:ascii="Angsana New" w:hAnsi="Angsana New"/>
          <w:sz w:val="30"/>
          <w:szCs w:val="30"/>
        </w:rPr>
        <w:br/>
      </w:r>
      <w:r w:rsidR="007336FD" w:rsidRPr="0057105E">
        <w:rPr>
          <w:rFonts w:ascii="Angsana New" w:hAnsi="Angsana New"/>
          <w:i/>
          <w:iCs/>
          <w:sz w:val="30"/>
          <w:szCs w:val="30"/>
        </w:rPr>
        <w:t>(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2566</w:t>
      </w:r>
      <w:r w:rsidR="007336FD" w:rsidRPr="0057105E">
        <w:rPr>
          <w:rFonts w:ascii="Angsana New" w:hAnsi="Angsana New"/>
          <w:i/>
          <w:iCs/>
          <w:sz w:val="30"/>
          <w:szCs w:val="30"/>
        </w:rPr>
        <w:t xml:space="preserve">: 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220</w:t>
      </w:r>
      <w:r w:rsidR="00DA3F55" w:rsidRPr="0057105E">
        <w:rPr>
          <w:rFonts w:ascii="Angsana New" w:hAnsi="Angsana New"/>
          <w:i/>
          <w:iCs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6</w:t>
      </w:r>
      <w:r w:rsidR="008B4399" w:rsidRPr="0057105E">
        <w:rPr>
          <w:rFonts w:ascii="Angsana New" w:hAnsi="Angsana New"/>
          <w:i/>
          <w:iCs/>
          <w:sz w:val="30"/>
          <w:szCs w:val="30"/>
        </w:rPr>
        <w:t xml:space="preserve"> </w:t>
      </w:r>
      <w:r w:rsidR="008B4399" w:rsidRPr="0057105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336FD" w:rsidRPr="0057105E">
        <w:rPr>
          <w:rFonts w:ascii="Angsana New" w:hAnsi="Angsana New"/>
          <w:i/>
          <w:iCs/>
          <w:sz w:val="30"/>
          <w:szCs w:val="30"/>
        </w:rPr>
        <w:t>)</w:t>
      </w:r>
      <w:r w:rsidR="007336FD" w:rsidRPr="0057105E">
        <w:rPr>
          <w:rFonts w:ascii="Angsana New" w:hAnsi="Angsana New"/>
          <w:sz w:val="30"/>
          <w:szCs w:val="30"/>
        </w:rPr>
        <w:t xml:space="preserve"> </w:t>
      </w:r>
      <w:r w:rsidR="004E00DD" w:rsidRPr="0057105E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0CFE1B46" w14:textId="77777777" w:rsidR="004E00DD" w:rsidRPr="0057105E" w:rsidRDefault="004E00DD" w:rsidP="00E5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84E7B55" w14:textId="6D0392EB" w:rsidR="001168AA" w:rsidRPr="0057105E" w:rsidRDefault="001168AA" w:rsidP="001168AA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57105E">
        <w:rPr>
          <w:rFonts w:ascii="Angsana New" w:hAnsi="Angsana New" w:cs="Angsana New" w:hint="cs"/>
          <w:cs/>
        </w:rPr>
        <w:t>ภาษีเงินได้</w:t>
      </w:r>
    </w:p>
    <w:p w14:paraId="25DE554E" w14:textId="77777777" w:rsidR="001168AA" w:rsidRPr="0057105E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8536CA0" w14:textId="47D35E01" w:rsidR="00E10BF1" w:rsidRPr="0057105E" w:rsidRDefault="00D40839" w:rsidP="000C1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105E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 w:rsidR="00A10A42" w:rsidRPr="0057105E">
        <w:rPr>
          <w:rFonts w:ascii="Angsana New" w:hAnsi="Angsana New" w:hint="cs"/>
          <w:sz w:val="30"/>
          <w:szCs w:val="30"/>
          <w:cs/>
        </w:rPr>
        <w:t>หก</w:t>
      </w:r>
      <w:r w:rsidRPr="0057105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0C17D4" w:rsidRPr="0057105E">
        <w:rPr>
          <w:rFonts w:ascii="Angsana New" w:hAnsi="Angsana New"/>
          <w:sz w:val="30"/>
          <w:szCs w:val="30"/>
        </w:rPr>
        <w:t xml:space="preserve"> </w:t>
      </w:r>
      <w:r w:rsidR="000C17D4" w:rsidRPr="0057105E">
        <w:rPr>
          <w:rFonts w:ascii="Angsana New" w:hAnsi="Angsana New"/>
          <w:sz w:val="30"/>
          <w:szCs w:val="30"/>
        </w:rPr>
        <w:br/>
      </w:r>
      <w:r w:rsidR="005A0FEE" w:rsidRPr="005A0FEE">
        <w:rPr>
          <w:rFonts w:ascii="Angsana New" w:hAnsi="Angsana New" w:hint="cs"/>
          <w:spacing w:val="-4"/>
          <w:sz w:val="30"/>
          <w:szCs w:val="30"/>
        </w:rPr>
        <w:t>30</w:t>
      </w:r>
      <w:r w:rsidR="003C546F" w:rsidRPr="0057105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="003C546F" w:rsidRPr="0057105E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57105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5A0FEE" w:rsidRPr="005A0FEE">
        <w:rPr>
          <w:rFonts w:ascii="Angsana New" w:hAnsi="Angsana New" w:hint="cs"/>
          <w:spacing w:val="-4"/>
          <w:sz w:val="30"/>
          <w:szCs w:val="30"/>
        </w:rPr>
        <w:t>256</w:t>
      </w:r>
      <w:r w:rsidR="005A0FEE" w:rsidRPr="005A0FEE">
        <w:rPr>
          <w:rFonts w:ascii="Angsana New" w:hAnsi="Angsana New"/>
          <w:spacing w:val="-4"/>
          <w:sz w:val="30"/>
          <w:szCs w:val="30"/>
        </w:rPr>
        <w:t>7</w:t>
      </w:r>
      <w:r w:rsidRPr="0057105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7105E">
        <w:rPr>
          <w:rFonts w:ascii="Angsana New" w:hAnsi="Angsana New" w:hint="cs"/>
          <w:spacing w:val="-4"/>
          <w:sz w:val="30"/>
          <w:szCs w:val="30"/>
          <w:cs/>
        </w:rPr>
        <w:t xml:space="preserve">คือร้อยละ </w:t>
      </w:r>
      <w:r w:rsidR="005A0FEE" w:rsidRPr="005A0FEE">
        <w:rPr>
          <w:rFonts w:ascii="Angsana New" w:hAnsi="Angsana New"/>
          <w:spacing w:val="-4"/>
          <w:sz w:val="30"/>
          <w:szCs w:val="30"/>
        </w:rPr>
        <w:t>18</w:t>
      </w:r>
      <w:r w:rsidR="006D098D" w:rsidRPr="0057105E">
        <w:rPr>
          <w:rFonts w:ascii="Angsana New" w:hAnsi="Angsana New"/>
          <w:spacing w:val="-4"/>
          <w:sz w:val="30"/>
          <w:szCs w:val="30"/>
        </w:rPr>
        <w:t>.</w:t>
      </w:r>
      <w:r w:rsidR="005A0FEE" w:rsidRPr="005A0FEE">
        <w:rPr>
          <w:rFonts w:ascii="Angsana New" w:hAnsi="Angsana New"/>
          <w:spacing w:val="-4"/>
          <w:sz w:val="30"/>
          <w:szCs w:val="30"/>
        </w:rPr>
        <w:t>7</w:t>
      </w:r>
      <w:r w:rsidRPr="0057105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7105E">
        <w:rPr>
          <w:rFonts w:ascii="Angsana New" w:hAnsi="Angsana New" w:hint="cs"/>
          <w:spacing w:val="-4"/>
          <w:sz w:val="30"/>
          <w:szCs w:val="30"/>
          <w:cs/>
        </w:rPr>
        <w:t xml:space="preserve">และร้อยละ </w:t>
      </w:r>
      <w:r w:rsidR="005A0FEE" w:rsidRPr="005A0FEE">
        <w:rPr>
          <w:rFonts w:ascii="Angsana New" w:hAnsi="Angsana New"/>
          <w:spacing w:val="-4"/>
          <w:sz w:val="30"/>
          <w:szCs w:val="30"/>
        </w:rPr>
        <w:t>8</w:t>
      </w:r>
      <w:r w:rsidR="006D098D" w:rsidRPr="0057105E">
        <w:rPr>
          <w:rFonts w:ascii="Angsana New" w:hAnsi="Angsana New"/>
          <w:spacing w:val="-4"/>
          <w:sz w:val="30"/>
          <w:szCs w:val="30"/>
        </w:rPr>
        <w:t>.</w:t>
      </w:r>
      <w:r w:rsidR="005A0FEE" w:rsidRPr="005A0FEE">
        <w:rPr>
          <w:rFonts w:ascii="Angsana New" w:hAnsi="Angsana New"/>
          <w:spacing w:val="-4"/>
          <w:sz w:val="30"/>
          <w:szCs w:val="30"/>
        </w:rPr>
        <w:t>1</w:t>
      </w:r>
      <w:r w:rsidRPr="0057105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7105E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57105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5A0FEE" w:rsidRPr="005A0FEE">
        <w:rPr>
          <w:rFonts w:ascii="Angsana New" w:hAnsi="Angsana New" w:hint="cs"/>
          <w:i/>
          <w:iCs/>
          <w:spacing w:val="-4"/>
          <w:sz w:val="30"/>
          <w:szCs w:val="30"/>
        </w:rPr>
        <w:t>256</w:t>
      </w:r>
      <w:r w:rsidR="005A0FEE" w:rsidRPr="005A0FEE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ร้อยละ</w:t>
      </w:r>
      <w:r w:rsidR="00202830" w:rsidRPr="0057105E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5A0FEE" w:rsidRPr="005A0FEE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A67E3A" w:rsidRPr="0057105E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และ</w:t>
      </w:r>
      <w:r w:rsidR="003411E5">
        <w:rPr>
          <w:rFonts w:ascii="Angsana New" w:hAnsi="Angsana New" w:hint="cs"/>
          <w:i/>
          <w:iCs/>
          <w:spacing w:val="-4"/>
          <w:sz w:val="30"/>
          <w:szCs w:val="30"/>
          <w:cs/>
        </w:rPr>
        <w:t>ร้อยละ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="00A67E3A" w:rsidRPr="0057105E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5A0FEE" w:rsidRPr="005A0FEE">
        <w:rPr>
          <w:rFonts w:ascii="Angsana New" w:hAnsi="Angsana New"/>
          <w:i/>
          <w:iCs/>
          <w:spacing w:val="-4"/>
          <w:sz w:val="30"/>
          <w:szCs w:val="30"/>
        </w:rPr>
        <w:t>22</w:t>
      </w:r>
      <w:r w:rsidR="00A67E3A" w:rsidRPr="0057105E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5A0FEE" w:rsidRPr="005A0FEE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A67E3A" w:rsidRPr="0057105E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4846A1" w:rsidRPr="0057105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  <w:cs/>
        </w:rPr>
        <w:t>ตามลำดับ)</w:t>
      </w:r>
      <w:r w:rsidR="000C17D4" w:rsidRPr="0057105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DA6EC2" w:rsidRPr="0057105E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</w:t>
      </w:r>
      <w:r w:rsidR="00DA6EC2" w:rsidRPr="0057105E">
        <w:rPr>
          <w:rFonts w:ascii="Angsana New" w:hAnsi="Angsana New" w:hint="cs"/>
          <w:sz w:val="30"/>
          <w:szCs w:val="30"/>
          <w:cs/>
        </w:rPr>
        <w:t xml:space="preserve">ในอัตราภาษีเงินได้ที่แท้จริงของกลุ่มบริษัทและบริษัทมีสาเหตุหลักมาจากความแตกต่างของรายการสัญญาเช่าทางบัญชีและทางภาษี </w:t>
      </w:r>
      <w:r w:rsidR="00DA6EC2" w:rsidRPr="0057105E">
        <w:rPr>
          <w:rFonts w:ascii="Angsana New" w:hAnsi="Angsana New" w:hint="cs"/>
          <w:i/>
          <w:iCs/>
          <w:sz w:val="30"/>
          <w:szCs w:val="30"/>
        </w:rPr>
        <w:t>(</w:t>
      </w:r>
      <w:r w:rsidR="005A0FEE" w:rsidRPr="005A0FEE">
        <w:rPr>
          <w:rFonts w:ascii="Angsana New" w:hAnsi="Angsana New" w:hint="cs"/>
          <w:i/>
          <w:iCs/>
          <w:sz w:val="30"/>
          <w:szCs w:val="30"/>
        </w:rPr>
        <w:t>256</w:t>
      </w:r>
      <w:r w:rsidR="005A0FEE" w:rsidRPr="005A0FEE">
        <w:rPr>
          <w:rFonts w:ascii="Angsana New" w:hAnsi="Angsana New"/>
          <w:i/>
          <w:iCs/>
          <w:sz w:val="30"/>
          <w:szCs w:val="30"/>
        </w:rPr>
        <w:t>6</w:t>
      </w:r>
      <w:r w:rsidR="00DA6EC2" w:rsidRPr="0057105E">
        <w:rPr>
          <w:rFonts w:ascii="Angsana New" w:hAnsi="Angsana New" w:hint="cs"/>
          <w:i/>
          <w:iCs/>
          <w:sz w:val="30"/>
          <w:szCs w:val="30"/>
        </w:rPr>
        <w:t>:</w:t>
      </w:r>
      <w:r w:rsidR="00DA6EC2"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 เงินปันผลรับจากบริษัทย่อยที่ไม่ต้องเสียภาษี</w:t>
      </w:r>
      <w:r w:rsidR="00A67E3A" w:rsidRPr="0057105E">
        <w:rPr>
          <w:rFonts w:ascii="Angsana New" w:hAnsi="Angsana New"/>
          <w:i/>
          <w:iCs/>
          <w:sz w:val="30"/>
          <w:szCs w:val="30"/>
          <w:cs/>
        </w:rPr>
        <w:t>และค่าใช้จ่ายในการออกหุ้นสามัญเพิ่มทุนที่หักได้เพิ่มทางภาษี</w:t>
      </w:r>
      <w:r w:rsidR="00DA6EC2" w:rsidRPr="0057105E">
        <w:rPr>
          <w:rFonts w:ascii="Angsana New" w:hAnsi="Angsana New" w:hint="cs"/>
          <w:i/>
          <w:iCs/>
          <w:sz w:val="30"/>
          <w:szCs w:val="30"/>
        </w:rPr>
        <w:t>)</w:t>
      </w:r>
    </w:p>
    <w:p w14:paraId="0E567EB1" w14:textId="20188A77" w:rsidR="00CD55DD" w:rsidRPr="0057105E" w:rsidRDefault="00CD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56391D48" w14:textId="77777777" w:rsidR="0057105E" w:rsidRDefault="0057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7334A06B" w14:textId="77676FCE" w:rsidR="001168AA" w:rsidRPr="009721F5" w:rsidRDefault="001168AA" w:rsidP="001168AA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กำไรต่อหุ้น</w:t>
      </w:r>
    </w:p>
    <w:p w14:paraId="25A31BF6" w14:textId="77777777" w:rsidR="008240FC" w:rsidRPr="0057105E" w:rsidRDefault="008240FC" w:rsidP="00824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88"/>
        <w:gridCol w:w="1062"/>
      </w:tblGrid>
      <w:tr w:rsidR="008240FC" w:rsidRPr="009721F5" w14:paraId="6357C092" w14:textId="77777777" w:rsidTr="00514207">
        <w:tc>
          <w:tcPr>
            <w:tcW w:w="3780" w:type="dxa"/>
          </w:tcPr>
          <w:p w14:paraId="7D746888" w14:textId="77777777" w:rsidR="008240FC" w:rsidRPr="009721F5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5DB2423" w14:textId="77777777" w:rsidR="008240FC" w:rsidRPr="009721F5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30640EE" w14:textId="77777777" w:rsidR="008240FC" w:rsidRPr="009721F5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1F5F228" w14:textId="77777777" w:rsidR="008240FC" w:rsidRPr="009721F5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67A3" w:rsidRPr="009721F5" w14:paraId="371A79BA" w14:textId="77777777" w:rsidTr="00514207">
        <w:tc>
          <w:tcPr>
            <w:tcW w:w="3780" w:type="dxa"/>
            <w:vAlign w:val="bottom"/>
          </w:tcPr>
          <w:p w14:paraId="38838B4A" w14:textId="1AF332C9" w:rsidR="00C367A3" w:rsidRPr="009721F5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A0FEE" w:rsidRPr="005A0FEE">
              <w:rPr>
                <w:rFonts w:ascii="Angsana New" w:hAnsi="Angsana New" w:hint="cs"/>
                <w:b/>
                <w:i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29835F17" w14:textId="581B5B5D" w:rsidR="00C367A3" w:rsidRPr="009721F5" w:rsidRDefault="005A0FEE" w:rsidP="00C367A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FE3BA97" w14:textId="77777777" w:rsidR="00C367A3" w:rsidRPr="009721F5" w:rsidRDefault="00C367A3" w:rsidP="00C367A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7A0666" w14:textId="562361C9" w:rsidR="00C367A3" w:rsidRPr="009721F5" w:rsidRDefault="005A0FEE" w:rsidP="00C367A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546533" w14:textId="77777777" w:rsidR="00C367A3" w:rsidRPr="009721F5" w:rsidRDefault="00C367A3" w:rsidP="00C367A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BB2FD1" w14:textId="33C3B3C3" w:rsidR="00C367A3" w:rsidRPr="009721F5" w:rsidRDefault="005A0FEE" w:rsidP="00C367A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72263A0B" w14:textId="77777777" w:rsidR="00C367A3" w:rsidRPr="009721F5" w:rsidRDefault="00C367A3" w:rsidP="00C367A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8D9F06" w14:textId="6B777491" w:rsidR="00C367A3" w:rsidRPr="009721F5" w:rsidRDefault="005A0FEE" w:rsidP="00C367A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367A3" w:rsidRPr="009721F5" w14:paraId="4035D98E" w14:textId="77777777" w:rsidTr="00514207">
        <w:tc>
          <w:tcPr>
            <w:tcW w:w="3780" w:type="dxa"/>
          </w:tcPr>
          <w:p w14:paraId="0DBCB887" w14:textId="77777777" w:rsidR="00C367A3" w:rsidRPr="009721F5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</w:tcPr>
          <w:p w14:paraId="1BFFD25C" w14:textId="77777777" w:rsidR="00C367A3" w:rsidRPr="009721F5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/ 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C367A3" w:rsidRPr="009721F5" w14:paraId="1B26C361" w14:textId="77777777" w:rsidTr="00514207">
        <w:tc>
          <w:tcPr>
            <w:tcW w:w="3780" w:type="dxa"/>
            <w:vAlign w:val="bottom"/>
          </w:tcPr>
          <w:p w14:paraId="6CE7F706" w14:textId="77777777" w:rsidR="00C367A3" w:rsidRPr="009721F5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FC843D" w14:textId="71A3D97D" w:rsidR="00C367A3" w:rsidRPr="009721F5" w:rsidRDefault="005A0FEE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  <w:r w:rsidR="00DB5241" w:rsidRPr="00DB52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853</w:t>
            </w:r>
          </w:p>
        </w:tc>
        <w:tc>
          <w:tcPr>
            <w:tcW w:w="270" w:type="dxa"/>
            <w:vAlign w:val="bottom"/>
          </w:tcPr>
          <w:p w14:paraId="0769D0BC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1797519" w14:textId="25ABC44D" w:rsidR="00C367A3" w:rsidRPr="009721F5" w:rsidRDefault="005A0FEE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61</w:t>
            </w:r>
            <w:r w:rsidR="00C367A3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094</w:t>
            </w:r>
          </w:p>
        </w:tc>
        <w:tc>
          <w:tcPr>
            <w:tcW w:w="270" w:type="dxa"/>
          </w:tcPr>
          <w:p w14:paraId="2B8DE76C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CA0890" w14:textId="77777777" w:rsidR="00C367A3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F3B645E" w14:textId="2C3A7290" w:rsidR="007310C2" w:rsidRPr="009721F5" w:rsidRDefault="005A0FEE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63</w:t>
            </w:r>
            <w:r w:rsidR="00EE7D74" w:rsidRPr="00EE7D7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288" w:type="dxa"/>
          </w:tcPr>
          <w:p w14:paraId="748630CE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14:paraId="374A9724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CAD3A8" w14:textId="24E86CB0" w:rsidR="00C367A3" w:rsidRPr="009721F5" w:rsidRDefault="005A0FEE" w:rsidP="002E3CF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44</w:t>
            </w:r>
            <w:r w:rsidR="00C367A3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187</w:t>
            </w:r>
          </w:p>
        </w:tc>
      </w:tr>
      <w:tr w:rsidR="007A4360" w:rsidRPr="0057105E" w14:paraId="32ED56BB" w14:textId="77777777" w:rsidTr="00514207">
        <w:tc>
          <w:tcPr>
            <w:tcW w:w="3780" w:type="dxa"/>
            <w:vAlign w:val="bottom"/>
          </w:tcPr>
          <w:p w14:paraId="1609C6C6" w14:textId="77777777" w:rsidR="007A4360" w:rsidRPr="0057105E" w:rsidRDefault="007A4360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01B53DA" w14:textId="77777777" w:rsidR="007A4360" w:rsidRPr="0057105E" w:rsidRDefault="007A4360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6C9556" w14:textId="77777777" w:rsidR="007A4360" w:rsidRPr="0057105E" w:rsidRDefault="007A4360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7A9AE20" w14:textId="77777777" w:rsidR="007A4360" w:rsidRPr="0057105E" w:rsidRDefault="007A4360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89F012" w14:textId="77777777" w:rsidR="007A4360" w:rsidRPr="0057105E" w:rsidRDefault="007A4360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DCBB27D" w14:textId="77777777" w:rsidR="007A4360" w:rsidRPr="0057105E" w:rsidRDefault="007A4360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2A8B37FC" w14:textId="77777777" w:rsidR="007A4360" w:rsidRPr="0057105E" w:rsidRDefault="007A4360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39EF7878" w14:textId="77777777" w:rsidR="007A4360" w:rsidRPr="0057105E" w:rsidRDefault="007A4360" w:rsidP="00C367A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7A3" w:rsidRPr="009721F5" w14:paraId="0F67608D" w14:textId="77777777" w:rsidTr="00514207">
        <w:tc>
          <w:tcPr>
            <w:tcW w:w="3780" w:type="dxa"/>
          </w:tcPr>
          <w:p w14:paraId="4998D15E" w14:textId="77777777" w:rsidR="00C367A3" w:rsidRPr="009721F5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06A4E84E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0B40D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1B84E03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958329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0D58CF8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B8DCE1A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</w:tcPr>
          <w:p w14:paraId="4A288446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7A3" w:rsidRPr="009721F5" w14:paraId="4B134E46" w14:textId="77777777" w:rsidTr="00514207">
        <w:tc>
          <w:tcPr>
            <w:tcW w:w="3780" w:type="dxa"/>
            <w:vAlign w:val="bottom"/>
          </w:tcPr>
          <w:p w14:paraId="0BEFC303" w14:textId="52C03295" w:rsidR="00C367A3" w:rsidRPr="009721F5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5A0FEE" w:rsidRPr="005A0FE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08191000" w14:textId="030A38E5" w:rsidR="00C367A3" w:rsidRPr="009721F5" w:rsidRDefault="005A0FEE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600</w:t>
            </w:r>
            <w:r w:rsidR="00DB5241" w:rsidRPr="00DB5241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44879589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08071D4" w14:textId="6F083CC2" w:rsidR="00C367A3" w:rsidRPr="009721F5" w:rsidRDefault="005A0FEE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480</w:t>
            </w:r>
            <w:r w:rsidR="00C367A3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A9B894F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BEF9DDA" w14:textId="2D86EE68" w:rsidR="00C367A3" w:rsidRPr="009721F5" w:rsidRDefault="005A0FEE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600</w:t>
            </w:r>
            <w:r w:rsidR="005878B8" w:rsidRPr="005878B8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72877B4D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52922146" w14:textId="3C745B41" w:rsidR="00C367A3" w:rsidRPr="009721F5" w:rsidRDefault="005A0FEE" w:rsidP="00C367A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480</w:t>
            </w:r>
            <w:r w:rsidR="00C367A3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000</w:t>
            </w:r>
          </w:p>
        </w:tc>
      </w:tr>
      <w:tr w:rsidR="00C367A3" w:rsidRPr="009721F5" w14:paraId="50B8C049" w14:textId="77777777" w:rsidTr="00514207">
        <w:tc>
          <w:tcPr>
            <w:tcW w:w="3780" w:type="dxa"/>
            <w:shd w:val="clear" w:color="auto" w:fill="auto"/>
            <w:vAlign w:val="bottom"/>
          </w:tcPr>
          <w:p w14:paraId="06568DC7" w14:textId="471C87D5" w:rsidR="00C367A3" w:rsidRPr="009721F5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ผลกระทบการหุ้นที่ออกจำหน่าย</w:t>
            </w:r>
          </w:p>
        </w:tc>
        <w:tc>
          <w:tcPr>
            <w:tcW w:w="1170" w:type="dxa"/>
            <w:shd w:val="clear" w:color="auto" w:fill="auto"/>
          </w:tcPr>
          <w:p w14:paraId="4189C3CA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D28F492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73B7D3A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3FDB09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CC2AE40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53A3C01D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4C0E03E8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7A3" w:rsidRPr="009721F5" w14:paraId="19FFBD61" w14:textId="77777777" w:rsidTr="00514207">
        <w:tc>
          <w:tcPr>
            <w:tcW w:w="3780" w:type="dxa"/>
            <w:shd w:val="clear" w:color="auto" w:fill="auto"/>
            <w:vAlign w:val="bottom"/>
          </w:tcPr>
          <w:p w14:paraId="1F7CE71B" w14:textId="7DB76736" w:rsidR="00C367A3" w:rsidRPr="009721F5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A0FEE" w:rsidRPr="005A0FEE">
              <w:rPr>
                <w:rFonts w:ascii="Angsana New" w:hAnsi="Angsana New" w:hint="cs"/>
                <w:sz w:val="30"/>
                <w:szCs w:val="30"/>
              </w:rPr>
              <w:t>19</w:t>
            </w:r>
            <w:r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5A0FEE" w:rsidRPr="005A0FE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15BACC28" w14:textId="5E85CBF5" w:rsidR="00C367A3" w:rsidRPr="009721F5" w:rsidRDefault="00DB5241" w:rsidP="007A43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36C9BD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2E61BC5" w14:textId="087B61C4" w:rsidR="00C367A3" w:rsidRPr="009721F5" w:rsidRDefault="005A0FEE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7</w:t>
            </w:r>
            <w:r w:rsidR="00C367A3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956</w:t>
            </w:r>
          </w:p>
        </w:tc>
        <w:tc>
          <w:tcPr>
            <w:tcW w:w="270" w:type="dxa"/>
            <w:shd w:val="clear" w:color="auto" w:fill="auto"/>
          </w:tcPr>
          <w:p w14:paraId="30C432AD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71D8F614" w14:textId="6367228C" w:rsidR="00C367A3" w:rsidRPr="009721F5" w:rsidRDefault="005878B8" w:rsidP="007A436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B65584D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shd w:val="clear" w:color="auto" w:fill="auto"/>
          </w:tcPr>
          <w:p w14:paraId="69F93F56" w14:textId="57890D05" w:rsidR="00C367A3" w:rsidRPr="009721F5" w:rsidRDefault="005A0FEE" w:rsidP="002E3CF4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  <w:r w:rsidR="00C367A3" w:rsidRPr="009721F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  <w:lang w:val="en-US"/>
              </w:rPr>
              <w:t>956</w:t>
            </w:r>
          </w:p>
        </w:tc>
      </w:tr>
      <w:tr w:rsidR="00C367A3" w:rsidRPr="009721F5" w14:paraId="700B1302" w14:textId="77777777" w:rsidTr="00514207">
        <w:tc>
          <w:tcPr>
            <w:tcW w:w="3780" w:type="dxa"/>
            <w:vAlign w:val="bottom"/>
          </w:tcPr>
          <w:p w14:paraId="5CF881A0" w14:textId="7C7C6C7A" w:rsidR="00C367A3" w:rsidRPr="009721F5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25692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 </w:t>
            </w:r>
            <w:r w:rsidR="005A0FEE"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BCD980" w14:textId="77777777" w:rsidR="00C367A3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4D15ECF" w14:textId="4C62D324" w:rsidR="00DB5241" w:rsidRPr="009721F5" w:rsidRDefault="005A0FEE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  <w:r w:rsidR="00DB5241" w:rsidRPr="00DB524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F2EF23C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5A83F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DE4112B" w14:textId="0FCD196C" w:rsidR="00C367A3" w:rsidRPr="009721F5" w:rsidRDefault="005A0FEE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487</w:t>
            </w:r>
            <w:r w:rsidR="00C367A3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270" w:type="dxa"/>
            <w:shd w:val="clear" w:color="auto" w:fill="auto"/>
          </w:tcPr>
          <w:p w14:paraId="417381E7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C543EF" w14:textId="77777777" w:rsidR="00C367A3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E1F5DBE" w14:textId="38B1BCEF" w:rsidR="00F47019" w:rsidRPr="009721F5" w:rsidRDefault="005A0FEE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  <w:r w:rsidR="000F6175" w:rsidRPr="000F61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445C3F74" w14:textId="77777777" w:rsidR="00C367A3" w:rsidRPr="009721F5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697C7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A47D033" w14:textId="3784E03D" w:rsidR="00C367A3" w:rsidRPr="009721F5" w:rsidRDefault="005A0FEE" w:rsidP="00C367A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487</w:t>
            </w:r>
            <w:r w:rsidR="00C367A3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956</w:t>
            </w:r>
          </w:p>
        </w:tc>
      </w:tr>
      <w:tr w:rsidR="00C367A3" w:rsidRPr="0057105E" w14:paraId="7432BE67" w14:textId="77777777" w:rsidTr="00514207">
        <w:tc>
          <w:tcPr>
            <w:tcW w:w="3780" w:type="dxa"/>
            <w:vAlign w:val="bottom"/>
          </w:tcPr>
          <w:p w14:paraId="73E535CD" w14:textId="77777777" w:rsidR="00C367A3" w:rsidRPr="0057105E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B4DDFE6" w14:textId="77777777" w:rsidR="00C367A3" w:rsidRPr="0057105E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936015" w14:textId="77777777" w:rsidR="00C367A3" w:rsidRPr="0057105E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1D9E430" w14:textId="77777777" w:rsidR="00C367A3" w:rsidRPr="0057105E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13E81E" w14:textId="77777777" w:rsidR="00C367A3" w:rsidRPr="0057105E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9BCA947" w14:textId="77777777" w:rsidR="00C367A3" w:rsidRPr="0057105E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5B6F596" w14:textId="77777777" w:rsidR="00C367A3" w:rsidRPr="0057105E" w:rsidRDefault="00C367A3" w:rsidP="00C367A3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</w:tcPr>
          <w:p w14:paraId="36F871CE" w14:textId="77777777" w:rsidR="00C367A3" w:rsidRPr="0057105E" w:rsidRDefault="00C367A3" w:rsidP="00C367A3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367A3" w:rsidRPr="009721F5" w14:paraId="0A3DC509" w14:textId="77777777" w:rsidTr="00514207">
        <w:tc>
          <w:tcPr>
            <w:tcW w:w="3780" w:type="dxa"/>
            <w:vAlign w:val="bottom"/>
          </w:tcPr>
          <w:p w14:paraId="59BF7C10" w14:textId="77777777" w:rsidR="00C367A3" w:rsidRPr="009721F5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075B63" w14:textId="48DCCBF1" w:rsidR="00C367A3" w:rsidRPr="009721F5" w:rsidRDefault="005A0FEE" w:rsidP="002E3C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DB5241" w:rsidRPr="00DB5241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bottom"/>
          </w:tcPr>
          <w:p w14:paraId="0F49BC2F" w14:textId="77777777" w:rsidR="00C367A3" w:rsidRPr="009721F5" w:rsidRDefault="00C367A3" w:rsidP="00C367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C51B09" w14:textId="6D9602D1" w:rsidR="00C367A3" w:rsidRPr="009721F5" w:rsidRDefault="005A0FEE" w:rsidP="002E3C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C367A3"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16AAF872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809EE87" w14:textId="5B34ED61" w:rsidR="00C367A3" w:rsidRPr="009721F5" w:rsidRDefault="005A0FEE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F6175" w:rsidRPr="000F6175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88" w:type="dxa"/>
            <w:shd w:val="clear" w:color="auto" w:fill="auto"/>
          </w:tcPr>
          <w:p w14:paraId="701084F6" w14:textId="77777777" w:rsidR="00C367A3" w:rsidRPr="009721F5" w:rsidRDefault="00C367A3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</w:tcPr>
          <w:p w14:paraId="44C9BBFD" w14:textId="075DAD12" w:rsidR="00C367A3" w:rsidRPr="009721F5" w:rsidRDefault="005A0FEE" w:rsidP="00C367A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C367A3" w:rsidRPr="009721F5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09</w:t>
            </w:r>
          </w:p>
        </w:tc>
      </w:tr>
    </w:tbl>
    <w:p w14:paraId="16699B38" w14:textId="77777777" w:rsidR="0057105E" w:rsidRPr="0057105E" w:rsidRDefault="0057105E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64"/>
        <w:gridCol w:w="6"/>
        <w:gridCol w:w="264"/>
        <w:gridCol w:w="6"/>
        <w:gridCol w:w="1170"/>
        <w:gridCol w:w="288"/>
        <w:gridCol w:w="1050"/>
        <w:gridCol w:w="12"/>
      </w:tblGrid>
      <w:tr w:rsidR="008240FC" w:rsidRPr="0057105E" w14:paraId="7DE8F2E2" w14:textId="77777777" w:rsidTr="00514207">
        <w:trPr>
          <w:gridAfter w:val="1"/>
          <w:wAfter w:w="12" w:type="dxa"/>
        </w:trPr>
        <w:tc>
          <w:tcPr>
            <w:tcW w:w="3780" w:type="dxa"/>
          </w:tcPr>
          <w:p w14:paraId="259A92F3" w14:textId="024DC1CB" w:rsidR="008240FC" w:rsidRPr="0057105E" w:rsidRDefault="008240FC" w:rsidP="00804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4" w:type="dxa"/>
            <w:gridSpan w:val="3"/>
          </w:tcPr>
          <w:p w14:paraId="36042AE7" w14:textId="77777777" w:rsidR="008240FC" w:rsidRPr="0057105E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10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58EEA35A" w14:textId="77777777" w:rsidR="008240FC" w:rsidRPr="0057105E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14" w:type="dxa"/>
            <w:gridSpan w:val="4"/>
          </w:tcPr>
          <w:p w14:paraId="55FD9FD1" w14:textId="77777777" w:rsidR="008240FC" w:rsidRPr="0057105E" w:rsidRDefault="008240FC" w:rsidP="00804BFF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710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6168" w:rsidRPr="0057105E" w14:paraId="6A6B8579" w14:textId="77777777" w:rsidTr="00514207">
        <w:tc>
          <w:tcPr>
            <w:tcW w:w="3780" w:type="dxa"/>
            <w:vAlign w:val="bottom"/>
          </w:tcPr>
          <w:p w14:paraId="6CBABFC2" w14:textId="52ED29F3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57105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A0FEE" w:rsidRPr="005A0FEE">
              <w:rPr>
                <w:rFonts w:ascii="Angsana New" w:hAnsi="Angsana New" w:hint="cs"/>
                <w:b/>
                <w:i/>
                <w:spacing w:val="-2"/>
                <w:sz w:val="30"/>
                <w:szCs w:val="30"/>
              </w:rPr>
              <w:t>30</w:t>
            </w:r>
            <w:r w:rsidRPr="0057105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Pr="0057105E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</w:tcPr>
          <w:p w14:paraId="535B78D3" w14:textId="05221FD5" w:rsidR="006A6168" w:rsidRPr="0057105E" w:rsidRDefault="005A0FEE" w:rsidP="006A61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7372086" w14:textId="77777777" w:rsidR="006A6168" w:rsidRPr="0057105E" w:rsidRDefault="006A6168" w:rsidP="006A6168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14:paraId="18E7A7C6" w14:textId="161D6C31" w:rsidR="006A6168" w:rsidRPr="0057105E" w:rsidRDefault="005A0FEE" w:rsidP="006A61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</w:tcPr>
          <w:p w14:paraId="0A1C0A69" w14:textId="77777777" w:rsidR="006A6168" w:rsidRPr="0057105E" w:rsidRDefault="006A6168" w:rsidP="006A61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C80973" w14:textId="72C0E906" w:rsidR="006A6168" w:rsidRPr="0057105E" w:rsidRDefault="005A0FEE" w:rsidP="006A61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8" w:type="dxa"/>
          </w:tcPr>
          <w:p w14:paraId="451F8088" w14:textId="77777777" w:rsidR="006A6168" w:rsidRPr="0057105E" w:rsidRDefault="006A6168" w:rsidP="006A61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gridSpan w:val="2"/>
          </w:tcPr>
          <w:p w14:paraId="6492AFB4" w14:textId="504D6F53" w:rsidR="006A6168" w:rsidRPr="0057105E" w:rsidRDefault="005A0FEE" w:rsidP="006A6168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A6168" w:rsidRPr="0057105E" w14:paraId="3813F74F" w14:textId="77777777" w:rsidTr="00514207">
        <w:trPr>
          <w:gridAfter w:val="1"/>
          <w:wAfter w:w="12" w:type="dxa"/>
        </w:trPr>
        <w:tc>
          <w:tcPr>
            <w:tcW w:w="3780" w:type="dxa"/>
          </w:tcPr>
          <w:p w14:paraId="39EC612D" w14:textId="77777777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88" w:type="dxa"/>
            <w:gridSpan w:val="9"/>
          </w:tcPr>
          <w:p w14:paraId="3C58DC9B" w14:textId="77777777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7105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</w:t>
            </w:r>
            <w:r w:rsidRPr="0057105E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/ </w:t>
            </w:r>
            <w:r w:rsidRPr="0057105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57105E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A6168" w:rsidRPr="0057105E" w14:paraId="5530B583" w14:textId="77777777" w:rsidTr="00514207">
        <w:tc>
          <w:tcPr>
            <w:tcW w:w="3780" w:type="dxa"/>
            <w:vAlign w:val="bottom"/>
          </w:tcPr>
          <w:p w14:paraId="710352BC" w14:textId="77777777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0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57105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5710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89E99D" w14:textId="57B76F2A" w:rsidR="006A6168" w:rsidRPr="0057105E" w:rsidRDefault="005A0FEE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142F25" w:rsidRPr="00571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070</w:t>
            </w:r>
          </w:p>
        </w:tc>
        <w:tc>
          <w:tcPr>
            <w:tcW w:w="270" w:type="dxa"/>
            <w:vAlign w:val="bottom"/>
          </w:tcPr>
          <w:p w14:paraId="70D3F47D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0E57520E" w14:textId="69CBD505" w:rsidR="006A6168" w:rsidRPr="0057105E" w:rsidRDefault="005A0FEE" w:rsidP="002E3C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32</w:t>
            </w:r>
            <w:r w:rsidR="006A6168" w:rsidRPr="0057105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70" w:type="dxa"/>
            <w:gridSpan w:val="2"/>
          </w:tcPr>
          <w:p w14:paraId="46F39344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2201F31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293E0C0" w14:textId="49783402" w:rsidR="00DC7B2A" w:rsidRPr="0057105E" w:rsidRDefault="005A0FEE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0E3CDB" w:rsidRPr="00571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063</w:t>
            </w:r>
          </w:p>
        </w:tc>
        <w:tc>
          <w:tcPr>
            <w:tcW w:w="288" w:type="dxa"/>
          </w:tcPr>
          <w:p w14:paraId="4E21E37E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bottom w:val="double" w:sz="4" w:space="0" w:color="auto"/>
            </w:tcBorders>
          </w:tcPr>
          <w:p w14:paraId="02307D45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3BC986F" w14:textId="7152C785" w:rsidR="006A6168" w:rsidRPr="0057105E" w:rsidRDefault="005A0FEE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6A6168" w:rsidRPr="00571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745</w:t>
            </w:r>
          </w:p>
        </w:tc>
      </w:tr>
      <w:tr w:rsidR="006A6168" w:rsidRPr="0057105E" w14:paraId="6EA19DD0" w14:textId="77777777" w:rsidTr="00514207">
        <w:tc>
          <w:tcPr>
            <w:tcW w:w="3780" w:type="dxa"/>
            <w:vAlign w:val="bottom"/>
          </w:tcPr>
          <w:p w14:paraId="48B03E9A" w14:textId="77777777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C5E75E2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DD3412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47236FA1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57E4C34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3E4321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74A21377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double" w:sz="4" w:space="0" w:color="auto"/>
            </w:tcBorders>
          </w:tcPr>
          <w:p w14:paraId="08D1AB34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6168" w:rsidRPr="0057105E" w14:paraId="3DC99DCC" w14:textId="77777777" w:rsidTr="00514207">
        <w:tc>
          <w:tcPr>
            <w:tcW w:w="3780" w:type="dxa"/>
          </w:tcPr>
          <w:p w14:paraId="4930300B" w14:textId="77777777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5710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58AFFD05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A9FA6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</w:tcPr>
          <w:p w14:paraId="4B1BA6A7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ED53E8A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5CD2739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14:paraId="3A668F8C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</w:tcPr>
          <w:p w14:paraId="0B9DBF89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6168" w:rsidRPr="0057105E" w14:paraId="3668F6BE" w14:textId="77777777" w:rsidTr="00514207">
        <w:tc>
          <w:tcPr>
            <w:tcW w:w="3780" w:type="dxa"/>
            <w:vAlign w:val="bottom"/>
          </w:tcPr>
          <w:p w14:paraId="7AB76955" w14:textId="46CE1407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57105E"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5A0FEE" w:rsidRPr="005A0FE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57105E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</w:t>
            </w:r>
          </w:p>
        </w:tc>
        <w:tc>
          <w:tcPr>
            <w:tcW w:w="1170" w:type="dxa"/>
            <w:shd w:val="clear" w:color="auto" w:fill="auto"/>
          </w:tcPr>
          <w:p w14:paraId="6950D3FE" w14:textId="1B919704" w:rsidR="006A6168" w:rsidRPr="0057105E" w:rsidRDefault="005A0FEE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600</w:t>
            </w:r>
            <w:r w:rsidR="00142F25" w:rsidRPr="0057105E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CE1A9B0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837ACC9" w14:textId="683DA1AE" w:rsidR="006A6168" w:rsidRPr="0057105E" w:rsidRDefault="005A0FEE" w:rsidP="002E3C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480</w:t>
            </w:r>
            <w:r w:rsidR="006A6168" w:rsidRPr="0057105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AEC91C7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0A17BAD" w14:textId="3428BAD9" w:rsidR="006A6168" w:rsidRPr="0057105E" w:rsidRDefault="005A0FEE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600</w:t>
            </w:r>
            <w:r w:rsidR="000E3CDB" w:rsidRPr="0057105E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1E126368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427C522A" w14:textId="3B10B350" w:rsidR="006A6168" w:rsidRPr="0057105E" w:rsidRDefault="005A0FEE" w:rsidP="007963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480</w:t>
            </w:r>
            <w:r w:rsidR="006A6168" w:rsidRPr="0057105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6A6168" w:rsidRPr="0057105E" w14:paraId="12B21027" w14:textId="77777777" w:rsidTr="00514207">
        <w:tc>
          <w:tcPr>
            <w:tcW w:w="3780" w:type="dxa"/>
            <w:shd w:val="clear" w:color="auto" w:fill="auto"/>
            <w:vAlign w:val="bottom"/>
          </w:tcPr>
          <w:p w14:paraId="3B230C74" w14:textId="570A6EF4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  <w:r w:rsidRPr="0057105E">
              <w:rPr>
                <w:rFonts w:ascii="Angsana New" w:hAnsi="Angsana New" w:hint="cs"/>
                <w:sz w:val="30"/>
                <w:szCs w:val="30"/>
                <w:cs/>
              </w:rPr>
              <w:t>ผลกระทบการหุ้นที่ออกจำหน่าย</w:t>
            </w:r>
          </w:p>
        </w:tc>
        <w:tc>
          <w:tcPr>
            <w:tcW w:w="1170" w:type="dxa"/>
            <w:shd w:val="clear" w:color="auto" w:fill="auto"/>
          </w:tcPr>
          <w:p w14:paraId="4AA191FC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6A5434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112D18B3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193B49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0504121A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83713DD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4401C367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A6168" w:rsidRPr="0057105E" w14:paraId="76AAA480" w14:textId="77777777" w:rsidTr="00514207">
        <w:tc>
          <w:tcPr>
            <w:tcW w:w="3780" w:type="dxa"/>
            <w:shd w:val="clear" w:color="auto" w:fill="auto"/>
            <w:vAlign w:val="bottom"/>
          </w:tcPr>
          <w:p w14:paraId="3AFC8AB1" w14:textId="3E17C23A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firstLine="4"/>
              <w:rPr>
                <w:rFonts w:ascii="Angsana New" w:hAnsi="Angsana New"/>
                <w:sz w:val="30"/>
                <w:szCs w:val="30"/>
              </w:rPr>
            </w:pPr>
            <w:r w:rsidRPr="0057105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5A0FEE" w:rsidRPr="005A0FEE">
              <w:rPr>
                <w:rFonts w:ascii="Angsana New" w:hAnsi="Angsana New" w:hint="cs"/>
                <w:sz w:val="30"/>
                <w:szCs w:val="30"/>
              </w:rPr>
              <w:t>1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9</w:t>
            </w:r>
            <w:r w:rsidRPr="0057105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57105E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5A0FEE" w:rsidRPr="005A0FEE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05616B97" w14:textId="47F031FB" w:rsidR="006A6168" w:rsidRPr="0057105E" w:rsidRDefault="00142F25" w:rsidP="00142F2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5710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6937AE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3089CE0D" w14:textId="61B035F2" w:rsidR="006A6168" w:rsidRPr="0057105E" w:rsidRDefault="005A0FEE" w:rsidP="002E3C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15</w:t>
            </w:r>
            <w:r w:rsidR="006A6168" w:rsidRPr="0057105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824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B29946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BAED006" w14:textId="5F5FFD26" w:rsidR="006A6168" w:rsidRPr="0057105E" w:rsidRDefault="000E3CDB" w:rsidP="000E3CD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7105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C6F357E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shd w:val="clear" w:color="auto" w:fill="auto"/>
          </w:tcPr>
          <w:p w14:paraId="01640F46" w14:textId="1DEEEB16" w:rsidR="006A6168" w:rsidRPr="0057105E" w:rsidRDefault="005A0FEE" w:rsidP="007963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 w:hint="cs"/>
                <w:sz w:val="30"/>
                <w:szCs w:val="30"/>
              </w:rPr>
              <w:t>15</w:t>
            </w:r>
            <w:r w:rsidR="006A6168" w:rsidRPr="0057105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sz w:val="30"/>
                <w:szCs w:val="30"/>
              </w:rPr>
              <w:t>824</w:t>
            </w:r>
          </w:p>
        </w:tc>
      </w:tr>
      <w:tr w:rsidR="006A6168" w:rsidRPr="0057105E" w14:paraId="277260CA" w14:textId="77777777" w:rsidTr="00514207">
        <w:tc>
          <w:tcPr>
            <w:tcW w:w="3780" w:type="dxa"/>
            <w:vAlign w:val="bottom"/>
          </w:tcPr>
          <w:p w14:paraId="0A2D927C" w14:textId="3DC1EC50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0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="00514207" w:rsidRPr="005710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5710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(ขั้นพื้นฐาน) ณ วันที่ </w:t>
            </w:r>
            <w:r w:rsidR="005A0FEE"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5710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433ED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9B17C83" w14:textId="4B4B9D94" w:rsidR="00142F25" w:rsidRPr="0057105E" w:rsidRDefault="005A0FEE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  <w:r w:rsidR="00142F25" w:rsidRPr="00571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902645D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C1B29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F258368" w14:textId="2DFB6956" w:rsidR="006A6168" w:rsidRPr="0057105E" w:rsidRDefault="005A0FEE" w:rsidP="002E3C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495</w:t>
            </w:r>
            <w:r w:rsidR="006A6168" w:rsidRPr="0057105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824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2F31DB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5E27B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F9CD9F" w14:textId="3ED5947B" w:rsidR="000E3CDB" w:rsidRPr="0057105E" w:rsidRDefault="005A0FEE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  <w:r w:rsidR="000E3CDB" w:rsidRPr="0057105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2D5259B4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A1811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8538718" w14:textId="4EB6471A" w:rsidR="006A6168" w:rsidRPr="0057105E" w:rsidRDefault="005A0FEE" w:rsidP="0079639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495</w:t>
            </w:r>
            <w:r w:rsidR="006A6168" w:rsidRPr="0057105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824</w:t>
            </w:r>
          </w:p>
        </w:tc>
      </w:tr>
      <w:tr w:rsidR="006A6168" w:rsidRPr="0057105E" w14:paraId="0944D4F3" w14:textId="77777777" w:rsidTr="00514207">
        <w:tc>
          <w:tcPr>
            <w:tcW w:w="3780" w:type="dxa"/>
            <w:vAlign w:val="bottom"/>
          </w:tcPr>
          <w:p w14:paraId="69F7DA48" w14:textId="77777777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47DDF22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61988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556E4BC0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35CDA52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1C303FE7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21038AB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435AB0FE" w14:textId="77777777" w:rsidR="006A6168" w:rsidRPr="0057105E" w:rsidRDefault="006A6168" w:rsidP="006A6168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A6168" w:rsidRPr="0057105E" w14:paraId="0D66840B" w14:textId="77777777" w:rsidTr="00514207">
        <w:tc>
          <w:tcPr>
            <w:tcW w:w="3780" w:type="dxa"/>
            <w:vAlign w:val="bottom"/>
          </w:tcPr>
          <w:p w14:paraId="30AA1C22" w14:textId="77777777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710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57105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06247D" w14:textId="08BED264" w:rsidR="006A6168" w:rsidRPr="0057105E" w:rsidRDefault="005A0FEE" w:rsidP="002E3C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79" w:right="7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142F25" w:rsidRPr="0057105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vAlign w:val="bottom"/>
          </w:tcPr>
          <w:p w14:paraId="4BB2849C" w14:textId="77777777" w:rsidR="006A6168" w:rsidRPr="0057105E" w:rsidRDefault="006A6168" w:rsidP="006A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A962D2A" w14:textId="7ED75112" w:rsidR="006A6168" w:rsidRPr="0057105E" w:rsidRDefault="005A0FEE" w:rsidP="002E3CF4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6A6168" w:rsidRPr="0057105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E4F6B98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7DF56B3" w14:textId="142DD6C2" w:rsidR="006A6168" w:rsidRPr="0057105E" w:rsidRDefault="005A0FEE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0E3CDB" w:rsidRPr="0057105E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08</w:t>
            </w:r>
          </w:p>
        </w:tc>
        <w:tc>
          <w:tcPr>
            <w:tcW w:w="288" w:type="dxa"/>
            <w:shd w:val="clear" w:color="auto" w:fill="auto"/>
          </w:tcPr>
          <w:p w14:paraId="6E0DD882" w14:textId="77777777" w:rsidR="006A6168" w:rsidRPr="0057105E" w:rsidRDefault="006A6168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437D802" w14:textId="350255B1" w:rsidR="006A6168" w:rsidRPr="0057105E" w:rsidRDefault="005A0FEE" w:rsidP="006A616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6A6168" w:rsidRPr="0057105E">
              <w:rPr>
                <w:rFonts w:ascii="Angsana New" w:hAnsi="Angsana New" w:hint="cs"/>
                <w:b/>
                <w:bCs/>
                <w:sz w:val="30"/>
                <w:szCs w:val="30"/>
              </w:rPr>
              <w:t>.</w:t>
            </w:r>
            <w:r w:rsidRPr="005A0FEE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7E53BE01" w14:textId="40D0595F" w:rsidR="00BA6E5D" w:rsidRPr="009721F5" w:rsidRDefault="00BA6E5D" w:rsidP="00BA6E5D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เงินปันผล</w:t>
      </w:r>
    </w:p>
    <w:p w14:paraId="6DAD381A" w14:textId="77777777" w:rsidR="00BA6E5D" w:rsidRPr="00803BF9" w:rsidRDefault="00BA6E5D" w:rsidP="00BA6E5D">
      <w:pPr>
        <w:rPr>
          <w:rFonts w:ascii="Angsana New" w:hAnsi="Angsana New"/>
          <w:sz w:val="30"/>
          <w:szCs w:val="30"/>
        </w:rPr>
      </w:pPr>
    </w:p>
    <w:p w14:paraId="294E3482" w14:textId="455B9AF9" w:rsidR="00BA6E5D" w:rsidRPr="009721F5" w:rsidRDefault="00BA6E5D" w:rsidP="00BA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ผู้ถือหุ้น</w:t>
      </w:r>
      <w:r w:rsidR="006D40CA">
        <w:rPr>
          <w:rFonts w:ascii="Angsana New" w:hAnsi="Angsana New" w:hint="cs"/>
          <w:sz w:val="30"/>
          <w:szCs w:val="30"/>
          <w:cs/>
        </w:rPr>
        <w:t>และคณะกรรมการ</w:t>
      </w:r>
      <w:r w:rsidRPr="009721F5">
        <w:rPr>
          <w:rFonts w:ascii="Angsana New" w:hAnsi="Angsana New" w:hint="cs"/>
          <w:sz w:val="30"/>
          <w:szCs w:val="30"/>
          <w:cs/>
        </w:rPr>
        <w:t>ของกลุ่มบริษัทและบริษัทได้อนุมัติเงินปันผลดังต่อไปนี้</w:t>
      </w:r>
    </w:p>
    <w:p w14:paraId="38412AD4" w14:textId="77777777" w:rsidR="00BA6E5D" w:rsidRPr="00803BF9" w:rsidRDefault="00BA6E5D" w:rsidP="00BA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90"/>
        <w:gridCol w:w="1890"/>
        <w:gridCol w:w="1530"/>
        <w:gridCol w:w="236"/>
        <w:gridCol w:w="1294"/>
      </w:tblGrid>
      <w:tr w:rsidR="00BA6E5D" w:rsidRPr="009721F5" w14:paraId="4C329326" w14:textId="77777777" w:rsidTr="00C55D47">
        <w:trPr>
          <w:tblHeader/>
        </w:trPr>
        <w:tc>
          <w:tcPr>
            <w:tcW w:w="2520" w:type="dxa"/>
            <w:vAlign w:val="bottom"/>
          </w:tcPr>
          <w:p w14:paraId="3714EB6C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89850FF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46681A6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2C9E47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364E9D85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00FDCD90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23C3C36A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82C7288" w14:textId="77777777" w:rsidR="00BA6E5D" w:rsidRPr="009721F5" w:rsidDel="00D43E7A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A6E5D" w:rsidRPr="009721F5" w14:paraId="067FAD1A" w14:textId="77777777" w:rsidTr="00C55D47">
        <w:trPr>
          <w:tblHeader/>
        </w:trPr>
        <w:tc>
          <w:tcPr>
            <w:tcW w:w="2520" w:type="dxa"/>
          </w:tcPr>
          <w:p w14:paraId="4B4402CA" w14:textId="77777777" w:rsidR="00BA6E5D" w:rsidRPr="00803BF9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B2BE9C9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B474CD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BF19977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E993E86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0081C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6E5D" w:rsidRPr="009721F5" w14:paraId="04BCFDA8" w14:textId="77777777" w:rsidTr="00C55D47">
        <w:tc>
          <w:tcPr>
            <w:tcW w:w="2520" w:type="dxa"/>
          </w:tcPr>
          <w:p w14:paraId="6B2070F2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เงินปันผลของบริษัทใหญ่</w:t>
            </w:r>
          </w:p>
        </w:tc>
        <w:tc>
          <w:tcPr>
            <w:tcW w:w="1890" w:type="dxa"/>
          </w:tcPr>
          <w:p w14:paraId="5699DE16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7E9DAAA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76A273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42BE77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91A6E9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A6E5D" w:rsidRPr="009721F5" w14:paraId="2D212CF5" w14:textId="77777777" w:rsidTr="00C55D47">
        <w:tc>
          <w:tcPr>
            <w:tcW w:w="2520" w:type="dxa"/>
          </w:tcPr>
          <w:p w14:paraId="615BD4AB" w14:textId="3F7F822C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5A0FEE" w:rsidRPr="005A0FEE">
              <w:rPr>
                <w:rFonts w:ascii="Angsana New" w:hAnsi="Angsana New" w:hint="cs"/>
                <w:i/>
                <w:sz w:val="30"/>
                <w:szCs w:val="30"/>
              </w:rPr>
              <w:t>256</w:t>
            </w:r>
            <w:r w:rsidR="005A0FEE" w:rsidRPr="005A0FEE">
              <w:rPr>
                <w:rFonts w:ascii="Angsana New" w:hAnsi="Angsana New"/>
                <w:i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1AFA9EA2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1BA45FA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0BF6695B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3479D1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331EB6B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DC68F2" w:rsidRPr="009721F5" w14:paraId="733EB348" w14:textId="77777777" w:rsidTr="00C55D47">
        <w:tc>
          <w:tcPr>
            <w:tcW w:w="2520" w:type="dxa"/>
          </w:tcPr>
          <w:p w14:paraId="6CC6789D" w14:textId="60F5CE86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5A0FEE"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150E0611" w14:textId="4F675757" w:rsidR="00DC68F2" w:rsidRPr="009721F5" w:rsidRDefault="005A0FEE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</w:t>
            </w:r>
            <w:r w:rsidR="006D118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D1189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A0F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560B645C" w14:textId="5B500226" w:rsidR="00DC68F2" w:rsidRPr="009721F5" w:rsidRDefault="00BB795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0E160161" w14:textId="74ACC724" w:rsidR="00DC68F2" w:rsidRPr="009721F5" w:rsidRDefault="005A0FEE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0</w:t>
            </w:r>
            <w:r w:rsidR="00324FE0" w:rsidRPr="00324FE0">
              <w:rPr>
                <w:rFonts w:ascii="Angsana New" w:hAnsi="Angsana New"/>
                <w:sz w:val="30"/>
                <w:szCs w:val="30"/>
              </w:rPr>
              <w:t>.</w:t>
            </w:r>
            <w:r w:rsidRPr="005A0FEE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36" w:type="dxa"/>
          </w:tcPr>
          <w:p w14:paraId="7D3FA58D" w14:textId="77777777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DBEFEB9" w14:textId="1372310A" w:rsidR="00DC68F2" w:rsidRPr="009721F5" w:rsidRDefault="005A0FEE" w:rsidP="00DC68F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42</w:t>
            </w:r>
            <w:r w:rsidR="00E82E51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A6E5D" w:rsidRPr="0057105E" w14:paraId="6F02C3F5" w14:textId="77777777" w:rsidTr="00C55D47">
        <w:tc>
          <w:tcPr>
            <w:tcW w:w="2520" w:type="dxa"/>
          </w:tcPr>
          <w:p w14:paraId="4770B436" w14:textId="77777777" w:rsidR="00BA6E5D" w:rsidRPr="0057105E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49BE5A8D" w14:textId="77777777" w:rsidR="00BA6E5D" w:rsidRPr="0057105E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A4B262" w14:textId="77777777" w:rsidR="00BA6E5D" w:rsidRPr="0057105E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75C274E" w14:textId="77777777" w:rsidR="00BA6E5D" w:rsidRPr="0057105E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5C9CAC" w14:textId="77777777" w:rsidR="00BA6E5D" w:rsidRPr="0057105E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CF35B50" w14:textId="77777777" w:rsidR="00BA6E5D" w:rsidRPr="0057105E" w:rsidRDefault="00BA6E5D" w:rsidP="00DB13E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6E5D" w:rsidRPr="009721F5" w14:paraId="424E56D6" w14:textId="77777777" w:rsidTr="00C55D47">
        <w:tc>
          <w:tcPr>
            <w:tcW w:w="2520" w:type="dxa"/>
          </w:tcPr>
          <w:p w14:paraId="58247B2C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เงินปันผลของบริษัทย่อย</w:t>
            </w:r>
          </w:p>
        </w:tc>
        <w:tc>
          <w:tcPr>
            <w:tcW w:w="1890" w:type="dxa"/>
          </w:tcPr>
          <w:p w14:paraId="0A9639DA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40362521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83B4105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43A5B73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DD2FD5B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A6E5D" w:rsidRPr="009721F5" w14:paraId="5581BDBA" w14:textId="77777777" w:rsidTr="00C55D47">
        <w:tc>
          <w:tcPr>
            <w:tcW w:w="2520" w:type="dxa"/>
          </w:tcPr>
          <w:p w14:paraId="52663438" w14:textId="503D818E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5A0FEE" w:rsidRPr="005A0FEE">
              <w:rPr>
                <w:rFonts w:ascii="Angsana New" w:hAnsi="Angsana New" w:hint="cs"/>
                <w:i/>
                <w:sz w:val="30"/>
                <w:szCs w:val="30"/>
              </w:rPr>
              <w:t>256</w:t>
            </w:r>
            <w:r w:rsidR="005A0FEE" w:rsidRPr="005A0FEE">
              <w:rPr>
                <w:rFonts w:ascii="Angsana New" w:hAnsi="Angsana New"/>
                <w:i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35EE3870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0EF7F057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58CBF04D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2CEAABE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6D78FCA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537275" w:rsidRPr="009721F5" w14:paraId="527F1ABF" w14:textId="77777777" w:rsidTr="00A607DF">
        <w:tc>
          <w:tcPr>
            <w:tcW w:w="2520" w:type="dxa"/>
          </w:tcPr>
          <w:p w14:paraId="5663C338" w14:textId="5938FD42" w:rsidR="00537275" w:rsidRPr="009721F5" w:rsidRDefault="00537275" w:rsidP="00A6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A0FEE"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4C4525D1" w14:textId="4332B9A9" w:rsidR="00537275" w:rsidRDefault="005A0FEE" w:rsidP="00A6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19</w:t>
            </w:r>
            <w:r w:rsidR="005372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37275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5A0F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13C8A10A" w14:textId="5ED9C78B" w:rsidR="00537275" w:rsidRPr="00285487" w:rsidRDefault="00537275" w:rsidP="00A6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12D6B582" w14:textId="2B173590" w:rsidR="00537275" w:rsidRDefault="005A0FEE" w:rsidP="00A6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51FDEA88" w14:textId="77777777" w:rsidR="00537275" w:rsidRPr="009721F5" w:rsidRDefault="00537275" w:rsidP="00A60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51B46FD" w14:textId="04C802A1" w:rsidR="00537275" w:rsidRDefault="005A0FEE" w:rsidP="00A607DF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4</w:t>
            </w:r>
            <w:r w:rsidR="00537275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DC68F2" w:rsidRPr="009721F5" w14:paraId="430D29CF" w14:textId="77777777" w:rsidTr="00C55D47">
        <w:tc>
          <w:tcPr>
            <w:tcW w:w="2520" w:type="dxa"/>
          </w:tcPr>
          <w:p w14:paraId="6D587CC8" w14:textId="33428530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E6519A"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ระหว่างกาลปี 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76B7FA4A" w14:textId="7E7043DD" w:rsidR="00DC68F2" w:rsidRPr="009721F5" w:rsidRDefault="005A0FEE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20</w:t>
            </w:r>
            <w:r w:rsidR="00DE7EE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E7EE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A0F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B09EFFB" w14:textId="756C2B1F" w:rsidR="00DC68F2" w:rsidRPr="009721F5" w:rsidRDefault="00E6519A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="00AE0F0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174836D8" w14:textId="144ED0BF" w:rsidR="00DC68F2" w:rsidRPr="009721F5" w:rsidRDefault="005A0FEE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486CBAF5" w14:textId="77777777" w:rsidR="00DC68F2" w:rsidRPr="009721F5" w:rsidRDefault="00DC68F2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4D3594" w14:textId="6FA5493C" w:rsidR="00DC68F2" w:rsidRPr="009721F5" w:rsidRDefault="005A0FEE" w:rsidP="00DC68F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24</w:t>
            </w:r>
            <w:r w:rsidR="00AE0F00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70E23" w:rsidRPr="009721F5" w14:paraId="4EA9421C" w14:textId="77777777" w:rsidTr="00C55D47">
        <w:tc>
          <w:tcPr>
            <w:tcW w:w="2520" w:type="dxa"/>
          </w:tcPr>
          <w:p w14:paraId="74308040" w14:textId="33086BAA" w:rsidR="00670E23" w:rsidRPr="009721F5" w:rsidRDefault="00670E23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C55D47">
              <w:rPr>
                <w:rFonts w:ascii="Angsana New" w:hAnsi="Angsana New" w:hint="cs"/>
                <w:sz w:val="30"/>
                <w:szCs w:val="30"/>
                <w:cs/>
              </w:rPr>
              <w:t>ระหว่างกาลปี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A0FEE" w:rsidRPr="005A0FEE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03B4FE0E" w14:textId="4381A5D6" w:rsidR="00670E23" w:rsidRDefault="005A0FEE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20</w:t>
            </w:r>
            <w:r w:rsidR="0028548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8548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5A0F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51831AA7" w14:textId="766283C6" w:rsidR="00670E23" w:rsidRDefault="00E6519A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5A0FEE" w:rsidRPr="005A0FE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2DA26205" w14:textId="5E01F55D" w:rsidR="00670E23" w:rsidRDefault="005A0FEE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9971C21" w14:textId="77777777" w:rsidR="00670E23" w:rsidRPr="009721F5" w:rsidRDefault="00670E23" w:rsidP="00DC6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51EEE50" w14:textId="3EA6E1B0" w:rsidR="00670E23" w:rsidRDefault="005A0FEE" w:rsidP="00DC68F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3</w:t>
            </w:r>
            <w:r w:rsidR="007C6C8D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</w:tbl>
    <w:p w14:paraId="1348535B" w14:textId="77777777" w:rsidR="000817E9" w:rsidRDefault="000817E9" w:rsidP="000817E9">
      <w:pPr>
        <w:pStyle w:val="Heading2"/>
        <w:numPr>
          <w:ilvl w:val="0"/>
          <w:numId w:val="0"/>
        </w:numPr>
        <w:ind w:left="540"/>
        <w:rPr>
          <w:rFonts w:ascii="Angsana New" w:hAnsi="Angsana New" w:cs="Angsana New"/>
        </w:rPr>
      </w:pPr>
    </w:p>
    <w:p w14:paraId="250A7483" w14:textId="2DAE5039" w:rsidR="00737136" w:rsidRPr="009721F5" w:rsidRDefault="00737136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เครื่องมือทางการเงิน</w:t>
      </w:r>
    </w:p>
    <w:p w14:paraId="71D86D2B" w14:textId="77777777" w:rsidR="005104BB" w:rsidRPr="009721F5" w:rsidRDefault="005104BB" w:rsidP="005104B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54705706" w14:textId="77777777" w:rsidR="00B12FAA" w:rsidRPr="009721F5" w:rsidRDefault="00B12FAA" w:rsidP="00B12FAA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4C75ED6" w14:textId="77777777" w:rsidR="00B12FAA" w:rsidRPr="009721F5" w:rsidRDefault="00B12FAA" w:rsidP="00B12FAA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1F8E39E5" w14:textId="120BCBC6" w:rsidR="00B12FAA" w:rsidRPr="009721F5" w:rsidRDefault="00B12FAA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4C1A6C9" w14:textId="1ACF583C" w:rsidR="00BD2414" w:rsidRDefault="00BD24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4C9A27E" w14:textId="77777777" w:rsidR="0057105E" w:rsidRDefault="0057105E"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1963BB" w14:paraId="43D02C93" w14:textId="77777777" w:rsidTr="00537288">
        <w:trPr>
          <w:trHeight w:val="261"/>
          <w:tblHeader/>
        </w:trPr>
        <w:tc>
          <w:tcPr>
            <w:tcW w:w="5760" w:type="dxa"/>
            <w:vAlign w:val="bottom"/>
          </w:tcPr>
          <w:p w14:paraId="2D2A4E5B" w14:textId="3FBB7022" w:rsidR="001963BB" w:rsidRDefault="001963BB" w:rsidP="005372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4B0CC436" w14:textId="77777777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1963BB" w14:paraId="09096270" w14:textId="77777777" w:rsidTr="00537288">
        <w:trPr>
          <w:trHeight w:val="261"/>
          <w:tblHeader/>
        </w:trPr>
        <w:tc>
          <w:tcPr>
            <w:tcW w:w="5760" w:type="dxa"/>
            <w:vAlign w:val="bottom"/>
          </w:tcPr>
          <w:p w14:paraId="244ADEE4" w14:textId="77777777" w:rsidR="001963BB" w:rsidRDefault="001963BB" w:rsidP="005372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6755A259" w14:textId="77777777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B422226" w14:textId="77777777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1324E246" w14:textId="77777777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963BB" w14:paraId="17ECEE76" w14:textId="77777777" w:rsidTr="00537288">
        <w:trPr>
          <w:trHeight w:val="261"/>
          <w:tblHeader/>
        </w:trPr>
        <w:tc>
          <w:tcPr>
            <w:tcW w:w="5760" w:type="dxa"/>
          </w:tcPr>
          <w:p w14:paraId="48120F58" w14:textId="77777777" w:rsidR="001963BB" w:rsidRDefault="001963BB" w:rsidP="005372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77E386B2" w14:textId="77777777" w:rsidR="001963BB" w:rsidRDefault="001963BB" w:rsidP="005372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EB351CC" w14:textId="77777777" w:rsidR="001963BB" w:rsidRDefault="001963BB" w:rsidP="005372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7055F81E" w14:textId="77777777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2D1C7E3A" w14:textId="77777777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39233D21" w14:textId="4B0753DC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A0FEE" w:rsidRPr="005A0FE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1963BB" w14:paraId="0F790282" w14:textId="77777777" w:rsidTr="00537288">
        <w:trPr>
          <w:trHeight w:val="261"/>
          <w:tblHeader/>
        </w:trPr>
        <w:tc>
          <w:tcPr>
            <w:tcW w:w="5760" w:type="dxa"/>
          </w:tcPr>
          <w:p w14:paraId="7784E5AD" w14:textId="77777777" w:rsidR="001963BB" w:rsidRDefault="001963BB" w:rsidP="005372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406C229F" w14:textId="77777777" w:rsidR="001963BB" w:rsidRDefault="001963BB" w:rsidP="005372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963BB" w14:paraId="4D2363D2" w14:textId="77777777" w:rsidTr="00537288">
        <w:trPr>
          <w:trHeight w:val="261"/>
        </w:trPr>
        <w:tc>
          <w:tcPr>
            <w:tcW w:w="5760" w:type="dxa"/>
          </w:tcPr>
          <w:p w14:paraId="3061F96A" w14:textId="39B4667A" w:rsidR="001963BB" w:rsidRDefault="001963BB" w:rsidP="005372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0FEE" w:rsidRPr="005A0FEE">
              <w:rPr>
                <w:rFonts w:ascii="Angsana New" w:hAnsi="Angsana New"/>
                <w:b/>
                <w:i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i/>
                <w:sz w:val="30"/>
                <w:szCs w:val="30"/>
              </w:rPr>
              <w:t xml:space="preserve"> </w:t>
            </w:r>
            <w:r w:rsidRPr="001963BB">
              <w:rPr>
                <w:rFonts w:ascii="Angsana New" w:hAnsi="Angsana New" w:hint="cs"/>
                <w:bCs/>
                <w:iCs/>
                <w:sz w:val="30"/>
                <w:szCs w:val="30"/>
                <w:cs/>
              </w:rPr>
              <w:t xml:space="preserve">มิถุนายน </w:t>
            </w:r>
            <w:r w:rsidR="005A0FEE" w:rsidRPr="005A0FEE">
              <w:rPr>
                <w:rFonts w:ascii="Angsana New" w:hAnsi="Angsana New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3510" w:type="dxa"/>
            <w:gridSpan w:val="3"/>
          </w:tcPr>
          <w:p w14:paraId="39AA1639" w14:textId="77777777" w:rsidR="001963BB" w:rsidRDefault="001963BB" w:rsidP="005372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963BB" w14:paraId="196F7207" w14:textId="77777777" w:rsidTr="00537288">
        <w:trPr>
          <w:trHeight w:val="261"/>
        </w:trPr>
        <w:tc>
          <w:tcPr>
            <w:tcW w:w="5760" w:type="dxa"/>
            <w:hideMark/>
          </w:tcPr>
          <w:p w14:paraId="61B94455" w14:textId="77777777" w:rsidR="001963BB" w:rsidRDefault="001963BB" w:rsidP="005372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7F50F1" w14:textId="77777777" w:rsidR="001963BB" w:rsidRDefault="001963BB" w:rsidP="005372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50DBC7" w14:textId="77777777" w:rsidR="001963BB" w:rsidRDefault="001963BB" w:rsidP="0053728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F0C6444" w14:textId="77777777" w:rsidR="001963BB" w:rsidRDefault="001963BB" w:rsidP="0053728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3BB" w14:paraId="4EDB5ABB" w14:textId="77777777" w:rsidTr="00537288">
        <w:trPr>
          <w:trHeight w:val="261"/>
        </w:trPr>
        <w:tc>
          <w:tcPr>
            <w:tcW w:w="5760" w:type="dxa"/>
            <w:hideMark/>
          </w:tcPr>
          <w:p w14:paraId="63762A9E" w14:textId="77777777" w:rsidR="001963BB" w:rsidRDefault="001963BB" w:rsidP="0053728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74DD274" w14:textId="37D67CA2" w:rsidR="001963BB" w:rsidRPr="002C7A5B" w:rsidRDefault="005A0FEE" w:rsidP="00537288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</w:t>
            </w:r>
            <w:r w:rsidR="0037369E" w:rsidRPr="0037369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8F8AEE" w14:textId="77777777" w:rsidR="001963BB" w:rsidRPr="002C7A5B" w:rsidRDefault="001963BB" w:rsidP="0053728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0D17753" w14:textId="7F22341D" w:rsidR="001963BB" w:rsidRPr="002C7A5B" w:rsidRDefault="005A0FEE" w:rsidP="0053728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142</w:t>
            </w:r>
            <w:r w:rsidR="0037369E" w:rsidRPr="0037369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859</w:t>
            </w:r>
          </w:p>
        </w:tc>
      </w:tr>
      <w:tr w:rsidR="00BD2414" w14:paraId="08CA34F4" w14:textId="77777777" w:rsidTr="00537288">
        <w:trPr>
          <w:trHeight w:val="261"/>
        </w:trPr>
        <w:tc>
          <w:tcPr>
            <w:tcW w:w="5760" w:type="dxa"/>
          </w:tcPr>
          <w:p w14:paraId="58A0AF6B" w14:textId="77777777" w:rsidR="00BD2414" w:rsidRDefault="00BD2414" w:rsidP="0053728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776805A" w14:textId="77777777" w:rsidR="00BD2414" w:rsidRPr="0037369E" w:rsidRDefault="00BD2414" w:rsidP="00537288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26C66E" w14:textId="77777777" w:rsidR="00BD2414" w:rsidRPr="002C7A5B" w:rsidRDefault="00BD2414" w:rsidP="0053728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5297133F" w14:textId="77777777" w:rsidR="00BD2414" w:rsidRPr="0037369E" w:rsidRDefault="00BD2414" w:rsidP="0053728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963BB" w14:paraId="1BC29673" w14:textId="77777777" w:rsidTr="00537288">
        <w:trPr>
          <w:trHeight w:val="261"/>
        </w:trPr>
        <w:tc>
          <w:tcPr>
            <w:tcW w:w="5760" w:type="dxa"/>
          </w:tcPr>
          <w:p w14:paraId="26C53E6E" w14:textId="51DD6F35" w:rsidR="001963BB" w:rsidRDefault="001963BB" w:rsidP="00537288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0FEE" w:rsidRPr="005A0FEE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A0FEE" w:rsidRPr="005A0FEE">
              <w:rPr>
                <w:rFonts w:ascii="Angsana New" w:hAnsi="Angsana New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3510" w:type="dxa"/>
            <w:gridSpan w:val="3"/>
          </w:tcPr>
          <w:p w14:paraId="77F8B848" w14:textId="77777777" w:rsidR="001963BB" w:rsidRDefault="001963BB" w:rsidP="005372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963BB" w14:paraId="3ECC460E" w14:textId="77777777" w:rsidTr="00537288">
        <w:trPr>
          <w:trHeight w:val="261"/>
        </w:trPr>
        <w:tc>
          <w:tcPr>
            <w:tcW w:w="5760" w:type="dxa"/>
            <w:hideMark/>
          </w:tcPr>
          <w:p w14:paraId="131269A9" w14:textId="77777777" w:rsidR="001963BB" w:rsidRDefault="001963BB" w:rsidP="005372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46C2E7E" w14:textId="77777777" w:rsidR="001963BB" w:rsidRDefault="001963BB" w:rsidP="005372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407729" w14:textId="77777777" w:rsidR="001963BB" w:rsidRDefault="001963BB" w:rsidP="0053728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5281C24" w14:textId="77777777" w:rsidR="001963BB" w:rsidRDefault="001963BB" w:rsidP="0053728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3BB" w14:paraId="5150EE98" w14:textId="77777777" w:rsidTr="00537288">
        <w:trPr>
          <w:trHeight w:val="261"/>
        </w:trPr>
        <w:tc>
          <w:tcPr>
            <w:tcW w:w="5760" w:type="dxa"/>
            <w:hideMark/>
          </w:tcPr>
          <w:p w14:paraId="3DA84AAC" w14:textId="77777777" w:rsidR="001963BB" w:rsidRDefault="001963BB" w:rsidP="0053728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C457C2D" w14:textId="7CD4E2C5" w:rsidR="001963BB" w:rsidRPr="002C7A5B" w:rsidRDefault="005A0FEE" w:rsidP="00537288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A0FEE">
              <w:rPr>
                <w:rFonts w:asciiTheme="majorBidi" w:hAnsiTheme="majorBidi"/>
                <w:sz w:val="30"/>
                <w:szCs w:val="30"/>
                <w:lang w:val="en-US"/>
              </w:rPr>
              <w:t>280</w:t>
            </w:r>
            <w:r w:rsidR="001963BB" w:rsidRPr="007657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B9C66F" w14:textId="77777777" w:rsidR="001963BB" w:rsidRPr="002C7A5B" w:rsidRDefault="001963BB" w:rsidP="0053728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1FE3C02" w14:textId="14ADA213" w:rsidR="001963BB" w:rsidRPr="002C7A5B" w:rsidRDefault="005A0FEE" w:rsidP="0053728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5A0FEE">
              <w:rPr>
                <w:rFonts w:asciiTheme="majorBidi" w:hAnsiTheme="majorBidi"/>
                <w:sz w:val="30"/>
                <w:szCs w:val="30"/>
                <w:lang w:val="en-US"/>
              </w:rPr>
              <w:t>278</w:t>
            </w:r>
            <w:r w:rsidR="001963BB" w:rsidRPr="00E33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  <w:lang w:val="en-US"/>
              </w:rPr>
              <w:t>25</w:t>
            </w:r>
            <w:r w:rsidRPr="005A0FEE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0D5E287E" w14:textId="70440F63" w:rsidR="001963BB" w:rsidRDefault="001963BB" w:rsidP="00AE076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236"/>
        <w:gridCol w:w="1565"/>
      </w:tblGrid>
      <w:tr w:rsidR="001963BB" w14:paraId="0E4B7382" w14:textId="77777777" w:rsidTr="00537288">
        <w:trPr>
          <w:trHeight w:val="261"/>
          <w:tblHeader/>
        </w:trPr>
        <w:tc>
          <w:tcPr>
            <w:tcW w:w="5759" w:type="dxa"/>
            <w:vAlign w:val="bottom"/>
          </w:tcPr>
          <w:p w14:paraId="1829009C" w14:textId="4E122A13" w:rsidR="001963BB" w:rsidRDefault="001963BB" w:rsidP="005372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78090D2D" w14:textId="77777777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63BB" w14:paraId="54ECC8E8" w14:textId="77777777" w:rsidTr="00537288">
        <w:trPr>
          <w:trHeight w:val="261"/>
          <w:tblHeader/>
        </w:trPr>
        <w:tc>
          <w:tcPr>
            <w:tcW w:w="5759" w:type="dxa"/>
            <w:vAlign w:val="bottom"/>
          </w:tcPr>
          <w:p w14:paraId="7F9AF4F3" w14:textId="77777777" w:rsidR="001963BB" w:rsidRDefault="001963BB" w:rsidP="005372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76B40D5A" w14:textId="77777777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7471384B" w14:textId="77777777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3689862A" w14:textId="77777777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963BB" w14:paraId="01F4CD46" w14:textId="77777777" w:rsidTr="00537288">
        <w:trPr>
          <w:trHeight w:val="261"/>
          <w:tblHeader/>
        </w:trPr>
        <w:tc>
          <w:tcPr>
            <w:tcW w:w="5759" w:type="dxa"/>
          </w:tcPr>
          <w:p w14:paraId="1AE44958" w14:textId="77777777" w:rsidR="001963BB" w:rsidRDefault="001963BB" w:rsidP="005372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42DE7F5F" w14:textId="77777777" w:rsidR="001963BB" w:rsidRDefault="001963BB" w:rsidP="005372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CC94783" w14:textId="77777777" w:rsidR="001963BB" w:rsidRDefault="001963BB" w:rsidP="00537288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00C94AEE" w14:textId="77777777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454C33F3" w14:textId="77777777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1771C08E" w14:textId="6C7883FD" w:rsidR="001963BB" w:rsidRDefault="001963BB" w:rsidP="0053728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5A0FEE" w:rsidRPr="005A0FE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1963BB" w14:paraId="21B99B31" w14:textId="77777777" w:rsidTr="00537288">
        <w:trPr>
          <w:trHeight w:val="261"/>
          <w:tblHeader/>
        </w:trPr>
        <w:tc>
          <w:tcPr>
            <w:tcW w:w="5759" w:type="dxa"/>
          </w:tcPr>
          <w:p w14:paraId="2773A70F" w14:textId="77777777" w:rsidR="001963BB" w:rsidRDefault="001963BB" w:rsidP="005372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1ADCBFDF" w14:textId="77777777" w:rsidR="001963BB" w:rsidRDefault="001963BB" w:rsidP="0053728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1963BB" w14:paraId="122A46CA" w14:textId="77777777" w:rsidTr="00537288">
        <w:trPr>
          <w:trHeight w:val="261"/>
        </w:trPr>
        <w:tc>
          <w:tcPr>
            <w:tcW w:w="5759" w:type="dxa"/>
          </w:tcPr>
          <w:p w14:paraId="68835DB9" w14:textId="19520B0F" w:rsidR="001963BB" w:rsidRDefault="001963BB" w:rsidP="005372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0FEE" w:rsidRPr="005A0FEE">
              <w:rPr>
                <w:rFonts w:ascii="Angsana New" w:hAnsi="Angsana New"/>
                <w:b/>
                <w:i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i/>
                <w:sz w:val="30"/>
                <w:szCs w:val="30"/>
              </w:rPr>
              <w:t xml:space="preserve"> </w:t>
            </w:r>
            <w:r w:rsidRPr="001963BB">
              <w:rPr>
                <w:rFonts w:ascii="Angsana New" w:hAnsi="Angsana New" w:hint="cs"/>
                <w:bCs/>
                <w:iCs/>
                <w:sz w:val="30"/>
                <w:szCs w:val="30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A0FEE" w:rsidRPr="005A0FEE">
              <w:rPr>
                <w:rFonts w:ascii="Angsana New" w:hAnsi="Angsana New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AF6185" w14:textId="77777777" w:rsidR="001963BB" w:rsidRDefault="001963BB" w:rsidP="005372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3CE097" w14:textId="77777777" w:rsidR="001963BB" w:rsidRDefault="001963BB" w:rsidP="0053728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5380E050" w14:textId="77777777" w:rsidR="001963BB" w:rsidRDefault="001963BB" w:rsidP="0053728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3BB" w14:paraId="09BA3EEB" w14:textId="77777777" w:rsidTr="00537288">
        <w:trPr>
          <w:trHeight w:val="261"/>
        </w:trPr>
        <w:tc>
          <w:tcPr>
            <w:tcW w:w="5759" w:type="dxa"/>
            <w:hideMark/>
          </w:tcPr>
          <w:p w14:paraId="7AEA722B" w14:textId="77777777" w:rsidR="001963BB" w:rsidRDefault="001963BB" w:rsidP="005372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F2AE412" w14:textId="77777777" w:rsidR="001963BB" w:rsidRDefault="001963BB" w:rsidP="005372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7C312C" w14:textId="77777777" w:rsidR="001963BB" w:rsidRDefault="001963BB" w:rsidP="0053728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66774C62" w14:textId="77777777" w:rsidR="001963BB" w:rsidRDefault="001963BB" w:rsidP="0053728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3BB" w14:paraId="5DCE826C" w14:textId="77777777" w:rsidTr="00537288">
        <w:trPr>
          <w:trHeight w:val="261"/>
        </w:trPr>
        <w:tc>
          <w:tcPr>
            <w:tcW w:w="5759" w:type="dxa"/>
            <w:hideMark/>
          </w:tcPr>
          <w:p w14:paraId="490C85C0" w14:textId="77777777" w:rsidR="001963BB" w:rsidRDefault="001963BB" w:rsidP="0053728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74026D" w14:textId="3B00A476" w:rsidR="001963BB" w:rsidRDefault="005A0FEE" w:rsidP="00537288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4779D8" w:rsidRPr="004779D8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5A0F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8DC3BF" w14:textId="77777777" w:rsidR="001963BB" w:rsidRDefault="001963BB" w:rsidP="0053728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429B6069" w14:textId="50B1FBA8" w:rsidR="001963BB" w:rsidRDefault="005A0FEE" w:rsidP="0053728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0F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="004779D8" w:rsidRPr="004779D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217</w:t>
            </w:r>
          </w:p>
        </w:tc>
      </w:tr>
      <w:tr w:rsidR="0057105E" w14:paraId="10703A66" w14:textId="77777777" w:rsidTr="00537288">
        <w:trPr>
          <w:trHeight w:val="261"/>
        </w:trPr>
        <w:tc>
          <w:tcPr>
            <w:tcW w:w="5759" w:type="dxa"/>
          </w:tcPr>
          <w:p w14:paraId="7F0A23FD" w14:textId="77777777" w:rsidR="0057105E" w:rsidRDefault="0057105E" w:rsidP="0053728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313AFA6" w14:textId="77777777" w:rsidR="0057105E" w:rsidRPr="00B25854" w:rsidRDefault="0057105E" w:rsidP="00537288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5464E31" w14:textId="77777777" w:rsidR="0057105E" w:rsidRDefault="0057105E" w:rsidP="0053728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5532944D" w14:textId="77777777" w:rsidR="0057105E" w:rsidRPr="00B25854" w:rsidRDefault="0057105E" w:rsidP="0053728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963BB" w14:paraId="2E82E36F" w14:textId="77777777" w:rsidTr="00537288">
        <w:trPr>
          <w:trHeight w:val="261"/>
        </w:trPr>
        <w:tc>
          <w:tcPr>
            <w:tcW w:w="5759" w:type="dxa"/>
          </w:tcPr>
          <w:p w14:paraId="6F985048" w14:textId="79C4F178" w:rsidR="001963BB" w:rsidRDefault="001963BB" w:rsidP="005372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0FEE" w:rsidRPr="005A0FEE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5A0FEE" w:rsidRPr="005A0FEE">
              <w:rPr>
                <w:rFonts w:ascii="Angsana New" w:hAnsi="Angsana New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4CD5F0" w14:textId="77777777" w:rsidR="001963BB" w:rsidRDefault="001963BB" w:rsidP="005372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B834B9" w14:textId="77777777" w:rsidR="001963BB" w:rsidRDefault="001963BB" w:rsidP="0053728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4CB8390" w14:textId="77777777" w:rsidR="001963BB" w:rsidRDefault="001963BB" w:rsidP="0053728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3BB" w14:paraId="36772C1A" w14:textId="77777777" w:rsidTr="00537288">
        <w:trPr>
          <w:trHeight w:val="261"/>
        </w:trPr>
        <w:tc>
          <w:tcPr>
            <w:tcW w:w="5759" w:type="dxa"/>
            <w:hideMark/>
          </w:tcPr>
          <w:p w14:paraId="6E5BF509" w14:textId="77777777" w:rsidR="001963BB" w:rsidRDefault="001963BB" w:rsidP="0053728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8D440B2" w14:textId="77777777" w:rsidR="001963BB" w:rsidRDefault="001963BB" w:rsidP="0053728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C2D231" w14:textId="77777777" w:rsidR="001963BB" w:rsidRDefault="001963BB" w:rsidP="0053728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0A06805D" w14:textId="77777777" w:rsidR="001963BB" w:rsidRDefault="001963BB" w:rsidP="00537288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963BB" w14:paraId="2139B07F" w14:textId="77777777" w:rsidTr="00537288">
        <w:trPr>
          <w:trHeight w:val="261"/>
        </w:trPr>
        <w:tc>
          <w:tcPr>
            <w:tcW w:w="5759" w:type="dxa"/>
            <w:hideMark/>
          </w:tcPr>
          <w:p w14:paraId="14E3C3C1" w14:textId="77777777" w:rsidR="001963BB" w:rsidRDefault="001963BB" w:rsidP="00537288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D98295" w14:textId="5EBF7116" w:rsidR="001963BB" w:rsidRDefault="005A0FEE" w:rsidP="00537288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A0FEE">
              <w:rPr>
                <w:rFonts w:asciiTheme="majorBidi" w:hAnsiTheme="majorBidi"/>
                <w:sz w:val="30"/>
                <w:szCs w:val="30"/>
                <w:lang w:val="en-US"/>
              </w:rPr>
              <w:t>123</w:t>
            </w:r>
            <w:r w:rsidR="001963BB" w:rsidRPr="00AE73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  <w:lang w:val="en-US"/>
              </w:rPr>
              <w:t>034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733BD6" w14:textId="77777777" w:rsidR="001963BB" w:rsidRDefault="001963BB" w:rsidP="00537288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66CB52F0" w14:textId="6AAA054A" w:rsidR="001963BB" w:rsidRDefault="005A0FEE" w:rsidP="00537288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A0FEE">
              <w:rPr>
                <w:rFonts w:asciiTheme="majorBidi" w:hAnsiTheme="majorBidi"/>
                <w:sz w:val="30"/>
                <w:szCs w:val="30"/>
                <w:lang w:val="en-US"/>
              </w:rPr>
              <w:t>122</w:t>
            </w:r>
            <w:r w:rsidR="001963BB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0FEE">
              <w:rPr>
                <w:rFonts w:asciiTheme="majorBidi" w:hAnsiTheme="majorBidi"/>
                <w:sz w:val="30"/>
                <w:szCs w:val="30"/>
                <w:lang w:val="en-US"/>
              </w:rPr>
              <w:t>959</w:t>
            </w:r>
          </w:p>
        </w:tc>
      </w:tr>
    </w:tbl>
    <w:p w14:paraId="05499EE5" w14:textId="74617827" w:rsidR="001963BB" w:rsidRDefault="001963BB" w:rsidP="00AE076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23AEF413" w14:textId="77777777" w:rsidR="0057105E" w:rsidRDefault="00571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493CE0E" w14:textId="3C7D0829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เครื่องมือทางการเงินที่วัดมูลค่าด้วยราคาทุนตัดจำหน่าย</w:t>
      </w:r>
    </w:p>
    <w:p w14:paraId="34C8CF1B" w14:textId="77777777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682828" w14:textId="76E492EE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5A0FEE" w:rsidRPr="005A0FEE">
        <w:rPr>
          <w:rFonts w:ascii="Angsana New" w:hAnsi="Angsana New" w:hint="cs"/>
          <w:spacing w:val="-2"/>
          <w:sz w:val="30"/>
          <w:szCs w:val="30"/>
        </w:rPr>
        <w:t>2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สำหรับเงินกู้ยืมจากสถาบันการเงินโดยการคำนวณ</w:t>
      </w:r>
      <w:r w:rsidR="005C77C2">
        <w:rPr>
          <w:rFonts w:ascii="Angsana New" w:hAnsi="Angsana New" w:hint="cs"/>
          <w:spacing w:val="-2"/>
          <w:sz w:val="30"/>
          <w:szCs w:val="30"/>
          <w:cs/>
        </w:rPr>
        <w:t>โดยใช้วิธีคิดลดกระแสเงินสดด้วย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อัตราดอกเบี้ย</w:t>
      </w:r>
      <w:r w:rsidR="005C77C2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ตลาด</w:t>
      </w:r>
    </w:p>
    <w:p w14:paraId="11F4DB77" w14:textId="77777777" w:rsidR="00865BCC" w:rsidRPr="009721F5" w:rsidRDefault="00865BCC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7ED4BCF" w14:textId="78681CFF" w:rsidR="005B6A13" w:rsidRPr="009721F5" w:rsidRDefault="005B6A13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ภาระผูกพันกับบุคคลหรือกิจการที่ไม่เกี่ยวข้องกัน</w:t>
      </w:r>
    </w:p>
    <w:p w14:paraId="26CD0AA2" w14:textId="231DA266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5B6A13" w:rsidRPr="009721F5" w14:paraId="7170CEC2" w14:textId="77777777" w:rsidTr="000F77AF">
        <w:trPr>
          <w:tblHeader/>
        </w:trPr>
        <w:tc>
          <w:tcPr>
            <w:tcW w:w="5670" w:type="dxa"/>
          </w:tcPr>
          <w:p w14:paraId="20C9EE41" w14:textId="77777777" w:rsidR="005B6A13" w:rsidRPr="009721F5" w:rsidRDefault="005B6A13" w:rsidP="00C06C7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DC5F120" w14:textId="24683841" w:rsidR="005B6A13" w:rsidRPr="009721F5" w:rsidRDefault="008240FC" w:rsidP="00C06C75">
            <w:pPr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A0FEE" w:rsidRPr="005A0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5A0FEE" w:rsidRPr="005A0FE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5A0FEE" w:rsidRPr="005A0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2DC05DB3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7D76648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D7BB239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D70F4EB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5B6A13" w:rsidRPr="009721F5" w14:paraId="631EAAAB" w14:textId="77777777" w:rsidTr="000F77AF">
        <w:trPr>
          <w:tblHeader/>
        </w:trPr>
        <w:tc>
          <w:tcPr>
            <w:tcW w:w="5670" w:type="dxa"/>
          </w:tcPr>
          <w:p w14:paraId="0FB8DE31" w14:textId="77777777" w:rsidR="005B6A13" w:rsidRPr="009721F5" w:rsidRDefault="005B6A13" w:rsidP="00C06C75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230BF10" w14:textId="77777777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6A13" w:rsidRPr="009721F5" w14:paraId="576E048B" w14:textId="77777777" w:rsidTr="000F77AF">
        <w:trPr>
          <w:trHeight w:val="335"/>
        </w:trPr>
        <w:tc>
          <w:tcPr>
            <w:tcW w:w="5670" w:type="dxa"/>
          </w:tcPr>
          <w:p w14:paraId="2A864481" w14:textId="77777777" w:rsidR="005B6A13" w:rsidRPr="009721F5" w:rsidRDefault="005B6A13" w:rsidP="00C06C7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7BFECF4B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963668E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5624E98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817E9" w:rsidRPr="009721F5" w14:paraId="3F4A7116" w14:textId="77777777" w:rsidTr="000F77AF">
        <w:trPr>
          <w:trHeight w:val="335"/>
        </w:trPr>
        <w:tc>
          <w:tcPr>
            <w:tcW w:w="5670" w:type="dxa"/>
          </w:tcPr>
          <w:p w14:paraId="64D93776" w14:textId="391668F4" w:rsidR="000817E9" w:rsidRPr="009721F5" w:rsidRDefault="000817E9" w:rsidP="000817E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ที่ดินและ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620" w:type="dxa"/>
          </w:tcPr>
          <w:p w14:paraId="7C319995" w14:textId="18E6A979" w:rsidR="000817E9" w:rsidRPr="009721F5" w:rsidRDefault="005A0FEE" w:rsidP="00B71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575</w:t>
            </w:r>
            <w:r w:rsidR="00B85E26" w:rsidRPr="00B85E26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279" w:type="dxa"/>
          </w:tcPr>
          <w:p w14:paraId="15DDE2AA" w14:textId="77777777" w:rsidR="000817E9" w:rsidRPr="009721F5" w:rsidRDefault="000817E9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C4D5F35" w14:textId="7C469285" w:rsidR="000817E9" w:rsidRPr="009721F5" w:rsidRDefault="005A0FEE" w:rsidP="0085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575</w:t>
            </w:r>
            <w:r w:rsidR="00851562" w:rsidRPr="00851562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302</w:t>
            </w:r>
          </w:p>
        </w:tc>
      </w:tr>
      <w:tr w:rsidR="000817E9" w:rsidRPr="009721F5" w14:paraId="3952946C" w14:textId="77777777" w:rsidTr="000F77AF">
        <w:trPr>
          <w:trHeight w:val="440"/>
        </w:trPr>
        <w:tc>
          <w:tcPr>
            <w:tcW w:w="5670" w:type="dxa"/>
          </w:tcPr>
          <w:p w14:paraId="32B134EB" w14:textId="44658A6E" w:rsidR="000817E9" w:rsidRPr="009721F5" w:rsidRDefault="000817E9" w:rsidP="000817E9">
            <w:pPr>
              <w:rPr>
                <w:rFonts w:ascii="Angsana New" w:hAnsi="Angsana New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5347EED7" w14:textId="75F6C88B" w:rsidR="000817E9" w:rsidRPr="009721F5" w:rsidRDefault="005A0FEE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70</w:t>
            </w:r>
            <w:r w:rsidR="00B719D8" w:rsidRPr="00B719D8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79" w:type="dxa"/>
          </w:tcPr>
          <w:p w14:paraId="09A29549" w14:textId="77777777" w:rsidR="000817E9" w:rsidRPr="009721F5" w:rsidRDefault="000817E9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3D45C991" w14:textId="00300093" w:rsidR="000817E9" w:rsidRPr="009721F5" w:rsidRDefault="005A0FEE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70</w:t>
            </w:r>
            <w:r w:rsidR="00851562" w:rsidRPr="00851562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256</w:t>
            </w:r>
          </w:p>
        </w:tc>
      </w:tr>
      <w:tr w:rsidR="0069389F" w:rsidRPr="009721F5" w14:paraId="524137B9" w14:textId="77777777" w:rsidTr="000F77AF">
        <w:trPr>
          <w:trHeight w:val="440"/>
        </w:trPr>
        <w:tc>
          <w:tcPr>
            <w:tcW w:w="5670" w:type="dxa"/>
          </w:tcPr>
          <w:p w14:paraId="51C66BF4" w14:textId="6D1EBBB2" w:rsidR="0069389F" w:rsidRPr="00A610EA" w:rsidRDefault="00DF6A6E" w:rsidP="000817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A6E">
              <w:rPr>
                <w:rFonts w:asciiTheme="majorBidi" w:hAnsiTheme="majorBidi"/>
                <w:sz w:val="30"/>
                <w:szCs w:val="30"/>
                <w:cs/>
              </w:rPr>
              <w:t>ระบบไฟฟ้าและระบบปรับอากาศ</w:t>
            </w:r>
          </w:p>
        </w:tc>
        <w:tc>
          <w:tcPr>
            <w:tcW w:w="1620" w:type="dxa"/>
          </w:tcPr>
          <w:p w14:paraId="44285CF6" w14:textId="3409BC0F" w:rsidR="0069389F" w:rsidRPr="009721F5" w:rsidRDefault="005A0FEE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732</w:t>
            </w:r>
          </w:p>
        </w:tc>
        <w:tc>
          <w:tcPr>
            <w:tcW w:w="279" w:type="dxa"/>
          </w:tcPr>
          <w:p w14:paraId="5B8323BB" w14:textId="77777777" w:rsidR="0069389F" w:rsidRPr="009721F5" w:rsidRDefault="0069389F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50FE9905" w14:textId="7C280026" w:rsidR="0069389F" w:rsidRPr="009721F5" w:rsidRDefault="005A0FEE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732</w:t>
            </w:r>
          </w:p>
        </w:tc>
      </w:tr>
      <w:tr w:rsidR="0069389F" w:rsidRPr="009721F5" w14:paraId="425135F5" w14:textId="77777777" w:rsidTr="000F77AF">
        <w:trPr>
          <w:trHeight w:val="440"/>
        </w:trPr>
        <w:tc>
          <w:tcPr>
            <w:tcW w:w="5670" w:type="dxa"/>
          </w:tcPr>
          <w:p w14:paraId="787D2636" w14:textId="24C6EC41" w:rsidR="0069389F" w:rsidRPr="00A610EA" w:rsidRDefault="00B85E26" w:rsidP="000817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5E26">
              <w:rPr>
                <w:rFonts w:asciiTheme="majorBidi" w:hAnsi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620" w:type="dxa"/>
          </w:tcPr>
          <w:p w14:paraId="742FE957" w14:textId="1C1584EB" w:rsidR="0069389F" w:rsidRPr="009721F5" w:rsidRDefault="005A0FEE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9" w:type="dxa"/>
          </w:tcPr>
          <w:p w14:paraId="6D179508" w14:textId="77777777" w:rsidR="0069389F" w:rsidRPr="009721F5" w:rsidRDefault="0069389F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3CBD396F" w14:textId="085E6652" w:rsidR="0069389F" w:rsidRPr="009721F5" w:rsidRDefault="005A0FEE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69389F" w:rsidRPr="009721F5" w14:paraId="123564B0" w14:textId="77777777" w:rsidTr="000F77AF">
        <w:trPr>
          <w:trHeight w:val="440"/>
        </w:trPr>
        <w:tc>
          <w:tcPr>
            <w:tcW w:w="5670" w:type="dxa"/>
          </w:tcPr>
          <w:p w14:paraId="10BE0AE7" w14:textId="656273A9" w:rsidR="0069389F" w:rsidRPr="00A610EA" w:rsidRDefault="00F02D09" w:rsidP="000817E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620" w:type="dxa"/>
          </w:tcPr>
          <w:p w14:paraId="65B4FF3B" w14:textId="379DEBA7" w:rsidR="0069389F" w:rsidRPr="009721F5" w:rsidRDefault="005A0FEE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79" w:type="dxa"/>
          </w:tcPr>
          <w:p w14:paraId="6BB066ED" w14:textId="77777777" w:rsidR="0069389F" w:rsidRPr="009721F5" w:rsidRDefault="0069389F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96992E6" w14:textId="2A1B7861" w:rsidR="0069389F" w:rsidRPr="009721F5" w:rsidRDefault="005A0FEE" w:rsidP="000817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B02DD8" w:rsidRPr="009721F5" w14:paraId="381F3E92" w14:textId="77777777" w:rsidTr="000F77AF">
        <w:trPr>
          <w:trHeight w:val="370"/>
        </w:trPr>
        <w:tc>
          <w:tcPr>
            <w:tcW w:w="5670" w:type="dxa"/>
          </w:tcPr>
          <w:p w14:paraId="3014B76C" w14:textId="77777777" w:rsidR="00B02DD8" w:rsidRPr="009721F5" w:rsidRDefault="00B02DD8" w:rsidP="00B02DD8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CD68F4" w14:textId="0D00E02D" w:rsidR="00B02DD8" w:rsidRPr="009721F5" w:rsidRDefault="005A0FEE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646</w:t>
            </w:r>
            <w:r w:rsidR="00B719D8" w:rsidRPr="00B719D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79" w:type="dxa"/>
          </w:tcPr>
          <w:p w14:paraId="54400D64" w14:textId="77777777" w:rsidR="00B02DD8" w:rsidRPr="009721F5" w:rsidRDefault="00B02DD8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384E8A5F" w14:textId="4FEFB35E" w:rsidR="00B02DD8" w:rsidRPr="009721F5" w:rsidRDefault="005A0FEE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646</w:t>
            </w:r>
            <w:r w:rsidR="00851562" w:rsidRPr="0085156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860</w:t>
            </w:r>
          </w:p>
        </w:tc>
      </w:tr>
      <w:tr w:rsidR="00B02DD8" w:rsidRPr="00A13348" w14:paraId="5FF8F50F" w14:textId="77777777" w:rsidTr="000F77AF">
        <w:trPr>
          <w:trHeight w:val="370"/>
        </w:trPr>
        <w:tc>
          <w:tcPr>
            <w:tcW w:w="5670" w:type="dxa"/>
          </w:tcPr>
          <w:p w14:paraId="21B03BA3" w14:textId="77777777" w:rsidR="00B02DD8" w:rsidRPr="00A13348" w:rsidRDefault="00B02DD8" w:rsidP="00B02DD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EC9278" w14:textId="351B2884" w:rsidR="00B02DD8" w:rsidRPr="00A13348" w:rsidRDefault="00B02DD8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0EBBA631" w14:textId="77777777" w:rsidR="00B02DD8" w:rsidRPr="00A13348" w:rsidRDefault="00B02DD8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FE359CD" w14:textId="77777777" w:rsidR="00B02DD8" w:rsidRPr="00A13348" w:rsidRDefault="00B02DD8" w:rsidP="00B02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6A13" w:rsidRPr="009721F5" w14:paraId="5FECA4F9" w14:textId="77777777" w:rsidTr="000F77AF">
        <w:trPr>
          <w:trHeight w:val="197"/>
        </w:trPr>
        <w:tc>
          <w:tcPr>
            <w:tcW w:w="5670" w:type="dxa"/>
          </w:tcPr>
          <w:p w14:paraId="6CDE320A" w14:textId="232C3995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2332918F" w14:textId="550004AB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6606F263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338DBF32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B6A13" w:rsidRPr="009721F5" w14:paraId="3B16FA70" w14:textId="77777777" w:rsidTr="000F77AF">
        <w:trPr>
          <w:trHeight w:val="197"/>
        </w:trPr>
        <w:tc>
          <w:tcPr>
            <w:tcW w:w="5670" w:type="dxa"/>
          </w:tcPr>
          <w:p w14:paraId="1481CD0F" w14:textId="103FDD43" w:rsidR="005B6A13" w:rsidRPr="009721F5" w:rsidRDefault="005B6A13" w:rsidP="00C06C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="Angsana New" w:hAnsi="Angsana New"/>
                <w:sz w:val="30"/>
                <w:szCs w:val="30"/>
                <w:cs/>
              </w:rPr>
            </w:pPr>
            <w:bookmarkStart w:id="3" w:name="_Hlk80229103"/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  <w:bookmarkEnd w:id="3"/>
          </w:p>
        </w:tc>
        <w:tc>
          <w:tcPr>
            <w:tcW w:w="1620" w:type="dxa"/>
            <w:shd w:val="clear" w:color="auto" w:fill="auto"/>
          </w:tcPr>
          <w:p w14:paraId="52A481CE" w14:textId="063E479C" w:rsidR="005B6A13" w:rsidRPr="009721F5" w:rsidRDefault="005A0FEE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63</w:t>
            </w:r>
            <w:r w:rsidR="00047912" w:rsidRPr="00047912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79" w:type="dxa"/>
          </w:tcPr>
          <w:p w14:paraId="0C148F03" w14:textId="77777777" w:rsidR="005B6A13" w:rsidRPr="009721F5" w:rsidRDefault="005B6A13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BBF0B08" w14:textId="2A2940FD" w:rsidR="005B6A13" w:rsidRPr="009721F5" w:rsidRDefault="005A0FEE" w:rsidP="00C06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63</w:t>
            </w:r>
            <w:r w:rsidR="00047912" w:rsidRPr="00047912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977</w:t>
            </w:r>
          </w:p>
        </w:tc>
      </w:tr>
      <w:tr w:rsidR="002F2267" w:rsidRPr="009721F5" w14:paraId="0BF67DC2" w14:textId="77777777" w:rsidTr="000F77AF">
        <w:trPr>
          <w:trHeight w:val="197"/>
        </w:trPr>
        <w:tc>
          <w:tcPr>
            <w:tcW w:w="5670" w:type="dxa"/>
          </w:tcPr>
          <w:p w14:paraId="3F9963E5" w14:textId="4BC11AE1" w:rsidR="002F2267" w:rsidRPr="009721F5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80229111"/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สัญญาบริการให้คำปรึกษา</w:t>
            </w:r>
            <w:bookmarkEnd w:id="4"/>
          </w:p>
        </w:tc>
        <w:tc>
          <w:tcPr>
            <w:tcW w:w="1620" w:type="dxa"/>
            <w:shd w:val="clear" w:color="auto" w:fill="auto"/>
          </w:tcPr>
          <w:p w14:paraId="7A9A1357" w14:textId="4B819958" w:rsidR="002F2267" w:rsidRPr="009721F5" w:rsidRDefault="005A0FEE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</w:t>
            </w:r>
            <w:r w:rsidR="00047912" w:rsidRPr="00047912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79" w:type="dxa"/>
          </w:tcPr>
          <w:p w14:paraId="03E4F7EE" w14:textId="77777777" w:rsidR="002F2267" w:rsidRPr="009721F5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2081ABD" w14:textId="6DD2C6B3" w:rsidR="002F2267" w:rsidRPr="009721F5" w:rsidRDefault="005A0FEE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</w:t>
            </w:r>
            <w:r w:rsidR="006C3B4F" w:rsidRPr="006C3B4F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2F2267" w:rsidRPr="009721F5" w14:paraId="016A8D3A" w14:textId="77777777" w:rsidTr="000F77AF">
        <w:trPr>
          <w:trHeight w:val="197"/>
        </w:trPr>
        <w:tc>
          <w:tcPr>
            <w:tcW w:w="5670" w:type="dxa"/>
          </w:tcPr>
          <w:p w14:paraId="7B926DEE" w14:textId="7511E29E" w:rsidR="002F2267" w:rsidRPr="009721F5" w:rsidRDefault="002F2267" w:rsidP="002F22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shd w:val="clear" w:color="auto" w:fill="auto"/>
          </w:tcPr>
          <w:p w14:paraId="3B903C19" w14:textId="543E0DC6" w:rsidR="002F2267" w:rsidRPr="009721F5" w:rsidRDefault="005A0FEE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2</w:t>
            </w:r>
            <w:r w:rsidR="00047912" w:rsidRPr="00047912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279" w:type="dxa"/>
          </w:tcPr>
          <w:p w14:paraId="275E4FA5" w14:textId="77777777" w:rsidR="002F2267" w:rsidRPr="009721F5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8222822" w14:textId="6BA59C3B" w:rsidR="002F2267" w:rsidRPr="009721F5" w:rsidRDefault="005A0FEE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5A0FEE">
              <w:rPr>
                <w:rFonts w:ascii="Angsana New" w:hAnsi="Angsana New"/>
                <w:sz w:val="30"/>
                <w:szCs w:val="30"/>
              </w:rPr>
              <w:t>1</w:t>
            </w:r>
            <w:r w:rsidR="006C3B4F" w:rsidRPr="006C3B4F">
              <w:rPr>
                <w:rFonts w:ascii="Angsana New" w:hAnsi="Angsana New"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2F2267" w:rsidRPr="009721F5" w14:paraId="63B2F8DF" w14:textId="77777777" w:rsidTr="000F77AF">
        <w:trPr>
          <w:trHeight w:val="197"/>
        </w:trPr>
        <w:tc>
          <w:tcPr>
            <w:tcW w:w="5670" w:type="dxa"/>
          </w:tcPr>
          <w:p w14:paraId="77C0FDB0" w14:textId="77777777" w:rsidR="002F2267" w:rsidRPr="009721F5" w:rsidRDefault="002F2267" w:rsidP="002F226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D14B3D" w14:textId="6F2C9699" w:rsidR="002F2267" w:rsidRPr="009721F5" w:rsidRDefault="005A0FEE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047912" w:rsidRPr="000479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</w:p>
        </w:tc>
        <w:tc>
          <w:tcPr>
            <w:tcW w:w="279" w:type="dxa"/>
          </w:tcPr>
          <w:p w14:paraId="15403835" w14:textId="77777777" w:rsidR="002F2267" w:rsidRPr="009721F5" w:rsidRDefault="002F2267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5BB902F3" w14:textId="3798B039" w:rsidR="002F2267" w:rsidRPr="009721F5" w:rsidRDefault="005A0FEE" w:rsidP="002F2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6C3B4F" w:rsidRPr="006C3B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A0FEE">
              <w:rPr>
                <w:rFonts w:ascii="Angsana New" w:hAnsi="Angsana New"/>
                <w:b/>
                <w:bCs/>
                <w:sz w:val="30"/>
                <w:szCs w:val="30"/>
              </w:rPr>
              <w:t>355</w:t>
            </w:r>
          </w:p>
        </w:tc>
      </w:tr>
    </w:tbl>
    <w:p w14:paraId="4282FDD2" w14:textId="56CD0E5E" w:rsidR="0069389F" w:rsidRDefault="0069389F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9280DE" w14:textId="5AE48EFA" w:rsidR="00AE445F" w:rsidRPr="00B76E19" w:rsidRDefault="005B6A13" w:rsidP="004D4EB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B76E19">
        <w:rPr>
          <w:rFonts w:ascii="Angsana New" w:hAnsi="Angsana New" w:cs="Angsana New" w:hint="cs"/>
          <w:cs/>
        </w:rPr>
        <w:t>เหตุการณ์ภายหลังรอบระยะเวลารายงาน</w:t>
      </w:r>
    </w:p>
    <w:p w14:paraId="786F55E6" w14:textId="77777777" w:rsidR="00AE445F" w:rsidRPr="009721F5" w:rsidRDefault="00AE445F" w:rsidP="00394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F263FCD" w14:textId="412229F7" w:rsidR="001C6638" w:rsidRPr="009F338E" w:rsidRDefault="001C6638" w:rsidP="001C6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F338E">
        <w:rPr>
          <w:rFonts w:ascii="Angsana New" w:hAnsi="Angsana New"/>
          <w:sz w:val="30"/>
          <w:szCs w:val="30"/>
          <w:cs/>
        </w:rPr>
        <w:t>ในการประชุม</w:t>
      </w:r>
      <w:r w:rsidR="006863D8" w:rsidRPr="009F338E">
        <w:rPr>
          <w:rFonts w:ascii="Angsana New" w:hAnsi="Angsana New" w:hint="cs"/>
          <w:sz w:val="30"/>
          <w:szCs w:val="30"/>
          <w:cs/>
        </w:rPr>
        <w:t>คณะกรรมการ</w:t>
      </w:r>
      <w:r w:rsidRPr="009F338E">
        <w:rPr>
          <w:rFonts w:ascii="Angsana New" w:hAnsi="Angsana New"/>
          <w:sz w:val="30"/>
          <w:szCs w:val="30"/>
          <w:cs/>
        </w:rPr>
        <w:t xml:space="preserve">บริษัทเมื่อวันที่ </w:t>
      </w:r>
      <w:r w:rsidR="005A0FEE" w:rsidRPr="005A0FEE">
        <w:rPr>
          <w:rFonts w:ascii="Angsana New" w:hAnsi="Angsana New"/>
          <w:sz w:val="30"/>
          <w:szCs w:val="30"/>
        </w:rPr>
        <w:t>14</w:t>
      </w:r>
      <w:r w:rsidRPr="009F338E">
        <w:rPr>
          <w:rFonts w:ascii="Angsana New" w:hAnsi="Angsana New"/>
          <w:sz w:val="30"/>
          <w:szCs w:val="30"/>
          <w:cs/>
        </w:rPr>
        <w:t xml:space="preserve"> </w:t>
      </w:r>
      <w:r w:rsidR="006863D8" w:rsidRPr="009F338E">
        <w:rPr>
          <w:rFonts w:ascii="Angsana New" w:hAnsi="Angsana New" w:hint="cs"/>
          <w:sz w:val="30"/>
          <w:szCs w:val="30"/>
          <w:cs/>
        </w:rPr>
        <w:t>สิงหาคม</w:t>
      </w:r>
      <w:r w:rsidRPr="009F338E">
        <w:rPr>
          <w:rFonts w:ascii="Angsana New" w:hAnsi="Angsana New"/>
          <w:sz w:val="30"/>
          <w:szCs w:val="30"/>
          <w:cs/>
        </w:rPr>
        <w:t xml:space="preserve"> </w:t>
      </w:r>
      <w:r w:rsidR="005A0FEE" w:rsidRPr="005A0FEE">
        <w:rPr>
          <w:rFonts w:ascii="Angsana New" w:hAnsi="Angsana New"/>
          <w:sz w:val="30"/>
          <w:szCs w:val="30"/>
        </w:rPr>
        <w:t>2567</w:t>
      </w:r>
      <w:r w:rsidRPr="009F338E">
        <w:rPr>
          <w:rFonts w:ascii="Angsana New" w:hAnsi="Angsana New"/>
          <w:sz w:val="30"/>
          <w:szCs w:val="30"/>
          <w:cs/>
        </w:rPr>
        <w:t xml:space="preserve"> </w:t>
      </w:r>
      <w:r w:rsidR="009F338E" w:rsidRPr="009F338E">
        <w:rPr>
          <w:rFonts w:ascii="Angsana New" w:hAnsi="Angsana New" w:hint="cs"/>
          <w:sz w:val="30"/>
          <w:szCs w:val="30"/>
          <w:cs/>
        </w:rPr>
        <w:t>คณะกรรมการ</w:t>
      </w:r>
      <w:r w:rsidRPr="009F338E">
        <w:rPr>
          <w:rFonts w:ascii="Angsana New" w:hAnsi="Angsana New"/>
          <w:sz w:val="30"/>
          <w:szCs w:val="30"/>
          <w:cs/>
        </w:rPr>
        <w:t>มีมติอนุมัติจ่ายเงินปันผล</w:t>
      </w:r>
      <w:r w:rsidR="009F338E" w:rsidRPr="009F338E">
        <w:rPr>
          <w:rFonts w:ascii="Angsana New" w:hAnsi="Angsana New" w:hint="cs"/>
          <w:sz w:val="30"/>
          <w:szCs w:val="30"/>
          <w:cs/>
        </w:rPr>
        <w:t>ระหว่างกาล</w:t>
      </w:r>
      <w:r w:rsidR="00F41E9A">
        <w:rPr>
          <w:rFonts w:ascii="Angsana New" w:hAnsi="Angsana New"/>
          <w:sz w:val="30"/>
          <w:szCs w:val="30"/>
        </w:rPr>
        <w:t xml:space="preserve"> </w:t>
      </w:r>
      <w:r w:rsidRPr="009F338E">
        <w:rPr>
          <w:rFonts w:ascii="Angsana New" w:hAnsi="Angsana New"/>
          <w:sz w:val="30"/>
          <w:szCs w:val="30"/>
          <w:cs/>
        </w:rPr>
        <w:t xml:space="preserve">ในอัตราหุ้นละ </w:t>
      </w:r>
      <w:r w:rsidR="005A0FEE" w:rsidRPr="005A0FEE">
        <w:rPr>
          <w:rFonts w:ascii="Angsana New" w:hAnsi="Angsana New"/>
          <w:sz w:val="30"/>
          <w:szCs w:val="30"/>
        </w:rPr>
        <w:t>0</w:t>
      </w:r>
      <w:r w:rsidRPr="009F338E">
        <w:rPr>
          <w:rFonts w:ascii="Angsana New" w:hAnsi="Angsana New"/>
          <w:sz w:val="30"/>
          <w:szCs w:val="30"/>
          <w:cs/>
        </w:rPr>
        <w:t>.</w:t>
      </w:r>
      <w:r w:rsidR="005A0FEE" w:rsidRPr="005A0FEE">
        <w:rPr>
          <w:rFonts w:ascii="Angsana New" w:hAnsi="Angsana New"/>
          <w:sz w:val="30"/>
          <w:szCs w:val="30"/>
        </w:rPr>
        <w:t>06</w:t>
      </w:r>
      <w:r w:rsidRPr="009F338E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5A0FEE" w:rsidRPr="005A0FEE">
        <w:rPr>
          <w:rFonts w:ascii="Angsana New" w:hAnsi="Angsana New"/>
          <w:sz w:val="30"/>
          <w:szCs w:val="30"/>
        </w:rPr>
        <w:t>36</w:t>
      </w:r>
      <w:r w:rsidRPr="009F338E">
        <w:rPr>
          <w:rFonts w:ascii="Angsana New" w:hAnsi="Angsana New"/>
          <w:sz w:val="30"/>
          <w:szCs w:val="30"/>
        </w:rPr>
        <w:t>.</w:t>
      </w:r>
      <w:r w:rsidR="005A0FEE" w:rsidRPr="005A0FEE">
        <w:rPr>
          <w:rFonts w:ascii="Angsana New" w:hAnsi="Angsana New"/>
          <w:sz w:val="30"/>
          <w:szCs w:val="30"/>
        </w:rPr>
        <w:t>0</w:t>
      </w:r>
      <w:r w:rsidRPr="009F338E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F338E" w:rsidRPr="009F338E">
        <w:rPr>
          <w:rFonts w:ascii="Angsana New" w:hAnsi="Angsana New"/>
          <w:sz w:val="30"/>
          <w:szCs w:val="30"/>
          <w:cs/>
        </w:rPr>
        <w:t>โดยมีกําหนดจ่ายเงินปันผลใน</w:t>
      </w:r>
      <w:r w:rsidR="009F338E" w:rsidRPr="009F338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5A0FEE" w:rsidRPr="005A0FEE">
        <w:rPr>
          <w:rFonts w:ascii="Angsana New" w:hAnsi="Angsana New"/>
          <w:sz w:val="30"/>
          <w:szCs w:val="30"/>
        </w:rPr>
        <w:t>13</w:t>
      </w:r>
      <w:r w:rsidR="009F338E" w:rsidRPr="009F338E">
        <w:rPr>
          <w:rFonts w:ascii="Angsana New" w:hAnsi="Angsana New"/>
          <w:sz w:val="30"/>
          <w:szCs w:val="30"/>
        </w:rPr>
        <w:t xml:space="preserve"> </w:t>
      </w:r>
      <w:r w:rsidR="009F338E" w:rsidRPr="009F338E">
        <w:rPr>
          <w:rFonts w:ascii="Angsana New" w:hAnsi="Angsana New"/>
          <w:sz w:val="30"/>
          <w:szCs w:val="30"/>
          <w:cs/>
        </w:rPr>
        <w:t xml:space="preserve">กันยายน </w:t>
      </w:r>
      <w:r w:rsidR="005A0FEE" w:rsidRPr="005A0FEE">
        <w:rPr>
          <w:rFonts w:ascii="Angsana New" w:hAnsi="Angsana New"/>
          <w:sz w:val="30"/>
          <w:szCs w:val="30"/>
        </w:rPr>
        <w:t>2567</w:t>
      </w:r>
    </w:p>
    <w:p w14:paraId="2163C3BC" w14:textId="601252AE" w:rsidR="000817E9" w:rsidRPr="00EB3E50" w:rsidRDefault="000817E9" w:rsidP="000817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sectPr w:rsidR="000817E9" w:rsidRPr="00EB3E50" w:rsidSect="00857CEA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4C462" w14:textId="77777777" w:rsidR="00682840" w:rsidRDefault="00682840" w:rsidP="004956B4">
      <w:r>
        <w:separator/>
      </w:r>
    </w:p>
  </w:endnote>
  <w:endnote w:type="continuationSeparator" w:id="0">
    <w:p w14:paraId="72FE8CF4" w14:textId="77777777" w:rsidR="00682840" w:rsidRDefault="00682840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7D40549A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5A0FEE" w:rsidRPr="005A0FEE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15E7B" w14:textId="77777777" w:rsidR="00682840" w:rsidRDefault="00682840" w:rsidP="004956B4">
      <w:r>
        <w:separator/>
      </w:r>
    </w:p>
  </w:footnote>
  <w:footnote w:type="continuationSeparator" w:id="0">
    <w:p w14:paraId="7FA20AF6" w14:textId="77777777" w:rsidR="00682840" w:rsidRDefault="00682840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9C06" w14:textId="5E5221D8" w:rsidR="00B12FAA" w:rsidRDefault="00B12FAA" w:rsidP="00775CD8">
    <w:pPr>
      <w:rPr>
        <w:rFonts w:asciiTheme="majorBidi" w:hAnsiTheme="majorBidi"/>
        <w:b/>
        <w:bCs/>
        <w:sz w:val="32"/>
        <w:szCs w:val="32"/>
      </w:rPr>
    </w:pPr>
    <w:r w:rsidRPr="00521A66">
      <w:rPr>
        <w:rFonts w:asciiTheme="majorBidi" w:hAnsiTheme="majorBidi"/>
        <w:b/>
        <w:bCs/>
        <w:sz w:val="32"/>
        <w:szCs w:val="32"/>
        <w:cs/>
      </w:rPr>
      <w:t>บริษัท บางกอกแล็ป แอนด์ คอสเมติค จำกัด</w:t>
    </w:r>
    <w:r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="002D4BC2" w:rsidRPr="002D4BC2">
      <w:rPr>
        <w:rFonts w:asciiTheme="majorBidi" w:hAnsiTheme="majorBidi"/>
        <w:b/>
        <w:bCs/>
        <w:sz w:val="32"/>
        <w:szCs w:val="32"/>
        <w:cs/>
      </w:rPr>
      <w:t>(มหาชน)</w:t>
    </w:r>
    <w:r w:rsidR="002D4BC2">
      <w:rPr>
        <w:rFonts w:asciiTheme="majorBidi" w:hAnsiTheme="majorBidi" w:hint="cs"/>
        <w:b/>
        <w:bCs/>
        <w:sz w:val="32"/>
        <w:szCs w:val="32"/>
        <w:cs/>
      </w:rPr>
      <w:t xml:space="preserve"> </w:t>
    </w:r>
    <w:r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1043D1D" w14:textId="0A68E261" w:rsidR="00B12FAA" w:rsidRPr="00C27993" w:rsidRDefault="00B12FAA" w:rsidP="00775CD8">
    <w:pPr>
      <w:rPr>
        <w:rFonts w:asciiTheme="majorBidi" w:hAnsiTheme="majorBidi" w:cstheme="majorBidi"/>
        <w:b/>
        <w:bCs/>
        <w:sz w:val="32"/>
        <w:szCs w:val="32"/>
        <w:cs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3AE9DF6C" w14:textId="497ACE54" w:rsidR="00AE2613" w:rsidRPr="00C27993" w:rsidRDefault="00AE2613" w:rsidP="00AE2613">
    <w:pPr>
      <w:rPr>
        <w:rFonts w:asciiTheme="majorBidi" w:hAnsiTheme="majorBidi" w:cstheme="majorBidi"/>
        <w:b/>
        <w:bCs/>
        <w:sz w:val="32"/>
        <w:szCs w:val="32"/>
      </w:rPr>
    </w:pPr>
    <w:r w:rsidRPr="00C27993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งวดสามเดือนและหกเดือน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5A0FEE" w:rsidRPr="005A0FEE">
      <w:rPr>
        <w:rFonts w:ascii="Angsana New" w:hAnsi="Angsana New"/>
        <w:b/>
        <w:sz w:val="32"/>
        <w:szCs w:val="30"/>
      </w:rPr>
      <w:t>30</w:t>
    </w:r>
    <w:r w:rsidRPr="00C27993">
      <w:rPr>
        <w:rFonts w:asciiTheme="majorBidi" w:hAnsiTheme="majorBidi" w:cstheme="majorBidi"/>
        <w:b/>
        <w:bCs/>
        <w:sz w:val="32"/>
        <w:szCs w:val="32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</w:rPr>
      <w:t>มิถุนายน</w:t>
    </w:r>
    <w:r w:rsidRPr="00C27993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5A0FEE" w:rsidRPr="005A0FEE">
      <w:rPr>
        <w:rFonts w:ascii="Angsana New" w:hAnsi="Angsana New"/>
        <w:b/>
        <w:sz w:val="32"/>
        <w:szCs w:val="30"/>
      </w:rPr>
      <w:t>2567</w:t>
    </w:r>
    <w:r>
      <w:rPr>
        <w:rFonts w:asciiTheme="majorBidi" w:hAnsiTheme="majorBidi" w:hint="cs"/>
        <w:b/>
        <w:sz w:val="32"/>
        <w:szCs w:val="30"/>
        <w:cs/>
      </w:rPr>
      <w:t xml:space="preserve"> </w:t>
    </w:r>
    <w:r w:rsidRPr="00CF320C">
      <w:rPr>
        <w:rFonts w:asciiTheme="majorBidi" w:hAnsiTheme="majorBidi" w:hint="cs"/>
        <w:bCs/>
        <w:sz w:val="32"/>
        <w:szCs w:val="30"/>
        <w:cs/>
      </w:rPr>
      <w:t>(ไม่ได้ตรวจสอบ)</w:t>
    </w:r>
  </w:p>
  <w:p w14:paraId="4E991E3E" w14:textId="77777777" w:rsidR="00B12FAA" w:rsidRDefault="00B12FAA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120996887">
    <w:abstractNumId w:val="5"/>
  </w:num>
  <w:num w:numId="24" w16cid:durableId="1375153190">
    <w:abstractNumId w:val="5"/>
  </w:num>
  <w:num w:numId="25" w16cid:durableId="497039048">
    <w:abstractNumId w:val="5"/>
  </w:num>
  <w:num w:numId="26" w16cid:durableId="2140879443">
    <w:abstractNumId w:val="5"/>
  </w:num>
  <w:num w:numId="27" w16cid:durableId="483740003">
    <w:abstractNumId w:val="5"/>
  </w:num>
  <w:num w:numId="28" w16cid:durableId="575940394">
    <w:abstractNumId w:val="5"/>
  </w:num>
  <w:num w:numId="29" w16cid:durableId="602880118">
    <w:abstractNumId w:val="5"/>
  </w:num>
  <w:num w:numId="30" w16cid:durableId="397168420">
    <w:abstractNumId w:val="5"/>
  </w:num>
  <w:num w:numId="31" w16cid:durableId="1193301417">
    <w:abstractNumId w:val="5"/>
  </w:num>
  <w:num w:numId="32" w16cid:durableId="249236075">
    <w:abstractNumId w:val="5"/>
  </w:num>
  <w:num w:numId="33" w16cid:durableId="1508785842">
    <w:abstractNumId w:val="5"/>
  </w:num>
  <w:num w:numId="34" w16cid:durableId="886643847">
    <w:abstractNumId w:val="5"/>
  </w:num>
  <w:num w:numId="35" w16cid:durableId="1822575312">
    <w:abstractNumId w:val="5"/>
  </w:num>
  <w:num w:numId="36" w16cid:durableId="805707720">
    <w:abstractNumId w:val="5"/>
  </w:num>
  <w:num w:numId="37" w16cid:durableId="1629775687">
    <w:abstractNumId w:val="5"/>
  </w:num>
  <w:num w:numId="38" w16cid:durableId="1437335973">
    <w:abstractNumId w:val="5"/>
  </w:num>
  <w:num w:numId="39" w16cid:durableId="1541358799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5F9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2C2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84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2B"/>
    <w:rsid w:val="000444A2"/>
    <w:rsid w:val="0004495D"/>
    <w:rsid w:val="00045180"/>
    <w:rsid w:val="00045E99"/>
    <w:rsid w:val="00047912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1C97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CC4"/>
    <w:rsid w:val="00060D67"/>
    <w:rsid w:val="000614BA"/>
    <w:rsid w:val="00061F33"/>
    <w:rsid w:val="00061FB6"/>
    <w:rsid w:val="00062089"/>
    <w:rsid w:val="000622B0"/>
    <w:rsid w:val="0006355A"/>
    <w:rsid w:val="000638A9"/>
    <w:rsid w:val="000646A7"/>
    <w:rsid w:val="00064A91"/>
    <w:rsid w:val="000652AB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17E9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640"/>
    <w:rsid w:val="000A332E"/>
    <w:rsid w:val="000A34B2"/>
    <w:rsid w:val="000A4EDC"/>
    <w:rsid w:val="000A50EA"/>
    <w:rsid w:val="000A53F1"/>
    <w:rsid w:val="000A59C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890"/>
    <w:rsid w:val="000B3D7B"/>
    <w:rsid w:val="000B3F96"/>
    <w:rsid w:val="000B4691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3B20"/>
    <w:rsid w:val="000C3B93"/>
    <w:rsid w:val="000C3D60"/>
    <w:rsid w:val="000C485D"/>
    <w:rsid w:val="000C52C6"/>
    <w:rsid w:val="000C5436"/>
    <w:rsid w:val="000C5571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B7C"/>
    <w:rsid w:val="000E2820"/>
    <w:rsid w:val="000E28BB"/>
    <w:rsid w:val="000E2C2C"/>
    <w:rsid w:val="000E3919"/>
    <w:rsid w:val="000E3CDB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21D9"/>
    <w:rsid w:val="000F22DF"/>
    <w:rsid w:val="000F25D6"/>
    <w:rsid w:val="000F2D2F"/>
    <w:rsid w:val="000F460E"/>
    <w:rsid w:val="000F4F7D"/>
    <w:rsid w:val="000F5654"/>
    <w:rsid w:val="000F59A0"/>
    <w:rsid w:val="000F5B5A"/>
    <w:rsid w:val="000F6175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0F07"/>
    <w:rsid w:val="00101294"/>
    <w:rsid w:val="00101860"/>
    <w:rsid w:val="0010202E"/>
    <w:rsid w:val="0010265A"/>
    <w:rsid w:val="0010279D"/>
    <w:rsid w:val="00102DF6"/>
    <w:rsid w:val="001037F8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754"/>
    <w:rsid w:val="00120843"/>
    <w:rsid w:val="00120EA5"/>
    <w:rsid w:val="00121A25"/>
    <w:rsid w:val="00121B9E"/>
    <w:rsid w:val="00121E80"/>
    <w:rsid w:val="00121F71"/>
    <w:rsid w:val="0012212B"/>
    <w:rsid w:val="0012270F"/>
    <w:rsid w:val="0012351B"/>
    <w:rsid w:val="001237F4"/>
    <w:rsid w:val="00123C72"/>
    <w:rsid w:val="0012455D"/>
    <w:rsid w:val="00124623"/>
    <w:rsid w:val="001247BB"/>
    <w:rsid w:val="00124B30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555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2F25"/>
    <w:rsid w:val="001431A7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5314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656"/>
    <w:rsid w:val="0017353E"/>
    <w:rsid w:val="001736EC"/>
    <w:rsid w:val="00174C19"/>
    <w:rsid w:val="00174F12"/>
    <w:rsid w:val="001762F1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4D9D"/>
    <w:rsid w:val="00195930"/>
    <w:rsid w:val="001959CA"/>
    <w:rsid w:val="001963BB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6BF3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638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4780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2D77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0DE6"/>
    <w:rsid w:val="00211981"/>
    <w:rsid w:val="00211A97"/>
    <w:rsid w:val="00211B0F"/>
    <w:rsid w:val="00211ECA"/>
    <w:rsid w:val="0021249A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54A"/>
    <w:rsid w:val="0024624C"/>
    <w:rsid w:val="0024698C"/>
    <w:rsid w:val="00246BAC"/>
    <w:rsid w:val="00247140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3DB"/>
    <w:rsid w:val="00254C63"/>
    <w:rsid w:val="00254FEE"/>
    <w:rsid w:val="002550EF"/>
    <w:rsid w:val="002560A2"/>
    <w:rsid w:val="0025692D"/>
    <w:rsid w:val="00256B89"/>
    <w:rsid w:val="00256C49"/>
    <w:rsid w:val="00256E93"/>
    <w:rsid w:val="00257E2F"/>
    <w:rsid w:val="00257F1A"/>
    <w:rsid w:val="00260254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6C9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487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5C5E"/>
    <w:rsid w:val="00296515"/>
    <w:rsid w:val="002969CA"/>
    <w:rsid w:val="00297599"/>
    <w:rsid w:val="002976EE"/>
    <w:rsid w:val="00297AA8"/>
    <w:rsid w:val="00297D2C"/>
    <w:rsid w:val="002A0DE2"/>
    <w:rsid w:val="002A1931"/>
    <w:rsid w:val="002A213D"/>
    <w:rsid w:val="002A3393"/>
    <w:rsid w:val="002A35CE"/>
    <w:rsid w:val="002A36E5"/>
    <w:rsid w:val="002A46F0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0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6D8"/>
    <w:rsid w:val="002D7AD3"/>
    <w:rsid w:val="002E10D2"/>
    <w:rsid w:val="002E16B2"/>
    <w:rsid w:val="002E1A47"/>
    <w:rsid w:val="002E1D29"/>
    <w:rsid w:val="002E2301"/>
    <w:rsid w:val="002E2640"/>
    <w:rsid w:val="002E2783"/>
    <w:rsid w:val="002E2AE4"/>
    <w:rsid w:val="002E30E6"/>
    <w:rsid w:val="002E3B8D"/>
    <w:rsid w:val="002E3CF4"/>
    <w:rsid w:val="002E3D55"/>
    <w:rsid w:val="002E4209"/>
    <w:rsid w:val="002E4240"/>
    <w:rsid w:val="002E449B"/>
    <w:rsid w:val="002E595B"/>
    <w:rsid w:val="002E6D2E"/>
    <w:rsid w:val="002E6FC7"/>
    <w:rsid w:val="002E7028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2D9E"/>
    <w:rsid w:val="002F3B73"/>
    <w:rsid w:val="002F5305"/>
    <w:rsid w:val="002F5435"/>
    <w:rsid w:val="002F60F6"/>
    <w:rsid w:val="002F62E6"/>
    <w:rsid w:val="002F6349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3449"/>
    <w:rsid w:val="003037A6"/>
    <w:rsid w:val="00303D88"/>
    <w:rsid w:val="00304117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2C4"/>
    <w:rsid w:val="00317628"/>
    <w:rsid w:val="00317668"/>
    <w:rsid w:val="00320005"/>
    <w:rsid w:val="00320197"/>
    <w:rsid w:val="00320335"/>
    <w:rsid w:val="003204A5"/>
    <w:rsid w:val="00320D87"/>
    <w:rsid w:val="0032231A"/>
    <w:rsid w:val="00322FCD"/>
    <w:rsid w:val="00323E8D"/>
    <w:rsid w:val="00324B4A"/>
    <w:rsid w:val="00324FE0"/>
    <w:rsid w:val="003261B9"/>
    <w:rsid w:val="0032679C"/>
    <w:rsid w:val="003271F2"/>
    <w:rsid w:val="0032733A"/>
    <w:rsid w:val="003279C6"/>
    <w:rsid w:val="00327EB8"/>
    <w:rsid w:val="00330556"/>
    <w:rsid w:val="003306BC"/>
    <w:rsid w:val="00330D53"/>
    <w:rsid w:val="003311E3"/>
    <w:rsid w:val="00331425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840"/>
    <w:rsid w:val="00337FD4"/>
    <w:rsid w:val="00340288"/>
    <w:rsid w:val="0034031F"/>
    <w:rsid w:val="003403CF"/>
    <w:rsid w:val="003405E4"/>
    <w:rsid w:val="00340701"/>
    <w:rsid w:val="003411E5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35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4B6F"/>
    <w:rsid w:val="00354EA3"/>
    <w:rsid w:val="003550DB"/>
    <w:rsid w:val="003557AE"/>
    <w:rsid w:val="00355F66"/>
    <w:rsid w:val="003566BB"/>
    <w:rsid w:val="00356781"/>
    <w:rsid w:val="00356992"/>
    <w:rsid w:val="00356A46"/>
    <w:rsid w:val="00356BB6"/>
    <w:rsid w:val="00356BF5"/>
    <w:rsid w:val="00357C07"/>
    <w:rsid w:val="003600F5"/>
    <w:rsid w:val="003606DC"/>
    <w:rsid w:val="0036085A"/>
    <w:rsid w:val="0036155D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69E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313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4175"/>
    <w:rsid w:val="0038452F"/>
    <w:rsid w:val="00384884"/>
    <w:rsid w:val="00384A5C"/>
    <w:rsid w:val="0038504E"/>
    <w:rsid w:val="00385A3B"/>
    <w:rsid w:val="00385ADF"/>
    <w:rsid w:val="003860C0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90F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F"/>
    <w:rsid w:val="003C1BAA"/>
    <w:rsid w:val="003C24B4"/>
    <w:rsid w:val="003C3239"/>
    <w:rsid w:val="003C356F"/>
    <w:rsid w:val="003C3E21"/>
    <w:rsid w:val="003C3E56"/>
    <w:rsid w:val="003C407C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D17"/>
    <w:rsid w:val="003D1211"/>
    <w:rsid w:val="003D20F5"/>
    <w:rsid w:val="003D24C5"/>
    <w:rsid w:val="003D3099"/>
    <w:rsid w:val="003D3B93"/>
    <w:rsid w:val="003D3EAA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2CE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3422"/>
    <w:rsid w:val="0040353F"/>
    <w:rsid w:val="0040358A"/>
    <w:rsid w:val="00403A47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4F4"/>
    <w:rsid w:val="00407622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3E7F"/>
    <w:rsid w:val="0041449A"/>
    <w:rsid w:val="00414679"/>
    <w:rsid w:val="00414946"/>
    <w:rsid w:val="004155F0"/>
    <w:rsid w:val="004157F2"/>
    <w:rsid w:val="00415B74"/>
    <w:rsid w:val="00416409"/>
    <w:rsid w:val="00416847"/>
    <w:rsid w:val="004169D0"/>
    <w:rsid w:val="004171D6"/>
    <w:rsid w:val="00417B1E"/>
    <w:rsid w:val="00417F0A"/>
    <w:rsid w:val="004209C5"/>
    <w:rsid w:val="004221DD"/>
    <w:rsid w:val="00422C10"/>
    <w:rsid w:val="004232B0"/>
    <w:rsid w:val="0042343D"/>
    <w:rsid w:val="004243B2"/>
    <w:rsid w:val="00424E61"/>
    <w:rsid w:val="0042518D"/>
    <w:rsid w:val="0042537F"/>
    <w:rsid w:val="00426500"/>
    <w:rsid w:val="004272E3"/>
    <w:rsid w:val="00427346"/>
    <w:rsid w:val="00427503"/>
    <w:rsid w:val="004275A4"/>
    <w:rsid w:val="004303B7"/>
    <w:rsid w:val="004303EB"/>
    <w:rsid w:val="004303EC"/>
    <w:rsid w:val="00430BB2"/>
    <w:rsid w:val="004311D8"/>
    <w:rsid w:val="0043201B"/>
    <w:rsid w:val="004326E5"/>
    <w:rsid w:val="0043336E"/>
    <w:rsid w:val="004344D6"/>
    <w:rsid w:val="00434C49"/>
    <w:rsid w:val="00434DCB"/>
    <w:rsid w:val="004358F5"/>
    <w:rsid w:val="004360A7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C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533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1F42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9D8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DFD"/>
    <w:rsid w:val="00484261"/>
    <w:rsid w:val="00484435"/>
    <w:rsid w:val="004844DA"/>
    <w:rsid w:val="004844FA"/>
    <w:rsid w:val="004846A1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87CF2"/>
    <w:rsid w:val="00490216"/>
    <w:rsid w:val="004906D7"/>
    <w:rsid w:val="004906F0"/>
    <w:rsid w:val="00490DD3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4FFE"/>
    <w:rsid w:val="004956B4"/>
    <w:rsid w:val="00495AD8"/>
    <w:rsid w:val="00495E4E"/>
    <w:rsid w:val="0049653A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C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91B"/>
    <w:rsid w:val="004B5E2A"/>
    <w:rsid w:val="004B60B8"/>
    <w:rsid w:val="004B619D"/>
    <w:rsid w:val="004B65AF"/>
    <w:rsid w:val="004B69EC"/>
    <w:rsid w:val="004B70D7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AFC"/>
    <w:rsid w:val="004D6DE2"/>
    <w:rsid w:val="004D6F95"/>
    <w:rsid w:val="004D769B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35FA"/>
    <w:rsid w:val="004E3D6A"/>
    <w:rsid w:val="004E3E5E"/>
    <w:rsid w:val="004E4013"/>
    <w:rsid w:val="004E4AE8"/>
    <w:rsid w:val="004E5068"/>
    <w:rsid w:val="004E51E3"/>
    <w:rsid w:val="004E5950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231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59C2"/>
    <w:rsid w:val="004F5E2B"/>
    <w:rsid w:val="004F6248"/>
    <w:rsid w:val="004F6727"/>
    <w:rsid w:val="004F775E"/>
    <w:rsid w:val="0050010E"/>
    <w:rsid w:val="005012F0"/>
    <w:rsid w:val="00501EEF"/>
    <w:rsid w:val="005022F9"/>
    <w:rsid w:val="005023E2"/>
    <w:rsid w:val="0050256B"/>
    <w:rsid w:val="00502632"/>
    <w:rsid w:val="00503991"/>
    <w:rsid w:val="00503C4D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10"/>
    <w:rsid w:val="00512DE0"/>
    <w:rsid w:val="00512FD6"/>
    <w:rsid w:val="00513B6A"/>
    <w:rsid w:val="00513B83"/>
    <w:rsid w:val="00513D06"/>
    <w:rsid w:val="00513E49"/>
    <w:rsid w:val="00513EE9"/>
    <w:rsid w:val="00514207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B6D"/>
    <w:rsid w:val="00517DF4"/>
    <w:rsid w:val="0052035B"/>
    <w:rsid w:val="00520466"/>
    <w:rsid w:val="0052056B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75"/>
    <w:rsid w:val="005372F8"/>
    <w:rsid w:val="0053747E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ED"/>
    <w:rsid w:val="00556AA3"/>
    <w:rsid w:val="00556FB8"/>
    <w:rsid w:val="005577DF"/>
    <w:rsid w:val="00557DA3"/>
    <w:rsid w:val="00557DE7"/>
    <w:rsid w:val="005611A6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05E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A7F"/>
    <w:rsid w:val="005760E2"/>
    <w:rsid w:val="00576C17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8B8"/>
    <w:rsid w:val="00587BFD"/>
    <w:rsid w:val="005909F3"/>
    <w:rsid w:val="00591359"/>
    <w:rsid w:val="005925D9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CE1"/>
    <w:rsid w:val="005A0D45"/>
    <w:rsid w:val="005A0F30"/>
    <w:rsid w:val="005A0F92"/>
    <w:rsid w:val="005A0FEE"/>
    <w:rsid w:val="005A101F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BF8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4A6"/>
    <w:rsid w:val="005B2C20"/>
    <w:rsid w:val="005B2FC7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57D"/>
    <w:rsid w:val="005C7757"/>
    <w:rsid w:val="005C77C2"/>
    <w:rsid w:val="005C7D60"/>
    <w:rsid w:val="005C7D79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4B8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80F"/>
    <w:rsid w:val="005E6A54"/>
    <w:rsid w:val="005E77D6"/>
    <w:rsid w:val="005E78AA"/>
    <w:rsid w:val="005E7A89"/>
    <w:rsid w:val="005E7C1D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987"/>
    <w:rsid w:val="005F4CDA"/>
    <w:rsid w:val="005F5420"/>
    <w:rsid w:val="005F5819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A29"/>
    <w:rsid w:val="00614F92"/>
    <w:rsid w:val="00615253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378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3A42"/>
    <w:rsid w:val="00633A69"/>
    <w:rsid w:val="00634298"/>
    <w:rsid w:val="00634363"/>
    <w:rsid w:val="00634550"/>
    <w:rsid w:val="00634947"/>
    <w:rsid w:val="00634970"/>
    <w:rsid w:val="00634B22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D3"/>
    <w:rsid w:val="006416A6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9EC"/>
    <w:rsid w:val="00665B0E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AEF"/>
    <w:rsid w:val="00667EEF"/>
    <w:rsid w:val="00667F3D"/>
    <w:rsid w:val="006704E3"/>
    <w:rsid w:val="0067066E"/>
    <w:rsid w:val="00670B20"/>
    <w:rsid w:val="00670BB1"/>
    <w:rsid w:val="00670E23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2840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3D8"/>
    <w:rsid w:val="00686904"/>
    <w:rsid w:val="00687DE4"/>
    <w:rsid w:val="006900E4"/>
    <w:rsid w:val="0069013A"/>
    <w:rsid w:val="006903B7"/>
    <w:rsid w:val="00690595"/>
    <w:rsid w:val="0069137C"/>
    <w:rsid w:val="00692143"/>
    <w:rsid w:val="006926DC"/>
    <w:rsid w:val="0069292F"/>
    <w:rsid w:val="00692A23"/>
    <w:rsid w:val="00692D82"/>
    <w:rsid w:val="00692EEF"/>
    <w:rsid w:val="0069389F"/>
    <w:rsid w:val="00694C07"/>
    <w:rsid w:val="00695205"/>
    <w:rsid w:val="0069557D"/>
    <w:rsid w:val="0069570A"/>
    <w:rsid w:val="0069608E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168"/>
    <w:rsid w:val="006A6C03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E24"/>
    <w:rsid w:val="006B3221"/>
    <w:rsid w:val="006B359A"/>
    <w:rsid w:val="006B389F"/>
    <w:rsid w:val="006B39A1"/>
    <w:rsid w:val="006B4300"/>
    <w:rsid w:val="006B59E0"/>
    <w:rsid w:val="006B5A4D"/>
    <w:rsid w:val="006B66B0"/>
    <w:rsid w:val="006B6916"/>
    <w:rsid w:val="006B6BBC"/>
    <w:rsid w:val="006B6D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B4F"/>
    <w:rsid w:val="006C3F46"/>
    <w:rsid w:val="006C42D4"/>
    <w:rsid w:val="006C4C91"/>
    <w:rsid w:val="006C4FA3"/>
    <w:rsid w:val="006C5395"/>
    <w:rsid w:val="006C5746"/>
    <w:rsid w:val="006C5DBA"/>
    <w:rsid w:val="006C5EAE"/>
    <w:rsid w:val="006C64C7"/>
    <w:rsid w:val="006C6A23"/>
    <w:rsid w:val="006C7B6F"/>
    <w:rsid w:val="006C7CE8"/>
    <w:rsid w:val="006D003B"/>
    <w:rsid w:val="006D0340"/>
    <w:rsid w:val="006D0433"/>
    <w:rsid w:val="006D098D"/>
    <w:rsid w:val="006D0C29"/>
    <w:rsid w:val="006D0E0B"/>
    <w:rsid w:val="006D10CE"/>
    <w:rsid w:val="006D1189"/>
    <w:rsid w:val="006D1B4B"/>
    <w:rsid w:val="006D1CA1"/>
    <w:rsid w:val="006D2A11"/>
    <w:rsid w:val="006D40CA"/>
    <w:rsid w:val="006D4488"/>
    <w:rsid w:val="006D44AA"/>
    <w:rsid w:val="006D4988"/>
    <w:rsid w:val="006D49CC"/>
    <w:rsid w:val="006D5945"/>
    <w:rsid w:val="006D61DB"/>
    <w:rsid w:val="006D70CC"/>
    <w:rsid w:val="006D7262"/>
    <w:rsid w:val="006D7824"/>
    <w:rsid w:val="006D782B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B6C"/>
    <w:rsid w:val="006F7D1D"/>
    <w:rsid w:val="007003A6"/>
    <w:rsid w:val="00700964"/>
    <w:rsid w:val="0070114E"/>
    <w:rsid w:val="0070150F"/>
    <w:rsid w:val="00701771"/>
    <w:rsid w:val="00701E19"/>
    <w:rsid w:val="007024E1"/>
    <w:rsid w:val="00702B0F"/>
    <w:rsid w:val="00702C06"/>
    <w:rsid w:val="00702ED6"/>
    <w:rsid w:val="0070320A"/>
    <w:rsid w:val="0070328B"/>
    <w:rsid w:val="007034FE"/>
    <w:rsid w:val="00703843"/>
    <w:rsid w:val="00703AF7"/>
    <w:rsid w:val="00703D14"/>
    <w:rsid w:val="00704EDB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055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DD"/>
    <w:rsid w:val="00717BBF"/>
    <w:rsid w:val="00717E04"/>
    <w:rsid w:val="00720645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0C2"/>
    <w:rsid w:val="0073125D"/>
    <w:rsid w:val="007312A6"/>
    <w:rsid w:val="007315DC"/>
    <w:rsid w:val="00731D02"/>
    <w:rsid w:val="007322C5"/>
    <w:rsid w:val="00732959"/>
    <w:rsid w:val="00732AB1"/>
    <w:rsid w:val="007336FD"/>
    <w:rsid w:val="00733B21"/>
    <w:rsid w:val="0073401E"/>
    <w:rsid w:val="007340BD"/>
    <w:rsid w:val="00734361"/>
    <w:rsid w:val="00734476"/>
    <w:rsid w:val="0073454D"/>
    <w:rsid w:val="00734B75"/>
    <w:rsid w:val="00735875"/>
    <w:rsid w:val="007359AD"/>
    <w:rsid w:val="00735B4B"/>
    <w:rsid w:val="00736476"/>
    <w:rsid w:val="00736605"/>
    <w:rsid w:val="00737136"/>
    <w:rsid w:val="0073796E"/>
    <w:rsid w:val="00737F5D"/>
    <w:rsid w:val="00737F5E"/>
    <w:rsid w:val="007408D1"/>
    <w:rsid w:val="00740948"/>
    <w:rsid w:val="00741012"/>
    <w:rsid w:val="007413EB"/>
    <w:rsid w:val="0074144D"/>
    <w:rsid w:val="007416D7"/>
    <w:rsid w:val="00741907"/>
    <w:rsid w:val="00741C33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3E4"/>
    <w:rsid w:val="0074487E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177"/>
    <w:rsid w:val="00762BCA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7C3"/>
    <w:rsid w:val="00766960"/>
    <w:rsid w:val="007669CD"/>
    <w:rsid w:val="0076751E"/>
    <w:rsid w:val="00767985"/>
    <w:rsid w:val="00767A9C"/>
    <w:rsid w:val="00770172"/>
    <w:rsid w:val="00770184"/>
    <w:rsid w:val="0077125F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250"/>
    <w:rsid w:val="00775369"/>
    <w:rsid w:val="007754A4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072C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64"/>
    <w:rsid w:val="007852E8"/>
    <w:rsid w:val="00785D87"/>
    <w:rsid w:val="007864F2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3DC7"/>
    <w:rsid w:val="0079415A"/>
    <w:rsid w:val="007944B8"/>
    <w:rsid w:val="00794A76"/>
    <w:rsid w:val="0079554C"/>
    <w:rsid w:val="00795701"/>
    <w:rsid w:val="0079585F"/>
    <w:rsid w:val="00795B4C"/>
    <w:rsid w:val="00795CC3"/>
    <w:rsid w:val="00796006"/>
    <w:rsid w:val="007962B1"/>
    <w:rsid w:val="007962F8"/>
    <w:rsid w:val="0079639B"/>
    <w:rsid w:val="007969A2"/>
    <w:rsid w:val="007971BB"/>
    <w:rsid w:val="007974CE"/>
    <w:rsid w:val="007979A3"/>
    <w:rsid w:val="00797AD6"/>
    <w:rsid w:val="007A0480"/>
    <w:rsid w:val="007A17B3"/>
    <w:rsid w:val="007A25B1"/>
    <w:rsid w:val="007A2AA3"/>
    <w:rsid w:val="007A2CEF"/>
    <w:rsid w:val="007A2D1A"/>
    <w:rsid w:val="007A2D7E"/>
    <w:rsid w:val="007A324F"/>
    <w:rsid w:val="007A3776"/>
    <w:rsid w:val="007A40D5"/>
    <w:rsid w:val="007A4251"/>
    <w:rsid w:val="007A4360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5DE8"/>
    <w:rsid w:val="007C61FE"/>
    <w:rsid w:val="007C6C66"/>
    <w:rsid w:val="007C6C8D"/>
    <w:rsid w:val="007C776A"/>
    <w:rsid w:val="007C7E3C"/>
    <w:rsid w:val="007D0565"/>
    <w:rsid w:val="007D05C0"/>
    <w:rsid w:val="007D09C5"/>
    <w:rsid w:val="007D0AA3"/>
    <w:rsid w:val="007D0B98"/>
    <w:rsid w:val="007D0E6D"/>
    <w:rsid w:val="007D11BC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6A9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2B56"/>
    <w:rsid w:val="007F3615"/>
    <w:rsid w:val="007F361A"/>
    <w:rsid w:val="007F364A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5EB"/>
    <w:rsid w:val="007F767F"/>
    <w:rsid w:val="007F7828"/>
    <w:rsid w:val="007F7B05"/>
    <w:rsid w:val="00800081"/>
    <w:rsid w:val="00800293"/>
    <w:rsid w:val="00800DDB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FFD"/>
    <w:rsid w:val="00812904"/>
    <w:rsid w:val="00812B37"/>
    <w:rsid w:val="00812B80"/>
    <w:rsid w:val="008135AA"/>
    <w:rsid w:val="008138B5"/>
    <w:rsid w:val="00814408"/>
    <w:rsid w:val="00814881"/>
    <w:rsid w:val="00814AEB"/>
    <w:rsid w:val="00815FF9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37EA3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562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666"/>
    <w:rsid w:val="00855B72"/>
    <w:rsid w:val="00855BF2"/>
    <w:rsid w:val="00855E5C"/>
    <w:rsid w:val="0085666D"/>
    <w:rsid w:val="00857060"/>
    <w:rsid w:val="00857CEA"/>
    <w:rsid w:val="00860AD4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7"/>
    <w:rsid w:val="008664EA"/>
    <w:rsid w:val="00866DBA"/>
    <w:rsid w:val="00866F3C"/>
    <w:rsid w:val="00867B09"/>
    <w:rsid w:val="00867EDD"/>
    <w:rsid w:val="00867F49"/>
    <w:rsid w:val="00870034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A5"/>
    <w:rsid w:val="00876431"/>
    <w:rsid w:val="00876B16"/>
    <w:rsid w:val="008778D6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6DF"/>
    <w:rsid w:val="008877E1"/>
    <w:rsid w:val="00887AFD"/>
    <w:rsid w:val="00887EF9"/>
    <w:rsid w:val="00890487"/>
    <w:rsid w:val="00891004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1F21"/>
    <w:rsid w:val="008A22A6"/>
    <w:rsid w:val="008A234D"/>
    <w:rsid w:val="008A27F3"/>
    <w:rsid w:val="008A2C3B"/>
    <w:rsid w:val="008A3674"/>
    <w:rsid w:val="008A3987"/>
    <w:rsid w:val="008A3A52"/>
    <w:rsid w:val="008A44D0"/>
    <w:rsid w:val="008A4C6A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DE6"/>
    <w:rsid w:val="008B04B3"/>
    <w:rsid w:val="008B0BC8"/>
    <w:rsid w:val="008B0DF7"/>
    <w:rsid w:val="008B1295"/>
    <w:rsid w:val="008B2B44"/>
    <w:rsid w:val="008B4089"/>
    <w:rsid w:val="008B42B3"/>
    <w:rsid w:val="008B4399"/>
    <w:rsid w:val="008B511E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4DA"/>
    <w:rsid w:val="008D79E4"/>
    <w:rsid w:val="008D7F68"/>
    <w:rsid w:val="008E0789"/>
    <w:rsid w:val="008E0D0E"/>
    <w:rsid w:val="008E0D7D"/>
    <w:rsid w:val="008E0E2A"/>
    <w:rsid w:val="008E0F89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576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304"/>
    <w:rsid w:val="00903836"/>
    <w:rsid w:val="00903BF2"/>
    <w:rsid w:val="00904023"/>
    <w:rsid w:val="0090483F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73DF"/>
    <w:rsid w:val="0094774F"/>
    <w:rsid w:val="00947AB9"/>
    <w:rsid w:val="00947ED6"/>
    <w:rsid w:val="0095006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A2C"/>
    <w:rsid w:val="00965A7B"/>
    <w:rsid w:val="00965B65"/>
    <w:rsid w:val="009677C5"/>
    <w:rsid w:val="0096781A"/>
    <w:rsid w:val="00967DF3"/>
    <w:rsid w:val="00971106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B72"/>
    <w:rsid w:val="0097492D"/>
    <w:rsid w:val="00974FC5"/>
    <w:rsid w:val="0097701A"/>
    <w:rsid w:val="009773BD"/>
    <w:rsid w:val="0097781A"/>
    <w:rsid w:val="00977F38"/>
    <w:rsid w:val="009805E5"/>
    <w:rsid w:val="00980ED6"/>
    <w:rsid w:val="00980FC4"/>
    <w:rsid w:val="009813A6"/>
    <w:rsid w:val="0098144B"/>
    <w:rsid w:val="009817C3"/>
    <w:rsid w:val="0098203A"/>
    <w:rsid w:val="009822EB"/>
    <w:rsid w:val="0098260C"/>
    <w:rsid w:val="0098314B"/>
    <w:rsid w:val="0098367B"/>
    <w:rsid w:val="00983E2E"/>
    <w:rsid w:val="0098457C"/>
    <w:rsid w:val="009845D4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E1"/>
    <w:rsid w:val="009A30FD"/>
    <w:rsid w:val="009A319E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C23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6"/>
    <w:rsid w:val="009E2C72"/>
    <w:rsid w:val="009E2EFA"/>
    <w:rsid w:val="009E49DC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82F"/>
    <w:rsid w:val="009F08D6"/>
    <w:rsid w:val="009F0B8B"/>
    <w:rsid w:val="009F0CAC"/>
    <w:rsid w:val="009F26E6"/>
    <w:rsid w:val="009F28F3"/>
    <w:rsid w:val="009F28FC"/>
    <w:rsid w:val="009F290E"/>
    <w:rsid w:val="009F2F7F"/>
    <w:rsid w:val="009F338E"/>
    <w:rsid w:val="009F33CF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348"/>
    <w:rsid w:val="00A13616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70CC"/>
    <w:rsid w:val="00A273F0"/>
    <w:rsid w:val="00A27AFB"/>
    <w:rsid w:val="00A3029D"/>
    <w:rsid w:val="00A30533"/>
    <w:rsid w:val="00A31113"/>
    <w:rsid w:val="00A31869"/>
    <w:rsid w:val="00A31A62"/>
    <w:rsid w:val="00A31A9F"/>
    <w:rsid w:val="00A31C68"/>
    <w:rsid w:val="00A32A4A"/>
    <w:rsid w:val="00A32BD8"/>
    <w:rsid w:val="00A32DF5"/>
    <w:rsid w:val="00A3314D"/>
    <w:rsid w:val="00A337FA"/>
    <w:rsid w:val="00A33801"/>
    <w:rsid w:val="00A339BC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AC8"/>
    <w:rsid w:val="00A43369"/>
    <w:rsid w:val="00A4388A"/>
    <w:rsid w:val="00A43E6D"/>
    <w:rsid w:val="00A44777"/>
    <w:rsid w:val="00A44884"/>
    <w:rsid w:val="00A44B5A"/>
    <w:rsid w:val="00A44EC6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3C07"/>
    <w:rsid w:val="00A540C4"/>
    <w:rsid w:val="00A54DD5"/>
    <w:rsid w:val="00A54F45"/>
    <w:rsid w:val="00A55083"/>
    <w:rsid w:val="00A55C6B"/>
    <w:rsid w:val="00A563DC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B3E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67E3A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725"/>
    <w:rsid w:val="00A72902"/>
    <w:rsid w:val="00A7311D"/>
    <w:rsid w:val="00A73B44"/>
    <w:rsid w:val="00A73F7C"/>
    <w:rsid w:val="00A742BE"/>
    <w:rsid w:val="00A74432"/>
    <w:rsid w:val="00A746EC"/>
    <w:rsid w:val="00A75471"/>
    <w:rsid w:val="00A75934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3787"/>
    <w:rsid w:val="00A83944"/>
    <w:rsid w:val="00A84A2D"/>
    <w:rsid w:val="00A84C54"/>
    <w:rsid w:val="00A851E5"/>
    <w:rsid w:val="00A85705"/>
    <w:rsid w:val="00A85FB9"/>
    <w:rsid w:val="00A86526"/>
    <w:rsid w:val="00A87541"/>
    <w:rsid w:val="00A878F0"/>
    <w:rsid w:val="00A87EEF"/>
    <w:rsid w:val="00A90145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171F"/>
    <w:rsid w:val="00AA20C8"/>
    <w:rsid w:val="00AA2279"/>
    <w:rsid w:val="00AA2F93"/>
    <w:rsid w:val="00AA3446"/>
    <w:rsid w:val="00AA37E7"/>
    <w:rsid w:val="00AA419C"/>
    <w:rsid w:val="00AA4E50"/>
    <w:rsid w:val="00AA4F49"/>
    <w:rsid w:val="00AA5312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8AA"/>
    <w:rsid w:val="00AB7B44"/>
    <w:rsid w:val="00AC19F7"/>
    <w:rsid w:val="00AC19FE"/>
    <w:rsid w:val="00AC1B49"/>
    <w:rsid w:val="00AC1E78"/>
    <w:rsid w:val="00AC2242"/>
    <w:rsid w:val="00AC2613"/>
    <w:rsid w:val="00AC28C3"/>
    <w:rsid w:val="00AC34E4"/>
    <w:rsid w:val="00AC422D"/>
    <w:rsid w:val="00AC4230"/>
    <w:rsid w:val="00AC44C3"/>
    <w:rsid w:val="00AC4602"/>
    <w:rsid w:val="00AC4D09"/>
    <w:rsid w:val="00AC55CC"/>
    <w:rsid w:val="00AC55FD"/>
    <w:rsid w:val="00AC5843"/>
    <w:rsid w:val="00AC58D0"/>
    <w:rsid w:val="00AC5A7F"/>
    <w:rsid w:val="00AC5FD1"/>
    <w:rsid w:val="00AC6475"/>
    <w:rsid w:val="00AC7D12"/>
    <w:rsid w:val="00AC7E7B"/>
    <w:rsid w:val="00AC7F2B"/>
    <w:rsid w:val="00AD1BBE"/>
    <w:rsid w:val="00AD1D41"/>
    <w:rsid w:val="00AD21D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039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0F00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1010F"/>
    <w:rsid w:val="00B10601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633"/>
    <w:rsid w:val="00B2392F"/>
    <w:rsid w:val="00B23DD3"/>
    <w:rsid w:val="00B24673"/>
    <w:rsid w:val="00B25731"/>
    <w:rsid w:val="00B257D2"/>
    <w:rsid w:val="00B25854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B5D"/>
    <w:rsid w:val="00B532CC"/>
    <w:rsid w:val="00B5391B"/>
    <w:rsid w:val="00B541FC"/>
    <w:rsid w:val="00B5452B"/>
    <w:rsid w:val="00B54767"/>
    <w:rsid w:val="00B54982"/>
    <w:rsid w:val="00B54D0F"/>
    <w:rsid w:val="00B5531B"/>
    <w:rsid w:val="00B5560B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2FC9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75C0"/>
    <w:rsid w:val="00B67DE0"/>
    <w:rsid w:val="00B67F07"/>
    <w:rsid w:val="00B67F67"/>
    <w:rsid w:val="00B70953"/>
    <w:rsid w:val="00B710B7"/>
    <w:rsid w:val="00B716BA"/>
    <w:rsid w:val="00B71902"/>
    <w:rsid w:val="00B719D8"/>
    <w:rsid w:val="00B72126"/>
    <w:rsid w:val="00B7298C"/>
    <w:rsid w:val="00B72E1A"/>
    <w:rsid w:val="00B73662"/>
    <w:rsid w:val="00B7402B"/>
    <w:rsid w:val="00B74BEF"/>
    <w:rsid w:val="00B74C19"/>
    <w:rsid w:val="00B74F0A"/>
    <w:rsid w:val="00B75E0D"/>
    <w:rsid w:val="00B76E19"/>
    <w:rsid w:val="00B77A20"/>
    <w:rsid w:val="00B77BA8"/>
    <w:rsid w:val="00B77DA2"/>
    <w:rsid w:val="00B77F9E"/>
    <w:rsid w:val="00B77FD4"/>
    <w:rsid w:val="00B804C7"/>
    <w:rsid w:val="00B80639"/>
    <w:rsid w:val="00B80723"/>
    <w:rsid w:val="00B80B8E"/>
    <w:rsid w:val="00B80CAC"/>
    <w:rsid w:val="00B80F37"/>
    <w:rsid w:val="00B8139B"/>
    <w:rsid w:val="00B817A8"/>
    <w:rsid w:val="00B817B9"/>
    <w:rsid w:val="00B82847"/>
    <w:rsid w:val="00B82967"/>
    <w:rsid w:val="00B82B21"/>
    <w:rsid w:val="00B82DF9"/>
    <w:rsid w:val="00B83A66"/>
    <w:rsid w:val="00B846B2"/>
    <w:rsid w:val="00B858A4"/>
    <w:rsid w:val="00B858B0"/>
    <w:rsid w:val="00B85DDC"/>
    <w:rsid w:val="00B85E18"/>
    <w:rsid w:val="00B85E26"/>
    <w:rsid w:val="00B862F9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57A6"/>
    <w:rsid w:val="00BB63BC"/>
    <w:rsid w:val="00BB6FF8"/>
    <w:rsid w:val="00BB7231"/>
    <w:rsid w:val="00BB790E"/>
    <w:rsid w:val="00BB7952"/>
    <w:rsid w:val="00BB7999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75C"/>
    <w:rsid w:val="00BD0848"/>
    <w:rsid w:val="00BD0A1A"/>
    <w:rsid w:val="00BD0F41"/>
    <w:rsid w:val="00BD1770"/>
    <w:rsid w:val="00BD1EDC"/>
    <w:rsid w:val="00BD21F5"/>
    <w:rsid w:val="00BD2414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5B21"/>
    <w:rsid w:val="00BE689A"/>
    <w:rsid w:val="00BE6DC7"/>
    <w:rsid w:val="00BE7A32"/>
    <w:rsid w:val="00BE7FC8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4BF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3AF"/>
    <w:rsid w:val="00C27993"/>
    <w:rsid w:val="00C30333"/>
    <w:rsid w:val="00C3063E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7A3"/>
    <w:rsid w:val="00C36A46"/>
    <w:rsid w:val="00C36EF9"/>
    <w:rsid w:val="00C36F1F"/>
    <w:rsid w:val="00C36F74"/>
    <w:rsid w:val="00C37639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EA7"/>
    <w:rsid w:val="00C4521C"/>
    <w:rsid w:val="00C46539"/>
    <w:rsid w:val="00C46C00"/>
    <w:rsid w:val="00C4722F"/>
    <w:rsid w:val="00C476B0"/>
    <w:rsid w:val="00C479AA"/>
    <w:rsid w:val="00C47DE7"/>
    <w:rsid w:val="00C50308"/>
    <w:rsid w:val="00C50EBE"/>
    <w:rsid w:val="00C51957"/>
    <w:rsid w:val="00C51AAC"/>
    <w:rsid w:val="00C51C0D"/>
    <w:rsid w:val="00C52F15"/>
    <w:rsid w:val="00C5325E"/>
    <w:rsid w:val="00C537FC"/>
    <w:rsid w:val="00C540D9"/>
    <w:rsid w:val="00C5435D"/>
    <w:rsid w:val="00C5526F"/>
    <w:rsid w:val="00C55863"/>
    <w:rsid w:val="00C55D47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28A"/>
    <w:rsid w:val="00C6259B"/>
    <w:rsid w:val="00C62704"/>
    <w:rsid w:val="00C628CE"/>
    <w:rsid w:val="00C62B18"/>
    <w:rsid w:val="00C62BA4"/>
    <w:rsid w:val="00C63088"/>
    <w:rsid w:val="00C63371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DFA"/>
    <w:rsid w:val="00C90167"/>
    <w:rsid w:val="00C90C88"/>
    <w:rsid w:val="00C919B9"/>
    <w:rsid w:val="00C91D65"/>
    <w:rsid w:val="00C91EC8"/>
    <w:rsid w:val="00C925A2"/>
    <w:rsid w:val="00C92D3B"/>
    <w:rsid w:val="00C92E69"/>
    <w:rsid w:val="00C92FFD"/>
    <w:rsid w:val="00C9332C"/>
    <w:rsid w:val="00C93772"/>
    <w:rsid w:val="00C93D45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97872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59F2"/>
    <w:rsid w:val="00CA6592"/>
    <w:rsid w:val="00CA762D"/>
    <w:rsid w:val="00CA7C70"/>
    <w:rsid w:val="00CA7F01"/>
    <w:rsid w:val="00CA7F5B"/>
    <w:rsid w:val="00CB15E2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631"/>
    <w:rsid w:val="00CC1F9C"/>
    <w:rsid w:val="00CC272F"/>
    <w:rsid w:val="00CC29D4"/>
    <w:rsid w:val="00CC2A0F"/>
    <w:rsid w:val="00CC2BA5"/>
    <w:rsid w:val="00CC2F80"/>
    <w:rsid w:val="00CC3189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4E9"/>
    <w:rsid w:val="00CD16DF"/>
    <w:rsid w:val="00CD1B1A"/>
    <w:rsid w:val="00CD20E3"/>
    <w:rsid w:val="00CD2819"/>
    <w:rsid w:val="00CD2B33"/>
    <w:rsid w:val="00CD31D0"/>
    <w:rsid w:val="00CD35B0"/>
    <w:rsid w:val="00CD37DF"/>
    <w:rsid w:val="00CD39B0"/>
    <w:rsid w:val="00CD3F4E"/>
    <w:rsid w:val="00CD47AB"/>
    <w:rsid w:val="00CD5290"/>
    <w:rsid w:val="00CD5502"/>
    <w:rsid w:val="00CD5531"/>
    <w:rsid w:val="00CD55DD"/>
    <w:rsid w:val="00CD6A9B"/>
    <w:rsid w:val="00CD6BB0"/>
    <w:rsid w:val="00CD6DDE"/>
    <w:rsid w:val="00CD7122"/>
    <w:rsid w:val="00CD7154"/>
    <w:rsid w:val="00CD76FD"/>
    <w:rsid w:val="00CD7A86"/>
    <w:rsid w:val="00CD7C77"/>
    <w:rsid w:val="00CE01AB"/>
    <w:rsid w:val="00CE0913"/>
    <w:rsid w:val="00CE0B24"/>
    <w:rsid w:val="00CE10BC"/>
    <w:rsid w:val="00CE1984"/>
    <w:rsid w:val="00CE1F1A"/>
    <w:rsid w:val="00CE2108"/>
    <w:rsid w:val="00CE23E1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430"/>
    <w:rsid w:val="00CE7E18"/>
    <w:rsid w:val="00CF0254"/>
    <w:rsid w:val="00CF040F"/>
    <w:rsid w:val="00CF067F"/>
    <w:rsid w:val="00CF0828"/>
    <w:rsid w:val="00CF0BB9"/>
    <w:rsid w:val="00CF1B4D"/>
    <w:rsid w:val="00CF1F7E"/>
    <w:rsid w:val="00CF2863"/>
    <w:rsid w:val="00CF2E06"/>
    <w:rsid w:val="00CF2FB0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F9B"/>
    <w:rsid w:val="00D02BB4"/>
    <w:rsid w:val="00D02F38"/>
    <w:rsid w:val="00D03749"/>
    <w:rsid w:val="00D03760"/>
    <w:rsid w:val="00D03936"/>
    <w:rsid w:val="00D03F38"/>
    <w:rsid w:val="00D04111"/>
    <w:rsid w:val="00D0417B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0CBF"/>
    <w:rsid w:val="00D1115A"/>
    <w:rsid w:val="00D11215"/>
    <w:rsid w:val="00D1172A"/>
    <w:rsid w:val="00D12042"/>
    <w:rsid w:val="00D1220E"/>
    <w:rsid w:val="00D1225A"/>
    <w:rsid w:val="00D12CF7"/>
    <w:rsid w:val="00D135BC"/>
    <w:rsid w:val="00D136BF"/>
    <w:rsid w:val="00D13C24"/>
    <w:rsid w:val="00D13E53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499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089C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B9D"/>
    <w:rsid w:val="00DA0E5B"/>
    <w:rsid w:val="00DA0FD1"/>
    <w:rsid w:val="00DA11A3"/>
    <w:rsid w:val="00DA25C9"/>
    <w:rsid w:val="00DA2927"/>
    <w:rsid w:val="00DA2B28"/>
    <w:rsid w:val="00DA3836"/>
    <w:rsid w:val="00DA3F55"/>
    <w:rsid w:val="00DA41CD"/>
    <w:rsid w:val="00DA4C06"/>
    <w:rsid w:val="00DA548F"/>
    <w:rsid w:val="00DA58DC"/>
    <w:rsid w:val="00DA6DF7"/>
    <w:rsid w:val="00DA6EC2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241"/>
    <w:rsid w:val="00DB5856"/>
    <w:rsid w:val="00DB636C"/>
    <w:rsid w:val="00DB63CE"/>
    <w:rsid w:val="00DB6585"/>
    <w:rsid w:val="00DB671E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B83"/>
    <w:rsid w:val="00DC4E66"/>
    <w:rsid w:val="00DC4EA0"/>
    <w:rsid w:val="00DC5C4F"/>
    <w:rsid w:val="00DC68F2"/>
    <w:rsid w:val="00DC7240"/>
    <w:rsid w:val="00DC739B"/>
    <w:rsid w:val="00DC77C3"/>
    <w:rsid w:val="00DC79E0"/>
    <w:rsid w:val="00DC7B2A"/>
    <w:rsid w:val="00DC7BBA"/>
    <w:rsid w:val="00DC7E4A"/>
    <w:rsid w:val="00DD009B"/>
    <w:rsid w:val="00DD06D0"/>
    <w:rsid w:val="00DD0C8C"/>
    <w:rsid w:val="00DD0D78"/>
    <w:rsid w:val="00DD1406"/>
    <w:rsid w:val="00DD166F"/>
    <w:rsid w:val="00DD18F8"/>
    <w:rsid w:val="00DD1A24"/>
    <w:rsid w:val="00DD1BFB"/>
    <w:rsid w:val="00DD2267"/>
    <w:rsid w:val="00DD34EA"/>
    <w:rsid w:val="00DD3A36"/>
    <w:rsid w:val="00DD42F3"/>
    <w:rsid w:val="00DD49F4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E7EE7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A6E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26B9"/>
    <w:rsid w:val="00E0310E"/>
    <w:rsid w:val="00E03627"/>
    <w:rsid w:val="00E03697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2A2"/>
    <w:rsid w:val="00E118EB"/>
    <w:rsid w:val="00E11BF8"/>
    <w:rsid w:val="00E11DE4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89C"/>
    <w:rsid w:val="00E32975"/>
    <w:rsid w:val="00E32C9D"/>
    <w:rsid w:val="00E32E18"/>
    <w:rsid w:val="00E3353B"/>
    <w:rsid w:val="00E337D0"/>
    <w:rsid w:val="00E33953"/>
    <w:rsid w:val="00E339E7"/>
    <w:rsid w:val="00E33C79"/>
    <w:rsid w:val="00E345C5"/>
    <w:rsid w:val="00E346BB"/>
    <w:rsid w:val="00E34761"/>
    <w:rsid w:val="00E35CCE"/>
    <w:rsid w:val="00E35CD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7137"/>
    <w:rsid w:val="00E47673"/>
    <w:rsid w:val="00E47D0A"/>
    <w:rsid w:val="00E47D21"/>
    <w:rsid w:val="00E47D91"/>
    <w:rsid w:val="00E50618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F8"/>
    <w:rsid w:val="00E62117"/>
    <w:rsid w:val="00E621F2"/>
    <w:rsid w:val="00E643B2"/>
    <w:rsid w:val="00E6465B"/>
    <w:rsid w:val="00E64767"/>
    <w:rsid w:val="00E64EA6"/>
    <w:rsid w:val="00E6519A"/>
    <w:rsid w:val="00E65236"/>
    <w:rsid w:val="00E65696"/>
    <w:rsid w:val="00E66DC3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183"/>
    <w:rsid w:val="00E71B72"/>
    <w:rsid w:val="00E7257B"/>
    <w:rsid w:val="00E72F19"/>
    <w:rsid w:val="00E745EA"/>
    <w:rsid w:val="00E74EF5"/>
    <w:rsid w:val="00E74EFE"/>
    <w:rsid w:val="00E75506"/>
    <w:rsid w:val="00E75C82"/>
    <w:rsid w:val="00E76234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E51"/>
    <w:rsid w:val="00E82F13"/>
    <w:rsid w:val="00E83758"/>
    <w:rsid w:val="00E83C52"/>
    <w:rsid w:val="00E8410E"/>
    <w:rsid w:val="00E8453E"/>
    <w:rsid w:val="00E84C5D"/>
    <w:rsid w:val="00E852FF"/>
    <w:rsid w:val="00E86123"/>
    <w:rsid w:val="00E86183"/>
    <w:rsid w:val="00E87F0F"/>
    <w:rsid w:val="00E90203"/>
    <w:rsid w:val="00E90298"/>
    <w:rsid w:val="00E90477"/>
    <w:rsid w:val="00E905D6"/>
    <w:rsid w:val="00E90A43"/>
    <w:rsid w:val="00E90CB2"/>
    <w:rsid w:val="00E9114D"/>
    <w:rsid w:val="00E91873"/>
    <w:rsid w:val="00E91E2E"/>
    <w:rsid w:val="00E91EB4"/>
    <w:rsid w:val="00E91FE6"/>
    <w:rsid w:val="00E92061"/>
    <w:rsid w:val="00E92496"/>
    <w:rsid w:val="00E9249F"/>
    <w:rsid w:val="00E92536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4B"/>
    <w:rsid w:val="00EA33C3"/>
    <w:rsid w:val="00EA49B6"/>
    <w:rsid w:val="00EA5460"/>
    <w:rsid w:val="00EA558A"/>
    <w:rsid w:val="00EA59A7"/>
    <w:rsid w:val="00EA5A3C"/>
    <w:rsid w:val="00EA5E45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6FA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1E7A"/>
    <w:rsid w:val="00EC21FC"/>
    <w:rsid w:val="00EC23EC"/>
    <w:rsid w:val="00EC2A7F"/>
    <w:rsid w:val="00EC3020"/>
    <w:rsid w:val="00EC3215"/>
    <w:rsid w:val="00EC3523"/>
    <w:rsid w:val="00EC37C7"/>
    <w:rsid w:val="00EC3BCC"/>
    <w:rsid w:val="00EC43B9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92F"/>
    <w:rsid w:val="00ED7CC5"/>
    <w:rsid w:val="00EE0A01"/>
    <w:rsid w:val="00EE0B64"/>
    <w:rsid w:val="00EE0DDF"/>
    <w:rsid w:val="00EE1221"/>
    <w:rsid w:val="00EE2323"/>
    <w:rsid w:val="00EE2401"/>
    <w:rsid w:val="00EE244E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E7D74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B61"/>
    <w:rsid w:val="00F014E1"/>
    <w:rsid w:val="00F015B0"/>
    <w:rsid w:val="00F017B1"/>
    <w:rsid w:val="00F0234C"/>
    <w:rsid w:val="00F02656"/>
    <w:rsid w:val="00F02D09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0477"/>
    <w:rsid w:val="00F113A4"/>
    <w:rsid w:val="00F114E5"/>
    <w:rsid w:val="00F11C21"/>
    <w:rsid w:val="00F11DD2"/>
    <w:rsid w:val="00F12987"/>
    <w:rsid w:val="00F1298B"/>
    <w:rsid w:val="00F13768"/>
    <w:rsid w:val="00F13AF1"/>
    <w:rsid w:val="00F13FBF"/>
    <w:rsid w:val="00F15C38"/>
    <w:rsid w:val="00F15C94"/>
    <w:rsid w:val="00F1610A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4FC3"/>
    <w:rsid w:val="00F251F7"/>
    <w:rsid w:val="00F2550F"/>
    <w:rsid w:val="00F261DF"/>
    <w:rsid w:val="00F26AE1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C47"/>
    <w:rsid w:val="00F31010"/>
    <w:rsid w:val="00F314B9"/>
    <w:rsid w:val="00F31A9E"/>
    <w:rsid w:val="00F327F2"/>
    <w:rsid w:val="00F3352B"/>
    <w:rsid w:val="00F33585"/>
    <w:rsid w:val="00F336A1"/>
    <w:rsid w:val="00F337FA"/>
    <w:rsid w:val="00F348F4"/>
    <w:rsid w:val="00F349B7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67B"/>
    <w:rsid w:val="00F417F9"/>
    <w:rsid w:val="00F41E9A"/>
    <w:rsid w:val="00F4200F"/>
    <w:rsid w:val="00F42566"/>
    <w:rsid w:val="00F439E2"/>
    <w:rsid w:val="00F43D03"/>
    <w:rsid w:val="00F4462C"/>
    <w:rsid w:val="00F44652"/>
    <w:rsid w:val="00F44DAA"/>
    <w:rsid w:val="00F44DC6"/>
    <w:rsid w:val="00F44FBF"/>
    <w:rsid w:val="00F45087"/>
    <w:rsid w:val="00F45BBC"/>
    <w:rsid w:val="00F45D52"/>
    <w:rsid w:val="00F46376"/>
    <w:rsid w:val="00F46CFD"/>
    <w:rsid w:val="00F47019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7160"/>
    <w:rsid w:val="00F778E3"/>
    <w:rsid w:val="00F77A47"/>
    <w:rsid w:val="00F80E8C"/>
    <w:rsid w:val="00F80EBD"/>
    <w:rsid w:val="00F80EE6"/>
    <w:rsid w:val="00F81309"/>
    <w:rsid w:val="00F81DC7"/>
    <w:rsid w:val="00F8286B"/>
    <w:rsid w:val="00F8303D"/>
    <w:rsid w:val="00F831EE"/>
    <w:rsid w:val="00F8351E"/>
    <w:rsid w:val="00F83A13"/>
    <w:rsid w:val="00F84299"/>
    <w:rsid w:val="00F84531"/>
    <w:rsid w:val="00F8490C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27ED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283"/>
    <w:rsid w:val="00FA4396"/>
    <w:rsid w:val="00FA4C9E"/>
    <w:rsid w:val="00FA4E3A"/>
    <w:rsid w:val="00FA5F9F"/>
    <w:rsid w:val="00FA639F"/>
    <w:rsid w:val="00FA6474"/>
    <w:rsid w:val="00FA653D"/>
    <w:rsid w:val="00FA7ACF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46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B8D"/>
    <w:rsid w:val="00FD6225"/>
    <w:rsid w:val="00FD657B"/>
    <w:rsid w:val="00FD6628"/>
    <w:rsid w:val="00FD6709"/>
    <w:rsid w:val="00FD6A37"/>
    <w:rsid w:val="00FD70B4"/>
    <w:rsid w:val="00FD72A6"/>
    <w:rsid w:val="00FD7891"/>
    <w:rsid w:val="00FD7DA0"/>
    <w:rsid w:val="00FE0174"/>
    <w:rsid w:val="00FE0327"/>
    <w:rsid w:val="00FE13FE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1561</TotalTime>
  <Pages>16</Pages>
  <Words>2845</Words>
  <Characters>16223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19030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Supakpen, Somudorn</cp:lastModifiedBy>
  <cp:revision>357</cp:revision>
  <cp:lastPrinted>2024-08-06T02:55:00Z</cp:lastPrinted>
  <dcterms:created xsi:type="dcterms:W3CDTF">2023-07-27T07:16:00Z</dcterms:created>
  <dcterms:modified xsi:type="dcterms:W3CDTF">2024-08-13T05:07:00Z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</Properties>
</file>