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06544" w14:textId="77777777"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195C5C">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14:paraId="77B9BC70"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2B7F139E"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452062D9"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067CFF7E" w14:textId="77777777" w:rsidR="00AE5D2D" w:rsidRPr="00AE5D2D" w:rsidRDefault="00AE5D2D" w:rsidP="00AE5D2D">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 xml:space="preserve">CHUWIT FARM (2019) </w:t>
      </w:r>
      <w:r w:rsidRPr="00AE5D2D">
        <w:rPr>
          <w:rFonts w:ascii="Times New Roman" w:hAnsi="Times New Roman"/>
          <w:b/>
          <w:bCs/>
          <w:sz w:val="28"/>
          <w:szCs w:val="28"/>
        </w:rPr>
        <w:t xml:space="preserve">PUBLIC COMPANY LIMITED </w:t>
      </w:r>
    </w:p>
    <w:p w14:paraId="48E66BF9" w14:textId="77777777" w:rsidR="00997357" w:rsidRPr="009350A1" w:rsidRDefault="00997357" w:rsidP="00997357">
      <w:pPr>
        <w:rPr>
          <w:rFonts w:ascii="Times New Roman" w:hAnsi="Times New Roman"/>
          <w:b/>
          <w:bCs/>
          <w:sz w:val="28"/>
          <w:szCs w:val="28"/>
        </w:rPr>
      </w:pPr>
    </w:p>
    <w:p w14:paraId="4AC8F969" w14:textId="77777777" w:rsidR="00997357" w:rsidRPr="00A677BA" w:rsidRDefault="00997357" w:rsidP="00997357">
      <w:pPr>
        <w:rPr>
          <w:rFonts w:ascii="Times New Roman" w:hAnsi="Times New Roman"/>
          <w:b/>
          <w:bCs/>
          <w:sz w:val="28"/>
          <w:szCs w:val="28"/>
        </w:rPr>
      </w:pPr>
    </w:p>
    <w:bookmarkEnd w:id="1"/>
    <w:p w14:paraId="1B1515B3" w14:textId="77777777"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14:paraId="12EE44BA" w14:textId="32A00A02"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D22225">
        <w:rPr>
          <w:rFonts w:ascii="Times New Roman" w:hAnsi="Times New Roman"/>
        </w:rPr>
        <w:t>June 30, 2024</w:t>
      </w:r>
    </w:p>
    <w:p w14:paraId="59CF5F19"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14:paraId="03801F86"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14:paraId="6545F832" w14:textId="77777777" w:rsidR="00997357" w:rsidRPr="00A677BA" w:rsidRDefault="00997357" w:rsidP="00997357">
      <w:pPr>
        <w:spacing w:after="200"/>
        <w:jc w:val="center"/>
        <w:rPr>
          <w:rFonts w:ascii="Times New Roman" w:hAnsi="Times New Roman"/>
          <w:b/>
          <w:bCs/>
          <w:sz w:val="28"/>
          <w:szCs w:val="28"/>
        </w:rPr>
      </w:pPr>
    </w:p>
    <w:p w14:paraId="484F8FEC"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2F5130F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8CF701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90BAA0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F8589B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100B81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3A28A2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D9A6DB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8707E6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EAF1BE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ECD390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21123B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6943EF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040132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52C547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0B1AFD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BB3224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2368B2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1846307"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ED7EEEB" w14:textId="77777777"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CF56C03"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E3D833C"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B354F64" w14:textId="77777777" w:rsidR="009350A1" w:rsidRDefault="009350A1"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8E06DF5"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4E7560D"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49DD08EA" w14:textId="77777777" w:rsidR="00997357" w:rsidRPr="00A677BA" w:rsidRDefault="00997357" w:rsidP="00997357">
      <w:pPr>
        <w:spacing w:line="240" w:lineRule="auto"/>
        <w:rPr>
          <w:rFonts w:ascii="Times New Roman" w:hAnsi="Times New Roman"/>
          <w:b/>
          <w:bCs/>
          <w:i/>
          <w:iCs/>
          <w:sz w:val="10"/>
          <w:szCs w:val="10"/>
        </w:rPr>
      </w:pPr>
    </w:p>
    <w:p w14:paraId="3FABCAD4"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3C910E58" w14:textId="77777777"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23E00BF4" w14:textId="77777777"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65375C24" w14:textId="77777777"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17D6BC61"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24058CE9"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03FB9EEA" w14:textId="77777777" w:rsidR="00D24EED" w:rsidRDefault="00D24EED"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14:paraId="670C296F" w14:textId="77777777" w:rsidR="00AF44CE" w:rsidRPr="00B177A9" w:rsidRDefault="00AF44CE"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sz w:val="20"/>
          <w:szCs w:val="20"/>
        </w:rPr>
      </w:pPr>
    </w:p>
    <w:p w14:paraId="5069A9C3" w14:textId="17380C65" w:rsidR="00AE5D2D" w:rsidRDefault="00997357"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887DDD">
        <w:rPr>
          <w:rFonts w:ascii="Times New Roman" w:hAnsi="Times New Roman"/>
          <w:sz w:val="22"/>
          <w:szCs w:val="22"/>
        </w:rPr>
        <w:t xml:space="preserve">Chuwit Farm (2019) </w:t>
      </w:r>
      <w:r w:rsidR="00AE5D2D">
        <w:rPr>
          <w:rFonts w:ascii="Times New Roman" w:hAnsi="Times New Roman"/>
          <w:sz w:val="22"/>
          <w:szCs w:val="22"/>
        </w:rPr>
        <w:t xml:space="preserve">Public </w:t>
      </w:r>
      <w:r w:rsidR="00DC6C37">
        <w:rPr>
          <w:rFonts w:ascii="Times New Roman" w:hAnsi="Times New Roman"/>
          <w:sz w:val="22"/>
          <w:szCs w:val="22"/>
        </w:rPr>
        <w:t>Company Limited</w:t>
      </w:r>
    </w:p>
    <w:p w14:paraId="00A28D30" w14:textId="77777777" w:rsidR="00AF44CE" w:rsidRPr="008D0CF4" w:rsidRDefault="00AF44CE" w:rsidP="00546E72">
      <w:pPr>
        <w:spacing w:line="276" w:lineRule="auto"/>
        <w:jc w:val="both"/>
        <w:rPr>
          <w:rFonts w:ascii="Times New Roman" w:hAnsi="Times New Roman"/>
          <w:sz w:val="16"/>
          <w:szCs w:val="16"/>
        </w:rPr>
      </w:pPr>
    </w:p>
    <w:p w14:paraId="770F1AC3" w14:textId="0F8B7110" w:rsidR="001D08DB" w:rsidRPr="004A1AD8" w:rsidRDefault="001D08DB"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r w:rsidR="00887DDD">
        <w:rPr>
          <w:rFonts w:ascii="Times New Roman" w:hAnsi="Times New Roman"/>
          <w:sz w:val="22"/>
          <w:szCs w:val="22"/>
        </w:rPr>
        <w:t xml:space="preserve">Chuwit Farm (2019) </w:t>
      </w:r>
      <w:r w:rsidR="00AE5D2D">
        <w:rPr>
          <w:rFonts w:ascii="Times New Roman" w:hAnsi="Times New Roman"/>
          <w:sz w:val="22"/>
          <w:szCs w:val="22"/>
        </w:rPr>
        <w:t xml:space="preserve">Public </w:t>
      </w:r>
      <w:r w:rsidRPr="00670D8A">
        <w:rPr>
          <w:rFonts w:ascii="Times New Roman" w:hAnsi="Times New Roman"/>
          <w:sz w:val="22"/>
          <w:szCs w:val="22"/>
        </w:rPr>
        <w:t xml:space="preserve">Company Limited as at </w:t>
      </w:r>
      <w:r w:rsidR="00D22225">
        <w:rPr>
          <w:rFonts w:ascii="Times New Roman" w:hAnsi="Times New Roman"/>
          <w:sz w:val="22"/>
          <w:szCs w:val="22"/>
        </w:rPr>
        <w:t>June 30, 2024</w:t>
      </w:r>
      <w:r w:rsidRPr="00670D8A">
        <w:rPr>
          <w:rFonts w:ascii="Times New Roman" w:hAnsi="Times New Roman"/>
          <w:sz w:val="22"/>
          <w:szCs w:val="22"/>
        </w:rPr>
        <w:t xml:space="preserve">, </w:t>
      </w:r>
      <w:r w:rsidR="006420C4">
        <w:rPr>
          <w:rFonts w:ascii="Times New Roman" w:hAnsi="Times New Roman"/>
          <w:sz w:val="22"/>
          <w:szCs w:val="22"/>
        </w:rPr>
        <w:t>and the statement</w:t>
      </w:r>
      <w:r w:rsidR="001045CD">
        <w:rPr>
          <w:rFonts w:ascii="Times New Roman" w:hAnsi="Times New Roman"/>
          <w:sz w:val="22"/>
          <w:szCs w:val="22"/>
        </w:rPr>
        <w:t>s</w:t>
      </w:r>
      <w:r>
        <w:rPr>
          <w:rFonts w:ascii="Times New Roman" w:hAnsi="Times New Roman"/>
          <w:sz w:val="22"/>
          <w:szCs w:val="22"/>
        </w:rPr>
        <w:t xml:space="preserve"> of comprehensive income</w:t>
      </w:r>
      <w:r w:rsidR="00D22225">
        <w:rPr>
          <w:rFonts w:ascii="Times New Roman" w:hAnsi="Times New Roman"/>
          <w:sz w:val="22"/>
          <w:szCs w:val="22"/>
        </w:rPr>
        <w:t xml:space="preserve"> for the three-month and six-month periods then ended,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BE409F">
        <w:rPr>
          <w:rFonts w:ascii="Times New Roman" w:hAnsi="Times New Roman"/>
          <w:sz w:val="22"/>
          <w:szCs w:val="22"/>
        </w:rPr>
        <w:t xml:space="preserve">for the </w:t>
      </w:r>
      <w:r w:rsidR="00D22225">
        <w:rPr>
          <w:rFonts w:ascii="Times New Roman" w:hAnsi="Times New Roman"/>
          <w:sz w:val="22"/>
          <w:szCs w:val="22"/>
        </w:rPr>
        <w:t>six</w:t>
      </w:r>
      <w:r w:rsidR="009350A1">
        <w:rPr>
          <w:rFonts w:ascii="Times New Roman" w:hAnsi="Times New Roman"/>
          <w:sz w:val="22"/>
          <w:szCs w:val="22"/>
        </w:rPr>
        <w:t xml:space="preserve">-month </w:t>
      </w:r>
      <w:r w:rsidR="00007C2C">
        <w:rPr>
          <w:rFonts w:ascii="Times New Roman" w:hAnsi="Times New Roman"/>
          <w:sz w:val="22"/>
          <w:szCs w:val="22"/>
        </w:rPr>
        <w:t>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14:paraId="1982B11D" w14:textId="77777777" w:rsidR="001D08DB" w:rsidRPr="00B177A9" w:rsidRDefault="001D08DB" w:rsidP="00546E72">
      <w:pPr>
        <w:spacing w:line="276" w:lineRule="auto"/>
        <w:jc w:val="thaiDistribute"/>
        <w:rPr>
          <w:rFonts w:ascii="Times New Roman" w:hAnsi="Times New Roman"/>
          <w:sz w:val="20"/>
          <w:szCs w:val="20"/>
        </w:rPr>
      </w:pPr>
    </w:p>
    <w:p w14:paraId="45D177BB" w14:textId="77777777" w:rsidR="001D08DB" w:rsidRPr="004C5E97" w:rsidRDefault="00831CDD" w:rsidP="00546E72">
      <w:pPr>
        <w:spacing w:line="276" w:lineRule="auto"/>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14:paraId="0FEB24BE" w14:textId="77777777" w:rsidR="001D08DB" w:rsidRPr="00B177A9" w:rsidRDefault="001D08DB" w:rsidP="00546E72">
      <w:pPr>
        <w:spacing w:line="276" w:lineRule="auto"/>
        <w:jc w:val="both"/>
        <w:rPr>
          <w:rFonts w:ascii="Times New Roman" w:hAnsi="Times New Roman"/>
          <w:sz w:val="16"/>
          <w:szCs w:val="16"/>
        </w:rPr>
      </w:pPr>
    </w:p>
    <w:p w14:paraId="4AED3E67" w14:textId="77777777" w:rsidR="001D08DB" w:rsidRDefault="001D08DB" w:rsidP="00546E72">
      <w:pPr>
        <w:spacing w:line="276" w:lineRule="auto"/>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14:paraId="0A7FC3CC" w14:textId="77777777" w:rsidR="001D08DB" w:rsidRPr="00B177A9" w:rsidRDefault="001D08DB" w:rsidP="00546E72">
      <w:pPr>
        <w:spacing w:line="276" w:lineRule="auto"/>
        <w:jc w:val="both"/>
        <w:rPr>
          <w:rFonts w:ascii="Times New Roman" w:hAnsi="Times New Roman"/>
          <w:sz w:val="20"/>
          <w:szCs w:val="20"/>
        </w:rPr>
      </w:pPr>
    </w:p>
    <w:p w14:paraId="62871C6F" w14:textId="77777777" w:rsidR="001D08DB" w:rsidRPr="00287900" w:rsidRDefault="001D08DB" w:rsidP="00546E72">
      <w:pPr>
        <w:spacing w:line="276" w:lineRule="auto"/>
        <w:jc w:val="both"/>
        <w:rPr>
          <w:rFonts w:ascii="Times New Roman" w:hAnsi="Times New Roman"/>
          <w:b/>
          <w:bCs/>
          <w:sz w:val="22"/>
          <w:szCs w:val="22"/>
        </w:rPr>
      </w:pPr>
      <w:r w:rsidRPr="00287900">
        <w:rPr>
          <w:rFonts w:ascii="Times New Roman" w:hAnsi="Times New Roman"/>
          <w:b/>
          <w:bCs/>
          <w:sz w:val="22"/>
          <w:szCs w:val="22"/>
        </w:rPr>
        <w:t>Conclusion</w:t>
      </w:r>
    </w:p>
    <w:p w14:paraId="745AB86B" w14:textId="77777777" w:rsidR="001D08DB" w:rsidRPr="00B177A9" w:rsidRDefault="001D08DB" w:rsidP="00546E72">
      <w:pPr>
        <w:spacing w:line="276" w:lineRule="auto"/>
        <w:jc w:val="both"/>
        <w:rPr>
          <w:rFonts w:ascii="Times New Roman" w:hAnsi="Times New Roman"/>
          <w:sz w:val="16"/>
          <w:szCs w:val="16"/>
        </w:rPr>
      </w:pPr>
    </w:p>
    <w:p w14:paraId="5761E8DD" w14:textId="77777777" w:rsidR="001D08DB" w:rsidRPr="004A1AD8" w:rsidRDefault="001D08DB" w:rsidP="00546E72">
      <w:pPr>
        <w:spacing w:line="276" w:lineRule="auto"/>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14:paraId="622F5A33" w14:textId="77777777" w:rsidR="001D08DB" w:rsidRPr="009350A1" w:rsidRDefault="001D08DB" w:rsidP="00546E72">
      <w:pPr>
        <w:spacing w:line="276" w:lineRule="auto"/>
        <w:jc w:val="both"/>
        <w:rPr>
          <w:rFonts w:ascii="Times New Roman" w:hAnsi="Times New Roman"/>
          <w:sz w:val="20"/>
          <w:szCs w:val="20"/>
        </w:rPr>
      </w:pPr>
    </w:p>
    <w:p w14:paraId="4DA4304A" w14:textId="77777777" w:rsidR="00553729" w:rsidRPr="009350A1" w:rsidRDefault="00553729"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0"/>
          <w:szCs w:val="20"/>
        </w:rPr>
      </w:pPr>
    </w:p>
    <w:p w14:paraId="2EDD77F3" w14:textId="77777777" w:rsidR="00F02005" w:rsidRPr="009350A1" w:rsidRDefault="00F02005"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0"/>
          <w:szCs w:val="20"/>
        </w:rPr>
      </w:pPr>
    </w:p>
    <w:p w14:paraId="014F82CB" w14:textId="77777777" w:rsidR="00CA710C" w:rsidRPr="009350A1" w:rsidRDefault="00CA710C"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0"/>
          <w:szCs w:val="20"/>
        </w:rPr>
      </w:pPr>
    </w:p>
    <w:p w14:paraId="62594D3B" w14:textId="77777777" w:rsidR="00CA710C" w:rsidRPr="009350A1" w:rsidRDefault="00CA710C"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0"/>
          <w:szCs w:val="20"/>
        </w:rPr>
      </w:pPr>
    </w:p>
    <w:p w14:paraId="16F4C613" w14:textId="77777777" w:rsidR="001D08DB" w:rsidRPr="00802E3C" w:rsidRDefault="00D44666"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r>
        <w:rPr>
          <w:rFonts w:ascii="Times New Roman" w:hAnsi="Times New Roman"/>
          <w:sz w:val="22"/>
          <w:szCs w:val="22"/>
        </w:rPr>
        <w:t>(</w:t>
      </w:r>
      <w:r w:rsidR="00887DDD" w:rsidRPr="00887DDD">
        <w:rPr>
          <w:rFonts w:ascii="Times New Roman" w:hAnsi="Times New Roman"/>
          <w:sz w:val="22"/>
          <w:szCs w:val="22"/>
        </w:rPr>
        <w:t>Mr. Methee Ratanasrimetha</w:t>
      </w:r>
      <w:r w:rsidR="00FA5AAB">
        <w:rPr>
          <w:rFonts w:ascii="Times New Roman" w:hAnsi="Times New Roman"/>
          <w:sz w:val="22"/>
          <w:szCs w:val="22"/>
        </w:rPr>
        <w:t>)</w:t>
      </w:r>
    </w:p>
    <w:p w14:paraId="475F8C96" w14:textId="77777777" w:rsidR="001D08DB" w:rsidRPr="00802E3C" w:rsidRDefault="001D08DB"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r w:rsidRPr="00802E3C">
        <w:rPr>
          <w:rFonts w:ascii="Times New Roman" w:hAnsi="Times New Roman"/>
          <w:sz w:val="22"/>
          <w:szCs w:val="22"/>
        </w:rPr>
        <w:t>Certified Public Accountant</w:t>
      </w:r>
    </w:p>
    <w:p w14:paraId="37A12D7C" w14:textId="77777777" w:rsidR="001D08DB" w:rsidRPr="00B177A9" w:rsidRDefault="001D08DB" w:rsidP="00546E72">
      <w:pPr>
        <w:pStyle w:val="NoSpacing"/>
        <w:spacing w:line="276" w:lineRule="auto"/>
        <w:rPr>
          <w:rFonts w:ascii="Times New Roman" w:hAnsi="Times New Roman" w:cs="Times New Roman"/>
          <w:sz w:val="22"/>
        </w:rPr>
      </w:pPr>
      <w:r w:rsidRPr="00B177A9">
        <w:rPr>
          <w:rFonts w:ascii="Times New Roman" w:hAnsi="Times New Roman" w:cs="Times New Roman"/>
          <w:sz w:val="22"/>
        </w:rPr>
        <w:t xml:space="preserve">Registration No. </w:t>
      </w:r>
      <w:r w:rsidR="00887DDD">
        <w:rPr>
          <w:rFonts w:ascii="Times New Roman" w:hAnsi="Times New Roman" w:cs="Times New Roman"/>
          <w:sz w:val="22"/>
        </w:rPr>
        <w:t>3425</w:t>
      </w:r>
    </w:p>
    <w:p w14:paraId="3D5AC377" w14:textId="77777777" w:rsidR="001D08DB" w:rsidRDefault="001D08DB" w:rsidP="00546E72">
      <w:pPr>
        <w:pStyle w:val="NoSpacing"/>
        <w:spacing w:line="276" w:lineRule="auto"/>
        <w:rPr>
          <w:rFonts w:ascii="Times New Roman" w:hAnsi="Times New Roman" w:cs="Times New Roman"/>
          <w:sz w:val="16"/>
          <w:szCs w:val="16"/>
        </w:rPr>
      </w:pPr>
    </w:p>
    <w:p w14:paraId="5E0988C4" w14:textId="77777777" w:rsidR="00AB1885" w:rsidRPr="00B177A9" w:rsidRDefault="00AB1885" w:rsidP="00546E72">
      <w:pPr>
        <w:pStyle w:val="NoSpacing"/>
        <w:spacing w:line="276" w:lineRule="auto"/>
        <w:rPr>
          <w:rFonts w:ascii="Times New Roman" w:hAnsi="Times New Roman" w:cs="Times New Roman"/>
          <w:sz w:val="16"/>
          <w:szCs w:val="16"/>
        </w:rPr>
      </w:pPr>
    </w:p>
    <w:p w14:paraId="2ED0AD8E" w14:textId="77777777" w:rsidR="001D08DB" w:rsidRPr="00C043F5" w:rsidRDefault="001D08DB"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r>
        <w:rPr>
          <w:rFonts w:ascii="Times New Roman" w:hAnsi="Times New Roman"/>
          <w:sz w:val="22"/>
          <w:szCs w:val="22"/>
        </w:rPr>
        <w:t>M.R. &amp; ASSOCIATES CO., LTD.</w:t>
      </w:r>
    </w:p>
    <w:p w14:paraId="169EFF13" w14:textId="77777777" w:rsidR="001D08DB" w:rsidRDefault="001D08DB"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14:paraId="06BDECF6" w14:textId="1F9D6AD3" w:rsidR="009350A1" w:rsidRPr="00A677BA" w:rsidRDefault="00D22225" w:rsidP="0093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r w:rsidRPr="00B45138">
        <w:rPr>
          <w:rFonts w:ascii="Times New Roman" w:hAnsi="Times New Roman"/>
          <w:sz w:val="22"/>
          <w:szCs w:val="22"/>
        </w:rPr>
        <w:t>August</w:t>
      </w:r>
      <w:r w:rsidR="00AB1885" w:rsidRPr="00B45138">
        <w:rPr>
          <w:rFonts w:ascii="Times New Roman" w:hAnsi="Times New Roman"/>
          <w:sz w:val="22"/>
          <w:szCs w:val="22"/>
        </w:rPr>
        <w:t xml:space="preserve"> </w:t>
      </w:r>
      <w:r w:rsidR="00B45138" w:rsidRPr="00B45138">
        <w:rPr>
          <w:rFonts w:ascii="Times New Roman" w:hAnsi="Times New Roman"/>
          <w:sz w:val="22"/>
          <w:szCs w:val="22"/>
        </w:rPr>
        <w:t>5</w:t>
      </w:r>
      <w:r w:rsidR="001D08DB" w:rsidRPr="00B45138">
        <w:rPr>
          <w:rFonts w:ascii="Times New Roman" w:hAnsi="Times New Roman"/>
          <w:sz w:val="22"/>
          <w:szCs w:val="22"/>
        </w:rPr>
        <w:t xml:space="preserve">, </w:t>
      </w:r>
      <w:r w:rsidR="00546E72" w:rsidRPr="00B45138">
        <w:rPr>
          <w:rFonts w:ascii="Times New Roman" w:hAnsi="Times New Roman"/>
          <w:sz w:val="22"/>
          <w:szCs w:val="22"/>
        </w:rPr>
        <w:t>202</w:t>
      </w:r>
      <w:r w:rsidR="009350A1" w:rsidRPr="00B45138">
        <w:rPr>
          <w:rFonts w:ascii="Times New Roman" w:hAnsi="Times New Roman"/>
          <w:sz w:val="22"/>
          <w:szCs w:val="22"/>
        </w:rPr>
        <w:t>4</w:t>
      </w:r>
    </w:p>
    <w:p w14:paraId="6CAC3140" w14:textId="1EAC7915" w:rsidR="001D08DB" w:rsidRPr="00A677BA" w:rsidRDefault="001D08DB" w:rsidP="00D9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p>
    <w:sectPr w:rsidR="001D08DB" w:rsidRPr="00A677BA" w:rsidSect="00195C5C">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0D4BC" w14:textId="77777777" w:rsidR="00945700" w:rsidRDefault="00945700">
      <w:r>
        <w:separator/>
      </w:r>
    </w:p>
  </w:endnote>
  <w:endnote w:type="continuationSeparator" w:id="0">
    <w:p w14:paraId="10436DF0" w14:textId="77777777" w:rsidR="00945700" w:rsidRDefault="0094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46393" w14:textId="77777777" w:rsidR="00F554F6" w:rsidRDefault="00746501"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14:paraId="05DCCCDB" w14:textId="77777777" w:rsidR="00F554F6" w:rsidRDefault="00F554F6"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33C2D" w14:textId="77777777" w:rsidR="00F554F6" w:rsidRPr="00A75464" w:rsidRDefault="00746501"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0B7042">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14:paraId="2A3845FF" w14:textId="77777777"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C6CEC" w14:textId="77777777" w:rsidR="00F554F6" w:rsidRDefault="00F554F6"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F1083" w14:textId="77777777" w:rsidR="00945700" w:rsidRDefault="00945700">
      <w:r>
        <w:separator/>
      </w:r>
    </w:p>
  </w:footnote>
  <w:footnote w:type="continuationSeparator" w:id="0">
    <w:p w14:paraId="6C42D854" w14:textId="77777777" w:rsidR="00945700" w:rsidRDefault="00945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882710280">
    <w:abstractNumId w:val="6"/>
  </w:num>
  <w:num w:numId="2" w16cid:durableId="26149420">
    <w:abstractNumId w:val="5"/>
  </w:num>
  <w:num w:numId="3" w16cid:durableId="1941987594">
    <w:abstractNumId w:val="9"/>
  </w:num>
  <w:num w:numId="4" w16cid:durableId="316342623">
    <w:abstractNumId w:val="7"/>
  </w:num>
  <w:num w:numId="5" w16cid:durableId="825051404">
    <w:abstractNumId w:val="8"/>
  </w:num>
  <w:num w:numId="6" w16cid:durableId="2144536996">
    <w:abstractNumId w:val="3"/>
  </w:num>
  <w:num w:numId="7" w16cid:durableId="1226837288">
    <w:abstractNumId w:val="2"/>
  </w:num>
  <w:num w:numId="8" w16cid:durableId="63338077">
    <w:abstractNumId w:val="0"/>
  </w:num>
  <w:num w:numId="9" w16cid:durableId="1505314103">
    <w:abstractNumId w:val="1"/>
  </w:num>
  <w:num w:numId="10" w16cid:durableId="1315525070">
    <w:abstractNumId w:val="4"/>
  </w:num>
  <w:num w:numId="11" w16cid:durableId="65734376">
    <w:abstractNumId w:val="21"/>
  </w:num>
  <w:num w:numId="12" w16cid:durableId="1993216190">
    <w:abstractNumId w:val="17"/>
  </w:num>
  <w:num w:numId="13" w16cid:durableId="946424565">
    <w:abstractNumId w:val="28"/>
  </w:num>
  <w:num w:numId="14" w16cid:durableId="1963226747">
    <w:abstractNumId w:val="19"/>
  </w:num>
  <w:num w:numId="15" w16cid:durableId="1564632678">
    <w:abstractNumId w:val="23"/>
  </w:num>
  <w:num w:numId="16" w16cid:durableId="1891571653">
    <w:abstractNumId w:val="16"/>
  </w:num>
  <w:num w:numId="17" w16cid:durableId="1879396558">
    <w:abstractNumId w:val="32"/>
  </w:num>
  <w:num w:numId="18" w16cid:durableId="572663426">
    <w:abstractNumId w:val="24"/>
  </w:num>
  <w:num w:numId="19" w16cid:durableId="786462791">
    <w:abstractNumId w:val="11"/>
  </w:num>
  <w:num w:numId="20" w16cid:durableId="826634651">
    <w:abstractNumId w:val="22"/>
  </w:num>
  <w:num w:numId="21" w16cid:durableId="1937051000">
    <w:abstractNumId w:val="30"/>
  </w:num>
  <w:num w:numId="22" w16cid:durableId="2047368331">
    <w:abstractNumId w:val="10"/>
  </w:num>
  <w:num w:numId="23" w16cid:durableId="706175854">
    <w:abstractNumId w:val="18"/>
  </w:num>
  <w:num w:numId="24" w16cid:durableId="337924788">
    <w:abstractNumId w:val="12"/>
  </w:num>
  <w:num w:numId="25" w16cid:durableId="1921939956">
    <w:abstractNumId w:val="31"/>
  </w:num>
  <w:num w:numId="26" w16cid:durableId="1464469262">
    <w:abstractNumId w:val="29"/>
  </w:num>
  <w:num w:numId="27" w16cid:durableId="1141388503">
    <w:abstractNumId w:val="26"/>
  </w:num>
  <w:num w:numId="28" w16cid:durableId="1448619400">
    <w:abstractNumId w:val="27"/>
  </w:num>
  <w:num w:numId="29" w16cid:durableId="1278103786">
    <w:abstractNumId w:val="14"/>
  </w:num>
  <w:num w:numId="30" w16cid:durableId="349645936">
    <w:abstractNumId w:val="20"/>
  </w:num>
  <w:num w:numId="31" w16cid:durableId="466552221">
    <w:abstractNumId w:val="15"/>
  </w:num>
  <w:num w:numId="32" w16cid:durableId="1902641449">
    <w:abstractNumId w:val="13"/>
  </w:num>
  <w:num w:numId="33" w16cid:durableId="166023428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B7042"/>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5419"/>
    <w:rsid w:val="000E733D"/>
    <w:rsid w:val="000E77C8"/>
    <w:rsid w:val="000F099C"/>
    <w:rsid w:val="000F146E"/>
    <w:rsid w:val="000F1F11"/>
    <w:rsid w:val="000F2355"/>
    <w:rsid w:val="000F4124"/>
    <w:rsid w:val="000F69A7"/>
    <w:rsid w:val="000F7D9B"/>
    <w:rsid w:val="00100B00"/>
    <w:rsid w:val="00101B39"/>
    <w:rsid w:val="00101D73"/>
    <w:rsid w:val="00101E71"/>
    <w:rsid w:val="00101F37"/>
    <w:rsid w:val="001028E3"/>
    <w:rsid w:val="00102DD6"/>
    <w:rsid w:val="001040CB"/>
    <w:rsid w:val="001045CD"/>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11E0"/>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5C5C"/>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2121"/>
    <w:rsid w:val="001F5F6E"/>
    <w:rsid w:val="001F69E6"/>
    <w:rsid w:val="001F7047"/>
    <w:rsid w:val="001F7BF0"/>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82"/>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DA1"/>
    <w:rsid w:val="00504E66"/>
    <w:rsid w:val="005055BD"/>
    <w:rsid w:val="00506B62"/>
    <w:rsid w:val="00506CFE"/>
    <w:rsid w:val="00506E21"/>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46E72"/>
    <w:rsid w:val="00546F69"/>
    <w:rsid w:val="00550234"/>
    <w:rsid w:val="005504E5"/>
    <w:rsid w:val="00550A97"/>
    <w:rsid w:val="005518AB"/>
    <w:rsid w:val="00553729"/>
    <w:rsid w:val="00553852"/>
    <w:rsid w:val="00555326"/>
    <w:rsid w:val="00555861"/>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501"/>
    <w:rsid w:val="00746C48"/>
    <w:rsid w:val="00747AE3"/>
    <w:rsid w:val="00747C05"/>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1E06"/>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DDD"/>
    <w:rsid w:val="00887F08"/>
    <w:rsid w:val="0089059D"/>
    <w:rsid w:val="0089096F"/>
    <w:rsid w:val="00890F8C"/>
    <w:rsid w:val="008920DD"/>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BF9"/>
    <w:rsid w:val="008D3CC4"/>
    <w:rsid w:val="008D512C"/>
    <w:rsid w:val="008D7122"/>
    <w:rsid w:val="008D726E"/>
    <w:rsid w:val="008D77A5"/>
    <w:rsid w:val="008D77D4"/>
    <w:rsid w:val="008D7D7D"/>
    <w:rsid w:val="008E03C4"/>
    <w:rsid w:val="008E0CB9"/>
    <w:rsid w:val="008E142A"/>
    <w:rsid w:val="008E2AC3"/>
    <w:rsid w:val="008E3987"/>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3AA"/>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50A1"/>
    <w:rsid w:val="00936332"/>
    <w:rsid w:val="00936B47"/>
    <w:rsid w:val="0093736A"/>
    <w:rsid w:val="0093796E"/>
    <w:rsid w:val="00942F86"/>
    <w:rsid w:val="00944693"/>
    <w:rsid w:val="0094553C"/>
    <w:rsid w:val="00945700"/>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1111"/>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85"/>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36F1"/>
    <w:rsid w:val="00AE493F"/>
    <w:rsid w:val="00AE58AA"/>
    <w:rsid w:val="00AE5D2D"/>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7C"/>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138"/>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1C8E"/>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DCA"/>
    <w:rsid w:val="00D16F65"/>
    <w:rsid w:val="00D17EC1"/>
    <w:rsid w:val="00D21319"/>
    <w:rsid w:val="00D2159B"/>
    <w:rsid w:val="00D21A95"/>
    <w:rsid w:val="00D21E78"/>
    <w:rsid w:val="00D22225"/>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B88"/>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4313"/>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C78"/>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478B"/>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B7A"/>
    <w:rsid w:val="00F62F2F"/>
    <w:rsid w:val="00F64972"/>
    <w:rsid w:val="00F65CA1"/>
    <w:rsid w:val="00F66E28"/>
    <w:rsid w:val="00F71813"/>
    <w:rsid w:val="00F72101"/>
    <w:rsid w:val="00F729BA"/>
    <w:rsid w:val="00F73BB1"/>
    <w:rsid w:val="00F73EDE"/>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AA38F1C"/>
  <w15:docId w15:val="{85E04B35-DD1E-4F76-A016-A33E1397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9E99F-CBBF-4FA7-918B-9550F8FB9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2</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nittaya_cfarm@hotmail.com</cp:lastModifiedBy>
  <cp:revision>2</cp:revision>
  <cp:lastPrinted>2023-11-08T12:29:00Z</cp:lastPrinted>
  <dcterms:created xsi:type="dcterms:W3CDTF">2024-08-05T08:08:00Z</dcterms:created>
  <dcterms:modified xsi:type="dcterms:W3CDTF">2024-08-05T08:08:00Z</dcterms:modified>
</cp:coreProperties>
</file>