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4D60" w14:textId="62B12CCB" w:rsidR="00804175" w:rsidRPr="00C05013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  <w:r w:rsidRPr="00C05013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หมายเหตุ</w:t>
      </w:r>
      <w:r w:rsidRPr="00C05013">
        <w:rPr>
          <w:rFonts w:ascii="Angsana New" w:hAnsi="Angsana New" w:cs="Angsana New"/>
          <w:b w:val="0"/>
          <w:bCs/>
          <w:sz w:val="28"/>
          <w:szCs w:val="28"/>
        </w:rPr>
        <w:tab/>
      </w:r>
      <w:r w:rsidRPr="00C05013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สารบัญ</w:t>
      </w:r>
      <w:r w:rsidR="000838C3" w:rsidRPr="00C05013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 xml:space="preserve"> </w:t>
      </w:r>
    </w:p>
    <w:p w14:paraId="182B45F8" w14:textId="77777777" w:rsidR="00081F88" w:rsidRPr="00C05013" w:rsidRDefault="00081F88" w:rsidP="0029720A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</w:p>
    <w:p w14:paraId="4CE56EB3" w14:textId="7AC319C3" w:rsidR="00C12064" w:rsidRPr="00C05013" w:rsidRDefault="00C12064" w:rsidP="00C1206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03B64113" w14:textId="77777777" w:rsidR="00804175" w:rsidRPr="00C05013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C05013">
        <w:rPr>
          <w:rFonts w:ascii="Angsana New" w:hAnsi="Angsana New" w:cs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A139E13" w14:textId="76E6BCA9" w:rsidR="00804175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  <w:lang w:bidi="th-TH"/>
        </w:rPr>
        <w:t>ที่ดิน อาคารและอุปกรณ์</w:t>
      </w:r>
    </w:p>
    <w:p w14:paraId="0CE092DD" w14:textId="01D9C2F2" w:rsidR="00DA7800" w:rsidRPr="00C05013" w:rsidRDefault="00DA7800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ทุนเรือนหุ้น</w:t>
      </w:r>
    </w:p>
    <w:p w14:paraId="7978EFC1" w14:textId="0E6625F9" w:rsidR="00804175" w:rsidRDefault="00F82A3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C05013">
        <w:rPr>
          <w:rFonts w:ascii="Angsana New" w:hAnsi="Angsana New" w:cs="Angsana New"/>
          <w:sz w:val="28"/>
          <w:szCs w:val="28"/>
          <w:cs/>
          <w:lang w:bidi="th-TH"/>
        </w:rPr>
        <w:t>ส่วนงานดำเนินงาน</w:t>
      </w:r>
      <w:r w:rsidR="00F85C2F" w:rsidRPr="00C05013">
        <w:rPr>
          <w:rFonts w:ascii="Angsana New" w:hAnsi="Angsana New" w:cs="Angsana New"/>
          <w:sz w:val="28"/>
          <w:szCs w:val="28"/>
          <w:cs/>
          <w:lang w:bidi="th-TH"/>
        </w:rPr>
        <w:t>และการจำแนกรายได้</w:t>
      </w:r>
    </w:p>
    <w:p w14:paraId="4C795087" w14:textId="18CF54E2" w:rsidR="00594258" w:rsidRDefault="00C06690" w:rsidP="009435D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กำไรต่อหุ้น</w:t>
      </w:r>
    </w:p>
    <w:p w14:paraId="053F0DFA" w14:textId="20823E00" w:rsidR="008267DB" w:rsidRPr="008267DB" w:rsidRDefault="008267DB" w:rsidP="008267D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เงินปันผล</w:t>
      </w:r>
    </w:p>
    <w:p w14:paraId="2EA3FFF0" w14:textId="1F9FBDBD" w:rsidR="0096673C" w:rsidRPr="00C05013" w:rsidRDefault="00202B12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  <w:lang w:bidi="th-TH"/>
        </w:rPr>
        <w:t>เครื่องมือทางการเงิน</w:t>
      </w:r>
    </w:p>
    <w:p w14:paraId="51808DE5" w14:textId="77777777" w:rsidR="00A62553" w:rsidRDefault="00804175" w:rsidP="00A6255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ACDA4F1" w14:textId="20AC755D" w:rsidR="00A62553" w:rsidRPr="00A62553" w:rsidRDefault="00A62553" w:rsidP="00A6255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A62553">
        <w:rPr>
          <w:rFonts w:ascii="Angsana New" w:hAnsi="Angsana New" w:cs="Angsana New" w:hint="cs"/>
          <w:sz w:val="28"/>
          <w:szCs w:val="28"/>
          <w:cs/>
        </w:rPr>
        <w:t>เหตุการณ์ภายหลังรอบระยะเวลารายงาน</w:t>
      </w:r>
    </w:p>
    <w:p w14:paraId="3DB21F92" w14:textId="77777777" w:rsidR="004A330D" w:rsidRPr="00C05013" w:rsidRDefault="004A330D" w:rsidP="00EF3540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DF2516A" w14:textId="5E8C0BEB" w:rsidR="004A330D" w:rsidRPr="00C05013" w:rsidRDefault="004A330D" w:rsidP="00EF3540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  <w:lang w:val="en-US"/>
        </w:rPr>
        <w:sectPr w:rsidR="004A330D" w:rsidRPr="00C05013" w:rsidSect="00F96B0E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1"/>
          <w:cols w:space="720"/>
          <w:docGrid w:linePitch="360"/>
        </w:sectPr>
      </w:pPr>
    </w:p>
    <w:p w14:paraId="265FCFF9" w14:textId="45571585" w:rsidR="00804175" w:rsidRPr="00C05013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</w:rPr>
        <w:lastRenderedPageBreak/>
        <w:t>หมายเหตุประกอบ</w:t>
      </w:r>
      <w:r w:rsidR="00D25073" w:rsidRPr="00C05013">
        <w:rPr>
          <w:rFonts w:ascii="Angsana New" w:hAnsi="Angsana New" w:cs="Angsana New"/>
          <w:sz w:val="28"/>
          <w:szCs w:val="28"/>
          <w:cs/>
        </w:rPr>
        <w:t>งบ</w:t>
      </w:r>
      <w:r w:rsidRPr="00C05013">
        <w:rPr>
          <w:rFonts w:ascii="Angsana New" w:hAnsi="Angsana New" w:cs="Angsana New"/>
          <w:sz w:val="28"/>
          <w:szCs w:val="28"/>
          <w:cs/>
        </w:rPr>
        <w:t>การเงินเป็นส่วนหนึ่งของ</w:t>
      </w:r>
      <w:r w:rsidR="00D25073" w:rsidRPr="00C05013">
        <w:rPr>
          <w:rFonts w:ascii="Angsana New" w:hAnsi="Angsana New" w:cs="Angsana New"/>
          <w:sz w:val="28"/>
          <w:szCs w:val="28"/>
          <w:cs/>
        </w:rPr>
        <w:t>งบ</w:t>
      </w:r>
      <w:r w:rsidRPr="00C05013">
        <w:rPr>
          <w:rFonts w:ascii="Angsana New" w:hAnsi="Angsana New" w:cs="Angsana New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FB0B1E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37027EB0" w14:textId="241F0AEF" w:rsidR="00804175" w:rsidRPr="00C05013" w:rsidRDefault="00D25073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</w:rPr>
        <w:t>งบ</w:t>
      </w:r>
      <w:r w:rsidR="00804175" w:rsidRPr="00C05013">
        <w:rPr>
          <w:rFonts w:ascii="Angsana New" w:hAnsi="Angsana New" w:cs="Angsana New"/>
          <w:sz w:val="28"/>
          <w:szCs w:val="28"/>
          <w:cs/>
        </w:rPr>
        <w:t>การเงินระหว่างกาลนี้ได้รับอนุมัติให้ออก</w:t>
      </w:r>
      <w:r w:rsidRPr="00C05013">
        <w:rPr>
          <w:rFonts w:ascii="Angsana New" w:hAnsi="Angsana New" w:cs="Angsana New"/>
          <w:sz w:val="28"/>
          <w:szCs w:val="28"/>
          <w:cs/>
        </w:rPr>
        <w:t>งบ</w:t>
      </w:r>
      <w:r w:rsidR="00804175" w:rsidRPr="00C05013">
        <w:rPr>
          <w:rFonts w:ascii="Angsana New" w:hAnsi="Angsana New" w:cs="Angsana New"/>
          <w:sz w:val="28"/>
          <w:szCs w:val="28"/>
          <w:cs/>
        </w:rPr>
        <w:t>การเงินจากคณะกรรมการ</w:t>
      </w:r>
      <w:r w:rsidR="00C37FC0" w:rsidRPr="00C05013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804175" w:rsidRPr="00C05013">
        <w:rPr>
          <w:rFonts w:ascii="Angsana New" w:hAnsi="Angsana New" w:cs="Angsana New"/>
          <w:sz w:val="28"/>
          <w:szCs w:val="28"/>
          <w:cs/>
        </w:rPr>
        <w:t>เมื่อวันที่</w:t>
      </w:r>
      <w:r w:rsidR="003A070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A0700">
        <w:rPr>
          <w:rFonts w:ascii="Angsana New" w:hAnsi="Angsana New" w:cs="Angsana New"/>
          <w:sz w:val="28"/>
          <w:szCs w:val="28"/>
        </w:rPr>
        <w:t>14</w:t>
      </w:r>
      <w:r w:rsidR="00C50608">
        <w:rPr>
          <w:rFonts w:ascii="Angsana New" w:hAnsi="Angsana New" w:cs="Angsana New"/>
          <w:sz w:val="28"/>
          <w:szCs w:val="28"/>
        </w:rPr>
        <w:t xml:space="preserve"> </w:t>
      </w:r>
      <w:r w:rsidR="00C50608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="00210CC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42DDF" w:rsidRPr="00C42DDF">
        <w:rPr>
          <w:rFonts w:ascii="Angsana New" w:hAnsi="Angsana New" w:cs="Angsana New"/>
          <w:sz w:val="28"/>
          <w:szCs w:val="28"/>
        </w:rPr>
        <w:t>2567</w:t>
      </w:r>
    </w:p>
    <w:p w14:paraId="0DFE0418" w14:textId="7F0D69EB" w:rsidR="00C12064" w:rsidRPr="00E73BA9" w:rsidRDefault="00C12064" w:rsidP="00C12064">
      <w:pPr>
        <w:rPr>
          <w:rFonts w:ascii="Angsana New" w:hAnsi="Angsana New" w:cs="Angsana New"/>
          <w:sz w:val="28"/>
          <w:szCs w:val="28"/>
        </w:rPr>
      </w:pPr>
    </w:p>
    <w:p w14:paraId="438AD20E" w14:textId="0A5C1DCC" w:rsidR="00C12064" w:rsidRPr="00C05013" w:rsidRDefault="00C12064" w:rsidP="00C1206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05013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เกณฑ์การจัดทำงบการเงินระหว่างกาล </w:t>
      </w:r>
    </w:p>
    <w:p w14:paraId="62009F4A" w14:textId="77777777" w:rsidR="00C11916" w:rsidRPr="00FB0B1E" w:rsidRDefault="00C11916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50A13E7E" w14:textId="6E64FF91" w:rsidR="00A47FCA" w:rsidRPr="00C05013" w:rsidRDefault="00A47FCA" w:rsidP="00A47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bookmarkStart w:id="0" w:name="_Hlk66464858"/>
      <w:r w:rsidRPr="00C05013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C42DDF" w:rsidRPr="00C42DDF">
        <w:rPr>
          <w:rFonts w:ascii="Angsana New" w:hAnsi="Angsana New" w:cs="Angsana New"/>
          <w:sz w:val="28"/>
          <w:szCs w:val="28"/>
        </w:rPr>
        <w:t>34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Pr="00C05013">
        <w:rPr>
          <w:rFonts w:ascii="Angsana New" w:hAnsi="Angsana New" w:cs="Angsana New"/>
          <w:sz w:val="28"/>
          <w:szCs w:val="28"/>
        </w:rPr>
        <w:br/>
      </w:r>
      <w:r w:rsidRPr="00C05013">
        <w:rPr>
          <w:rFonts w:ascii="Angsana New" w:hAnsi="Angsana New" w:cs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bookmarkEnd w:id="0"/>
      <w:r w:rsidRPr="00C05013">
        <w:rPr>
          <w:rFonts w:ascii="Angsana New" w:hAnsi="Angsana New" w:cs="Angsan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Pr="00C05013">
        <w:rPr>
          <w:rFonts w:ascii="Angsana New" w:hAnsi="Angsana New" w:cs="Angsana New"/>
          <w:color w:val="FF0000"/>
          <w:sz w:val="28"/>
          <w:szCs w:val="28"/>
          <w:cs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FE0D99" w:rsidRPr="00C0501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>ๆ เพื่อไม่ให้ซ้ำซ้อนกับข้อมูลที่ได้นำเสนอไปแล้วในงบการเงินประจำปี</w:t>
      </w:r>
      <w:r w:rsidRPr="00C0501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="00C42DDF" w:rsidRPr="00C42DDF">
        <w:rPr>
          <w:rFonts w:ascii="Angsana New" w:hAnsi="Angsana New" w:cs="Angsana New"/>
          <w:sz w:val="28"/>
          <w:szCs w:val="28"/>
        </w:rPr>
        <w:t>31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>ธันวาคม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="00C42DDF" w:rsidRPr="00C42DDF">
        <w:rPr>
          <w:rFonts w:ascii="Angsana New" w:hAnsi="Angsana New" w:cs="Angsana New"/>
          <w:sz w:val="28"/>
          <w:szCs w:val="28"/>
        </w:rPr>
        <w:t>2566</w:t>
      </w:r>
    </w:p>
    <w:p w14:paraId="4FB86C63" w14:textId="77777777" w:rsidR="00A47FCA" w:rsidRPr="00FB0B1E" w:rsidRDefault="00A47FCA" w:rsidP="00A47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1739B1B5" w14:textId="67898628" w:rsidR="00804175" w:rsidRPr="00C05013" w:rsidRDefault="008C27AE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C05013">
        <w:rPr>
          <w:rFonts w:ascii="Angsana New" w:hAnsi="Angsana New" w:cs="Angsana New" w:hint="cs"/>
          <w:sz w:val="28"/>
          <w:szCs w:val="28"/>
          <w:cs/>
        </w:rPr>
        <w:t>ที่</w:t>
      </w:r>
      <w:r w:rsidRPr="00C05013">
        <w:rPr>
          <w:rFonts w:ascii="Angsana New" w:hAnsi="Angsana New" w:cs="Angsana New"/>
          <w:sz w:val="28"/>
          <w:szCs w:val="28"/>
          <w:cs/>
        </w:rPr>
        <w:t>อาจมีความไม่แน่นอนนั้นไม่แตกต่างจากที่ได้อธิบาย</w:t>
      </w:r>
      <w:r w:rsidRPr="00C05013">
        <w:rPr>
          <w:rFonts w:ascii="Angsana New" w:hAnsi="Angsana New" w:cs="Angsana New" w:hint="cs"/>
          <w:sz w:val="28"/>
          <w:szCs w:val="28"/>
          <w:cs/>
        </w:rPr>
        <w:t>ไว้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ในงบการเงินสำหรับปีสิ้นสุดวันที่ </w:t>
      </w:r>
      <w:r w:rsidR="00C42DDF" w:rsidRPr="00C42DDF">
        <w:rPr>
          <w:rFonts w:ascii="Angsana New" w:hAnsi="Angsana New" w:cs="Angsana New"/>
          <w:sz w:val="28"/>
          <w:szCs w:val="28"/>
        </w:rPr>
        <w:t>31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C42DDF" w:rsidRPr="00C42DDF">
        <w:rPr>
          <w:rFonts w:ascii="Angsana New" w:hAnsi="Angsana New" w:cs="Angsana New"/>
          <w:sz w:val="28"/>
          <w:szCs w:val="28"/>
        </w:rPr>
        <w:t>2566</w:t>
      </w:r>
    </w:p>
    <w:p w14:paraId="43D77DDD" w14:textId="77777777" w:rsidR="008C27AE" w:rsidRPr="00FB0B1E" w:rsidRDefault="008C27AE" w:rsidP="008C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1E3F13A7" w14:textId="090B68E2" w:rsidR="00093B30" w:rsidRPr="00C05013" w:rsidRDefault="00804175" w:rsidP="009D7AF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olor w:val="0000FF"/>
          <w:sz w:val="30"/>
          <w:szCs w:val="30"/>
          <w:u w:val="none"/>
        </w:rPr>
      </w:pPr>
      <w:r w:rsidRPr="00C05013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0B427509" w14:textId="77777777" w:rsidR="00991336" w:rsidRPr="00FB0B1E" w:rsidRDefault="00991336" w:rsidP="008C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E13AB5E" w14:textId="4744CD88" w:rsidR="00B30727" w:rsidRPr="00C05013" w:rsidRDefault="0021407F" w:rsidP="00214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="Angsana New"/>
          <w:sz w:val="28"/>
          <w:szCs w:val="28"/>
        </w:rPr>
      </w:pPr>
      <w:r w:rsidRPr="00C05013">
        <w:rPr>
          <w:rFonts w:asciiTheme="majorBidi" w:hAnsiTheme="majorBidi" w:cs="Angsana New" w:hint="cs"/>
          <w:sz w:val="28"/>
          <w:szCs w:val="28"/>
          <w:cs/>
        </w:rPr>
        <w:t>ความสัมพันธ์ที่มีกับบริษัทย่อย</w:t>
      </w:r>
      <w:r w:rsidR="00FE1DAE" w:rsidRPr="00C05013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C05013">
        <w:rPr>
          <w:rFonts w:asciiTheme="majorBidi" w:hAnsiTheme="majorBidi" w:cs="Angsana New" w:hint="cs"/>
          <w:sz w:val="28"/>
          <w:szCs w:val="28"/>
          <w:cs/>
        </w:rPr>
        <w:t>ผู้บริหารสำคัญและบุคคลหรือกิจการ</w:t>
      </w:r>
      <w:r w:rsidR="00C95284" w:rsidRPr="00C05013">
        <w:rPr>
          <w:rFonts w:asciiTheme="majorBidi" w:hAnsiTheme="majorBidi" w:cs="Angsana New" w:hint="cs"/>
          <w:sz w:val="28"/>
          <w:szCs w:val="28"/>
          <w:cs/>
        </w:rPr>
        <w:t>อื่น</w:t>
      </w:r>
      <w:r w:rsidRPr="00C05013">
        <w:rPr>
          <w:rFonts w:asciiTheme="majorBidi" w:hAnsiTheme="majorBidi" w:cs="Angsana New" w:hint="cs"/>
          <w:sz w:val="28"/>
          <w:szCs w:val="28"/>
          <w:cs/>
        </w:rPr>
        <w:t>ที่เกี่ยวข้องกันไม่ได้มีการเปลี่ยนแปลงอย่าง</w:t>
      </w:r>
      <w:r w:rsidR="00FE1DAE" w:rsidRPr="00C05013">
        <w:rPr>
          <w:rFonts w:asciiTheme="majorBidi" w:hAnsiTheme="majorBidi" w:cs="Angsana New"/>
          <w:sz w:val="28"/>
          <w:szCs w:val="28"/>
          <w:cs/>
        </w:rPr>
        <w:br/>
      </w:r>
      <w:r w:rsidRPr="00C05013">
        <w:rPr>
          <w:rFonts w:asciiTheme="majorBidi" w:hAnsiTheme="majorBidi" w:cs="Angsana New" w:hint="cs"/>
          <w:sz w:val="28"/>
          <w:szCs w:val="28"/>
          <w:cs/>
        </w:rPr>
        <w:t>มีสาระสำคัญ</w:t>
      </w:r>
    </w:p>
    <w:p w14:paraId="778C7CC9" w14:textId="77777777" w:rsidR="0021407F" w:rsidRPr="00FB0B1E" w:rsidRDefault="0021407F" w:rsidP="00214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5D63E705" w14:textId="68522A4F" w:rsidR="00B30727" w:rsidRPr="00C05013" w:rsidRDefault="0042798C" w:rsidP="00B30727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 w:hint="cs"/>
          <w:b/>
          <w:sz w:val="28"/>
          <w:szCs w:val="28"/>
          <w:cs/>
        </w:rPr>
        <w:t>บุ</w:t>
      </w:r>
      <w:r w:rsidR="00B30727" w:rsidRPr="00C05013">
        <w:rPr>
          <w:rFonts w:asciiTheme="majorBidi" w:hAnsiTheme="majorBidi" w:cstheme="majorBidi"/>
          <w:b/>
          <w:sz w:val="28"/>
          <w:szCs w:val="28"/>
          <w:cs/>
        </w:rPr>
        <w:t>คคลหรือกิจการที่เกี่ยวข้องกันที่มีรายการระหว่างกันที่มีนัยสำคัญกับกลุ่มบริษัทในระหว่าง</w:t>
      </w:r>
      <w:r w:rsidR="00FE0D99" w:rsidRPr="00C05013">
        <w:rPr>
          <w:rFonts w:asciiTheme="majorBidi" w:hAnsiTheme="majorBidi" w:cstheme="majorBidi" w:hint="cs"/>
          <w:b/>
          <w:sz w:val="28"/>
          <w:szCs w:val="28"/>
          <w:cs/>
        </w:rPr>
        <w:t>งวด</w:t>
      </w:r>
      <w:r w:rsidR="00B30727" w:rsidRPr="00C05013">
        <w:rPr>
          <w:rFonts w:asciiTheme="majorBidi" w:hAnsiTheme="majorBidi" w:cstheme="majorBidi"/>
          <w:b/>
          <w:sz w:val="28"/>
          <w:szCs w:val="28"/>
          <w:cs/>
        </w:rPr>
        <w:t xml:space="preserve">มีดังต่อไปนี้ </w:t>
      </w:r>
    </w:p>
    <w:p w14:paraId="64171C75" w14:textId="77777777" w:rsidR="003E6A17" w:rsidRPr="00FB0B1E" w:rsidRDefault="003E6A17" w:rsidP="009777AF">
      <w:pPr>
        <w:spacing w:line="240" w:lineRule="auto"/>
        <w:ind w:left="540" w:right="45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4860"/>
      </w:tblGrid>
      <w:tr w:rsidR="00802769" w:rsidRPr="00C05013" w14:paraId="2BD62A9A" w14:textId="77777777" w:rsidTr="004D1FE0">
        <w:trPr>
          <w:trHeight w:val="20"/>
          <w:tblHeader/>
        </w:trPr>
        <w:tc>
          <w:tcPr>
            <w:tcW w:w="2970" w:type="dxa"/>
          </w:tcPr>
          <w:p w14:paraId="65ABA379" w14:textId="201F7435" w:rsidR="00802769" w:rsidRPr="00C05013" w:rsidRDefault="00802769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ชื่อกิจการ</w:t>
            </w:r>
            <w:r w:rsidR="00392AC0" w:rsidRPr="00C0501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36D6ED23" w14:textId="020A2554" w:rsidR="00802769" w:rsidRPr="00C05013" w:rsidRDefault="00802769" w:rsidP="009777A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="00C95284" w:rsidRPr="00C050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/</w:t>
            </w:r>
            <w:r w:rsidR="00A00BA1" w:rsidRPr="00C0501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C95284" w:rsidRPr="00C0501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860" w:type="dxa"/>
          </w:tcPr>
          <w:p w14:paraId="6E541C7F" w14:textId="77777777" w:rsidR="00802769" w:rsidRPr="00C05013" w:rsidRDefault="00802769" w:rsidP="00EE0023">
            <w:pPr>
              <w:tabs>
                <w:tab w:val="clear" w:pos="227"/>
              </w:tabs>
              <w:spacing w:line="240" w:lineRule="auto"/>
              <w:ind w:left="73"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802769" w:rsidRPr="00C05013" w14:paraId="630D1258" w14:textId="77777777" w:rsidTr="004D1FE0">
        <w:trPr>
          <w:trHeight w:val="20"/>
        </w:trPr>
        <w:tc>
          <w:tcPr>
            <w:tcW w:w="2970" w:type="dxa"/>
          </w:tcPr>
          <w:p w14:paraId="2DEF2B15" w14:textId="6062A7E2" w:rsidR="00802769" w:rsidRPr="00C05013" w:rsidRDefault="002B2277" w:rsidP="009777AF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ผู้บริหารสำคัญ</w:t>
            </w:r>
          </w:p>
        </w:tc>
        <w:tc>
          <w:tcPr>
            <w:tcW w:w="1350" w:type="dxa"/>
          </w:tcPr>
          <w:p w14:paraId="4B548391" w14:textId="77777777" w:rsidR="00802769" w:rsidRPr="00C05013" w:rsidRDefault="00802769" w:rsidP="009777AF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860" w:type="dxa"/>
          </w:tcPr>
          <w:p w14:paraId="044841B3" w14:textId="440C6085" w:rsidR="00802769" w:rsidRPr="00C05013" w:rsidRDefault="000E526A" w:rsidP="00EE0023">
            <w:pPr>
              <w:tabs>
                <w:tab w:val="clear" w:pos="227"/>
              </w:tabs>
              <w:ind w:left="253" w:right="-18" w:hanging="174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  <w:tr w:rsidR="00182098" w:rsidRPr="00C05013" w14:paraId="1EE52CC4" w14:textId="77777777" w:rsidTr="004D1FE0">
        <w:trPr>
          <w:trHeight w:val="20"/>
        </w:trPr>
        <w:tc>
          <w:tcPr>
            <w:tcW w:w="2970" w:type="dxa"/>
          </w:tcPr>
          <w:p w14:paraId="01CEC1F9" w14:textId="77777777" w:rsidR="00182098" w:rsidRPr="00C05013" w:rsidRDefault="00182098" w:rsidP="009777A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350" w:type="dxa"/>
          </w:tcPr>
          <w:p w14:paraId="73F427AC" w14:textId="77777777" w:rsidR="00182098" w:rsidRPr="00C05013" w:rsidRDefault="00182098" w:rsidP="009777AF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60" w:type="dxa"/>
          </w:tcPr>
          <w:p w14:paraId="78A2F6DB" w14:textId="77777777" w:rsidR="00182098" w:rsidRPr="00C05013" w:rsidRDefault="00182098" w:rsidP="00EE0023">
            <w:pPr>
              <w:tabs>
                <w:tab w:val="clear" w:pos="227"/>
              </w:tabs>
              <w:ind w:left="253" w:right="-18" w:hanging="17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</w:tr>
      <w:tr w:rsidR="00182098" w:rsidRPr="00C05013" w14:paraId="62FC1264" w14:textId="77777777" w:rsidTr="004D1FE0">
        <w:trPr>
          <w:trHeight w:val="20"/>
        </w:trPr>
        <w:tc>
          <w:tcPr>
            <w:tcW w:w="2970" w:type="dxa"/>
          </w:tcPr>
          <w:p w14:paraId="2D7F8A29" w14:textId="77777777" w:rsidR="00182098" w:rsidRPr="00C05013" w:rsidRDefault="00182098" w:rsidP="009777A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350" w:type="dxa"/>
          </w:tcPr>
          <w:p w14:paraId="10E40563" w14:textId="77777777" w:rsidR="00182098" w:rsidRPr="00C05013" w:rsidRDefault="00182098" w:rsidP="009777AF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60" w:type="dxa"/>
          </w:tcPr>
          <w:p w14:paraId="16AF6D2D" w14:textId="77777777" w:rsidR="00182098" w:rsidRPr="00C05013" w:rsidRDefault="00182098" w:rsidP="00EE0023">
            <w:pPr>
              <w:tabs>
                <w:tab w:val="clear" w:pos="227"/>
              </w:tabs>
              <w:ind w:left="253" w:right="-18" w:hanging="17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</w:tr>
      <w:tr w:rsidR="00182098" w:rsidRPr="00C05013" w14:paraId="5E99E136" w14:textId="77777777" w:rsidTr="004D1FE0">
        <w:trPr>
          <w:trHeight w:val="20"/>
        </w:trPr>
        <w:tc>
          <w:tcPr>
            <w:tcW w:w="2970" w:type="dxa"/>
          </w:tcPr>
          <w:p w14:paraId="3BDA97A2" w14:textId="77777777" w:rsidR="00182098" w:rsidRPr="00C05013" w:rsidRDefault="00182098" w:rsidP="009777A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350" w:type="dxa"/>
          </w:tcPr>
          <w:p w14:paraId="4BF7EA4F" w14:textId="77777777" w:rsidR="00182098" w:rsidRPr="00C05013" w:rsidRDefault="00182098" w:rsidP="009777AF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60" w:type="dxa"/>
          </w:tcPr>
          <w:p w14:paraId="00E4A4FB" w14:textId="77777777" w:rsidR="00182098" w:rsidRPr="00C05013" w:rsidRDefault="00182098" w:rsidP="00EE0023">
            <w:pPr>
              <w:tabs>
                <w:tab w:val="clear" w:pos="227"/>
              </w:tabs>
              <w:ind w:left="253" w:right="-18" w:hanging="17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</w:tr>
      <w:tr w:rsidR="0094053D" w:rsidRPr="00C05013" w14:paraId="5E2D3A99" w14:textId="77777777" w:rsidTr="004D1FE0">
        <w:trPr>
          <w:trHeight w:val="20"/>
        </w:trPr>
        <w:tc>
          <w:tcPr>
            <w:tcW w:w="2970" w:type="dxa"/>
          </w:tcPr>
          <w:p w14:paraId="3FB9BAB9" w14:textId="77777777" w:rsidR="0094053D" w:rsidRPr="00C05013" w:rsidRDefault="0094053D" w:rsidP="00AB702A">
            <w:pPr>
              <w:spacing w:line="240" w:lineRule="auto"/>
              <w:ind w:left="76" w:right="-108" w:hanging="76"/>
              <w:jc w:val="both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350" w:type="dxa"/>
          </w:tcPr>
          <w:p w14:paraId="533D31DC" w14:textId="77777777" w:rsidR="0094053D" w:rsidRPr="00C05013" w:rsidRDefault="0094053D" w:rsidP="009777AF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4860" w:type="dxa"/>
          </w:tcPr>
          <w:p w14:paraId="6DAE98EA" w14:textId="77777777" w:rsidR="0094053D" w:rsidRPr="00C05013" w:rsidRDefault="0094053D" w:rsidP="009777AF">
            <w:pPr>
              <w:tabs>
                <w:tab w:val="clear" w:pos="227"/>
              </w:tabs>
              <w:spacing w:line="240" w:lineRule="auto"/>
              <w:ind w:left="-21" w:right="-18"/>
              <w:jc w:val="both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</w:tr>
      <w:tr w:rsidR="000179E4" w:rsidRPr="00C05013" w14:paraId="214E2C56" w14:textId="77777777" w:rsidTr="004D1FE0">
        <w:trPr>
          <w:trHeight w:val="20"/>
        </w:trPr>
        <w:tc>
          <w:tcPr>
            <w:tcW w:w="2970" w:type="dxa"/>
          </w:tcPr>
          <w:p w14:paraId="00FDC0D5" w14:textId="38882458" w:rsidR="000179E4" w:rsidRPr="00C05013" w:rsidRDefault="000179E4" w:rsidP="000179E4">
            <w:pPr>
              <w:spacing w:line="240" w:lineRule="auto"/>
              <w:ind w:left="76" w:right="-108" w:hanging="7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1350" w:type="dxa"/>
          </w:tcPr>
          <w:p w14:paraId="21DB6D3E" w14:textId="77777777" w:rsidR="000179E4" w:rsidRPr="00C05013" w:rsidRDefault="000179E4" w:rsidP="000179E4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0" w:type="dxa"/>
          </w:tcPr>
          <w:p w14:paraId="79FAB066" w14:textId="77777777" w:rsidR="000179E4" w:rsidRPr="00C05013" w:rsidRDefault="000179E4" w:rsidP="000179E4">
            <w:pPr>
              <w:tabs>
                <w:tab w:val="clear" w:pos="227"/>
              </w:tabs>
              <w:spacing w:line="240" w:lineRule="auto"/>
              <w:ind w:left="-21" w:right="-1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D82C47" w:rsidRPr="006677A8" w14:paraId="214EB78C" w14:textId="77777777" w:rsidTr="004D1FE0">
        <w:trPr>
          <w:trHeight w:val="20"/>
        </w:trPr>
        <w:tc>
          <w:tcPr>
            <w:tcW w:w="2970" w:type="dxa"/>
          </w:tcPr>
          <w:p w14:paraId="0D3873F7" w14:textId="54A2184A" w:rsidR="00D82C47" w:rsidRPr="00C05013" w:rsidRDefault="00D82C47" w:rsidP="00D82C47">
            <w:pPr>
              <w:spacing w:line="240" w:lineRule="auto"/>
              <w:ind w:left="160" w:right="-108" w:hanging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เอเชี่ยน ออร่า เทรดดิ้ง จำกัด</w:t>
            </w:r>
          </w:p>
        </w:tc>
        <w:tc>
          <w:tcPr>
            <w:tcW w:w="1350" w:type="dxa"/>
          </w:tcPr>
          <w:p w14:paraId="49C57750" w14:textId="1602DC14" w:rsidR="00D82C47" w:rsidRPr="00C05013" w:rsidRDefault="00D82C47" w:rsidP="00D82C47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860" w:type="dxa"/>
          </w:tcPr>
          <w:p w14:paraId="377F14D3" w14:textId="1101C858" w:rsidR="00D82C47" w:rsidRPr="00C05013" w:rsidRDefault="00134CC9" w:rsidP="00EE0023">
            <w:pPr>
              <w:tabs>
                <w:tab w:val="clear" w:pos="227"/>
              </w:tabs>
              <w:ind w:left="253" w:right="-18" w:hanging="17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ถือหุ้นโดยกรรมการ</w:t>
            </w:r>
            <w:r w:rsidR="00D82C47"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และมีกรรมการร่วมกัน</w:t>
            </w:r>
          </w:p>
        </w:tc>
      </w:tr>
      <w:tr w:rsidR="00134CC9" w:rsidRPr="00C05013" w14:paraId="7485F0E4" w14:textId="77777777" w:rsidTr="004D1FE0">
        <w:trPr>
          <w:trHeight w:val="20"/>
        </w:trPr>
        <w:tc>
          <w:tcPr>
            <w:tcW w:w="2970" w:type="dxa"/>
          </w:tcPr>
          <w:p w14:paraId="68BB5D36" w14:textId="089CC5B1" w:rsidR="00134CC9" w:rsidRPr="00C05013" w:rsidRDefault="00134CC9" w:rsidP="00134CC9">
            <w:pPr>
              <w:spacing w:line="240" w:lineRule="auto"/>
              <w:ind w:left="160" w:right="-108" w:hanging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ฐานะ แอสเสท จำกัด</w:t>
            </w:r>
          </w:p>
        </w:tc>
        <w:tc>
          <w:tcPr>
            <w:tcW w:w="1350" w:type="dxa"/>
          </w:tcPr>
          <w:p w14:paraId="76F3BDD3" w14:textId="72C2FF56" w:rsidR="00134CC9" w:rsidRPr="00C05013" w:rsidRDefault="00134CC9" w:rsidP="00134CC9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860" w:type="dxa"/>
          </w:tcPr>
          <w:p w14:paraId="7FC6465A" w14:textId="2821929F" w:rsidR="00134CC9" w:rsidRPr="00C05013" w:rsidRDefault="00134CC9" w:rsidP="00134CC9">
            <w:pPr>
              <w:tabs>
                <w:tab w:val="clear" w:pos="227"/>
              </w:tabs>
              <w:ind w:left="253" w:right="-18" w:hanging="17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ถือหุ้นโดยกรรมการและมีกรรมการร่วมกัน</w:t>
            </w:r>
          </w:p>
        </w:tc>
      </w:tr>
      <w:tr w:rsidR="00134CC9" w:rsidRPr="00C05013" w14:paraId="22A7857C" w14:textId="77777777" w:rsidTr="004D1FE0">
        <w:trPr>
          <w:trHeight w:val="20"/>
        </w:trPr>
        <w:tc>
          <w:tcPr>
            <w:tcW w:w="2970" w:type="dxa"/>
          </w:tcPr>
          <w:p w14:paraId="675D4BC8" w14:textId="661EB831" w:rsidR="00134CC9" w:rsidRPr="00C05013" w:rsidRDefault="00134CC9" w:rsidP="00134CC9">
            <w:pPr>
              <w:spacing w:line="240" w:lineRule="auto"/>
              <w:ind w:left="160" w:right="-108" w:hanging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C0501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เฟลคซ์</w:t>
            </w:r>
            <w:r w:rsidRPr="00C0501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- </w:t>
            </w: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ไอเบิล</w:t>
            </w:r>
            <w:r w:rsidRPr="00C0501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พลาส</w:t>
            </w:r>
            <w:r w:rsidRPr="00C0501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</w:tcPr>
          <w:p w14:paraId="01313743" w14:textId="3862DC99" w:rsidR="00134CC9" w:rsidRPr="00C05013" w:rsidRDefault="00134CC9" w:rsidP="00134CC9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05013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860" w:type="dxa"/>
          </w:tcPr>
          <w:p w14:paraId="5821C5A1" w14:textId="5E757EF6" w:rsidR="00134CC9" w:rsidRPr="00C05013" w:rsidRDefault="007A0D47" w:rsidP="00134CC9">
            <w:pPr>
              <w:tabs>
                <w:tab w:val="clear" w:pos="227"/>
              </w:tabs>
              <w:ind w:left="253" w:right="-18" w:hanging="17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ถือหุ้นโดยผู้บริหารสำคัญและ</w:t>
            </w:r>
            <w:r w:rsidR="00A92A4C">
              <w:rPr>
                <w:rFonts w:asciiTheme="majorBidi" w:hAnsiTheme="majorBidi" w:cs="Angsana New" w:hint="cs"/>
                <w:sz w:val="28"/>
                <w:szCs w:val="28"/>
                <w:cs/>
              </w:rPr>
              <w:t>มีผู้บริหารสำคัญ</w:t>
            </w: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เป็นกรรมการ</w:t>
            </w:r>
          </w:p>
        </w:tc>
      </w:tr>
      <w:tr w:rsidR="007A0D47" w:rsidRPr="00C05013" w14:paraId="18760AE5" w14:textId="77777777" w:rsidTr="004D1FE0">
        <w:trPr>
          <w:trHeight w:val="20"/>
        </w:trPr>
        <w:tc>
          <w:tcPr>
            <w:tcW w:w="2970" w:type="dxa"/>
          </w:tcPr>
          <w:p w14:paraId="1ABB55D6" w14:textId="1D3446B0" w:rsidR="007A0D47" w:rsidRPr="00C05013" w:rsidRDefault="007A0D47" w:rsidP="007A0D47">
            <w:pPr>
              <w:spacing w:line="240" w:lineRule="auto"/>
              <w:ind w:left="160" w:right="-108" w:hanging="16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C0501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ดีฟาร์มาซี</w:t>
            </w:r>
            <w:r w:rsidRPr="00C0501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</w:tcPr>
          <w:p w14:paraId="1FD8AD0A" w14:textId="79889604" w:rsidR="007A0D47" w:rsidRPr="00C05013" w:rsidRDefault="007A0D47" w:rsidP="007A0D47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860" w:type="dxa"/>
          </w:tcPr>
          <w:p w14:paraId="5673183F" w14:textId="07F00D9E" w:rsidR="007A0D47" w:rsidRPr="00C05013" w:rsidRDefault="007A0D47" w:rsidP="007A0D47">
            <w:pPr>
              <w:tabs>
                <w:tab w:val="clear" w:pos="227"/>
              </w:tabs>
              <w:ind w:left="253" w:right="-18" w:hanging="17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ถือหุ้นโดยสมาชิกในครอบครัวที่ใกล้ชิดของกรรมการ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br/>
            </w: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และเป็นกรรมการ</w:t>
            </w:r>
          </w:p>
        </w:tc>
      </w:tr>
      <w:tr w:rsidR="007A0D47" w:rsidRPr="00C05013" w14:paraId="18F13D17" w14:textId="77777777" w:rsidTr="004D1FE0">
        <w:trPr>
          <w:trHeight w:val="20"/>
        </w:trPr>
        <w:tc>
          <w:tcPr>
            <w:tcW w:w="2970" w:type="dxa"/>
          </w:tcPr>
          <w:p w14:paraId="0F1E5582" w14:textId="799CF0C9" w:rsidR="007A0D47" w:rsidRPr="00C05013" w:rsidRDefault="007A0D47" w:rsidP="007A0D47">
            <w:pPr>
              <w:spacing w:line="240" w:lineRule="auto"/>
              <w:ind w:left="160" w:right="-108" w:hanging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 มิตรไมตรีการแพทย์ จำกัด</w:t>
            </w:r>
          </w:p>
        </w:tc>
        <w:tc>
          <w:tcPr>
            <w:tcW w:w="1350" w:type="dxa"/>
          </w:tcPr>
          <w:p w14:paraId="19C30630" w14:textId="14CE4615" w:rsidR="007A0D47" w:rsidRPr="00C05013" w:rsidRDefault="007A0D47" w:rsidP="007A0D47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860" w:type="dxa"/>
          </w:tcPr>
          <w:p w14:paraId="69D12E7C" w14:textId="48635F3B" w:rsidR="007A0D47" w:rsidRPr="00C05013" w:rsidRDefault="007A0D47" w:rsidP="007A0D47">
            <w:pPr>
              <w:tabs>
                <w:tab w:val="clear" w:pos="227"/>
              </w:tabs>
              <w:ind w:left="253" w:right="-18" w:hanging="17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มีกรรมการร่วมกัน</w:t>
            </w:r>
          </w:p>
        </w:tc>
      </w:tr>
      <w:tr w:rsidR="007A0D47" w:rsidRPr="00C05013" w14:paraId="51525194" w14:textId="77777777" w:rsidTr="004D1FE0">
        <w:trPr>
          <w:trHeight w:val="20"/>
        </w:trPr>
        <w:tc>
          <w:tcPr>
            <w:tcW w:w="2970" w:type="dxa"/>
          </w:tcPr>
          <w:p w14:paraId="6D63AEEB" w14:textId="63EFBEB6" w:rsidR="007A0D47" w:rsidRPr="00C05013" w:rsidRDefault="007A0D47" w:rsidP="007A0D47">
            <w:pPr>
              <w:spacing w:line="240" w:lineRule="auto"/>
              <w:ind w:left="76" w:right="-108" w:hanging="76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 อีซี่ แพ็ค โปรดักส์ จำกัด</w:t>
            </w:r>
          </w:p>
        </w:tc>
        <w:tc>
          <w:tcPr>
            <w:tcW w:w="1350" w:type="dxa"/>
          </w:tcPr>
          <w:p w14:paraId="243A6868" w14:textId="7F7425A8" w:rsidR="007A0D47" w:rsidRPr="00C05013" w:rsidRDefault="007A0D47" w:rsidP="007A0D47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860" w:type="dxa"/>
          </w:tcPr>
          <w:p w14:paraId="6FC41B25" w14:textId="25D59133" w:rsidR="007A0D47" w:rsidRPr="00C05013" w:rsidRDefault="007A0D47" w:rsidP="007A0D47">
            <w:pPr>
              <w:tabs>
                <w:tab w:val="clear" w:pos="227"/>
              </w:tabs>
              <w:ind w:left="253" w:right="-18" w:hanging="17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ถือหุ้นโดยสมาชิกในครอบครัวที่ใกล้ชิดของผู้บริหารสำคัญและเป็นกรรมการ</w:t>
            </w:r>
          </w:p>
        </w:tc>
      </w:tr>
      <w:tr w:rsidR="007A0D47" w:rsidRPr="00C05013" w14:paraId="2149344E" w14:textId="77777777" w:rsidTr="004D1FE0">
        <w:trPr>
          <w:trHeight w:val="20"/>
        </w:trPr>
        <w:tc>
          <w:tcPr>
            <w:tcW w:w="2970" w:type="dxa"/>
          </w:tcPr>
          <w:p w14:paraId="565ECBFE" w14:textId="0D300C0D" w:rsidR="007A0D47" w:rsidRPr="00C05013" w:rsidRDefault="007A0D47" w:rsidP="007A0D47">
            <w:pPr>
              <w:spacing w:line="240" w:lineRule="auto"/>
              <w:ind w:left="76" w:right="-108" w:hanging="76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 เอสจี คอร์ปอเรชั่น จำกัด</w:t>
            </w:r>
          </w:p>
        </w:tc>
        <w:tc>
          <w:tcPr>
            <w:tcW w:w="1350" w:type="dxa"/>
          </w:tcPr>
          <w:p w14:paraId="0DC4B242" w14:textId="074AFCE2" w:rsidR="007A0D47" w:rsidRPr="00C05013" w:rsidRDefault="007A0D47" w:rsidP="007A0D47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860" w:type="dxa"/>
          </w:tcPr>
          <w:p w14:paraId="4DF73F6E" w14:textId="62D41961" w:rsidR="007A0D47" w:rsidRPr="00C05013" w:rsidRDefault="007A0D47" w:rsidP="007A0D47">
            <w:pPr>
              <w:tabs>
                <w:tab w:val="clear" w:pos="227"/>
              </w:tabs>
              <w:ind w:left="253" w:right="-18" w:hanging="17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ถือหุ้นโดยสมาชิกในครอบครัวที่ใกล้ชิดของผู้บริหารสำคัญและเป็นกรรมการ</w:t>
            </w:r>
          </w:p>
        </w:tc>
      </w:tr>
      <w:tr w:rsidR="00A44F10" w:rsidRPr="00C05013" w14:paraId="7AE934FC" w14:textId="77777777" w:rsidTr="004D1FE0">
        <w:trPr>
          <w:trHeight w:val="20"/>
        </w:trPr>
        <w:tc>
          <w:tcPr>
            <w:tcW w:w="2970" w:type="dxa"/>
          </w:tcPr>
          <w:p w14:paraId="7A116EFA" w14:textId="749EADED" w:rsidR="00A44F10" w:rsidRPr="00C05013" w:rsidRDefault="00A44F10" w:rsidP="007A0D47">
            <w:pPr>
              <w:spacing w:line="240" w:lineRule="auto"/>
              <w:ind w:left="76" w:right="-108" w:hanging="76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 xml:space="preserve">Pharmaceutical Siri </w:t>
            </w:r>
            <w:proofErr w:type="spellStart"/>
            <w:r>
              <w:rPr>
                <w:rFonts w:asciiTheme="majorBidi" w:hAnsiTheme="majorBidi" w:cs="Angsana New"/>
                <w:sz w:val="28"/>
                <w:szCs w:val="28"/>
              </w:rPr>
              <w:t>Chalern</w:t>
            </w:r>
            <w:proofErr w:type="spellEnd"/>
            <w:r>
              <w:rPr>
                <w:rFonts w:asciiTheme="majorBidi" w:hAnsiTheme="majorBidi" w:cs="Angsana New"/>
                <w:sz w:val="28"/>
                <w:szCs w:val="28"/>
              </w:rPr>
              <w:t xml:space="preserve"> Co., Ltd</w:t>
            </w:r>
          </w:p>
        </w:tc>
        <w:tc>
          <w:tcPr>
            <w:tcW w:w="1350" w:type="dxa"/>
          </w:tcPr>
          <w:p w14:paraId="09DB5546" w14:textId="1890CB77" w:rsidR="00A44F10" w:rsidRPr="00C05013" w:rsidRDefault="00A44F10" w:rsidP="007A0D47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ลาว</w:t>
            </w:r>
          </w:p>
        </w:tc>
        <w:tc>
          <w:tcPr>
            <w:tcW w:w="4860" w:type="dxa"/>
          </w:tcPr>
          <w:p w14:paraId="3E631A00" w14:textId="609787D5" w:rsidR="00A44F10" w:rsidRPr="00C05013" w:rsidRDefault="00A44F10" w:rsidP="004618DE">
            <w:pPr>
              <w:tabs>
                <w:tab w:val="clear" w:pos="227"/>
              </w:tabs>
              <w:ind w:left="253" w:right="-18" w:hanging="17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ถือหุ้นโดยสมาชิกในครอบครัวที่ใกล้ชิดของผู้บริหารสำคัญ</w:t>
            </w:r>
          </w:p>
        </w:tc>
      </w:tr>
      <w:tr w:rsidR="007A0D47" w:rsidRPr="00C05013" w14:paraId="77B27BE5" w14:textId="77777777" w:rsidTr="004D1FE0">
        <w:trPr>
          <w:trHeight w:val="20"/>
        </w:trPr>
        <w:tc>
          <w:tcPr>
            <w:tcW w:w="2970" w:type="dxa"/>
          </w:tcPr>
          <w:p w14:paraId="19652B6B" w14:textId="40A3C505" w:rsidR="007A0D47" w:rsidRPr="00C05013" w:rsidRDefault="007A0D47" w:rsidP="007A0D47">
            <w:pPr>
              <w:spacing w:line="240" w:lineRule="auto"/>
              <w:ind w:left="76" w:right="-108" w:hanging="7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คุณคำนวณ คงศุภลักษณ์</w:t>
            </w:r>
          </w:p>
        </w:tc>
        <w:tc>
          <w:tcPr>
            <w:tcW w:w="1350" w:type="dxa"/>
          </w:tcPr>
          <w:p w14:paraId="593F616A" w14:textId="4AE0E590" w:rsidR="007A0D47" w:rsidRPr="00C05013" w:rsidRDefault="007A0D47" w:rsidP="007A0D47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860" w:type="dxa"/>
          </w:tcPr>
          <w:p w14:paraId="6F890C87" w14:textId="30D3B33C" w:rsidR="007A0D47" w:rsidRPr="00C05013" w:rsidRDefault="007A0D47" w:rsidP="007A0D47">
            <w:pPr>
              <w:tabs>
                <w:tab w:val="clear" w:pos="227"/>
              </w:tabs>
              <w:ind w:left="253" w:right="-18" w:hanging="17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สมาชิกในครอบครัวที่ใกล้ชิดของกรรมการ</w:t>
            </w:r>
          </w:p>
        </w:tc>
      </w:tr>
      <w:tr w:rsidR="007A0D47" w:rsidRPr="00C05013" w14:paraId="263FA6C0" w14:textId="77777777" w:rsidTr="004D1FE0">
        <w:trPr>
          <w:trHeight w:val="20"/>
        </w:trPr>
        <w:tc>
          <w:tcPr>
            <w:tcW w:w="2970" w:type="dxa"/>
          </w:tcPr>
          <w:p w14:paraId="24E81ABF" w14:textId="65CA391D" w:rsidR="007A0D47" w:rsidRPr="00C05013" w:rsidRDefault="007A0D47" w:rsidP="007A0D47">
            <w:pPr>
              <w:spacing w:line="240" w:lineRule="auto"/>
              <w:ind w:left="76" w:right="-108" w:hanging="7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คุณธีรวัฒน์</w:t>
            </w:r>
            <w:r w:rsidRPr="00C0501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05013">
              <w:rPr>
                <w:rFonts w:asciiTheme="majorBidi" w:hAnsiTheme="majorBidi" w:cs="Angsana New" w:hint="cs"/>
                <w:sz w:val="28"/>
                <w:szCs w:val="28"/>
                <w:cs/>
              </w:rPr>
              <w:t>ฐานะโชติพันธ์</w:t>
            </w:r>
          </w:p>
        </w:tc>
        <w:tc>
          <w:tcPr>
            <w:tcW w:w="1350" w:type="dxa"/>
          </w:tcPr>
          <w:p w14:paraId="7756D87E" w14:textId="448FCA2E" w:rsidR="007A0D47" w:rsidRPr="00C05013" w:rsidRDefault="007A0D47" w:rsidP="007A0D47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860" w:type="dxa"/>
          </w:tcPr>
          <w:p w14:paraId="59BC4213" w14:textId="5B4C2831" w:rsidR="007A0D47" w:rsidRPr="00C05013" w:rsidRDefault="007A0D47" w:rsidP="007A0D47">
            <w:pPr>
              <w:tabs>
                <w:tab w:val="clear" w:pos="227"/>
              </w:tabs>
              <w:ind w:left="253" w:right="-18" w:hanging="17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สมาชิกในครอบครัวที่ใกล้ชิดของกรรมการ</w:t>
            </w:r>
          </w:p>
        </w:tc>
      </w:tr>
    </w:tbl>
    <w:p w14:paraId="459D3455" w14:textId="4EEB50DC" w:rsidR="00407B9E" w:rsidRPr="00C05013" w:rsidRDefault="00407B9E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9"/>
        <w:gridCol w:w="268"/>
        <w:gridCol w:w="1094"/>
        <w:gridCol w:w="268"/>
        <w:gridCol w:w="1078"/>
        <w:gridCol w:w="250"/>
        <w:gridCol w:w="1105"/>
      </w:tblGrid>
      <w:tr w:rsidR="00B22371" w:rsidRPr="00C05013" w14:paraId="0C5B876B" w14:textId="77777777" w:rsidTr="005F50E5">
        <w:trPr>
          <w:tblHeader/>
        </w:trPr>
        <w:tc>
          <w:tcPr>
            <w:tcW w:w="2168" w:type="pct"/>
            <w:shd w:val="clear" w:color="auto" w:fill="auto"/>
          </w:tcPr>
          <w:p w14:paraId="28C38638" w14:textId="77777777" w:rsidR="00B22371" w:rsidRPr="0042798C" w:rsidRDefault="00B22371" w:rsidP="00577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42798C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  <w:r w:rsidRPr="0042798C" w:rsidDel="001728D0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3" w:type="pct"/>
            <w:gridSpan w:val="3"/>
          </w:tcPr>
          <w:p w14:paraId="7000E8E2" w14:textId="77777777" w:rsidR="00B22371" w:rsidRPr="00C05013" w:rsidRDefault="00B22371" w:rsidP="00577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DF31E6F" w14:textId="77777777" w:rsidR="00B22371" w:rsidRPr="00C05013" w:rsidRDefault="00B22371" w:rsidP="00577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pct"/>
            <w:gridSpan w:val="3"/>
          </w:tcPr>
          <w:p w14:paraId="22E37DBD" w14:textId="77777777" w:rsidR="00B22371" w:rsidRPr="00C05013" w:rsidRDefault="00B22371" w:rsidP="00577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C50608" w:rsidRPr="00C05013" w14:paraId="58C37A77" w14:textId="77777777" w:rsidTr="005F50E5">
        <w:trPr>
          <w:tblHeader/>
        </w:trPr>
        <w:tc>
          <w:tcPr>
            <w:tcW w:w="2168" w:type="pct"/>
          </w:tcPr>
          <w:p w14:paraId="2E66B97D" w14:textId="716B3DCB" w:rsidR="00C50608" w:rsidRPr="00C05013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313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1F313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AB546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  <w:r w:rsidRPr="00285CE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07" w:type="pct"/>
          </w:tcPr>
          <w:p w14:paraId="35E6AAEE" w14:textId="12EA77B0" w:rsidR="00C50608" w:rsidRPr="00C05013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2DDF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7" w:type="pct"/>
          </w:tcPr>
          <w:p w14:paraId="6D3840FA" w14:textId="77777777" w:rsidR="00C50608" w:rsidRPr="00C05013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2221B2D4" w14:textId="73E432E3" w:rsidR="00C50608" w:rsidRPr="00C05013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42DDF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7" w:type="pct"/>
          </w:tcPr>
          <w:p w14:paraId="01D63A2C" w14:textId="77777777" w:rsidR="00C50608" w:rsidRPr="00C05013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12826495" w14:textId="03189E6A" w:rsidR="00C50608" w:rsidRPr="00C05013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2DDF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7" w:type="pct"/>
          </w:tcPr>
          <w:p w14:paraId="2F595D42" w14:textId="77777777" w:rsidR="00C50608" w:rsidRPr="00C05013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125B6F24" w14:textId="68E56EE6" w:rsidR="00C50608" w:rsidRPr="00C05013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2DDF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B22371" w:rsidRPr="00C05013" w14:paraId="1C619DBA" w14:textId="77777777" w:rsidTr="005F50E5">
        <w:trPr>
          <w:trHeight w:val="83"/>
          <w:tblHeader/>
        </w:trPr>
        <w:tc>
          <w:tcPr>
            <w:tcW w:w="2168" w:type="pct"/>
          </w:tcPr>
          <w:p w14:paraId="5E3DFE85" w14:textId="77777777" w:rsidR="00B22371" w:rsidRPr="00C05013" w:rsidRDefault="00B22371" w:rsidP="00577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2" w:type="pct"/>
            <w:gridSpan w:val="7"/>
          </w:tcPr>
          <w:p w14:paraId="0B5A259D" w14:textId="77777777" w:rsidR="00B22371" w:rsidRPr="00C05013" w:rsidRDefault="00B22371" w:rsidP="00577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Pr="00C0501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</w:t>
            </w:r>
            <w:r w:rsidRPr="00C05013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B22371" w:rsidRPr="00C05013" w14:paraId="6D8AE42A" w14:textId="77777777" w:rsidTr="005F50E5">
        <w:tc>
          <w:tcPr>
            <w:tcW w:w="2168" w:type="pct"/>
          </w:tcPr>
          <w:p w14:paraId="67ECAA0E" w14:textId="77777777" w:rsidR="00B22371" w:rsidRPr="00C05013" w:rsidRDefault="00B22371" w:rsidP="00577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7D44D1D8" w14:textId="77777777" w:rsidR="00B22371" w:rsidRPr="00C05013" w:rsidRDefault="00B22371" w:rsidP="00577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543347D9" w14:textId="77777777" w:rsidR="00B22371" w:rsidRPr="00C05013" w:rsidRDefault="00B22371" w:rsidP="00577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4E583DC0" w14:textId="77777777" w:rsidR="00B22371" w:rsidRPr="00C05013" w:rsidRDefault="00B22371" w:rsidP="00577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2A45DA80" w14:textId="77777777" w:rsidR="00B22371" w:rsidRPr="00C05013" w:rsidRDefault="00B22371" w:rsidP="00577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54DC1B9E" w14:textId="77777777" w:rsidR="00B22371" w:rsidRPr="00C05013" w:rsidRDefault="00B22371" w:rsidP="00577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1B1C624E" w14:textId="77777777" w:rsidR="00B22371" w:rsidRPr="00C05013" w:rsidRDefault="00B22371" w:rsidP="00577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2AF3FF03" w14:textId="77777777" w:rsidR="00B22371" w:rsidRPr="00C05013" w:rsidRDefault="00B22371" w:rsidP="00577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50608" w:rsidRPr="00C05013" w14:paraId="24AE7C10" w14:textId="77777777" w:rsidTr="005F50E5">
        <w:tc>
          <w:tcPr>
            <w:tcW w:w="2168" w:type="pct"/>
          </w:tcPr>
          <w:p w14:paraId="04600371" w14:textId="77777777" w:rsidR="00C50608" w:rsidRPr="00C05013" w:rsidRDefault="00C50608" w:rsidP="00C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607" w:type="pct"/>
          </w:tcPr>
          <w:p w14:paraId="7270B3FB" w14:textId="5A5BA215" w:rsidR="00C50608" w:rsidRPr="00C05013" w:rsidRDefault="007213BB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8B58B48" w14:textId="77777777" w:rsidR="00C50608" w:rsidRPr="00C05013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17AD46F7" w14:textId="4B74EBD6" w:rsidR="00C50608" w:rsidRPr="00C05013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F313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6D88243B" w14:textId="77777777" w:rsidR="00C50608" w:rsidRPr="00C05013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1AE2D59C" w14:textId="26746536" w:rsidR="00C50608" w:rsidRPr="00C05013" w:rsidRDefault="007213BB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150</w:t>
            </w:r>
          </w:p>
        </w:tc>
        <w:tc>
          <w:tcPr>
            <w:tcW w:w="137" w:type="pct"/>
          </w:tcPr>
          <w:p w14:paraId="0B2983FD" w14:textId="77777777" w:rsidR="00C50608" w:rsidRPr="00C05013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52B92ADF" w14:textId="0CB20901" w:rsidR="00C50608" w:rsidRPr="00C05013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B5467">
              <w:rPr>
                <w:rFonts w:ascii="Angsana New" w:hAnsi="Angsana New" w:cs="Angsana New"/>
                <w:sz w:val="28"/>
                <w:szCs w:val="28"/>
              </w:rPr>
              <w:t>38</w:t>
            </w:r>
          </w:p>
        </w:tc>
      </w:tr>
      <w:tr w:rsidR="00C50608" w:rsidRPr="00C05013" w14:paraId="04A298AA" w14:textId="77777777" w:rsidTr="005F50E5">
        <w:tc>
          <w:tcPr>
            <w:tcW w:w="2168" w:type="pct"/>
          </w:tcPr>
          <w:p w14:paraId="54DA3D7D" w14:textId="77777777" w:rsidR="00C50608" w:rsidRPr="00C05013" w:rsidRDefault="00C50608" w:rsidP="00C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07" w:type="pct"/>
          </w:tcPr>
          <w:p w14:paraId="5375CFC8" w14:textId="0865D4D3" w:rsidR="00C50608" w:rsidRPr="00C05013" w:rsidRDefault="007213BB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9B110A8" w14:textId="77777777" w:rsidR="00C50608" w:rsidRPr="00C05013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48D8F78A" w14:textId="5F884FC0" w:rsidR="00C50608" w:rsidRPr="00C05013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F313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469D424C" w14:textId="77777777" w:rsidR="00C50608" w:rsidRPr="00C05013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1A053D4C" w14:textId="650CFC99" w:rsidR="007213BB" w:rsidRPr="00C05013" w:rsidRDefault="007213BB" w:rsidP="0072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2,575</w:t>
            </w:r>
          </w:p>
        </w:tc>
        <w:tc>
          <w:tcPr>
            <w:tcW w:w="137" w:type="pct"/>
          </w:tcPr>
          <w:p w14:paraId="560D3E5C" w14:textId="77777777" w:rsidR="00C50608" w:rsidRPr="00C05013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551E40A3" w14:textId="765C5132" w:rsidR="00C50608" w:rsidRPr="00C05013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B5467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B5467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285CE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AB5467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C50608" w:rsidRPr="00C05013" w14:paraId="128C2A1B" w14:textId="77777777" w:rsidTr="005F50E5">
        <w:tc>
          <w:tcPr>
            <w:tcW w:w="2168" w:type="pct"/>
          </w:tcPr>
          <w:p w14:paraId="6CC7775D" w14:textId="77777777" w:rsidR="00C50608" w:rsidRPr="00C05013" w:rsidRDefault="00C50608" w:rsidP="00C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07" w:type="pct"/>
          </w:tcPr>
          <w:p w14:paraId="3B3B212C" w14:textId="45A26A49" w:rsidR="00C50608" w:rsidRPr="00C05013" w:rsidRDefault="007213BB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6746E86" w14:textId="77777777" w:rsidR="00C50608" w:rsidRPr="00C05013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1BC0E6D8" w14:textId="0B685EE1" w:rsidR="00C50608" w:rsidRPr="00C05013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F313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5264AFFA" w14:textId="77777777" w:rsidR="00C50608" w:rsidRPr="00C05013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7BBFFCE8" w14:textId="26AF67B7" w:rsidR="00C50608" w:rsidRPr="00C05013" w:rsidRDefault="007213BB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343,204</w:t>
            </w:r>
          </w:p>
        </w:tc>
        <w:tc>
          <w:tcPr>
            <w:tcW w:w="137" w:type="pct"/>
          </w:tcPr>
          <w:p w14:paraId="0F56507D" w14:textId="77777777" w:rsidR="00C50608" w:rsidRPr="00C05013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7D5A76CA" w14:textId="02835BB9" w:rsidR="00C50608" w:rsidRPr="00C05013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B5467">
              <w:rPr>
                <w:rFonts w:ascii="Angsana New" w:hAnsi="Angsana New" w:cs="Angsana New" w:hint="cs"/>
                <w:sz w:val="28"/>
                <w:szCs w:val="28"/>
              </w:rPr>
              <w:t>28</w:t>
            </w:r>
            <w:r w:rsidRPr="00285CE2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B5467">
              <w:rPr>
                <w:rFonts w:ascii="Angsana New" w:hAnsi="Angsana New" w:cs="Angsana New" w:hint="cs"/>
                <w:sz w:val="28"/>
                <w:szCs w:val="28"/>
              </w:rPr>
              <w:t>775</w:t>
            </w:r>
          </w:p>
        </w:tc>
      </w:tr>
      <w:tr w:rsidR="00C50608" w:rsidRPr="00C05013" w14:paraId="700B0DDF" w14:textId="77777777" w:rsidTr="005F50E5">
        <w:tc>
          <w:tcPr>
            <w:tcW w:w="2168" w:type="pct"/>
          </w:tcPr>
          <w:p w14:paraId="26381810" w14:textId="77777777" w:rsidR="00C50608" w:rsidRPr="00C05013" w:rsidRDefault="00C50608" w:rsidP="00C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07" w:type="pct"/>
          </w:tcPr>
          <w:p w14:paraId="50FFF7E0" w14:textId="02D43EE0" w:rsidR="00C50608" w:rsidRPr="00C05013" w:rsidRDefault="007213BB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6D532F5" w14:textId="77777777" w:rsidR="00C50608" w:rsidRPr="00C05013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3C1087AB" w14:textId="3E0CA751" w:rsidR="00C50608" w:rsidRPr="00C05013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F313C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61317A78" w14:textId="77777777" w:rsidR="00C50608" w:rsidRPr="00C05013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42343525" w14:textId="5AD803EF" w:rsidR="00C50608" w:rsidRPr="00C05013" w:rsidRDefault="007213BB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4,893</w:t>
            </w:r>
          </w:p>
        </w:tc>
        <w:tc>
          <w:tcPr>
            <w:tcW w:w="137" w:type="pct"/>
          </w:tcPr>
          <w:p w14:paraId="67E7A754" w14:textId="77777777" w:rsidR="00C50608" w:rsidRPr="00C05013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3D0B2805" w14:textId="513859DC" w:rsidR="00C50608" w:rsidRPr="00C05013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B5467"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B5467">
              <w:rPr>
                <w:rFonts w:ascii="Angsana New" w:hAnsi="Angsana New" w:cs="Angsana New"/>
                <w:sz w:val="28"/>
                <w:szCs w:val="28"/>
              </w:rPr>
              <w:t>893</w:t>
            </w:r>
          </w:p>
        </w:tc>
      </w:tr>
      <w:tr w:rsidR="00B22371" w:rsidRPr="00C05013" w14:paraId="3B8C6EF0" w14:textId="77777777" w:rsidTr="005F50E5">
        <w:tc>
          <w:tcPr>
            <w:tcW w:w="2168" w:type="pct"/>
          </w:tcPr>
          <w:p w14:paraId="73201DD8" w14:textId="77777777" w:rsidR="00B22371" w:rsidRPr="00C05013" w:rsidRDefault="00B22371" w:rsidP="00B2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3225CECC" w14:textId="77777777" w:rsidR="00B22371" w:rsidRPr="00C05013" w:rsidRDefault="00B22371" w:rsidP="00B2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6F7B2E2A" w14:textId="77777777" w:rsidR="00B22371" w:rsidRPr="00C05013" w:rsidRDefault="00B22371" w:rsidP="00B2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63A6FB17" w14:textId="77777777" w:rsidR="00B22371" w:rsidRPr="00C05013" w:rsidRDefault="00B22371" w:rsidP="00B2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17FB88AF" w14:textId="77777777" w:rsidR="00B22371" w:rsidRPr="00C05013" w:rsidRDefault="00B22371" w:rsidP="00B2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27B7678F" w14:textId="77777777" w:rsidR="00B22371" w:rsidRPr="00C05013" w:rsidRDefault="00B22371" w:rsidP="00B2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420CA574" w14:textId="77777777" w:rsidR="00B22371" w:rsidRPr="00C05013" w:rsidRDefault="00B22371" w:rsidP="00B2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7A341812" w14:textId="77777777" w:rsidR="00B22371" w:rsidRPr="00C05013" w:rsidRDefault="00B22371" w:rsidP="00B2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22371" w:rsidRPr="00C05013" w14:paraId="042AE3E0" w14:textId="77777777" w:rsidTr="005F50E5">
        <w:tc>
          <w:tcPr>
            <w:tcW w:w="2168" w:type="pct"/>
          </w:tcPr>
          <w:p w14:paraId="1588C588" w14:textId="77777777" w:rsidR="00B22371" w:rsidRPr="00C05013" w:rsidRDefault="00B22371" w:rsidP="00B2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0501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บุคคลหรือ</w:t>
            </w: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7" w:type="pct"/>
          </w:tcPr>
          <w:p w14:paraId="3B0EABCD" w14:textId="77777777" w:rsidR="00B22371" w:rsidRPr="00C05013" w:rsidRDefault="00B22371" w:rsidP="00B2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3CE1B68F" w14:textId="77777777" w:rsidR="00B22371" w:rsidRPr="00C05013" w:rsidRDefault="00B22371" w:rsidP="00B2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3A2552AF" w14:textId="77777777" w:rsidR="00B22371" w:rsidRPr="00C05013" w:rsidRDefault="00B22371" w:rsidP="00B2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44E1C908" w14:textId="77777777" w:rsidR="00B22371" w:rsidRPr="00C05013" w:rsidRDefault="00B22371" w:rsidP="00B2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24EA205C" w14:textId="77777777" w:rsidR="00B22371" w:rsidRPr="00C05013" w:rsidRDefault="00B22371" w:rsidP="00B2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44E824D7" w14:textId="77777777" w:rsidR="00B22371" w:rsidRPr="00C05013" w:rsidRDefault="00B22371" w:rsidP="00B2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18DA2785" w14:textId="77777777" w:rsidR="00B22371" w:rsidRPr="00C05013" w:rsidRDefault="00B22371" w:rsidP="00B22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F2553" w:rsidRPr="00C05013" w14:paraId="34A97229" w14:textId="77777777" w:rsidTr="005F50E5">
        <w:tc>
          <w:tcPr>
            <w:tcW w:w="2168" w:type="pct"/>
          </w:tcPr>
          <w:p w14:paraId="7C74B195" w14:textId="77777777" w:rsidR="00CF2553" w:rsidRPr="00C05013" w:rsidRDefault="00CF2553" w:rsidP="00CF2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607" w:type="pct"/>
          </w:tcPr>
          <w:p w14:paraId="23CD9D96" w14:textId="219765A7" w:rsidR="00CF2553" w:rsidRPr="00C05013" w:rsidRDefault="006F3AE0" w:rsidP="00CF2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661</w:t>
            </w:r>
          </w:p>
        </w:tc>
        <w:tc>
          <w:tcPr>
            <w:tcW w:w="147" w:type="pct"/>
          </w:tcPr>
          <w:p w14:paraId="22235218" w14:textId="77777777" w:rsidR="00CF2553" w:rsidRPr="00C05013" w:rsidRDefault="00CF2553" w:rsidP="00CF2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40112AF3" w14:textId="3AEEA0EE" w:rsidR="00CF2553" w:rsidRPr="00C05013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732</w:t>
            </w:r>
          </w:p>
        </w:tc>
        <w:tc>
          <w:tcPr>
            <w:tcW w:w="147" w:type="pct"/>
          </w:tcPr>
          <w:p w14:paraId="6DA98A03" w14:textId="77777777" w:rsidR="00CF2553" w:rsidRPr="00C05013" w:rsidRDefault="00CF2553" w:rsidP="00CF2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1C2077D9" w14:textId="6571CA70" w:rsidR="00CF2553" w:rsidRPr="00C05013" w:rsidRDefault="00DD38AB" w:rsidP="00CF2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661</w:t>
            </w:r>
          </w:p>
        </w:tc>
        <w:tc>
          <w:tcPr>
            <w:tcW w:w="137" w:type="pct"/>
          </w:tcPr>
          <w:p w14:paraId="24A282E5" w14:textId="77777777" w:rsidR="00CF2553" w:rsidRPr="00C05013" w:rsidRDefault="00CF2553" w:rsidP="00CF2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0984547A" w14:textId="776E39C4" w:rsidR="00CF2553" w:rsidRPr="00C05013" w:rsidRDefault="00C50608" w:rsidP="00CF2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732</w:t>
            </w:r>
          </w:p>
        </w:tc>
      </w:tr>
      <w:tr w:rsidR="003F11B5" w:rsidRPr="00C05013" w14:paraId="4D493C80" w14:textId="77777777" w:rsidTr="005F50E5">
        <w:tc>
          <w:tcPr>
            <w:tcW w:w="2168" w:type="pct"/>
          </w:tcPr>
          <w:p w14:paraId="638D5E51" w14:textId="77777777" w:rsidR="003F11B5" w:rsidRPr="00C05013" w:rsidRDefault="003F11B5" w:rsidP="003F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607" w:type="pct"/>
          </w:tcPr>
          <w:p w14:paraId="416837F2" w14:textId="62DBE459" w:rsidR="003F11B5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10,699</w:t>
            </w:r>
          </w:p>
        </w:tc>
        <w:tc>
          <w:tcPr>
            <w:tcW w:w="147" w:type="pct"/>
          </w:tcPr>
          <w:p w14:paraId="563715AE" w14:textId="77777777" w:rsidR="003F11B5" w:rsidRPr="00C05013" w:rsidRDefault="003F11B5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1A479B17" w14:textId="70CB5333" w:rsidR="003F11B5" w:rsidRPr="00C05013" w:rsidRDefault="00C50608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9,896</w:t>
            </w:r>
          </w:p>
        </w:tc>
        <w:tc>
          <w:tcPr>
            <w:tcW w:w="147" w:type="pct"/>
          </w:tcPr>
          <w:p w14:paraId="481583E4" w14:textId="77777777" w:rsidR="003F11B5" w:rsidRPr="00C05013" w:rsidRDefault="003F11B5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7C71A70E" w14:textId="07694BE3" w:rsidR="003F11B5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2F22AD23" w14:textId="77777777" w:rsidR="003F11B5" w:rsidRPr="00C05013" w:rsidRDefault="003F11B5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6058E4AA" w14:textId="5AAB0A37" w:rsidR="003F11B5" w:rsidRPr="00C05013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F11B5" w:rsidRPr="00C05013" w14:paraId="3F2ACA20" w14:textId="77777777" w:rsidTr="005F50E5">
        <w:tc>
          <w:tcPr>
            <w:tcW w:w="2168" w:type="pct"/>
          </w:tcPr>
          <w:p w14:paraId="1BE9CA0E" w14:textId="77CFC941" w:rsidR="003F11B5" w:rsidRPr="00C05013" w:rsidRDefault="003F11B5" w:rsidP="003F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6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07" w:type="pct"/>
          </w:tcPr>
          <w:p w14:paraId="72F929B0" w14:textId="586D27FB" w:rsidR="003F11B5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7" w:type="pct"/>
          </w:tcPr>
          <w:p w14:paraId="5BC14464" w14:textId="77777777" w:rsidR="003F11B5" w:rsidRPr="00C05013" w:rsidRDefault="003F11B5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2069891F" w14:textId="4343BD0B" w:rsidR="003F11B5" w:rsidRPr="001F313C" w:rsidRDefault="00C50608" w:rsidP="004F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BBE271B" w14:textId="77777777" w:rsidR="003F11B5" w:rsidRPr="00C05013" w:rsidRDefault="003F11B5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18EEFD2B" w14:textId="6D910254" w:rsidR="003F11B5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2373239A" w14:textId="77777777" w:rsidR="003F11B5" w:rsidRPr="00C05013" w:rsidRDefault="003F11B5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1329A1A4" w14:textId="1BB26F7C" w:rsidR="003F11B5" w:rsidRPr="001F313C" w:rsidRDefault="004F202A" w:rsidP="004F20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F11B5" w:rsidRPr="00C05013" w14:paraId="49D031BF" w14:textId="77777777" w:rsidTr="005F50E5">
        <w:tc>
          <w:tcPr>
            <w:tcW w:w="2168" w:type="pct"/>
          </w:tcPr>
          <w:p w14:paraId="21A99BAD" w14:textId="65920F83" w:rsidR="003F11B5" w:rsidRPr="00C05013" w:rsidRDefault="003F11B5" w:rsidP="003F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607" w:type="pct"/>
          </w:tcPr>
          <w:p w14:paraId="02C5F9E4" w14:textId="3336CD42" w:rsidR="003F11B5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339</w:t>
            </w:r>
          </w:p>
        </w:tc>
        <w:tc>
          <w:tcPr>
            <w:tcW w:w="147" w:type="pct"/>
          </w:tcPr>
          <w:p w14:paraId="00106298" w14:textId="77777777" w:rsidR="003F11B5" w:rsidRPr="00C05013" w:rsidRDefault="003F11B5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0FA30EA2" w14:textId="34A45067" w:rsidR="003F11B5" w:rsidRPr="00C05013" w:rsidRDefault="00C50608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419</w:t>
            </w:r>
          </w:p>
        </w:tc>
        <w:tc>
          <w:tcPr>
            <w:tcW w:w="147" w:type="pct"/>
          </w:tcPr>
          <w:p w14:paraId="7D7503CE" w14:textId="77777777" w:rsidR="003F11B5" w:rsidRPr="00C05013" w:rsidRDefault="003F11B5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0D1FF674" w14:textId="6F133990" w:rsidR="003F11B5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1E3E7EB5" w14:textId="77777777" w:rsidR="003F11B5" w:rsidRPr="00C05013" w:rsidRDefault="003F11B5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5E8FB2EE" w14:textId="2C8682D2" w:rsidR="003F11B5" w:rsidRPr="00C05013" w:rsidRDefault="003F11B5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F313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213BB" w:rsidRPr="007213BB" w14:paraId="607BD3C9" w14:textId="77777777" w:rsidTr="005F50E5">
        <w:tc>
          <w:tcPr>
            <w:tcW w:w="2168" w:type="pct"/>
          </w:tcPr>
          <w:p w14:paraId="7C377470" w14:textId="6CDE770B" w:rsidR="007213BB" w:rsidRPr="007213BB" w:rsidRDefault="007213BB" w:rsidP="003F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07" w:type="pct"/>
          </w:tcPr>
          <w:p w14:paraId="767AF414" w14:textId="1BC827C4" w:rsidR="007213BB" w:rsidRPr="007213BB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267</w:t>
            </w:r>
          </w:p>
        </w:tc>
        <w:tc>
          <w:tcPr>
            <w:tcW w:w="147" w:type="pct"/>
          </w:tcPr>
          <w:p w14:paraId="65F2AC28" w14:textId="77777777" w:rsidR="007213BB" w:rsidRPr="007213BB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599" w:type="pct"/>
          </w:tcPr>
          <w:p w14:paraId="29C37557" w14:textId="6671A95B" w:rsidR="007213BB" w:rsidRPr="007213BB" w:rsidRDefault="007213BB" w:rsidP="00DF6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75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503</w:t>
            </w:r>
          </w:p>
        </w:tc>
        <w:tc>
          <w:tcPr>
            <w:tcW w:w="147" w:type="pct"/>
          </w:tcPr>
          <w:p w14:paraId="4A795948" w14:textId="77777777" w:rsidR="007213BB" w:rsidRPr="007213BB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590" w:type="pct"/>
          </w:tcPr>
          <w:p w14:paraId="2C62EE5B" w14:textId="53895718" w:rsidR="007213BB" w:rsidRPr="007213BB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6A5EF2AC" w14:textId="77777777" w:rsidR="007213BB" w:rsidRPr="007213BB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605" w:type="pct"/>
          </w:tcPr>
          <w:p w14:paraId="5790939D" w14:textId="4881FCD1" w:rsidR="007213BB" w:rsidRPr="007213BB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1F313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213BB" w:rsidRPr="00C05013" w14:paraId="21D06625" w14:textId="77777777" w:rsidTr="005F50E5">
        <w:tc>
          <w:tcPr>
            <w:tcW w:w="2168" w:type="pct"/>
          </w:tcPr>
          <w:p w14:paraId="53114BB2" w14:textId="3DCCB3A5" w:rsidR="007213BB" w:rsidRPr="00C05013" w:rsidRDefault="007213BB" w:rsidP="003F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7" w:type="pct"/>
          </w:tcPr>
          <w:p w14:paraId="5991C74D" w14:textId="711492FC" w:rsidR="007213BB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4897B46E" w14:textId="77777777" w:rsidR="007213BB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7EF1C988" w14:textId="3D57C9C7" w:rsidR="007213BB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1CCD63FD" w14:textId="77777777" w:rsidR="007213BB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0E81A4E0" w14:textId="6BE4B76C" w:rsidR="007213BB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1E9ECF30" w14:textId="77777777" w:rsidR="007213BB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4D7F258D" w14:textId="405DAC29" w:rsidR="007213BB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213BB" w:rsidRPr="00C05013" w14:paraId="3E09AC35" w14:textId="77777777" w:rsidTr="005F50E5">
        <w:tc>
          <w:tcPr>
            <w:tcW w:w="2168" w:type="pct"/>
          </w:tcPr>
          <w:p w14:paraId="2364246C" w14:textId="77777777" w:rsidR="007213BB" w:rsidRPr="00C05013" w:rsidRDefault="007213BB" w:rsidP="003F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07" w:type="pct"/>
          </w:tcPr>
          <w:p w14:paraId="53D608D8" w14:textId="77777777" w:rsidR="007213BB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551E167E" w14:textId="77777777" w:rsidR="007213BB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9" w:type="pct"/>
          </w:tcPr>
          <w:p w14:paraId="7E51B94F" w14:textId="77777777" w:rsidR="007213BB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203F0E3A" w14:textId="77777777" w:rsidR="007213BB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0" w:type="pct"/>
          </w:tcPr>
          <w:p w14:paraId="2E118ABB" w14:textId="77777777" w:rsidR="007213BB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pct"/>
          </w:tcPr>
          <w:p w14:paraId="72040298" w14:textId="77777777" w:rsidR="007213BB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</w:tcPr>
          <w:p w14:paraId="1EE4792E" w14:textId="77777777" w:rsidR="007213BB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618DE" w:rsidRPr="00C05013" w14:paraId="60841787" w14:textId="77777777" w:rsidTr="005F50E5">
        <w:tc>
          <w:tcPr>
            <w:tcW w:w="2168" w:type="pct"/>
          </w:tcPr>
          <w:p w14:paraId="08FFCC5B" w14:textId="77777777" w:rsidR="004618DE" w:rsidRPr="00C05013" w:rsidRDefault="004618DE" w:rsidP="003F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07" w:type="pct"/>
          </w:tcPr>
          <w:p w14:paraId="584F844B" w14:textId="77777777" w:rsidR="004618DE" w:rsidRPr="00C05013" w:rsidRDefault="004618DE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7D9304CA" w14:textId="77777777" w:rsidR="004618DE" w:rsidRPr="00C05013" w:rsidRDefault="004618DE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9" w:type="pct"/>
          </w:tcPr>
          <w:p w14:paraId="0C2BA788" w14:textId="77777777" w:rsidR="004618DE" w:rsidRPr="00C05013" w:rsidRDefault="004618DE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01C6C07C" w14:textId="77777777" w:rsidR="004618DE" w:rsidRPr="00C05013" w:rsidRDefault="004618DE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0" w:type="pct"/>
          </w:tcPr>
          <w:p w14:paraId="40D311BD" w14:textId="77777777" w:rsidR="004618DE" w:rsidRPr="00C05013" w:rsidRDefault="004618DE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pct"/>
          </w:tcPr>
          <w:p w14:paraId="7C5C5E72" w14:textId="77777777" w:rsidR="004618DE" w:rsidRPr="00C05013" w:rsidRDefault="004618DE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</w:tcPr>
          <w:p w14:paraId="7EA023A3" w14:textId="77777777" w:rsidR="004618DE" w:rsidRPr="00C05013" w:rsidRDefault="004618DE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213BB" w:rsidRPr="00C05013" w14:paraId="56127C19" w14:textId="77777777" w:rsidTr="005B2279">
        <w:tc>
          <w:tcPr>
            <w:tcW w:w="2168" w:type="pct"/>
            <w:shd w:val="clear" w:color="auto" w:fill="FFFFFF"/>
          </w:tcPr>
          <w:p w14:paraId="68013E57" w14:textId="64A27988" w:rsidR="007213BB" w:rsidRPr="00C05013" w:rsidRDefault="007213BB" w:rsidP="003F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050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607" w:type="pct"/>
          </w:tcPr>
          <w:p w14:paraId="12C1853F" w14:textId="77777777" w:rsidR="007213BB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25217C1C" w14:textId="77777777" w:rsidR="007213BB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9" w:type="pct"/>
          </w:tcPr>
          <w:p w14:paraId="10A2F6D2" w14:textId="77777777" w:rsidR="007213BB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56E3960D" w14:textId="77777777" w:rsidR="007213BB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0" w:type="pct"/>
          </w:tcPr>
          <w:p w14:paraId="740060AA" w14:textId="77777777" w:rsidR="007213BB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pct"/>
          </w:tcPr>
          <w:p w14:paraId="4D8941D5" w14:textId="77777777" w:rsidR="007213BB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</w:tcPr>
          <w:p w14:paraId="25AF6DC2" w14:textId="77777777" w:rsidR="007213BB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213BB" w:rsidRPr="00C05013" w14:paraId="0F889984" w14:textId="77777777" w:rsidTr="005F50E5">
        <w:tc>
          <w:tcPr>
            <w:tcW w:w="2168" w:type="pct"/>
            <w:shd w:val="clear" w:color="auto" w:fill="FFFFFF"/>
          </w:tcPr>
          <w:p w14:paraId="125A55EB" w14:textId="27E1183C" w:rsidR="007213BB" w:rsidRPr="00C05013" w:rsidRDefault="007213BB" w:rsidP="003F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07" w:type="pct"/>
          </w:tcPr>
          <w:p w14:paraId="2E9EC99A" w14:textId="016B7E08" w:rsidR="007213BB" w:rsidRPr="00C05013" w:rsidRDefault="007213BB" w:rsidP="00A30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402</w:t>
            </w:r>
          </w:p>
        </w:tc>
        <w:tc>
          <w:tcPr>
            <w:tcW w:w="147" w:type="pct"/>
          </w:tcPr>
          <w:p w14:paraId="1CA8D963" w14:textId="77777777" w:rsidR="007213BB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14A86689" w14:textId="13CEB048" w:rsidR="007213BB" w:rsidRPr="00C05013" w:rsidRDefault="007213BB" w:rsidP="007D4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70"/>
              <w:rPr>
                <w:rFonts w:ascii="Angsana New" w:hAnsi="Angsana New" w:cs="Angsana New"/>
                <w:sz w:val="28"/>
                <w:szCs w:val="28"/>
              </w:rPr>
            </w:pPr>
            <w:r w:rsidRPr="00C42DDF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1F313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42DDF">
              <w:rPr>
                <w:rFonts w:ascii="Angsana New" w:hAnsi="Angsana New" w:cs="Angsana New"/>
                <w:sz w:val="28"/>
                <w:szCs w:val="28"/>
              </w:rPr>
              <w:t>53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7" w:type="pct"/>
          </w:tcPr>
          <w:p w14:paraId="1B7258C2" w14:textId="77777777" w:rsidR="007213BB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0CC3CCCB" w14:textId="55E6A29B" w:rsidR="007213BB" w:rsidRPr="00C05013" w:rsidRDefault="007213BB" w:rsidP="00DF6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112C3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37" w:type="pct"/>
          </w:tcPr>
          <w:p w14:paraId="4E9431B5" w14:textId="77777777" w:rsidR="007213BB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2643BBCE" w14:textId="65C9CDA2" w:rsidR="007213BB" w:rsidRPr="00C05013" w:rsidRDefault="007213BB" w:rsidP="007D4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42DDF"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86</w:t>
            </w:r>
          </w:p>
        </w:tc>
      </w:tr>
      <w:tr w:rsidR="007213BB" w:rsidRPr="00C05013" w14:paraId="033DA0F0" w14:textId="77777777" w:rsidTr="005F50E5">
        <w:tc>
          <w:tcPr>
            <w:tcW w:w="2168" w:type="pct"/>
            <w:shd w:val="clear" w:color="auto" w:fill="FFFFFF"/>
          </w:tcPr>
          <w:p w14:paraId="36C031A9" w14:textId="3CF327B0" w:rsidR="007213BB" w:rsidRPr="00C05013" w:rsidRDefault="007213BB" w:rsidP="003F11B5">
            <w:pPr>
              <w:tabs>
                <w:tab w:val="clear" w:pos="3515"/>
                <w:tab w:val="clear" w:pos="3742"/>
              </w:tabs>
              <w:spacing w:line="240" w:lineRule="auto"/>
              <w:ind w:right="-138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07" w:type="pct"/>
          </w:tcPr>
          <w:p w14:paraId="063DE435" w14:textId="71D23474" w:rsidR="007213BB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0F68877E" w14:textId="77777777" w:rsidR="007213BB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3822B621" w14:textId="28333D94" w:rsidR="007213BB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26B1E329" w14:textId="77777777" w:rsidR="007213BB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11646733" w14:textId="50CE1EEC" w:rsidR="007213BB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53D7D80F" w14:textId="77777777" w:rsidR="007213BB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</w:tcPr>
          <w:p w14:paraId="1A888AB2" w14:textId="0E851A81" w:rsidR="007213BB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213BB" w:rsidRPr="00C05013" w14:paraId="06C05E09" w14:textId="77777777" w:rsidTr="005F50E5">
        <w:tc>
          <w:tcPr>
            <w:tcW w:w="2168" w:type="pct"/>
            <w:shd w:val="clear" w:color="auto" w:fill="FFFFFF"/>
          </w:tcPr>
          <w:p w14:paraId="63CD88F9" w14:textId="6D16C063" w:rsidR="007213BB" w:rsidRPr="00C05013" w:rsidRDefault="00D135BC" w:rsidP="003F11B5">
            <w:pPr>
              <w:tabs>
                <w:tab w:val="clear" w:pos="3515"/>
                <w:tab w:val="clear" w:pos="3742"/>
              </w:tabs>
              <w:spacing w:line="240" w:lineRule="auto"/>
              <w:ind w:right="-1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7213BB"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07" w:type="pct"/>
          </w:tcPr>
          <w:p w14:paraId="5F0CAF38" w14:textId="469673FB" w:rsidR="007213BB" w:rsidRPr="00C05013" w:rsidRDefault="007213BB" w:rsidP="00A30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1B62A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508</w:t>
            </w:r>
          </w:p>
        </w:tc>
        <w:tc>
          <w:tcPr>
            <w:tcW w:w="147" w:type="pct"/>
          </w:tcPr>
          <w:p w14:paraId="04AACD5E" w14:textId="77777777" w:rsidR="007213BB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27953058" w14:textId="75A72BE3" w:rsidR="007213BB" w:rsidRPr="001F313C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AB5467">
              <w:rPr>
                <w:rFonts w:ascii="Angsana New" w:hAnsi="Angsana New" w:cs="Angsana New"/>
                <w:sz w:val="28"/>
                <w:szCs w:val="28"/>
              </w:rPr>
              <w:t>14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B5467">
              <w:rPr>
                <w:rFonts w:ascii="Angsana New" w:hAnsi="Angsana New" w:cs="Angsana New"/>
                <w:sz w:val="28"/>
                <w:szCs w:val="28"/>
              </w:rPr>
              <w:t>215</w:t>
            </w:r>
          </w:p>
        </w:tc>
        <w:tc>
          <w:tcPr>
            <w:tcW w:w="147" w:type="pct"/>
          </w:tcPr>
          <w:p w14:paraId="216C655B" w14:textId="77777777" w:rsidR="007213BB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56790F2D" w14:textId="36A4DD89" w:rsidR="007213BB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15,508</w:t>
            </w:r>
          </w:p>
        </w:tc>
        <w:tc>
          <w:tcPr>
            <w:tcW w:w="137" w:type="pct"/>
          </w:tcPr>
          <w:p w14:paraId="7D48173F" w14:textId="77777777" w:rsidR="007213BB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</w:tcPr>
          <w:p w14:paraId="51B0CD4A" w14:textId="294B870C" w:rsidR="007213BB" w:rsidRPr="001F313C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B5467">
              <w:rPr>
                <w:rFonts w:ascii="Angsana New" w:hAnsi="Angsana New" w:cs="Angsana New"/>
                <w:sz w:val="28"/>
                <w:szCs w:val="28"/>
              </w:rPr>
              <w:t>14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B5467">
              <w:rPr>
                <w:rFonts w:ascii="Angsana New" w:hAnsi="Angsana New" w:cs="Angsana New"/>
                <w:sz w:val="28"/>
                <w:szCs w:val="28"/>
              </w:rPr>
              <w:t>215</w:t>
            </w:r>
          </w:p>
        </w:tc>
      </w:tr>
      <w:tr w:rsidR="007213BB" w:rsidRPr="00C05013" w14:paraId="25D0B75F" w14:textId="77777777" w:rsidTr="005B2279">
        <w:tc>
          <w:tcPr>
            <w:tcW w:w="2168" w:type="pct"/>
            <w:shd w:val="clear" w:color="auto" w:fill="FFFFFF"/>
          </w:tcPr>
          <w:p w14:paraId="6E53DB98" w14:textId="11D75953" w:rsidR="007213BB" w:rsidRPr="00C05013" w:rsidRDefault="00D135BC" w:rsidP="003F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7213BB"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221C5035" w14:textId="772833E4" w:rsidR="007213BB" w:rsidRPr="00C05013" w:rsidRDefault="007213BB" w:rsidP="00A30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205</w:t>
            </w:r>
          </w:p>
        </w:tc>
        <w:tc>
          <w:tcPr>
            <w:tcW w:w="147" w:type="pct"/>
          </w:tcPr>
          <w:p w14:paraId="333DC0B8" w14:textId="77777777" w:rsidR="007213BB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631726E9" w14:textId="3819AB8D" w:rsidR="007213BB" w:rsidRPr="00C05013" w:rsidRDefault="007213BB" w:rsidP="007D4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08" w:right="-165"/>
              <w:rPr>
                <w:rFonts w:ascii="Angsana New" w:hAnsi="Angsana New" w:cs="Angsana New"/>
                <w:sz w:val="28"/>
                <w:szCs w:val="28"/>
              </w:rPr>
            </w:pPr>
            <w:r w:rsidRPr="00AB5467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Pr="00285CE2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7" w:type="pct"/>
          </w:tcPr>
          <w:p w14:paraId="0A3CB135" w14:textId="77777777" w:rsidR="007213BB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566FBB2" w14:textId="405C7F01" w:rsidR="007213BB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205</w:t>
            </w:r>
          </w:p>
        </w:tc>
        <w:tc>
          <w:tcPr>
            <w:tcW w:w="137" w:type="pct"/>
          </w:tcPr>
          <w:p w14:paraId="6AD2B367" w14:textId="77777777" w:rsidR="007213BB" w:rsidRPr="00C05013" w:rsidRDefault="007213BB" w:rsidP="003F1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30396B28" w14:textId="1630B80A" w:rsidR="007213BB" w:rsidRPr="00C05013" w:rsidRDefault="007213BB" w:rsidP="007D4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B5467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Pr="00285CE2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7213BB" w:rsidRPr="00C05013" w14:paraId="27D5E678" w14:textId="77777777" w:rsidTr="005B2279">
        <w:tc>
          <w:tcPr>
            <w:tcW w:w="2168" w:type="pct"/>
            <w:shd w:val="clear" w:color="auto" w:fill="FFFFFF"/>
          </w:tcPr>
          <w:p w14:paraId="5317892F" w14:textId="35FE0D31" w:rsidR="007213BB" w:rsidRPr="00C05013" w:rsidRDefault="007213BB" w:rsidP="00D13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48F6A977" w14:textId="08729158" w:rsidR="007213BB" w:rsidRPr="007213BB" w:rsidRDefault="007213BB" w:rsidP="007D47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13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15,713</w:t>
            </w:r>
          </w:p>
        </w:tc>
        <w:tc>
          <w:tcPr>
            <w:tcW w:w="147" w:type="pct"/>
          </w:tcPr>
          <w:p w14:paraId="39D00875" w14:textId="77777777" w:rsidR="007213BB" w:rsidRPr="00C05013" w:rsidRDefault="007213BB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7CE13C41" w14:textId="156B42EE" w:rsidR="007213BB" w:rsidRPr="00C05013" w:rsidRDefault="007213BB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AB54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AB54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375</w:t>
            </w:r>
          </w:p>
        </w:tc>
        <w:tc>
          <w:tcPr>
            <w:tcW w:w="147" w:type="pct"/>
          </w:tcPr>
          <w:p w14:paraId="67D17BF4" w14:textId="77777777" w:rsidR="007213BB" w:rsidRPr="00C05013" w:rsidRDefault="007213BB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A8D20AC" w14:textId="00E8CDA1" w:rsidR="007213BB" w:rsidRPr="007213BB" w:rsidRDefault="007213BB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213B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15,713</w:t>
            </w:r>
          </w:p>
        </w:tc>
        <w:tc>
          <w:tcPr>
            <w:tcW w:w="137" w:type="pct"/>
          </w:tcPr>
          <w:p w14:paraId="432B48F1" w14:textId="77777777" w:rsidR="007213BB" w:rsidRPr="00C05013" w:rsidRDefault="007213BB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6E9A12F3" w14:textId="685EE569" w:rsidR="007213BB" w:rsidRPr="00C05013" w:rsidRDefault="007213BB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B54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AB54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375</w:t>
            </w:r>
          </w:p>
        </w:tc>
      </w:tr>
    </w:tbl>
    <w:p w14:paraId="1AFDCE49" w14:textId="663271AC" w:rsidR="00C50608" w:rsidRDefault="00C5060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9"/>
        <w:gridCol w:w="268"/>
        <w:gridCol w:w="1094"/>
        <w:gridCol w:w="268"/>
        <w:gridCol w:w="1078"/>
        <w:gridCol w:w="250"/>
        <w:gridCol w:w="1105"/>
      </w:tblGrid>
      <w:tr w:rsidR="00C50608" w:rsidRPr="001F313C" w14:paraId="1E98FE9B" w14:textId="77777777" w:rsidTr="00355486">
        <w:trPr>
          <w:tblHeader/>
        </w:trPr>
        <w:tc>
          <w:tcPr>
            <w:tcW w:w="2168" w:type="pct"/>
            <w:shd w:val="clear" w:color="auto" w:fill="auto"/>
          </w:tcPr>
          <w:p w14:paraId="00D47934" w14:textId="77777777" w:rsidR="00C50608" w:rsidRPr="001F313C" w:rsidRDefault="00C50608" w:rsidP="0035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1F313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  <w:r w:rsidRPr="001F313C" w:rsidDel="001728D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3" w:type="pct"/>
            <w:gridSpan w:val="3"/>
          </w:tcPr>
          <w:p w14:paraId="723A759D" w14:textId="77777777" w:rsidR="00C50608" w:rsidRPr="001F313C" w:rsidRDefault="00C50608" w:rsidP="0035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313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7BEEAF1" w14:textId="77777777" w:rsidR="00C50608" w:rsidRPr="001F313C" w:rsidRDefault="00C50608" w:rsidP="0035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pct"/>
            <w:gridSpan w:val="3"/>
          </w:tcPr>
          <w:p w14:paraId="0247FBF1" w14:textId="77777777" w:rsidR="00C50608" w:rsidRPr="001F313C" w:rsidRDefault="00C50608" w:rsidP="0035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313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C50608" w:rsidRPr="001F313C" w14:paraId="60F5729B" w14:textId="77777777" w:rsidTr="00355486">
        <w:trPr>
          <w:tblHeader/>
        </w:trPr>
        <w:tc>
          <w:tcPr>
            <w:tcW w:w="2168" w:type="pct"/>
          </w:tcPr>
          <w:p w14:paraId="6E6C40AC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F313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หกเดือน</w:t>
            </w:r>
            <w:r w:rsidRPr="001F313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AB546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  <w:r w:rsidRPr="00285CE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07" w:type="pct"/>
          </w:tcPr>
          <w:p w14:paraId="49F9F873" w14:textId="4B22CBC5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2DDF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47" w:type="pct"/>
          </w:tcPr>
          <w:p w14:paraId="15BD3842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172405B5" w14:textId="6A18676E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42DDF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7" w:type="pct"/>
          </w:tcPr>
          <w:p w14:paraId="5BFBC067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64110C7A" w14:textId="7BFB2F3E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2DDF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7" w:type="pct"/>
          </w:tcPr>
          <w:p w14:paraId="7D189516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331C54FE" w14:textId="1A1D51DB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42DDF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</w:tr>
      <w:tr w:rsidR="00C50608" w:rsidRPr="001F313C" w14:paraId="5CC8D655" w14:textId="77777777" w:rsidTr="00355486">
        <w:trPr>
          <w:trHeight w:val="83"/>
          <w:tblHeader/>
        </w:trPr>
        <w:tc>
          <w:tcPr>
            <w:tcW w:w="2168" w:type="pct"/>
          </w:tcPr>
          <w:p w14:paraId="433A9873" w14:textId="77777777" w:rsidR="00C50608" w:rsidRPr="001F313C" w:rsidRDefault="00C50608" w:rsidP="0035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2" w:type="pct"/>
            <w:gridSpan w:val="7"/>
          </w:tcPr>
          <w:p w14:paraId="39F73C15" w14:textId="77777777" w:rsidR="00C50608" w:rsidRPr="001F313C" w:rsidRDefault="00C50608" w:rsidP="0035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313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Pr="001F313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</w:t>
            </w:r>
            <w:r w:rsidRPr="001F313C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C50608" w:rsidRPr="001F313C" w14:paraId="712F72DA" w14:textId="77777777" w:rsidTr="00355486">
        <w:tc>
          <w:tcPr>
            <w:tcW w:w="2168" w:type="pct"/>
          </w:tcPr>
          <w:p w14:paraId="1FD35984" w14:textId="77777777" w:rsidR="00C50608" w:rsidRPr="001F313C" w:rsidRDefault="00C50608" w:rsidP="00C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313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0A1DE03E" w14:textId="26470F2B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37306259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5639B02B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7E285887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6CD93D5C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6513D83F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455BE365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50608" w:rsidRPr="001F313C" w14:paraId="0C0FFACE" w14:textId="77777777" w:rsidTr="00355486">
        <w:tc>
          <w:tcPr>
            <w:tcW w:w="2168" w:type="pct"/>
          </w:tcPr>
          <w:p w14:paraId="44561B3E" w14:textId="77777777" w:rsidR="00C50608" w:rsidRPr="001F313C" w:rsidRDefault="00C50608" w:rsidP="00C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F313C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607" w:type="pct"/>
          </w:tcPr>
          <w:p w14:paraId="365FF1B7" w14:textId="05225666" w:rsidR="00C50608" w:rsidRPr="001F313C" w:rsidRDefault="007213BB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9C8CB4E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472C304C" w14:textId="0DDA19FB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D1F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545BFF6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5FE1E681" w14:textId="6AD1B7F3" w:rsidR="00C50608" w:rsidRPr="001F313C" w:rsidRDefault="007213BB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185</w:t>
            </w:r>
          </w:p>
        </w:tc>
        <w:tc>
          <w:tcPr>
            <w:tcW w:w="137" w:type="pct"/>
          </w:tcPr>
          <w:p w14:paraId="7854CE28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6875D8ED" w14:textId="10B4C82C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AB5467">
              <w:rPr>
                <w:rFonts w:ascii="Angsana New" w:hAnsi="Angsana New" w:cs="Angsana New"/>
                <w:sz w:val="28"/>
                <w:szCs w:val="28"/>
              </w:rPr>
              <w:t>135</w:t>
            </w:r>
          </w:p>
        </w:tc>
      </w:tr>
      <w:tr w:rsidR="00C50608" w:rsidRPr="001F313C" w14:paraId="789D44C3" w14:textId="77777777" w:rsidTr="00355486">
        <w:tc>
          <w:tcPr>
            <w:tcW w:w="2168" w:type="pct"/>
          </w:tcPr>
          <w:p w14:paraId="5C156A3B" w14:textId="77777777" w:rsidR="00C50608" w:rsidRPr="001F313C" w:rsidRDefault="00C50608" w:rsidP="00C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F313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07" w:type="pct"/>
          </w:tcPr>
          <w:p w14:paraId="3C993885" w14:textId="0F1DA630" w:rsidR="00C50608" w:rsidRPr="001F313C" w:rsidRDefault="007213BB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D1A0D0C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4B73712E" w14:textId="0075B0C5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D1F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6C9DA2A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28C338AD" w14:textId="14BAB869" w:rsidR="00C50608" w:rsidRPr="001F313C" w:rsidRDefault="007213BB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4,822</w:t>
            </w:r>
          </w:p>
        </w:tc>
        <w:tc>
          <w:tcPr>
            <w:tcW w:w="137" w:type="pct"/>
          </w:tcPr>
          <w:p w14:paraId="64622042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237C74E5" w14:textId="1B716C54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B5467"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B5467">
              <w:rPr>
                <w:rFonts w:ascii="Angsana New" w:hAnsi="Angsana New" w:cs="Angsana New"/>
                <w:sz w:val="28"/>
                <w:szCs w:val="28"/>
              </w:rPr>
              <w:t>399</w:t>
            </w:r>
          </w:p>
        </w:tc>
      </w:tr>
      <w:tr w:rsidR="00C50608" w:rsidRPr="001F313C" w14:paraId="07A1EB61" w14:textId="77777777" w:rsidTr="00355486">
        <w:tc>
          <w:tcPr>
            <w:tcW w:w="2168" w:type="pct"/>
          </w:tcPr>
          <w:p w14:paraId="4463E94C" w14:textId="77777777" w:rsidR="00C50608" w:rsidRPr="001F313C" w:rsidRDefault="00C50608" w:rsidP="00C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F313C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07" w:type="pct"/>
          </w:tcPr>
          <w:p w14:paraId="47F9D736" w14:textId="7F7D3070" w:rsidR="00C50608" w:rsidRPr="001F313C" w:rsidRDefault="007213BB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6C1FAD9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6AC13491" w14:textId="4ACE2F36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D1F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10A816F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5B14423C" w14:textId="04BF5E51" w:rsidR="00C50608" w:rsidRPr="001F313C" w:rsidRDefault="007213BB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721,941</w:t>
            </w:r>
          </w:p>
        </w:tc>
        <w:tc>
          <w:tcPr>
            <w:tcW w:w="137" w:type="pct"/>
          </w:tcPr>
          <w:p w14:paraId="333DD981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66CDFE4E" w14:textId="10CBAC69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B5467">
              <w:rPr>
                <w:rFonts w:ascii="Angsana New" w:hAnsi="Angsana New" w:cs="Angsana New" w:hint="cs"/>
                <w:sz w:val="28"/>
                <w:szCs w:val="28"/>
              </w:rPr>
              <w:t>571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B5467">
              <w:rPr>
                <w:rFonts w:ascii="Angsana New" w:hAnsi="Angsana New" w:cs="Angsana New" w:hint="cs"/>
                <w:sz w:val="28"/>
                <w:szCs w:val="28"/>
              </w:rPr>
              <w:t>841</w:t>
            </w:r>
          </w:p>
        </w:tc>
      </w:tr>
      <w:tr w:rsidR="00C50608" w:rsidRPr="001F313C" w14:paraId="6D188317" w14:textId="77777777" w:rsidTr="00355486">
        <w:tc>
          <w:tcPr>
            <w:tcW w:w="2168" w:type="pct"/>
          </w:tcPr>
          <w:p w14:paraId="69CF9112" w14:textId="77777777" w:rsidR="00C50608" w:rsidRPr="001F313C" w:rsidRDefault="00C50608" w:rsidP="00C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F313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07" w:type="pct"/>
          </w:tcPr>
          <w:p w14:paraId="5AFD5F84" w14:textId="00B830F4" w:rsidR="00C50608" w:rsidRPr="001F313C" w:rsidRDefault="007213BB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5462E15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3062C162" w14:textId="13DC2541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D1F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7A199B4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6D9264B5" w14:textId="1D924762" w:rsidR="00C50608" w:rsidRPr="001F313C" w:rsidRDefault="007213BB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9,786</w:t>
            </w:r>
          </w:p>
        </w:tc>
        <w:tc>
          <w:tcPr>
            <w:tcW w:w="137" w:type="pct"/>
          </w:tcPr>
          <w:p w14:paraId="242E5730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20D3816A" w14:textId="0DA85225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B5467">
              <w:rPr>
                <w:rFonts w:ascii="Angsana New" w:hAnsi="Angsana New" w:cs="Angsana New"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B5467">
              <w:rPr>
                <w:rFonts w:ascii="Angsana New" w:hAnsi="Angsana New" w:cs="Angsana New"/>
                <w:sz w:val="28"/>
                <w:szCs w:val="28"/>
              </w:rPr>
              <w:t>786</w:t>
            </w:r>
          </w:p>
        </w:tc>
      </w:tr>
      <w:tr w:rsidR="00C50608" w:rsidRPr="002E2884" w14:paraId="3071583B" w14:textId="77777777" w:rsidTr="00355486">
        <w:tc>
          <w:tcPr>
            <w:tcW w:w="2168" w:type="pct"/>
          </w:tcPr>
          <w:p w14:paraId="606A0369" w14:textId="77777777" w:rsidR="00C50608" w:rsidRPr="002E2884" w:rsidRDefault="00C50608" w:rsidP="00C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5E11CF4D" w14:textId="77777777" w:rsidR="00C50608" w:rsidRPr="002E2884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6C4A95FC" w14:textId="77777777" w:rsidR="00C50608" w:rsidRPr="002E2884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0468DCA9" w14:textId="77777777" w:rsidR="00C50608" w:rsidRPr="002E2884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45E5F977" w14:textId="77777777" w:rsidR="00C50608" w:rsidRPr="002E2884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22A01B4E" w14:textId="77777777" w:rsidR="00C50608" w:rsidRPr="002E2884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73444757" w14:textId="77777777" w:rsidR="00C50608" w:rsidRPr="002E2884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1D71C3CD" w14:textId="77777777" w:rsidR="00C50608" w:rsidRPr="002E2884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50608" w:rsidRPr="001F313C" w14:paraId="1554FBB7" w14:textId="77777777" w:rsidTr="00355486">
        <w:tc>
          <w:tcPr>
            <w:tcW w:w="2168" w:type="pct"/>
          </w:tcPr>
          <w:p w14:paraId="07529139" w14:textId="77777777" w:rsidR="00C50608" w:rsidRPr="001F313C" w:rsidRDefault="00C50608" w:rsidP="00C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313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บุคคลหรือ</w:t>
            </w:r>
            <w:r w:rsidRPr="001F31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7" w:type="pct"/>
          </w:tcPr>
          <w:p w14:paraId="0599FD9E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7FA35BEE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390AA8E1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68FD9D79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648F0DB6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5F0DE864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33992609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50608" w:rsidRPr="001F313C" w14:paraId="704C910D" w14:textId="77777777" w:rsidTr="00355486">
        <w:tc>
          <w:tcPr>
            <w:tcW w:w="2168" w:type="pct"/>
          </w:tcPr>
          <w:p w14:paraId="78496A27" w14:textId="77777777" w:rsidR="00C50608" w:rsidRPr="001F313C" w:rsidRDefault="00C50608" w:rsidP="00C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F313C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607" w:type="pct"/>
          </w:tcPr>
          <w:p w14:paraId="337A4FBB" w14:textId="1DC93B02" w:rsidR="00C50608" w:rsidRPr="001F313C" w:rsidRDefault="00994189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6F3AE0">
              <w:rPr>
                <w:rFonts w:ascii="Angsana New" w:hAnsi="Angsana New" w:cs="Angsana New"/>
                <w:sz w:val="28"/>
                <w:szCs w:val="28"/>
              </w:rPr>
              <w:t>407</w:t>
            </w:r>
          </w:p>
        </w:tc>
        <w:tc>
          <w:tcPr>
            <w:tcW w:w="147" w:type="pct"/>
          </w:tcPr>
          <w:p w14:paraId="7651929F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3272C7DD" w14:textId="047757E1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AB5467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B5467">
              <w:rPr>
                <w:rFonts w:ascii="Angsana New" w:hAnsi="Angsana New" w:cs="Angsana New"/>
                <w:sz w:val="28"/>
                <w:szCs w:val="28"/>
              </w:rPr>
              <w:t>619</w:t>
            </w:r>
          </w:p>
        </w:tc>
        <w:tc>
          <w:tcPr>
            <w:tcW w:w="147" w:type="pct"/>
          </w:tcPr>
          <w:p w14:paraId="786A248D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1B092910" w14:textId="208D1024" w:rsidR="00C50608" w:rsidRPr="001F313C" w:rsidRDefault="007213BB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DD38AB">
              <w:rPr>
                <w:rFonts w:ascii="Angsana New" w:hAnsi="Angsana New" w:cs="Angsana New"/>
                <w:sz w:val="28"/>
                <w:szCs w:val="28"/>
              </w:rPr>
              <w:t>407</w:t>
            </w:r>
          </w:p>
        </w:tc>
        <w:tc>
          <w:tcPr>
            <w:tcW w:w="137" w:type="pct"/>
          </w:tcPr>
          <w:p w14:paraId="49791DC2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4677783D" w14:textId="53DED836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B5467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B5467">
              <w:rPr>
                <w:rFonts w:ascii="Angsana New" w:hAnsi="Angsana New" w:cs="Angsana New"/>
                <w:sz w:val="28"/>
                <w:szCs w:val="28"/>
              </w:rPr>
              <w:t>619</w:t>
            </w:r>
          </w:p>
        </w:tc>
      </w:tr>
      <w:tr w:rsidR="00C50608" w:rsidRPr="001F313C" w14:paraId="2FE8DB4D" w14:textId="77777777" w:rsidTr="00355486">
        <w:tc>
          <w:tcPr>
            <w:tcW w:w="2168" w:type="pct"/>
          </w:tcPr>
          <w:p w14:paraId="44659835" w14:textId="77777777" w:rsidR="00C50608" w:rsidRPr="001F313C" w:rsidRDefault="00C50608" w:rsidP="00C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F313C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Pr="001F313C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607" w:type="pct"/>
          </w:tcPr>
          <w:p w14:paraId="088D0618" w14:textId="491BEEAA" w:rsidR="00C50608" w:rsidRPr="001F313C" w:rsidRDefault="00994189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25,811</w:t>
            </w:r>
          </w:p>
        </w:tc>
        <w:tc>
          <w:tcPr>
            <w:tcW w:w="147" w:type="pct"/>
          </w:tcPr>
          <w:p w14:paraId="252F7C38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29BD3E59" w14:textId="667CE9BC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AB5467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Pr="00285CE2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B5467">
              <w:rPr>
                <w:rFonts w:ascii="Angsana New" w:hAnsi="Angsana New" w:cs="Angsana New"/>
                <w:sz w:val="28"/>
                <w:szCs w:val="28"/>
              </w:rPr>
              <w:t>992</w:t>
            </w:r>
          </w:p>
        </w:tc>
        <w:tc>
          <w:tcPr>
            <w:tcW w:w="147" w:type="pct"/>
          </w:tcPr>
          <w:p w14:paraId="5C0D932E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0FD4240E" w14:textId="530DA5F2" w:rsidR="00C50608" w:rsidRPr="001F313C" w:rsidRDefault="007213BB" w:rsidP="00721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126" w:right="-8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</w:p>
        </w:tc>
        <w:tc>
          <w:tcPr>
            <w:tcW w:w="137" w:type="pct"/>
          </w:tcPr>
          <w:p w14:paraId="5877E67B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0AD1DBC5" w14:textId="17062720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AB5467"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</w:tr>
      <w:tr w:rsidR="00C50608" w:rsidRPr="001F313C" w14:paraId="25561323" w14:textId="77777777" w:rsidTr="00355486">
        <w:tc>
          <w:tcPr>
            <w:tcW w:w="2168" w:type="pct"/>
          </w:tcPr>
          <w:p w14:paraId="1331DE6F" w14:textId="77777777" w:rsidR="00C50608" w:rsidRPr="001F313C" w:rsidRDefault="00C50608" w:rsidP="00C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13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07" w:type="pct"/>
          </w:tcPr>
          <w:p w14:paraId="7B2F0A68" w14:textId="74DE8834" w:rsidR="00C50608" w:rsidRPr="001F313C" w:rsidRDefault="00994189" w:rsidP="00994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C6631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7" w:type="pct"/>
          </w:tcPr>
          <w:p w14:paraId="56AF3FED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1C344296" w14:textId="198491E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D1F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BEB4604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2BE9D2E8" w14:textId="0C314430" w:rsidR="00C50608" w:rsidRPr="001F313C" w:rsidRDefault="007213BB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444CE4C0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54F064C1" w14:textId="40F0F89A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D1F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94189" w:rsidRPr="001F313C" w14:paraId="31D32F3E" w14:textId="77777777" w:rsidTr="00355486">
        <w:tc>
          <w:tcPr>
            <w:tcW w:w="2168" w:type="pct"/>
          </w:tcPr>
          <w:p w14:paraId="76DAB321" w14:textId="082D1F3A" w:rsidR="00994189" w:rsidRPr="001F313C" w:rsidRDefault="00C66311" w:rsidP="00C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13C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ค่าเช่า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607" w:type="pct"/>
          </w:tcPr>
          <w:p w14:paraId="3F16F72B" w14:textId="2E5E9FB1" w:rsidR="00994189" w:rsidRDefault="00C66311" w:rsidP="00994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678</w:t>
            </w:r>
          </w:p>
        </w:tc>
        <w:tc>
          <w:tcPr>
            <w:tcW w:w="147" w:type="pct"/>
          </w:tcPr>
          <w:p w14:paraId="6F1501F6" w14:textId="77777777" w:rsidR="00994189" w:rsidRPr="001F313C" w:rsidRDefault="00994189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13F9364D" w14:textId="52B41258" w:rsidR="00994189" w:rsidRPr="00FD1F64" w:rsidRDefault="00C66311" w:rsidP="00C6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-6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B5467">
              <w:rPr>
                <w:rFonts w:ascii="Angsana New" w:hAnsi="Angsana New" w:cs="Angsana New"/>
                <w:sz w:val="28"/>
                <w:szCs w:val="28"/>
              </w:rPr>
              <w:t>758</w:t>
            </w:r>
          </w:p>
        </w:tc>
        <w:tc>
          <w:tcPr>
            <w:tcW w:w="147" w:type="pct"/>
          </w:tcPr>
          <w:p w14:paraId="5AA4EC3B" w14:textId="77777777" w:rsidR="00994189" w:rsidRPr="001F313C" w:rsidRDefault="00994189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04077F7C" w14:textId="0B587393" w:rsidR="00994189" w:rsidRDefault="00994189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2EB268AD" w14:textId="77777777" w:rsidR="00994189" w:rsidRPr="001F313C" w:rsidRDefault="00994189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0D668A45" w14:textId="5B568D1E" w:rsidR="00994189" w:rsidRPr="00FD1F64" w:rsidRDefault="00994189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0608" w:rsidRPr="001F313C" w14:paraId="38A9708C" w14:textId="77777777" w:rsidTr="00355486">
        <w:tc>
          <w:tcPr>
            <w:tcW w:w="2168" w:type="pct"/>
          </w:tcPr>
          <w:p w14:paraId="7228E314" w14:textId="19CBB0F2" w:rsidR="00C50608" w:rsidRPr="001F313C" w:rsidRDefault="00C66311" w:rsidP="00C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การเพิ่มขึ้นของสินทรัพย์สิทธิการใช้</w:t>
            </w:r>
          </w:p>
        </w:tc>
        <w:tc>
          <w:tcPr>
            <w:tcW w:w="607" w:type="pct"/>
          </w:tcPr>
          <w:p w14:paraId="259C6D67" w14:textId="351C1C00" w:rsidR="00C50608" w:rsidRPr="001F313C" w:rsidRDefault="00C66311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5,930</w:t>
            </w:r>
          </w:p>
        </w:tc>
        <w:tc>
          <w:tcPr>
            <w:tcW w:w="147" w:type="pct"/>
          </w:tcPr>
          <w:p w14:paraId="7D1DDB0F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7D69DC0F" w14:textId="2049F65F" w:rsidR="00C50608" w:rsidRPr="001F313C" w:rsidRDefault="00C66311" w:rsidP="00C66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12C3757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7853E33D" w14:textId="5911910B" w:rsidR="00C50608" w:rsidRPr="001F313C" w:rsidRDefault="007213BB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454184CF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7D90D788" w14:textId="36271EEC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D1F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0608" w:rsidRPr="001F313C" w14:paraId="2D5B501B" w14:textId="77777777" w:rsidTr="00355486">
        <w:tc>
          <w:tcPr>
            <w:tcW w:w="2168" w:type="pct"/>
          </w:tcPr>
          <w:p w14:paraId="574F7350" w14:textId="77777777" w:rsidR="00C50608" w:rsidRPr="001F313C" w:rsidRDefault="00C50608" w:rsidP="00C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13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07" w:type="pct"/>
          </w:tcPr>
          <w:p w14:paraId="1E07B6B5" w14:textId="63F999CE" w:rsidR="00C50608" w:rsidRPr="001F313C" w:rsidRDefault="00994189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716</w:t>
            </w:r>
          </w:p>
        </w:tc>
        <w:tc>
          <w:tcPr>
            <w:tcW w:w="147" w:type="pct"/>
          </w:tcPr>
          <w:p w14:paraId="28F8EDC9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70C6FC0D" w14:textId="3938AF14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AB5467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85CE2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Pr="00AB5467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7" w:type="pct"/>
          </w:tcPr>
          <w:p w14:paraId="1CC07C3B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1F6AA081" w14:textId="11F64843" w:rsidR="00C50608" w:rsidRPr="001F313C" w:rsidRDefault="007213BB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589C29C3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79FB00D1" w14:textId="677492B3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D1F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0608" w:rsidRPr="002E2884" w14:paraId="1A0249BD" w14:textId="77777777" w:rsidTr="00355486">
        <w:tc>
          <w:tcPr>
            <w:tcW w:w="2168" w:type="pct"/>
          </w:tcPr>
          <w:p w14:paraId="231CF127" w14:textId="77777777" w:rsidR="00C50608" w:rsidRPr="002E2884" w:rsidRDefault="00C50608" w:rsidP="00C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285C3ABD" w14:textId="77777777" w:rsidR="00C50608" w:rsidRPr="002E2884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54628C4" w14:textId="77777777" w:rsidR="00C50608" w:rsidRPr="002E2884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1F96EBAE" w14:textId="77777777" w:rsidR="00C50608" w:rsidRPr="002E2884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BDC2B14" w14:textId="77777777" w:rsidR="00C50608" w:rsidRPr="002E2884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486D994C" w14:textId="660CEC9C" w:rsidR="00C50608" w:rsidRPr="002E2884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2F9EDC57" w14:textId="77777777" w:rsidR="00C50608" w:rsidRPr="002E2884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7C77C660" w14:textId="77777777" w:rsidR="00C50608" w:rsidRPr="002E2884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165EA" w:rsidRPr="002E2884" w14:paraId="0A04BEC2" w14:textId="77777777" w:rsidTr="00355486">
        <w:tc>
          <w:tcPr>
            <w:tcW w:w="2168" w:type="pct"/>
          </w:tcPr>
          <w:p w14:paraId="13FE3AB3" w14:textId="77777777" w:rsidR="000165EA" w:rsidRPr="002E2884" w:rsidRDefault="000165EA" w:rsidP="00C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1B1EA099" w14:textId="77777777" w:rsidR="000165EA" w:rsidRPr="002E2884" w:rsidRDefault="000165EA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0103D092" w14:textId="77777777" w:rsidR="000165EA" w:rsidRPr="002E2884" w:rsidRDefault="000165EA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0A65335B" w14:textId="77777777" w:rsidR="000165EA" w:rsidRPr="002E2884" w:rsidRDefault="000165EA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676FD404" w14:textId="77777777" w:rsidR="000165EA" w:rsidRPr="002E2884" w:rsidRDefault="000165EA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48259E5E" w14:textId="77777777" w:rsidR="000165EA" w:rsidRPr="002E2884" w:rsidRDefault="000165EA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66395683" w14:textId="77777777" w:rsidR="000165EA" w:rsidRPr="002E2884" w:rsidRDefault="000165EA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40B8BBAD" w14:textId="77777777" w:rsidR="000165EA" w:rsidRPr="002E2884" w:rsidRDefault="000165EA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165EA" w:rsidRPr="002E2884" w14:paraId="7F9591B4" w14:textId="77777777" w:rsidTr="00355486">
        <w:tc>
          <w:tcPr>
            <w:tcW w:w="2168" w:type="pct"/>
          </w:tcPr>
          <w:p w14:paraId="313186AE" w14:textId="77777777" w:rsidR="000165EA" w:rsidRPr="002E2884" w:rsidRDefault="000165EA" w:rsidP="00C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5408A0AB" w14:textId="77777777" w:rsidR="000165EA" w:rsidRPr="002E2884" w:rsidRDefault="000165EA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6A08A9B1" w14:textId="77777777" w:rsidR="000165EA" w:rsidRPr="002E2884" w:rsidRDefault="000165EA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6962E8E1" w14:textId="77777777" w:rsidR="000165EA" w:rsidRPr="002E2884" w:rsidRDefault="000165EA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128CEA11" w14:textId="77777777" w:rsidR="000165EA" w:rsidRPr="002E2884" w:rsidRDefault="000165EA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42FC37FC" w14:textId="77777777" w:rsidR="000165EA" w:rsidRPr="002E2884" w:rsidRDefault="000165EA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60FCA605" w14:textId="77777777" w:rsidR="000165EA" w:rsidRPr="002E2884" w:rsidRDefault="000165EA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577A0819" w14:textId="77777777" w:rsidR="000165EA" w:rsidRPr="002E2884" w:rsidRDefault="000165EA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165EA" w:rsidRPr="002E2884" w14:paraId="19027117" w14:textId="77777777" w:rsidTr="00355486">
        <w:tc>
          <w:tcPr>
            <w:tcW w:w="2168" w:type="pct"/>
          </w:tcPr>
          <w:p w14:paraId="7C40AC52" w14:textId="77777777" w:rsidR="000165EA" w:rsidRPr="002E2884" w:rsidRDefault="000165EA" w:rsidP="00C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581FBC8D" w14:textId="77777777" w:rsidR="000165EA" w:rsidRPr="002E2884" w:rsidRDefault="000165EA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54914350" w14:textId="77777777" w:rsidR="000165EA" w:rsidRPr="002E2884" w:rsidRDefault="000165EA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63D048F3" w14:textId="77777777" w:rsidR="000165EA" w:rsidRPr="002E2884" w:rsidRDefault="000165EA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488B79E7" w14:textId="77777777" w:rsidR="000165EA" w:rsidRPr="002E2884" w:rsidRDefault="000165EA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29D074C7" w14:textId="77777777" w:rsidR="000165EA" w:rsidRPr="002E2884" w:rsidRDefault="000165EA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3D1CB250" w14:textId="77777777" w:rsidR="000165EA" w:rsidRPr="002E2884" w:rsidRDefault="000165EA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10F16D80" w14:textId="77777777" w:rsidR="000165EA" w:rsidRPr="002E2884" w:rsidRDefault="000165EA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165EA" w:rsidRPr="002E2884" w14:paraId="32D566FC" w14:textId="77777777" w:rsidTr="00355486">
        <w:tc>
          <w:tcPr>
            <w:tcW w:w="2168" w:type="pct"/>
          </w:tcPr>
          <w:p w14:paraId="14DA027A" w14:textId="77777777" w:rsidR="000165EA" w:rsidRPr="002E2884" w:rsidRDefault="000165EA" w:rsidP="00C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0A9DB32D" w14:textId="77777777" w:rsidR="000165EA" w:rsidRPr="002E2884" w:rsidRDefault="000165EA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5EEF894E" w14:textId="77777777" w:rsidR="000165EA" w:rsidRPr="002E2884" w:rsidRDefault="000165EA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26736BE0" w14:textId="77777777" w:rsidR="000165EA" w:rsidRPr="002E2884" w:rsidRDefault="000165EA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34FE317D" w14:textId="77777777" w:rsidR="000165EA" w:rsidRPr="002E2884" w:rsidRDefault="000165EA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16BD5C55" w14:textId="77777777" w:rsidR="000165EA" w:rsidRPr="002E2884" w:rsidRDefault="000165EA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798BED23" w14:textId="77777777" w:rsidR="000165EA" w:rsidRPr="002E2884" w:rsidRDefault="000165EA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081543C4" w14:textId="77777777" w:rsidR="000165EA" w:rsidRPr="002E2884" w:rsidRDefault="000165EA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165EA" w:rsidRPr="002E2884" w14:paraId="0EF6A6FA" w14:textId="77777777" w:rsidTr="00355486">
        <w:tc>
          <w:tcPr>
            <w:tcW w:w="2168" w:type="pct"/>
          </w:tcPr>
          <w:p w14:paraId="09E8B173" w14:textId="77777777" w:rsidR="000165EA" w:rsidRPr="002E2884" w:rsidRDefault="000165EA" w:rsidP="00C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3EEC4B9D" w14:textId="77777777" w:rsidR="000165EA" w:rsidRPr="002E2884" w:rsidRDefault="000165EA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0A1DA0C7" w14:textId="77777777" w:rsidR="000165EA" w:rsidRPr="002E2884" w:rsidRDefault="000165EA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2DADA47F" w14:textId="77777777" w:rsidR="000165EA" w:rsidRPr="002E2884" w:rsidRDefault="000165EA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98C6A6F" w14:textId="77777777" w:rsidR="000165EA" w:rsidRPr="002E2884" w:rsidRDefault="000165EA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1ADC1D69" w14:textId="77777777" w:rsidR="000165EA" w:rsidRPr="002E2884" w:rsidRDefault="000165EA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09610D01" w14:textId="77777777" w:rsidR="000165EA" w:rsidRPr="002E2884" w:rsidRDefault="000165EA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6B3C9A41" w14:textId="77777777" w:rsidR="000165EA" w:rsidRPr="002E2884" w:rsidRDefault="000165EA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D2F93" w:rsidRPr="002E2884" w14:paraId="1F63DA6F" w14:textId="77777777" w:rsidTr="00355486">
        <w:tc>
          <w:tcPr>
            <w:tcW w:w="2168" w:type="pct"/>
          </w:tcPr>
          <w:p w14:paraId="0E987116" w14:textId="77777777" w:rsidR="006D2F93" w:rsidRPr="002E2884" w:rsidRDefault="006D2F93" w:rsidP="00C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0937231A" w14:textId="77777777" w:rsidR="006D2F93" w:rsidRPr="002E2884" w:rsidRDefault="006D2F93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234A4236" w14:textId="77777777" w:rsidR="006D2F93" w:rsidRPr="002E2884" w:rsidRDefault="006D2F93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72DADA12" w14:textId="77777777" w:rsidR="006D2F93" w:rsidRPr="002E2884" w:rsidRDefault="006D2F93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50ECD72E" w14:textId="77777777" w:rsidR="006D2F93" w:rsidRPr="002E2884" w:rsidRDefault="006D2F93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2907D641" w14:textId="77777777" w:rsidR="006D2F93" w:rsidRPr="002E2884" w:rsidRDefault="006D2F93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2CB34D96" w14:textId="77777777" w:rsidR="006D2F93" w:rsidRPr="002E2884" w:rsidRDefault="006D2F93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75B44264" w14:textId="77777777" w:rsidR="006D2F93" w:rsidRPr="002E2884" w:rsidRDefault="006D2F93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165EA" w:rsidRPr="002E2884" w14:paraId="331FFBFE" w14:textId="77777777" w:rsidTr="00355486">
        <w:tc>
          <w:tcPr>
            <w:tcW w:w="2168" w:type="pct"/>
          </w:tcPr>
          <w:p w14:paraId="06FFA5A2" w14:textId="77777777" w:rsidR="000165EA" w:rsidRPr="002E2884" w:rsidRDefault="000165EA" w:rsidP="00C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1881E257" w14:textId="77777777" w:rsidR="000165EA" w:rsidRPr="002E2884" w:rsidRDefault="000165EA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49D4E235" w14:textId="77777777" w:rsidR="000165EA" w:rsidRPr="002E2884" w:rsidRDefault="000165EA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06F6EF1A" w14:textId="77777777" w:rsidR="000165EA" w:rsidRPr="002E2884" w:rsidRDefault="000165EA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4A3F5A2A" w14:textId="77777777" w:rsidR="000165EA" w:rsidRPr="002E2884" w:rsidRDefault="000165EA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7B72CD0E" w14:textId="77777777" w:rsidR="000165EA" w:rsidRPr="002E2884" w:rsidRDefault="000165EA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7E317D14" w14:textId="77777777" w:rsidR="000165EA" w:rsidRPr="002E2884" w:rsidRDefault="000165EA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4B987727" w14:textId="77777777" w:rsidR="000165EA" w:rsidRPr="002E2884" w:rsidRDefault="000165EA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50608" w:rsidRPr="001F313C" w14:paraId="5E786AA6" w14:textId="77777777" w:rsidTr="00355486">
        <w:tc>
          <w:tcPr>
            <w:tcW w:w="2168" w:type="pct"/>
            <w:shd w:val="clear" w:color="auto" w:fill="FFFFFF"/>
          </w:tcPr>
          <w:p w14:paraId="64D38AAF" w14:textId="77777777" w:rsidR="00C50608" w:rsidRPr="001F313C" w:rsidRDefault="00C50608" w:rsidP="00C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  <w:r w:rsidRPr="001F313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607" w:type="pct"/>
          </w:tcPr>
          <w:p w14:paraId="227C502A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161C2703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51116A11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241EEF0F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51C5E6F8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303A8DBD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515C56BD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50608" w:rsidRPr="001F313C" w14:paraId="095DEE21" w14:textId="77777777" w:rsidTr="00355486">
        <w:tc>
          <w:tcPr>
            <w:tcW w:w="2168" w:type="pct"/>
            <w:shd w:val="clear" w:color="auto" w:fill="FFFFFF"/>
          </w:tcPr>
          <w:p w14:paraId="4CA041EA" w14:textId="77777777" w:rsidR="00C50608" w:rsidRPr="001F313C" w:rsidRDefault="00C50608" w:rsidP="00C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F313C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การเพิ่มขึ้นของสินทรัพย์สิทธิการใช้</w:t>
            </w:r>
          </w:p>
        </w:tc>
        <w:tc>
          <w:tcPr>
            <w:tcW w:w="607" w:type="pct"/>
          </w:tcPr>
          <w:p w14:paraId="3B0D7F28" w14:textId="44DA1E63" w:rsidR="00C50608" w:rsidRPr="001F313C" w:rsidRDefault="00994189" w:rsidP="00A30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15,363</w:t>
            </w:r>
          </w:p>
        </w:tc>
        <w:tc>
          <w:tcPr>
            <w:tcW w:w="147" w:type="pct"/>
          </w:tcPr>
          <w:p w14:paraId="0FD3F082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50BE6FEF" w14:textId="1DCF06BF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D1F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4D91352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06C6EF0F" w14:textId="5AD681F0" w:rsidR="00C50608" w:rsidRPr="001F313C" w:rsidRDefault="00994189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18CDC3C1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28DB8A86" w14:textId="169DDB3C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D1F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0608" w:rsidRPr="001F313C" w14:paraId="09A8CE53" w14:textId="77777777" w:rsidTr="00355486">
        <w:tc>
          <w:tcPr>
            <w:tcW w:w="2168" w:type="pct"/>
            <w:shd w:val="clear" w:color="auto" w:fill="FFFFFF"/>
          </w:tcPr>
          <w:p w14:paraId="73852B59" w14:textId="77777777" w:rsidR="00C50608" w:rsidRPr="001F313C" w:rsidRDefault="00C50608" w:rsidP="00C50608">
            <w:pPr>
              <w:tabs>
                <w:tab w:val="clear" w:pos="3515"/>
                <w:tab w:val="clear" w:pos="3742"/>
              </w:tabs>
              <w:spacing w:line="240" w:lineRule="auto"/>
              <w:ind w:right="-138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cs/>
              </w:rPr>
            </w:pPr>
            <w:r w:rsidRPr="001F313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07" w:type="pct"/>
          </w:tcPr>
          <w:p w14:paraId="56DCDA7C" w14:textId="4F42161B" w:rsidR="00C50608" w:rsidRPr="001F313C" w:rsidRDefault="00994189" w:rsidP="00A30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1,692</w:t>
            </w:r>
          </w:p>
        </w:tc>
        <w:tc>
          <w:tcPr>
            <w:tcW w:w="147" w:type="pct"/>
          </w:tcPr>
          <w:p w14:paraId="71B6A946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0788E7A8" w14:textId="57B4C928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AB5467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85CE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AB5467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147" w:type="pct"/>
          </w:tcPr>
          <w:p w14:paraId="2A2BCA03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6CF18E7C" w14:textId="696D271C" w:rsidR="00C50608" w:rsidRPr="001F313C" w:rsidRDefault="00994189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89</w:t>
            </w:r>
            <w:r w:rsidR="00112C3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7" w:type="pct"/>
          </w:tcPr>
          <w:p w14:paraId="09F40A22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</w:tcPr>
          <w:p w14:paraId="72358128" w14:textId="5CB90545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B5467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B5467">
              <w:rPr>
                <w:rFonts w:ascii="Angsana New" w:hAnsi="Angsana New" w:cs="Angsana New"/>
                <w:sz w:val="28"/>
                <w:szCs w:val="28"/>
              </w:rPr>
              <w:t>564</w:t>
            </w:r>
          </w:p>
        </w:tc>
      </w:tr>
      <w:tr w:rsidR="00C50608" w:rsidRPr="001F313C" w14:paraId="2F6D4660" w14:textId="77777777" w:rsidTr="00355486">
        <w:tc>
          <w:tcPr>
            <w:tcW w:w="2168" w:type="pct"/>
            <w:shd w:val="clear" w:color="auto" w:fill="FFFFFF"/>
          </w:tcPr>
          <w:p w14:paraId="2C00041F" w14:textId="77777777" w:rsidR="00C50608" w:rsidRPr="001F313C" w:rsidRDefault="00C50608" w:rsidP="00C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313C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07" w:type="pct"/>
          </w:tcPr>
          <w:p w14:paraId="17AAD50F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0FBC51FB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46A1C022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4654A9CC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3902E1F5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3EA34E98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1A0AE7DA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50608" w:rsidRPr="001F313C" w14:paraId="47D648D1" w14:textId="77777777" w:rsidTr="00355486">
        <w:tc>
          <w:tcPr>
            <w:tcW w:w="2168" w:type="pct"/>
            <w:shd w:val="clear" w:color="auto" w:fill="FFFFFF"/>
          </w:tcPr>
          <w:p w14:paraId="0E31A2DA" w14:textId="77777777" w:rsidR="00C50608" w:rsidRPr="001F313C" w:rsidRDefault="00C50608" w:rsidP="00C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  <w:r w:rsidRPr="001F313C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07" w:type="pct"/>
          </w:tcPr>
          <w:p w14:paraId="21412DBC" w14:textId="7D37F6BC" w:rsidR="00C50608" w:rsidRPr="001F313C" w:rsidRDefault="00994189" w:rsidP="00A30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30,931</w:t>
            </w:r>
          </w:p>
        </w:tc>
        <w:tc>
          <w:tcPr>
            <w:tcW w:w="147" w:type="pct"/>
          </w:tcPr>
          <w:p w14:paraId="5C844309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590CA3E2" w14:textId="0DBB64C0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AB5467">
              <w:rPr>
                <w:rFonts w:ascii="Angsana New" w:hAnsi="Angsana New" w:cs="Angsana New"/>
                <w:sz w:val="28"/>
                <w:szCs w:val="28"/>
              </w:rPr>
              <w:t>28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B5467">
              <w:rPr>
                <w:rFonts w:ascii="Angsana New" w:hAnsi="Angsana New" w:cs="Angsana New"/>
                <w:sz w:val="28"/>
                <w:szCs w:val="28"/>
              </w:rPr>
              <w:t>421</w:t>
            </w:r>
          </w:p>
        </w:tc>
        <w:tc>
          <w:tcPr>
            <w:tcW w:w="147" w:type="pct"/>
          </w:tcPr>
          <w:p w14:paraId="54F7F95B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4825F33F" w14:textId="43AC6059" w:rsidR="00C50608" w:rsidRPr="001F313C" w:rsidRDefault="00994189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30,931</w:t>
            </w:r>
          </w:p>
        </w:tc>
        <w:tc>
          <w:tcPr>
            <w:tcW w:w="137" w:type="pct"/>
          </w:tcPr>
          <w:p w14:paraId="72F193E5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</w:tcPr>
          <w:p w14:paraId="38C3BA7E" w14:textId="096EFC62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B5467">
              <w:rPr>
                <w:rFonts w:ascii="Angsana New" w:hAnsi="Angsana New" w:cs="Angsana New"/>
                <w:sz w:val="28"/>
                <w:szCs w:val="28"/>
              </w:rPr>
              <w:t>28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B5467">
              <w:rPr>
                <w:rFonts w:ascii="Angsana New" w:hAnsi="Angsana New" w:cs="Angsana New"/>
                <w:sz w:val="28"/>
                <w:szCs w:val="28"/>
              </w:rPr>
              <w:t>421</w:t>
            </w:r>
          </w:p>
        </w:tc>
      </w:tr>
      <w:tr w:rsidR="00C50608" w:rsidRPr="001F313C" w14:paraId="5C059030" w14:textId="77777777" w:rsidTr="00355486">
        <w:tc>
          <w:tcPr>
            <w:tcW w:w="2168" w:type="pct"/>
            <w:shd w:val="clear" w:color="auto" w:fill="FFFFFF"/>
          </w:tcPr>
          <w:p w14:paraId="02B459FD" w14:textId="77777777" w:rsidR="00C50608" w:rsidRPr="001F313C" w:rsidRDefault="00C50608" w:rsidP="00C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  <w:r w:rsidRPr="001F313C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5BECED24" w14:textId="526E1330" w:rsidR="00C50608" w:rsidRPr="001F313C" w:rsidRDefault="00994189" w:rsidP="00A30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410</w:t>
            </w:r>
          </w:p>
        </w:tc>
        <w:tc>
          <w:tcPr>
            <w:tcW w:w="147" w:type="pct"/>
          </w:tcPr>
          <w:p w14:paraId="2B525AB2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116E1644" w14:textId="5E9BF588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AB5467">
              <w:rPr>
                <w:rFonts w:ascii="Angsana New" w:hAnsi="Angsana New" w:cs="Angsana New"/>
                <w:sz w:val="28"/>
                <w:szCs w:val="28"/>
              </w:rPr>
              <w:t>318</w:t>
            </w:r>
          </w:p>
        </w:tc>
        <w:tc>
          <w:tcPr>
            <w:tcW w:w="147" w:type="pct"/>
          </w:tcPr>
          <w:p w14:paraId="4758D9A3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6A21F20" w14:textId="1DFB1059" w:rsidR="00C50608" w:rsidRPr="001F313C" w:rsidRDefault="00994189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410</w:t>
            </w:r>
          </w:p>
        </w:tc>
        <w:tc>
          <w:tcPr>
            <w:tcW w:w="137" w:type="pct"/>
          </w:tcPr>
          <w:p w14:paraId="0490F176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78BDF62" w14:textId="5EEABAB2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AB5467">
              <w:rPr>
                <w:rFonts w:ascii="Angsana New" w:hAnsi="Angsana New" w:cs="Angsana New"/>
                <w:sz w:val="28"/>
                <w:szCs w:val="28"/>
              </w:rPr>
              <w:t>318</w:t>
            </w:r>
          </w:p>
        </w:tc>
      </w:tr>
      <w:tr w:rsidR="00C50608" w:rsidRPr="00FD1F64" w14:paraId="5E065983" w14:textId="77777777" w:rsidTr="00355486">
        <w:tc>
          <w:tcPr>
            <w:tcW w:w="2168" w:type="pct"/>
            <w:shd w:val="clear" w:color="auto" w:fill="FFFFFF"/>
          </w:tcPr>
          <w:p w14:paraId="5C795641" w14:textId="77777777" w:rsidR="00C50608" w:rsidRPr="001F313C" w:rsidRDefault="00C50608" w:rsidP="00C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F31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35EEED21" w14:textId="16CB6481" w:rsidR="00C50608" w:rsidRPr="001F313C" w:rsidRDefault="00994189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31,341</w:t>
            </w:r>
          </w:p>
        </w:tc>
        <w:tc>
          <w:tcPr>
            <w:tcW w:w="147" w:type="pct"/>
          </w:tcPr>
          <w:p w14:paraId="2A0BEBF2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26677E67" w14:textId="67892798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B54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AB54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739</w:t>
            </w:r>
          </w:p>
        </w:tc>
        <w:tc>
          <w:tcPr>
            <w:tcW w:w="147" w:type="pct"/>
          </w:tcPr>
          <w:p w14:paraId="6B6906F0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73C1701" w14:textId="0FBD9152" w:rsidR="00C50608" w:rsidRPr="001F313C" w:rsidRDefault="00994189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31,341</w:t>
            </w:r>
          </w:p>
        </w:tc>
        <w:tc>
          <w:tcPr>
            <w:tcW w:w="137" w:type="pct"/>
          </w:tcPr>
          <w:p w14:paraId="174B57E9" w14:textId="77777777" w:rsidR="00C50608" w:rsidRPr="001F313C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40783141" w14:textId="48699E96" w:rsidR="00C50608" w:rsidRPr="00FD1F64" w:rsidRDefault="00C50608" w:rsidP="00C50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B54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AB5467">
              <w:rPr>
                <w:rFonts w:ascii="Angsana New" w:hAnsi="Angsana New" w:cs="Angsana New"/>
                <w:b/>
                <w:bCs/>
                <w:sz w:val="28"/>
                <w:szCs w:val="28"/>
              </w:rPr>
              <w:t>739</w:t>
            </w:r>
          </w:p>
        </w:tc>
      </w:tr>
    </w:tbl>
    <w:p w14:paraId="383FC0CE" w14:textId="77777777" w:rsidR="00C50608" w:rsidRPr="00AB7C17" w:rsidRDefault="00C5060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7F54EEFA" w14:textId="4EA4AC85" w:rsidR="000C1387" w:rsidRPr="00C05013" w:rsidRDefault="000C1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990"/>
        <w:gridCol w:w="182"/>
        <w:gridCol w:w="1078"/>
        <w:gridCol w:w="185"/>
        <w:gridCol w:w="985"/>
        <w:gridCol w:w="183"/>
        <w:gridCol w:w="1077"/>
      </w:tblGrid>
      <w:tr w:rsidR="00DE228E" w:rsidRPr="00C05013" w14:paraId="6B5FD1BB" w14:textId="77777777" w:rsidTr="006974E4">
        <w:trPr>
          <w:cantSplit/>
          <w:tblHeader/>
        </w:trPr>
        <w:tc>
          <w:tcPr>
            <w:tcW w:w="4500" w:type="dxa"/>
          </w:tcPr>
          <w:p w14:paraId="70195431" w14:textId="4BD6722F" w:rsidR="00DE228E" w:rsidRPr="00C05013" w:rsidRDefault="00DE228E" w:rsidP="00E82C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6BFC17B" w14:textId="77777777" w:rsidR="00DE228E" w:rsidRPr="00C05013" w:rsidRDefault="00DE228E" w:rsidP="00E82C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C05013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5" w:type="dxa"/>
          </w:tcPr>
          <w:p w14:paraId="556E51E4" w14:textId="77777777" w:rsidR="00DE228E" w:rsidRPr="00C05013" w:rsidRDefault="00DE228E" w:rsidP="00E82C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45" w:type="dxa"/>
            <w:gridSpan w:val="3"/>
            <w:vAlign w:val="bottom"/>
          </w:tcPr>
          <w:p w14:paraId="0448793D" w14:textId="77777777" w:rsidR="00DE228E" w:rsidRPr="00C05013" w:rsidRDefault="00DE228E" w:rsidP="00E82C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0608" w:rsidRPr="00C05013" w14:paraId="2C017230" w14:textId="77777777" w:rsidTr="006974E4">
        <w:trPr>
          <w:cantSplit/>
          <w:tblHeader/>
        </w:trPr>
        <w:tc>
          <w:tcPr>
            <w:tcW w:w="4500" w:type="dxa"/>
          </w:tcPr>
          <w:p w14:paraId="4586833D" w14:textId="6E7D1028" w:rsidR="00C50608" w:rsidRPr="00C05013" w:rsidRDefault="00C50608" w:rsidP="00C5060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4659406" w14:textId="26C889DF" w:rsidR="00C50608" w:rsidRPr="00C05013" w:rsidRDefault="00C50608" w:rsidP="00C50608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AB5467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</w:t>
            </w:r>
            <w:r w:rsidRPr="00285CE2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0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2" w:type="dxa"/>
            <w:vAlign w:val="bottom"/>
          </w:tcPr>
          <w:p w14:paraId="57EC945A" w14:textId="77777777" w:rsidR="00C50608" w:rsidRPr="00C05013" w:rsidRDefault="00C50608" w:rsidP="00C50608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2A04294C" w14:textId="5F181AE6" w:rsidR="00C50608" w:rsidRPr="00C05013" w:rsidRDefault="00C50608" w:rsidP="00C50608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31</w:t>
            </w:r>
            <w:r w:rsidRPr="00C05013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5" w:type="dxa"/>
          </w:tcPr>
          <w:p w14:paraId="7CB111F6" w14:textId="77777777" w:rsidR="00C50608" w:rsidRPr="00C05013" w:rsidRDefault="00C50608" w:rsidP="00C5060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985" w:type="dxa"/>
            <w:vAlign w:val="bottom"/>
          </w:tcPr>
          <w:p w14:paraId="300B03E7" w14:textId="394D1E14" w:rsidR="00C50608" w:rsidRPr="00C05013" w:rsidRDefault="00C50608" w:rsidP="00C50608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546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85CE2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3" w:type="dxa"/>
            <w:vAlign w:val="bottom"/>
          </w:tcPr>
          <w:p w14:paraId="31A1805F" w14:textId="77777777" w:rsidR="00C50608" w:rsidRPr="00C05013" w:rsidRDefault="00C50608" w:rsidP="00C50608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1BC692FB" w14:textId="2711FA4F" w:rsidR="00C50608" w:rsidRPr="00C05013" w:rsidRDefault="00C50608" w:rsidP="00C50608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31</w:t>
            </w:r>
            <w:r w:rsidRPr="00C05013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CF2553" w:rsidRPr="00C05013" w14:paraId="30CC69AE" w14:textId="77777777" w:rsidTr="006974E4">
        <w:trPr>
          <w:cantSplit/>
          <w:tblHeader/>
        </w:trPr>
        <w:tc>
          <w:tcPr>
            <w:tcW w:w="4500" w:type="dxa"/>
          </w:tcPr>
          <w:p w14:paraId="55FDD217" w14:textId="643594AD" w:rsidR="00CF2553" w:rsidRPr="00C05013" w:rsidRDefault="00CF2553" w:rsidP="00CF255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C050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ยอดคงเหลือกับบุคคลหรือกิจการที่เกี่ยวข้องกัน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0501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90" w:type="dxa"/>
            <w:vAlign w:val="bottom"/>
          </w:tcPr>
          <w:p w14:paraId="0571B093" w14:textId="6ED70D83" w:rsidR="00CF2553" w:rsidRPr="00C05013" w:rsidRDefault="00C42DDF" w:rsidP="00CF2553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2" w:type="dxa"/>
            <w:vAlign w:val="bottom"/>
          </w:tcPr>
          <w:p w14:paraId="758FA04F" w14:textId="77777777" w:rsidR="00CF2553" w:rsidRPr="00C05013" w:rsidRDefault="00CF2553" w:rsidP="00CF2553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vAlign w:val="bottom"/>
          </w:tcPr>
          <w:p w14:paraId="2205FDA6" w14:textId="72309A42" w:rsidR="00CF2553" w:rsidRPr="00C05013" w:rsidRDefault="00C42DDF" w:rsidP="00CF2553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5" w:type="dxa"/>
          </w:tcPr>
          <w:p w14:paraId="5AE08206" w14:textId="77777777" w:rsidR="00CF2553" w:rsidRPr="00C05013" w:rsidRDefault="00CF2553" w:rsidP="00CF2553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vAlign w:val="bottom"/>
          </w:tcPr>
          <w:p w14:paraId="71E90D46" w14:textId="49C02DB3" w:rsidR="00CF2553" w:rsidRPr="00C05013" w:rsidRDefault="00C42DDF" w:rsidP="00CF2553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3" w:type="dxa"/>
            <w:vAlign w:val="bottom"/>
          </w:tcPr>
          <w:p w14:paraId="14AF2241" w14:textId="77777777" w:rsidR="00CF2553" w:rsidRPr="00C05013" w:rsidRDefault="00CF2553" w:rsidP="00CF2553">
            <w:pPr>
              <w:pStyle w:val="acctmergecolhdg"/>
              <w:spacing w:line="240" w:lineRule="auto"/>
              <w:ind w:left="-77" w:right="-77"/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vAlign w:val="bottom"/>
          </w:tcPr>
          <w:p w14:paraId="1DC1D9C7" w14:textId="622F65FC" w:rsidR="00CF2553" w:rsidRPr="00C05013" w:rsidRDefault="00C42DDF" w:rsidP="00CF2553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  <w:t>2566</w:t>
            </w:r>
          </w:p>
        </w:tc>
      </w:tr>
      <w:tr w:rsidR="00DE228E" w:rsidRPr="00C05013" w14:paraId="0DC641CD" w14:textId="77777777" w:rsidTr="006974E4">
        <w:trPr>
          <w:cantSplit/>
          <w:tblHeader/>
        </w:trPr>
        <w:tc>
          <w:tcPr>
            <w:tcW w:w="4500" w:type="dxa"/>
          </w:tcPr>
          <w:p w14:paraId="2CFF0F81" w14:textId="77777777" w:rsidR="00DE228E" w:rsidRPr="00C05013" w:rsidRDefault="00DE228E" w:rsidP="00E82C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680" w:type="dxa"/>
            <w:gridSpan w:val="7"/>
            <w:vAlign w:val="bottom"/>
            <w:hideMark/>
          </w:tcPr>
          <w:p w14:paraId="500292CA" w14:textId="77777777" w:rsidR="00DE228E" w:rsidRPr="00C05013" w:rsidRDefault="00DE228E" w:rsidP="00E82C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0501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E228E" w:rsidRPr="00C05013" w14:paraId="632B4971" w14:textId="77777777" w:rsidTr="006974E4">
        <w:trPr>
          <w:cantSplit/>
        </w:trPr>
        <w:tc>
          <w:tcPr>
            <w:tcW w:w="4500" w:type="dxa"/>
          </w:tcPr>
          <w:p w14:paraId="09D716F7" w14:textId="77777777" w:rsidR="00DE228E" w:rsidRPr="00C05013" w:rsidRDefault="00DE228E" w:rsidP="006974E4">
            <w:pPr>
              <w:spacing w:line="240" w:lineRule="auto"/>
              <w:ind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  <w:r w:rsidRPr="00C0501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</w:t>
            </w:r>
            <w:r w:rsidRPr="00C05013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ลูกหนี้</w:t>
            </w:r>
            <w:r w:rsidRPr="00C05013"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หมุนเวียน</w:t>
            </w:r>
            <w:r w:rsidRPr="00C05013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อื่น</w:t>
            </w:r>
          </w:p>
        </w:tc>
        <w:tc>
          <w:tcPr>
            <w:tcW w:w="990" w:type="dxa"/>
          </w:tcPr>
          <w:p w14:paraId="1B98ABC5" w14:textId="77777777" w:rsidR="00DE228E" w:rsidRPr="00C05013" w:rsidRDefault="00DE228E" w:rsidP="00E82CF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4B025438" w14:textId="77777777" w:rsidR="00DE228E" w:rsidRPr="00C05013" w:rsidRDefault="00DE228E" w:rsidP="00E82C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365D644" w14:textId="77777777" w:rsidR="00DE228E" w:rsidRPr="00C05013" w:rsidRDefault="00DE228E" w:rsidP="00E82C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64D9B416" w14:textId="77777777" w:rsidR="00DE228E" w:rsidRPr="00C05013" w:rsidRDefault="00DE228E" w:rsidP="00E82C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0EDE917A" w14:textId="77777777" w:rsidR="00DE228E" w:rsidRPr="00C05013" w:rsidRDefault="00DE228E" w:rsidP="00E82CF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0B7FB4DD" w14:textId="77777777" w:rsidR="00DE228E" w:rsidRPr="00C05013" w:rsidRDefault="00DE228E" w:rsidP="00E82C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D4A36F6" w14:textId="77777777" w:rsidR="00DE228E" w:rsidRPr="00C05013" w:rsidRDefault="00DE228E" w:rsidP="00E82CF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5F35" w:rsidRPr="00C05013" w14:paraId="351900EB" w14:textId="77777777" w:rsidTr="006974E4">
        <w:trPr>
          <w:cantSplit/>
          <w:trHeight w:val="353"/>
        </w:trPr>
        <w:tc>
          <w:tcPr>
            <w:tcW w:w="4500" w:type="dxa"/>
          </w:tcPr>
          <w:p w14:paraId="0EAD583C" w14:textId="77777777" w:rsidR="00645F35" w:rsidRPr="00C05013" w:rsidRDefault="00645F35" w:rsidP="00645F35">
            <w:pPr>
              <w:spacing w:line="240" w:lineRule="auto"/>
              <w:ind w:firstLine="14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B1EA3A8" w14:textId="4B45E922" w:rsidR="00645F35" w:rsidRPr="00C05013" w:rsidRDefault="00D1646B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51791DCD" w14:textId="77777777" w:rsidR="00645F35" w:rsidRPr="00C05013" w:rsidRDefault="00645F35" w:rsidP="00645F3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</w:tcPr>
          <w:p w14:paraId="2E791D09" w14:textId="59E9D60E" w:rsidR="00645F35" w:rsidRPr="00C05013" w:rsidRDefault="00645F35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775BBAC2" w14:textId="77777777" w:rsidR="00645F35" w:rsidRPr="00C05013" w:rsidRDefault="00645F35" w:rsidP="00645F3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1518922D" w14:textId="511A451A" w:rsidR="00645F35" w:rsidRPr="00C05013" w:rsidRDefault="00D1646B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</w:t>
            </w:r>
            <w:r w:rsidR="00C66311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83" w:type="dxa"/>
          </w:tcPr>
          <w:p w14:paraId="6AAC78D3" w14:textId="77777777" w:rsidR="00645F35" w:rsidRPr="00C05013" w:rsidRDefault="00645F35" w:rsidP="00645F3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5A4247F" w14:textId="4027ECF0" w:rsidR="00645F35" w:rsidRPr="00C05013" w:rsidRDefault="00C42DDF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45F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821</w:t>
            </w:r>
          </w:p>
        </w:tc>
      </w:tr>
      <w:tr w:rsidR="00645F35" w:rsidRPr="00C05013" w14:paraId="339CB328" w14:textId="77777777" w:rsidTr="006974E4">
        <w:trPr>
          <w:cantSplit/>
        </w:trPr>
        <w:tc>
          <w:tcPr>
            <w:tcW w:w="4500" w:type="dxa"/>
          </w:tcPr>
          <w:p w14:paraId="1B44F6B0" w14:textId="77777777" w:rsidR="00645F35" w:rsidRPr="00C05013" w:rsidRDefault="00645F35" w:rsidP="00645F35">
            <w:pPr>
              <w:spacing w:line="240" w:lineRule="auto"/>
              <w:ind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บุคคลหรือ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FB88412" w14:textId="0801F2D6" w:rsidR="00645F35" w:rsidRPr="00C05013" w:rsidRDefault="00D1646B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276</w:t>
            </w:r>
          </w:p>
        </w:tc>
        <w:tc>
          <w:tcPr>
            <w:tcW w:w="182" w:type="dxa"/>
          </w:tcPr>
          <w:p w14:paraId="24AF80FB" w14:textId="77777777" w:rsidR="00645F35" w:rsidRPr="00C05013" w:rsidRDefault="00645F35" w:rsidP="00645F3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7BF3D9DF" w14:textId="5B992C74" w:rsidR="00645F35" w:rsidRPr="00C05013" w:rsidRDefault="00C42DDF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  <w:tc>
          <w:tcPr>
            <w:tcW w:w="185" w:type="dxa"/>
          </w:tcPr>
          <w:p w14:paraId="54FA4529" w14:textId="77777777" w:rsidR="00645F35" w:rsidRPr="00C05013" w:rsidRDefault="00645F35" w:rsidP="00645F3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203C0732" w14:textId="77D8B8C2" w:rsidR="00645F35" w:rsidRPr="00C05013" w:rsidRDefault="00D1646B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276</w:t>
            </w:r>
          </w:p>
        </w:tc>
        <w:tc>
          <w:tcPr>
            <w:tcW w:w="183" w:type="dxa"/>
          </w:tcPr>
          <w:p w14:paraId="39ECBFB6" w14:textId="77777777" w:rsidR="00645F35" w:rsidRPr="00C05013" w:rsidRDefault="00645F35" w:rsidP="00645F3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A838BF3" w14:textId="78E78161" w:rsidR="00645F35" w:rsidRPr="00C05013" w:rsidRDefault="00C42DDF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</w:tr>
      <w:tr w:rsidR="00645F35" w:rsidRPr="00C05013" w14:paraId="7C8D0084" w14:textId="77777777" w:rsidTr="006974E4">
        <w:trPr>
          <w:cantSplit/>
        </w:trPr>
        <w:tc>
          <w:tcPr>
            <w:tcW w:w="4500" w:type="dxa"/>
          </w:tcPr>
          <w:p w14:paraId="1D91E31E" w14:textId="77777777" w:rsidR="00645F35" w:rsidRPr="00C05013" w:rsidRDefault="00645F35" w:rsidP="00645F35">
            <w:pPr>
              <w:spacing w:line="240" w:lineRule="auto"/>
              <w:ind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0C2CAB9" w14:textId="5E76EC37" w:rsidR="00645F35" w:rsidRPr="00C05013" w:rsidRDefault="00D1646B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276</w:t>
            </w:r>
          </w:p>
        </w:tc>
        <w:tc>
          <w:tcPr>
            <w:tcW w:w="182" w:type="dxa"/>
          </w:tcPr>
          <w:p w14:paraId="4BE7BFFF" w14:textId="77777777" w:rsidR="00645F35" w:rsidRPr="00C05013" w:rsidRDefault="00645F35" w:rsidP="00645F3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4BD7A99" w14:textId="3DA8D0C4" w:rsidR="00645F35" w:rsidRPr="00C05013" w:rsidRDefault="00C42DDF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593</w:t>
            </w:r>
          </w:p>
        </w:tc>
        <w:tc>
          <w:tcPr>
            <w:tcW w:w="185" w:type="dxa"/>
          </w:tcPr>
          <w:p w14:paraId="4415002C" w14:textId="77777777" w:rsidR="00645F35" w:rsidRPr="00C05013" w:rsidRDefault="00645F35" w:rsidP="00645F3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74B4617C" w14:textId="200892B1" w:rsidR="00645F35" w:rsidRPr="00C05013" w:rsidRDefault="00D1646B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6,819</w:t>
            </w:r>
          </w:p>
        </w:tc>
        <w:tc>
          <w:tcPr>
            <w:tcW w:w="183" w:type="dxa"/>
          </w:tcPr>
          <w:p w14:paraId="470CD984" w14:textId="77777777" w:rsidR="00645F35" w:rsidRPr="00C05013" w:rsidRDefault="00645F35" w:rsidP="00645F3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53018660" w14:textId="6B1EC058" w:rsidR="00645F35" w:rsidRPr="00C05013" w:rsidRDefault="00C42DDF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64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414</w:t>
            </w:r>
          </w:p>
        </w:tc>
      </w:tr>
      <w:tr w:rsidR="00D56E4C" w:rsidRPr="00E73BA9" w14:paraId="7E410A21" w14:textId="77777777" w:rsidTr="006974E4">
        <w:trPr>
          <w:cantSplit/>
        </w:trPr>
        <w:tc>
          <w:tcPr>
            <w:tcW w:w="4500" w:type="dxa"/>
          </w:tcPr>
          <w:p w14:paraId="63CAA7DF" w14:textId="77777777" w:rsidR="00D56E4C" w:rsidRPr="00E73BA9" w:rsidRDefault="00D56E4C" w:rsidP="00577D1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0971277" w14:textId="77777777" w:rsidR="00D56E4C" w:rsidRPr="00E73BA9" w:rsidRDefault="00D56E4C" w:rsidP="00577D1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6EAC541E" w14:textId="77777777" w:rsidR="00D56E4C" w:rsidRPr="00E73BA9" w:rsidRDefault="00D56E4C" w:rsidP="00577D1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423EA86" w14:textId="77777777" w:rsidR="00D56E4C" w:rsidRPr="00E73BA9" w:rsidRDefault="00D56E4C" w:rsidP="00577D1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</w:tcPr>
          <w:p w14:paraId="50E8F89C" w14:textId="77777777" w:rsidR="00D56E4C" w:rsidRPr="00E73BA9" w:rsidRDefault="00D56E4C" w:rsidP="00577D1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14966206" w14:textId="77777777" w:rsidR="00D56E4C" w:rsidRPr="00E73BA9" w:rsidRDefault="00D56E4C" w:rsidP="00577D1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683B427D" w14:textId="77777777" w:rsidR="00D56E4C" w:rsidRPr="00E73BA9" w:rsidRDefault="00D56E4C" w:rsidP="00577D1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472AC19" w14:textId="77777777" w:rsidR="00D56E4C" w:rsidRPr="00E73BA9" w:rsidRDefault="00D56E4C" w:rsidP="00577D1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56E4C" w:rsidRPr="00C05013" w14:paraId="74386B2F" w14:textId="77777777" w:rsidTr="006974E4">
        <w:trPr>
          <w:cantSplit/>
        </w:trPr>
        <w:tc>
          <w:tcPr>
            <w:tcW w:w="4500" w:type="dxa"/>
          </w:tcPr>
          <w:p w14:paraId="202E8608" w14:textId="214B0265" w:rsidR="00D56E4C" w:rsidRPr="00C05013" w:rsidRDefault="00D56E4C" w:rsidP="006974E4">
            <w:pPr>
              <w:spacing w:line="240" w:lineRule="auto"/>
              <w:ind w:firstLine="14"/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C05013"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</w:p>
        </w:tc>
        <w:tc>
          <w:tcPr>
            <w:tcW w:w="990" w:type="dxa"/>
          </w:tcPr>
          <w:p w14:paraId="33D8A611" w14:textId="77777777" w:rsidR="00D56E4C" w:rsidRPr="00C05013" w:rsidRDefault="00D56E4C" w:rsidP="00577D1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1967A6C1" w14:textId="77777777" w:rsidR="00D56E4C" w:rsidRPr="00C05013" w:rsidRDefault="00D56E4C" w:rsidP="00577D1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38750604" w14:textId="77777777" w:rsidR="00D56E4C" w:rsidRPr="00C05013" w:rsidRDefault="00D56E4C" w:rsidP="00577D1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5" w:type="dxa"/>
          </w:tcPr>
          <w:p w14:paraId="7C74A15D" w14:textId="77777777" w:rsidR="00D56E4C" w:rsidRPr="00C05013" w:rsidRDefault="00D56E4C" w:rsidP="00577D1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215F6BCA" w14:textId="77777777" w:rsidR="00D56E4C" w:rsidRPr="00C05013" w:rsidRDefault="00D56E4C" w:rsidP="00577D1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64B6F9B9" w14:textId="77777777" w:rsidR="00D56E4C" w:rsidRPr="00C05013" w:rsidRDefault="00D56E4C" w:rsidP="00577D1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5A972A23" w14:textId="77777777" w:rsidR="00D56E4C" w:rsidRPr="00C05013" w:rsidRDefault="00D56E4C" w:rsidP="00577D1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45F35" w:rsidRPr="00C05013" w14:paraId="46C99BB3" w14:textId="2C234E60" w:rsidTr="006974E4">
        <w:trPr>
          <w:cantSplit/>
        </w:trPr>
        <w:tc>
          <w:tcPr>
            <w:tcW w:w="4500" w:type="dxa"/>
          </w:tcPr>
          <w:p w14:paraId="4A8C6871" w14:textId="05AFE72B" w:rsidR="00645F35" w:rsidRPr="00C05013" w:rsidRDefault="00645F35" w:rsidP="00645F35">
            <w:pPr>
              <w:spacing w:line="240" w:lineRule="auto"/>
              <w:ind w:firstLine="14"/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8F9850" w14:textId="1432D154" w:rsidR="00645F35" w:rsidRPr="00C05013" w:rsidRDefault="008E1FB1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2AD2DFB3" w14:textId="77777777" w:rsidR="00645F35" w:rsidRPr="00C05013" w:rsidRDefault="00645F35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76DC9710" w14:textId="72D3AE21" w:rsidR="00645F35" w:rsidRPr="00C05013" w:rsidRDefault="00645F35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079C3422" w14:textId="77777777" w:rsidR="00645F35" w:rsidRPr="00C05013" w:rsidRDefault="00645F35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0E889E73" w14:textId="107EF2CB" w:rsidR="00645F35" w:rsidRPr="00C05013" w:rsidRDefault="00D1646B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105,000</w:t>
            </w:r>
          </w:p>
        </w:tc>
        <w:tc>
          <w:tcPr>
            <w:tcW w:w="183" w:type="dxa"/>
          </w:tcPr>
          <w:p w14:paraId="2A3347B1" w14:textId="77777777" w:rsidR="00645F35" w:rsidRPr="00C05013" w:rsidRDefault="00645F35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C5227B2" w14:textId="57D02BE9" w:rsidR="00645F35" w:rsidRPr="00C05013" w:rsidRDefault="00C42DDF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72C92" w:rsidRPr="00C72C9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45F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2C92" w:rsidRPr="00C72C9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645F35" w:rsidRPr="00C05013" w14:paraId="7FDC2CF7" w14:textId="77777777" w:rsidTr="006974E4">
        <w:trPr>
          <w:cantSplit/>
        </w:trPr>
        <w:tc>
          <w:tcPr>
            <w:tcW w:w="4500" w:type="dxa"/>
          </w:tcPr>
          <w:p w14:paraId="3F66F92B" w14:textId="77777777" w:rsidR="00645F35" w:rsidRPr="00C05013" w:rsidRDefault="00645F35" w:rsidP="00645F35">
            <w:pPr>
              <w:spacing w:line="240" w:lineRule="auto"/>
              <w:ind w:firstLine="1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C71C9F9" w14:textId="7C953604" w:rsidR="00645F35" w:rsidRPr="00C05013" w:rsidRDefault="008E1FB1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645E501D" w14:textId="77777777" w:rsidR="00645F35" w:rsidRPr="00C05013" w:rsidRDefault="00645F35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1344FB7" w14:textId="3DCC1EAD" w:rsidR="00645F35" w:rsidRPr="00C05013" w:rsidRDefault="00645F35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3D4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233D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1EE2D787" w14:textId="77777777" w:rsidR="00645F35" w:rsidRPr="00C05013" w:rsidRDefault="00645F35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7F732AC9" w14:textId="59466FF9" w:rsidR="00645F35" w:rsidRPr="00C05013" w:rsidRDefault="00D1646B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105,000</w:t>
            </w:r>
          </w:p>
        </w:tc>
        <w:tc>
          <w:tcPr>
            <w:tcW w:w="183" w:type="dxa"/>
          </w:tcPr>
          <w:p w14:paraId="003D4B92" w14:textId="77777777" w:rsidR="00645F35" w:rsidRPr="00C05013" w:rsidRDefault="00645F35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4A88DEE7" w14:textId="6CBA069B" w:rsidR="00645F35" w:rsidRPr="00C05013" w:rsidRDefault="00C42DDF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72C92" w:rsidRPr="00C72C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645F35" w:rsidRPr="00233D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72C92" w:rsidRPr="00C72C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  <w:tr w:rsidR="00D56E4C" w:rsidRPr="00E73BA9" w14:paraId="04961D32" w14:textId="77777777" w:rsidTr="006974E4">
        <w:trPr>
          <w:cantSplit/>
        </w:trPr>
        <w:tc>
          <w:tcPr>
            <w:tcW w:w="4500" w:type="dxa"/>
          </w:tcPr>
          <w:p w14:paraId="4859BA85" w14:textId="77777777" w:rsidR="00D56E4C" w:rsidRPr="00E73BA9" w:rsidRDefault="00D56E4C" w:rsidP="00D56E4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5554FD1" w14:textId="77777777" w:rsidR="00D56E4C" w:rsidRPr="00E73BA9" w:rsidRDefault="00D56E4C" w:rsidP="00D56E4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24E3D40D" w14:textId="77777777" w:rsidR="00D56E4C" w:rsidRPr="00E73BA9" w:rsidRDefault="00D56E4C" w:rsidP="00D56E4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534AC95E" w14:textId="77777777" w:rsidR="00D56E4C" w:rsidRPr="00E73BA9" w:rsidRDefault="00D56E4C" w:rsidP="00D56E4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</w:tcPr>
          <w:p w14:paraId="771C0266" w14:textId="77777777" w:rsidR="00D56E4C" w:rsidRPr="00E73BA9" w:rsidRDefault="00D56E4C" w:rsidP="00D56E4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double" w:sz="4" w:space="0" w:color="auto"/>
            </w:tcBorders>
          </w:tcPr>
          <w:p w14:paraId="0894E870" w14:textId="77777777" w:rsidR="00D56E4C" w:rsidRPr="00E73BA9" w:rsidRDefault="00D56E4C" w:rsidP="00D56E4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73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53A5BB05" w14:textId="77777777" w:rsidR="00D56E4C" w:rsidRPr="00E73BA9" w:rsidRDefault="00D56E4C" w:rsidP="00D56E4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1804A0B6" w14:textId="77777777" w:rsidR="00D56E4C" w:rsidRPr="00E73BA9" w:rsidRDefault="00D56E4C" w:rsidP="00D56E4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56E4C" w:rsidRPr="00C05013" w14:paraId="67596AB6" w14:textId="77777777" w:rsidTr="006974E4">
        <w:trPr>
          <w:cantSplit/>
        </w:trPr>
        <w:tc>
          <w:tcPr>
            <w:tcW w:w="4500" w:type="dxa"/>
          </w:tcPr>
          <w:p w14:paraId="0DEAA7B0" w14:textId="77777777" w:rsidR="00D56E4C" w:rsidRPr="00C05013" w:rsidRDefault="00D56E4C" w:rsidP="006974E4">
            <w:pPr>
              <w:spacing w:line="240" w:lineRule="auto"/>
              <w:ind w:firstLine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  <w:r w:rsidRPr="00C0501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</w:t>
            </w:r>
            <w:r w:rsidRPr="00C050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Pr="00C0501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C050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990" w:type="dxa"/>
          </w:tcPr>
          <w:p w14:paraId="7E2FB7F7" w14:textId="77777777" w:rsidR="00D56E4C" w:rsidRPr="00C05013" w:rsidRDefault="00D56E4C" w:rsidP="00D56E4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07B1854E" w14:textId="77777777" w:rsidR="00D56E4C" w:rsidRPr="00C05013" w:rsidRDefault="00D56E4C" w:rsidP="00D56E4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</w:tcPr>
          <w:p w14:paraId="4053BD81" w14:textId="77777777" w:rsidR="00D56E4C" w:rsidRPr="00C05013" w:rsidRDefault="00D56E4C" w:rsidP="00D56E4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</w:p>
        </w:tc>
        <w:tc>
          <w:tcPr>
            <w:tcW w:w="185" w:type="dxa"/>
          </w:tcPr>
          <w:p w14:paraId="6799D23B" w14:textId="77777777" w:rsidR="00D56E4C" w:rsidRPr="00C05013" w:rsidRDefault="00D56E4C" w:rsidP="00D56E4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985" w:type="dxa"/>
          </w:tcPr>
          <w:p w14:paraId="13230F82" w14:textId="77777777" w:rsidR="00D56E4C" w:rsidRPr="00C05013" w:rsidRDefault="00D56E4C" w:rsidP="00D56E4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43169B2F" w14:textId="77777777" w:rsidR="00D56E4C" w:rsidRPr="00C05013" w:rsidRDefault="00D56E4C" w:rsidP="00D56E4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</w:tcPr>
          <w:p w14:paraId="554C3350" w14:textId="77777777" w:rsidR="00D56E4C" w:rsidRPr="00C05013" w:rsidRDefault="00D56E4C" w:rsidP="00D56E4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</w:p>
        </w:tc>
      </w:tr>
      <w:tr w:rsidR="00645F35" w:rsidRPr="00C05013" w14:paraId="10F36424" w14:textId="77777777" w:rsidTr="006974E4">
        <w:trPr>
          <w:cantSplit/>
        </w:trPr>
        <w:tc>
          <w:tcPr>
            <w:tcW w:w="4500" w:type="dxa"/>
          </w:tcPr>
          <w:p w14:paraId="6C5FC279" w14:textId="77777777" w:rsidR="00645F35" w:rsidRPr="00C05013" w:rsidRDefault="00645F35" w:rsidP="00645F35">
            <w:pPr>
              <w:spacing w:line="240" w:lineRule="auto"/>
              <w:ind w:firstLine="1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30B48D8D" w14:textId="20D24CEA" w:rsidR="00645F35" w:rsidRPr="00C05013" w:rsidRDefault="008E1FB1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19A71BCA" w14:textId="77777777" w:rsidR="00645F35" w:rsidRPr="00C05013" w:rsidRDefault="00645F35" w:rsidP="00645F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AE1C563" w14:textId="194BC314" w:rsidR="00645F35" w:rsidRPr="00C05013" w:rsidRDefault="00645F35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025E38DE" w14:textId="77777777" w:rsidR="00645F35" w:rsidRPr="00C05013" w:rsidRDefault="00645F35" w:rsidP="00645F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85" w:type="dxa"/>
          </w:tcPr>
          <w:p w14:paraId="73B83E37" w14:textId="3844BB66" w:rsidR="00645F35" w:rsidRPr="00C05013" w:rsidRDefault="008E1FB1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212,179</w:t>
            </w:r>
          </w:p>
        </w:tc>
        <w:tc>
          <w:tcPr>
            <w:tcW w:w="183" w:type="dxa"/>
          </w:tcPr>
          <w:p w14:paraId="7E37AC34" w14:textId="77777777" w:rsidR="00645F35" w:rsidRPr="00C05013" w:rsidRDefault="00645F35" w:rsidP="00645F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8D65122" w14:textId="4D696897" w:rsidR="00645F35" w:rsidRPr="00C05013" w:rsidRDefault="00C42DDF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C72C92" w:rsidRPr="00C72C9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45F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72C92" w:rsidRPr="00C72C9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645F35" w:rsidRPr="00C05013" w14:paraId="18FE9EFB" w14:textId="77777777" w:rsidTr="006974E4">
        <w:trPr>
          <w:cantSplit/>
        </w:trPr>
        <w:tc>
          <w:tcPr>
            <w:tcW w:w="4500" w:type="dxa"/>
          </w:tcPr>
          <w:p w14:paraId="645563EF" w14:textId="77777777" w:rsidR="00645F35" w:rsidRPr="00C05013" w:rsidRDefault="00645F35" w:rsidP="00645F35">
            <w:pPr>
              <w:spacing w:line="240" w:lineRule="auto"/>
              <w:ind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บุคคลหรือ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</w:t>
            </w: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990" w:type="dxa"/>
          </w:tcPr>
          <w:p w14:paraId="3AE7C422" w14:textId="75E85325" w:rsidR="00645F35" w:rsidRPr="00C05013" w:rsidRDefault="008E1FB1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7,250</w:t>
            </w:r>
          </w:p>
        </w:tc>
        <w:tc>
          <w:tcPr>
            <w:tcW w:w="182" w:type="dxa"/>
          </w:tcPr>
          <w:p w14:paraId="685C0CF0" w14:textId="77777777" w:rsidR="00645F35" w:rsidRPr="00C05013" w:rsidRDefault="00645F35" w:rsidP="00645F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E69430F" w14:textId="6373B28F" w:rsidR="00645F35" w:rsidRPr="00C05013" w:rsidRDefault="00C42DDF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645F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2C92" w:rsidRPr="00C72C9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85" w:type="dxa"/>
          </w:tcPr>
          <w:p w14:paraId="173E5132" w14:textId="77777777" w:rsidR="00645F35" w:rsidRPr="00C05013" w:rsidRDefault="00645F35" w:rsidP="00645F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85" w:type="dxa"/>
          </w:tcPr>
          <w:p w14:paraId="4CBDAE39" w14:textId="3FD612E3" w:rsidR="00645F35" w:rsidRPr="00C05013" w:rsidRDefault="008E1FB1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23D1B05A" w14:textId="77777777" w:rsidR="00645F35" w:rsidRPr="00C05013" w:rsidRDefault="00645F35" w:rsidP="00645F3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E6738E6" w14:textId="0F5F8562" w:rsidR="00645F35" w:rsidRPr="00C05013" w:rsidRDefault="00645F35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45F35" w:rsidRPr="00C05013" w14:paraId="2D59C021" w14:textId="77777777" w:rsidTr="006974E4">
        <w:trPr>
          <w:cantSplit/>
        </w:trPr>
        <w:tc>
          <w:tcPr>
            <w:tcW w:w="4500" w:type="dxa"/>
          </w:tcPr>
          <w:p w14:paraId="7B25CB56" w14:textId="77777777" w:rsidR="00645F35" w:rsidRPr="00C05013" w:rsidRDefault="00645F35" w:rsidP="00645F35">
            <w:pPr>
              <w:spacing w:line="240" w:lineRule="auto"/>
              <w:ind w:firstLine="1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F69F5F" w14:textId="794E87B6" w:rsidR="00645F35" w:rsidRPr="00C05013" w:rsidRDefault="008E1FB1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182" w:type="dxa"/>
          </w:tcPr>
          <w:p w14:paraId="574CE689" w14:textId="77777777" w:rsidR="00645F35" w:rsidRPr="00C05013" w:rsidRDefault="00645F35" w:rsidP="00645F35">
            <w:pPr>
              <w:pStyle w:val="acctfourfigures"/>
              <w:tabs>
                <w:tab w:val="clear" w:pos="765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C350CAE" w14:textId="6C107F93" w:rsidR="00645F35" w:rsidRPr="00C05013" w:rsidRDefault="00C42DDF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645F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2C92" w:rsidRPr="00C72C9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85" w:type="dxa"/>
          </w:tcPr>
          <w:p w14:paraId="5A34532A" w14:textId="77777777" w:rsidR="00645F35" w:rsidRPr="00C05013" w:rsidRDefault="00645F35" w:rsidP="00645F35">
            <w:pPr>
              <w:pStyle w:val="acctfourfigures"/>
              <w:tabs>
                <w:tab w:val="clear" w:pos="765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246757F0" w14:textId="129F6622" w:rsidR="00645F35" w:rsidRPr="00C05013" w:rsidRDefault="008E1FB1" w:rsidP="004734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2BA55852" w14:textId="77777777" w:rsidR="00645F35" w:rsidRPr="00C05013" w:rsidRDefault="00645F35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13A1C3B" w14:textId="5FFB8F6B" w:rsidR="00645F35" w:rsidRPr="00C05013" w:rsidRDefault="00C42DDF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45F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447</w:t>
            </w:r>
          </w:p>
        </w:tc>
      </w:tr>
      <w:tr w:rsidR="00645F35" w:rsidRPr="00C05013" w14:paraId="42410A9D" w14:textId="77777777" w:rsidTr="006974E4">
        <w:trPr>
          <w:cantSplit/>
        </w:trPr>
        <w:tc>
          <w:tcPr>
            <w:tcW w:w="4500" w:type="dxa"/>
          </w:tcPr>
          <w:p w14:paraId="672C6A69" w14:textId="77777777" w:rsidR="00645F35" w:rsidRPr="00C05013" w:rsidRDefault="00645F35" w:rsidP="00645F35">
            <w:pPr>
              <w:spacing w:line="240" w:lineRule="auto"/>
              <w:ind w:firstLine="14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FB1ADF" w14:textId="2F276197" w:rsidR="008E1FB1" w:rsidRPr="00C05013" w:rsidRDefault="008E1FB1" w:rsidP="008E1F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7,535</w:t>
            </w:r>
          </w:p>
        </w:tc>
        <w:tc>
          <w:tcPr>
            <w:tcW w:w="182" w:type="dxa"/>
          </w:tcPr>
          <w:p w14:paraId="15429B35" w14:textId="77777777" w:rsidR="00645F35" w:rsidRPr="00C05013" w:rsidRDefault="00645F35" w:rsidP="00645F3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748EA97" w14:textId="05D24713" w:rsidR="00645F35" w:rsidRPr="00C05013" w:rsidRDefault="00C42DDF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64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157</w:t>
            </w:r>
          </w:p>
        </w:tc>
        <w:tc>
          <w:tcPr>
            <w:tcW w:w="185" w:type="dxa"/>
          </w:tcPr>
          <w:p w14:paraId="035C6E63" w14:textId="77777777" w:rsidR="00645F35" w:rsidRPr="00C05013" w:rsidRDefault="00645F35" w:rsidP="00645F3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0C03830A" w14:textId="27FFF121" w:rsidR="00645F35" w:rsidRPr="00C05013" w:rsidRDefault="008E1FB1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212,179</w:t>
            </w:r>
          </w:p>
        </w:tc>
        <w:tc>
          <w:tcPr>
            <w:tcW w:w="183" w:type="dxa"/>
          </w:tcPr>
          <w:p w14:paraId="7DC6DD83" w14:textId="77777777" w:rsidR="00645F35" w:rsidRPr="00C05013" w:rsidRDefault="00645F35" w:rsidP="00645F3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512CE459" w14:textId="099D83F0" w:rsidR="00645F35" w:rsidRPr="00C05013" w:rsidRDefault="00C42DDF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157</w:t>
            </w:r>
            <w:r w:rsidR="0064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72C92" w:rsidRPr="00C72C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</w:t>
            </w:r>
          </w:p>
        </w:tc>
      </w:tr>
      <w:tr w:rsidR="00D56E4C" w:rsidRPr="00E73BA9" w14:paraId="49122F0C" w14:textId="77777777" w:rsidTr="006974E4">
        <w:trPr>
          <w:cantSplit/>
        </w:trPr>
        <w:tc>
          <w:tcPr>
            <w:tcW w:w="4500" w:type="dxa"/>
          </w:tcPr>
          <w:p w14:paraId="54411289" w14:textId="77777777" w:rsidR="00D56E4C" w:rsidRPr="00E73BA9" w:rsidRDefault="00D56E4C" w:rsidP="00D56E4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F70E204" w14:textId="77777777" w:rsidR="00D56E4C" w:rsidRPr="00E73BA9" w:rsidRDefault="00D56E4C" w:rsidP="00D56E4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089BA1E7" w14:textId="77777777" w:rsidR="00D56E4C" w:rsidRPr="00E73BA9" w:rsidRDefault="00D56E4C" w:rsidP="00D56E4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59EC45A" w14:textId="77777777" w:rsidR="00D56E4C" w:rsidRPr="00E73BA9" w:rsidRDefault="00D56E4C" w:rsidP="00D56E4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</w:tcPr>
          <w:p w14:paraId="46DF9BB1" w14:textId="77777777" w:rsidR="00D56E4C" w:rsidRPr="00E73BA9" w:rsidRDefault="00D56E4C" w:rsidP="00D56E4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0B64BDD4" w14:textId="77777777" w:rsidR="00D56E4C" w:rsidRPr="00E73BA9" w:rsidRDefault="00D56E4C" w:rsidP="00D56E4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32D33067" w14:textId="77777777" w:rsidR="00D56E4C" w:rsidRPr="00E73BA9" w:rsidRDefault="00D56E4C" w:rsidP="00D56E4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AF4B6B5" w14:textId="77777777" w:rsidR="00D56E4C" w:rsidRPr="00E73BA9" w:rsidRDefault="00D56E4C" w:rsidP="00D56E4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D5C2D" w:rsidRPr="00C05013" w14:paraId="4374798B" w14:textId="77777777" w:rsidTr="006974E4">
        <w:trPr>
          <w:cantSplit/>
        </w:trPr>
        <w:tc>
          <w:tcPr>
            <w:tcW w:w="4500" w:type="dxa"/>
          </w:tcPr>
          <w:p w14:paraId="433B7AE6" w14:textId="77777777" w:rsidR="006D5C2D" w:rsidRPr="006D5C2D" w:rsidRDefault="006D5C2D" w:rsidP="00D56E4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BE6AF3B" w14:textId="77777777" w:rsidR="006D5C2D" w:rsidRPr="00CF2553" w:rsidRDefault="006D5C2D" w:rsidP="00D56E4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2" w:type="dxa"/>
          </w:tcPr>
          <w:p w14:paraId="3BDD56EE" w14:textId="77777777" w:rsidR="006D5C2D" w:rsidRPr="00CF2553" w:rsidRDefault="006D5C2D" w:rsidP="00D56E4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8" w:type="dxa"/>
          </w:tcPr>
          <w:p w14:paraId="355CC2E6" w14:textId="77777777" w:rsidR="006D5C2D" w:rsidRPr="00CF2553" w:rsidRDefault="006D5C2D" w:rsidP="00D56E4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5" w:type="dxa"/>
          </w:tcPr>
          <w:p w14:paraId="42ADD49C" w14:textId="77777777" w:rsidR="006D5C2D" w:rsidRPr="00CF2553" w:rsidRDefault="006D5C2D" w:rsidP="00D56E4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5" w:type="dxa"/>
          </w:tcPr>
          <w:p w14:paraId="21C24375" w14:textId="77777777" w:rsidR="006D5C2D" w:rsidRPr="00CF2553" w:rsidRDefault="006D5C2D" w:rsidP="00D56E4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3" w:type="dxa"/>
          </w:tcPr>
          <w:p w14:paraId="34A2B0BA" w14:textId="77777777" w:rsidR="006D5C2D" w:rsidRPr="00CF2553" w:rsidRDefault="006D5C2D" w:rsidP="00D56E4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7" w:type="dxa"/>
          </w:tcPr>
          <w:p w14:paraId="6062A583" w14:textId="77777777" w:rsidR="006D5C2D" w:rsidRPr="00CF2553" w:rsidRDefault="006D5C2D" w:rsidP="00D56E4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6D2F93" w:rsidRPr="00C05013" w14:paraId="0A4D4487" w14:textId="77777777" w:rsidTr="006974E4">
        <w:trPr>
          <w:cantSplit/>
        </w:trPr>
        <w:tc>
          <w:tcPr>
            <w:tcW w:w="4500" w:type="dxa"/>
          </w:tcPr>
          <w:p w14:paraId="1B2DEECE" w14:textId="77777777" w:rsidR="006D2F93" w:rsidRPr="006D5C2D" w:rsidRDefault="006D2F93" w:rsidP="00D56E4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C2F1F51" w14:textId="77777777" w:rsidR="006D2F93" w:rsidRPr="00CF2553" w:rsidRDefault="006D2F93" w:rsidP="00D56E4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2" w:type="dxa"/>
          </w:tcPr>
          <w:p w14:paraId="46D13A88" w14:textId="77777777" w:rsidR="006D2F93" w:rsidRPr="00CF2553" w:rsidRDefault="006D2F93" w:rsidP="00D56E4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8" w:type="dxa"/>
          </w:tcPr>
          <w:p w14:paraId="63BF5C4E" w14:textId="77777777" w:rsidR="006D2F93" w:rsidRPr="00CF2553" w:rsidRDefault="006D2F93" w:rsidP="00D56E4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5" w:type="dxa"/>
          </w:tcPr>
          <w:p w14:paraId="3F450190" w14:textId="77777777" w:rsidR="006D2F93" w:rsidRPr="00CF2553" w:rsidRDefault="006D2F93" w:rsidP="00D56E4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5" w:type="dxa"/>
          </w:tcPr>
          <w:p w14:paraId="5559DA5C" w14:textId="77777777" w:rsidR="006D2F93" w:rsidRPr="00CF2553" w:rsidRDefault="006D2F93" w:rsidP="00D56E4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3" w:type="dxa"/>
          </w:tcPr>
          <w:p w14:paraId="731AEE95" w14:textId="77777777" w:rsidR="006D2F93" w:rsidRPr="00CF2553" w:rsidRDefault="006D2F93" w:rsidP="00D56E4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7" w:type="dxa"/>
          </w:tcPr>
          <w:p w14:paraId="6B3FD14C" w14:textId="77777777" w:rsidR="006D2F93" w:rsidRPr="00CF2553" w:rsidRDefault="006D2F93" w:rsidP="00D56E4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0165EA" w:rsidRPr="00C05013" w14:paraId="666D1636" w14:textId="77777777" w:rsidTr="006974E4">
        <w:trPr>
          <w:cantSplit/>
        </w:trPr>
        <w:tc>
          <w:tcPr>
            <w:tcW w:w="4500" w:type="dxa"/>
          </w:tcPr>
          <w:p w14:paraId="2C0287D2" w14:textId="77777777" w:rsidR="000165EA" w:rsidRPr="006D5C2D" w:rsidRDefault="000165EA" w:rsidP="00D56E4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82147EC" w14:textId="77777777" w:rsidR="000165EA" w:rsidRPr="00CF2553" w:rsidRDefault="000165EA" w:rsidP="00D56E4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2" w:type="dxa"/>
          </w:tcPr>
          <w:p w14:paraId="2FD11143" w14:textId="77777777" w:rsidR="000165EA" w:rsidRPr="00CF2553" w:rsidRDefault="000165EA" w:rsidP="00D56E4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8" w:type="dxa"/>
          </w:tcPr>
          <w:p w14:paraId="028FF9CE" w14:textId="77777777" w:rsidR="000165EA" w:rsidRPr="00CF2553" w:rsidRDefault="000165EA" w:rsidP="00D56E4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5" w:type="dxa"/>
          </w:tcPr>
          <w:p w14:paraId="686F0BBB" w14:textId="77777777" w:rsidR="000165EA" w:rsidRPr="00CF2553" w:rsidRDefault="000165EA" w:rsidP="00D56E4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5" w:type="dxa"/>
          </w:tcPr>
          <w:p w14:paraId="0721F21C" w14:textId="77777777" w:rsidR="000165EA" w:rsidRPr="00CF2553" w:rsidRDefault="000165EA" w:rsidP="00D56E4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83" w:type="dxa"/>
          </w:tcPr>
          <w:p w14:paraId="3C51D93D" w14:textId="77777777" w:rsidR="000165EA" w:rsidRPr="00CF2553" w:rsidRDefault="000165EA" w:rsidP="00D56E4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77" w:type="dxa"/>
          </w:tcPr>
          <w:p w14:paraId="2B07D46D" w14:textId="77777777" w:rsidR="000165EA" w:rsidRPr="00CF2553" w:rsidRDefault="000165EA" w:rsidP="00D56E4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D56E4C" w:rsidRPr="00C05013" w14:paraId="274D1391" w14:textId="77777777" w:rsidTr="006974E4">
        <w:trPr>
          <w:cantSplit/>
        </w:trPr>
        <w:tc>
          <w:tcPr>
            <w:tcW w:w="4500" w:type="dxa"/>
          </w:tcPr>
          <w:p w14:paraId="59A3AB69" w14:textId="77777777" w:rsidR="00D56E4C" w:rsidRPr="00C05013" w:rsidRDefault="00D56E4C" w:rsidP="006974E4">
            <w:pPr>
              <w:spacing w:line="240" w:lineRule="auto"/>
              <w:ind w:firstLine="14"/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C05013"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lastRenderedPageBreak/>
              <w:t>เงินกู้ยืม</w:t>
            </w:r>
          </w:p>
        </w:tc>
        <w:tc>
          <w:tcPr>
            <w:tcW w:w="990" w:type="dxa"/>
          </w:tcPr>
          <w:p w14:paraId="76F3C2FE" w14:textId="77777777" w:rsidR="00D56E4C" w:rsidRPr="00C05013" w:rsidRDefault="00D56E4C" w:rsidP="00D56E4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008C810A" w14:textId="77777777" w:rsidR="00D56E4C" w:rsidRPr="00C05013" w:rsidRDefault="00D56E4C" w:rsidP="00D56E4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293F0C5D" w14:textId="77777777" w:rsidR="00D56E4C" w:rsidRPr="00C05013" w:rsidRDefault="00D56E4C" w:rsidP="00D56E4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5" w:type="dxa"/>
          </w:tcPr>
          <w:p w14:paraId="72CA1A4F" w14:textId="77777777" w:rsidR="00D56E4C" w:rsidRPr="00C05013" w:rsidRDefault="00D56E4C" w:rsidP="00D56E4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4E603BD3" w14:textId="77777777" w:rsidR="00D56E4C" w:rsidRPr="00C05013" w:rsidRDefault="00D56E4C" w:rsidP="00D56E4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5CE3FE45" w14:textId="77777777" w:rsidR="00D56E4C" w:rsidRPr="00C05013" w:rsidRDefault="00D56E4C" w:rsidP="00D56E4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319E7722" w14:textId="77777777" w:rsidR="00D56E4C" w:rsidRPr="00C05013" w:rsidRDefault="00D56E4C" w:rsidP="00D56E4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45F35" w:rsidRPr="00C05013" w14:paraId="08DA5304" w14:textId="77777777" w:rsidTr="009E5C58">
        <w:trPr>
          <w:cantSplit/>
          <w:trHeight w:val="63"/>
        </w:trPr>
        <w:tc>
          <w:tcPr>
            <w:tcW w:w="4500" w:type="dxa"/>
          </w:tcPr>
          <w:p w14:paraId="52F46EB4" w14:textId="77777777" w:rsidR="00645F35" w:rsidRPr="00C05013" w:rsidRDefault="00645F35" w:rsidP="00645F35">
            <w:pPr>
              <w:spacing w:line="240" w:lineRule="auto"/>
              <w:ind w:firstLine="14"/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บุคคลหรือ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0647BEBE" w14:textId="0BDB3B5E" w:rsidR="00645F35" w:rsidRPr="00C05013" w:rsidRDefault="008E1FB1" w:rsidP="008E1F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096D4037" w14:textId="77777777" w:rsidR="00645F35" w:rsidRPr="00C05013" w:rsidRDefault="00645F35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3F453281" w14:textId="35A151FB" w:rsidR="00645F35" w:rsidRPr="00C05013" w:rsidRDefault="00C42DDF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72C92" w:rsidRPr="00C72C9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645F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185" w:type="dxa"/>
          </w:tcPr>
          <w:p w14:paraId="5CAF655D" w14:textId="77777777" w:rsidR="00645F35" w:rsidRPr="00C05013" w:rsidRDefault="00645F35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4FD08D35" w14:textId="5AB5D116" w:rsidR="00645F35" w:rsidRPr="00C05013" w:rsidRDefault="008E1FB1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0EC5FDBA" w14:textId="77777777" w:rsidR="00645F35" w:rsidRPr="00C05013" w:rsidRDefault="00645F35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CA38962" w14:textId="06CF3070" w:rsidR="00645F35" w:rsidRPr="00C05013" w:rsidRDefault="00645F35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35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45F35" w:rsidRPr="00C05013" w14:paraId="4FB07580" w14:textId="77777777" w:rsidTr="006974E4">
        <w:trPr>
          <w:cantSplit/>
        </w:trPr>
        <w:tc>
          <w:tcPr>
            <w:tcW w:w="4500" w:type="dxa"/>
          </w:tcPr>
          <w:p w14:paraId="3AAF6ED6" w14:textId="77777777" w:rsidR="00645F35" w:rsidRPr="00C05013" w:rsidRDefault="00645F35" w:rsidP="00645F35">
            <w:pPr>
              <w:spacing w:line="240" w:lineRule="auto"/>
              <w:ind w:firstLine="14"/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73BCBED" w14:textId="74812BE2" w:rsidR="00645F35" w:rsidRPr="00C05013" w:rsidRDefault="008E1FB1" w:rsidP="008E1F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4C0B282D" w14:textId="77777777" w:rsidR="00645F35" w:rsidRPr="00C05013" w:rsidRDefault="00645F35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3112189" w14:textId="672F5ECF" w:rsidR="00645F35" w:rsidRPr="00C05013" w:rsidRDefault="00C42DDF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 w:rsidR="00645F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185" w:type="dxa"/>
          </w:tcPr>
          <w:p w14:paraId="234060C9" w14:textId="77777777" w:rsidR="00645F35" w:rsidRPr="00C05013" w:rsidRDefault="00645F35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77CDB497" w14:textId="0C231442" w:rsidR="00645F35" w:rsidRPr="00C05013" w:rsidRDefault="008E1FB1" w:rsidP="008E1F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29960030" w14:textId="77777777" w:rsidR="00645F35" w:rsidRPr="00C05013" w:rsidRDefault="00645F35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7A920AAD" w14:textId="1AD94A81" w:rsidR="00645F35" w:rsidRPr="00C05013" w:rsidRDefault="00C42DDF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="00645F35" w:rsidRPr="000935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C72C92" w:rsidRPr="00C72C92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645F35" w:rsidRPr="00C05013" w14:paraId="0A122770" w14:textId="77777777" w:rsidTr="006974E4">
        <w:trPr>
          <w:cantSplit/>
        </w:trPr>
        <w:tc>
          <w:tcPr>
            <w:tcW w:w="4500" w:type="dxa"/>
          </w:tcPr>
          <w:p w14:paraId="3F9883A5" w14:textId="77777777" w:rsidR="00645F35" w:rsidRPr="00C05013" w:rsidRDefault="00645F35" w:rsidP="00645F35">
            <w:pPr>
              <w:spacing w:line="240" w:lineRule="auto"/>
              <w:ind w:firstLine="1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8FF2A1B" w14:textId="1A7D79C9" w:rsidR="00645F35" w:rsidRPr="00C05013" w:rsidRDefault="008E1FB1" w:rsidP="008E1F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4FFF2D7E" w14:textId="77777777" w:rsidR="00645F35" w:rsidRPr="00C05013" w:rsidRDefault="00645F35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0B8112E5" w14:textId="2F18A7C2" w:rsidR="00645F35" w:rsidRPr="00C05013" w:rsidRDefault="00C42DDF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352</w:t>
            </w:r>
            <w:r w:rsidR="00645F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536</w:t>
            </w:r>
          </w:p>
        </w:tc>
        <w:tc>
          <w:tcPr>
            <w:tcW w:w="185" w:type="dxa"/>
          </w:tcPr>
          <w:p w14:paraId="71BE7FAE" w14:textId="77777777" w:rsidR="00645F35" w:rsidRPr="00C05013" w:rsidRDefault="00645F35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343521A9" w14:textId="38CCE498" w:rsidR="00645F35" w:rsidRPr="00C05013" w:rsidRDefault="008E1FB1" w:rsidP="008E1F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75591626" w14:textId="77777777" w:rsidR="00645F35" w:rsidRPr="00C05013" w:rsidRDefault="00645F35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5B3B420" w14:textId="6FBC1FA9" w:rsidR="00645F35" w:rsidRPr="00C05013" w:rsidRDefault="00C42DDF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  <w:r w:rsidR="00645F35" w:rsidRPr="0009358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</w:t>
            </w:r>
            <w:r w:rsidR="00C72C92" w:rsidRPr="00C72C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  <w:tr w:rsidR="00D56E4C" w:rsidRPr="00C05013" w14:paraId="7B6A52F3" w14:textId="77777777" w:rsidTr="006974E4">
        <w:trPr>
          <w:cantSplit/>
        </w:trPr>
        <w:tc>
          <w:tcPr>
            <w:tcW w:w="4500" w:type="dxa"/>
          </w:tcPr>
          <w:p w14:paraId="46E35A6C" w14:textId="26CA13D8" w:rsidR="00D56E4C" w:rsidRPr="00C05013" w:rsidRDefault="00D56E4C" w:rsidP="005F50E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B10CA10" w14:textId="77777777" w:rsidR="00D56E4C" w:rsidRPr="00C05013" w:rsidRDefault="00D56E4C" w:rsidP="00D56E4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</w:tcPr>
          <w:p w14:paraId="6E247FB5" w14:textId="77777777" w:rsidR="00D56E4C" w:rsidRPr="00C05013" w:rsidRDefault="00D56E4C" w:rsidP="00D56E4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09442FEE" w14:textId="77777777" w:rsidR="00D56E4C" w:rsidRPr="00C05013" w:rsidRDefault="00D56E4C" w:rsidP="00D56E4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</w:tcPr>
          <w:p w14:paraId="17EF639A" w14:textId="77777777" w:rsidR="00D56E4C" w:rsidRPr="00C05013" w:rsidRDefault="00D56E4C" w:rsidP="00D56E4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55CCCFE1" w14:textId="77777777" w:rsidR="00D56E4C" w:rsidRPr="00C05013" w:rsidRDefault="00D56E4C" w:rsidP="00D56E4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2D4FC8C6" w14:textId="77777777" w:rsidR="00D56E4C" w:rsidRPr="00C05013" w:rsidRDefault="00D56E4C" w:rsidP="00D56E4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68D62C31" w14:textId="77777777" w:rsidR="00D56E4C" w:rsidRPr="00C05013" w:rsidRDefault="00D56E4C" w:rsidP="00D56E4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F50E5" w:rsidRPr="00C05013" w14:paraId="16F3D796" w14:textId="77777777" w:rsidTr="006974E4">
        <w:trPr>
          <w:cantSplit/>
        </w:trPr>
        <w:tc>
          <w:tcPr>
            <w:tcW w:w="4500" w:type="dxa"/>
          </w:tcPr>
          <w:p w14:paraId="0C766D56" w14:textId="75DC7D91" w:rsidR="005F50E5" w:rsidRDefault="005F50E5" w:rsidP="006974E4">
            <w:pPr>
              <w:spacing w:line="240" w:lineRule="auto"/>
              <w:ind w:firstLine="1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364D22C2" w14:textId="77777777" w:rsidR="005F50E5" w:rsidRPr="00C05013" w:rsidRDefault="005F50E5" w:rsidP="00D56E4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</w:tcPr>
          <w:p w14:paraId="483B2DE4" w14:textId="77777777" w:rsidR="005F50E5" w:rsidRPr="00C05013" w:rsidRDefault="005F50E5" w:rsidP="00D56E4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215C4D43" w14:textId="77777777" w:rsidR="005F50E5" w:rsidRPr="00C05013" w:rsidRDefault="005F50E5" w:rsidP="00D56E4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</w:tcPr>
          <w:p w14:paraId="6D0CB71D" w14:textId="77777777" w:rsidR="005F50E5" w:rsidRPr="00C05013" w:rsidRDefault="005F50E5" w:rsidP="00D56E4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1BD9C115" w14:textId="77777777" w:rsidR="005F50E5" w:rsidRPr="00C05013" w:rsidRDefault="005F50E5" w:rsidP="00D56E4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0BD10BB0" w14:textId="77777777" w:rsidR="005F50E5" w:rsidRPr="00C05013" w:rsidRDefault="005F50E5" w:rsidP="00D56E4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6DBA163B" w14:textId="77777777" w:rsidR="005F50E5" w:rsidRPr="00C05013" w:rsidRDefault="005F50E5" w:rsidP="00D56E4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56E4C" w:rsidRPr="00C05013" w14:paraId="795099E0" w14:textId="77777777" w:rsidTr="006974E4">
        <w:trPr>
          <w:cantSplit/>
        </w:trPr>
        <w:tc>
          <w:tcPr>
            <w:tcW w:w="4500" w:type="dxa"/>
          </w:tcPr>
          <w:p w14:paraId="38FD3DD9" w14:textId="77777777" w:rsidR="00D56E4C" w:rsidRPr="00C05013" w:rsidRDefault="00D56E4C" w:rsidP="006974E4">
            <w:pPr>
              <w:spacing w:line="240" w:lineRule="auto"/>
              <w:ind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บุคคลหรือ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</w:t>
            </w: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990" w:type="dxa"/>
          </w:tcPr>
          <w:p w14:paraId="663A7430" w14:textId="77777777" w:rsidR="00D56E4C" w:rsidRPr="00C05013" w:rsidRDefault="00D56E4C" w:rsidP="00D56E4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</w:tcPr>
          <w:p w14:paraId="6B8844C7" w14:textId="77777777" w:rsidR="00D56E4C" w:rsidRPr="00C05013" w:rsidRDefault="00D56E4C" w:rsidP="00D56E4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65C38359" w14:textId="77777777" w:rsidR="00D56E4C" w:rsidRPr="00C05013" w:rsidRDefault="00D56E4C" w:rsidP="00D56E4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</w:tcPr>
          <w:p w14:paraId="1892CD51" w14:textId="77777777" w:rsidR="00D56E4C" w:rsidRPr="00C05013" w:rsidRDefault="00D56E4C" w:rsidP="00D56E4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52DB6A0D" w14:textId="77777777" w:rsidR="00D56E4C" w:rsidRPr="00C05013" w:rsidRDefault="00D56E4C" w:rsidP="00D56E4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46805574" w14:textId="77777777" w:rsidR="00D56E4C" w:rsidRPr="00C05013" w:rsidRDefault="00D56E4C" w:rsidP="00D56E4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445B3016" w14:textId="77777777" w:rsidR="00D56E4C" w:rsidRPr="00C05013" w:rsidRDefault="00D56E4C" w:rsidP="00D56E4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45F35" w:rsidRPr="00C05013" w14:paraId="10B2175B" w14:textId="77777777" w:rsidTr="006974E4">
        <w:trPr>
          <w:cantSplit/>
        </w:trPr>
        <w:tc>
          <w:tcPr>
            <w:tcW w:w="4500" w:type="dxa"/>
          </w:tcPr>
          <w:p w14:paraId="242C1712" w14:textId="2354DFB1" w:rsidR="00645F35" w:rsidRPr="00C05013" w:rsidRDefault="00645F35" w:rsidP="00645F35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ส่วนที่จะครบกำหนดชำระภายใน</w:t>
            </w:r>
            <w:r w:rsidR="00A92A4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92A4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</w:tcPr>
          <w:p w14:paraId="4A7DC835" w14:textId="6D23EACF" w:rsidR="00645F35" w:rsidRPr="00C05013" w:rsidRDefault="008E1FB1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  <w:tc>
          <w:tcPr>
            <w:tcW w:w="182" w:type="dxa"/>
          </w:tcPr>
          <w:p w14:paraId="56767BB5" w14:textId="77777777" w:rsidR="00645F35" w:rsidRPr="00C05013" w:rsidRDefault="00645F35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A74C285" w14:textId="7578C257" w:rsidR="00645F35" w:rsidRPr="00C05013" w:rsidRDefault="00C42DDF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772</w:t>
            </w:r>
          </w:p>
        </w:tc>
        <w:tc>
          <w:tcPr>
            <w:tcW w:w="185" w:type="dxa"/>
          </w:tcPr>
          <w:p w14:paraId="0C573426" w14:textId="77777777" w:rsidR="00645F35" w:rsidRPr="00C05013" w:rsidRDefault="00645F35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08784264" w14:textId="5A6EF247" w:rsidR="00645F35" w:rsidRPr="00C05013" w:rsidRDefault="008E1FB1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0897ACBB" w14:textId="77777777" w:rsidR="00645F35" w:rsidRPr="00C05013" w:rsidRDefault="00645F35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DCA3077" w14:textId="356B2145" w:rsidR="00645F35" w:rsidRPr="00C05013" w:rsidRDefault="00645F35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45F35" w:rsidRPr="00C05013" w14:paraId="4F63CB5E" w14:textId="77777777" w:rsidTr="006974E4">
        <w:trPr>
          <w:cantSplit/>
        </w:trPr>
        <w:tc>
          <w:tcPr>
            <w:tcW w:w="4500" w:type="dxa"/>
          </w:tcPr>
          <w:p w14:paraId="1B36B489" w14:textId="449C7E49" w:rsidR="00645F35" w:rsidRPr="00C05013" w:rsidRDefault="00645F35" w:rsidP="00645F35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ส่วนที่จะครบกำหนดชำระหลังจาก</w:t>
            </w:r>
            <w:r w:rsidR="00A92A4C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แต่ไม่เกิน</w:t>
            </w:r>
            <w:r w:rsidR="00A92A4C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</w:tcPr>
          <w:p w14:paraId="1CB8A145" w14:textId="3658A05C" w:rsidR="00645F35" w:rsidRPr="00C05013" w:rsidRDefault="008E1FB1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2,772</w:t>
            </w:r>
          </w:p>
        </w:tc>
        <w:tc>
          <w:tcPr>
            <w:tcW w:w="182" w:type="dxa"/>
          </w:tcPr>
          <w:p w14:paraId="720FA210" w14:textId="77777777" w:rsidR="00645F35" w:rsidRPr="00C05013" w:rsidRDefault="00645F35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CC94363" w14:textId="2AB882CC" w:rsidR="00645F35" w:rsidRPr="00570BA2" w:rsidRDefault="00C42DDF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45F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861</w:t>
            </w:r>
          </w:p>
        </w:tc>
        <w:tc>
          <w:tcPr>
            <w:tcW w:w="185" w:type="dxa"/>
          </w:tcPr>
          <w:p w14:paraId="302B054E" w14:textId="77777777" w:rsidR="00645F35" w:rsidRPr="00C05013" w:rsidRDefault="00645F35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7D776117" w14:textId="6D5174BE" w:rsidR="00645F35" w:rsidRPr="00C05013" w:rsidRDefault="008E1FB1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67D4B4CD" w14:textId="77777777" w:rsidR="00645F35" w:rsidRPr="00C05013" w:rsidRDefault="00645F35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62909A4" w14:textId="69E818A0" w:rsidR="00645F35" w:rsidRPr="00C05013" w:rsidRDefault="00645F35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45F35" w:rsidRPr="00C05013" w14:paraId="5EE9F7E1" w14:textId="77777777" w:rsidTr="006974E4">
        <w:trPr>
          <w:cantSplit/>
        </w:trPr>
        <w:tc>
          <w:tcPr>
            <w:tcW w:w="4500" w:type="dxa"/>
          </w:tcPr>
          <w:p w14:paraId="427DB97A" w14:textId="6FF89B96" w:rsidR="00645F35" w:rsidRPr="00C05013" w:rsidRDefault="00645F35" w:rsidP="00645F35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ส่วนที่จะครบกำหนดชำระหลังจาก</w:t>
            </w:r>
            <w:r w:rsidR="00A92A4C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415F79" w14:textId="178B83B1" w:rsidR="00645F35" w:rsidRPr="00C05013" w:rsidRDefault="008E1FB1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25,487</w:t>
            </w:r>
          </w:p>
        </w:tc>
        <w:tc>
          <w:tcPr>
            <w:tcW w:w="182" w:type="dxa"/>
          </w:tcPr>
          <w:p w14:paraId="22F8A337" w14:textId="77777777" w:rsidR="00645F35" w:rsidRPr="00C05013" w:rsidRDefault="00645F35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79A2B01" w14:textId="1D172B3F" w:rsidR="00645F35" w:rsidRPr="00570BA2" w:rsidRDefault="00C42DDF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645F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72C92" w:rsidRPr="00C72C9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5" w:type="dxa"/>
          </w:tcPr>
          <w:p w14:paraId="30709DC8" w14:textId="77777777" w:rsidR="00645F35" w:rsidRPr="00C05013" w:rsidRDefault="00645F35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6B61C204" w14:textId="68F88CE4" w:rsidR="00645F35" w:rsidRPr="00C05013" w:rsidRDefault="008E1FB1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205D14C8" w14:textId="77777777" w:rsidR="00645F35" w:rsidRPr="00C05013" w:rsidRDefault="00645F35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DF303EA" w14:textId="080593AF" w:rsidR="00645F35" w:rsidRPr="00C05013" w:rsidRDefault="00645F35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45F35" w:rsidRPr="00C05013" w14:paraId="5ECE9163" w14:textId="77777777" w:rsidTr="006974E4">
        <w:trPr>
          <w:cantSplit/>
        </w:trPr>
        <w:tc>
          <w:tcPr>
            <w:tcW w:w="4500" w:type="dxa"/>
          </w:tcPr>
          <w:p w14:paraId="33EC1DE1" w14:textId="77777777" w:rsidR="00645F35" w:rsidRPr="00C05013" w:rsidRDefault="00645F35" w:rsidP="00645F35">
            <w:pPr>
              <w:pStyle w:val="ListParagraph"/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44310FE" w14:textId="06A618A3" w:rsidR="00645F35" w:rsidRPr="00C05013" w:rsidRDefault="008E1FB1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28,762</w:t>
            </w:r>
          </w:p>
        </w:tc>
        <w:tc>
          <w:tcPr>
            <w:tcW w:w="182" w:type="dxa"/>
          </w:tcPr>
          <w:p w14:paraId="1BEF81FE" w14:textId="77777777" w:rsidR="00645F35" w:rsidRPr="00C05013" w:rsidRDefault="00645F35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4E5ABD12" w14:textId="36029DAC" w:rsidR="00645F35" w:rsidRPr="00C05013" w:rsidRDefault="00C42DDF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645F35" w:rsidRPr="00002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939</w:t>
            </w:r>
          </w:p>
        </w:tc>
        <w:tc>
          <w:tcPr>
            <w:tcW w:w="185" w:type="dxa"/>
          </w:tcPr>
          <w:p w14:paraId="0A14468A" w14:textId="77777777" w:rsidR="00645F35" w:rsidRPr="00C05013" w:rsidRDefault="00645F35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46E2DE4B" w14:textId="2241E803" w:rsidR="00645F35" w:rsidRPr="00C05013" w:rsidRDefault="008E1FB1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0876CC00" w14:textId="77777777" w:rsidR="00645F35" w:rsidRPr="00C05013" w:rsidRDefault="00645F35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507CCCED" w14:textId="58FF6715" w:rsidR="00645F35" w:rsidRPr="00C05013" w:rsidRDefault="00645F35" w:rsidP="00645F3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027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A767A" w:rsidRPr="00C05013" w14:paraId="00DA0308" w14:textId="77777777" w:rsidTr="003A767A">
        <w:trPr>
          <w:cantSplit/>
        </w:trPr>
        <w:tc>
          <w:tcPr>
            <w:tcW w:w="4500" w:type="dxa"/>
          </w:tcPr>
          <w:p w14:paraId="03714ECE" w14:textId="77777777" w:rsidR="003A767A" w:rsidRPr="00C05013" w:rsidRDefault="003A767A" w:rsidP="00167752">
            <w:pPr>
              <w:spacing w:line="240" w:lineRule="auto"/>
              <w:ind w:firstLine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E8F49A" w14:textId="77777777" w:rsidR="003A767A" w:rsidRPr="00C05013" w:rsidRDefault="003A767A" w:rsidP="001677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7FFC8185" w14:textId="77777777" w:rsidR="003A767A" w:rsidRPr="00C05013" w:rsidRDefault="003A767A" w:rsidP="001677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501D9C2" w14:textId="77777777" w:rsidR="003A767A" w:rsidRPr="00C05013" w:rsidRDefault="003A767A" w:rsidP="001677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030BA67F" w14:textId="77777777" w:rsidR="003A767A" w:rsidRPr="00C05013" w:rsidRDefault="003A767A" w:rsidP="001677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70FF0065" w14:textId="77777777" w:rsidR="003A767A" w:rsidRPr="00C05013" w:rsidRDefault="003A767A" w:rsidP="001677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01BF0D9F" w14:textId="77777777" w:rsidR="003A767A" w:rsidRPr="00C05013" w:rsidRDefault="003A767A" w:rsidP="001677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97A3899" w14:textId="77777777" w:rsidR="003A767A" w:rsidRPr="00C05013" w:rsidRDefault="003A767A" w:rsidP="001677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7663" w:rsidRPr="00C05013" w14:paraId="74A07DFF" w14:textId="77777777" w:rsidTr="003A767A">
        <w:trPr>
          <w:cantSplit/>
        </w:trPr>
        <w:tc>
          <w:tcPr>
            <w:tcW w:w="4500" w:type="dxa"/>
          </w:tcPr>
          <w:p w14:paraId="75222451" w14:textId="66A9BD33" w:rsidR="00C27663" w:rsidRPr="00C05013" w:rsidRDefault="00C27663" w:rsidP="00C27663">
            <w:pPr>
              <w:spacing w:line="240" w:lineRule="auto"/>
              <w:ind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39D83A54" w14:textId="77777777" w:rsidR="00C27663" w:rsidRPr="00C05013" w:rsidRDefault="00C27663" w:rsidP="00C276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37426895" w14:textId="77777777" w:rsidR="00C27663" w:rsidRPr="00C05013" w:rsidRDefault="00C27663" w:rsidP="00C276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9B2DB39" w14:textId="77777777" w:rsidR="00C27663" w:rsidRPr="00C05013" w:rsidRDefault="00C27663" w:rsidP="00C276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2D90CAF0" w14:textId="77777777" w:rsidR="00C27663" w:rsidRPr="00C05013" w:rsidRDefault="00C27663" w:rsidP="00C276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26C619A1" w14:textId="77777777" w:rsidR="00C27663" w:rsidRPr="00C05013" w:rsidRDefault="00C27663" w:rsidP="00C276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18D1F10F" w14:textId="77777777" w:rsidR="00C27663" w:rsidRPr="00C05013" w:rsidRDefault="00C27663" w:rsidP="00C276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9198F6F" w14:textId="144FD3A7" w:rsidR="00C27663" w:rsidRPr="00C05013" w:rsidRDefault="00C27663" w:rsidP="00C276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7663" w:rsidRPr="00C05013" w14:paraId="1285A2B6" w14:textId="77777777" w:rsidTr="006974E4">
        <w:trPr>
          <w:cantSplit/>
        </w:trPr>
        <w:tc>
          <w:tcPr>
            <w:tcW w:w="4500" w:type="dxa"/>
          </w:tcPr>
          <w:p w14:paraId="023EC95B" w14:textId="0434E5ED" w:rsidR="00C27663" w:rsidRPr="00C05013" w:rsidRDefault="00C27663" w:rsidP="00C27663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ส่วนที่จะครบกำหนดชำระภายใน</w:t>
            </w:r>
            <w:r w:rsidR="00A92A4C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</w:tcPr>
          <w:p w14:paraId="3DBF57B7" w14:textId="74C432F7" w:rsidR="00C27663" w:rsidRPr="00C05013" w:rsidRDefault="008E1FB1" w:rsidP="00C276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  <w:tc>
          <w:tcPr>
            <w:tcW w:w="182" w:type="dxa"/>
          </w:tcPr>
          <w:p w14:paraId="7094CF09" w14:textId="77777777" w:rsidR="00C27663" w:rsidRPr="00C05013" w:rsidRDefault="00C27663" w:rsidP="00C276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7D78F06" w14:textId="6BBD92DD" w:rsidR="00C27663" w:rsidRPr="00C05013" w:rsidRDefault="00C42DDF" w:rsidP="00C276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276</w:t>
            </w:r>
          </w:p>
        </w:tc>
        <w:tc>
          <w:tcPr>
            <w:tcW w:w="185" w:type="dxa"/>
          </w:tcPr>
          <w:p w14:paraId="43968B4F" w14:textId="77777777" w:rsidR="00C27663" w:rsidRPr="00C05013" w:rsidRDefault="00C27663" w:rsidP="00C276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016B1D09" w14:textId="1DCDF12C" w:rsidR="00C27663" w:rsidRPr="00C05013" w:rsidRDefault="008E1FB1" w:rsidP="00C276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054592C1" w14:textId="77777777" w:rsidR="00C27663" w:rsidRPr="00C05013" w:rsidRDefault="00C27663" w:rsidP="00C276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91B973B" w14:textId="62D63B92" w:rsidR="00C27663" w:rsidRPr="00C05013" w:rsidRDefault="00C27663" w:rsidP="00C276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027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27663" w:rsidRPr="00C05013" w14:paraId="7468FDF6" w14:textId="77777777" w:rsidTr="006974E4">
        <w:trPr>
          <w:cantSplit/>
        </w:trPr>
        <w:tc>
          <w:tcPr>
            <w:tcW w:w="4500" w:type="dxa"/>
          </w:tcPr>
          <w:p w14:paraId="52214BF5" w14:textId="7AA4EF1F" w:rsidR="00C27663" w:rsidRPr="00C05013" w:rsidRDefault="00C27663" w:rsidP="00C27663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ส่วนที่จะครบกำหนดชำระหลังจาก</w:t>
            </w:r>
            <w:r w:rsidR="00A92A4C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แต่ไม่เกิน</w:t>
            </w:r>
            <w:r w:rsidR="00A92A4C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</w:tcPr>
          <w:p w14:paraId="626BC56D" w14:textId="79D9BF3A" w:rsidR="00C27663" w:rsidRPr="00C05013" w:rsidRDefault="008E1FB1" w:rsidP="00C276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2,842</w:t>
            </w:r>
          </w:p>
        </w:tc>
        <w:tc>
          <w:tcPr>
            <w:tcW w:w="182" w:type="dxa"/>
          </w:tcPr>
          <w:p w14:paraId="5B81D51E" w14:textId="77777777" w:rsidR="00C27663" w:rsidRPr="00C05013" w:rsidRDefault="00C27663" w:rsidP="00C276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ED9B6AB" w14:textId="5839C58A" w:rsidR="00C27663" w:rsidRPr="00C05013" w:rsidRDefault="00C42DDF" w:rsidP="00C276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27663" w:rsidRPr="00002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481</w:t>
            </w:r>
          </w:p>
        </w:tc>
        <w:tc>
          <w:tcPr>
            <w:tcW w:w="185" w:type="dxa"/>
          </w:tcPr>
          <w:p w14:paraId="21417EA3" w14:textId="77777777" w:rsidR="00C27663" w:rsidRPr="00C05013" w:rsidRDefault="00C27663" w:rsidP="00C276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68A3F5C0" w14:textId="00A9EAD2" w:rsidR="00C27663" w:rsidRPr="00C05013" w:rsidRDefault="008E1FB1" w:rsidP="00C276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7517ABFA" w14:textId="77777777" w:rsidR="00C27663" w:rsidRPr="00C05013" w:rsidRDefault="00C27663" w:rsidP="00C276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82D7EDF" w14:textId="4FB831D2" w:rsidR="00C27663" w:rsidRPr="00C05013" w:rsidRDefault="00C27663" w:rsidP="00C276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027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27663" w:rsidRPr="00C05013" w14:paraId="62F37935" w14:textId="77777777" w:rsidTr="006974E4">
        <w:trPr>
          <w:cantSplit/>
        </w:trPr>
        <w:tc>
          <w:tcPr>
            <w:tcW w:w="4500" w:type="dxa"/>
          </w:tcPr>
          <w:p w14:paraId="727FBFBC" w14:textId="6D9BCD8D" w:rsidR="00C27663" w:rsidRPr="00C05013" w:rsidRDefault="00C27663" w:rsidP="00C27663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ส่วนที่จะครบกำหนดชำระหลังจาก</w:t>
            </w:r>
            <w:r w:rsidR="00A92A4C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EB83AA" w14:textId="6ECE9BB4" w:rsidR="00C27663" w:rsidRPr="00C05013" w:rsidRDefault="008E1FB1" w:rsidP="00C276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27,514</w:t>
            </w:r>
          </w:p>
        </w:tc>
        <w:tc>
          <w:tcPr>
            <w:tcW w:w="182" w:type="dxa"/>
          </w:tcPr>
          <w:p w14:paraId="4B26C7AE" w14:textId="77777777" w:rsidR="00C27663" w:rsidRPr="00C05013" w:rsidRDefault="00C27663" w:rsidP="00C276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9C73D85" w14:textId="2BD7D256" w:rsidR="00C27663" w:rsidRPr="00C05013" w:rsidRDefault="00C42DDF" w:rsidP="00C276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C27663" w:rsidRPr="00002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  <w:tc>
          <w:tcPr>
            <w:tcW w:w="185" w:type="dxa"/>
          </w:tcPr>
          <w:p w14:paraId="5B8FF2F4" w14:textId="77777777" w:rsidR="00C27663" w:rsidRPr="00C05013" w:rsidRDefault="00C27663" w:rsidP="00C276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3C685A1A" w14:textId="11A238DB" w:rsidR="00C27663" w:rsidRPr="00C05013" w:rsidRDefault="008E1FB1" w:rsidP="00C276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0A555AA9" w14:textId="77777777" w:rsidR="00C27663" w:rsidRPr="00C05013" w:rsidRDefault="00C27663" w:rsidP="00C276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783B640" w14:textId="685C20B3" w:rsidR="00C27663" w:rsidRPr="00C05013" w:rsidRDefault="00C27663" w:rsidP="00C276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0027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27663" w:rsidRPr="00C05013" w14:paraId="60231B43" w14:textId="77777777" w:rsidTr="006974E4">
        <w:trPr>
          <w:cantSplit/>
        </w:trPr>
        <w:tc>
          <w:tcPr>
            <w:tcW w:w="4500" w:type="dxa"/>
          </w:tcPr>
          <w:p w14:paraId="4F4A23EE" w14:textId="77777777" w:rsidR="00C27663" w:rsidRPr="00C05013" w:rsidRDefault="00C27663" w:rsidP="00C27663">
            <w:pPr>
              <w:pStyle w:val="ListParagraph"/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51438A" w14:textId="346F58E6" w:rsidR="00C27663" w:rsidRPr="00C05013" w:rsidRDefault="008E1FB1" w:rsidP="00C276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30,880</w:t>
            </w:r>
          </w:p>
        </w:tc>
        <w:tc>
          <w:tcPr>
            <w:tcW w:w="182" w:type="dxa"/>
          </w:tcPr>
          <w:p w14:paraId="4A98FC6B" w14:textId="77777777" w:rsidR="00C27663" w:rsidRPr="00C05013" w:rsidRDefault="00C27663" w:rsidP="00C276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A18754D" w14:textId="7E485CA7" w:rsidR="00C27663" w:rsidRPr="00C05013" w:rsidRDefault="00C42DDF" w:rsidP="00C276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C27663" w:rsidRPr="000027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  <w:tc>
          <w:tcPr>
            <w:tcW w:w="185" w:type="dxa"/>
          </w:tcPr>
          <w:p w14:paraId="47590269" w14:textId="6AC670A7" w:rsidR="00C27663" w:rsidRPr="00C05013" w:rsidRDefault="00C27663" w:rsidP="00C276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3CBE3E27" w14:textId="176BF6BD" w:rsidR="00C27663" w:rsidRPr="00C05013" w:rsidRDefault="008E1FB1" w:rsidP="00C276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696326FF" w14:textId="77777777" w:rsidR="00C27663" w:rsidRPr="00C05013" w:rsidRDefault="00C27663" w:rsidP="00C276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BDBF3C2" w14:textId="315F63F2" w:rsidR="00C27663" w:rsidRPr="00C67655" w:rsidRDefault="00C27663" w:rsidP="00C276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676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27663" w:rsidRPr="00C05013" w14:paraId="6D65D29F" w14:textId="77777777" w:rsidTr="006974E4">
        <w:trPr>
          <w:cantSplit/>
        </w:trPr>
        <w:tc>
          <w:tcPr>
            <w:tcW w:w="4500" w:type="dxa"/>
          </w:tcPr>
          <w:p w14:paraId="50D764B4" w14:textId="77777777" w:rsidR="00C27663" w:rsidRPr="00C05013" w:rsidRDefault="00C27663" w:rsidP="00C27663">
            <w:pPr>
              <w:spacing w:line="240" w:lineRule="auto"/>
              <w:ind w:firstLine="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23F31CB" w14:textId="30C201DB" w:rsidR="00C27663" w:rsidRPr="00C05013" w:rsidRDefault="008E1FB1" w:rsidP="00C276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59,642</w:t>
            </w:r>
          </w:p>
        </w:tc>
        <w:tc>
          <w:tcPr>
            <w:tcW w:w="182" w:type="dxa"/>
          </w:tcPr>
          <w:p w14:paraId="7D6621DE" w14:textId="77777777" w:rsidR="00C27663" w:rsidRPr="00C05013" w:rsidRDefault="00C27663" w:rsidP="00C276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522E3BDB" w14:textId="65866142" w:rsidR="00C27663" w:rsidRPr="00C05013" w:rsidRDefault="00C42DDF" w:rsidP="00C276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  <w:r w:rsidR="00C276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661</w:t>
            </w:r>
          </w:p>
        </w:tc>
        <w:tc>
          <w:tcPr>
            <w:tcW w:w="185" w:type="dxa"/>
          </w:tcPr>
          <w:p w14:paraId="52BB244A" w14:textId="77777777" w:rsidR="00C27663" w:rsidRPr="00C05013" w:rsidRDefault="00C27663" w:rsidP="00C276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706BFBA7" w14:textId="23E57316" w:rsidR="00C27663" w:rsidRPr="00C05013" w:rsidRDefault="008E1FB1" w:rsidP="00C276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79A22E86" w14:textId="77777777" w:rsidR="00C27663" w:rsidRPr="00C05013" w:rsidRDefault="00C27663" w:rsidP="00C276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5DDFCA6E" w14:textId="338A0A7D" w:rsidR="00C27663" w:rsidRPr="00C67655" w:rsidRDefault="00C27663" w:rsidP="00C276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76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9C11455" w14:textId="43E67EF1" w:rsidR="00A746DB" w:rsidRPr="00A03CD3" w:rsidRDefault="00A746DB" w:rsidP="00A74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2E2D58CE" w14:textId="77777777" w:rsidR="003F11B5" w:rsidRDefault="003F11B5" w:rsidP="003F11B5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56642">
        <w:rPr>
          <w:rFonts w:asciiTheme="majorBidi" w:hAnsiTheme="majorBidi" w:cstheme="majorBidi"/>
          <w:i/>
          <w:iCs/>
          <w:sz w:val="28"/>
          <w:szCs w:val="28"/>
          <w:cs/>
        </w:rPr>
        <w:t>สัญญา</w:t>
      </w:r>
      <w:r w:rsidRPr="005026E8">
        <w:rPr>
          <w:rFonts w:asciiTheme="majorBidi" w:hAnsiTheme="majorBidi" w:cstheme="majorBidi"/>
          <w:i/>
          <w:iCs/>
          <w:sz w:val="28"/>
          <w:szCs w:val="28"/>
          <w:cs/>
        </w:rPr>
        <w:t>สำคัญที่ทำกับบุคคลหรือกิจการที่เกี่ยวข้องกัน</w:t>
      </w:r>
      <w:r w:rsidRPr="0055664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6F90D02B" w14:textId="01AD9C39" w:rsidR="0042798C" w:rsidRPr="00A03CD3" w:rsidRDefault="00A746DB" w:rsidP="00475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A03CD3">
        <w:rPr>
          <w:rFonts w:ascii="Angsana New" w:hAnsi="Angsana New" w:cs="Angsana New"/>
          <w:sz w:val="28"/>
          <w:szCs w:val="28"/>
        </w:rPr>
        <w:t> </w:t>
      </w:r>
    </w:p>
    <w:p w14:paraId="5974E5B1" w14:textId="1781F496" w:rsidR="00D24E4F" w:rsidRPr="003F11B5" w:rsidRDefault="00827D8A" w:rsidP="003F1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C05013">
        <w:rPr>
          <w:rFonts w:ascii="Angsana New" w:hAnsi="Angsana New" w:cs="Angsana New" w:hint="cs"/>
          <w:i/>
          <w:iCs/>
          <w:sz w:val="28"/>
          <w:szCs w:val="28"/>
          <w:cs/>
        </w:rPr>
        <w:t>เงินให้กู้ยืมระยะสั้นแก่</w:t>
      </w:r>
      <w:r w:rsidR="00631463" w:rsidRPr="00C05013">
        <w:rPr>
          <w:rFonts w:ascii="Angsana New" w:hAnsi="Angsana New" w:cs="Angsana New" w:hint="cs"/>
          <w:i/>
          <w:iCs/>
          <w:sz w:val="28"/>
          <w:szCs w:val="28"/>
          <w:cs/>
        </w:rPr>
        <w:t>บริษัทย่อย</w:t>
      </w:r>
    </w:p>
    <w:p w14:paraId="684F2589" w14:textId="477EF3F8" w:rsidR="00D24E4F" w:rsidRPr="00C05013" w:rsidRDefault="00645D90" w:rsidP="00D24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 w:hint="cs"/>
          <w:sz w:val="28"/>
          <w:szCs w:val="28"/>
          <w:cs/>
        </w:rPr>
        <w:t>บริษัทได้ทำสัญญา</w:t>
      </w:r>
      <w:r w:rsidR="00D24E4F" w:rsidRPr="00C05013">
        <w:rPr>
          <w:rFonts w:ascii="Angsana New" w:hAnsi="Angsana New" w:cs="Angsana New" w:hint="cs"/>
          <w:sz w:val="28"/>
          <w:szCs w:val="28"/>
          <w:cs/>
        </w:rPr>
        <w:t>เงินกู้ยืมระยะสั้นแก่</w:t>
      </w:r>
      <w:r w:rsidR="00827D8A" w:rsidRPr="00C05013">
        <w:rPr>
          <w:rFonts w:ascii="Angsana New" w:hAnsi="Angsana New" w:cs="Angsana New" w:hint="cs"/>
          <w:sz w:val="28"/>
          <w:szCs w:val="28"/>
          <w:cs/>
        </w:rPr>
        <w:t>บริษัทย่อย</w:t>
      </w:r>
      <w:r w:rsidRPr="00C05013">
        <w:rPr>
          <w:rFonts w:ascii="Angsana New" w:hAnsi="Angsana New" w:cs="Angsana New" w:hint="cs"/>
          <w:sz w:val="28"/>
          <w:szCs w:val="28"/>
          <w:cs/>
        </w:rPr>
        <w:t>โดย</w:t>
      </w:r>
      <w:r w:rsidR="00D24E4F" w:rsidRPr="00C05013">
        <w:rPr>
          <w:rFonts w:ascii="Angsana New" w:hAnsi="Angsana New" w:cs="Angsana New" w:hint="cs"/>
          <w:sz w:val="28"/>
          <w:szCs w:val="28"/>
          <w:cs/>
        </w:rPr>
        <w:t xml:space="preserve">มีอัตราดอกเบี้ยร้อยละ </w:t>
      </w:r>
      <w:r w:rsidR="00C42DDF" w:rsidRPr="00C42DDF">
        <w:rPr>
          <w:rFonts w:ascii="Angsana New" w:hAnsi="Angsana New" w:cs="Angsana New"/>
          <w:sz w:val="28"/>
          <w:szCs w:val="28"/>
        </w:rPr>
        <w:t>2</w:t>
      </w:r>
      <w:r w:rsidR="00F54A9A">
        <w:rPr>
          <w:rFonts w:ascii="Angsana New" w:hAnsi="Angsana New" w:cs="Angsana New"/>
          <w:sz w:val="28"/>
          <w:szCs w:val="28"/>
        </w:rPr>
        <w:t xml:space="preserve">.00 </w:t>
      </w:r>
      <w:r w:rsidR="00F54A9A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F54A9A">
        <w:rPr>
          <w:rFonts w:ascii="Angsana New" w:hAnsi="Angsana New" w:cs="Angsana New"/>
          <w:sz w:val="28"/>
          <w:szCs w:val="28"/>
        </w:rPr>
        <w:t>3.05</w:t>
      </w:r>
      <w:r w:rsidR="00D24E4F" w:rsidRPr="00C05013">
        <w:rPr>
          <w:rFonts w:ascii="Angsana New" w:hAnsi="Angsana New" w:cs="Angsana New"/>
          <w:sz w:val="28"/>
          <w:szCs w:val="28"/>
        </w:rPr>
        <w:t xml:space="preserve"> </w:t>
      </w:r>
      <w:r w:rsidR="00D24E4F" w:rsidRPr="00C05013">
        <w:rPr>
          <w:rFonts w:ascii="Angsana New" w:hAnsi="Angsana New" w:cs="Angsana New" w:hint="cs"/>
          <w:sz w:val="28"/>
          <w:szCs w:val="28"/>
          <w:cs/>
        </w:rPr>
        <w:t>ต่อปี และไม่มีหลักประกัน</w:t>
      </w:r>
      <w:r w:rsidR="00F53A6B" w:rsidRPr="00C0501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47A9D">
        <w:rPr>
          <w:rFonts w:ascii="Angsana New" w:hAnsi="Angsana New" w:cs="Angsana New"/>
          <w:sz w:val="28"/>
          <w:szCs w:val="28"/>
        </w:rPr>
        <w:br/>
      </w:r>
      <w:r w:rsidR="00D24E4F" w:rsidRPr="00C05013">
        <w:rPr>
          <w:rFonts w:ascii="Angsana New" w:hAnsi="Angsana New" w:cs="Angsana New" w:hint="cs"/>
          <w:sz w:val="28"/>
          <w:szCs w:val="28"/>
          <w:cs/>
        </w:rPr>
        <w:t>มีกำหนดชำระคืนเมื่อทวงถาม</w:t>
      </w:r>
    </w:p>
    <w:p w14:paraId="5FFED8B4" w14:textId="71BDAF7B" w:rsidR="00D24E4F" w:rsidRPr="00A03CD3" w:rsidRDefault="00D24E4F" w:rsidP="00A74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5EDBB6E6" w14:textId="48E9F77F" w:rsidR="007979B7" w:rsidRPr="003F11B5" w:rsidRDefault="007979B7" w:rsidP="003F1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C05013">
        <w:rPr>
          <w:rFonts w:ascii="Angsana New" w:hAnsi="Angsana New" w:cs="Angsana New" w:hint="cs"/>
          <w:i/>
          <w:iCs/>
          <w:sz w:val="28"/>
          <w:szCs w:val="28"/>
          <w:cs/>
        </w:rPr>
        <w:t>สัญญาเช่าที่ดิน</w:t>
      </w:r>
    </w:p>
    <w:p w14:paraId="768C2C5B" w14:textId="1213AD85" w:rsidR="00A03CD3" w:rsidRDefault="00E24470" w:rsidP="00692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AA1464" w:rsidRPr="00C05013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C05013">
        <w:rPr>
          <w:rFonts w:ascii="Angsana New" w:hAnsi="Angsana New" w:cs="Angsana New" w:hint="cs"/>
          <w:sz w:val="28"/>
          <w:szCs w:val="28"/>
          <w:cs/>
        </w:rPr>
        <w:t>ได้</w:t>
      </w:r>
      <w:r w:rsidR="007979B7" w:rsidRPr="00C05013">
        <w:rPr>
          <w:rFonts w:ascii="Angsana New" w:hAnsi="Angsana New" w:cs="Angsana New" w:hint="cs"/>
          <w:sz w:val="28"/>
          <w:szCs w:val="28"/>
          <w:cs/>
        </w:rPr>
        <w:t>ทำสัญญาเช่าที่ดินเพื่อใช้ในการดำเนินงานของกลุ่มบริษัทกับกิจการอื่นที่เกี่ยวข้องกันและผู้บริหารสำคัญจำนวน</w:t>
      </w:r>
      <w:r w:rsidR="00A03CD3">
        <w:rPr>
          <w:rFonts w:ascii="Angsana New" w:hAnsi="Angsana New" w:cs="Angsana New" w:hint="cs"/>
          <w:sz w:val="28"/>
          <w:szCs w:val="28"/>
          <w:cs/>
        </w:rPr>
        <w:t>สาม</w:t>
      </w:r>
      <w:r w:rsidR="007979B7" w:rsidRPr="00C05013">
        <w:rPr>
          <w:rFonts w:ascii="Angsana New" w:hAnsi="Angsana New" w:cs="Angsana New" w:hint="cs"/>
          <w:sz w:val="28"/>
          <w:szCs w:val="28"/>
          <w:cs/>
        </w:rPr>
        <w:t>ฉบับ</w:t>
      </w:r>
      <w:r w:rsidR="007979B7"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="007979B7" w:rsidRPr="00C05013">
        <w:rPr>
          <w:rFonts w:ascii="Angsana New" w:hAnsi="Angsana New" w:cs="Angsana New" w:hint="cs"/>
          <w:sz w:val="28"/>
          <w:szCs w:val="28"/>
          <w:cs/>
        </w:rPr>
        <w:t>โดยกำหนดให้สัญญาดังกล่าวมีผลตั้งแต่วันที่</w:t>
      </w:r>
      <w:r w:rsidR="007979B7"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="00C42DDF" w:rsidRPr="00C42DDF">
        <w:rPr>
          <w:rFonts w:ascii="Angsana New" w:hAnsi="Angsana New" w:cs="Angsana New"/>
          <w:sz w:val="28"/>
          <w:szCs w:val="28"/>
        </w:rPr>
        <w:t>1</w:t>
      </w:r>
      <w:r w:rsidR="007979B7" w:rsidRPr="00C05013">
        <w:rPr>
          <w:rFonts w:ascii="Angsana New" w:hAnsi="Angsana New" w:cs="Angsana New"/>
          <w:sz w:val="28"/>
          <w:szCs w:val="28"/>
        </w:rPr>
        <w:t xml:space="preserve"> </w:t>
      </w:r>
      <w:r w:rsidR="007979B7" w:rsidRPr="00C05013">
        <w:rPr>
          <w:rFonts w:ascii="Angsana New" w:hAnsi="Angsana New" w:cs="Angsana New" w:hint="cs"/>
          <w:sz w:val="28"/>
          <w:szCs w:val="28"/>
          <w:cs/>
        </w:rPr>
        <w:t>กรกฎาคม</w:t>
      </w:r>
      <w:r w:rsidR="007979B7"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="00C42DDF" w:rsidRPr="00C42DDF">
        <w:rPr>
          <w:rFonts w:ascii="Angsana New" w:hAnsi="Angsana New" w:cs="Angsana New"/>
          <w:sz w:val="28"/>
          <w:szCs w:val="28"/>
        </w:rPr>
        <w:t>2566</w:t>
      </w:r>
      <w:r w:rsidR="00A03CD3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="00A03CD3" w:rsidRPr="00C42DDF">
        <w:rPr>
          <w:rFonts w:ascii="Angsana New" w:hAnsi="Angsana New" w:cs="Angsana New"/>
          <w:sz w:val="28"/>
          <w:szCs w:val="28"/>
        </w:rPr>
        <w:t>1</w:t>
      </w:r>
      <w:r w:rsidR="00A03CD3" w:rsidRPr="005C7EAB">
        <w:rPr>
          <w:rFonts w:ascii="Angsana New" w:hAnsi="Angsana New" w:cs="Angsana New"/>
          <w:sz w:val="28"/>
          <w:szCs w:val="28"/>
        </w:rPr>
        <w:t xml:space="preserve"> </w:t>
      </w:r>
      <w:r w:rsidR="00A03CD3" w:rsidRPr="005C7EAB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="00A03CD3" w:rsidRPr="005C7EAB">
        <w:rPr>
          <w:rFonts w:ascii="Angsana New" w:hAnsi="Angsana New" w:cs="Angsana New"/>
          <w:sz w:val="28"/>
          <w:szCs w:val="28"/>
          <w:cs/>
        </w:rPr>
        <w:t xml:space="preserve"> </w:t>
      </w:r>
      <w:r w:rsidR="00A03CD3" w:rsidRPr="00C42DDF">
        <w:rPr>
          <w:rFonts w:ascii="Angsana New" w:hAnsi="Angsana New" w:cs="Angsana New"/>
          <w:sz w:val="28"/>
          <w:szCs w:val="28"/>
        </w:rPr>
        <w:t>2567</w:t>
      </w:r>
      <w:r w:rsidR="007979B7" w:rsidRPr="00C05013">
        <w:rPr>
          <w:rFonts w:ascii="Angsana New" w:hAnsi="Angsana New" w:cs="Angsana New"/>
          <w:sz w:val="28"/>
          <w:szCs w:val="28"/>
        </w:rPr>
        <w:t xml:space="preserve"> </w:t>
      </w:r>
      <w:r w:rsidR="00A03CD3">
        <w:rPr>
          <w:rFonts w:ascii="Angsana New" w:hAnsi="Angsana New" w:cs="Angsana New" w:hint="cs"/>
          <w:sz w:val="28"/>
          <w:szCs w:val="28"/>
          <w:cs/>
        </w:rPr>
        <w:t>ซึ่ง</w:t>
      </w:r>
      <w:r w:rsidR="007979B7" w:rsidRPr="00C05013">
        <w:rPr>
          <w:rFonts w:ascii="Angsana New" w:hAnsi="Angsana New" w:cs="Angsana New" w:hint="cs"/>
          <w:sz w:val="28"/>
          <w:szCs w:val="28"/>
          <w:cs/>
        </w:rPr>
        <w:t>มีระยะเวลาตามสัญญา</w:t>
      </w:r>
      <w:r w:rsidR="007979B7"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="00C42DDF" w:rsidRPr="00C42DDF">
        <w:rPr>
          <w:rFonts w:ascii="Angsana New" w:hAnsi="Angsana New" w:cs="Angsana New"/>
          <w:sz w:val="28"/>
          <w:szCs w:val="28"/>
        </w:rPr>
        <w:t>3</w:t>
      </w:r>
      <w:r w:rsidR="007979B7" w:rsidRPr="00C05013">
        <w:rPr>
          <w:rFonts w:ascii="Angsana New" w:hAnsi="Angsana New" w:cs="Angsana New"/>
          <w:sz w:val="28"/>
          <w:szCs w:val="28"/>
        </w:rPr>
        <w:t xml:space="preserve"> </w:t>
      </w:r>
      <w:r w:rsidR="007979B7" w:rsidRPr="00C05013">
        <w:rPr>
          <w:rFonts w:ascii="Angsana New" w:hAnsi="Angsana New" w:cs="Angsana New" w:hint="cs"/>
          <w:sz w:val="28"/>
          <w:szCs w:val="28"/>
          <w:cs/>
        </w:rPr>
        <w:t>ปี</w:t>
      </w:r>
      <w:r w:rsidR="007979B7"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="007979B7" w:rsidRPr="00C05013">
        <w:rPr>
          <w:rFonts w:ascii="Angsana New" w:hAnsi="Angsana New" w:cs="Angsana New" w:hint="cs"/>
          <w:sz w:val="28"/>
          <w:szCs w:val="28"/>
          <w:cs/>
        </w:rPr>
        <w:t>โดยสามารถต่อสัญญาได้คราวละไม่เกิน</w:t>
      </w:r>
      <w:r w:rsidR="007979B7"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="00C42DDF" w:rsidRPr="00C42DDF">
        <w:rPr>
          <w:rFonts w:ascii="Angsana New" w:hAnsi="Angsana New" w:cs="Angsana New"/>
          <w:sz w:val="28"/>
          <w:szCs w:val="28"/>
        </w:rPr>
        <w:t>3</w:t>
      </w:r>
      <w:r w:rsidR="007979B7" w:rsidRPr="00C05013">
        <w:rPr>
          <w:rFonts w:ascii="Angsana New" w:hAnsi="Angsana New" w:cs="Angsana New"/>
          <w:sz w:val="28"/>
          <w:szCs w:val="28"/>
        </w:rPr>
        <w:t xml:space="preserve"> </w:t>
      </w:r>
      <w:r w:rsidR="007979B7" w:rsidRPr="00C05013">
        <w:rPr>
          <w:rFonts w:ascii="Angsana New" w:hAnsi="Angsana New" w:cs="Angsana New" w:hint="cs"/>
          <w:sz w:val="28"/>
          <w:szCs w:val="28"/>
          <w:cs/>
        </w:rPr>
        <w:t>ปี</w:t>
      </w:r>
      <w:r w:rsidR="007979B7"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="007979B7" w:rsidRPr="00C05013">
        <w:rPr>
          <w:rFonts w:ascii="Angsana New" w:hAnsi="Angsana New" w:cs="Angsana New" w:hint="cs"/>
          <w:sz w:val="28"/>
          <w:szCs w:val="28"/>
          <w:cs/>
        </w:rPr>
        <w:t>ไม่เกิน</w:t>
      </w:r>
      <w:r w:rsidR="007979B7"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="00C42DDF" w:rsidRPr="00C42DDF">
        <w:rPr>
          <w:rFonts w:ascii="Angsana New" w:hAnsi="Angsana New" w:cs="Angsana New"/>
          <w:sz w:val="28"/>
          <w:szCs w:val="28"/>
        </w:rPr>
        <w:t>5</w:t>
      </w:r>
      <w:r w:rsidR="007979B7" w:rsidRPr="00C05013">
        <w:rPr>
          <w:rFonts w:ascii="Angsana New" w:hAnsi="Angsana New" w:cs="Angsana New"/>
          <w:sz w:val="28"/>
          <w:szCs w:val="28"/>
        </w:rPr>
        <w:t xml:space="preserve"> </w:t>
      </w:r>
      <w:r w:rsidR="007979B7" w:rsidRPr="00C05013">
        <w:rPr>
          <w:rFonts w:ascii="Angsana New" w:hAnsi="Angsana New" w:cs="Angsana New" w:hint="cs"/>
          <w:sz w:val="28"/>
          <w:szCs w:val="28"/>
          <w:cs/>
        </w:rPr>
        <w:t>ครั้ง</w:t>
      </w:r>
      <w:r w:rsidR="007979B7"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="007979B7" w:rsidRPr="00C05013">
        <w:rPr>
          <w:rFonts w:ascii="Angsana New" w:hAnsi="Angsana New" w:cs="Angsana New" w:hint="cs"/>
          <w:sz w:val="28"/>
          <w:szCs w:val="28"/>
          <w:cs/>
        </w:rPr>
        <w:t>และครั้งสุดท้าย</w:t>
      </w:r>
      <w:r w:rsidR="007979B7"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="007979B7" w:rsidRPr="00C05013">
        <w:rPr>
          <w:rFonts w:ascii="Angsana New" w:hAnsi="Angsana New" w:cs="Angsana New" w:hint="cs"/>
          <w:sz w:val="28"/>
          <w:szCs w:val="28"/>
          <w:cs/>
        </w:rPr>
        <w:t>คราวละ</w:t>
      </w:r>
      <w:r w:rsidR="007979B7"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="00C42DDF" w:rsidRPr="00C42DDF">
        <w:rPr>
          <w:rFonts w:ascii="Angsana New" w:hAnsi="Angsana New" w:cs="Angsana New"/>
          <w:sz w:val="28"/>
          <w:szCs w:val="28"/>
        </w:rPr>
        <w:t>2</w:t>
      </w:r>
      <w:r w:rsidR="007979B7" w:rsidRPr="00C05013">
        <w:rPr>
          <w:rFonts w:ascii="Angsana New" w:hAnsi="Angsana New" w:cs="Angsana New"/>
          <w:sz w:val="28"/>
          <w:szCs w:val="28"/>
        </w:rPr>
        <w:t xml:space="preserve"> </w:t>
      </w:r>
      <w:r w:rsidR="007979B7" w:rsidRPr="00C05013">
        <w:rPr>
          <w:rFonts w:ascii="Angsana New" w:hAnsi="Angsana New" w:cs="Angsana New" w:hint="cs"/>
          <w:sz w:val="28"/>
          <w:szCs w:val="28"/>
          <w:cs/>
        </w:rPr>
        <w:t>ปี</w:t>
      </w:r>
      <w:r w:rsidR="007979B7"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="007979B7" w:rsidRPr="00C05013">
        <w:rPr>
          <w:rFonts w:ascii="Angsana New" w:hAnsi="Angsana New" w:cs="Angsana New" w:hint="cs"/>
          <w:sz w:val="28"/>
          <w:szCs w:val="28"/>
          <w:cs/>
        </w:rPr>
        <w:t>ไม่เกิน</w:t>
      </w:r>
      <w:r w:rsidR="007979B7" w:rsidRPr="00C05013">
        <w:rPr>
          <w:rFonts w:ascii="Angsana New" w:hAnsi="Angsana New" w:cs="Angsana New"/>
          <w:sz w:val="28"/>
          <w:szCs w:val="28"/>
          <w:cs/>
        </w:rPr>
        <w:t xml:space="preserve"> </w:t>
      </w:r>
      <w:r w:rsidR="00C42DDF" w:rsidRPr="00C42DDF">
        <w:rPr>
          <w:rFonts w:ascii="Angsana New" w:hAnsi="Angsana New" w:cs="Angsana New"/>
          <w:sz w:val="28"/>
          <w:szCs w:val="28"/>
        </w:rPr>
        <w:t>1</w:t>
      </w:r>
      <w:r w:rsidR="007979B7" w:rsidRPr="00C05013">
        <w:rPr>
          <w:rFonts w:ascii="Angsana New" w:hAnsi="Angsana New" w:cs="Angsana New"/>
          <w:sz w:val="28"/>
          <w:szCs w:val="28"/>
        </w:rPr>
        <w:t xml:space="preserve"> </w:t>
      </w:r>
      <w:r w:rsidR="007979B7" w:rsidRPr="00C05013">
        <w:rPr>
          <w:rFonts w:ascii="Angsana New" w:hAnsi="Angsana New" w:cs="Angsana New" w:hint="cs"/>
          <w:sz w:val="28"/>
          <w:szCs w:val="28"/>
          <w:cs/>
        </w:rPr>
        <w:t>ครั้</w:t>
      </w:r>
      <w:r w:rsidR="00A03CD3">
        <w:rPr>
          <w:rFonts w:ascii="Angsana New" w:hAnsi="Angsana New" w:cs="Angsana New" w:hint="cs"/>
          <w:sz w:val="28"/>
          <w:szCs w:val="28"/>
          <w:cs/>
        </w:rPr>
        <w:t>ง</w:t>
      </w:r>
      <w:r w:rsidR="00692E1E">
        <w:rPr>
          <w:rFonts w:ascii="Angsana New" w:hAnsi="Angsana New" w:cs="Angsana New"/>
          <w:sz w:val="28"/>
          <w:szCs w:val="28"/>
        </w:rPr>
        <w:t xml:space="preserve"> </w:t>
      </w:r>
      <w:r w:rsidR="00692E1E" w:rsidRPr="00C05013">
        <w:rPr>
          <w:rFonts w:ascii="Angsana New" w:hAnsi="Angsana New" w:cs="Angsana New"/>
          <w:sz w:val="28"/>
          <w:szCs w:val="28"/>
          <w:cs/>
        </w:rPr>
        <w:t>โดยบริษัทย่อยตกลงที่จะจ่ายค่าเช่ารายเดือนตามอัตราที่ระบุในสัญญ</w:t>
      </w:r>
      <w:r w:rsidR="00692E1E">
        <w:rPr>
          <w:rFonts w:ascii="Angsana New" w:hAnsi="Angsana New" w:cs="Angsana New" w:hint="cs"/>
          <w:sz w:val="28"/>
          <w:szCs w:val="28"/>
          <w:cs/>
        </w:rPr>
        <w:t>า</w:t>
      </w:r>
    </w:p>
    <w:p w14:paraId="313C9D76" w14:textId="65242456" w:rsidR="00A746DB" w:rsidRPr="003F11B5" w:rsidRDefault="00A746DB" w:rsidP="003F1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C05013">
        <w:rPr>
          <w:rFonts w:ascii="Angsana New" w:hAnsi="Angsana New" w:cs="Angsana New"/>
          <w:i/>
          <w:iCs/>
          <w:sz w:val="28"/>
          <w:szCs w:val="28"/>
          <w:cs/>
        </w:rPr>
        <w:lastRenderedPageBreak/>
        <w:t>สัญญาให้เช่าอาคารและเครื่องจักร</w:t>
      </w:r>
      <w:r w:rsidRPr="00C05013">
        <w:rPr>
          <w:rFonts w:ascii="Angsana New" w:hAnsi="Angsana New" w:cs="Angsana New"/>
          <w:sz w:val="20"/>
          <w:szCs w:val="20"/>
        </w:rPr>
        <w:t> </w:t>
      </w:r>
    </w:p>
    <w:p w14:paraId="7D718DBB" w14:textId="49C2E796" w:rsidR="00A746DB" w:rsidRPr="00C05013" w:rsidRDefault="00A746DB" w:rsidP="00A74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</w:rPr>
        <w:t>บริษัทให้เช่าอาคารและเครื่องจักรแก่บริษัทย่อย สัญญาดังกล่าวมีระยะเวลา</w:t>
      </w:r>
      <w:r w:rsidRPr="00C05013">
        <w:rPr>
          <w:rFonts w:ascii="Angsana New" w:hAnsi="Angsana New" w:cs="Angsana New"/>
          <w:sz w:val="28"/>
          <w:szCs w:val="28"/>
        </w:rPr>
        <w:t> </w:t>
      </w:r>
      <w:r w:rsidR="00C42DDF" w:rsidRPr="00C42DDF">
        <w:rPr>
          <w:rFonts w:ascii="Angsana New" w:hAnsi="Angsana New" w:cs="Angsana New"/>
          <w:sz w:val="28"/>
          <w:szCs w:val="28"/>
        </w:rPr>
        <w:t>1</w:t>
      </w:r>
      <w:r w:rsidRPr="00C05013">
        <w:rPr>
          <w:rFonts w:ascii="Angsana New" w:hAnsi="Angsana New" w:cs="Angsana New"/>
          <w:sz w:val="28"/>
          <w:szCs w:val="28"/>
        </w:rPr>
        <w:t xml:space="preserve"> - </w:t>
      </w:r>
      <w:r w:rsidR="00C42DDF" w:rsidRPr="00C42DDF">
        <w:rPr>
          <w:rFonts w:ascii="Angsana New" w:hAnsi="Angsana New" w:cs="Angsana New"/>
          <w:sz w:val="28"/>
          <w:szCs w:val="28"/>
        </w:rPr>
        <w:t>2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 xml:space="preserve">ปี สิ้นสุดภายในเดือนธันวาคม </w:t>
      </w:r>
      <w:r w:rsidR="00C42DDF" w:rsidRPr="00C42DDF">
        <w:rPr>
          <w:rFonts w:ascii="Angsana New" w:hAnsi="Angsana New" w:cs="Angsana New"/>
          <w:sz w:val="28"/>
          <w:szCs w:val="28"/>
        </w:rPr>
        <w:t>2567</w:t>
      </w:r>
      <w:r w:rsidRPr="00C05013">
        <w:rPr>
          <w:rFonts w:ascii="Angsana New" w:hAnsi="Angsana New" w:cs="Angsana New"/>
          <w:sz w:val="28"/>
          <w:szCs w:val="28"/>
        </w:rPr>
        <w:t xml:space="preserve"> </w:t>
      </w:r>
      <w:r w:rsidRPr="00C05013">
        <w:rPr>
          <w:rFonts w:ascii="Angsana New" w:hAnsi="Angsana New" w:cs="Angsana New"/>
          <w:sz w:val="28"/>
          <w:szCs w:val="28"/>
          <w:cs/>
        </w:rPr>
        <w:t>โดยบริษัทย่อยตกลงที่จะจ่ายค่าเช่ารายเดือนตามอัตราที่ระบุในสัญญาและจะมีการทบทวนค่าเช่าเป็นประจำทุกปี</w:t>
      </w:r>
    </w:p>
    <w:p w14:paraId="08574549" w14:textId="055291D8" w:rsidR="00C50608" w:rsidRDefault="00A746DB" w:rsidP="00A74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A03CD3">
        <w:rPr>
          <w:rFonts w:ascii="Angsana New" w:hAnsi="Angsana New" w:cs="Angsana New"/>
          <w:sz w:val="28"/>
          <w:szCs w:val="28"/>
        </w:rPr>
        <w:t> </w:t>
      </w:r>
    </w:p>
    <w:p w14:paraId="689FC142" w14:textId="0EB81C86" w:rsidR="00A746DB" w:rsidRPr="003F11B5" w:rsidRDefault="00A746DB" w:rsidP="003F1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C05013">
        <w:rPr>
          <w:rFonts w:ascii="Angsana New" w:hAnsi="Angsana New" w:cs="Angsana New"/>
          <w:i/>
          <w:iCs/>
          <w:sz w:val="28"/>
          <w:szCs w:val="28"/>
          <w:cs/>
        </w:rPr>
        <w:t>สัญญาจ้างบริหารจัดการส่วนงานสนับสนุนด้านการเงินและการบัญชี</w:t>
      </w:r>
      <w:r w:rsidRPr="00C05013">
        <w:rPr>
          <w:rFonts w:ascii="Angsana New" w:hAnsi="Angsana New" w:cs="Angsana New"/>
          <w:sz w:val="20"/>
          <w:szCs w:val="20"/>
        </w:rPr>
        <w:t> </w:t>
      </w:r>
    </w:p>
    <w:p w14:paraId="0992DD44" w14:textId="5ADFE9BC" w:rsidR="004A0CAE" w:rsidRPr="00C05013" w:rsidRDefault="00A746DB" w:rsidP="00E24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</w:rPr>
        <w:t>บริษัทได้ทำสัญญา</w:t>
      </w:r>
      <w:r w:rsidRPr="005C7EAB">
        <w:rPr>
          <w:rFonts w:ascii="Angsana New" w:hAnsi="Angsana New" w:cs="Angsana New"/>
          <w:sz w:val="28"/>
          <w:szCs w:val="28"/>
          <w:cs/>
        </w:rPr>
        <w:t xml:space="preserve">ว่าจ้างบริษัทย่อยแห่งหนึ่งให้บริหารจัดการส่วนงานสนับสนุนด้านการเงินและการบัญชี สัญญาดังกล่าวมีระยะเวลา </w:t>
      </w:r>
      <w:r w:rsidR="00C42DDF" w:rsidRPr="00C42DDF">
        <w:rPr>
          <w:rFonts w:ascii="Angsana New" w:hAnsi="Angsana New" w:cs="Angsana New"/>
          <w:sz w:val="28"/>
          <w:szCs w:val="28"/>
        </w:rPr>
        <w:t>1</w:t>
      </w:r>
      <w:r w:rsidRPr="005C7EAB">
        <w:rPr>
          <w:rFonts w:ascii="Angsana New" w:hAnsi="Angsana New" w:cs="Angsana New"/>
          <w:sz w:val="28"/>
          <w:szCs w:val="28"/>
        </w:rPr>
        <w:t xml:space="preserve"> </w:t>
      </w:r>
      <w:r w:rsidRPr="005C7EAB">
        <w:rPr>
          <w:rFonts w:ascii="Angsana New" w:hAnsi="Angsana New" w:cs="Angsana New"/>
          <w:sz w:val="28"/>
          <w:szCs w:val="28"/>
          <w:cs/>
        </w:rPr>
        <w:t>ปี สิ้นสุดวันที่</w:t>
      </w:r>
      <w:r w:rsidRPr="005C7EAB">
        <w:rPr>
          <w:rFonts w:ascii="Angsana New" w:hAnsi="Angsana New" w:cs="Angsana New"/>
          <w:sz w:val="28"/>
          <w:szCs w:val="28"/>
        </w:rPr>
        <w:t> </w:t>
      </w:r>
      <w:r w:rsidR="00C42DDF" w:rsidRPr="00C42DDF">
        <w:rPr>
          <w:rFonts w:ascii="Angsana New" w:hAnsi="Angsana New" w:cs="Angsana New"/>
          <w:sz w:val="28"/>
          <w:szCs w:val="28"/>
        </w:rPr>
        <w:t>31</w:t>
      </w:r>
      <w:r w:rsidRPr="005C7EAB">
        <w:rPr>
          <w:rFonts w:ascii="Angsana New" w:hAnsi="Angsana New" w:cs="Angsana New"/>
          <w:sz w:val="28"/>
          <w:szCs w:val="28"/>
        </w:rPr>
        <w:t xml:space="preserve"> </w:t>
      </w:r>
      <w:r w:rsidRPr="005C7EAB">
        <w:rPr>
          <w:rFonts w:ascii="Angsana New" w:hAnsi="Angsana New" w:cs="Angsana New"/>
          <w:sz w:val="28"/>
          <w:szCs w:val="28"/>
          <w:cs/>
        </w:rPr>
        <w:t>ธันวาคม</w:t>
      </w:r>
      <w:r w:rsidRPr="005C7EAB">
        <w:rPr>
          <w:rFonts w:ascii="Angsana New" w:hAnsi="Angsana New" w:cs="Angsana New"/>
          <w:sz w:val="28"/>
          <w:szCs w:val="28"/>
        </w:rPr>
        <w:t> </w:t>
      </w:r>
      <w:r w:rsidR="00C42DDF" w:rsidRPr="00C42DDF">
        <w:rPr>
          <w:rFonts w:ascii="Angsana New" w:hAnsi="Angsana New" w:cs="Angsana New"/>
          <w:sz w:val="28"/>
          <w:szCs w:val="28"/>
        </w:rPr>
        <w:t>256</w:t>
      </w:r>
      <w:r w:rsidR="00C42DDF" w:rsidRPr="00C42DDF">
        <w:rPr>
          <w:rFonts w:ascii="Angsana New" w:hAnsi="Angsana New" w:cs="Angsana New" w:hint="cs"/>
          <w:sz w:val="28"/>
          <w:szCs w:val="28"/>
        </w:rPr>
        <w:t>7</w:t>
      </w:r>
      <w:r w:rsidRPr="005C7EAB">
        <w:rPr>
          <w:rFonts w:ascii="Angsana New" w:hAnsi="Angsana New" w:cs="Angsana New"/>
          <w:sz w:val="28"/>
          <w:szCs w:val="28"/>
        </w:rPr>
        <w:t xml:space="preserve"> </w:t>
      </w:r>
      <w:r w:rsidRPr="005C7EAB">
        <w:rPr>
          <w:rFonts w:ascii="Angsana New" w:hAnsi="Angsana New" w:cs="Angsana New"/>
          <w:sz w:val="28"/>
          <w:szCs w:val="28"/>
          <w:cs/>
        </w:rPr>
        <w:t>โดยบริษัทตกลงที่จะจ่ายค่าบริการรายเดือนตามอัตราที่ระบุในสัญญาและจะมีการทบทวนค่าบริการเป็นประจำทุกปี</w:t>
      </w:r>
    </w:p>
    <w:p w14:paraId="34C6B543" w14:textId="77777777" w:rsidR="0005550E" w:rsidRPr="00A03CD3" w:rsidRDefault="0005550E" w:rsidP="00A03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24017DFE" w14:textId="156A0983" w:rsidR="00804175" w:rsidRPr="00C05013" w:rsidRDefault="00FE0D99" w:rsidP="004A0D2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05013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ที่ดิน</w:t>
      </w:r>
      <w:r w:rsidR="000C66FC" w:rsidRPr="00C05013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 xml:space="preserve"> </w:t>
      </w:r>
      <w:r w:rsidR="00804175" w:rsidRPr="00C05013">
        <w:rPr>
          <w:rFonts w:ascii="Angsana New" w:hAnsi="Angsana New" w:cs="Angsana New"/>
          <w:sz w:val="30"/>
          <w:szCs w:val="30"/>
          <w:u w:val="none"/>
          <w:cs/>
          <w:lang w:val="th-TH"/>
        </w:rPr>
        <w:t>อาคารและอุปกรณ์</w:t>
      </w:r>
    </w:p>
    <w:p w14:paraId="08263980" w14:textId="57786170" w:rsidR="00F85628" w:rsidRPr="00A03CD3" w:rsidRDefault="00F85628" w:rsidP="00121F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1440"/>
        <w:gridCol w:w="180"/>
        <w:gridCol w:w="1350"/>
      </w:tblGrid>
      <w:tr w:rsidR="00C50608" w:rsidRPr="00C05013" w14:paraId="642ABC49" w14:textId="77777777" w:rsidTr="00F53A6B">
        <w:trPr>
          <w:cantSplit/>
          <w:tblHeader/>
        </w:trPr>
        <w:tc>
          <w:tcPr>
            <w:tcW w:w="6210" w:type="dxa"/>
            <w:vAlign w:val="bottom"/>
          </w:tcPr>
          <w:p w14:paraId="7E83695C" w14:textId="30A930F7" w:rsidR="00C50608" w:rsidRPr="00C05013" w:rsidRDefault="00C50608" w:rsidP="00C5060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FD1F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หกเดือน</w:t>
            </w:r>
            <w:r w:rsidRPr="00FD1F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Pr="00AB54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</w:t>
            </w:r>
            <w:r w:rsidRPr="00285CE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มิถุนายน</w:t>
            </w:r>
            <w:r w:rsidRPr="00FD1F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Pr="00AB546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440" w:type="dxa"/>
            <w:vAlign w:val="bottom"/>
          </w:tcPr>
          <w:p w14:paraId="4645AD6E" w14:textId="588CBFA5" w:rsidR="00C50608" w:rsidRPr="00C05013" w:rsidRDefault="00C50608" w:rsidP="00C50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C0501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7A1B244F" w14:textId="77777777" w:rsidR="00C50608" w:rsidRPr="00C05013" w:rsidRDefault="00C50608" w:rsidP="00C50608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DD4DEC" w14:textId="77777777" w:rsidR="00C50608" w:rsidRPr="00C05013" w:rsidRDefault="00C50608" w:rsidP="00C5060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</w:t>
            </w:r>
          </w:p>
          <w:p w14:paraId="7E4CD23F" w14:textId="55C3EDF5" w:rsidR="00C50608" w:rsidRPr="00C05013" w:rsidRDefault="00C50608" w:rsidP="00C50608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C0501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D7AE4" w:rsidRPr="00C05013" w14:paraId="7F06A466" w14:textId="77777777" w:rsidTr="00F53A6B">
        <w:trPr>
          <w:cantSplit/>
        </w:trPr>
        <w:tc>
          <w:tcPr>
            <w:tcW w:w="6210" w:type="dxa"/>
          </w:tcPr>
          <w:p w14:paraId="64DBEE34" w14:textId="77777777" w:rsidR="005D7AE4" w:rsidRPr="00C05013" w:rsidRDefault="005D7AE4" w:rsidP="00DF105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41734ABA" w14:textId="38B08A12" w:rsidR="005D7AE4" w:rsidRPr="00C05013" w:rsidRDefault="005D7AE4" w:rsidP="00121F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0501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D7AE4" w:rsidRPr="00C05013" w14:paraId="5E764CAD" w14:textId="77777777" w:rsidTr="00F53A6B">
        <w:trPr>
          <w:cantSplit/>
        </w:trPr>
        <w:tc>
          <w:tcPr>
            <w:tcW w:w="6210" w:type="dxa"/>
          </w:tcPr>
          <w:p w14:paraId="2B097E6C" w14:textId="249020B0" w:rsidR="005D7AE4" w:rsidRPr="00C05013" w:rsidRDefault="005D7AE4" w:rsidP="00D079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440" w:type="dxa"/>
          </w:tcPr>
          <w:p w14:paraId="177E75CC" w14:textId="2295C111" w:rsidR="005D7AE4" w:rsidRPr="00C05013" w:rsidRDefault="007532A9" w:rsidP="007532A9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99,444</w:t>
            </w:r>
          </w:p>
        </w:tc>
        <w:tc>
          <w:tcPr>
            <w:tcW w:w="180" w:type="dxa"/>
          </w:tcPr>
          <w:p w14:paraId="6979DF3C" w14:textId="77777777" w:rsidR="005D7AE4" w:rsidRPr="00C05013" w:rsidRDefault="005D7AE4" w:rsidP="00D079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75EF9F" w14:textId="5205BC1B" w:rsidR="005D7AE4" w:rsidRPr="00C05013" w:rsidRDefault="007532A9" w:rsidP="00AB2C26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1,622</w:t>
            </w:r>
          </w:p>
        </w:tc>
      </w:tr>
      <w:tr w:rsidR="007532A9" w:rsidRPr="00C05013" w14:paraId="6435627E" w14:textId="77777777" w:rsidTr="00F53A6B">
        <w:trPr>
          <w:cantSplit/>
        </w:trPr>
        <w:tc>
          <w:tcPr>
            <w:tcW w:w="6210" w:type="dxa"/>
          </w:tcPr>
          <w:p w14:paraId="27D27B68" w14:textId="18F508FD" w:rsidR="007532A9" w:rsidRPr="00C05013" w:rsidRDefault="00DD72F8" w:rsidP="00D079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440" w:type="dxa"/>
          </w:tcPr>
          <w:p w14:paraId="50D50332" w14:textId="0BF9F18C" w:rsidR="007532A9" w:rsidRPr="00C05013" w:rsidRDefault="00DD72F8" w:rsidP="00AB2C26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(17)</w:t>
            </w:r>
          </w:p>
        </w:tc>
        <w:tc>
          <w:tcPr>
            <w:tcW w:w="180" w:type="dxa"/>
          </w:tcPr>
          <w:p w14:paraId="16E87AC5" w14:textId="77777777" w:rsidR="007532A9" w:rsidRPr="00C05013" w:rsidRDefault="007532A9" w:rsidP="00D079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BA96BA" w14:textId="32504CB1" w:rsidR="007532A9" w:rsidRPr="00C05013" w:rsidRDefault="007532A9" w:rsidP="007532A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D72F8" w:rsidRPr="00C05013" w14:paraId="3F34390E" w14:textId="77777777" w:rsidTr="00F53A6B">
        <w:trPr>
          <w:cantSplit/>
        </w:trPr>
        <w:tc>
          <w:tcPr>
            <w:tcW w:w="6210" w:type="dxa"/>
          </w:tcPr>
          <w:p w14:paraId="5A423F01" w14:textId="4D558E78" w:rsidR="00DD72F8" w:rsidRDefault="00DD72F8" w:rsidP="00D079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ตัดจำหน่ายสินทร</w:t>
            </w:r>
            <w:r w:rsidR="006F1155">
              <w:rPr>
                <w:rFonts w:asciiTheme="majorBidi" w:hAnsiTheme="majorBidi" w:cstheme="majorBidi" w:hint="cs"/>
                <w:sz w:val="28"/>
                <w:szCs w:val="28"/>
                <w:cs/>
              </w:rPr>
              <w:t>ั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พย์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40" w:type="dxa"/>
          </w:tcPr>
          <w:p w14:paraId="3A77F9E8" w14:textId="62A928E0" w:rsidR="00DD72F8" w:rsidRPr="00C05013" w:rsidRDefault="00DD72F8" w:rsidP="00AB2C26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(69)</w:t>
            </w:r>
          </w:p>
        </w:tc>
        <w:tc>
          <w:tcPr>
            <w:tcW w:w="180" w:type="dxa"/>
          </w:tcPr>
          <w:p w14:paraId="27BB0C61" w14:textId="77777777" w:rsidR="00DD72F8" w:rsidRPr="00C05013" w:rsidRDefault="00DD72F8" w:rsidP="00D079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D6A993" w14:textId="0E920E44" w:rsidR="00DD72F8" w:rsidRDefault="00DD72F8" w:rsidP="007532A9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5231DE81" w14:textId="77777777" w:rsidR="0005550E" w:rsidRPr="00A03CD3" w:rsidRDefault="0005550E" w:rsidP="0005550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u w:val="none"/>
          <w:lang w:val="th-TH"/>
        </w:rPr>
      </w:pPr>
    </w:p>
    <w:p w14:paraId="5E8D795A" w14:textId="283346DA" w:rsidR="00FB1A47" w:rsidRDefault="00FB1A47" w:rsidP="00CA336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C05013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ท</w:t>
      </w: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ุนเรือนหุ้น</w:t>
      </w:r>
    </w:p>
    <w:p w14:paraId="7C9EAA4D" w14:textId="6DF85517" w:rsidR="00FB1A47" w:rsidRPr="00A03CD3" w:rsidRDefault="00FB1A47" w:rsidP="00A03CD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157" w:type="dxa"/>
        <w:tblInd w:w="450" w:type="dxa"/>
        <w:tblLook w:val="01E0" w:firstRow="1" w:lastRow="1" w:firstColumn="1" w:lastColumn="1" w:noHBand="0" w:noVBand="0"/>
      </w:tblPr>
      <w:tblGrid>
        <w:gridCol w:w="3299"/>
        <w:gridCol w:w="865"/>
        <w:gridCol w:w="276"/>
        <w:gridCol w:w="1002"/>
        <w:gridCol w:w="236"/>
        <w:gridCol w:w="1001"/>
        <w:gridCol w:w="234"/>
        <w:gridCol w:w="1014"/>
        <w:gridCol w:w="265"/>
        <w:gridCol w:w="965"/>
      </w:tblGrid>
      <w:tr w:rsidR="00FB1A47" w:rsidRPr="00483355" w14:paraId="7D5F99CB" w14:textId="77777777" w:rsidTr="005674E7">
        <w:trPr>
          <w:tblHeader/>
        </w:trPr>
        <w:tc>
          <w:tcPr>
            <w:tcW w:w="3299" w:type="dxa"/>
          </w:tcPr>
          <w:p w14:paraId="5A55E2A7" w14:textId="77777777" w:rsidR="00FB1A47" w:rsidRPr="00BB0459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5" w:type="dxa"/>
          </w:tcPr>
          <w:p w14:paraId="2BE507C5" w14:textId="77777777" w:rsidR="00FB1A47" w:rsidRPr="00BB0459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B045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76" w:type="dxa"/>
          </w:tcPr>
          <w:p w14:paraId="0C67E803" w14:textId="77777777" w:rsidR="00FB1A47" w:rsidRPr="00BB0459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39" w:type="dxa"/>
            <w:gridSpan w:val="3"/>
            <w:tcBorders>
              <w:bottom w:val="single" w:sz="4" w:space="0" w:color="auto"/>
            </w:tcBorders>
          </w:tcPr>
          <w:p w14:paraId="093C6D98" w14:textId="136449C3" w:rsidR="00FB1A47" w:rsidRPr="00BB0459" w:rsidRDefault="00C42DDF" w:rsidP="005674E7">
            <w:pPr>
              <w:pStyle w:val="30"/>
              <w:tabs>
                <w:tab w:val="clear" w:pos="360"/>
                <w:tab w:val="clear" w:pos="720"/>
              </w:tabs>
              <w:ind w:left="-72" w:right="-13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2DDF">
              <w:rPr>
                <w:rFonts w:asciiTheme="majorBidi" w:hAnsi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4" w:type="dxa"/>
          </w:tcPr>
          <w:p w14:paraId="6E452407" w14:textId="77777777" w:rsidR="00FB1A47" w:rsidRPr="00BB0459" w:rsidRDefault="00FB1A47" w:rsidP="005674E7">
            <w:pPr>
              <w:pStyle w:val="30"/>
              <w:tabs>
                <w:tab w:val="clear" w:pos="360"/>
                <w:tab w:val="clear" w:pos="720"/>
              </w:tabs>
              <w:ind w:right="-13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44" w:type="dxa"/>
            <w:gridSpan w:val="3"/>
            <w:tcBorders>
              <w:bottom w:val="single" w:sz="4" w:space="0" w:color="auto"/>
            </w:tcBorders>
          </w:tcPr>
          <w:p w14:paraId="6D840924" w14:textId="7D8BF0E0" w:rsidR="00FB1A47" w:rsidRPr="00BB0459" w:rsidRDefault="00C42DDF" w:rsidP="005674E7">
            <w:pPr>
              <w:pStyle w:val="30"/>
              <w:tabs>
                <w:tab w:val="clear" w:pos="360"/>
                <w:tab w:val="clear" w:pos="720"/>
              </w:tabs>
              <w:ind w:right="11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42DDF">
              <w:rPr>
                <w:rFonts w:asciiTheme="majorBidi" w:hAnsiTheme="majorBidi"/>
                <w:sz w:val="28"/>
                <w:szCs w:val="28"/>
                <w:lang w:val="en-US"/>
              </w:rPr>
              <w:t>2566</w:t>
            </w:r>
          </w:p>
        </w:tc>
      </w:tr>
      <w:tr w:rsidR="00FB1A47" w:rsidRPr="00483355" w14:paraId="50038B70" w14:textId="77777777" w:rsidTr="005674E7">
        <w:trPr>
          <w:tblHeader/>
        </w:trPr>
        <w:tc>
          <w:tcPr>
            <w:tcW w:w="3299" w:type="dxa"/>
          </w:tcPr>
          <w:p w14:paraId="579BFA5B" w14:textId="77777777" w:rsidR="00FB1A47" w:rsidRPr="00BB0459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5" w:type="dxa"/>
          </w:tcPr>
          <w:p w14:paraId="15E04768" w14:textId="77777777" w:rsidR="00FB1A47" w:rsidRPr="00BB0459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B045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76" w:type="dxa"/>
          </w:tcPr>
          <w:p w14:paraId="58202C28" w14:textId="77777777" w:rsidR="00FB1A47" w:rsidRPr="00BB0459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654AF064" w14:textId="77777777" w:rsidR="00FB1A47" w:rsidRPr="00BB0459" w:rsidRDefault="00FB1A47" w:rsidP="0056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BB045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6F521D2" w14:textId="77777777" w:rsidR="00FB1A47" w:rsidRPr="00BB0459" w:rsidRDefault="00FB1A47" w:rsidP="0056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051F2193" w14:textId="77777777" w:rsidR="00FB1A47" w:rsidRPr="00BB0459" w:rsidRDefault="00FB1A47" w:rsidP="0056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B045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4" w:type="dxa"/>
          </w:tcPr>
          <w:p w14:paraId="1657C54B" w14:textId="77777777" w:rsidR="00FB1A47" w:rsidRPr="00BB0459" w:rsidRDefault="00FB1A47" w:rsidP="005674E7">
            <w:pPr>
              <w:pStyle w:val="30"/>
              <w:tabs>
                <w:tab w:val="clear" w:pos="360"/>
                <w:tab w:val="clear" w:pos="720"/>
              </w:tabs>
              <w:ind w:right="-13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40388D43" w14:textId="77777777" w:rsidR="00FB1A47" w:rsidRPr="00BB0459" w:rsidRDefault="00FB1A47" w:rsidP="0056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BB045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549013F6" w14:textId="77777777" w:rsidR="00FB1A47" w:rsidRPr="00BB0459" w:rsidRDefault="00FB1A47" w:rsidP="0056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365AAF4A" w14:textId="77777777" w:rsidR="00FB1A47" w:rsidRPr="00BB0459" w:rsidRDefault="00FB1A47" w:rsidP="0056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B045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FB1A47" w:rsidRPr="00483355" w14:paraId="273BC5A4" w14:textId="77777777" w:rsidTr="005674E7">
        <w:trPr>
          <w:tblHeader/>
        </w:trPr>
        <w:tc>
          <w:tcPr>
            <w:tcW w:w="3299" w:type="dxa"/>
          </w:tcPr>
          <w:p w14:paraId="3309348F" w14:textId="77777777" w:rsidR="00FB1A47" w:rsidRPr="00BB0459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5" w:type="dxa"/>
          </w:tcPr>
          <w:p w14:paraId="033228DF" w14:textId="77777777" w:rsidR="00FB1A47" w:rsidRPr="00BB0459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BB045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6" w:type="dxa"/>
          </w:tcPr>
          <w:p w14:paraId="36569B19" w14:textId="77777777" w:rsidR="00FB1A47" w:rsidRPr="00BB0459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717" w:type="dxa"/>
            <w:gridSpan w:val="7"/>
          </w:tcPr>
          <w:p w14:paraId="3388EEBE" w14:textId="77777777" w:rsidR="00FB1A47" w:rsidRPr="00BB0459" w:rsidRDefault="00FB1A47" w:rsidP="0056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B045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BB0459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 xml:space="preserve"> </w:t>
            </w:r>
            <w:r w:rsidRPr="00BB045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BB0459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 xml:space="preserve"> </w:t>
            </w:r>
            <w:r w:rsidRPr="00BB045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B1A47" w:rsidRPr="00483355" w14:paraId="47FBB693" w14:textId="77777777" w:rsidTr="005674E7">
        <w:tc>
          <w:tcPr>
            <w:tcW w:w="3299" w:type="dxa"/>
          </w:tcPr>
          <w:p w14:paraId="3B19FD85" w14:textId="77777777" w:rsidR="00FB1A47" w:rsidRPr="00BB0459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04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65" w:type="dxa"/>
          </w:tcPr>
          <w:p w14:paraId="6F1FA218" w14:textId="77777777" w:rsidR="00FB1A47" w:rsidRPr="00BB0459" w:rsidRDefault="00FB1A47" w:rsidP="0056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6" w:type="dxa"/>
          </w:tcPr>
          <w:p w14:paraId="2B9A5733" w14:textId="77777777" w:rsidR="00FB1A47" w:rsidRPr="00BB0459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2" w:type="dxa"/>
          </w:tcPr>
          <w:p w14:paraId="5B100955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142D880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</w:tcPr>
          <w:p w14:paraId="4C785913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</w:tcPr>
          <w:p w14:paraId="3FFE1F0B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</w:tcPr>
          <w:p w14:paraId="12F9CD7A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144C8B0E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</w:tcPr>
          <w:p w14:paraId="577F415F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</w:tr>
      <w:tr w:rsidR="00FB1A47" w:rsidRPr="00483355" w14:paraId="79ED962D" w14:textId="77777777" w:rsidTr="005674E7">
        <w:tc>
          <w:tcPr>
            <w:tcW w:w="3299" w:type="dxa"/>
          </w:tcPr>
          <w:p w14:paraId="1E97EFCF" w14:textId="4364D0AA" w:rsidR="00FB1A47" w:rsidRPr="00BB0459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4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42DDF" w:rsidRPr="00C42DDF">
              <w:rPr>
                <w:rFonts w:asciiTheme="majorBidi" w:hAnsiTheme="majorBidi"/>
                <w:sz w:val="28"/>
                <w:szCs w:val="28"/>
              </w:rPr>
              <w:t>1</w:t>
            </w:r>
            <w:r w:rsidRPr="00BB04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04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865" w:type="dxa"/>
          </w:tcPr>
          <w:p w14:paraId="45D799D6" w14:textId="77777777" w:rsidR="00FB1A47" w:rsidRPr="00BB0459" w:rsidRDefault="00FB1A47" w:rsidP="0056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7B358513" w14:textId="77777777" w:rsidR="00FB1A47" w:rsidRPr="00BB0459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4F3F1E0A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3705474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</w:tcPr>
          <w:p w14:paraId="4764B26B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</w:tcPr>
          <w:p w14:paraId="7D1D8943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</w:tcPr>
          <w:p w14:paraId="7127B9BC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1C0D5ECE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</w:tcPr>
          <w:p w14:paraId="47FAC1E7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B1A47" w:rsidRPr="00483355" w14:paraId="31620643" w14:textId="77777777" w:rsidTr="005674E7">
        <w:tc>
          <w:tcPr>
            <w:tcW w:w="3299" w:type="dxa"/>
          </w:tcPr>
          <w:p w14:paraId="2AA745B1" w14:textId="77777777" w:rsidR="00FB1A47" w:rsidRPr="00BB0459" w:rsidRDefault="00FB1A47" w:rsidP="00FB1A47">
            <w:pPr>
              <w:pStyle w:val="BodyText"/>
              <w:numPr>
                <w:ilvl w:val="2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459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865" w:type="dxa"/>
          </w:tcPr>
          <w:p w14:paraId="6E296F30" w14:textId="2E9DC754" w:rsidR="00FB1A47" w:rsidRPr="00BB0459" w:rsidRDefault="00C42DDF" w:rsidP="0056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/>
                <w:sz w:val="28"/>
                <w:szCs w:val="28"/>
              </w:rPr>
              <w:t>1</w:t>
            </w:r>
            <w:r w:rsidR="00C72C92" w:rsidRPr="00C72C92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276" w:type="dxa"/>
          </w:tcPr>
          <w:p w14:paraId="469B871D" w14:textId="77777777" w:rsidR="00FB1A47" w:rsidRPr="00BB0459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579B34FB" w14:textId="77777777" w:rsidR="00FB1A47" w:rsidRPr="00BB0459" w:rsidRDefault="00FB1A47" w:rsidP="005674E7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459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84C6C07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</w:tcPr>
          <w:p w14:paraId="26D9497F" w14:textId="77777777" w:rsidR="00FB1A47" w:rsidRPr="00BB0459" w:rsidRDefault="00FB1A47" w:rsidP="005674E7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459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4" w:type="dxa"/>
          </w:tcPr>
          <w:p w14:paraId="78E557D6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</w:tcPr>
          <w:p w14:paraId="1167B09F" w14:textId="1B631C68" w:rsidR="00FB1A47" w:rsidRPr="00BB0459" w:rsidRDefault="00C42DDF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B1A47" w:rsidRPr="00BB04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873</w:t>
            </w:r>
          </w:p>
        </w:tc>
        <w:tc>
          <w:tcPr>
            <w:tcW w:w="265" w:type="dxa"/>
          </w:tcPr>
          <w:p w14:paraId="51EF6B40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</w:tcPr>
          <w:p w14:paraId="68F24586" w14:textId="27DDCCE8" w:rsidR="00FB1A47" w:rsidRPr="00BB0459" w:rsidRDefault="00C42DDF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  <w:r w:rsidR="00FB1A47" w:rsidRPr="00BB04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</w:t>
            </w:r>
          </w:p>
        </w:tc>
      </w:tr>
      <w:tr w:rsidR="00FB1A47" w:rsidRPr="00483355" w14:paraId="370EE88C" w14:textId="77777777" w:rsidTr="005674E7">
        <w:tc>
          <w:tcPr>
            <w:tcW w:w="3299" w:type="dxa"/>
          </w:tcPr>
          <w:p w14:paraId="1897175A" w14:textId="77777777" w:rsidR="00FB1A47" w:rsidRPr="00BB0459" w:rsidRDefault="00FB1A47" w:rsidP="00FB1A47">
            <w:pPr>
              <w:pStyle w:val="BodyText"/>
              <w:numPr>
                <w:ilvl w:val="2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459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865" w:type="dxa"/>
          </w:tcPr>
          <w:p w14:paraId="77679775" w14:textId="6066EF90" w:rsidR="00FB1A47" w:rsidRPr="00BB0459" w:rsidRDefault="00C72C92" w:rsidP="0056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C72C92">
              <w:rPr>
                <w:rFonts w:asciiTheme="majorBidi" w:hAnsiTheme="majorBidi"/>
                <w:sz w:val="28"/>
                <w:szCs w:val="28"/>
              </w:rPr>
              <w:t>0</w:t>
            </w:r>
            <w:r w:rsidR="00FB1A47" w:rsidRPr="00BB0459">
              <w:rPr>
                <w:rFonts w:asciiTheme="majorBidi" w:hAnsiTheme="majorBidi"/>
                <w:sz w:val="28"/>
                <w:szCs w:val="28"/>
              </w:rPr>
              <w:t>.</w:t>
            </w:r>
            <w:r w:rsidR="00C42DDF" w:rsidRPr="00C42DDF">
              <w:rPr>
                <w:rFonts w:asciiTheme="majorBidi" w:hAnsiTheme="majorBidi"/>
                <w:sz w:val="28"/>
                <w:szCs w:val="28"/>
              </w:rPr>
              <w:t>75</w:t>
            </w:r>
          </w:p>
        </w:tc>
        <w:tc>
          <w:tcPr>
            <w:tcW w:w="276" w:type="dxa"/>
          </w:tcPr>
          <w:p w14:paraId="5C2A5372" w14:textId="77777777" w:rsidR="00FB1A47" w:rsidRPr="00BB0459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5ED024A3" w14:textId="0C18A8AD" w:rsidR="00FB1A47" w:rsidRPr="00BB0459" w:rsidRDefault="00C42DDF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C72C92" w:rsidRPr="00C72C9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FB1A47" w:rsidRPr="00BB04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72C92" w:rsidRPr="00C72C9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</w:tcPr>
          <w:p w14:paraId="721A7474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</w:tcPr>
          <w:p w14:paraId="7BF26DEA" w14:textId="512A02B6" w:rsidR="00FB1A47" w:rsidRPr="00BB0459" w:rsidRDefault="00C42DDF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72C92" w:rsidRPr="00C72C9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FB1A47" w:rsidRPr="00BB04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72C92" w:rsidRPr="00C72C9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4" w:type="dxa"/>
          </w:tcPr>
          <w:p w14:paraId="1E6F99E1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</w:tcPr>
          <w:p w14:paraId="3A6F078F" w14:textId="77777777" w:rsidR="00FB1A47" w:rsidRPr="00BB0459" w:rsidRDefault="00FB1A47" w:rsidP="005674E7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B0459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</w:tcPr>
          <w:p w14:paraId="5081C2FA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</w:tcPr>
          <w:p w14:paraId="1D21DC58" w14:textId="77777777" w:rsidR="00FB1A47" w:rsidRPr="00BB0459" w:rsidRDefault="00FB1A47" w:rsidP="005674E7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B0459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</w:tr>
      <w:tr w:rsidR="00FB1A47" w:rsidRPr="00483355" w14:paraId="50424E1D" w14:textId="77777777" w:rsidTr="005674E7">
        <w:tc>
          <w:tcPr>
            <w:tcW w:w="3299" w:type="dxa"/>
          </w:tcPr>
          <w:p w14:paraId="51FC0EC3" w14:textId="4B0C6E65" w:rsidR="00FB1A47" w:rsidRPr="00BB0459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459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  <w:r w:rsidR="00925FC0" w:rsidRPr="002F461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925FC0" w:rsidRPr="00AF69C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="00925FC0" w:rsidRPr="002F461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865" w:type="dxa"/>
          </w:tcPr>
          <w:p w14:paraId="4DCF28C1" w14:textId="4332E61B" w:rsidR="00FB1A47" w:rsidRPr="00BB0459" w:rsidRDefault="00C42DDF" w:rsidP="0056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/>
                <w:sz w:val="28"/>
                <w:szCs w:val="28"/>
              </w:rPr>
              <w:t>1</w:t>
            </w:r>
            <w:r w:rsidR="00C72C92" w:rsidRPr="00C72C92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276" w:type="dxa"/>
          </w:tcPr>
          <w:p w14:paraId="1F5B4CC1" w14:textId="77777777" w:rsidR="00FB1A47" w:rsidRPr="00BB0459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0C9C5D63" w14:textId="2B6AD460" w:rsidR="00FB1A47" w:rsidRPr="00BB0459" w:rsidRDefault="007532A9" w:rsidP="005674E7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459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5B74733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</w:tcPr>
          <w:p w14:paraId="43335E1F" w14:textId="6114827E" w:rsidR="00FB1A47" w:rsidRPr="00BB0459" w:rsidRDefault="007532A9" w:rsidP="005674E7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B0459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4" w:type="dxa"/>
          </w:tcPr>
          <w:p w14:paraId="24AEA900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</w:tcPr>
          <w:p w14:paraId="5B962164" w14:textId="49B075AE" w:rsidR="00FB1A47" w:rsidRPr="00BB0459" w:rsidRDefault="00C42DDF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591</w:t>
            </w:r>
          </w:p>
        </w:tc>
        <w:tc>
          <w:tcPr>
            <w:tcW w:w="265" w:type="dxa"/>
          </w:tcPr>
          <w:p w14:paraId="298BE29B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</w:tcPr>
          <w:p w14:paraId="76810FA6" w14:textId="2D33C70E" w:rsidR="00FB1A47" w:rsidRPr="00BB0459" w:rsidRDefault="00C42DDF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="00FB1A47" w:rsidRPr="00BB04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</w:p>
        </w:tc>
      </w:tr>
      <w:tr w:rsidR="00FB1A47" w:rsidRPr="00483355" w14:paraId="4551E574" w14:textId="77777777" w:rsidTr="005674E7">
        <w:tc>
          <w:tcPr>
            <w:tcW w:w="3299" w:type="dxa"/>
          </w:tcPr>
          <w:p w14:paraId="1ABB7D4A" w14:textId="77777777" w:rsidR="00FB1A47" w:rsidRPr="00BB0459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45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เปลี่ยนแปลงมูลค่าหุ้นที่ตราไว้</w:t>
            </w:r>
          </w:p>
        </w:tc>
        <w:tc>
          <w:tcPr>
            <w:tcW w:w="865" w:type="dxa"/>
          </w:tcPr>
          <w:p w14:paraId="25C22FB0" w14:textId="554448F3" w:rsidR="00FB1A47" w:rsidRPr="00BB0459" w:rsidRDefault="00C42DDF" w:rsidP="0056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C42DDF">
              <w:rPr>
                <w:rFonts w:asciiTheme="majorBidi" w:hAnsiTheme="majorBidi"/>
                <w:sz w:val="28"/>
                <w:szCs w:val="28"/>
              </w:rPr>
              <w:t>1</w:t>
            </w:r>
            <w:r w:rsidR="00C72C92" w:rsidRPr="00C72C92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276" w:type="dxa"/>
          </w:tcPr>
          <w:p w14:paraId="25AC486F" w14:textId="77777777" w:rsidR="00FB1A47" w:rsidRPr="00BB0459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5D638777" w14:textId="3C623912" w:rsidR="00FB1A47" w:rsidRPr="00BB0459" w:rsidRDefault="007532A9" w:rsidP="005674E7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459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E50C276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</w:tcPr>
          <w:p w14:paraId="0B4107BB" w14:textId="6ADEF576" w:rsidR="00FB1A47" w:rsidRPr="00BB0459" w:rsidRDefault="007532A9" w:rsidP="005674E7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B0459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4" w:type="dxa"/>
          </w:tcPr>
          <w:p w14:paraId="58D242C2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</w:tcPr>
          <w:p w14:paraId="155804AA" w14:textId="5707E37F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4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42DDF" w:rsidRPr="00C42DDF"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  <w:r w:rsidRPr="00BB04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42DDF" w:rsidRPr="00C42DDF">
              <w:rPr>
                <w:rFonts w:asciiTheme="majorBidi" w:hAnsiTheme="majorBidi"/>
                <w:sz w:val="28"/>
                <w:szCs w:val="28"/>
                <w:lang w:val="en-US"/>
              </w:rPr>
              <w:t>464</w:t>
            </w:r>
            <w:r w:rsidRPr="00BB04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5" w:type="dxa"/>
          </w:tcPr>
          <w:p w14:paraId="6CB7AEB8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</w:tcPr>
          <w:p w14:paraId="5DB6B530" w14:textId="77777777" w:rsidR="00FB1A47" w:rsidRPr="00BB0459" w:rsidRDefault="00FB1A47" w:rsidP="005674E7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4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B1A47" w:rsidRPr="00483355" w14:paraId="55805D9F" w14:textId="77777777" w:rsidTr="005674E7">
        <w:tc>
          <w:tcPr>
            <w:tcW w:w="3299" w:type="dxa"/>
          </w:tcPr>
          <w:p w14:paraId="71DC6602" w14:textId="77777777" w:rsidR="00FB1A47" w:rsidRPr="00BB0459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45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เปลี่ยนแปลงมูลค่าหุ้นที่ตราไว้</w:t>
            </w:r>
          </w:p>
        </w:tc>
        <w:tc>
          <w:tcPr>
            <w:tcW w:w="865" w:type="dxa"/>
          </w:tcPr>
          <w:p w14:paraId="2F4256E2" w14:textId="157A8C55" w:rsidR="00FB1A47" w:rsidRPr="00BB0459" w:rsidRDefault="00C72C92" w:rsidP="0056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C72C92">
              <w:rPr>
                <w:rFonts w:asciiTheme="majorBidi" w:hAnsiTheme="majorBidi"/>
                <w:sz w:val="28"/>
                <w:szCs w:val="28"/>
              </w:rPr>
              <w:t>0</w:t>
            </w:r>
            <w:r w:rsidR="00FB1A47" w:rsidRPr="00BB0459">
              <w:rPr>
                <w:rFonts w:asciiTheme="majorBidi" w:hAnsiTheme="majorBidi"/>
                <w:sz w:val="28"/>
                <w:szCs w:val="28"/>
              </w:rPr>
              <w:t>.</w:t>
            </w:r>
            <w:r w:rsidR="00C42DDF" w:rsidRPr="00C42DDF">
              <w:rPr>
                <w:rFonts w:asciiTheme="majorBidi" w:hAnsiTheme="majorBidi"/>
                <w:sz w:val="28"/>
                <w:szCs w:val="28"/>
              </w:rPr>
              <w:t>75</w:t>
            </w:r>
          </w:p>
        </w:tc>
        <w:tc>
          <w:tcPr>
            <w:tcW w:w="276" w:type="dxa"/>
          </w:tcPr>
          <w:p w14:paraId="1F0BF532" w14:textId="77777777" w:rsidR="00FB1A47" w:rsidRPr="00BB0459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28CA3185" w14:textId="1F344B59" w:rsidR="00FB1A47" w:rsidRPr="00BB0459" w:rsidRDefault="007532A9" w:rsidP="005674E7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459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FDA7130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</w:tcPr>
          <w:p w14:paraId="2A352F48" w14:textId="067B99F8" w:rsidR="00FB1A47" w:rsidRPr="00BB0459" w:rsidRDefault="007532A9" w:rsidP="005674E7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B0459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4" w:type="dxa"/>
          </w:tcPr>
          <w:p w14:paraId="5563A5E9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</w:tcPr>
          <w:p w14:paraId="6AE0C3CB" w14:textId="0B8EF3DD" w:rsidR="00FB1A47" w:rsidRPr="00BB0459" w:rsidRDefault="00C42DDF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328</w:t>
            </w:r>
            <w:r w:rsidR="00FB1A47" w:rsidRPr="00BB04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574</w:t>
            </w:r>
          </w:p>
        </w:tc>
        <w:tc>
          <w:tcPr>
            <w:tcW w:w="265" w:type="dxa"/>
          </w:tcPr>
          <w:p w14:paraId="4BC42F04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</w:tcPr>
          <w:p w14:paraId="404C986D" w14:textId="77777777" w:rsidR="00FB1A47" w:rsidRPr="00BB0459" w:rsidRDefault="00FB1A47" w:rsidP="005674E7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4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B1A47" w:rsidRPr="00483355" w14:paraId="5742E839" w14:textId="77777777" w:rsidTr="005674E7">
        <w:tc>
          <w:tcPr>
            <w:tcW w:w="3299" w:type="dxa"/>
          </w:tcPr>
          <w:p w14:paraId="3894764D" w14:textId="1306C486" w:rsidR="00FB1A47" w:rsidRPr="00BB0459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459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  <w:r w:rsidR="00925FC0" w:rsidRPr="002F461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925FC0" w:rsidRPr="00AF69C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="00925FC0" w:rsidRPr="002F461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865" w:type="dxa"/>
          </w:tcPr>
          <w:p w14:paraId="328B4423" w14:textId="3BC37DEE" w:rsidR="00FB1A47" w:rsidRPr="00BB0459" w:rsidRDefault="00C72C92" w:rsidP="0056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C72C92">
              <w:rPr>
                <w:rFonts w:asciiTheme="majorBidi" w:hAnsiTheme="majorBidi"/>
                <w:sz w:val="28"/>
                <w:szCs w:val="28"/>
              </w:rPr>
              <w:t>0</w:t>
            </w:r>
            <w:r w:rsidR="00FB1A47" w:rsidRPr="00BB0459">
              <w:rPr>
                <w:rFonts w:asciiTheme="majorBidi" w:hAnsiTheme="majorBidi"/>
                <w:sz w:val="28"/>
                <w:szCs w:val="28"/>
              </w:rPr>
              <w:t>.</w:t>
            </w:r>
            <w:r w:rsidR="00C42DDF" w:rsidRPr="00C42DDF">
              <w:rPr>
                <w:rFonts w:asciiTheme="majorBidi" w:hAnsiTheme="majorBidi"/>
                <w:sz w:val="28"/>
                <w:szCs w:val="28"/>
              </w:rPr>
              <w:t>75</w:t>
            </w:r>
          </w:p>
        </w:tc>
        <w:tc>
          <w:tcPr>
            <w:tcW w:w="276" w:type="dxa"/>
          </w:tcPr>
          <w:p w14:paraId="23C1B63A" w14:textId="77777777" w:rsidR="00FB1A47" w:rsidRPr="00BB0459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59789BCC" w14:textId="343B46B6" w:rsidR="00FB1A47" w:rsidRPr="00BB0459" w:rsidRDefault="007532A9" w:rsidP="005674E7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459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2FDBAF4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</w:tcPr>
          <w:p w14:paraId="5AF9CDF3" w14:textId="4ECE7A5D" w:rsidR="00FB1A47" w:rsidRPr="00BB0459" w:rsidRDefault="007532A9" w:rsidP="005674E7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B0459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4" w:type="dxa"/>
          </w:tcPr>
          <w:p w14:paraId="3C5EBCAB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</w:tcPr>
          <w:p w14:paraId="1978D15A" w14:textId="333307D8" w:rsidR="00FB1A47" w:rsidRPr="00BB0459" w:rsidRDefault="00C42DDF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="00FB1A47" w:rsidRPr="00BB04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="00C72C92" w:rsidRPr="00C72C92">
              <w:rPr>
                <w:rFonts w:asciiTheme="majorBidi" w:hAnsi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265" w:type="dxa"/>
          </w:tcPr>
          <w:p w14:paraId="4B042C62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</w:tcPr>
          <w:p w14:paraId="7A277866" w14:textId="455A0A2E" w:rsidR="00FB1A47" w:rsidRPr="00BB0459" w:rsidRDefault="00C42DDF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  <w:r w:rsidR="00FB1A47" w:rsidRPr="00BB04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573</w:t>
            </w:r>
          </w:p>
        </w:tc>
      </w:tr>
      <w:tr w:rsidR="00FB1A47" w:rsidRPr="00483355" w14:paraId="1A6CA123" w14:textId="77777777" w:rsidTr="005674E7">
        <w:tc>
          <w:tcPr>
            <w:tcW w:w="3299" w:type="dxa"/>
          </w:tcPr>
          <w:p w14:paraId="3CD3C69F" w14:textId="200B9FC2" w:rsidR="00FB1A47" w:rsidRPr="000165EA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65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42DDF" w:rsidRPr="000165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752A1" w:rsidRPr="000165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5752A1" w:rsidRPr="000165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Pr="000165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="00C42DDF" w:rsidRPr="000165EA">
              <w:rPr>
                <w:rFonts w:asciiTheme="majorBidi" w:hAnsiTheme="majorBidi" w:cstheme="majorBidi"/>
                <w:b/>
                <w:sz w:val="28"/>
                <w:szCs w:val="28"/>
              </w:rPr>
              <w:t>31</w:t>
            </w:r>
            <w:r w:rsidRPr="000165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165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65" w:type="dxa"/>
          </w:tcPr>
          <w:p w14:paraId="23779B87" w14:textId="77777777" w:rsidR="00FB1A47" w:rsidRPr="00BB0459" w:rsidRDefault="00FB1A47" w:rsidP="0056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3E9654BF" w14:textId="77777777" w:rsidR="00FB1A47" w:rsidRPr="00BB0459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283E00E6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DB54567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5E34760E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</w:tcPr>
          <w:p w14:paraId="1DA1D7D2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64E159DF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34419DE6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54534AE2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B1A47" w:rsidRPr="00483355" w14:paraId="79A364A3" w14:textId="77777777" w:rsidTr="005674E7">
        <w:tc>
          <w:tcPr>
            <w:tcW w:w="3299" w:type="dxa"/>
          </w:tcPr>
          <w:p w14:paraId="546E77CE" w14:textId="77777777" w:rsidR="00FB1A47" w:rsidRPr="000165EA" w:rsidRDefault="00FB1A47" w:rsidP="00FB1A47">
            <w:pPr>
              <w:pStyle w:val="BodyText"/>
              <w:numPr>
                <w:ilvl w:val="2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65E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865" w:type="dxa"/>
          </w:tcPr>
          <w:p w14:paraId="2CF70D9A" w14:textId="3FF81107" w:rsidR="00FB1A47" w:rsidRPr="00BB0459" w:rsidRDefault="00C72C92" w:rsidP="0056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C72C92">
              <w:rPr>
                <w:rFonts w:asciiTheme="majorBidi" w:hAnsiTheme="majorBidi"/>
                <w:sz w:val="28"/>
                <w:szCs w:val="28"/>
              </w:rPr>
              <w:t>0</w:t>
            </w:r>
            <w:r w:rsidR="00FB1A47" w:rsidRPr="00BB0459">
              <w:rPr>
                <w:rFonts w:asciiTheme="majorBidi" w:hAnsiTheme="majorBidi"/>
                <w:sz w:val="28"/>
                <w:szCs w:val="28"/>
              </w:rPr>
              <w:t>.</w:t>
            </w:r>
            <w:r w:rsidR="00C42DDF" w:rsidRPr="00C42DDF">
              <w:rPr>
                <w:rFonts w:asciiTheme="majorBidi" w:hAnsiTheme="majorBidi"/>
                <w:sz w:val="28"/>
                <w:szCs w:val="28"/>
              </w:rPr>
              <w:t>75</w:t>
            </w:r>
          </w:p>
        </w:tc>
        <w:tc>
          <w:tcPr>
            <w:tcW w:w="276" w:type="dxa"/>
          </w:tcPr>
          <w:p w14:paraId="1CD198C6" w14:textId="77777777" w:rsidR="00FB1A47" w:rsidRPr="00BB0459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</w:tcPr>
          <w:p w14:paraId="2FDEB6E0" w14:textId="470E1D8A" w:rsidR="00FB1A47" w:rsidRPr="007532A9" w:rsidRDefault="007532A9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7532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400,004</w:t>
            </w:r>
          </w:p>
        </w:tc>
        <w:tc>
          <w:tcPr>
            <w:tcW w:w="236" w:type="dxa"/>
          </w:tcPr>
          <w:p w14:paraId="0E1A8C24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14:paraId="2B7EEF9C" w14:textId="795AE890" w:rsidR="00FB1A47" w:rsidRPr="007532A9" w:rsidRDefault="007532A9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7532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300,003</w:t>
            </w:r>
          </w:p>
        </w:tc>
        <w:tc>
          <w:tcPr>
            <w:tcW w:w="234" w:type="dxa"/>
          </w:tcPr>
          <w:p w14:paraId="3FBB05CB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</w:tcPr>
          <w:p w14:paraId="04DA1996" w14:textId="662A4B75" w:rsidR="00FB1A47" w:rsidRPr="00BB0459" w:rsidRDefault="00C42DDF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42DDF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4</w:t>
            </w:r>
            <w:r w:rsidR="00C72C92" w:rsidRPr="00C72C92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00</w:t>
            </w:r>
            <w:r w:rsidR="00FB1A47" w:rsidRPr="00BB04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C72C92" w:rsidRPr="00C72C92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00</w:t>
            </w:r>
            <w:r w:rsidRPr="00C42DDF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65" w:type="dxa"/>
          </w:tcPr>
          <w:p w14:paraId="3E1444FE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  <w:tcBorders>
              <w:bottom w:val="double" w:sz="4" w:space="0" w:color="auto"/>
            </w:tcBorders>
          </w:tcPr>
          <w:p w14:paraId="2AA79247" w14:textId="3775A36B" w:rsidR="00FB1A47" w:rsidRPr="00BB0459" w:rsidRDefault="00C42DDF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42DDF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</w:t>
            </w:r>
            <w:r w:rsidR="00C72C92" w:rsidRPr="00C72C92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00</w:t>
            </w:r>
            <w:r w:rsidR="00FB1A47" w:rsidRPr="00BB04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C72C92" w:rsidRPr="00C72C92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00</w:t>
            </w:r>
            <w:r w:rsidRPr="00C42DDF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</w:t>
            </w:r>
          </w:p>
        </w:tc>
      </w:tr>
      <w:tr w:rsidR="00FB1A47" w:rsidRPr="00483355" w14:paraId="1B9CA97C" w14:textId="77777777" w:rsidTr="005674E7">
        <w:tc>
          <w:tcPr>
            <w:tcW w:w="3299" w:type="dxa"/>
          </w:tcPr>
          <w:p w14:paraId="0C58BFEC" w14:textId="77777777" w:rsidR="00FB1A47" w:rsidRPr="00BB0459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5" w:type="dxa"/>
          </w:tcPr>
          <w:p w14:paraId="43C77A34" w14:textId="77777777" w:rsidR="00FB1A47" w:rsidRPr="00BB0459" w:rsidRDefault="00FB1A47" w:rsidP="0056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56A802F1" w14:textId="77777777" w:rsidR="00FB1A47" w:rsidRPr="00BB0459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2" w:type="dxa"/>
          </w:tcPr>
          <w:p w14:paraId="0685C087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437C0E0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</w:tcPr>
          <w:p w14:paraId="79EF364D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</w:tcPr>
          <w:p w14:paraId="69031B83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</w:tcPr>
          <w:p w14:paraId="37434E07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2C15296D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5" w:type="dxa"/>
          </w:tcPr>
          <w:p w14:paraId="42E30DFE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03CD3" w:rsidRPr="00483355" w14:paraId="29A06439" w14:textId="77777777" w:rsidTr="005674E7">
        <w:tc>
          <w:tcPr>
            <w:tcW w:w="3299" w:type="dxa"/>
          </w:tcPr>
          <w:p w14:paraId="78387AE7" w14:textId="3792BE20" w:rsidR="00A03CD3" w:rsidRPr="00BB0459" w:rsidRDefault="00A03CD3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045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หุ้นที่ออกและชำระแล้ว</w:t>
            </w:r>
          </w:p>
        </w:tc>
        <w:tc>
          <w:tcPr>
            <w:tcW w:w="865" w:type="dxa"/>
          </w:tcPr>
          <w:p w14:paraId="29CFD599" w14:textId="77777777" w:rsidR="00A03CD3" w:rsidRPr="00BB0459" w:rsidRDefault="00A03CD3" w:rsidP="0056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</w:tcPr>
          <w:p w14:paraId="254214CB" w14:textId="77777777" w:rsidR="00A03CD3" w:rsidRPr="00BB0459" w:rsidRDefault="00A03CD3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2" w:type="dxa"/>
          </w:tcPr>
          <w:p w14:paraId="73246AC9" w14:textId="77777777" w:rsidR="00A03CD3" w:rsidRPr="00BB0459" w:rsidRDefault="00A03CD3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721A651" w14:textId="77777777" w:rsidR="00A03CD3" w:rsidRPr="00BB0459" w:rsidRDefault="00A03CD3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</w:tcPr>
          <w:p w14:paraId="40F650A9" w14:textId="77777777" w:rsidR="00A03CD3" w:rsidRPr="00BB0459" w:rsidRDefault="00A03CD3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</w:tcPr>
          <w:p w14:paraId="44813810" w14:textId="77777777" w:rsidR="00A03CD3" w:rsidRPr="00BB0459" w:rsidRDefault="00A03CD3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</w:tcPr>
          <w:p w14:paraId="2C50A165" w14:textId="77777777" w:rsidR="00A03CD3" w:rsidRPr="00BB0459" w:rsidRDefault="00A03CD3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2C4C6287" w14:textId="77777777" w:rsidR="00A03CD3" w:rsidRPr="00BB0459" w:rsidRDefault="00A03CD3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5" w:type="dxa"/>
          </w:tcPr>
          <w:p w14:paraId="096CAFC9" w14:textId="77777777" w:rsidR="00A03CD3" w:rsidRPr="00BB0459" w:rsidRDefault="00A03CD3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B1A47" w:rsidRPr="00483355" w14:paraId="1764FA47" w14:textId="77777777" w:rsidTr="005674E7">
        <w:tc>
          <w:tcPr>
            <w:tcW w:w="3299" w:type="dxa"/>
          </w:tcPr>
          <w:p w14:paraId="73845298" w14:textId="6D639F04" w:rsidR="00FB1A47" w:rsidRPr="00BB0459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4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42DDF" w:rsidRPr="00C42DDF">
              <w:rPr>
                <w:rFonts w:asciiTheme="majorBidi" w:hAnsiTheme="majorBidi"/>
                <w:sz w:val="28"/>
                <w:szCs w:val="28"/>
              </w:rPr>
              <w:t>1</w:t>
            </w:r>
            <w:r w:rsidRPr="00BB04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045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865" w:type="dxa"/>
            <w:shd w:val="clear" w:color="auto" w:fill="auto"/>
          </w:tcPr>
          <w:p w14:paraId="3661806A" w14:textId="77777777" w:rsidR="00FB1A47" w:rsidRPr="00BB0459" w:rsidRDefault="00FB1A47" w:rsidP="0056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" w:type="dxa"/>
            <w:shd w:val="clear" w:color="auto" w:fill="auto"/>
          </w:tcPr>
          <w:p w14:paraId="55882B43" w14:textId="77777777" w:rsidR="00FB1A47" w:rsidRPr="00BB0459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63F0917D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F0A54AF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1" w:type="dxa"/>
            <w:shd w:val="clear" w:color="auto" w:fill="auto"/>
          </w:tcPr>
          <w:p w14:paraId="6A5F831B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14:paraId="6D359239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shd w:val="clear" w:color="auto" w:fill="auto"/>
          </w:tcPr>
          <w:p w14:paraId="3B3798BB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5EEB19DE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7C4C54FA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B1A47" w:rsidRPr="00483355" w14:paraId="6148ACD5" w14:textId="77777777" w:rsidTr="005674E7">
        <w:tc>
          <w:tcPr>
            <w:tcW w:w="3299" w:type="dxa"/>
          </w:tcPr>
          <w:p w14:paraId="17E22839" w14:textId="77777777" w:rsidR="00FB1A47" w:rsidRPr="00BB0459" w:rsidRDefault="00FB1A47" w:rsidP="00FB1A47">
            <w:pPr>
              <w:pStyle w:val="BodyText"/>
              <w:numPr>
                <w:ilvl w:val="2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459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865" w:type="dxa"/>
            <w:shd w:val="clear" w:color="auto" w:fill="auto"/>
          </w:tcPr>
          <w:p w14:paraId="5A2DCF8C" w14:textId="04C92663" w:rsidR="00FB1A47" w:rsidRPr="00BB0459" w:rsidRDefault="00C42DDF" w:rsidP="0056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/>
                <w:sz w:val="28"/>
                <w:szCs w:val="28"/>
              </w:rPr>
              <w:t>1</w:t>
            </w:r>
            <w:r w:rsidR="00C72C92" w:rsidRPr="00C72C92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276" w:type="dxa"/>
            <w:shd w:val="clear" w:color="auto" w:fill="auto"/>
          </w:tcPr>
          <w:p w14:paraId="2A801A95" w14:textId="77777777" w:rsidR="00FB1A47" w:rsidRPr="00BB0459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0F888F1D" w14:textId="77777777" w:rsidR="00FB1A47" w:rsidRPr="00BB0459" w:rsidRDefault="00FB1A47" w:rsidP="005674E7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459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E6FBDE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</w:tcPr>
          <w:p w14:paraId="2C592D32" w14:textId="77777777" w:rsidR="00FB1A47" w:rsidRPr="00BB0459" w:rsidRDefault="00FB1A47" w:rsidP="005674E7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459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74279DD2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shd w:val="clear" w:color="auto" w:fill="auto"/>
          </w:tcPr>
          <w:p w14:paraId="2EDE6625" w14:textId="34A35E0B" w:rsidR="00FB1A47" w:rsidRPr="00BB0459" w:rsidRDefault="00C42DDF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B1A47" w:rsidRPr="00BB04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873</w:t>
            </w:r>
          </w:p>
        </w:tc>
        <w:tc>
          <w:tcPr>
            <w:tcW w:w="265" w:type="dxa"/>
            <w:shd w:val="clear" w:color="auto" w:fill="auto"/>
          </w:tcPr>
          <w:p w14:paraId="25015FCD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40C50474" w14:textId="6F7391D6" w:rsidR="00FB1A47" w:rsidRPr="00BB0459" w:rsidRDefault="00C42DDF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  <w:r w:rsidR="00FB1A47" w:rsidRPr="00BB04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</w:t>
            </w:r>
          </w:p>
        </w:tc>
      </w:tr>
      <w:tr w:rsidR="00526821" w:rsidRPr="00483355" w14:paraId="1F03BBDE" w14:textId="77777777" w:rsidTr="005674E7">
        <w:tc>
          <w:tcPr>
            <w:tcW w:w="3299" w:type="dxa"/>
          </w:tcPr>
          <w:p w14:paraId="59475AD6" w14:textId="4466EC12" w:rsidR="00526821" w:rsidRPr="00BB0459" w:rsidRDefault="00526821" w:rsidP="00FB1A47">
            <w:pPr>
              <w:pStyle w:val="BodyText"/>
              <w:numPr>
                <w:ilvl w:val="2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459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865" w:type="dxa"/>
            <w:shd w:val="clear" w:color="auto" w:fill="auto"/>
          </w:tcPr>
          <w:p w14:paraId="2174B0B1" w14:textId="44A838E4" w:rsidR="00526821" w:rsidRPr="00BB0459" w:rsidRDefault="00C72C92" w:rsidP="0056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C72C92">
              <w:rPr>
                <w:rFonts w:asciiTheme="majorBidi" w:hAnsiTheme="majorBidi"/>
                <w:sz w:val="28"/>
                <w:szCs w:val="28"/>
              </w:rPr>
              <w:t>0</w:t>
            </w:r>
            <w:r w:rsidR="00526821" w:rsidRPr="00BB0459">
              <w:rPr>
                <w:rFonts w:asciiTheme="majorBidi" w:hAnsiTheme="majorBidi"/>
                <w:sz w:val="28"/>
                <w:szCs w:val="28"/>
              </w:rPr>
              <w:t>.</w:t>
            </w:r>
            <w:r w:rsidR="00C42DDF" w:rsidRPr="00C42DDF">
              <w:rPr>
                <w:rFonts w:asciiTheme="majorBidi" w:hAnsiTheme="majorBidi"/>
                <w:sz w:val="28"/>
                <w:szCs w:val="28"/>
              </w:rPr>
              <w:t>75</w:t>
            </w:r>
          </w:p>
        </w:tc>
        <w:tc>
          <w:tcPr>
            <w:tcW w:w="276" w:type="dxa"/>
            <w:shd w:val="clear" w:color="auto" w:fill="auto"/>
          </w:tcPr>
          <w:p w14:paraId="14AB2DD3" w14:textId="77777777" w:rsidR="00526821" w:rsidRPr="00BB0459" w:rsidRDefault="00526821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0609C1FC" w14:textId="086D88E5" w:rsidR="00526821" w:rsidRPr="00BB0459" w:rsidRDefault="00C42DDF" w:rsidP="0052682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C42DDF">
              <w:rPr>
                <w:rFonts w:asciiTheme="majorBidi" w:hAnsiTheme="majorBidi"/>
                <w:sz w:val="28"/>
                <w:szCs w:val="28"/>
                <w:lang w:val="en-US"/>
              </w:rPr>
              <w:t>328</w:t>
            </w:r>
            <w:r w:rsidR="00526821" w:rsidRPr="00BB0459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C42DDF">
              <w:rPr>
                <w:rFonts w:asciiTheme="majorBidi" w:hAnsiTheme="majorBidi"/>
                <w:sz w:val="28"/>
                <w:szCs w:val="28"/>
                <w:lang w:val="en-US"/>
              </w:rPr>
              <w:t>57</w:t>
            </w: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3F639B37" w14:textId="77777777" w:rsidR="00526821" w:rsidRPr="00BB0459" w:rsidRDefault="00526821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</w:tcPr>
          <w:p w14:paraId="6B466F6F" w14:textId="35CD024E" w:rsidR="00526821" w:rsidRPr="00BB0459" w:rsidRDefault="00C42DDF" w:rsidP="0052682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C42DDF">
              <w:rPr>
                <w:rFonts w:asciiTheme="majorBidi" w:hAnsiTheme="majorBidi"/>
                <w:sz w:val="28"/>
                <w:szCs w:val="28"/>
                <w:lang w:val="en-US"/>
              </w:rPr>
              <w:t>246</w:t>
            </w:r>
            <w:r w:rsidR="00526821" w:rsidRPr="00BB0459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C42DDF">
              <w:rPr>
                <w:rFonts w:asciiTheme="majorBidi" w:hAnsiTheme="majorBidi"/>
                <w:sz w:val="28"/>
                <w:szCs w:val="28"/>
                <w:lang w:val="en-US"/>
              </w:rPr>
              <w:t>43</w:t>
            </w:r>
            <w:r w:rsidR="00C72C92" w:rsidRPr="00C72C92">
              <w:rPr>
                <w:rFonts w:asciiTheme="majorBidi" w:hAnsi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234" w:type="dxa"/>
            <w:shd w:val="clear" w:color="auto" w:fill="auto"/>
          </w:tcPr>
          <w:p w14:paraId="082DE918" w14:textId="77777777" w:rsidR="00526821" w:rsidRPr="00BB0459" w:rsidRDefault="00526821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shd w:val="clear" w:color="auto" w:fill="auto"/>
          </w:tcPr>
          <w:p w14:paraId="6453E342" w14:textId="7484AF24" w:rsidR="00526821" w:rsidRPr="00BB0459" w:rsidRDefault="00526821" w:rsidP="00526821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4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014234E5" w14:textId="77777777" w:rsidR="00526821" w:rsidRPr="00BB0459" w:rsidRDefault="00526821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63F3E777" w14:textId="213FDCDC" w:rsidR="00526821" w:rsidRPr="00BB0459" w:rsidRDefault="00526821" w:rsidP="00526821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4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B1A47" w:rsidRPr="00483355" w14:paraId="20B58B9E" w14:textId="77777777" w:rsidTr="005674E7">
        <w:tc>
          <w:tcPr>
            <w:tcW w:w="3299" w:type="dxa"/>
          </w:tcPr>
          <w:p w14:paraId="3CF68E9C" w14:textId="496F8080" w:rsidR="00FB1A47" w:rsidRPr="00BB0459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459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  <w:r w:rsidR="00D10F6B" w:rsidRPr="002F461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D10F6B" w:rsidRPr="00AF69C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="00D10F6B" w:rsidRPr="002F461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865" w:type="dxa"/>
            <w:shd w:val="clear" w:color="auto" w:fill="auto"/>
          </w:tcPr>
          <w:p w14:paraId="59C9D1B5" w14:textId="147156BB" w:rsidR="00FB1A47" w:rsidRPr="00BB0459" w:rsidRDefault="00C42DDF" w:rsidP="0056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/>
                <w:sz w:val="28"/>
                <w:szCs w:val="28"/>
              </w:rPr>
              <w:t>1</w:t>
            </w:r>
            <w:r w:rsidR="00C72C92" w:rsidRPr="00C72C92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276" w:type="dxa"/>
            <w:shd w:val="clear" w:color="auto" w:fill="auto"/>
          </w:tcPr>
          <w:p w14:paraId="2E7F0132" w14:textId="77777777" w:rsidR="00FB1A47" w:rsidRPr="00BB0459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595D98FB" w14:textId="2A040769" w:rsidR="00FB1A47" w:rsidRPr="00BB0459" w:rsidRDefault="007532A9" w:rsidP="005674E7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B0459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C2A966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</w:tcPr>
          <w:p w14:paraId="24E9B48E" w14:textId="77800820" w:rsidR="00FB1A47" w:rsidRPr="00BB0459" w:rsidRDefault="007532A9" w:rsidP="005674E7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B0459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34C060DC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shd w:val="clear" w:color="auto" w:fill="auto"/>
          </w:tcPr>
          <w:p w14:paraId="5350B761" w14:textId="2942B0BE" w:rsidR="00FB1A47" w:rsidRPr="00BB0459" w:rsidRDefault="00C42DDF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591</w:t>
            </w:r>
          </w:p>
        </w:tc>
        <w:tc>
          <w:tcPr>
            <w:tcW w:w="265" w:type="dxa"/>
            <w:shd w:val="clear" w:color="auto" w:fill="auto"/>
          </w:tcPr>
          <w:p w14:paraId="5A97EDD0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118B1BC8" w14:textId="07B542FE" w:rsidR="00FB1A47" w:rsidRPr="00BB0459" w:rsidRDefault="00C42DDF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="00FB1A47" w:rsidRPr="00BB04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</w:p>
        </w:tc>
      </w:tr>
      <w:tr w:rsidR="00FB1A47" w:rsidRPr="00483355" w14:paraId="6A90CCDC" w14:textId="77777777" w:rsidTr="005674E7">
        <w:tc>
          <w:tcPr>
            <w:tcW w:w="3299" w:type="dxa"/>
          </w:tcPr>
          <w:p w14:paraId="6FB9FC92" w14:textId="77777777" w:rsidR="00FB1A47" w:rsidRPr="00BB0459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45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เปลี่ยนแปลงมูลค่าหุ้นที่ตราไว้</w:t>
            </w:r>
          </w:p>
        </w:tc>
        <w:tc>
          <w:tcPr>
            <w:tcW w:w="865" w:type="dxa"/>
            <w:shd w:val="clear" w:color="auto" w:fill="auto"/>
          </w:tcPr>
          <w:p w14:paraId="4D1B5484" w14:textId="05B16E2E" w:rsidR="00FB1A47" w:rsidRPr="00BB0459" w:rsidRDefault="00C42DDF" w:rsidP="0056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C42DDF">
              <w:rPr>
                <w:rFonts w:asciiTheme="majorBidi" w:hAnsiTheme="majorBidi"/>
                <w:sz w:val="28"/>
                <w:szCs w:val="28"/>
              </w:rPr>
              <w:t>1</w:t>
            </w:r>
            <w:r w:rsidR="00C72C92" w:rsidRPr="00C72C92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276" w:type="dxa"/>
            <w:shd w:val="clear" w:color="auto" w:fill="auto"/>
          </w:tcPr>
          <w:p w14:paraId="2C861FF3" w14:textId="77777777" w:rsidR="00FB1A47" w:rsidRPr="00BB0459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30847882" w14:textId="779D075B" w:rsidR="00FB1A47" w:rsidRPr="00BB0459" w:rsidRDefault="007532A9" w:rsidP="005674E7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B0459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0FD4C9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</w:tcPr>
          <w:p w14:paraId="2B6320C0" w14:textId="05C49B2E" w:rsidR="00FB1A47" w:rsidRPr="00BB0459" w:rsidRDefault="007532A9" w:rsidP="005674E7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B0459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14EC37A6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shd w:val="clear" w:color="auto" w:fill="auto"/>
          </w:tcPr>
          <w:p w14:paraId="451FA33C" w14:textId="2AFEE5A5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4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42DDF" w:rsidRPr="00C42DDF">
              <w:rPr>
                <w:rFonts w:asciiTheme="majorBidi" w:hAnsiTheme="majorBidi"/>
                <w:sz w:val="28"/>
                <w:szCs w:val="28"/>
                <w:lang w:val="en-US"/>
              </w:rPr>
              <w:t>2</w:t>
            </w:r>
            <w:r w:rsidRPr="00BB04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42DDF" w:rsidRPr="00C42DDF">
              <w:rPr>
                <w:rFonts w:asciiTheme="majorBidi" w:hAnsiTheme="majorBidi"/>
                <w:sz w:val="28"/>
                <w:szCs w:val="28"/>
                <w:lang w:val="en-US"/>
              </w:rPr>
              <w:t>464</w:t>
            </w:r>
            <w:r w:rsidRPr="00BB04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69C61D05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70543C0E" w14:textId="77777777" w:rsidR="00FB1A47" w:rsidRPr="00BB0459" w:rsidRDefault="00FB1A47" w:rsidP="005674E7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4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B1A47" w:rsidRPr="00483355" w14:paraId="6AE870E6" w14:textId="77777777" w:rsidTr="005674E7">
        <w:tc>
          <w:tcPr>
            <w:tcW w:w="3299" w:type="dxa"/>
          </w:tcPr>
          <w:p w14:paraId="501003CA" w14:textId="77777777" w:rsidR="00FB1A47" w:rsidRPr="00BB0459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45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เปลี่ยนแปลงมูลค่าหุ้นที่ตราไว้</w:t>
            </w:r>
          </w:p>
        </w:tc>
        <w:tc>
          <w:tcPr>
            <w:tcW w:w="865" w:type="dxa"/>
            <w:shd w:val="clear" w:color="auto" w:fill="auto"/>
          </w:tcPr>
          <w:p w14:paraId="116E3D7E" w14:textId="36042BCF" w:rsidR="00FB1A47" w:rsidRPr="00BB0459" w:rsidRDefault="00C72C92" w:rsidP="0056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C72C92">
              <w:rPr>
                <w:rFonts w:asciiTheme="majorBidi" w:hAnsiTheme="majorBidi"/>
                <w:sz w:val="28"/>
                <w:szCs w:val="28"/>
              </w:rPr>
              <w:t>0</w:t>
            </w:r>
            <w:r w:rsidR="00FB1A47" w:rsidRPr="00BB0459">
              <w:rPr>
                <w:rFonts w:asciiTheme="majorBidi" w:hAnsiTheme="majorBidi"/>
                <w:sz w:val="28"/>
                <w:szCs w:val="28"/>
              </w:rPr>
              <w:t>.</w:t>
            </w:r>
            <w:r w:rsidR="00C42DDF" w:rsidRPr="00C42DDF">
              <w:rPr>
                <w:rFonts w:asciiTheme="majorBidi" w:hAnsiTheme="majorBidi"/>
                <w:sz w:val="28"/>
                <w:szCs w:val="28"/>
              </w:rPr>
              <w:t>75</w:t>
            </w:r>
          </w:p>
        </w:tc>
        <w:tc>
          <w:tcPr>
            <w:tcW w:w="276" w:type="dxa"/>
            <w:shd w:val="clear" w:color="auto" w:fill="auto"/>
          </w:tcPr>
          <w:p w14:paraId="4D39CDD5" w14:textId="77777777" w:rsidR="00FB1A47" w:rsidRPr="00BB0459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3D9A5406" w14:textId="5E302172" w:rsidR="00FB1A47" w:rsidRPr="00BB0459" w:rsidRDefault="007532A9" w:rsidP="005674E7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B0459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963661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</w:tcPr>
          <w:p w14:paraId="71B11D06" w14:textId="6281E862" w:rsidR="00FB1A47" w:rsidRPr="00BB0459" w:rsidRDefault="007532A9" w:rsidP="005674E7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459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32B35DB3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shd w:val="clear" w:color="auto" w:fill="auto"/>
          </w:tcPr>
          <w:p w14:paraId="261E72DF" w14:textId="67B97F1F" w:rsidR="00FB1A47" w:rsidRPr="00BB0459" w:rsidRDefault="00C42DDF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328</w:t>
            </w:r>
            <w:r w:rsidR="00FB1A47" w:rsidRPr="00BB04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574</w:t>
            </w:r>
          </w:p>
        </w:tc>
        <w:tc>
          <w:tcPr>
            <w:tcW w:w="265" w:type="dxa"/>
            <w:shd w:val="clear" w:color="auto" w:fill="auto"/>
          </w:tcPr>
          <w:p w14:paraId="79299C7D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  <w:shd w:val="clear" w:color="auto" w:fill="auto"/>
          </w:tcPr>
          <w:p w14:paraId="4C65728D" w14:textId="77777777" w:rsidR="00FB1A47" w:rsidRPr="00BB0459" w:rsidRDefault="00FB1A47" w:rsidP="005674E7">
            <w:pPr>
              <w:pStyle w:val="30"/>
              <w:tabs>
                <w:tab w:val="clear" w:pos="360"/>
                <w:tab w:val="clear" w:pos="720"/>
                <w:tab w:val="decimal" w:pos="427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04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752A1" w:rsidRPr="00483355" w14:paraId="3A7D3497" w14:textId="77777777" w:rsidTr="005674E7">
        <w:tc>
          <w:tcPr>
            <w:tcW w:w="3299" w:type="dxa"/>
          </w:tcPr>
          <w:p w14:paraId="7240140C" w14:textId="68A0571B" w:rsidR="005752A1" w:rsidRPr="000165EA" w:rsidRDefault="005752A1" w:rsidP="0057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165E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165E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0165E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มิถุนายน และ </w:t>
            </w:r>
            <w:r w:rsidRPr="000165EA">
              <w:rPr>
                <w:rFonts w:ascii="Angsana New" w:hAnsi="Angsana New" w:cs="Angsana New"/>
                <w:b/>
                <w:sz w:val="28"/>
                <w:szCs w:val="28"/>
              </w:rPr>
              <w:t>31</w:t>
            </w:r>
            <w:r w:rsidRPr="000165E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0165E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65" w:type="dxa"/>
            <w:shd w:val="clear" w:color="auto" w:fill="auto"/>
          </w:tcPr>
          <w:p w14:paraId="1F4E112A" w14:textId="77777777" w:rsidR="005752A1" w:rsidRPr="00BB0459" w:rsidRDefault="005752A1" w:rsidP="0057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6" w:type="dxa"/>
            <w:shd w:val="clear" w:color="auto" w:fill="auto"/>
          </w:tcPr>
          <w:p w14:paraId="10F53507" w14:textId="77777777" w:rsidR="005752A1" w:rsidRPr="00BB0459" w:rsidRDefault="005752A1" w:rsidP="00575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2A000CEF" w14:textId="77777777" w:rsidR="005752A1" w:rsidRPr="00BB0459" w:rsidRDefault="005752A1" w:rsidP="005752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EFCF9ED" w14:textId="77777777" w:rsidR="005752A1" w:rsidRPr="00BB0459" w:rsidRDefault="005752A1" w:rsidP="0057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3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</w:tcPr>
          <w:p w14:paraId="2A0CCF6B" w14:textId="77777777" w:rsidR="005752A1" w:rsidRPr="00BB0459" w:rsidRDefault="005752A1" w:rsidP="005752A1">
            <w:pPr>
              <w:pStyle w:val="30"/>
              <w:tabs>
                <w:tab w:val="clear" w:pos="360"/>
                <w:tab w:val="clear" w:pos="720"/>
                <w:tab w:val="decimal" w:pos="51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  <w:shd w:val="clear" w:color="auto" w:fill="auto"/>
          </w:tcPr>
          <w:p w14:paraId="487DF8F0" w14:textId="77777777" w:rsidR="005752A1" w:rsidRPr="00BB0459" w:rsidRDefault="005752A1" w:rsidP="005752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</w:tcPr>
          <w:p w14:paraId="23C3EA74" w14:textId="77777777" w:rsidR="005752A1" w:rsidRPr="00BB0459" w:rsidRDefault="005752A1" w:rsidP="005752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2E0620C2" w14:textId="77777777" w:rsidR="005752A1" w:rsidRPr="00BB0459" w:rsidRDefault="005752A1" w:rsidP="0057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3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3C238A4B" w14:textId="77777777" w:rsidR="005752A1" w:rsidRPr="00BB0459" w:rsidRDefault="005752A1" w:rsidP="005752A1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B1A47" w:rsidRPr="00483355" w14:paraId="03F90F9C" w14:textId="77777777" w:rsidTr="005674E7">
        <w:trPr>
          <w:trHeight w:val="389"/>
        </w:trPr>
        <w:tc>
          <w:tcPr>
            <w:tcW w:w="3299" w:type="dxa"/>
          </w:tcPr>
          <w:p w14:paraId="70575A6C" w14:textId="77777777" w:rsidR="00FB1A47" w:rsidRPr="000165EA" w:rsidRDefault="00FB1A47" w:rsidP="00FB1A47">
            <w:pPr>
              <w:pStyle w:val="BodyText"/>
              <w:numPr>
                <w:ilvl w:val="2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2"/>
              </w:tabs>
              <w:spacing w:after="0" w:line="240" w:lineRule="auto"/>
              <w:ind w:hanging="102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165E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865" w:type="dxa"/>
            <w:shd w:val="clear" w:color="auto" w:fill="auto"/>
          </w:tcPr>
          <w:p w14:paraId="6234CBB5" w14:textId="51427E7A" w:rsidR="00FB1A47" w:rsidRPr="00BB0459" w:rsidRDefault="00C72C92" w:rsidP="0056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2C92">
              <w:rPr>
                <w:rFonts w:asciiTheme="majorBidi" w:hAnsiTheme="majorBidi"/>
                <w:sz w:val="28"/>
                <w:szCs w:val="28"/>
              </w:rPr>
              <w:t>0</w:t>
            </w:r>
            <w:r w:rsidR="00FB1A47" w:rsidRPr="00BB0459">
              <w:rPr>
                <w:rFonts w:asciiTheme="majorBidi" w:hAnsiTheme="majorBidi"/>
                <w:sz w:val="28"/>
                <w:szCs w:val="28"/>
              </w:rPr>
              <w:t>.</w:t>
            </w:r>
            <w:r w:rsidR="00C42DDF" w:rsidRPr="00C42DDF">
              <w:rPr>
                <w:rFonts w:asciiTheme="majorBidi" w:hAnsiTheme="majorBidi"/>
                <w:sz w:val="28"/>
                <w:szCs w:val="28"/>
              </w:rPr>
              <w:t>75</w:t>
            </w:r>
          </w:p>
        </w:tc>
        <w:tc>
          <w:tcPr>
            <w:tcW w:w="276" w:type="dxa"/>
            <w:shd w:val="clear" w:color="auto" w:fill="auto"/>
          </w:tcPr>
          <w:p w14:paraId="1E77BCF1" w14:textId="77777777" w:rsidR="00FB1A47" w:rsidRPr="00BB0459" w:rsidRDefault="00FB1A47" w:rsidP="005674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  <w:shd w:val="clear" w:color="auto" w:fill="auto"/>
          </w:tcPr>
          <w:p w14:paraId="72982963" w14:textId="40A942C8" w:rsidR="00FB1A47" w:rsidRPr="00BB0459" w:rsidRDefault="007532A9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328</w:t>
            </w:r>
            <w:r w:rsidRPr="00BB04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574</w:t>
            </w:r>
          </w:p>
        </w:tc>
        <w:tc>
          <w:tcPr>
            <w:tcW w:w="236" w:type="dxa"/>
            <w:shd w:val="clear" w:color="auto" w:fill="auto"/>
          </w:tcPr>
          <w:p w14:paraId="5278B1E0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  <w:shd w:val="clear" w:color="auto" w:fill="auto"/>
          </w:tcPr>
          <w:p w14:paraId="7B4CC267" w14:textId="41B34D83" w:rsidR="00FB1A47" w:rsidRPr="00BB0459" w:rsidRDefault="007532A9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7532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246,430</w:t>
            </w:r>
          </w:p>
        </w:tc>
        <w:tc>
          <w:tcPr>
            <w:tcW w:w="234" w:type="dxa"/>
            <w:shd w:val="clear" w:color="auto" w:fill="auto"/>
          </w:tcPr>
          <w:p w14:paraId="4ACAD610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shd w:val="clear" w:color="auto" w:fill="auto"/>
          </w:tcPr>
          <w:p w14:paraId="62830C56" w14:textId="3A361DDA" w:rsidR="00FB1A47" w:rsidRPr="00BB0459" w:rsidRDefault="00C42DDF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328</w:t>
            </w:r>
            <w:r w:rsidR="00FB1A47" w:rsidRPr="00BB04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574</w:t>
            </w:r>
          </w:p>
        </w:tc>
        <w:tc>
          <w:tcPr>
            <w:tcW w:w="265" w:type="dxa"/>
            <w:shd w:val="clear" w:color="auto" w:fill="auto"/>
          </w:tcPr>
          <w:p w14:paraId="587D27FE" w14:textId="77777777" w:rsidR="00FB1A47" w:rsidRPr="00BB0459" w:rsidRDefault="00FB1A47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65" w:type="dxa"/>
            <w:tcBorders>
              <w:bottom w:val="double" w:sz="4" w:space="0" w:color="auto"/>
            </w:tcBorders>
            <w:shd w:val="clear" w:color="auto" w:fill="auto"/>
          </w:tcPr>
          <w:p w14:paraId="54741290" w14:textId="24EC2AFE" w:rsidR="00FB1A47" w:rsidRPr="00BB0459" w:rsidRDefault="00C42DDF" w:rsidP="005674E7">
            <w:pPr>
              <w:pStyle w:val="30"/>
              <w:tabs>
                <w:tab w:val="clear" w:pos="360"/>
                <w:tab w:val="decimal" w:pos="720"/>
              </w:tabs>
              <w:ind w:left="-121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42DDF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246</w:t>
            </w:r>
            <w:r w:rsidR="00FB1A47" w:rsidRPr="00BB045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</w:t>
            </w:r>
            <w:r w:rsidR="00C72C92" w:rsidRPr="00C72C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</w:tr>
    </w:tbl>
    <w:p w14:paraId="0054AA77" w14:textId="77777777" w:rsidR="00314E0D" w:rsidRDefault="00314E0D" w:rsidP="00055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BA4E716" w14:textId="77777777" w:rsidR="00381889" w:rsidRPr="00C05013" w:rsidRDefault="00381889" w:rsidP="00D52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C05013">
        <w:rPr>
          <w:rFonts w:asciiTheme="majorBidi" w:hAnsiTheme="majorBidi" w:cstheme="majorBidi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5041F375" w14:textId="77777777" w:rsidR="00381889" w:rsidRDefault="00381889" w:rsidP="00381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D25BFC0" w14:textId="77777777" w:rsidR="00381889" w:rsidRPr="00C05013" w:rsidRDefault="00381889" w:rsidP="00381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05013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AF69CA">
        <w:rPr>
          <w:rFonts w:asciiTheme="majorBidi" w:hAnsiTheme="majorBidi" w:cstheme="majorBidi"/>
          <w:sz w:val="28"/>
          <w:szCs w:val="28"/>
        </w:rPr>
        <w:t>31</w:t>
      </w:r>
      <w:r w:rsidRPr="00C05013">
        <w:rPr>
          <w:rFonts w:asciiTheme="majorBidi" w:hAnsiTheme="majorBidi" w:cstheme="majorBidi"/>
          <w:sz w:val="28"/>
          <w:szCs w:val="28"/>
        </w:rPr>
        <w:t xml:space="preserve"> 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Pr="00AF69CA">
        <w:rPr>
          <w:rFonts w:asciiTheme="majorBidi" w:hAnsiTheme="majorBidi" w:cstheme="majorBidi"/>
          <w:sz w:val="28"/>
          <w:szCs w:val="28"/>
        </w:rPr>
        <w:t>2566</w:t>
      </w:r>
      <w:r w:rsidRPr="00C05013">
        <w:rPr>
          <w:rFonts w:asciiTheme="majorBidi" w:hAnsiTheme="majorBidi" w:cstheme="majorBidi"/>
          <w:sz w:val="28"/>
          <w:szCs w:val="28"/>
        </w:rPr>
        <w:t xml:space="preserve"> </w:t>
      </w:r>
      <w:r w:rsidRPr="00C05013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C05013">
        <w:rPr>
          <w:rFonts w:asciiTheme="majorBidi" w:hAnsiTheme="majorBidi" w:cstheme="majorBidi"/>
          <w:sz w:val="28"/>
          <w:szCs w:val="28"/>
          <w:cs/>
        </w:rPr>
        <w:t>ประชุมวิสามัญ</w:t>
      </w:r>
      <w:r w:rsidRPr="00C05013">
        <w:rPr>
          <w:rFonts w:asciiTheme="majorBidi" w:hAnsiTheme="majorBidi" w:cstheme="majorBidi" w:hint="cs"/>
          <w:sz w:val="28"/>
          <w:szCs w:val="28"/>
          <w:cs/>
        </w:rPr>
        <w:t>ผู้ถือหุ้น</w:t>
      </w:r>
      <w:r w:rsidRPr="00C05013">
        <w:rPr>
          <w:rFonts w:asciiTheme="majorBidi" w:hAnsiTheme="majorBidi" w:cstheme="majorBidi"/>
          <w:sz w:val="28"/>
          <w:szCs w:val="28"/>
          <w:cs/>
        </w:rPr>
        <w:t>มีมติอนุมัติ ดังนี้</w:t>
      </w:r>
    </w:p>
    <w:p w14:paraId="7C39DFF8" w14:textId="77777777" w:rsidR="00381889" w:rsidRPr="00C05013" w:rsidRDefault="00381889" w:rsidP="00381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522846" w14:textId="782FABBC" w:rsidR="00381889" w:rsidRPr="00C05013" w:rsidRDefault="00381889" w:rsidP="00381889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150429058"/>
      <w:r w:rsidRPr="002F461C">
        <w:rPr>
          <w:rFonts w:asciiTheme="majorBidi" w:hAnsiTheme="majorBidi" w:cstheme="majorBidi"/>
          <w:sz w:val="28"/>
          <w:szCs w:val="28"/>
          <w:vertAlign w:val="superscript"/>
        </w:rPr>
        <w:t>(</w:t>
      </w:r>
      <w:r w:rsidRPr="00AF69CA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2F461C">
        <w:rPr>
          <w:rFonts w:asciiTheme="majorBidi" w:hAnsiTheme="majorBidi" w:cstheme="majorBidi"/>
          <w:sz w:val="28"/>
          <w:szCs w:val="28"/>
          <w:vertAlign w:val="superscript"/>
        </w:rPr>
        <w:t>)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เพิ่มทุนจดทะเบียนของบริษัทจำนวน </w:t>
      </w:r>
      <w:r w:rsidRPr="00AF69CA">
        <w:rPr>
          <w:rFonts w:asciiTheme="majorBidi" w:hAnsiTheme="majorBidi" w:cstheme="majorBidi"/>
          <w:sz w:val="28"/>
          <w:szCs w:val="28"/>
        </w:rPr>
        <w:t>59</w:t>
      </w:r>
      <w:r w:rsidRPr="00C05013">
        <w:rPr>
          <w:rFonts w:asciiTheme="majorBidi" w:hAnsiTheme="majorBidi" w:cstheme="majorBidi"/>
          <w:sz w:val="28"/>
          <w:szCs w:val="28"/>
        </w:rPr>
        <w:t>.</w:t>
      </w:r>
      <w:r w:rsidRPr="00AF69CA">
        <w:rPr>
          <w:rFonts w:asciiTheme="majorBidi" w:hAnsiTheme="majorBidi" w:cstheme="majorBidi"/>
          <w:sz w:val="28"/>
          <w:szCs w:val="28"/>
        </w:rPr>
        <w:t>13</w:t>
      </w:r>
      <w:r w:rsidRPr="00C05013">
        <w:rPr>
          <w:rFonts w:asciiTheme="majorBidi" w:hAnsiTheme="majorBidi" w:cstheme="majorBidi"/>
          <w:sz w:val="28"/>
          <w:szCs w:val="28"/>
        </w:rPr>
        <w:t xml:space="preserve"> 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C05013">
        <w:rPr>
          <w:rFonts w:asciiTheme="majorBidi" w:hAnsiTheme="majorBidi" w:cstheme="majorBidi"/>
          <w:sz w:val="28"/>
          <w:szCs w:val="28"/>
        </w:rPr>
        <w:t>(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หุ้นสามัญ </w:t>
      </w:r>
      <w:r w:rsidRPr="00AF69CA">
        <w:rPr>
          <w:rFonts w:asciiTheme="majorBidi" w:hAnsiTheme="majorBidi" w:cstheme="majorBidi"/>
          <w:sz w:val="28"/>
          <w:szCs w:val="28"/>
        </w:rPr>
        <w:t>0</w:t>
      </w:r>
      <w:r w:rsidRPr="00C05013">
        <w:rPr>
          <w:rFonts w:asciiTheme="majorBidi" w:hAnsiTheme="majorBidi" w:cstheme="majorBidi"/>
          <w:sz w:val="28"/>
          <w:szCs w:val="28"/>
        </w:rPr>
        <w:t>.</w:t>
      </w:r>
      <w:r w:rsidRPr="00AF69CA">
        <w:rPr>
          <w:rFonts w:asciiTheme="majorBidi" w:hAnsiTheme="majorBidi" w:cstheme="majorBidi"/>
          <w:sz w:val="28"/>
          <w:szCs w:val="28"/>
        </w:rPr>
        <w:t>59</w:t>
      </w:r>
      <w:r w:rsidRPr="00C05013">
        <w:rPr>
          <w:rFonts w:asciiTheme="majorBidi" w:hAnsiTheme="majorBidi" w:cstheme="majorBidi"/>
          <w:sz w:val="28"/>
          <w:szCs w:val="28"/>
        </w:rPr>
        <w:t xml:space="preserve"> </w:t>
      </w:r>
      <w:r w:rsidRPr="00C05013">
        <w:rPr>
          <w:rFonts w:asciiTheme="majorBidi" w:hAnsiTheme="majorBidi" w:cstheme="majorBidi"/>
          <w:sz w:val="28"/>
          <w:szCs w:val="28"/>
          <w:cs/>
        </w:rPr>
        <w:t>ล้านหุ้น</w:t>
      </w:r>
      <w:r w:rsidRPr="00C05013">
        <w:rPr>
          <w:rFonts w:asciiTheme="majorBidi" w:hAnsiTheme="majorBidi" w:cstheme="majorBidi"/>
          <w:sz w:val="28"/>
          <w:szCs w:val="28"/>
        </w:rPr>
        <w:t xml:space="preserve"> 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มูลค่าหุ้นละ </w:t>
      </w:r>
      <w:r w:rsidRPr="00AF69CA">
        <w:rPr>
          <w:rFonts w:asciiTheme="majorBidi" w:hAnsiTheme="majorBidi" w:cstheme="majorBidi"/>
          <w:sz w:val="28"/>
          <w:szCs w:val="28"/>
        </w:rPr>
        <w:t>100</w:t>
      </w:r>
      <w:r w:rsidRPr="00C05013">
        <w:rPr>
          <w:rFonts w:asciiTheme="majorBidi" w:hAnsiTheme="majorBidi" w:cstheme="majorBidi"/>
          <w:sz w:val="28"/>
          <w:szCs w:val="28"/>
        </w:rPr>
        <w:t xml:space="preserve"> </w:t>
      </w:r>
      <w:r w:rsidRPr="00C05013">
        <w:rPr>
          <w:rFonts w:asciiTheme="majorBidi" w:hAnsiTheme="majorBidi" w:cstheme="majorBidi"/>
          <w:sz w:val="28"/>
          <w:szCs w:val="28"/>
          <w:cs/>
        </w:rPr>
        <w:t>บาท</w:t>
      </w:r>
      <w:r w:rsidRPr="00C05013">
        <w:rPr>
          <w:rFonts w:asciiTheme="majorBidi" w:hAnsiTheme="majorBidi" w:cstheme="majorBidi"/>
          <w:sz w:val="28"/>
          <w:szCs w:val="28"/>
        </w:rPr>
        <w:t>)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 จากทุน</w:t>
      </w:r>
      <w:r w:rsidR="00D52BD2">
        <w:rPr>
          <w:rFonts w:asciiTheme="majorBidi" w:hAnsiTheme="majorBidi" w:cstheme="majorBidi"/>
          <w:sz w:val="28"/>
          <w:szCs w:val="28"/>
        </w:rPr>
        <w:br/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จดทะเบียนจำนวน </w:t>
      </w:r>
      <w:r w:rsidRPr="00AF69CA">
        <w:rPr>
          <w:rFonts w:asciiTheme="majorBidi" w:hAnsiTheme="majorBidi" w:cstheme="majorBidi"/>
          <w:sz w:val="28"/>
          <w:szCs w:val="28"/>
        </w:rPr>
        <w:t>187</w:t>
      </w:r>
      <w:r w:rsidRPr="00C05013">
        <w:rPr>
          <w:rFonts w:asciiTheme="majorBidi" w:hAnsiTheme="majorBidi" w:cstheme="majorBidi"/>
          <w:sz w:val="28"/>
          <w:szCs w:val="28"/>
        </w:rPr>
        <w:t>.</w:t>
      </w:r>
      <w:r w:rsidRPr="00AF69CA">
        <w:rPr>
          <w:rFonts w:asciiTheme="majorBidi" w:hAnsiTheme="majorBidi" w:cstheme="majorBidi"/>
          <w:sz w:val="28"/>
          <w:szCs w:val="28"/>
        </w:rPr>
        <w:t>30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Pr="00C05013">
        <w:rPr>
          <w:rFonts w:asciiTheme="majorBidi" w:hAnsiTheme="majorBidi" w:cstheme="majorBidi"/>
          <w:sz w:val="28"/>
          <w:szCs w:val="28"/>
        </w:rPr>
        <w:t>(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หุ้นสามัญ </w:t>
      </w:r>
      <w:r w:rsidRPr="00AF69CA">
        <w:rPr>
          <w:rFonts w:asciiTheme="majorBidi" w:hAnsiTheme="majorBidi" w:cstheme="majorBidi"/>
          <w:sz w:val="28"/>
          <w:szCs w:val="28"/>
        </w:rPr>
        <w:t>1</w:t>
      </w:r>
      <w:r w:rsidRPr="00C05013">
        <w:rPr>
          <w:rFonts w:asciiTheme="majorBidi" w:hAnsiTheme="majorBidi" w:cstheme="majorBidi"/>
          <w:sz w:val="28"/>
          <w:szCs w:val="28"/>
        </w:rPr>
        <w:t>.</w:t>
      </w:r>
      <w:r w:rsidRPr="00AF69CA">
        <w:rPr>
          <w:rFonts w:asciiTheme="majorBidi" w:hAnsiTheme="majorBidi" w:cstheme="majorBidi"/>
          <w:sz w:val="28"/>
          <w:szCs w:val="28"/>
        </w:rPr>
        <w:t>87</w:t>
      </w:r>
      <w:r w:rsidRPr="00C05013">
        <w:rPr>
          <w:rFonts w:asciiTheme="majorBidi" w:hAnsiTheme="majorBidi" w:cstheme="majorBidi"/>
          <w:sz w:val="28"/>
          <w:szCs w:val="28"/>
        </w:rPr>
        <w:t xml:space="preserve"> </w:t>
      </w:r>
      <w:r w:rsidRPr="00C05013">
        <w:rPr>
          <w:rFonts w:asciiTheme="majorBidi" w:hAnsiTheme="majorBidi" w:cstheme="majorBidi"/>
          <w:sz w:val="28"/>
          <w:szCs w:val="28"/>
          <w:cs/>
        </w:rPr>
        <w:t>ล้านหุ้น</w:t>
      </w:r>
      <w:r w:rsidRPr="00C05013">
        <w:rPr>
          <w:rFonts w:asciiTheme="majorBidi" w:hAnsiTheme="majorBidi" w:cstheme="majorBidi"/>
          <w:sz w:val="28"/>
          <w:szCs w:val="28"/>
        </w:rPr>
        <w:t xml:space="preserve"> 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มูลค่าหุ้นละ </w:t>
      </w:r>
      <w:r w:rsidRPr="00AF69CA">
        <w:rPr>
          <w:rFonts w:asciiTheme="majorBidi" w:hAnsiTheme="majorBidi" w:cstheme="majorBidi"/>
          <w:sz w:val="28"/>
          <w:szCs w:val="28"/>
        </w:rPr>
        <w:t>100</w:t>
      </w:r>
      <w:r w:rsidRPr="00C05013">
        <w:rPr>
          <w:rFonts w:asciiTheme="majorBidi" w:hAnsiTheme="majorBidi" w:cstheme="majorBidi"/>
          <w:sz w:val="28"/>
          <w:szCs w:val="28"/>
        </w:rPr>
        <w:t xml:space="preserve"> </w:t>
      </w:r>
      <w:r w:rsidRPr="00C05013">
        <w:rPr>
          <w:rFonts w:asciiTheme="majorBidi" w:hAnsiTheme="majorBidi" w:cstheme="majorBidi"/>
          <w:sz w:val="28"/>
          <w:szCs w:val="28"/>
          <w:cs/>
        </w:rPr>
        <w:t>บาท</w:t>
      </w:r>
      <w:r w:rsidRPr="00C05013">
        <w:rPr>
          <w:rFonts w:asciiTheme="majorBidi" w:hAnsiTheme="majorBidi" w:cstheme="majorBidi"/>
          <w:sz w:val="28"/>
          <w:szCs w:val="28"/>
        </w:rPr>
        <w:t>)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 เป็นทุนจดทะเบียนจำนวน </w:t>
      </w:r>
      <w:r w:rsidRPr="00AF69CA">
        <w:rPr>
          <w:rFonts w:asciiTheme="majorBidi" w:hAnsiTheme="majorBidi" w:cstheme="majorBidi"/>
          <w:sz w:val="28"/>
          <w:szCs w:val="28"/>
        </w:rPr>
        <w:t>246</w:t>
      </w:r>
      <w:r w:rsidRPr="00C05013">
        <w:rPr>
          <w:rFonts w:asciiTheme="majorBidi" w:hAnsiTheme="majorBidi" w:cstheme="majorBidi"/>
          <w:sz w:val="28"/>
          <w:szCs w:val="28"/>
        </w:rPr>
        <w:t>.</w:t>
      </w:r>
      <w:r w:rsidRPr="00AF69CA">
        <w:rPr>
          <w:rFonts w:asciiTheme="majorBidi" w:hAnsiTheme="majorBidi" w:cstheme="majorBidi"/>
          <w:sz w:val="28"/>
          <w:szCs w:val="28"/>
        </w:rPr>
        <w:t>43</w:t>
      </w:r>
      <w:r w:rsidRPr="00C05013">
        <w:rPr>
          <w:rFonts w:asciiTheme="majorBidi" w:hAnsiTheme="majorBidi" w:cstheme="majorBidi"/>
          <w:sz w:val="28"/>
          <w:szCs w:val="28"/>
        </w:rPr>
        <w:t xml:space="preserve"> 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C05013">
        <w:rPr>
          <w:rFonts w:asciiTheme="majorBidi" w:hAnsiTheme="majorBidi" w:cstheme="majorBidi"/>
          <w:sz w:val="28"/>
          <w:szCs w:val="28"/>
        </w:rPr>
        <w:t>(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หุ้นสามัญ </w:t>
      </w:r>
      <w:r w:rsidRPr="00AF69CA">
        <w:rPr>
          <w:rFonts w:asciiTheme="majorBidi" w:hAnsiTheme="majorBidi" w:cstheme="majorBidi"/>
          <w:sz w:val="28"/>
          <w:szCs w:val="28"/>
        </w:rPr>
        <w:t>2</w:t>
      </w:r>
      <w:r w:rsidRPr="00C05013">
        <w:rPr>
          <w:rFonts w:asciiTheme="majorBidi" w:hAnsiTheme="majorBidi" w:cstheme="majorBidi"/>
          <w:sz w:val="28"/>
          <w:szCs w:val="28"/>
        </w:rPr>
        <w:t>.</w:t>
      </w:r>
      <w:r w:rsidRPr="00AF69CA">
        <w:rPr>
          <w:rFonts w:asciiTheme="majorBidi" w:hAnsiTheme="majorBidi" w:cstheme="majorBidi"/>
          <w:sz w:val="28"/>
          <w:szCs w:val="28"/>
        </w:rPr>
        <w:t>46</w:t>
      </w:r>
      <w:r w:rsidRPr="00C05013">
        <w:rPr>
          <w:rFonts w:asciiTheme="majorBidi" w:hAnsiTheme="majorBidi" w:cstheme="majorBidi"/>
          <w:sz w:val="28"/>
          <w:szCs w:val="28"/>
        </w:rPr>
        <w:t xml:space="preserve"> 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ล้านหุ้น มูลค่าหุ้นละ </w:t>
      </w:r>
      <w:r w:rsidRPr="00AF69CA">
        <w:rPr>
          <w:rFonts w:asciiTheme="majorBidi" w:hAnsiTheme="majorBidi" w:cstheme="majorBidi"/>
          <w:sz w:val="28"/>
          <w:szCs w:val="28"/>
        </w:rPr>
        <w:t>100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 บาท</w:t>
      </w:r>
      <w:r w:rsidRPr="00C05013">
        <w:rPr>
          <w:rFonts w:asciiTheme="majorBidi" w:hAnsiTheme="majorBidi" w:cstheme="majorBidi"/>
          <w:sz w:val="28"/>
          <w:szCs w:val="28"/>
        </w:rPr>
        <w:t>)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 โดยจัดสรรให้แก่ผู้ถือหุ้นเดิม</w:t>
      </w:r>
    </w:p>
    <w:p w14:paraId="11DFF6F3" w14:textId="77777777" w:rsidR="00381889" w:rsidRPr="00C05013" w:rsidRDefault="00381889" w:rsidP="00381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81182DF" w14:textId="77777777" w:rsidR="00381889" w:rsidRPr="00C05013" w:rsidRDefault="00381889" w:rsidP="00381889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C05013">
        <w:rPr>
          <w:rFonts w:asciiTheme="majorBidi" w:hAnsiTheme="majorBidi" w:cstheme="majorBidi"/>
          <w:sz w:val="28"/>
          <w:szCs w:val="28"/>
          <w:cs/>
        </w:rPr>
        <w:t xml:space="preserve">เปลี่ยนแปลงมูลค่าที่ตราไว้ของหุ้นสามัญของบริษัท จากเดิมมูลค่าหุ้นละ </w:t>
      </w:r>
      <w:r w:rsidRPr="00AF69CA">
        <w:rPr>
          <w:rFonts w:asciiTheme="majorBidi" w:hAnsiTheme="majorBidi" w:cstheme="majorBidi"/>
          <w:sz w:val="28"/>
          <w:szCs w:val="28"/>
        </w:rPr>
        <w:t>100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 บาท เป็นมูลค่าหุ้นละ </w:t>
      </w:r>
      <w:r w:rsidRPr="00AF69CA">
        <w:rPr>
          <w:rFonts w:asciiTheme="majorBidi" w:hAnsiTheme="majorBidi" w:cstheme="majorBidi"/>
          <w:sz w:val="28"/>
          <w:szCs w:val="28"/>
        </w:rPr>
        <w:t>0</w:t>
      </w:r>
      <w:r w:rsidRPr="00C05013">
        <w:rPr>
          <w:rFonts w:asciiTheme="majorBidi" w:hAnsiTheme="majorBidi" w:cstheme="majorBidi"/>
          <w:sz w:val="28"/>
          <w:szCs w:val="28"/>
        </w:rPr>
        <w:t>.</w:t>
      </w:r>
      <w:r w:rsidRPr="00AF69CA">
        <w:rPr>
          <w:rFonts w:asciiTheme="majorBidi" w:hAnsiTheme="majorBidi" w:cstheme="majorBidi"/>
          <w:sz w:val="28"/>
          <w:szCs w:val="28"/>
        </w:rPr>
        <w:t>75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 บาท </w:t>
      </w:r>
      <w:r w:rsidRPr="00C05013">
        <w:rPr>
          <w:rFonts w:asciiTheme="majorBidi" w:hAnsiTheme="majorBidi" w:cstheme="majorBidi"/>
          <w:sz w:val="28"/>
          <w:szCs w:val="28"/>
          <w:cs/>
        </w:rPr>
        <w:br/>
        <w:t xml:space="preserve">ส่งผลให้จำนวนหุ้นสามัญของบริษัทเพิ่มขึ้นจากจำนวน </w:t>
      </w:r>
      <w:r w:rsidRPr="00AF69CA">
        <w:rPr>
          <w:rFonts w:asciiTheme="majorBidi" w:hAnsiTheme="majorBidi" w:cstheme="majorBidi"/>
          <w:sz w:val="28"/>
          <w:szCs w:val="28"/>
        </w:rPr>
        <w:t>2</w:t>
      </w:r>
      <w:r w:rsidRPr="00C05013">
        <w:rPr>
          <w:rFonts w:asciiTheme="majorBidi" w:hAnsiTheme="majorBidi" w:cstheme="majorBidi"/>
          <w:sz w:val="28"/>
          <w:szCs w:val="28"/>
        </w:rPr>
        <w:t>.</w:t>
      </w:r>
      <w:r w:rsidRPr="00AF69CA">
        <w:rPr>
          <w:rFonts w:asciiTheme="majorBidi" w:hAnsiTheme="majorBidi" w:cstheme="majorBidi"/>
          <w:sz w:val="28"/>
          <w:szCs w:val="28"/>
        </w:rPr>
        <w:t>46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 ล้านหุ้น เป็นจำนวน </w:t>
      </w:r>
      <w:r w:rsidRPr="00AF69CA">
        <w:rPr>
          <w:rFonts w:asciiTheme="majorBidi" w:hAnsiTheme="majorBidi" w:cstheme="majorBidi"/>
          <w:sz w:val="28"/>
          <w:szCs w:val="28"/>
        </w:rPr>
        <w:t>328</w:t>
      </w:r>
      <w:r w:rsidRPr="00C05013">
        <w:rPr>
          <w:rFonts w:asciiTheme="majorBidi" w:hAnsiTheme="majorBidi" w:cstheme="majorBidi"/>
          <w:sz w:val="28"/>
          <w:szCs w:val="28"/>
        </w:rPr>
        <w:t>.</w:t>
      </w:r>
      <w:r w:rsidRPr="00AF69CA">
        <w:rPr>
          <w:rFonts w:asciiTheme="majorBidi" w:hAnsiTheme="majorBidi" w:cstheme="majorBidi"/>
          <w:sz w:val="28"/>
          <w:szCs w:val="28"/>
        </w:rPr>
        <w:t>57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 ล้านหุ้น โดยการเปลี่ยนแปลงมูลค่าหุ้นที่ตราไว้ของบริษัทไม่ทำให้ทุนจดทะเบียนของบริษัทเปลี่ยนแปลงไป</w:t>
      </w:r>
    </w:p>
    <w:p w14:paraId="32D68080" w14:textId="77777777" w:rsidR="00381889" w:rsidRPr="00C05013" w:rsidRDefault="00381889" w:rsidP="003818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A0C8005" w14:textId="57DC42A9" w:rsidR="00381889" w:rsidRPr="006F7F6B" w:rsidRDefault="00381889" w:rsidP="00381889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pacing w:val="-3"/>
          <w:sz w:val="28"/>
          <w:szCs w:val="28"/>
        </w:rPr>
      </w:pPr>
      <w:r w:rsidRPr="002F461C">
        <w:rPr>
          <w:rFonts w:asciiTheme="majorBidi" w:hAnsiTheme="majorBidi" w:cstheme="majorBidi"/>
          <w:sz w:val="28"/>
          <w:szCs w:val="28"/>
          <w:vertAlign w:val="superscript"/>
        </w:rPr>
        <w:t>(</w:t>
      </w:r>
      <w:r w:rsidRPr="00AF69CA">
        <w:rPr>
          <w:rFonts w:asciiTheme="majorBidi" w:hAnsiTheme="majorBidi" w:cstheme="majorBidi"/>
          <w:sz w:val="28"/>
          <w:szCs w:val="28"/>
          <w:vertAlign w:val="superscript"/>
        </w:rPr>
        <w:t>2</w:t>
      </w:r>
      <w:r w:rsidRPr="002F461C">
        <w:rPr>
          <w:rFonts w:asciiTheme="majorBidi" w:hAnsiTheme="majorBidi" w:cstheme="majorBidi"/>
          <w:sz w:val="28"/>
          <w:szCs w:val="28"/>
          <w:vertAlign w:val="superscript"/>
        </w:rPr>
        <w:t>)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เพิ่มทุนจดทะเบียนของบริษัทจำนวน </w:t>
      </w:r>
      <w:r w:rsidRPr="00AF69CA">
        <w:rPr>
          <w:rFonts w:asciiTheme="majorBidi" w:hAnsiTheme="majorBidi" w:cstheme="majorBidi"/>
          <w:spacing w:val="-3"/>
          <w:sz w:val="28"/>
          <w:szCs w:val="28"/>
        </w:rPr>
        <w:t>53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>.</w:t>
      </w:r>
      <w:r w:rsidRPr="00AF69CA">
        <w:rPr>
          <w:rFonts w:asciiTheme="majorBidi" w:hAnsiTheme="majorBidi" w:cstheme="majorBidi"/>
          <w:spacing w:val="-3"/>
          <w:sz w:val="28"/>
          <w:szCs w:val="28"/>
        </w:rPr>
        <w:t>57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ล้านบาท 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>(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หุ้นสามัญ </w:t>
      </w:r>
      <w:r w:rsidRPr="00AF69CA">
        <w:rPr>
          <w:rFonts w:asciiTheme="majorBidi" w:hAnsiTheme="majorBidi" w:cstheme="majorBidi"/>
          <w:spacing w:val="-3"/>
          <w:sz w:val="28"/>
          <w:szCs w:val="28"/>
        </w:rPr>
        <w:t>71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>.</w:t>
      </w:r>
      <w:r w:rsidRPr="00AF69CA">
        <w:rPr>
          <w:rFonts w:asciiTheme="majorBidi" w:hAnsiTheme="majorBidi" w:cstheme="majorBidi"/>
          <w:spacing w:val="-3"/>
          <w:sz w:val="28"/>
          <w:szCs w:val="28"/>
        </w:rPr>
        <w:t>43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>ล้านหุ้น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มูลค่าหุ้นละ </w:t>
      </w:r>
      <w:r w:rsidRPr="00AF69CA">
        <w:rPr>
          <w:rFonts w:asciiTheme="majorBidi" w:hAnsiTheme="majorBidi" w:cstheme="majorBidi"/>
          <w:spacing w:val="-3"/>
          <w:sz w:val="28"/>
          <w:szCs w:val="28"/>
        </w:rPr>
        <w:t>0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>.</w:t>
      </w:r>
      <w:r w:rsidRPr="00AF69CA">
        <w:rPr>
          <w:rFonts w:asciiTheme="majorBidi" w:hAnsiTheme="majorBidi" w:cstheme="majorBidi"/>
          <w:spacing w:val="-3"/>
          <w:sz w:val="28"/>
          <w:szCs w:val="28"/>
        </w:rPr>
        <w:t>75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>บาท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>)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 จากทุน</w:t>
      </w:r>
      <w:r w:rsidR="00D52BD2">
        <w:rPr>
          <w:rFonts w:asciiTheme="majorBidi" w:hAnsiTheme="majorBidi" w:cstheme="majorBidi"/>
          <w:spacing w:val="-3"/>
          <w:sz w:val="28"/>
          <w:szCs w:val="28"/>
        </w:rPr>
        <w:br/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จดทะเบียนจำนวน </w:t>
      </w:r>
      <w:r w:rsidRPr="00AF69CA">
        <w:rPr>
          <w:rFonts w:asciiTheme="majorBidi" w:hAnsiTheme="majorBidi" w:cstheme="majorBidi"/>
          <w:spacing w:val="-3"/>
          <w:sz w:val="28"/>
          <w:szCs w:val="28"/>
        </w:rPr>
        <w:t>246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>.</w:t>
      </w:r>
      <w:r w:rsidRPr="00AF69CA">
        <w:rPr>
          <w:rFonts w:asciiTheme="majorBidi" w:hAnsiTheme="majorBidi" w:cstheme="majorBidi"/>
          <w:spacing w:val="-3"/>
          <w:sz w:val="28"/>
          <w:szCs w:val="28"/>
        </w:rPr>
        <w:t>43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 ล้านบาท 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>(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หุ้นสามัญ </w:t>
      </w:r>
      <w:r w:rsidRPr="00AF69CA">
        <w:rPr>
          <w:rFonts w:asciiTheme="majorBidi" w:hAnsiTheme="majorBidi" w:cstheme="majorBidi"/>
          <w:spacing w:val="-3"/>
          <w:sz w:val="28"/>
          <w:szCs w:val="28"/>
        </w:rPr>
        <w:t>328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>.</w:t>
      </w:r>
      <w:r w:rsidRPr="00AF69CA">
        <w:rPr>
          <w:rFonts w:asciiTheme="majorBidi" w:hAnsiTheme="majorBidi" w:cstheme="majorBidi"/>
          <w:spacing w:val="-3"/>
          <w:sz w:val="28"/>
          <w:szCs w:val="28"/>
        </w:rPr>
        <w:t>57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>ล้านหุ้น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มูลค่าหุ้นละ </w:t>
      </w:r>
      <w:r w:rsidRPr="00AF69CA">
        <w:rPr>
          <w:rFonts w:asciiTheme="majorBidi" w:hAnsiTheme="majorBidi" w:cstheme="majorBidi"/>
          <w:spacing w:val="-3"/>
          <w:sz w:val="28"/>
          <w:szCs w:val="28"/>
        </w:rPr>
        <w:t>0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>.</w:t>
      </w:r>
      <w:r w:rsidRPr="00AF69CA">
        <w:rPr>
          <w:rFonts w:asciiTheme="majorBidi" w:hAnsiTheme="majorBidi" w:cstheme="majorBidi"/>
          <w:spacing w:val="-3"/>
          <w:sz w:val="28"/>
          <w:szCs w:val="28"/>
        </w:rPr>
        <w:t>75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>บาท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>)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 เป็นทุนจดทะเบียนจำนวน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Pr="00AF69CA">
        <w:rPr>
          <w:rFonts w:asciiTheme="majorBidi" w:hAnsiTheme="majorBidi" w:cstheme="majorBidi"/>
          <w:spacing w:val="-3"/>
          <w:sz w:val="28"/>
          <w:szCs w:val="28"/>
        </w:rPr>
        <w:t>300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ล้านบาท 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>(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หุ้นสามัญ </w:t>
      </w:r>
      <w:r w:rsidRPr="00AF69CA">
        <w:rPr>
          <w:rFonts w:asciiTheme="majorBidi" w:hAnsiTheme="majorBidi" w:cstheme="majorBidi"/>
          <w:spacing w:val="-3"/>
          <w:sz w:val="28"/>
          <w:szCs w:val="28"/>
        </w:rPr>
        <w:t>400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 xml:space="preserve"> 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ล้านหุ้น มูลค่าหุ้นละ </w:t>
      </w:r>
      <w:r w:rsidRPr="00AF69CA">
        <w:rPr>
          <w:rFonts w:asciiTheme="majorBidi" w:hAnsiTheme="majorBidi" w:cstheme="majorBidi"/>
          <w:spacing w:val="-3"/>
          <w:sz w:val="28"/>
          <w:szCs w:val="28"/>
        </w:rPr>
        <w:t>0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>.</w:t>
      </w:r>
      <w:r w:rsidRPr="00AF69CA">
        <w:rPr>
          <w:rFonts w:asciiTheme="majorBidi" w:hAnsiTheme="majorBidi" w:cstheme="majorBidi"/>
          <w:spacing w:val="-3"/>
          <w:sz w:val="28"/>
          <w:szCs w:val="28"/>
        </w:rPr>
        <w:t>75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 บาท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>)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 เพื่อ</w:t>
      </w:r>
      <w:r w:rsidRPr="006F7F6B">
        <w:rPr>
          <w:rFonts w:asciiTheme="majorBidi" w:hAnsiTheme="majorBidi" w:cstheme="majorBidi" w:hint="cs"/>
          <w:spacing w:val="-3"/>
          <w:sz w:val="28"/>
          <w:szCs w:val="28"/>
          <w:cs/>
        </w:rPr>
        <w:t>รับรองการ</w:t>
      </w:r>
      <w:r w:rsidRPr="006F7F6B">
        <w:rPr>
          <w:rFonts w:asciiTheme="majorBidi" w:hAnsiTheme="majorBidi" w:cstheme="majorBidi"/>
          <w:spacing w:val="-3"/>
          <w:sz w:val="28"/>
          <w:szCs w:val="28"/>
          <w:cs/>
        </w:rPr>
        <w:t xml:space="preserve">เสนอขายต่อประชาชนทั่วไปเป็นครั้งแรก </w:t>
      </w:r>
      <w:r w:rsidRPr="006F7F6B">
        <w:rPr>
          <w:rFonts w:asciiTheme="majorBidi" w:hAnsiTheme="majorBidi" w:cstheme="majorBidi"/>
          <w:spacing w:val="-3"/>
          <w:sz w:val="28"/>
          <w:szCs w:val="28"/>
        </w:rPr>
        <w:t>(IPO)</w:t>
      </w:r>
    </w:p>
    <w:bookmarkEnd w:id="1"/>
    <w:p w14:paraId="7C9831A1" w14:textId="77777777" w:rsidR="00381889" w:rsidRPr="00C05013" w:rsidRDefault="00381889" w:rsidP="00381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83AC2C8" w14:textId="1712303C" w:rsidR="003301BE" w:rsidRPr="00C05013" w:rsidRDefault="00381889" w:rsidP="00D10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cstheme="minorBidi"/>
          <w:cs/>
        </w:rPr>
        <w:sectPr w:rsidR="003301BE" w:rsidRPr="00C05013" w:rsidSect="00CF443C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C05013">
        <w:rPr>
          <w:rFonts w:asciiTheme="majorBidi" w:hAnsiTheme="majorBidi" w:cstheme="majorBidi"/>
          <w:sz w:val="28"/>
          <w:szCs w:val="28"/>
          <w:cs/>
        </w:rPr>
        <w:t xml:space="preserve">บริษัทได้จดทะเบียนรายการเปลี่ยนแปลงดังกล่าวกับกระทรวงพาณิชย์เมื่อวันที่ </w:t>
      </w:r>
      <w:r w:rsidRPr="00AF69CA">
        <w:rPr>
          <w:rFonts w:asciiTheme="majorBidi" w:hAnsiTheme="majorBidi" w:cstheme="majorBidi"/>
          <w:sz w:val="28"/>
          <w:szCs w:val="28"/>
        </w:rPr>
        <w:t>4</w:t>
      </w:r>
      <w:r w:rsidRPr="00C05013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Pr="00AF69CA">
        <w:rPr>
          <w:rFonts w:asciiTheme="majorBidi" w:hAnsiTheme="majorBidi" w:cstheme="majorBidi"/>
          <w:sz w:val="28"/>
          <w:szCs w:val="28"/>
        </w:rPr>
        <w:t>2566</w:t>
      </w:r>
    </w:p>
    <w:p w14:paraId="0788FE01" w14:textId="57E12594" w:rsidR="00F035A6" w:rsidRDefault="00804175" w:rsidP="003A7BA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5026E8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ส่วนงาน</w:t>
      </w:r>
      <w:r w:rsidR="004230AE" w:rsidRPr="005026E8">
        <w:rPr>
          <w:rFonts w:ascii="Angsana New" w:hAnsi="Angsana New" w:cs="Angsana New"/>
          <w:sz w:val="30"/>
          <w:szCs w:val="30"/>
          <w:u w:val="none"/>
          <w:cs/>
          <w:lang w:val="th-TH"/>
        </w:rPr>
        <w:t>ดำเนินงาน</w:t>
      </w:r>
      <w:r w:rsidR="00F85C2F" w:rsidRPr="005026E8">
        <w:rPr>
          <w:rFonts w:ascii="Angsana New" w:hAnsi="Angsana New" w:cs="Angsana New"/>
          <w:sz w:val="30"/>
          <w:szCs w:val="30"/>
          <w:u w:val="none"/>
          <w:cs/>
          <w:lang w:val="th-TH"/>
        </w:rPr>
        <w:t>และการจำแนกรายได้</w:t>
      </w:r>
    </w:p>
    <w:tbl>
      <w:tblPr>
        <w:tblW w:w="13779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801"/>
        <w:gridCol w:w="189"/>
        <w:gridCol w:w="801"/>
        <w:gridCol w:w="189"/>
        <w:gridCol w:w="801"/>
        <w:gridCol w:w="189"/>
        <w:gridCol w:w="810"/>
        <w:gridCol w:w="189"/>
        <w:gridCol w:w="801"/>
        <w:gridCol w:w="189"/>
        <w:gridCol w:w="792"/>
        <w:gridCol w:w="189"/>
        <w:gridCol w:w="801"/>
        <w:gridCol w:w="189"/>
        <w:gridCol w:w="819"/>
      </w:tblGrid>
      <w:tr w:rsidR="00304691" w:rsidRPr="00C05013" w14:paraId="1F416272" w14:textId="77777777" w:rsidTr="00E4210F">
        <w:trPr>
          <w:cantSplit/>
          <w:tblHeader/>
        </w:trPr>
        <w:tc>
          <w:tcPr>
            <w:tcW w:w="6030" w:type="dxa"/>
            <w:shd w:val="clear" w:color="auto" w:fill="auto"/>
          </w:tcPr>
          <w:p w14:paraId="5B28208F" w14:textId="77777777" w:rsidR="00304691" w:rsidRPr="00C05013" w:rsidRDefault="00304691" w:rsidP="00E4210F">
            <w:pPr>
              <w:pStyle w:val="Default"/>
              <w:spacing w:line="300" w:lineRule="exact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49" w:type="dxa"/>
            <w:gridSpan w:val="15"/>
            <w:shd w:val="clear" w:color="auto" w:fill="auto"/>
            <w:vAlign w:val="bottom"/>
          </w:tcPr>
          <w:p w14:paraId="2D75E791" w14:textId="77777777" w:rsidR="00304691" w:rsidRPr="00C05013" w:rsidRDefault="00304691" w:rsidP="00E4210F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7F7F5B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04691" w:rsidRPr="00C05013" w14:paraId="7D5A0FAB" w14:textId="77777777" w:rsidTr="00E4210F">
        <w:trPr>
          <w:cantSplit/>
          <w:tblHeader/>
        </w:trPr>
        <w:tc>
          <w:tcPr>
            <w:tcW w:w="6030" w:type="dxa"/>
            <w:shd w:val="clear" w:color="auto" w:fill="auto"/>
          </w:tcPr>
          <w:p w14:paraId="2A6A6ECE" w14:textId="77777777" w:rsidR="00304691" w:rsidRPr="00C05013" w:rsidRDefault="00304691" w:rsidP="00E4210F">
            <w:pPr>
              <w:pStyle w:val="Default"/>
              <w:spacing w:line="300" w:lineRule="exact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gridSpan w:val="3"/>
            <w:shd w:val="clear" w:color="auto" w:fill="auto"/>
            <w:vAlign w:val="bottom"/>
          </w:tcPr>
          <w:p w14:paraId="5029A1F0" w14:textId="77777777" w:rsidR="00304691" w:rsidRPr="00C05013" w:rsidRDefault="00304691" w:rsidP="00E4210F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ส่วนงานสินค้าผลิต</w:t>
            </w: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lang w:bidi="th-TH"/>
              </w:rPr>
              <w:br/>
            </w: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ภายใต้แบรนด์บริษัท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68364A81" w14:textId="77777777" w:rsidR="00304691" w:rsidRPr="00C05013" w:rsidRDefault="00304691" w:rsidP="00E4210F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05D51A4C" w14:textId="77777777" w:rsidR="00304691" w:rsidRPr="00C05013" w:rsidRDefault="00304691" w:rsidP="00E4210F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lang w:bidi="th-TH"/>
              </w:rPr>
            </w:pP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ส่วนงานสินค้า</w:t>
            </w: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br/>
              <w:t>ผลิตภายใต้แบรนด์</w:t>
            </w: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lang w:bidi="th-TH"/>
              </w:rPr>
              <w:br/>
            </w: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ผู้ว่าจ้างอื่น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5B5E8A82" w14:textId="77777777" w:rsidR="00304691" w:rsidRPr="00C05013" w:rsidRDefault="00304691" w:rsidP="00E4210F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782" w:type="dxa"/>
            <w:gridSpan w:val="3"/>
            <w:shd w:val="clear" w:color="auto" w:fill="auto"/>
            <w:vAlign w:val="bottom"/>
          </w:tcPr>
          <w:p w14:paraId="54F48035" w14:textId="77777777" w:rsidR="00304691" w:rsidRPr="00C05013" w:rsidRDefault="00304691" w:rsidP="00E4210F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ส่วนงานสินค้า</w:t>
            </w: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lang w:bidi="th-TH"/>
              </w:rPr>
              <w:br/>
            </w: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ซื้อมาขายไป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42E74912" w14:textId="77777777" w:rsidR="00304691" w:rsidRPr="00C05013" w:rsidRDefault="00304691" w:rsidP="00E4210F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809" w:type="dxa"/>
            <w:gridSpan w:val="3"/>
            <w:shd w:val="clear" w:color="auto" w:fill="auto"/>
            <w:vAlign w:val="bottom"/>
          </w:tcPr>
          <w:p w14:paraId="3DEB0CE2" w14:textId="77777777" w:rsidR="00304691" w:rsidRPr="00C05013" w:rsidRDefault="00304691" w:rsidP="00E4210F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04691" w:rsidRPr="00C05013" w14:paraId="55B62D4E" w14:textId="77777777" w:rsidTr="00E4210F">
        <w:trPr>
          <w:cantSplit/>
        </w:trPr>
        <w:tc>
          <w:tcPr>
            <w:tcW w:w="6030" w:type="dxa"/>
            <w:shd w:val="clear" w:color="auto" w:fill="auto"/>
          </w:tcPr>
          <w:p w14:paraId="0317FD99" w14:textId="582001FD" w:rsidR="00304691" w:rsidRPr="00C05013" w:rsidRDefault="00304691" w:rsidP="00E4210F">
            <w:pPr>
              <w:pStyle w:val="Defaul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C0501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</w:t>
            </w:r>
            <w:r w:rsidR="00CB6E67" w:rsidRPr="00EF062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CB6E67" w:rsidRPr="00AB546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CB6E67" w:rsidRPr="00285CE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0</w:t>
            </w:r>
            <w:r w:rsidR="00CB6E67" w:rsidRPr="00EF062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801" w:type="dxa"/>
            <w:vAlign w:val="center"/>
          </w:tcPr>
          <w:p w14:paraId="4A688E67" w14:textId="77777777" w:rsidR="00304691" w:rsidRPr="00C05013" w:rsidRDefault="00304691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9" w:type="dxa"/>
            <w:vAlign w:val="center"/>
          </w:tcPr>
          <w:p w14:paraId="282BEBA0" w14:textId="77777777" w:rsidR="00304691" w:rsidRPr="00C05013" w:rsidRDefault="00304691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37FB1A50" w14:textId="77777777" w:rsidR="00304691" w:rsidRPr="00C05013" w:rsidRDefault="00304691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9" w:type="dxa"/>
          </w:tcPr>
          <w:p w14:paraId="372D49F4" w14:textId="77777777" w:rsidR="00304691" w:rsidRPr="00C05013" w:rsidRDefault="00304691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5F7AD5C7" w14:textId="77777777" w:rsidR="00304691" w:rsidRPr="00C05013" w:rsidRDefault="00304691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9" w:type="dxa"/>
            <w:shd w:val="clear" w:color="auto" w:fill="auto"/>
            <w:vAlign w:val="center"/>
          </w:tcPr>
          <w:p w14:paraId="06681FB8" w14:textId="77777777" w:rsidR="00304691" w:rsidRPr="00C05013" w:rsidRDefault="00304691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39582F3" w14:textId="77777777" w:rsidR="00304691" w:rsidRPr="00C05013" w:rsidRDefault="00304691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9" w:type="dxa"/>
            <w:shd w:val="clear" w:color="auto" w:fill="auto"/>
          </w:tcPr>
          <w:p w14:paraId="79CD8B73" w14:textId="77777777" w:rsidR="00304691" w:rsidRPr="00C05013" w:rsidRDefault="00304691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5D6BBF8C" w14:textId="77777777" w:rsidR="00304691" w:rsidRPr="00C05013" w:rsidRDefault="00304691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9" w:type="dxa"/>
            <w:shd w:val="clear" w:color="auto" w:fill="auto"/>
            <w:vAlign w:val="center"/>
          </w:tcPr>
          <w:p w14:paraId="09A058F8" w14:textId="77777777" w:rsidR="00304691" w:rsidRPr="00C05013" w:rsidRDefault="00304691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14:paraId="6781E647" w14:textId="77777777" w:rsidR="00304691" w:rsidRPr="00C05013" w:rsidRDefault="00304691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9" w:type="dxa"/>
            <w:shd w:val="clear" w:color="auto" w:fill="auto"/>
          </w:tcPr>
          <w:p w14:paraId="7D6C16DE" w14:textId="77777777" w:rsidR="00304691" w:rsidRPr="00C05013" w:rsidRDefault="00304691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36B64420" w14:textId="77777777" w:rsidR="00304691" w:rsidRPr="00C05013" w:rsidRDefault="00304691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9" w:type="dxa"/>
            <w:shd w:val="clear" w:color="auto" w:fill="auto"/>
            <w:vAlign w:val="center"/>
          </w:tcPr>
          <w:p w14:paraId="096054AC" w14:textId="77777777" w:rsidR="00304691" w:rsidRPr="00C05013" w:rsidRDefault="00304691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14:paraId="4F9D042E" w14:textId="77777777" w:rsidR="00304691" w:rsidRPr="00C05013" w:rsidRDefault="00304691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</w:tr>
      <w:tr w:rsidR="00304691" w:rsidRPr="007F7F5B" w14:paraId="39937229" w14:textId="77777777" w:rsidTr="00E4210F">
        <w:trPr>
          <w:cantSplit/>
        </w:trPr>
        <w:tc>
          <w:tcPr>
            <w:tcW w:w="6030" w:type="dxa"/>
            <w:shd w:val="clear" w:color="auto" w:fill="auto"/>
          </w:tcPr>
          <w:p w14:paraId="48F4E5F2" w14:textId="77777777" w:rsidR="00304691" w:rsidRPr="007F7F5B" w:rsidRDefault="00304691" w:rsidP="00E4210F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7749" w:type="dxa"/>
            <w:gridSpan w:val="15"/>
            <w:vAlign w:val="center"/>
          </w:tcPr>
          <w:p w14:paraId="7626623B" w14:textId="77777777" w:rsidR="00304691" w:rsidRPr="007F7F5B" w:rsidRDefault="00304691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7F7F5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7F7F5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ล้านบาท</w:t>
            </w:r>
            <w:r w:rsidRPr="007F7F5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304691" w:rsidRPr="00C05013" w14:paraId="6F8F6420" w14:textId="77777777" w:rsidTr="00E4210F">
        <w:trPr>
          <w:cantSplit/>
        </w:trPr>
        <w:tc>
          <w:tcPr>
            <w:tcW w:w="6030" w:type="dxa"/>
            <w:shd w:val="clear" w:color="auto" w:fill="auto"/>
          </w:tcPr>
          <w:p w14:paraId="688F6B21" w14:textId="77777777" w:rsidR="00304691" w:rsidRPr="00C05013" w:rsidRDefault="00304691" w:rsidP="00E4210F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050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801" w:type="dxa"/>
            <w:vAlign w:val="center"/>
          </w:tcPr>
          <w:p w14:paraId="610DC1D4" w14:textId="77777777" w:rsidR="00304691" w:rsidRPr="00C05013" w:rsidRDefault="00304691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9" w:type="dxa"/>
            <w:vAlign w:val="center"/>
          </w:tcPr>
          <w:p w14:paraId="67D1D0FB" w14:textId="77777777" w:rsidR="00304691" w:rsidRPr="00C05013" w:rsidRDefault="00304691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774B2DC2" w14:textId="77777777" w:rsidR="00304691" w:rsidRPr="00C05013" w:rsidRDefault="00304691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9" w:type="dxa"/>
          </w:tcPr>
          <w:p w14:paraId="1A275FFE" w14:textId="77777777" w:rsidR="00304691" w:rsidRPr="00C05013" w:rsidRDefault="00304691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739A5821" w14:textId="77777777" w:rsidR="00304691" w:rsidRPr="00C05013" w:rsidRDefault="00304691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  <w:vAlign w:val="center"/>
          </w:tcPr>
          <w:p w14:paraId="0333E76C" w14:textId="77777777" w:rsidR="00304691" w:rsidRPr="007F7F5B" w:rsidRDefault="00304691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941D068" w14:textId="77777777" w:rsidR="00304691" w:rsidRPr="00C05013" w:rsidRDefault="00304691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6CE50C22" w14:textId="77777777" w:rsidR="00304691" w:rsidRPr="00C05013" w:rsidRDefault="00304691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2A0F69EA" w14:textId="77777777" w:rsidR="00304691" w:rsidRPr="00C05013" w:rsidRDefault="00304691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  <w:vAlign w:val="center"/>
          </w:tcPr>
          <w:p w14:paraId="2C5F0FB3" w14:textId="77777777" w:rsidR="00304691" w:rsidRPr="00C05013" w:rsidRDefault="00304691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14:paraId="55EA09C3" w14:textId="77777777" w:rsidR="00304691" w:rsidRPr="007F7F5B" w:rsidRDefault="00304691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0E855F7A" w14:textId="77777777" w:rsidR="00304691" w:rsidRPr="00C05013" w:rsidRDefault="00304691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2DAC726F" w14:textId="77777777" w:rsidR="00304691" w:rsidRPr="00C05013" w:rsidRDefault="00304691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  <w:vAlign w:val="center"/>
          </w:tcPr>
          <w:p w14:paraId="4BAEDF1F" w14:textId="77777777" w:rsidR="00304691" w:rsidRPr="00C05013" w:rsidRDefault="00304691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14:paraId="0EB27717" w14:textId="77777777" w:rsidR="00304691" w:rsidRPr="00C05013" w:rsidRDefault="00304691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304691" w:rsidRPr="00F13006" w14:paraId="20E500B8" w14:textId="77777777" w:rsidTr="00E4210F">
        <w:trPr>
          <w:cantSplit/>
        </w:trPr>
        <w:tc>
          <w:tcPr>
            <w:tcW w:w="6030" w:type="dxa"/>
            <w:shd w:val="clear" w:color="auto" w:fill="auto"/>
          </w:tcPr>
          <w:p w14:paraId="6B01175C" w14:textId="77777777" w:rsidR="00304691" w:rsidRPr="00C05013" w:rsidRDefault="00304691" w:rsidP="0030469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C05013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801" w:type="dxa"/>
            <w:vAlign w:val="bottom"/>
          </w:tcPr>
          <w:p w14:paraId="23EA0874" w14:textId="34FCBA1A" w:rsidR="00304691" w:rsidRPr="003002E9" w:rsidRDefault="00F401A4" w:rsidP="0030469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504</w:t>
            </w:r>
          </w:p>
        </w:tc>
        <w:tc>
          <w:tcPr>
            <w:tcW w:w="189" w:type="dxa"/>
            <w:vAlign w:val="bottom"/>
          </w:tcPr>
          <w:p w14:paraId="6453107F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61ACC77A" w14:textId="7EB8D8A2" w:rsidR="00304691" w:rsidRPr="00C05013" w:rsidRDefault="00304691" w:rsidP="0030469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54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F401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E2144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9" w:type="dxa"/>
          </w:tcPr>
          <w:p w14:paraId="3C6D9060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524892C8" w14:textId="4CBA9A12" w:rsidR="00304691" w:rsidRPr="00C05013" w:rsidRDefault="00F401A4" w:rsidP="0030469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4533EFAD" w14:textId="77777777" w:rsidR="00304691" w:rsidRPr="00C05013" w:rsidRDefault="00304691" w:rsidP="00304691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7EA4B3" w14:textId="4F371E84" w:rsidR="00304691" w:rsidRPr="00C05013" w:rsidRDefault="00E21447" w:rsidP="0030469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39815399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3170F611" w14:textId="238B4593" w:rsidR="00304691" w:rsidRPr="00F13006" w:rsidRDefault="00F401A4" w:rsidP="0030469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10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559CA9B7" w14:textId="77777777" w:rsidR="00304691" w:rsidRPr="00F13006" w:rsidRDefault="00304691" w:rsidP="00304691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627AC84" w14:textId="3E08BB66" w:rsidR="00304691" w:rsidRPr="00F13006" w:rsidRDefault="00304691" w:rsidP="0030469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54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6B123864" w14:textId="77777777" w:rsidR="00304691" w:rsidRPr="00F13006" w:rsidRDefault="00304691" w:rsidP="0030469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350A38A8" w14:textId="0BD859D4" w:rsidR="00304691" w:rsidRPr="00F13006" w:rsidRDefault="00F401A4" w:rsidP="0030469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518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642C6743" w14:textId="77777777" w:rsidR="00304691" w:rsidRPr="00F13006" w:rsidRDefault="00304691" w:rsidP="00304691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6825434" w14:textId="625DB11C" w:rsidR="00304691" w:rsidRPr="00F13006" w:rsidRDefault="00304691" w:rsidP="0030469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54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</w:t>
            </w:r>
            <w:r w:rsidR="00F401A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304691" w:rsidRPr="00F13006" w14:paraId="50A75FD2" w14:textId="77777777" w:rsidTr="00E4210F">
        <w:trPr>
          <w:cantSplit/>
        </w:trPr>
        <w:tc>
          <w:tcPr>
            <w:tcW w:w="6030" w:type="dxa"/>
            <w:shd w:val="clear" w:color="auto" w:fill="auto"/>
          </w:tcPr>
          <w:p w14:paraId="0C5964AB" w14:textId="77777777" w:rsidR="00304691" w:rsidRPr="00C05013" w:rsidRDefault="00304691" w:rsidP="00304691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0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7B515" w14:textId="51B5F666" w:rsidR="00304691" w:rsidRPr="00C05013" w:rsidRDefault="00F401A4" w:rsidP="0030469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504</w:t>
            </w:r>
          </w:p>
        </w:tc>
        <w:tc>
          <w:tcPr>
            <w:tcW w:w="189" w:type="dxa"/>
            <w:vAlign w:val="bottom"/>
          </w:tcPr>
          <w:p w14:paraId="776AD2F9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C8D52" w14:textId="1DBA9979" w:rsidR="00304691" w:rsidRPr="00C05013" w:rsidRDefault="00304691" w:rsidP="0030469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B54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44</w:t>
            </w:r>
            <w:r w:rsidR="00E2144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9" w:type="dxa"/>
          </w:tcPr>
          <w:p w14:paraId="40366E29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2CFFE7" w14:textId="576CEC34" w:rsidR="00304691" w:rsidRPr="00C05013" w:rsidRDefault="00F401A4" w:rsidP="0030469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7061EEB2" w14:textId="77777777" w:rsidR="00304691" w:rsidRPr="00C05013" w:rsidRDefault="00304691" w:rsidP="00304691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0F2231" w14:textId="12CB6EC2" w:rsidR="00304691" w:rsidRPr="00C05013" w:rsidRDefault="00E21447" w:rsidP="0030469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779FA88F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127268" w14:textId="5716615A" w:rsidR="00304691" w:rsidRPr="00F13006" w:rsidRDefault="00F401A4" w:rsidP="0030469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10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35BBCE62" w14:textId="77777777" w:rsidR="00304691" w:rsidRPr="00F13006" w:rsidRDefault="00304691" w:rsidP="00304691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E94DD6" w14:textId="47DC0140" w:rsidR="00304691" w:rsidRPr="00F13006" w:rsidRDefault="00304691" w:rsidP="0030469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B54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115BC21E" w14:textId="77777777" w:rsidR="00304691" w:rsidRPr="00F13006" w:rsidRDefault="00304691" w:rsidP="0030469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32B54C" w14:textId="2B4154A4" w:rsidR="00304691" w:rsidRPr="00F13006" w:rsidRDefault="00F401A4" w:rsidP="0030469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518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1C61CCA9" w14:textId="77777777" w:rsidR="00304691" w:rsidRPr="00F13006" w:rsidRDefault="00304691" w:rsidP="00304691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F53962" w14:textId="73A75BAF" w:rsidR="00304691" w:rsidRPr="00F13006" w:rsidRDefault="00304691" w:rsidP="0030469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B5467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45</w:t>
            </w:r>
            <w:r w:rsidR="00F401A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</w:tr>
      <w:tr w:rsidR="00304691" w:rsidRPr="00E73BA9" w14:paraId="5A04C667" w14:textId="77777777" w:rsidTr="00E4210F">
        <w:trPr>
          <w:cantSplit/>
          <w:trHeight w:val="80"/>
        </w:trPr>
        <w:tc>
          <w:tcPr>
            <w:tcW w:w="6030" w:type="dxa"/>
            <w:shd w:val="clear" w:color="auto" w:fill="auto"/>
          </w:tcPr>
          <w:p w14:paraId="4013DD38" w14:textId="77777777" w:rsidR="00304691" w:rsidRPr="00E73BA9" w:rsidRDefault="00304691" w:rsidP="00304691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551A96B1" w14:textId="77777777" w:rsidR="00304691" w:rsidRPr="00E73BA9" w:rsidRDefault="00304691" w:rsidP="00304691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7813ECF9" w14:textId="77777777" w:rsidR="00304691" w:rsidRPr="00E73BA9" w:rsidRDefault="00304691" w:rsidP="00304691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2F770325" w14:textId="77777777" w:rsidR="00304691" w:rsidRPr="00E73BA9" w:rsidRDefault="00304691" w:rsidP="00304691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</w:tcPr>
          <w:p w14:paraId="03C0717F" w14:textId="77777777" w:rsidR="00304691" w:rsidRPr="00E73BA9" w:rsidRDefault="00304691" w:rsidP="00304691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CEBA74" w14:textId="77777777" w:rsidR="00304691" w:rsidRPr="00E73BA9" w:rsidRDefault="00304691" w:rsidP="00304691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7DD3B925" w14:textId="77777777" w:rsidR="00304691" w:rsidRPr="00E73BA9" w:rsidRDefault="00304691" w:rsidP="00304691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72CBCF" w14:textId="77777777" w:rsidR="00304691" w:rsidRPr="00E73BA9" w:rsidRDefault="00304691" w:rsidP="00304691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55019858" w14:textId="77777777" w:rsidR="00304691" w:rsidRPr="00E73BA9" w:rsidRDefault="00304691" w:rsidP="00304691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3E4122" w14:textId="77777777" w:rsidR="00304691" w:rsidRPr="00E73BA9" w:rsidRDefault="00304691" w:rsidP="00304691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24559509" w14:textId="77777777" w:rsidR="00304691" w:rsidRPr="00E73BA9" w:rsidRDefault="00304691" w:rsidP="00304691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435264" w14:textId="77777777" w:rsidR="00304691" w:rsidRPr="00E73BA9" w:rsidRDefault="00304691" w:rsidP="00304691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6BBC6AD1" w14:textId="77777777" w:rsidR="00304691" w:rsidRPr="00E73BA9" w:rsidRDefault="00304691" w:rsidP="00304691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5ABF60" w14:textId="77777777" w:rsidR="00304691" w:rsidRPr="00E73BA9" w:rsidRDefault="00304691" w:rsidP="00304691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526CA28F" w14:textId="77777777" w:rsidR="00304691" w:rsidRPr="00E73BA9" w:rsidRDefault="00304691" w:rsidP="00304691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A53C3D" w14:textId="77777777" w:rsidR="00304691" w:rsidRPr="00E73BA9" w:rsidRDefault="00304691" w:rsidP="00304691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</w:tr>
      <w:tr w:rsidR="00304691" w:rsidRPr="00C05013" w14:paraId="39B2751F" w14:textId="77777777" w:rsidTr="00E4210F">
        <w:trPr>
          <w:cantSplit/>
        </w:trPr>
        <w:tc>
          <w:tcPr>
            <w:tcW w:w="6030" w:type="dxa"/>
            <w:shd w:val="clear" w:color="auto" w:fill="auto"/>
          </w:tcPr>
          <w:p w14:paraId="043C39E2" w14:textId="77777777" w:rsidR="00304691" w:rsidRPr="00C05013" w:rsidRDefault="00304691" w:rsidP="00304691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013">
              <w:rPr>
                <w:rFonts w:ascii="Angsana New" w:hAnsi="Angsana New" w:hint="cs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801" w:type="dxa"/>
            <w:tcBorders>
              <w:bottom w:val="double" w:sz="4" w:space="0" w:color="auto"/>
            </w:tcBorders>
            <w:vAlign w:val="bottom"/>
          </w:tcPr>
          <w:p w14:paraId="15854C20" w14:textId="3408E213" w:rsidR="00304691" w:rsidRPr="00C05013" w:rsidRDefault="00F401A4" w:rsidP="0030469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  <w:r w:rsidR="00607BA4">
              <w:rPr>
                <w:rFonts w:ascii="Angsana New" w:hAnsi="Angsana New" w:cs="Angsana New"/>
                <w:sz w:val="28"/>
                <w:szCs w:val="28"/>
                <w:lang w:bidi="th-TH"/>
              </w:rPr>
              <w:t>39</w:t>
            </w:r>
          </w:p>
        </w:tc>
        <w:tc>
          <w:tcPr>
            <w:tcW w:w="189" w:type="dxa"/>
            <w:vAlign w:val="bottom"/>
          </w:tcPr>
          <w:p w14:paraId="35C623DE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vAlign w:val="bottom"/>
          </w:tcPr>
          <w:p w14:paraId="0D5AD6FD" w14:textId="70B80F18" w:rsidR="00304691" w:rsidRPr="00C05013" w:rsidRDefault="00304691" w:rsidP="0030469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54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</w:t>
            </w:r>
            <w:r w:rsidR="00A600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9" w:type="dxa"/>
          </w:tcPr>
          <w:p w14:paraId="70F66B7E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86BAD5" w14:textId="3BFD4DA3" w:rsidR="00304691" w:rsidRPr="00C05013" w:rsidRDefault="00F401A4" w:rsidP="0030469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23BA532D" w14:textId="77777777" w:rsidR="00304691" w:rsidRPr="00C05013" w:rsidRDefault="00304691" w:rsidP="00304691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159800" w14:textId="291B6FC1" w:rsidR="00304691" w:rsidRPr="00C05013" w:rsidRDefault="00304691" w:rsidP="0030469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54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5D7509BF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03C4BE" w14:textId="7F982DC5" w:rsidR="00304691" w:rsidRPr="00C05013" w:rsidRDefault="00F401A4" w:rsidP="0030469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219F9D7E" w14:textId="77777777" w:rsidR="00304691" w:rsidRPr="00C05013" w:rsidRDefault="00304691" w:rsidP="00304691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69B6FB" w14:textId="35DFFA9B" w:rsidR="00304691" w:rsidRPr="00C05013" w:rsidRDefault="00304691" w:rsidP="0030469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54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099D643F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1B8D0A" w14:textId="4CD17E8C" w:rsidR="00304691" w:rsidRPr="00C05013" w:rsidRDefault="00F401A4" w:rsidP="0030469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24</w:t>
            </w:r>
            <w:r w:rsidR="00607BA4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19FEB5C4" w14:textId="77777777" w:rsidR="00304691" w:rsidRPr="00C05013" w:rsidRDefault="00304691" w:rsidP="00304691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8FE0DD" w14:textId="47527A97" w:rsidR="00304691" w:rsidRPr="00C05013" w:rsidRDefault="00304691" w:rsidP="0030469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54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A600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</w:t>
            </w:r>
          </w:p>
        </w:tc>
      </w:tr>
      <w:tr w:rsidR="00304691" w:rsidRPr="00E73BA9" w14:paraId="1D73611B" w14:textId="77777777" w:rsidTr="00E4210F">
        <w:trPr>
          <w:cantSplit/>
        </w:trPr>
        <w:tc>
          <w:tcPr>
            <w:tcW w:w="6030" w:type="dxa"/>
            <w:shd w:val="clear" w:color="auto" w:fill="auto"/>
          </w:tcPr>
          <w:p w14:paraId="0E440340" w14:textId="77777777" w:rsidR="00304691" w:rsidRPr="00E73BA9" w:rsidRDefault="00304691" w:rsidP="00E4210F">
            <w:pPr>
              <w:pStyle w:val="NoSpacing"/>
              <w:spacing w:line="276" w:lineRule="auto"/>
              <w:rPr>
                <w:rFonts w:ascii="Angsana New" w:hAnsi="Angsana New"/>
                <w:b/>
                <w:bCs/>
                <w:i/>
                <w:iCs/>
                <w:szCs w:val="18"/>
                <w:cs/>
              </w:rPr>
            </w:pPr>
          </w:p>
        </w:tc>
        <w:tc>
          <w:tcPr>
            <w:tcW w:w="801" w:type="dxa"/>
            <w:vAlign w:val="bottom"/>
          </w:tcPr>
          <w:p w14:paraId="623D71AF" w14:textId="77777777" w:rsidR="00304691" w:rsidRPr="00E73BA9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6A3F32B2" w14:textId="77777777" w:rsidR="00304691" w:rsidRPr="00E73BA9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1588B4A1" w14:textId="77777777" w:rsidR="00304691" w:rsidRPr="00E73BA9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</w:tcPr>
          <w:p w14:paraId="38862F6C" w14:textId="77777777" w:rsidR="00304691" w:rsidRPr="00E73BA9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0ED61F26" w14:textId="77777777" w:rsidR="00304691" w:rsidRPr="00E73BA9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4775B146" w14:textId="77777777" w:rsidR="00304691" w:rsidRPr="00E73BA9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1E9450" w14:textId="77777777" w:rsidR="00304691" w:rsidRPr="00E73BA9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752C7848" w14:textId="77777777" w:rsidR="00304691" w:rsidRPr="00E73BA9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460F5D57" w14:textId="77777777" w:rsidR="00304691" w:rsidRPr="00E73BA9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567C9DC2" w14:textId="77777777" w:rsidR="00304691" w:rsidRPr="00E73BA9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5BCFC70" w14:textId="77777777" w:rsidR="00304691" w:rsidRPr="00E73BA9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3E2D09D0" w14:textId="77777777" w:rsidR="00304691" w:rsidRPr="00E73BA9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0DE4215" w14:textId="77777777" w:rsidR="00304691" w:rsidRPr="00E73BA9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499A1172" w14:textId="77777777" w:rsidR="00304691" w:rsidRPr="00E73BA9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69C18E2" w14:textId="77777777" w:rsidR="00304691" w:rsidRPr="00E73BA9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</w:tr>
      <w:tr w:rsidR="00304691" w:rsidRPr="00C05013" w14:paraId="7C7633C4" w14:textId="77777777" w:rsidTr="00E4210F">
        <w:trPr>
          <w:cantSplit/>
        </w:trPr>
        <w:tc>
          <w:tcPr>
            <w:tcW w:w="6030" w:type="dxa"/>
            <w:shd w:val="clear" w:color="auto" w:fill="auto"/>
          </w:tcPr>
          <w:p w14:paraId="6E611BD4" w14:textId="77777777" w:rsidR="00304691" w:rsidRPr="00C05013" w:rsidRDefault="00304691" w:rsidP="00E4210F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050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01" w:type="dxa"/>
            <w:vAlign w:val="bottom"/>
          </w:tcPr>
          <w:p w14:paraId="1E7577BF" w14:textId="77777777" w:rsidR="00304691" w:rsidRPr="00C05013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1B7FAB3D" w14:textId="77777777" w:rsidR="00304691" w:rsidRPr="00C05013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0BD8F644" w14:textId="77777777" w:rsidR="00304691" w:rsidRPr="00C05013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</w:tcPr>
          <w:p w14:paraId="1D6C3D89" w14:textId="77777777" w:rsidR="00304691" w:rsidRPr="00C05013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5C817866" w14:textId="77777777" w:rsidR="00304691" w:rsidRPr="00C05013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6DF4D3C4" w14:textId="77777777" w:rsidR="00304691" w:rsidRPr="00C05013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6D09ED" w14:textId="77777777" w:rsidR="00304691" w:rsidRPr="00C05013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4622AF86" w14:textId="77777777" w:rsidR="00304691" w:rsidRPr="00C05013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3BB48D22" w14:textId="77777777" w:rsidR="00304691" w:rsidRPr="00C05013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189728F2" w14:textId="77777777" w:rsidR="00304691" w:rsidRPr="00C05013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A0A8C59" w14:textId="77777777" w:rsidR="00304691" w:rsidRPr="00C05013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01B73AA1" w14:textId="77777777" w:rsidR="00304691" w:rsidRPr="00C05013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D50F58C" w14:textId="77777777" w:rsidR="00304691" w:rsidRPr="00C05013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55E8EB81" w14:textId="77777777" w:rsidR="00304691" w:rsidRPr="00C05013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39F9724" w14:textId="77777777" w:rsidR="00304691" w:rsidRPr="00C05013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304691" w:rsidRPr="00C05013" w14:paraId="65D36BE3" w14:textId="77777777" w:rsidTr="00E4210F">
        <w:trPr>
          <w:cantSplit/>
        </w:trPr>
        <w:tc>
          <w:tcPr>
            <w:tcW w:w="6831" w:type="dxa"/>
            <w:gridSpan w:val="2"/>
            <w:shd w:val="clear" w:color="auto" w:fill="auto"/>
          </w:tcPr>
          <w:p w14:paraId="5DACD16D" w14:textId="77777777" w:rsidR="00304691" w:rsidRPr="00C05013" w:rsidRDefault="00304691" w:rsidP="00304691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C05013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9" w:type="dxa"/>
            <w:vAlign w:val="bottom"/>
          </w:tcPr>
          <w:p w14:paraId="49EB19BD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5B474B04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</w:tcPr>
          <w:p w14:paraId="5915ACBF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F91027D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69194CD9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A62010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2228C9A0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11CBC15D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50C5D624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0B4F63F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4957C08D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4682D01E" w14:textId="0054F0CF" w:rsidR="00304691" w:rsidRPr="00C05013" w:rsidRDefault="00F401A4" w:rsidP="0030469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2376E225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2CE77B7" w14:textId="03ED8935" w:rsidR="00304691" w:rsidRPr="00C05013" w:rsidRDefault="00304691" w:rsidP="0030469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2F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304691" w:rsidRPr="00C05013" w14:paraId="10AAB5F0" w14:textId="77777777" w:rsidTr="00E4210F">
        <w:trPr>
          <w:cantSplit/>
        </w:trPr>
        <w:tc>
          <w:tcPr>
            <w:tcW w:w="6831" w:type="dxa"/>
            <w:gridSpan w:val="2"/>
            <w:shd w:val="clear" w:color="auto" w:fill="auto"/>
          </w:tcPr>
          <w:p w14:paraId="7ADEDD72" w14:textId="77777777" w:rsidR="00304691" w:rsidRPr="00C05013" w:rsidRDefault="00304691" w:rsidP="0030469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C0501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89" w:type="dxa"/>
            <w:vAlign w:val="bottom"/>
          </w:tcPr>
          <w:p w14:paraId="52E25387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4FAB3849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</w:tcPr>
          <w:p w14:paraId="769B24FA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38E69091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0044ED5C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529E5D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4F923B9D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3805D891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5352070B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CE51F12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4CE5A27F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097BB61" w14:textId="6A9261D1" w:rsidR="00304691" w:rsidRPr="00C05013" w:rsidRDefault="00F401A4" w:rsidP="0030469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(12</w:t>
            </w:r>
            <w:r w:rsidR="00405FE3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77FC3886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211670A" w14:textId="1937955B" w:rsidR="00304691" w:rsidRPr="00C05013" w:rsidRDefault="00304691" w:rsidP="0030469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F062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</w:t>
            </w:r>
            <w:r w:rsidR="00A600C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117</w:t>
            </w:r>
            <w:r w:rsidRPr="00EF062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)</w:t>
            </w:r>
          </w:p>
        </w:tc>
      </w:tr>
      <w:tr w:rsidR="00304691" w:rsidRPr="00C05013" w14:paraId="3DDEC442" w14:textId="77777777" w:rsidTr="00E4210F">
        <w:trPr>
          <w:cantSplit/>
        </w:trPr>
        <w:tc>
          <w:tcPr>
            <w:tcW w:w="9810" w:type="dxa"/>
            <w:gridSpan w:val="8"/>
            <w:shd w:val="clear" w:color="auto" w:fill="auto"/>
          </w:tcPr>
          <w:p w14:paraId="001280B9" w14:textId="77777777" w:rsidR="00304691" w:rsidRPr="00C05013" w:rsidRDefault="00304691" w:rsidP="0030469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C05013">
              <w:rPr>
                <w:rFonts w:ascii="Angsana New" w:hAnsi="Angsana New" w:hint="cs"/>
                <w:sz w:val="28"/>
                <w:szCs w:val="28"/>
                <w:cs/>
              </w:rPr>
              <w:t>กลับรายการขาดทุนจากการด้อยค่าด้านเครดิตที่คาดว่าจะเกิดขึ้น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60E0E616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EE7D2A1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0E883C8A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B8729A4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2B553233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7E739C26" w14:textId="40743D79" w:rsidR="00304691" w:rsidRPr="00C05013" w:rsidRDefault="00F401A4" w:rsidP="00607BA4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343A64E7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F3DB893" w14:textId="237BB526" w:rsidR="00304691" w:rsidRPr="00C05013" w:rsidRDefault="00A600CD" w:rsidP="0030469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</w:p>
        </w:tc>
      </w:tr>
      <w:tr w:rsidR="00304691" w:rsidRPr="00C05013" w14:paraId="1483FBEE" w14:textId="77777777" w:rsidTr="00E4210F">
        <w:trPr>
          <w:cantSplit/>
        </w:trPr>
        <w:tc>
          <w:tcPr>
            <w:tcW w:w="6831" w:type="dxa"/>
            <w:gridSpan w:val="2"/>
            <w:shd w:val="clear" w:color="auto" w:fill="auto"/>
          </w:tcPr>
          <w:p w14:paraId="261BDE30" w14:textId="77777777" w:rsidR="00304691" w:rsidRPr="00C05013" w:rsidRDefault="00304691" w:rsidP="00304691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C05013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89" w:type="dxa"/>
            <w:vAlign w:val="bottom"/>
          </w:tcPr>
          <w:p w14:paraId="1627927C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072B579F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</w:tcPr>
          <w:p w14:paraId="24CD278F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D7366A6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7F35D600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5FCD30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294F88C6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B3EE1B4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6665A50F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47A153A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3A8D37AC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569DA703" w14:textId="7A91D9E8" w:rsidR="00304691" w:rsidRPr="00C05013" w:rsidRDefault="00F401A4" w:rsidP="0030469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(3)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791CFCA5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8154EFC" w14:textId="51EFCB17" w:rsidR="00304691" w:rsidRPr="00C05013" w:rsidRDefault="00304691" w:rsidP="0030469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F062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</w:t>
            </w:r>
            <w:r w:rsidRPr="00AB546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Pr="00EF062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)</w:t>
            </w:r>
          </w:p>
        </w:tc>
      </w:tr>
      <w:tr w:rsidR="00304691" w:rsidRPr="00C05013" w14:paraId="78BCA6BA" w14:textId="77777777" w:rsidTr="00E4210F">
        <w:trPr>
          <w:cantSplit/>
        </w:trPr>
        <w:tc>
          <w:tcPr>
            <w:tcW w:w="6831" w:type="dxa"/>
            <w:gridSpan w:val="2"/>
            <w:shd w:val="clear" w:color="auto" w:fill="auto"/>
          </w:tcPr>
          <w:p w14:paraId="26649FE5" w14:textId="77777777" w:rsidR="00304691" w:rsidRPr="00C05013" w:rsidRDefault="00304691" w:rsidP="00304691">
            <w:pPr>
              <w:pStyle w:val="NoSpacing"/>
              <w:tabs>
                <w:tab w:val="clear" w:pos="3742"/>
                <w:tab w:val="left" w:pos="3980"/>
              </w:tabs>
              <w:rPr>
                <w:rFonts w:ascii="Angsana New" w:hAnsi="Angsana New"/>
                <w:sz w:val="28"/>
                <w:szCs w:val="28"/>
              </w:rPr>
            </w:pPr>
            <w:r w:rsidRPr="00C0501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9" w:type="dxa"/>
            <w:vAlign w:val="bottom"/>
          </w:tcPr>
          <w:p w14:paraId="7D56E423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097B0BA7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</w:tcPr>
          <w:p w14:paraId="507ABFBD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101A86BC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64AFA24D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F2532B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2B6D6161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1E3D8807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39983A74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00739AD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503C6AE7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DFD94" w14:textId="38572BFC" w:rsidR="00304691" w:rsidRPr="00C05013" w:rsidRDefault="00F401A4" w:rsidP="0030469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</w:t>
            </w:r>
            <w:r w:rsidR="001F73A7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3755F28E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6F89D" w14:textId="2FF71D1F" w:rsidR="00304691" w:rsidRPr="00C05013" w:rsidRDefault="00304691" w:rsidP="0030469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F062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</w:t>
            </w:r>
            <w:r w:rsidRPr="00AB546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21</w:t>
            </w:r>
            <w:r w:rsidRPr="00EF062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)</w:t>
            </w:r>
          </w:p>
        </w:tc>
      </w:tr>
      <w:tr w:rsidR="00304691" w:rsidRPr="00C05013" w14:paraId="224511C8" w14:textId="77777777" w:rsidTr="00E4210F">
        <w:trPr>
          <w:cantSplit/>
        </w:trPr>
        <w:tc>
          <w:tcPr>
            <w:tcW w:w="6831" w:type="dxa"/>
            <w:gridSpan w:val="2"/>
            <w:shd w:val="clear" w:color="auto" w:fill="auto"/>
          </w:tcPr>
          <w:p w14:paraId="78552BF9" w14:textId="77777777" w:rsidR="00304691" w:rsidRPr="00C05013" w:rsidRDefault="00304691" w:rsidP="00304691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0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9" w:type="dxa"/>
            <w:vAlign w:val="bottom"/>
          </w:tcPr>
          <w:p w14:paraId="7684D9C7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61A39DE7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</w:tcPr>
          <w:p w14:paraId="5CED9570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18AC075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63060904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94C759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5BB0ACEC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3E6C2DC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66CE45B1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25473FD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4CF27ED6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F8ADFD" w14:textId="4FDF16F7" w:rsidR="00304691" w:rsidRPr="00C05013" w:rsidRDefault="00F401A4" w:rsidP="0030469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</w:t>
            </w:r>
            <w:r w:rsidR="001F73A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18377903" w14:textId="77777777" w:rsidR="00304691" w:rsidRPr="00C05013" w:rsidRDefault="00304691" w:rsidP="0030469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2A211D" w14:textId="41874F3A" w:rsidR="00304691" w:rsidRPr="00C05013" w:rsidRDefault="00304691" w:rsidP="0030469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B546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115</w:t>
            </w:r>
          </w:p>
        </w:tc>
      </w:tr>
      <w:tr w:rsidR="00304691" w:rsidRPr="00E73BA9" w14:paraId="300D298C" w14:textId="77777777" w:rsidTr="00304691">
        <w:trPr>
          <w:cantSplit/>
        </w:trPr>
        <w:tc>
          <w:tcPr>
            <w:tcW w:w="6030" w:type="dxa"/>
            <w:shd w:val="clear" w:color="auto" w:fill="auto"/>
          </w:tcPr>
          <w:p w14:paraId="4EC7DAA1" w14:textId="77777777" w:rsidR="00304691" w:rsidRPr="00E73BA9" w:rsidRDefault="00304691" w:rsidP="00E4210F">
            <w:pPr>
              <w:pStyle w:val="NoSpacing"/>
              <w:spacing w:line="276" w:lineRule="auto"/>
              <w:rPr>
                <w:rFonts w:ascii="Angsana New" w:hAnsi="Angsana New"/>
                <w:szCs w:val="18"/>
                <w:cs/>
              </w:rPr>
            </w:pPr>
          </w:p>
        </w:tc>
        <w:tc>
          <w:tcPr>
            <w:tcW w:w="801" w:type="dxa"/>
            <w:vAlign w:val="bottom"/>
          </w:tcPr>
          <w:p w14:paraId="641B3C6F" w14:textId="77777777" w:rsidR="00304691" w:rsidRPr="00E73BA9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03EA6863" w14:textId="77777777" w:rsidR="00304691" w:rsidRPr="00E73BA9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52B34D52" w14:textId="77777777" w:rsidR="00304691" w:rsidRPr="00E73BA9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</w:tcPr>
          <w:p w14:paraId="43AA14D6" w14:textId="77777777" w:rsidR="00304691" w:rsidRPr="00E73BA9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EEE2B9C" w14:textId="77777777" w:rsidR="00304691" w:rsidRPr="00E73BA9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420BDFA8" w14:textId="77777777" w:rsidR="00304691" w:rsidRPr="00E73BA9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8FFDBB" w14:textId="77777777" w:rsidR="00304691" w:rsidRPr="00E73BA9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1B05D6A3" w14:textId="77777777" w:rsidR="00304691" w:rsidRPr="00E73BA9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4A07EDAD" w14:textId="77777777" w:rsidR="00304691" w:rsidRPr="00E73BA9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2D35E41C" w14:textId="77777777" w:rsidR="00304691" w:rsidRPr="00E73BA9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77CCCFC" w14:textId="77777777" w:rsidR="00304691" w:rsidRPr="00E73BA9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59D0859C" w14:textId="77777777" w:rsidR="00304691" w:rsidRPr="00E73BA9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A29601" w14:textId="77777777" w:rsidR="00304691" w:rsidRPr="00E73BA9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0B616029" w14:textId="77777777" w:rsidR="00304691" w:rsidRPr="00E73BA9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B2B66C" w14:textId="77777777" w:rsidR="00304691" w:rsidRPr="00E73BA9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</w:tr>
      <w:tr w:rsidR="00304691" w:rsidRPr="00C05013" w14:paraId="36A8101C" w14:textId="77777777" w:rsidTr="00304691">
        <w:trPr>
          <w:cantSplit/>
        </w:trPr>
        <w:tc>
          <w:tcPr>
            <w:tcW w:w="9810" w:type="dxa"/>
            <w:gridSpan w:val="8"/>
            <w:shd w:val="clear" w:color="auto" w:fill="auto"/>
          </w:tcPr>
          <w:p w14:paraId="03FFB14F" w14:textId="31E4170E" w:rsidR="00304691" w:rsidRPr="00C05013" w:rsidRDefault="00304691" w:rsidP="00E4210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0341E830" w14:textId="77777777" w:rsidR="00304691" w:rsidRPr="00C05013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12752DAA" w14:textId="77777777" w:rsidR="00304691" w:rsidRPr="00C05013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34659D64" w14:textId="77777777" w:rsidR="00304691" w:rsidRPr="00C05013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953CC83" w14:textId="77777777" w:rsidR="00304691" w:rsidRPr="00C05013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5ED9867E" w14:textId="77777777" w:rsidR="00304691" w:rsidRPr="00C05013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5A0985DC" w14:textId="75DCC7A6" w:rsidR="00304691" w:rsidRPr="00C05013" w:rsidRDefault="00304691" w:rsidP="00E4210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3A612CF4" w14:textId="77777777" w:rsidR="00304691" w:rsidRPr="00C05013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D0652ED" w14:textId="563CCEF7" w:rsidR="00304691" w:rsidRPr="00C05013" w:rsidRDefault="00304691" w:rsidP="00E4210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304691" w:rsidRPr="00C05013" w14:paraId="7A3BEC51" w14:textId="77777777" w:rsidTr="00304691">
        <w:trPr>
          <w:cantSplit/>
        </w:trPr>
        <w:tc>
          <w:tcPr>
            <w:tcW w:w="9810" w:type="dxa"/>
            <w:gridSpan w:val="8"/>
            <w:shd w:val="clear" w:color="auto" w:fill="auto"/>
          </w:tcPr>
          <w:p w14:paraId="687EDCFC" w14:textId="5DF0F190" w:rsidR="00304691" w:rsidRPr="00C05013" w:rsidRDefault="00304691" w:rsidP="00E4210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65F08F14" w14:textId="77777777" w:rsidR="00304691" w:rsidRPr="00C05013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58ADE2CF" w14:textId="77777777" w:rsidR="00304691" w:rsidRPr="00C05013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21E2F24C" w14:textId="77777777" w:rsidR="00304691" w:rsidRPr="00C05013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A7611F2" w14:textId="77777777" w:rsidR="00304691" w:rsidRPr="00C05013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3E9B3D91" w14:textId="77777777" w:rsidR="00304691" w:rsidRPr="00C05013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495B68B" w14:textId="5D068388" w:rsidR="00304691" w:rsidRPr="00C05013" w:rsidRDefault="00304691" w:rsidP="00E4210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5E88EEA7" w14:textId="77777777" w:rsidR="00304691" w:rsidRPr="00C05013" w:rsidRDefault="00304691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63855AF" w14:textId="16552F5B" w:rsidR="00304691" w:rsidRPr="00C05013" w:rsidRDefault="00304691" w:rsidP="00E4210F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736B88A3" w14:textId="14881FEB" w:rsidR="00304691" w:rsidRDefault="00304691" w:rsidP="00304691">
      <w:pPr>
        <w:rPr>
          <w:rFonts w:cstheme="minorBidi"/>
          <w:lang w:val="th-TH"/>
        </w:rPr>
      </w:pPr>
    </w:p>
    <w:tbl>
      <w:tblPr>
        <w:tblW w:w="13779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801"/>
        <w:gridCol w:w="189"/>
        <w:gridCol w:w="801"/>
        <w:gridCol w:w="189"/>
        <w:gridCol w:w="801"/>
        <w:gridCol w:w="189"/>
        <w:gridCol w:w="810"/>
        <w:gridCol w:w="189"/>
        <w:gridCol w:w="801"/>
        <w:gridCol w:w="189"/>
        <w:gridCol w:w="792"/>
        <w:gridCol w:w="189"/>
        <w:gridCol w:w="801"/>
        <w:gridCol w:w="189"/>
        <w:gridCol w:w="819"/>
      </w:tblGrid>
      <w:tr w:rsidR="00B15D39" w:rsidRPr="00C05013" w14:paraId="1215E8D5" w14:textId="77777777" w:rsidTr="00E4210F">
        <w:trPr>
          <w:cantSplit/>
          <w:tblHeader/>
        </w:trPr>
        <w:tc>
          <w:tcPr>
            <w:tcW w:w="6030" w:type="dxa"/>
            <w:shd w:val="clear" w:color="auto" w:fill="auto"/>
          </w:tcPr>
          <w:p w14:paraId="1462F2E5" w14:textId="77777777" w:rsidR="00B15D39" w:rsidRPr="00C05013" w:rsidRDefault="00B15D39" w:rsidP="00E4210F">
            <w:pPr>
              <w:pStyle w:val="Default"/>
              <w:spacing w:line="300" w:lineRule="exact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49" w:type="dxa"/>
            <w:gridSpan w:val="15"/>
            <w:shd w:val="clear" w:color="auto" w:fill="auto"/>
            <w:vAlign w:val="bottom"/>
          </w:tcPr>
          <w:p w14:paraId="330CEE12" w14:textId="77777777" w:rsidR="00B15D39" w:rsidRPr="00C05013" w:rsidRDefault="00B15D39" w:rsidP="00E4210F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7F7F5B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15D39" w:rsidRPr="00C05013" w14:paraId="5CF8B6DD" w14:textId="77777777" w:rsidTr="00E4210F">
        <w:trPr>
          <w:cantSplit/>
          <w:tblHeader/>
        </w:trPr>
        <w:tc>
          <w:tcPr>
            <w:tcW w:w="6030" w:type="dxa"/>
            <w:shd w:val="clear" w:color="auto" w:fill="auto"/>
          </w:tcPr>
          <w:p w14:paraId="6D91E102" w14:textId="77777777" w:rsidR="00B15D39" w:rsidRPr="00C05013" w:rsidRDefault="00B15D39" w:rsidP="00E4210F">
            <w:pPr>
              <w:pStyle w:val="Default"/>
              <w:spacing w:line="300" w:lineRule="exact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gridSpan w:val="3"/>
            <w:shd w:val="clear" w:color="auto" w:fill="auto"/>
            <w:vAlign w:val="bottom"/>
          </w:tcPr>
          <w:p w14:paraId="1071FB52" w14:textId="77777777" w:rsidR="00B15D39" w:rsidRPr="00C05013" w:rsidRDefault="00B15D39" w:rsidP="00E4210F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ส่วนงานสินค้าผลิต</w:t>
            </w: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lang w:bidi="th-TH"/>
              </w:rPr>
              <w:br/>
            </w: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ภายใต้แบรนด์บริษัท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7FC33A59" w14:textId="77777777" w:rsidR="00B15D39" w:rsidRPr="00C05013" w:rsidRDefault="00B15D39" w:rsidP="00E4210F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7FA2660F" w14:textId="77777777" w:rsidR="00B15D39" w:rsidRPr="00C05013" w:rsidRDefault="00B15D39" w:rsidP="00E4210F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i/>
                <w:iCs/>
                <w:sz w:val="28"/>
                <w:szCs w:val="28"/>
                <w:lang w:bidi="th-TH"/>
              </w:rPr>
            </w:pP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ส่วนงานสินค้า</w:t>
            </w: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br/>
              <w:t>ผลิตภายใต้แบรนด์</w:t>
            </w: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lang w:bidi="th-TH"/>
              </w:rPr>
              <w:br/>
            </w: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ผู้ว่าจ้างอื่น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143245DD" w14:textId="77777777" w:rsidR="00B15D39" w:rsidRPr="00C05013" w:rsidRDefault="00B15D39" w:rsidP="00E4210F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782" w:type="dxa"/>
            <w:gridSpan w:val="3"/>
            <w:shd w:val="clear" w:color="auto" w:fill="auto"/>
            <w:vAlign w:val="bottom"/>
          </w:tcPr>
          <w:p w14:paraId="67AEDEDD" w14:textId="77777777" w:rsidR="00B15D39" w:rsidRPr="00C05013" w:rsidRDefault="00B15D39" w:rsidP="00E4210F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ส่วนงานสินค้า</w:t>
            </w: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lang w:bidi="th-TH"/>
              </w:rPr>
              <w:br/>
            </w: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ซื้อมาขายไป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3AA8AB3D" w14:textId="77777777" w:rsidR="00B15D39" w:rsidRPr="00C05013" w:rsidRDefault="00B15D39" w:rsidP="00E4210F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809" w:type="dxa"/>
            <w:gridSpan w:val="3"/>
            <w:shd w:val="clear" w:color="auto" w:fill="auto"/>
            <w:vAlign w:val="bottom"/>
          </w:tcPr>
          <w:p w14:paraId="73BE0CA9" w14:textId="77777777" w:rsidR="00B15D39" w:rsidRPr="00C05013" w:rsidRDefault="00B15D39" w:rsidP="00E4210F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15D39" w:rsidRPr="00C05013" w14:paraId="5F8DB415" w14:textId="77777777" w:rsidTr="00E4210F">
        <w:trPr>
          <w:cantSplit/>
        </w:trPr>
        <w:tc>
          <w:tcPr>
            <w:tcW w:w="6030" w:type="dxa"/>
            <w:shd w:val="clear" w:color="auto" w:fill="auto"/>
          </w:tcPr>
          <w:p w14:paraId="4C8C25B5" w14:textId="508939E9" w:rsidR="00B15D39" w:rsidRPr="00C05013" w:rsidRDefault="00CB6E67" w:rsidP="00E4210F">
            <w:pPr>
              <w:pStyle w:val="Defaul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EF062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AB546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Pr="00285CE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0</w:t>
            </w:r>
            <w:r w:rsidRPr="00EF062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801" w:type="dxa"/>
            <w:vAlign w:val="center"/>
          </w:tcPr>
          <w:p w14:paraId="378F8066" w14:textId="77777777" w:rsidR="00B15D39" w:rsidRPr="00C05013" w:rsidRDefault="00B15D39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9" w:type="dxa"/>
            <w:vAlign w:val="center"/>
          </w:tcPr>
          <w:p w14:paraId="173D9542" w14:textId="77777777" w:rsidR="00B15D39" w:rsidRPr="00C05013" w:rsidRDefault="00B15D39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3093D467" w14:textId="77777777" w:rsidR="00B15D39" w:rsidRPr="00C05013" w:rsidRDefault="00B15D39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9" w:type="dxa"/>
          </w:tcPr>
          <w:p w14:paraId="32483B93" w14:textId="77777777" w:rsidR="00B15D39" w:rsidRPr="00C05013" w:rsidRDefault="00B15D39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18224D2C" w14:textId="77777777" w:rsidR="00B15D39" w:rsidRPr="00C05013" w:rsidRDefault="00B15D39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9" w:type="dxa"/>
            <w:shd w:val="clear" w:color="auto" w:fill="auto"/>
            <w:vAlign w:val="center"/>
          </w:tcPr>
          <w:p w14:paraId="76F7517F" w14:textId="77777777" w:rsidR="00B15D39" w:rsidRPr="00C05013" w:rsidRDefault="00B15D39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8FE5E0A" w14:textId="77777777" w:rsidR="00B15D39" w:rsidRPr="00C05013" w:rsidRDefault="00B15D39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9" w:type="dxa"/>
            <w:shd w:val="clear" w:color="auto" w:fill="auto"/>
          </w:tcPr>
          <w:p w14:paraId="216A6480" w14:textId="77777777" w:rsidR="00B15D39" w:rsidRPr="00C05013" w:rsidRDefault="00B15D39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099E4531" w14:textId="77777777" w:rsidR="00B15D39" w:rsidRPr="00C05013" w:rsidRDefault="00B15D39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9" w:type="dxa"/>
            <w:shd w:val="clear" w:color="auto" w:fill="auto"/>
            <w:vAlign w:val="center"/>
          </w:tcPr>
          <w:p w14:paraId="17D10F3E" w14:textId="77777777" w:rsidR="00B15D39" w:rsidRPr="00C05013" w:rsidRDefault="00B15D39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14:paraId="4A4277F8" w14:textId="77777777" w:rsidR="00B15D39" w:rsidRPr="00C05013" w:rsidRDefault="00B15D39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9" w:type="dxa"/>
            <w:shd w:val="clear" w:color="auto" w:fill="auto"/>
          </w:tcPr>
          <w:p w14:paraId="730132A4" w14:textId="77777777" w:rsidR="00B15D39" w:rsidRPr="00C05013" w:rsidRDefault="00B15D39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1000BDB5" w14:textId="77777777" w:rsidR="00B15D39" w:rsidRPr="00C05013" w:rsidRDefault="00B15D39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9" w:type="dxa"/>
            <w:shd w:val="clear" w:color="auto" w:fill="auto"/>
            <w:vAlign w:val="center"/>
          </w:tcPr>
          <w:p w14:paraId="077A939C" w14:textId="77777777" w:rsidR="00B15D39" w:rsidRPr="00C05013" w:rsidRDefault="00B15D39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14:paraId="047D8CC2" w14:textId="77777777" w:rsidR="00B15D39" w:rsidRPr="00C05013" w:rsidRDefault="00B15D39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</w:tr>
      <w:tr w:rsidR="00B15D39" w:rsidRPr="007F7F5B" w14:paraId="64B7D66F" w14:textId="77777777" w:rsidTr="00E4210F">
        <w:trPr>
          <w:cantSplit/>
        </w:trPr>
        <w:tc>
          <w:tcPr>
            <w:tcW w:w="6030" w:type="dxa"/>
            <w:shd w:val="clear" w:color="auto" w:fill="auto"/>
          </w:tcPr>
          <w:p w14:paraId="5A428004" w14:textId="77777777" w:rsidR="00B15D39" w:rsidRPr="007F7F5B" w:rsidRDefault="00B15D39" w:rsidP="00E4210F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7749" w:type="dxa"/>
            <w:gridSpan w:val="15"/>
            <w:vAlign w:val="center"/>
          </w:tcPr>
          <w:p w14:paraId="4435F2FE" w14:textId="77777777" w:rsidR="00B15D39" w:rsidRPr="007F7F5B" w:rsidRDefault="00B15D39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7F7F5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7F7F5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ล้านบาท</w:t>
            </w:r>
            <w:r w:rsidRPr="007F7F5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B15D39" w:rsidRPr="00C05013" w14:paraId="5229487F" w14:textId="77777777" w:rsidTr="00E4210F">
        <w:trPr>
          <w:cantSplit/>
        </w:trPr>
        <w:tc>
          <w:tcPr>
            <w:tcW w:w="6030" w:type="dxa"/>
            <w:shd w:val="clear" w:color="auto" w:fill="auto"/>
          </w:tcPr>
          <w:p w14:paraId="7BAA4A32" w14:textId="77777777" w:rsidR="00B15D39" w:rsidRPr="00C05013" w:rsidRDefault="00B15D39" w:rsidP="00E4210F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050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801" w:type="dxa"/>
            <w:vAlign w:val="center"/>
          </w:tcPr>
          <w:p w14:paraId="4EED5341" w14:textId="77777777" w:rsidR="00B15D39" w:rsidRPr="00C05013" w:rsidRDefault="00B15D39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9" w:type="dxa"/>
            <w:vAlign w:val="center"/>
          </w:tcPr>
          <w:p w14:paraId="019FBE75" w14:textId="77777777" w:rsidR="00B15D39" w:rsidRPr="00C05013" w:rsidRDefault="00B15D39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685A39CF" w14:textId="77777777" w:rsidR="00B15D39" w:rsidRPr="00C05013" w:rsidRDefault="00B15D39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9" w:type="dxa"/>
          </w:tcPr>
          <w:p w14:paraId="6868B9F3" w14:textId="77777777" w:rsidR="00B15D39" w:rsidRPr="00C05013" w:rsidRDefault="00B15D39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14B29F55" w14:textId="77777777" w:rsidR="00B15D39" w:rsidRPr="00C05013" w:rsidRDefault="00B15D39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  <w:vAlign w:val="center"/>
          </w:tcPr>
          <w:p w14:paraId="2397439E" w14:textId="77777777" w:rsidR="00B15D39" w:rsidRPr="007F7F5B" w:rsidRDefault="00B15D39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D09BFAA" w14:textId="77777777" w:rsidR="00B15D39" w:rsidRPr="00C05013" w:rsidRDefault="00B15D39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7A0AD098" w14:textId="77777777" w:rsidR="00B15D39" w:rsidRPr="00C05013" w:rsidRDefault="00B15D39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0BF15088" w14:textId="77777777" w:rsidR="00B15D39" w:rsidRPr="00C05013" w:rsidRDefault="00B15D39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  <w:vAlign w:val="center"/>
          </w:tcPr>
          <w:p w14:paraId="43AB27E1" w14:textId="77777777" w:rsidR="00B15D39" w:rsidRPr="00C05013" w:rsidRDefault="00B15D39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14:paraId="1825BE9A" w14:textId="77777777" w:rsidR="00B15D39" w:rsidRPr="007F7F5B" w:rsidRDefault="00B15D39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7B0DE7F1" w14:textId="77777777" w:rsidR="00B15D39" w:rsidRPr="00C05013" w:rsidRDefault="00B15D39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14:paraId="5F880C20" w14:textId="77777777" w:rsidR="00B15D39" w:rsidRPr="00C05013" w:rsidRDefault="00B15D39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  <w:vAlign w:val="center"/>
          </w:tcPr>
          <w:p w14:paraId="0145FFF8" w14:textId="77777777" w:rsidR="00B15D39" w:rsidRPr="00C05013" w:rsidRDefault="00B15D39" w:rsidP="00E4210F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  <w:vAlign w:val="center"/>
          </w:tcPr>
          <w:p w14:paraId="7579867C" w14:textId="77777777" w:rsidR="00B15D39" w:rsidRPr="00C05013" w:rsidRDefault="00B15D39" w:rsidP="00E4210F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B15D39" w:rsidRPr="00F13006" w14:paraId="2E365BA0" w14:textId="77777777" w:rsidTr="00E4210F">
        <w:trPr>
          <w:cantSplit/>
        </w:trPr>
        <w:tc>
          <w:tcPr>
            <w:tcW w:w="6030" w:type="dxa"/>
            <w:shd w:val="clear" w:color="auto" w:fill="auto"/>
          </w:tcPr>
          <w:p w14:paraId="14CF027C" w14:textId="77777777" w:rsidR="00B15D39" w:rsidRPr="00C05013" w:rsidRDefault="00B15D39" w:rsidP="00B15D3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C05013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801" w:type="dxa"/>
            <w:vAlign w:val="bottom"/>
          </w:tcPr>
          <w:p w14:paraId="649F1A6C" w14:textId="2439B31A" w:rsidR="00B15D39" w:rsidRPr="003002E9" w:rsidRDefault="00475F76" w:rsidP="00B15D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1,065</w:t>
            </w:r>
          </w:p>
        </w:tc>
        <w:tc>
          <w:tcPr>
            <w:tcW w:w="189" w:type="dxa"/>
            <w:vAlign w:val="bottom"/>
          </w:tcPr>
          <w:p w14:paraId="46C59719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25426935" w14:textId="1BA922A2" w:rsidR="00B15D39" w:rsidRPr="00C05013" w:rsidRDefault="00B15D39" w:rsidP="00B15D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546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94</w:t>
            </w:r>
            <w:r w:rsidR="00475F7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9" w:type="dxa"/>
          </w:tcPr>
          <w:p w14:paraId="7FCAE8E5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655A6CF" w14:textId="17402389" w:rsidR="00B15D39" w:rsidRPr="00C05013" w:rsidRDefault="00475F76" w:rsidP="00B15D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19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3EED125D" w14:textId="77777777" w:rsidR="00B15D39" w:rsidRPr="00C05013" w:rsidRDefault="00B15D39" w:rsidP="00B15D39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E65859" w14:textId="6DE107D1" w:rsidR="00B15D39" w:rsidRPr="00C05013" w:rsidRDefault="00B15D39" w:rsidP="00B15D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546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4AD80AA6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5D1D649C" w14:textId="0DFD203A" w:rsidR="00B15D39" w:rsidRPr="00F13006" w:rsidRDefault="00475F76" w:rsidP="00B15D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21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4BA99A80" w14:textId="77777777" w:rsidR="00B15D39" w:rsidRPr="00F13006" w:rsidRDefault="00B15D39" w:rsidP="00B15D39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498F492" w14:textId="56828BA3" w:rsidR="00B15D39" w:rsidRPr="00F13006" w:rsidRDefault="00B15D39" w:rsidP="00B15D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546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3AEB573C" w14:textId="77777777" w:rsidR="00B15D39" w:rsidRPr="00F13006" w:rsidRDefault="00B15D39" w:rsidP="00B15D3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717E7C99" w14:textId="289364C0" w:rsidR="00B15D39" w:rsidRPr="00F13006" w:rsidRDefault="002C473E" w:rsidP="00B15D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1,105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1C7EF7B0" w14:textId="77777777" w:rsidR="00B15D39" w:rsidRPr="00F13006" w:rsidRDefault="00B15D39" w:rsidP="00B15D39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DF0E963" w14:textId="3916D11D" w:rsidR="00B15D39" w:rsidRPr="00F13006" w:rsidRDefault="00B15D39" w:rsidP="00B15D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546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</w:t>
            </w:r>
            <w:r w:rsidR="0064319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</w:t>
            </w:r>
          </w:p>
        </w:tc>
      </w:tr>
      <w:tr w:rsidR="00B15D39" w:rsidRPr="00F13006" w14:paraId="52FA6E1C" w14:textId="77777777" w:rsidTr="00E4210F">
        <w:trPr>
          <w:cantSplit/>
        </w:trPr>
        <w:tc>
          <w:tcPr>
            <w:tcW w:w="6030" w:type="dxa"/>
            <w:shd w:val="clear" w:color="auto" w:fill="auto"/>
          </w:tcPr>
          <w:p w14:paraId="7665C8BC" w14:textId="77777777" w:rsidR="00B15D39" w:rsidRPr="00C05013" w:rsidRDefault="00B15D39" w:rsidP="00B15D3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0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D2DCAB" w14:textId="25FFE006" w:rsidR="00B15D39" w:rsidRPr="00C05013" w:rsidRDefault="00475F76" w:rsidP="00B15D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1,065</w:t>
            </w:r>
          </w:p>
        </w:tc>
        <w:tc>
          <w:tcPr>
            <w:tcW w:w="189" w:type="dxa"/>
            <w:vAlign w:val="bottom"/>
          </w:tcPr>
          <w:p w14:paraId="69685613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AFB74" w14:textId="6AB79319" w:rsidR="00B15D39" w:rsidRPr="00C05013" w:rsidRDefault="00B15D39" w:rsidP="00B15D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B546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94</w:t>
            </w:r>
            <w:r w:rsidR="00475F7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9" w:type="dxa"/>
          </w:tcPr>
          <w:p w14:paraId="3A4D8834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6EFE6B" w14:textId="1CA1921F" w:rsidR="00B15D39" w:rsidRPr="00C05013" w:rsidRDefault="00475F76" w:rsidP="00B15D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19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7C232C4E" w14:textId="77777777" w:rsidR="00B15D39" w:rsidRPr="00C05013" w:rsidRDefault="00B15D39" w:rsidP="00B15D39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679994" w14:textId="34F04FDF" w:rsidR="00B15D39" w:rsidRPr="00C05013" w:rsidRDefault="00B15D39" w:rsidP="00B15D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B546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5D7BBCAC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0200B4" w14:textId="5AFAC215" w:rsidR="00B15D39" w:rsidRPr="00F13006" w:rsidRDefault="00475F76" w:rsidP="00B15D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21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3AE1DAA6" w14:textId="77777777" w:rsidR="00B15D39" w:rsidRPr="00F13006" w:rsidRDefault="00B15D39" w:rsidP="00B15D39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8DE375" w14:textId="0DCF6BBC" w:rsidR="00B15D39" w:rsidRPr="00F13006" w:rsidRDefault="00B15D39" w:rsidP="00B15D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B546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2F5BA81E" w14:textId="77777777" w:rsidR="00B15D39" w:rsidRPr="00F13006" w:rsidRDefault="00B15D39" w:rsidP="00B15D3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4D4B9B" w14:textId="778AFC73" w:rsidR="00B15D39" w:rsidRPr="00F13006" w:rsidRDefault="002C473E" w:rsidP="00B15D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1,105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325A68CE" w14:textId="77777777" w:rsidR="00B15D39" w:rsidRPr="00F13006" w:rsidRDefault="00B15D39" w:rsidP="00B15D39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73651A" w14:textId="3AA0A153" w:rsidR="00B15D39" w:rsidRPr="00F13006" w:rsidRDefault="00B15D39" w:rsidP="00B15D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B546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9</w:t>
            </w:r>
            <w:r w:rsidR="00643190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57</w:t>
            </w:r>
          </w:p>
        </w:tc>
      </w:tr>
      <w:tr w:rsidR="00B15D39" w:rsidRPr="00E73BA9" w14:paraId="1C1B13A9" w14:textId="77777777" w:rsidTr="00E4210F">
        <w:trPr>
          <w:cantSplit/>
          <w:trHeight w:val="80"/>
        </w:trPr>
        <w:tc>
          <w:tcPr>
            <w:tcW w:w="6030" w:type="dxa"/>
            <w:shd w:val="clear" w:color="auto" w:fill="auto"/>
          </w:tcPr>
          <w:p w14:paraId="6C5F15F0" w14:textId="77777777" w:rsidR="00B15D39" w:rsidRPr="00E73BA9" w:rsidRDefault="00B15D39" w:rsidP="00B15D39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16D99C5D" w14:textId="77777777" w:rsidR="00B15D39" w:rsidRPr="00E73BA9" w:rsidRDefault="00B15D39" w:rsidP="00B15D39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35505F26" w14:textId="77777777" w:rsidR="00B15D39" w:rsidRPr="00E73BA9" w:rsidRDefault="00B15D39" w:rsidP="00B15D39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675EF398" w14:textId="77777777" w:rsidR="00B15D39" w:rsidRPr="00E73BA9" w:rsidRDefault="00B15D39" w:rsidP="00B15D39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</w:tcPr>
          <w:p w14:paraId="40B3F04D" w14:textId="77777777" w:rsidR="00B15D39" w:rsidRPr="00E73BA9" w:rsidRDefault="00B15D39" w:rsidP="00B15D39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168AE5" w14:textId="77777777" w:rsidR="00B15D39" w:rsidRPr="00E73BA9" w:rsidRDefault="00B15D39" w:rsidP="00B15D39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45DB53A0" w14:textId="77777777" w:rsidR="00B15D39" w:rsidRPr="00E73BA9" w:rsidRDefault="00B15D39" w:rsidP="00B15D39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23F233" w14:textId="77777777" w:rsidR="00B15D39" w:rsidRPr="00E73BA9" w:rsidRDefault="00B15D39" w:rsidP="00B15D39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200F5689" w14:textId="77777777" w:rsidR="00B15D39" w:rsidRPr="00E73BA9" w:rsidRDefault="00B15D39" w:rsidP="00B15D39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778E9B" w14:textId="77777777" w:rsidR="00B15D39" w:rsidRPr="00E73BA9" w:rsidRDefault="00B15D39" w:rsidP="00B15D39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10A672B4" w14:textId="77777777" w:rsidR="00B15D39" w:rsidRPr="00E73BA9" w:rsidRDefault="00B15D39" w:rsidP="00B15D39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8B252D" w14:textId="77777777" w:rsidR="00B15D39" w:rsidRPr="00E73BA9" w:rsidRDefault="00B15D39" w:rsidP="00B15D39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611E1B9E" w14:textId="77777777" w:rsidR="00B15D39" w:rsidRPr="00E73BA9" w:rsidRDefault="00B15D39" w:rsidP="00B15D39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16684B" w14:textId="77777777" w:rsidR="00B15D39" w:rsidRPr="00E73BA9" w:rsidRDefault="00B15D39" w:rsidP="00B15D39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05ABF4AB" w14:textId="77777777" w:rsidR="00B15D39" w:rsidRPr="00E73BA9" w:rsidRDefault="00B15D39" w:rsidP="00B15D39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D5FB6B" w14:textId="77777777" w:rsidR="00B15D39" w:rsidRPr="00E73BA9" w:rsidRDefault="00B15D39" w:rsidP="00B15D39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</w:tr>
      <w:tr w:rsidR="00B15D39" w:rsidRPr="00C05013" w14:paraId="7F57B6E4" w14:textId="77777777" w:rsidTr="00E4210F">
        <w:trPr>
          <w:cantSplit/>
        </w:trPr>
        <w:tc>
          <w:tcPr>
            <w:tcW w:w="6030" w:type="dxa"/>
            <w:shd w:val="clear" w:color="auto" w:fill="auto"/>
          </w:tcPr>
          <w:p w14:paraId="55CE016D" w14:textId="77777777" w:rsidR="00B15D39" w:rsidRPr="00C05013" w:rsidRDefault="00B15D39" w:rsidP="00B15D3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013">
              <w:rPr>
                <w:rFonts w:ascii="Angsana New" w:hAnsi="Angsana New" w:hint="cs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801" w:type="dxa"/>
            <w:tcBorders>
              <w:bottom w:val="double" w:sz="4" w:space="0" w:color="auto"/>
            </w:tcBorders>
            <w:vAlign w:val="bottom"/>
          </w:tcPr>
          <w:p w14:paraId="5B1993EE" w14:textId="421EB41F" w:rsidR="00B15D39" w:rsidRPr="00C05013" w:rsidRDefault="00475F76" w:rsidP="00B15D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51</w:t>
            </w:r>
            <w:r w:rsidR="00E3429B"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189" w:type="dxa"/>
            <w:vAlign w:val="bottom"/>
          </w:tcPr>
          <w:p w14:paraId="7F4CE96C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vAlign w:val="bottom"/>
          </w:tcPr>
          <w:p w14:paraId="44A3DDE1" w14:textId="69280F60" w:rsidR="00B15D39" w:rsidRPr="00C05013" w:rsidRDefault="00475F76" w:rsidP="00B15D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494</w:t>
            </w:r>
          </w:p>
        </w:tc>
        <w:tc>
          <w:tcPr>
            <w:tcW w:w="189" w:type="dxa"/>
          </w:tcPr>
          <w:p w14:paraId="5D83CE23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8806E8" w14:textId="689041C6" w:rsidR="00B15D39" w:rsidRPr="00C05013" w:rsidRDefault="00475F76" w:rsidP="00B15D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  <w:r w:rsidR="00E3429B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117DC53B" w14:textId="77777777" w:rsidR="00B15D39" w:rsidRPr="00C05013" w:rsidRDefault="00B15D39" w:rsidP="00B15D39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041ED5" w14:textId="7F58168F" w:rsidR="00B15D39" w:rsidRPr="00C05013" w:rsidRDefault="00B15D39" w:rsidP="00B15D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546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361FA646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3A9D8C" w14:textId="636C5C49" w:rsidR="00B15D39" w:rsidRPr="00C05013" w:rsidRDefault="00E3429B" w:rsidP="00B15D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1EBB0710" w14:textId="77777777" w:rsidR="00B15D39" w:rsidRPr="00C05013" w:rsidRDefault="00B15D39" w:rsidP="00B15D39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0AA664" w14:textId="45E72BC1" w:rsidR="00B15D39" w:rsidRPr="00C05013" w:rsidRDefault="00B15D39" w:rsidP="00B15D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546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1B9DF8F0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63C1EB" w14:textId="32199DC3" w:rsidR="00B15D39" w:rsidRPr="00C05013" w:rsidRDefault="002C473E" w:rsidP="00B15D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53</w:t>
            </w:r>
            <w:r w:rsidR="00E3429B">
              <w:rPr>
                <w:rFonts w:ascii="Angsana New" w:hAnsi="Angsana New" w:cs="Angsana New"/>
                <w:sz w:val="28"/>
                <w:szCs w:val="28"/>
                <w:lang w:bidi="th-TH"/>
              </w:rPr>
              <w:t>0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0C1306BA" w14:textId="77777777" w:rsidR="00B15D39" w:rsidRPr="00C05013" w:rsidRDefault="00B15D39" w:rsidP="00B15D39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F5C371" w14:textId="00EEA547" w:rsidR="00B15D39" w:rsidRPr="00C05013" w:rsidRDefault="00B15D39" w:rsidP="00B15D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B546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5</w:t>
            </w:r>
            <w:r w:rsidR="0064319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02</w:t>
            </w:r>
          </w:p>
        </w:tc>
      </w:tr>
      <w:tr w:rsidR="00B15D39" w:rsidRPr="00E73BA9" w14:paraId="0DC343DD" w14:textId="77777777" w:rsidTr="00E4210F">
        <w:trPr>
          <w:cantSplit/>
        </w:trPr>
        <w:tc>
          <w:tcPr>
            <w:tcW w:w="6030" w:type="dxa"/>
            <w:shd w:val="clear" w:color="auto" w:fill="auto"/>
          </w:tcPr>
          <w:p w14:paraId="631037CC" w14:textId="77777777" w:rsidR="00B15D39" w:rsidRPr="00E73BA9" w:rsidRDefault="00B15D39" w:rsidP="00E4210F">
            <w:pPr>
              <w:pStyle w:val="NoSpacing"/>
              <w:spacing w:line="276" w:lineRule="auto"/>
              <w:rPr>
                <w:rFonts w:ascii="Angsana New" w:hAnsi="Angsana New"/>
                <w:b/>
                <w:bCs/>
                <w:i/>
                <w:iCs/>
                <w:szCs w:val="18"/>
                <w:cs/>
              </w:rPr>
            </w:pPr>
          </w:p>
        </w:tc>
        <w:tc>
          <w:tcPr>
            <w:tcW w:w="801" w:type="dxa"/>
            <w:vAlign w:val="bottom"/>
          </w:tcPr>
          <w:p w14:paraId="00396767" w14:textId="77777777" w:rsidR="00B15D39" w:rsidRPr="00E73BA9" w:rsidRDefault="00B15D39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3540892D" w14:textId="77777777" w:rsidR="00B15D39" w:rsidRPr="00E73BA9" w:rsidRDefault="00B15D39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07DB4404" w14:textId="77777777" w:rsidR="00B15D39" w:rsidRPr="00E73BA9" w:rsidRDefault="00B15D39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</w:tcPr>
          <w:p w14:paraId="01CD05F4" w14:textId="77777777" w:rsidR="00B15D39" w:rsidRPr="00E73BA9" w:rsidRDefault="00B15D39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316A1378" w14:textId="77777777" w:rsidR="00B15D39" w:rsidRPr="00E73BA9" w:rsidRDefault="00B15D39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4D79B46B" w14:textId="77777777" w:rsidR="00B15D39" w:rsidRPr="00E73BA9" w:rsidRDefault="00B15D39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0B44D6" w14:textId="77777777" w:rsidR="00B15D39" w:rsidRPr="00E73BA9" w:rsidRDefault="00B15D39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385CA906" w14:textId="77777777" w:rsidR="00B15D39" w:rsidRPr="00E73BA9" w:rsidRDefault="00B15D39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55CD1881" w14:textId="77777777" w:rsidR="00B15D39" w:rsidRPr="00E73BA9" w:rsidRDefault="00B15D39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3831F816" w14:textId="77777777" w:rsidR="00B15D39" w:rsidRPr="00E73BA9" w:rsidRDefault="00B15D39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0073B0E" w14:textId="77777777" w:rsidR="00B15D39" w:rsidRPr="00E73BA9" w:rsidRDefault="00B15D39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60718AD6" w14:textId="77777777" w:rsidR="00B15D39" w:rsidRPr="00E73BA9" w:rsidRDefault="00B15D39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7EE80C3B" w14:textId="77777777" w:rsidR="00B15D39" w:rsidRPr="00E73BA9" w:rsidRDefault="00B15D39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272A2121" w14:textId="77777777" w:rsidR="00B15D39" w:rsidRPr="00E73BA9" w:rsidRDefault="00B15D39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645C5D5" w14:textId="77777777" w:rsidR="00B15D39" w:rsidRPr="00E73BA9" w:rsidRDefault="00B15D39" w:rsidP="00E4210F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</w:tr>
      <w:tr w:rsidR="00B15D39" w:rsidRPr="00C05013" w14:paraId="24F75178" w14:textId="77777777" w:rsidTr="00E4210F">
        <w:trPr>
          <w:cantSplit/>
        </w:trPr>
        <w:tc>
          <w:tcPr>
            <w:tcW w:w="6030" w:type="dxa"/>
            <w:shd w:val="clear" w:color="auto" w:fill="auto"/>
          </w:tcPr>
          <w:p w14:paraId="170F33B4" w14:textId="77777777" w:rsidR="00B15D39" w:rsidRPr="00C05013" w:rsidRDefault="00B15D39" w:rsidP="00E4210F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050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01" w:type="dxa"/>
            <w:vAlign w:val="bottom"/>
          </w:tcPr>
          <w:p w14:paraId="3D3F3FA1" w14:textId="77777777" w:rsidR="00B15D39" w:rsidRPr="00C05013" w:rsidRDefault="00B15D39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3E78E904" w14:textId="77777777" w:rsidR="00B15D39" w:rsidRPr="00C05013" w:rsidRDefault="00B15D39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3F901D03" w14:textId="77777777" w:rsidR="00B15D39" w:rsidRPr="00C05013" w:rsidRDefault="00B15D39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</w:tcPr>
          <w:p w14:paraId="16B5DEC6" w14:textId="77777777" w:rsidR="00B15D39" w:rsidRPr="00C05013" w:rsidRDefault="00B15D39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5A300DDF" w14:textId="77777777" w:rsidR="00B15D39" w:rsidRPr="00C05013" w:rsidRDefault="00B15D39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009109D8" w14:textId="77777777" w:rsidR="00B15D39" w:rsidRPr="00C05013" w:rsidRDefault="00B15D39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33512D" w14:textId="77777777" w:rsidR="00B15D39" w:rsidRPr="00C05013" w:rsidRDefault="00B15D39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66BDFD8B" w14:textId="77777777" w:rsidR="00B15D39" w:rsidRPr="00C05013" w:rsidRDefault="00B15D39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1B4ACC4" w14:textId="77777777" w:rsidR="00B15D39" w:rsidRPr="00C05013" w:rsidRDefault="00B15D39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2B54AAEE" w14:textId="77777777" w:rsidR="00B15D39" w:rsidRPr="00C05013" w:rsidRDefault="00B15D39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A2E2A20" w14:textId="77777777" w:rsidR="00B15D39" w:rsidRPr="00C05013" w:rsidRDefault="00B15D39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0812FA46" w14:textId="77777777" w:rsidR="00B15D39" w:rsidRPr="00C05013" w:rsidRDefault="00B15D39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5B181171" w14:textId="77777777" w:rsidR="00B15D39" w:rsidRPr="00C05013" w:rsidRDefault="00B15D39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4561F6DD" w14:textId="77777777" w:rsidR="00B15D39" w:rsidRPr="00C05013" w:rsidRDefault="00B15D39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A485BD1" w14:textId="77777777" w:rsidR="00B15D39" w:rsidRPr="00C05013" w:rsidRDefault="00B15D39" w:rsidP="00E4210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B15D39" w:rsidRPr="00C05013" w14:paraId="49224F13" w14:textId="77777777" w:rsidTr="00E4210F">
        <w:trPr>
          <w:cantSplit/>
        </w:trPr>
        <w:tc>
          <w:tcPr>
            <w:tcW w:w="6831" w:type="dxa"/>
            <w:gridSpan w:val="2"/>
            <w:shd w:val="clear" w:color="auto" w:fill="auto"/>
          </w:tcPr>
          <w:p w14:paraId="3EFD3BB1" w14:textId="77777777" w:rsidR="00B15D39" w:rsidRPr="00C05013" w:rsidRDefault="00B15D39" w:rsidP="00B15D39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C05013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9" w:type="dxa"/>
            <w:vAlign w:val="bottom"/>
          </w:tcPr>
          <w:p w14:paraId="13E7B9A3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3BC96EDE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</w:tcPr>
          <w:p w14:paraId="39AF0D85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0BA67D1D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0D1A7431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E8272F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4734166F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344D6A6E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18F8CA17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B6D9CD0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5725A3D7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5A0B457F" w14:textId="50F6D653" w:rsidR="00B15D39" w:rsidRPr="00C05013" w:rsidRDefault="002C473E" w:rsidP="00B15D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7D760388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37275EA" w14:textId="22444435" w:rsidR="00B15D39" w:rsidRPr="00C05013" w:rsidRDefault="00B15D39" w:rsidP="00B15D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B15D39" w:rsidRPr="00C05013" w14:paraId="2D1F5CA2" w14:textId="77777777" w:rsidTr="00E4210F">
        <w:trPr>
          <w:cantSplit/>
        </w:trPr>
        <w:tc>
          <w:tcPr>
            <w:tcW w:w="6831" w:type="dxa"/>
            <w:gridSpan w:val="2"/>
            <w:shd w:val="clear" w:color="auto" w:fill="auto"/>
          </w:tcPr>
          <w:p w14:paraId="4440672A" w14:textId="77777777" w:rsidR="00B15D39" w:rsidRPr="00C05013" w:rsidRDefault="00B15D39" w:rsidP="00B15D3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C0501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89" w:type="dxa"/>
            <w:vAlign w:val="bottom"/>
          </w:tcPr>
          <w:p w14:paraId="75C2993C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457D90FA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</w:tcPr>
          <w:p w14:paraId="7D2F9C29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686CCD4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1C6CA547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0D5A7B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0E54D151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6EEBF7B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7034AE38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00C80B2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6AB20B4C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4B684C42" w14:textId="58EBB937" w:rsidR="00B15D39" w:rsidRPr="00C05013" w:rsidRDefault="002C473E" w:rsidP="00B15D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(24</w:t>
            </w:r>
            <w:r w:rsidR="00AD0F62"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7B425E28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C233119" w14:textId="247F3B2C" w:rsidR="00B15D39" w:rsidRPr="00C05013" w:rsidRDefault="00B15D39" w:rsidP="00B15D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F062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</w:t>
            </w:r>
            <w:r w:rsidRPr="00AB546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23</w:t>
            </w:r>
            <w:r w:rsidR="002C473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EF062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)</w:t>
            </w:r>
          </w:p>
        </w:tc>
      </w:tr>
      <w:tr w:rsidR="00B15D39" w:rsidRPr="00C05013" w14:paraId="6783FFDF" w14:textId="77777777" w:rsidTr="00E4210F">
        <w:trPr>
          <w:cantSplit/>
        </w:trPr>
        <w:tc>
          <w:tcPr>
            <w:tcW w:w="9810" w:type="dxa"/>
            <w:gridSpan w:val="8"/>
            <w:shd w:val="clear" w:color="auto" w:fill="auto"/>
          </w:tcPr>
          <w:p w14:paraId="27317072" w14:textId="77777777" w:rsidR="00B15D39" w:rsidRPr="00C05013" w:rsidRDefault="00B15D39" w:rsidP="00B15D3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C05013">
              <w:rPr>
                <w:rFonts w:ascii="Angsana New" w:hAnsi="Angsana New" w:hint="cs"/>
                <w:sz w:val="28"/>
                <w:szCs w:val="28"/>
                <w:cs/>
              </w:rPr>
              <w:t>กลับรายการขาดทุนจากการด้อยค่าด้านเครดิตที่คาดว่าจะเกิดขึ้น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2EB384BB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37F7C011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3690269D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3263817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7C42A923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45F9B4D" w14:textId="66AEB49B" w:rsidR="00B15D39" w:rsidRPr="00C05013" w:rsidRDefault="002C473E" w:rsidP="00B15D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02D5AEEB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AA42DF5" w14:textId="50018DEE" w:rsidR="00B15D39" w:rsidRPr="00C05013" w:rsidRDefault="002C473E" w:rsidP="00B15D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</w:p>
        </w:tc>
      </w:tr>
      <w:tr w:rsidR="00B15D39" w:rsidRPr="00C05013" w14:paraId="79B1659C" w14:textId="77777777" w:rsidTr="00E4210F">
        <w:trPr>
          <w:cantSplit/>
        </w:trPr>
        <w:tc>
          <w:tcPr>
            <w:tcW w:w="6831" w:type="dxa"/>
            <w:gridSpan w:val="2"/>
            <w:shd w:val="clear" w:color="auto" w:fill="auto"/>
          </w:tcPr>
          <w:p w14:paraId="4DFC061F" w14:textId="77777777" w:rsidR="00B15D39" w:rsidRPr="00C05013" w:rsidRDefault="00B15D39" w:rsidP="00B15D3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C05013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89" w:type="dxa"/>
            <w:vAlign w:val="bottom"/>
          </w:tcPr>
          <w:p w14:paraId="5883B39E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4F8EA4DD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</w:tcPr>
          <w:p w14:paraId="2E57A4C7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73592EBF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3F634807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CF0B15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47E91CF7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5508FEA1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551D4A97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FC37678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68A4BDD8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13140906" w14:textId="7F5DBE94" w:rsidR="00B15D39" w:rsidRPr="00C05013" w:rsidRDefault="002C473E" w:rsidP="00B15D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(7)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02AAE0D5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08000F3" w14:textId="32309A9C" w:rsidR="00B15D39" w:rsidRPr="00C05013" w:rsidRDefault="00B15D39" w:rsidP="00B15D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F062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</w:t>
            </w:r>
            <w:r w:rsidRPr="00AB546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</w:t>
            </w:r>
            <w:r w:rsidRPr="00EF062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)</w:t>
            </w:r>
          </w:p>
        </w:tc>
      </w:tr>
      <w:tr w:rsidR="00B15D39" w:rsidRPr="00C05013" w14:paraId="37F1606B" w14:textId="77777777" w:rsidTr="00E4210F">
        <w:trPr>
          <w:cantSplit/>
        </w:trPr>
        <w:tc>
          <w:tcPr>
            <w:tcW w:w="6831" w:type="dxa"/>
            <w:gridSpan w:val="2"/>
            <w:shd w:val="clear" w:color="auto" w:fill="auto"/>
          </w:tcPr>
          <w:p w14:paraId="259401D7" w14:textId="77777777" w:rsidR="00B15D39" w:rsidRPr="00C05013" w:rsidRDefault="00B15D39" w:rsidP="00B15D39">
            <w:pPr>
              <w:pStyle w:val="NoSpacing"/>
              <w:tabs>
                <w:tab w:val="clear" w:pos="3742"/>
                <w:tab w:val="left" w:pos="3980"/>
              </w:tabs>
              <w:rPr>
                <w:rFonts w:ascii="Angsana New" w:hAnsi="Angsana New"/>
                <w:sz w:val="28"/>
                <w:szCs w:val="28"/>
              </w:rPr>
            </w:pPr>
            <w:r w:rsidRPr="00C0501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9" w:type="dxa"/>
            <w:vAlign w:val="bottom"/>
          </w:tcPr>
          <w:p w14:paraId="3A176BCC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2F8F5105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</w:tcPr>
          <w:p w14:paraId="2823F37A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06404DD0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6BF5EAC5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3C68F9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2C93F765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4386967D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1D48071D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F45A4DF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5DD2E7D6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4DB13" w14:textId="747B53DA" w:rsidR="00B15D39" w:rsidRPr="00C05013" w:rsidRDefault="002C473E" w:rsidP="00B15D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(4</w:t>
            </w:r>
            <w:r w:rsidR="00AD0F62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5E255C0A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8DA73" w14:textId="04D510E4" w:rsidR="00B15D39" w:rsidRPr="00C05013" w:rsidRDefault="00B15D39" w:rsidP="00B15D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F062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</w:t>
            </w:r>
            <w:r w:rsidRPr="00AB5467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51</w:t>
            </w:r>
            <w:r w:rsidRPr="00EF0628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)</w:t>
            </w:r>
          </w:p>
        </w:tc>
      </w:tr>
      <w:tr w:rsidR="00B15D39" w:rsidRPr="00C05013" w14:paraId="029CCC88" w14:textId="77777777" w:rsidTr="00E4210F">
        <w:trPr>
          <w:cantSplit/>
        </w:trPr>
        <w:tc>
          <w:tcPr>
            <w:tcW w:w="6831" w:type="dxa"/>
            <w:gridSpan w:val="2"/>
            <w:shd w:val="clear" w:color="auto" w:fill="auto"/>
          </w:tcPr>
          <w:p w14:paraId="420CBF43" w14:textId="77777777" w:rsidR="00B15D39" w:rsidRPr="00C05013" w:rsidRDefault="00B15D39" w:rsidP="00B15D39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50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9" w:type="dxa"/>
            <w:vAlign w:val="bottom"/>
          </w:tcPr>
          <w:p w14:paraId="7E1257BC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20BCC4CE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</w:tcPr>
          <w:p w14:paraId="04D6CFE8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3FF2AC2E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5BC443B1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65B51F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3FE2153E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5F55C117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77DD79D3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6979821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00B3E2DD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12E698" w14:textId="4DD8F49D" w:rsidR="00B15D39" w:rsidRPr="00C05013" w:rsidRDefault="002C473E" w:rsidP="00B15D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238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40251270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412106" w14:textId="77B3FD70" w:rsidR="00B15D39" w:rsidRPr="00C05013" w:rsidRDefault="00B15D39" w:rsidP="00B15D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B5467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25</w:t>
            </w:r>
            <w:r w:rsidRPr="00285CE2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</w:tr>
      <w:tr w:rsidR="00B15D39" w:rsidRPr="00E73BA9" w14:paraId="47622D85" w14:textId="77777777" w:rsidTr="00E4210F">
        <w:trPr>
          <w:cantSplit/>
        </w:trPr>
        <w:tc>
          <w:tcPr>
            <w:tcW w:w="6030" w:type="dxa"/>
            <w:shd w:val="clear" w:color="auto" w:fill="auto"/>
          </w:tcPr>
          <w:p w14:paraId="545F3FB8" w14:textId="77777777" w:rsidR="00B15D39" w:rsidRPr="00E73BA9" w:rsidRDefault="00B15D39" w:rsidP="00B15D39">
            <w:pPr>
              <w:pStyle w:val="NoSpacing"/>
              <w:spacing w:line="276" w:lineRule="auto"/>
              <w:rPr>
                <w:rFonts w:ascii="Angsana New" w:hAnsi="Angsana New"/>
                <w:szCs w:val="18"/>
                <w:cs/>
              </w:rPr>
            </w:pPr>
          </w:p>
        </w:tc>
        <w:tc>
          <w:tcPr>
            <w:tcW w:w="801" w:type="dxa"/>
            <w:vAlign w:val="bottom"/>
          </w:tcPr>
          <w:p w14:paraId="651C462B" w14:textId="77777777" w:rsidR="00B15D39" w:rsidRPr="00E73BA9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08BCC5AD" w14:textId="77777777" w:rsidR="00B15D39" w:rsidRPr="00E73BA9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01" w:type="dxa"/>
            <w:vAlign w:val="bottom"/>
          </w:tcPr>
          <w:p w14:paraId="4CF84075" w14:textId="77777777" w:rsidR="00B15D39" w:rsidRPr="00E73BA9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</w:tcPr>
          <w:p w14:paraId="6ACDB4B3" w14:textId="77777777" w:rsidR="00B15D39" w:rsidRPr="00E73BA9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709A1BF4" w14:textId="77777777" w:rsidR="00B15D39" w:rsidRPr="00E73BA9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632F5341" w14:textId="77777777" w:rsidR="00B15D39" w:rsidRPr="00E73BA9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99C8F2" w14:textId="77777777" w:rsidR="00B15D39" w:rsidRPr="00E73BA9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0BBEA7B6" w14:textId="77777777" w:rsidR="00B15D39" w:rsidRPr="00E73BA9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C34A2A5" w14:textId="77777777" w:rsidR="00B15D39" w:rsidRPr="00E73BA9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7A507040" w14:textId="77777777" w:rsidR="00B15D39" w:rsidRPr="00E73BA9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AEF3F0F" w14:textId="77777777" w:rsidR="00B15D39" w:rsidRPr="00E73BA9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47530D5F" w14:textId="77777777" w:rsidR="00B15D39" w:rsidRPr="00E73BA9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34D724" w14:textId="77777777" w:rsidR="00B15D39" w:rsidRPr="00E73BA9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7E2E73EA" w14:textId="77777777" w:rsidR="00B15D39" w:rsidRPr="00E73BA9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21D12A" w14:textId="77777777" w:rsidR="00B15D39" w:rsidRPr="00E73BA9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</w:tr>
      <w:tr w:rsidR="00B15D39" w:rsidRPr="00C05013" w14:paraId="4443B52B" w14:textId="77777777" w:rsidTr="00E4210F">
        <w:trPr>
          <w:cantSplit/>
        </w:trPr>
        <w:tc>
          <w:tcPr>
            <w:tcW w:w="9810" w:type="dxa"/>
            <w:gridSpan w:val="8"/>
            <w:shd w:val="clear" w:color="auto" w:fill="auto"/>
          </w:tcPr>
          <w:p w14:paraId="1C792B6C" w14:textId="0E963B52" w:rsidR="00B15D39" w:rsidRPr="00C05013" w:rsidRDefault="00B15D39" w:rsidP="00B15D3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EF0628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สินทรัพย์ที่ไม่ได้ปันส่วน</w:t>
            </w:r>
            <w:r w:rsidRPr="00EF062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F062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AB546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85CE2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EF062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F0628">
              <w:rPr>
                <w:rFonts w:ascii="Angsana New" w:hAnsi="Angsana New" w:hint="cs"/>
                <w:sz w:val="28"/>
                <w:szCs w:val="28"/>
                <w:cs/>
              </w:rPr>
              <w:t>มิถุนายน/</w:t>
            </w:r>
            <w:r w:rsidRPr="00EF062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B546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EF062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F062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6F839B7C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6F0C84E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7E410D4F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0A879A6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7A4FA925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18FA75" w14:textId="6BADF393" w:rsidR="00B15D39" w:rsidRPr="005E036B" w:rsidRDefault="002C473E" w:rsidP="00B15D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2,</w:t>
            </w:r>
            <w:r w:rsidR="005E036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50</w:t>
            </w:r>
            <w:r w:rsidR="00DF3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224D4AD3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3C3ED9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AF1C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627</w:t>
            </w:r>
          </w:p>
        </w:tc>
      </w:tr>
      <w:tr w:rsidR="00B15D39" w:rsidRPr="00C05013" w14:paraId="39A83883" w14:textId="77777777" w:rsidTr="00E4210F">
        <w:trPr>
          <w:cantSplit/>
        </w:trPr>
        <w:tc>
          <w:tcPr>
            <w:tcW w:w="9810" w:type="dxa"/>
            <w:gridSpan w:val="8"/>
            <w:shd w:val="clear" w:color="auto" w:fill="auto"/>
          </w:tcPr>
          <w:p w14:paraId="7489FE25" w14:textId="0D67056B" w:rsidR="00B15D39" w:rsidRPr="00C05013" w:rsidRDefault="00B15D39" w:rsidP="00B15D39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EF0628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หนี้สินที่ไม่ได้ปันส่วน ณ วันที่ </w:t>
            </w:r>
            <w:r w:rsidRPr="00AB546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85CE2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EF062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F0628">
              <w:rPr>
                <w:rFonts w:ascii="Angsana New" w:hAnsi="Angsana New" w:hint="cs"/>
                <w:sz w:val="28"/>
                <w:szCs w:val="28"/>
                <w:cs/>
              </w:rPr>
              <w:t>มิถุนายน/</w:t>
            </w:r>
            <w:r w:rsidRPr="00EF062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B546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EF062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F062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6CE7D53D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14EC727C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4DF0B31F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6148F52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7DCAF535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2DE9D6" w14:textId="6E52A885" w:rsidR="00B15D39" w:rsidRPr="005E036B" w:rsidRDefault="002C473E" w:rsidP="00B15D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74</w:t>
            </w:r>
            <w:r w:rsidR="00DF37E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7270B30C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91BA62" w14:textId="77777777" w:rsidR="00B15D39" w:rsidRPr="00C05013" w:rsidRDefault="00B15D39" w:rsidP="00B15D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AF1CD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C72C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</w:tr>
    </w:tbl>
    <w:p w14:paraId="453D490C" w14:textId="38889552" w:rsidR="00304691" w:rsidRDefault="00304691" w:rsidP="00304691">
      <w:pPr>
        <w:rPr>
          <w:rFonts w:cstheme="minorBidi"/>
          <w:lang w:val="th-TH"/>
        </w:rPr>
      </w:pPr>
    </w:p>
    <w:p w14:paraId="6099690C" w14:textId="77777777" w:rsidR="005752A1" w:rsidRPr="00E73BA9" w:rsidRDefault="005752A1" w:rsidP="00F035A6">
      <w:pPr>
        <w:rPr>
          <w:rFonts w:ascii="Angsana New" w:hAnsi="Angsana New" w:cs="Angsana New"/>
        </w:rPr>
      </w:pPr>
    </w:p>
    <w:p w14:paraId="0A676080" w14:textId="77777777" w:rsidR="00503827" w:rsidRPr="00C05013" w:rsidRDefault="00503827" w:rsidP="00503827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AEDD190" w14:textId="77777777" w:rsidR="00503827" w:rsidRPr="00C05013" w:rsidRDefault="00503827" w:rsidP="00503827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440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9"/>
        <w:gridCol w:w="800"/>
        <w:gridCol w:w="188"/>
        <w:gridCol w:w="802"/>
        <w:gridCol w:w="196"/>
        <w:gridCol w:w="802"/>
        <w:gridCol w:w="178"/>
        <w:gridCol w:w="727"/>
        <w:gridCol w:w="197"/>
        <w:gridCol w:w="799"/>
        <w:gridCol w:w="193"/>
        <w:gridCol w:w="887"/>
        <w:gridCol w:w="183"/>
        <w:gridCol w:w="898"/>
        <w:gridCol w:w="178"/>
        <w:gridCol w:w="914"/>
        <w:gridCol w:w="183"/>
        <w:gridCol w:w="813"/>
        <w:gridCol w:w="183"/>
        <w:gridCol w:w="812"/>
        <w:gridCol w:w="183"/>
        <w:gridCol w:w="810"/>
        <w:gridCol w:w="183"/>
        <w:gridCol w:w="866"/>
      </w:tblGrid>
      <w:tr w:rsidR="00503827" w:rsidRPr="00C05013" w14:paraId="297EFF26" w14:textId="77777777" w:rsidTr="00E82CF4">
        <w:trPr>
          <w:cantSplit/>
        </w:trPr>
        <w:tc>
          <w:tcPr>
            <w:tcW w:w="2429" w:type="dxa"/>
            <w:shd w:val="clear" w:color="auto" w:fill="auto"/>
          </w:tcPr>
          <w:p w14:paraId="508D4A97" w14:textId="77777777" w:rsidR="00503827" w:rsidRPr="00C05013" w:rsidRDefault="00503827" w:rsidP="00E82CF4">
            <w:pPr>
              <w:pStyle w:val="NoSpacing"/>
              <w:framePr w:h="262" w:hRule="exact" w:wrap="auto" w:hAnchor="text" w:y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00" w:type="dxa"/>
            <w:tcBorders>
              <w:top w:val="double" w:sz="4" w:space="0" w:color="auto"/>
            </w:tcBorders>
            <w:vAlign w:val="bottom"/>
          </w:tcPr>
          <w:p w14:paraId="5773756B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036C7FAA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vAlign w:val="bottom"/>
          </w:tcPr>
          <w:p w14:paraId="746A3E8C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6" w:type="dxa"/>
          </w:tcPr>
          <w:p w14:paraId="2AEE7DFE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6439F0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20F7CAA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2E3C61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" w:type="dxa"/>
            <w:shd w:val="clear" w:color="auto" w:fill="auto"/>
            <w:vAlign w:val="bottom"/>
          </w:tcPr>
          <w:p w14:paraId="43CF3F0A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B22865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  <w:shd w:val="clear" w:color="auto" w:fill="auto"/>
            <w:vAlign w:val="bottom"/>
          </w:tcPr>
          <w:p w14:paraId="4DC4624A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FB822F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8BE0716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22B1CF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70C225F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8F7DFE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6E126D5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9B7DA4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62FC243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3C5B54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388A14C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A0BD26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0851ACB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61BC3A" w14:textId="77777777" w:rsidR="00503827" w:rsidRPr="00C05013" w:rsidRDefault="00503827" w:rsidP="00E82CF4">
            <w:pPr>
              <w:pStyle w:val="acctfourfigures"/>
              <w:framePr w:h="262" w:hRule="exact" w:wrap="auto" w:hAnchor="text" w:y="180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</w:tbl>
    <w:p w14:paraId="080F14DF" w14:textId="77777777" w:rsidR="00503827" w:rsidRPr="00C05013" w:rsidRDefault="00503827" w:rsidP="00503827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503827" w:rsidRPr="00C05013" w:rsidSect="00FE0D99">
          <w:headerReference w:type="even" r:id="rId17"/>
          <w:headerReference w:type="default" r:id="rId18"/>
          <w:headerReference w:type="first" r:id="rId19"/>
          <w:footerReference w:type="first" r:id="rId20"/>
          <w:pgSz w:w="16840" w:h="11907" w:orient="landscape"/>
          <w:pgMar w:top="720" w:right="1152" w:bottom="576" w:left="1152" w:header="630" w:footer="706" w:gutter="0"/>
          <w:cols w:space="708"/>
          <w:docGrid w:linePitch="360"/>
        </w:sectPr>
      </w:pPr>
    </w:p>
    <w:tbl>
      <w:tblPr>
        <w:tblW w:w="9147" w:type="dxa"/>
        <w:tblInd w:w="450" w:type="dxa"/>
        <w:tblLook w:val="01E0" w:firstRow="1" w:lastRow="1" w:firstColumn="1" w:lastColumn="1" w:noHBand="0" w:noVBand="0"/>
      </w:tblPr>
      <w:tblGrid>
        <w:gridCol w:w="6480"/>
        <w:gridCol w:w="1203"/>
        <w:gridCol w:w="270"/>
        <w:gridCol w:w="1194"/>
      </w:tblGrid>
      <w:tr w:rsidR="005752A1" w:rsidRPr="00FD1F64" w14:paraId="291DC637" w14:textId="77777777" w:rsidTr="00355486">
        <w:tc>
          <w:tcPr>
            <w:tcW w:w="6480" w:type="dxa"/>
            <w:shd w:val="clear" w:color="auto" w:fill="auto"/>
          </w:tcPr>
          <w:p w14:paraId="70EBF349" w14:textId="77777777" w:rsidR="005752A1" w:rsidRPr="00FD1F64" w:rsidRDefault="005752A1" w:rsidP="0035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</w:p>
        </w:tc>
        <w:tc>
          <w:tcPr>
            <w:tcW w:w="2667" w:type="dxa"/>
            <w:gridSpan w:val="3"/>
            <w:shd w:val="clear" w:color="auto" w:fill="auto"/>
          </w:tcPr>
          <w:p w14:paraId="26E13793" w14:textId="77777777" w:rsidR="005752A1" w:rsidRPr="00FD1F64" w:rsidRDefault="005752A1" w:rsidP="0035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D1F6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 w:rsidRPr="00FD1F64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752A1" w:rsidRPr="00FD1F64" w14:paraId="14B7F5CE" w14:textId="77777777" w:rsidTr="00355486">
        <w:tc>
          <w:tcPr>
            <w:tcW w:w="6480" w:type="dxa"/>
            <w:shd w:val="clear" w:color="auto" w:fill="auto"/>
          </w:tcPr>
          <w:p w14:paraId="7649EE37" w14:textId="77777777" w:rsidR="005752A1" w:rsidRPr="00A00BA1" w:rsidRDefault="005752A1" w:rsidP="0035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24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0BA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A00BA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AB546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  <w:r w:rsidRPr="00285CE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0D44A3B4" w14:textId="718129B1" w:rsidR="005752A1" w:rsidRPr="00FD1F64" w:rsidRDefault="005752A1" w:rsidP="0035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546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D48DD46" w14:textId="77777777" w:rsidR="005752A1" w:rsidRPr="00FD1F64" w:rsidRDefault="005752A1" w:rsidP="0035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0F5D98B4" w14:textId="63569057" w:rsidR="005752A1" w:rsidRPr="00FD1F64" w:rsidRDefault="005752A1" w:rsidP="0035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546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752A1" w:rsidRPr="00FD1F64" w14:paraId="5CEAF1D6" w14:textId="77777777" w:rsidTr="00355486">
        <w:tc>
          <w:tcPr>
            <w:tcW w:w="6480" w:type="dxa"/>
            <w:shd w:val="clear" w:color="auto" w:fill="auto"/>
          </w:tcPr>
          <w:p w14:paraId="705D8D17" w14:textId="77777777" w:rsidR="005752A1" w:rsidRPr="00A00BA1" w:rsidRDefault="005752A1" w:rsidP="0035548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67" w:type="dxa"/>
            <w:gridSpan w:val="3"/>
            <w:shd w:val="clear" w:color="auto" w:fill="auto"/>
          </w:tcPr>
          <w:p w14:paraId="4FFAA078" w14:textId="77777777" w:rsidR="005752A1" w:rsidRPr="00FD1F64" w:rsidRDefault="005752A1" w:rsidP="0035548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1F6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FD1F64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ล้าน</w:t>
            </w:r>
            <w:r w:rsidRPr="00FD1F6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5752A1" w:rsidRPr="00FD1F64" w14:paraId="5C642541" w14:textId="77777777" w:rsidTr="00355486">
        <w:tc>
          <w:tcPr>
            <w:tcW w:w="6480" w:type="dxa"/>
            <w:shd w:val="clear" w:color="auto" w:fill="auto"/>
          </w:tcPr>
          <w:p w14:paraId="3C4C7B34" w14:textId="77777777" w:rsidR="005752A1" w:rsidRPr="00FD1F64" w:rsidRDefault="005752A1" w:rsidP="0057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2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F64">
              <w:rPr>
                <w:rFonts w:asciiTheme="majorBidi" w:hAnsiTheme="majorBidi" w:cs="Angsana New" w:hint="cs"/>
                <w:sz w:val="28"/>
                <w:szCs w:val="28"/>
                <w:cs/>
              </w:rPr>
              <w:t>ส่วนงานสินค้าผลิตภายใต้แบรนด์บริษัท</w:t>
            </w:r>
          </w:p>
        </w:tc>
        <w:tc>
          <w:tcPr>
            <w:tcW w:w="1203" w:type="dxa"/>
            <w:shd w:val="clear" w:color="auto" w:fill="auto"/>
          </w:tcPr>
          <w:p w14:paraId="5D1F5946" w14:textId="6BF7FC53" w:rsidR="005752A1" w:rsidRPr="00FD1F64" w:rsidRDefault="002C473E" w:rsidP="005752A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459</w:t>
            </w:r>
          </w:p>
        </w:tc>
        <w:tc>
          <w:tcPr>
            <w:tcW w:w="270" w:type="dxa"/>
            <w:shd w:val="clear" w:color="auto" w:fill="auto"/>
          </w:tcPr>
          <w:p w14:paraId="16B0B50A" w14:textId="77777777" w:rsidR="005752A1" w:rsidRPr="00FD1F64" w:rsidRDefault="005752A1" w:rsidP="0057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shd w:val="clear" w:color="auto" w:fill="auto"/>
          </w:tcPr>
          <w:p w14:paraId="141DF59C" w14:textId="3B300B41" w:rsidR="005752A1" w:rsidRPr="00FD1F64" w:rsidRDefault="005752A1" w:rsidP="005752A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54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="002C47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5752A1" w:rsidRPr="00FD1F64" w14:paraId="6672C9BE" w14:textId="77777777" w:rsidTr="00355486">
        <w:tc>
          <w:tcPr>
            <w:tcW w:w="6480" w:type="dxa"/>
            <w:shd w:val="clear" w:color="auto" w:fill="auto"/>
          </w:tcPr>
          <w:p w14:paraId="25F35A2B" w14:textId="77777777" w:rsidR="005752A1" w:rsidRPr="00FD1F64" w:rsidRDefault="005752A1" w:rsidP="0057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2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F64">
              <w:rPr>
                <w:rFonts w:asciiTheme="majorBidi" w:hAnsiTheme="majorBidi" w:cs="Angsana New" w:hint="cs"/>
                <w:sz w:val="28"/>
                <w:szCs w:val="28"/>
                <w:cs/>
              </w:rPr>
              <w:t>ส่วนงานสินค้าซื้อมาขายไป</w:t>
            </w:r>
          </w:p>
        </w:tc>
        <w:tc>
          <w:tcPr>
            <w:tcW w:w="1203" w:type="dxa"/>
            <w:shd w:val="clear" w:color="auto" w:fill="auto"/>
          </w:tcPr>
          <w:p w14:paraId="03D6DDFF" w14:textId="6706AEE9" w:rsidR="005752A1" w:rsidRPr="00FD1F64" w:rsidRDefault="002C473E" w:rsidP="005752A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650F1FDB" w14:textId="77777777" w:rsidR="005752A1" w:rsidRPr="00FD1F64" w:rsidRDefault="005752A1" w:rsidP="0057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shd w:val="clear" w:color="auto" w:fill="auto"/>
          </w:tcPr>
          <w:p w14:paraId="1045F272" w14:textId="3C31A80D" w:rsidR="005752A1" w:rsidRPr="00FD1F64" w:rsidRDefault="005752A1" w:rsidP="005752A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54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5752A1" w:rsidRPr="00FD1F64" w14:paraId="2DB8B88D" w14:textId="77777777" w:rsidTr="00355486">
        <w:tc>
          <w:tcPr>
            <w:tcW w:w="6480" w:type="dxa"/>
            <w:shd w:val="clear" w:color="auto" w:fill="auto"/>
          </w:tcPr>
          <w:p w14:paraId="5CB25F0E" w14:textId="77777777" w:rsidR="005752A1" w:rsidRPr="00FD1F64" w:rsidRDefault="005752A1" w:rsidP="0057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2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1F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57E8B" w14:textId="78495DCC" w:rsidR="005752A1" w:rsidRPr="00FD1F64" w:rsidRDefault="002C473E" w:rsidP="005752A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469</w:t>
            </w:r>
          </w:p>
        </w:tc>
        <w:tc>
          <w:tcPr>
            <w:tcW w:w="270" w:type="dxa"/>
            <w:shd w:val="clear" w:color="auto" w:fill="auto"/>
          </w:tcPr>
          <w:p w14:paraId="020467E7" w14:textId="77777777" w:rsidR="005752A1" w:rsidRPr="00FD1F64" w:rsidRDefault="005752A1" w:rsidP="0057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12AE61" w14:textId="7110A345" w:rsidR="005752A1" w:rsidRPr="00FD1F64" w:rsidRDefault="005752A1" w:rsidP="005752A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B54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</w:t>
            </w:r>
            <w:r w:rsidR="002C47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</w:tr>
    </w:tbl>
    <w:p w14:paraId="1E5FB32A" w14:textId="58660118" w:rsidR="00AA5074" w:rsidRDefault="00AA5074" w:rsidP="00717C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shd w:val="clear" w:color="auto" w:fill="D9D9D9"/>
        </w:rPr>
      </w:pPr>
    </w:p>
    <w:tbl>
      <w:tblPr>
        <w:tblW w:w="9147" w:type="dxa"/>
        <w:tblInd w:w="450" w:type="dxa"/>
        <w:tblLook w:val="01E0" w:firstRow="1" w:lastRow="1" w:firstColumn="1" w:lastColumn="1" w:noHBand="0" w:noVBand="0"/>
      </w:tblPr>
      <w:tblGrid>
        <w:gridCol w:w="6480"/>
        <w:gridCol w:w="1203"/>
        <w:gridCol w:w="270"/>
        <w:gridCol w:w="1194"/>
      </w:tblGrid>
      <w:tr w:rsidR="005752A1" w:rsidRPr="00FD1F64" w14:paraId="0B4D53C4" w14:textId="77777777" w:rsidTr="00355486">
        <w:tc>
          <w:tcPr>
            <w:tcW w:w="6480" w:type="dxa"/>
            <w:shd w:val="clear" w:color="auto" w:fill="auto"/>
          </w:tcPr>
          <w:p w14:paraId="62B164F8" w14:textId="77777777" w:rsidR="005752A1" w:rsidRPr="00A00BA1" w:rsidRDefault="005752A1" w:rsidP="0057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24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00BA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หกเดือน</w:t>
            </w:r>
            <w:r w:rsidRPr="00A00BA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AB546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  <w:r w:rsidRPr="00285CE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4A7B6216" w14:textId="4F95D142" w:rsidR="005752A1" w:rsidRPr="00FD1F64" w:rsidRDefault="005752A1" w:rsidP="0057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546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6EBC02" w14:textId="77777777" w:rsidR="005752A1" w:rsidRPr="00FD1F64" w:rsidRDefault="005752A1" w:rsidP="0057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052F86A6" w14:textId="5AFA739F" w:rsidR="005752A1" w:rsidRPr="00FD1F64" w:rsidRDefault="005752A1" w:rsidP="0057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546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752A1" w:rsidRPr="00FD1F64" w14:paraId="1976F52C" w14:textId="77777777" w:rsidTr="00355486">
        <w:tc>
          <w:tcPr>
            <w:tcW w:w="6480" w:type="dxa"/>
            <w:shd w:val="clear" w:color="auto" w:fill="auto"/>
          </w:tcPr>
          <w:p w14:paraId="3093484B" w14:textId="77777777" w:rsidR="005752A1" w:rsidRPr="00A00BA1" w:rsidRDefault="005752A1" w:rsidP="0035548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67" w:type="dxa"/>
            <w:gridSpan w:val="3"/>
            <w:shd w:val="clear" w:color="auto" w:fill="auto"/>
          </w:tcPr>
          <w:p w14:paraId="1D4920AB" w14:textId="77777777" w:rsidR="005752A1" w:rsidRPr="00FD1F64" w:rsidRDefault="005752A1" w:rsidP="0035548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1F6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FD1F64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ล้าน</w:t>
            </w:r>
            <w:r w:rsidRPr="00FD1F6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5752A1" w:rsidRPr="00FD1F64" w14:paraId="26C432A2" w14:textId="77777777" w:rsidTr="00355486">
        <w:tc>
          <w:tcPr>
            <w:tcW w:w="6480" w:type="dxa"/>
            <w:shd w:val="clear" w:color="auto" w:fill="auto"/>
          </w:tcPr>
          <w:p w14:paraId="03A8638B" w14:textId="77777777" w:rsidR="005752A1" w:rsidRPr="00FD1F64" w:rsidRDefault="005752A1" w:rsidP="0057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2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F64">
              <w:rPr>
                <w:rFonts w:asciiTheme="majorBidi" w:hAnsiTheme="majorBidi" w:cs="Angsana New" w:hint="cs"/>
                <w:sz w:val="28"/>
                <w:szCs w:val="28"/>
                <w:cs/>
              </w:rPr>
              <w:t>ส่วนงานสินค้าผลิตภายใต้แบรนด์บริษัท</w:t>
            </w:r>
          </w:p>
        </w:tc>
        <w:tc>
          <w:tcPr>
            <w:tcW w:w="1203" w:type="dxa"/>
            <w:shd w:val="clear" w:color="auto" w:fill="auto"/>
          </w:tcPr>
          <w:p w14:paraId="6DFF74B4" w14:textId="28445DE3" w:rsidR="005752A1" w:rsidRPr="00FD1F64" w:rsidRDefault="002C473E" w:rsidP="005752A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968</w:t>
            </w:r>
          </w:p>
        </w:tc>
        <w:tc>
          <w:tcPr>
            <w:tcW w:w="270" w:type="dxa"/>
            <w:shd w:val="clear" w:color="auto" w:fill="auto"/>
          </w:tcPr>
          <w:p w14:paraId="7C2D19D8" w14:textId="77777777" w:rsidR="005752A1" w:rsidRPr="00FD1F64" w:rsidRDefault="005752A1" w:rsidP="0057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shd w:val="clear" w:color="auto" w:fill="auto"/>
          </w:tcPr>
          <w:p w14:paraId="6945686E" w14:textId="6FC7BEA3" w:rsidR="005752A1" w:rsidRPr="00FD1F64" w:rsidRDefault="005752A1" w:rsidP="005752A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54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  <w:r w:rsidR="002C473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5752A1" w:rsidRPr="00FD1F64" w14:paraId="3430BFC8" w14:textId="77777777" w:rsidTr="00355486">
        <w:tc>
          <w:tcPr>
            <w:tcW w:w="6480" w:type="dxa"/>
            <w:shd w:val="clear" w:color="auto" w:fill="auto"/>
          </w:tcPr>
          <w:p w14:paraId="4FD72F31" w14:textId="77777777" w:rsidR="005752A1" w:rsidRPr="00FD1F64" w:rsidRDefault="005752A1" w:rsidP="0057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24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ส่วนงานสินค้าผลิตภายใต้แบรนด์ผู้ว่าจ้างอื่น</w:t>
            </w:r>
          </w:p>
        </w:tc>
        <w:tc>
          <w:tcPr>
            <w:tcW w:w="1203" w:type="dxa"/>
            <w:shd w:val="clear" w:color="auto" w:fill="auto"/>
          </w:tcPr>
          <w:p w14:paraId="0D3A4970" w14:textId="61D28B5B" w:rsidR="005752A1" w:rsidRDefault="002C473E" w:rsidP="002C473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02010FA" w14:textId="77777777" w:rsidR="005752A1" w:rsidRPr="00FD1F64" w:rsidRDefault="005752A1" w:rsidP="0057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shd w:val="clear" w:color="auto" w:fill="auto"/>
          </w:tcPr>
          <w:p w14:paraId="3937FEA5" w14:textId="54C9F0FF" w:rsidR="005752A1" w:rsidRDefault="005752A1" w:rsidP="005752A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752A1" w:rsidRPr="00FD1F64" w14:paraId="39D7C2A0" w14:textId="77777777" w:rsidTr="00355486">
        <w:tc>
          <w:tcPr>
            <w:tcW w:w="6480" w:type="dxa"/>
            <w:shd w:val="clear" w:color="auto" w:fill="auto"/>
          </w:tcPr>
          <w:p w14:paraId="4D3A2C34" w14:textId="77777777" w:rsidR="005752A1" w:rsidRPr="00FD1F64" w:rsidRDefault="005752A1" w:rsidP="0057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2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F64">
              <w:rPr>
                <w:rFonts w:asciiTheme="majorBidi" w:hAnsiTheme="majorBidi" w:cs="Angsana New" w:hint="cs"/>
                <w:sz w:val="28"/>
                <w:szCs w:val="28"/>
                <w:cs/>
              </w:rPr>
              <w:t>ส่วนงานสินค้าซื้อมาขายไป</w:t>
            </w:r>
          </w:p>
        </w:tc>
        <w:tc>
          <w:tcPr>
            <w:tcW w:w="1203" w:type="dxa"/>
            <w:shd w:val="clear" w:color="auto" w:fill="auto"/>
          </w:tcPr>
          <w:p w14:paraId="4BBEAAD8" w14:textId="565835E6" w:rsidR="005752A1" w:rsidRPr="00FD1F64" w:rsidRDefault="002C473E" w:rsidP="005752A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6CAD0625" w14:textId="77777777" w:rsidR="005752A1" w:rsidRPr="00FD1F64" w:rsidRDefault="005752A1" w:rsidP="0057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shd w:val="clear" w:color="auto" w:fill="auto"/>
          </w:tcPr>
          <w:p w14:paraId="44D1A5F0" w14:textId="4A871175" w:rsidR="005752A1" w:rsidRPr="00FD1F64" w:rsidRDefault="005752A1" w:rsidP="005752A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546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</w:tr>
      <w:tr w:rsidR="005752A1" w:rsidRPr="00FD1F64" w14:paraId="478BD0BD" w14:textId="77777777" w:rsidTr="00355486">
        <w:tc>
          <w:tcPr>
            <w:tcW w:w="6480" w:type="dxa"/>
            <w:shd w:val="clear" w:color="auto" w:fill="auto"/>
          </w:tcPr>
          <w:p w14:paraId="2552572F" w14:textId="77777777" w:rsidR="005752A1" w:rsidRPr="00FD1F64" w:rsidRDefault="005752A1" w:rsidP="0057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2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1F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75E7E" w14:textId="1B685841" w:rsidR="005752A1" w:rsidRPr="00FD1F64" w:rsidRDefault="002C473E" w:rsidP="005752A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991</w:t>
            </w:r>
          </w:p>
        </w:tc>
        <w:tc>
          <w:tcPr>
            <w:tcW w:w="270" w:type="dxa"/>
            <w:shd w:val="clear" w:color="auto" w:fill="auto"/>
          </w:tcPr>
          <w:p w14:paraId="6120FF5B" w14:textId="77777777" w:rsidR="005752A1" w:rsidRPr="00FD1F64" w:rsidRDefault="005752A1" w:rsidP="0057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F1425D" w14:textId="017F52E6" w:rsidR="005752A1" w:rsidRPr="00FD1F64" w:rsidRDefault="005752A1" w:rsidP="005752A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B54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</w:t>
            </w:r>
            <w:r w:rsidR="002C47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</w:tr>
    </w:tbl>
    <w:p w14:paraId="5C44CAD6" w14:textId="77777777" w:rsidR="005752A1" w:rsidRPr="00E73BA9" w:rsidRDefault="005752A1" w:rsidP="00717C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shd w:val="clear" w:color="auto" w:fill="D9D9D9"/>
        </w:rPr>
      </w:pPr>
    </w:p>
    <w:p w14:paraId="018F4E6E" w14:textId="4F8910D3" w:rsidR="00D0323D" w:rsidRDefault="00D0323D" w:rsidP="00D0323D">
      <w:pPr>
        <w:tabs>
          <w:tab w:val="clear" w:pos="454"/>
          <w:tab w:val="clear" w:pos="907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C05013">
        <w:rPr>
          <w:rFonts w:ascii="Angsana New" w:hAnsi="Angsana New" w:cs="Angsana New"/>
          <w:sz w:val="28"/>
          <w:szCs w:val="28"/>
          <w:cs/>
        </w:rPr>
        <w:t>รายได้จากการขายสินค้า</w:t>
      </w:r>
      <w:r w:rsidRPr="00C05013">
        <w:rPr>
          <w:rFonts w:ascii="Angsana New" w:hAnsi="Angsana New" w:cs="Angsana New" w:hint="cs"/>
          <w:sz w:val="28"/>
          <w:szCs w:val="28"/>
          <w:cs/>
        </w:rPr>
        <w:t>ของกลุ่มบริษัทและบริษัท</w:t>
      </w:r>
      <w:r w:rsidRPr="00C05013">
        <w:rPr>
          <w:rFonts w:ascii="Angsana New" w:hAnsi="Angsana New" w:cs="Angsana New"/>
          <w:sz w:val="28"/>
          <w:szCs w:val="28"/>
          <w:cs/>
        </w:rPr>
        <w:t>รับรู้ ณ วันที่มีการส่งมอบสินค้าให้กับลูกค้า</w:t>
      </w:r>
    </w:p>
    <w:p w14:paraId="585754EE" w14:textId="75C5082A" w:rsidR="006D63FE" w:rsidRPr="00E73BA9" w:rsidRDefault="006D63FE" w:rsidP="00D0323D">
      <w:pPr>
        <w:tabs>
          <w:tab w:val="clear" w:pos="454"/>
          <w:tab w:val="clear" w:pos="907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38DB6D2" w14:textId="2F623CE2" w:rsidR="00C06690" w:rsidRPr="00DF6AEA" w:rsidRDefault="00C06690" w:rsidP="00FB1A47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DF6AE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กำไรต่อหุ้น</w:t>
      </w:r>
    </w:p>
    <w:p w14:paraId="66C67F4B" w14:textId="680E4E3D" w:rsidR="00731714" w:rsidRPr="00E73BA9" w:rsidRDefault="00731714" w:rsidP="00731714">
      <w:pPr>
        <w:rPr>
          <w:rFonts w:ascii="Angsana New" w:hAnsi="Angsana New" w:cs="Angsana New"/>
          <w:sz w:val="28"/>
          <w:szCs w:val="28"/>
          <w:lang w:val="th-TH"/>
        </w:rPr>
      </w:pPr>
    </w:p>
    <w:p w14:paraId="1A7AA331" w14:textId="548FB13C" w:rsidR="00731714" w:rsidRDefault="00731714" w:rsidP="00CA336A">
      <w:pPr>
        <w:tabs>
          <w:tab w:val="clear" w:pos="454"/>
          <w:tab w:val="clear" w:pos="907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CA336A">
        <w:rPr>
          <w:rFonts w:ascii="Angsana New" w:hAnsi="Angsana New" w:cs="Angsana New"/>
          <w:sz w:val="28"/>
          <w:szCs w:val="28"/>
          <w:cs/>
        </w:rPr>
        <w:t>กำไรต่อหุ้นขั้นพื้นฐานสำหรับงวด</w:t>
      </w:r>
      <w:r w:rsidR="009C2A8D">
        <w:rPr>
          <w:rFonts w:ascii="Angsana New" w:hAnsi="Angsana New" w:cs="Angsana New" w:hint="cs"/>
          <w:sz w:val="28"/>
          <w:szCs w:val="28"/>
          <w:cs/>
        </w:rPr>
        <w:t>สามเดือนและ</w:t>
      </w:r>
      <w:r w:rsidR="001E2B23">
        <w:rPr>
          <w:rFonts w:ascii="Angsana New" w:hAnsi="Angsana New" w:cs="Angsana New" w:hint="cs"/>
          <w:sz w:val="28"/>
          <w:szCs w:val="28"/>
          <w:cs/>
        </w:rPr>
        <w:t>หก</w:t>
      </w:r>
      <w:r w:rsidRPr="00CA336A">
        <w:rPr>
          <w:rFonts w:ascii="Angsana New" w:hAnsi="Angsana New" w:cs="Angsana New"/>
          <w:sz w:val="28"/>
          <w:szCs w:val="28"/>
          <w:cs/>
        </w:rPr>
        <w:t xml:space="preserve">เดือนสิ้นสุดวันที่ </w:t>
      </w:r>
      <w:r w:rsidR="00C42DDF" w:rsidRPr="00C42DDF">
        <w:rPr>
          <w:rFonts w:ascii="Angsana New" w:hAnsi="Angsana New" w:cs="Angsana New"/>
          <w:sz w:val="28"/>
          <w:szCs w:val="28"/>
        </w:rPr>
        <w:t>3</w:t>
      </w:r>
      <w:r w:rsidR="005752A1">
        <w:rPr>
          <w:rFonts w:ascii="Angsana New" w:hAnsi="Angsana New" w:cs="Angsana New"/>
          <w:sz w:val="28"/>
          <w:szCs w:val="28"/>
        </w:rPr>
        <w:t xml:space="preserve">0 </w:t>
      </w:r>
      <w:r w:rsidR="005752A1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CA336A">
        <w:rPr>
          <w:rFonts w:ascii="Angsana New" w:hAnsi="Angsana New" w:cs="Angsana New"/>
          <w:sz w:val="28"/>
          <w:szCs w:val="28"/>
          <w:cs/>
        </w:rPr>
        <w:t xml:space="preserve"> </w:t>
      </w:r>
      <w:r w:rsidR="00C42DDF" w:rsidRPr="00C42DDF">
        <w:rPr>
          <w:rFonts w:ascii="Angsana New" w:hAnsi="Angsana New" w:cs="Angsana New"/>
          <w:sz w:val="28"/>
          <w:szCs w:val="28"/>
        </w:rPr>
        <w:t>2567</w:t>
      </w:r>
      <w:r w:rsidRPr="00CA336A">
        <w:rPr>
          <w:rFonts w:ascii="Angsana New" w:hAnsi="Angsana New" w:cs="Angsana New"/>
          <w:sz w:val="28"/>
          <w:szCs w:val="28"/>
        </w:rPr>
        <w:t xml:space="preserve"> </w:t>
      </w:r>
      <w:r w:rsidRPr="00CA336A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C42DDF" w:rsidRPr="00C42DDF">
        <w:rPr>
          <w:rFonts w:ascii="Angsana New" w:hAnsi="Angsana New" w:cs="Angsana New"/>
          <w:sz w:val="28"/>
          <w:szCs w:val="28"/>
        </w:rPr>
        <w:t>2566</w:t>
      </w:r>
      <w:r w:rsidRPr="00CA336A">
        <w:rPr>
          <w:rFonts w:ascii="Angsana New" w:hAnsi="Angsana New" w:cs="Angsana New"/>
          <w:sz w:val="28"/>
          <w:szCs w:val="28"/>
        </w:rPr>
        <w:t xml:space="preserve"> </w:t>
      </w:r>
      <w:r w:rsidRPr="00CA336A">
        <w:rPr>
          <w:rFonts w:ascii="Angsana New" w:hAnsi="Angsana New" w:cs="Angsana New"/>
          <w:sz w:val="28"/>
          <w:szCs w:val="28"/>
          <w:cs/>
        </w:rPr>
        <w:t>คำนวณจากกำไรสำหรับงวดที่เป็นส่วนของผู้ถือหุ้นสามัญของบริษัทที่ออกจำหน่ายแล้วระหว่างงวด โดยได้ปรับผลกระทบจำนวนหุ้นสามัญที่เกิดจาก</w:t>
      </w:r>
      <w:r w:rsidRPr="00CA336A">
        <w:rPr>
          <w:rFonts w:ascii="Angsana New" w:hAnsi="Angsana New" w:cs="Angsana New" w:hint="cs"/>
          <w:sz w:val="28"/>
          <w:szCs w:val="28"/>
          <w:cs/>
        </w:rPr>
        <w:t>การลด</w:t>
      </w:r>
      <w:r w:rsidRPr="00CA336A">
        <w:rPr>
          <w:rFonts w:ascii="Angsana New" w:hAnsi="Angsana New" w:cs="Angsana New"/>
          <w:sz w:val="28"/>
          <w:szCs w:val="28"/>
          <w:cs/>
        </w:rPr>
        <w:t xml:space="preserve">มูลค่าหุ้นสามัญของบริษัทที่ตราไว้จากเดิมหุ้นละ </w:t>
      </w:r>
      <w:r w:rsidR="00C42DDF" w:rsidRPr="00C42DDF">
        <w:rPr>
          <w:rFonts w:ascii="Angsana New" w:hAnsi="Angsana New" w:cs="Angsana New"/>
          <w:sz w:val="28"/>
          <w:szCs w:val="28"/>
        </w:rPr>
        <w:t>1</w:t>
      </w:r>
      <w:r w:rsidR="00C72C92" w:rsidRPr="00C72C92">
        <w:rPr>
          <w:rFonts w:ascii="Angsana New" w:hAnsi="Angsana New" w:cs="Angsana New"/>
          <w:sz w:val="28"/>
          <w:szCs w:val="28"/>
        </w:rPr>
        <w:t>00</w:t>
      </w:r>
      <w:r w:rsidRPr="00CA336A">
        <w:rPr>
          <w:rFonts w:ascii="Angsana New" w:hAnsi="Angsana New" w:cs="Angsana New"/>
          <w:sz w:val="28"/>
          <w:szCs w:val="28"/>
        </w:rPr>
        <w:t xml:space="preserve"> </w:t>
      </w:r>
      <w:r w:rsidRPr="00CA336A">
        <w:rPr>
          <w:rFonts w:ascii="Angsana New" w:hAnsi="Angsana New" w:cs="Angsana New"/>
          <w:sz w:val="28"/>
          <w:szCs w:val="28"/>
          <w:cs/>
        </w:rPr>
        <w:t xml:space="preserve">บาทเป็นหุ้นละ </w:t>
      </w:r>
      <w:r w:rsidR="00C72C92" w:rsidRPr="00C72C92">
        <w:rPr>
          <w:rFonts w:ascii="Angsana New" w:hAnsi="Angsana New" w:cs="Angsana New"/>
          <w:sz w:val="28"/>
          <w:szCs w:val="28"/>
        </w:rPr>
        <w:t>0</w:t>
      </w:r>
      <w:r w:rsidRPr="00CA336A">
        <w:rPr>
          <w:rFonts w:ascii="Angsana New" w:hAnsi="Angsana New" w:cs="Angsana New"/>
          <w:sz w:val="28"/>
          <w:szCs w:val="28"/>
        </w:rPr>
        <w:t>.</w:t>
      </w:r>
      <w:r w:rsidR="00C42DDF" w:rsidRPr="00C42DDF">
        <w:rPr>
          <w:rFonts w:ascii="Angsana New" w:hAnsi="Angsana New" w:cs="Angsana New"/>
          <w:sz w:val="28"/>
          <w:szCs w:val="28"/>
        </w:rPr>
        <w:t>75</w:t>
      </w:r>
      <w:r w:rsidRPr="00CA336A">
        <w:rPr>
          <w:rFonts w:ascii="Angsana New" w:hAnsi="Angsana New" w:cs="Angsana New"/>
          <w:sz w:val="28"/>
          <w:szCs w:val="28"/>
        </w:rPr>
        <w:t xml:space="preserve"> </w:t>
      </w:r>
      <w:r w:rsidRPr="00CA336A">
        <w:rPr>
          <w:rFonts w:ascii="Angsana New" w:hAnsi="Angsana New" w:cs="Angsana New"/>
          <w:sz w:val="28"/>
          <w:szCs w:val="28"/>
          <w:cs/>
        </w:rPr>
        <w:t>บาท โดยกำไรต่อหุ้น</w:t>
      </w:r>
      <w:r w:rsidR="00AD0F62">
        <w:rPr>
          <w:rFonts w:ascii="Angsana New" w:hAnsi="Angsana New" w:cs="Angsana New"/>
          <w:sz w:val="28"/>
          <w:szCs w:val="28"/>
        </w:rPr>
        <w:br/>
      </w:r>
      <w:r w:rsidRPr="00CA336A">
        <w:rPr>
          <w:rFonts w:ascii="Angsana New" w:hAnsi="Angsana New" w:cs="Angsana New"/>
          <w:sz w:val="28"/>
          <w:szCs w:val="28"/>
          <w:cs/>
        </w:rPr>
        <w:t>ขั้นพื้นฐานของงวดได้ถูกคำนวณใหม่โดยถือเสมือนว่าการเปลี่ยนแปลงมูลค่าหุ้นได้เกิดขึ้นตั้งแต่วันเริ</w:t>
      </w:r>
      <w:r w:rsidRPr="00CA336A">
        <w:rPr>
          <w:rFonts w:ascii="Angsana New" w:hAnsi="Angsana New" w:cs="Angsana New" w:hint="cs"/>
          <w:sz w:val="28"/>
          <w:szCs w:val="28"/>
          <w:cs/>
        </w:rPr>
        <w:t>่</w:t>
      </w:r>
      <w:r w:rsidRPr="00CA336A">
        <w:rPr>
          <w:rFonts w:ascii="Angsana New" w:hAnsi="Angsana New" w:cs="Angsana New"/>
          <w:sz w:val="28"/>
          <w:szCs w:val="28"/>
          <w:cs/>
        </w:rPr>
        <w:t>มของงวดแรกที่</w:t>
      </w:r>
      <w:r w:rsidR="00AD0F62">
        <w:rPr>
          <w:rFonts w:ascii="Angsana New" w:hAnsi="Angsana New" w:cs="Angsana New"/>
          <w:sz w:val="28"/>
          <w:szCs w:val="28"/>
        </w:rPr>
        <w:br/>
      </w:r>
      <w:r w:rsidRPr="00CA336A">
        <w:rPr>
          <w:rFonts w:ascii="Angsana New" w:hAnsi="Angsana New" w:cs="Angsana New"/>
          <w:sz w:val="28"/>
          <w:szCs w:val="28"/>
          <w:cs/>
        </w:rPr>
        <w:t>เสนอรายงาน โดยแสดงการคำนวณดังนี้</w:t>
      </w:r>
    </w:p>
    <w:p w14:paraId="4FB1EEF3" w14:textId="625F023D" w:rsidR="00AD0F62" w:rsidRDefault="00AD0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70"/>
        <w:gridCol w:w="270"/>
        <w:gridCol w:w="1170"/>
        <w:gridCol w:w="288"/>
        <w:gridCol w:w="1152"/>
      </w:tblGrid>
      <w:tr w:rsidR="009C2A8D" w:rsidRPr="00E4570E" w14:paraId="62F7F578" w14:textId="77777777" w:rsidTr="009C2A8D">
        <w:trPr>
          <w:tblHeader/>
        </w:trPr>
        <w:tc>
          <w:tcPr>
            <w:tcW w:w="3600" w:type="dxa"/>
          </w:tcPr>
          <w:p w14:paraId="14552BF0" w14:textId="77777777" w:rsidR="009C2A8D" w:rsidRPr="002A4F93" w:rsidRDefault="009C2A8D" w:rsidP="0006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610" w:type="dxa"/>
            <w:gridSpan w:val="3"/>
          </w:tcPr>
          <w:p w14:paraId="2283531B" w14:textId="77777777" w:rsidR="009C2A8D" w:rsidRPr="009C2A8D" w:rsidRDefault="009C2A8D" w:rsidP="00060F5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57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3180023" w14:textId="77777777" w:rsidR="009C2A8D" w:rsidRPr="00E4570E" w:rsidRDefault="009C2A8D" w:rsidP="00060F5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6ACA0392" w14:textId="77777777" w:rsidR="009C2A8D" w:rsidRPr="009C2A8D" w:rsidRDefault="009C2A8D" w:rsidP="00060F5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57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2A8D" w:rsidRPr="00E4570E" w14:paraId="65B978D3" w14:textId="77777777" w:rsidTr="00060F54">
        <w:trPr>
          <w:tblHeader/>
        </w:trPr>
        <w:tc>
          <w:tcPr>
            <w:tcW w:w="3600" w:type="dxa"/>
          </w:tcPr>
          <w:p w14:paraId="5D90D921" w14:textId="77777777" w:rsidR="009C2A8D" w:rsidRPr="002A4F93" w:rsidRDefault="009C2A8D" w:rsidP="0006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18E6AD58" w14:textId="77777777" w:rsidR="009C2A8D" w:rsidRPr="002A4F93" w:rsidRDefault="009C2A8D" w:rsidP="00060F5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6494C117" w14:textId="77777777" w:rsidR="009C2A8D" w:rsidRPr="002A4F93" w:rsidRDefault="009C2A8D" w:rsidP="00060F5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39C06B12" w14:textId="77777777" w:rsidR="009C2A8D" w:rsidRPr="00E4570E" w:rsidRDefault="009C2A8D" w:rsidP="00060F5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25D8519B" w14:textId="77777777" w:rsidR="009C2A8D" w:rsidRPr="00E4570E" w:rsidRDefault="009C2A8D" w:rsidP="00060F5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BF6665" w14:textId="77777777" w:rsidR="009C2A8D" w:rsidRPr="00E4570E" w:rsidRDefault="009C2A8D" w:rsidP="00060F5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88" w:type="dxa"/>
          </w:tcPr>
          <w:p w14:paraId="27C82EA6" w14:textId="77777777" w:rsidR="009C2A8D" w:rsidRPr="00E4570E" w:rsidRDefault="009C2A8D" w:rsidP="00060F5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45B256D1" w14:textId="77777777" w:rsidR="009C2A8D" w:rsidRPr="00E4570E" w:rsidRDefault="009C2A8D" w:rsidP="00060F5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9C2A8D" w:rsidRPr="002A4F93" w14:paraId="20E46530" w14:textId="77777777" w:rsidTr="00060F54">
        <w:tc>
          <w:tcPr>
            <w:tcW w:w="3600" w:type="dxa"/>
          </w:tcPr>
          <w:p w14:paraId="175D1BE2" w14:textId="77777777" w:rsidR="009C2A8D" w:rsidRPr="002A4F93" w:rsidRDefault="009C2A8D" w:rsidP="0006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490" w:type="dxa"/>
            <w:gridSpan w:val="7"/>
          </w:tcPr>
          <w:p w14:paraId="6A036FC9" w14:textId="77777777" w:rsidR="009C2A8D" w:rsidRPr="002A4F93" w:rsidRDefault="009C2A8D" w:rsidP="0006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cs/>
              </w:rPr>
            </w:pPr>
            <w:r w:rsidRPr="00E457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Pr="00E4570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/ </w:t>
            </w:r>
            <w:r w:rsidRPr="00E457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พันหุ้น</w:t>
            </w:r>
            <w:r w:rsidRPr="00E4570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C2A8D" w:rsidRPr="002A4F93" w14:paraId="415EB7F1" w14:textId="77777777" w:rsidTr="00060F54">
        <w:tc>
          <w:tcPr>
            <w:tcW w:w="3600" w:type="dxa"/>
            <w:vAlign w:val="bottom"/>
          </w:tcPr>
          <w:p w14:paraId="750A9CE1" w14:textId="28B4B020" w:rsidR="009C2A8D" w:rsidRPr="002A4F93" w:rsidRDefault="009C2A8D" w:rsidP="0006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E457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="00441F8A" w:rsidRPr="00441F8A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งวดสามเดือนสิ้นสุดวันที่</w:t>
            </w:r>
            <w:r w:rsidR="00441F8A" w:rsidRPr="00441F8A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30 </w:t>
            </w:r>
            <w:r w:rsidR="00441F8A" w:rsidRPr="00441F8A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333157A7" w14:textId="77777777" w:rsidR="009C2A8D" w:rsidRPr="002A4F93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06FC7B83" w14:textId="77777777" w:rsidR="009C2A8D" w:rsidRPr="002A4F93" w:rsidRDefault="009C2A8D" w:rsidP="00060F54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F1AFBE7" w14:textId="77777777" w:rsidR="009C2A8D" w:rsidRPr="002A4F93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93E7FF1" w14:textId="77777777" w:rsidR="009C2A8D" w:rsidRPr="002A4F93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1DBF3524" w14:textId="77777777" w:rsidR="009C2A8D" w:rsidRPr="002A4F93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8" w:type="dxa"/>
          </w:tcPr>
          <w:p w14:paraId="4B6671D5" w14:textId="77777777" w:rsidR="009C2A8D" w:rsidRPr="002A4F93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52" w:type="dxa"/>
          </w:tcPr>
          <w:p w14:paraId="3429C45B" w14:textId="77777777" w:rsidR="009C2A8D" w:rsidRPr="002A4F93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9C2A8D" w:rsidRPr="00E06086" w14:paraId="797A59AA" w14:textId="77777777" w:rsidTr="00060F54">
        <w:tc>
          <w:tcPr>
            <w:tcW w:w="3600" w:type="dxa"/>
            <w:shd w:val="clear" w:color="auto" w:fill="auto"/>
            <w:vAlign w:val="bottom"/>
          </w:tcPr>
          <w:p w14:paraId="69C36D11" w14:textId="77777777" w:rsidR="009C2A8D" w:rsidRPr="002A4F93" w:rsidRDefault="009C2A8D" w:rsidP="0006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4570E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กำไรที่เป็นส่วนของผู้ถือหุ้นสามัญของบริษัท</w:t>
            </w:r>
            <w:r w:rsidRPr="00E457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4570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3C2130" w14:textId="1C534084" w:rsidR="009C2A8D" w:rsidRPr="00E06086" w:rsidRDefault="00441F8A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441F8A">
              <w:rPr>
                <w:rFonts w:asciiTheme="majorBidi" w:hAnsiTheme="majorBidi" w:cstheme="majorBidi"/>
                <w:sz w:val="28"/>
                <w:szCs w:val="28"/>
              </w:rPr>
              <w:t>98,885</w:t>
            </w:r>
          </w:p>
        </w:tc>
        <w:tc>
          <w:tcPr>
            <w:tcW w:w="270" w:type="dxa"/>
            <w:vAlign w:val="bottom"/>
          </w:tcPr>
          <w:p w14:paraId="62D1D327" w14:textId="77777777" w:rsidR="009C2A8D" w:rsidRPr="00E06086" w:rsidRDefault="009C2A8D" w:rsidP="00060F54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69E5929" w14:textId="71D1C70B" w:rsidR="009C2A8D" w:rsidRPr="00E06086" w:rsidRDefault="00441F8A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441F8A">
              <w:rPr>
                <w:rFonts w:asciiTheme="majorBidi" w:hAnsiTheme="majorBidi" w:cstheme="majorBidi"/>
                <w:sz w:val="28"/>
                <w:szCs w:val="28"/>
              </w:rPr>
              <w:t>114,963</w:t>
            </w:r>
          </w:p>
        </w:tc>
        <w:tc>
          <w:tcPr>
            <w:tcW w:w="270" w:type="dxa"/>
          </w:tcPr>
          <w:p w14:paraId="23CF3324" w14:textId="77777777" w:rsidR="009C2A8D" w:rsidRPr="00E06086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EE9BD39" w14:textId="332817CD" w:rsidR="009C2A8D" w:rsidRPr="00E06086" w:rsidRDefault="00441F8A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441F8A">
              <w:rPr>
                <w:rFonts w:asciiTheme="majorBidi" w:hAnsiTheme="majorBidi" w:cstheme="majorBidi"/>
                <w:sz w:val="28"/>
                <w:szCs w:val="28"/>
              </w:rPr>
              <w:t>14,489</w:t>
            </w:r>
          </w:p>
        </w:tc>
        <w:tc>
          <w:tcPr>
            <w:tcW w:w="288" w:type="dxa"/>
          </w:tcPr>
          <w:p w14:paraId="480D290B" w14:textId="77777777" w:rsidR="009C2A8D" w:rsidRPr="00E06086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3BEC7612" w14:textId="5B1B47F4" w:rsidR="009C2A8D" w:rsidRPr="00E06086" w:rsidRDefault="00441F8A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441F8A">
              <w:rPr>
                <w:rFonts w:asciiTheme="majorBidi" w:hAnsiTheme="majorBidi" w:cstheme="majorBidi"/>
                <w:sz w:val="28"/>
                <w:szCs w:val="28"/>
              </w:rPr>
              <w:t>39,271</w:t>
            </w:r>
          </w:p>
        </w:tc>
      </w:tr>
      <w:tr w:rsidR="009C2A8D" w:rsidRPr="002A4F93" w14:paraId="30916CF2" w14:textId="77777777" w:rsidTr="00060F54">
        <w:tc>
          <w:tcPr>
            <w:tcW w:w="3600" w:type="dxa"/>
            <w:vAlign w:val="bottom"/>
          </w:tcPr>
          <w:p w14:paraId="65CED9BF" w14:textId="77777777" w:rsidR="009C2A8D" w:rsidRPr="002A4F93" w:rsidRDefault="009C2A8D" w:rsidP="0006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B84727E" w14:textId="77777777" w:rsidR="009C2A8D" w:rsidRPr="002A4F93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3291A26" w14:textId="77777777" w:rsidR="009C2A8D" w:rsidRPr="002A4F93" w:rsidRDefault="009C2A8D" w:rsidP="00060F54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ADCFD7E" w14:textId="77777777" w:rsidR="009C2A8D" w:rsidRPr="002A4F93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1AF5B4E0" w14:textId="77777777" w:rsidR="009C2A8D" w:rsidRPr="002A4F93" w:rsidRDefault="009C2A8D" w:rsidP="00060F54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F28B0A4" w14:textId="77777777" w:rsidR="009C2A8D" w:rsidRPr="002A4F93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8" w:type="dxa"/>
          </w:tcPr>
          <w:p w14:paraId="370D776B" w14:textId="77777777" w:rsidR="009C2A8D" w:rsidRPr="002A4F93" w:rsidRDefault="009C2A8D" w:rsidP="00060F54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1AAB16AB" w14:textId="77777777" w:rsidR="009C2A8D" w:rsidRPr="002A4F93" w:rsidRDefault="009C2A8D" w:rsidP="00060F54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9C2A8D" w:rsidRPr="002A4F93" w14:paraId="133B8DE9" w14:textId="77777777" w:rsidTr="00060F54">
        <w:tc>
          <w:tcPr>
            <w:tcW w:w="3600" w:type="dxa"/>
          </w:tcPr>
          <w:p w14:paraId="560D5D0D" w14:textId="77777777" w:rsidR="009C2A8D" w:rsidRPr="00EF0AA7" w:rsidRDefault="009C2A8D" w:rsidP="0006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A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shd w:val="clear" w:color="auto" w:fill="auto"/>
          </w:tcPr>
          <w:p w14:paraId="59B78D18" w14:textId="77777777" w:rsidR="009C2A8D" w:rsidRPr="00EF0AA7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ACB598" w14:textId="77777777" w:rsidR="009C2A8D" w:rsidRPr="00EF0AA7" w:rsidRDefault="009C2A8D" w:rsidP="00060F54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9BF8D4C" w14:textId="77777777" w:rsidR="009C2A8D" w:rsidRPr="00EF0AA7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9C4081" w14:textId="77777777" w:rsidR="009C2A8D" w:rsidRPr="00EF0AA7" w:rsidRDefault="009C2A8D" w:rsidP="00060F54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9634890" w14:textId="77777777" w:rsidR="009C2A8D" w:rsidRPr="00EF0AA7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0E3A2E5" w14:textId="77777777" w:rsidR="009C2A8D" w:rsidRPr="002A4F93" w:rsidRDefault="009C2A8D" w:rsidP="00060F54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52" w:type="dxa"/>
          </w:tcPr>
          <w:p w14:paraId="37ECD1DB" w14:textId="77777777" w:rsidR="009C2A8D" w:rsidRPr="002A4F93" w:rsidRDefault="009C2A8D" w:rsidP="00060F54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9C2A8D" w:rsidRPr="005752A1" w14:paraId="705DA393" w14:textId="77777777" w:rsidTr="00060F54">
        <w:tc>
          <w:tcPr>
            <w:tcW w:w="3600" w:type="dxa"/>
            <w:vAlign w:val="bottom"/>
          </w:tcPr>
          <w:p w14:paraId="6EBFF04B" w14:textId="446B9E47" w:rsidR="009C2A8D" w:rsidRPr="00EF0AA7" w:rsidRDefault="00441F8A" w:rsidP="0006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1F8A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จำนวนหุ้นสามัญที่ออก</w:t>
            </w:r>
            <w:r w:rsidRPr="00441F8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441F8A">
              <w:rPr>
                <w:rFonts w:asciiTheme="majorBidi" w:hAnsiTheme="majorBidi" w:cs="Angsana New" w:hint="cs"/>
                <w:sz w:val="28"/>
                <w:szCs w:val="28"/>
                <w:cs/>
              </w:rPr>
              <w:t>ณ</w:t>
            </w:r>
            <w:r w:rsidRPr="00441F8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441F8A">
              <w:rPr>
                <w:rFonts w:asciiTheme="majorBidi" w:hAnsiTheme="majorBidi" w:cs="Angsana New" w:hint="cs"/>
                <w:sz w:val="28"/>
                <w:szCs w:val="28"/>
                <w:cs/>
              </w:rPr>
              <w:t>วันที่</w:t>
            </w:r>
            <w:r w:rsidRPr="00441F8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362F9C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441F8A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047B8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เมษายน</w:t>
            </w:r>
          </w:p>
        </w:tc>
        <w:tc>
          <w:tcPr>
            <w:tcW w:w="1170" w:type="dxa"/>
            <w:shd w:val="clear" w:color="auto" w:fill="auto"/>
          </w:tcPr>
          <w:p w14:paraId="5472667B" w14:textId="77777777" w:rsidR="009C2A8D" w:rsidRPr="00EF0AA7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328,574</w:t>
            </w:r>
          </w:p>
        </w:tc>
        <w:tc>
          <w:tcPr>
            <w:tcW w:w="270" w:type="dxa"/>
          </w:tcPr>
          <w:p w14:paraId="43D252A0" w14:textId="77777777" w:rsidR="009C2A8D" w:rsidRPr="00EF0AA7" w:rsidRDefault="009C2A8D" w:rsidP="00060F54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B8AB13" w14:textId="77777777" w:rsidR="009C2A8D" w:rsidRPr="00EF0AA7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1,873</w:t>
            </w:r>
          </w:p>
        </w:tc>
        <w:tc>
          <w:tcPr>
            <w:tcW w:w="270" w:type="dxa"/>
            <w:shd w:val="clear" w:color="auto" w:fill="auto"/>
          </w:tcPr>
          <w:p w14:paraId="2587E7C6" w14:textId="77777777" w:rsidR="009C2A8D" w:rsidRPr="00EF0AA7" w:rsidRDefault="009C2A8D" w:rsidP="00060F54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9D351BF" w14:textId="77777777" w:rsidR="009C2A8D" w:rsidRPr="00EF0AA7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328,574</w:t>
            </w:r>
          </w:p>
        </w:tc>
        <w:tc>
          <w:tcPr>
            <w:tcW w:w="288" w:type="dxa"/>
            <w:shd w:val="clear" w:color="auto" w:fill="auto"/>
          </w:tcPr>
          <w:p w14:paraId="6AF3FCC7" w14:textId="77777777" w:rsidR="009C2A8D" w:rsidRPr="002A4F93" w:rsidRDefault="009C2A8D" w:rsidP="00060F54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D3549D1" w14:textId="77777777" w:rsidR="009C2A8D" w:rsidRPr="005752A1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1,873</w:t>
            </w:r>
          </w:p>
        </w:tc>
      </w:tr>
      <w:tr w:rsidR="009C2A8D" w:rsidRPr="005752A1" w14:paraId="6B40CA8D" w14:textId="77777777" w:rsidTr="00060F54">
        <w:tc>
          <w:tcPr>
            <w:tcW w:w="3600" w:type="dxa"/>
            <w:vAlign w:val="bottom"/>
          </w:tcPr>
          <w:p w14:paraId="535937A3" w14:textId="77777777" w:rsidR="009C2A8D" w:rsidRPr="00EF0AA7" w:rsidRDefault="009C2A8D" w:rsidP="0006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AA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</w:t>
            </w:r>
            <w:r w:rsidRPr="00EF0AA7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ลดมูลค่าหุ้น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0B83E29" w14:textId="77777777" w:rsidR="009C2A8D" w:rsidRPr="00EF0AA7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7356B7B" w14:textId="77777777" w:rsidR="009C2A8D" w:rsidRPr="00EF0AA7" w:rsidRDefault="009C2A8D" w:rsidP="00060F54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93D8D" w14:textId="77777777" w:rsidR="009C2A8D" w:rsidRPr="00EF0AA7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247,859</w:t>
            </w:r>
          </w:p>
        </w:tc>
        <w:tc>
          <w:tcPr>
            <w:tcW w:w="270" w:type="dxa"/>
            <w:shd w:val="clear" w:color="auto" w:fill="auto"/>
          </w:tcPr>
          <w:p w14:paraId="5B6B2B54" w14:textId="77777777" w:rsidR="009C2A8D" w:rsidRPr="00EF0AA7" w:rsidRDefault="009C2A8D" w:rsidP="00060F54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6A1EF1" w14:textId="77777777" w:rsidR="009C2A8D" w:rsidRPr="00EF0AA7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3731CCD5" w14:textId="77777777" w:rsidR="009C2A8D" w:rsidRPr="002A4F93" w:rsidRDefault="009C2A8D" w:rsidP="00060F54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BD396" w14:textId="77777777" w:rsidR="009C2A8D" w:rsidRPr="005752A1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247,859</w:t>
            </w:r>
          </w:p>
        </w:tc>
      </w:tr>
      <w:tr w:rsidR="009C2A8D" w:rsidRPr="00541015" w14:paraId="21D16BA2" w14:textId="77777777" w:rsidTr="00060F54">
        <w:tc>
          <w:tcPr>
            <w:tcW w:w="3600" w:type="dxa"/>
            <w:vAlign w:val="bottom"/>
          </w:tcPr>
          <w:p w14:paraId="2FA771BE" w14:textId="77777777" w:rsidR="009C2A8D" w:rsidRPr="002A4F93" w:rsidRDefault="009C2A8D" w:rsidP="0006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EF0A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โดยวิธีถัวเฉลี่ยถ่วงน้ำหนัก</w:t>
            </w:r>
            <w:r w:rsidRPr="00EF0A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EF0A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(ขั้นพื้นฐาน) </w:t>
            </w:r>
            <w:r w:rsidRPr="00EF0A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5752A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30 </w:t>
            </w:r>
            <w:r w:rsidRPr="005752A1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C35CDE" w14:textId="77777777" w:rsidR="009C2A8D" w:rsidRDefault="009C2A8D" w:rsidP="00060F5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  <w:p w14:paraId="72CE7821" w14:textId="77777777" w:rsidR="009C2A8D" w:rsidRPr="002A4F93" w:rsidRDefault="009C2A8D" w:rsidP="009C2A8D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5410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328,574</w:t>
            </w:r>
          </w:p>
        </w:tc>
        <w:tc>
          <w:tcPr>
            <w:tcW w:w="270" w:type="dxa"/>
          </w:tcPr>
          <w:p w14:paraId="75E36EC4" w14:textId="77777777" w:rsidR="009C2A8D" w:rsidRPr="002A4F93" w:rsidRDefault="009C2A8D" w:rsidP="00060F54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1D3AE2" w14:textId="77777777" w:rsidR="009C2A8D" w:rsidRPr="005752A1" w:rsidRDefault="009C2A8D" w:rsidP="009C2A8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5410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249,732</w:t>
            </w:r>
          </w:p>
        </w:tc>
        <w:tc>
          <w:tcPr>
            <w:tcW w:w="270" w:type="dxa"/>
            <w:shd w:val="clear" w:color="auto" w:fill="auto"/>
          </w:tcPr>
          <w:p w14:paraId="4968B64F" w14:textId="77777777" w:rsidR="009C2A8D" w:rsidRPr="002A4F93" w:rsidRDefault="009C2A8D" w:rsidP="00060F54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26D61B" w14:textId="77777777" w:rsidR="009C2A8D" w:rsidRDefault="009C2A8D" w:rsidP="00060F5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9F0A8BE" w14:textId="77777777" w:rsidR="009C2A8D" w:rsidRPr="00541015" w:rsidRDefault="009C2A8D" w:rsidP="009C2A8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10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328,574</w:t>
            </w:r>
          </w:p>
        </w:tc>
        <w:tc>
          <w:tcPr>
            <w:tcW w:w="288" w:type="dxa"/>
            <w:shd w:val="clear" w:color="auto" w:fill="auto"/>
          </w:tcPr>
          <w:p w14:paraId="00866030" w14:textId="77777777" w:rsidR="009C2A8D" w:rsidRPr="002A4F93" w:rsidRDefault="009C2A8D" w:rsidP="00060F54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24B8C6" w14:textId="77777777" w:rsidR="009C2A8D" w:rsidRPr="00541015" w:rsidRDefault="009C2A8D" w:rsidP="009C2A8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10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249,732</w:t>
            </w:r>
          </w:p>
        </w:tc>
      </w:tr>
      <w:tr w:rsidR="009C2A8D" w:rsidRPr="002A4F93" w14:paraId="761433F2" w14:textId="77777777" w:rsidTr="00060F54">
        <w:tc>
          <w:tcPr>
            <w:tcW w:w="3600" w:type="dxa"/>
            <w:vAlign w:val="bottom"/>
          </w:tcPr>
          <w:p w14:paraId="7A1AF3C6" w14:textId="77777777" w:rsidR="009C2A8D" w:rsidRPr="002A4F93" w:rsidRDefault="009C2A8D" w:rsidP="0006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706EF88" w14:textId="77777777" w:rsidR="009C2A8D" w:rsidRPr="002A4F93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020374E" w14:textId="77777777" w:rsidR="009C2A8D" w:rsidRPr="002A4F93" w:rsidRDefault="009C2A8D" w:rsidP="00060F54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EF691C3" w14:textId="77777777" w:rsidR="009C2A8D" w:rsidRPr="002A4F93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6442CB4A" w14:textId="77777777" w:rsidR="009C2A8D" w:rsidRPr="002A4F93" w:rsidRDefault="009C2A8D" w:rsidP="00060F54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17DD3D6" w14:textId="77777777" w:rsidR="009C2A8D" w:rsidRPr="002A4F93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8" w:type="dxa"/>
            <w:shd w:val="clear" w:color="auto" w:fill="auto"/>
          </w:tcPr>
          <w:p w14:paraId="03349F8C" w14:textId="77777777" w:rsidR="009C2A8D" w:rsidRPr="002A4F93" w:rsidRDefault="009C2A8D" w:rsidP="00060F54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14D9796E" w14:textId="77777777" w:rsidR="009C2A8D" w:rsidRPr="002A4F93" w:rsidRDefault="009C2A8D" w:rsidP="00060F54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9C2A8D" w:rsidRPr="009C2A8D" w14:paraId="6008A07D" w14:textId="77777777" w:rsidTr="00060F54">
        <w:tc>
          <w:tcPr>
            <w:tcW w:w="3600" w:type="dxa"/>
            <w:vAlign w:val="bottom"/>
          </w:tcPr>
          <w:p w14:paraId="0019CA99" w14:textId="77777777" w:rsidR="009C2A8D" w:rsidRPr="002A4F93" w:rsidRDefault="009C2A8D" w:rsidP="0006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A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 (ขั้นพื้นฐาน)</w:t>
            </w:r>
            <w:r w:rsidRPr="00EF0A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7DF079" w14:textId="36CAAF98" w:rsidR="009C2A8D" w:rsidRPr="006F1155" w:rsidRDefault="00441F8A" w:rsidP="00060F54">
            <w:pPr>
              <w:pStyle w:val="30"/>
              <w:tabs>
                <w:tab w:val="clear" w:pos="360"/>
                <w:tab w:val="clear" w:pos="720"/>
                <w:tab w:val="decimal" w:pos="786"/>
              </w:tabs>
              <w:ind w:right="7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41F8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0.3</w:t>
            </w:r>
            <w:r w:rsidR="00362F9C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14:paraId="127F4833" w14:textId="77777777" w:rsidR="009C2A8D" w:rsidRPr="00022BC9" w:rsidRDefault="009C2A8D" w:rsidP="00060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  <w:tab w:val="decimal" w:pos="75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017F8E" w14:textId="5CDA28FA" w:rsidR="009C2A8D" w:rsidRPr="00022BC9" w:rsidRDefault="00441F8A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79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1F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</w:t>
            </w:r>
            <w:r w:rsidR="00F422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2C8738D0" w14:textId="77777777" w:rsidR="009C2A8D" w:rsidRPr="00022BC9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68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A9B4F50" w14:textId="78C4660F" w:rsidR="009C2A8D" w:rsidRPr="00022BC9" w:rsidRDefault="00441F8A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1F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</w:t>
            </w:r>
            <w:r w:rsidR="00362F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88" w:type="dxa"/>
            <w:shd w:val="clear" w:color="auto" w:fill="auto"/>
          </w:tcPr>
          <w:p w14:paraId="133EA268" w14:textId="77777777" w:rsidR="009C2A8D" w:rsidRPr="00022BC9" w:rsidRDefault="009C2A8D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68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14:paraId="64E92A4C" w14:textId="6A3AE18F" w:rsidR="009C2A8D" w:rsidRPr="00022BC9" w:rsidRDefault="00441F8A" w:rsidP="00060F54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79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41F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0.16</w:t>
            </w:r>
          </w:p>
        </w:tc>
      </w:tr>
      <w:tr w:rsidR="009C2A8D" w:rsidRPr="002A4F93" w14:paraId="23FBC7E9" w14:textId="77777777" w:rsidTr="00C06690">
        <w:trPr>
          <w:tblHeader/>
        </w:trPr>
        <w:tc>
          <w:tcPr>
            <w:tcW w:w="3600" w:type="dxa"/>
          </w:tcPr>
          <w:p w14:paraId="2F2FC412" w14:textId="77777777" w:rsidR="009C2A8D" w:rsidRPr="002A4F93" w:rsidRDefault="009C2A8D" w:rsidP="00A2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610" w:type="dxa"/>
            <w:gridSpan w:val="3"/>
          </w:tcPr>
          <w:p w14:paraId="5681BB5B" w14:textId="77777777" w:rsidR="009C2A8D" w:rsidRPr="00E4570E" w:rsidRDefault="009C2A8D" w:rsidP="00A226C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9FD8393" w14:textId="77777777" w:rsidR="009C2A8D" w:rsidRPr="00E4570E" w:rsidRDefault="009C2A8D" w:rsidP="00A226C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1DAD7F5D" w14:textId="77777777" w:rsidR="009C2A8D" w:rsidRPr="00E4570E" w:rsidRDefault="009C2A8D" w:rsidP="00A226C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06690" w:rsidRPr="002A4F93" w14:paraId="6535E236" w14:textId="77777777" w:rsidTr="00C06690">
        <w:tc>
          <w:tcPr>
            <w:tcW w:w="3600" w:type="dxa"/>
            <w:vAlign w:val="bottom"/>
          </w:tcPr>
          <w:p w14:paraId="35630063" w14:textId="29162624" w:rsidR="00C06690" w:rsidRPr="002A4F93" w:rsidRDefault="00C06690" w:rsidP="00A2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E457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  <w:r w:rsidR="0061043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E457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งวด</w:t>
            </w:r>
            <w:r w:rsidR="00F4223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="001E2B2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</w:t>
            </w:r>
            <w:r w:rsidRPr="00E4570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ดือนสิ้นสุดวันที่ </w:t>
            </w:r>
            <w:r w:rsidR="005752A1" w:rsidRPr="005752A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5752A1" w:rsidRPr="005752A1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321296B4" w14:textId="77777777" w:rsidR="00C06690" w:rsidRPr="002A4F93" w:rsidRDefault="00C06690" w:rsidP="00A226C6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0E2C4ED6" w14:textId="77777777" w:rsidR="00C06690" w:rsidRPr="002A4F93" w:rsidRDefault="00C06690" w:rsidP="00A226C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4D91A3E" w14:textId="77777777" w:rsidR="00C06690" w:rsidRPr="002A4F93" w:rsidRDefault="00C06690" w:rsidP="00A226C6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7D0A6B3" w14:textId="77777777" w:rsidR="00C06690" w:rsidRPr="002A4F93" w:rsidRDefault="00C06690" w:rsidP="00A226C6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0A97E344" w14:textId="77777777" w:rsidR="00C06690" w:rsidRPr="002A4F93" w:rsidRDefault="00C06690" w:rsidP="00A226C6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8" w:type="dxa"/>
          </w:tcPr>
          <w:p w14:paraId="7FF6710E" w14:textId="77777777" w:rsidR="00C06690" w:rsidRPr="002A4F93" w:rsidRDefault="00C06690" w:rsidP="00A226C6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52" w:type="dxa"/>
          </w:tcPr>
          <w:p w14:paraId="2C5C1F9F" w14:textId="77777777" w:rsidR="00C06690" w:rsidRPr="002A4F93" w:rsidRDefault="00C06690" w:rsidP="00A226C6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C06690" w:rsidRPr="002A4F93" w14:paraId="478B8B37" w14:textId="77777777" w:rsidTr="005752A1">
        <w:tc>
          <w:tcPr>
            <w:tcW w:w="3600" w:type="dxa"/>
            <w:shd w:val="clear" w:color="auto" w:fill="auto"/>
            <w:vAlign w:val="bottom"/>
          </w:tcPr>
          <w:p w14:paraId="5F342E72" w14:textId="77777777" w:rsidR="00C06690" w:rsidRPr="002A4F93" w:rsidRDefault="00C06690" w:rsidP="00A2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4570E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กำไรที่เป็นส่วนของผู้ถือหุ้นสามัญของบริษัท</w:t>
            </w:r>
            <w:r w:rsidRPr="00E4570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4570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E6BCC7" w14:textId="1A13C16E" w:rsidR="00C06690" w:rsidRPr="00E06086" w:rsidRDefault="00441F8A" w:rsidP="00A226C6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441F8A">
              <w:rPr>
                <w:rFonts w:asciiTheme="majorBidi" w:hAnsiTheme="majorBidi" w:cstheme="majorBidi"/>
                <w:sz w:val="28"/>
                <w:szCs w:val="28"/>
              </w:rPr>
              <w:t>238,399</w:t>
            </w:r>
          </w:p>
        </w:tc>
        <w:tc>
          <w:tcPr>
            <w:tcW w:w="270" w:type="dxa"/>
            <w:vAlign w:val="bottom"/>
          </w:tcPr>
          <w:p w14:paraId="01E517AE" w14:textId="77777777" w:rsidR="00C06690" w:rsidRPr="00E06086" w:rsidRDefault="00C06690" w:rsidP="00A226C6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CCA2B94" w14:textId="7B3E7614" w:rsidR="00C06690" w:rsidRPr="00E06086" w:rsidRDefault="00441F8A" w:rsidP="00541015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441F8A">
              <w:rPr>
                <w:rFonts w:asciiTheme="majorBidi" w:hAnsiTheme="majorBidi" w:cstheme="majorBidi"/>
                <w:sz w:val="28"/>
                <w:szCs w:val="28"/>
              </w:rPr>
              <w:t>250,362</w:t>
            </w:r>
          </w:p>
        </w:tc>
        <w:tc>
          <w:tcPr>
            <w:tcW w:w="270" w:type="dxa"/>
          </w:tcPr>
          <w:p w14:paraId="02F69D8B" w14:textId="77777777" w:rsidR="00C06690" w:rsidRPr="00E06086" w:rsidRDefault="00C06690" w:rsidP="00A226C6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A06A0A2" w14:textId="0F80D9B1" w:rsidR="00C06690" w:rsidRPr="00E06086" w:rsidRDefault="00441F8A" w:rsidP="00A226C6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441F8A">
              <w:rPr>
                <w:rFonts w:asciiTheme="majorBidi" w:hAnsiTheme="majorBidi" w:cstheme="majorBidi"/>
                <w:sz w:val="28"/>
                <w:szCs w:val="28"/>
              </w:rPr>
              <w:t>41,523</w:t>
            </w:r>
          </w:p>
        </w:tc>
        <w:tc>
          <w:tcPr>
            <w:tcW w:w="288" w:type="dxa"/>
          </w:tcPr>
          <w:p w14:paraId="7B4D3719" w14:textId="77777777" w:rsidR="00C06690" w:rsidRPr="00E06086" w:rsidRDefault="00C06690" w:rsidP="00A226C6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5C47BF87" w14:textId="59F5B660" w:rsidR="00E4570E" w:rsidRPr="00E06086" w:rsidRDefault="00441F8A" w:rsidP="00541015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441F8A">
              <w:rPr>
                <w:rFonts w:asciiTheme="majorBidi" w:hAnsiTheme="majorBidi" w:cstheme="majorBidi"/>
                <w:sz w:val="28"/>
                <w:szCs w:val="28"/>
              </w:rPr>
              <w:t>99,184</w:t>
            </w:r>
          </w:p>
        </w:tc>
      </w:tr>
      <w:tr w:rsidR="00C06690" w:rsidRPr="002A4F93" w14:paraId="0CD9CE13" w14:textId="77777777" w:rsidTr="00C06690">
        <w:tc>
          <w:tcPr>
            <w:tcW w:w="3600" w:type="dxa"/>
            <w:vAlign w:val="bottom"/>
          </w:tcPr>
          <w:p w14:paraId="4F688968" w14:textId="77777777" w:rsidR="00C06690" w:rsidRPr="002A4F93" w:rsidRDefault="00C06690" w:rsidP="00A2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86C3F1B" w14:textId="77777777" w:rsidR="00C06690" w:rsidRPr="002A4F93" w:rsidRDefault="00C06690" w:rsidP="00A226C6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BBDF753" w14:textId="77777777" w:rsidR="00C06690" w:rsidRPr="002A4F93" w:rsidRDefault="00C06690" w:rsidP="00A226C6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1C6298E" w14:textId="77777777" w:rsidR="00C06690" w:rsidRPr="002A4F93" w:rsidRDefault="00C06690" w:rsidP="00A226C6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5A3516E8" w14:textId="77777777" w:rsidR="00C06690" w:rsidRPr="002A4F93" w:rsidRDefault="00C06690" w:rsidP="00A226C6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1BCB8E5" w14:textId="77777777" w:rsidR="00C06690" w:rsidRPr="002A4F93" w:rsidRDefault="00C06690" w:rsidP="00A226C6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8" w:type="dxa"/>
          </w:tcPr>
          <w:p w14:paraId="000DF147" w14:textId="77777777" w:rsidR="00C06690" w:rsidRPr="002A4F93" w:rsidRDefault="00C06690" w:rsidP="00A226C6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31EDDA3B" w14:textId="77777777" w:rsidR="00C06690" w:rsidRPr="002A4F93" w:rsidRDefault="00C06690" w:rsidP="00A226C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C06690" w:rsidRPr="002A4F93" w14:paraId="50063285" w14:textId="77777777" w:rsidTr="00C06690">
        <w:tc>
          <w:tcPr>
            <w:tcW w:w="3600" w:type="dxa"/>
          </w:tcPr>
          <w:p w14:paraId="1AC35857" w14:textId="77777777" w:rsidR="00C06690" w:rsidRPr="00EF0AA7" w:rsidRDefault="00C06690" w:rsidP="00A2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A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shd w:val="clear" w:color="auto" w:fill="auto"/>
          </w:tcPr>
          <w:p w14:paraId="5320C63D" w14:textId="77777777" w:rsidR="00C06690" w:rsidRPr="00EF0AA7" w:rsidRDefault="00C06690" w:rsidP="00A226C6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61FAB0" w14:textId="77777777" w:rsidR="00C06690" w:rsidRPr="00EF0AA7" w:rsidRDefault="00C06690" w:rsidP="00A226C6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8DAF452" w14:textId="77777777" w:rsidR="00C06690" w:rsidRPr="00EF0AA7" w:rsidRDefault="00C06690" w:rsidP="00A226C6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DBEB72" w14:textId="77777777" w:rsidR="00C06690" w:rsidRPr="00EF0AA7" w:rsidRDefault="00C06690" w:rsidP="00A226C6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9E43F58" w14:textId="77777777" w:rsidR="00C06690" w:rsidRPr="00EF0AA7" w:rsidRDefault="00C06690" w:rsidP="00A226C6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45EDF06" w14:textId="77777777" w:rsidR="00C06690" w:rsidRPr="002A4F93" w:rsidRDefault="00C06690" w:rsidP="00A226C6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52" w:type="dxa"/>
          </w:tcPr>
          <w:p w14:paraId="469EAAAB" w14:textId="77777777" w:rsidR="00C06690" w:rsidRPr="002A4F93" w:rsidRDefault="00C06690" w:rsidP="00A226C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5752A1" w:rsidRPr="002A4F93" w14:paraId="20A707E5" w14:textId="77777777" w:rsidTr="00170D18">
        <w:tc>
          <w:tcPr>
            <w:tcW w:w="3600" w:type="dxa"/>
            <w:vAlign w:val="bottom"/>
          </w:tcPr>
          <w:p w14:paraId="18CCEE56" w14:textId="2BB6CE48" w:rsidR="005752A1" w:rsidRPr="00EF0AA7" w:rsidRDefault="005752A1" w:rsidP="0057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A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F0AA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47B8F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0" w:type="dxa"/>
            <w:shd w:val="clear" w:color="auto" w:fill="auto"/>
          </w:tcPr>
          <w:p w14:paraId="08E020CD" w14:textId="7AFA551C" w:rsidR="005752A1" w:rsidRPr="00EF0AA7" w:rsidRDefault="00541015" w:rsidP="005752A1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328,574</w:t>
            </w:r>
          </w:p>
        </w:tc>
        <w:tc>
          <w:tcPr>
            <w:tcW w:w="270" w:type="dxa"/>
          </w:tcPr>
          <w:p w14:paraId="19571DDC" w14:textId="77777777" w:rsidR="005752A1" w:rsidRPr="00EF0AA7" w:rsidRDefault="005752A1" w:rsidP="005752A1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213C0A" w14:textId="3FDC257B" w:rsidR="005752A1" w:rsidRPr="00EF0AA7" w:rsidRDefault="00541015" w:rsidP="00541015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1,873</w:t>
            </w:r>
          </w:p>
        </w:tc>
        <w:tc>
          <w:tcPr>
            <w:tcW w:w="270" w:type="dxa"/>
            <w:shd w:val="clear" w:color="auto" w:fill="auto"/>
          </w:tcPr>
          <w:p w14:paraId="1C09318A" w14:textId="77777777" w:rsidR="005752A1" w:rsidRPr="00EF0AA7" w:rsidRDefault="005752A1" w:rsidP="005752A1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7BE2FCF" w14:textId="16085AC7" w:rsidR="005752A1" w:rsidRPr="00EF0AA7" w:rsidRDefault="00541015" w:rsidP="005752A1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328,574</w:t>
            </w:r>
          </w:p>
        </w:tc>
        <w:tc>
          <w:tcPr>
            <w:tcW w:w="288" w:type="dxa"/>
            <w:shd w:val="clear" w:color="auto" w:fill="auto"/>
          </w:tcPr>
          <w:p w14:paraId="463CE646" w14:textId="77777777" w:rsidR="005752A1" w:rsidRPr="002A4F93" w:rsidRDefault="005752A1" w:rsidP="005752A1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5AEF9C" w14:textId="655C1D53" w:rsidR="005752A1" w:rsidRPr="005752A1" w:rsidRDefault="00541015" w:rsidP="00541015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1,873</w:t>
            </w:r>
          </w:p>
        </w:tc>
      </w:tr>
      <w:tr w:rsidR="005752A1" w:rsidRPr="002A4F93" w14:paraId="233D5C6A" w14:textId="77777777" w:rsidTr="00170D18">
        <w:tc>
          <w:tcPr>
            <w:tcW w:w="3600" w:type="dxa"/>
            <w:vAlign w:val="bottom"/>
          </w:tcPr>
          <w:p w14:paraId="1DC2096C" w14:textId="511C1794" w:rsidR="005752A1" w:rsidRPr="00EF0AA7" w:rsidRDefault="005752A1" w:rsidP="0057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AA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</w:t>
            </w:r>
            <w:r w:rsidRPr="00EF0AA7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ลดมูลค่าหุ้น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F025B0" w14:textId="19DDF430" w:rsidR="005752A1" w:rsidRPr="00EF0AA7" w:rsidRDefault="00541015" w:rsidP="005752A1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E2A649" w14:textId="77777777" w:rsidR="005752A1" w:rsidRPr="00EF0AA7" w:rsidRDefault="005752A1" w:rsidP="005752A1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1EDBA" w14:textId="7E5F1B2C" w:rsidR="005752A1" w:rsidRPr="00EF0AA7" w:rsidRDefault="00541015" w:rsidP="00541015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247,859</w:t>
            </w:r>
          </w:p>
        </w:tc>
        <w:tc>
          <w:tcPr>
            <w:tcW w:w="270" w:type="dxa"/>
            <w:shd w:val="clear" w:color="auto" w:fill="auto"/>
          </w:tcPr>
          <w:p w14:paraId="76D9BCAD" w14:textId="77777777" w:rsidR="005752A1" w:rsidRPr="00EF0AA7" w:rsidRDefault="005752A1" w:rsidP="005752A1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A283D53" w14:textId="21A26EAF" w:rsidR="005752A1" w:rsidRPr="00EF0AA7" w:rsidRDefault="00541015" w:rsidP="005752A1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14C55207" w14:textId="77777777" w:rsidR="005752A1" w:rsidRPr="002A4F93" w:rsidRDefault="005752A1" w:rsidP="005752A1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884D9" w14:textId="5C906F8B" w:rsidR="005752A1" w:rsidRPr="005752A1" w:rsidRDefault="00541015" w:rsidP="00541015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247,859</w:t>
            </w:r>
          </w:p>
        </w:tc>
      </w:tr>
      <w:tr w:rsidR="005752A1" w:rsidRPr="002A4F93" w14:paraId="535D47A9" w14:textId="77777777" w:rsidTr="00170D18">
        <w:tc>
          <w:tcPr>
            <w:tcW w:w="3600" w:type="dxa"/>
            <w:vAlign w:val="bottom"/>
          </w:tcPr>
          <w:p w14:paraId="50F88CFF" w14:textId="0C21610B" w:rsidR="005752A1" w:rsidRPr="002A4F93" w:rsidRDefault="005752A1" w:rsidP="00575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EF0A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โดยวิธีถัวเฉลี่ยถ่วงน้ำหนัก</w:t>
            </w:r>
            <w:r w:rsidRPr="00EF0A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EF0A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(ขั้นพื้นฐาน) </w:t>
            </w:r>
            <w:r w:rsidRPr="00EF0A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5752A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30 </w:t>
            </w:r>
            <w:r w:rsidRPr="005752A1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ED84D7" w14:textId="77777777" w:rsidR="00541015" w:rsidRDefault="00541015" w:rsidP="0054101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  <w:p w14:paraId="6A45FC95" w14:textId="3AF74AF2" w:rsidR="00541015" w:rsidRPr="002A4F93" w:rsidRDefault="00541015" w:rsidP="009C2A8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5410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328,574</w:t>
            </w:r>
          </w:p>
        </w:tc>
        <w:tc>
          <w:tcPr>
            <w:tcW w:w="270" w:type="dxa"/>
          </w:tcPr>
          <w:p w14:paraId="19F7DA31" w14:textId="77777777" w:rsidR="005752A1" w:rsidRPr="002A4F93" w:rsidRDefault="005752A1" w:rsidP="005752A1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7A3928" w14:textId="639007E0" w:rsidR="005752A1" w:rsidRPr="005752A1" w:rsidRDefault="00541015" w:rsidP="009C2A8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5410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249,732</w:t>
            </w:r>
          </w:p>
        </w:tc>
        <w:tc>
          <w:tcPr>
            <w:tcW w:w="270" w:type="dxa"/>
            <w:shd w:val="clear" w:color="auto" w:fill="auto"/>
          </w:tcPr>
          <w:p w14:paraId="6FEF8593" w14:textId="77777777" w:rsidR="005752A1" w:rsidRPr="002A4F93" w:rsidRDefault="005752A1" w:rsidP="005752A1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310EE5" w14:textId="77777777" w:rsidR="00541015" w:rsidRDefault="00541015" w:rsidP="0054101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2E454A2" w14:textId="3A2074E4" w:rsidR="005752A1" w:rsidRPr="00541015" w:rsidRDefault="00541015" w:rsidP="009C2A8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10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328,574</w:t>
            </w:r>
          </w:p>
        </w:tc>
        <w:tc>
          <w:tcPr>
            <w:tcW w:w="288" w:type="dxa"/>
            <w:shd w:val="clear" w:color="auto" w:fill="auto"/>
          </w:tcPr>
          <w:p w14:paraId="1C8FAAFD" w14:textId="77777777" w:rsidR="005752A1" w:rsidRPr="002A4F93" w:rsidRDefault="005752A1" w:rsidP="005752A1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9F611C" w14:textId="7D21F303" w:rsidR="005752A1" w:rsidRPr="00541015" w:rsidRDefault="00541015" w:rsidP="009C2A8D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10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249,732</w:t>
            </w:r>
          </w:p>
        </w:tc>
      </w:tr>
      <w:tr w:rsidR="00C06690" w:rsidRPr="002A4F93" w14:paraId="685EBFC3" w14:textId="77777777" w:rsidTr="00C06690">
        <w:tc>
          <w:tcPr>
            <w:tcW w:w="3600" w:type="dxa"/>
            <w:vAlign w:val="bottom"/>
          </w:tcPr>
          <w:p w14:paraId="3C930C17" w14:textId="77777777" w:rsidR="00C06690" w:rsidRPr="002A4F93" w:rsidRDefault="00C06690" w:rsidP="00A2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043A532" w14:textId="77777777" w:rsidR="00C06690" w:rsidRPr="002A4F93" w:rsidRDefault="00C06690" w:rsidP="00A226C6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E255D02" w14:textId="77777777" w:rsidR="00C06690" w:rsidRPr="002A4F93" w:rsidRDefault="00C06690" w:rsidP="00A226C6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A6DFAA8" w14:textId="77777777" w:rsidR="00C06690" w:rsidRPr="002A4F93" w:rsidRDefault="00C06690" w:rsidP="00A226C6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5835CC48" w14:textId="77777777" w:rsidR="00C06690" w:rsidRPr="002A4F93" w:rsidRDefault="00C06690" w:rsidP="00A226C6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2EACA6A" w14:textId="77777777" w:rsidR="00C06690" w:rsidRPr="002A4F93" w:rsidRDefault="00C06690" w:rsidP="00A226C6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8" w:type="dxa"/>
            <w:shd w:val="clear" w:color="auto" w:fill="auto"/>
          </w:tcPr>
          <w:p w14:paraId="2463F956" w14:textId="77777777" w:rsidR="00C06690" w:rsidRPr="002A4F93" w:rsidRDefault="00C06690" w:rsidP="00A226C6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2A610DE4" w14:textId="77777777" w:rsidR="00C06690" w:rsidRPr="002A4F93" w:rsidRDefault="00C06690" w:rsidP="00A226C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C06690" w:rsidRPr="002A4F93" w14:paraId="4AA1D67C" w14:textId="77777777" w:rsidTr="00C06690">
        <w:tc>
          <w:tcPr>
            <w:tcW w:w="3600" w:type="dxa"/>
            <w:vAlign w:val="bottom"/>
          </w:tcPr>
          <w:p w14:paraId="15EF972D" w14:textId="77777777" w:rsidR="00C06690" w:rsidRPr="002A4F93" w:rsidRDefault="00C06690" w:rsidP="00A2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A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 (ขั้นพื้นฐาน)</w:t>
            </w:r>
            <w:r w:rsidRPr="00EF0AA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874C14" w14:textId="45B3BF52" w:rsidR="00C06690" w:rsidRPr="009C2A8D" w:rsidRDefault="00441F8A" w:rsidP="00EF0AA7">
            <w:pPr>
              <w:pStyle w:val="30"/>
              <w:tabs>
                <w:tab w:val="clear" w:pos="360"/>
                <w:tab w:val="clear" w:pos="720"/>
                <w:tab w:val="decimal" w:pos="786"/>
              </w:tabs>
              <w:ind w:right="74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441F8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0.7</w:t>
            </w:r>
            <w:r w:rsidR="00F4223D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  <w:vAlign w:val="bottom"/>
          </w:tcPr>
          <w:p w14:paraId="187E4D9F" w14:textId="77777777" w:rsidR="00C06690" w:rsidRPr="009C2A8D" w:rsidRDefault="00C06690" w:rsidP="00A22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  <w:tab w:val="decimal" w:pos="75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7482A3" w14:textId="286A1FAA" w:rsidR="00C06690" w:rsidRPr="009C2A8D" w:rsidRDefault="00441F8A" w:rsidP="005752A1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79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441F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1.00</w:t>
            </w:r>
          </w:p>
        </w:tc>
        <w:tc>
          <w:tcPr>
            <w:tcW w:w="270" w:type="dxa"/>
            <w:shd w:val="clear" w:color="auto" w:fill="auto"/>
          </w:tcPr>
          <w:p w14:paraId="50C471B1" w14:textId="77777777" w:rsidR="00C06690" w:rsidRPr="009C2A8D" w:rsidRDefault="00C06690" w:rsidP="00A226C6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68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B4A8246" w14:textId="1F3A8D8A" w:rsidR="00C06690" w:rsidRPr="009C2A8D" w:rsidRDefault="00441F8A" w:rsidP="00A226C6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79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441F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</w:t>
            </w:r>
            <w:r w:rsidR="00F422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88" w:type="dxa"/>
            <w:shd w:val="clear" w:color="auto" w:fill="auto"/>
          </w:tcPr>
          <w:p w14:paraId="14746B48" w14:textId="77777777" w:rsidR="00C06690" w:rsidRPr="009C2A8D" w:rsidRDefault="00C06690" w:rsidP="00A226C6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68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14:paraId="5144774E" w14:textId="4991E6AB" w:rsidR="00C06690" w:rsidRPr="009C2A8D" w:rsidRDefault="00441F8A" w:rsidP="005752A1">
            <w:pPr>
              <w:pStyle w:val="ListBullet4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79" w:firstLine="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441F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0.40</w:t>
            </w:r>
          </w:p>
        </w:tc>
      </w:tr>
    </w:tbl>
    <w:p w14:paraId="3B8FCC15" w14:textId="77777777" w:rsidR="009514CF" w:rsidRDefault="00951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sz w:val="30"/>
          <w:szCs w:val="30"/>
          <w:cs/>
          <w:lang w:val="th-TH"/>
        </w:rPr>
        <w:br w:type="page"/>
      </w:r>
    </w:p>
    <w:p w14:paraId="4338D2C1" w14:textId="665629D1" w:rsidR="008342B3" w:rsidRDefault="008342B3" w:rsidP="00FB1A47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เงินปันผล</w:t>
      </w:r>
    </w:p>
    <w:p w14:paraId="0A03DB59" w14:textId="77777777" w:rsidR="008342B3" w:rsidRPr="008342B3" w:rsidRDefault="008342B3" w:rsidP="008342B3">
      <w:pPr>
        <w:rPr>
          <w:rFonts w:cstheme="minorBidi"/>
          <w:lang w:val="th-TH"/>
        </w:rPr>
      </w:pPr>
    </w:p>
    <w:p w14:paraId="085926A4" w14:textId="50AE3E21" w:rsidR="008342B3" w:rsidRPr="008342B3" w:rsidRDefault="008342B3" w:rsidP="008342B3">
      <w:pPr>
        <w:pStyle w:val="block"/>
        <w:spacing w:line="240" w:lineRule="auto"/>
        <w:ind w:left="518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342B3">
        <w:rPr>
          <w:rFonts w:asciiTheme="majorBidi" w:hAnsiTheme="majorBidi" w:cs="Angsana New" w:hint="cs"/>
          <w:sz w:val="28"/>
          <w:szCs w:val="28"/>
          <w:cs/>
          <w:lang w:bidi="th-TH"/>
        </w:rPr>
        <w:t>ในการประชุมคณะกรรมการบริษัทเมื่อวันที่</w:t>
      </w:r>
      <w:r w:rsidRPr="008342B3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>
        <w:rPr>
          <w:rFonts w:asciiTheme="majorBidi" w:hAnsiTheme="majorBidi" w:cs="Angsana New"/>
          <w:sz w:val="28"/>
          <w:szCs w:val="28"/>
          <w:lang w:val="en-US" w:bidi="th-TH"/>
        </w:rPr>
        <w:t>11</w:t>
      </w:r>
      <w:r w:rsidRPr="008342B3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8342B3">
        <w:rPr>
          <w:rFonts w:asciiTheme="majorBidi" w:hAnsiTheme="majorBidi" w:cs="Angsana New" w:hint="cs"/>
          <w:sz w:val="28"/>
          <w:szCs w:val="28"/>
          <w:cs/>
          <w:lang w:bidi="th-TH"/>
        </w:rPr>
        <w:t>มิถุนายน</w:t>
      </w:r>
      <w:r w:rsidRPr="008342B3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>
        <w:rPr>
          <w:rFonts w:asciiTheme="majorBidi" w:hAnsiTheme="majorBidi" w:cs="Angsana New"/>
          <w:sz w:val="28"/>
          <w:szCs w:val="28"/>
          <w:lang w:bidi="th-TH"/>
        </w:rPr>
        <w:t>2567</w:t>
      </w:r>
      <w:r w:rsidRPr="008342B3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8342B3">
        <w:rPr>
          <w:rFonts w:asciiTheme="majorBidi" w:hAnsiTheme="majorBidi" w:cs="Angsana New" w:hint="cs"/>
          <w:sz w:val="28"/>
          <w:szCs w:val="28"/>
          <w:cs/>
          <w:lang w:bidi="th-TH"/>
        </w:rPr>
        <w:t>คณะกรรมการบริษัทมีมติยกเลิกมติอนุมัติการจ่ายเงิน</w:t>
      </w:r>
      <w:r>
        <w:rPr>
          <w:rFonts w:asciiTheme="majorBidi" w:hAnsiTheme="majorBidi" w:cs="Angsana New"/>
          <w:sz w:val="28"/>
          <w:szCs w:val="28"/>
          <w:lang w:bidi="th-TH"/>
        </w:rPr>
        <w:br/>
      </w:r>
      <w:r w:rsidRPr="008342B3">
        <w:rPr>
          <w:rFonts w:asciiTheme="majorBidi" w:hAnsiTheme="majorBidi" w:cs="Angsana New" w:hint="cs"/>
          <w:sz w:val="28"/>
          <w:szCs w:val="28"/>
          <w:cs/>
          <w:lang w:bidi="th-TH"/>
        </w:rPr>
        <w:t>ปันผลระหว่างกาลตามมติ</w:t>
      </w:r>
      <w:r w:rsidR="00055F28">
        <w:rPr>
          <w:rFonts w:asciiTheme="majorBidi" w:hAnsiTheme="majorBidi" w:cs="Angsana New" w:hint="cs"/>
          <w:sz w:val="28"/>
          <w:szCs w:val="28"/>
          <w:cs/>
          <w:lang w:bidi="th-TH"/>
        </w:rPr>
        <w:t>การอนุมัติของ</w:t>
      </w:r>
      <w:r w:rsidRPr="008342B3">
        <w:rPr>
          <w:rFonts w:asciiTheme="majorBidi" w:hAnsiTheme="majorBidi" w:cs="Angsana New" w:hint="cs"/>
          <w:sz w:val="28"/>
          <w:szCs w:val="28"/>
          <w:cs/>
          <w:lang w:bidi="th-TH"/>
        </w:rPr>
        <w:t>ที่ประชุมคณะกรรมการบริษัทเมื่อวันที่</w:t>
      </w:r>
      <w:r w:rsidRPr="008342B3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>
        <w:rPr>
          <w:rFonts w:asciiTheme="majorBidi" w:hAnsiTheme="majorBidi" w:cs="Angsana New"/>
          <w:sz w:val="28"/>
          <w:szCs w:val="28"/>
          <w:lang w:bidi="th-TH"/>
        </w:rPr>
        <w:t>14</w:t>
      </w:r>
      <w:r w:rsidRPr="008342B3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8342B3">
        <w:rPr>
          <w:rFonts w:asciiTheme="majorBidi" w:hAnsiTheme="majorBidi" w:cs="Angsana New" w:hint="cs"/>
          <w:sz w:val="28"/>
          <w:szCs w:val="28"/>
          <w:cs/>
          <w:lang w:bidi="th-TH"/>
        </w:rPr>
        <w:t>พฤษภาคม</w:t>
      </w:r>
      <w:r w:rsidRPr="008342B3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>
        <w:rPr>
          <w:rFonts w:asciiTheme="majorBidi" w:hAnsiTheme="majorBidi" w:cs="Angsana New"/>
          <w:sz w:val="28"/>
          <w:szCs w:val="28"/>
          <w:lang w:bidi="th-TH"/>
        </w:rPr>
        <w:t>2567</w:t>
      </w:r>
      <w:r w:rsidRPr="008342B3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8342B3">
        <w:rPr>
          <w:rFonts w:asciiTheme="majorBidi" w:hAnsiTheme="majorBidi" w:cs="Angsana New" w:hint="cs"/>
          <w:sz w:val="28"/>
          <w:szCs w:val="28"/>
          <w:cs/>
          <w:lang w:bidi="th-TH"/>
        </w:rPr>
        <w:t>เนื่องจากบริษัท</w:t>
      </w:r>
      <w:r w:rsidR="00312845">
        <w:rPr>
          <w:rFonts w:asciiTheme="majorBidi" w:hAnsiTheme="majorBidi" w:cs="Angsana New"/>
          <w:sz w:val="28"/>
          <w:szCs w:val="28"/>
          <w:cs/>
          <w:lang w:bidi="th-TH"/>
        </w:rPr>
        <w:br/>
      </w:r>
      <w:r w:rsidRPr="008342B3">
        <w:rPr>
          <w:rFonts w:asciiTheme="majorBidi" w:hAnsiTheme="majorBidi" w:cs="Angsana New" w:hint="cs"/>
          <w:sz w:val="28"/>
          <w:szCs w:val="28"/>
          <w:cs/>
          <w:lang w:bidi="th-TH"/>
        </w:rPr>
        <w:t>ได้พิจารณาความเหมาะสมของช่วงเวลาในการจ่ายเงินปันผลเพื่อ</w:t>
      </w:r>
      <w:r w:rsidR="004F36C4">
        <w:rPr>
          <w:rFonts w:asciiTheme="majorBidi" w:hAnsiTheme="majorBidi" w:cs="Angsana New" w:hint="cs"/>
          <w:sz w:val="28"/>
          <w:szCs w:val="28"/>
          <w:cs/>
          <w:lang w:bidi="th-TH"/>
        </w:rPr>
        <w:t>ให้</w:t>
      </w:r>
      <w:r w:rsidRPr="008342B3">
        <w:rPr>
          <w:rFonts w:asciiTheme="majorBidi" w:hAnsiTheme="majorBidi" w:cs="Angsana New" w:hint="cs"/>
          <w:sz w:val="28"/>
          <w:szCs w:val="28"/>
          <w:cs/>
          <w:lang w:bidi="th-TH"/>
        </w:rPr>
        <w:t>สอดคล้องกับแผนการดำเนินงานสำหรับการเสนอขายหุ้นสามัญของบริษัท</w:t>
      </w:r>
      <w:r w:rsidRPr="008342B3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8342B3">
        <w:rPr>
          <w:rFonts w:asciiTheme="majorBidi" w:hAnsiTheme="majorBidi" w:cs="Angsana New" w:hint="cs"/>
          <w:sz w:val="28"/>
          <w:szCs w:val="28"/>
          <w:cs/>
          <w:lang w:bidi="th-TH"/>
        </w:rPr>
        <w:t>ที</w:t>
      </w:r>
      <w:r w:rsidRPr="008342B3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Pr="008342B3">
        <w:rPr>
          <w:rFonts w:asciiTheme="majorBidi" w:hAnsiTheme="majorBidi" w:cs="Angsana New" w:hint="cs"/>
          <w:sz w:val="28"/>
          <w:szCs w:val="28"/>
          <w:cs/>
          <w:lang w:bidi="th-TH"/>
        </w:rPr>
        <w:t>แมน</w:t>
      </w:r>
      <w:r w:rsidRPr="008342B3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8342B3">
        <w:rPr>
          <w:rFonts w:asciiTheme="majorBidi" w:hAnsiTheme="majorBidi" w:cs="Angsana New" w:hint="cs"/>
          <w:sz w:val="28"/>
          <w:szCs w:val="28"/>
          <w:cs/>
          <w:lang w:bidi="th-TH"/>
        </w:rPr>
        <w:t>ฟาร์มาซูติคอล</w:t>
      </w:r>
      <w:r w:rsidRPr="008342B3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8342B3">
        <w:rPr>
          <w:rFonts w:asciiTheme="majorBidi" w:hAnsiTheme="majorBidi" w:cs="Angsana New" w:hint="cs"/>
          <w:sz w:val="28"/>
          <w:szCs w:val="28"/>
          <w:cs/>
          <w:lang w:bidi="th-TH"/>
        </w:rPr>
        <w:t>จำกัด</w:t>
      </w:r>
      <w:r w:rsidRPr="008342B3">
        <w:rPr>
          <w:rFonts w:asciiTheme="majorBidi" w:hAnsiTheme="majorBidi" w:cs="Angsana New"/>
          <w:sz w:val="28"/>
          <w:szCs w:val="28"/>
          <w:cs/>
          <w:lang w:bidi="th-TH"/>
        </w:rPr>
        <w:t xml:space="preserve"> (</w:t>
      </w:r>
      <w:r w:rsidRPr="008342B3">
        <w:rPr>
          <w:rFonts w:asciiTheme="majorBidi" w:hAnsiTheme="majorBidi" w:cs="Angsana New" w:hint="cs"/>
          <w:sz w:val="28"/>
          <w:szCs w:val="28"/>
          <w:cs/>
          <w:lang w:bidi="th-TH"/>
        </w:rPr>
        <w:t>มหาชน</w:t>
      </w:r>
      <w:r w:rsidRPr="008342B3">
        <w:rPr>
          <w:rFonts w:asciiTheme="majorBidi" w:hAnsiTheme="majorBidi" w:cs="Angsana New"/>
          <w:sz w:val="28"/>
          <w:szCs w:val="28"/>
          <w:cs/>
          <w:lang w:bidi="th-TH"/>
        </w:rPr>
        <w:t xml:space="preserve">) </w:t>
      </w:r>
      <w:r w:rsidRPr="008342B3">
        <w:rPr>
          <w:rFonts w:asciiTheme="majorBidi" w:hAnsiTheme="majorBidi" w:cs="Angsana New" w:hint="cs"/>
          <w:sz w:val="28"/>
          <w:szCs w:val="28"/>
          <w:cs/>
          <w:lang w:bidi="th-TH"/>
        </w:rPr>
        <w:t>ต่อประชาชนทั่วไปเป็นครั้งแรก</w:t>
      </w:r>
    </w:p>
    <w:p w14:paraId="5AB1320D" w14:textId="4B16C2B7" w:rsidR="00783963" w:rsidRPr="00C05013" w:rsidRDefault="00202B12" w:rsidP="00FB1A47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C05013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เครื่องมือทางการเงิน</w:t>
      </w:r>
      <w:r w:rsidR="00D75CE8" w:rsidRPr="00C05013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</w:t>
      </w:r>
    </w:p>
    <w:p w14:paraId="5ADA0459" w14:textId="77777777" w:rsidR="0055565A" w:rsidRPr="00C05013" w:rsidRDefault="0055565A" w:rsidP="00717C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</w:rPr>
      </w:pPr>
    </w:p>
    <w:p w14:paraId="78E5AC2F" w14:textId="70387071" w:rsidR="003D2F72" w:rsidRPr="00C05013" w:rsidRDefault="003D2F72" w:rsidP="00121F9D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C05013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C05013">
        <w:rPr>
          <w:rFonts w:asciiTheme="majorBidi" w:hAnsiTheme="majorBidi" w:cstheme="majorBidi"/>
          <w:b/>
          <w:bCs/>
          <w:sz w:val="28"/>
          <w:szCs w:val="28"/>
          <w:lang w:bidi="th-TH"/>
        </w:rPr>
        <w:t xml:space="preserve"> </w:t>
      </w:r>
    </w:p>
    <w:p w14:paraId="51C282A3" w14:textId="5279605A" w:rsidR="007E2E6C" w:rsidRPr="00C05013" w:rsidRDefault="003D2F72" w:rsidP="00EB1C7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05013">
        <w:rPr>
          <w:rFonts w:asciiTheme="majorBidi" w:hAnsiTheme="majorBidi" w:cstheme="majorBidi"/>
          <w:sz w:val="28"/>
          <w:szCs w:val="28"/>
          <w:cs/>
          <w:lang w:bidi="th-TH"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</w:t>
      </w:r>
    </w:p>
    <w:p w14:paraId="6B4350A7" w14:textId="77777777" w:rsidR="006666C1" w:rsidRPr="00C05013" w:rsidRDefault="006666C1" w:rsidP="00EB1C7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236"/>
        <w:gridCol w:w="934"/>
        <w:gridCol w:w="236"/>
        <w:gridCol w:w="934"/>
        <w:gridCol w:w="236"/>
        <w:gridCol w:w="1024"/>
      </w:tblGrid>
      <w:tr w:rsidR="006666C1" w:rsidRPr="00C05013" w14:paraId="2A155669" w14:textId="77777777" w:rsidTr="00303181">
        <w:trPr>
          <w:trHeight w:val="261"/>
          <w:tblHeader/>
        </w:trPr>
        <w:tc>
          <w:tcPr>
            <w:tcW w:w="4410" w:type="dxa"/>
            <w:shd w:val="clear" w:color="auto" w:fill="auto"/>
            <w:vAlign w:val="bottom"/>
          </w:tcPr>
          <w:p w14:paraId="78B7C4FA" w14:textId="77777777" w:rsidR="006666C1" w:rsidRPr="00C05013" w:rsidRDefault="006666C1" w:rsidP="00E82CF4">
            <w:pPr>
              <w:ind w:left="73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3D0CAB53" w14:textId="77777777" w:rsidR="006666C1" w:rsidRPr="00C05013" w:rsidRDefault="006666C1" w:rsidP="00E82CF4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0501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666C1" w:rsidRPr="00C05013" w14:paraId="43DBDF5B" w14:textId="77777777" w:rsidTr="00303181">
        <w:trPr>
          <w:trHeight w:val="261"/>
          <w:tblHeader/>
        </w:trPr>
        <w:tc>
          <w:tcPr>
            <w:tcW w:w="4410" w:type="dxa"/>
            <w:shd w:val="clear" w:color="auto" w:fill="auto"/>
            <w:vAlign w:val="bottom"/>
          </w:tcPr>
          <w:p w14:paraId="0FA0CA05" w14:textId="77777777" w:rsidR="006666C1" w:rsidRPr="00C05013" w:rsidRDefault="006666C1" w:rsidP="00E82CF4">
            <w:pPr>
              <w:ind w:left="73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2672ED6C" w14:textId="77777777" w:rsidR="006666C1" w:rsidRPr="00C05013" w:rsidRDefault="006666C1" w:rsidP="00733604">
            <w:pPr>
              <w:pStyle w:val="acctfourfigures"/>
              <w:tabs>
                <w:tab w:val="clear" w:pos="765"/>
              </w:tabs>
              <w:spacing w:line="240" w:lineRule="atLeast"/>
              <w:ind w:left="-100" w:right="-11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0501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20B0647" w14:textId="77777777" w:rsidR="006666C1" w:rsidRPr="00C05013" w:rsidRDefault="006666C1" w:rsidP="00E82CF4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364" w:type="dxa"/>
            <w:gridSpan w:val="5"/>
            <w:vAlign w:val="bottom"/>
          </w:tcPr>
          <w:p w14:paraId="1BFC948E" w14:textId="77777777" w:rsidR="006666C1" w:rsidRPr="00C05013" w:rsidRDefault="006666C1" w:rsidP="00E82CF4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0501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666C1" w:rsidRPr="00C05013" w14:paraId="3A996064" w14:textId="77777777" w:rsidTr="00303181">
        <w:trPr>
          <w:trHeight w:val="261"/>
          <w:tblHeader/>
        </w:trPr>
        <w:tc>
          <w:tcPr>
            <w:tcW w:w="4410" w:type="dxa"/>
            <w:shd w:val="clear" w:color="auto" w:fill="auto"/>
            <w:vAlign w:val="bottom"/>
          </w:tcPr>
          <w:p w14:paraId="651482BE" w14:textId="77777777" w:rsidR="006666C1" w:rsidRPr="00C05013" w:rsidRDefault="006666C1" w:rsidP="00E82CF4">
            <w:pPr>
              <w:ind w:left="-1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E8A750" w14:textId="77777777" w:rsidR="006666C1" w:rsidRPr="00C05013" w:rsidRDefault="006666C1" w:rsidP="00E82CF4">
            <w:pPr>
              <w:pStyle w:val="acctfourfigures"/>
              <w:tabs>
                <w:tab w:val="clear" w:pos="765"/>
              </w:tabs>
              <w:spacing w:line="240" w:lineRule="atLeast"/>
              <w:ind w:left="-163" w:right="-15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ราคาทุนตัด</w:t>
            </w:r>
            <w:r w:rsidRPr="00C05013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C0501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จำหน่าย</w:t>
            </w:r>
            <w:r w:rsidRPr="00C05013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- </w:t>
            </w:r>
            <w:r w:rsidRPr="00C050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677E4F" w14:textId="77777777" w:rsidR="006666C1" w:rsidRPr="00C05013" w:rsidRDefault="006666C1" w:rsidP="00E82CF4">
            <w:pPr>
              <w:ind w:lef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36552CD" w14:textId="6A7CEEAA" w:rsidR="006666C1" w:rsidRPr="00C05013" w:rsidRDefault="006666C1" w:rsidP="00E82CF4">
            <w:pPr>
              <w:pStyle w:val="acctfourfigures"/>
              <w:tabs>
                <w:tab w:val="clear" w:pos="765"/>
              </w:tabs>
              <w:spacing w:line="240" w:lineRule="atLeast"/>
              <w:ind w:left="-43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C0501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42DDF" w:rsidRPr="00C42DDF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61263B7E" w14:textId="77777777" w:rsidR="006666C1" w:rsidRPr="00C05013" w:rsidRDefault="006666C1" w:rsidP="00E82CF4">
            <w:pPr>
              <w:ind w:lef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34" w:type="dxa"/>
            <w:vAlign w:val="bottom"/>
          </w:tcPr>
          <w:p w14:paraId="12C53362" w14:textId="5834C9FF" w:rsidR="006666C1" w:rsidRPr="00C05013" w:rsidRDefault="006666C1" w:rsidP="00E82CF4">
            <w:pPr>
              <w:pStyle w:val="acctfourfigures"/>
              <w:tabs>
                <w:tab w:val="clear" w:pos="765"/>
              </w:tabs>
              <w:spacing w:line="240" w:lineRule="atLeast"/>
              <w:ind w:left="-43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cs/>
              </w:rPr>
              <w:t>ระดับ</w:t>
            </w:r>
            <w:r w:rsidRPr="00C0501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42DDF" w:rsidRPr="00C42DDF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3250EB94" w14:textId="77777777" w:rsidR="006666C1" w:rsidRPr="00C05013" w:rsidRDefault="006666C1" w:rsidP="00E82CF4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56A5059" w14:textId="77777777" w:rsidR="006666C1" w:rsidRPr="00C05013" w:rsidRDefault="006666C1" w:rsidP="00E82CF4">
            <w:pPr>
              <w:pStyle w:val="acctfourfigures"/>
              <w:tabs>
                <w:tab w:val="clear" w:pos="765"/>
              </w:tabs>
              <w:spacing w:line="240" w:lineRule="atLeast"/>
              <w:ind w:left="-43" w:right="-10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666C1" w:rsidRPr="00C05013" w14:paraId="33C093A6" w14:textId="77777777" w:rsidTr="00303181">
        <w:trPr>
          <w:trHeight w:val="261"/>
          <w:tblHeader/>
        </w:trPr>
        <w:tc>
          <w:tcPr>
            <w:tcW w:w="4410" w:type="dxa"/>
            <w:shd w:val="clear" w:color="auto" w:fill="auto"/>
          </w:tcPr>
          <w:p w14:paraId="2913B20C" w14:textId="77777777" w:rsidR="006666C1" w:rsidRPr="00C05013" w:rsidRDefault="006666C1" w:rsidP="00E82CF4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4860" w:type="dxa"/>
            <w:gridSpan w:val="7"/>
          </w:tcPr>
          <w:p w14:paraId="73A24867" w14:textId="77777777" w:rsidR="006666C1" w:rsidRPr="00C05013" w:rsidRDefault="006666C1" w:rsidP="00E82CF4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C05013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C0501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</w:t>
            </w:r>
            <w:r w:rsidRPr="00C05013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นบาท)</w:t>
            </w:r>
          </w:p>
        </w:tc>
      </w:tr>
      <w:tr w:rsidR="00863587" w:rsidRPr="00C05013" w14:paraId="51DAA4CC" w14:textId="77777777" w:rsidTr="00303181">
        <w:trPr>
          <w:trHeight w:val="261"/>
        </w:trPr>
        <w:tc>
          <w:tcPr>
            <w:tcW w:w="4410" w:type="dxa"/>
            <w:shd w:val="clear" w:color="auto" w:fill="auto"/>
          </w:tcPr>
          <w:p w14:paraId="09978EB0" w14:textId="19D5BA10" w:rsidR="00863587" w:rsidRPr="00C05013" w:rsidRDefault="00863587" w:rsidP="00863587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FD1F6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42DDF" w:rsidRPr="00C42DD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5752A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5752A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FD1F6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42DDF" w:rsidRPr="00C42DD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1649B661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4E662CF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35696230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E88DC0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4292CF13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1EDAF4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BC28E51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63587" w:rsidRPr="00C05013" w14:paraId="2FEA09F0" w14:textId="77777777" w:rsidTr="00303181">
        <w:trPr>
          <w:trHeight w:val="261"/>
        </w:trPr>
        <w:tc>
          <w:tcPr>
            <w:tcW w:w="4410" w:type="dxa"/>
            <w:shd w:val="clear" w:color="auto" w:fill="auto"/>
          </w:tcPr>
          <w:p w14:paraId="4BF10B1D" w14:textId="77777777" w:rsidR="00863587" w:rsidRPr="00C05013" w:rsidRDefault="00863587" w:rsidP="00863587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C050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  <w:shd w:val="clear" w:color="auto" w:fill="auto"/>
          </w:tcPr>
          <w:p w14:paraId="79442BAD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74C8B60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5E8BC1B5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9322CF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51AB21CF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3CEE66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15927D9F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63587" w:rsidRPr="00C05013" w14:paraId="1ADAD1AE" w14:textId="77777777" w:rsidTr="00303181">
        <w:trPr>
          <w:trHeight w:val="281"/>
        </w:trPr>
        <w:tc>
          <w:tcPr>
            <w:tcW w:w="4410" w:type="dxa"/>
            <w:shd w:val="clear" w:color="auto" w:fill="auto"/>
          </w:tcPr>
          <w:p w14:paraId="408C1979" w14:textId="77777777" w:rsidR="00863587" w:rsidRPr="00C05013" w:rsidRDefault="00863587" w:rsidP="00863587">
            <w:pPr>
              <w:ind w:left="16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เงินฝากสถาบันการเงินที่เป็นหลักประกัน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BA1644" w14:textId="7A1CEA73" w:rsidR="00863587" w:rsidRPr="00C05013" w:rsidRDefault="00F228E2" w:rsidP="0086358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17,329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F50A57" w14:textId="77777777" w:rsidR="00863587" w:rsidRPr="00C05013" w:rsidRDefault="00863587" w:rsidP="00863587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D9A8B11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CD5CE63" w14:textId="77777777" w:rsidR="00863587" w:rsidRPr="00C05013" w:rsidRDefault="00863587" w:rsidP="00863587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15B832E" w14:textId="77777777" w:rsidR="00863587" w:rsidRPr="00C05013" w:rsidRDefault="00863587" w:rsidP="008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C46608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F8B3770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863587" w:rsidRPr="00C05013" w14:paraId="03F00C36" w14:textId="77777777" w:rsidTr="00303181">
        <w:trPr>
          <w:trHeight w:val="66"/>
        </w:trPr>
        <w:tc>
          <w:tcPr>
            <w:tcW w:w="4410" w:type="dxa"/>
            <w:shd w:val="clear" w:color="auto" w:fill="auto"/>
          </w:tcPr>
          <w:p w14:paraId="57AABBC7" w14:textId="77777777" w:rsidR="00863587" w:rsidRPr="00C05013" w:rsidRDefault="00863587" w:rsidP="00863587">
            <w:pPr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BF2AAA4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699"/>
                <w:tab w:val="decimal" w:pos="970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7893E41" w14:textId="77777777" w:rsidR="00863587" w:rsidRPr="00C05013" w:rsidRDefault="00863587" w:rsidP="00863587">
            <w:pPr>
              <w:tabs>
                <w:tab w:val="decimal" w:pos="595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272613F0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43" w:right="-1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D7AD3C" w14:textId="77777777" w:rsidR="00863587" w:rsidRPr="00C05013" w:rsidRDefault="00863587" w:rsidP="00863587">
            <w:pPr>
              <w:tabs>
                <w:tab w:val="decimal" w:pos="595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3F1DC8D7" w14:textId="77777777" w:rsidR="00863587" w:rsidRPr="00C05013" w:rsidRDefault="00863587" w:rsidP="008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AEA543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B06EE47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63587" w:rsidRPr="00C05013" w14:paraId="60615C82" w14:textId="77777777" w:rsidTr="00303181">
        <w:trPr>
          <w:trHeight w:val="261"/>
        </w:trPr>
        <w:tc>
          <w:tcPr>
            <w:tcW w:w="4410" w:type="dxa"/>
            <w:shd w:val="clear" w:color="auto" w:fill="auto"/>
          </w:tcPr>
          <w:p w14:paraId="2B11352E" w14:textId="77777777" w:rsidR="00863587" w:rsidRPr="00C05013" w:rsidRDefault="00863587" w:rsidP="00863587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C050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4E31FD14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699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EC6BA29" w14:textId="77777777" w:rsidR="00863587" w:rsidRPr="00C05013" w:rsidRDefault="00863587" w:rsidP="00863587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58E0A530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2E0AAA" w14:textId="77777777" w:rsidR="00863587" w:rsidRPr="00C05013" w:rsidRDefault="00863587" w:rsidP="00863587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2A5BE8A3" w14:textId="77777777" w:rsidR="00863587" w:rsidRPr="00C05013" w:rsidRDefault="00863587" w:rsidP="008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F876A1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0EBC7EB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63587" w:rsidRPr="00C05013" w14:paraId="40A99CF2" w14:textId="77777777" w:rsidTr="00303181">
        <w:trPr>
          <w:trHeight w:val="261"/>
        </w:trPr>
        <w:tc>
          <w:tcPr>
            <w:tcW w:w="4410" w:type="dxa"/>
            <w:shd w:val="clear" w:color="auto" w:fill="auto"/>
          </w:tcPr>
          <w:p w14:paraId="1226D4C6" w14:textId="77777777" w:rsidR="00863587" w:rsidRPr="00C05013" w:rsidRDefault="00863587" w:rsidP="00863587">
            <w:pPr>
              <w:ind w:left="165" w:hanging="1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05013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BD78D5" w14:textId="4A6CCE91" w:rsidR="00863587" w:rsidRPr="00C05013" w:rsidRDefault="00F228E2" w:rsidP="0086358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GB"/>
              </w:rPr>
              <w:t>(117,175)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D17977" w14:textId="77777777" w:rsidR="00863587" w:rsidRPr="00C05013" w:rsidRDefault="00863587" w:rsidP="00863587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82DAE42" w14:textId="41FE857A" w:rsidR="00863587" w:rsidRPr="00C05013" w:rsidRDefault="00F228E2" w:rsidP="0086358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37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GB"/>
              </w:rPr>
              <w:t>(117,175)</w:t>
            </w:r>
          </w:p>
        </w:tc>
        <w:tc>
          <w:tcPr>
            <w:tcW w:w="236" w:type="dxa"/>
            <w:vAlign w:val="bottom"/>
          </w:tcPr>
          <w:p w14:paraId="1B8306A0" w14:textId="1CB9C5CA" w:rsidR="00863587" w:rsidRPr="00C05013" w:rsidRDefault="00863587" w:rsidP="00863587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CA1EA24" w14:textId="574B0C81" w:rsidR="00863587" w:rsidRPr="00C05013" w:rsidRDefault="00F228E2" w:rsidP="00895549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AA01B87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B4CE994" w14:textId="00FC6945" w:rsidR="00863587" w:rsidRPr="00C05013" w:rsidRDefault="00F228E2" w:rsidP="00863587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GB"/>
              </w:rPr>
              <w:t>(117,175)</w:t>
            </w:r>
          </w:p>
        </w:tc>
      </w:tr>
      <w:tr w:rsidR="00863587" w:rsidRPr="00C05013" w14:paraId="0528B102" w14:textId="77777777" w:rsidTr="00303181">
        <w:trPr>
          <w:trHeight w:val="261"/>
        </w:trPr>
        <w:tc>
          <w:tcPr>
            <w:tcW w:w="4410" w:type="dxa"/>
            <w:shd w:val="clear" w:color="auto" w:fill="auto"/>
          </w:tcPr>
          <w:p w14:paraId="5BDEBD69" w14:textId="11506D58" w:rsidR="00863587" w:rsidRPr="00C05013" w:rsidRDefault="00026FDC" w:rsidP="00863587">
            <w:pPr>
              <w:ind w:left="165" w:hanging="1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เงินกู้ยืม</w:t>
            </w:r>
            <w:r w:rsidRPr="00C05013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ระยะยาว</w:t>
            </w:r>
            <w:r w:rsidRPr="00C0501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1543EF" w14:textId="718EC48B" w:rsidR="00863587" w:rsidRPr="00C05013" w:rsidRDefault="00F228E2" w:rsidP="0086358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GB"/>
              </w:rPr>
              <w:t>(16,483)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DBD2AF" w14:textId="77777777" w:rsidR="00863587" w:rsidRPr="00C05013" w:rsidRDefault="00863587" w:rsidP="00863587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12E5985" w14:textId="6D50FEC7" w:rsidR="00863587" w:rsidRPr="00E07F16" w:rsidRDefault="00F228E2" w:rsidP="0089554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37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GB"/>
              </w:rPr>
              <w:t>(16,248)</w:t>
            </w:r>
          </w:p>
        </w:tc>
        <w:tc>
          <w:tcPr>
            <w:tcW w:w="236" w:type="dxa"/>
            <w:vAlign w:val="bottom"/>
          </w:tcPr>
          <w:p w14:paraId="3A2D03E8" w14:textId="77777777" w:rsidR="00863587" w:rsidRPr="00E07F16" w:rsidRDefault="00863587" w:rsidP="00863587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BFBA4C9" w14:textId="752BA693" w:rsidR="00863587" w:rsidRPr="00C05013" w:rsidRDefault="00F228E2" w:rsidP="00895549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FED9421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858790D" w14:textId="22FC337A" w:rsidR="00863587" w:rsidRPr="00C05013" w:rsidRDefault="00F228E2" w:rsidP="00863587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GB"/>
              </w:rPr>
              <w:t>(16,248)</w:t>
            </w:r>
          </w:p>
        </w:tc>
      </w:tr>
      <w:tr w:rsidR="00863587" w:rsidRPr="00C05013" w14:paraId="13020D60" w14:textId="77777777" w:rsidTr="00303181">
        <w:trPr>
          <w:trHeight w:val="70"/>
        </w:trPr>
        <w:tc>
          <w:tcPr>
            <w:tcW w:w="4410" w:type="dxa"/>
            <w:shd w:val="clear" w:color="auto" w:fill="auto"/>
          </w:tcPr>
          <w:p w14:paraId="1C93251D" w14:textId="77777777" w:rsidR="00863587" w:rsidRPr="00C05013" w:rsidRDefault="00863587" w:rsidP="00863587">
            <w:pPr>
              <w:spacing w:line="240" w:lineRule="auto"/>
              <w:ind w:left="-1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40383FA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5EB01BC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43AE6310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1B2785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70C7D076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953315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42D57BFA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63587" w:rsidRPr="00C05013" w14:paraId="29A5BC06" w14:textId="77777777" w:rsidTr="00303181">
        <w:trPr>
          <w:trHeight w:val="261"/>
        </w:trPr>
        <w:tc>
          <w:tcPr>
            <w:tcW w:w="4410" w:type="dxa"/>
            <w:shd w:val="clear" w:color="auto" w:fill="auto"/>
          </w:tcPr>
          <w:p w14:paraId="7DED276F" w14:textId="2FECBC8A" w:rsidR="00863587" w:rsidRPr="00C05013" w:rsidRDefault="00863587" w:rsidP="00863587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C050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42DDF" w:rsidRPr="00C42DD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C050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0501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C42DDF" w:rsidRPr="00C42DD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0E0ECF41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931A2E3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3042DA19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B5BFAF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4A8764CE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331092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0D0F93CC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63587" w:rsidRPr="00C05013" w14:paraId="7E4D33D9" w14:textId="77777777" w:rsidTr="00303181">
        <w:trPr>
          <w:trHeight w:val="261"/>
        </w:trPr>
        <w:tc>
          <w:tcPr>
            <w:tcW w:w="4410" w:type="dxa"/>
            <w:shd w:val="clear" w:color="auto" w:fill="auto"/>
          </w:tcPr>
          <w:p w14:paraId="562AED86" w14:textId="77777777" w:rsidR="00863587" w:rsidRPr="00C05013" w:rsidRDefault="00863587" w:rsidP="00863587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C050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  <w:shd w:val="clear" w:color="auto" w:fill="auto"/>
          </w:tcPr>
          <w:p w14:paraId="47E70220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449544E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0C33DD2D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B8BA99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15DB62B7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66C5DF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DC1C91D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63587" w:rsidRPr="00C05013" w14:paraId="75038430" w14:textId="77777777" w:rsidTr="00303181">
        <w:trPr>
          <w:trHeight w:val="281"/>
        </w:trPr>
        <w:tc>
          <w:tcPr>
            <w:tcW w:w="4410" w:type="dxa"/>
            <w:shd w:val="clear" w:color="auto" w:fill="auto"/>
          </w:tcPr>
          <w:p w14:paraId="72CB159F" w14:textId="77777777" w:rsidR="00863587" w:rsidRPr="00C05013" w:rsidRDefault="00863587" w:rsidP="00863587">
            <w:pPr>
              <w:ind w:left="16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เงินฝากสถาบันการเงินที่เป็นหลักประกัน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097676" w14:textId="486D5A4D" w:rsidR="00863587" w:rsidRPr="00C05013" w:rsidRDefault="00C42DDF" w:rsidP="0086358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42DDF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 w:rsidR="00863587" w:rsidRPr="000E4DE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="00C72C92" w:rsidRPr="00C72C9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1276E4" w14:textId="77777777" w:rsidR="00863587" w:rsidRPr="00C05013" w:rsidRDefault="00863587" w:rsidP="00863587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167E392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9920A3E" w14:textId="77777777" w:rsidR="00863587" w:rsidRPr="00C05013" w:rsidRDefault="00863587" w:rsidP="00863587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29FBAD2" w14:textId="77777777" w:rsidR="00863587" w:rsidRPr="00C05013" w:rsidRDefault="00863587" w:rsidP="008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4CF0360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4C141BB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313C95" w:rsidRPr="00C05013" w14:paraId="59D466F4" w14:textId="77777777" w:rsidTr="00303181">
        <w:trPr>
          <w:trHeight w:val="261"/>
        </w:trPr>
        <w:tc>
          <w:tcPr>
            <w:tcW w:w="4410" w:type="dxa"/>
            <w:shd w:val="clear" w:color="auto" w:fill="auto"/>
          </w:tcPr>
          <w:p w14:paraId="7CB98492" w14:textId="77777777" w:rsidR="00313C95" w:rsidRPr="00C05013" w:rsidRDefault="00313C95" w:rsidP="00863587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41FBE76" w14:textId="77777777" w:rsidR="00313C95" w:rsidRPr="00C05013" w:rsidRDefault="00313C95" w:rsidP="00863587">
            <w:pPr>
              <w:pStyle w:val="acctfourfigures"/>
              <w:tabs>
                <w:tab w:val="clear" w:pos="765"/>
                <w:tab w:val="decimal" w:pos="699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0DAA497" w14:textId="77777777" w:rsidR="00313C95" w:rsidRPr="00C05013" w:rsidRDefault="00313C95" w:rsidP="00863587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5EE8E1BC" w14:textId="77777777" w:rsidR="00313C95" w:rsidRPr="00C05013" w:rsidRDefault="00313C95" w:rsidP="00863587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28E1EF" w14:textId="77777777" w:rsidR="00313C95" w:rsidRPr="00C05013" w:rsidRDefault="00313C95" w:rsidP="00863587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66705DB2" w14:textId="77777777" w:rsidR="00313C95" w:rsidRPr="00C05013" w:rsidRDefault="00313C95" w:rsidP="008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C767A0" w14:textId="77777777" w:rsidR="00313C95" w:rsidRPr="00C05013" w:rsidRDefault="00313C95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1FDF6FE5" w14:textId="77777777" w:rsidR="00313C95" w:rsidRPr="00C05013" w:rsidRDefault="00313C95" w:rsidP="0086358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63587" w:rsidRPr="00C05013" w14:paraId="62F7D88C" w14:textId="77777777" w:rsidTr="00303181">
        <w:trPr>
          <w:trHeight w:val="261"/>
        </w:trPr>
        <w:tc>
          <w:tcPr>
            <w:tcW w:w="4410" w:type="dxa"/>
            <w:shd w:val="clear" w:color="auto" w:fill="auto"/>
          </w:tcPr>
          <w:p w14:paraId="0B4C9B54" w14:textId="77777777" w:rsidR="00863587" w:rsidRPr="00C05013" w:rsidRDefault="00863587" w:rsidP="00863587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C050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14EF96BF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699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676DDD3" w14:textId="77777777" w:rsidR="00863587" w:rsidRPr="00C05013" w:rsidRDefault="00863587" w:rsidP="00863587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5928C995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CA427B" w14:textId="77777777" w:rsidR="00863587" w:rsidRPr="00C05013" w:rsidRDefault="00863587" w:rsidP="00863587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46652AFF" w14:textId="77777777" w:rsidR="00863587" w:rsidRPr="00C05013" w:rsidRDefault="00863587" w:rsidP="00863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2F48F6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B0ED46A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63587" w:rsidRPr="00C05013" w14:paraId="313215B1" w14:textId="77777777" w:rsidTr="00752AAD">
        <w:trPr>
          <w:trHeight w:val="261"/>
        </w:trPr>
        <w:tc>
          <w:tcPr>
            <w:tcW w:w="4410" w:type="dxa"/>
            <w:shd w:val="clear" w:color="auto" w:fill="auto"/>
          </w:tcPr>
          <w:p w14:paraId="593B5E3B" w14:textId="77777777" w:rsidR="00863587" w:rsidRPr="00C05013" w:rsidRDefault="00863587" w:rsidP="00863587">
            <w:pPr>
              <w:ind w:left="165" w:hanging="1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05013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59AE270" w14:textId="0AA9DFB1" w:rsidR="00863587" w:rsidRPr="00C05013" w:rsidRDefault="00863587" w:rsidP="0086358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>(</w:t>
            </w:r>
            <w:r w:rsidR="00C42DDF" w:rsidRPr="00C42DDF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15</w:t>
            </w:r>
            <w:r w:rsidR="00C72C92" w:rsidRPr="00C72C92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0</w:t>
            </w: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>,</w:t>
            </w:r>
            <w:r w:rsidR="00C42DDF" w:rsidRPr="00C42DDF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89</w:t>
            </w:r>
            <w:r w:rsidR="00C72C92" w:rsidRPr="00C72C92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0</w:t>
            </w: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EDB6D5" w14:textId="77777777" w:rsidR="00863587" w:rsidRPr="00C05013" w:rsidRDefault="00863587" w:rsidP="00863587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14:paraId="078BE28C" w14:textId="731D4465" w:rsidR="00863587" w:rsidRPr="00C05013" w:rsidRDefault="00863587" w:rsidP="0086358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37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 xml:space="preserve"> (</w:t>
            </w:r>
            <w:r w:rsidR="00C42DDF" w:rsidRPr="00C42DDF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15</w:t>
            </w:r>
            <w:r w:rsidR="00C72C92" w:rsidRPr="00C72C92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0</w:t>
            </w: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>,</w:t>
            </w:r>
            <w:r w:rsidR="00C42DDF" w:rsidRPr="00C42DDF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89</w:t>
            </w:r>
            <w:r w:rsidR="00C72C92" w:rsidRPr="00C72C92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0</w:t>
            </w: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36" w:type="dxa"/>
            <w:vAlign w:val="center"/>
          </w:tcPr>
          <w:p w14:paraId="1C7ECE2F" w14:textId="77777777" w:rsidR="00863587" w:rsidRPr="00C05013" w:rsidRDefault="00863587" w:rsidP="00863587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14:paraId="47B892D4" w14:textId="1DC22DB6" w:rsidR="00863587" w:rsidRPr="00C05013" w:rsidRDefault="00863587" w:rsidP="00863587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vAlign w:val="center"/>
          </w:tcPr>
          <w:p w14:paraId="0EE599DF" w14:textId="77777777" w:rsidR="00863587" w:rsidRPr="00C05013" w:rsidRDefault="00863587" w:rsidP="008635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94CC519" w14:textId="5A686386" w:rsidR="00863587" w:rsidRPr="00C05013" w:rsidRDefault="00863587" w:rsidP="00863587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 xml:space="preserve"> (</w:t>
            </w:r>
            <w:r w:rsidR="00C42DDF" w:rsidRPr="00C42DDF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15</w:t>
            </w:r>
            <w:r w:rsidR="00C72C92" w:rsidRPr="00C72C92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0</w:t>
            </w: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>,</w:t>
            </w:r>
            <w:r w:rsidR="00C42DDF" w:rsidRPr="00C42DDF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89</w:t>
            </w:r>
            <w:r w:rsidR="00C72C92" w:rsidRPr="00C72C92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0</w:t>
            </w: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>)</w:t>
            </w:r>
          </w:p>
        </w:tc>
      </w:tr>
      <w:tr w:rsidR="00ED7326" w:rsidRPr="00C05013" w14:paraId="2FCE417E" w14:textId="77777777" w:rsidTr="00752AAD">
        <w:trPr>
          <w:trHeight w:val="261"/>
        </w:trPr>
        <w:tc>
          <w:tcPr>
            <w:tcW w:w="4410" w:type="dxa"/>
            <w:shd w:val="clear" w:color="auto" w:fill="auto"/>
          </w:tcPr>
          <w:p w14:paraId="7DF31492" w14:textId="188D97DD" w:rsidR="00ED7326" w:rsidRPr="004754C9" w:rsidRDefault="004754C9" w:rsidP="00ED7326">
            <w:pPr>
              <w:ind w:left="165" w:hanging="179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4754C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GB"/>
              </w:rPr>
              <w:t>เงินกู้ยืม</w:t>
            </w:r>
            <w:r w:rsidRPr="004754C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GB"/>
              </w:rPr>
              <w:t>ระยะยาว</w:t>
            </w:r>
            <w:r w:rsidRPr="004754C9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16919ED" w14:textId="2A8FF7B3" w:rsidR="00ED7326" w:rsidRPr="00ED7326" w:rsidRDefault="00ED7326" w:rsidP="00ED732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color w:val="000000" w:themeColor="text1"/>
                <w:sz w:val="28"/>
                <w:szCs w:val="28"/>
                <w:lang w:eastAsia="en-GB"/>
              </w:rPr>
            </w:pPr>
            <w:r w:rsidRPr="00ED73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C42DDF" w:rsidRPr="00C42DD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33</w:t>
            </w:r>
            <w:r w:rsidRPr="00ED732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 w:bidi="th-TH"/>
              </w:rPr>
              <w:t>,</w:t>
            </w:r>
            <w:r w:rsidR="00C72C92" w:rsidRPr="00C72C92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0</w:t>
            </w:r>
            <w:r w:rsidR="00C42DDF" w:rsidRPr="00C42DD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  <w:t>82</w:t>
            </w:r>
            <w:r w:rsidRPr="00ED732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1480B9" w14:textId="77777777" w:rsidR="00ED7326" w:rsidRPr="00C05013" w:rsidRDefault="00ED7326" w:rsidP="00ED7326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14:paraId="759B1B23" w14:textId="2C7E9154" w:rsidR="00ED7326" w:rsidRPr="00C05013" w:rsidRDefault="00ED7326" w:rsidP="00ED732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37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 xml:space="preserve"> (</w:t>
            </w:r>
            <w:r w:rsidR="00C42DDF" w:rsidRPr="00C42DDF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32</w:t>
            </w: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>,</w:t>
            </w:r>
            <w:r w:rsidR="00C42DDF" w:rsidRPr="00C42DDF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724</w:t>
            </w: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36" w:type="dxa"/>
            <w:vAlign w:val="center"/>
          </w:tcPr>
          <w:p w14:paraId="5A6CF710" w14:textId="77777777" w:rsidR="00ED7326" w:rsidRPr="00C05013" w:rsidRDefault="00ED7326" w:rsidP="00ED7326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14:paraId="214F09A4" w14:textId="6155343E" w:rsidR="00ED7326" w:rsidRPr="00C05013" w:rsidRDefault="00ED7326" w:rsidP="00ED7326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vAlign w:val="center"/>
          </w:tcPr>
          <w:p w14:paraId="70319079" w14:textId="77777777" w:rsidR="00ED7326" w:rsidRPr="00C05013" w:rsidRDefault="00ED7326" w:rsidP="00ED7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8805F21" w14:textId="486AE8FB" w:rsidR="00ED7326" w:rsidRPr="00C05013" w:rsidRDefault="00ED7326" w:rsidP="00ED7326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 xml:space="preserve"> (</w:t>
            </w:r>
            <w:r w:rsidR="00C42DDF" w:rsidRPr="00C42DDF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32</w:t>
            </w: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>,</w:t>
            </w:r>
            <w:r w:rsidR="00C42DDF" w:rsidRPr="00C42DDF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724</w:t>
            </w: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>)</w:t>
            </w:r>
          </w:p>
        </w:tc>
      </w:tr>
      <w:tr w:rsidR="004754C9" w:rsidRPr="00C05013" w14:paraId="6B6E10B0" w14:textId="77777777" w:rsidTr="00752AAD">
        <w:trPr>
          <w:trHeight w:val="261"/>
        </w:trPr>
        <w:tc>
          <w:tcPr>
            <w:tcW w:w="4410" w:type="dxa"/>
            <w:shd w:val="clear" w:color="auto" w:fill="auto"/>
          </w:tcPr>
          <w:p w14:paraId="74C34D72" w14:textId="5B116FE0" w:rsidR="004754C9" w:rsidRPr="004754C9" w:rsidRDefault="004754C9" w:rsidP="004754C9">
            <w:pPr>
              <w:ind w:left="165" w:hanging="179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4754C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  <w:lang w:val="en-GB"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37EF42C" w14:textId="1B2FD37A" w:rsidR="004754C9" w:rsidRPr="00ED7326" w:rsidRDefault="004754C9" w:rsidP="004754C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D732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 w:eastAsia="en-GB" w:bidi="th-TH"/>
              </w:rPr>
              <w:t>(</w:t>
            </w:r>
            <w:r w:rsidR="00C42DDF" w:rsidRPr="00C42DD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 w:eastAsia="en-GB" w:bidi="th-TH"/>
              </w:rPr>
              <w:t>352</w:t>
            </w:r>
            <w:r w:rsidRPr="00ED732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 w:eastAsia="en-GB" w:bidi="th-TH"/>
              </w:rPr>
              <w:t>,</w:t>
            </w:r>
            <w:r w:rsidR="00C42DDF" w:rsidRPr="00C42DDF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 w:eastAsia="en-GB" w:bidi="th-TH"/>
              </w:rPr>
              <w:t>536</w:t>
            </w:r>
            <w:r w:rsidRPr="00ED7326"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869E2DF" w14:textId="77777777" w:rsidR="004754C9" w:rsidRPr="00C05013" w:rsidRDefault="004754C9" w:rsidP="004754C9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14:paraId="51316944" w14:textId="5A4D6FB6" w:rsidR="004754C9" w:rsidRPr="000E4DEC" w:rsidRDefault="004754C9" w:rsidP="004754C9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43" w:right="-37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vAlign w:val="center"/>
          </w:tcPr>
          <w:p w14:paraId="6FA030E3" w14:textId="77777777" w:rsidR="004754C9" w:rsidRPr="00C05013" w:rsidRDefault="004754C9" w:rsidP="004754C9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14:paraId="6F8076D6" w14:textId="265AD73E" w:rsidR="004754C9" w:rsidRPr="000E4DEC" w:rsidRDefault="004754C9" w:rsidP="004754C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>(</w:t>
            </w:r>
            <w:r w:rsidR="00C42DDF" w:rsidRPr="00C42DDF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352</w:t>
            </w: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>,</w:t>
            </w:r>
            <w:r w:rsidR="00C42DDF" w:rsidRPr="00C42DDF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536</w:t>
            </w: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36" w:type="dxa"/>
            <w:vAlign w:val="center"/>
          </w:tcPr>
          <w:p w14:paraId="2E5BF20B" w14:textId="77777777" w:rsidR="004754C9" w:rsidRPr="00C05013" w:rsidRDefault="004754C9" w:rsidP="004754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861650B" w14:textId="52692602" w:rsidR="004754C9" w:rsidRPr="000E4DEC" w:rsidRDefault="004754C9" w:rsidP="004754C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 xml:space="preserve"> (</w:t>
            </w:r>
            <w:r w:rsidR="00C42DDF" w:rsidRPr="00C42DDF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352</w:t>
            </w: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>,</w:t>
            </w:r>
            <w:r w:rsidR="00C42DDF" w:rsidRPr="00C42DDF">
              <w:rPr>
                <w:rFonts w:ascii="Angsana New" w:hAnsi="Angsana New" w:cs="Angsana New"/>
                <w:sz w:val="28"/>
                <w:szCs w:val="28"/>
                <w:lang w:val="en-US" w:eastAsia="en-GB"/>
              </w:rPr>
              <w:t>536</w:t>
            </w:r>
            <w:r w:rsidRPr="000E4DEC">
              <w:rPr>
                <w:rFonts w:ascii="Angsana New" w:hAnsi="Angsana New" w:cs="Angsana New"/>
                <w:sz w:val="28"/>
                <w:szCs w:val="28"/>
                <w:lang w:eastAsia="en-GB"/>
              </w:rPr>
              <w:t>)</w:t>
            </w:r>
          </w:p>
        </w:tc>
      </w:tr>
    </w:tbl>
    <w:p w14:paraId="0DB876F1" w14:textId="3178D922" w:rsidR="009514CF" w:rsidRDefault="009514CF" w:rsidP="00EB1C7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</w:rPr>
      </w:pPr>
    </w:p>
    <w:p w14:paraId="042EBDD4" w14:textId="77777777" w:rsidR="009514CF" w:rsidRDefault="00951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shd w:val="clear" w:color="auto" w:fill="D9D9D9"/>
          <w:lang w:val="en-GB" w:bidi="ar-SA"/>
        </w:rPr>
      </w:pPr>
      <w:r>
        <w:rPr>
          <w:rFonts w:asciiTheme="majorBidi" w:hAnsiTheme="majorBidi" w:cstheme="majorBidi"/>
          <w:sz w:val="16"/>
          <w:szCs w:val="16"/>
          <w:shd w:val="clear" w:color="auto" w:fill="D9D9D9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236"/>
        <w:gridCol w:w="934"/>
        <w:gridCol w:w="236"/>
        <w:gridCol w:w="934"/>
        <w:gridCol w:w="236"/>
        <w:gridCol w:w="1024"/>
      </w:tblGrid>
      <w:tr w:rsidR="00E02A98" w:rsidRPr="00C05013" w14:paraId="58328ABA" w14:textId="77777777" w:rsidTr="00303181">
        <w:trPr>
          <w:trHeight w:val="261"/>
          <w:tblHeader/>
        </w:trPr>
        <w:tc>
          <w:tcPr>
            <w:tcW w:w="4410" w:type="dxa"/>
            <w:shd w:val="clear" w:color="auto" w:fill="auto"/>
            <w:vAlign w:val="bottom"/>
          </w:tcPr>
          <w:p w14:paraId="105C786A" w14:textId="77777777" w:rsidR="00E02A98" w:rsidRPr="00C05013" w:rsidRDefault="00E02A98" w:rsidP="00475DC9">
            <w:pPr>
              <w:ind w:left="73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46843002" w14:textId="127D43C9" w:rsidR="00E02A98" w:rsidRPr="00C05013" w:rsidRDefault="00266DFC" w:rsidP="00475DC9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0501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02A98" w:rsidRPr="00C05013" w14:paraId="23348A1A" w14:textId="77777777" w:rsidTr="00303181">
        <w:trPr>
          <w:trHeight w:val="261"/>
          <w:tblHeader/>
        </w:trPr>
        <w:tc>
          <w:tcPr>
            <w:tcW w:w="4410" w:type="dxa"/>
            <w:shd w:val="clear" w:color="auto" w:fill="auto"/>
            <w:vAlign w:val="bottom"/>
          </w:tcPr>
          <w:p w14:paraId="2600DEC8" w14:textId="77777777" w:rsidR="00E02A98" w:rsidRPr="00C05013" w:rsidRDefault="00E02A98" w:rsidP="00475DC9">
            <w:pPr>
              <w:ind w:left="73"/>
              <w:jc w:val="center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0A6F7700" w14:textId="77777777" w:rsidR="00E02A98" w:rsidRPr="00C05013" w:rsidRDefault="00E02A98" w:rsidP="00733604">
            <w:pPr>
              <w:pStyle w:val="acctfourfigures"/>
              <w:tabs>
                <w:tab w:val="clear" w:pos="765"/>
              </w:tabs>
              <w:spacing w:line="240" w:lineRule="atLeast"/>
              <w:ind w:left="-100" w:right="-11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0501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134F464" w14:textId="77777777" w:rsidR="00E02A98" w:rsidRPr="00C05013" w:rsidRDefault="00E02A98" w:rsidP="00475DC9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364" w:type="dxa"/>
            <w:gridSpan w:val="5"/>
            <w:vAlign w:val="bottom"/>
          </w:tcPr>
          <w:p w14:paraId="1790A5C7" w14:textId="77777777" w:rsidR="00E02A98" w:rsidRPr="00C05013" w:rsidRDefault="00E02A98" w:rsidP="00475DC9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0501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02A98" w:rsidRPr="00C05013" w14:paraId="3AA014D7" w14:textId="77777777" w:rsidTr="00303181">
        <w:trPr>
          <w:trHeight w:val="261"/>
          <w:tblHeader/>
        </w:trPr>
        <w:tc>
          <w:tcPr>
            <w:tcW w:w="4410" w:type="dxa"/>
            <w:shd w:val="clear" w:color="auto" w:fill="auto"/>
            <w:vAlign w:val="bottom"/>
          </w:tcPr>
          <w:p w14:paraId="31A2D3E0" w14:textId="77777777" w:rsidR="00E02A98" w:rsidRPr="00C05013" w:rsidRDefault="00E02A98" w:rsidP="00475DC9">
            <w:pPr>
              <w:ind w:left="-1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A6F657" w14:textId="77777777" w:rsidR="00E02A98" w:rsidRPr="00C05013" w:rsidRDefault="00E02A98" w:rsidP="00475DC9">
            <w:pPr>
              <w:pStyle w:val="acctfourfigures"/>
              <w:tabs>
                <w:tab w:val="clear" w:pos="765"/>
              </w:tabs>
              <w:spacing w:line="240" w:lineRule="atLeast"/>
              <w:ind w:left="-163" w:right="-15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ราคาทุนตัด</w:t>
            </w:r>
            <w:r w:rsidRPr="00C05013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C0501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จำหน่าย</w:t>
            </w:r>
            <w:r w:rsidRPr="00C05013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- </w:t>
            </w:r>
            <w:r w:rsidRPr="00C05013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4549C2" w14:textId="77777777" w:rsidR="00E02A98" w:rsidRPr="00C05013" w:rsidRDefault="00E02A98" w:rsidP="00475DC9">
            <w:pPr>
              <w:ind w:lef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B2B95BB" w14:textId="7544FB9B" w:rsidR="00E02A98" w:rsidRPr="00C05013" w:rsidRDefault="00E02A98" w:rsidP="00475DC9">
            <w:pPr>
              <w:pStyle w:val="acctfourfigures"/>
              <w:tabs>
                <w:tab w:val="clear" w:pos="765"/>
              </w:tabs>
              <w:spacing w:line="240" w:lineRule="atLeast"/>
              <w:ind w:left="-43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C0501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42DDF" w:rsidRPr="00C42DDF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321C0352" w14:textId="77777777" w:rsidR="00E02A98" w:rsidRPr="00C05013" w:rsidRDefault="00E02A98" w:rsidP="00475DC9">
            <w:pPr>
              <w:ind w:lef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34" w:type="dxa"/>
            <w:vAlign w:val="bottom"/>
          </w:tcPr>
          <w:p w14:paraId="77B83934" w14:textId="7B47D491" w:rsidR="00E02A98" w:rsidRPr="00C05013" w:rsidRDefault="00E02A98" w:rsidP="00475DC9">
            <w:pPr>
              <w:pStyle w:val="acctfourfigures"/>
              <w:tabs>
                <w:tab w:val="clear" w:pos="765"/>
              </w:tabs>
              <w:spacing w:line="240" w:lineRule="atLeast"/>
              <w:ind w:left="-43" w:right="-10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cs/>
              </w:rPr>
              <w:t>ระดับ</w:t>
            </w:r>
            <w:r w:rsidRPr="00C05013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42DDF" w:rsidRPr="00C42DDF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7177669D" w14:textId="77777777" w:rsidR="00E02A98" w:rsidRPr="00C05013" w:rsidRDefault="00E02A98" w:rsidP="00475DC9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CA89671" w14:textId="77777777" w:rsidR="00E02A98" w:rsidRPr="00C05013" w:rsidRDefault="00E02A98" w:rsidP="00475DC9">
            <w:pPr>
              <w:pStyle w:val="acctfourfigures"/>
              <w:tabs>
                <w:tab w:val="clear" w:pos="765"/>
              </w:tabs>
              <w:spacing w:line="240" w:lineRule="atLeast"/>
              <w:ind w:left="-43" w:right="-10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0501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02A98" w:rsidRPr="00C05013" w14:paraId="357B769B" w14:textId="77777777" w:rsidTr="00303181">
        <w:trPr>
          <w:trHeight w:val="261"/>
          <w:tblHeader/>
        </w:trPr>
        <w:tc>
          <w:tcPr>
            <w:tcW w:w="4410" w:type="dxa"/>
            <w:shd w:val="clear" w:color="auto" w:fill="auto"/>
          </w:tcPr>
          <w:p w14:paraId="2A4C40E4" w14:textId="77777777" w:rsidR="00E02A98" w:rsidRPr="00C05013" w:rsidRDefault="00E02A98" w:rsidP="00475DC9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4860" w:type="dxa"/>
            <w:gridSpan w:val="7"/>
          </w:tcPr>
          <w:p w14:paraId="4A623AED" w14:textId="77777777" w:rsidR="00E02A98" w:rsidRPr="00C05013" w:rsidRDefault="00E02A98" w:rsidP="00475DC9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C05013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C0501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</w:t>
            </w:r>
            <w:r w:rsidRPr="00C05013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นบาท)</w:t>
            </w:r>
          </w:p>
        </w:tc>
      </w:tr>
      <w:tr w:rsidR="005752A1" w:rsidRPr="00C05013" w14:paraId="0F9BAD74" w14:textId="77777777" w:rsidTr="00303181">
        <w:trPr>
          <w:trHeight w:val="261"/>
        </w:trPr>
        <w:tc>
          <w:tcPr>
            <w:tcW w:w="4410" w:type="dxa"/>
            <w:shd w:val="clear" w:color="auto" w:fill="auto"/>
          </w:tcPr>
          <w:p w14:paraId="5C81F059" w14:textId="33059D51" w:rsidR="005752A1" w:rsidRPr="00C05013" w:rsidRDefault="005752A1" w:rsidP="005752A1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FD1F6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42DD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FD1F6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42DD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7FEE7094" w14:textId="77777777" w:rsidR="005752A1" w:rsidRPr="00C05013" w:rsidRDefault="005752A1" w:rsidP="005752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961CD55" w14:textId="77777777" w:rsidR="005752A1" w:rsidRPr="00C05013" w:rsidRDefault="005752A1" w:rsidP="005752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380F218D" w14:textId="77777777" w:rsidR="005752A1" w:rsidRPr="00C05013" w:rsidRDefault="005752A1" w:rsidP="005752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86F8D0" w14:textId="77777777" w:rsidR="005752A1" w:rsidRPr="00C05013" w:rsidRDefault="005752A1" w:rsidP="005752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50040E31" w14:textId="77777777" w:rsidR="005752A1" w:rsidRPr="00C05013" w:rsidRDefault="005752A1" w:rsidP="005752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A14458" w14:textId="77777777" w:rsidR="005752A1" w:rsidRPr="00C05013" w:rsidRDefault="005752A1" w:rsidP="005752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3C7B5F1" w14:textId="77777777" w:rsidR="005752A1" w:rsidRPr="00C05013" w:rsidRDefault="005752A1" w:rsidP="005752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02A98" w:rsidRPr="00C05013" w14:paraId="4A943719" w14:textId="77777777" w:rsidTr="00303181">
        <w:trPr>
          <w:trHeight w:val="261"/>
        </w:trPr>
        <w:tc>
          <w:tcPr>
            <w:tcW w:w="4410" w:type="dxa"/>
            <w:shd w:val="clear" w:color="auto" w:fill="auto"/>
          </w:tcPr>
          <w:p w14:paraId="6259F8E1" w14:textId="77777777" w:rsidR="00E02A98" w:rsidRPr="00C05013" w:rsidRDefault="00E02A98" w:rsidP="00475DC9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C050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  <w:shd w:val="clear" w:color="auto" w:fill="auto"/>
          </w:tcPr>
          <w:p w14:paraId="30ADC35B" w14:textId="77777777" w:rsidR="00E02A98" w:rsidRPr="00C05013" w:rsidRDefault="00E02A98" w:rsidP="00475D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52C37F4" w14:textId="77777777" w:rsidR="00E02A98" w:rsidRPr="00C05013" w:rsidRDefault="00E02A98" w:rsidP="00475D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5C6B4077" w14:textId="77777777" w:rsidR="00E02A98" w:rsidRPr="00C05013" w:rsidRDefault="00E02A98" w:rsidP="00475D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94F13F" w14:textId="77777777" w:rsidR="00E02A98" w:rsidRPr="00C05013" w:rsidRDefault="00E02A98" w:rsidP="00475D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01F7B377" w14:textId="77777777" w:rsidR="00E02A98" w:rsidRPr="00C05013" w:rsidRDefault="00E02A98" w:rsidP="00475D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AC8AD7" w14:textId="77777777" w:rsidR="00E02A98" w:rsidRPr="00C05013" w:rsidRDefault="00E02A98" w:rsidP="00475D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74570CD5" w14:textId="77777777" w:rsidR="00E02A98" w:rsidRPr="00C05013" w:rsidRDefault="00E02A98" w:rsidP="00475DC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23A92" w:rsidRPr="00C05013" w14:paraId="5AA5EDA3" w14:textId="77777777" w:rsidTr="00303181">
        <w:trPr>
          <w:trHeight w:val="281"/>
        </w:trPr>
        <w:tc>
          <w:tcPr>
            <w:tcW w:w="4410" w:type="dxa"/>
            <w:shd w:val="clear" w:color="auto" w:fill="auto"/>
          </w:tcPr>
          <w:p w14:paraId="33128D54" w14:textId="77777777" w:rsidR="00B23A92" w:rsidRPr="00C05013" w:rsidRDefault="00B23A92" w:rsidP="00B23A92">
            <w:pPr>
              <w:ind w:left="16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เงินฝากสถาบันการเงินที่เป็นหลักประกัน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C4A1C9" w14:textId="44111172" w:rsidR="00B23A92" w:rsidRPr="00C05013" w:rsidRDefault="00F228E2" w:rsidP="00B23A9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10,52</w:t>
            </w:r>
            <w:r w:rsidR="006865C0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7F86CB" w14:textId="77777777" w:rsidR="00B23A92" w:rsidRPr="00C05013" w:rsidRDefault="00B23A92" w:rsidP="00B23A92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262ED5E" w14:textId="77777777" w:rsidR="00B23A92" w:rsidRPr="00C05013" w:rsidRDefault="00B23A92" w:rsidP="00B23A92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838FDE7" w14:textId="77777777" w:rsidR="00B23A92" w:rsidRPr="00C05013" w:rsidRDefault="00B23A92" w:rsidP="00B23A92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D7136B9" w14:textId="77777777" w:rsidR="00B23A92" w:rsidRPr="00C05013" w:rsidRDefault="00B23A92" w:rsidP="00B23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B4D2CB3" w14:textId="77777777" w:rsidR="00B23A92" w:rsidRPr="00C05013" w:rsidRDefault="00B23A92" w:rsidP="00B23A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AB8B288" w14:textId="77777777" w:rsidR="00B23A92" w:rsidRPr="00C05013" w:rsidRDefault="00B23A92" w:rsidP="00B23A92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46187B" w:rsidRPr="00C05013" w14:paraId="4612F923" w14:textId="77777777" w:rsidTr="00303181">
        <w:trPr>
          <w:trHeight w:val="281"/>
        </w:trPr>
        <w:tc>
          <w:tcPr>
            <w:tcW w:w="4410" w:type="dxa"/>
            <w:shd w:val="clear" w:color="auto" w:fill="auto"/>
          </w:tcPr>
          <w:p w14:paraId="00B96558" w14:textId="6016E438" w:rsidR="0046187B" w:rsidRPr="00C05013" w:rsidRDefault="0046187B" w:rsidP="0046187B">
            <w:pPr>
              <w:ind w:left="16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เงินให้กู้ยืมระยะสั้นแก่บุคคลหรือกิจการที่เกี่ยวข้องกัน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71918F" w14:textId="124042A1" w:rsidR="0046187B" w:rsidRPr="00C05013" w:rsidRDefault="00F228E2" w:rsidP="004618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105,000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EA0012" w14:textId="77777777" w:rsidR="0046187B" w:rsidRPr="00C05013" w:rsidRDefault="0046187B" w:rsidP="0046187B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A116318" w14:textId="4648D382" w:rsidR="0046187B" w:rsidRPr="00C05013" w:rsidRDefault="00F228E2" w:rsidP="005C7EAB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8135E2A" w14:textId="77777777" w:rsidR="0046187B" w:rsidRPr="00C05013" w:rsidRDefault="0046187B" w:rsidP="0046187B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A107848" w14:textId="59211F58" w:rsidR="0046187B" w:rsidRPr="00C05013" w:rsidRDefault="00F228E2" w:rsidP="0046187B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43" w:righ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105,000</w:t>
            </w:r>
          </w:p>
        </w:tc>
        <w:tc>
          <w:tcPr>
            <w:tcW w:w="236" w:type="dxa"/>
            <w:vAlign w:val="bottom"/>
          </w:tcPr>
          <w:p w14:paraId="04E321ED" w14:textId="77777777" w:rsidR="0046187B" w:rsidRPr="00C05013" w:rsidRDefault="0046187B" w:rsidP="004618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8992451" w14:textId="6D0529CE" w:rsidR="0046187B" w:rsidRPr="00C05013" w:rsidRDefault="00F228E2" w:rsidP="0046187B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105,000</w:t>
            </w:r>
          </w:p>
        </w:tc>
      </w:tr>
      <w:tr w:rsidR="001F1F60" w:rsidRPr="00C05013" w14:paraId="5FDE1D13" w14:textId="77777777" w:rsidTr="00C05013">
        <w:trPr>
          <w:trHeight w:val="362"/>
        </w:trPr>
        <w:tc>
          <w:tcPr>
            <w:tcW w:w="4410" w:type="dxa"/>
            <w:shd w:val="clear" w:color="auto" w:fill="auto"/>
          </w:tcPr>
          <w:p w14:paraId="5BE7299C" w14:textId="77777777" w:rsidR="001F1F60" w:rsidRPr="00C05013" w:rsidRDefault="001F1F60" w:rsidP="0046187B">
            <w:pPr>
              <w:ind w:left="165" w:hanging="1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342761" w14:textId="77777777" w:rsidR="001F1F60" w:rsidRPr="00C05013" w:rsidRDefault="001F1F60" w:rsidP="0046187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D788AF" w14:textId="77777777" w:rsidR="001F1F60" w:rsidRPr="00C05013" w:rsidRDefault="001F1F60" w:rsidP="0046187B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4A37041" w14:textId="77777777" w:rsidR="001F1F60" w:rsidRPr="00C05013" w:rsidRDefault="001F1F60" w:rsidP="0046187B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161674" w14:textId="77777777" w:rsidR="001F1F60" w:rsidRPr="00C05013" w:rsidRDefault="001F1F60" w:rsidP="0046187B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3681365" w14:textId="77777777" w:rsidR="001F1F60" w:rsidRPr="00C05013" w:rsidRDefault="001F1F60" w:rsidP="0046187B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43" w:right="-18"/>
              <w:rPr>
                <w:rFonts w:ascii="Angsana New" w:hAnsi="Angsana New" w:cs="Angsana New"/>
                <w:sz w:val="28"/>
                <w:szCs w:val="28"/>
                <w:lang w:eastAsia="en-GB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BCC675" w14:textId="77777777" w:rsidR="001F1F60" w:rsidRPr="00C05013" w:rsidRDefault="001F1F60" w:rsidP="004618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7165C41" w14:textId="77777777" w:rsidR="001F1F60" w:rsidRPr="00C05013" w:rsidRDefault="001F1F60" w:rsidP="0046187B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</w:tr>
      <w:tr w:rsidR="0046187B" w:rsidRPr="00C05013" w14:paraId="28080D70" w14:textId="77777777" w:rsidTr="00303181">
        <w:trPr>
          <w:trHeight w:val="261"/>
        </w:trPr>
        <w:tc>
          <w:tcPr>
            <w:tcW w:w="4410" w:type="dxa"/>
            <w:shd w:val="clear" w:color="auto" w:fill="auto"/>
          </w:tcPr>
          <w:p w14:paraId="609B0546" w14:textId="7A46F7F4" w:rsidR="0046187B" w:rsidRPr="00C05013" w:rsidRDefault="0046187B" w:rsidP="0046187B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C050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42DDF" w:rsidRPr="00C42DD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C050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05013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C42DDF" w:rsidRPr="00C42DD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36262652" w14:textId="77777777" w:rsidR="0046187B" w:rsidRPr="00C05013" w:rsidRDefault="0046187B" w:rsidP="004618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098F419" w14:textId="77777777" w:rsidR="0046187B" w:rsidRPr="00C05013" w:rsidRDefault="0046187B" w:rsidP="004618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36D95AE5" w14:textId="77777777" w:rsidR="0046187B" w:rsidRPr="00C05013" w:rsidRDefault="0046187B" w:rsidP="004618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80C7C0" w14:textId="77777777" w:rsidR="0046187B" w:rsidRPr="00C05013" w:rsidRDefault="0046187B" w:rsidP="004618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267BF24F" w14:textId="77777777" w:rsidR="0046187B" w:rsidRPr="00C05013" w:rsidRDefault="0046187B" w:rsidP="004618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0B8734" w14:textId="77777777" w:rsidR="0046187B" w:rsidRPr="00C05013" w:rsidRDefault="0046187B" w:rsidP="004618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14ED32B" w14:textId="77777777" w:rsidR="0046187B" w:rsidRPr="00C05013" w:rsidRDefault="0046187B" w:rsidP="004618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6187B" w:rsidRPr="00C05013" w14:paraId="6F37F3D8" w14:textId="77777777" w:rsidTr="00303181">
        <w:trPr>
          <w:trHeight w:val="261"/>
        </w:trPr>
        <w:tc>
          <w:tcPr>
            <w:tcW w:w="4410" w:type="dxa"/>
            <w:shd w:val="clear" w:color="auto" w:fill="auto"/>
          </w:tcPr>
          <w:p w14:paraId="57F83BFB" w14:textId="52FA0A5E" w:rsidR="0046187B" w:rsidRPr="00C05013" w:rsidRDefault="0046187B" w:rsidP="0046187B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C050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  <w:shd w:val="clear" w:color="auto" w:fill="auto"/>
          </w:tcPr>
          <w:p w14:paraId="6921F229" w14:textId="77777777" w:rsidR="0046187B" w:rsidRPr="00C05013" w:rsidRDefault="0046187B" w:rsidP="004618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653F0E6" w14:textId="77777777" w:rsidR="0046187B" w:rsidRPr="00C05013" w:rsidRDefault="0046187B" w:rsidP="004618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6D4D97DF" w14:textId="77777777" w:rsidR="0046187B" w:rsidRPr="00C05013" w:rsidRDefault="0046187B" w:rsidP="004618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C82A91" w14:textId="77777777" w:rsidR="0046187B" w:rsidRPr="00C05013" w:rsidRDefault="0046187B" w:rsidP="004618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1E15CD87" w14:textId="77777777" w:rsidR="0046187B" w:rsidRPr="00C05013" w:rsidRDefault="0046187B" w:rsidP="004618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7A6725" w14:textId="77777777" w:rsidR="0046187B" w:rsidRPr="00C05013" w:rsidRDefault="0046187B" w:rsidP="004618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03D3CBA4" w14:textId="77777777" w:rsidR="0046187B" w:rsidRPr="00C05013" w:rsidRDefault="0046187B" w:rsidP="004618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159ED" w:rsidRPr="00C05013" w14:paraId="5ADE98CD" w14:textId="77777777" w:rsidTr="00303181">
        <w:trPr>
          <w:trHeight w:val="281"/>
        </w:trPr>
        <w:tc>
          <w:tcPr>
            <w:tcW w:w="4410" w:type="dxa"/>
            <w:shd w:val="clear" w:color="auto" w:fill="auto"/>
          </w:tcPr>
          <w:p w14:paraId="5092982F" w14:textId="2AEF9426" w:rsidR="000159ED" w:rsidRPr="00C05013" w:rsidRDefault="000159ED" w:rsidP="000159ED">
            <w:pPr>
              <w:ind w:left="16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เงินฝากสถาบันการเงินที่เป็นหลักประกัน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E52083" w14:textId="58F98787" w:rsidR="000159ED" w:rsidRPr="00C05013" w:rsidRDefault="00C42DDF" w:rsidP="000159E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C72C92" w:rsidRPr="00C72C9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="000159ED" w:rsidRPr="005219E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1D0879" w14:textId="77777777" w:rsidR="000159ED" w:rsidRPr="00C05013" w:rsidRDefault="000159ED" w:rsidP="000159ED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3DADD5A" w14:textId="77777777" w:rsidR="000159ED" w:rsidRPr="00C05013" w:rsidRDefault="000159ED" w:rsidP="000159ED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E6AA5E7" w14:textId="77777777" w:rsidR="000159ED" w:rsidRPr="00C05013" w:rsidRDefault="000159ED" w:rsidP="000159ED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C6B7174" w14:textId="77777777" w:rsidR="000159ED" w:rsidRPr="00C05013" w:rsidRDefault="000159ED" w:rsidP="0001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0EC1D3A" w14:textId="77777777" w:rsidR="000159ED" w:rsidRPr="00C05013" w:rsidRDefault="000159ED" w:rsidP="000159E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D29E262" w14:textId="77777777" w:rsidR="000159ED" w:rsidRPr="00C05013" w:rsidRDefault="000159ED" w:rsidP="000159E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0159ED" w:rsidRPr="00C05013" w14:paraId="6BF5E508" w14:textId="77777777" w:rsidTr="00303181">
        <w:trPr>
          <w:trHeight w:val="281"/>
        </w:trPr>
        <w:tc>
          <w:tcPr>
            <w:tcW w:w="4410" w:type="dxa"/>
            <w:shd w:val="clear" w:color="auto" w:fill="auto"/>
          </w:tcPr>
          <w:p w14:paraId="6D8531DF" w14:textId="49F84729" w:rsidR="000159ED" w:rsidRPr="00C05013" w:rsidRDefault="000159ED" w:rsidP="000159ED">
            <w:pPr>
              <w:ind w:left="16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05013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เงินให้กู้ยืมระยะสั้นแก่บุคคลหรือกิจการที่เกี่ยวข้องกัน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D72004" w14:textId="2EB9C46E" w:rsidR="000159ED" w:rsidRPr="00C05013" w:rsidRDefault="00C42DDF" w:rsidP="000159E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C72C92" w:rsidRPr="00C72C9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="000159ED" w:rsidRPr="005219E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C72C92" w:rsidRPr="00C72C9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F3F16D" w14:textId="77777777" w:rsidR="000159ED" w:rsidRPr="00C05013" w:rsidRDefault="000159ED" w:rsidP="000159ED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581B05F" w14:textId="2E78364F" w:rsidR="000159ED" w:rsidRPr="00C05013" w:rsidRDefault="000159ED" w:rsidP="000159ED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219E8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B581B2F" w14:textId="77777777" w:rsidR="000159ED" w:rsidRPr="00C05013" w:rsidRDefault="000159ED" w:rsidP="000159ED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E17987D" w14:textId="5E87EB98" w:rsidR="000159ED" w:rsidRPr="00C05013" w:rsidRDefault="00C42DDF" w:rsidP="0066505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C72C92" w:rsidRPr="00C72C9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="000159ED" w:rsidRPr="005219E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C72C92" w:rsidRPr="00C72C9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36" w:type="dxa"/>
            <w:vAlign w:val="bottom"/>
          </w:tcPr>
          <w:p w14:paraId="7A41D902" w14:textId="77777777" w:rsidR="000159ED" w:rsidRPr="00C05013" w:rsidRDefault="000159ED" w:rsidP="000159E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B2F2D9E" w14:textId="2AAF27FF" w:rsidR="000159ED" w:rsidRPr="00C05013" w:rsidRDefault="00C42DDF" w:rsidP="0066505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42D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C72C92" w:rsidRPr="00C72C9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="000159ED" w:rsidRPr="005219E8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C72C92" w:rsidRPr="00C72C9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0159ED" w:rsidRPr="00C05013" w14:paraId="1D8ECF59" w14:textId="77777777" w:rsidTr="00303181">
        <w:trPr>
          <w:trHeight w:val="66"/>
        </w:trPr>
        <w:tc>
          <w:tcPr>
            <w:tcW w:w="4410" w:type="dxa"/>
            <w:shd w:val="clear" w:color="auto" w:fill="auto"/>
          </w:tcPr>
          <w:p w14:paraId="2898CA17" w14:textId="77777777" w:rsidR="000159ED" w:rsidRPr="00C05013" w:rsidRDefault="000159ED" w:rsidP="000159ED">
            <w:pPr>
              <w:spacing w:line="240" w:lineRule="auto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88D9120" w14:textId="77777777" w:rsidR="000159ED" w:rsidRPr="00C05013" w:rsidRDefault="000159ED" w:rsidP="000159ED">
            <w:pPr>
              <w:pStyle w:val="acctfourfigures"/>
              <w:tabs>
                <w:tab w:val="clear" w:pos="765"/>
                <w:tab w:val="decimal" w:pos="699"/>
                <w:tab w:val="decimal" w:pos="970"/>
              </w:tabs>
              <w:spacing w:line="240" w:lineRule="auto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A053804" w14:textId="77777777" w:rsidR="000159ED" w:rsidRPr="00C05013" w:rsidRDefault="000159ED" w:rsidP="000159ED">
            <w:pPr>
              <w:tabs>
                <w:tab w:val="decimal" w:pos="595"/>
              </w:tabs>
              <w:spacing w:line="240" w:lineRule="auto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542BE8D" w14:textId="77777777" w:rsidR="000159ED" w:rsidRPr="00C05013" w:rsidRDefault="000159ED" w:rsidP="000159ED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4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9523E8" w14:textId="77777777" w:rsidR="000159ED" w:rsidRPr="00C05013" w:rsidRDefault="000159ED" w:rsidP="000159ED">
            <w:pPr>
              <w:tabs>
                <w:tab w:val="decimal" w:pos="595"/>
              </w:tabs>
              <w:spacing w:line="240" w:lineRule="auto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08F385A" w14:textId="77777777" w:rsidR="000159ED" w:rsidRPr="00C05013" w:rsidRDefault="000159ED" w:rsidP="0001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718999" w14:textId="77777777" w:rsidR="000159ED" w:rsidRPr="00C05013" w:rsidRDefault="000159ED" w:rsidP="000159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BB86F32" w14:textId="77777777" w:rsidR="000159ED" w:rsidRPr="00C05013" w:rsidRDefault="000159ED" w:rsidP="000159ED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59ED" w:rsidRPr="00C05013" w14:paraId="1485CEBE" w14:textId="77777777" w:rsidTr="00303181">
        <w:trPr>
          <w:trHeight w:val="261"/>
        </w:trPr>
        <w:tc>
          <w:tcPr>
            <w:tcW w:w="4410" w:type="dxa"/>
            <w:shd w:val="clear" w:color="auto" w:fill="auto"/>
          </w:tcPr>
          <w:p w14:paraId="0AB53851" w14:textId="3C283372" w:rsidR="000159ED" w:rsidRPr="00C05013" w:rsidRDefault="000159ED" w:rsidP="000159ED">
            <w:pPr>
              <w:ind w:left="-1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C050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653E2AA1" w14:textId="77777777" w:rsidR="000159ED" w:rsidRPr="00C05013" w:rsidRDefault="000159ED" w:rsidP="000159ED">
            <w:pPr>
              <w:pStyle w:val="acctfourfigures"/>
              <w:tabs>
                <w:tab w:val="clear" w:pos="765"/>
                <w:tab w:val="decimal" w:pos="699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CF64CF7" w14:textId="77777777" w:rsidR="000159ED" w:rsidRPr="00C05013" w:rsidRDefault="000159ED" w:rsidP="000159ED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2FF3577A" w14:textId="77777777" w:rsidR="000159ED" w:rsidRPr="00C05013" w:rsidRDefault="000159ED" w:rsidP="000159ED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6FC28E" w14:textId="77777777" w:rsidR="000159ED" w:rsidRPr="00C05013" w:rsidRDefault="000159ED" w:rsidP="000159ED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4B879641" w14:textId="77777777" w:rsidR="000159ED" w:rsidRPr="00C05013" w:rsidRDefault="000159ED" w:rsidP="00015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9C1F32" w14:textId="77777777" w:rsidR="000159ED" w:rsidRPr="00C05013" w:rsidRDefault="000159ED" w:rsidP="000159E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1F658401" w14:textId="77777777" w:rsidR="000159ED" w:rsidRPr="00C05013" w:rsidRDefault="000159ED" w:rsidP="000159E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159ED" w:rsidRPr="00C05013" w14:paraId="441A882B" w14:textId="77777777" w:rsidTr="00303181">
        <w:trPr>
          <w:trHeight w:val="236"/>
        </w:trPr>
        <w:tc>
          <w:tcPr>
            <w:tcW w:w="4410" w:type="dxa"/>
            <w:shd w:val="clear" w:color="auto" w:fill="auto"/>
          </w:tcPr>
          <w:p w14:paraId="6C590139" w14:textId="5C11F402" w:rsidR="000159ED" w:rsidRPr="00C05013" w:rsidRDefault="000159ED" w:rsidP="000159ED">
            <w:pPr>
              <w:ind w:left="165" w:hanging="17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C05013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90DC5F" w14:textId="454C7BE8" w:rsidR="000159ED" w:rsidRPr="00C05013" w:rsidRDefault="000159ED" w:rsidP="000159E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5219E8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(</w:t>
            </w:r>
            <w:r w:rsidR="00C42DDF" w:rsidRPr="00C42DDF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128</w:t>
            </w:r>
            <w:r w:rsidRPr="005219E8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,</w:t>
            </w:r>
            <w:r w:rsidR="00C42DDF" w:rsidRPr="00C42DDF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97</w:t>
            </w:r>
            <w:r w:rsidR="00C72C92" w:rsidRPr="00C72C92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0</w:t>
            </w:r>
            <w:r w:rsidRPr="005219E8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62FB4F" w14:textId="77777777" w:rsidR="000159ED" w:rsidRPr="00C05013" w:rsidRDefault="000159ED" w:rsidP="000159ED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54FD486" w14:textId="57F5EED3" w:rsidR="000159ED" w:rsidRPr="00C05013" w:rsidRDefault="000159ED" w:rsidP="000159ED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5219E8">
              <w:rPr>
                <w:rFonts w:ascii="Angsana New" w:hAnsi="Angsana New" w:cs="Angsana New"/>
                <w:sz w:val="28"/>
                <w:szCs w:val="28"/>
                <w:lang w:eastAsia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298F5D0" w14:textId="77777777" w:rsidR="000159ED" w:rsidRPr="00C05013" w:rsidRDefault="000159ED" w:rsidP="000159ED">
            <w:pPr>
              <w:tabs>
                <w:tab w:val="decimal" w:pos="595"/>
              </w:tabs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11B244C" w14:textId="3470901F" w:rsidR="000159ED" w:rsidRPr="00C05013" w:rsidRDefault="000159ED" w:rsidP="0066505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21"/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</w:pPr>
            <w:r w:rsidRPr="00665058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(</w:t>
            </w:r>
            <w:r w:rsidR="00C42DDF" w:rsidRPr="00C42DDF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128</w:t>
            </w:r>
            <w:r w:rsidRPr="00665058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,</w:t>
            </w:r>
            <w:r w:rsidR="00C42DDF" w:rsidRPr="00C42DDF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97</w:t>
            </w:r>
            <w:r w:rsidR="00C72C92" w:rsidRPr="00C72C92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0</w:t>
            </w:r>
            <w:r w:rsidRPr="00665058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94C5BA4" w14:textId="77777777" w:rsidR="000159ED" w:rsidRPr="00C05013" w:rsidRDefault="000159ED" w:rsidP="000159E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16468F0" w14:textId="3D730716" w:rsidR="000159ED" w:rsidRPr="00C05013" w:rsidRDefault="000159ED" w:rsidP="001C4B77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  <w:r w:rsidRPr="005219E8">
              <w:rPr>
                <w:rFonts w:ascii="Angsana New" w:hAnsi="Angsana New" w:cs="Angsana New"/>
                <w:sz w:val="28"/>
                <w:szCs w:val="28"/>
                <w:lang w:eastAsia="en-GB" w:bidi="th-TH"/>
              </w:rPr>
              <w:t>(</w:t>
            </w:r>
            <w:r w:rsidR="00C42DDF" w:rsidRPr="00C42DDF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128</w:t>
            </w:r>
            <w:r w:rsidRPr="005219E8">
              <w:rPr>
                <w:rFonts w:ascii="Angsana New" w:hAnsi="Angsana New" w:cs="Angsana New"/>
                <w:sz w:val="28"/>
                <w:szCs w:val="28"/>
                <w:lang w:eastAsia="en-GB" w:bidi="th-TH"/>
              </w:rPr>
              <w:t>,</w:t>
            </w:r>
            <w:r w:rsidR="00C42DDF" w:rsidRPr="00C42DDF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97</w:t>
            </w:r>
            <w:r w:rsidR="00C72C92" w:rsidRPr="00C72C92">
              <w:rPr>
                <w:rFonts w:ascii="Angsana New" w:hAnsi="Angsana New" w:cs="Angsana New"/>
                <w:sz w:val="28"/>
                <w:szCs w:val="28"/>
                <w:lang w:val="en-US" w:eastAsia="en-GB" w:bidi="th-TH"/>
              </w:rPr>
              <w:t>0</w:t>
            </w:r>
            <w:r w:rsidRPr="005219E8">
              <w:rPr>
                <w:rFonts w:ascii="Angsana New" w:hAnsi="Angsana New" w:cs="Angsana New"/>
                <w:sz w:val="28"/>
                <w:szCs w:val="28"/>
                <w:lang w:eastAsia="en-GB" w:bidi="th-TH"/>
              </w:rPr>
              <w:t>)</w:t>
            </w:r>
          </w:p>
        </w:tc>
      </w:tr>
    </w:tbl>
    <w:p w14:paraId="6CEF5AB4" w14:textId="0B6CC5D1" w:rsidR="00DF6AEA" w:rsidRDefault="00DF6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2"/>
          <w:szCs w:val="32"/>
        </w:rPr>
      </w:pPr>
    </w:p>
    <w:p w14:paraId="175AC147" w14:textId="30B5060C" w:rsidR="008131BF" w:rsidRPr="00C05013" w:rsidRDefault="001D2E3C" w:rsidP="00072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C05013">
        <w:rPr>
          <w:rFonts w:asciiTheme="majorBidi" w:hAnsiTheme="majorBidi" w:cstheme="majorBidi" w:hint="cs"/>
          <w:i/>
          <w:iCs/>
          <w:sz w:val="28"/>
          <w:szCs w:val="28"/>
          <w:cs/>
        </w:rPr>
        <w:t>ลูกหนี้การค้าและลูกหนี้</w:t>
      </w:r>
      <w:r w:rsidR="00E3734F" w:rsidRPr="00C05013">
        <w:rPr>
          <w:rFonts w:asciiTheme="majorBidi" w:hAnsiTheme="majorBidi" w:cstheme="majorBidi" w:hint="cs"/>
          <w:i/>
          <w:iCs/>
          <w:sz w:val="28"/>
          <w:szCs w:val="28"/>
          <w:cs/>
        </w:rPr>
        <w:t>หมุนเวียน</w:t>
      </w:r>
      <w:r w:rsidRPr="00C05013">
        <w:rPr>
          <w:rFonts w:asciiTheme="majorBidi" w:hAnsiTheme="majorBidi" w:cstheme="majorBidi" w:hint="cs"/>
          <w:i/>
          <w:iCs/>
          <w:sz w:val="28"/>
          <w:szCs w:val="28"/>
          <w:cs/>
        </w:rPr>
        <w:t>อื่น</w:t>
      </w:r>
    </w:p>
    <w:p w14:paraId="3E2A10C6" w14:textId="77777777" w:rsidR="00F10077" w:rsidRPr="00C05013" w:rsidRDefault="00F10077" w:rsidP="00042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080"/>
        <w:gridCol w:w="180"/>
        <w:gridCol w:w="1074"/>
        <w:gridCol w:w="6"/>
        <w:gridCol w:w="172"/>
        <w:gridCol w:w="6"/>
        <w:gridCol w:w="1082"/>
        <w:gridCol w:w="180"/>
        <w:gridCol w:w="1074"/>
        <w:gridCol w:w="6"/>
      </w:tblGrid>
      <w:tr w:rsidR="005F4397" w:rsidRPr="00C05013" w14:paraId="772BFB65" w14:textId="77777777" w:rsidTr="00303181">
        <w:trPr>
          <w:gridAfter w:val="1"/>
          <w:wAfter w:w="6" w:type="dxa"/>
          <w:cantSplit/>
          <w:tblHeader/>
        </w:trPr>
        <w:tc>
          <w:tcPr>
            <w:tcW w:w="4410" w:type="dxa"/>
            <w:vAlign w:val="bottom"/>
            <w:hideMark/>
          </w:tcPr>
          <w:p w14:paraId="5BFB337F" w14:textId="77777777" w:rsidR="005F4397" w:rsidRPr="00C05013" w:rsidRDefault="005F4397" w:rsidP="00E82C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34" w:type="dxa"/>
            <w:gridSpan w:val="3"/>
            <w:vAlign w:val="bottom"/>
          </w:tcPr>
          <w:p w14:paraId="4EF36A06" w14:textId="77777777" w:rsidR="005F4397" w:rsidRPr="00C05013" w:rsidRDefault="005F4397" w:rsidP="00E82C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C05013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  <w:gridSpan w:val="2"/>
          </w:tcPr>
          <w:p w14:paraId="6B374EAE" w14:textId="77777777" w:rsidR="005F4397" w:rsidRPr="00C05013" w:rsidRDefault="005F4397" w:rsidP="00E82C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342" w:type="dxa"/>
            <w:gridSpan w:val="4"/>
            <w:vAlign w:val="bottom"/>
          </w:tcPr>
          <w:p w14:paraId="43D255A2" w14:textId="77777777" w:rsidR="005F4397" w:rsidRPr="00C05013" w:rsidRDefault="005F4397" w:rsidP="00E82C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52A1" w:rsidRPr="00C05013" w14:paraId="3D1A8E5B" w14:textId="77777777" w:rsidTr="00303181">
        <w:trPr>
          <w:cantSplit/>
          <w:tblHeader/>
        </w:trPr>
        <w:tc>
          <w:tcPr>
            <w:tcW w:w="4410" w:type="dxa"/>
            <w:vAlign w:val="bottom"/>
          </w:tcPr>
          <w:p w14:paraId="198F6D7B" w14:textId="77777777" w:rsidR="005752A1" w:rsidRPr="00C05013" w:rsidRDefault="005752A1" w:rsidP="005752A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E67B8D7" w14:textId="09DD1BCB" w:rsidR="005752A1" w:rsidRPr="00C05013" w:rsidRDefault="005752A1" w:rsidP="005752A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AB5467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</w:t>
            </w:r>
            <w:r w:rsidRPr="00285CE2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0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5C2AC993" w14:textId="77777777" w:rsidR="005752A1" w:rsidRPr="00C05013" w:rsidRDefault="005752A1" w:rsidP="005752A1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083F274" w14:textId="43A2699D" w:rsidR="005752A1" w:rsidRPr="00C05013" w:rsidRDefault="005752A1" w:rsidP="005752A1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31</w:t>
            </w:r>
            <w:r w:rsidRPr="00C05013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gridSpan w:val="2"/>
          </w:tcPr>
          <w:p w14:paraId="10F9351E" w14:textId="77777777" w:rsidR="005752A1" w:rsidRPr="00C05013" w:rsidRDefault="005752A1" w:rsidP="005752A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437785CF" w14:textId="4D7C26FC" w:rsidR="005752A1" w:rsidRPr="00C05013" w:rsidRDefault="005752A1" w:rsidP="005752A1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546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85CE2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5B551BBB" w14:textId="77777777" w:rsidR="005752A1" w:rsidRPr="00C05013" w:rsidRDefault="005752A1" w:rsidP="005752A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B15C45A" w14:textId="2DEC9F69" w:rsidR="005752A1" w:rsidRPr="00C05013" w:rsidRDefault="005752A1" w:rsidP="005752A1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31</w:t>
            </w:r>
            <w:r w:rsidRPr="00C05013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Pr="00C05013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372C79" w:rsidRPr="00C05013" w14:paraId="5C0B257A" w14:textId="77777777" w:rsidTr="00303181">
        <w:trPr>
          <w:cantSplit/>
          <w:tblHeader/>
        </w:trPr>
        <w:tc>
          <w:tcPr>
            <w:tcW w:w="4410" w:type="dxa"/>
            <w:vAlign w:val="bottom"/>
          </w:tcPr>
          <w:p w14:paraId="6D583FD5" w14:textId="2E4ACD67" w:rsidR="00372C79" w:rsidRPr="00C05013" w:rsidRDefault="00372C79" w:rsidP="00372C7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D95CF2E" w14:textId="21579279" w:rsidR="00372C79" w:rsidRPr="00C05013" w:rsidRDefault="00C42DDF" w:rsidP="00372C7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2739FAD8" w14:textId="77777777" w:rsidR="00372C79" w:rsidRPr="00C05013" w:rsidRDefault="00372C79" w:rsidP="00372C79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658EFEE" w14:textId="26A451BB" w:rsidR="00372C79" w:rsidRPr="00C05013" w:rsidRDefault="00C42DDF" w:rsidP="00372C79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  <w:gridSpan w:val="2"/>
          </w:tcPr>
          <w:p w14:paraId="4CF977E5" w14:textId="77777777" w:rsidR="00372C79" w:rsidRPr="00C05013" w:rsidRDefault="00372C79" w:rsidP="00372C7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19795E8A" w14:textId="4E6E74FC" w:rsidR="00372C79" w:rsidRPr="00C05013" w:rsidRDefault="00C42DDF" w:rsidP="00372C79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42DDF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602C9F82" w14:textId="77777777" w:rsidR="00372C79" w:rsidRPr="00C05013" w:rsidRDefault="00372C79" w:rsidP="00372C7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AF03417" w14:textId="6349B99D" w:rsidR="00372C79" w:rsidRPr="00C05013" w:rsidRDefault="00C42DDF" w:rsidP="00372C79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</w:tr>
      <w:tr w:rsidR="005F4397" w:rsidRPr="00C05013" w14:paraId="19A16F95" w14:textId="77777777" w:rsidTr="00303181">
        <w:trPr>
          <w:gridAfter w:val="1"/>
          <w:wAfter w:w="6" w:type="dxa"/>
          <w:cantSplit/>
          <w:tblHeader/>
        </w:trPr>
        <w:tc>
          <w:tcPr>
            <w:tcW w:w="4410" w:type="dxa"/>
            <w:vAlign w:val="bottom"/>
          </w:tcPr>
          <w:p w14:paraId="32A9B255" w14:textId="77777777" w:rsidR="005F4397" w:rsidRPr="00C05013" w:rsidRDefault="005F4397" w:rsidP="00E82C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854" w:type="dxa"/>
            <w:gridSpan w:val="9"/>
            <w:vAlign w:val="bottom"/>
            <w:hideMark/>
          </w:tcPr>
          <w:p w14:paraId="332B27C5" w14:textId="77777777" w:rsidR="005F4397" w:rsidRPr="00C05013" w:rsidRDefault="005F4397" w:rsidP="00E82C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0501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72C79" w:rsidRPr="00C05013" w14:paraId="4D8B2126" w14:textId="77777777" w:rsidTr="00303181">
        <w:trPr>
          <w:cantSplit/>
        </w:trPr>
        <w:tc>
          <w:tcPr>
            <w:tcW w:w="4410" w:type="dxa"/>
            <w:hideMark/>
          </w:tcPr>
          <w:p w14:paraId="614277C0" w14:textId="77777777" w:rsidR="00372C79" w:rsidRPr="00C05013" w:rsidRDefault="00372C79" w:rsidP="00372C7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4DF8EBAC" w14:textId="0C7CAD4E" w:rsidR="00372C79" w:rsidRPr="00C05013" w:rsidRDefault="005B717C" w:rsidP="00372C7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556,553</w:t>
            </w:r>
          </w:p>
        </w:tc>
        <w:tc>
          <w:tcPr>
            <w:tcW w:w="180" w:type="dxa"/>
          </w:tcPr>
          <w:p w14:paraId="6176070A" w14:textId="77777777" w:rsidR="00372C79" w:rsidRPr="00C05013" w:rsidRDefault="00372C79" w:rsidP="00372C7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7F8F782" w14:textId="1E058DE6" w:rsidR="00372C79" w:rsidRPr="00C05013" w:rsidRDefault="00C42DDF" w:rsidP="00372C7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577</w:t>
            </w:r>
            <w:r w:rsidR="00372C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788</w:t>
            </w:r>
          </w:p>
        </w:tc>
        <w:tc>
          <w:tcPr>
            <w:tcW w:w="178" w:type="dxa"/>
            <w:gridSpan w:val="2"/>
          </w:tcPr>
          <w:p w14:paraId="753BE6C7" w14:textId="77777777" w:rsidR="00372C79" w:rsidRPr="00C05013" w:rsidRDefault="00372C79" w:rsidP="00372C7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611551C" w14:textId="583948C5" w:rsidR="005B717C" w:rsidRPr="00C05013" w:rsidRDefault="005B717C" w:rsidP="005B717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510,875</w:t>
            </w:r>
          </w:p>
        </w:tc>
        <w:tc>
          <w:tcPr>
            <w:tcW w:w="180" w:type="dxa"/>
          </w:tcPr>
          <w:p w14:paraId="31FACD8B" w14:textId="77777777" w:rsidR="00372C79" w:rsidRPr="00C05013" w:rsidRDefault="00372C79" w:rsidP="00372C7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DAC1413" w14:textId="48301B9F" w:rsidR="00372C79" w:rsidRPr="00C05013" w:rsidRDefault="00C42DDF" w:rsidP="00372C7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526</w:t>
            </w:r>
            <w:r w:rsidR="00372C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422</w:t>
            </w:r>
          </w:p>
        </w:tc>
      </w:tr>
      <w:tr w:rsidR="00372C79" w:rsidRPr="00C05013" w14:paraId="2CDCDD3D" w14:textId="77777777" w:rsidTr="00303181">
        <w:trPr>
          <w:cantSplit/>
          <w:trHeight w:val="71"/>
        </w:trPr>
        <w:tc>
          <w:tcPr>
            <w:tcW w:w="4410" w:type="dxa"/>
            <w:vAlign w:val="bottom"/>
            <w:hideMark/>
          </w:tcPr>
          <w:p w14:paraId="6D839F92" w14:textId="77777777" w:rsidR="00372C79" w:rsidRPr="00C05013" w:rsidRDefault="00372C79" w:rsidP="00372C7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8D8C09" w14:textId="3CA1FD33" w:rsidR="00372C79" w:rsidRPr="00C05013" w:rsidRDefault="005B717C" w:rsidP="00372C7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A1B9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A1B9D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D06FD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6A4239F7" w14:textId="77777777" w:rsidR="00372C79" w:rsidRPr="00C05013" w:rsidRDefault="00372C79" w:rsidP="00372C7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B6ACF3" w14:textId="5B57A972" w:rsidR="00372C79" w:rsidRPr="00C05013" w:rsidRDefault="00C42DDF" w:rsidP="00372C7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372C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747</w:t>
            </w:r>
          </w:p>
        </w:tc>
        <w:tc>
          <w:tcPr>
            <w:tcW w:w="178" w:type="dxa"/>
            <w:gridSpan w:val="2"/>
            <w:vAlign w:val="bottom"/>
          </w:tcPr>
          <w:p w14:paraId="40158F30" w14:textId="77777777" w:rsidR="00372C79" w:rsidRPr="00C05013" w:rsidRDefault="00372C79" w:rsidP="00372C7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230506" w14:textId="5DDB9FBA" w:rsidR="00372C79" w:rsidRPr="00C05013" w:rsidRDefault="005B717C" w:rsidP="00372C7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</w:t>
            </w:r>
            <w:r w:rsidR="00D436C0">
              <w:rPr>
                <w:rFonts w:asciiTheme="majorBidi" w:hAnsiTheme="majorBidi" w:cstheme="majorBidi"/>
                <w:sz w:val="28"/>
                <w:szCs w:val="28"/>
              </w:rPr>
              <w:t>986</w:t>
            </w:r>
          </w:p>
        </w:tc>
        <w:tc>
          <w:tcPr>
            <w:tcW w:w="180" w:type="dxa"/>
            <w:vAlign w:val="bottom"/>
          </w:tcPr>
          <w:p w14:paraId="58846FD3" w14:textId="77777777" w:rsidR="00372C79" w:rsidRPr="00C05013" w:rsidRDefault="00372C79" w:rsidP="00372C7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6BC2D7C7" w14:textId="3131C5E5" w:rsidR="00372C79" w:rsidRPr="00C05013" w:rsidRDefault="00C42DDF" w:rsidP="00372C7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72C92" w:rsidRPr="00C72C9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72C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72C92" w:rsidRPr="00C72C9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72C79" w:rsidRPr="00C05013" w14:paraId="05ACFFE8" w14:textId="77777777" w:rsidTr="00303181">
        <w:trPr>
          <w:cantSplit/>
        </w:trPr>
        <w:tc>
          <w:tcPr>
            <w:tcW w:w="4410" w:type="dxa"/>
            <w:hideMark/>
          </w:tcPr>
          <w:p w14:paraId="30202F06" w14:textId="77777777" w:rsidR="00372C79" w:rsidRPr="00C05013" w:rsidRDefault="00372C79" w:rsidP="00372C7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501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B8C60E" w14:textId="7FF65666" w:rsidR="00372C79" w:rsidRPr="00C05013" w:rsidRDefault="00FA1B9D" w:rsidP="00372C7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1B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588,13</w:t>
            </w:r>
            <w:r w:rsidR="00D06F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1492EEDD" w14:textId="77777777" w:rsidR="00372C79" w:rsidRPr="00C05013" w:rsidRDefault="00372C79" w:rsidP="00372C7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E25DB7" w14:textId="52A3738A" w:rsidR="00372C79" w:rsidRPr="00C05013" w:rsidRDefault="00C42DDF" w:rsidP="00372C7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616</w:t>
            </w:r>
            <w:r w:rsidR="00372C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535</w:t>
            </w:r>
          </w:p>
        </w:tc>
        <w:tc>
          <w:tcPr>
            <w:tcW w:w="178" w:type="dxa"/>
            <w:gridSpan w:val="2"/>
          </w:tcPr>
          <w:p w14:paraId="7E320F9E" w14:textId="77777777" w:rsidR="00372C79" w:rsidRPr="00C05013" w:rsidRDefault="00372C79" w:rsidP="00372C7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8E0DF1" w14:textId="3C1E778B" w:rsidR="00372C79" w:rsidRPr="00C05013" w:rsidRDefault="005B717C" w:rsidP="00372C7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539,</w:t>
            </w:r>
            <w:r w:rsidR="00D436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861</w:t>
            </w:r>
          </w:p>
        </w:tc>
        <w:tc>
          <w:tcPr>
            <w:tcW w:w="180" w:type="dxa"/>
          </w:tcPr>
          <w:p w14:paraId="21B9C5F9" w14:textId="77777777" w:rsidR="00372C79" w:rsidRPr="00C05013" w:rsidRDefault="00372C79" w:rsidP="00372C7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6EEC98C0" w14:textId="6E440AE7" w:rsidR="00372C79" w:rsidRPr="00C05013" w:rsidRDefault="00C42DDF" w:rsidP="00372C7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566</w:t>
            </w:r>
            <w:r w:rsidR="00372C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529</w:t>
            </w:r>
          </w:p>
        </w:tc>
      </w:tr>
    </w:tbl>
    <w:p w14:paraId="7718E678" w14:textId="67C8F5BA" w:rsidR="00B0013F" w:rsidRDefault="00B00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387D1CA" w14:textId="77777777" w:rsidR="00B0013F" w:rsidRDefault="00B00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080"/>
        <w:gridCol w:w="180"/>
        <w:gridCol w:w="1080"/>
        <w:gridCol w:w="178"/>
        <w:gridCol w:w="1082"/>
        <w:gridCol w:w="180"/>
        <w:gridCol w:w="1080"/>
      </w:tblGrid>
      <w:tr w:rsidR="005F4397" w:rsidRPr="00C05013" w14:paraId="5E9A45E3" w14:textId="77777777" w:rsidTr="00AB2C26">
        <w:trPr>
          <w:cantSplit/>
          <w:tblHeader/>
        </w:trPr>
        <w:tc>
          <w:tcPr>
            <w:tcW w:w="4410" w:type="dxa"/>
            <w:vAlign w:val="bottom"/>
            <w:hideMark/>
          </w:tcPr>
          <w:p w14:paraId="725AB67A" w14:textId="35084C59" w:rsidR="005F4397" w:rsidRPr="00C05013" w:rsidRDefault="005F4397" w:rsidP="00E82C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C0501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ลูกหนี้การค้า</w:t>
            </w:r>
          </w:p>
        </w:tc>
        <w:tc>
          <w:tcPr>
            <w:tcW w:w="2340" w:type="dxa"/>
            <w:gridSpan w:val="3"/>
            <w:vAlign w:val="bottom"/>
          </w:tcPr>
          <w:p w14:paraId="1D176088" w14:textId="77777777" w:rsidR="005F4397" w:rsidRPr="00C05013" w:rsidRDefault="005F4397" w:rsidP="00E82C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C05013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4DEFEC6" w14:textId="77777777" w:rsidR="005F4397" w:rsidRPr="00C05013" w:rsidRDefault="005F4397" w:rsidP="00E82C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342" w:type="dxa"/>
            <w:gridSpan w:val="3"/>
            <w:vAlign w:val="bottom"/>
          </w:tcPr>
          <w:p w14:paraId="19E0C2B4" w14:textId="77777777" w:rsidR="005F4397" w:rsidRPr="00C05013" w:rsidRDefault="005F4397" w:rsidP="00E82C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52A1" w:rsidRPr="00C05013" w14:paraId="7F94A31C" w14:textId="77777777" w:rsidTr="00152C32">
        <w:trPr>
          <w:cantSplit/>
          <w:tblHeader/>
        </w:trPr>
        <w:tc>
          <w:tcPr>
            <w:tcW w:w="4410" w:type="dxa"/>
            <w:vAlign w:val="bottom"/>
          </w:tcPr>
          <w:p w14:paraId="6A1E5082" w14:textId="77777777" w:rsidR="005752A1" w:rsidRPr="00C05013" w:rsidRDefault="005752A1" w:rsidP="005752A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8037840" w14:textId="6D7567E2" w:rsidR="005752A1" w:rsidRPr="00C05013" w:rsidRDefault="005752A1" w:rsidP="005752A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AB5467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</w:t>
            </w:r>
            <w:r w:rsidRPr="00285CE2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0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2828EDBE" w14:textId="77777777" w:rsidR="005752A1" w:rsidRPr="00C05013" w:rsidRDefault="005752A1" w:rsidP="005752A1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35583B" w14:textId="0873BEC6" w:rsidR="005752A1" w:rsidRPr="00C05013" w:rsidRDefault="005752A1" w:rsidP="005752A1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31</w:t>
            </w:r>
            <w:r w:rsidRPr="00FD1F64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Pr="00FD1F64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2A86B0D8" w14:textId="77777777" w:rsidR="005752A1" w:rsidRPr="00C05013" w:rsidRDefault="005752A1" w:rsidP="005752A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C3B070B" w14:textId="367954B6" w:rsidR="005752A1" w:rsidRPr="00C05013" w:rsidRDefault="005752A1" w:rsidP="005752A1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B5467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85CE2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4F89E9CB" w14:textId="77777777" w:rsidR="005752A1" w:rsidRPr="00C05013" w:rsidRDefault="005752A1" w:rsidP="005752A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DADE72" w14:textId="24958D58" w:rsidR="005752A1" w:rsidRPr="00C05013" w:rsidRDefault="005752A1" w:rsidP="005752A1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31</w:t>
            </w:r>
            <w:r w:rsidRPr="00FD1F64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Pr="00FD1F64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F879AF" w:rsidRPr="00C05013" w14:paraId="23F5CBE5" w14:textId="77777777" w:rsidTr="00152C32">
        <w:trPr>
          <w:cantSplit/>
          <w:tblHeader/>
        </w:trPr>
        <w:tc>
          <w:tcPr>
            <w:tcW w:w="4410" w:type="dxa"/>
            <w:vAlign w:val="bottom"/>
          </w:tcPr>
          <w:p w14:paraId="5F77EEC7" w14:textId="158743EF" w:rsidR="00F879AF" w:rsidRPr="00C05013" w:rsidRDefault="00F879AF" w:rsidP="00F879A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71035EA" w14:textId="556AACD4" w:rsidR="00F879AF" w:rsidRPr="00C05013" w:rsidRDefault="00C42DDF" w:rsidP="00F879A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63F121E1" w14:textId="77777777" w:rsidR="00F879AF" w:rsidRPr="00C05013" w:rsidRDefault="00F879AF" w:rsidP="00F879AF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4ADA6B5" w14:textId="7D30727C" w:rsidR="00F879AF" w:rsidRPr="00C05013" w:rsidRDefault="00C42DDF" w:rsidP="00F879AF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04E12BCC" w14:textId="77777777" w:rsidR="00F879AF" w:rsidRPr="00C05013" w:rsidRDefault="00F879AF" w:rsidP="00F879A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4D59F3DF" w14:textId="3ED93DA3" w:rsidR="00F879AF" w:rsidRPr="00C05013" w:rsidRDefault="00C42DDF" w:rsidP="00F879AF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42DDF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C42DDF">
              <w:rPr>
                <w:rFonts w:ascii="Angsana New" w:hAnsi="Angsana New" w:cs="Angsana New"/>
                <w:b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0EED85C9" w14:textId="77777777" w:rsidR="00F879AF" w:rsidRPr="00C05013" w:rsidRDefault="00F879AF" w:rsidP="00F879AF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322658" w14:textId="4DFF9717" w:rsidR="00F879AF" w:rsidRPr="00C05013" w:rsidRDefault="00C42DDF" w:rsidP="00F879AF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</w:tr>
      <w:tr w:rsidR="005F4397" w:rsidRPr="00C05013" w14:paraId="21CB5A68" w14:textId="77777777" w:rsidTr="00AB2C26">
        <w:trPr>
          <w:cantSplit/>
          <w:tblHeader/>
        </w:trPr>
        <w:tc>
          <w:tcPr>
            <w:tcW w:w="4410" w:type="dxa"/>
            <w:vAlign w:val="bottom"/>
          </w:tcPr>
          <w:p w14:paraId="279BE670" w14:textId="77777777" w:rsidR="005F4397" w:rsidRPr="00C05013" w:rsidRDefault="005F4397" w:rsidP="00E82C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860" w:type="dxa"/>
            <w:gridSpan w:val="7"/>
            <w:vAlign w:val="bottom"/>
            <w:hideMark/>
          </w:tcPr>
          <w:p w14:paraId="22E40CCA" w14:textId="77777777" w:rsidR="005F4397" w:rsidRPr="00C05013" w:rsidRDefault="005F4397" w:rsidP="00E82C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0501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879AF" w:rsidRPr="00C05013" w14:paraId="0BD96EFC" w14:textId="77777777" w:rsidTr="00152C32">
        <w:trPr>
          <w:cantSplit/>
        </w:trPr>
        <w:tc>
          <w:tcPr>
            <w:tcW w:w="4410" w:type="dxa"/>
            <w:hideMark/>
          </w:tcPr>
          <w:p w14:paraId="11580407" w14:textId="77777777" w:rsidR="00F879AF" w:rsidRPr="00C05013" w:rsidRDefault="00F879AF" w:rsidP="00F879A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789F3584" w14:textId="48896762" w:rsidR="00F879AF" w:rsidRPr="00C05013" w:rsidRDefault="004401D4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477,292</w:t>
            </w:r>
          </w:p>
        </w:tc>
        <w:tc>
          <w:tcPr>
            <w:tcW w:w="180" w:type="dxa"/>
          </w:tcPr>
          <w:p w14:paraId="0ED4F2E8" w14:textId="77777777" w:rsidR="00F879AF" w:rsidRPr="00C05013" w:rsidRDefault="00F879AF" w:rsidP="00F879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775BC4" w14:textId="46283BA1" w:rsidR="00F879AF" w:rsidRPr="00C05013" w:rsidRDefault="00C42DDF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476</w:t>
            </w:r>
            <w:r w:rsidR="00F879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737</w:t>
            </w:r>
          </w:p>
        </w:tc>
        <w:tc>
          <w:tcPr>
            <w:tcW w:w="178" w:type="dxa"/>
          </w:tcPr>
          <w:p w14:paraId="70082B7E" w14:textId="77777777" w:rsidR="00F879AF" w:rsidRPr="00C05013" w:rsidRDefault="00F879AF" w:rsidP="00F879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47970F2" w14:textId="0DB0D915" w:rsidR="00F879AF" w:rsidRPr="00C05013" w:rsidRDefault="004401D4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440,</w:t>
            </w:r>
            <w:r w:rsidR="00F91E95">
              <w:rPr>
                <w:rFonts w:asciiTheme="majorBidi" w:hAnsiTheme="majorBidi" w:cstheme="majorBidi"/>
                <w:sz w:val="28"/>
                <w:szCs w:val="28"/>
              </w:rPr>
              <w:t>651</w:t>
            </w:r>
          </w:p>
        </w:tc>
        <w:tc>
          <w:tcPr>
            <w:tcW w:w="180" w:type="dxa"/>
          </w:tcPr>
          <w:p w14:paraId="41EEA43E" w14:textId="77777777" w:rsidR="00F879AF" w:rsidRPr="00C05013" w:rsidRDefault="00F879AF" w:rsidP="00F879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1FBE6E" w14:textId="00C20364" w:rsidR="00F879AF" w:rsidRPr="00C05013" w:rsidRDefault="00C42DDF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C72C92" w:rsidRPr="00C72C9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879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2C92" w:rsidRPr="00C72C9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F879AF" w:rsidRPr="00C05013" w14:paraId="6DC68F7A" w14:textId="77777777" w:rsidTr="00152C32">
        <w:trPr>
          <w:cantSplit/>
        </w:trPr>
        <w:tc>
          <w:tcPr>
            <w:tcW w:w="4410" w:type="dxa"/>
            <w:hideMark/>
          </w:tcPr>
          <w:p w14:paraId="2F83781D" w14:textId="77777777" w:rsidR="00F879AF" w:rsidRPr="00C05013" w:rsidRDefault="00F879AF" w:rsidP="00F879A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61A3BDB6" w14:textId="77777777" w:rsidR="00F879AF" w:rsidRPr="00C05013" w:rsidRDefault="00F879AF" w:rsidP="00F879AF">
            <w:pPr>
              <w:pStyle w:val="acctfourfigures"/>
              <w:tabs>
                <w:tab w:val="decimal" w:pos="465"/>
                <w:tab w:val="decimal" w:pos="82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1B1CC67" w14:textId="77777777" w:rsidR="00F879AF" w:rsidRPr="00C05013" w:rsidRDefault="00F879AF" w:rsidP="00F879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FB6AB9" w14:textId="77777777" w:rsidR="00F879AF" w:rsidRPr="00C05013" w:rsidRDefault="00F879AF" w:rsidP="00F879AF">
            <w:pPr>
              <w:pStyle w:val="acctfourfigures"/>
              <w:tabs>
                <w:tab w:val="decimal" w:pos="731"/>
                <w:tab w:val="decimal" w:pos="82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43A3D35" w14:textId="77777777" w:rsidR="00F879AF" w:rsidRPr="00C05013" w:rsidRDefault="00F879AF" w:rsidP="00F879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94AF9C9" w14:textId="77777777" w:rsidR="00F879AF" w:rsidRPr="00C05013" w:rsidRDefault="00F879AF" w:rsidP="00F879AF">
            <w:pPr>
              <w:pStyle w:val="acctfourfigures"/>
              <w:tabs>
                <w:tab w:val="decimal" w:pos="701"/>
                <w:tab w:val="decimal" w:pos="82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C5D8490" w14:textId="77777777" w:rsidR="00F879AF" w:rsidRPr="00C05013" w:rsidRDefault="00F879AF" w:rsidP="00F879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B35B69" w14:textId="77777777" w:rsidR="00F879AF" w:rsidRPr="00C05013" w:rsidRDefault="00F879AF" w:rsidP="00F879AF">
            <w:pPr>
              <w:pStyle w:val="acctfourfigures"/>
              <w:tabs>
                <w:tab w:val="decimal" w:pos="73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79AF" w:rsidRPr="00C05013" w14:paraId="3CA0B45C" w14:textId="77777777" w:rsidTr="00152C32">
        <w:trPr>
          <w:cantSplit/>
        </w:trPr>
        <w:tc>
          <w:tcPr>
            <w:tcW w:w="4410" w:type="dxa"/>
            <w:hideMark/>
          </w:tcPr>
          <w:p w14:paraId="757B2E55" w14:textId="5E976D78" w:rsidR="00F879AF" w:rsidRPr="00C05013" w:rsidRDefault="00F879AF" w:rsidP="00F879AF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C42DDF" w:rsidRPr="00C42D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0501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C42DDF" w:rsidRPr="00C42DD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72C92" w:rsidRPr="00C72C9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050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11AD6C31" w14:textId="6115092F" w:rsidR="00F879AF" w:rsidRPr="00C05013" w:rsidRDefault="004401D4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74,939</w:t>
            </w:r>
          </w:p>
        </w:tc>
        <w:tc>
          <w:tcPr>
            <w:tcW w:w="180" w:type="dxa"/>
          </w:tcPr>
          <w:p w14:paraId="451C4A46" w14:textId="77777777" w:rsidR="00F879AF" w:rsidRPr="00C05013" w:rsidRDefault="00F879AF" w:rsidP="00F879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5A3B4A" w14:textId="6D467EBE" w:rsidR="00F879AF" w:rsidRPr="00C05013" w:rsidRDefault="00C42DDF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72C92" w:rsidRPr="00C72C9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879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2C92" w:rsidRPr="00C72C9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78" w:type="dxa"/>
          </w:tcPr>
          <w:p w14:paraId="45A17A3F" w14:textId="77777777" w:rsidR="00F879AF" w:rsidRPr="00C05013" w:rsidRDefault="00F879AF" w:rsidP="00F879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EDBA019" w14:textId="22B9E43F" w:rsidR="00F879AF" w:rsidRPr="00C05013" w:rsidRDefault="00F91E95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65,705</w:t>
            </w:r>
          </w:p>
        </w:tc>
        <w:tc>
          <w:tcPr>
            <w:tcW w:w="180" w:type="dxa"/>
          </w:tcPr>
          <w:p w14:paraId="2A99B76D" w14:textId="77777777" w:rsidR="00F879AF" w:rsidRPr="00C05013" w:rsidRDefault="00F879AF" w:rsidP="00F879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1E89FE" w14:textId="03353C7B" w:rsidR="00F879AF" w:rsidRPr="00C05013" w:rsidRDefault="00C42DDF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72C92" w:rsidRPr="00C72C9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879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</w:tr>
      <w:tr w:rsidR="00F879AF" w:rsidRPr="00C05013" w14:paraId="1320FA2E" w14:textId="77777777" w:rsidTr="00152C32">
        <w:trPr>
          <w:cantSplit/>
        </w:trPr>
        <w:tc>
          <w:tcPr>
            <w:tcW w:w="4410" w:type="dxa"/>
            <w:hideMark/>
          </w:tcPr>
          <w:p w14:paraId="7C33F427" w14:textId="50C42CB8" w:rsidR="00F879AF" w:rsidRPr="00C05013" w:rsidRDefault="00F879AF" w:rsidP="00F879AF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C42DDF" w:rsidRPr="00C42DDF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C0501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C42DDF" w:rsidRPr="00C42DDF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C72C92" w:rsidRPr="00C72C9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050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702A67FD" w14:textId="0E51AE21" w:rsidR="00F879AF" w:rsidRPr="00C05013" w:rsidRDefault="004401D4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4,450</w:t>
            </w:r>
          </w:p>
        </w:tc>
        <w:tc>
          <w:tcPr>
            <w:tcW w:w="180" w:type="dxa"/>
          </w:tcPr>
          <w:p w14:paraId="25E43D70" w14:textId="77777777" w:rsidR="00F879AF" w:rsidRPr="00C05013" w:rsidRDefault="00F879AF" w:rsidP="00F879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15B426" w14:textId="2C5DD75C" w:rsidR="00F879AF" w:rsidRPr="00C05013" w:rsidRDefault="00C42DDF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72C92" w:rsidRPr="00C72C9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879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  <w:tc>
          <w:tcPr>
            <w:tcW w:w="178" w:type="dxa"/>
          </w:tcPr>
          <w:p w14:paraId="1BACF411" w14:textId="77777777" w:rsidR="00F879AF" w:rsidRPr="00C05013" w:rsidRDefault="00F879AF" w:rsidP="00F879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51BF6FB" w14:textId="058C597B" w:rsidR="00F879AF" w:rsidRPr="00C05013" w:rsidRDefault="00F91E95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4,378</w:t>
            </w:r>
          </w:p>
        </w:tc>
        <w:tc>
          <w:tcPr>
            <w:tcW w:w="180" w:type="dxa"/>
          </w:tcPr>
          <w:p w14:paraId="2CDEEDFA" w14:textId="77777777" w:rsidR="00F879AF" w:rsidRPr="00C05013" w:rsidRDefault="00F879AF" w:rsidP="00F879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5C4DC8" w14:textId="3F8E0523" w:rsidR="00F879AF" w:rsidRPr="00C05013" w:rsidRDefault="00C42DDF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879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</w:tr>
      <w:tr w:rsidR="00F879AF" w:rsidRPr="00C05013" w14:paraId="0D7401C7" w14:textId="77777777" w:rsidTr="00152C32">
        <w:trPr>
          <w:cantSplit/>
        </w:trPr>
        <w:tc>
          <w:tcPr>
            <w:tcW w:w="4410" w:type="dxa"/>
            <w:hideMark/>
          </w:tcPr>
          <w:p w14:paraId="732A6863" w14:textId="1BEAB916" w:rsidR="00F879AF" w:rsidRPr="00C05013" w:rsidRDefault="00F879AF" w:rsidP="00F879AF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C42DDF" w:rsidRPr="00C42DDF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Pr="00C0501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C42DDF" w:rsidRPr="00C42DDF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C050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3CF38837" w14:textId="7B13ADD5" w:rsidR="00F879AF" w:rsidRPr="00C05013" w:rsidRDefault="004401D4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1,904</w:t>
            </w:r>
          </w:p>
        </w:tc>
        <w:tc>
          <w:tcPr>
            <w:tcW w:w="180" w:type="dxa"/>
          </w:tcPr>
          <w:p w14:paraId="65BD6F55" w14:textId="77777777" w:rsidR="00F879AF" w:rsidRPr="00C05013" w:rsidRDefault="00F879AF" w:rsidP="00F879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65096A" w14:textId="67551350" w:rsidR="00F879AF" w:rsidRPr="00C05013" w:rsidRDefault="00C42DDF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879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178" w:type="dxa"/>
          </w:tcPr>
          <w:p w14:paraId="5226F2CF" w14:textId="77777777" w:rsidR="00F879AF" w:rsidRPr="00C05013" w:rsidRDefault="00F879AF" w:rsidP="00F879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B3DDE18" w14:textId="38F25F31" w:rsidR="00F879AF" w:rsidRPr="00C05013" w:rsidRDefault="00F91E95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1,609</w:t>
            </w:r>
          </w:p>
        </w:tc>
        <w:tc>
          <w:tcPr>
            <w:tcW w:w="180" w:type="dxa"/>
          </w:tcPr>
          <w:p w14:paraId="4F7E11F7" w14:textId="77777777" w:rsidR="00F879AF" w:rsidRPr="00C05013" w:rsidRDefault="00F879AF" w:rsidP="00F879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840301" w14:textId="351C0C30" w:rsidR="00F879AF" w:rsidRPr="00C05013" w:rsidRDefault="00C42DDF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879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</w:tr>
      <w:tr w:rsidR="00F879AF" w:rsidRPr="00C05013" w14:paraId="1842191A" w14:textId="77777777" w:rsidTr="00152C32">
        <w:trPr>
          <w:cantSplit/>
        </w:trPr>
        <w:tc>
          <w:tcPr>
            <w:tcW w:w="4410" w:type="dxa"/>
            <w:hideMark/>
          </w:tcPr>
          <w:p w14:paraId="3674DC8D" w14:textId="6C2C06D3" w:rsidR="00F879AF" w:rsidRPr="00C05013" w:rsidRDefault="00F879AF" w:rsidP="00F879AF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C42DDF" w:rsidRPr="00C42DDF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3DDBF9" w14:textId="15E9DAF3" w:rsidR="00F879AF" w:rsidRPr="00C05013" w:rsidRDefault="004401D4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7,704</w:t>
            </w:r>
          </w:p>
        </w:tc>
        <w:tc>
          <w:tcPr>
            <w:tcW w:w="180" w:type="dxa"/>
          </w:tcPr>
          <w:p w14:paraId="2C2CB5A0" w14:textId="77777777" w:rsidR="00F879AF" w:rsidRPr="00C05013" w:rsidRDefault="00F879AF" w:rsidP="00F879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40909E" w14:textId="2952F0CC" w:rsidR="00F879AF" w:rsidRPr="00C05013" w:rsidRDefault="00C42DDF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879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178" w:type="dxa"/>
          </w:tcPr>
          <w:p w14:paraId="29F8E0E8" w14:textId="77777777" w:rsidR="00F879AF" w:rsidRPr="00C05013" w:rsidRDefault="00F879AF" w:rsidP="00F879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8E026" w14:textId="440A32CB" w:rsidR="00F879AF" w:rsidRPr="00C05013" w:rsidRDefault="00F91E95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5,516</w:t>
            </w:r>
          </w:p>
        </w:tc>
        <w:tc>
          <w:tcPr>
            <w:tcW w:w="180" w:type="dxa"/>
          </w:tcPr>
          <w:p w14:paraId="5A1BF0AA" w14:textId="77777777" w:rsidR="00F879AF" w:rsidRPr="00C05013" w:rsidRDefault="00F879AF" w:rsidP="00F879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EC81F2" w14:textId="64DD3537" w:rsidR="00F879AF" w:rsidRPr="00C05013" w:rsidRDefault="00C42DDF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879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</w:tr>
      <w:tr w:rsidR="00F879AF" w:rsidRPr="00C05013" w14:paraId="3E00B954" w14:textId="77777777" w:rsidTr="00152C32">
        <w:trPr>
          <w:cantSplit/>
        </w:trPr>
        <w:tc>
          <w:tcPr>
            <w:tcW w:w="4410" w:type="dxa"/>
            <w:hideMark/>
          </w:tcPr>
          <w:p w14:paraId="3AC9BB69" w14:textId="77777777" w:rsidR="00F879AF" w:rsidRPr="00C05013" w:rsidRDefault="00F879AF" w:rsidP="00F879A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77120" w14:textId="11E5414C" w:rsidR="00F879AF" w:rsidRPr="00C05013" w:rsidRDefault="004401D4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566,289</w:t>
            </w:r>
          </w:p>
        </w:tc>
        <w:tc>
          <w:tcPr>
            <w:tcW w:w="180" w:type="dxa"/>
          </w:tcPr>
          <w:p w14:paraId="4C2BCB7D" w14:textId="77777777" w:rsidR="00F879AF" w:rsidRPr="00C05013" w:rsidRDefault="00F879AF" w:rsidP="00F879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A65B5" w14:textId="2012533A" w:rsidR="00F879AF" w:rsidRPr="00C05013" w:rsidRDefault="00C42DDF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589</w:t>
            </w:r>
            <w:r w:rsidR="00F879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381</w:t>
            </w:r>
          </w:p>
        </w:tc>
        <w:tc>
          <w:tcPr>
            <w:tcW w:w="178" w:type="dxa"/>
          </w:tcPr>
          <w:p w14:paraId="408CAECA" w14:textId="77777777" w:rsidR="00F879AF" w:rsidRPr="00C05013" w:rsidRDefault="00F879AF" w:rsidP="00F879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1A53A5" w14:textId="63B5A5BC" w:rsidR="00F879AF" w:rsidRPr="00C05013" w:rsidRDefault="00F91E95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517,859</w:t>
            </w:r>
          </w:p>
        </w:tc>
        <w:tc>
          <w:tcPr>
            <w:tcW w:w="180" w:type="dxa"/>
          </w:tcPr>
          <w:p w14:paraId="3D07E018" w14:textId="77777777" w:rsidR="00F879AF" w:rsidRPr="00C05013" w:rsidRDefault="00F879AF" w:rsidP="00F879A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22CDBFF" w14:textId="56E90AE1" w:rsidR="00F879AF" w:rsidRPr="00C05013" w:rsidRDefault="00C42DDF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534</w:t>
            </w:r>
            <w:r w:rsidR="00F879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</w:t>
            </w:r>
          </w:p>
        </w:tc>
      </w:tr>
      <w:tr w:rsidR="00F879AF" w:rsidRPr="00C05013" w14:paraId="0E77762C" w14:textId="77777777" w:rsidTr="00152C32">
        <w:trPr>
          <w:cantSplit/>
          <w:trHeight w:val="71"/>
        </w:trPr>
        <w:tc>
          <w:tcPr>
            <w:tcW w:w="4410" w:type="dxa"/>
            <w:vAlign w:val="bottom"/>
            <w:hideMark/>
          </w:tcPr>
          <w:p w14:paraId="3CD29060" w14:textId="77777777" w:rsidR="00F879AF" w:rsidRPr="00C05013" w:rsidRDefault="00F879AF" w:rsidP="00F879A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F989F0" w14:textId="304ECA0E" w:rsidR="00F879AF" w:rsidRPr="00C05013" w:rsidRDefault="004401D4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(9,736)</w:t>
            </w:r>
          </w:p>
        </w:tc>
        <w:tc>
          <w:tcPr>
            <w:tcW w:w="180" w:type="dxa"/>
            <w:vAlign w:val="bottom"/>
          </w:tcPr>
          <w:p w14:paraId="242DBEF0" w14:textId="77777777" w:rsidR="00F879AF" w:rsidRPr="00C05013" w:rsidRDefault="00F879AF" w:rsidP="00F879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02D5AE" w14:textId="5CAECBA3" w:rsidR="00F879AF" w:rsidRPr="00C05013" w:rsidRDefault="00F879AF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42DDF" w:rsidRPr="00C42DDF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42DDF" w:rsidRPr="00C42DDF">
              <w:rPr>
                <w:rFonts w:asciiTheme="majorBidi" w:hAnsiTheme="majorBidi" w:cstheme="majorBidi"/>
                <w:sz w:val="28"/>
                <w:szCs w:val="28"/>
              </w:rPr>
              <w:t>593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29CC3B8B" w14:textId="77777777" w:rsidR="00F879AF" w:rsidRPr="00C05013" w:rsidRDefault="00F879AF" w:rsidP="00F879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151A57" w14:textId="0C0896D0" w:rsidR="00F879AF" w:rsidRPr="00C05013" w:rsidRDefault="00F91E95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(6,984)</w:t>
            </w:r>
          </w:p>
        </w:tc>
        <w:tc>
          <w:tcPr>
            <w:tcW w:w="180" w:type="dxa"/>
            <w:vAlign w:val="bottom"/>
          </w:tcPr>
          <w:p w14:paraId="13A04317" w14:textId="77777777" w:rsidR="00F879AF" w:rsidRPr="00C05013" w:rsidRDefault="00F879AF" w:rsidP="00F879A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063A87C6" w14:textId="6B23F7D0" w:rsidR="00F879AF" w:rsidRPr="00C05013" w:rsidRDefault="00F879AF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42DDF" w:rsidRPr="00C42DD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42DDF" w:rsidRPr="00C42DDF">
              <w:rPr>
                <w:rFonts w:asciiTheme="majorBidi" w:hAnsiTheme="majorBidi" w:cstheme="majorBidi"/>
                <w:sz w:val="28"/>
                <w:szCs w:val="28"/>
              </w:rPr>
              <w:t>824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879AF" w:rsidRPr="00C05013" w14:paraId="20639E59" w14:textId="77777777" w:rsidTr="00152C32">
        <w:trPr>
          <w:cantSplit/>
        </w:trPr>
        <w:tc>
          <w:tcPr>
            <w:tcW w:w="4410" w:type="dxa"/>
            <w:hideMark/>
          </w:tcPr>
          <w:p w14:paraId="17FD3527" w14:textId="77777777" w:rsidR="00F879AF" w:rsidRPr="00C05013" w:rsidRDefault="00F879AF" w:rsidP="00F879A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ECD15D" w14:textId="4BE17815" w:rsidR="00F879AF" w:rsidRPr="00C05013" w:rsidRDefault="004401D4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556,553</w:t>
            </w:r>
          </w:p>
        </w:tc>
        <w:tc>
          <w:tcPr>
            <w:tcW w:w="180" w:type="dxa"/>
          </w:tcPr>
          <w:p w14:paraId="0328BF78" w14:textId="77777777" w:rsidR="00F879AF" w:rsidRPr="00C05013" w:rsidRDefault="00F879AF" w:rsidP="00F879A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461A89" w14:textId="104E1B7D" w:rsidR="00F879AF" w:rsidRPr="00C05013" w:rsidRDefault="00C42DDF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577</w:t>
            </w:r>
            <w:r w:rsidR="00F879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788</w:t>
            </w:r>
          </w:p>
        </w:tc>
        <w:tc>
          <w:tcPr>
            <w:tcW w:w="178" w:type="dxa"/>
          </w:tcPr>
          <w:p w14:paraId="1574DF9A" w14:textId="77777777" w:rsidR="00F879AF" w:rsidRPr="00C05013" w:rsidRDefault="00F879AF" w:rsidP="00F879A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B2DBA8" w14:textId="3369B30F" w:rsidR="00F879AF" w:rsidRPr="00C05013" w:rsidRDefault="00F91E95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510,875</w:t>
            </w:r>
          </w:p>
        </w:tc>
        <w:tc>
          <w:tcPr>
            <w:tcW w:w="180" w:type="dxa"/>
          </w:tcPr>
          <w:p w14:paraId="4BA18529" w14:textId="77777777" w:rsidR="00F879AF" w:rsidRPr="00C05013" w:rsidRDefault="00F879AF" w:rsidP="00F879A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double" w:sz="4" w:space="0" w:color="auto"/>
            </w:tcBorders>
          </w:tcPr>
          <w:p w14:paraId="0E7E5A87" w14:textId="22B254AA" w:rsidR="00F879AF" w:rsidRPr="00C05013" w:rsidRDefault="00C42DDF" w:rsidP="00F879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526</w:t>
            </w:r>
            <w:r w:rsidR="00F879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422</w:t>
            </w:r>
          </w:p>
        </w:tc>
      </w:tr>
    </w:tbl>
    <w:p w14:paraId="28BE83BE" w14:textId="77777777" w:rsidR="005F4397" w:rsidRPr="00C05013" w:rsidRDefault="005F4397" w:rsidP="00C30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78"/>
        <w:gridCol w:w="1082"/>
        <w:gridCol w:w="178"/>
        <w:gridCol w:w="1082"/>
        <w:gridCol w:w="178"/>
        <w:gridCol w:w="1082"/>
      </w:tblGrid>
      <w:tr w:rsidR="005F4397" w:rsidRPr="00C05013" w14:paraId="37BEC07F" w14:textId="77777777" w:rsidTr="00152C32">
        <w:trPr>
          <w:cantSplit/>
          <w:trHeight w:val="20"/>
          <w:tblHeader/>
        </w:trPr>
        <w:tc>
          <w:tcPr>
            <w:tcW w:w="4410" w:type="dxa"/>
          </w:tcPr>
          <w:p w14:paraId="2FD0C779" w14:textId="77777777" w:rsidR="005F4397" w:rsidRPr="00C05013" w:rsidRDefault="005F4397" w:rsidP="00E82CF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40" w:type="dxa"/>
            <w:gridSpan w:val="3"/>
          </w:tcPr>
          <w:p w14:paraId="77813051" w14:textId="77777777" w:rsidR="005F4397" w:rsidRPr="00C05013" w:rsidRDefault="005F4397" w:rsidP="00E82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C05013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32277895" w14:textId="77777777" w:rsidR="005F4397" w:rsidRPr="00C05013" w:rsidRDefault="005F4397" w:rsidP="00E82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342" w:type="dxa"/>
            <w:gridSpan w:val="3"/>
          </w:tcPr>
          <w:p w14:paraId="2F49A7FF" w14:textId="77777777" w:rsidR="005F4397" w:rsidRPr="00C05013" w:rsidRDefault="005F4397" w:rsidP="00E82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C05013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56DE9" w:rsidRPr="00C05013" w14:paraId="5BD4D319" w14:textId="77777777" w:rsidTr="00152C32">
        <w:trPr>
          <w:cantSplit/>
          <w:trHeight w:val="20"/>
          <w:tblHeader/>
        </w:trPr>
        <w:tc>
          <w:tcPr>
            <w:tcW w:w="4410" w:type="dxa"/>
          </w:tcPr>
          <w:p w14:paraId="2BEBA054" w14:textId="77777777" w:rsidR="00956DE9" w:rsidRPr="00C05013" w:rsidRDefault="00956DE9" w:rsidP="00956DE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728857" w14:textId="440C063C" w:rsidR="00956DE9" w:rsidRPr="00C05013" w:rsidRDefault="00C42DDF" w:rsidP="00956DE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8" w:type="dxa"/>
          </w:tcPr>
          <w:p w14:paraId="09E53292" w14:textId="77777777" w:rsidR="00956DE9" w:rsidRPr="00C05013" w:rsidRDefault="00956DE9" w:rsidP="00956DE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38D1D106" w14:textId="73F1C701" w:rsidR="00956DE9" w:rsidRPr="00C05013" w:rsidRDefault="00C42DDF" w:rsidP="00956DE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8" w:type="dxa"/>
          </w:tcPr>
          <w:p w14:paraId="644C9FAE" w14:textId="77777777" w:rsidR="00956DE9" w:rsidRPr="00C05013" w:rsidRDefault="00956DE9" w:rsidP="00956DE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6A96C182" w14:textId="7A07D6EC" w:rsidR="00956DE9" w:rsidRPr="00C05013" w:rsidRDefault="00C42DDF" w:rsidP="00956DE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8" w:type="dxa"/>
          </w:tcPr>
          <w:p w14:paraId="348A7643" w14:textId="77777777" w:rsidR="00956DE9" w:rsidRPr="00C05013" w:rsidRDefault="00956DE9" w:rsidP="00956DE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3EE7C09B" w14:textId="0754DB1C" w:rsidR="00956DE9" w:rsidRPr="00C05013" w:rsidRDefault="00C42DDF" w:rsidP="00956DE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5F4397" w:rsidRPr="00C05013" w14:paraId="5C38AD81" w14:textId="77777777" w:rsidTr="00152C32">
        <w:trPr>
          <w:cantSplit/>
          <w:trHeight w:val="20"/>
          <w:tblHeader/>
        </w:trPr>
        <w:tc>
          <w:tcPr>
            <w:tcW w:w="4410" w:type="dxa"/>
          </w:tcPr>
          <w:p w14:paraId="0EB3494A" w14:textId="77777777" w:rsidR="005F4397" w:rsidRPr="00C05013" w:rsidRDefault="005F4397" w:rsidP="00E82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0F0F623E" w14:textId="77777777" w:rsidR="005F4397" w:rsidRPr="00C05013" w:rsidRDefault="005F4397" w:rsidP="00E82CF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0501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50EE4" w:rsidRPr="00C05013" w14:paraId="0B6AC91F" w14:textId="77777777" w:rsidTr="00152C32">
        <w:trPr>
          <w:cantSplit/>
          <w:trHeight w:val="20"/>
        </w:trPr>
        <w:tc>
          <w:tcPr>
            <w:tcW w:w="4410" w:type="dxa"/>
          </w:tcPr>
          <w:p w14:paraId="0565048F" w14:textId="608829FB" w:rsidR="00F50EE4" w:rsidRPr="00C05013" w:rsidRDefault="00F50EE4" w:rsidP="00F5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C050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050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080" w:type="dxa"/>
            <w:vAlign w:val="bottom"/>
          </w:tcPr>
          <w:p w14:paraId="0F6C9B7F" w14:textId="4953B552" w:rsidR="00F50EE4" w:rsidRPr="00C05013" w:rsidRDefault="00F50EE4" w:rsidP="00F50EE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B856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  <w:tc>
          <w:tcPr>
            <w:tcW w:w="178" w:type="dxa"/>
            <w:vAlign w:val="bottom"/>
          </w:tcPr>
          <w:p w14:paraId="54961DCB" w14:textId="77777777" w:rsidR="00F50EE4" w:rsidRPr="00C05013" w:rsidRDefault="00F50EE4" w:rsidP="00F50EE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1E01D99A" w14:textId="39C1D86B" w:rsidR="00F50EE4" w:rsidRPr="00C05013" w:rsidRDefault="00F50EE4" w:rsidP="00F50EE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B5467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FD1F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5467"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  <w:tc>
          <w:tcPr>
            <w:tcW w:w="178" w:type="dxa"/>
            <w:vAlign w:val="bottom"/>
          </w:tcPr>
          <w:p w14:paraId="4805AF27" w14:textId="77777777" w:rsidR="00F50EE4" w:rsidRPr="00C05013" w:rsidRDefault="00F50EE4" w:rsidP="00F50EE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1D1D4C94" w14:textId="3C0D80B0" w:rsidR="00F50EE4" w:rsidRPr="00C05013" w:rsidRDefault="00F50EE4" w:rsidP="00F50EE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856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824</w:t>
            </w:r>
          </w:p>
        </w:tc>
        <w:tc>
          <w:tcPr>
            <w:tcW w:w="178" w:type="dxa"/>
            <w:vAlign w:val="bottom"/>
          </w:tcPr>
          <w:p w14:paraId="080F8257" w14:textId="77777777" w:rsidR="00F50EE4" w:rsidRPr="00C05013" w:rsidRDefault="00F50EE4" w:rsidP="00F50EE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5607FC66" w14:textId="1F8791D4" w:rsidR="00F50EE4" w:rsidRPr="00C05013" w:rsidRDefault="00F50EE4" w:rsidP="00F50EE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AB546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85CE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D1F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5467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</w:tr>
      <w:tr w:rsidR="00F50EE4" w:rsidRPr="00C05013" w14:paraId="6F444EEA" w14:textId="77777777" w:rsidTr="00152C32">
        <w:trPr>
          <w:cantSplit/>
          <w:trHeight w:val="20"/>
        </w:trPr>
        <w:tc>
          <w:tcPr>
            <w:tcW w:w="4410" w:type="dxa"/>
          </w:tcPr>
          <w:p w14:paraId="7296F5DB" w14:textId="77777777" w:rsidR="00F50EE4" w:rsidRPr="00C05013" w:rsidRDefault="00F50EE4" w:rsidP="00F5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080" w:type="dxa"/>
          </w:tcPr>
          <w:p w14:paraId="2462C041" w14:textId="5E18B498" w:rsidR="00F50EE4" w:rsidRPr="00C05013" w:rsidRDefault="00F91E95" w:rsidP="00F50EE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(1,857)</w:t>
            </w:r>
          </w:p>
        </w:tc>
        <w:tc>
          <w:tcPr>
            <w:tcW w:w="178" w:type="dxa"/>
          </w:tcPr>
          <w:p w14:paraId="7B765474" w14:textId="77777777" w:rsidR="00F50EE4" w:rsidRPr="00C05013" w:rsidRDefault="00F50EE4" w:rsidP="00F50EE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592D3FD" w14:textId="772AAD0E" w:rsidR="00F50EE4" w:rsidRPr="00C05013" w:rsidRDefault="00F50EE4" w:rsidP="00F50EE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B5467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546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85CE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AB546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14:paraId="6CDB4F79" w14:textId="77777777" w:rsidR="00F50EE4" w:rsidRPr="00C05013" w:rsidRDefault="00F50EE4" w:rsidP="00F50EE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484C87F" w14:textId="51A0B64D" w:rsidR="00F50EE4" w:rsidRPr="00C05013" w:rsidRDefault="00F91E95" w:rsidP="00F50EE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(840)</w:t>
            </w:r>
          </w:p>
        </w:tc>
        <w:tc>
          <w:tcPr>
            <w:tcW w:w="178" w:type="dxa"/>
          </w:tcPr>
          <w:p w14:paraId="650C8D92" w14:textId="77777777" w:rsidR="00F50EE4" w:rsidRPr="00C05013" w:rsidRDefault="00F50EE4" w:rsidP="00F50EE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DA00749" w14:textId="17A5A5B0" w:rsidR="00F50EE4" w:rsidRPr="00C05013" w:rsidRDefault="00F50EE4" w:rsidP="00F50EE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B5467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5467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50EE4" w:rsidRPr="00C05013" w14:paraId="3BE8C915" w14:textId="77777777" w:rsidTr="00152C32">
        <w:trPr>
          <w:cantSplit/>
          <w:trHeight w:val="20"/>
        </w:trPr>
        <w:tc>
          <w:tcPr>
            <w:tcW w:w="4410" w:type="dxa"/>
          </w:tcPr>
          <w:p w14:paraId="2A944738" w14:textId="70C26341" w:rsidR="00F50EE4" w:rsidRPr="00C05013" w:rsidRDefault="00F50EE4" w:rsidP="00F5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1F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B54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285C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CEB84" w14:textId="520500BB" w:rsidR="00F50EE4" w:rsidRPr="00C05013" w:rsidRDefault="00F91E95" w:rsidP="00F50EE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9,736</w:t>
            </w:r>
          </w:p>
        </w:tc>
        <w:tc>
          <w:tcPr>
            <w:tcW w:w="178" w:type="dxa"/>
            <w:vAlign w:val="bottom"/>
          </w:tcPr>
          <w:p w14:paraId="7463D4F5" w14:textId="77777777" w:rsidR="00F50EE4" w:rsidRPr="00C05013" w:rsidRDefault="00F50EE4" w:rsidP="00F50EE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DA913" w14:textId="50880998" w:rsidR="00F50EE4" w:rsidRPr="00C05013" w:rsidRDefault="00F50EE4" w:rsidP="00F50EE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54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285C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B54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719</w:t>
            </w:r>
          </w:p>
        </w:tc>
        <w:tc>
          <w:tcPr>
            <w:tcW w:w="178" w:type="dxa"/>
            <w:vAlign w:val="bottom"/>
          </w:tcPr>
          <w:p w14:paraId="1C7C114D" w14:textId="77777777" w:rsidR="00F50EE4" w:rsidRPr="00C05013" w:rsidRDefault="00F50EE4" w:rsidP="00F50EE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B070D1" w14:textId="6A08D815" w:rsidR="00F50EE4" w:rsidRPr="00C05013" w:rsidRDefault="00F91E95" w:rsidP="00F50EE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6,984</w:t>
            </w:r>
          </w:p>
        </w:tc>
        <w:tc>
          <w:tcPr>
            <w:tcW w:w="178" w:type="dxa"/>
            <w:vAlign w:val="bottom"/>
          </w:tcPr>
          <w:p w14:paraId="31E4E475" w14:textId="77777777" w:rsidR="00F50EE4" w:rsidRPr="00C05013" w:rsidRDefault="00F50EE4" w:rsidP="00F50EE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1D30E0" w14:textId="3B3F90D8" w:rsidR="00F50EE4" w:rsidRPr="00C05013" w:rsidRDefault="00F50EE4" w:rsidP="00F50EE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B54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B54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</w:t>
            </w:r>
          </w:p>
        </w:tc>
      </w:tr>
    </w:tbl>
    <w:p w14:paraId="597D13A9" w14:textId="3ECE4781" w:rsidR="00643190" w:rsidRDefault="00643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8"/>
          <w:szCs w:val="28"/>
        </w:rPr>
      </w:pPr>
    </w:p>
    <w:p w14:paraId="2D5A78EA" w14:textId="4EDAE390" w:rsidR="00155971" w:rsidRPr="008F7B1C" w:rsidRDefault="00804175" w:rsidP="00C90BB7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8F7B1C">
        <w:rPr>
          <w:rFonts w:ascii="Angsana New" w:hAnsi="Angsana New" w:cs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  <w:r w:rsidR="004B34A7" w:rsidRPr="008F7B1C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</w:t>
      </w:r>
    </w:p>
    <w:p w14:paraId="02CC290F" w14:textId="77777777" w:rsidR="003D32C9" w:rsidRPr="00C05013" w:rsidRDefault="003D32C9" w:rsidP="00770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1173"/>
        <w:gridCol w:w="236"/>
        <w:gridCol w:w="1036"/>
        <w:gridCol w:w="261"/>
        <w:gridCol w:w="1084"/>
        <w:gridCol w:w="272"/>
        <w:gridCol w:w="1070"/>
      </w:tblGrid>
      <w:tr w:rsidR="002755D8" w:rsidRPr="00C05013" w14:paraId="773D9DCE" w14:textId="77777777" w:rsidTr="00450D04">
        <w:trPr>
          <w:tblHeader/>
        </w:trPr>
        <w:tc>
          <w:tcPr>
            <w:tcW w:w="2231" w:type="pct"/>
            <w:shd w:val="clear" w:color="auto" w:fill="auto"/>
          </w:tcPr>
          <w:p w14:paraId="77083F15" w14:textId="77777777" w:rsidR="002755D8" w:rsidRPr="00C05013" w:rsidRDefault="002755D8" w:rsidP="00E82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pct"/>
            <w:gridSpan w:val="3"/>
            <w:shd w:val="clear" w:color="auto" w:fill="auto"/>
          </w:tcPr>
          <w:p w14:paraId="1268F4FA" w14:textId="77777777" w:rsidR="002755D8" w:rsidRPr="00C05013" w:rsidRDefault="002755D8" w:rsidP="00E82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</w:tcPr>
          <w:p w14:paraId="5F8AE778" w14:textId="77777777" w:rsidR="002755D8" w:rsidRPr="00C05013" w:rsidRDefault="002755D8" w:rsidP="00E82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pct"/>
            <w:gridSpan w:val="3"/>
            <w:shd w:val="clear" w:color="auto" w:fill="auto"/>
          </w:tcPr>
          <w:p w14:paraId="6EDEDFD3" w14:textId="77777777" w:rsidR="002755D8" w:rsidRPr="00C05013" w:rsidRDefault="002755D8" w:rsidP="00E82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0EE4" w:rsidRPr="00C05013" w14:paraId="260D6E14" w14:textId="77777777" w:rsidTr="00246DCC">
        <w:trPr>
          <w:trHeight w:val="344"/>
          <w:tblHeader/>
        </w:trPr>
        <w:tc>
          <w:tcPr>
            <w:tcW w:w="2231" w:type="pct"/>
            <w:shd w:val="clear" w:color="auto" w:fill="auto"/>
          </w:tcPr>
          <w:p w14:paraId="6FA9B6A9" w14:textId="77777777" w:rsidR="00F50EE4" w:rsidRPr="00C05013" w:rsidRDefault="00F50EE4" w:rsidP="00F5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5CD15B7E" w14:textId="14E55C86" w:rsidR="00F50EE4" w:rsidRPr="00C05013" w:rsidRDefault="00F50EE4" w:rsidP="00F50EE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AB5467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</w:t>
            </w:r>
            <w:r w:rsidRPr="00285CE2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0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6AFD267" w14:textId="77777777" w:rsidR="00F50EE4" w:rsidRPr="00C05013" w:rsidRDefault="00F50EE4" w:rsidP="00F50EE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0227AD43" w14:textId="2E015097" w:rsidR="00F50EE4" w:rsidRPr="00C05013" w:rsidRDefault="00F50EE4" w:rsidP="00F50EE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31</w:t>
            </w:r>
            <w:r w:rsidRPr="00FD1F64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Pr="00FD1F64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41" w:type="pct"/>
            <w:shd w:val="clear" w:color="auto" w:fill="auto"/>
          </w:tcPr>
          <w:p w14:paraId="472E8FC6" w14:textId="77777777" w:rsidR="00F50EE4" w:rsidRPr="00C05013" w:rsidRDefault="00F50EE4" w:rsidP="00F50EE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604E6DC1" w14:textId="5E3B9479" w:rsidR="00F50EE4" w:rsidRPr="00C05013" w:rsidRDefault="00F50EE4" w:rsidP="00F50EE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AB5467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</w:t>
            </w:r>
            <w:r w:rsidRPr="00285CE2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0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BD57941" w14:textId="77777777" w:rsidR="00F50EE4" w:rsidRPr="00C05013" w:rsidRDefault="00F50EE4" w:rsidP="00F50EE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07997AEC" w14:textId="1A58114D" w:rsidR="00F50EE4" w:rsidRPr="00C05013" w:rsidRDefault="00F50EE4" w:rsidP="00F50EE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31</w:t>
            </w:r>
            <w:r w:rsidRPr="00FD1F64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Pr="00FD1F64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246DCC" w:rsidRPr="00C05013" w14:paraId="2C79D218" w14:textId="77777777" w:rsidTr="00246DCC">
        <w:trPr>
          <w:trHeight w:val="344"/>
          <w:tblHeader/>
        </w:trPr>
        <w:tc>
          <w:tcPr>
            <w:tcW w:w="2231" w:type="pct"/>
            <w:shd w:val="clear" w:color="auto" w:fill="auto"/>
          </w:tcPr>
          <w:p w14:paraId="11DBE74B" w14:textId="77777777" w:rsidR="00246DCC" w:rsidRPr="00C05013" w:rsidRDefault="00246DCC" w:rsidP="00246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3C44DAAC" w14:textId="7DE53434" w:rsidR="00246DCC" w:rsidRPr="00C05013" w:rsidRDefault="00C42DDF" w:rsidP="00246DC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885DBB1" w14:textId="77777777" w:rsidR="00246DCC" w:rsidRPr="00C05013" w:rsidRDefault="00246DCC" w:rsidP="00246DC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0249DBAA" w14:textId="54B7D10F" w:rsidR="00246DCC" w:rsidRPr="00C05013" w:rsidRDefault="00C42DDF" w:rsidP="00246DC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41" w:type="pct"/>
            <w:shd w:val="clear" w:color="auto" w:fill="auto"/>
          </w:tcPr>
          <w:p w14:paraId="667CAB5F" w14:textId="77777777" w:rsidR="00246DCC" w:rsidRPr="00C05013" w:rsidRDefault="00246DCC" w:rsidP="00246DC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7C75891" w14:textId="6308E9AD" w:rsidR="00246DCC" w:rsidRPr="00C05013" w:rsidRDefault="00C42DDF" w:rsidP="00246DC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59DA997" w14:textId="77777777" w:rsidR="00246DCC" w:rsidRPr="00C05013" w:rsidRDefault="00246DCC" w:rsidP="00246DC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5C7FC372" w14:textId="4F04C781" w:rsidR="00246DCC" w:rsidRPr="00C05013" w:rsidRDefault="00C42DDF" w:rsidP="00246DCC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C42DDF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2566</w:t>
            </w:r>
          </w:p>
        </w:tc>
      </w:tr>
      <w:tr w:rsidR="002755D8" w:rsidRPr="00C05013" w14:paraId="541D62E8" w14:textId="77777777" w:rsidTr="00450D04">
        <w:trPr>
          <w:tblHeader/>
        </w:trPr>
        <w:tc>
          <w:tcPr>
            <w:tcW w:w="2231" w:type="pct"/>
            <w:shd w:val="clear" w:color="auto" w:fill="auto"/>
            <w:vAlign w:val="center"/>
          </w:tcPr>
          <w:p w14:paraId="587DA8DA" w14:textId="77777777" w:rsidR="002755D8" w:rsidRPr="00C05013" w:rsidRDefault="002755D8" w:rsidP="00E82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9" w:type="pct"/>
            <w:gridSpan w:val="7"/>
            <w:shd w:val="clear" w:color="auto" w:fill="auto"/>
          </w:tcPr>
          <w:p w14:paraId="67C38DA2" w14:textId="77777777" w:rsidR="002755D8" w:rsidRPr="00C05013" w:rsidRDefault="002755D8" w:rsidP="00E82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55D8" w:rsidRPr="00C05013" w14:paraId="623D30AB" w14:textId="77777777" w:rsidTr="00246DCC">
        <w:tc>
          <w:tcPr>
            <w:tcW w:w="2231" w:type="pct"/>
            <w:shd w:val="clear" w:color="auto" w:fill="auto"/>
          </w:tcPr>
          <w:p w14:paraId="06683D12" w14:textId="77777777" w:rsidR="002755D8" w:rsidRPr="00C05013" w:rsidRDefault="002755D8" w:rsidP="00E82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633" w:type="pct"/>
            <w:shd w:val="clear" w:color="auto" w:fill="auto"/>
          </w:tcPr>
          <w:p w14:paraId="67FB8665" w14:textId="77777777" w:rsidR="002755D8" w:rsidRPr="00C05013" w:rsidRDefault="002755D8" w:rsidP="00E82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  <w:shd w:val="clear" w:color="auto" w:fill="auto"/>
          </w:tcPr>
          <w:p w14:paraId="375FCD00" w14:textId="77777777" w:rsidR="002755D8" w:rsidRPr="00C05013" w:rsidRDefault="002755D8" w:rsidP="00E82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71483996" w14:textId="77777777" w:rsidR="002755D8" w:rsidRPr="00C05013" w:rsidRDefault="002755D8" w:rsidP="00E82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7AD61F5B" w14:textId="77777777" w:rsidR="002755D8" w:rsidRPr="00C05013" w:rsidRDefault="002755D8" w:rsidP="00E82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37DED9C" w14:textId="77777777" w:rsidR="002755D8" w:rsidRPr="00C05013" w:rsidRDefault="002755D8" w:rsidP="00E82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11111D6A" w14:textId="77777777" w:rsidR="002755D8" w:rsidRPr="00C05013" w:rsidRDefault="002755D8" w:rsidP="00E82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58A237A2" w14:textId="77777777" w:rsidR="002755D8" w:rsidRPr="00C05013" w:rsidRDefault="002755D8" w:rsidP="00E82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60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6DCC" w:rsidRPr="00C05013" w14:paraId="05289738" w14:textId="77777777" w:rsidTr="00246DCC">
        <w:tc>
          <w:tcPr>
            <w:tcW w:w="2231" w:type="pct"/>
            <w:shd w:val="clear" w:color="auto" w:fill="auto"/>
          </w:tcPr>
          <w:p w14:paraId="608102C2" w14:textId="77777777" w:rsidR="00246DCC" w:rsidRPr="00C05013" w:rsidRDefault="00246DCC" w:rsidP="00246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633" w:type="pct"/>
            <w:shd w:val="clear" w:color="auto" w:fill="auto"/>
          </w:tcPr>
          <w:p w14:paraId="5053C93B" w14:textId="2D71BC91" w:rsidR="00246DCC" w:rsidRPr="00C05013" w:rsidRDefault="00541015" w:rsidP="00246DC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69,076</w:t>
            </w:r>
          </w:p>
        </w:tc>
        <w:tc>
          <w:tcPr>
            <w:tcW w:w="127" w:type="pct"/>
            <w:shd w:val="clear" w:color="auto" w:fill="auto"/>
          </w:tcPr>
          <w:p w14:paraId="395BC6D5" w14:textId="77777777" w:rsidR="00246DCC" w:rsidRPr="00C05013" w:rsidRDefault="00246DCC" w:rsidP="00246DC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59" w:type="pct"/>
            <w:shd w:val="clear" w:color="auto" w:fill="auto"/>
          </w:tcPr>
          <w:p w14:paraId="10E7B086" w14:textId="4122242A" w:rsidR="00246DCC" w:rsidRPr="00C05013" w:rsidRDefault="00C42DDF" w:rsidP="00246DC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  <w:r w:rsidR="00246D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858</w:t>
            </w:r>
          </w:p>
        </w:tc>
        <w:tc>
          <w:tcPr>
            <w:tcW w:w="141" w:type="pct"/>
            <w:shd w:val="clear" w:color="auto" w:fill="auto"/>
          </w:tcPr>
          <w:p w14:paraId="236BC1AC" w14:textId="77777777" w:rsidR="00246DCC" w:rsidRPr="00C05013" w:rsidRDefault="00246DCC" w:rsidP="00246DC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5" w:type="pct"/>
            <w:shd w:val="clear" w:color="auto" w:fill="auto"/>
          </w:tcPr>
          <w:p w14:paraId="77F1B7C7" w14:textId="6AB7E153" w:rsidR="00246DCC" w:rsidRPr="00C05013" w:rsidRDefault="00541015" w:rsidP="00922F4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535</w:t>
            </w:r>
          </w:p>
        </w:tc>
        <w:tc>
          <w:tcPr>
            <w:tcW w:w="147" w:type="pct"/>
            <w:shd w:val="clear" w:color="auto" w:fill="auto"/>
          </w:tcPr>
          <w:p w14:paraId="0F243466" w14:textId="77777777" w:rsidR="00246DCC" w:rsidRPr="00C05013" w:rsidRDefault="00246DCC" w:rsidP="00246DC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77" w:type="pct"/>
            <w:shd w:val="clear" w:color="auto" w:fill="auto"/>
          </w:tcPr>
          <w:p w14:paraId="7AFADE21" w14:textId="5607F1C6" w:rsidR="00246DCC" w:rsidRPr="00C05013" w:rsidRDefault="00246DCC" w:rsidP="00246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46DCC" w:rsidRPr="00C05013" w14:paraId="7E70552F" w14:textId="77777777" w:rsidTr="00246DCC">
        <w:tc>
          <w:tcPr>
            <w:tcW w:w="2231" w:type="pct"/>
            <w:shd w:val="clear" w:color="auto" w:fill="auto"/>
          </w:tcPr>
          <w:p w14:paraId="74A42D81" w14:textId="71FE5E0C" w:rsidR="00246DCC" w:rsidRPr="00C05013" w:rsidRDefault="004F6216" w:rsidP="00246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633" w:type="pct"/>
            <w:shd w:val="clear" w:color="auto" w:fill="auto"/>
          </w:tcPr>
          <w:p w14:paraId="5972B2B6" w14:textId="07AAC369" w:rsidR="00246DCC" w:rsidRPr="00C05013" w:rsidRDefault="00541015" w:rsidP="00246DC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14,207</w:t>
            </w:r>
          </w:p>
        </w:tc>
        <w:tc>
          <w:tcPr>
            <w:tcW w:w="127" w:type="pct"/>
            <w:shd w:val="clear" w:color="auto" w:fill="auto"/>
          </w:tcPr>
          <w:p w14:paraId="203ECBE8" w14:textId="77777777" w:rsidR="00246DCC" w:rsidRPr="00C05013" w:rsidRDefault="00246DCC" w:rsidP="00246DC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59" w:type="pct"/>
            <w:shd w:val="clear" w:color="auto" w:fill="auto"/>
          </w:tcPr>
          <w:p w14:paraId="24214A51" w14:textId="02C0DA1E" w:rsidR="00246DCC" w:rsidRPr="00C05013" w:rsidRDefault="00C42DDF" w:rsidP="00246DC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246DC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177</w:t>
            </w:r>
          </w:p>
        </w:tc>
        <w:tc>
          <w:tcPr>
            <w:tcW w:w="141" w:type="pct"/>
            <w:shd w:val="clear" w:color="auto" w:fill="auto"/>
          </w:tcPr>
          <w:p w14:paraId="2C2CC065" w14:textId="77777777" w:rsidR="00246DCC" w:rsidRPr="00C05013" w:rsidRDefault="00246DCC" w:rsidP="00246DC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5" w:type="pct"/>
            <w:shd w:val="clear" w:color="auto" w:fill="auto"/>
          </w:tcPr>
          <w:p w14:paraId="4BDDBAA8" w14:textId="6190C222" w:rsidR="00246DCC" w:rsidRPr="00C05013" w:rsidRDefault="00541015" w:rsidP="0054101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1,950</w:t>
            </w:r>
          </w:p>
        </w:tc>
        <w:tc>
          <w:tcPr>
            <w:tcW w:w="147" w:type="pct"/>
            <w:shd w:val="clear" w:color="auto" w:fill="auto"/>
          </w:tcPr>
          <w:p w14:paraId="144EA250" w14:textId="77777777" w:rsidR="00246DCC" w:rsidRPr="00C05013" w:rsidRDefault="00246DCC" w:rsidP="00246DC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77" w:type="pct"/>
            <w:shd w:val="clear" w:color="auto" w:fill="auto"/>
          </w:tcPr>
          <w:p w14:paraId="27B5A464" w14:textId="00FCC752" w:rsidR="00246DCC" w:rsidRPr="00C05013" w:rsidRDefault="00246DCC" w:rsidP="00246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46DCC" w:rsidRPr="00C05013" w14:paraId="08DCE273" w14:textId="77777777" w:rsidTr="00246DCC">
        <w:tc>
          <w:tcPr>
            <w:tcW w:w="2231" w:type="pct"/>
            <w:shd w:val="clear" w:color="auto" w:fill="auto"/>
          </w:tcPr>
          <w:p w14:paraId="013E034F" w14:textId="77777777" w:rsidR="00246DCC" w:rsidRPr="00C05013" w:rsidRDefault="00246DCC" w:rsidP="00246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19782" w14:textId="3935BCF7" w:rsidR="00246DCC" w:rsidRPr="00C05013" w:rsidRDefault="00541015" w:rsidP="00246DCC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83,283</w:t>
            </w:r>
          </w:p>
        </w:tc>
        <w:tc>
          <w:tcPr>
            <w:tcW w:w="127" w:type="pct"/>
            <w:shd w:val="clear" w:color="auto" w:fill="auto"/>
          </w:tcPr>
          <w:p w14:paraId="14EE3DB5" w14:textId="77777777" w:rsidR="00246DCC" w:rsidRPr="00C05013" w:rsidRDefault="00246DCC" w:rsidP="00246DC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C201C7" w14:textId="2B85C6AF" w:rsidR="00246DCC" w:rsidRPr="00C05013" w:rsidRDefault="00C42DDF" w:rsidP="00246DC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</w:t>
            </w:r>
            <w:r w:rsidR="00246DC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C72C92" w:rsidRPr="00C72C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141" w:type="pct"/>
            <w:shd w:val="clear" w:color="auto" w:fill="auto"/>
          </w:tcPr>
          <w:p w14:paraId="37CAEB89" w14:textId="77777777" w:rsidR="00246DCC" w:rsidRPr="00C05013" w:rsidRDefault="00246DCC" w:rsidP="00246DC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AC21B" w14:textId="6ACC56B3" w:rsidR="00246DCC" w:rsidRPr="00C05013" w:rsidRDefault="00541015" w:rsidP="00246DC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2,485</w:t>
            </w:r>
          </w:p>
        </w:tc>
        <w:tc>
          <w:tcPr>
            <w:tcW w:w="147" w:type="pct"/>
            <w:shd w:val="clear" w:color="auto" w:fill="auto"/>
          </w:tcPr>
          <w:p w14:paraId="5DB56FC1" w14:textId="77777777" w:rsidR="00246DCC" w:rsidRPr="00C05013" w:rsidRDefault="00246DCC" w:rsidP="00246DC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8D3953" w14:textId="0752C7EC" w:rsidR="00246DCC" w:rsidRPr="00610432" w:rsidRDefault="00246DCC" w:rsidP="00246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04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445D99" w:rsidRPr="00C05013" w14:paraId="03E45854" w14:textId="77777777" w:rsidTr="00756E82">
        <w:tc>
          <w:tcPr>
            <w:tcW w:w="2231" w:type="pct"/>
            <w:shd w:val="clear" w:color="auto" w:fill="auto"/>
          </w:tcPr>
          <w:p w14:paraId="30359F88" w14:textId="77777777" w:rsidR="00445D99" w:rsidRPr="00C05013" w:rsidRDefault="00445D99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  <w:shd w:val="clear" w:color="auto" w:fill="auto"/>
          </w:tcPr>
          <w:p w14:paraId="1435F329" w14:textId="77777777" w:rsidR="00445D99" w:rsidRPr="00C05013" w:rsidRDefault="00445D99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74BE1BB2" w14:textId="77777777" w:rsidR="00445D99" w:rsidRPr="00C05013" w:rsidRDefault="00445D99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  <w:shd w:val="clear" w:color="auto" w:fill="auto"/>
          </w:tcPr>
          <w:p w14:paraId="3C397785" w14:textId="77777777" w:rsidR="00445D99" w:rsidRPr="00C05013" w:rsidRDefault="00445D99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03AB0CE6" w14:textId="77777777" w:rsidR="00445D99" w:rsidRPr="00C05013" w:rsidRDefault="00445D99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</w:tcPr>
          <w:p w14:paraId="541A9664" w14:textId="77777777" w:rsidR="00445D99" w:rsidRPr="00C05013" w:rsidRDefault="00445D99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1B085512" w14:textId="77777777" w:rsidR="00445D99" w:rsidRPr="00C05013" w:rsidRDefault="00445D99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29B445BE" w14:textId="77777777" w:rsidR="00445D99" w:rsidRPr="00C05013" w:rsidRDefault="00445D99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45D99" w:rsidRPr="00C05013" w14:paraId="792EE5C9" w14:textId="77777777" w:rsidTr="00246DCC">
        <w:tc>
          <w:tcPr>
            <w:tcW w:w="2231" w:type="pct"/>
            <w:shd w:val="clear" w:color="auto" w:fill="auto"/>
          </w:tcPr>
          <w:p w14:paraId="460987AA" w14:textId="77777777" w:rsidR="00445D99" w:rsidRPr="00C05013" w:rsidRDefault="00445D99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76A65DFF" w14:textId="77777777" w:rsidR="00445D99" w:rsidRPr="00C05013" w:rsidRDefault="00445D99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6770E649" w14:textId="77777777" w:rsidR="00445D99" w:rsidRPr="00C05013" w:rsidRDefault="00445D99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713F7906" w14:textId="77777777" w:rsidR="00445D99" w:rsidRPr="00C05013" w:rsidRDefault="00445D99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2B12DAB6" w14:textId="77777777" w:rsidR="00445D99" w:rsidRPr="00C05013" w:rsidRDefault="00445D99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D5D3197" w14:textId="77777777" w:rsidR="00445D99" w:rsidRPr="00C05013" w:rsidRDefault="00445D99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4B442D8B" w14:textId="77777777" w:rsidR="00445D99" w:rsidRPr="00C05013" w:rsidRDefault="00445D99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11941679" w14:textId="77777777" w:rsidR="00445D99" w:rsidRPr="00C05013" w:rsidRDefault="00445D99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45D99" w:rsidRPr="00C05013" w14:paraId="13655D5D" w14:textId="77777777" w:rsidTr="00246DCC">
        <w:tc>
          <w:tcPr>
            <w:tcW w:w="2231" w:type="pct"/>
            <w:shd w:val="clear" w:color="auto" w:fill="auto"/>
          </w:tcPr>
          <w:p w14:paraId="13C0D430" w14:textId="77777777" w:rsidR="00445D99" w:rsidRPr="00C05013" w:rsidRDefault="00445D99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6798FCFE" w14:textId="77777777" w:rsidR="00445D99" w:rsidRPr="00C05013" w:rsidRDefault="00445D99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732E8804" w14:textId="77777777" w:rsidR="00445D99" w:rsidRPr="00C05013" w:rsidRDefault="00445D99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5B25094C" w14:textId="77777777" w:rsidR="00445D99" w:rsidRPr="00C05013" w:rsidRDefault="00445D99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36E28E96" w14:textId="77777777" w:rsidR="00445D99" w:rsidRPr="00C05013" w:rsidRDefault="00445D99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2C84F280" w14:textId="77777777" w:rsidR="00445D99" w:rsidRPr="00C05013" w:rsidRDefault="00445D99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0357E275" w14:textId="77777777" w:rsidR="00445D99" w:rsidRPr="00C05013" w:rsidRDefault="00445D99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5D9760B1" w14:textId="77777777" w:rsidR="00445D99" w:rsidRPr="00C05013" w:rsidRDefault="00445D99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82093" w:rsidRPr="00C05013" w14:paraId="260CB43B" w14:textId="77777777" w:rsidTr="00246DCC">
        <w:tc>
          <w:tcPr>
            <w:tcW w:w="2231" w:type="pct"/>
            <w:shd w:val="clear" w:color="auto" w:fill="auto"/>
          </w:tcPr>
          <w:p w14:paraId="66B783AD" w14:textId="77777777" w:rsidR="00282093" w:rsidRPr="00C05013" w:rsidRDefault="00282093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ภาระผูกพันอื่น</w:t>
            </w:r>
            <w:r w:rsidRPr="00C0501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050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633" w:type="pct"/>
            <w:shd w:val="clear" w:color="auto" w:fill="auto"/>
          </w:tcPr>
          <w:p w14:paraId="2943622F" w14:textId="77777777" w:rsidR="00282093" w:rsidRPr="00C05013" w:rsidRDefault="00282093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191A72DA" w14:textId="77777777" w:rsidR="00282093" w:rsidRPr="00C05013" w:rsidRDefault="00282093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26B4DD81" w14:textId="77777777" w:rsidR="00282093" w:rsidRPr="00C05013" w:rsidRDefault="00282093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03A25C35" w14:textId="77777777" w:rsidR="00282093" w:rsidRPr="00C05013" w:rsidRDefault="00282093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6B81587" w14:textId="77777777" w:rsidR="00282093" w:rsidRPr="00C05013" w:rsidRDefault="00282093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5F1E9F54" w14:textId="77777777" w:rsidR="00282093" w:rsidRPr="00C05013" w:rsidRDefault="00282093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34D337B4" w14:textId="77777777" w:rsidR="00282093" w:rsidRPr="00C05013" w:rsidRDefault="00282093" w:rsidP="002820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80744E" w:rsidRPr="00C05013" w14:paraId="711F5ED0" w14:textId="77777777" w:rsidTr="00246DCC">
        <w:tc>
          <w:tcPr>
            <w:tcW w:w="2231" w:type="pct"/>
            <w:shd w:val="clear" w:color="auto" w:fill="auto"/>
          </w:tcPr>
          <w:p w14:paraId="506B0BFB" w14:textId="77777777" w:rsidR="0080744E" w:rsidRPr="00C05013" w:rsidRDefault="0080744E" w:rsidP="00807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ภาระผูกพันตามสัญญาเช่าระยะสั้น</w:t>
            </w:r>
            <w:r w:rsidRPr="00C05013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และสัญญาบริการ</w:t>
            </w:r>
          </w:p>
        </w:tc>
        <w:tc>
          <w:tcPr>
            <w:tcW w:w="633" w:type="pct"/>
            <w:shd w:val="clear" w:color="auto" w:fill="auto"/>
          </w:tcPr>
          <w:p w14:paraId="35B78024" w14:textId="289D950B" w:rsidR="0080744E" w:rsidRPr="00BD7106" w:rsidRDefault="00BD7106" w:rsidP="00BD710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8,763</w:t>
            </w:r>
          </w:p>
        </w:tc>
        <w:tc>
          <w:tcPr>
            <w:tcW w:w="127" w:type="pct"/>
            <w:shd w:val="clear" w:color="auto" w:fill="auto"/>
          </w:tcPr>
          <w:p w14:paraId="5BBBA464" w14:textId="77777777" w:rsidR="0080744E" w:rsidRPr="00C05013" w:rsidRDefault="0080744E" w:rsidP="0080744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59" w:type="pct"/>
            <w:shd w:val="clear" w:color="auto" w:fill="auto"/>
          </w:tcPr>
          <w:p w14:paraId="489E7CD3" w14:textId="55536A46" w:rsidR="0080744E" w:rsidRPr="00C05013" w:rsidRDefault="00C42DDF" w:rsidP="0080744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074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</w:t>
            </w:r>
          </w:p>
        </w:tc>
        <w:tc>
          <w:tcPr>
            <w:tcW w:w="141" w:type="pct"/>
            <w:shd w:val="clear" w:color="auto" w:fill="auto"/>
          </w:tcPr>
          <w:p w14:paraId="03278518" w14:textId="77777777" w:rsidR="0080744E" w:rsidRPr="00C05013" w:rsidRDefault="0080744E" w:rsidP="0080744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5" w:type="pct"/>
            <w:shd w:val="clear" w:color="auto" w:fill="auto"/>
          </w:tcPr>
          <w:p w14:paraId="1E29A66A" w14:textId="264AB461" w:rsidR="0080744E" w:rsidRPr="00C05013" w:rsidRDefault="00541015" w:rsidP="0080744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6,122</w:t>
            </w:r>
          </w:p>
        </w:tc>
        <w:tc>
          <w:tcPr>
            <w:tcW w:w="147" w:type="pct"/>
            <w:shd w:val="clear" w:color="auto" w:fill="auto"/>
          </w:tcPr>
          <w:p w14:paraId="3EE1E8EE" w14:textId="77777777" w:rsidR="0080744E" w:rsidRPr="00C05013" w:rsidRDefault="0080744E" w:rsidP="0080744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77" w:type="pct"/>
            <w:shd w:val="clear" w:color="auto" w:fill="auto"/>
          </w:tcPr>
          <w:p w14:paraId="7BB1DAAF" w14:textId="7E2CF702" w:rsidR="0080744E" w:rsidRPr="00C05013" w:rsidRDefault="00C42DDF" w:rsidP="0080744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585</w:t>
            </w:r>
          </w:p>
        </w:tc>
      </w:tr>
      <w:tr w:rsidR="0080744E" w:rsidRPr="00C05013" w14:paraId="1881671F" w14:textId="77777777" w:rsidTr="00246DCC">
        <w:tc>
          <w:tcPr>
            <w:tcW w:w="2231" w:type="pct"/>
            <w:shd w:val="clear" w:color="auto" w:fill="auto"/>
          </w:tcPr>
          <w:p w14:paraId="5B85397D" w14:textId="77777777" w:rsidR="0080744E" w:rsidRPr="00C05013" w:rsidRDefault="0080744E" w:rsidP="00807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33" w:type="pct"/>
            <w:shd w:val="clear" w:color="auto" w:fill="auto"/>
          </w:tcPr>
          <w:p w14:paraId="20FB47DB" w14:textId="75A461D8" w:rsidR="0080744E" w:rsidRPr="00C05013" w:rsidRDefault="00541015" w:rsidP="0080744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7,083</w:t>
            </w:r>
          </w:p>
        </w:tc>
        <w:tc>
          <w:tcPr>
            <w:tcW w:w="127" w:type="pct"/>
            <w:shd w:val="clear" w:color="auto" w:fill="auto"/>
          </w:tcPr>
          <w:p w14:paraId="63004F0F" w14:textId="77777777" w:rsidR="0080744E" w:rsidRPr="00C05013" w:rsidRDefault="0080744E" w:rsidP="0080744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59" w:type="pct"/>
            <w:shd w:val="clear" w:color="auto" w:fill="auto"/>
          </w:tcPr>
          <w:p w14:paraId="1DE5DCA0" w14:textId="737A9847" w:rsidR="0080744E" w:rsidRPr="00C05013" w:rsidRDefault="00C42DDF" w:rsidP="0080744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8074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C72C92" w:rsidRPr="00C72C9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141" w:type="pct"/>
            <w:shd w:val="clear" w:color="auto" w:fill="auto"/>
          </w:tcPr>
          <w:p w14:paraId="164DA85D" w14:textId="77777777" w:rsidR="0080744E" w:rsidRPr="00C05013" w:rsidRDefault="0080744E" w:rsidP="0080744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5" w:type="pct"/>
            <w:shd w:val="clear" w:color="auto" w:fill="auto"/>
          </w:tcPr>
          <w:p w14:paraId="3C40C124" w14:textId="16C0DDCB" w:rsidR="0080744E" w:rsidRPr="00C05013" w:rsidRDefault="00541015" w:rsidP="0080744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4,583</w:t>
            </w:r>
          </w:p>
        </w:tc>
        <w:tc>
          <w:tcPr>
            <w:tcW w:w="147" w:type="pct"/>
            <w:shd w:val="clear" w:color="auto" w:fill="auto"/>
          </w:tcPr>
          <w:p w14:paraId="1B3E5540" w14:textId="77777777" w:rsidR="0080744E" w:rsidRPr="00C05013" w:rsidRDefault="0080744E" w:rsidP="0080744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77" w:type="pct"/>
            <w:shd w:val="clear" w:color="auto" w:fill="auto"/>
          </w:tcPr>
          <w:p w14:paraId="4159438E" w14:textId="1036E9AD" w:rsidR="0080744E" w:rsidRPr="00C05013" w:rsidRDefault="00C42DDF" w:rsidP="0080744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DD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074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72C92" w:rsidRPr="00C72C92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80744E" w:rsidRPr="00C05013" w14:paraId="6CF05814" w14:textId="77777777" w:rsidTr="00246DCC">
        <w:tc>
          <w:tcPr>
            <w:tcW w:w="2231" w:type="pct"/>
            <w:shd w:val="clear" w:color="auto" w:fill="auto"/>
          </w:tcPr>
          <w:p w14:paraId="375DBD25" w14:textId="77777777" w:rsidR="0080744E" w:rsidRPr="00C05013" w:rsidRDefault="0080744E" w:rsidP="00807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0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2E06B7" w14:textId="351896FD" w:rsidR="0080744E" w:rsidRPr="00C05013" w:rsidRDefault="00541015" w:rsidP="0080744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BD710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BD710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27" w:type="pct"/>
            <w:shd w:val="clear" w:color="auto" w:fill="auto"/>
          </w:tcPr>
          <w:p w14:paraId="5AC45EE4" w14:textId="77777777" w:rsidR="0080744E" w:rsidRPr="00C05013" w:rsidRDefault="0080744E" w:rsidP="0080744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792473" w14:textId="6C23AA86" w:rsidR="0080744E" w:rsidRPr="00C05013" w:rsidRDefault="00C42DDF" w:rsidP="0080744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8074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72C92" w:rsidRPr="00C72C9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</w:t>
            </w:r>
          </w:p>
        </w:tc>
        <w:tc>
          <w:tcPr>
            <w:tcW w:w="141" w:type="pct"/>
            <w:shd w:val="clear" w:color="auto" w:fill="auto"/>
          </w:tcPr>
          <w:p w14:paraId="54781E87" w14:textId="77777777" w:rsidR="0080744E" w:rsidRPr="00C05013" w:rsidRDefault="0080744E" w:rsidP="0080744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37F736" w14:textId="6F808457" w:rsidR="0080744E" w:rsidRPr="00C05013" w:rsidRDefault="00541015" w:rsidP="0080744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10,705</w:t>
            </w:r>
          </w:p>
        </w:tc>
        <w:tc>
          <w:tcPr>
            <w:tcW w:w="147" w:type="pct"/>
            <w:shd w:val="clear" w:color="auto" w:fill="auto"/>
          </w:tcPr>
          <w:p w14:paraId="4113A81C" w14:textId="77777777" w:rsidR="0080744E" w:rsidRPr="00C05013" w:rsidRDefault="0080744E" w:rsidP="0080744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251DAE" w14:textId="21763FD8" w:rsidR="0080744E" w:rsidRPr="00C05013" w:rsidRDefault="00C42DDF" w:rsidP="0080744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074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2D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885</w:t>
            </w:r>
          </w:p>
        </w:tc>
      </w:tr>
    </w:tbl>
    <w:p w14:paraId="4A55AAA8" w14:textId="29CE30D2" w:rsidR="002755D8" w:rsidRDefault="002755D8" w:rsidP="00AB2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10B3D75" w14:textId="54241B8F" w:rsidR="004A330D" w:rsidRDefault="001D755E" w:rsidP="00C90BB7">
      <w:pPr>
        <w:tabs>
          <w:tab w:val="clear" w:pos="454"/>
        </w:tabs>
        <w:spacing w:line="240" w:lineRule="auto"/>
        <w:ind w:left="513" w:right="-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D755E">
        <w:rPr>
          <w:rFonts w:asciiTheme="majorBidi" w:hAnsiTheme="majorBidi" w:cstheme="majorBidi" w:hint="cs"/>
          <w:sz w:val="28"/>
          <w:szCs w:val="28"/>
          <w:cs/>
        </w:rPr>
        <w:t>ณ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วันที่ </w:t>
      </w:r>
      <w:r>
        <w:rPr>
          <w:rFonts w:asciiTheme="majorBidi" w:hAnsiTheme="majorBidi" w:cstheme="majorBidi"/>
          <w:sz w:val="28"/>
          <w:szCs w:val="28"/>
        </w:rPr>
        <w:t>3</w:t>
      </w:r>
      <w:r w:rsidR="00F50EE4">
        <w:rPr>
          <w:rFonts w:asciiTheme="majorBidi" w:hAnsiTheme="majorBidi" w:cstheme="majorBidi"/>
          <w:sz w:val="28"/>
          <w:szCs w:val="28"/>
        </w:rPr>
        <w:t>0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50EE4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2567 </w:t>
      </w:r>
      <w:r>
        <w:rPr>
          <w:rFonts w:asciiTheme="majorBidi" w:hAnsiTheme="majorBidi" w:cstheme="majorBidi" w:hint="cs"/>
          <w:sz w:val="28"/>
          <w:szCs w:val="28"/>
          <w:cs/>
        </w:rPr>
        <w:t>กลุ่มบริษัทได้จำนองที่ดินพร้อมสิ่งปลูกสร้างบางส่วนของกลุ่มบริษัท และนำเงินฝากประจำของกลุ่มบริษัทเป็นหลักประกันวงเงินสินเชื่อจากสถาบันการเงิน และเงินกู้ยืมระยะยาวจากสถาบันการเงิน ทั้งนี้ กลุ่มบริษัทและบริษัทมีวงเงิน</w:t>
      </w:r>
      <w:r w:rsidRPr="00C90BB7">
        <w:rPr>
          <w:rFonts w:asciiTheme="majorBidi" w:hAnsiTheme="majorBidi" w:cs="Angsana New" w:hint="cs"/>
          <w:sz w:val="28"/>
          <w:szCs w:val="28"/>
          <w:cs/>
        </w:rPr>
        <w:t>สินเชื่อ</w:t>
      </w:r>
      <w:r>
        <w:rPr>
          <w:rFonts w:asciiTheme="majorBidi" w:hAnsiTheme="majorBidi" w:cstheme="majorBidi" w:hint="cs"/>
          <w:sz w:val="28"/>
          <w:szCs w:val="28"/>
          <w:cs/>
        </w:rPr>
        <w:t>ซึ่งยังมิได้เบิกใช้เป็นจำนวนเงินรวม</w:t>
      </w:r>
      <w:r w:rsidR="00022BC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22BC9">
        <w:rPr>
          <w:rFonts w:asciiTheme="majorBidi" w:hAnsiTheme="majorBidi" w:cstheme="majorBidi"/>
          <w:sz w:val="28"/>
          <w:szCs w:val="28"/>
        </w:rPr>
        <w:t>2</w:t>
      </w:r>
      <w:r w:rsidR="004454B9">
        <w:rPr>
          <w:rFonts w:asciiTheme="majorBidi" w:hAnsiTheme="majorBidi" w:cstheme="majorBidi"/>
          <w:sz w:val="28"/>
          <w:szCs w:val="28"/>
        </w:rPr>
        <w:t>4</w:t>
      </w:r>
      <w:r w:rsidR="00933599">
        <w:rPr>
          <w:rFonts w:asciiTheme="majorBidi" w:hAnsiTheme="majorBidi" w:cstheme="majorBidi"/>
          <w:sz w:val="28"/>
          <w:szCs w:val="28"/>
        </w:rPr>
        <w:t>9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022BC9">
        <w:rPr>
          <w:rFonts w:asciiTheme="majorBidi" w:hAnsiTheme="majorBidi" w:cstheme="majorBidi"/>
          <w:sz w:val="28"/>
          <w:szCs w:val="28"/>
        </w:rPr>
        <w:t xml:space="preserve"> 99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ล้านบาท</w:t>
      </w:r>
      <w:r w:rsidR="006B2FE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ตามลำดับ </w:t>
      </w:r>
      <w:r w:rsidRPr="001D755E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E12487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E12487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="003B6612">
        <w:rPr>
          <w:rFonts w:asciiTheme="majorBidi" w:hAnsiTheme="majorBidi" w:cstheme="majorBidi"/>
          <w:i/>
          <w:iCs/>
          <w:sz w:val="28"/>
          <w:szCs w:val="28"/>
          <w:cs/>
        </w:rPr>
        <w:br/>
      </w:r>
      <w:r w:rsidRPr="001D755E">
        <w:rPr>
          <w:rFonts w:asciiTheme="majorBidi" w:hAnsiTheme="majorBidi" w:cstheme="majorBidi"/>
          <w:i/>
          <w:iCs/>
          <w:sz w:val="28"/>
          <w:szCs w:val="28"/>
        </w:rPr>
        <w:t xml:space="preserve">2566: 289 </w:t>
      </w:r>
      <w:r w:rsidRPr="001D755E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ล้านบาท และ </w:t>
      </w:r>
      <w:r w:rsidRPr="001D755E">
        <w:rPr>
          <w:rFonts w:asciiTheme="majorBidi" w:hAnsiTheme="majorBidi" w:cstheme="majorBidi"/>
          <w:i/>
          <w:iCs/>
          <w:sz w:val="28"/>
          <w:szCs w:val="28"/>
        </w:rPr>
        <w:t xml:space="preserve">96 </w:t>
      </w:r>
      <w:r w:rsidRPr="001D755E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="00446B10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ตามลำดับ</w:t>
      </w:r>
      <w:r w:rsidRPr="001D755E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10162A53" w14:textId="17325B50" w:rsidR="00445D99" w:rsidRDefault="00445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A39056C" w14:textId="7481558B" w:rsidR="00DE77A7" w:rsidRPr="002C5020" w:rsidRDefault="003E3505" w:rsidP="00C90BB7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9E206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69CEB650" w14:textId="77777777" w:rsidR="00445D99" w:rsidRPr="008267DB" w:rsidRDefault="00445D99" w:rsidP="008267DB">
      <w:pPr>
        <w:tabs>
          <w:tab w:val="clear" w:pos="907"/>
          <w:tab w:val="left" w:pos="1017"/>
        </w:tabs>
        <w:jc w:val="thaiDistribute"/>
        <w:rPr>
          <w:rFonts w:asciiTheme="majorBidi" w:hAnsiTheme="majorBidi"/>
          <w:sz w:val="28"/>
          <w:szCs w:val="28"/>
          <w:cs/>
        </w:rPr>
      </w:pPr>
    </w:p>
    <w:p w14:paraId="18B6E00E" w14:textId="05A321A6" w:rsidR="009E206A" w:rsidRPr="003439DA" w:rsidRDefault="009E206A" w:rsidP="00C90BB7">
      <w:pPr>
        <w:tabs>
          <w:tab w:val="clear" w:pos="454"/>
        </w:tabs>
        <w:spacing w:line="240" w:lineRule="auto"/>
        <w:ind w:left="513" w:right="-43"/>
        <w:jc w:val="thaiDistribute"/>
        <w:rPr>
          <w:rFonts w:asciiTheme="majorBidi" w:hAnsiTheme="majorBidi" w:cs="Angsana New"/>
          <w:sz w:val="28"/>
          <w:szCs w:val="28"/>
        </w:rPr>
      </w:pPr>
      <w:r w:rsidRPr="00910A16">
        <w:rPr>
          <w:rFonts w:asciiTheme="majorBidi" w:hAnsiTheme="majorBidi" w:cs="Angsana New" w:hint="cs"/>
          <w:sz w:val="28"/>
          <w:szCs w:val="28"/>
          <w:cs/>
        </w:rPr>
        <w:t>ในการประชุม</w:t>
      </w:r>
      <w:r w:rsidRPr="00C90BB7">
        <w:rPr>
          <w:rFonts w:asciiTheme="majorBidi" w:hAnsiTheme="majorBidi" w:cstheme="majorBidi" w:hint="cs"/>
          <w:sz w:val="28"/>
          <w:szCs w:val="28"/>
          <w:cs/>
        </w:rPr>
        <w:t>คณะกรรมการ</w:t>
      </w:r>
      <w:r w:rsidRPr="00910A16">
        <w:rPr>
          <w:rFonts w:asciiTheme="majorBidi" w:hAnsiTheme="majorBidi" w:cs="Angsana New" w:hint="cs"/>
          <w:sz w:val="28"/>
          <w:szCs w:val="28"/>
          <w:cs/>
        </w:rPr>
        <w:t>บริษัทเมื่อวันที่</w:t>
      </w:r>
      <w:r w:rsidRPr="00910A1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267DB">
        <w:rPr>
          <w:rFonts w:asciiTheme="majorBidi" w:hAnsiTheme="majorBidi" w:cs="Angsana New"/>
          <w:sz w:val="28"/>
          <w:szCs w:val="28"/>
        </w:rPr>
        <w:t>14</w:t>
      </w:r>
      <w:r w:rsidRPr="00910A16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>สิงหาคม</w:t>
      </w:r>
      <w:r w:rsidRPr="00910A16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t>2567</w:t>
      </w:r>
      <w:r w:rsidRPr="00910A1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910A16">
        <w:rPr>
          <w:rFonts w:asciiTheme="majorBidi" w:hAnsiTheme="majorBidi" w:cs="Angsana New" w:hint="cs"/>
          <w:sz w:val="28"/>
          <w:szCs w:val="28"/>
          <w:cs/>
        </w:rPr>
        <w:t>คณะกรรมการ</w:t>
      </w:r>
      <w:r>
        <w:rPr>
          <w:rFonts w:asciiTheme="majorBidi" w:hAnsiTheme="majorBidi" w:cs="Angsana New" w:hint="cs"/>
          <w:sz w:val="28"/>
          <w:szCs w:val="28"/>
          <w:cs/>
        </w:rPr>
        <w:t>บริษัทมีมติ</w:t>
      </w:r>
      <w:r w:rsidRPr="003439DA">
        <w:rPr>
          <w:rFonts w:asciiTheme="majorBidi" w:hAnsiTheme="majorBidi" w:cs="Angsana New" w:hint="cs"/>
          <w:sz w:val="28"/>
          <w:szCs w:val="28"/>
          <w:cs/>
        </w:rPr>
        <w:t>อนุมัติจ่ายเงินปันผลระหว่างกาล</w:t>
      </w:r>
      <w:r w:rsidRPr="00074EA6">
        <w:rPr>
          <w:rFonts w:asciiTheme="majorBidi" w:hAnsiTheme="majorBidi" w:cs="Angsana New" w:hint="cs"/>
          <w:spacing w:val="-6"/>
          <w:sz w:val="28"/>
          <w:szCs w:val="28"/>
          <w:cs/>
        </w:rPr>
        <w:t>จากกำไร</w:t>
      </w:r>
      <w:r w:rsidR="00074EA6" w:rsidRPr="00074EA6">
        <w:rPr>
          <w:rFonts w:asciiTheme="majorBidi" w:hAnsiTheme="majorBidi" w:cs="Angsana New" w:hint="cs"/>
          <w:spacing w:val="-6"/>
          <w:sz w:val="28"/>
          <w:szCs w:val="28"/>
          <w:cs/>
        </w:rPr>
        <w:t xml:space="preserve">สุทธิสำหรับงวดหกเดือนสิ้นสุดวันที่ </w:t>
      </w:r>
      <w:r w:rsidR="00074EA6" w:rsidRPr="00074EA6">
        <w:rPr>
          <w:rFonts w:asciiTheme="majorBidi" w:hAnsiTheme="majorBidi" w:cs="Angsana New"/>
          <w:spacing w:val="-6"/>
          <w:sz w:val="28"/>
          <w:szCs w:val="28"/>
        </w:rPr>
        <w:t>30</w:t>
      </w:r>
      <w:r w:rsidR="00074EA6" w:rsidRPr="00074EA6">
        <w:rPr>
          <w:rFonts w:asciiTheme="majorBidi" w:hAnsiTheme="majorBidi" w:cs="Angsana New" w:hint="cs"/>
          <w:spacing w:val="-6"/>
          <w:sz w:val="28"/>
          <w:szCs w:val="28"/>
          <w:cs/>
        </w:rPr>
        <w:t xml:space="preserve"> มิถุนายน </w:t>
      </w:r>
      <w:r w:rsidR="00074EA6" w:rsidRPr="00074EA6">
        <w:rPr>
          <w:rFonts w:asciiTheme="majorBidi" w:hAnsiTheme="majorBidi" w:cs="Angsana New"/>
          <w:spacing w:val="-6"/>
          <w:sz w:val="28"/>
          <w:szCs w:val="28"/>
        </w:rPr>
        <w:t>2567</w:t>
      </w:r>
      <w:r w:rsidRPr="00074EA6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074EA6">
        <w:rPr>
          <w:rFonts w:ascii="Angsana New" w:hAnsi="Angsana New" w:cs="Angsana New" w:hint="cs"/>
          <w:spacing w:val="-6"/>
          <w:sz w:val="28"/>
          <w:szCs w:val="28"/>
          <w:cs/>
        </w:rPr>
        <w:t>ในอัตราหุ้นละ</w:t>
      </w:r>
      <w:r w:rsidRPr="00074EA6">
        <w:rPr>
          <w:rFonts w:asciiTheme="majorBidi" w:hAnsiTheme="majorBidi"/>
          <w:spacing w:val="-6"/>
          <w:sz w:val="28"/>
          <w:szCs w:val="28"/>
        </w:rPr>
        <w:t xml:space="preserve"> </w:t>
      </w:r>
      <w:r w:rsidR="006425BB" w:rsidRPr="00074EA6">
        <w:rPr>
          <w:rFonts w:asciiTheme="majorBidi" w:hAnsiTheme="majorBidi"/>
          <w:spacing w:val="-6"/>
          <w:sz w:val="28"/>
          <w:szCs w:val="28"/>
        </w:rPr>
        <w:t>0.</w:t>
      </w:r>
      <w:r w:rsidR="00894E9D" w:rsidRPr="00074EA6">
        <w:rPr>
          <w:rFonts w:asciiTheme="majorBidi" w:hAnsiTheme="majorBidi"/>
          <w:spacing w:val="-6"/>
          <w:sz w:val="28"/>
          <w:szCs w:val="28"/>
        </w:rPr>
        <w:t>5454</w:t>
      </w:r>
      <w:r w:rsidRPr="00074EA6">
        <w:rPr>
          <w:rFonts w:asciiTheme="majorBidi" w:hAnsiTheme="majorBidi"/>
          <w:spacing w:val="-6"/>
          <w:sz w:val="28"/>
          <w:szCs w:val="28"/>
        </w:rPr>
        <w:t xml:space="preserve"> </w:t>
      </w:r>
      <w:r w:rsidRPr="00074EA6">
        <w:rPr>
          <w:rFonts w:ascii="Angsana New" w:hAnsi="Angsana New" w:cs="Angsana New" w:hint="cs"/>
          <w:spacing w:val="-6"/>
          <w:sz w:val="28"/>
          <w:szCs w:val="28"/>
          <w:cs/>
        </w:rPr>
        <w:t>บาท</w:t>
      </w:r>
      <w:r w:rsidRPr="00074EA6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074EA6">
        <w:rPr>
          <w:rFonts w:ascii="Angsana New" w:hAnsi="Angsana New" w:cs="Angsana New" w:hint="cs"/>
          <w:spacing w:val="-6"/>
          <w:sz w:val="28"/>
          <w:szCs w:val="28"/>
          <w:cs/>
        </w:rPr>
        <w:t>คิดเป็นจำนวนเงิน</w:t>
      </w:r>
      <w:r w:rsidRPr="00074EA6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="00894E9D" w:rsidRPr="00074EA6">
        <w:rPr>
          <w:rFonts w:asciiTheme="majorBidi" w:hAnsiTheme="majorBidi" w:cstheme="majorBidi"/>
          <w:spacing w:val="-6"/>
          <w:sz w:val="28"/>
          <w:szCs w:val="28"/>
        </w:rPr>
        <w:t>179</w:t>
      </w:r>
      <w:r w:rsidR="006425BB" w:rsidRPr="00074EA6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894E9D" w:rsidRPr="00074EA6">
        <w:rPr>
          <w:rFonts w:asciiTheme="majorBidi" w:hAnsiTheme="majorBidi" w:cstheme="majorBidi"/>
          <w:spacing w:val="-6"/>
          <w:sz w:val="28"/>
          <w:szCs w:val="28"/>
        </w:rPr>
        <w:t>20</w:t>
      </w:r>
      <w:r w:rsidRPr="00074EA6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074EA6">
        <w:rPr>
          <w:rFonts w:ascii="Angsana New" w:hAnsi="Angsana New" w:cs="Angsana New" w:hint="cs"/>
          <w:spacing w:val="-6"/>
          <w:sz w:val="28"/>
          <w:szCs w:val="28"/>
          <w:cs/>
        </w:rPr>
        <w:t>ล้านบาท</w:t>
      </w:r>
      <w:r w:rsidRPr="003439DA">
        <w:rPr>
          <w:rFonts w:asciiTheme="majorBidi" w:hAnsiTheme="majorBidi"/>
          <w:sz w:val="28"/>
          <w:szCs w:val="28"/>
          <w:cs/>
        </w:rPr>
        <w:t xml:space="preserve"> </w:t>
      </w:r>
      <w:r w:rsidRPr="003439DA">
        <w:rPr>
          <w:rFonts w:ascii="Angsana New" w:hAnsi="Angsana New" w:cs="Angsana New" w:hint="cs"/>
          <w:sz w:val="28"/>
          <w:szCs w:val="28"/>
          <w:cs/>
        </w:rPr>
        <w:t>เงินปันผลดังกล่าวจะจ่ายให้แก่ผู้ถือหุ้นภายใน</w:t>
      </w:r>
      <w:r w:rsidRPr="003439DA">
        <w:rPr>
          <w:rFonts w:asciiTheme="majorBidi" w:hAnsiTheme="majorBidi"/>
          <w:sz w:val="28"/>
          <w:szCs w:val="28"/>
          <w:cs/>
        </w:rPr>
        <w:t xml:space="preserve"> </w:t>
      </w:r>
      <w:r w:rsidRPr="003439DA">
        <w:rPr>
          <w:rFonts w:asciiTheme="majorBidi" w:hAnsiTheme="majorBidi"/>
          <w:sz w:val="28"/>
          <w:szCs w:val="28"/>
        </w:rPr>
        <w:t>1</w:t>
      </w:r>
      <w:r w:rsidRPr="003439DA">
        <w:rPr>
          <w:rFonts w:asciiTheme="majorBidi" w:hAnsiTheme="majorBidi"/>
          <w:sz w:val="28"/>
          <w:szCs w:val="28"/>
          <w:cs/>
        </w:rPr>
        <w:t xml:space="preserve"> </w:t>
      </w:r>
      <w:r w:rsidRPr="003439DA">
        <w:rPr>
          <w:rFonts w:ascii="Angsana New" w:hAnsi="Angsana New" w:cs="Angsana New" w:hint="cs"/>
          <w:sz w:val="28"/>
          <w:szCs w:val="28"/>
          <w:cs/>
        </w:rPr>
        <w:t>เดือนนับจากวันที่ที่ประชุมคณะกรรมการบริษัทมีมติให้จ่ายปันผล</w:t>
      </w:r>
    </w:p>
    <w:sectPr w:rsidR="009E206A" w:rsidRPr="003439DA" w:rsidSect="00445D99">
      <w:headerReference w:type="default" r:id="rId21"/>
      <w:pgSz w:w="11909" w:h="16834" w:code="9"/>
      <w:pgMar w:top="691" w:right="1109" w:bottom="540" w:left="12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934F2" w14:textId="77777777" w:rsidR="0055299A" w:rsidRDefault="0055299A">
      <w:r>
        <w:separator/>
      </w:r>
    </w:p>
  </w:endnote>
  <w:endnote w:type="continuationSeparator" w:id="0">
    <w:p w14:paraId="7970FFB6" w14:textId="77777777" w:rsidR="0055299A" w:rsidRDefault="0055299A">
      <w:r>
        <w:continuationSeparator/>
      </w:r>
    </w:p>
  </w:endnote>
  <w:endnote w:type="continuationNotice" w:id="1">
    <w:p w14:paraId="7B81104B" w14:textId="77777777" w:rsidR="0055299A" w:rsidRDefault="0055299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296358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8C8852D" w14:textId="346288A1" w:rsidR="00670659" w:rsidRPr="002263DB" w:rsidRDefault="002263DB" w:rsidP="002263D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263D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263D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263D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263D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263D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157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BE116F" w14:textId="77777777" w:rsidR="009C18FE" w:rsidRDefault="009C18FE">
        <w:pPr>
          <w:pStyle w:val="Footer"/>
          <w:jc w:val="center"/>
        </w:pPr>
        <w:r w:rsidRPr="008E1D2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E1D2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E1D2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42DD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E1D2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C898A" w14:textId="742174F7" w:rsidR="00A76CDD" w:rsidRPr="00C827F6" w:rsidRDefault="00A76CDD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2263DB">
      <w:rPr>
        <w:rFonts w:ascii="Angsana New" w:hAnsi="Angsana New"/>
        <w:noProof/>
        <w:sz w:val="30"/>
        <w:szCs w:val="30"/>
        <w:lang w:val="fr-FR"/>
      </w:rPr>
      <w:t>TMANt3-Q2'24-set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="00C42DDF" w:rsidRPr="00C42DDF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451535BE" w14:textId="77777777" w:rsidR="00A76CDD" w:rsidRPr="00C827F6" w:rsidRDefault="00A76CDD">
    <w:pPr>
      <w:pStyle w:val="Footer"/>
      <w:rPr>
        <w:lang w:val="fr-FR"/>
      </w:rPr>
    </w:pPr>
  </w:p>
  <w:p w14:paraId="59BBA638" w14:textId="77777777" w:rsidR="00A76CDD" w:rsidRDefault="00A76CDD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69E60" w14:textId="54A1D9FC" w:rsidR="00503827" w:rsidRPr="00B90A5A" w:rsidRDefault="00503827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2263DB">
      <w:rPr>
        <w:rFonts w:ascii="Angsana New" w:hAnsi="Angsana New"/>
        <w:noProof/>
        <w:sz w:val="30"/>
        <w:szCs w:val="30"/>
      </w:rPr>
      <w:t>TMANt3-Q2'24-set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C42DDF" w:rsidRPr="00C42DDF"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2676A9C2" w14:textId="77777777" w:rsidR="00503827" w:rsidRPr="00B90A5A" w:rsidRDefault="005038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75232" w14:textId="77777777" w:rsidR="0055299A" w:rsidRDefault="0055299A">
      <w:r>
        <w:separator/>
      </w:r>
    </w:p>
  </w:footnote>
  <w:footnote w:type="continuationSeparator" w:id="0">
    <w:p w14:paraId="4006BFE0" w14:textId="77777777" w:rsidR="0055299A" w:rsidRDefault="0055299A">
      <w:r>
        <w:continuationSeparator/>
      </w:r>
    </w:p>
  </w:footnote>
  <w:footnote w:type="continuationNotice" w:id="1">
    <w:p w14:paraId="1D2927ED" w14:textId="77777777" w:rsidR="0055299A" w:rsidRDefault="0055299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1D901" w14:textId="77777777" w:rsidR="00670659" w:rsidRPr="00666D8C" w:rsidRDefault="00670659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 xml:space="preserve">บริษัท ที.แมน </w:t>
    </w:r>
    <w:proofErr w:type="spellStart"/>
    <w:r>
      <w:rPr>
        <w:rFonts w:ascii="Angsana New" w:hAnsi="Angsana New" w:cs="Angsana New"/>
        <w:b/>
        <w:bCs/>
        <w:sz w:val="30"/>
        <w:szCs w:val="30"/>
        <w:cs/>
      </w:rPr>
      <w:t>ฟาร์</w:t>
    </w:r>
    <w:proofErr w:type="spellEnd"/>
    <w:r>
      <w:rPr>
        <w:rFonts w:ascii="Angsana New" w:hAnsi="Angsana New" w:cs="Angsana New"/>
        <w:b/>
        <w:bCs/>
        <w:sz w:val="30"/>
        <w:szCs w:val="30"/>
        <w:cs/>
      </w:rPr>
      <w:t xml:space="preserve">มาซูติคอล จำกัด </w:t>
    </w:r>
    <w:r>
      <w:rPr>
        <w:rFonts w:ascii="Angsana New" w:hAnsi="Angsana New" w:cs="Angsana New"/>
        <w:b/>
        <w:bCs/>
        <w:sz w:val="30"/>
        <w:szCs w:val="30"/>
      </w:rPr>
      <w:t>(</w:t>
    </w:r>
    <w:r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>
      <w:rPr>
        <w:rFonts w:ascii="Angsana New" w:hAnsi="Angsana New" w:cs="Angsana New"/>
        <w:b/>
        <w:bCs/>
        <w:sz w:val="30"/>
        <w:szCs w:val="30"/>
      </w:rPr>
      <w:t>)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3A3EBF06" w14:textId="77777777" w:rsidR="00670659" w:rsidRPr="00666D8C" w:rsidRDefault="00670659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66D8C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66D8C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66D8C">
      <w:rPr>
        <w:rFonts w:ascii="Angsana New" w:hAnsi="Angsana New" w:cs="Angsana New"/>
        <w:b/>
        <w:bCs/>
        <w:sz w:val="30"/>
        <w:szCs w:val="30"/>
        <w:cs/>
      </w:rPr>
      <w:t>การเงินระหว่าง</w:t>
    </w:r>
    <w:r w:rsidRPr="00821D1D">
      <w:rPr>
        <w:rFonts w:ascii="Angsana New" w:hAnsi="Angsana New" w:cs="Angsana New"/>
        <w:b/>
        <w:bCs/>
        <w:sz w:val="30"/>
        <w:szCs w:val="30"/>
        <w:cs/>
      </w:rPr>
      <w:t>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143323D9" w14:textId="77777777" w:rsidR="00670659" w:rsidRPr="003271D1" w:rsidRDefault="00670659" w:rsidP="00A9055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666D8C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0"/>
        <w:szCs w:val="30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 w:rsidRPr="00AB5467">
      <w:rPr>
        <w:rFonts w:ascii="Angsana New" w:hAnsi="Angsana New" w:cs="Angsana New"/>
        <w:sz w:val="30"/>
        <w:szCs w:val="30"/>
        <w:lang w:val="en-US" w:bidi="th-TH"/>
      </w:rPr>
      <w:t>3</w:t>
    </w:r>
    <w:r w:rsidRPr="00285CE2">
      <w:rPr>
        <w:rFonts w:ascii="Angsana New" w:hAnsi="Angsana New" w:cs="Angsana New"/>
        <w:sz w:val="30"/>
        <w:szCs w:val="30"/>
        <w:lang w:val="en-US" w:bidi="th-TH"/>
      </w:rPr>
      <w:t>0</w:t>
    </w:r>
    <w:r>
      <w:rPr>
        <w:rFonts w:ascii="Angsana New" w:hAnsi="Angsana New" w:cs="Angsana New"/>
        <w:sz w:val="30"/>
        <w:szCs w:val="30"/>
        <w:lang w:bidi="th-TH"/>
      </w:rPr>
      <w:t xml:space="preserve"> </w:t>
    </w:r>
    <w:r w:rsidRPr="004D1FE0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มิถุนายน </w:t>
    </w:r>
    <w:r w:rsidRPr="00AB5467">
      <w:rPr>
        <w:rFonts w:ascii="Angsana New" w:hAnsi="Angsana New" w:cs="Angsana New"/>
        <w:sz w:val="30"/>
        <w:szCs w:val="30"/>
        <w:lang w:val="en-US" w:bidi="th-TH"/>
      </w:rPr>
      <w:t>256</w:t>
    </w:r>
    <w:r>
      <w:rPr>
        <w:rFonts w:ascii="Angsana New" w:hAnsi="Angsana New" w:cs="Angsana New"/>
        <w:sz w:val="30"/>
        <w:szCs w:val="30"/>
        <w:lang w:val="en-US" w:bidi="th-TH"/>
      </w:rPr>
      <w:t>7</w:t>
    </w:r>
    <w:r w:rsidRPr="00666D8C">
      <w:rPr>
        <w:rFonts w:ascii="Angsana New" w:hAnsi="Angsana New" w:cs="Angsana New"/>
        <w:b w:val="0"/>
        <w:bCs/>
        <w:sz w:val="30"/>
        <w:szCs w:val="30"/>
        <w:lang w:bidi="th-TH"/>
      </w:rPr>
      <w:t xml:space="preserve"> </w:t>
    </w:r>
    <w:r w:rsidRPr="00765C6C">
      <w:rPr>
        <w:rFonts w:ascii="Angsana New" w:hAnsi="Angsana New" w:cs="Angsana New"/>
        <w:sz w:val="30"/>
        <w:szCs w:val="30"/>
        <w:lang w:bidi="th-TH"/>
      </w:rPr>
      <w:t>(</w:t>
    </w:r>
    <w:r w:rsidRPr="00666D8C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Pr="00765C6C">
      <w:rPr>
        <w:rFonts w:ascii="Angsana New" w:hAnsi="Angsana New" w:cs="Angsana New"/>
        <w:sz w:val="30"/>
        <w:szCs w:val="30"/>
        <w:lang w:bidi="th-TH"/>
      </w:rPr>
      <w:t>)</w:t>
    </w:r>
  </w:p>
  <w:p w14:paraId="08F2E712" w14:textId="77777777" w:rsidR="00670659" w:rsidRPr="009777AF" w:rsidRDefault="00670659" w:rsidP="00A90552">
    <w:pPr>
      <w:pStyle w:val="acctmainheading"/>
      <w:spacing w:after="0" w:line="240" w:lineRule="atLeast"/>
      <w:rPr>
        <w:rFonts w:ascii="Angsana New" w:hAnsi="Angsana New" w:cs="Angsana New"/>
        <w:b w:val="0"/>
        <w:i/>
        <w:szCs w:val="28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F19B1" w14:textId="77777777" w:rsidR="00A76CDD" w:rsidRPr="00FA7747" w:rsidRDefault="00A76CDD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62998D7D" w14:textId="77777777" w:rsidR="00A76CDD" w:rsidRPr="00FA7747" w:rsidRDefault="00A76CDD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37D5EDB8" w14:textId="42780849" w:rsidR="00A76CDD" w:rsidRPr="00410770" w:rsidRDefault="00A76CDD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</w:t>
    </w:r>
    <w:r w:rsidR="00702EC5">
      <w:rPr>
        <w:rFonts w:ascii="Angsana New" w:hAnsi="Angsana New" w:cs="Angsana New"/>
        <w:b w:val="0"/>
        <w:bCs/>
        <w:sz w:val="32"/>
        <w:szCs w:val="32"/>
        <w:cs/>
        <w:lang w:bidi="th-TH"/>
      </w:rPr>
      <w:t>สามเดือน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C42DDF" w:rsidRPr="00C42DDF">
      <w:rPr>
        <w:rFonts w:ascii="Angsana New" w:hAnsi="Angsana New" w:cs="Angsana New"/>
        <w:b w:val="0"/>
        <w:bCs/>
        <w:sz w:val="32"/>
        <w:szCs w:val="32"/>
        <w:lang w:val="en-US" w:bidi="th-TH"/>
      </w:rPr>
      <w:t>3</w:t>
    </w:r>
    <w:r w:rsidR="00C72C92" w:rsidRPr="00C72C92">
      <w:rPr>
        <w:rFonts w:ascii="Angsana New" w:hAnsi="Angsana New" w:cs="Angsana New"/>
        <w:b w:val="0"/>
        <w:bCs/>
        <w:sz w:val="32"/>
        <w:szCs w:val="32"/>
        <w:lang w:val="en-US" w:bidi="th-TH"/>
      </w:rPr>
      <w:t>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กันยายน </w:t>
    </w:r>
    <w:r w:rsidR="00C42DDF" w:rsidRPr="00C42DDF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50D889B" w14:textId="77777777" w:rsidR="00A76CDD" w:rsidRPr="00074891" w:rsidRDefault="00A76CDD" w:rsidP="00713C50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E363C" w14:textId="048E15ED" w:rsidR="007979B7" w:rsidRPr="00666D8C" w:rsidRDefault="007979B7" w:rsidP="007979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 xml:space="preserve">บริษัท ที.แมน ฟาร์มาซูติคอล จำกัด </w:t>
    </w:r>
    <w:r>
      <w:rPr>
        <w:rFonts w:ascii="Angsana New" w:hAnsi="Angsana New" w:cs="Angsana New"/>
        <w:b/>
        <w:bCs/>
        <w:sz w:val="30"/>
        <w:szCs w:val="30"/>
      </w:rPr>
      <w:t>(</w:t>
    </w:r>
    <w:r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>
      <w:rPr>
        <w:rFonts w:ascii="Angsana New" w:hAnsi="Angsana New" w:cs="Angsana New"/>
        <w:b/>
        <w:bCs/>
        <w:sz w:val="30"/>
        <w:szCs w:val="30"/>
      </w:rPr>
      <w:t>)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1CC04CE2" w14:textId="77777777" w:rsidR="00A76CDD" w:rsidRPr="00666D8C" w:rsidRDefault="00A76CDD" w:rsidP="00A76C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66D8C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66D8C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66D8C">
      <w:rPr>
        <w:rFonts w:ascii="Angsana New" w:hAnsi="Angsana New" w:cs="Angsana New"/>
        <w:b/>
        <w:bCs/>
        <w:sz w:val="30"/>
        <w:szCs w:val="30"/>
        <w:cs/>
      </w:rPr>
      <w:t>การเงินระหว่าง</w:t>
    </w:r>
    <w:r w:rsidRPr="00821D1D">
      <w:rPr>
        <w:rFonts w:ascii="Angsana New" w:hAnsi="Angsana New" w:cs="Angsana New"/>
        <w:b/>
        <w:bCs/>
        <w:sz w:val="30"/>
        <w:szCs w:val="30"/>
        <w:cs/>
      </w:rPr>
      <w:t>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18523D17" w14:textId="56D8ED96" w:rsidR="00A76CDD" w:rsidRPr="003271D1" w:rsidRDefault="00C50608" w:rsidP="00A76CD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666D8C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0"/>
        <w:szCs w:val="30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 w:rsidRPr="00AB5467">
      <w:rPr>
        <w:rFonts w:ascii="Angsana New" w:hAnsi="Angsana New" w:cs="Angsana New"/>
        <w:sz w:val="30"/>
        <w:szCs w:val="30"/>
        <w:lang w:val="en-US" w:bidi="th-TH"/>
      </w:rPr>
      <w:t>3</w:t>
    </w:r>
    <w:r w:rsidRPr="00285CE2">
      <w:rPr>
        <w:rFonts w:ascii="Angsana New" w:hAnsi="Angsana New" w:cs="Angsana New"/>
        <w:sz w:val="30"/>
        <w:szCs w:val="30"/>
        <w:lang w:val="en-US" w:bidi="th-TH"/>
      </w:rPr>
      <w:t>0</w:t>
    </w:r>
    <w:r>
      <w:rPr>
        <w:rFonts w:ascii="Angsana New" w:hAnsi="Angsana New" w:cs="Angsana New"/>
        <w:sz w:val="30"/>
        <w:szCs w:val="30"/>
        <w:lang w:bidi="th-TH"/>
      </w:rPr>
      <w:t xml:space="preserve"> </w:t>
    </w:r>
    <w:r w:rsidRPr="004D1FE0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มิถุนายน </w:t>
    </w:r>
    <w:r w:rsidRPr="00AB5467">
      <w:rPr>
        <w:rFonts w:ascii="Angsana New" w:hAnsi="Angsana New" w:cs="Angsana New"/>
        <w:sz w:val="30"/>
        <w:szCs w:val="30"/>
        <w:lang w:val="en-US" w:bidi="th-TH"/>
      </w:rPr>
      <w:t>256</w:t>
    </w:r>
    <w:r>
      <w:rPr>
        <w:rFonts w:ascii="Angsana New" w:hAnsi="Angsana New" w:cs="Angsana New"/>
        <w:sz w:val="30"/>
        <w:szCs w:val="30"/>
        <w:lang w:val="en-US" w:bidi="th-TH"/>
      </w:rPr>
      <w:t>7</w:t>
    </w:r>
    <w:r w:rsidRPr="00666D8C">
      <w:rPr>
        <w:rFonts w:ascii="Angsana New" w:hAnsi="Angsana New" w:cs="Angsana New"/>
        <w:b w:val="0"/>
        <w:bCs/>
        <w:sz w:val="30"/>
        <w:szCs w:val="30"/>
        <w:lang w:bidi="th-TH"/>
      </w:rPr>
      <w:t xml:space="preserve"> </w:t>
    </w:r>
    <w:r w:rsidR="00A76CDD" w:rsidRPr="00A76CDD">
      <w:rPr>
        <w:rFonts w:ascii="Angsana New" w:hAnsi="Angsana New" w:cs="Angsana New"/>
        <w:sz w:val="30"/>
        <w:szCs w:val="30"/>
        <w:lang w:bidi="th-TH"/>
      </w:rPr>
      <w:t>(</w:t>
    </w:r>
    <w:r w:rsidR="00A76CDD" w:rsidRPr="00666D8C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="00A76CDD" w:rsidRPr="00A76CDD">
      <w:rPr>
        <w:rFonts w:ascii="Angsana New" w:hAnsi="Angsana New" w:cs="Angsana New"/>
        <w:sz w:val="30"/>
        <w:szCs w:val="30"/>
        <w:lang w:bidi="th-TH"/>
      </w:rPr>
      <w:t>)</w:t>
    </w:r>
  </w:p>
  <w:p w14:paraId="6C936D5D" w14:textId="77777777" w:rsidR="00A76CDD" w:rsidRPr="00410770" w:rsidRDefault="00A76CDD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07DC3" w14:textId="77777777" w:rsidR="00A76CDD" w:rsidRDefault="00A76CDD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147E6" w14:textId="77777777" w:rsidR="00503827" w:rsidRDefault="0050382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35C89" w14:textId="3E04E7A5" w:rsidR="007979B7" w:rsidRPr="00666D8C" w:rsidRDefault="007979B7" w:rsidP="007979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 xml:space="preserve">บริษัท ที.แมน ฟาร์มาซูติคอล จำกัด </w:t>
    </w:r>
    <w:r>
      <w:rPr>
        <w:rFonts w:ascii="Angsana New" w:hAnsi="Angsana New" w:cs="Angsana New"/>
        <w:b/>
        <w:bCs/>
        <w:sz w:val="30"/>
        <w:szCs w:val="30"/>
      </w:rPr>
      <w:t>(</w:t>
    </w:r>
    <w:r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>
      <w:rPr>
        <w:rFonts w:ascii="Angsana New" w:hAnsi="Angsana New" w:cs="Angsana New"/>
        <w:b/>
        <w:bCs/>
        <w:sz w:val="30"/>
        <w:szCs w:val="30"/>
      </w:rPr>
      <w:t>)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4A8BAA9E" w14:textId="77777777" w:rsidR="00503827" w:rsidRPr="001F313C" w:rsidRDefault="00503827" w:rsidP="0065132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  <w:r w:rsidRPr="001F313C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34A529AF" w14:textId="60F6F8EF" w:rsidR="001F313C" w:rsidRPr="003271D1" w:rsidRDefault="00C50608" w:rsidP="001F313C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666D8C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0"/>
        <w:szCs w:val="30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 w:rsidRPr="00AB5467">
      <w:rPr>
        <w:rFonts w:ascii="Angsana New" w:hAnsi="Angsana New" w:cs="Angsana New"/>
        <w:sz w:val="30"/>
        <w:szCs w:val="30"/>
        <w:lang w:val="en-US" w:bidi="th-TH"/>
      </w:rPr>
      <w:t>3</w:t>
    </w:r>
    <w:r w:rsidRPr="00285CE2">
      <w:rPr>
        <w:rFonts w:ascii="Angsana New" w:hAnsi="Angsana New" w:cs="Angsana New"/>
        <w:sz w:val="30"/>
        <w:szCs w:val="30"/>
        <w:lang w:val="en-US" w:bidi="th-TH"/>
      </w:rPr>
      <w:t>0</w:t>
    </w:r>
    <w:r>
      <w:rPr>
        <w:rFonts w:ascii="Angsana New" w:hAnsi="Angsana New" w:cs="Angsana New"/>
        <w:sz w:val="30"/>
        <w:szCs w:val="30"/>
        <w:lang w:bidi="th-TH"/>
      </w:rPr>
      <w:t xml:space="preserve"> </w:t>
    </w:r>
    <w:r w:rsidRPr="004D1FE0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มิถุนายน </w:t>
    </w:r>
    <w:r w:rsidRPr="00AB5467">
      <w:rPr>
        <w:rFonts w:ascii="Angsana New" w:hAnsi="Angsana New" w:cs="Angsana New"/>
        <w:sz w:val="30"/>
        <w:szCs w:val="30"/>
        <w:lang w:val="en-US" w:bidi="th-TH"/>
      </w:rPr>
      <w:t>256</w:t>
    </w:r>
    <w:r>
      <w:rPr>
        <w:rFonts w:ascii="Angsana New" w:hAnsi="Angsana New" w:cs="Angsana New"/>
        <w:sz w:val="30"/>
        <w:szCs w:val="30"/>
        <w:lang w:val="en-US" w:bidi="th-TH"/>
      </w:rPr>
      <w:t>7</w:t>
    </w:r>
    <w:r w:rsidRPr="00666D8C">
      <w:rPr>
        <w:rFonts w:ascii="Angsana New" w:hAnsi="Angsana New" w:cs="Angsana New"/>
        <w:b w:val="0"/>
        <w:bCs/>
        <w:sz w:val="30"/>
        <w:szCs w:val="30"/>
        <w:lang w:bidi="th-TH"/>
      </w:rPr>
      <w:t xml:space="preserve"> </w:t>
    </w:r>
    <w:r w:rsidR="001F313C" w:rsidRPr="00A76CDD">
      <w:rPr>
        <w:rFonts w:ascii="Angsana New" w:hAnsi="Angsana New" w:cs="Angsana New"/>
        <w:sz w:val="30"/>
        <w:szCs w:val="30"/>
        <w:lang w:bidi="th-TH"/>
      </w:rPr>
      <w:t>(</w:t>
    </w:r>
    <w:r w:rsidR="001F313C" w:rsidRPr="00666D8C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="001F313C" w:rsidRPr="00A76CDD">
      <w:rPr>
        <w:rFonts w:ascii="Angsana New" w:hAnsi="Angsana New" w:cs="Angsana New"/>
        <w:sz w:val="30"/>
        <w:szCs w:val="30"/>
        <w:lang w:bidi="th-TH"/>
      </w:rPr>
      <w:t>)</w:t>
    </w:r>
  </w:p>
  <w:p w14:paraId="5D3EFE74" w14:textId="77777777" w:rsidR="00503827" w:rsidRPr="001F313C" w:rsidRDefault="005038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4"/>
        <w:szCs w:val="24"/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0DD80" w14:textId="77777777" w:rsidR="00503827" w:rsidRDefault="00503827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1CB35" w14:textId="335B4399" w:rsidR="007979B7" w:rsidRPr="00666D8C" w:rsidRDefault="007979B7" w:rsidP="007979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 xml:space="preserve">บริษัท ที.แมน ฟาร์มาซูติคอล จำกัด </w:t>
    </w:r>
    <w:r>
      <w:rPr>
        <w:rFonts w:ascii="Angsana New" w:hAnsi="Angsana New" w:cs="Angsana New"/>
        <w:b/>
        <w:bCs/>
        <w:sz w:val="30"/>
        <w:szCs w:val="30"/>
      </w:rPr>
      <w:t>(</w:t>
    </w:r>
    <w:r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>
      <w:rPr>
        <w:rFonts w:ascii="Angsana New" w:hAnsi="Angsana New" w:cs="Angsana New"/>
        <w:b/>
        <w:bCs/>
        <w:sz w:val="30"/>
        <w:szCs w:val="30"/>
      </w:rPr>
      <w:t>)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6BF2323D" w14:textId="77777777" w:rsidR="00A76CDD" w:rsidRPr="00666D8C" w:rsidRDefault="00A76CDD" w:rsidP="00A76C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66D8C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66D8C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66D8C">
      <w:rPr>
        <w:rFonts w:ascii="Angsana New" w:hAnsi="Angsana New" w:cs="Angsana New"/>
        <w:b/>
        <w:bCs/>
        <w:sz w:val="30"/>
        <w:szCs w:val="30"/>
        <w:cs/>
      </w:rPr>
      <w:t>การเงินระหว่าง</w:t>
    </w:r>
    <w:r w:rsidRPr="00821D1D">
      <w:rPr>
        <w:rFonts w:ascii="Angsana New" w:hAnsi="Angsana New" w:cs="Angsana New"/>
        <w:b/>
        <w:bCs/>
        <w:sz w:val="30"/>
        <w:szCs w:val="30"/>
        <w:cs/>
      </w:rPr>
      <w:t>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457E2F1E" w14:textId="38F32D2C" w:rsidR="00A76CDD" w:rsidRPr="000A32BC" w:rsidRDefault="00C50608" w:rsidP="00A76CDD">
    <w:pPr>
      <w:pStyle w:val="acctmainheading"/>
      <w:spacing w:after="0" w:line="240" w:lineRule="atLeast"/>
      <w:rPr>
        <w:rFonts w:ascii="Angsana New" w:hAnsi="Angsana New" w:cs="Angsana New"/>
        <w:sz w:val="30"/>
        <w:szCs w:val="30"/>
        <w:lang w:val="en-US" w:bidi="th-TH"/>
      </w:rPr>
    </w:pPr>
    <w:r w:rsidRPr="00666D8C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0"/>
        <w:szCs w:val="30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 w:rsidRPr="00AB5467">
      <w:rPr>
        <w:rFonts w:ascii="Angsana New" w:hAnsi="Angsana New" w:cs="Angsana New"/>
        <w:sz w:val="30"/>
        <w:szCs w:val="30"/>
        <w:lang w:val="en-US" w:bidi="th-TH"/>
      </w:rPr>
      <w:t>3</w:t>
    </w:r>
    <w:r w:rsidRPr="00285CE2">
      <w:rPr>
        <w:rFonts w:ascii="Angsana New" w:hAnsi="Angsana New" w:cs="Angsana New"/>
        <w:sz w:val="30"/>
        <w:szCs w:val="30"/>
        <w:lang w:val="en-US" w:bidi="th-TH"/>
      </w:rPr>
      <w:t>0</w:t>
    </w:r>
    <w:r>
      <w:rPr>
        <w:rFonts w:ascii="Angsana New" w:hAnsi="Angsana New" w:cs="Angsana New"/>
        <w:sz w:val="30"/>
        <w:szCs w:val="30"/>
        <w:lang w:bidi="th-TH"/>
      </w:rPr>
      <w:t xml:space="preserve"> </w:t>
    </w:r>
    <w:r w:rsidRPr="004D1FE0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มิถุนายน </w:t>
    </w:r>
    <w:r w:rsidRPr="00AB5467">
      <w:rPr>
        <w:rFonts w:ascii="Angsana New" w:hAnsi="Angsana New" w:cs="Angsana New"/>
        <w:sz w:val="30"/>
        <w:szCs w:val="30"/>
        <w:lang w:val="en-US" w:bidi="th-TH"/>
      </w:rPr>
      <w:t>256</w:t>
    </w:r>
    <w:r>
      <w:rPr>
        <w:rFonts w:ascii="Angsana New" w:hAnsi="Angsana New" w:cs="Angsana New"/>
        <w:sz w:val="30"/>
        <w:szCs w:val="30"/>
        <w:lang w:val="en-US" w:bidi="th-TH"/>
      </w:rPr>
      <w:t>7</w:t>
    </w:r>
    <w:r w:rsidRPr="00666D8C">
      <w:rPr>
        <w:rFonts w:ascii="Angsana New" w:hAnsi="Angsana New" w:cs="Angsana New"/>
        <w:b w:val="0"/>
        <w:bCs/>
        <w:sz w:val="30"/>
        <w:szCs w:val="30"/>
        <w:lang w:bidi="th-TH"/>
      </w:rPr>
      <w:t xml:space="preserve"> </w:t>
    </w:r>
    <w:r w:rsidR="00A76CDD" w:rsidRPr="00A76CDD">
      <w:rPr>
        <w:rFonts w:ascii="Angsana New" w:hAnsi="Angsana New" w:cs="Angsana New"/>
        <w:sz w:val="30"/>
        <w:szCs w:val="30"/>
        <w:lang w:bidi="th-TH"/>
      </w:rPr>
      <w:t>(</w:t>
    </w:r>
    <w:r w:rsidR="00A76CDD" w:rsidRPr="00666D8C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="00A76CDD" w:rsidRPr="00A76CDD">
      <w:rPr>
        <w:rFonts w:ascii="Angsana New" w:hAnsi="Angsana New" w:cs="Angsana New"/>
        <w:sz w:val="30"/>
        <w:szCs w:val="30"/>
        <w:lang w:bidi="th-TH"/>
      </w:rPr>
      <w:t>)</w:t>
    </w:r>
  </w:p>
  <w:p w14:paraId="2EAED60C" w14:textId="77777777" w:rsidR="0031573A" w:rsidRPr="00410770" w:rsidRDefault="0031573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67D0E05"/>
    <w:multiLevelType w:val="multilevel"/>
    <w:tmpl w:val="4D3C55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thaiLetters"/>
      <w:lvlText w:val="(%3)"/>
      <w:lvlJc w:val="left"/>
      <w:pPr>
        <w:tabs>
          <w:tab w:val="num" w:pos="1020"/>
        </w:tabs>
        <w:ind w:left="1020" w:hanging="340"/>
      </w:pPr>
      <w:rPr>
        <w:rFonts w:hint="default"/>
        <w:b w:val="0"/>
        <w:bCs w:val="0"/>
        <w:sz w:val="30"/>
        <w:szCs w:val="30"/>
        <w:lang w:val="en-GB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6137A6A"/>
    <w:multiLevelType w:val="hybridMultilevel"/>
    <w:tmpl w:val="0F5C9F2C"/>
    <w:lvl w:ilvl="0" w:tplc="9E14F22C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66E21B2"/>
    <w:multiLevelType w:val="hybridMultilevel"/>
    <w:tmpl w:val="CC488026"/>
    <w:lvl w:ilvl="0" w:tplc="F6A6C5E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8BCA2A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A2161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8C717BA"/>
    <w:multiLevelType w:val="hybridMultilevel"/>
    <w:tmpl w:val="04B847A0"/>
    <w:name w:val="KIDS"/>
    <w:lvl w:ilvl="0" w:tplc="A920D6AA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0998"/>
    <w:multiLevelType w:val="multilevel"/>
    <w:tmpl w:val="2A1610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7654A85"/>
    <w:multiLevelType w:val="hybridMultilevel"/>
    <w:tmpl w:val="7952C558"/>
    <w:lvl w:ilvl="0" w:tplc="D5CC8CCC">
      <w:start w:val="123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D5CC8CCC">
      <w:start w:val="123"/>
      <w:numFmt w:val="bullet"/>
      <w:lvlText w:val="-"/>
      <w:lvlJc w:val="left"/>
      <w:pPr>
        <w:ind w:left="207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4" w15:restartNumberingAfterBreak="0">
    <w:nsid w:val="37B435F8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2587645"/>
    <w:multiLevelType w:val="multilevel"/>
    <w:tmpl w:val="8BCA2A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5C5617C2"/>
    <w:multiLevelType w:val="hybridMultilevel"/>
    <w:tmpl w:val="40D490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0" w15:restartNumberingAfterBreak="0">
    <w:nsid w:val="73DB7920"/>
    <w:multiLevelType w:val="hybridMultilevel"/>
    <w:tmpl w:val="0C0EBF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17"/>
  </w:num>
  <w:num w:numId="4">
    <w:abstractNumId w:val="19"/>
  </w:num>
  <w:num w:numId="5">
    <w:abstractNumId w:val="6"/>
  </w:num>
  <w:num w:numId="6">
    <w:abstractNumId w:val="1"/>
  </w:num>
  <w:num w:numId="7">
    <w:abstractNumId w:val="5"/>
  </w:num>
  <w:num w:numId="8">
    <w:abstractNumId w:val="2"/>
  </w:num>
  <w:num w:numId="9">
    <w:abstractNumId w:val="15"/>
  </w:num>
  <w:num w:numId="10">
    <w:abstractNumId w:val="8"/>
  </w:num>
  <w:num w:numId="11">
    <w:abstractNumId w:val="12"/>
  </w:num>
  <w:num w:numId="12">
    <w:abstractNumId w:val="11"/>
  </w:num>
  <w:num w:numId="13">
    <w:abstractNumId w:val="16"/>
  </w:num>
  <w:num w:numId="14">
    <w:abstractNumId w:val="14"/>
  </w:num>
  <w:num w:numId="15">
    <w:abstractNumId w:val="13"/>
  </w:num>
  <w:num w:numId="16">
    <w:abstractNumId w:val="21"/>
  </w:num>
  <w:num w:numId="17">
    <w:abstractNumId w:val="0"/>
  </w:num>
  <w:num w:numId="18">
    <w:abstractNumId w:val="0"/>
  </w:num>
  <w:num w:numId="19">
    <w:abstractNumId w:val="9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10"/>
  </w:num>
  <w:num w:numId="25">
    <w:abstractNumId w:val="4"/>
  </w:num>
  <w:num w:numId="26">
    <w:abstractNumId w:val="0"/>
  </w:num>
  <w:num w:numId="27">
    <w:abstractNumId w:val="0"/>
  </w:num>
  <w:num w:numId="28">
    <w:abstractNumId w:val="18"/>
  </w:num>
  <w:num w:numId="29">
    <w:abstractNumId w:val="20"/>
  </w:num>
  <w:num w:numId="30">
    <w:abstractNumId w:val="7"/>
  </w:num>
  <w:num w:numId="31">
    <w:abstractNumId w:val="0"/>
  </w:num>
  <w:num w:numId="32">
    <w:abstractNumId w:val="0"/>
  </w:num>
  <w:num w:numId="33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BE2"/>
    <w:rsid w:val="000015A1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891"/>
    <w:rsid w:val="000039AE"/>
    <w:rsid w:val="00003B1E"/>
    <w:rsid w:val="00003F24"/>
    <w:rsid w:val="0000435C"/>
    <w:rsid w:val="0000464A"/>
    <w:rsid w:val="00004819"/>
    <w:rsid w:val="00004A86"/>
    <w:rsid w:val="00005185"/>
    <w:rsid w:val="00005434"/>
    <w:rsid w:val="000054CC"/>
    <w:rsid w:val="00005ACB"/>
    <w:rsid w:val="00005B6F"/>
    <w:rsid w:val="00005BAB"/>
    <w:rsid w:val="00005D4F"/>
    <w:rsid w:val="00005DC0"/>
    <w:rsid w:val="00006121"/>
    <w:rsid w:val="00006390"/>
    <w:rsid w:val="000064DE"/>
    <w:rsid w:val="00006518"/>
    <w:rsid w:val="00006690"/>
    <w:rsid w:val="000066A1"/>
    <w:rsid w:val="00006B52"/>
    <w:rsid w:val="00007873"/>
    <w:rsid w:val="00007B57"/>
    <w:rsid w:val="00007EE9"/>
    <w:rsid w:val="00007F8E"/>
    <w:rsid w:val="00010374"/>
    <w:rsid w:val="00010738"/>
    <w:rsid w:val="000112EE"/>
    <w:rsid w:val="000115FB"/>
    <w:rsid w:val="0001192B"/>
    <w:rsid w:val="00012E83"/>
    <w:rsid w:val="0001324D"/>
    <w:rsid w:val="000135F7"/>
    <w:rsid w:val="0001364C"/>
    <w:rsid w:val="0001367E"/>
    <w:rsid w:val="0001370F"/>
    <w:rsid w:val="00013716"/>
    <w:rsid w:val="00013C02"/>
    <w:rsid w:val="000149D1"/>
    <w:rsid w:val="00014A12"/>
    <w:rsid w:val="00014A4A"/>
    <w:rsid w:val="000156CC"/>
    <w:rsid w:val="0001596B"/>
    <w:rsid w:val="000159ED"/>
    <w:rsid w:val="00015A3D"/>
    <w:rsid w:val="00015C52"/>
    <w:rsid w:val="00015E7A"/>
    <w:rsid w:val="000160A4"/>
    <w:rsid w:val="00016254"/>
    <w:rsid w:val="000165EA"/>
    <w:rsid w:val="000167EF"/>
    <w:rsid w:val="00016879"/>
    <w:rsid w:val="00016E14"/>
    <w:rsid w:val="000171CC"/>
    <w:rsid w:val="000172C5"/>
    <w:rsid w:val="00017563"/>
    <w:rsid w:val="000179E4"/>
    <w:rsid w:val="000179F5"/>
    <w:rsid w:val="00020021"/>
    <w:rsid w:val="00020144"/>
    <w:rsid w:val="000204D0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BC9"/>
    <w:rsid w:val="00022CE8"/>
    <w:rsid w:val="00023CE6"/>
    <w:rsid w:val="00023DFC"/>
    <w:rsid w:val="00024304"/>
    <w:rsid w:val="000243CE"/>
    <w:rsid w:val="00024953"/>
    <w:rsid w:val="00024B71"/>
    <w:rsid w:val="00024F30"/>
    <w:rsid w:val="000251EE"/>
    <w:rsid w:val="00025287"/>
    <w:rsid w:val="00025AA3"/>
    <w:rsid w:val="00025B1F"/>
    <w:rsid w:val="00025B80"/>
    <w:rsid w:val="00026132"/>
    <w:rsid w:val="000261DD"/>
    <w:rsid w:val="0002634E"/>
    <w:rsid w:val="0002666D"/>
    <w:rsid w:val="00026B06"/>
    <w:rsid w:val="00026FDC"/>
    <w:rsid w:val="0002732F"/>
    <w:rsid w:val="0002763F"/>
    <w:rsid w:val="00027A4F"/>
    <w:rsid w:val="00027BD5"/>
    <w:rsid w:val="00027E00"/>
    <w:rsid w:val="00027ED2"/>
    <w:rsid w:val="0003010E"/>
    <w:rsid w:val="00030329"/>
    <w:rsid w:val="00030579"/>
    <w:rsid w:val="000307FB"/>
    <w:rsid w:val="00031583"/>
    <w:rsid w:val="000315C3"/>
    <w:rsid w:val="000316A7"/>
    <w:rsid w:val="00031980"/>
    <w:rsid w:val="00031A44"/>
    <w:rsid w:val="00031ADE"/>
    <w:rsid w:val="00031F4C"/>
    <w:rsid w:val="0003250C"/>
    <w:rsid w:val="00032ABF"/>
    <w:rsid w:val="00032FC5"/>
    <w:rsid w:val="0003340E"/>
    <w:rsid w:val="00033483"/>
    <w:rsid w:val="000339D5"/>
    <w:rsid w:val="00033D3C"/>
    <w:rsid w:val="00033EFB"/>
    <w:rsid w:val="0003464D"/>
    <w:rsid w:val="0003495C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6576"/>
    <w:rsid w:val="00036714"/>
    <w:rsid w:val="000367E5"/>
    <w:rsid w:val="000367ED"/>
    <w:rsid w:val="00036C21"/>
    <w:rsid w:val="00036C24"/>
    <w:rsid w:val="00036E95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325"/>
    <w:rsid w:val="000425EC"/>
    <w:rsid w:val="00042ACF"/>
    <w:rsid w:val="00042B99"/>
    <w:rsid w:val="00042CA0"/>
    <w:rsid w:val="00042F74"/>
    <w:rsid w:val="0004334B"/>
    <w:rsid w:val="00043355"/>
    <w:rsid w:val="000434F1"/>
    <w:rsid w:val="000437CB"/>
    <w:rsid w:val="00043DDD"/>
    <w:rsid w:val="00043EF5"/>
    <w:rsid w:val="0004445C"/>
    <w:rsid w:val="000444A8"/>
    <w:rsid w:val="00044500"/>
    <w:rsid w:val="00044872"/>
    <w:rsid w:val="00044D24"/>
    <w:rsid w:val="00044DAA"/>
    <w:rsid w:val="00045154"/>
    <w:rsid w:val="00045740"/>
    <w:rsid w:val="00045BC3"/>
    <w:rsid w:val="00045E6A"/>
    <w:rsid w:val="000463AC"/>
    <w:rsid w:val="00046429"/>
    <w:rsid w:val="0004661A"/>
    <w:rsid w:val="00046F48"/>
    <w:rsid w:val="00047017"/>
    <w:rsid w:val="00047B8F"/>
    <w:rsid w:val="0005031A"/>
    <w:rsid w:val="000505AE"/>
    <w:rsid w:val="0005062C"/>
    <w:rsid w:val="0005087C"/>
    <w:rsid w:val="00050935"/>
    <w:rsid w:val="00050BEF"/>
    <w:rsid w:val="00050C98"/>
    <w:rsid w:val="00050DDE"/>
    <w:rsid w:val="00050FF8"/>
    <w:rsid w:val="00051417"/>
    <w:rsid w:val="000518C8"/>
    <w:rsid w:val="000519C9"/>
    <w:rsid w:val="00051D74"/>
    <w:rsid w:val="00051E25"/>
    <w:rsid w:val="00051F69"/>
    <w:rsid w:val="00052204"/>
    <w:rsid w:val="00052251"/>
    <w:rsid w:val="000527D9"/>
    <w:rsid w:val="000528EF"/>
    <w:rsid w:val="000529F4"/>
    <w:rsid w:val="00052EB3"/>
    <w:rsid w:val="00052FF6"/>
    <w:rsid w:val="00053483"/>
    <w:rsid w:val="00054221"/>
    <w:rsid w:val="00054433"/>
    <w:rsid w:val="00054663"/>
    <w:rsid w:val="00054DD4"/>
    <w:rsid w:val="000553C1"/>
    <w:rsid w:val="0005542F"/>
    <w:rsid w:val="0005550E"/>
    <w:rsid w:val="00055589"/>
    <w:rsid w:val="000555B9"/>
    <w:rsid w:val="000558C4"/>
    <w:rsid w:val="00055F28"/>
    <w:rsid w:val="00055F34"/>
    <w:rsid w:val="00056664"/>
    <w:rsid w:val="000569A6"/>
    <w:rsid w:val="00056AB5"/>
    <w:rsid w:val="00056DFE"/>
    <w:rsid w:val="00056F2D"/>
    <w:rsid w:val="000570A0"/>
    <w:rsid w:val="00057A0E"/>
    <w:rsid w:val="00057AD1"/>
    <w:rsid w:val="00057C08"/>
    <w:rsid w:val="00057E98"/>
    <w:rsid w:val="000607AD"/>
    <w:rsid w:val="00060870"/>
    <w:rsid w:val="00060AB1"/>
    <w:rsid w:val="00060D01"/>
    <w:rsid w:val="00061623"/>
    <w:rsid w:val="0006165F"/>
    <w:rsid w:val="000616BD"/>
    <w:rsid w:val="00061955"/>
    <w:rsid w:val="00061A77"/>
    <w:rsid w:val="00061ACE"/>
    <w:rsid w:val="00061B0E"/>
    <w:rsid w:val="00061CDD"/>
    <w:rsid w:val="00061E0B"/>
    <w:rsid w:val="00062766"/>
    <w:rsid w:val="0006276B"/>
    <w:rsid w:val="000629BD"/>
    <w:rsid w:val="00062A11"/>
    <w:rsid w:val="00062B25"/>
    <w:rsid w:val="00062BC1"/>
    <w:rsid w:val="0006324D"/>
    <w:rsid w:val="000632B1"/>
    <w:rsid w:val="000632F6"/>
    <w:rsid w:val="000639A9"/>
    <w:rsid w:val="00063A6E"/>
    <w:rsid w:val="00063DC3"/>
    <w:rsid w:val="00063EC0"/>
    <w:rsid w:val="000640C2"/>
    <w:rsid w:val="000641F4"/>
    <w:rsid w:val="000643EC"/>
    <w:rsid w:val="00064837"/>
    <w:rsid w:val="00064DF1"/>
    <w:rsid w:val="00065008"/>
    <w:rsid w:val="00065061"/>
    <w:rsid w:val="0006537A"/>
    <w:rsid w:val="000654B1"/>
    <w:rsid w:val="00065604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4C2"/>
    <w:rsid w:val="000675C1"/>
    <w:rsid w:val="000675C4"/>
    <w:rsid w:val="0006774B"/>
    <w:rsid w:val="000677AC"/>
    <w:rsid w:val="00067BEB"/>
    <w:rsid w:val="000704B7"/>
    <w:rsid w:val="00070559"/>
    <w:rsid w:val="0007075C"/>
    <w:rsid w:val="000708C8"/>
    <w:rsid w:val="000708D6"/>
    <w:rsid w:val="00070C82"/>
    <w:rsid w:val="00071020"/>
    <w:rsid w:val="000719EE"/>
    <w:rsid w:val="00071A3A"/>
    <w:rsid w:val="00071C80"/>
    <w:rsid w:val="00071E82"/>
    <w:rsid w:val="00072132"/>
    <w:rsid w:val="00072552"/>
    <w:rsid w:val="000726DB"/>
    <w:rsid w:val="00072A47"/>
    <w:rsid w:val="00072FF9"/>
    <w:rsid w:val="000732DB"/>
    <w:rsid w:val="00073367"/>
    <w:rsid w:val="000736E0"/>
    <w:rsid w:val="00073C23"/>
    <w:rsid w:val="00073E62"/>
    <w:rsid w:val="00073EED"/>
    <w:rsid w:val="00074621"/>
    <w:rsid w:val="00074727"/>
    <w:rsid w:val="00074891"/>
    <w:rsid w:val="00074AF2"/>
    <w:rsid w:val="00074BBC"/>
    <w:rsid w:val="00074D50"/>
    <w:rsid w:val="00074EA6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170"/>
    <w:rsid w:val="00076BDC"/>
    <w:rsid w:val="00076E25"/>
    <w:rsid w:val="00077245"/>
    <w:rsid w:val="000779B6"/>
    <w:rsid w:val="00077E11"/>
    <w:rsid w:val="00077F9C"/>
    <w:rsid w:val="00080A5F"/>
    <w:rsid w:val="0008106E"/>
    <w:rsid w:val="0008157C"/>
    <w:rsid w:val="00081947"/>
    <w:rsid w:val="000819B2"/>
    <w:rsid w:val="00081EEF"/>
    <w:rsid w:val="00081F3B"/>
    <w:rsid w:val="00081F88"/>
    <w:rsid w:val="00082360"/>
    <w:rsid w:val="000826F9"/>
    <w:rsid w:val="00082881"/>
    <w:rsid w:val="00082944"/>
    <w:rsid w:val="00083497"/>
    <w:rsid w:val="000838C3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0D8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0B"/>
    <w:rsid w:val="000911C3"/>
    <w:rsid w:val="000913A0"/>
    <w:rsid w:val="00092224"/>
    <w:rsid w:val="000926A7"/>
    <w:rsid w:val="00092B09"/>
    <w:rsid w:val="00092BAE"/>
    <w:rsid w:val="00092EEE"/>
    <w:rsid w:val="0009316C"/>
    <w:rsid w:val="000931F5"/>
    <w:rsid w:val="0009353D"/>
    <w:rsid w:val="00093B30"/>
    <w:rsid w:val="00093B78"/>
    <w:rsid w:val="000941C0"/>
    <w:rsid w:val="0009469C"/>
    <w:rsid w:val="0009470A"/>
    <w:rsid w:val="00094BAF"/>
    <w:rsid w:val="00094D1B"/>
    <w:rsid w:val="00094E2F"/>
    <w:rsid w:val="00094FB4"/>
    <w:rsid w:val="00095A5F"/>
    <w:rsid w:val="00095B3D"/>
    <w:rsid w:val="00095E09"/>
    <w:rsid w:val="00095E95"/>
    <w:rsid w:val="00096268"/>
    <w:rsid w:val="000967D6"/>
    <w:rsid w:val="00096A7A"/>
    <w:rsid w:val="00096A8E"/>
    <w:rsid w:val="00096F65"/>
    <w:rsid w:val="00097067"/>
    <w:rsid w:val="000970FD"/>
    <w:rsid w:val="00097506"/>
    <w:rsid w:val="00097659"/>
    <w:rsid w:val="000A0559"/>
    <w:rsid w:val="000A06B8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01D"/>
    <w:rsid w:val="000A203C"/>
    <w:rsid w:val="000A2225"/>
    <w:rsid w:val="000A26A7"/>
    <w:rsid w:val="000A28AB"/>
    <w:rsid w:val="000A29F1"/>
    <w:rsid w:val="000A3093"/>
    <w:rsid w:val="000A32BC"/>
    <w:rsid w:val="000A37E2"/>
    <w:rsid w:val="000A390B"/>
    <w:rsid w:val="000A398B"/>
    <w:rsid w:val="000A4071"/>
    <w:rsid w:val="000A4114"/>
    <w:rsid w:val="000A42BF"/>
    <w:rsid w:val="000A4553"/>
    <w:rsid w:val="000A4763"/>
    <w:rsid w:val="000A4B0B"/>
    <w:rsid w:val="000A4C2E"/>
    <w:rsid w:val="000A4D19"/>
    <w:rsid w:val="000A50C8"/>
    <w:rsid w:val="000A534B"/>
    <w:rsid w:val="000A5401"/>
    <w:rsid w:val="000A63C4"/>
    <w:rsid w:val="000A64E6"/>
    <w:rsid w:val="000A6842"/>
    <w:rsid w:val="000A6A51"/>
    <w:rsid w:val="000A6B33"/>
    <w:rsid w:val="000A6D5A"/>
    <w:rsid w:val="000A6E57"/>
    <w:rsid w:val="000A6F12"/>
    <w:rsid w:val="000A706D"/>
    <w:rsid w:val="000A74A7"/>
    <w:rsid w:val="000A7635"/>
    <w:rsid w:val="000A78E1"/>
    <w:rsid w:val="000A79CC"/>
    <w:rsid w:val="000A7B48"/>
    <w:rsid w:val="000A7C89"/>
    <w:rsid w:val="000A7CD7"/>
    <w:rsid w:val="000A7DB4"/>
    <w:rsid w:val="000B00A5"/>
    <w:rsid w:val="000B09DC"/>
    <w:rsid w:val="000B0D32"/>
    <w:rsid w:val="000B1006"/>
    <w:rsid w:val="000B132A"/>
    <w:rsid w:val="000B140D"/>
    <w:rsid w:val="000B142E"/>
    <w:rsid w:val="000B14A1"/>
    <w:rsid w:val="000B1666"/>
    <w:rsid w:val="000B1C16"/>
    <w:rsid w:val="000B1CB1"/>
    <w:rsid w:val="000B21CA"/>
    <w:rsid w:val="000B268E"/>
    <w:rsid w:val="000B287F"/>
    <w:rsid w:val="000B33FE"/>
    <w:rsid w:val="000B3D85"/>
    <w:rsid w:val="000B3DCD"/>
    <w:rsid w:val="000B44E3"/>
    <w:rsid w:val="000B4D54"/>
    <w:rsid w:val="000B4D87"/>
    <w:rsid w:val="000B4F74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FC3"/>
    <w:rsid w:val="000B6FD3"/>
    <w:rsid w:val="000B7081"/>
    <w:rsid w:val="000B7292"/>
    <w:rsid w:val="000B7375"/>
    <w:rsid w:val="000B74CF"/>
    <w:rsid w:val="000B7961"/>
    <w:rsid w:val="000B7DFA"/>
    <w:rsid w:val="000C00BB"/>
    <w:rsid w:val="000C0354"/>
    <w:rsid w:val="000C0362"/>
    <w:rsid w:val="000C0738"/>
    <w:rsid w:val="000C09D7"/>
    <w:rsid w:val="000C0B62"/>
    <w:rsid w:val="000C0CD4"/>
    <w:rsid w:val="000C0D1C"/>
    <w:rsid w:val="000C0DBC"/>
    <w:rsid w:val="000C0E68"/>
    <w:rsid w:val="000C1276"/>
    <w:rsid w:val="000C135C"/>
    <w:rsid w:val="000C1387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6C2"/>
    <w:rsid w:val="000C2B77"/>
    <w:rsid w:val="000C2DF8"/>
    <w:rsid w:val="000C3273"/>
    <w:rsid w:val="000C3646"/>
    <w:rsid w:val="000C3693"/>
    <w:rsid w:val="000C38FA"/>
    <w:rsid w:val="000C3CF9"/>
    <w:rsid w:val="000C3DA0"/>
    <w:rsid w:val="000C3E3E"/>
    <w:rsid w:val="000C41C4"/>
    <w:rsid w:val="000C431B"/>
    <w:rsid w:val="000C451D"/>
    <w:rsid w:val="000C45B1"/>
    <w:rsid w:val="000C49CD"/>
    <w:rsid w:val="000C4ACA"/>
    <w:rsid w:val="000C4CAA"/>
    <w:rsid w:val="000C4DF0"/>
    <w:rsid w:val="000C5243"/>
    <w:rsid w:val="000C5376"/>
    <w:rsid w:val="000C539F"/>
    <w:rsid w:val="000C582A"/>
    <w:rsid w:val="000C5D19"/>
    <w:rsid w:val="000C5EB5"/>
    <w:rsid w:val="000C6330"/>
    <w:rsid w:val="000C633A"/>
    <w:rsid w:val="000C66FC"/>
    <w:rsid w:val="000C698D"/>
    <w:rsid w:val="000C6AB3"/>
    <w:rsid w:val="000C6B3B"/>
    <w:rsid w:val="000C6DDD"/>
    <w:rsid w:val="000C6F4D"/>
    <w:rsid w:val="000C7237"/>
    <w:rsid w:val="000C792E"/>
    <w:rsid w:val="000C7C98"/>
    <w:rsid w:val="000C7D97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947"/>
    <w:rsid w:val="000D1979"/>
    <w:rsid w:val="000D1F12"/>
    <w:rsid w:val="000D2500"/>
    <w:rsid w:val="000D262E"/>
    <w:rsid w:val="000D29C0"/>
    <w:rsid w:val="000D2D38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565"/>
    <w:rsid w:val="000D5A77"/>
    <w:rsid w:val="000D5A9D"/>
    <w:rsid w:val="000D6054"/>
    <w:rsid w:val="000D614D"/>
    <w:rsid w:val="000D6183"/>
    <w:rsid w:val="000D61FF"/>
    <w:rsid w:val="000D6590"/>
    <w:rsid w:val="000D6696"/>
    <w:rsid w:val="000D66BA"/>
    <w:rsid w:val="000D6971"/>
    <w:rsid w:val="000D6F8E"/>
    <w:rsid w:val="000D6FB3"/>
    <w:rsid w:val="000D7072"/>
    <w:rsid w:val="000D71CC"/>
    <w:rsid w:val="000E015E"/>
    <w:rsid w:val="000E024A"/>
    <w:rsid w:val="000E0498"/>
    <w:rsid w:val="000E0629"/>
    <w:rsid w:val="000E069E"/>
    <w:rsid w:val="000E0BB8"/>
    <w:rsid w:val="000E0F5D"/>
    <w:rsid w:val="000E10DB"/>
    <w:rsid w:val="000E14C0"/>
    <w:rsid w:val="000E16D7"/>
    <w:rsid w:val="000E1BF7"/>
    <w:rsid w:val="000E228E"/>
    <w:rsid w:val="000E23F3"/>
    <w:rsid w:val="000E2710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6F3"/>
    <w:rsid w:val="000E4BD7"/>
    <w:rsid w:val="000E526A"/>
    <w:rsid w:val="000E54C4"/>
    <w:rsid w:val="000E5601"/>
    <w:rsid w:val="000E56AF"/>
    <w:rsid w:val="000E5738"/>
    <w:rsid w:val="000E5B32"/>
    <w:rsid w:val="000E5B65"/>
    <w:rsid w:val="000E5F52"/>
    <w:rsid w:val="000E5FA0"/>
    <w:rsid w:val="000E608C"/>
    <w:rsid w:val="000E6788"/>
    <w:rsid w:val="000E69D1"/>
    <w:rsid w:val="000E6DE5"/>
    <w:rsid w:val="000E7766"/>
    <w:rsid w:val="000E7AEE"/>
    <w:rsid w:val="000F0217"/>
    <w:rsid w:val="000F0637"/>
    <w:rsid w:val="000F072F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7CA"/>
    <w:rsid w:val="000F27FD"/>
    <w:rsid w:val="000F2C64"/>
    <w:rsid w:val="000F2D2C"/>
    <w:rsid w:val="000F2DC7"/>
    <w:rsid w:val="000F2EE7"/>
    <w:rsid w:val="000F2FE2"/>
    <w:rsid w:val="000F3123"/>
    <w:rsid w:val="000F3B1D"/>
    <w:rsid w:val="000F3DE8"/>
    <w:rsid w:val="000F412F"/>
    <w:rsid w:val="000F48BF"/>
    <w:rsid w:val="000F4D71"/>
    <w:rsid w:val="000F4E95"/>
    <w:rsid w:val="000F59B5"/>
    <w:rsid w:val="000F6169"/>
    <w:rsid w:val="000F6231"/>
    <w:rsid w:val="000F65F5"/>
    <w:rsid w:val="000F6D44"/>
    <w:rsid w:val="000F6F02"/>
    <w:rsid w:val="000F6F4B"/>
    <w:rsid w:val="000F6FBD"/>
    <w:rsid w:val="000F700F"/>
    <w:rsid w:val="000F71DD"/>
    <w:rsid w:val="000F7354"/>
    <w:rsid w:val="00100142"/>
    <w:rsid w:val="00100259"/>
    <w:rsid w:val="0010049A"/>
    <w:rsid w:val="0010067E"/>
    <w:rsid w:val="00100A6A"/>
    <w:rsid w:val="001011B7"/>
    <w:rsid w:val="00101A27"/>
    <w:rsid w:val="00101A8B"/>
    <w:rsid w:val="00101CFC"/>
    <w:rsid w:val="00101E1D"/>
    <w:rsid w:val="001028C1"/>
    <w:rsid w:val="00102C97"/>
    <w:rsid w:val="001031F9"/>
    <w:rsid w:val="00103224"/>
    <w:rsid w:val="00103304"/>
    <w:rsid w:val="00103853"/>
    <w:rsid w:val="001038AB"/>
    <w:rsid w:val="001038C6"/>
    <w:rsid w:val="00103DD6"/>
    <w:rsid w:val="00103FE9"/>
    <w:rsid w:val="0010466D"/>
    <w:rsid w:val="001046F0"/>
    <w:rsid w:val="001046FC"/>
    <w:rsid w:val="00104960"/>
    <w:rsid w:val="00104BE9"/>
    <w:rsid w:val="0010503C"/>
    <w:rsid w:val="00105CEF"/>
    <w:rsid w:val="00105E29"/>
    <w:rsid w:val="001060B0"/>
    <w:rsid w:val="00106136"/>
    <w:rsid w:val="00106190"/>
    <w:rsid w:val="0010637E"/>
    <w:rsid w:val="001063D4"/>
    <w:rsid w:val="00106DD1"/>
    <w:rsid w:val="00107004"/>
    <w:rsid w:val="0010720D"/>
    <w:rsid w:val="00107B8A"/>
    <w:rsid w:val="00107C58"/>
    <w:rsid w:val="00107EA8"/>
    <w:rsid w:val="0011021A"/>
    <w:rsid w:val="00110B7B"/>
    <w:rsid w:val="00110C30"/>
    <w:rsid w:val="001111E1"/>
    <w:rsid w:val="00111396"/>
    <w:rsid w:val="00111498"/>
    <w:rsid w:val="00111815"/>
    <w:rsid w:val="00111928"/>
    <w:rsid w:val="00111B59"/>
    <w:rsid w:val="00111B99"/>
    <w:rsid w:val="00111E17"/>
    <w:rsid w:val="00111E44"/>
    <w:rsid w:val="00111F68"/>
    <w:rsid w:val="0011252E"/>
    <w:rsid w:val="00112677"/>
    <w:rsid w:val="00112C3A"/>
    <w:rsid w:val="00112D60"/>
    <w:rsid w:val="00113150"/>
    <w:rsid w:val="001131B7"/>
    <w:rsid w:val="00113288"/>
    <w:rsid w:val="00113DBD"/>
    <w:rsid w:val="00113DF8"/>
    <w:rsid w:val="00113E35"/>
    <w:rsid w:val="00113FA9"/>
    <w:rsid w:val="00113FF0"/>
    <w:rsid w:val="00114277"/>
    <w:rsid w:val="0011430C"/>
    <w:rsid w:val="001144C8"/>
    <w:rsid w:val="00114D64"/>
    <w:rsid w:val="00114DEB"/>
    <w:rsid w:val="00115B5F"/>
    <w:rsid w:val="00115B7F"/>
    <w:rsid w:val="00115D9F"/>
    <w:rsid w:val="00116430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E6"/>
    <w:rsid w:val="00117D0F"/>
    <w:rsid w:val="001201B0"/>
    <w:rsid w:val="001202A8"/>
    <w:rsid w:val="001202FD"/>
    <w:rsid w:val="00120A0C"/>
    <w:rsid w:val="00120A9E"/>
    <w:rsid w:val="00120B4C"/>
    <w:rsid w:val="00120C4E"/>
    <w:rsid w:val="00120D7D"/>
    <w:rsid w:val="00120DB4"/>
    <w:rsid w:val="00120E82"/>
    <w:rsid w:val="00120EDE"/>
    <w:rsid w:val="00120F23"/>
    <w:rsid w:val="0012117C"/>
    <w:rsid w:val="001214B7"/>
    <w:rsid w:val="001216E4"/>
    <w:rsid w:val="0012182C"/>
    <w:rsid w:val="001218DC"/>
    <w:rsid w:val="00121944"/>
    <w:rsid w:val="00121F8D"/>
    <w:rsid w:val="00121F9D"/>
    <w:rsid w:val="0012295A"/>
    <w:rsid w:val="001229DE"/>
    <w:rsid w:val="00122A8E"/>
    <w:rsid w:val="00122B08"/>
    <w:rsid w:val="00122BAF"/>
    <w:rsid w:val="00122C19"/>
    <w:rsid w:val="00122D3A"/>
    <w:rsid w:val="00123587"/>
    <w:rsid w:val="001238A0"/>
    <w:rsid w:val="001239BC"/>
    <w:rsid w:val="00123DBE"/>
    <w:rsid w:val="001240FA"/>
    <w:rsid w:val="001246CB"/>
    <w:rsid w:val="00124898"/>
    <w:rsid w:val="00124D32"/>
    <w:rsid w:val="00124FCF"/>
    <w:rsid w:val="0012508D"/>
    <w:rsid w:val="00125754"/>
    <w:rsid w:val="00125877"/>
    <w:rsid w:val="00125D41"/>
    <w:rsid w:val="00126653"/>
    <w:rsid w:val="00126C48"/>
    <w:rsid w:val="00126D86"/>
    <w:rsid w:val="001278C2"/>
    <w:rsid w:val="0012795F"/>
    <w:rsid w:val="00127973"/>
    <w:rsid w:val="00127D8B"/>
    <w:rsid w:val="0013011B"/>
    <w:rsid w:val="00130588"/>
    <w:rsid w:val="001305BB"/>
    <w:rsid w:val="00130698"/>
    <w:rsid w:val="00131191"/>
    <w:rsid w:val="001311D3"/>
    <w:rsid w:val="001314A3"/>
    <w:rsid w:val="00131892"/>
    <w:rsid w:val="00131993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CC9"/>
    <w:rsid w:val="00134D5F"/>
    <w:rsid w:val="00135009"/>
    <w:rsid w:val="00135138"/>
    <w:rsid w:val="0013549D"/>
    <w:rsid w:val="00135511"/>
    <w:rsid w:val="0013557B"/>
    <w:rsid w:val="001357F2"/>
    <w:rsid w:val="0013583A"/>
    <w:rsid w:val="001359C9"/>
    <w:rsid w:val="00135AB7"/>
    <w:rsid w:val="00135E89"/>
    <w:rsid w:val="00135F5A"/>
    <w:rsid w:val="001362AB"/>
    <w:rsid w:val="001362B5"/>
    <w:rsid w:val="001363AF"/>
    <w:rsid w:val="0013657B"/>
    <w:rsid w:val="00137083"/>
    <w:rsid w:val="0013717D"/>
    <w:rsid w:val="00137699"/>
    <w:rsid w:val="001377AE"/>
    <w:rsid w:val="0013795E"/>
    <w:rsid w:val="0013796D"/>
    <w:rsid w:val="001379B1"/>
    <w:rsid w:val="001400CC"/>
    <w:rsid w:val="001401E0"/>
    <w:rsid w:val="00140292"/>
    <w:rsid w:val="001403A2"/>
    <w:rsid w:val="00140BB9"/>
    <w:rsid w:val="00141279"/>
    <w:rsid w:val="00141A20"/>
    <w:rsid w:val="00141D2E"/>
    <w:rsid w:val="00141FC7"/>
    <w:rsid w:val="00142201"/>
    <w:rsid w:val="001422FE"/>
    <w:rsid w:val="0014236C"/>
    <w:rsid w:val="00142451"/>
    <w:rsid w:val="001424C2"/>
    <w:rsid w:val="001425A7"/>
    <w:rsid w:val="00142A43"/>
    <w:rsid w:val="00142B35"/>
    <w:rsid w:val="00142C71"/>
    <w:rsid w:val="001430E7"/>
    <w:rsid w:val="0014329A"/>
    <w:rsid w:val="00143530"/>
    <w:rsid w:val="001435C0"/>
    <w:rsid w:val="00143A1A"/>
    <w:rsid w:val="00143A89"/>
    <w:rsid w:val="00143F40"/>
    <w:rsid w:val="001441A1"/>
    <w:rsid w:val="00144706"/>
    <w:rsid w:val="001447D3"/>
    <w:rsid w:val="00144E7A"/>
    <w:rsid w:val="00144F79"/>
    <w:rsid w:val="0014507B"/>
    <w:rsid w:val="0014517B"/>
    <w:rsid w:val="001452F7"/>
    <w:rsid w:val="00145522"/>
    <w:rsid w:val="001455E8"/>
    <w:rsid w:val="001457CD"/>
    <w:rsid w:val="00145B06"/>
    <w:rsid w:val="00145CBB"/>
    <w:rsid w:val="00145D01"/>
    <w:rsid w:val="00146334"/>
    <w:rsid w:val="0014644A"/>
    <w:rsid w:val="00146476"/>
    <w:rsid w:val="00146C91"/>
    <w:rsid w:val="00146F44"/>
    <w:rsid w:val="0014738E"/>
    <w:rsid w:val="001476D2"/>
    <w:rsid w:val="001476E8"/>
    <w:rsid w:val="0014774F"/>
    <w:rsid w:val="001478A7"/>
    <w:rsid w:val="00147F6C"/>
    <w:rsid w:val="00150273"/>
    <w:rsid w:val="0015060B"/>
    <w:rsid w:val="001508F8"/>
    <w:rsid w:val="0015162A"/>
    <w:rsid w:val="00151AD7"/>
    <w:rsid w:val="00151B90"/>
    <w:rsid w:val="00151CA8"/>
    <w:rsid w:val="001520E7"/>
    <w:rsid w:val="001525FB"/>
    <w:rsid w:val="00152601"/>
    <w:rsid w:val="0015288D"/>
    <w:rsid w:val="00152942"/>
    <w:rsid w:val="00152C32"/>
    <w:rsid w:val="00152E00"/>
    <w:rsid w:val="00152E38"/>
    <w:rsid w:val="00153300"/>
    <w:rsid w:val="00153A70"/>
    <w:rsid w:val="00153B37"/>
    <w:rsid w:val="00153B4E"/>
    <w:rsid w:val="00153B52"/>
    <w:rsid w:val="00153B92"/>
    <w:rsid w:val="00153E26"/>
    <w:rsid w:val="00153FFB"/>
    <w:rsid w:val="00154105"/>
    <w:rsid w:val="001544E3"/>
    <w:rsid w:val="0015451C"/>
    <w:rsid w:val="001545E7"/>
    <w:rsid w:val="00154776"/>
    <w:rsid w:val="001547A1"/>
    <w:rsid w:val="00154D62"/>
    <w:rsid w:val="00154EB7"/>
    <w:rsid w:val="00154F2F"/>
    <w:rsid w:val="001550B0"/>
    <w:rsid w:val="00155479"/>
    <w:rsid w:val="00155582"/>
    <w:rsid w:val="001557BD"/>
    <w:rsid w:val="00155971"/>
    <w:rsid w:val="00155A8A"/>
    <w:rsid w:val="00155B9D"/>
    <w:rsid w:val="00155D02"/>
    <w:rsid w:val="00155D10"/>
    <w:rsid w:val="00155F51"/>
    <w:rsid w:val="0015615A"/>
    <w:rsid w:val="00156307"/>
    <w:rsid w:val="00156719"/>
    <w:rsid w:val="001569A1"/>
    <w:rsid w:val="00156C5A"/>
    <w:rsid w:val="00156D01"/>
    <w:rsid w:val="001572A8"/>
    <w:rsid w:val="001573FD"/>
    <w:rsid w:val="00157412"/>
    <w:rsid w:val="00157621"/>
    <w:rsid w:val="00157C97"/>
    <w:rsid w:val="00160128"/>
    <w:rsid w:val="0016031D"/>
    <w:rsid w:val="00160769"/>
    <w:rsid w:val="001608CB"/>
    <w:rsid w:val="00160A32"/>
    <w:rsid w:val="00161720"/>
    <w:rsid w:val="0016178C"/>
    <w:rsid w:val="00161AC9"/>
    <w:rsid w:val="00161BDE"/>
    <w:rsid w:val="00161C6E"/>
    <w:rsid w:val="00162451"/>
    <w:rsid w:val="001628F2"/>
    <w:rsid w:val="00162E95"/>
    <w:rsid w:val="00162FFC"/>
    <w:rsid w:val="001634A2"/>
    <w:rsid w:val="001639BA"/>
    <w:rsid w:val="00163FB1"/>
    <w:rsid w:val="00164BF3"/>
    <w:rsid w:val="00164FA7"/>
    <w:rsid w:val="0016501A"/>
    <w:rsid w:val="001650C9"/>
    <w:rsid w:val="0016556C"/>
    <w:rsid w:val="001657B2"/>
    <w:rsid w:val="00165A2C"/>
    <w:rsid w:val="00165AFD"/>
    <w:rsid w:val="00165C2D"/>
    <w:rsid w:val="00165CD4"/>
    <w:rsid w:val="00166027"/>
    <w:rsid w:val="001662EE"/>
    <w:rsid w:val="0016760F"/>
    <w:rsid w:val="00167728"/>
    <w:rsid w:val="00167752"/>
    <w:rsid w:val="00167EB5"/>
    <w:rsid w:val="00170371"/>
    <w:rsid w:val="00170380"/>
    <w:rsid w:val="00170451"/>
    <w:rsid w:val="0017045E"/>
    <w:rsid w:val="0017047A"/>
    <w:rsid w:val="001704F4"/>
    <w:rsid w:val="00170653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659"/>
    <w:rsid w:val="00173786"/>
    <w:rsid w:val="00173D47"/>
    <w:rsid w:val="00174060"/>
    <w:rsid w:val="00174161"/>
    <w:rsid w:val="0017439B"/>
    <w:rsid w:val="00174842"/>
    <w:rsid w:val="00174AAC"/>
    <w:rsid w:val="00174BF5"/>
    <w:rsid w:val="001751A8"/>
    <w:rsid w:val="00175590"/>
    <w:rsid w:val="001757CF"/>
    <w:rsid w:val="001758A5"/>
    <w:rsid w:val="00175E89"/>
    <w:rsid w:val="00175F1A"/>
    <w:rsid w:val="00176170"/>
    <w:rsid w:val="001768D4"/>
    <w:rsid w:val="00176C9D"/>
    <w:rsid w:val="0017765D"/>
    <w:rsid w:val="00177B2E"/>
    <w:rsid w:val="00177EE2"/>
    <w:rsid w:val="001804E5"/>
    <w:rsid w:val="0018075B"/>
    <w:rsid w:val="00180DB8"/>
    <w:rsid w:val="00180DFF"/>
    <w:rsid w:val="00180F26"/>
    <w:rsid w:val="0018127B"/>
    <w:rsid w:val="00181638"/>
    <w:rsid w:val="001816E8"/>
    <w:rsid w:val="001818DA"/>
    <w:rsid w:val="00181B8C"/>
    <w:rsid w:val="00181D49"/>
    <w:rsid w:val="00182098"/>
    <w:rsid w:val="00182234"/>
    <w:rsid w:val="001826FA"/>
    <w:rsid w:val="001826FB"/>
    <w:rsid w:val="00182D71"/>
    <w:rsid w:val="00183341"/>
    <w:rsid w:val="001835BA"/>
    <w:rsid w:val="00183A4D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9C2"/>
    <w:rsid w:val="00185FDB"/>
    <w:rsid w:val="001865C5"/>
    <w:rsid w:val="0018681D"/>
    <w:rsid w:val="00186AC3"/>
    <w:rsid w:val="00186E89"/>
    <w:rsid w:val="00187057"/>
    <w:rsid w:val="00187423"/>
    <w:rsid w:val="001879C1"/>
    <w:rsid w:val="00187C92"/>
    <w:rsid w:val="00187CAC"/>
    <w:rsid w:val="00187D20"/>
    <w:rsid w:val="00190035"/>
    <w:rsid w:val="001902EA"/>
    <w:rsid w:val="00190404"/>
    <w:rsid w:val="001904B1"/>
    <w:rsid w:val="00190501"/>
    <w:rsid w:val="00190538"/>
    <w:rsid w:val="001906D8"/>
    <w:rsid w:val="00190CD1"/>
    <w:rsid w:val="00190D01"/>
    <w:rsid w:val="00191564"/>
    <w:rsid w:val="00191940"/>
    <w:rsid w:val="0019198D"/>
    <w:rsid w:val="00191B5E"/>
    <w:rsid w:val="00191B7A"/>
    <w:rsid w:val="001921AD"/>
    <w:rsid w:val="001921AF"/>
    <w:rsid w:val="00192644"/>
    <w:rsid w:val="00192F3E"/>
    <w:rsid w:val="00193035"/>
    <w:rsid w:val="0019338D"/>
    <w:rsid w:val="00193725"/>
    <w:rsid w:val="00193BFA"/>
    <w:rsid w:val="0019403B"/>
    <w:rsid w:val="001940EA"/>
    <w:rsid w:val="00194531"/>
    <w:rsid w:val="001949BC"/>
    <w:rsid w:val="00194D35"/>
    <w:rsid w:val="00194D7B"/>
    <w:rsid w:val="00194DD2"/>
    <w:rsid w:val="00195149"/>
    <w:rsid w:val="00195304"/>
    <w:rsid w:val="00195345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70F"/>
    <w:rsid w:val="001A1FC0"/>
    <w:rsid w:val="001A269D"/>
    <w:rsid w:val="001A2944"/>
    <w:rsid w:val="001A2ACE"/>
    <w:rsid w:val="001A3281"/>
    <w:rsid w:val="001A35BC"/>
    <w:rsid w:val="001A428E"/>
    <w:rsid w:val="001A442F"/>
    <w:rsid w:val="001A4825"/>
    <w:rsid w:val="001A485D"/>
    <w:rsid w:val="001A4A19"/>
    <w:rsid w:val="001A4E3A"/>
    <w:rsid w:val="001A56D7"/>
    <w:rsid w:val="001A5ABA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91E"/>
    <w:rsid w:val="001A7A47"/>
    <w:rsid w:val="001A7C47"/>
    <w:rsid w:val="001B00BF"/>
    <w:rsid w:val="001B025A"/>
    <w:rsid w:val="001B0394"/>
    <w:rsid w:val="001B087C"/>
    <w:rsid w:val="001B0CF7"/>
    <w:rsid w:val="001B0E6A"/>
    <w:rsid w:val="001B0F87"/>
    <w:rsid w:val="001B127F"/>
    <w:rsid w:val="001B1480"/>
    <w:rsid w:val="001B15BE"/>
    <w:rsid w:val="001B1625"/>
    <w:rsid w:val="001B1B48"/>
    <w:rsid w:val="001B1BE6"/>
    <w:rsid w:val="001B1D5B"/>
    <w:rsid w:val="001B1EFC"/>
    <w:rsid w:val="001B24DE"/>
    <w:rsid w:val="001B27CE"/>
    <w:rsid w:val="001B2865"/>
    <w:rsid w:val="001B28B1"/>
    <w:rsid w:val="001B2937"/>
    <w:rsid w:val="001B2CD4"/>
    <w:rsid w:val="001B33F9"/>
    <w:rsid w:val="001B375C"/>
    <w:rsid w:val="001B37F6"/>
    <w:rsid w:val="001B3A1E"/>
    <w:rsid w:val="001B4233"/>
    <w:rsid w:val="001B425F"/>
    <w:rsid w:val="001B49E6"/>
    <w:rsid w:val="001B4E13"/>
    <w:rsid w:val="001B4F5D"/>
    <w:rsid w:val="001B4F5E"/>
    <w:rsid w:val="001B514E"/>
    <w:rsid w:val="001B53FA"/>
    <w:rsid w:val="001B5774"/>
    <w:rsid w:val="001B5928"/>
    <w:rsid w:val="001B5F0C"/>
    <w:rsid w:val="001B5FAE"/>
    <w:rsid w:val="001B62A4"/>
    <w:rsid w:val="001B662B"/>
    <w:rsid w:val="001B6A47"/>
    <w:rsid w:val="001B6C03"/>
    <w:rsid w:val="001B6D32"/>
    <w:rsid w:val="001B6DC0"/>
    <w:rsid w:val="001B6E66"/>
    <w:rsid w:val="001B6E98"/>
    <w:rsid w:val="001B71ED"/>
    <w:rsid w:val="001B7369"/>
    <w:rsid w:val="001B749F"/>
    <w:rsid w:val="001B764C"/>
    <w:rsid w:val="001B764F"/>
    <w:rsid w:val="001B7900"/>
    <w:rsid w:val="001B7B73"/>
    <w:rsid w:val="001B7DBC"/>
    <w:rsid w:val="001B7E1F"/>
    <w:rsid w:val="001C036A"/>
    <w:rsid w:val="001C069E"/>
    <w:rsid w:val="001C080C"/>
    <w:rsid w:val="001C084F"/>
    <w:rsid w:val="001C0A5F"/>
    <w:rsid w:val="001C0CE9"/>
    <w:rsid w:val="001C1415"/>
    <w:rsid w:val="001C1823"/>
    <w:rsid w:val="001C1A36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7A"/>
    <w:rsid w:val="001C368F"/>
    <w:rsid w:val="001C3B09"/>
    <w:rsid w:val="001C3C91"/>
    <w:rsid w:val="001C3E93"/>
    <w:rsid w:val="001C41AB"/>
    <w:rsid w:val="001C4325"/>
    <w:rsid w:val="001C45FD"/>
    <w:rsid w:val="001C4805"/>
    <w:rsid w:val="001C492B"/>
    <w:rsid w:val="001C4995"/>
    <w:rsid w:val="001C4A99"/>
    <w:rsid w:val="001C4B77"/>
    <w:rsid w:val="001C50F2"/>
    <w:rsid w:val="001C5927"/>
    <w:rsid w:val="001C5939"/>
    <w:rsid w:val="001C59D6"/>
    <w:rsid w:val="001C615F"/>
    <w:rsid w:val="001C619F"/>
    <w:rsid w:val="001C6375"/>
    <w:rsid w:val="001C65F2"/>
    <w:rsid w:val="001C6956"/>
    <w:rsid w:val="001C6A84"/>
    <w:rsid w:val="001C6B2D"/>
    <w:rsid w:val="001C6CE4"/>
    <w:rsid w:val="001C6D27"/>
    <w:rsid w:val="001C6D57"/>
    <w:rsid w:val="001C7210"/>
    <w:rsid w:val="001C7218"/>
    <w:rsid w:val="001C74C6"/>
    <w:rsid w:val="001D004C"/>
    <w:rsid w:val="001D0217"/>
    <w:rsid w:val="001D0DFC"/>
    <w:rsid w:val="001D0EFA"/>
    <w:rsid w:val="001D0F58"/>
    <w:rsid w:val="001D0FFF"/>
    <w:rsid w:val="001D13A9"/>
    <w:rsid w:val="001D1638"/>
    <w:rsid w:val="001D174E"/>
    <w:rsid w:val="001D17BF"/>
    <w:rsid w:val="001D1889"/>
    <w:rsid w:val="001D1E49"/>
    <w:rsid w:val="001D2824"/>
    <w:rsid w:val="001D2C80"/>
    <w:rsid w:val="001D2E3C"/>
    <w:rsid w:val="001D2FEC"/>
    <w:rsid w:val="001D38AB"/>
    <w:rsid w:val="001D3DA4"/>
    <w:rsid w:val="001D3DFA"/>
    <w:rsid w:val="001D4174"/>
    <w:rsid w:val="001D47B2"/>
    <w:rsid w:val="001D522E"/>
    <w:rsid w:val="001D5645"/>
    <w:rsid w:val="001D5D99"/>
    <w:rsid w:val="001D65E4"/>
    <w:rsid w:val="001D6F41"/>
    <w:rsid w:val="001D73E2"/>
    <w:rsid w:val="001D755E"/>
    <w:rsid w:val="001D792D"/>
    <w:rsid w:val="001D7DA1"/>
    <w:rsid w:val="001E05B0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B23"/>
    <w:rsid w:val="001E2C14"/>
    <w:rsid w:val="001E2FAD"/>
    <w:rsid w:val="001E3A83"/>
    <w:rsid w:val="001E3F31"/>
    <w:rsid w:val="001E45B6"/>
    <w:rsid w:val="001E45BD"/>
    <w:rsid w:val="001E4733"/>
    <w:rsid w:val="001E4992"/>
    <w:rsid w:val="001E4FB5"/>
    <w:rsid w:val="001E5203"/>
    <w:rsid w:val="001E528E"/>
    <w:rsid w:val="001E5659"/>
    <w:rsid w:val="001E56F2"/>
    <w:rsid w:val="001E6380"/>
    <w:rsid w:val="001E656B"/>
    <w:rsid w:val="001E6CDC"/>
    <w:rsid w:val="001E6F38"/>
    <w:rsid w:val="001E7058"/>
    <w:rsid w:val="001E7168"/>
    <w:rsid w:val="001E7747"/>
    <w:rsid w:val="001E795C"/>
    <w:rsid w:val="001E7A2F"/>
    <w:rsid w:val="001E7A88"/>
    <w:rsid w:val="001E7EF8"/>
    <w:rsid w:val="001F045F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1F60"/>
    <w:rsid w:val="001F2043"/>
    <w:rsid w:val="001F21B2"/>
    <w:rsid w:val="001F21C6"/>
    <w:rsid w:val="001F22F4"/>
    <w:rsid w:val="001F2343"/>
    <w:rsid w:val="001F248C"/>
    <w:rsid w:val="001F2870"/>
    <w:rsid w:val="001F2E68"/>
    <w:rsid w:val="001F2E8C"/>
    <w:rsid w:val="001F2ECD"/>
    <w:rsid w:val="001F2F98"/>
    <w:rsid w:val="001F313C"/>
    <w:rsid w:val="001F3A53"/>
    <w:rsid w:val="001F3CD1"/>
    <w:rsid w:val="001F3D49"/>
    <w:rsid w:val="001F45AD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3A7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4D4"/>
    <w:rsid w:val="00202928"/>
    <w:rsid w:val="00202B12"/>
    <w:rsid w:val="00202E26"/>
    <w:rsid w:val="00202E9D"/>
    <w:rsid w:val="00203012"/>
    <w:rsid w:val="00203A1C"/>
    <w:rsid w:val="00203B9F"/>
    <w:rsid w:val="00203D30"/>
    <w:rsid w:val="00203E44"/>
    <w:rsid w:val="00204972"/>
    <w:rsid w:val="00204E6B"/>
    <w:rsid w:val="00204E7A"/>
    <w:rsid w:val="00204EA3"/>
    <w:rsid w:val="00205021"/>
    <w:rsid w:val="0020518E"/>
    <w:rsid w:val="0020590F"/>
    <w:rsid w:val="002061BD"/>
    <w:rsid w:val="00206210"/>
    <w:rsid w:val="002062AA"/>
    <w:rsid w:val="0020690E"/>
    <w:rsid w:val="0020693D"/>
    <w:rsid w:val="00206CB0"/>
    <w:rsid w:val="00206DEC"/>
    <w:rsid w:val="00207168"/>
    <w:rsid w:val="00207395"/>
    <w:rsid w:val="00207454"/>
    <w:rsid w:val="0020745F"/>
    <w:rsid w:val="002076C9"/>
    <w:rsid w:val="00207AB7"/>
    <w:rsid w:val="00207C56"/>
    <w:rsid w:val="002102C4"/>
    <w:rsid w:val="00210987"/>
    <w:rsid w:val="00210A0C"/>
    <w:rsid w:val="00210A44"/>
    <w:rsid w:val="00210CC8"/>
    <w:rsid w:val="00211165"/>
    <w:rsid w:val="0021139F"/>
    <w:rsid w:val="002115C2"/>
    <w:rsid w:val="002115CB"/>
    <w:rsid w:val="002115E0"/>
    <w:rsid w:val="002117DD"/>
    <w:rsid w:val="00211F8C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B6"/>
    <w:rsid w:val="002139F4"/>
    <w:rsid w:val="00213A1E"/>
    <w:rsid w:val="00213B00"/>
    <w:rsid w:val="00213C1F"/>
    <w:rsid w:val="00213D82"/>
    <w:rsid w:val="00214017"/>
    <w:rsid w:val="0021407F"/>
    <w:rsid w:val="002140E9"/>
    <w:rsid w:val="00214177"/>
    <w:rsid w:val="002141E8"/>
    <w:rsid w:val="002141F0"/>
    <w:rsid w:val="00214863"/>
    <w:rsid w:val="002148A9"/>
    <w:rsid w:val="0021490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A4D"/>
    <w:rsid w:val="00217ABA"/>
    <w:rsid w:val="00217AC3"/>
    <w:rsid w:val="00217C0A"/>
    <w:rsid w:val="00217E08"/>
    <w:rsid w:val="00217F39"/>
    <w:rsid w:val="0022014A"/>
    <w:rsid w:val="00220478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CBF"/>
    <w:rsid w:val="00221CF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0A"/>
    <w:rsid w:val="00223650"/>
    <w:rsid w:val="002238C4"/>
    <w:rsid w:val="0022392A"/>
    <w:rsid w:val="002239D8"/>
    <w:rsid w:val="00223AEC"/>
    <w:rsid w:val="00223CD5"/>
    <w:rsid w:val="00223DD1"/>
    <w:rsid w:val="00223F8E"/>
    <w:rsid w:val="002241CE"/>
    <w:rsid w:val="002242DF"/>
    <w:rsid w:val="002249DE"/>
    <w:rsid w:val="00224BB2"/>
    <w:rsid w:val="00224D67"/>
    <w:rsid w:val="002254D7"/>
    <w:rsid w:val="00225627"/>
    <w:rsid w:val="002256F3"/>
    <w:rsid w:val="00225D4D"/>
    <w:rsid w:val="002263DB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383"/>
    <w:rsid w:val="00230D25"/>
    <w:rsid w:val="00230F38"/>
    <w:rsid w:val="00230FE6"/>
    <w:rsid w:val="0023112B"/>
    <w:rsid w:val="00231565"/>
    <w:rsid w:val="0023162B"/>
    <w:rsid w:val="002317A6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F08"/>
    <w:rsid w:val="00234014"/>
    <w:rsid w:val="0023412E"/>
    <w:rsid w:val="0023435F"/>
    <w:rsid w:val="00234B12"/>
    <w:rsid w:val="0023559E"/>
    <w:rsid w:val="002359D4"/>
    <w:rsid w:val="00235D13"/>
    <w:rsid w:val="00235E48"/>
    <w:rsid w:val="00236096"/>
    <w:rsid w:val="0023687A"/>
    <w:rsid w:val="0023694E"/>
    <w:rsid w:val="00236EFF"/>
    <w:rsid w:val="00236F74"/>
    <w:rsid w:val="00237122"/>
    <w:rsid w:val="00237317"/>
    <w:rsid w:val="00237580"/>
    <w:rsid w:val="00237DA6"/>
    <w:rsid w:val="00237EF0"/>
    <w:rsid w:val="002402EF"/>
    <w:rsid w:val="002403EE"/>
    <w:rsid w:val="00240B99"/>
    <w:rsid w:val="00240BD4"/>
    <w:rsid w:val="00240E83"/>
    <w:rsid w:val="00240FB9"/>
    <w:rsid w:val="0024154A"/>
    <w:rsid w:val="00241759"/>
    <w:rsid w:val="00241923"/>
    <w:rsid w:val="00241C5A"/>
    <w:rsid w:val="00241C9F"/>
    <w:rsid w:val="00241DDA"/>
    <w:rsid w:val="00241DDE"/>
    <w:rsid w:val="00241F55"/>
    <w:rsid w:val="00241F6E"/>
    <w:rsid w:val="002420AA"/>
    <w:rsid w:val="002422E1"/>
    <w:rsid w:val="00242375"/>
    <w:rsid w:val="002423E1"/>
    <w:rsid w:val="002424EE"/>
    <w:rsid w:val="0024255F"/>
    <w:rsid w:val="002425E4"/>
    <w:rsid w:val="00242804"/>
    <w:rsid w:val="00242AF0"/>
    <w:rsid w:val="00242C6C"/>
    <w:rsid w:val="00243234"/>
    <w:rsid w:val="0024351C"/>
    <w:rsid w:val="00243648"/>
    <w:rsid w:val="0024399A"/>
    <w:rsid w:val="00243C61"/>
    <w:rsid w:val="002442ED"/>
    <w:rsid w:val="002443B7"/>
    <w:rsid w:val="00244601"/>
    <w:rsid w:val="002447E4"/>
    <w:rsid w:val="00244B90"/>
    <w:rsid w:val="00245271"/>
    <w:rsid w:val="00245379"/>
    <w:rsid w:val="00245AA3"/>
    <w:rsid w:val="00246001"/>
    <w:rsid w:val="00246926"/>
    <w:rsid w:val="002469A7"/>
    <w:rsid w:val="00246C27"/>
    <w:rsid w:val="00246C64"/>
    <w:rsid w:val="00246DCC"/>
    <w:rsid w:val="0024704D"/>
    <w:rsid w:val="002470E8"/>
    <w:rsid w:val="00247D36"/>
    <w:rsid w:val="00247E7D"/>
    <w:rsid w:val="00247EE4"/>
    <w:rsid w:val="00250290"/>
    <w:rsid w:val="00250423"/>
    <w:rsid w:val="00250A7F"/>
    <w:rsid w:val="00250B01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2B10"/>
    <w:rsid w:val="00252B4F"/>
    <w:rsid w:val="00252F19"/>
    <w:rsid w:val="00252FFE"/>
    <w:rsid w:val="00253264"/>
    <w:rsid w:val="0025326E"/>
    <w:rsid w:val="0025386D"/>
    <w:rsid w:val="002538E4"/>
    <w:rsid w:val="002539C6"/>
    <w:rsid w:val="00253ECD"/>
    <w:rsid w:val="0025422D"/>
    <w:rsid w:val="00254279"/>
    <w:rsid w:val="002543A0"/>
    <w:rsid w:val="00254490"/>
    <w:rsid w:val="002544AB"/>
    <w:rsid w:val="00254E70"/>
    <w:rsid w:val="00254FD9"/>
    <w:rsid w:val="00255041"/>
    <w:rsid w:val="00255332"/>
    <w:rsid w:val="00255666"/>
    <w:rsid w:val="0025598B"/>
    <w:rsid w:val="00255B19"/>
    <w:rsid w:val="00255C1A"/>
    <w:rsid w:val="00255C3F"/>
    <w:rsid w:val="00255CEE"/>
    <w:rsid w:val="00255F8C"/>
    <w:rsid w:val="00256033"/>
    <w:rsid w:val="0025646A"/>
    <w:rsid w:val="002564B6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5A"/>
    <w:rsid w:val="002600EF"/>
    <w:rsid w:val="002603B1"/>
    <w:rsid w:val="002606BD"/>
    <w:rsid w:val="0026085C"/>
    <w:rsid w:val="002608C3"/>
    <w:rsid w:val="00260911"/>
    <w:rsid w:val="0026092F"/>
    <w:rsid w:val="00260CA0"/>
    <w:rsid w:val="00260F18"/>
    <w:rsid w:val="00261074"/>
    <w:rsid w:val="00261E9B"/>
    <w:rsid w:val="00262497"/>
    <w:rsid w:val="0026256A"/>
    <w:rsid w:val="002626C0"/>
    <w:rsid w:val="00262ADE"/>
    <w:rsid w:val="00262AFD"/>
    <w:rsid w:val="00263041"/>
    <w:rsid w:val="00263417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95F"/>
    <w:rsid w:val="00265B98"/>
    <w:rsid w:val="00265F36"/>
    <w:rsid w:val="00265F65"/>
    <w:rsid w:val="002662D6"/>
    <w:rsid w:val="00266557"/>
    <w:rsid w:val="002665F4"/>
    <w:rsid w:val="00266610"/>
    <w:rsid w:val="0026680E"/>
    <w:rsid w:val="00266A5F"/>
    <w:rsid w:val="00266CF3"/>
    <w:rsid w:val="00266DFC"/>
    <w:rsid w:val="00267877"/>
    <w:rsid w:val="00267B76"/>
    <w:rsid w:val="002700DB"/>
    <w:rsid w:val="002701B3"/>
    <w:rsid w:val="00270429"/>
    <w:rsid w:val="0027073F"/>
    <w:rsid w:val="00270B19"/>
    <w:rsid w:val="00270C49"/>
    <w:rsid w:val="00270E9F"/>
    <w:rsid w:val="00270F60"/>
    <w:rsid w:val="0027107E"/>
    <w:rsid w:val="00271216"/>
    <w:rsid w:val="00272031"/>
    <w:rsid w:val="0027215C"/>
    <w:rsid w:val="0027221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BD4"/>
    <w:rsid w:val="00273C7F"/>
    <w:rsid w:val="00274B49"/>
    <w:rsid w:val="002755D8"/>
    <w:rsid w:val="002759A8"/>
    <w:rsid w:val="00275B69"/>
    <w:rsid w:val="00275D10"/>
    <w:rsid w:val="00275E19"/>
    <w:rsid w:val="0027602D"/>
    <w:rsid w:val="0027604B"/>
    <w:rsid w:val="0027615D"/>
    <w:rsid w:val="00276171"/>
    <w:rsid w:val="00276423"/>
    <w:rsid w:val="00276F0F"/>
    <w:rsid w:val="0027703D"/>
    <w:rsid w:val="0027724F"/>
    <w:rsid w:val="00277369"/>
    <w:rsid w:val="002773C2"/>
    <w:rsid w:val="0027745D"/>
    <w:rsid w:val="002775DC"/>
    <w:rsid w:val="0028029D"/>
    <w:rsid w:val="002803F6"/>
    <w:rsid w:val="0028075C"/>
    <w:rsid w:val="002807E8"/>
    <w:rsid w:val="00280B2C"/>
    <w:rsid w:val="00280FFC"/>
    <w:rsid w:val="002811B8"/>
    <w:rsid w:val="00282093"/>
    <w:rsid w:val="00282600"/>
    <w:rsid w:val="002826FE"/>
    <w:rsid w:val="00282AE8"/>
    <w:rsid w:val="00283130"/>
    <w:rsid w:val="00283275"/>
    <w:rsid w:val="0028327B"/>
    <w:rsid w:val="0028337F"/>
    <w:rsid w:val="002835F6"/>
    <w:rsid w:val="002838F0"/>
    <w:rsid w:val="00284E05"/>
    <w:rsid w:val="00284FE0"/>
    <w:rsid w:val="002853AE"/>
    <w:rsid w:val="00285442"/>
    <w:rsid w:val="0028559F"/>
    <w:rsid w:val="002858DA"/>
    <w:rsid w:val="00285AF5"/>
    <w:rsid w:val="00285B4F"/>
    <w:rsid w:val="00285CE2"/>
    <w:rsid w:val="002865F4"/>
    <w:rsid w:val="00286617"/>
    <w:rsid w:val="00286671"/>
    <w:rsid w:val="00287416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49B"/>
    <w:rsid w:val="002925F7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C8E"/>
    <w:rsid w:val="00294D99"/>
    <w:rsid w:val="00294F97"/>
    <w:rsid w:val="0029537C"/>
    <w:rsid w:val="0029563C"/>
    <w:rsid w:val="002956A4"/>
    <w:rsid w:val="002956D5"/>
    <w:rsid w:val="00295FF9"/>
    <w:rsid w:val="00296054"/>
    <w:rsid w:val="0029640F"/>
    <w:rsid w:val="0029672F"/>
    <w:rsid w:val="002968DE"/>
    <w:rsid w:val="00296A92"/>
    <w:rsid w:val="00296D53"/>
    <w:rsid w:val="00296D5F"/>
    <w:rsid w:val="0029720A"/>
    <w:rsid w:val="002972A7"/>
    <w:rsid w:val="002975B1"/>
    <w:rsid w:val="00297BE8"/>
    <w:rsid w:val="00297D6B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539"/>
    <w:rsid w:val="002A1922"/>
    <w:rsid w:val="002A1A62"/>
    <w:rsid w:val="002A1F87"/>
    <w:rsid w:val="002A27D5"/>
    <w:rsid w:val="002A28E1"/>
    <w:rsid w:val="002A2D02"/>
    <w:rsid w:val="002A2D24"/>
    <w:rsid w:val="002A2DBB"/>
    <w:rsid w:val="002A370B"/>
    <w:rsid w:val="002A37CB"/>
    <w:rsid w:val="002A38E4"/>
    <w:rsid w:val="002A3DA2"/>
    <w:rsid w:val="002A443C"/>
    <w:rsid w:val="002A4469"/>
    <w:rsid w:val="002A447F"/>
    <w:rsid w:val="002A495F"/>
    <w:rsid w:val="002A4B3E"/>
    <w:rsid w:val="002A4C02"/>
    <w:rsid w:val="002A4F93"/>
    <w:rsid w:val="002A5647"/>
    <w:rsid w:val="002A6302"/>
    <w:rsid w:val="002A644B"/>
    <w:rsid w:val="002A689B"/>
    <w:rsid w:val="002A6908"/>
    <w:rsid w:val="002A6930"/>
    <w:rsid w:val="002A6B9A"/>
    <w:rsid w:val="002A6C0B"/>
    <w:rsid w:val="002A7581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277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E72"/>
    <w:rsid w:val="002B4F5D"/>
    <w:rsid w:val="002B5240"/>
    <w:rsid w:val="002B55C6"/>
    <w:rsid w:val="002B5715"/>
    <w:rsid w:val="002B57A1"/>
    <w:rsid w:val="002B5B13"/>
    <w:rsid w:val="002B5B7D"/>
    <w:rsid w:val="002B5B9A"/>
    <w:rsid w:val="002B5BD7"/>
    <w:rsid w:val="002B5DA6"/>
    <w:rsid w:val="002B5E59"/>
    <w:rsid w:val="002B6159"/>
    <w:rsid w:val="002B61BE"/>
    <w:rsid w:val="002B6408"/>
    <w:rsid w:val="002B64A4"/>
    <w:rsid w:val="002B6DED"/>
    <w:rsid w:val="002B7001"/>
    <w:rsid w:val="002B71F8"/>
    <w:rsid w:val="002B749D"/>
    <w:rsid w:val="002B750B"/>
    <w:rsid w:val="002B75DA"/>
    <w:rsid w:val="002B7981"/>
    <w:rsid w:val="002B7C54"/>
    <w:rsid w:val="002B7C5A"/>
    <w:rsid w:val="002C0387"/>
    <w:rsid w:val="002C03D9"/>
    <w:rsid w:val="002C0607"/>
    <w:rsid w:val="002C08A2"/>
    <w:rsid w:val="002C0E74"/>
    <w:rsid w:val="002C0EED"/>
    <w:rsid w:val="002C155B"/>
    <w:rsid w:val="002C17F3"/>
    <w:rsid w:val="002C22BA"/>
    <w:rsid w:val="002C23D0"/>
    <w:rsid w:val="002C25B7"/>
    <w:rsid w:val="002C25C9"/>
    <w:rsid w:val="002C2602"/>
    <w:rsid w:val="002C26CC"/>
    <w:rsid w:val="002C284C"/>
    <w:rsid w:val="002C2921"/>
    <w:rsid w:val="002C2954"/>
    <w:rsid w:val="002C29F6"/>
    <w:rsid w:val="002C36F6"/>
    <w:rsid w:val="002C3852"/>
    <w:rsid w:val="002C3C07"/>
    <w:rsid w:val="002C4417"/>
    <w:rsid w:val="002C4594"/>
    <w:rsid w:val="002C461D"/>
    <w:rsid w:val="002C473E"/>
    <w:rsid w:val="002C49EC"/>
    <w:rsid w:val="002C4AF6"/>
    <w:rsid w:val="002C5020"/>
    <w:rsid w:val="002C519B"/>
    <w:rsid w:val="002C5359"/>
    <w:rsid w:val="002C57C6"/>
    <w:rsid w:val="002C583E"/>
    <w:rsid w:val="002C60A7"/>
    <w:rsid w:val="002C681D"/>
    <w:rsid w:val="002C6A9B"/>
    <w:rsid w:val="002C7217"/>
    <w:rsid w:val="002C7739"/>
    <w:rsid w:val="002D0113"/>
    <w:rsid w:val="002D01F5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AEB"/>
    <w:rsid w:val="002D1C3F"/>
    <w:rsid w:val="002D2056"/>
    <w:rsid w:val="002D27B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5FF4"/>
    <w:rsid w:val="002D60EF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B8"/>
    <w:rsid w:val="002E10F4"/>
    <w:rsid w:val="002E1140"/>
    <w:rsid w:val="002E1150"/>
    <w:rsid w:val="002E12CB"/>
    <w:rsid w:val="002E15C5"/>
    <w:rsid w:val="002E17BA"/>
    <w:rsid w:val="002E2079"/>
    <w:rsid w:val="002E22BF"/>
    <w:rsid w:val="002E2783"/>
    <w:rsid w:val="002E2884"/>
    <w:rsid w:val="002E2973"/>
    <w:rsid w:val="002E29E9"/>
    <w:rsid w:val="002E2AD3"/>
    <w:rsid w:val="002E2B73"/>
    <w:rsid w:val="002E2B9C"/>
    <w:rsid w:val="002E2C49"/>
    <w:rsid w:val="002E33D1"/>
    <w:rsid w:val="002E3B80"/>
    <w:rsid w:val="002E3C03"/>
    <w:rsid w:val="002E3C5F"/>
    <w:rsid w:val="002E3FC1"/>
    <w:rsid w:val="002E4442"/>
    <w:rsid w:val="002E4A9D"/>
    <w:rsid w:val="002E4C88"/>
    <w:rsid w:val="002E4D02"/>
    <w:rsid w:val="002E50A6"/>
    <w:rsid w:val="002E5D6C"/>
    <w:rsid w:val="002E5E04"/>
    <w:rsid w:val="002E5E86"/>
    <w:rsid w:val="002E6263"/>
    <w:rsid w:val="002E654A"/>
    <w:rsid w:val="002E6591"/>
    <w:rsid w:val="002E6904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E7EA6"/>
    <w:rsid w:val="002F03D8"/>
    <w:rsid w:val="002F0B8B"/>
    <w:rsid w:val="002F0F2C"/>
    <w:rsid w:val="002F141F"/>
    <w:rsid w:val="002F16A8"/>
    <w:rsid w:val="002F182A"/>
    <w:rsid w:val="002F1907"/>
    <w:rsid w:val="002F19D5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297"/>
    <w:rsid w:val="002F461C"/>
    <w:rsid w:val="002F4668"/>
    <w:rsid w:val="002F48A4"/>
    <w:rsid w:val="002F4B48"/>
    <w:rsid w:val="002F4C49"/>
    <w:rsid w:val="002F4D1B"/>
    <w:rsid w:val="002F516A"/>
    <w:rsid w:val="002F5220"/>
    <w:rsid w:val="002F54D6"/>
    <w:rsid w:val="002F573C"/>
    <w:rsid w:val="002F5E95"/>
    <w:rsid w:val="002F6148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8A1"/>
    <w:rsid w:val="002F7E78"/>
    <w:rsid w:val="002F7EA5"/>
    <w:rsid w:val="003002E9"/>
    <w:rsid w:val="00300750"/>
    <w:rsid w:val="0030077F"/>
    <w:rsid w:val="00300904"/>
    <w:rsid w:val="00300CAF"/>
    <w:rsid w:val="00300E71"/>
    <w:rsid w:val="00301870"/>
    <w:rsid w:val="0030199D"/>
    <w:rsid w:val="00301AAC"/>
    <w:rsid w:val="00301C87"/>
    <w:rsid w:val="0030205F"/>
    <w:rsid w:val="0030209C"/>
    <w:rsid w:val="00302130"/>
    <w:rsid w:val="003021AC"/>
    <w:rsid w:val="0030230B"/>
    <w:rsid w:val="00302E85"/>
    <w:rsid w:val="00302EE6"/>
    <w:rsid w:val="00303181"/>
    <w:rsid w:val="00303409"/>
    <w:rsid w:val="003034E8"/>
    <w:rsid w:val="003035D9"/>
    <w:rsid w:val="003036EF"/>
    <w:rsid w:val="00303D44"/>
    <w:rsid w:val="00303DFD"/>
    <w:rsid w:val="00304691"/>
    <w:rsid w:val="0030490B"/>
    <w:rsid w:val="00304997"/>
    <w:rsid w:val="00304D2A"/>
    <w:rsid w:val="00304D39"/>
    <w:rsid w:val="00305255"/>
    <w:rsid w:val="003054DE"/>
    <w:rsid w:val="003055F1"/>
    <w:rsid w:val="00305951"/>
    <w:rsid w:val="00305B63"/>
    <w:rsid w:val="00305CA7"/>
    <w:rsid w:val="0030636F"/>
    <w:rsid w:val="00306676"/>
    <w:rsid w:val="0030698E"/>
    <w:rsid w:val="00306DA0"/>
    <w:rsid w:val="00307352"/>
    <w:rsid w:val="003075E8"/>
    <w:rsid w:val="00307BC3"/>
    <w:rsid w:val="00307C65"/>
    <w:rsid w:val="00307F22"/>
    <w:rsid w:val="00310177"/>
    <w:rsid w:val="0031089B"/>
    <w:rsid w:val="00310B22"/>
    <w:rsid w:val="00310BAA"/>
    <w:rsid w:val="00310C8F"/>
    <w:rsid w:val="00310CC6"/>
    <w:rsid w:val="0031116E"/>
    <w:rsid w:val="0031155B"/>
    <w:rsid w:val="00311F22"/>
    <w:rsid w:val="00312238"/>
    <w:rsid w:val="0031256B"/>
    <w:rsid w:val="003125CC"/>
    <w:rsid w:val="00312845"/>
    <w:rsid w:val="00312CDE"/>
    <w:rsid w:val="00312D54"/>
    <w:rsid w:val="00313335"/>
    <w:rsid w:val="003133F9"/>
    <w:rsid w:val="0031343C"/>
    <w:rsid w:val="0031346D"/>
    <w:rsid w:val="003134B6"/>
    <w:rsid w:val="00313761"/>
    <w:rsid w:val="003137A6"/>
    <w:rsid w:val="0031399E"/>
    <w:rsid w:val="00313A04"/>
    <w:rsid w:val="00313B2C"/>
    <w:rsid w:val="00313C95"/>
    <w:rsid w:val="00314048"/>
    <w:rsid w:val="00314060"/>
    <w:rsid w:val="00314088"/>
    <w:rsid w:val="003140CB"/>
    <w:rsid w:val="003147B4"/>
    <w:rsid w:val="00314A06"/>
    <w:rsid w:val="00314B8A"/>
    <w:rsid w:val="00314E0D"/>
    <w:rsid w:val="0031573A"/>
    <w:rsid w:val="00316157"/>
    <w:rsid w:val="003161E3"/>
    <w:rsid w:val="003166A7"/>
    <w:rsid w:val="003166CD"/>
    <w:rsid w:val="0031699E"/>
    <w:rsid w:val="00316A40"/>
    <w:rsid w:val="00316DC3"/>
    <w:rsid w:val="003177CF"/>
    <w:rsid w:val="00317C3A"/>
    <w:rsid w:val="00317D07"/>
    <w:rsid w:val="00317E7E"/>
    <w:rsid w:val="0032044C"/>
    <w:rsid w:val="00320792"/>
    <w:rsid w:val="0032083B"/>
    <w:rsid w:val="003209F0"/>
    <w:rsid w:val="00321203"/>
    <w:rsid w:val="00321924"/>
    <w:rsid w:val="00321FD9"/>
    <w:rsid w:val="00322063"/>
    <w:rsid w:val="00322571"/>
    <w:rsid w:val="00322774"/>
    <w:rsid w:val="0032287A"/>
    <w:rsid w:val="003228CC"/>
    <w:rsid w:val="00322A47"/>
    <w:rsid w:val="00322CC6"/>
    <w:rsid w:val="003230CE"/>
    <w:rsid w:val="00323185"/>
    <w:rsid w:val="00323554"/>
    <w:rsid w:val="0032361C"/>
    <w:rsid w:val="00323771"/>
    <w:rsid w:val="00324055"/>
    <w:rsid w:val="00324478"/>
    <w:rsid w:val="003245D6"/>
    <w:rsid w:val="00324AC9"/>
    <w:rsid w:val="00324B0E"/>
    <w:rsid w:val="0032529C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71D1"/>
    <w:rsid w:val="00327557"/>
    <w:rsid w:val="00327892"/>
    <w:rsid w:val="00327AA1"/>
    <w:rsid w:val="003301BE"/>
    <w:rsid w:val="00330278"/>
    <w:rsid w:val="00330745"/>
    <w:rsid w:val="00330856"/>
    <w:rsid w:val="0033085C"/>
    <w:rsid w:val="00330E9E"/>
    <w:rsid w:val="00331012"/>
    <w:rsid w:val="00331205"/>
    <w:rsid w:val="00331756"/>
    <w:rsid w:val="00331BDC"/>
    <w:rsid w:val="0033276F"/>
    <w:rsid w:val="00332962"/>
    <w:rsid w:val="00332D2E"/>
    <w:rsid w:val="00333482"/>
    <w:rsid w:val="00333CEF"/>
    <w:rsid w:val="00333E34"/>
    <w:rsid w:val="00333F36"/>
    <w:rsid w:val="00334526"/>
    <w:rsid w:val="0033481B"/>
    <w:rsid w:val="00334E00"/>
    <w:rsid w:val="00334F40"/>
    <w:rsid w:val="003353E4"/>
    <w:rsid w:val="00335AEE"/>
    <w:rsid w:val="00335D0D"/>
    <w:rsid w:val="003363E9"/>
    <w:rsid w:val="003365E6"/>
    <w:rsid w:val="003367A9"/>
    <w:rsid w:val="00336A5E"/>
    <w:rsid w:val="003373F4"/>
    <w:rsid w:val="0033781D"/>
    <w:rsid w:val="00337A18"/>
    <w:rsid w:val="00337D25"/>
    <w:rsid w:val="003403DB"/>
    <w:rsid w:val="00340488"/>
    <w:rsid w:val="003405C6"/>
    <w:rsid w:val="00340952"/>
    <w:rsid w:val="00340AD1"/>
    <w:rsid w:val="00340B12"/>
    <w:rsid w:val="00340CDB"/>
    <w:rsid w:val="0034141D"/>
    <w:rsid w:val="003414C0"/>
    <w:rsid w:val="0034156A"/>
    <w:rsid w:val="00341605"/>
    <w:rsid w:val="00341AC9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39DA"/>
    <w:rsid w:val="00343BDF"/>
    <w:rsid w:val="00344210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3A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994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6DB"/>
    <w:rsid w:val="0035281F"/>
    <w:rsid w:val="00352EAF"/>
    <w:rsid w:val="003533B9"/>
    <w:rsid w:val="00353649"/>
    <w:rsid w:val="003536CF"/>
    <w:rsid w:val="00353730"/>
    <w:rsid w:val="00353BDC"/>
    <w:rsid w:val="00353DA4"/>
    <w:rsid w:val="00353E4D"/>
    <w:rsid w:val="00353EE4"/>
    <w:rsid w:val="003541A4"/>
    <w:rsid w:val="00354205"/>
    <w:rsid w:val="0035424A"/>
    <w:rsid w:val="00354517"/>
    <w:rsid w:val="00354621"/>
    <w:rsid w:val="003547D7"/>
    <w:rsid w:val="00354899"/>
    <w:rsid w:val="003549F5"/>
    <w:rsid w:val="00354A33"/>
    <w:rsid w:val="00354A36"/>
    <w:rsid w:val="00354FD5"/>
    <w:rsid w:val="00355252"/>
    <w:rsid w:val="00355453"/>
    <w:rsid w:val="0035564A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401"/>
    <w:rsid w:val="003614E0"/>
    <w:rsid w:val="00361530"/>
    <w:rsid w:val="00361892"/>
    <w:rsid w:val="00361B11"/>
    <w:rsid w:val="00361BA2"/>
    <w:rsid w:val="00362046"/>
    <w:rsid w:val="003621D0"/>
    <w:rsid w:val="00362289"/>
    <w:rsid w:val="003623D5"/>
    <w:rsid w:val="0036252F"/>
    <w:rsid w:val="003627C3"/>
    <w:rsid w:val="00362A1B"/>
    <w:rsid w:val="00362A74"/>
    <w:rsid w:val="00362CCA"/>
    <w:rsid w:val="00362D09"/>
    <w:rsid w:val="00362E09"/>
    <w:rsid w:val="00362E0F"/>
    <w:rsid w:val="00362E50"/>
    <w:rsid w:val="00362F92"/>
    <w:rsid w:val="00362F9C"/>
    <w:rsid w:val="0036329E"/>
    <w:rsid w:val="00363512"/>
    <w:rsid w:val="00363B9C"/>
    <w:rsid w:val="00363C35"/>
    <w:rsid w:val="003642E0"/>
    <w:rsid w:val="00364A19"/>
    <w:rsid w:val="00364B0C"/>
    <w:rsid w:val="00364BAC"/>
    <w:rsid w:val="00364DBA"/>
    <w:rsid w:val="00364ED1"/>
    <w:rsid w:val="00364FB3"/>
    <w:rsid w:val="003651FC"/>
    <w:rsid w:val="00365305"/>
    <w:rsid w:val="0036574B"/>
    <w:rsid w:val="003657EC"/>
    <w:rsid w:val="00365C7A"/>
    <w:rsid w:val="00365C86"/>
    <w:rsid w:val="00365F41"/>
    <w:rsid w:val="00366510"/>
    <w:rsid w:val="00366869"/>
    <w:rsid w:val="00366CF3"/>
    <w:rsid w:val="00366D1D"/>
    <w:rsid w:val="00366F86"/>
    <w:rsid w:val="00367606"/>
    <w:rsid w:val="003676C6"/>
    <w:rsid w:val="0036784A"/>
    <w:rsid w:val="003679C8"/>
    <w:rsid w:val="00367A93"/>
    <w:rsid w:val="00367E0E"/>
    <w:rsid w:val="00367E33"/>
    <w:rsid w:val="00367E9C"/>
    <w:rsid w:val="0037028F"/>
    <w:rsid w:val="003702BE"/>
    <w:rsid w:val="00370549"/>
    <w:rsid w:val="003707F6"/>
    <w:rsid w:val="00370CD5"/>
    <w:rsid w:val="00370CE0"/>
    <w:rsid w:val="00371225"/>
    <w:rsid w:val="00371360"/>
    <w:rsid w:val="00371AC8"/>
    <w:rsid w:val="00371AF3"/>
    <w:rsid w:val="00371BBF"/>
    <w:rsid w:val="00371C96"/>
    <w:rsid w:val="0037226D"/>
    <w:rsid w:val="0037242C"/>
    <w:rsid w:val="0037248A"/>
    <w:rsid w:val="00372A4F"/>
    <w:rsid w:val="00372AAC"/>
    <w:rsid w:val="00372C79"/>
    <w:rsid w:val="00372EFD"/>
    <w:rsid w:val="00373258"/>
    <w:rsid w:val="0037352F"/>
    <w:rsid w:val="0037354E"/>
    <w:rsid w:val="003735D3"/>
    <w:rsid w:val="00373B0B"/>
    <w:rsid w:val="00373BAD"/>
    <w:rsid w:val="00373ED9"/>
    <w:rsid w:val="00373FEF"/>
    <w:rsid w:val="003743F7"/>
    <w:rsid w:val="0037448C"/>
    <w:rsid w:val="003744FD"/>
    <w:rsid w:val="00374C40"/>
    <w:rsid w:val="003752ED"/>
    <w:rsid w:val="00375392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139A"/>
    <w:rsid w:val="00381889"/>
    <w:rsid w:val="00382179"/>
    <w:rsid w:val="003821E0"/>
    <w:rsid w:val="00382848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75F"/>
    <w:rsid w:val="00387E46"/>
    <w:rsid w:val="00387E76"/>
    <w:rsid w:val="00387FBD"/>
    <w:rsid w:val="00390103"/>
    <w:rsid w:val="0039026D"/>
    <w:rsid w:val="00390943"/>
    <w:rsid w:val="0039094B"/>
    <w:rsid w:val="00390979"/>
    <w:rsid w:val="00390FD4"/>
    <w:rsid w:val="003913A6"/>
    <w:rsid w:val="00391515"/>
    <w:rsid w:val="00391821"/>
    <w:rsid w:val="00391A73"/>
    <w:rsid w:val="00391AC0"/>
    <w:rsid w:val="00391B41"/>
    <w:rsid w:val="00391BFB"/>
    <w:rsid w:val="00391CD1"/>
    <w:rsid w:val="00392195"/>
    <w:rsid w:val="003923AC"/>
    <w:rsid w:val="003928DD"/>
    <w:rsid w:val="00392AA4"/>
    <w:rsid w:val="00392AC0"/>
    <w:rsid w:val="00392BAB"/>
    <w:rsid w:val="0039387A"/>
    <w:rsid w:val="00394251"/>
    <w:rsid w:val="00394291"/>
    <w:rsid w:val="0039456C"/>
    <w:rsid w:val="00394C1B"/>
    <w:rsid w:val="00394C4C"/>
    <w:rsid w:val="0039558C"/>
    <w:rsid w:val="003955B1"/>
    <w:rsid w:val="003959D2"/>
    <w:rsid w:val="00395D09"/>
    <w:rsid w:val="00396074"/>
    <w:rsid w:val="00396479"/>
    <w:rsid w:val="003964E8"/>
    <w:rsid w:val="00396930"/>
    <w:rsid w:val="003969E7"/>
    <w:rsid w:val="00396AB9"/>
    <w:rsid w:val="00396DDB"/>
    <w:rsid w:val="003975C2"/>
    <w:rsid w:val="003976EF"/>
    <w:rsid w:val="00397B22"/>
    <w:rsid w:val="003A000F"/>
    <w:rsid w:val="003A00DB"/>
    <w:rsid w:val="003A01DA"/>
    <w:rsid w:val="003A02A1"/>
    <w:rsid w:val="003A0700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8BE"/>
    <w:rsid w:val="003A1DAF"/>
    <w:rsid w:val="003A1FE0"/>
    <w:rsid w:val="003A20B0"/>
    <w:rsid w:val="003A24BE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A81"/>
    <w:rsid w:val="003A4C7C"/>
    <w:rsid w:val="003A4FF8"/>
    <w:rsid w:val="003A52E8"/>
    <w:rsid w:val="003A5627"/>
    <w:rsid w:val="003A5AAE"/>
    <w:rsid w:val="003A5CFF"/>
    <w:rsid w:val="003A61C3"/>
    <w:rsid w:val="003A6754"/>
    <w:rsid w:val="003A699A"/>
    <w:rsid w:val="003A6F0C"/>
    <w:rsid w:val="003A74C6"/>
    <w:rsid w:val="003A767A"/>
    <w:rsid w:val="003A7A04"/>
    <w:rsid w:val="003A7BA0"/>
    <w:rsid w:val="003A7F51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B36"/>
    <w:rsid w:val="003B1E77"/>
    <w:rsid w:val="003B1E7C"/>
    <w:rsid w:val="003B1F86"/>
    <w:rsid w:val="003B22C4"/>
    <w:rsid w:val="003B2364"/>
    <w:rsid w:val="003B314F"/>
    <w:rsid w:val="003B37EC"/>
    <w:rsid w:val="003B3918"/>
    <w:rsid w:val="003B392D"/>
    <w:rsid w:val="003B3FDB"/>
    <w:rsid w:val="003B5005"/>
    <w:rsid w:val="003B507A"/>
    <w:rsid w:val="003B50D2"/>
    <w:rsid w:val="003B5403"/>
    <w:rsid w:val="003B580C"/>
    <w:rsid w:val="003B5D3F"/>
    <w:rsid w:val="003B6612"/>
    <w:rsid w:val="003B6776"/>
    <w:rsid w:val="003B68AE"/>
    <w:rsid w:val="003B68CF"/>
    <w:rsid w:val="003B697C"/>
    <w:rsid w:val="003B6B27"/>
    <w:rsid w:val="003B6DDD"/>
    <w:rsid w:val="003B6E9B"/>
    <w:rsid w:val="003B6FE6"/>
    <w:rsid w:val="003B70C3"/>
    <w:rsid w:val="003B751A"/>
    <w:rsid w:val="003B758D"/>
    <w:rsid w:val="003B78FE"/>
    <w:rsid w:val="003B7C45"/>
    <w:rsid w:val="003B7DB4"/>
    <w:rsid w:val="003C094B"/>
    <w:rsid w:val="003C0B81"/>
    <w:rsid w:val="003C0C88"/>
    <w:rsid w:val="003C1195"/>
    <w:rsid w:val="003C18B0"/>
    <w:rsid w:val="003C19A4"/>
    <w:rsid w:val="003C1B73"/>
    <w:rsid w:val="003C1CC6"/>
    <w:rsid w:val="003C2133"/>
    <w:rsid w:val="003C2172"/>
    <w:rsid w:val="003C25D8"/>
    <w:rsid w:val="003C2E4B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B7B"/>
    <w:rsid w:val="003C3DF1"/>
    <w:rsid w:val="003C3F01"/>
    <w:rsid w:val="003C414D"/>
    <w:rsid w:val="003C4CE9"/>
    <w:rsid w:val="003C5F0F"/>
    <w:rsid w:val="003C5F7F"/>
    <w:rsid w:val="003C617E"/>
    <w:rsid w:val="003C62CC"/>
    <w:rsid w:val="003C675C"/>
    <w:rsid w:val="003C681F"/>
    <w:rsid w:val="003C6D9F"/>
    <w:rsid w:val="003C71E0"/>
    <w:rsid w:val="003C7367"/>
    <w:rsid w:val="003C740E"/>
    <w:rsid w:val="003C763B"/>
    <w:rsid w:val="003C78F0"/>
    <w:rsid w:val="003C7FBB"/>
    <w:rsid w:val="003D08E1"/>
    <w:rsid w:val="003D0BC4"/>
    <w:rsid w:val="003D0C18"/>
    <w:rsid w:val="003D0DA6"/>
    <w:rsid w:val="003D0E54"/>
    <w:rsid w:val="003D1AF0"/>
    <w:rsid w:val="003D1BF5"/>
    <w:rsid w:val="003D1C00"/>
    <w:rsid w:val="003D1E40"/>
    <w:rsid w:val="003D2105"/>
    <w:rsid w:val="003D23BB"/>
    <w:rsid w:val="003D2437"/>
    <w:rsid w:val="003D271B"/>
    <w:rsid w:val="003D2D83"/>
    <w:rsid w:val="003D2F72"/>
    <w:rsid w:val="003D32C9"/>
    <w:rsid w:val="003D3339"/>
    <w:rsid w:val="003D3421"/>
    <w:rsid w:val="003D365B"/>
    <w:rsid w:val="003D36A5"/>
    <w:rsid w:val="003D36E9"/>
    <w:rsid w:val="003D3907"/>
    <w:rsid w:val="003D3B95"/>
    <w:rsid w:val="003D3BFF"/>
    <w:rsid w:val="003D3D3C"/>
    <w:rsid w:val="003D3D46"/>
    <w:rsid w:val="003D49F3"/>
    <w:rsid w:val="003D4C0D"/>
    <w:rsid w:val="003D525F"/>
    <w:rsid w:val="003D5362"/>
    <w:rsid w:val="003D5472"/>
    <w:rsid w:val="003D58BE"/>
    <w:rsid w:val="003D5B91"/>
    <w:rsid w:val="003D5F01"/>
    <w:rsid w:val="003D61FC"/>
    <w:rsid w:val="003D6828"/>
    <w:rsid w:val="003D6BA4"/>
    <w:rsid w:val="003D78FA"/>
    <w:rsid w:val="003E00F9"/>
    <w:rsid w:val="003E0BCC"/>
    <w:rsid w:val="003E0FB3"/>
    <w:rsid w:val="003E10D2"/>
    <w:rsid w:val="003E12A9"/>
    <w:rsid w:val="003E1490"/>
    <w:rsid w:val="003E1731"/>
    <w:rsid w:val="003E2001"/>
    <w:rsid w:val="003E2414"/>
    <w:rsid w:val="003E2500"/>
    <w:rsid w:val="003E259B"/>
    <w:rsid w:val="003E265E"/>
    <w:rsid w:val="003E2695"/>
    <w:rsid w:val="003E2849"/>
    <w:rsid w:val="003E2897"/>
    <w:rsid w:val="003E2A2F"/>
    <w:rsid w:val="003E3222"/>
    <w:rsid w:val="003E3505"/>
    <w:rsid w:val="003E3602"/>
    <w:rsid w:val="003E3873"/>
    <w:rsid w:val="003E3C23"/>
    <w:rsid w:val="003E4295"/>
    <w:rsid w:val="003E44C3"/>
    <w:rsid w:val="003E45EC"/>
    <w:rsid w:val="003E4C9B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3CA"/>
    <w:rsid w:val="003E7613"/>
    <w:rsid w:val="003E7DC7"/>
    <w:rsid w:val="003F0524"/>
    <w:rsid w:val="003F06E0"/>
    <w:rsid w:val="003F0C1C"/>
    <w:rsid w:val="003F0CE8"/>
    <w:rsid w:val="003F11B5"/>
    <w:rsid w:val="003F148A"/>
    <w:rsid w:val="003F1655"/>
    <w:rsid w:val="003F175D"/>
    <w:rsid w:val="003F1F53"/>
    <w:rsid w:val="003F226E"/>
    <w:rsid w:val="003F2371"/>
    <w:rsid w:val="003F2508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178"/>
    <w:rsid w:val="003F4A01"/>
    <w:rsid w:val="003F4B0E"/>
    <w:rsid w:val="003F4CA6"/>
    <w:rsid w:val="003F51A4"/>
    <w:rsid w:val="003F5326"/>
    <w:rsid w:val="003F542D"/>
    <w:rsid w:val="003F5C65"/>
    <w:rsid w:val="003F5C86"/>
    <w:rsid w:val="003F61FA"/>
    <w:rsid w:val="003F62FF"/>
    <w:rsid w:val="003F636A"/>
    <w:rsid w:val="003F691F"/>
    <w:rsid w:val="003F6B7A"/>
    <w:rsid w:val="003F6F38"/>
    <w:rsid w:val="003F759B"/>
    <w:rsid w:val="003F7692"/>
    <w:rsid w:val="003F7EEE"/>
    <w:rsid w:val="003F7FB3"/>
    <w:rsid w:val="004003D7"/>
    <w:rsid w:val="00400819"/>
    <w:rsid w:val="00400972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4A5"/>
    <w:rsid w:val="004027F0"/>
    <w:rsid w:val="00402907"/>
    <w:rsid w:val="0040297E"/>
    <w:rsid w:val="00403050"/>
    <w:rsid w:val="0040306B"/>
    <w:rsid w:val="00403717"/>
    <w:rsid w:val="00403A57"/>
    <w:rsid w:val="00403A67"/>
    <w:rsid w:val="00403D66"/>
    <w:rsid w:val="00403D9F"/>
    <w:rsid w:val="00403E35"/>
    <w:rsid w:val="00403ECE"/>
    <w:rsid w:val="00404039"/>
    <w:rsid w:val="00404252"/>
    <w:rsid w:val="004044DC"/>
    <w:rsid w:val="00404609"/>
    <w:rsid w:val="00405062"/>
    <w:rsid w:val="00405108"/>
    <w:rsid w:val="004051B9"/>
    <w:rsid w:val="004051D7"/>
    <w:rsid w:val="00405635"/>
    <w:rsid w:val="0040570A"/>
    <w:rsid w:val="00405A25"/>
    <w:rsid w:val="00405C7A"/>
    <w:rsid w:val="00405FE3"/>
    <w:rsid w:val="004062E3"/>
    <w:rsid w:val="004065C3"/>
    <w:rsid w:val="00406B6D"/>
    <w:rsid w:val="00406BBA"/>
    <w:rsid w:val="00406C22"/>
    <w:rsid w:val="00406E82"/>
    <w:rsid w:val="00407303"/>
    <w:rsid w:val="00407B9E"/>
    <w:rsid w:val="00407DA5"/>
    <w:rsid w:val="00407F1D"/>
    <w:rsid w:val="00410770"/>
    <w:rsid w:val="0041089C"/>
    <w:rsid w:val="00410966"/>
    <w:rsid w:val="00410E02"/>
    <w:rsid w:val="0041106F"/>
    <w:rsid w:val="004119BC"/>
    <w:rsid w:val="00411CFE"/>
    <w:rsid w:val="004123F4"/>
    <w:rsid w:val="00412542"/>
    <w:rsid w:val="0041299E"/>
    <w:rsid w:val="00412B1C"/>
    <w:rsid w:val="00412D7B"/>
    <w:rsid w:val="00412E66"/>
    <w:rsid w:val="00413666"/>
    <w:rsid w:val="004136A8"/>
    <w:rsid w:val="00413945"/>
    <w:rsid w:val="00413E23"/>
    <w:rsid w:val="00413F17"/>
    <w:rsid w:val="00414347"/>
    <w:rsid w:val="004146E0"/>
    <w:rsid w:val="0041479E"/>
    <w:rsid w:val="00414843"/>
    <w:rsid w:val="00414941"/>
    <w:rsid w:val="0041541C"/>
    <w:rsid w:val="004155C8"/>
    <w:rsid w:val="004156EF"/>
    <w:rsid w:val="00415BA7"/>
    <w:rsid w:val="00415DF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A82"/>
    <w:rsid w:val="00420EDC"/>
    <w:rsid w:val="004210F2"/>
    <w:rsid w:val="00421243"/>
    <w:rsid w:val="00421340"/>
    <w:rsid w:val="00421508"/>
    <w:rsid w:val="00421814"/>
    <w:rsid w:val="00421D7F"/>
    <w:rsid w:val="00421E82"/>
    <w:rsid w:val="00421EBF"/>
    <w:rsid w:val="004221FD"/>
    <w:rsid w:val="00422293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668"/>
    <w:rsid w:val="0042468B"/>
    <w:rsid w:val="0042491D"/>
    <w:rsid w:val="00424FCC"/>
    <w:rsid w:val="0042534C"/>
    <w:rsid w:val="0042587C"/>
    <w:rsid w:val="00425A7C"/>
    <w:rsid w:val="0042657F"/>
    <w:rsid w:val="004265BB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98C"/>
    <w:rsid w:val="00427BF1"/>
    <w:rsid w:val="00427D4A"/>
    <w:rsid w:val="00427EB9"/>
    <w:rsid w:val="00427FCC"/>
    <w:rsid w:val="00430055"/>
    <w:rsid w:val="004301E6"/>
    <w:rsid w:val="004308AC"/>
    <w:rsid w:val="00430D53"/>
    <w:rsid w:val="00430D70"/>
    <w:rsid w:val="00430E6A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A56"/>
    <w:rsid w:val="00433BD3"/>
    <w:rsid w:val="00433D45"/>
    <w:rsid w:val="00433E84"/>
    <w:rsid w:val="0043416E"/>
    <w:rsid w:val="0043421E"/>
    <w:rsid w:val="00434231"/>
    <w:rsid w:val="004342D5"/>
    <w:rsid w:val="0043508A"/>
    <w:rsid w:val="004350AE"/>
    <w:rsid w:val="0043526D"/>
    <w:rsid w:val="004353DA"/>
    <w:rsid w:val="004354B6"/>
    <w:rsid w:val="00435C4D"/>
    <w:rsid w:val="00435DC0"/>
    <w:rsid w:val="00435EF2"/>
    <w:rsid w:val="00436BA2"/>
    <w:rsid w:val="00436E1F"/>
    <w:rsid w:val="0043728C"/>
    <w:rsid w:val="0043740F"/>
    <w:rsid w:val="004374F2"/>
    <w:rsid w:val="00437BA7"/>
    <w:rsid w:val="00437DCA"/>
    <w:rsid w:val="00440002"/>
    <w:rsid w:val="004401D4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1F8A"/>
    <w:rsid w:val="004424A2"/>
    <w:rsid w:val="0044274C"/>
    <w:rsid w:val="0044275B"/>
    <w:rsid w:val="0044312A"/>
    <w:rsid w:val="004434E0"/>
    <w:rsid w:val="004434FD"/>
    <w:rsid w:val="00443F3E"/>
    <w:rsid w:val="0044411B"/>
    <w:rsid w:val="00444262"/>
    <w:rsid w:val="004445E1"/>
    <w:rsid w:val="004448EA"/>
    <w:rsid w:val="00444A7C"/>
    <w:rsid w:val="00444AA2"/>
    <w:rsid w:val="00445196"/>
    <w:rsid w:val="00445271"/>
    <w:rsid w:val="0044534A"/>
    <w:rsid w:val="004454B9"/>
    <w:rsid w:val="0044554D"/>
    <w:rsid w:val="00445640"/>
    <w:rsid w:val="00445A9C"/>
    <w:rsid w:val="00445C45"/>
    <w:rsid w:val="00445D10"/>
    <w:rsid w:val="00445D99"/>
    <w:rsid w:val="00446155"/>
    <w:rsid w:val="00446229"/>
    <w:rsid w:val="00446250"/>
    <w:rsid w:val="004464BE"/>
    <w:rsid w:val="00446B10"/>
    <w:rsid w:val="00446F4C"/>
    <w:rsid w:val="0044723A"/>
    <w:rsid w:val="004472C7"/>
    <w:rsid w:val="0044740A"/>
    <w:rsid w:val="004474F9"/>
    <w:rsid w:val="00447BB8"/>
    <w:rsid w:val="00450012"/>
    <w:rsid w:val="00450237"/>
    <w:rsid w:val="00450590"/>
    <w:rsid w:val="00450D04"/>
    <w:rsid w:val="004511FA"/>
    <w:rsid w:val="0045141E"/>
    <w:rsid w:val="00451545"/>
    <w:rsid w:val="00451BC0"/>
    <w:rsid w:val="00452011"/>
    <w:rsid w:val="0045203F"/>
    <w:rsid w:val="0045207E"/>
    <w:rsid w:val="00452B79"/>
    <w:rsid w:val="00453913"/>
    <w:rsid w:val="00453E77"/>
    <w:rsid w:val="00453F18"/>
    <w:rsid w:val="00454215"/>
    <w:rsid w:val="00454289"/>
    <w:rsid w:val="00454455"/>
    <w:rsid w:val="0045490C"/>
    <w:rsid w:val="00454974"/>
    <w:rsid w:val="00454EDB"/>
    <w:rsid w:val="004550BD"/>
    <w:rsid w:val="004553B0"/>
    <w:rsid w:val="0045540C"/>
    <w:rsid w:val="00455597"/>
    <w:rsid w:val="004555CB"/>
    <w:rsid w:val="00455BA5"/>
    <w:rsid w:val="00455BDF"/>
    <w:rsid w:val="00455CDA"/>
    <w:rsid w:val="00455DF9"/>
    <w:rsid w:val="00455E76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52F"/>
    <w:rsid w:val="00460722"/>
    <w:rsid w:val="00461041"/>
    <w:rsid w:val="00461586"/>
    <w:rsid w:val="00461869"/>
    <w:rsid w:val="0046187B"/>
    <w:rsid w:val="004618DE"/>
    <w:rsid w:val="004619D1"/>
    <w:rsid w:val="00461B7C"/>
    <w:rsid w:val="004620A3"/>
    <w:rsid w:val="00462322"/>
    <w:rsid w:val="0046260A"/>
    <w:rsid w:val="00462970"/>
    <w:rsid w:val="00462B95"/>
    <w:rsid w:val="00462FA9"/>
    <w:rsid w:val="0046326D"/>
    <w:rsid w:val="004634C4"/>
    <w:rsid w:val="0046377C"/>
    <w:rsid w:val="00463841"/>
    <w:rsid w:val="004638AA"/>
    <w:rsid w:val="0046397B"/>
    <w:rsid w:val="00463D77"/>
    <w:rsid w:val="00464155"/>
    <w:rsid w:val="004647C4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71C"/>
    <w:rsid w:val="00466A3C"/>
    <w:rsid w:val="00466B47"/>
    <w:rsid w:val="00466DB7"/>
    <w:rsid w:val="00466E04"/>
    <w:rsid w:val="0046758B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489"/>
    <w:rsid w:val="0047386D"/>
    <w:rsid w:val="00473AF2"/>
    <w:rsid w:val="0047402E"/>
    <w:rsid w:val="004740BC"/>
    <w:rsid w:val="004743C7"/>
    <w:rsid w:val="004745E7"/>
    <w:rsid w:val="00474634"/>
    <w:rsid w:val="00474E10"/>
    <w:rsid w:val="0047533B"/>
    <w:rsid w:val="00475357"/>
    <w:rsid w:val="004754C9"/>
    <w:rsid w:val="004758D4"/>
    <w:rsid w:val="00475F76"/>
    <w:rsid w:val="0047605D"/>
    <w:rsid w:val="00476322"/>
    <w:rsid w:val="00476655"/>
    <w:rsid w:val="004767FB"/>
    <w:rsid w:val="00477650"/>
    <w:rsid w:val="0047777E"/>
    <w:rsid w:val="00477F62"/>
    <w:rsid w:val="00480171"/>
    <w:rsid w:val="0048057C"/>
    <w:rsid w:val="00480DC5"/>
    <w:rsid w:val="00480F35"/>
    <w:rsid w:val="0048106D"/>
    <w:rsid w:val="004812F7"/>
    <w:rsid w:val="0048140E"/>
    <w:rsid w:val="0048152D"/>
    <w:rsid w:val="00481826"/>
    <w:rsid w:val="00481BE3"/>
    <w:rsid w:val="00481F41"/>
    <w:rsid w:val="004824D8"/>
    <w:rsid w:val="004826CC"/>
    <w:rsid w:val="00482B18"/>
    <w:rsid w:val="00482DAC"/>
    <w:rsid w:val="00482E45"/>
    <w:rsid w:val="00483061"/>
    <w:rsid w:val="004830E6"/>
    <w:rsid w:val="00483120"/>
    <w:rsid w:val="004836C5"/>
    <w:rsid w:val="00483CAD"/>
    <w:rsid w:val="004850EE"/>
    <w:rsid w:val="00485432"/>
    <w:rsid w:val="00485AA2"/>
    <w:rsid w:val="00485CB6"/>
    <w:rsid w:val="00485F7F"/>
    <w:rsid w:val="004862C4"/>
    <w:rsid w:val="004863C1"/>
    <w:rsid w:val="00486725"/>
    <w:rsid w:val="00486847"/>
    <w:rsid w:val="00486864"/>
    <w:rsid w:val="00486BAC"/>
    <w:rsid w:val="004872E4"/>
    <w:rsid w:val="004873C5"/>
    <w:rsid w:val="004877E3"/>
    <w:rsid w:val="004878AA"/>
    <w:rsid w:val="00487A07"/>
    <w:rsid w:val="00487B1B"/>
    <w:rsid w:val="00487F3F"/>
    <w:rsid w:val="00490624"/>
    <w:rsid w:val="00490E46"/>
    <w:rsid w:val="00490F5C"/>
    <w:rsid w:val="004910CA"/>
    <w:rsid w:val="00491395"/>
    <w:rsid w:val="00491B2A"/>
    <w:rsid w:val="00491E6B"/>
    <w:rsid w:val="004922FD"/>
    <w:rsid w:val="004924D4"/>
    <w:rsid w:val="00492697"/>
    <w:rsid w:val="00492876"/>
    <w:rsid w:val="00492C09"/>
    <w:rsid w:val="00493061"/>
    <w:rsid w:val="00493080"/>
    <w:rsid w:val="004931CF"/>
    <w:rsid w:val="0049333C"/>
    <w:rsid w:val="00493862"/>
    <w:rsid w:val="00493EEC"/>
    <w:rsid w:val="00493FE9"/>
    <w:rsid w:val="0049427C"/>
    <w:rsid w:val="00494348"/>
    <w:rsid w:val="004952F4"/>
    <w:rsid w:val="00495765"/>
    <w:rsid w:val="00495F5A"/>
    <w:rsid w:val="0049602D"/>
    <w:rsid w:val="0049688E"/>
    <w:rsid w:val="00496B61"/>
    <w:rsid w:val="00496B8E"/>
    <w:rsid w:val="00497162"/>
    <w:rsid w:val="0049732C"/>
    <w:rsid w:val="004973AE"/>
    <w:rsid w:val="004975CC"/>
    <w:rsid w:val="00497E7B"/>
    <w:rsid w:val="004A03B5"/>
    <w:rsid w:val="004A090A"/>
    <w:rsid w:val="004A0C45"/>
    <w:rsid w:val="004A0CAE"/>
    <w:rsid w:val="004A0D29"/>
    <w:rsid w:val="004A0FA8"/>
    <w:rsid w:val="004A140B"/>
    <w:rsid w:val="004A18D8"/>
    <w:rsid w:val="004A195A"/>
    <w:rsid w:val="004A1BB0"/>
    <w:rsid w:val="004A249F"/>
    <w:rsid w:val="004A2683"/>
    <w:rsid w:val="004A276A"/>
    <w:rsid w:val="004A3214"/>
    <w:rsid w:val="004A330D"/>
    <w:rsid w:val="004A339F"/>
    <w:rsid w:val="004A351E"/>
    <w:rsid w:val="004A3819"/>
    <w:rsid w:val="004A3FF1"/>
    <w:rsid w:val="004A4359"/>
    <w:rsid w:val="004A4778"/>
    <w:rsid w:val="004A4792"/>
    <w:rsid w:val="004A48D8"/>
    <w:rsid w:val="004A5056"/>
    <w:rsid w:val="004A5300"/>
    <w:rsid w:val="004A5433"/>
    <w:rsid w:val="004A5676"/>
    <w:rsid w:val="004A57EE"/>
    <w:rsid w:val="004A58F7"/>
    <w:rsid w:val="004A5F17"/>
    <w:rsid w:val="004A5F59"/>
    <w:rsid w:val="004A6250"/>
    <w:rsid w:val="004A651F"/>
    <w:rsid w:val="004A69B8"/>
    <w:rsid w:val="004A6A7D"/>
    <w:rsid w:val="004A6CA5"/>
    <w:rsid w:val="004A6D26"/>
    <w:rsid w:val="004A71C1"/>
    <w:rsid w:val="004A72D3"/>
    <w:rsid w:val="004A749D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226C"/>
    <w:rsid w:val="004B234C"/>
    <w:rsid w:val="004B2C1F"/>
    <w:rsid w:val="004B3269"/>
    <w:rsid w:val="004B34A7"/>
    <w:rsid w:val="004B359E"/>
    <w:rsid w:val="004B35B1"/>
    <w:rsid w:val="004B3719"/>
    <w:rsid w:val="004B374D"/>
    <w:rsid w:val="004B38E3"/>
    <w:rsid w:val="004B3B36"/>
    <w:rsid w:val="004B3B45"/>
    <w:rsid w:val="004B4180"/>
    <w:rsid w:val="004B419A"/>
    <w:rsid w:val="004B41CD"/>
    <w:rsid w:val="004B4A25"/>
    <w:rsid w:val="004B4A44"/>
    <w:rsid w:val="004B4B6B"/>
    <w:rsid w:val="004B4C8D"/>
    <w:rsid w:val="004B5280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37E"/>
    <w:rsid w:val="004B7795"/>
    <w:rsid w:val="004B77BA"/>
    <w:rsid w:val="004B7953"/>
    <w:rsid w:val="004B7957"/>
    <w:rsid w:val="004B7F7B"/>
    <w:rsid w:val="004C066C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204"/>
    <w:rsid w:val="004C446A"/>
    <w:rsid w:val="004C44DC"/>
    <w:rsid w:val="004C455E"/>
    <w:rsid w:val="004C4660"/>
    <w:rsid w:val="004C471A"/>
    <w:rsid w:val="004C48A2"/>
    <w:rsid w:val="004C4AD8"/>
    <w:rsid w:val="004C4B6E"/>
    <w:rsid w:val="004C5026"/>
    <w:rsid w:val="004C50B5"/>
    <w:rsid w:val="004C521B"/>
    <w:rsid w:val="004C5C7E"/>
    <w:rsid w:val="004C6184"/>
    <w:rsid w:val="004C6642"/>
    <w:rsid w:val="004C6A57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54B"/>
    <w:rsid w:val="004D1AE1"/>
    <w:rsid w:val="004D1B22"/>
    <w:rsid w:val="004D1D1B"/>
    <w:rsid w:val="004D1D4D"/>
    <w:rsid w:val="004D1DDC"/>
    <w:rsid w:val="004D1E33"/>
    <w:rsid w:val="004D1F6C"/>
    <w:rsid w:val="004D1FE0"/>
    <w:rsid w:val="004D21E7"/>
    <w:rsid w:val="004D2310"/>
    <w:rsid w:val="004D2606"/>
    <w:rsid w:val="004D28AB"/>
    <w:rsid w:val="004D2F54"/>
    <w:rsid w:val="004D303B"/>
    <w:rsid w:val="004D3953"/>
    <w:rsid w:val="004D3FA0"/>
    <w:rsid w:val="004D478A"/>
    <w:rsid w:val="004D4927"/>
    <w:rsid w:val="004D4C0F"/>
    <w:rsid w:val="004D5277"/>
    <w:rsid w:val="004D63CA"/>
    <w:rsid w:val="004D66EB"/>
    <w:rsid w:val="004D69E8"/>
    <w:rsid w:val="004D7295"/>
    <w:rsid w:val="004D74E8"/>
    <w:rsid w:val="004D779A"/>
    <w:rsid w:val="004D7A1D"/>
    <w:rsid w:val="004D7A58"/>
    <w:rsid w:val="004D7CC1"/>
    <w:rsid w:val="004D7F6C"/>
    <w:rsid w:val="004E02F6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CB0"/>
    <w:rsid w:val="004E2E23"/>
    <w:rsid w:val="004E2FA7"/>
    <w:rsid w:val="004E340D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A9E"/>
    <w:rsid w:val="004E4CC8"/>
    <w:rsid w:val="004E5079"/>
    <w:rsid w:val="004E519D"/>
    <w:rsid w:val="004E532E"/>
    <w:rsid w:val="004E55D6"/>
    <w:rsid w:val="004E5C96"/>
    <w:rsid w:val="004E63B1"/>
    <w:rsid w:val="004E6651"/>
    <w:rsid w:val="004E68DF"/>
    <w:rsid w:val="004E69B8"/>
    <w:rsid w:val="004E70DA"/>
    <w:rsid w:val="004E7758"/>
    <w:rsid w:val="004E7A55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02A"/>
    <w:rsid w:val="004F255B"/>
    <w:rsid w:val="004F27EE"/>
    <w:rsid w:val="004F2971"/>
    <w:rsid w:val="004F2988"/>
    <w:rsid w:val="004F2FA3"/>
    <w:rsid w:val="004F36C4"/>
    <w:rsid w:val="004F3823"/>
    <w:rsid w:val="004F39BB"/>
    <w:rsid w:val="004F3FA9"/>
    <w:rsid w:val="004F4BDF"/>
    <w:rsid w:val="004F4D50"/>
    <w:rsid w:val="004F50A8"/>
    <w:rsid w:val="004F5258"/>
    <w:rsid w:val="004F531E"/>
    <w:rsid w:val="004F53F4"/>
    <w:rsid w:val="004F5648"/>
    <w:rsid w:val="004F57F7"/>
    <w:rsid w:val="004F5C8C"/>
    <w:rsid w:val="004F6216"/>
    <w:rsid w:val="004F6397"/>
    <w:rsid w:val="004F63BB"/>
    <w:rsid w:val="004F686B"/>
    <w:rsid w:val="004F7037"/>
    <w:rsid w:val="004F704A"/>
    <w:rsid w:val="004F7223"/>
    <w:rsid w:val="004F72A9"/>
    <w:rsid w:val="004F7310"/>
    <w:rsid w:val="004F7A9B"/>
    <w:rsid w:val="004F7BB4"/>
    <w:rsid w:val="004F7E6E"/>
    <w:rsid w:val="004F7EDB"/>
    <w:rsid w:val="005002B3"/>
    <w:rsid w:val="005004C4"/>
    <w:rsid w:val="00500768"/>
    <w:rsid w:val="00500B7F"/>
    <w:rsid w:val="00500C77"/>
    <w:rsid w:val="00500F1C"/>
    <w:rsid w:val="0050123A"/>
    <w:rsid w:val="0050129F"/>
    <w:rsid w:val="00501565"/>
    <w:rsid w:val="005015EB"/>
    <w:rsid w:val="005019BB"/>
    <w:rsid w:val="00501C87"/>
    <w:rsid w:val="00501ED5"/>
    <w:rsid w:val="00501FD5"/>
    <w:rsid w:val="00502195"/>
    <w:rsid w:val="00502265"/>
    <w:rsid w:val="00502542"/>
    <w:rsid w:val="005026E8"/>
    <w:rsid w:val="00502850"/>
    <w:rsid w:val="0050290E"/>
    <w:rsid w:val="00502BA9"/>
    <w:rsid w:val="00502CEB"/>
    <w:rsid w:val="005032F5"/>
    <w:rsid w:val="00503827"/>
    <w:rsid w:val="005038A4"/>
    <w:rsid w:val="005038CE"/>
    <w:rsid w:val="0050390F"/>
    <w:rsid w:val="00503A39"/>
    <w:rsid w:val="00503F3D"/>
    <w:rsid w:val="00503F43"/>
    <w:rsid w:val="005046AB"/>
    <w:rsid w:val="005048E0"/>
    <w:rsid w:val="00504DC5"/>
    <w:rsid w:val="00504DF9"/>
    <w:rsid w:val="005053F1"/>
    <w:rsid w:val="0050546F"/>
    <w:rsid w:val="0050547E"/>
    <w:rsid w:val="00505869"/>
    <w:rsid w:val="00505872"/>
    <w:rsid w:val="00506248"/>
    <w:rsid w:val="0050643C"/>
    <w:rsid w:val="00506504"/>
    <w:rsid w:val="005070F2"/>
    <w:rsid w:val="0050744D"/>
    <w:rsid w:val="00507CE0"/>
    <w:rsid w:val="0051012E"/>
    <w:rsid w:val="00510272"/>
    <w:rsid w:val="00510665"/>
    <w:rsid w:val="0051075E"/>
    <w:rsid w:val="00510CCA"/>
    <w:rsid w:val="00510E28"/>
    <w:rsid w:val="005111C0"/>
    <w:rsid w:val="0051161C"/>
    <w:rsid w:val="00511CF3"/>
    <w:rsid w:val="00511F35"/>
    <w:rsid w:val="00512276"/>
    <w:rsid w:val="005127E5"/>
    <w:rsid w:val="0051291B"/>
    <w:rsid w:val="00512BB5"/>
    <w:rsid w:val="00512F27"/>
    <w:rsid w:val="00512FE9"/>
    <w:rsid w:val="00512FED"/>
    <w:rsid w:val="00513618"/>
    <w:rsid w:val="00513669"/>
    <w:rsid w:val="00514152"/>
    <w:rsid w:val="0051421C"/>
    <w:rsid w:val="00514AF2"/>
    <w:rsid w:val="00514DDD"/>
    <w:rsid w:val="005154FB"/>
    <w:rsid w:val="00515595"/>
    <w:rsid w:val="00515A9C"/>
    <w:rsid w:val="0051606C"/>
    <w:rsid w:val="005167A6"/>
    <w:rsid w:val="0051696F"/>
    <w:rsid w:val="00516DAB"/>
    <w:rsid w:val="00516EF2"/>
    <w:rsid w:val="005170FF"/>
    <w:rsid w:val="00517106"/>
    <w:rsid w:val="005171A5"/>
    <w:rsid w:val="00517286"/>
    <w:rsid w:val="00517632"/>
    <w:rsid w:val="005179FB"/>
    <w:rsid w:val="00517A12"/>
    <w:rsid w:val="00517E6D"/>
    <w:rsid w:val="005200AE"/>
    <w:rsid w:val="00520352"/>
    <w:rsid w:val="00520831"/>
    <w:rsid w:val="00520CBD"/>
    <w:rsid w:val="00520D97"/>
    <w:rsid w:val="00521054"/>
    <w:rsid w:val="005215C3"/>
    <w:rsid w:val="00521655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3F4D"/>
    <w:rsid w:val="005240BF"/>
    <w:rsid w:val="005245C2"/>
    <w:rsid w:val="0052466E"/>
    <w:rsid w:val="00524B6E"/>
    <w:rsid w:val="00524CC1"/>
    <w:rsid w:val="005250BE"/>
    <w:rsid w:val="0052527F"/>
    <w:rsid w:val="00525BB3"/>
    <w:rsid w:val="00526821"/>
    <w:rsid w:val="00526D86"/>
    <w:rsid w:val="00526E2F"/>
    <w:rsid w:val="00527FAE"/>
    <w:rsid w:val="00530411"/>
    <w:rsid w:val="00530BAE"/>
    <w:rsid w:val="00530DC1"/>
    <w:rsid w:val="00530FAC"/>
    <w:rsid w:val="0053154E"/>
    <w:rsid w:val="00531665"/>
    <w:rsid w:val="005319C4"/>
    <w:rsid w:val="005319FF"/>
    <w:rsid w:val="00531A02"/>
    <w:rsid w:val="00531D37"/>
    <w:rsid w:val="005321B6"/>
    <w:rsid w:val="005323BE"/>
    <w:rsid w:val="00532874"/>
    <w:rsid w:val="00532C28"/>
    <w:rsid w:val="00532D42"/>
    <w:rsid w:val="00532E62"/>
    <w:rsid w:val="00532F1D"/>
    <w:rsid w:val="0053386C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4E9D"/>
    <w:rsid w:val="005353F8"/>
    <w:rsid w:val="005355FE"/>
    <w:rsid w:val="00535CFF"/>
    <w:rsid w:val="00535DB6"/>
    <w:rsid w:val="0053619C"/>
    <w:rsid w:val="005364D1"/>
    <w:rsid w:val="00536960"/>
    <w:rsid w:val="00536A54"/>
    <w:rsid w:val="00536B8E"/>
    <w:rsid w:val="005373A9"/>
    <w:rsid w:val="005373CE"/>
    <w:rsid w:val="005374D1"/>
    <w:rsid w:val="00537948"/>
    <w:rsid w:val="00537A61"/>
    <w:rsid w:val="0054021D"/>
    <w:rsid w:val="0054080D"/>
    <w:rsid w:val="00540A38"/>
    <w:rsid w:val="00540AF3"/>
    <w:rsid w:val="00541015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903"/>
    <w:rsid w:val="00542F60"/>
    <w:rsid w:val="005432F4"/>
    <w:rsid w:val="00543436"/>
    <w:rsid w:val="005434C7"/>
    <w:rsid w:val="00543611"/>
    <w:rsid w:val="00544316"/>
    <w:rsid w:val="0054440C"/>
    <w:rsid w:val="00544622"/>
    <w:rsid w:val="005447EC"/>
    <w:rsid w:val="00544940"/>
    <w:rsid w:val="00544A56"/>
    <w:rsid w:val="00544B13"/>
    <w:rsid w:val="00544DC1"/>
    <w:rsid w:val="005450DD"/>
    <w:rsid w:val="00545513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93"/>
    <w:rsid w:val="00550267"/>
    <w:rsid w:val="00550519"/>
    <w:rsid w:val="00550851"/>
    <w:rsid w:val="00550B2A"/>
    <w:rsid w:val="00550B8A"/>
    <w:rsid w:val="00550C5E"/>
    <w:rsid w:val="00551353"/>
    <w:rsid w:val="00551727"/>
    <w:rsid w:val="00551C3F"/>
    <w:rsid w:val="00551C78"/>
    <w:rsid w:val="00551FB4"/>
    <w:rsid w:val="00552099"/>
    <w:rsid w:val="00552230"/>
    <w:rsid w:val="005526C1"/>
    <w:rsid w:val="005528DF"/>
    <w:rsid w:val="0055299A"/>
    <w:rsid w:val="005529AA"/>
    <w:rsid w:val="00552C6E"/>
    <w:rsid w:val="00553097"/>
    <w:rsid w:val="005530FC"/>
    <w:rsid w:val="0055337A"/>
    <w:rsid w:val="00553D3B"/>
    <w:rsid w:val="00553EE2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EDF"/>
    <w:rsid w:val="00555F77"/>
    <w:rsid w:val="005563F9"/>
    <w:rsid w:val="00556837"/>
    <w:rsid w:val="00556C74"/>
    <w:rsid w:val="00557086"/>
    <w:rsid w:val="00557203"/>
    <w:rsid w:val="0055747F"/>
    <w:rsid w:val="00557B07"/>
    <w:rsid w:val="00557C9C"/>
    <w:rsid w:val="00560059"/>
    <w:rsid w:val="005600CE"/>
    <w:rsid w:val="005600FE"/>
    <w:rsid w:val="005606B7"/>
    <w:rsid w:val="00561060"/>
    <w:rsid w:val="00561154"/>
    <w:rsid w:val="00561430"/>
    <w:rsid w:val="005614B8"/>
    <w:rsid w:val="0056195B"/>
    <w:rsid w:val="00561C66"/>
    <w:rsid w:val="00561C80"/>
    <w:rsid w:val="00561E4B"/>
    <w:rsid w:val="00562345"/>
    <w:rsid w:val="00562729"/>
    <w:rsid w:val="00562944"/>
    <w:rsid w:val="005629E4"/>
    <w:rsid w:val="0056326D"/>
    <w:rsid w:val="005633C0"/>
    <w:rsid w:val="005634B9"/>
    <w:rsid w:val="005638F4"/>
    <w:rsid w:val="00563BDC"/>
    <w:rsid w:val="00563FD0"/>
    <w:rsid w:val="00564041"/>
    <w:rsid w:val="005642BC"/>
    <w:rsid w:val="005643F2"/>
    <w:rsid w:val="0056454E"/>
    <w:rsid w:val="00564934"/>
    <w:rsid w:val="00564985"/>
    <w:rsid w:val="00564B88"/>
    <w:rsid w:val="00565307"/>
    <w:rsid w:val="005654C0"/>
    <w:rsid w:val="0056581F"/>
    <w:rsid w:val="005662B9"/>
    <w:rsid w:val="0056643C"/>
    <w:rsid w:val="00566DA0"/>
    <w:rsid w:val="00567442"/>
    <w:rsid w:val="00567C81"/>
    <w:rsid w:val="00570159"/>
    <w:rsid w:val="00570A81"/>
    <w:rsid w:val="00570BA2"/>
    <w:rsid w:val="00570DF9"/>
    <w:rsid w:val="00570E22"/>
    <w:rsid w:val="00571274"/>
    <w:rsid w:val="0057161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2A"/>
    <w:rsid w:val="00572F97"/>
    <w:rsid w:val="00573336"/>
    <w:rsid w:val="005734D5"/>
    <w:rsid w:val="00573AC4"/>
    <w:rsid w:val="00573D96"/>
    <w:rsid w:val="00573F6D"/>
    <w:rsid w:val="005745EA"/>
    <w:rsid w:val="00574611"/>
    <w:rsid w:val="005746CA"/>
    <w:rsid w:val="00574A0F"/>
    <w:rsid w:val="00574CEA"/>
    <w:rsid w:val="00575241"/>
    <w:rsid w:val="005752A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7291"/>
    <w:rsid w:val="00577331"/>
    <w:rsid w:val="005774E2"/>
    <w:rsid w:val="00577AE5"/>
    <w:rsid w:val="00577B93"/>
    <w:rsid w:val="00577CC5"/>
    <w:rsid w:val="00577DE1"/>
    <w:rsid w:val="00577F5D"/>
    <w:rsid w:val="0058029F"/>
    <w:rsid w:val="005804B6"/>
    <w:rsid w:val="00580C31"/>
    <w:rsid w:val="0058170F"/>
    <w:rsid w:val="0058196D"/>
    <w:rsid w:val="00581A14"/>
    <w:rsid w:val="00581A6D"/>
    <w:rsid w:val="00581AAF"/>
    <w:rsid w:val="005821DB"/>
    <w:rsid w:val="0058234C"/>
    <w:rsid w:val="005835AA"/>
    <w:rsid w:val="00583C2E"/>
    <w:rsid w:val="00583CD1"/>
    <w:rsid w:val="00583CF9"/>
    <w:rsid w:val="00583D32"/>
    <w:rsid w:val="00584189"/>
    <w:rsid w:val="00584338"/>
    <w:rsid w:val="0058435E"/>
    <w:rsid w:val="00584474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5C8"/>
    <w:rsid w:val="00590634"/>
    <w:rsid w:val="005908FE"/>
    <w:rsid w:val="00590A11"/>
    <w:rsid w:val="00590B91"/>
    <w:rsid w:val="00590CC3"/>
    <w:rsid w:val="0059120C"/>
    <w:rsid w:val="005916D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5A2"/>
    <w:rsid w:val="0059371A"/>
    <w:rsid w:val="00593720"/>
    <w:rsid w:val="0059372F"/>
    <w:rsid w:val="00593751"/>
    <w:rsid w:val="005937C0"/>
    <w:rsid w:val="005937ED"/>
    <w:rsid w:val="00593891"/>
    <w:rsid w:val="00593C68"/>
    <w:rsid w:val="005941B3"/>
    <w:rsid w:val="00594258"/>
    <w:rsid w:val="00594653"/>
    <w:rsid w:val="005946AD"/>
    <w:rsid w:val="00594704"/>
    <w:rsid w:val="0059526D"/>
    <w:rsid w:val="0059571B"/>
    <w:rsid w:val="00595A86"/>
    <w:rsid w:val="00595B84"/>
    <w:rsid w:val="00595C95"/>
    <w:rsid w:val="00595E8C"/>
    <w:rsid w:val="005967D1"/>
    <w:rsid w:val="00596934"/>
    <w:rsid w:val="0059698A"/>
    <w:rsid w:val="00596CA5"/>
    <w:rsid w:val="00596D27"/>
    <w:rsid w:val="00597128"/>
    <w:rsid w:val="00597177"/>
    <w:rsid w:val="005978E5"/>
    <w:rsid w:val="00597ACB"/>
    <w:rsid w:val="00597D00"/>
    <w:rsid w:val="00597F53"/>
    <w:rsid w:val="005A0990"/>
    <w:rsid w:val="005A1355"/>
    <w:rsid w:val="005A1437"/>
    <w:rsid w:val="005A1978"/>
    <w:rsid w:val="005A1DA8"/>
    <w:rsid w:val="005A1F37"/>
    <w:rsid w:val="005A1F71"/>
    <w:rsid w:val="005A2674"/>
    <w:rsid w:val="005A2C97"/>
    <w:rsid w:val="005A2E54"/>
    <w:rsid w:val="005A2E8C"/>
    <w:rsid w:val="005A327F"/>
    <w:rsid w:val="005A356F"/>
    <w:rsid w:val="005A362D"/>
    <w:rsid w:val="005A364F"/>
    <w:rsid w:val="005A3819"/>
    <w:rsid w:val="005A384E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5FA3"/>
    <w:rsid w:val="005A6263"/>
    <w:rsid w:val="005A6414"/>
    <w:rsid w:val="005A65AF"/>
    <w:rsid w:val="005A662A"/>
    <w:rsid w:val="005A6C9D"/>
    <w:rsid w:val="005A7319"/>
    <w:rsid w:val="005A7402"/>
    <w:rsid w:val="005A7500"/>
    <w:rsid w:val="005A7BB3"/>
    <w:rsid w:val="005A7FB5"/>
    <w:rsid w:val="005B04D0"/>
    <w:rsid w:val="005B0A35"/>
    <w:rsid w:val="005B0F57"/>
    <w:rsid w:val="005B125A"/>
    <w:rsid w:val="005B1282"/>
    <w:rsid w:val="005B1578"/>
    <w:rsid w:val="005B16DD"/>
    <w:rsid w:val="005B16DF"/>
    <w:rsid w:val="005B17A9"/>
    <w:rsid w:val="005B1808"/>
    <w:rsid w:val="005B1853"/>
    <w:rsid w:val="005B1B51"/>
    <w:rsid w:val="005B1D3E"/>
    <w:rsid w:val="005B1DAB"/>
    <w:rsid w:val="005B1DE6"/>
    <w:rsid w:val="005B1E01"/>
    <w:rsid w:val="005B1F77"/>
    <w:rsid w:val="005B2263"/>
    <w:rsid w:val="005B293A"/>
    <w:rsid w:val="005B294D"/>
    <w:rsid w:val="005B2A16"/>
    <w:rsid w:val="005B2D66"/>
    <w:rsid w:val="005B2D84"/>
    <w:rsid w:val="005B32BD"/>
    <w:rsid w:val="005B3304"/>
    <w:rsid w:val="005B33F5"/>
    <w:rsid w:val="005B353C"/>
    <w:rsid w:val="005B35AB"/>
    <w:rsid w:val="005B3852"/>
    <w:rsid w:val="005B3B56"/>
    <w:rsid w:val="005B3CA6"/>
    <w:rsid w:val="005B3CE9"/>
    <w:rsid w:val="005B40EA"/>
    <w:rsid w:val="005B41B3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840"/>
    <w:rsid w:val="005B64A8"/>
    <w:rsid w:val="005B6585"/>
    <w:rsid w:val="005B677E"/>
    <w:rsid w:val="005B696F"/>
    <w:rsid w:val="005B6E1D"/>
    <w:rsid w:val="005B6EE0"/>
    <w:rsid w:val="005B6F5D"/>
    <w:rsid w:val="005B717C"/>
    <w:rsid w:val="005B730D"/>
    <w:rsid w:val="005B7429"/>
    <w:rsid w:val="005B7577"/>
    <w:rsid w:val="005B758C"/>
    <w:rsid w:val="005B762D"/>
    <w:rsid w:val="005B76D1"/>
    <w:rsid w:val="005B7A78"/>
    <w:rsid w:val="005B7CAC"/>
    <w:rsid w:val="005B7CBC"/>
    <w:rsid w:val="005B7E85"/>
    <w:rsid w:val="005C00AF"/>
    <w:rsid w:val="005C0AA0"/>
    <w:rsid w:val="005C0E8F"/>
    <w:rsid w:val="005C1245"/>
    <w:rsid w:val="005C1505"/>
    <w:rsid w:val="005C162A"/>
    <w:rsid w:val="005C1839"/>
    <w:rsid w:val="005C1997"/>
    <w:rsid w:val="005C1A8A"/>
    <w:rsid w:val="005C1E8B"/>
    <w:rsid w:val="005C21F2"/>
    <w:rsid w:val="005C227D"/>
    <w:rsid w:val="005C2437"/>
    <w:rsid w:val="005C2AAD"/>
    <w:rsid w:val="005C2CC1"/>
    <w:rsid w:val="005C2D4F"/>
    <w:rsid w:val="005C328F"/>
    <w:rsid w:val="005C3298"/>
    <w:rsid w:val="005C3457"/>
    <w:rsid w:val="005C35F2"/>
    <w:rsid w:val="005C39BF"/>
    <w:rsid w:val="005C3E5D"/>
    <w:rsid w:val="005C41DD"/>
    <w:rsid w:val="005C4256"/>
    <w:rsid w:val="005C43CC"/>
    <w:rsid w:val="005C48B8"/>
    <w:rsid w:val="005C4991"/>
    <w:rsid w:val="005C4CB9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C7EAB"/>
    <w:rsid w:val="005D01AE"/>
    <w:rsid w:val="005D01B5"/>
    <w:rsid w:val="005D02E1"/>
    <w:rsid w:val="005D0466"/>
    <w:rsid w:val="005D05BA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1BB0"/>
    <w:rsid w:val="005D2931"/>
    <w:rsid w:val="005D2E2B"/>
    <w:rsid w:val="005D3035"/>
    <w:rsid w:val="005D3628"/>
    <w:rsid w:val="005D36EC"/>
    <w:rsid w:val="005D3E6B"/>
    <w:rsid w:val="005D438D"/>
    <w:rsid w:val="005D465E"/>
    <w:rsid w:val="005D4981"/>
    <w:rsid w:val="005D4ED9"/>
    <w:rsid w:val="005D4F41"/>
    <w:rsid w:val="005D5337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D7AE4"/>
    <w:rsid w:val="005D7B74"/>
    <w:rsid w:val="005D7C3B"/>
    <w:rsid w:val="005E036B"/>
    <w:rsid w:val="005E0682"/>
    <w:rsid w:val="005E07DC"/>
    <w:rsid w:val="005E0B4B"/>
    <w:rsid w:val="005E122B"/>
    <w:rsid w:val="005E133F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D7F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07FE"/>
    <w:rsid w:val="005F1278"/>
    <w:rsid w:val="005F131A"/>
    <w:rsid w:val="005F14E1"/>
    <w:rsid w:val="005F17FF"/>
    <w:rsid w:val="005F1A71"/>
    <w:rsid w:val="005F1B80"/>
    <w:rsid w:val="005F1CC2"/>
    <w:rsid w:val="005F1E8D"/>
    <w:rsid w:val="005F21BF"/>
    <w:rsid w:val="005F243E"/>
    <w:rsid w:val="005F24DC"/>
    <w:rsid w:val="005F2FB8"/>
    <w:rsid w:val="005F3114"/>
    <w:rsid w:val="005F33FB"/>
    <w:rsid w:val="005F347B"/>
    <w:rsid w:val="005F39A1"/>
    <w:rsid w:val="005F3E86"/>
    <w:rsid w:val="005F4397"/>
    <w:rsid w:val="005F4495"/>
    <w:rsid w:val="005F47CA"/>
    <w:rsid w:val="005F4AEB"/>
    <w:rsid w:val="005F4C47"/>
    <w:rsid w:val="005F4D0A"/>
    <w:rsid w:val="005F4D94"/>
    <w:rsid w:val="005F50E5"/>
    <w:rsid w:val="005F53C4"/>
    <w:rsid w:val="005F578D"/>
    <w:rsid w:val="005F5892"/>
    <w:rsid w:val="005F5BE7"/>
    <w:rsid w:val="005F5D64"/>
    <w:rsid w:val="005F5DDB"/>
    <w:rsid w:val="005F61CD"/>
    <w:rsid w:val="005F6430"/>
    <w:rsid w:val="005F6587"/>
    <w:rsid w:val="005F68DF"/>
    <w:rsid w:val="005F6B83"/>
    <w:rsid w:val="005F7038"/>
    <w:rsid w:val="005F70A6"/>
    <w:rsid w:val="005F74ED"/>
    <w:rsid w:val="005F786D"/>
    <w:rsid w:val="005F7A85"/>
    <w:rsid w:val="005F7B16"/>
    <w:rsid w:val="005F7BF8"/>
    <w:rsid w:val="00600114"/>
    <w:rsid w:val="00600248"/>
    <w:rsid w:val="00600698"/>
    <w:rsid w:val="00600AE5"/>
    <w:rsid w:val="00600FD2"/>
    <w:rsid w:val="00601898"/>
    <w:rsid w:val="00601A14"/>
    <w:rsid w:val="00601A59"/>
    <w:rsid w:val="00601A61"/>
    <w:rsid w:val="00601B5A"/>
    <w:rsid w:val="00601BBB"/>
    <w:rsid w:val="006021B7"/>
    <w:rsid w:val="006021C6"/>
    <w:rsid w:val="00603102"/>
    <w:rsid w:val="00603A06"/>
    <w:rsid w:val="00603A65"/>
    <w:rsid w:val="006040AC"/>
    <w:rsid w:val="006040EA"/>
    <w:rsid w:val="00604343"/>
    <w:rsid w:val="00604977"/>
    <w:rsid w:val="00604FE8"/>
    <w:rsid w:val="006055A7"/>
    <w:rsid w:val="006057E5"/>
    <w:rsid w:val="00605950"/>
    <w:rsid w:val="00605A61"/>
    <w:rsid w:val="00605E2D"/>
    <w:rsid w:val="006065B7"/>
    <w:rsid w:val="00606970"/>
    <w:rsid w:val="00606B89"/>
    <w:rsid w:val="006073CA"/>
    <w:rsid w:val="00607480"/>
    <w:rsid w:val="00607A93"/>
    <w:rsid w:val="00607BA4"/>
    <w:rsid w:val="00607C99"/>
    <w:rsid w:val="00610152"/>
    <w:rsid w:val="0061043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7F"/>
    <w:rsid w:val="00611C8D"/>
    <w:rsid w:val="0061217A"/>
    <w:rsid w:val="0061229C"/>
    <w:rsid w:val="006123C5"/>
    <w:rsid w:val="00612512"/>
    <w:rsid w:val="00612561"/>
    <w:rsid w:val="00612789"/>
    <w:rsid w:val="006128D7"/>
    <w:rsid w:val="00612A97"/>
    <w:rsid w:val="00612B25"/>
    <w:rsid w:val="00612CD3"/>
    <w:rsid w:val="00612D72"/>
    <w:rsid w:val="00612E20"/>
    <w:rsid w:val="006133C3"/>
    <w:rsid w:val="006135A4"/>
    <w:rsid w:val="00613C70"/>
    <w:rsid w:val="00613E48"/>
    <w:rsid w:val="006141B5"/>
    <w:rsid w:val="006144C0"/>
    <w:rsid w:val="006148A5"/>
    <w:rsid w:val="00615052"/>
    <w:rsid w:val="006150D0"/>
    <w:rsid w:val="00615233"/>
    <w:rsid w:val="006156CC"/>
    <w:rsid w:val="00615754"/>
    <w:rsid w:val="00615928"/>
    <w:rsid w:val="00615BEC"/>
    <w:rsid w:val="00615D6B"/>
    <w:rsid w:val="00615F52"/>
    <w:rsid w:val="006164B6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5FD"/>
    <w:rsid w:val="0062071B"/>
    <w:rsid w:val="00620955"/>
    <w:rsid w:val="00620E1D"/>
    <w:rsid w:val="00620F65"/>
    <w:rsid w:val="00621781"/>
    <w:rsid w:val="00622540"/>
    <w:rsid w:val="0062292C"/>
    <w:rsid w:val="00622933"/>
    <w:rsid w:val="00622A8D"/>
    <w:rsid w:val="00622AD3"/>
    <w:rsid w:val="00622FCE"/>
    <w:rsid w:val="006230F8"/>
    <w:rsid w:val="0062487C"/>
    <w:rsid w:val="00624BC8"/>
    <w:rsid w:val="00624F06"/>
    <w:rsid w:val="006250B8"/>
    <w:rsid w:val="00625123"/>
    <w:rsid w:val="00625701"/>
    <w:rsid w:val="0062587E"/>
    <w:rsid w:val="00625A0F"/>
    <w:rsid w:val="00625B25"/>
    <w:rsid w:val="00625C7C"/>
    <w:rsid w:val="00625E34"/>
    <w:rsid w:val="00625E40"/>
    <w:rsid w:val="00625E9B"/>
    <w:rsid w:val="00626618"/>
    <w:rsid w:val="00626B5A"/>
    <w:rsid w:val="00627184"/>
    <w:rsid w:val="0062748B"/>
    <w:rsid w:val="0062761F"/>
    <w:rsid w:val="00627C7B"/>
    <w:rsid w:val="00627C7D"/>
    <w:rsid w:val="00627E26"/>
    <w:rsid w:val="006301F2"/>
    <w:rsid w:val="0063022F"/>
    <w:rsid w:val="00630245"/>
    <w:rsid w:val="00630688"/>
    <w:rsid w:val="00630CCC"/>
    <w:rsid w:val="00631000"/>
    <w:rsid w:val="006311F1"/>
    <w:rsid w:val="0063134C"/>
    <w:rsid w:val="0063136F"/>
    <w:rsid w:val="00631463"/>
    <w:rsid w:val="006314EA"/>
    <w:rsid w:val="00631852"/>
    <w:rsid w:val="00631B03"/>
    <w:rsid w:val="006323E4"/>
    <w:rsid w:val="00632FF1"/>
    <w:rsid w:val="00633DDC"/>
    <w:rsid w:val="00634010"/>
    <w:rsid w:val="00634118"/>
    <w:rsid w:val="00634258"/>
    <w:rsid w:val="006345AA"/>
    <w:rsid w:val="0063496D"/>
    <w:rsid w:val="00634C65"/>
    <w:rsid w:val="00634C7D"/>
    <w:rsid w:val="00634CFC"/>
    <w:rsid w:val="00634F15"/>
    <w:rsid w:val="006350A3"/>
    <w:rsid w:val="00635521"/>
    <w:rsid w:val="006356C3"/>
    <w:rsid w:val="00635882"/>
    <w:rsid w:val="00635BD3"/>
    <w:rsid w:val="00635D8A"/>
    <w:rsid w:val="006360FB"/>
    <w:rsid w:val="006361F4"/>
    <w:rsid w:val="00636374"/>
    <w:rsid w:val="006363D6"/>
    <w:rsid w:val="006365A9"/>
    <w:rsid w:val="006366C3"/>
    <w:rsid w:val="00636B59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5B3"/>
    <w:rsid w:val="0064078B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5BB"/>
    <w:rsid w:val="006426F2"/>
    <w:rsid w:val="006427AD"/>
    <w:rsid w:val="00642E57"/>
    <w:rsid w:val="00643190"/>
    <w:rsid w:val="006431DA"/>
    <w:rsid w:val="00643555"/>
    <w:rsid w:val="00643D35"/>
    <w:rsid w:val="00643E5C"/>
    <w:rsid w:val="00643F0D"/>
    <w:rsid w:val="006440B2"/>
    <w:rsid w:val="00644354"/>
    <w:rsid w:val="00644E8D"/>
    <w:rsid w:val="00645069"/>
    <w:rsid w:val="00645243"/>
    <w:rsid w:val="00645A78"/>
    <w:rsid w:val="00645D90"/>
    <w:rsid w:val="00645EA9"/>
    <w:rsid w:val="00645F35"/>
    <w:rsid w:val="00646221"/>
    <w:rsid w:val="006466BA"/>
    <w:rsid w:val="006469D5"/>
    <w:rsid w:val="00646AC5"/>
    <w:rsid w:val="00646B74"/>
    <w:rsid w:val="00646EB1"/>
    <w:rsid w:val="00646FCA"/>
    <w:rsid w:val="006475F3"/>
    <w:rsid w:val="00647930"/>
    <w:rsid w:val="00647BE1"/>
    <w:rsid w:val="00647D38"/>
    <w:rsid w:val="00650006"/>
    <w:rsid w:val="00650368"/>
    <w:rsid w:val="00650B17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2DBF"/>
    <w:rsid w:val="0065301E"/>
    <w:rsid w:val="0065304C"/>
    <w:rsid w:val="006530AB"/>
    <w:rsid w:val="00653284"/>
    <w:rsid w:val="006535BC"/>
    <w:rsid w:val="00653930"/>
    <w:rsid w:val="006542C7"/>
    <w:rsid w:val="0065459B"/>
    <w:rsid w:val="00654603"/>
    <w:rsid w:val="0065469C"/>
    <w:rsid w:val="0065473B"/>
    <w:rsid w:val="00654A8B"/>
    <w:rsid w:val="00654AE6"/>
    <w:rsid w:val="00654EB3"/>
    <w:rsid w:val="00655123"/>
    <w:rsid w:val="006552CD"/>
    <w:rsid w:val="006559B4"/>
    <w:rsid w:val="006561BE"/>
    <w:rsid w:val="00656218"/>
    <w:rsid w:val="006564E9"/>
    <w:rsid w:val="0065659A"/>
    <w:rsid w:val="0065663B"/>
    <w:rsid w:val="00656B0B"/>
    <w:rsid w:val="0065728B"/>
    <w:rsid w:val="0065739A"/>
    <w:rsid w:val="006574EF"/>
    <w:rsid w:val="00657634"/>
    <w:rsid w:val="006579FB"/>
    <w:rsid w:val="00657F55"/>
    <w:rsid w:val="0066007E"/>
    <w:rsid w:val="006605CB"/>
    <w:rsid w:val="00660747"/>
    <w:rsid w:val="00660D74"/>
    <w:rsid w:val="00660DC7"/>
    <w:rsid w:val="006610BF"/>
    <w:rsid w:val="006611E7"/>
    <w:rsid w:val="00661AA4"/>
    <w:rsid w:val="00661CFD"/>
    <w:rsid w:val="00661D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48"/>
    <w:rsid w:val="00664481"/>
    <w:rsid w:val="00664C33"/>
    <w:rsid w:val="00665058"/>
    <w:rsid w:val="006650DA"/>
    <w:rsid w:val="00665120"/>
    <w:rsid w:val="006654B7"/>
    <w:rsid w:val="006656A0"/>
    <w:rsid w:val="00665EE0"/>
    <w:rsid w:val="00665FA7"/>
    <w:rsid w:val="0066608E"/>
    <w:rsid w:val="00666276"/>
    <w:rsid w:val="006666C1"/>
    <w:rsid w:val="00666C58"/>
    <w:rsid w:val="00666D8C"/>
    <w:rsid w:val="006670C2"/>
    <w:rsid w:val="00667260"/>
    <w:rsid w:val="0066727C"/>
    <w:rsid w:val="0066747C"/>
    <w:rsid w:val="0066752D"/>
    <w:rsid w:val="00667662"/>
    <w:rsid w:val="00667667"/>
    <w:rsid w:val="006677A8"/>
    <w:rsid w:val="00667F02"/>
    <w:rsid w:val="0067005C"/>
    <w:rsid w:val="0067024C"/>
    <w:rsid w:val="0067030A"/>
    <w:rsid w:val="00670659"/>
    <w:rsid w:val="00670838"/>
    <w:rsid w:val="00670DEB"/>
    <w:rsid w:val="006715B2"/>
    <w:rsid w:val="006715BF"/>
    <w:rsid w:val="00671B3C"/>
    <w:rsid w:val="006720D4"/>
    <w:rsid w:val="00672BC4"/>
    <w:rsid w:val="00673438"/>
    <w:rsid w:val="00673582"/>
    <w:rsid w:val="006735DA"/>
    <w:rsid w:val="006736B9"/>
    <w:rsid w:val="006737C8"/>
    <w:rsid w:val="00673842"/>
    <w:rsid w:val="00673CBA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A26"/>
    <w:rsid w:val="00675C8F"/>
    <w:rsid w:val="00675D39"/>
    <w:rsid w:val="0067606B"/>
    <w:rsid w:val="00676197"/>
    <w:rsid w:val="006764FA"/>
    <w:rsid w:val="006765A3"/>
    <w:rsid w:val="006766F8"/>
    <w:rsid w:val="00676DE9"/>
    <w:rsid w:val="006770A6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90C"/>
    <w:rsid w:val="00680E9A"/>
    <w:rsid w:val="00680F6D"/>
    <w:rsid w:val="00681003"/>
    <w:rsid w:val="00681104"/>
    <w:rsid w:val="0068128C"/>
    <w:rsid w:val="00681696"/>
    <w:rsid w:val="00681FC8"/>
    <w:rsid w:val="0068229C"/>
    <w:rsid w:val="00682877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47C8"/>
    <w:rsid w:val="00684CBA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5C0"/>
    <w:rsid w:val="00686CBE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924"/>
    <w:rsid w:val="00690B03"/>
    <w:rsid w:val="006914C5"/>
    <w:rsid w:val="00691757"/>
    <w:rsid w:val="00691860"/>
    <w:rsid w:val="00691985"/>
    <w:rsid w:val="00691B32"/>
    <w:rsid w:val="00691B76"/>
    <w:rsid w:val="00692175"/>
    <w:rsid w:val="006921D8"/>
    <w:rsid w:val="0069256D"/>
    <w:rsid w:val="00692882"/>
    <w:rsid w:val="006928DC"/>
    <w:rsid w:val="00692E15"/>
    <w:rsid w:val="00692E1E"/>
    <w:rsid w:val="00692E6C"/>
    <w:rsid w:val="00692E75"/>
    <w:rsid w:val="00692EC8"/>
    <w:rsid w:val="00693065"/>
    <w:rsid w:val="00693147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02"/>
    <w:rsid w:val="00695369"/>
    <w:rsid w:val="0069563B"/>
    <w:rsid w:val="00695900"/>
    <w:rsid w:val="00695AD3"/>
    <w:rsid w:val="00695DCF"/>
    <w:rsid w:val="00696087"/>
    <w:rsid w:val="0069632C"/>
    <w:rsid w:val="00696A00"/>
    <w:rsid w:val="00696D7E"/>
    <w:rsid w:val="0069714C"/>
    <w:rsid w:val="006974E4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2695"/>
    <w:rsid w:val="006A270E"/>
    <w:rsid w:val="006A27E1"/>
    <w:rsid w:val="006A2F21"/>
    <w:rsid w:val="006A3135"/>
    <w:rsid w:val="006A314A"/>
    <w:rsid w:val="006A3427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551C"/>
    <w:rsid w:val="006A5B6F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AF1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5DC"/>
    <w:rsid w:val="006B268E"/>
    <w:rsid w:val="006B27A8"/>
    <w:rsid w:val="006B2F26"/>
    <w:rsid w:val="006B2FEC"/>
    <w:rsid w:val="006B3016"/>
    <w:rsid w:val="006B3754"/>
    <w:rsid w:val="006B3B4D"/>
    <w:rsid w:val="006B3E7C"/>
    <w:rsid w:val="006B4638"/>
    <w:rsid w:val="006B4B7E"/>
    <w:rsid w:val="006B4E32"/>
    <w:rsid w:val="006B50B4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D1B"/>
    <w:rsid w:val="006C0EDD"/>
    <w:rsid w:val="006C0F0B"/>
    <w:rsid w:val="006C100A"/>
    <w:rsid w:val="006C1186"/>
    <w:rsid w:val="006C1241"/>
    <w:rsid w:val="006C19BE"/>
    <w:rsid w:val="006C1C84"/>
    <w:rsid w:val="006C1D76"/>
    <w:rsid w:val="006C2077"/>
    <w:rsid w:val="006C231B"/>
    <w:rsid w:val="006C2465"/>
    <w:rsid w:val="006C27ED"/>
    <w:rsid w:val="006C2A15"/>
    <w:rsid w:val="006C2AB9"/>
    <w:rsid w:val="006C2D61"/>
    <w:rsid w:val="006C2D9E"/>
    <w:rsid w:val="006C2EBD"/>
    <w:rsid w:val="006C371F"/>
    <w:rsid w:val="006C389D"/>
    <w:rsid w:val="006C39D3"/>
    <w:rsid w:val="006C3C42"/>
    <w:rsid w:val="006C3C48"/>
    <w:rsid w:val="006C3DB1"/>
    <w:rsid w:val="006C3F9D"/>
    <w:rsid w:val="006C41D3"/>
    <w:rsid w:val="006C4699"/>
    <w:rsid w:val="006C477D"/>
    <w:rsid w:val="006C47B3"/>
    <w:rsid w:val="006C4F56"/>
    <w:rsid w:val="006C556E"/>
    <w:rsid w:val="006C56F6"/>
    <w:rsid w:val="006C5943"/>
    <w:rsid w:val="006C5974"/>
    <w:rsid w:val="006C5D10"/>
    <w:rsid w:val="006C5D8A"/>
    <w:rsid w:val="006C637E"/>
    <w:rsid w:val="006C6A4C"/>
    <w:rsid w:val="006C6B9A"/>
    <w:rsid w:val="006C6BC6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C4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68B"/>
    <w:rsid w:val="006D2BEB"/>
    <w:rsid w:val="006D2C41"/>
    <w:rsid w:val="006D2E0A"/>
    <w:rsid w:val="006D2E48"/>
    <w:rsid w:val="006D2F93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0B9"/>
    <w:rsid w:val="006D548B"/>
    <w:rsid w:val="006D55D3"/>
    <w:rsid w:val="006D5691"/>
    <w:rsid w:val="006D5751"/>
    <w:rsid w:val="006D5B79"/>
    <w:rsid w:val="006D5B97"/>
    <w:rsid w:val="006D5C2D"/>
    <w:rsid w:val="006D6080"/>
    <w:rsid w:val="006D63FE"/>
    <w:rsid w:val="006D6A93"/>
    <w:rsid w:val="006D6BDC"/>
    <w:rsid w:val="006D6E1F"/>
    <w:rsid w:val="006D6F1A"/>
    <w:rsid w:val="006D746C"/>
    <w:rsid w:val="006D7705"/>
    <w:rsid w:val="006D7DD8"/>
    <w:rsid w:val="006D7E58"/>
    <w:rsid w:val="006D7E97"/>
    <w:rsid w:val="006E05B3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B46"/>
    <w:rsid w:val="006E3C77"/>
    <w:rsid w:val="006E4017"/>
    <w:rsid w:val="006E42E5"/>
    <w:rsid w:val="006E43AF"/>
    <w:rsid w:val="006E43C7"/>
    <w:rsid w:val="006E47ED"/>
    <w:rsid w:val="006E4A2C"/>
    <w:rsid w:val="006E4E4B"/>
    <w:rsid w:val="006E51DC"/>
    <w:rsid w:val="006E5C1C"/>
    <w:rsid w:val="006E5CD9"/>
    <w:rsid w:val="006E5E18"/>
    <w:rsid w:val="006E62AF"/>
    <w:rsid w:val="006E6698"/>
    <w:rsid w:val="006E66A2"/>
    <w:rsid w:val="006E6A4A"/>
    <w:rsid w:val="006E7736"/>
    <w:rsid w:val="006E7928"/>
    <w:rsid w:val="006E7AA7"/>
    <w:rsid w:val="006F03F0"/>
    <w:rsid w:val="006F1155"/>
    <w:rsid w:val="006F1B26"/>
    <w:rsid w:val="006F1BB5"/>
    <w:rsid w:val="006F1DC8"/>
    <w:rsid w:val="006F23B4"/>
    <w:rsid w:val="006F2B1E"/>
    <w:rsid w:val="006F2DF9"/>
    <w:rsid w:val="006F2E17"/>
    <w:rsid w:val="006F30BF"/>
    <w:rsid w:val="006F32EC"/>
    <w:rsid w:val="006F347C"/>
    <w:rsid w:val="006F3A73"/>
    <w:rsid w:val="006F3AE0"/>
    <w:rsid w:val="006F41C1"/>
    <w:rsid w:val="006F4318"/>
    <w:rsid w:val="006F470D"/>
    <w:rsid w:val="006F4724"/>
    <w:rsid w:val="006F49F7"/>
    <w:rsid w:val="006F4FD7"/>
    <w:rsid w:val="006F514E"/>
    <w:rsid w:val="006F5506"/>
    <w:rsid w:val="006F5D80"/>
    <w:rsid w:val="006F5E37"/>
    <w:rsid w:val="006F66B2"/>
    <w:rsid w:val="006F6773"/>
    <w:rsid w:val="006F67AA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6F7A23"/>
    <w:rsid w:val="006F7B95"/>
    <w:rsid w:val="006F7F6B"/>
    <w:rsid w:val="0070080E"/>
    <w:rsid w:val="00700BF4"/>
    <w:rsid w:val="007015DC"/>
    <w:rsid w:val="0070163B"/>
    <w:rsid w:val="00701C8E"/>
    <w:rsid w:val="007024AC"/>
    <w:rsid w:val="00702A9F"/>
    <w:rsid w:val="00702EC5"/>
    <w:rsid w:val="00702F0F"/>
    <w:rsid w:val="0070325A"/>
    <w:rsid w:val="00703290"/>
    <w:rsid w:val="0070380A"/>
    <w:rsid w:val="00703F3D"/>
    <w:rsid w:val="00704231"/>
    <w:rsid w:val="007043E8"/>
    <w:rsid w:val="0070444B"/>
    <w:rsid w:val="00704688"/>
    <w:rsid w:val="00704890"/>
    <w:rsid w:val="00704C79"/>
    <w:rsid w:val="00704CEF"/>
    <w:rsid w:val="00705117"/>
    <w:rsid w:val="0070527A"/>
    <w:rsid w:val="0070567E"/>
    <w:rsid w:val="007057A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40F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6"/>
    <w:rsid w:val="00707D69"/>
    <w:rsid w:val="007100B1"/>
    <w:rsid w:val="00710308"/>
    <w:rsid w:val="00710403"/>
    <w:rsid w:val="007104B1"/>
    <w:rsid w:val="007108B1"/>
    <w:rsid w:val="00710AA6"/>
    <w:rsid w:val="00710C38"/>
    <w:rsid w:val="0071119A"/>
    <w:rsid w:val="00711215"/>
    <w:rsid w:val="00711316"/>
    <w:rsid w:val="00711598"/>
    <w:rsid w:val="0071183A"/>
    <w:rsid w:val="00711848"/>
    <w:rsid w:val="007129EE"/>
    <w:rsid w:val="00712B5A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3E5F"/>
    <w:rsid w:val="0071415B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3BB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3A63"/>
    <w:rsid w:val="00724155"/>
    <w:rsid w:val="007243E5"/>
    <w:rsid w:val="007243FF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9F4"/>
    <w:rsid w:val="00726A5E"/>
    <w:rsid w:val="00726B3D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630"/>
    <w:rsid w:val="007316AD"/>
    <w:rsid w:val="00731714"/>
    <w:rsid w:val="007318F5"/>
    <w:rsid w:val="00731DBF"/>
    <w:rsid w:val="00732268"/>
    <w:rsid w:val="007324A1"/>
    <w:rsid w:val="007326CC"/>
    <w:rsid w:val="0073272A"/>
    <w:rsid w:val="007330ED"/>
    <w:rsid w:val="0073350B"/>
    <w:rsid w:val="00733604"/>
    <w:rsid w:val="00733C2E"/>
    <w:rsid w:val="00733E69"/>
    <w:rsid w:val="0073408A"/>
    <w:rsid w:val="007340D8"/>
    <w:rsid w:val="007341DB"/>
    <w:rsid w:val="0073453D"/>
    <w:rsid w:val="007349C5"/>
    <w:rsid w:val="00734AFE"/>
    <w:rsid w:val="00735005"/>
    <w:rsid w:val="007351BE"/>
    <w:rsid w:val="0073581C"/>
    <w:rsid w:val="00735C62"/>
    <w:rsid w:val="00735FA2"/>
    <w:rsid w:val="00736188"/>
    <w:rsid w:val="007362B4"/>
    <w:rsid w:val="007362D9"/>
    <w:rsid w:val="00736801"/>
    <w:rsid w:val="00736C40"/>
    <w:rsid w:val="00736F65"/>
    <w:rsid w:val="00737196"/>
    <w:rsid w:val="007372B7"/>
    <w:rsid w:val="007374AB"/>
    <w:rsid w:val="00737E3A"/>
    <w:rsid w:val="00737E72"/>
    <w:rsid w:val="0074001C"/>
    <w:rsid w:val="00740242"/>
    <w:rsid w:val="0074035E"/>
    <w:rsid w:val="00740626"/>
    <w:rsid w:val="00740647"/>
    <w:rsid w:val="00740690"/>
    <w:rsid w:val="00740938"/>
    <w:rsid w:val="00740D12"/>
    <w:rsid w:val="00741002"/>
    <w:rsid w:val="007412C4"/>
    <w:rsid w:val="00741364"/>
    <w:rsid w:val="0074136C"/>
    <w:rsid w:val="00741486"/>
    <w:rsid w:val="0074171D"/>
    <w:rsid w:val="007419DE"/>
    <w:rsid w:val="00741BE9"/>
    <w:rsid w:val="00741D8F"/>
    <w:rsid w:val="0074217E"/>
    <w:rsid w:val="007425C7"/>
    <w:rsid w:val="007426DA"/>
    <w:rsid w:val="00742AC1"/>
    <w:rsid w:val="00742AFA"/>
    <w:rsid w:val="00742C89"/>
    <w:rsid w:val="0074334F"/>
    <w:rsid w:val="0074339C"/>
    <w:rsid w:val="007436C9"/>
    <w:rsid w:val="007438B0"/>
    <w:rsid w:val="00743ABB"/>
    <w:rsid w:val="00743DB9"/>
    <w:rsid w:val="00743E1B"/>
    <w:rsid w:val="0074414F"/>
    <w:rsid w:val="00744503"/>
    <w:rsid w:val="00744973"/>
    <w:rsid w:val="00744F2E"/>
    <w:rsid w:val="007451D0"/>
    <w:rsid w:val="00745527"/>
    <w:rsid w:val="00745534"/>
    <w:rsid w:val="007455AC"/>
    <w:rsid w:val="0074568C"/>
    <w:rsid w:val="00745AAA"/>
    <w:rsid w:val="007462D3"/>
    <w:rsid w:val="007463EE"/>
    <w:rsid w:val="007464D0"/>
    <w:rsid w:val="00746634"/>
    <w:rsid w:val="00746AAD"/>
    <w:rsid w:val="00746D72"/>
    <w:rsid w:val="00746DA6"/>
    <w:rsid w:val="00746F04"/>
    <w:rsid w:val="007471AB"/>
    <w:rsid w:val="00747354"/>
    <w:rsid w:val="0074786B"/>
    <w:rsid w:val="0074797D"/>
    <w:rsid w:val="00747D89"/>
    <w:rsid w:val="00747F02"/>
    <w:rsid w:val="007501BE"/>
    <w:rsid w:val="007503E4"/>
    <w:rsid w:val="007508BE"/>
    <w:rsid w:val="00750E34"/>
    <w:rsid w:val="00750EC8"/>
    <w:rsid w:val="00750ED8"/>
    <w:rsid w:val="00750F14"/>
    <w:rsid w:val="00751058"/>
    <w:rsid w:val="0075123C"/>
    <w:rsid w:val="0075168F"/>
    <w:rsid w:val="0075201B"/>
    <w:rsid w:val="007523E9"/>
    <w:rsid w:val="0075253C"/>
    <w:rsid w:val="007525CC"/>
    <w:rsid w:val="00752741"/>
    <w:rsid w:val="00752892"/>
    <w:rsid w:val="00752B04"/>
    <w:rsid w:val="00752EC2"/>
    <w:rsid w:val="007531D6"/>
    <w:rsid w:val="00753237"/>
    <w:rsid w:val="007532A9"/>
    <w:rsid w:val="007532AC"/>
    <w:rsid w:val="007537D5"/>
    <w:rsid w:val="00753B4E"/>
    <w:rsid w:val="0075423D"/>
    <w:rsid w:val="00754709"/>
    <w:rsid w:val="0075483B"/>
    <w:rsid w:val="00754970"/>
    <w:rsid w:val="00754AD9"/>
    <w:rsid w:val="00754E32"/>
    <w:rsid w:val="00754FD8"/>
    <w:rsid w:val="00755249"/>
    <w:rsid w:val="0075526E"/>
    <w:rsid w:val="00755579"/>
    <w:rsid w:val="00755825"/>
    <w:rsid w:val="00756181"/>
    <w:rsid w:val="007564C5"/>
    <w:rsid w:val="00756834"/>
    <w:rsid w:val="00756D10"/>
    <w:rsid w:val="00756E82"/>
    <w:rsid w:val="00756FCA"/>
    <w:rsid w:val="00757032"/>
    <w:rsid w:val="007574C2"/>
    <w:rsid w:val="0075760D"/>
    <w:rsid w:val="00757E1B"/>
    <w:rsid w:val="007600D6"/>
    <w:rsid w:val="007601A2"/>
    <w:rsid w:val="007607C0"/>
    <w:rsid w:val="00760B14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432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C6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611"/>
    <w:rsid w:val="007709FB"/>
    <w:rsid w:val="00770E7F"/>
    <w:rsid w:val="007711FC"/>
    <w:rsid w:val="0077184B"/>
    <w:rsid w:val="00771B5D"/>
    <w:rsid w:val="00772168"/>
    <w:rsid w:val="007721DE"/>
    <w:rsid w:val="007722BE"/>
    <w:rsid w:val="007725CF"/>
    <w:rsid w:val="00772693"/>
    <w:rsid w:val="0077290C"/>
    <w:rsid w:val="00772F4F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D10"/>
    <w:rsid w:val="00775281"/>
    <w:rsid w:val="0077551E"/>
    <w:rsid w:val="007757D8"/>
    <w:rsid w:val="00775A5A"/>
    <w:rsid w:val="00775C9F"/>
    <w:rsid w:val="0077647D"/>
    <w:rsid w:val="00776965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B67"/>
    <w:rsid w:val="007840E5"/>
    <w:rsid w:val="0078456B"/>
    <w:rsid w:val="00784597"/>
    <w:rsid w:val="00784737"/>
    <w:rsid w:val="00784E75"/>
    <w:rsid w:val="0078544F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C6A"/>
    <w:rsid w:val="00787DB0"/>
    <w:rsid w:val="00790626"/>
    <w:rsid w:val="00790919"/>
    <w:rsid w:val="00790DAF"/>
    <w:rsid w:val="00790DCD"/>
    <w:rsid w:val="00790E34"/>
    <w:rsid w:val="00791069"/>
    <w:rsid w:val="00791139"/>
    <w:rsid w:val="007916B1"/>
    <w:rsid w:val="0079185B"/>
    <w:rsid w:val="007919C6"/>
    <w:rsid w:val="00791D8F"/>
    <w:rsid w:val="00791DC6"/>
    <w:rsid w:val="00791EF0"/>
    <w:rsid w:val="00792970"/>
    <w:rsid w:val="0079301C"/>
    <w:rsid w:val="00793293"/>
    <w:rsid w:val="007934E7"/>
    <w:rsid w:val="00793522"/>
    <w:rsid w:val="007938B5"/>
    <w:rsid w:val="00793A49"/>
    <w:rsid w:val="00793CF0"/>
    <w:rsid w:val="00793F9C"/>
    <w:rsid w:val="00793FBF"/>
    <w:rsid w:val="0079406C"/>
    <w:rsid w:val="00794259"/>
    <w:rsid w:val="007946C9"/>
    <w:rsid w:val="00794714"/>
    <w:rsid w:val="00794A7A"/>
    <w:rsid w:val="00794FFB"/>
    <w:rsid w:val="00795880"/>
    <w:rsid w:val="00795A84"/>
    <w:rsid w:val="00795BC7"/>
    <w:rsid w:val="00795BE6"/>
    <w:rsid w:val="00795F9A"/>
    <w:rsid w:val="0079600D"/>
    <w:rsid w:val="00796939"/>
    <w:rsid w:val="00796BDE"/>
    <w:rsid w:val="00796C65"/>
    <w:rsid w:val="0079709C"/>
    <w:rsid w:val="00797103"/>
    <w:rsid w:val="007976A3"/>
    <w:rsid w:val="007979B7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CBB"/>
    <w:rsid w:val="007A0D47"/>
    <w:rsid w:val="007A1058"/>
    <w:rsid w:val="007A109C"/>
    <w:rsid w:val="007A111D"/>
    <w:rsid w:val="007A1B3D"/>
    <w:rsid w:val="007A1DA3"/>
    <w:rsid w:val="007A1DDE"/>
    <w:rsid w:val="007A2275"/>
    <w:rsid w:val="007A2521"/>
    <w:rsid w:val="007A283F"/>
    <w:rsid w:val="007A2BED"/>
    <w:rsid w:val="007A31E6"/>
    <w:rsid w:val="007A3630"/>
    <w:rsid w:val="007A3770"/>
    <w:rsid w:val="007A3996"/>
    <w:rsid w:val="007A3BA2"/>
    <w:rsid w:val="007A3CD6"/>
    <w:rsid w:val="007A3DD1"/>
    <w:rsid w:val="007A3EDC"/>
    <w:rsid w:val="007A4883"/>
    <w:rsid w:val="007A4C09"/>
    <w:rsid w:val="007A4C22"/>
    <w:rsid w:val="007A55B2"/>
    <w:rsid w:val="007A5800"/>
    <w:rsid w:val="007A581F"/>
    <w:rsid w:val="007A59C7"/>
    <w:rsid w:val="007A5FA5"/>
    <w:rsid w:val="007A626D"/>
    <w:rsid w:val="007A66F4"/>
    <w:rsid w:val="007A6A96"/>
    <w:rsid w:val="007A6AC6"/>
    <w:rsid w:val="007A6B26"/>
    <w:rsid w:val="007A6C2A"/>
    <w:rsid w:val="007A73AA"/>
    <w:rsid w:val="007A7602"/>
    <w:rsid w:val="007B018C"/>
    <w:rsid w:val="007B0348"/>
    <w:rsid w:val="007B08CE"/>
    <w:rsid w:val="007B0C07"/>
    <w:rsid w:val="007B0D18"/>
    <w:rsid w:val="007B0D41"/>
    <w:rsid w:val="007B0D4A"/>
    <w:rsid w:val="007B0FB7"/>
    <w:rsid w:val="007B108A"/>
    <w:rsid w:val="007B12AC"/>
    <w:rsid w:val="007B14C5"/>
    <w:rsid w:val="007B1739"/>
    <w:rsid w:val="007B17C4"/>
    <w:rsid w:val="007B1801"/>
    <w:rsid w:val="007B189E"/>
    <w:rsid w:val="007B1AB5"/>
    <w:rsid w:val="007B1E72"/>
    <w:rsid w:val="007B20C3"/>
    <w:rsid w:val="007B20EE"/>
    <w:rsid w:val="007B2BF0"/>
    <w:rsid w:val="007B2D39"/>
    <w:rsid w:val="007B301B"/>
    <w:rsid w:val="007B31E4"/>
    <w:rsid w:val="007B3736"/>
    <w:rsid w:val="007B3AAB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43A"/>
    <w:rsid w:val="007B6654"/>
    <w:rsid w:val="007B6A57"/>
    <w:rsid w:val="007B6DDF"/>
    <w:rsid w:val="007B6F97"/>
    <w:rsid w:val="007B6FFE"/>
    <w:rsid w:val="007B745F"/>
    <w:rsid w:val="007B76AB"/>
    <w:rsid w:val="007B78E0"/>
    <w:rsid w:val="007B79B9"/>
    <w:rsid w:val="007B7AD3"/>
    <w:rsid w:val="007B7C68"/>
    <w:rsid w:val="007C031C"/>
    <w:rsid w:val="007C1364"/>
    <w:rsid w:val="007C14D5"/>
    <w:rsid w:val="007C19E7"/>
    <w:rsid w:val="007C2014"/>
    <w:rsid w:val="007C28B2"/>
    <w:rsid w:val="007C28D3"/>
    <w:rsid w:val="007C2A4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46B"/>
    <w:rsid w:val="007C448F"/>
    <w:rsid w:val="007C512C"/>
    <w:rsid w:val="007C5207"/>
    <w:rsid w:val="007C522F"/>
    <w:rsid w:val="007C53F2"/>
    <w:rsid w:val="007C5ACF"/>
    <w:rsid w:val="007C5CAE"/>
    <w:rsid w:val="007C5D61"/>
    <w:rsid w:val="007C5ED5"/>
    <w:rsid w:val="007C62F3"/>
    <w:rsid w:val="007C65DC"/>
    <w:rsid w:val="007C6F6A"/>
    <w:rsid w:val="007C70B5"/>
    <w:rsid w:val="007C739E"/>
    <w:rsid w:val="007C77D1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19"/>
    <w:rsid w:val="007D1E97"/>
    <w:rsid w:val="007D1F96"/>
    <w:rsid w:val="007D2060"/>
    <w:rsid w:val="007D2284"/>
    <w:rsid w:val="007D2364"/>
    <w:rsid w:val="007D2454"/>
    <w:rsid w:val="007D2B1B"/>
    <w:rsid w:val="007D2B44"/>
    <w:rsid w:val="007D2B7F"/>
    <w:rsid w:val="007D3285"/>
    <w:rsid w:val="007D3687"/>
    <w:rsid w:val="007D3C2B"/>
    <w:rsid w:val="007D3D1F"/>
    <w:rsid w:val="007D3FC2"/>
    <w:rsid w:val="007D40B6"/>
    <w:rsid w:val="007D410A"/>
    <w:rsid w:val="007D4155"/>
    <w:rsid w:val="007D44C3"/>
    <w:rsid w:val="007D4773"/>
    <w:rsid w:val="007D4B06"/>
    <w:rsid w:val="007D4F86"/>
    <w:rsid w:val="007D552F"/>
    <w:rsid w:val="007D5FEC"/>
    <w:rsid w:val="007D5FF7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3D1"/>
    <w:rsid w:val="007E0578"/>
    <w:rsid w:val="007E0633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C4"/>
    <w:rsid w:val="007E1FE9"/>
    <w:rsid w:val="007E2097"/>
    <w:rsid w:val="007E2609"/>
    <w:rsid w:val="007E26AB"/>
    <w:rsid w:val="007E2CA1"/>
    <w:rsid w:val="007E2E6C"/>
    <w:rsid w:val="007E2EB7"/>
    <w:rsid w:val="007E3083"/>
    <w:rsid w:val="007E32E8"/>
    <w:rsid w:val="007E35F5"/>
    <w:rsid w:val="007E36E3"/>
    <w:rsid w:val="007E3FF2"/>
    <w:rsid w:val="007E411D"/>
    <w:rsid w:val="007E42FC"/>
    <w:rsid w:val="007E4302"/>
    <w:rsid w:val="007E48D0"/>
    <w:rsid w:val="007E4A65"/>
    <w:rsid w:val="007E5029"/>
    <w:rsid w:val="007E5777"/>
    <w:rsid w:val="007E592F"/>
    <w:rsid w:val="007E5962"/>
    <w:rsid w:val="007E5A5F"/>
    <w:rsid w:val="007E5B6B"/>
    <w:rsid w:val="007E63AD"/>
    <w:rsid w:val="007E6534"/>
    <w:rsid w:val="007E6B8E"/>
    <w:rsid w:val="007E6F26"/>
    <w:rsid w:val="007E6FA2"/>
    <w:rsid w:val="007E7559"/>
    <w:rsid w:val="007E7670"/>
    <w:rsid w:val="007E79C6"/>
    <w:rsid w:val="007E7C3A"/>
    <w:rsid w:val="007E7E60"/>
    <w:rsid w:val="007E7F95"/>
    <w:rsid w:val="007F010C"/>
    <w:rsid w:val="007F060C"/>
    <w:rsid w:val="007F0659"/>
    <w:rsid w:val="007F0F90"/>
    <w:rsid w:val="007F1107"/>
    <w:rsid w:val="007F1A89"/>
    <w:rsid w:val="007F1C60"/>
    <w:rsid w:val="007F1D57"/>
    <w:rsid w:val="007F1F02"/>
    <w:rsid w:val="007F2C6A"/>
    <w:rsid w:val="007F2E47"/>
    <w:rsid w:val="007F2FF7"/>
    <w:rsid w:val="007F3162"/>
    <w:rsid w:val="007F35B5"/>
    <w:rsid w:val="007F372E"/>
    <w:rsid w:val="007F39D6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DF"/>
    <w:rsid w:val="007F6665"/>
    <w:rsid w:val="007F6951"/>
    <w:rsid w:val="007F6C48"/>
    <w:rsid w:val="007F71DC"/>
    <w:rsid w:val="007F741B"/>
    <w:rsid w:val="007F7775"/>
    <w:rsid w:val="007F7AED"/>
    <w:rsid w:val="007F7CE3"/>
    <w:rsid w:val="007F7D1E"/>
    <w:rsid w:val="007F7F5B"/>
    <w:rsid w:val="00800048"/>
    <w:rsid w:val="008001BA"/>
    <w:rsid w:val="0080054E"/>
    <w:rsid w:val="00800931"/>
    <w:rsid w:val="0080231E"/>
    <w:rsid w:val="00802769"/>
    <w:rsid w:val="00802A7B"/>
    <w:rsid w:val="00802ACA"/>
    <w:rsid w:val="00802C80"/>
    <w:rsid w:val="00803A47"/>
    <w:rsid w:val="00803DEF"/>
    <w:rsid w:val="008040B2"/>
    <w:rsid w:val="00804175"/>
    <w:rsid w:val="008043F2"/>
    <w:rsid w:val="0080446D"/>
    <w:rsid w:val="008048BF"/>
    <w:rsid w:val="00804E07"/>
    <w:rsid w:val="00805071"/>
    <w:rsid w:val="008059F6"/>
    <w:rsid w:val="00805C4A"/>
    <w:rsid w:val="00805D1D"/>
    <w:rsid w:val="00805D93"/>
    <w:rsid w:val="00806129"/>
    <w:rsid w:val="008063B0"/>
    <w:rsid w:val="00806667"/>
    <w:rsid w:val="00806D3E"/>
    <w:rsid w:val="0080707E"/>
    <w:rsid w:val="00807431"/>
    <w:rsid w:val="0080744E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2B3"/>
    <w:rsid w:val="008114DE"/>
    <w:rsid w:val="00811524"/>
    <w:rsid w:val="00811551"/>
    <w:rsid w:val="008116EC"/>
    <w:rsid w:val="008121E7"/>
    <w:rsid w:val="0081249E"/>
    <w:rsid w:val="0081255B"/>
    <w:rsid w:val="00812767"/>
    <w:rsid w:val="0081281F"/>
    <w:rsid w:val="00812847"/>
    <w:rsid w:val="00812A4F"/>
    <w:rsid w:val="00812F12"/>
    <w:rsid w:val="00813066"/>
    <w:rsid w:val="0081318F"/>
    <w:rsid w:val="008131BF"/>
    <w:rsid w:val="0081397B"/>
    <w:rsid w:val="008139D4"/>
    <w:rsid w:val="00814209"/>
    <w:rsid w:val="008142FF"/>
    <w:rsid w:val="008145C7"/>
    <w:rsid w:val="008145ED"/>
    <w:rsid w:val="008146BE"/>
    <w:rsid w:val="00814806"/>
    <w:rsid w:val="00814B6B"/>
    <w:rsid w:val="00815005"/>
    <w:rsid w:val="008159E6"/>
    <w:rsid w:val="00815BCC"/>
    <w:rsid w:val="00815BE1"/>
    <w:rsid w:val="00816692"/>
    <w:rsid w:val="00816776"/>
    <w:rsid w:val="00816C38"/>
    <w:rsid w:val="00816CAA"/>
    <w:rsid w:val="00816E11"/>
    <w:rsid w:val="00817070"/>
    <w:rsid w:val="008173D6"/>
    <w:rsid w:val="008201B2"/>
    <w:rsid w:val="008201FB"/>
    <w:rsid w:val="00820553"/>
    <w:rsid w:val="00820CEE"/>
    <w:rsid w:val="00820EBC"/>
    <w:rsid w:val="008212C5"/>
    <w:rsid w:val="008212D5"/>
    <w:rsid w:val="0082143C"/>
    <w:rsid w:val="008217A3"/>
    <w:rsid w:val="00821AC9"/>
    <w:rsid w:val="00821D1D"/>
    <w:rsid w:val="00822146"/>
    <w:rsid w:val="0082228F"/>
    <w:rsid w:val="008224C2"/>
    <w:rsid w:val="008227BF"/>
    <w:rsid w:val="00822989"/>
    <w:rsid w:val="00822D4D"/>
    <w:rsid w:val="00822F74"/>
    <w:rsid w:val="008232D0"/>
    <w:rsid w:val="008237A0"/>
    <w:rsid w:val="00823AC9"/>
    <w:rsid w:val="00823EF6"/>
    <w:rsid w:val="00823F59"/>
    <w:rsid w:val="00824769"/>
    <w:rsid w:val="00824B74"/>
    <w:rsid w:val="00824EC5"/>
    <w:rsid w:val="00824F69"/>
    <w:rsid w:val="008255DF"/>
    <w:rsid w:val="0082579E"/>
    <w:rsid w:val="0082585C"/>
    <w:rsid w:val="008258A1"/>
    <w:rsid w:val="00825976"/>
    <w:rsid w:val="00825C7C"/>
    <w:rsid w:val="008261E4"/>
    <w:rsid w:val="0082645B"/>
    <w:rsid w:val="0082647A"/>
    <w:rsid w:val="0082668F"/>
    <w:rsid w:val="008267DB"/>
    <w:rsid w:val="00826957"/>
    <w:rsid w:val="00827324"/>
    <w:rsid w:val="008273A6"/>
    <w:rsid w:val="00827464"/>
    <w:rsid w:val="0082798E"/>
    <w:rsid w:val="00827BC9"/>
    <w:rsid w:val="00827D47"/>
    <w:rsid w:val="00827D8A"/>
    <w:rsid w:val="00827E45"/>
    <w:rsid w:val="00827F45"/>
    <w:rsid w:val="00830C14"/>
    <w:rsid w:val="00830CCA"/>
    <w:rsid w:val="008311CC"/>
    <w:rsid w:val="008313E4"/>
    <w:rsid w:val="00831ABA"/>
    <w:rsid w:val="00831B32"/>
    <w:rsid w:val="00832279"/>
    <w:rsid w:val="008324F4"/>
    <w:rsid w:val="00832B21"/>
    <w:rsid w:val="008331DC"/>
    <w:rsid w:val="008341F6"/>
    <w:rsid w:val="008342B3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91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44E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4F49"/>
    <w:rsid w:val="008456F6"/>
    <w:rsid w:val="00845A08"/>
    <w:rsid w:val="00845F06"/>
    <w:rsid w:val="00845FF6"/>
    <w:rsid w:val="0084613E"/>
    <w:rsid w:val="00846243"/>
    <w:rsid w:val="008463D9"/>
    <w:rsid w:val="00846506"/>
    <w:rsid w:val="008465CE"/>
    <w:rsid w:val="008465D1"/>
    <w:rsid w:val="00846609"/>
    <w:rsid w:val="00847170"/>
    <w:rsid w:val="00847701"/>
    <w:rsid w:val="00847836"/>
    <w:rsid w:val="00847A23"/>
    <w:rsid w:val="00847C51"/>
    <w:rsid w:val="00847CC9"/>
    <w:rsid w:val="00847EA7"/>
    <w:rsid w:val="00850030"/>
    <w:rsid w:val="00850177"/>
    <w:rsid w:val="008501C9"/>
    <w:rsid w:val="00850982"/>
    <w:rsid w:val="00850D3B"/>
    <w:rsid w:val="00851069"/>
    <w:rsid w:val="0085144F"/>
    <w:rsid w:val="00851481"/>
    <w:rsid w:val="00851700"/>
    <w:rsid w:val="00851861"/>
    <w:rsid w:val="00851AAD"/>
    <w:rsid w:val="00851C4B"/>
    <w:rsid w:val="00851D33"/>
    <w:rsid w:val="00851D9B"/>
    <w:rsid w:val="00851F95"/>
    <w:rsid w:val="00851FF7"/>
    <w:rsid w:val="008520C6"/>
    <w:rsid w:val="008521AC"/>
    <w:rsid w:val="008523A9"/>
    <w:rsid w:val="008524F0"/>
    <w:rsid w:val="00852A8C"/>
    <w:rsid w:val="008533F9"/>
    <w:rsid w:val="0085380B"/>
    <w:rsid w:val="00853B9B"/>
    <w:rsid w:val="00853D16"/>
    <w:rsid w:val="0085409E"/>
    <w:rsid w:val="00854175"/>
    <w:rsid w:val="008541DD"/>
    <w:rsid w:val="008543F9"/>
    <w:rsid w:val="008544D2"/>
    <w:rsid w:val="00854535"/>
    <w:rsid w:val="008547C2"/>
    <w:rsid w:val="008548C4"/>
    <w:rsid w:val="00854AD5"/>
    <w:rsid w:val="00854C42"/>
    <w:rsid w:val="00854D2B"/>
    <w:rsid w:val="00854E03"/>
    <w:rsid w:val="0085504B"/>
    <w:rsid w:val="008559AE"/>
    <w:rsid w:val="00855A8F"/>
    <w:rsid w:val="00855CC6"/>
    <w:rsid w:val="0085643B"/>
    <w:rsid w:val="008565BD"/>
    <w:rsid w:val="008565C0"/>
    <w:rsid w:val="0085663D"/>
    <w:rsid w:val="0085668C"/>
    <w:rsid w:val="0085675A"/>
    <w:rsid w:val="0085693A"/>
    <w:rsid w:val="00856C04"/>
    <w:rsid w:val="00856D46"/>
    <w:rsid w:val="00856E6C"/>
    <w:rsid w:val="00856F0F"/>
    <w:rsid w:val="0085718A"/>
    <w:rsid w:val="0085730E"/>
    <w:rsid w:val="008573C8"/>
    <w:rsid w:val="0085758E"/>
    <w:rsid w:val="00857781"/>
    <w:rsid w:val="008577F7"/>
    <w:rsid w:val="0086050C"/>
    <w:rsid w:val="0086083D"/>
    <w:rsid w:val="00860B0A"/>
    <w:rsid w:val="00860CF4"/>
    <w:rsid w:val="00860DF7"/>
    <w:rsid w:val="00861103"/>
    <w:rsid w:val="00861314"/>
    <w:rsid w:val="00861A00"/>
    <w:rsid w:val="00861A6E"/>
    <w:rsid w:val="00861CF8"/>
    <w:rsid w:val="00861DE4"/>
    <w:rsid w:val="008620A9"/>
    <w:rsid w:val="008621D0"/>
    <w:rsid w:val="00862753"/>
    <w:rsid w:val="0086292C"/>
    <w:rsid w:val="00862A8A"/>
    <w:rsid w:val="00862B3A"/>
    <w:rsid w:val="00862C5F"/>
    <w:rsid w:val="00862FDB"/>
    <w:rsid w:val="0086328F"/>
    <w:rsid w:val="00863587"/>
    <w:rsid w:val="00863AB6"/>
    <w:rsid w:val="00863C19"/>
    <w:rsid w:val="008640B8"/>
    <w:rsid w:val="0086418B"/>
    <w:rsid w:val="008643B3"/>
    <w:rsid w:val="0086471C"/>
    <w:rsid w:val="0086479B"/>
    <w:rsid w:val="0086481B"/>
    <w:rsid w:val="00864A67"/>
    <w:rsid w:val="00864BAB"/>
    <w:rsid w:val="00864E4E"/>
    <w:rsid w:val="0086554F"/>
    <w:rsid w:val="00865816"/>
    <w:rsid w:val="008659BC"/>
    <w:rsid w:val="00865B66"/>
    <w:rsid w:val="00866383"/>
    <w:rsid w:val="00866595"/>
    <w:rsid w:val="008667AC"/>
    <w:rsid w:val="00866BA5"/>
    <w:rsid w:val="00866EED"/>
    <w:rsid w:val="00866F52"/>
    <w:rsid w:val="00867D22"/>
    <w:rsid w:val="00870759"/>
    <w:rsid w:val="0087099E"/>
    <w:rsid w:val="00870D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41D"/>
    <w:rsid w:val="0087268E"/>
    <w:rsid w:val="00872944"/>
    <w:rsid w:val="00872BE2"/>
    <w:rsid w:val="00872F98"/>
    <w:rsid w:val="008732D9"/>
    <w:rsid w:val="00873370"/>
    <w:rsid w:val="00873C66"/>
    <w:rsid w:val="00873FFE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208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CAF"/>
    <w:rsid w:val="00881A10"/>
    <w:rsid w:val="00881AAB"/>
    <w:rsid w:val="00881C08"/>
    <w:rsid w:val="00881DE5"/>
    <w:rsid w:val="00881E3C"/>
    <w:rsid w:val="00881F72"/>
    <w:rsid w:val="0088207D"/>
    <w:rsid w:val="008822DE"/>
    <w:rsid w:val="008822F9"/>
    <w:rsid w:val="0088230B"/>
    <w:rsid w:val="00882472"/>
    <w:rsid w:val="00882488"/>
    <w:rsid w:val="008824AA"/>
    <w:rsid w:val="008832E2"/>
    <w:rsid w:val="008832ED"/>
    <w:rsid w:val="008834BE"/>
    <w:rsid w:val="008835CB"/>
    <w:rsid w:val="0088396D"/>
    <w:rsid w:val="00883AF4"/>
    <w:rsid w:val="00883D0A"/>
    <w:rsid w:val="008841D2"/>
    <w:rsid w:val="00884310"/>
    <w:rsid w:val="00884721"/>
    <w:rsid w:val="00884BC6"/>
    <w:rsid w:val="008852FA"/>
    <w:rsid w:val="00885452"/>
    <w:rsid w:val="00885673"/>
    <w:rsid w:val="008858E7"/>
    <w:rsid w:val="00885975"/>
    <w:rsid w:val="008859A5"/>
    <w:rsid w:val="00885B85"/>
    <w:rsid w:val="00885C2B"/>
    <w:rsid w:val="00885DA8"/>
    <w:rsid w:val="00886076"/>
    <w:rsid w:val="008862AE"/>
    <w:rsid w:val="00886691"/>
    <w:rsid w:val="008867B5"/>
    <w:rsid w:val="00886853"/>
    <w:rsid w:val="00886F5C"/>
    <w:rsid w:val="00887A03"/>
    <w:rsid w:val="00887A9B"/>
    <w:rsid w:val="00887B46"/>
    <w:rsid w:val="00887C32"/>
    <w:rsid w:val="00887E44"/>
    <w:rsid w:val="00887EF7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1F01"/>
    <w:rsid w:val="00892596"/>
    <w:rsid w:val="008925E3"/>
    <w:rsid w:val="00892D9A"/>
    <w:rsid w:val="00892FD6"/>
    <w:rsid w:val="00893085"/>
    <w:rsid w:val="008930F4"/>
    <w:rsid w:val="008933C6"/>
    <w:rsid w:val="008934F6"/>
    <w:rsid w:val="00893537"/>
    <w:rsid w:val="00893783"/>
    <w:rsid w:val="008938FD"/>
    <w:rsid w:val="00893D9D"/>
    <w:rsid w:val="008940E7"/>
    <w:rsid w:val="008942F2"/>
    <w:rsid w:val="0089449A"/>
    <w:rsid w:val="008946E9"/>
    <w:rsid w:val="008948C4"/>
    <w:rsid w:val="00894E9D"/>
    <w:rsid w:val="00894EEE"/>
    <w:rsid w:val="00894FA7"/>
    <w:rsid w:val="008952C7"/>
    <w:rsid w:val="008953AB"/>
    <w:rsid w:val="00895419"/>
    <w:rsid w:val="00895549"/>
    <w:rsid w:val="0089569B"/>
    <w:rsid w:val="00895713"/>
    <w:rsid w:val="008959A0"/>
    <w:rsid w:val="0089621A"/>
    <w:rsid w:val="00896465"/>
    <w:rsid w:val="008964FF"/>
    <w:rsid w:val="00896AF4"/>
    <w:rsid w:val="00896B9C"/>
    <w:rsid w:val="00896E11"/>
    <w:rsid w:val="00897262"/>
    <w:rsid w:val="00897341"/>
    <w:rsid w:val="00897795"/>
    <w:rsid w:val="008978FB"/>
    <w:rsid w:val="00897D77"/>
    <w:rsid w:val="00897EE1"/>
    <w:rsid w:val="00897F43"/>
    <w:rsid w:val="008A027F"/>
    <w:rsid w:val="008A085A"/>
    <w:rsid w:val="008A09F9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1E84"/>
    <w:rsid w:val="008A207C"/>
    <w:rsid w:val="008A2408"/>
    <w:rsid w:val="008A242D"/>
    <w:rsid w:val="008A29FD"/>
    <w:rsid w:val="008A2BC7"/>
    <w:rsid w:val="008A2CB2"/>
    <w:rsid w:val="008A2D53"/>
    <w:rsid w:val="008A352D"/>
    <w:rsid w:val="008A3BFB"/>
    <w:rsid w:val="008A3F7E"/>
    <w:rsid w:val="008A3F84"/>
    <w:rsid w:val="008A438E"/>
    <w:rsid w:val="008A4604"/>
    <w:rsid w:val="008A4E04"/>
    <w:rsid w:val="008A4E0F"/>
    <w:rsid w:val="008A4F01"/>
    <w:rsid w:val="008A6214"/>
    <w:rsid w:val="008A62AA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BA1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27B"/>
    <w:rsid w:val="008B3559"/>
    <w:rsid w:val="008B36E1"/>
    <w:rsid w:val="008B3969"/>
    <w:rsid w:val="008B3A33"/>
    <w:rsid w:val="008B3C3B"/>
    <w:rsid w:val="008B403D"/>
    <w:rsid w:val="008B45C9"/>
    <w:rsid w:val="008B46BC"/>
    <w:rsid w:val="008B53F1"/>
    <w:rsid w:val="008B5468"/>
    <w:rsid w:val="008B5885"/>
    <w:rsid w:val="008B59A3"/>
    <w:rsid w:val="008B6062"/>
    <w:rsid w:val="008B67DC"/>
    <w:rsid w:val="008B6D30"/>
    <w:rsid w:val="008B6D6D"/>
    <w:rsid w:val="008B6DD8"/>
    <w:rsid w:val="008B7177"/>
    <w:rsid w:val="008B72C4"/>
    <w:rsid w:val="008C0652"/>
    <w:rsid w:val="008C0857"/>
    <w:rsid w:val="008C0EF0"/>
    <w:rsid w:val="008C1541"/>
    <w:rsid w:val="008C1928"/>
    <w:rsid w:val="008C1A65"/>
    <w:rsid w:val="008C1AE2"/>
    <w:rsid w:val="008C1D9F"/>
    <w:rsid w:val="008C2531"/>
    <w:rsid w:val="008C27AE"/>
    <w:rsid w:val="008C2C97"/>
    <w:rsid w:val="008C3634"/>
    <w:rsid w:val="008C364C"/>
    <w:rsid w:val="008C3A64"/>
    <w:rsid w:val="008C49A6"/>
    <w:rsid w:val="008C4A02"/>
    <w:rsid w:val="008C4BD5"/>
    <w:rsid w:val="008C4BD6"/>
    <w:rsid w:val="008C4BEF"/>
    <w:rsid w:val="008C4E8E"/>
    <w:rsid w:val="008C50D1"/>
    <w:rsid w:val="008C58D0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6E5"/>
    <w:rsid w:val="008C77A3"/>
    <w:rsid w:val="008C7D2E"/>
    <w:rsid w:val="008C7D3D"/>
    <w:rsid w:val="008C7EDA"/>
    <w:rsid w:val="008C7F47"/>
    <w:rsid w:val="008D004C"/>
    <w:rsid w:val="008D047C"/>
    <w:rsid w:val="008D0565"/>
    <w:rsid w:val="008D06F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775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524"/>
    <w:rsid w:val="008D4A3D"/>
    <w:rsid w:val="008D4E0F"/>
    <w:rsid w:val="008D51DB"/>
    <w:rsid w:val="008D5295"/>
    <w:rsid w:val="008D5B84"/>
    <w:rsid w:val="008D5EAC"/>
    <w:rsid w:val="008D5F79"/>
    <w:rsid w:val="008D611E"/>
    <w:rsid w:val="008D6387"/>
    <w:rsid w:val="008D664C"/>
    <w:rsid w:val="008D679C"/>
    <w:rsid w:val="008D7981"/>
    <w:rsid w:val="008D7989"/>
    <w:rsid w:val="008D7C45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05"/>
    <w:rsid w:val="008E16A6"/>
    <w:rsid w:val="008E1C50"/>
    <w:rsid w:val="008E1D2D"/>
    <w:rsid w:val="008E1E2D"/>
    <w:rsid w:val="008E1F7A"/>
    <w:rsid w:val="008E1FB1"/>
    <w:rsid w:val="008E2151"/>
    <w:rsid w:val="008E27B2"/>
    <w:rsid w:val="008E2A44"/>
    <w:rsid w:val="008E320D"/>
    <w:rsid w:val="008E3B21"/>
    <w:rsid w:val="008E3B77"/>
    <w:rsid w:val="008E3C1A"/>
    <w:rsid w:val="008E3DCC"/>
    <w:rsid w:val="008E411C"/>
    <w:rsid w:val="008E43F9"/>
    <w:rsid w:val="008E443A"/>
    <w:rsid w:val="008E4A62"/>
    <w:rsid w:val="008E4EC4"/>
    <w:rsid w:val="008E51B9"/>
    <w:rsid w:val="008E5A95"/>
    <w:rsid w:val="008E5AD7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6F35"/>
    <w:rsid w:val="008E716F"/>
    <w:rsid w:val="008E72D2"/>
    <w:rsid w:val="008E77FF"/>
    <w:rsid w:val="008E795E"/>
    <w:rsid w:val="008E7DE7"/>
    <w:rsid w:val="008E7F7A"/>
    <w:rsid w:val="008F09DC"/>
    <w:rsid w:val="008F0B05"/>
    <w:rsid w:val="008F0B50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735"/>
    <w:rsid w:val="008F3F48"/>
    <w:rsid w:val="008F4184"/>
    <w:rsid w:val="008F47D1"/>
    <w:rsid w:val="008F47F1"/>
    <w:rsid w:val="008F4887"/>
    <w:rsid w:val="008F4ABC"/>
    <w:rsid w:val="008F4BD5"/>
    <w:rsid w:val="008F50B2"/>
    <w:rsid w:val="008F511C"/>
    <w:rsid w:val="008F56A5"/>
    <w:rsid w:val="008F5D5F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B1C"/>
    <w:rsid w:val="0090022D"/>
    <w:rsid w:val="009003EB"/>
    <w:rsid w:val="009005EB"/>
    <w:rsid w:val="009009EF"/>
    <w:rsid w:val="009010EC"/>
    <w:rsid w:val="009020F7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0E"/>
    <w:rsid w:val="00903DEC"/>
    <w:rsid w:val="00903EC7"/>
    <w:rsid w:val="00903EFB"/>
    <w:rsid w:val="009041B6"/>
    <w:rsid w:val="009045F2"/>
    <w:rsid w:val="009046CB"/>
    <w:rsid w:val="009047C1"/>
    <w:rsid w:val="0090487F"/>
    <w:rsid w:val="00904B20"/>
    <w:rsid w:val="00904BF9"/>
    <w:rsid w:val="00904D07"/>
    <w:rsid w:val="00904E27"/>
    <w:rsid w:val="009050BF"/>
    <w:rsid w:val="0090549C"/>
    <w:rsid w:val="00905A6B"/>
    <w:rsid w:val="00905D14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A16"/>
    <w:rsid w:val="00910D96"/>
    <w:rsid w:val="0091144B"/>
    <w:rsid w:val="00911699"/>
    <w:rsid w:val="00911706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362"/>
    <w:rsid w:val="00913498"/>
    <w:rsid w:val="00914066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1B5"/>
    <w:rsid w:val="00917300"/>
    <w:rsid w:val="00917866"/>
    <w:rsid w:val="00917C5F"/>
    <w:rsid w:val="00920195"/>
    <w:rsid w:val="00920455"/>
    <w:rsid w:val="0092077E"/>
    <w:rsid w:val="00920A09"/>
    <w:rsid w:val="00920BC0"/>
    <w:rsid w:val="00921065"/>
    <w:rsid w:val="0092178F"/>
    <w:rsid w:val="009217CE"/>
    <w:rsid w:val="00921858"/>
    <w:rsid w:val="00921B50"/>
    <w:rsid w:val="00921C74"/>
    <w:rsid w:val="00921D7D"/>
    <w:rsid w:val="00922576"/>
    <w:rsid w:val="009225F7"/>
    <w:rsid w:val="00922751"/>
    <w:rsid w:val="009229CD"/>
    <w:rsid w:val="00922A13"/>
    <w:rsid w:val="00922F46"/>
    <w:rsid w:val="009230E7"/>
    <w:rsid w:val="00923B3E"/>
    <w:rsid w:val="00924343"/>
    <w:rsid w:val="00924365"/>
    <w:rsid w:val="00924389"/>
    <w:rsid w:val="0092442C"/>
    <w:rsid w:val="00924C1B"/>
    <w:rsid w:val="00924EBB"/>
    <w:rsid w:val="00924F5B"/>
    <w:rsid w:val="00924FFD"/>
    <w:rsid w:val="0092526C"/>
    <w:rsid w:val="00925529"/>
    <w:rsid w:val="00925623"/>
    <w:rsid w:val="009256B4"/>
    <w:rsid w:val="009257FE"/>
    <w:rsid w:val="00925AFE"/>
    <w:rsid w:val="00925CF5"/>
    <w:rsid w:val="00925E66"/>
    <w:rsid w:val="00925F58"/>
    <w:rsid w:val="00925FC0"/>
    <w:rsid w:val="0092608C"/>
    <w:rsid w:val="009261A6"/>
    <w:rsid w:val="00926266"/>
    <w:rsid w:val="00926615"/>
    <w:rsid w:val="00926AFC"/>
    <w:rsid w:val="00926FFB"/>
    <w:rsid w:val="0092719E"/>
    <w:rsid w:val="0092734D"/>
    <w:rsid w:val="00927635"/>
    <w:rsid w:val="009278C3"/>
    <w:rsid w:val="00927CB9"/>
    <w:rsid w:val="00927F84"/>
    <w:rsid w:val="009301E8"/>
    <w:rsid w:val="00930459"/>
    <w:rsid w:val="00930746"/>
    <w:rsid w:val="00930891"/>
    <w:rsid w:val="00930EB7"/>
    <w:rsid w:val="00930FA1"/>
    <w:rsid w:val="00931016"/>
    <w:rsid w:val="00931777"/>
    <w:rsid w:val="00931ABE"/>
    <w:rsid w:val="00931C8F"/>
    <w:rsid w:val="00932050"/>
    <w:rsid w:val="00932064"/>
    <w:rsid w:val="0093210F"/>
    <w:rsid w:val="00932206"/>
    <w:rsid w:val="009323AF"/>
    <w:rsid w:val="00932438"/>
    <w:rsid w:val="00932E70"/>
    <w:rsid w:val="00932EBC"/>
    <w:rsid w:val="00932F6B"/>
    <w:rsid w:val="009334D2"/>
    <w:rsid w:val="00933599"/>
    <w:rsid w:val="009337FE"/>
    <w:rsid w:val="00933BD7"/>
    <w:rsid w:val="00934048"/>
    <w:rsid w:val="00934127"/>
    <w:rsid w:val="0093442A"/>
    <w:rsid w:val="009347B1"/>
    <w:rsid w:val="00934CC9"/>
    <w:rsid w:val="00934DC3"/>
    <w:rsid w:val="00934F59"/>
    <w:rsid w:val="009350C9"/>
    <w:rsid w:val="009351B0"/>
    <w:rsid w:val="009353C3"/>
    <w:rsid w:val="00935D1B"/>
    <w:rsid w:val="00935FF1"/>
    <w:rsid w:val="00936068"/>
    <w:rsid w:val="00936992"/>
    <w:rsid w:val="00936ADF"/>
    <w:rsid w:val="00936C89"/>
    <w:rsid w:val="00936E66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3D"/>
    <w:rsid w:val="009405A4"/>
    <w:rsid w:val="00940617"/>
    <w:rsid w:val="009408F1"/>
    <w:rsid w:val="00940A59"/>
    <w:rsid w:val="00940C72"/>
    <w:rsid w:val="00940FFE"/>
    <w:rsid w:val="00941466"/>
    <w:rsid w:val="0094165C"/>
    <w:rsid w:val="00941C42"/>
    <w:rsid w:val="00941E9B"/>
    <w:rsid w:val="0094225A"/>
    <w:rsid w:val="009424DD"/>
    <w:rsid w:val="0094265E"/>
    <w:rsid w:val="00942716"/>
    <w:rsid w:val="00942835"/>
    <w:rsid w:val="00942904"/>
    <w:rsid w:val="00943257"/>
    <w:rsid w:val="00943331"/>
    <w:rsid w:val="0094336C"/>
    <w:rsid w:val="00943439"/>
    <w:rsid w:val="009435D0"/>
    <w:rsid w:val="009436EF"/>
    <w:rsid w:val="00943A8D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3C3"/>
    <w:rsid w:val="00946C8D"/>
    <w:rsid w:val="00946F34"/>
    <w:rsid w:val="00947437"/>
    <w:rsid w:val="009475AD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A4B"/>
    <w:rsid w:val="0095121E"/>
    <w:rsid w:val="00951236"/>
    <w:rsid w:val="00951492"/>
    <w:rsid w:val="009514CF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4E"/>
    <w:rsid w:val="00953A9A"/>
    <w:rsid w:val="00953F4F"/>
    <w:rsid w:val="009543AF"/>
    <w:rsid w:val="00954970"/>
    <w:rsid w:val="00954A37"/>
    <w:rsid w:val="00954C49"/>
    <w:rsid w:val="00954E28"/>
    <w:rsid w:val="009551FE"/>
    <w:rsid w:val="009553B2"/>
    <w:rsid w:val="009554A1"/>
    <w:rsid w:val="00955617"/>
    <w:rsid w:val="00956384"/>
    <w:rsid w:val="009564DD"/>
    <w:rsid w:val="0095685C"/>
    <w:rsid w:val="00956DE9"/>
    <w:rsid w:val="00957082"/>
    <w:rsid w:val="009572CC"/>
    <w:rsid w:val="009573C6"/>
    <w:rsid w:val="00957619"/>
    <w:rsid w:val="00957775"/>
    <w:rsid w:val="009577B1"/>
    <w:rsid w:val="009578B0"/>
    <w:rsid w:val="009579C4"/>
    <w:rsid w:val="00957B02"/>
    <w:rsid w:val="00957BC2"/>
    <w:rsid w:val="00957F1E"/>
    <w:rsid w:val="00957F81"/>
    <w:rsid w:val="0096062F"/>
    <w:rsid w:val="00960645"/>
    <w:rsid w:val="009610D0"/>
    <w:rsid w:val="0096119C"/>
    <w:rsid w:val="009611C1"/>
    <w:rsid w:val="0096152D"/>
    <w:rsid w:val="00961853"/>
    <w:rsid w:val="0096189C"/>
    <w:rsid w:val="00961DEC"/>
    <w:rsid w:val="0096265C"/>
    <w:rsid w:val="00962AA5"/>
    <w:rsid w:val="00962B86"/>
    <w:rsid w:val="0096318F"/>
    <w:rsid w:val="0096329C"/>
    <w:rsid w:val="00963423"/>
    <w:rsid w:val="00963523"/>
    <w:rsid w:val="00963808"/>
    <w:rsid w:val="009641B8"/>
    <w:rsid w:val="009642C4"/>
    <w:rsid w:val="00964774"/>
    <w:rsid w:val="00964D68"/>
    <w:rsid w:val="00965350"/>
    <w:rsid w:val="009653BB"/>
    <w:rsid w:val="00965493"/>
    <w:rsid w:val="009654B8"/>
    <w:rsid w:val="009659D7"/>
    <w:rsid w:val="00965EE7"/>
    <w:rsid w:val="0096604D"/>
    <w:rsid w:val="009661E5"/>
    <w:rsid w:val="0096673C"/>
    <w:rsid w:val="00966BE1"/>
    <w:rsid w:val="009673B0"/>
    <w:rsid w:val="00967476"/>
    <w:rsid w:val="009676B8"/>
    <w:rsid w:val="00967700"/>
    <w:rsid w:val="00967B27"/>
    <w:rsid w:val="009704F5"/>
    <w:rsid w:val="009709AD"/>
    <w:rsid w:val="00970B4E"/>
    <w:rsid w:val="00970BB9"/>
    <w:rsid w:val="00971A94"/>
    <w:rsid w:val="00971F7E"/>
    <w:rsid w:val="009721AF"/>
    <w:rsid w:val="009723B7"/>
    <w:rsid w:val="009723D3"/>
    <w:rsid w:val="0097244B"/>
    <w:rsid w:val="0097260E"/>
    <w:rsid w:val="009726A6"/>
    <w:rsid w:val="009728A8"/>
    <w:rsid w:val="009728D3"/>
    <w:rsid w:val="00972B5A"/>
    <w:rsid w:val="00972CC9"/>
    <w:rsid w:val="0097305F"/>
    <w:rsid w:val="009739D6"/>
    <w:rsid w:val="00973A74"/>
    <w:rsid w:val="00973C1A"/>
    <w:rsid w:val="00974047"/>
    <w:rsid w:val="009743BD"/>
    <w:rsid w:val="00974514"/>
    <w:rsid w:val="00974AB7"/>
    <w:rsid w:val="00974B5C"/>
    <w:rsid w:val="00974C8D"/>
    <w:rsid w:val="0097506E"/>
    <w:rsid w:val="009756C4"/>
    <w:rsid w:val="00975769"/>
    <w:rsid w:val="00975890"/>
    <w:rsid w:val="00976DF4"/>
    <w:rsid w:val="00976ED2"/>
    <w:rsid w:val="00977017"/>
    <w:rsid w:val="009777AF"/>
    <w:rsid w:val="00977822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319B"/>
    <w:rsid w:val="00983693"/>
    <w:rsid w:val="009838D9"/>
    <w:rsid w:val="00983AA5"/>
    <w:rsid w:val="00983C12"/>
    <w:rsid w:val="00983D89"/>
    <w:rsid w:val="009840FC"/>
    <w:rsid w:val="00984426"/>
    <w:rsid w:val="009846BF"/>
    <w:rsid w:val="00984848"/>
    <w:rsid w:val="009848B5"/>
    <w:rsid w:val="00984BFA"/>
    <w:rsid w:val="009859AA"/>
    <w:rsid w:val="00985EC8"/>
    <w:rsid w:val="00985FAB"/>
    <w:rsid w:val="00986113"/>
    <w:rsid w:val="00986140"/>
    <w:rsid w:val="009863D1"/>
    <w:rsid w:val="009865EE"/>
    <w:rsid w:val="00986632"/>
    <w:rsid w:val="009869D7"/>
    <w:rsid w:val="00986EB2"/>
    <w:rsid w:val="00986F20"/>
    <w:rsid w:val="009870DC"/>
    <w:rsid w:val="00987112"/>
    <w:rsid w:val="00987174"/>
    <w:rsid w:val="00987DE5"/>
    <w:rsid w:val="009905B8"/>
    <w:rsid w:val="00990667"/>
    <w:rsid w:val="00990DC0"/>
    <w:rsid w:val="00990DD0"/>
    <w:rsid w:val="00990E96"/>
    <w:rsid w:val="00990F85"/>
    <w:rsid w:val="00990F9C"/>
    <w:rsid w:val="00991336"/>
    <w:rsid w:val="00991581"/>
    <w:rsid w:val="009918B9"/>
    <w:rsid w:val="00991E26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95"/>
    <w:rsid w:val="00993CCF"/>
    <w:rsid w:val="00994189"/>
    <w:rsid w:val="009941CD"/>
    <w:rsid w:val="00994325"/>
    <w:rsid w:val="009949BE"/>
    <w:rsid w:val="00994D83"/>
    <w:rsid w:val="00994F06"/>
    <w:rsid w:val="00994FA8"/>
    <w:rsid w:val="00995557"/>
    <w:rsid w:val="009956EE"/>
    <w:rsid w:val="00995815"/>
    <w:rsid w:val="00995AB5"/>
    <w:rsid w:val="00995C97"/>
    <w:rsid w:val="00995CF5"/>
    <w:rsid w:val="00995ED8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2FE"/>
    <w:rsid w:val="009A08F2"/>
    <w:rsid w:val="009A0AA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81B"/>
    <w:rsid w:val="009A295C"/>
    <w:rsid w:val="009A2978"/>
    <w:rsid w:val="009A29F8"/>
    <w:rsid w:val="009A2F00"/>
    <w:rsid w:val="009A3051"/>
    <w:rsid w:val="009A3295"/>
    <w:rsid w:val="009A3330"/>
    <w:rsid w:val="009A3353"/>
    <w:rsid w:val="009A3AED"/>
    <w:rsid w:val="009A3B8B"/>
    <w:rsid w:val="009A401E"/>
    <w:rsid w:val="009A4328"/>
    <w:rsid w:val="009A4CA7"/>
    <w:rsid w:val="009A4CD3"/>
    <w:rsid w:val="009A569D"/>
    <w:rsid w:val="009A57B8"/>
    <w:rsid w:val="009A5B16"/>
    <w:rsid w:val="009A60C4"/>
    <w:rsid w:val="009A6189"/>
    <w:rsid w:val="009A62BD"/>
    <w:rsid w:val="009A661F"/>
    <w:rsid w:val="009A6F76"/>
    <w:rsid w:val="009A7063"/>
    <w:rsid w:val="009A70C0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2E"/>
    <w:rsid w:val="009B0351"/>
    <w:rsid w:val="009B0574"/>
    <w:rsid w:val="009B0B10"/>
    <w:rsid w:val="009B0CA1"/>
    <w:rsid w:val="009B0CA3"/>
    <w:rsid w:val="009B0E72"/>
    <w:rsid w:val="009B1611"/>
    <w:rsid w:val="009B1809"/>
    <w:rsid w:val="009B196F"/>
    <w:rsid w:val="009B1BC6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C1A"/>
    <w:rsid w:val="009B5D72"/>
    <w:rsid w:val="009B5F6F"/>
    <w:rsid w:val="009B60B7"/>
    <w:rsid w:val="009B61AB"/>
    <w:rsid w:val="009B6341"/>
    <w:rsid w:val="009B65F6"/>
    <w:rsid w:val="009B6722"/>
    <w:rsid w:val="009B6752"/>
    <w:rsid w:val="009B69C8"/>
    <w:rsid w:val="009B6DB6"/>
    <w:rsid w:val="009B70B2"/>
    <w:rsid w:val="009B72A5"/>
    <w:rsid w:val="009B7681"/>
    <w:rsid w:val="009B77F9"/>
    <w:rsid w:val="009B7A56"/>
    <w:rsid w:val="009C036C"/>
    <w:rsid w:val="009C0A7D"/>
    <w:rsid w:val="009C0CFD"/>
    <w:rsid w:val="009C0E8F"/>
    <w:rsid w:val="009C0FC6"/>
    <w:rsid w:val="009C14CC"/>
    <w:rsid w:val="009C170F"/>
    <w:rsid w:val="009C18FE"/>
    <w:rsid w:val="009C1C22"/>
    <w:rsid w:val="009C1FCE"/>
    <w:rsid w:val="009C21E0"/>
    <w:rsid w:val="009C2A8D"/>
    <w:rsid w:val="009C30EC"/>
    <w:rsid w:val="009C3287"/>
    <w:rsid w:val="009C35D7"/>
    <w:rsid w:val="009C382E"/>
    <w:rsid w:val="009C384C"/>
    <w:rsid w:val="009C3859"/>
    <w:rsid w:val="009C451A"/>
    <w:rsid w:val="009C49AB"/>
    <w:rsid w:val="009C4DD6"/>
    <w:rsid w:val="009C4EE8"/>
    <w:rsid w:val="009C50E3"/>
    <w:rsid w:val="009C526E"/>
    <w:rsid w:val="009C59AA"/>
    <w:rsid w:val="009C5D1D"/>
    <w:rsid w:val="009C5DDC"/>
    <w:rsid w:val="009C5E34"/>
    <w:rsid w:val="009C600B"/>
    <w:rsid w:val="009C6099"/>
    <w:rsid w:val="009C638D"/>
    <w:rsid w:val="009C6540"/>
    <w:rsid w:val="009C665B"/>
    <w:rsid w:val="009C6786"/>
    <w:rsid w:val="009C69EB"/>
    <w:rsid w:val="009C6A49"/>
    <w:rsid w:val="009C6DF7"/>
    <w:rsid w:val="009C6EAC"/>
    <w:rsid w:val="009C736B"/>
    <w:rsid w:val="009C7442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28"/>
    <w:rsid w:val="009D2335"/>
    <w:rsid w:val="009D2864"/>
    <w:rsid w:val="009D2920"/>
    <w:rsid w:val="009D2A49"/>
    <w:rsid w:val="009D2AC5"/>
    <w:rsid w:val="009D2B53"/>
    <w:rsid w:val="009D2C68"/>
    <w:rsid w:val="009D2E49"/>
    <w:rsid w:val="009D3272"/>
    <w:rsid w:val="009D3401"/>
    <w:rsid w:val="009D3602"/>
    <w:rsid w:val="009D39FC"/>
    <w:rsid w:val="009D3ACD"/>
    <w:rsid w:val="009D3B01"/>
    <w:rsid w:val="009D4135"/>
    <w:rsid w:val="009D4E38"/>
    <w:rsid w:val="009D51BE"/>
    <w:rsid w:val="009D5E07"/>
    <w:rsid w:val="009D6071"/>
    <w:rsid w:val="009D60E5"/>
    <w:rsid w:val="009D61E9"/>
    <w:rsid w:val="009D64B4"/>
    <w:rsid w:val="009D663E"/>
    <w:rsid w:val="009D68C8"/>
    <w:rsid w:val="009D68D2"/>
    <w:rsid w:val="009D6B17"/>
    <w:rsid w:val="009D7190"/>
    <w:rsid w:val="009D72D0"/>
    <w:rsid w:val="009D733E"/>
    <w:rsid w:val="009D7A5C"/>
    <w:rsid w:val="009D7AF3"/>
    <w:rsid w:val="009D7C41"/>
    <w:rsid w:val="009D7E85"/>
    <w:rsid w:val="009E035D"/>
    <w:rsid w:val="009E043E"/>
    <w:rsid w:val="009E0BB7"/>
    <w:rsid w:val="009E0CB6"/>
    <w:rsid w:val="009E0E04"/>
    <w:rsid w:val="009E1249"/>
    <w:rsid w:val="009E17EB"/>
    <w:rsid w:val="009E1D4B"/>
    <w:rsid w:val="009E1F45"/>
    <w:rsid w:val="009E206A"/>
    <w:rsid w:val="009E25BF"/>
    <w:rsid w:val="009E271F"/>
    <w:rsid w:val="009E278D"/>
    <w:rsid w:val="009E28DE"/>
    <w:rsid w:val="009E2BCC"/>
    <w:rsid w:val="009E2CC1"/>
    <w:rsid w:val="009E3146"/>
    <w:rsid w:val="009E316A"/>
    <w:rsid w:val="009E3225"/>
    <w:rsid w:val="009E3745"/>
    <w:rsid w:val="009E3D85"/>
    <w:rsid w:val="009E3D8E"/>
    <w:rsid w:val="009E404B"/>
    <w:rsid w:val="009E42B1"/>
    <w:rsid w:val="009E43A6"/>
    <w:rsid w:val="009E4444"/>
    <w:rsid w:val="009E457A"/>
    <w:rsid w:val="009E4771"/>
    <w:rsid w:val="009E491C"/>
    <w:rsid w:val="009E4F0F"/>
    <w:rsid w:val="009E5328"/>
    <w:rsid w:val="009E573D"/>
    <w:rsid w:val="009E5C58"/>
    <w:rsid w:val="009E5CCE"/>
    <w:rsid w:val="009E5DA7"/>
    <w:rsid w:val="009E5E64"/>
    <w:rsid w:val="009E60BF"/>
    <w:rsid w:val="009E6117"/>
    <w:rsid w:val="009E640E"/>
    <w:rsid w:val="009E65EB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3D3"/>
    <w:rsid w:val="009F184D"/>
    <w:rsid w:val="009F1971"/>
    <w:rsid w:val="009F1B83"/>
    <w:rsid w:val="009F1BE3"/>
    <w:rsid w:val="009F1DB5"/>
    <w:rsid w:val="009F22DD"/>
    <w:rsid w:val="009F2421"/>
    <w:rsid w:val="009F24DC"/>
    <w:rsid w:val="009F2503"/>
    <w:rsid w:val="009F2593"/>
    <w:rsid w:val="009F2621"/>
    <w:rsid w:val="009F2C5C"/>
    <w:rsid w:val="009F2C92"/>
    <w:rsid w:val="009F3385"/>
    <w:rsid w:val="009F3426"/>
    <w:rsid w:val="009F3829"/>
    <w:rsid w:val="009F39A8"/>
    <w:rsid w:val="009F3A05"/>
    <w:rsid w:val="009F3A06"/>
    <w:rsid w:val="009F3F5E"/>
    <w:rsid w:val="009F43D7"/>
    <w:rsid w:val="009F4446"/>
    <w:rsid w:val="009F46BE"/>
    <w:rsid w:val="009F4969"/>
    <w:rsid w:val="009F4B99"/>
    <w:rsid w:val="009F4DA2"/>
    <w:rsid w:val="009F503C"/>
    <w:rsid w:val="009F51D5"/>
    <w:rsid w:val="009F51E8"/>
    <w:rsid w:val="009F53B5"/>
    <w:rsid w:val="009F56FE"/>
    <w:rsid w:val="009F6763"/>
    <w:rsid w:val="009F6835"/>
    <w:rsid w:val="009F69D3"/>
    <w:rsid w:val="009F6A20"/>
    <w:rsid w:val="009F6A28"/>
    <w:rsid w:val="009F6AC3"/>
    <w:rsid w:val="009F709F"/>
    <w:rsid w:val="009F721D"/>
    <w:rsid w:val="009F7801"/>
    <w:rsid w:val="009F79B0"/>
    <w:rsid w:val="009F79DB"/>
    <w:rsid w:val="009F7B63"/>
    <w:rsid w:val="00A0098D"/>
    <w:rsid w:val="00A00B77"/>
    <w:rsid w:val="00A00BA1"/>
    <w:rsid w:val="00A00F21"/>
    <w:rsid w:val="00A00FB2"/>
    <w:rsid w:val="00A011C1"/>
    <w:rsid w:val="00A011CC"/>
    <w:rsid w:val="00A0126B"/>
    <w:rsid w:val="00A01394"/>
    <w:rsid w:val="00A015E0"/>
    <w:rsid w:val="00A0162E"/>
    <w:rsid w:val="00A0189C"/>
    <w:rsid w:val="00A018D9"/>
    <w:rsid w:val="00A01A84"/>
    <w:rsid w:val="00A01D1B"/>
    <w:rsid w:val="00A01EB9"/>
    <w:rsid w:val="00A02254"/>
    <w:rsid w:val="00A02398"/>
    <w:rsid w:val="00A0268F"/>
    <w:rsid w:val="00A02CF7"/>
    <w:rsid w:val="00A03056"/>
    <w:rsid w:val="00A031E2"/>
    <w:rsid w:val="00A03290"/>
    <w:rsid w:val="00A03CD3"/>
    <w:rsid w:val="00A03F4E"/>
    <w:rsid w:val="00A04005"/>
    <w:rsid w:val="00A04674"/>
    <w:rsid w:val="00A04954"/>
    <w:rsid w:val="00A04BAD"/>
    <w:rsid w:val="00A04E3D"/>
    <w:rsid w:val="00A04E6F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CA"/>
    <w:rsid w:val="00A10101"/>
    <w:rsid w:val="00A10388"/>
    <w:rsid w:val="00A107A2"/>
    <w:rsid w:val="00A108A2"/>
    <w:rsid w:val="00A109DD"/>
    <w:rsid w:val="00A10CA4"/>
    <w:rsid w:val="00A1137E"/>
    <w:rsid w:val="00A1139E"/>
    <w:rsid w:val="00A115E6"/>
    <w:rsid w:val="00A119E2"/>
    <w:rsid w:val="00A11A6D"/>
    <w:rsid w:val="00A11D22"/>
    <w:rsid w:val="00A120BA"/>
    <w:rsid w:val="00A1217A"/>
    <w:rsid w:val="00A121B9"/>
    <w:rsid w:val="00A123FC"/>
    <w:rsid w:val="00A12453"/>
    <w:rsid w:val="00A1249D"/>
    <w:rsid w:val="00A126F2"/>
    <w:rsid w:val="00A128C3"/>
    <w:rsid w:val="00A12B28"/>
    <w:rsid w:val="00A12B59"/>
    <w:rsid w:val="00A12B5B"/>
    <w:rsid w:val="00A12EF9"/>
    <w:rsid w:val="00A12FAF"/>
    <w:rsid w:val="00A134E5"/>
    <w:rsid w:val="00A13D5D"/>
    <w:rsid w:val="00A140E3"/>
    <w:rsid w:val="00A1443E"/>
    <w:rsid w:val="00A14D84"/>
    <w:rsid w:val="00A150AF"/>
    <w:rsid w:val="00A152FB"/>
    <w:rsid w:val="00A1544E"/>
    <w:rsid w:val="00A154A8"/>
    <w:rsid w:val="00A15648"/>
    <w:rsid w:val="00A15691"/>
    <w:rsid w:val="00A15A80"/>
    <w:rsid w:val="00A15C07"/>
    <w:rsid w:val="00A15CAB"/>
    <w:rsid w:val="00A15CF9"/>
    <w:rsid w:val="00A15D78"/>
    <w:rsid w:val="00A165D2"/>
    <w:rsid w:val="00A16610"/>
    <w:rsid w:val="00A16777"/>
    <w:rsid w:val="00A16AE4"/>
    <w:rsid w:val="00A17AB5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430"/>
    <w:rsid w:val="00A2268E"/>
    <w:rsid w:val="00A22EE9"/>
    <w:rsid w:val="00A23218"/>
    <w:rsid w:val="00A234F3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65CC"/>
    <w:rsid w:val="00A265FB"/>
    <w:rsid w:val="00A2669D"/>
    <w:rsid w:val="00A26E5D"/>
    <w:rsid w:val="00A271C7"/>
    <w:rsid w:val="00A27240"/>
    <w:rsid w:val="00A27536"/>
    <w:rsid w:val="00A279B1"/>
    <w:rsid w:val="00A27A9E"/>
    <w:rsid w:val="00A27AC2"/>
    <w:rsid w:val="00A27F0C"/>
    <w:rsid w:val="00A300AC"/>
    <w:rsid w:val="00A30160"/>
    <w:rsid w:val="00A301AA"/>
    <w:rsid w:val="00A30308"/>
    <w:rsid w:val="00A3058B"/>
    <w:rsid w:val="00A3084A"/>
    <w:rsid w:val="00A308B0"/>
    <w:rsid w:val="00A3096D"/>
    <w:rsid w:val="00A30CAB"/>
    <w:rsid w:val="00A3108F"/>
    <w:rsid w:val="00A316C5"/>
    <w:rsid w:val="00A31842"/>
    <w:rsid w:val="00A31936"/>
    <w:rsid w:val="00A319F3"/>
    <w:rsid w:val="00A31D15"/>
    <w:rsid w:val="00A31D8A"/>
    <w:rsid w:val="00A3209A"/>
    <w:rsid w:val="00A320F8"/>
    <w:rsid w:val="00A32298"/>
    <w:rsid w:val="00A326B0"/>
    <w:rsid w:val="00A327C3"/>
    <w:rsid w:val="00A327DC"/>
    <w:rsid w:val="00A32AFD"/>
    <w:rsid w:val="00A32C3C"/>
    <w:rsid w:val="00A32D3B"/>
    <w:rsid w:val="00A33232"/>
    <w:rsid w:val="00A33301"/>
    <w:rsid w:val="00A3375C"/>
    <w:rsid w:val="00A337DA"/>
    <w:rsid w:val="00A33E19"/>
    <w:rsid w:val="00A34498"/>
    <w:rsid w:val="00A34CE9"/>
    <w:rsid w:val="00A34D66"/>
    <w:rsid w:val="00A34F0D"/>
    <w:rsid w:val="00A350AA"/>
    <w:rsid w:val="00A355BA"/>
    <w:rsid w:val="00A358CB"/>
    <w:rsid w:val="00A35E16"/>
    <w:rsid w:val="00A36055"/>
    <w:rsid w:val="00A3608C"/>
    <w:rsid w:val="00A362E9"/>
    <w:rsid w:val="00A36381"/>
    <w:rsid w:val="00A36386"/>
    <w:rsid w:val="00A36451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37D07"/>
    <w:rsid w:val="00A4007F"/>
    <w:rsid w:val="00A404C4"/>
    <w:rsid w:val="00A40616"/>
    <w:rsid w:val="00A407A5"/>
    <w:rsid w:val="00A408D6"/>
    <w:rsid w:val="00A40A39"/>
    <w:rsid w:val="00A40A4A"/>
    <w:rsid w:val="00A40B91"/>
    <w:rsid w:val="00A41074"/>
    <w:rsid w:val="00A41E61"/>
    <w:rsid w:val="00A4230F"/>
    <w:rsid w:val="00A4250C"/>
    <w:rsid w:val="00A42D04"/>
    <w:rsid w:val="00A42F08"/>
    <w:rsid w:val="00A42FEE"/>
    <w:rsid w:val="00A43434"/>
    <w:rsid w:val="00A43ADA"/>
    <w:rsid w:val="00A43F2C"/>
    <w:rsid w:val="00A43F7E"/>
    <w:rsid w:val="00A44189"/>
    <w:rsid w:val="00A44536"/>
    <w:rsid w:val="00A445EB"/>
    <w:rsid w:val="00A446FC"/>
    <w:rsid w:val="00A44AA2"/>
    <w:rsid w:val="00A44AFB"/>
    <w:rsid w:val="00A44CDC"/>
    <w:rsid w:val="00A44EE2"/>
    <w:rsid w:val="00A44EEE"/>
    <w:rsid w:val="00A44F10"/>
    <w:rsid w:val="00A45425"/>
    <w:rsid w:val="00A454BC"/>
    <w:rsid w:val="00A45582"/>
    <w:rsid w:val="00A4585F"/>
    <w:rsid w:val="00A45A3B"/>
    <w:rsid w:val="00A45AC5"/>
    <w:rsid w:val="00A45F0B"/>
    <w:rsid w:val="00A45F8C"/>
    <w:rsid w:val="00A46028"/>
    <w:rsid w:val="00A461F7"/>
    <w:rsid w:val="00A46235"/>
    <w:rsid w:val="00A463C1"/>
    <w:rsid w:val="00A4649A"/>
    <w:rsid w:val="00A4653F"/>
    <w:rsid w:val="00A46657"/>
    <w:rsid w:val="00A46A81"/>
    <w:rsid w:val="00A46B65"/>
    <w:rsid w:val="00A46E07"/>
    <w:rsid w:val="00A47079"/>
    <w:rsid w:val="00A471F1"/>
    <w:rsid w:val="00A47312"/>
    <w:rsid w:val="00A47DB5"/>
    <w:rsid w:val="00A47EE1"/>
    <w:rsid w:val="00A47FCA"/>
    <w:rsid w:val="00A50766"/>
    <w:rsid w:val="00A50FB4"/>
    <w:rsid w:val="00A517F2"/>
    <w:rsid w:val="00A51B78"/>
    <w:rsid w:val="00A520E3"/>
    <w:rsid w:val="00A52184"/>
    <w:rsid w:val="00A5262B"/>
    <w:rsid w:val="00A528C8"/>
    <w:rsid w:val="00A52AB3"/>
    <w:rsid w:val="00A52B64"/>
    <w:rsid w:val="00A52E9C"/>
    <w:rsid w:val="00A52F36"/>
    <w:rsid w:val="00A5302A"/>
    <w:rsid w:val="00A530B4"/>
    <w:rsid w:val="00A53306"/>
    <w:rsid w:val="00A53548"/>
    <w:rsid w:val="00A53BBC"/>
    <w:rsid w:val="00A5411E"/>
    <w:rsid w:val="00A542A9"/>
    <w:rsid w:val="00A54405"/>
    <w:rsid w:val="00A545FC"/>
    <w:rsid w:val="00A54697"/>
    <w:rsid w:val="00A546F3"/>
    <w:rsid w:val="00A54914"/>
    <w:rsid w:val="00A5492B"/>
    <w:rsid w:val="00A54B67"/>
    <w:rsid w:val="00A54C75"/>
    <w:rsid w:val="00A5500D"/>
    <w:rsid w:val="00A5536E"/>
    <w:rsid w:val="00A553BB"/>
    <w:rsid w:val="00A557C1"/>
    <w:rsid w:val="00A56306"/>
    <w:rsid w:val="00A56875"/>
    <w:rsid w:val="00A56F7D"/>
    <w:rsid w:val="00A57118"/>
    <w:rsid w:val="00A57189"/>
    <w:rsid w:val="00A57579"/>
    <w:rsid w:val="00A575B9"/>
    <w:rsid w:val="00A576AE"/>
    <w:rsid w:val="00A600CD"/>
    <w:rsid w:val="00A6058B"/>
    <w:rsid w:val="00A605E7"/>
    <w:rsid w:val="00A6072D"/>
    <w:rsid w:val="00A60905"/>
    <w:rsid w:val="00A6095F"/>
    <w:rsid w:val="00A60C56"/>
    <w:rsid w:val="00A611B6"/>
    <w:rsid w:val="00A61497"/>
    <w:rsid w:val="00A6152D"/>
    <w:rsid w:val="00A616C6"/>
    <w:rsid w:val="00A61994"/>
    <w:rsid w:val="00A61A25"/>
    <w:rsid w:val="00A61DEF"/>
    <w:rsid w:val="00A61EBC"/>
    <w:rsid w:val="00A62017"/>
    <w:rsid w:val="00A62553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DF5"/>
    <w:rsid w:val="00A65E27"/>
    <w:rsid w:val="00A66268"/>
    <w:rsid w:val="00A6734F"/>
    <w:rsid w:val="00A67833"/>
    <w:rsid w:val="00A679D0"/>
    <w:rsid w:val="00A67A0F"/>
    <w:rsid w:val="00A67E3F"/>
    <w:rsid w:val="00A67F40"/>
    <w:rsid w:val="00A67FD4"/>
    <w:rsid w:val="00A700FB"/>
    <w:rsid w:val="00A7013A"/>
    <w:rsid w:val="00A70295"/>
    <w:rsid w:val="00A705CB"/>
    <w:rsid w:val="00A705CC"/>
    <w:rsid w:val="00A70A73"/>
    <w:rsid w:val="00A70D32"/>
    <w:rsid w:val="00A70F5F"/>
    <w:rsid w:val="00A70FC7"/>
    <w:rsid w:val="00A710E7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8EB"/>
    <w:rsid w:val="00A73DA4"/>
    <w:rsid w:val="00A73FF6"/>
    <w:rsid w:val="00A74028"/>
    <w:rsid w:val="00A74355"/>
    <w:rsid w:val="00A7445B"/>
    <w:rsid w:val="00A74461"/>
    <w:rsid w:val="00A746DB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788"/>
    <w:rsid w:val="00A76CDD"/>
    <w:rsid w:val="00A76E65"/>
    <w:rsid w:val="00A7710F"/>
    <w:rsid w:val="00A77B4C"/>
    <w:rsid w:val="00A77B4E"/>
    <w:rsid w:val="00A77B4F"/>
    <w:rsid w:val="00A77C15"/>
    <w:rsid w:val="00A77E88"/>
    <w:rsid w:val="00A77EB1"/>
    <w:rsid w:val="00A80141"/>
    <w:rsid w:val="00A8044A"/>
    <w:rsid w:val="00A8071B"/>
    <w:rsid w:val="00A80A1E"/>
    <w:rsid w:val="00A80D71"/>
    <w:rsid w:val="00A8129C"/>
    <w:rsid w:val="00A813DD"/>
    <w:rsid w:val="00A81559"/>
    <w:rsid w:val="00A81883"/>
    <w:rsid w:val="00A81995"/>
    <w:rsid w:val="00A819DD"/>
    <w:rsid w:val="00A81BD5"/>
    <w:rsid w:val="00A81C89"/>
    <w:rsid w:val="00A82775"/>
    <w:rsid w:val="00A828F7"/>
    <w:rsid w:val="00A82A8E"/>
    <w:rsid w:val="00A82EC3"/>
    <w:rsid w:val="00A8300B"/>
    <w:rsid w:val="00A83221"/>
    <w:rsid w:val="00A8339D"/>
    <w:rsid w:val="00A836C8"/>
    <w:rsid w:val="00A83726"/>
    <w:rsid w:val="00A8374B"/>
    <w:rsid w:val="00A8375F"/>
    <w:rsid w:val="00A83A6D"/>
    <w:rsid w:val="00A8429A"/>
    <w:rsid w:val="00A8472B"/>
    <w:rsid w:val="00A8494E"/>
    <w:rsid w:val="00A84AD4"/>
    <w:rsid w:val="00A84B2C"/>
    <w:rsid w:val="00A8547B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47F"/>
    <w:rsid w:val="00A87980"/>
    <w:rsid w:val="00A87E3C"/>
    <w:rsid w:val="00A87F98"/>
    <w:rsid w:val="00A9042C"/>
    <w:rsid w:val="00A904E0"/>
    <w:rsid w:val="00A90552"/>
    <w:rsid w:val="00A90656"/>
    <w:rsid w:val="00A90693"/>
    <w:rsid w:val="00A90B6E"/>
    <w:rsid w:val="00A90FA3"/>
    <w:rsid w:val="00A913A4"/>
    <w:rsid w:val="00A916DC"/>
    <w:rsid w:val="00A917B8"/>
    <w:rsid w:val="00A9199A"/>
    <w:rsid w:val="00A91B66"/>
    <w:rsid w:val="00A91B95"/>
    <w:rsid w:val="00A91DB2"/>
    <w:rsid w:val="00A91E16"/>
    <w:rsid w:val="00A92160"/>
    <w:rsid w:val="00A92228"/>
    <w:rsid w:val="00A92769"/>
    <w:rsid w:val="00A92A4C"/>
    <w:rsid w:val="00A92EA7"/>
    <w:rsid w:val="00A931ED"/>
    <w:rsid w:val="00A9329F"/>
    <w:rsid w:val="00A93354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05"/>
    <w:rsid w:val="00A96859"/>
    <w:rsid w:val="00A96BDD"/>
    <w:rsid w:val="00A96F13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E59"/>
    <w:rsid w:val="00A97FD3"/>
    <w:rsid w:val="00AA00F2"/>
    <w:rsid w:val="00AA021A"/>
    <w:rsid w:val="00AA03E8"/>
    <w:rsid w:val="00AA049B"/>
    <w:rsid w:val="00AA0552"/>
    <w:rsid w:val="00AA0DF7"/>
    <w:rsid w:val="00AA1314"/>
    <w:rsid w:val="00AA1464"/>
    <w:rsid w:val="00AA14A3"/>
    <w:rsid w:val="00AA186B"/>
    <w:rsid w:val="00AA1A15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F2A"/>
    <w:rsid w:val="00AA3F9D"/>
    <w:rsid w:val="00AA4119"/>
    <w:rsid w:val="00AA41C7"/>
    <w:rsid w:val="00AA43EE"/>
    <w:rsid w:val="00AA4FE4"/>
    <w:rsid w:val="00AA5074"/>
    <w:rsid w:val="00AA5263"/>
    <w:rsid w:val="00AA60FD"/>
    <w:rsid w:val="00AA61A9"/>
    <w:rsid w:val="00AA654F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FB0"/>
    <w:rsid w:val="00AB0319"/>
    <w:rsid w:val="00AB070D"/>
    <w:rsid w:val="00AB08D7"/>
    <w:rsid w:val="00AB0925"/>
    <w:rsid w:val="00AB0F32"/>
    <w:rsid w:val="00AB0F6C"/>
    <w:rsid w:val="00AB0F92"/>
    <w:rsid w:val="00AB1713"/>
    <w:rsid w:val="00AB212D"/>
    <w:rsid w:val="00AB26FC"/>
    <w:rsid w:val="00AB2A42"/>
    <w:rsid w:val="00AB2C26"/>
    <w:rsid w:val="00AB2D66"/>
    <w:rsid w:val="00AB336D"/>
    <w:rsid w:val="00AB3A4E"/>
    <w:rsid w:val="00AB3C9D"/>
    <w:rsid w:val="00AB3FD1"/>
    <w:rsid w:val="00AB4004"/>
    <w:rsid w:val="00AB4279"/>
    <w:rsid w:val="00AB4B86"/>
    <w:rsid w:val="00AB4F0F"/>
    <w:rsid w:val="00AB505B"/>
    <w:rsid w:val="00AB5300"/>
    <w:rsid w:val="00AB543B"/>
    <w:rsid w:val="00AB5467"/>
    <w:rsid w:val="00AB5A85"/>
    <w:rsid w:val="00AB5C4A"/>
    <w:rsid w:val="00AB637E"/>
    <w:rsid w:val="00AB6552"/>
    <w:rsid w:val="00AB6747"/>
    <w:rsid w:val="00AB6824"/>
    <w:rsid w:val="00AB702A"/>
    <w:rsid w:val="00AB724F"/>
    <w:rsid w:val="00AB76C0"/>
    <w:rsid w:val="00AB7A9B"/>
    <w:rsid w:val="00AB7AC3"/>
    <w:rsid w:val="00AB7C17"/>
    <w:rsid w:val="00AB7DFE"/>
    <w:rsid w:val="00AB7E06"/>
    <w:rsid w:val="00AB7EDA"/>
    <w:rsid w:val="00AB7F3B"/>
    <w:rsid w:val="00AC000B"/>
    <w:rsid w:val="00AC0296"/>
    <w:rsid w:val="00AC04A3"/>
    <w:rsid w:val="00AC083B"/>
    <w:rsid w:val="00AC09E6"/>
    <w:rsid w:val="00AC1077"/>
    <w:rsid w:val="00AC1361"/>
    <w:rsid w:val="00AC16D0"/>
    <w:rsid w:val="00AC1D4D"/>
    <w:rsid w:val="00AC1E4D"/>
    <w:rsid w:val="00AC1F39"/>
    <w:rsid w:val="00AC1F3B"/>
    <w:rsid w:val="00AC2050"/>
    <w:rsid w:val="00AC2325"/>
    <w:rsid w:val="00AC23AE"/>
    <w:rsid w:val="00AC2BE9"/>
    <w:rsid w:val="00AC2CBF"/>
    <w:rsid w:val="00AC31BE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597"/>
    <w:rsid w:val="00AC492D"/>
    <w:rsid w:val="00AC4D1B"/>
    <w:rsid w:val="00AC5038"/>
    <w:rsid w:val="00AC54F3"/>
    <w:rsid w:val="00AC5673"/>
    <w:rsid w:val="00AC5AEE"/>
    <w:rsid w:val="00AC5F44"/>
    <w:rsid w:val="00AC6218"/>
    <w:rsid w:val="00AC64B4"/>
    <w:rsid w:val="00AC64B5"/>
    <w:rsid w:val="00AC6D94"/>
    <w:rsid w:val="00AC7691"/>
    <w:rsid w:val="00AD01D3"/>
    <w:rsid w:val="00AD0387"/>
    <w:rsid w:val="00AD0844"/>
    <w:rsid w:val="00AD0C61"/>
    <w:rsid w:val="00AD0D93"/>
    <w:rsid w:val="00AD0F62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170"/>
    <w:rsid w:val="00AD25E2"/>
    <w:rsid w:val="00AD26EE"/>
    <w:rsid w:val="00AD27DC"/>
    <w:rsid w:val="00AD2A42"/>
    <w:rsid w:val="00AD2CF6"/>
    <w:rsid w:val="00AD3001"/>
    <w:rsid w:val="00AD31F9"/>
    <w:rsid w:val="00AD3338"/>
    <w:rsid w:val="00AD35E1"/>
    <w:rsid w:val="00AD38CB"/>
    <w:rsid w:val="00AD41C2"/>
    <w:rsid w:val="00AD47A7"/>
    <w:rsid w:val="00AD4A52"/>
    <w:rsid w:val="00AD4B69"/>
    <w:rsid w:val="00AD4D8E"/>
    <w:rsid w:val="00AD5401"/>
    <w:rsid w:val="00AD573E"/>
    <w:rsid w:val="00AD5972"/>
    <w:rsid w:val="00AD59F9"/>
    <w:rsid w:val="00AD5F7D"/>
    <w:rsid w:val="00AD6136"/>
    <w:rsid w:val="00AD62AF"/>
    <w:rsid w:val="00AD6380"/>
    <w:rsid w:val="00AD6797"/>
    <w:rsid w:val="00AD6AB8"/>
    <w:rsid w:val="00AD6C4F"/>
    <w:rsid w:val="00AD6F74"/>
    <w:rsid w:val="00AD7100"/>
    <w:rsid w:val="00AD713D"/>
    <w:rsid w:val="00AD729C"/>
    <w:rsid w:val="00AD741D"/>
    <w:rsid w:val="00AD7766"/>
    <w:rsid w:val="00AD77F0"/>
    <w:rsid w:val="00AD7FFC"/>
    <w:rsid w:val="00AE0428"/>
    <w:rsid w:val="00AE0553"/>
    <w:rsid w:val="00AE06D8"/>
    <w:rsid w:val="00AE099B"/>
    <w:rsid w:val="00AE0CD8"/>
    <w:rsid w:val="00AE180A"/>
    <w:rsid w:val="00AE1C9A"/>
    <w:rsid w:val="00AE2130"/>
    <w:rsid w:val="00AE22AE"/>
    <w:rsid w:val="00AE23E2"/>
    <w:rsid w:val="00AE260B"/>
    <w:rsid w:val="00AE2842"/>
    <w:rsid w:val="00AE2B3E"/>
    <w:rsid w:val="00AE2BA8"/>
    <w:rsid w:val="00AE3254"/>
    <w:rsid w:val="00AE345A"/>
    <w:rsid w:val="00AE39AD"/>
    <w:rsid w:val="00AE3A62"/>
    <w:rsid w:val="00AE3A74"/>
    <w:rsid w:val="00AE3FD0"/>
    <w:rsid w:val="00AE4081"/>
    <w:rsid w:val="00AE42BB"/>
    <w:rsid w:val="00AE4658"/>
    <w:rsid w:val="00AE467F"/>
    <w:rsid w:val="00AE4866"/>
    <w:rsid w:val="00AE4BFC"/>
    <w:rsid w:val="00AE4F6D"/>
    <w:rsid w:val="00AE4FE7"/>
    <w:rsid w:val="00AE4FFB"/>
    <w:rsid w:val="00AE505D"/>
    <w:rsid w:val="00AE51A8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7B3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25B"/>
    <w:rsid w:val="00AF1852"/>
    <w:rsid w:val="00AF186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3F"/>
    <w:rsid w:val="00B001DF"/>
    <w:rsid w:val="00B003F6"/>
    <w:rsid w:val="00B004BE"/>
    <w:rsid w:val="00B00667"/>
    <w:rsid w:val="00B00A3E"/>
    <w:rsid w:val="00B00B97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87E"/>
    <w:rsid w:val="00B02C22"/>
    <w:rsid w:val="00B032B1"/>
    <w:rsid w:val="00B03318"/>
    <w:rsid w:val="00B034D6"/>
    <w:rsid w:val="00B035A1"/>
    <w:rsid w:val="00B03BF5"/>
    <w:rsid w:val="00B03E30"/>
    <w:rsid w:val="00B03FC9"/>
    <w:rsid w:val="00B044E0"/>
    <w:rsid w:val="00B04523"/>
    <w:rsid w:val="00B048DB"/>
    <w:rsid w:val="00B04DB7"/>
    <w:rsid w:val="00B04DC2"/>
    <w:rsid w:val="00B0511F"/>
    <w:rsid w:val="00B05316"/>
    <w:rsid w:val="00B053B8"/>
    <w:rsid w:val="00B05467"/>
    <w:rsid w:val="00B05470"/>
    <w:rsid w:val="00B057E0"/>
    <w:rsid w:val="00B057FA"/>
    <w:rsid w:val="00B061EE"/>
    <w:rsid w:val="00B06733"/>
    <w:rsid w:val="00B06C8B"/>
    <w:rsid w:val="00B06F5C"/>
    <w:rsid w:val="00B071DB"/>
    <w:rsid w:val="00B07D65"/>
    <w:rsid w:val="00B07FCE"/>
    <w:rsid w:val="00B10004"/>
    <w:rsid w:val="00B100D1"/>
    <w:rsid w:val="00B102FA"/>
    <w:rsid w:val="00B10327"/>
    <w:rsid w:val="00B10542"/>
    <w:rsid w:val="00B1071D"/>
    <w:rsid w:val="00B10835"/>
    <w:rsid w:val="00B108ED"/>
    <w:rsid w:val="00B10BE5"/>
    <w:rsid w:val="00B10F4D"/>
    <w:rsid w:val="00B10FE2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2A5"/>
    <w:rsid w:val="00B132A7"/>
    <w:rsid w:val="00B133DE"/>
    <w:rsid w:val="00B13444"/>
    <w:rsid w:val="00B134E2"/>
    <w:rsid w:val="00B13616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BCE"/>
    <w:rsid w:val="00B15D39"/>
    <w:rsid w:val="00B15F66"/>
    <w:rsid w:val="00B166E7"/>
    <w:rsid w:val="00B16700"/>
    <w:rsid w:val="00B16898"/>
    <w:rsid w:val="00B16D1C"/>
    <w:rsid w:val="00B16E03"/>
    <w:rsid w:val="00B17120"/>
    <w:rsid w:val="00B171EF"/>
    <w:rsid w:val="00B17463"/>
    <w:rsid w:val="00B17677"/>
    <w:rsid w:val="00B179F9"/>
    <w:rsid w:val="00B17D53"/>
    <w:rsid w:val="00B20424"/>
    <w:rsid w:val="00B205EE"/>
    <w:rsid w:val="00B20772"/>
    <w:rsid w:val="00B20D54"/>
    <w:rsid w:val="00B213E6"/>
    <w:rsid w:val="00B214CA"/>
    <w:rsid w:val="00B21D3F"/>
    <w:rsid w:val="00B22308"/>
    <w:rsid w:val="00B22371"/>
    <w:rsid w:val="00B2249B"/>
    <w:rsid w:val="00B22555"/>
    <w:rsid w:val="00B232AF"/>
    <w:rsid w:val="00B234ED"/>
    <w:rsid w:val="00B23934"/>
    <w:rsid w:val="00B2399B"/>
    <w:rsid w:val="00B23A92"/>
    <w:rsid w:val="00B23C95"/>
    <w:rsid w:val="00B246A7"/>
    <w:rsid w:val="00B24975"/>
    <w:rsid w:val="00B24D16"/>
    <w:rsid w:val="00B250CA"/>
    <w:rsid w:val="00B25118"/>
    <w:rsid w:val="00B2537A"/>
    <w:rsid w:val="00B2548B"/>
    <w:rsid w:val="00B2560A"/>
    <w:rsid w:val="00B2562E"/>
    <w:rsid w:val="00B259A4"/>
    <w:rsid w:val="00B264F7"/>
    <w:rsid w:val="00B26709"/>
    <w:rsid w:val="00B26B3F"/>
    <w:rsid w:val="00B270FF"/>
    <w:rsid w:val="00B27934"/>
    <w:rsid w:val="00B27E47"/>
    <w:rsid w:val="00B27F53"/>
    <w:rsid w:val="00B27FA1"/>
    <w:rsid w:val="00B30727"/>
    <w:rsid w:val="00B3089B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ECB"/>
    <w:rsid w:val="00B31F23"/>
    <w:rsid w:val="00B31F70"/>
    <w:rsid w:val="00B329F8"/>
    <w:rsid w:val="00B32B83"/>
    <w:rsid w:val="00B32C1A"/>
    <w:rsid w:val="00B32D6B"/>
    <w:rsid w:val="00B32F3E"/>
    <w:rsid w:val="00B3364A"/>
    <w:rsid w:val="00B33BB0"/>
    <w:rsid w:val="00B33BE2"/>
    <w:rsid w:val="00B34031"/>
    <w:rsid w:val="00B34A48"/>
    <w:rsid w:val="00B34B59"/>
    <w:rsid w:val="00B34B8A"/>
    <w:rsid w:val="00B34E68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FCA"/>
    <w:rsid w:val="00B370FA"/>
    <w:rsid w:val="00B37317"/>
    <w:rsid w:val="00B4004D"/>
    <w:rsid w:val="00B400D5"/>
    <w:rsid w:val="00B40697"/>
    <w:rsid w:val="00B40D65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83"/>
    <w:rsid w:val="00B431B6"/>
    <w:rsid w:val="00B43368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D7B"/>
    <w:rsid w:val="00B45D84"/>
    <w:rsid w:val="00B4676E"/>
    <w:rsid w:val="00B4737A"/>
    <w:rsid w:val="00B474D3"/>
    <w:rsid w:val="00B475A4"/>
    <w:rsid w:val="00B4773C"/>
    <w:rsid w:val="00B478CB"/>
    <w:rsid w:val="00B47A77"/>
    <w:rsid w:val="00B47A87"/>
    <w:rsid w:val="00B47E97"/>
    <w:rsid w:val="00B500A7"/>
    <w:rsid w:val="00B50225"/>
    <w:rsid w:val="00B5043B"/>
    <w:rsid w:val="00B505C1"/>
    <w:rsid w:val="00B506B2"/>
    <w:rsid w:val="00B50D2D"/>
    <w:rsid w:val="00B51482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4EB9"/>
    <w:rsid w:val="00B552A6"/>
    <w:rsid w:val="00B552AB"/>
    <w:rsid w:val="00B5556B"/>
    <w:rsid w:val="00B5565C"/>
    <w:rsid w:val="00B5578F"/>
    <w:rsid w:val="00B55936"/>
    <w:rsid w:val="00B55B6E"/>
    <w:rsid w:val="00B566CF"/>
    <w:rsid w:val="00B56784"/>
    <w:rsid w:val="00B56C2A"/>
    <w:rsid w:val="00B56C55"/>
    <w:rsid w:val="00B56D68"/>
    <w:rsid w:val="00B56DE1"/>
    <w:rsid w:val="00B574CE"/>
    <w:rsid w:val="00B579FC"/>
    <w:rsid w:val="00B6022A"/>
    <w:rsid w:val="00B60472"/>
    <w:rsid w:val="00B60660"/>
    <w:rsid w:val="00B6126D"/>
    <w:rsid w:val="00B6187C"/>
    <w:rsid w:val="00B61ABC"/>
    <w:rsid w:val="00B61B03"/>
    <w:rsid w:val="00B61CAD"/>
    <w:rsid w:val="00B62023"/>
    <w:rsid w:val="00B62027"/>
    <w:rsid w:val="00B6207A"/>
    <w:rsid w:val="00B620BA"/>
    <w:rsid w:val="00B63054"/>
    <w:rsid w:val="00B6332F"/>
    <w:rsid w:val="00B634AD"/>
    <w:rsid w:val="00B635D5"/>
    <w:rsid w:val="00B6379A"/>
    <w:rsid w:val="00B63C74"/>
    <w:rsid w:val="00B63CEE"/>
    <w:rsid w:val="00B644AA"/>
    <w:rsid w:val="00B645A7"/>
    <w:rsid w:val="00B64634"/>
    <w:rsid w:val="00B64822"/>
    <w:rsid w:val="00B64ABC"/>
    <w:rsid w:val="00B64C6B"/>
    <w:rsid w:val="00B65B2E"/>
    <w:rsid w:val="00B65C55"/>
    <w:rsid w:val="00B65CDF"/>
    <w:rsid w:val="00B660A8"/>
    <w:rsid w:val="00B662A4"/>
    <w:rsid w:val="00B66862"/>
    <w:rsid w:val="00B66B61"/>
    <w:rsid w:val="00B66DDB"/>
    <w:rsid w:val="00B67127"/>
    <w:rsid w:val="00B67668"/>
    <w:rsid w:val="00B677DA"/>
    <w:rsid w:val="00B677E4"/>
    <w:rsid w:val="00B67BC4"/>
    <w:rsid w:val="00B67C41"/>
    <w:rsid w:val="00B67D8D"/>
    <w:rsid w:val="00B7017C"/>
    <w:rsid w:val="00B70329"/>
    <w:rsid w:val="00B70621"/>
    <w:rsid w:val="00B7083A"/>
    <w:rsid w:val="00B70988"/>
    <w:rsid w:val="00B709C4"/>
    <w:rsid w:val="00B70A99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B3A"/>
    <w:rsid w:val="00B74E99"/>
    <w:rsid w:val="00B751E6"/>
    <w:rsid w:val="00B759C8"/>
    <w:rsid w:val="00B75B12"/>
    <w:rsid w:val="00B7645D"/>
    <w:rsid w:val="00B76658"/>
    <w:rsid w:val="00B767DF"/>
    <w:rsid w:val="00B768C4"/>
    <w:rsid w:val="00B76C05"/>
    <w:rsid w:val="00B76C91"/>
    <w:rsid w:val="00B76CD9"/>
    <w:rsid w:val="00B76FA7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44A"/>
    <w:rsid w:val="00B837CA"/>
    <w:rsid w:val="00B840CC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860"/>
    <w:rsid w:val="00B8686E"/>
    <w:rsid w:val="00B86E04"/>
    <w:rsid w:val="00B86E2B"/>
    <w:rsid w:val="00B86EE9"/>
    <w:rsid w:val="00B872C3"/>
    <w:rsid w:val="00B87645"/>
    <w:rsid w:val="00B877A1"/>
    <w:rsid w:val="00B87893"/>
    <w:rsid w:val="00B87E2B"/>
    <w:rsid w:val="00B903CF"/>
    <w:rsid w:val="00B90848"/>
    <w:rsid w:val="00B91335"/>
    <w:rsid w:val="00B9186E"/>
    <w:rsid w:val="00B918FF"/>
    <w:rsid w:val="00B91A09"/>
    <w:rsid w:val="00B91A7E"/>
    <w:rsid w:val="00B91D7F"/>
    <w:rsid w:val="00B92765"/>
    <w:rsid w:val="00B9298D"/>
    <w:rsid w:val="00B92C4A"/>
    <w:rsid w:val="00B92E48"/>
    <w:rsid w:val="00B92E83"/>
    <w:rsid w:val="00B92FD4"/>
    <w:rsid w:val="00B9320A"/>
    <w:rsid w:val="00B9326D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144"/>
    <w:rsid w:val="00B962D0"/>
    <w:rsid w:val="00B9632D"/>
    <w:rsid w:val="00B9685A"/>
    <w:rsid w:val="00B96A52"/>
    <w:rsid w:val="00B96B92"/>
    <w:rsid w:val="00B96E6D"/>
    <w:rsid w:val="00B9736E"/>
    <w:rsid w:val="00B97568"/>
    <w:rsid w:val="00B976F1"/>
    <w:rsid w:val="00B97B34"/>
    <w:rsid w:val="00B97C6D"/>
    <w:rsid w:val="00BA00DC"/>
    <w:rsid w:val="00BA0210"/>
    <w:rsid w:val="00BA082A"/>
    <w:rsid w:val="00BA0DFB"/>
    <w:rsid w:val="00BA1319"/>
    <w:rsid w:val="00BA1341"/>
    <w:rsid w:val="00BA19F5"/>
    <w:rsid w:val="00BA1E52"/>
    <w:rsid w:val="00BA212B"/>
    <w:rsid w:val="00BA2298"/>
    <w:rsid w:val="00BA2364"/>
    <w:rsid w:val="00BA23B3"/>
    <w:rsid w:val="00BA26CF"/>
    <w:rsid w:val="00BA274C"/>
    <w:rsid w:val="00BA281D"/>
    <w:rsid w:val="00BA292D"/>
    <w:rsid w:val="00BA2F3E"/>
    <w:rsid w:val="00BA3064"/>
    <w:rsid w:val="00BA3BBE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59"/>
    <w:rsid w:val="00BB049E"/>
    <w:rsid w:val="00BB0566"/>
    <w:rsid w:val="00BB0AEE"/>
    <w:rsid w:val="00BB13B9"/>
    <w:rsid w:val="00BB19A0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2AF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688"/>
    <w:rsid w:val="00BC2E1F"/>
    <w:rsid w:val="00BC3061"/>
    <w:rsid w:val="00BC3256"/>
    <w:rsid w:val="00BC3890"/>
    <w:rsid w:val="00BC38BB"/>
    <w:rsid w:val="00BC3B4B"/>
    <w:rsid w:val="00BC3D41"/>
    <w:rsid w:val="00BC3D4D"/>
    <w:rsid w:val="00BC409F"/>
    <w:rsid w:val="00BC41F4"/>
    <w:rsid w:val="00BC456D"/>
    <w:rsid w:val="00BC48AB"/>
    <w:rsid w:val="00BC4F63"/>
    <w:rsid w:val="00BC53D5"/>
    <w:rsid w:val="00BC5964"/>
    <w:rsid w:val="00BC5A35"/>
    <w:rsid w:val="00BC5F4D"/>
    <w:rsid w:val="00BC63F7"/>
    <w:rsid w:val="00BC65B3"/>
    <w:rsid w:val="00BC6AD1"/>
    <w:rsid w:val="00BC6E23"/>
    <w:rsid w:val="00BC6F42"/>
    <w:rsid w:val="00BC7089"/>
    <w:rsid w:val="00BC7098"/>
    <w:rsid w:val="00BC7A3F"/>
    <w:rsid w:val="00BC7A78"/>
    <w:rsid w:val="00BC7CC9"/>
    <w:rsid w:val="00BD0601"/>
    <w:rsid w:val="00BD0ACA"/>
    <w:rsid w:val="00BD15E9"/>
    <w:rsid w:val="00BD16C9"/>
    <w:rsid w:val="00BD1D71"/>
    <w:rsid w:val="00BD2011"/>
    <w:rsid w:val="00BD2E24"/>
    <w:rsid w:val="00BD2E7C"/>
    <w:rsid w:val="00BD3166"/>
    <w:rsid w:val="00BD3376"/>
    <w:rsid w:val="00BD361B"/>
    <w:rsid w:val="00BD3741"/>
    <w:rsid w:val="00BD38C8"/>
    <w:rsid w:val="00BD39DE"/>
    <w:rsid w:val="00BD43E0"/>
    <w:rsid w:val="00BD454A"/>
    <w:rsid w:val="00BD4674"/>
    <w:rsid w:val="00BD4847"/>
    <w:rsid w:val="00BD4A82"/>
    <w:rsid w:val="00BD4BEC"/>
    <w:rsid w:val="00BD50FC"/>
    <w:rsid w:val="00BD55B6"/>
    <w:rsid w:val="00BD5A42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106"/>
    <w:rsid w:val="00BE00F8"/>
    <w:rsid w:val="00BE032C"/>
    <w:rsid w:val="00BE08DD"/>
    <w:rsid w:val="00BE17DC"/>
    <w:rsid w:val="00BE1896"/>
    <w:rsid w:val="00BE1D38"/>
    <w:rsid w:val="00BE1FC9"/>
    <w:rsid w:val="00BE2427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D14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273"/>
    <w:rsid w:val="00BE7820"/>
    <w:rsid w:val="00BE7AA7"/>
    <w:rsid w:val="00BE7D6D"/>
    <w:rsid w:val="00BE7E08"/>
    <w:rsid w:val="00BF014C"/>
    <w:rsid w:val="00BF0927"/>
    <w:rsid w:val="00BF0B34"/>
    <w:rsid w:val="00BF0BF9"/>
    <w:rsid w:val="00BF0E06"/>
    <w:rsid w:val="00BF15E8"/>
    <w:rsid w:val="00BF1753"/>
    <w:rsid w:val="00BF183D"/>
    <w:rsid w:val="00BF1871"/>
    <w:rsid w:val="00BF1A39"/>
    <w:rsid w:val="00BF2148"/>
    <w:rsid w:val="00BF23EA"/>
    <w:rsid w:val="00BF2517"/>
    <w:rsid w:val="00BF2727"/>
    <w:rsid w:val="00BF2847"/>
    <w:rsid w:val="00BF294B"/>
    <w:rsid w:val="00BF2B16"/>
    <w:rsid w:val="00BF2C02"/>
    <w:rsid w:val="00BF2E5D"/>
    <w:rsid w:val="00BF3027"/>
    <w:rsid w:val="00BF3331"/>
    <w:rsid w:val="00BF35BC"/>
    <w:rsid w:val="00BF3621"/>
    <w:rsid w:val="00BF36D7"/>
    <w:rsid w:val="00BF36EC"/>
    <w:rsid w:val="00BF3BF4"/>
    <w:rsid w:val="00BF3C41"/>
    <w:rsid w:val="00BF3E00"/>
    <w:rsid w:val="00BF4CC3"/>
    <w:rsid w:val="00BF505F"/>
    <w:rsid w:val="00BF5111"/>
    <w:rsid w:val="00BF5366"/>
    <w:rsid w:val="00BF58A5"/>
    <w:rsid w:val="00BF5A0E"/>
    <w:rsid w:val="00BF5AF9"/>
    <w:rsid w:val="00BF5F4A"/>
    <w:rsid w:val="00BF5FEE"/>
    <w:rsid w:val="00BF608F"/>
    <w:rsid w:val="00BF6680"/>
    <w:rsid w:val="00BF69EF"/>
    <w:rsid w:val="00BF6B33"/>
    <w:rsid w:val="00BF6B90"/>
    <w:rsid w:val="00BF6FEE"/>
    <w:rsid w:val="00BF745D"/>
    <w:rsid w:val="00BF7892"/>
    <w:rsid w:val="00BF7B91"/>
    <w:rsid w:val="00C000D9"/>
    <w:rsid w:val="00C0035F"/>
    <w:rsid w:val="00C003F6"/>
    <w:rsid w:val="00C0097A"/>
    <w:rsid w:val="00C01246"/>
    <w:rsid w:val="00C01286"/>
    <w:rsid w:val="00C0156A"/>
    <w:rsid w:val="00C01593"/>
    <w:rsid w:val="00C01648"/>
    <w:rsid w:val="00C01954"/>
    <w:rsid w:val="00C01E42"/>
    <w:rsid w:val="00C024D4"/>
    <w:rsid w:val="00C027A4"/>
    <w:rsid w:val="00C02881"/>
    <w:rsid w:val="00C04390"/>
    <w:rsid w:val="00C043AB"/>
    <w:rsid w:val="00C046DB"/>
    <w:rsid w:val="00C04A1B"/>
    <w:rsid w:val="00C04B11"/>
    <w:rsid w:val="00C04DC9"/>
    <w:rsid w:val="00C04DE0"/>
    <w:rsid w:val="00C04DEE"/>
    <w:rsid w:val="00C05013"/>
    <w:rsid w:val="00C05059"/>
    <w:rsid w:val="00C051C7"/>
    <w:rsid w:val="00C054E5"/>
    <w:rsid w:val="00C05553"/>
    <w:rsid w:val="00C0555D"/>
    <w:rsid w:val="00C058E6"/>
    <w:rsid w:val="00C05F3F"/>
    <w:rsid w:val="00C06397"/>
    <w:rsid w:val="00C06690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61C"/>
    <w:rsid w:val="00C11916"/>
    <w:rsid w:val="00C11933"/>
    <w:rsid w:val="00C11A43"/>
    <w:rsid w:val="00C11E56"/>
    <w:rsid w:val="00C12064"/>
    <w:rsid w:val="00C1219E"/>
    <w:rsid w:val="00C126F8"/>
    <w:rsid w:val="00C12810"/>
    <w:rsid w:val="00C12E2F"/>
    <w:rsid w:val="00C12EDD"/>
    <w:rsid w:val="00C130F0"/>
    <w:rsid w:val="00C134DA"/>
    <w:rsid w:val="00C13A18"/>
    <w:rsid w:val="00C13B11"/>
    <w:rsid w:val="00C13DA2"/>
    <w:rsid w:val="00C13DC7"/>
    <w:rsid w:val="00C13ECC"/>
    <w:rsid w:val="00C13F48"/>
    <w:rsid w:val="00C142AE"/>
    <w:rsid w:val="00C1453F"/>
    <w:rsid w:val="00C1495E"/>
    <w:rsid w:val="00C14A0D"/>
    <w:rsid w:val="00C14BA7"/>
    <w:rsid w:val="00C14C2B"/>
    <w:rsid w:val="00C14C75"/>
    <w:rsid w:val="00C14D12"/>
    <w:rsid w:val="00C15066"/>
    <w:rsid w:val="00C150B1"/>
    <w:rsid w:val="00C153E3"/>
    <w:rsid w:val="00C158D7"/>
    <w:rsid w:val="00C15E89"/>
    <w:rsid w:val="00C16279"/>
    <w:rsid w:val="00C16286"/>
    <w:rsid w:val="00C1674D"/>
    <w:rsid w:val="00C16A54"/>
    <w:rsid w:val="00C16B4D"/>
    <w:rsid w:val="00C16BD3"/>
    <w:rsid w:val="00C170A5"/>
    <w:rsid w:val="00C172F8"/>
    <w:rsid w:val="00C1748A"/>
    <w:rsid w:val="00C1751B"/>
    <w:rsid w:val="00C17C65"/>
    <w:rsid w:val="00C17FDF"/>
    <w:rsid w:val="00C2030C"/>
    <w:rsid w:val="00C203C4"/>
    <w:rsid w:val="00C204C2"/>
    <w:rsid w:val="00C207F4"/>
    <w:rsid w:val="00C212E0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9F"/>
    <w:rsid w:val="00C237B9"/>
    <w:rsid w:val="00C23963"/>
    <w:rsid w:val="00C23A18"/>
    <w:rsid w:val="00C23AD4"/>
    <w:rsid w:val="00C23C09"/>
    <w:rsid w:val="00C242B7"/>
    <w:rsid w:val="00C24346"/>
    <w:rsid w:val="00C24491"/>
    <w:rsid w:val="00C2482F"/>
    <w:rsid w:val="00C24ED8"/>
    <w:rsid w:val="00C25E9A"/>
    <w:rsid w:val="00C261A2"/>
    <w:rsid w:val="00C26470"/>
    <w:rsid w:val="00C267CB"/>
    <w:rsid w:val="00C26A38"/>
    <w:rsid w:val="00C27235"/>
    <w:rsid w:val="00C27497"/>
    <w:rsid w:val="00C27663"/>
    <w:rsid w:val="00C27B16"/>
    <w:rsid w:val="00C27BEC"/>
    <w:rsid w:val="00C302B1"/>
    <w:rsid w:val="00C3074F"/>
    <w:rsid w:val="00C3092E"/>
    <w:rsid w:val="00C30CA1"/>
    <w:rsid w:val="00C31326"/>
    <w:rsid w:val="00C313C1"/>
    <w:rsid w:val="00C319B0"/>
    <w:rsid w:val="00C31A5D"/>
    <w:rsid w:val="00C31B67"/>
    <w:rsid w:val="00C31BAD"/>
    <w:rsid w:val="00C31C5A"/>
    <w:rsid w:val="00C323B4"/>
    <w:rsid w:val="00C3246A"/>
    <w:rsid w:val="00C3275F"/>
    <w:rsid w:val="00C32AAE"/>
    <w:rsid w:val="00C32AB9"/>
    <w:rsid w:val="00C32C86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52F"/>
    <w:rsid w:val="00C35688"/>
    <w:rsid w:val="00C35AB8"/>
    <w:rsid w:val="00C35BD8"/>
    <w:rsid w:val="00C35F09"/>
    <w:rsid w:val="00C35F2E"/>
    <w:rsid w:val="00C35F35"/>
    <w:rsid w:val="00C35FC9"/>
    <w:rsid w:val="00C360C5"/>
    <w:rsid w:val="00C360E7"/>
    <w:rsid w:val="00C360EB"/>
    <w:rsid w:val="00C362FD"/>
    <w:rsid w:val="00C36535"/>
    <w:rsid w:val="00C3663C"/>
    <w:rsid w:val="00C36BF2"/>
    <w:rsid w:val="00C36E50"/>
    <w:rsid w:val="00C36FF3"/>
    <w:rsid w:val="00C372D5"/>
    <w:rsid w:val="00C375A4"/>
    <w:rsid w:val="00C377C9"/>
    <w:rsid w:val="00C378FD"/>
    <w:rsid w:val="00C37B2F"/>
    <w:rsid w:val="00C37F8D"/>
    <w:rsid w:val="00C37FC0"/>
    <w:rsid w:val="00C40165"/>
    <w:rsid w:val="00C409F4"/>
    <w:rsid w:val="00C40A61"/>
    <w:rsid w:val="00C40F9B"/>
    <w:rsid w:val="00C41427"/>
    <w:rsid w:val="00C41456"/>
    <w:rsid w:val="00C41825"/>
    <w:rsid w:val="00C41DED"/>
    <w:rsid w:val="00C41E05"/>
    <w:rsid w:val="00C42DDF"/>
    <w:rsid w:val="00C42E1B"/>
    <w:rsid w:val="00C42F2B"/>
    <w:rsid w:val="00C431DC"/>
    <w:rsid w:val="00C432E7"/>
    <w:rsid w:val="00C4368D"/>
    <w:rsid w:val="00C4391F"/>
    <w:rsid w:val="00C43E5D"/>
    <w:rsid w:val="00C43EDB"/>
    <w:rsid w:val="00C44140"/>
    <w:rsid w:val="00C444D8"/>
    <w:rsid w:val="00C44542"/>
    <w:rsid w:val="00C44622"/>
    <w:rsid w:val="00C44AA3"/>
    <w:rsid w:val="00C45D3A"/>
    <w:rsid w:val="00C460B4"/>
    <w:rsid w:val="00C465D4"/>
    <w:rsid w:val="00C46E51"/>
    <w:rsid w:val="00C471B8"/>
    <w:rsid w:val="00C471BF"/>
    <w:rsid w:val="00C4726B"/>
    <w:rsid w:val="00C47384"/>
    <w:rsid w:val="00C479BB"/>
    <w:rsid w:val="00C47A6B"/>
    <w:rsid w:val="00C47A7A"/>
    <w:rsid w:val="00C47BA5"/>
    <w:rsid w:val="00C47CE7"/>
    <w:rsid w:val="00C50608"/>
    <w:rsid w:val="00C50B98"/>
    <w:rsid w:val="00C50E23"/>
    <w:rsid w:val="00C50F40"/>
    <w:rsid w:val="00C51395"/>
    <w:rsid w:val="00C5178D"/>
    <w:rsid w:val="00C51AC8"/>
    <w:rsid w:val="00C51B2F"/>
    <w:rsid w:val="00C51B5B"/>
    <w:rsid w:val="00C51D5C"/>
    <w:rsid w:val="00C52363"/>
    <w:rsid w:val="00C5266E"/>
    <w:rsid w:val="00C52983"/>
    <w:rsid w:val="00C52DD0"/>
    <w:rsid w:val="00C52E7F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9F6"/>
    <w:rsid w:val="00C550A9"/>
    <w:rsid w:val="00C550F5"/>
    <w:rsid w:val="00C551C8"/>
    <w:rsid w:val="00C5584C"/>
    <w:rsid w:val="00C5592E"/>
    <w:rsid w:val="00C55DC8"/>
    <w:rsid w:val="00C56347"/>
    <w:rsid w:val="00C563F8"/>
    <w:rsid w:val="00C56636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28F"/>
    <w:rsid w:val="00C61282"/>
    <w:rsid w:val="00C615A4"/>
    <w:rsid w:val="00C615DB"/>
    <w:rsid w:val="00C61646"/>
    <w:rsid w:val="00C617E0"/>
    <w:rsid w:val="00C61AEE"/>
    <w:rsid w:val="00C61D1D"/>
    <w:rsid w:val="00C61DFE"/>
    <w:rsid w:val="00C62280"/>
    <w:rsid w:val="00C622F5"/>
    <w:rsid w:val="00C625A4"/>
    <w:rsid w:val="00C62868"/>
    <w:rsid w:val="00C63012"/>
    <w:rsid w:val="00C6329C"/>
    <w:rsid w:val="00C638DD"/>
    <w:rsid w:val="00C63E54"/>
    <w:rsid w:val="00C642B6"/>
    <w:rsid w:val="00C64487"/>
    <w:rsid w:val="00C646A3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11"/>
    <w:rsid w:val="00C66356"/>
    <w:rsid w:val="00C66499"/>
    <w:rsid w:val="00C66921"/>
    <w:rsid w:val="00C66922"/>
    <w:rsid w:val="00C669BF"/>
    <w:rsid w:val="00C66A0B"/>
    <w:rsid w:val="00C66C65"/>
    <w:rsid w:val="00C67030"/>
    <w:rsid w:val="00C67655"/>
    <w:rsid w:val="00C67D57"/>
    <w:rsid w:val="00C67E93"/>
    <w:rsid w:val="00C67FE9"/>
    <w:rsid w:val="00C700C1"/>
    <w:rsid w:val="00C706F0"/>
    <w:rsid w:val="00C707EB"/>
    <w:rsid w:val="00C70903"/>
    <w:rsid w:val="00C70BDB"/>
    <w:rsid w:val="00C70C17"/>
    <w:rsid w:val="00C70DC7"/>
    <w:rsid w:val="00C714D1"/>
    <w:rsid w:val="00C714E8"/>
    <w:rsid w:val="00C71511"/>
    <w:rsid w:val="00C716A9"/>
    <w:rsid w:val="00C71E7B"/>
    <w:rsid w:val="00C71EEF"/>
    <w:rsid w:val="00C72057"/>
    <w:rsid w:val="00C72135"/>
    <w:rsid w:val="00C7243E"/>
    <w:rsid w:val="00C72533"/>
    <w:rsid w:val="00C72A69"/>
    <w:rsid w:val="00C72C92"/>
    <w:rsid w:val="00C734BD"/>
    <w:rsid w:val="00C73704"/>
    <w:rsid w:val="00C737B0"/>
    <w:rsid w:val="00C74161"/>
    <w:rsid w:val="00C74668"/>
    <w:rsid w:val="00C747C5"/>
    <w:rsid w:val="00C74817"/>
    <w:rsid w:val="00C74AEA"/>
    <w:rsid w:val="00C752DA"/>
    <w:rsid w:val="00C758B4"/>
    <w:rsid w:val="00C75B95"/>
    <w:rsid w:val="00C75D7A"/>
    <w:rsid w:val="00C75F68"/>
    <w:rsid w:val="00C76276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DD"/>
    <w:rsid w:val="00C80570"/>
    <w:rsid w:val="00C8060A"/>
    <w:rsid w:val="00C80877"/>
    <w:rsid w:val="00C809DC"/>
    <w:rsid w:val="00C80AC8"/>
    <w:rsid w:val="00C80B91"/>
    <w:rsid w:val="00C815AB"/>
    <w:rsid w:val="00C81BCF"/>
    <w:rsid w:val="00C81E1F"/>
    <w:rsid w:val="00C81E76"/>
    <w:rsid w:val="00C827F6"/>
    <w:rsid w:val="00C82D74"/>
    <w:rsid w:val="00C830C3"/>
    <w:rsid w:val="00C83195"/>
    <w:rsid w:val="00C837DD"/>
    <w:rsid w:val="00C83F3E"/>
    <w:rsid w:val="00C8498B"/>
    <w:rsid w:val="00C85029"/>
    <w:rsid w:val="00C85403"/>
    <w:rsid w:val="00C8548C"/>
    <w:rsid w:val="00C8561A"/>
    <w:rsid w:val="00C85898"/>
    <w:rsid w:val="00C85A09"/>
    <w:rsid w:val="00C860F6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BB7"/>
    <w:rsid w:val="00C90C44"/>
    <w:rsid w:val="00C90D36"/>
    <w:rsid w:val="00C9105F"/>
    <w:rsid w:val="00C910C5"/>
    <w:rsid w:val="00C9159E"/>
    <w:rsid w:val="00C919E3"/>
    <w:rsid w:val="00C91A08"/>
    <w:rsid w:val="00C91AFB"/>
    <w:rsid w:val="00C91DBA"/>
    <w:rsid w:val="00C92358"/>
    <w:rsid w:val="00C925F2"/>
    <w:rsid w:val="00C92638"/>
    <w:rsid w:val="00C92B2E"/>
    <w:rsid w:val="00C92EB1"/>
    <w:rsid w:val="00C932AB"/>
    <w:rsid w:val="00C934D5"/>
    <w:rsid w:val="00C9368A"/>
    <w:rsid w:val="00C936C8"/>
    <w:rsid w:val="00C937BB"/>
    <w:rsid w:val="00C9390B"/>
    <w:rsid w:val="00C93980"/>
    <w:rsid w:val="00C93BB1"/>
    <w:rsid w:val="00C943F7"/>
    <w:rsid w:val="00C94889"/>
    <w:rsid w:val="00C949B7"/>
    <w:rsid w:val="00C94C56"/>
    <w:rsid w:val="00C94C90"/>
    <w:rsid w:val="00C95284"/>
    <w:rsid w:val="00C953E8"/>
    <w:rsid w:val="00C954C7"/>
    <w:rsid w:val="00C96058"/>
    <w:rsid w:val="00C96320"/>
    <w:rsid w:val="00C96759"/>
    <w:rsid w:val="00C9680C"/>
    <w:rsid w:val="00C96A46"/>
    <w:rsid w:val="00C96D56"/>
    <w:rsid w:val="00C9748A"/>
    <w:rsid w:val="00C97811"/>
    <w:rsid w:val="00C97A64"/>
    <w:rsid w:val="00C97D10"/>
    <w:rsid w:val="00C97D53"/>
    <w:rsid w:val="00C97ED7"/>
    <w:rsid w:val="00CA02AB"/>
    <w:rsid w:val="00CA03F4"/>
    <w:rsid w:val="00CA04DE"/>
    <w:rsid w:val="00CA0595"/>
    <w:rsid w:val="00CA09A9"/>
    <w:rsid w:val="00CA0B9E"/>
    <w:rsid w:val="00CA0C52"/>
    <w:rsid w:val="00CA11CB"/>
    <w:rsid w:val="00CA11D5"/>
    <w:rsid w:val="00CA13BF"/>
    <w:rsid w:val="00CA1A7A"/>
    <w:rsid w:val="00CA1B6A"/>
    <w:rsid w:val="00CA1B90"/>
    <w:rsid w:val="00CA1C33"/>
    <w:rsid w:val="00CA1E5B"/>
    <w:rsid w:val="00CA1E6E"/>
    <w:rsid w:val="00CA1F8C"/>
    <w:rsid w:val="00CA1FDB"/>
    <w:rsid w:val="00CA1FF7"/>
    <w:rsid w:val="00CA21AA"/>
    <w:rsid w:val="00CA28AB"/>
    <w:rsid w:val="00CA2B5D"/>
    <w:rsid w:val="00CA325C"/>
    <w:rsid w:val="00CA334B"/>
    <w:rsid w:val="00CA336A"/>
    <w:rsid w:val="00CA3419"/>
    <w:rsid w:val="00CA34CF"/>
    <w:rsid w:val="00CA3D09"/>
    <w:rsid w:val="00CA3F49"/>
    <w:rsid w:val="00CA449F"/>
    <w:rsid w:val="00CA46CA"/>
    <w:rsid w:val="00CA4721"/>
    <w:rsid w:val="00CA4974"/>
    <w:rsid w:val="00CA508D"/>
    <w:rsid w:val="00CA5680"/>
    <w:rsid w:val="00CA57FA"/>
    <w:rsid w:val="00CA59E8"/>
    <w:rsid w:val="00CA5B54"/>
    <w:rsid w:val="00CA671A"/>
    <w:rsid w:val="00CA68A1"/>
    <w:rsid w:val="00CA69D3"/>
    <w:rsid w:val="00CA6B0E"/>
    <w:rsid w:val="00CA6B5F"/>
    <w:rsid w:val="00CA6E04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6C"/>
    <w:rsid w:val="00CB167E"/>
    <w:rsid w:val="00CB17C6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881"/>
    <w:rsid w:val="00CB48DA"/>
    <w:rsid w:val="00CB4B87"/>
    <w:rsid w:val="00CB504E"/>
    <w:rsid w:val="00CB5569"/>
    <w:rsid w:val="00CB55EC"/>
    <w:rsid w:val="00CB579E"/>
    <w:rsid w:val="00CB5BB6"/>
    <w:rsid w:val="00CB5C83"/>
    <w:rsid w:val="00CB5C8A"/>
    <w:rsid w:val="00CB5D65"/>
    <w:rsid w:val="00CB61D9"/>
    <w:rsid w:val="00CB61EA"/>
    <w:rsid w:val="00CB6394"/>
    <w:rsid w:val="00CB680B"/>
    <w:rsid w:val="00CB6CB2"/>
    <w:rsid w:val="00CB6E67"/>
    <w:rsid w:val="00CB70CC"/>
    <w:rsid w:val="00CB71C8"/>
    <w:rsid w:val="00CB7350"/>
    <w:rsid w:val="00CB7547"/>
    <w:rsid w:val="00CB75F5"/>
    <w:rsid w:val="00CB771E"/>
    <w:rsid w:val="00CB7945"/>
    <w:rsid w:val="00CB7C17"/>
    <w:rsid w:val="00CB7C71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7E0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B84"/>
    <w:rsid w:val="00CC2D44"/>
    <w:rsid w:val="00CC2ED9"/>
    <w:rsid w:val="00CC3BED"/>
    <w:rsid w:val="00CC3F2D"/>
    <w:rsid w:val="00CC4F5D"/>
    <w:rsid w:val="00CC513D"/>
    <w:rsid w:val="00CC516F"/>
    <w:rsid w:val="00CC566C"/>
    <w:rsid w:val="00CC5921"/>
    <w:rsid w:val="00CC5CFA"/>
    <w:rsid w:val="00CC5D98"/>
    <w:rsid w:val="00CC5E8A"/>
    <w:rsid w:val="00CC5EAF"/>
    <w:rsid w:val="00CC5FFE"/>
    <w:rsid w:val="00CC69B9"/>
    <w:rsid w:val="00CC6D0B"/>
    <w:rsid w:val="00CC6EF5"/>
    <w:rsid w:val="00CC712C"/>
    <w:rsid w:val="00CC72EE"/>
    <w:rsid w:val="00CC739A"/>
    <w:rsid w:val="00CC7B83"/>
    <w:rsid w:val="00CC7F1E"/>
    <w:rsid w:val="00CD0082"/>
    <w:rsid w:val="00CD0602"/>
    <w:rsid w:val="00CD0611"/>
    <w:rsid w:val="00CD0B4E"/>
    <w:rsid w:val="00CD0CDF"/>
    <w:rsid w:val="00CD0EA8"/>
    <w:rsid w:val="00CD0FDE"/>
    <w:rsid w:val="00CD129C"/>
    <w:rsid w:val="00CD15AF"/>
    <w:rsid w:val="00CD1732"/>
    <w:rsid w:val="00CD1880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69"/>
    <w:rsid w:val="00CD3885"/>
    <w:rsid w:val="00CD39C2"/>
    <w:rsid w:val="00CD3DD7"/>
    <w:rsid w:val="00CD3F51"/>
    <w:rsid w:val="00CD4661"/>
    <w:rsid w:val="00CD4A5E"/>
    <w:rsid w:val="00CD4AC2"/>
    <w:rsid w:val="00CD4D01"/>
    <w:rsid w:val="00CD4FFC"/>
    <w:rsid w:val="00CD5087"/>
    <w:rsid w:val="00CD526B"/>
    <w:rsid w:val="00CD5486"/>
    <w:rsid w:val="00CD54F6"/>
    <w:rsid w:val="00CD57C4"/>
    <w:rsid w:val="00CD5C06"/>
    <w:rsid w:val="00CD5CDB"/>
    <w:rsid w:val="00CD6001"/>
    <w:rsid w:val="00CD66AE"/>
    <w:rsid w:val="00CD670A"/>
    <w:rsid w:val="00CD6854"/>
    <w:rsid w:val="00CD78BD"/>
    <w:rsid w:val="00CD7EF1"/>
    <w:rsid w:val="00CE0358"/>
    <w:rsid w:val="00CE0B27"/>
    <w:rsid w:val="00CE0C1C"/>
    <w:rsid w:val="00CE0E04"/>
    <w:rsid w:val="00CE10CD"/>
    <w:rsid w:val="00CE1345"/>
    <w:rsid w:val="00CE1400"/>
    <w:rsid w:val="00CE1772"/>
    <w:rsid w:val="00CE1787"/>
    <w:rsid w:val="00CE1888"/>
    <w:rsid w:val="00CE1910"/>
    <w:rsid w:val="00CE1CDD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605"/>
    <w:rsid w:val="00CE36E3"/>
    <w:rsid w:val="00CE37AF"/>
    <w:rsid w:val="00CE4108"/>
    <w:rsid w:val="00CE41B0"/>
    <w:rsid w:val="00CE4414"/>
    <w:rsid w:val="00CE4666"/>
    <w:rsid w:val="00CE4CD3"/>
    <w:rsid w:val="00CE51BC"/>
    <w:rsid w:val="00CE550C"/>
    <w:rsid w:val="00CE551F"/>
    <w:rsid w:val="00CE57E8"/>
    <w:rsid w:val="00CE59F2"/>
    <w:rsid w:val="00CE5AA5"/>
    <w:rsid w:val="00CE5C77"/>
    <w:rsid w:val="00CE6312"/>
    <w:rsid w:val="00CE69DB"/>
    <w:rsid w:val="00CE6B4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494"/>
    <w:rsid w:val="00CF15D4"/>
    <w:rsid w:val="00CF1AB3"/>
    <w:rsid w:val="00CF1D02"/>
    <w:rsid w:val="00CF1D61"/>
    <w:rsid w:val="00CF23F3"/>
    <w:rsid w:val="00CF2553"/>
    <w:rsid w:val="00CF25EC"/>
    <w:rsid w:val="00CF28E8"/>
    <w:rsid w:val="00CF2936"/>
    <w:rsid w:val="00CF2CB8"/>
    <w:rsid w:val="00CF3230"/>
    <w:rsid w:val="00CF34C0"/>
    <w:rsid w:val="00CF36EE"/>
    <w:rsid w:val="00CF3928"/>
    <w:rsid w:val="00CF417F"/>
    <w:rsid w:val="00CF4414"/>
    <w:rsid w:val="00CF443C"/>
    <w:rsid w:val="00CF451F"/>
    <w:rsid w:val="00CF4697"/>
    <w:rsid w:val="00CF4AF3"/>
    <w:rsid w:val="00CF51A2"/>
    <w:rsid w:val="00CF5488"/>
    <w:rsid w:val="00CF55A1"/>
    <w:rsid w:val="00CF55DC"/>
    <w:rsid w:val="00CF561F"/>
    <w:rsid w:val="00CF5805"/>
    <w:rsid w:val="00CF58D8"/>
    <w:rsid w:val="00CF5E81"/>
    <w:rsid w:val="00CF6370"/>
    <w:rsid w:val="00CF65D2"/>
    <w:rsid w:val="00CF6819"/>
    <w:rsid w:val="00CF6A53"/>
    <w:rsid w:val="00CF6DEC"/>
    <w:rsid w:val="00CF7037"/>
    <w:rsid w:val="00CF70FE"/>
    <w:rsid w:val="00CF77B7"/>
    <w:rsid w:val="00CF77EC"/>
    <w:rsid w:val="00D00676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7E5"/>
    <w:rsid w:val="00D02480"/>
    <w:rsid w:val="00D024A5"/>
    <w:rsid w:val="00D026E6"/>
    <w:rsid w:val="00D02F41"/>
    <w:rsid w:val="00D03126"/>
    <w:rsid w:val="00D0323D"/>
    <w:rsid w:val="00D032D9"/>
    <w:rsid w:val="00D03FAE"/>
    <w:rsid w:val="00D0404E"/>
    <w:rsid w:val="00D0406D"/>
    <w:rsid w:val="00D0438F"/>
    <w:rsid w:val="00D04464"/>
    <w:rsid w:val="00D04DA4"/>
    <w:rsid w:val="00D04F83"/>
    <w:rsid w:val="00D050A4"/>
    <w:rsid w:val="00D050CA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6FD3"/>
    <w:rsid w:val="00D07705"/>
    <w:rsid w:val="00D0770B"/>
    <w:rsid w:val="00D07908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0F6B"/>
    <w:rsid w:val="00D112E0"/>
    <w:rsid w:val="00D11329"/>
    <w:rsid w:val="00D11545"/>
    <w:rsid w:val="00D115C5"/>
    <w:rsid w:val="00D11775"/>
    <w:rsid w:val="00D11C8B"/>
    <w:rsid w:val="00D1204B"/>
    <w:rsid w:val="00D126D2"/>
    <w:rsid w:val="00D1276B"/>
    <w:rsid w:val="00D127F4"/>
    <w:rsid w:val="00D135BC"/>
    <w:rsid w:val="00D13689"/>
    <w:rsid w:val="00D136E9"/>
    <w:rsid w:val="00D13D29"/>
    <w:rsid w:val="00D13DD3"/>
    <w:rsid w:val="00D13E79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843"/>
    <w:rsid w:val="00D15BA8"/>
    <w:rsid w:val="00D15C9E"/>
    <w:rsid w:val="00D16319"/>
    <w:rsid w:val="00D1646B"/>
    <w:rsid w:val="00D16613"/>
    <w:rsid w:val="00D167C2"/>
    <w:rsid w:val="00D16ADA"/>
    <w:rsid w:val="00D16BDC"/>
    <w:rsid w:val="00D16DD8"/>
    <w:rsid w:val="00D17348"/>
    <w:rsid w:val="00D1743C"/>
    <w:rsid w:val="00D174CA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224"/>
    <w:rsid w:val="00D224BB"/>
    <w:rsid w:val="00D225DC"/>
    <w:rsid w:val="00D22C44"/>
    <w:rsid w:val="00D22E09"/>
    <w:rsid w:val="00D22E84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E4F"/>
    <w:rsid w:val="00D24F10"/>
    <w:rsid w:val="00D25073"/>
    <w:rsid w:val="00D254E9"/>
    <w:rsid w:val="00D25572"/>
    <w:rsid w:val="00D258D8"/>
    <w:rsid w:val="00D25C99"/>
    <w:rsid w:val="00D25EBC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B6"/>
    <w:rsid w:val="00D27D6A"/>
    <w:rsid w:val="00D27E29"/>
    <w:rsid w:val="00D30050"/>
    <w:rsid w:val="00D3053D"/>
    <w:rsid w:val="00D30716"/>
    <w:rsid w:val="00D30B5F"/>
    <w:rsid w:val="00D30DEE"/>
    <w:rsid w:val="00D31152"/>
    <w:rsid w:val="00D31286"/>
    <w:rsid w:val="00D315F9"/>
    <w:rsid w:val="00D317E9"/>
    <w:rsid w:val="00D31877"/>
    <w:rsid w:val="00D318AE"/>
    <w:rsid w:val="00D31C69"/>
    <w:rsid w:val="00D31DDA"/>
    <w:rsid w:val="00D32171"/>
    <w:rsid w:val="00D323C3"/>
    <w:rsid w:val="00D32866"/>
    <w:rsid w:val="00D328CE"/>
    <w:rsid w:val="00D32B49"/>
    <w:rsid w:val="00D32BA9"/>
    <w:rsid w:val="00D32FFA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3EB"/>
    <w:rsid w:val="00D34403"/>
    <w:rsid w:val="00D34538"/>
    <w:rsid w:val="00D3456C"/>
    <w:rsid w:val="00D346EF"/>
    <w:rsid w:val="00D34D52"/>
    <w:rsid w:val="00D34EF7"/>
    <w:rsid w:val="00D35958"/>
    <w:rsid w:val="00D35A0C"/>
    <w:rsid w:val="00D35A3E"/>
    <w:rsid w:val="00D35BF4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5D"/>
    <w:rsid w:val="00D37FC3"/>
    <w:rsid w:val="00D401A4"/>
    <w:rsid w:val="00D40344"/>
    <w:rsid w:val="00D40381"/>
    <w:rsid w:val="00D40D7C"/>
    <w:rsid w:val="00D4135D"/>
    <w:rsid w:val="00D414C0"/>
    <w:rsid w:val="00D41E75"/>
    <w:rsid w:val="00D42096"/>
    <w:rsid w:val="00D427D4"/>
    <w:rsid w:val="00D42AAF"/>
    <w:rsid w:val="00D4318E"/>
    <w:rsid w:val="00D431F6"/>
    <w:rsid w:val="00D43654"/>
    <w:rsid w:val="00D436C0"/>
    <w:rsid w:val="00D43A3B"/>
    <w:rsid w:val="00D43BD6"/>
    <w:rsid w:val="00D43E7A"/>
    <w:rsid w:val="00D44195"/>
    <w:rsid w:val="00D4436B"/>
    <w:rsid w:val="00D445A4"/>
    <w:rsid w:val="00D44603"/>
    <w:rsid w:val="00D4472B"/>
    <w:rsid w:val="00D44DCA"/>
    <w:rsid w:val="00D451EE"/>
    <w:rsid w:val="00D45577"/>
    <w:rsid w:val="00D456A0"/>
    <w:rsid w:val="00D45B0A"/>
    <w:rsid w:val="00D45B20"/>
    <w:rsid w:val="00D45C47"/>
    <w:rsid w:val="00D46224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A9D"/>
    <w:rsid w:val="00D47CA2"/>
    <w:rsid w:val="00D47E99"/>
    <w:rsid w:val="00D5056B"/>
    <w:rsid w:val="00D506B9"/>
    <w:rsid w:val="00D508CC"/>
    <w:rsid w:val="00D50987"/>
    <w:rsid w:val="00D50B84"/>
    <w:rsid w:val="00D50C86"/>
    <w:rsid w:val="00D50CAE"/>
    <w:rsid w:val="00D50CFF"/>
    <w:rsid w:val="00D51083"/>
    <w:rsid w:val="00D51252"/>
    <w:rsid w:val="00D5150C"/>
    <w:rsid w:val="00D515D6"/>
    <w:rsid w:val="00D51789"/>
    <w:rsid w:val="00D51923"/>
    <w:rsid w:val="00D519C2"/>
    <w:rsid w:val="00D51BB7"/>
    <w:rsid w:val="00D51E4F"/>
    <w:rsid w:val="00D51E6E"/>
    <w:rsid w:val="00D51FFA"/>
    <w:rsid w:val="00D520EE"/>
    <w:rsid w:val="00D5281D"/>
    <w:rsid w:val="00D52B0E"/>
    <w:rsid w:val="00D52BD2"/>
    <w:rsid w:val="00D52F7C"/>
    <w:rsid w:val="00D532DA"/>
    <w:rsid w:val="00D536A6"/>
    <w:rsid w:val="00D53C16"/>
    <w:rsid w:val="00D53E09"/>
    <w:rsid w:val="00D53FD0"/>
    <w:rsid w:val="00D54006"/>
    <w:rsid w:val="00D54354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62E3"/>
    <w:rsid w:val="00D5644C"/>
    <w:rsid w:val="00D564CA"/>
    <w:rsid w:val="00D568F6"/>
    <w:rsid w:val="00D56AFC"/>
    <w:rsid w:val="00D56E4C"/>
    <w:rsid w:val="00D57427"/>
    <w:rsid w:val="00D57EF1"/>
    <w:rsid w:val="00D60153"/>
    <w:rsid w:val="00D60231"/>
    <w:rsid w:val="00D6047C"/>
    <w:rsid w:val="00D604D3"/>
    <w:rsid w:val="00D604DC"/>
    <w:rsid w:val="00D60664"/>
    <w:rsid w:val="00D60B62"/>
    <w:rsid w:val="00D610E0"/>
    <w:rsid w:val="00D612A9"/>
    <w:rsid w:val="00D61418"/>
    <w:rsid w:val="00D61C09"/>
    <w:rsid w:val="00D62180"/>
    <w:rsid w:val="00D624D4"/>
    <w:rsid w:val="00D628FE"/>
    <w:rsid w:val="00D62FF4"/>
    <w:rsid w:val="00D63524"/>
    <w:rsid w:val="00D63A0E"/>
    <w:rsid w:val="00D63A62"/>
    <w:rsid w:val="00D63CBB"/>
    <w:rsid w:val="00D63D82"/>
    <w:rsid w:val="00D6432F"/>
    <w:rsid w:val="00D6474D"/>
    <w:rsid w:val="00D64BE5"/>
    <w:rsid w:val="00D64D00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275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1F20"/>
    <w:rsid w:val="00D72129"/>
    <w:rsid w:val="00D723A8"/>
    <w:rsid w:val="00D72585"/>
    <w:rsid w:val="00D72960"/>
    <w:rsid w:val="00D72A72"/>
    <w:rsid w:val="00D72D9E"/>
    <w:rsid w:val="00D72FDB"/>
    <w:rsid w:val="00D736B1"/>
    <w:rsid w:val="00D73C91"/>
    <w:rsid w:val="00D741FE"/>
    <w:rsid w:val="00D744A5"/>
    <w:rsid w:val="00D745C5"/>
    <w:rsid w:val="00D74D93"/>
    <w:rsid w:val="00D74E99"/>
    <w:rsid w:val="00D754C9"/>
    <w:rsid w:val="00D758FE"/>
    <w:rsid w:val="00D759B0"/>
    <w:rsid w:val="00D75A37"/>
    <w:rsid w:val="00D75CE8"/>
    <w:rsid w:val="00D75D6E"/>
    <w:rsid w:val="00D763CC"/>
    <w:rsid w:val="00D76734"/>
    <w:rsid w:val="00D76863"/>
    <w:rsid w:val="00D7694B"/>
    <w:rsid w:val="00D76BB5"/>
    <w:rsid w:val="00D76D50"/>
    <w:rsid w:val="00D7700D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BA3"/>
    <w:rsid w:val="00D80C31"/>
    <w:rsid w:val="00D80E0E"/>
    <w:rsid w:val="00D81C7A"/>
    <w:rsid w:val="00D81CBE"/>
    <w:rsid w:val="00D81CEE"/>
    <w:rsid w:val="00D822C9"/>
    <w:rsid w:val="00D82C47"/>
    <w:rsid w:val="00D82F80"/>
    <w:rsid w:val="00D8349E"/>
    <w:rsid w:val="00D835B0"/>
    <w:rsid w:val="00D8369B"/>
    <w:rsid w:val="00D836E3"/>
    <w:rsid w:val="00D83768"/>
    <w:rsid w:val="00D8394C"/>
    <w:rsid w:val="00D84287"/>
    <w:rsid w:val="00D84D7E"/>
    <w:rsid w:val="00D85060"/>
    <w:rsid w:val="00D85228"/>
    <w:rsid w:val="00D85284"/>
    <w:rsid w:val="00D856CC"/>
    <w:rsid w:val="00D85C12"/>
    <w:rsid w:val="00D85C82"/>
    <w:rsid w:val="00D85DD5"/>
    <w:rsid w:val="00D865B8"/>
    <w:rsid w:val="00D86AAC"/>
    <w:rsid w:val="00D86AF3"/>
    <w:rsid w:val="00D871C9"/>
    <w:rsid w:val="00D871CB"/>
    <w:rsid w:val="00D871D9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1EBC"/>
    <w:rsid w:val="00D92692"/>
    <w:rsid w:val="00D926C8"/>
    <w:rsid w:val="00D92D81"/>
    <w:rsid w:val="00D92F01"/>
    <w:rsid w:val="00D933C6"/>
    <w:rsid w:val="00D935A7"/>
    <w:rsid w:val="00D937EB"/>
    <w:rsid w:val="00D9383C"/>
    <w:rsid w:val="00D9388C"/>
    <w:rsid w:val="00D939F0"/>
    <w:rsid w:val="00D93D3A"/>
    <w:rsid w:val="00D9424A"/>
    <w:rsid w:val="00D946AF"/>
    <w:rsid w:val="00D9504D"/>
    <w:rsid w:val="00D950BF"/>
    <w:rsid w:val="00D955B0"/>
    <w:rsid w:val="00D959AE"/>
    <w:rsid w:val="00D95A76"/>
    <w:rsid w:val="00D95EC4"/>
    <w:rsid w:val="00D960FB"/>
    <w:rsid w:val="00D96302"/>
    <w:rsid w:val="00D96D37"/>
    <w:rsid w:val="00D96DF5"/>
    <w:rsid w:val="00D96FE8"/>
    <w:rsid w:val="00D9704B"/>
    <w:rsid w:val="00D970BE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56F"/>
    <w:rsid w:val="00DA0685"/>
    <w:rsid w:val="00DA0841"/>
    <w:rsid w:val="00DA0CC5"/>
    <w:rsid w:val="00DA1355"/>
    <w:rsid w:val="00DA1922"/>
    <w:rsid w:val="00DA20D7"/>
    <w:rsid w:val="00DA2167"/>
    <w:rsid w:val="00DA2A8C"/>
    <w:rsid w:val="00DA32EE"/>
    <w:rsid w:val="00DA369F"/>
    <w:rsid w:val="00DA37F2"/>
    <w:rsid w:val="00DA395C"/>
    <w:rsid w:val="00DA3BDC"/>
    <w:rsid w:val="00DA3FD1"/>
    <w:rsid w:val="00DA407C"/>
    <w:rsid w:val="00DA4692"/>
    <w:rsid w:val="00DA4A2B"/>
    <w:rsid w:val="00DA4DC3"/>
    <w:rsid w:val="00DA4FDF"/>
    <w:rsid w:val="00DA5120"/>
    <w:rsid w:val="00DA5464"/>
    <w:rsid w:val="00DA552A"/>
    <w:rsid w:val="00DA5769"/>
    <w:rsid w:val="00DA578B"/>
    <w:rsid w:val="00DA57BA"/>
    <w:rsid w:val="00DA5840"/>
    <w:rsid w:val="00DA6DAE"/>
    <w:rsid w:val="00DA7800"/>
    <w:rsid w:val="00DA7895"/>
    <w:rsid w:val="00DA7CF9"/>
    <w:rsid w:val="00DA7D3D"/>
    <w:rsid w:val="00DA7EDD"/>
    <w:rsid w:val="00DB008F"/>
    <w:rsid w:val="00DB00B5"/>
    <w:rsid w:val="00DB0120"/>
    <w:rsid w:val="00DB0170"/>
    <w:rsid w:val="00DB02D5"/>
    <w:rsid w:val="00DB10A0"/>
    <w:rsid w:val="00DB1640"/>
    <w:rsid w:val="00DB215F"/>
    <w:rsid w:val="00DB2227"/>
    <w:rsid w:val="00DB242C"/>
    <w:rsid w:val="00DB2BFB"/>
    <w:rsid w:val="00DB2E88"/>
    <w:rsid w:val="00DB2EA9"/>
    <w:rsid w:val="00DB3FD7"/>
    <w:rsid w:val="00DB499A"/>
    <w:rsid w:val="00DB49B6"/>
    <w:rsid w:val="00DB500D"/>
    <w:rsid w:val="00DB5133"/>
    <w:rsid w:val="00DB5165"/>
    <w:rsid w:val="00DB5176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791"/>
    <w:rsid w:val="00DB6B97"/>
    <w:rsid w:val="00DB727B"/>
    <w:rsid w:val="00DB73F0"/>
    <w:rsid w:val="00DB74F6"/>
    <w:rsid w:val="00DB783D"/>
    <w:rsid w:val="00DB7D30"/>
    <w:rsid w:val="00DC020F"/>
    <w:rsid w:val="00DC0211"/>
    <w:rsid w:val="00DC0383"/>
    <w:rsid w:val="00DC06FB"/>
    <w:rsid w:val="00DC09FD"/>
    <w:rsid w:val="00DC0AB4"/>
    <w:rsid w:val="00DC0CE6"/>
    <w:rsid w:val="00DC0E85"/>
    <w:rsid w:val="00DC0FBE"/>
    <w:rsid w:val="00DC11A7"/>
    <w:rsid w:val="00DC1A49"/>
    <w:rsid w:val="00DC2351"/>
    <w:rsid w:val="00DC270B"/>
    <w:rsid w:val="00DC2893"/>
    <w:rsid w:val="00DC2C5E"/>
    <w:rsid w:val="00DC303D"/>
    <w:rsid w:val="00DC3455"/>
    <w:rsid w:val="00DC3676"/>
    <w:rsid w:val="00DC37E6"/>
    <w:rsid w:val="00DC3A02"/>
    <w:rsid w:val="00DC4063"/>
    <w:rsid w:val="00DC4083"/>
    <w:rsid w:val="00DC4089"/>
    <w:rsid w:val="00DC4866"/>
    <w:rsid w:val="00DC4F99"/>
    <w:rsid w:val="00DC50C0"/>
    <w:rsid w:val="00DC522D"/>
    <w:rsid w:val="00DC5323"/>
    <w:rsid w:val="00DC539D"/>
    <w:rsid w:val="00DC5508"/>
    <w:rsid w:val="00DC5651"/>
    <w:rsid w:val="00DC5A75"/>
    <w:rsid w:val="00DC5C84"/>
    <w:rsid w:val="00DC5CC1"/>
    <w:rsid w:val="00DC6645"/>
    <w:rsid w:val="00DC682B"/>
    <w:rsid w:val="00DC685D"/>
    <w:rsid w:val="00DC694B"/>
    <w:rsid w:val="00DC6BFC"/>
    <w:rsid w:val="00DC6C8C"/>
    <w:rsid w:val="00DC70B8"/>
    <w:rsid w:val="00DC70F1"/>
    <w:rsid w:val="00DC74A5"/>
    <w:rsid w:val="00DC7DCC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9E8"/>
    <w:rsid w:val="00DD1A78"/>
    <w:rsid w:val="00DD1FC5"/>
    <w:rsid w:val="00DD21F0"/>
    <w:rsid w:val="00DD2248"/>
    <w:rsid w:val="00DD22F9"/>
    <w:rsid w:val="00DD2969"/>
    <w:rsid w:val="00DD2993"/>
    <w:rsid w:val="00DD2C06"/>
    <w:rsid w:val="00DD32EC"/>
    <w:rsid w:val="00DD34A6"/>
    <w:rsid w:val="00DD37DF"/>
    <w:rsid w:val="00DD38AB"/>
    <w:rsid w:val="00DD3D22"/>
    <w:rsid w:val="00DD40BC"/>
    <w:rsid w:val="00DD47DE"/>
    <w:rsid w:val="00DD4B89"/>
    <w:rsid w:val="00DD4BE9"/>
    <w:rsid w:val="00DD50E2"/>
    <w:rsid w:val="00DD51AF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6958"/>
    <w:rsid w:val="00DD72F8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BDA"/>
    <w:rsid w:val="00DE0FF2"/>
    <w:rsid w:val="00DE1135"/>
    <w:rsid w:val="00DE1195"/>
    <w:rsid w:val="00DE11AA"/>
    <w:rsid w:val="00DE1305"/>
    <w:rsid w:val="00DE1740"/>
    <w:rsid w:val="00DE1975"/>
    <w:rsid w:val="00DE1995"/>
    <w:rsid w:val="00DE1A2A"/>
    <w:rsid w:val="00DE228E"/>
    <w:rsid w:val="00DE2402"/>
    <w:rsid w:val="00DE2A14"/>
    <w:rsid w:val="00DE2B9E"/>
    <w:rsid w:val="00DE2C5A"/>
    <w:rsid w:val="00DE2E4E"/>
    <w:rsid w:val="00DE2F47"/>
    <w:rsid w:val="00DE3298"/>
    <w:rsid w:val="00DE3429"/>
    <w:rsid w:val="00DE3723"/>
    <w:rsid w:val="00DE376B"/>
    <w:rsid w:val="00DE39E4"/>
    <w:rsid w:val="00DE3AA5"/>
    <w:rsid w:val="00DE3F4D"/>
    <w:rsid w:val="00DE4814"/>
    <w:rsid w:val="00DE4950"/>
    <w:rsid w:val="00DE4D22"/>
    <w:rsid w:val="00DE51ED"/>
    <w:rsid w:val="00DE545D"/>
    <w:rsid w:val="00DE5971"/>
    <w:rsid w:val="00DE5DB7"/>
    <w:rsid w:val="00DE61FC"/>
    <w:rsid w:val="00DE628F"/>
    <w:rsid w:val="00DE65A1"/>
    <w:rsid w:val="00DE65D6"/>
    <w:rsid w:val="00DE664F"/>
    <w:rsid w:val="00DE6686"/>
    <w:rsid w:val="00DE6883"/>
    <w:rsid w:val="00DE69A2"/>
    <w:rsid w:val="00DE6D8B"/>
    <w:rsid w:val="00DE6F9F"/>
    <w:rsid w:val="00DE7280"/>
    <w:rsid w:val="00DE74BA"/>
    <w:rsid w:val="00DE77A7"/>
    <w:rsid w:val="00DE7CC9"/>
    <w:rsid w:val="00DE7F27"/>
    <w:rsid w:val="00DF00EF"/>
    <w:rsid w:val="00DF014A"/>
    <w:rsid w:val="00DF0D4B"/>
    <w:rsid w:val="00DF0EAB"/>
    <w:rsid w:val="00DF0FAB"/>
    <w:rsid w:val="00DF0FAF"/>
    <w:rsid w:val="00DF1054"/>
    <w:rsid w:val="00DF120D"/>
    <w:rsid w:val="00DF1350"/>
    <w:rsid w:val="00DF138A"/>
    <w:rsid w:val="00DF153A"/>
    <w:rsid w:val="00DF173B"/>
    <w:rsid w:val="00DF176F"/>
    <w:rsid w:val="00DF1AF1"/>
    <w:rsid w:val="00DF1F70"/>
    <w:rsid w:val="00DF203D"/>
    <w:rsid w:val="00DF21BC"/>
    <w:rsid w:val="00DF241B"/>
    <w:rsid w:val="00DF2544"/>
    <w:rsid w:val="00DF2677"/>
    <w:rsid w:val="00DF2775"/>
    <w:rsid w:val="00DF2D22"/>
    <w:rsid w:val="00DF3658"/>
    <w:rsid w:val="00DF37EA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AEA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423"/>
    <w:rsid w:val="00E0083E"/>
    <w:rsid w:val="00E00997"/>
    <w:rsid w:val="00E00E55"/>
    <w:rsid w:val="00E00F89"/>
    <w:rsid w:val="00E011BF"/>
    <w:rsid w:val="00E01CE7"/>
    <w:rsid w:val="00E01E6D"/>
    <w:rsid w:val="00E0210E"/>
    <w:rsid w:val="00E02142"/>
    <w:rsid w:val="00E0231A"/>
    <w:rsid w:val="00E02432"/>
    <w:rsid w:val="00E02748"/>
    <w:rsid w:val="00E0280A"/>
    <w:rsid w:val="00E02A98"/>
    <w:rsid w:val="00E02C6F"/>
    <w:rsid w:val="00E0315A"/>
    <w:rsid w:val="00E0347D"/>
    <w:rsid w:val="00E03995"/>
    <w:rsid w:val="00E03C76"/>
    <w:rsid w:val="00E03DE5"/>
    <w:rsid w:val="00E03FCA"/>
    <w:rsid w:val="00E0406F"/>
    <w:rsid w:val="00E040DA"/>
    <w:rsid w:val="00E0429F"/>
    <w:rsid w:val="00E044C5"/>
    <w:rsid w:val="00E04896"/>
    <w:rsid w:val="00E05068"/>
    <w:rsid w:val="00E053D6"/>
    <w:rsid w:val="00E057B9"/>
    <w:rsid w:val="00E059E6"/>
    <w:rsid w:val="00E05CCB"/>
    <w:rsid w:val="00E05DA5"/>
    <w:rsid w:val="00E05DFD"/>
    <w:rsid w:val="00E05E98"/>
    <w:rsid w:val="00E05F7D"/>
    <w:rsid w:val="00E06086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16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487"/>
    <w:rsid w:val="00E12586"/>
    <w:rsid w:val="00E127CE"/>
    <w:rsid w:val="00E128D7"/>
    <w:rsid w:val="00E13122"/>
    <w:rsid w:val="00E137D6"/>
    <w:rsid w:val="00E138FD"/>
    <w:rsid w:val="00E13B63"/>
    <w:rsid w:val="00E13D7C"/>
    <w:rsid w:val="00E13FBE"/>
    <w:rsid w:val="00E148A6"/>
    <w:rsid w:val="00E14C63"/>
    <w:rsid w:val="00E150B6"/>
    <w:rsid w:val="00E15864"/>
    <w:rsid w:val="00E160B4"/>
    <w:rsid w:val="00E16164"/>
    <w:rsid w:val="00E163C5"/>
    <w:rsid w:val="00E1648E"/>
    <w:rsid w:val="00E168EC"/>
    <w:rsid w:val="00E16966"/>
    <w:rsid w:val="00E1697B"/>
    <w:rsid w:val="00E16C20"/>
    <w:rsid w:val="00E16C97"/>
    <w:rsid w:val="00E171E6"/>
    <w:rsid w:val="00E17DE8"/>
    <w:rsid w:val="00E17F6E"/>
    <w:rsid w:val="00E2001C"/>
    <w:rsid w:val="00E20210"/>
    <w:rsid w:val="00E207C9"/>
    <w:rsid w:val="00E2084A"/>
    <w:rsid w:val="00E2093A"/>
    <w:rsid w:val="00E212EF"/>
    <w:rsid w:val="00E21447"/>
    <w:rsid w:val="00E214D9"/>
    <w:rsid w:val="00E21A08"/>
    <w:rsid w:val="00E21AB0"/>
    <w:rsid w:val="00E21B71"/>
    <w:rsid w:val="00E21C4F"/>
    <w:rsid w:val="00E2235D"/>
    <w:rsid w:val="00E22904"/>
    <w:rsid w:val="00E229D5"/>
    <w:rsid w:val="00E22ABD"/>
    <w:rsid w:val="00E23431"/>
    <w:rsid w:val="00E2378C"/>
    <w:rsid w:val="00E23970"/>
    <w:rsid w:val="00E23DE1"/>
    <w:rsid w:val="00E24470"/>
    <w:rsid w:val="00E245EE"/>
    <w:rsid w:val="00E24657"/>
    <w:rsid w:val="00E24DBB"/>
    <w:rsid w:val="00E24E76"/>
    <w:rsid w:val="00E25039"/>
    <w:rsid w:val="00E250D3"/>
    <w:rsid w:val="00E258C6"/>
    <w:rsid w:val="00E258C9"/>
    <w:rsid w:val="00E25A27"/>
    <w:rsid w:val="00E25A73"/>
    <w:rsid w:val="00E25AAE"/>
    <w:rsid w:val="00E25BFB"/>
    <w:rsid w:val="00E25E93"/>
    <w:rsid w:val="00E25FC7"/>
    <w:rsid w:val="00E26D70"/>
    <w:rsid w:val="00E26F98"/>
    <w:rsid w:val="00E26FE7"/>
    <w:rsid w:val="00E27029"/>
    <w:rsid w:val="00E27693"/>
    <w:rsid w:val="00E2770A"/>
    <w:rsid w:val="00E27802"/>
    <w:rsid w:val="00E27937"/>
    <w:rsid w:val="00E27C45"/>
    <w:rsid w:val="00E27F15"/>
    <w:rsid w:val="00E304B2"/>
    <w:rsid w:val="00E304F1"/>
    <w:rsid w:val="00E3055E"/>
    <w:rsid w:val="00E3079A"/>
    <w:rsid w:val="00E307A2"/>
    <w:rsid w:val="00E30DF2"/>
    <w:rsid w:val="00E31454"/>
    <w:rsid w:val="00E314D6"/>
    <w:rsid w:val="00E32164"/>
    <w:rsid w:val="00E32235"/>
    <w:rsid w:val="00E32396"/>
    <w:rsid w:val="00E3298B"/>
    <w:rsid w:val="00E331E7"/>
    <w:rsid w:val="00E33580"/>
    <w:rsid w:val="00E33634"/>
    <w:rsid w:val="00E3376E"/>
    <w:rsid w:val="00E33B1B"/>
    <w:rsid w:val="00E33B52"/>
    <w:rsid w:val="00E3429B"/>
    <w:rsid w:val="00E345A7"/>
    <w:rsid w:val="00E347C4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ABE"/>
    <w:rsid w:val="00E36D0C"/>
    <w:rsid w:val="00E3734F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13E"/>
    <w:rsid w:val="00E41696"/>
    <w:rsid w:val="00E41876"/>
    <w:rsid w:val="00E418AE"/>
    <w:rsid w:val="00E41BE3"/>
    <w:rsid w:val="00E41E92"/>
    <w:rsid w:val="00E42114"/>
    <w:rsid w:val="00E42165"/>
    <w:rsid w:val="00E4227F"/>
    <w:rsid w:val="00E42346"/>
    <w:rsid w:val="00E42535"/>
    <w:rsid w:val="00E426FF"/>
    <w:rsid w:val="00E42B3B"/>
    <w:rsid w:val="00E42C27"/>
    <w:rsid w:val="00E42E6F"/>
    <w:rsid w:val="00E430EE"/>
    <w:rsid w:val="00E432FA"/>
    <w:rsid w:val="00E4390A"/>
    <w:rsid w:val="00E43A28"/>
    <w:rsid w:val="00E43B9E"/>
    <w:rsid w:val="00E43E90"/>
    <w:rsid w:val="00E4437A"/>
    <w:rsid w:val="00E4459F"/>
    <w:rsid w:val="00E4484B"/>
    <w:rsid w:val="00E44F72"/>
    <w:rsid w:val="00E45038"/>
    <w:rsid w:val="00E4515F"/>
    <w:rsid w:val="00E456FB"/>
    <w:rsid w:val="00E4570E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47FCD"/>
    <w:rsid w:val="00E501A6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B1E"/>
    <w:rsid w:val="00E52C4A"/>
    <w:rsid w:val="00E52ECC"/>
    <w:rsid w:val="00E52FBE"/>
    <w:rsid w:val="00E533CA"/>
    <w:rsid w:val="00E5344E"/>
    <w:rsid w:val="00E53693"/>
    <w:rsid w:val="00E53986"/>
    <w:rsid w:val="00E53F8C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5D49"/>
    <w:rsid w:val="00E56173"/>
    <w:rsid w:val="00E564EC"/>
    <w:rsid w:val="00E568C8"/>
    <w:rsid w:val="00E573E2"/>
    <w:rsid w:val="00E57402"/>
    <w:rsid w:val="00E574B7"/>
    <w:rsid w:val="00E5760B"/>
    <w:rsid w:val="00E60065"/>
    <w:rsid w:val="00E600A2"/>
    <w:rsid w:val="00E601B2"/>
    <w:rsid w:val="00E60248"/>
    <w:rsid w:val="00E60300"/>
    <w:rsid w:val="00E604DE"/>
    <w:rsid w:val="00E6063C"/>
    <w:rsid w:val="00E60850"/>
    <w:rsid w:val="00E60AC1"/>
    <w:rsid w:val="00E60CC6"/>
    <w:rsid w:val="00E60D30"/>
    <w:rsid w:val="00E610B5"/>
    <w:rsid w:val="00E61202"/>
    <w:rsid w:val="00E61211"/>
    <w:rsid w:val="00E61274"/>
    <w:rsid w:val="00E61B8A"/>
    <w:rsid w:val="00E61CCD"/>
    <w:rsid w:val="00E61DD8"/>
    <w:rsid w:val="00E62163"/>
    <w:rsid w:val="00E6236C"/>
    <w:rsid w:val="00E623C6"/>
    <w:rsid w:val="00E626A1"/>
    <w:rsid w:val="00E62704"/>
    <w:rsid w:val="00E627A1"/>
    <w:rsid w:val="00E62899"/>
    <w:rsid w:val="00E628F9"/>
    <w:rsid w:val="00E6293F"/>
    <w:rsid w:val="00E630C2"/>
    <w:rsid w:val="00E6357F"/>
    <w:rsid w:val="00E63D75"/>
    <w:rsid w:val="00E654C1"/>
    <w:rsid w:val="00E65654"/>
    <w:rsid w:val="00E65BFC"/>
    <w:rsid w:val="00E65C96"/>
    <w:rsid w:val="00E65CC2"/>
    <w:rsid w:val="00E6609A"/>
    <w:rsid w:val="00E664C8"/>
    <w:rsid w:val="00E6651F"/>
    <w:rsid w:val="00E66550"/>
    <w:rsid w:val="00E66827"/>
    <w:rsid w:val="00E66F07"/>
    <w:rsid w:val="00E67276"/>
    <w:rsid w:val="00E6793B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F7A"/>
    <w:rsid w:val="00E71806"/>
    <w:rsid w:val="00E71851"/>
    <w:rsid w:val="00E71B31"/>
    <w:rsid w:val="00E71BC9"/>
    <w:rsid w:val="00E71DA3"/>
    <w:rsid w:val="00E71ED5"/>
    <w:rsid w:val="00E72901"/>
    <w:rsid w:val="00E72DC7"/>
    <w:rsid w:val="00E736D8"/>
    <w:rsid w:val="00E73BA9"/>
    <w:rsid w:val="00E73BC9"/>
    <w:rsid w:val="00E74163"/>
    <w:rsid w:val="00E74179"/>
    <w:rsid w:val="00E74D7F"/>
    <w:rsid w:val="00E74E6C"/>
    <w:rsid w:val="00E751E5"/>
    <w:rsid w:val="00E75545"/>
    <w:rsid w:val="00E755DE"/>
    <w:rsid w:val="00E75637"/>
    <w:rsid w:val="00E7569F"/>
    <w:rsid w:val="00E75D75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C21"/>
    <w:rsid w:val="00E77C32"/>
    <w:rsid w:val="00E77C96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61F"/>
    <w:rsid w:val="00E8176A"/>
    <w:rsid w:val="00E819CC"/>
    <w:rsid w:val="00E819D0"/>
    <w:rsid w:val="00E81DF1"/>
    <w:rsid w:val="00E82227"/>
    <w:rsid w:val="00E82ABF"/>
    <w:rsid w:val="00E82DD1"/>
    <w:rsid w:val="00E83432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8B4"/>
    <w:rsid w:val="00E84910"/>
    <w:rsid w:val="00E849B0"/>
    <w:rsid w:val="00E84B5C"/>
    <w:rsid w:val="00E84C6A"/>
    <w:rsid w:val="00E84F33"/>
    <w:rsid w:val="00E853D3"/>
    <w:rsid w:val="00E8555C"/>
    <w:rsid w:val="00E859CE"/>
    <w:rsid w:val="00E85AA7"/>
    <w:rsid w:val="00E85D79"/>
    <w:rsid w:val="00E85F3E"/>
    <w:rsid w:val="00E86B5E"/>
    <w:rsid w:val="00E86E3E"/>
    <w:rsid w:val="00E87117"/>
    <w:rsid w:val="00E8738A"/>
    <w:rsid w:val="00E87797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5E5"/>
    <w:rsid w:val="00E92829"/>
    <w:rsid w:val="00E929E0"/>
    <w:rsid w:val="00E92A27"/>
    <w:rsid w:val="00E930DC"/>
    <w:rsid w:val="00E936CE"/>
    <w:rsid w:val="00E93B00"/>
    <w:rsid w:val="00E94447"/>
    <w:rsid w:val="00E9491D"/>
    <w:rsid w:val="00E949BE"/>
    <w:rsid w:val="00E949EC"/>
    <w:rsid w:val="00E94C30"/>
    <w:rsid w:val="00E94DEB"/>
    <w:rsid w:val="00E94DF7"/>
    <w:rsid w:val="00E952F9"/>
    <w:rsid w:val="00E95441"/>
    <w:rsid w:val="00E954AE"/>
    <w:rsid w:val="00E956F2"/>
    <w:rsid w:val="00E9602C"/>
    <w:rsid w:val="00E960D2"/>
    <w:rsid w:val="00E96364"/>
    <w:rsid w:val="00E96562"/>
    <w:rsid w:val="00E969F7"/>
    <w:rsid w:val="00E96C84"/>
    <w:rsid w:val="00E96C94"/>
    <w:rsid w:val="00E96DA3"/>
    <w:rsid w:val="00E96FAE"/>
    <w:rsid w:val="00E9717B"/>
    <w:rsid w:val="00E97467"/>
    <w:rsid w:val="00E97516"/>
    <w:rsid w:val="00E9759B"/>
    <w:rsid w:val="00E97B0D"/>
    <w:rsid w:val="00E97B86"/>
    <w:rsid w:val="00E97DB2"/>
    <w:rsid w:val="00EA038D"/>
    <w:rsid w:val="00EA04D1"/>
    <w:rsid w:val="00EA081A"/>
    <w:rsid w:val="00EA0C4C"/>
    <w:rsid w:val="00EA0C74"/>
    <w:rsid w:val="00EA0D41"/>
    <w:rsid w:val="00EA1112"/>
    <w:rsid w:val="00EA142C"/>
    <w:rsid w:val="00EA1A14"/>
    <w:rsid w:val="00EA1E18"/>
    <w:rsid w:val="00EA1FBE"/>
    <w:rsid w:val="00EA26D1"/>
    <w:rsid w:val="00EA27D9"/>
    <w:rsid w:val="00EA297B"/>
    <w:rsid w:val="00EA29D3"/>
    <w:rsid w:val="00EA2C26"/>
    <w:rsid w:val="00EA32BD"/>
    <w:rsid w:val="00EA34F8"/>
    <w:rsid w:val="00EA3510"/>
    <w:rsid w:val="00EA3D04"/>
    <w:rsid w:val="00EA3DC8"/>
    <w:rsid w:val="00EA426C"/>
    <w:rsid w:val="00EA42F2"/>
    <w:rsid w:val="00EA43AC"/>
    <w:rsid w:val="00EA44C0"/>
    <w:rsid w:val="00EA49AD"/>
    <w:rsid w:val="00EA4A90"/>
    <w:rsid w:val="00EA4BB7"/>
    <w:rsid w:val="00EA5072"/>
    <w:rsid w:val="00EA557B"/>
    <w:rsid w:val="00EA5745"/>
    <w:rsid w:val="00EA590D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F14"/>
    <w:rsid w:val="00EA7F5F"/>
    <w:rsid w:val="00EB008B"/>
    <w:rsid w:val="00EB01C2"/>
    <w:rsid w:val="00EB0409"/>
    <w:rsid w:val="00EB09D0"/>
    <w:rsid w:val="00EB0B98"/>
    <w:rsid w:val="00EB0CAD"/>
    <w:rsid w:val="00EB0FC7"/>
    <w:rsid w:val="00EB1518"/>
    <w:rsid w:val="00EB160B"/>
    <w:rsid w:val="00EB1C7F"/>
    <w:rsid w:val="00EB1DA6"/>
    <w:rsid w:val="00EB203D"/>
    <w:rsid w:val="00EB2921"/>
    <w:rsid w:val="00EB2AB1"/>
    <w:rsid w:val="00EB2BB0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80A"/>
    <w:rsid w:val="00EB49E6"/>
    <w:rsid w:val="00EB4B34"/>
    <w:rsid w:val="00EB4C68"/>
    <w:rsid w:val="00EB5494"/>
    <w:rsid w:val="00EB55DF"/>
    <w:rsid w:val="00EB59EC"/>
    <w:rsid w:val="00EB5A9D"/>
    <w:rsid w:val="00EB6304"/>
    <w:rsid w:val="00EB63D2"/>
    <w:rsid w:val="00EB6D00"/>
    <w:rsid w:val="00EB6DFB"/>
    <w:rsid w:val="00EB70E5"/>
    <w:rsid w:val="00EB7213"/>
    <w:rsid w:val="00EB7575"/>
    <w:rsid w:val="00EC0303"/>
    <w:rsid w:val="00EC0FA4"/>
    <w:rsid w:val="00EC12FB"/>
    <w:rsid w:val="00EC153B"/>
    <w:rsid w:val="00EC1D37"/>
    <w:rsid w:val="00EC1E2F"/>
    <w:rsid w:val="00EC226F"/>
    <w:rsid w:val="00EC2501"/>
    <w:rsid w:val="00EC2587"/>
    <w:rsid w:val="00EC277B"/>
    <w:rsid w:val="00EC285E"/>
    <w:rsid w:val="00EC29CA"/>
    <w:rsid w:val="00EC2A04"/>
    <w:rsid w:val="00EC2ABC"/>
    <w:rsid w:val="00EC2B6C"/>
    <w:rsid w:val="00EC2C96"/>
    <w:rsid w:val="00EC3075"/>
    <w:rsid w:val="00EC3218"/>
    <w:rsid w:val="00EC3235"/>
    <w:rsid w:val="00EC344A"/>
    <w:rsid w:val="00EC3537"/>
    <w:rsid w:val="00EC38AA"/>
    <w:rsid w:val="00EC3B9E"/>
    <w:rsid w:val="00EC3FBE"/>
    <w:rsid w:val="00EC412E"/>
    <w:rsid w:val="00EC4281"/>
    <w:rsid w:val="00EC471E"/>
    <w:rsid w:val="00EC492E"/>
    <w:rsid w:val="00EC4CDC"/>
    <w:rsid w:val="00EC5856"/>
    <w:rsid w:val="00EC5861"/>
    <w:rsid w:val="00EC5B73"/>
    <w:rsid w:val="00EC5DA4"/>
    <w:rsid w:val="00EC6032"/>
    <w:rsid w:val="00EC62F8"/>
    <w:rsid w:val="00EC638E"/>
    <w:rsid w:val="00EC63DC"/>
    <w:rsid w:val="00EC6B35"/>
    <w:rsid w:val="00EC6E90"/>
    <w:rsid w:val="00EC6F6E"/>
    <w:rsid w:val="00EC71AD"/>
    <w:rsid w:val="00EC733D"/>
    <w:rsid w:val="00EC765C"/>
    <w:rsid w:val="00EC7847"/>
    <w:rsid w:val="00EC79A9"/>
    <w:rsid w:val="00EC7D63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C7C"/>
    <w:rsid w:val="00ED1CC3"/>
    <w:rsid w:val="00ED1F01"/>
    <w:rsid w:val="00ED2275"/>
    <w:rsid w:val="00ED2AEE"/>
    <w:rsid w:val="00ED3285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91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326"/>
    <w:rsid w:val="00ED7479"/>
    <w:rsid w:val="00ED7534"/>
    <w:rsid w:val="00ED797A"/>
    <w:rsid w:val="00ED7B10"/>
    <w:rsid w:val="00EE0023"/>
    <w:rsid w:val="00EE0D0B"/>
    <w:rsid w:val="00EE0DEE"/>
    <w:rsid w:val="00EE106A"/>
    <w:rsid w:val="00EE122A"/>
    <w:rsid w:val="00EE1AD2"/>
    <w:rsid w:val="00EE1BD8"/>
    <w:rsid w:val="00EE1E06"/>
    <w:rsid w:val="00EE235B"/>
    <w:rsid w:val="00EE2367"/>
    <w:rsid w:val="00EE23BB"/>
    <w:rsid w:val="00EE2537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C20"/>
    <w:rsid w:val="00EE54C6"/>
    <w:rsid w:val="00EE553D"/>
    <w:rsid w:val="00EE5A35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628"/>
    <w:rsid w:val="00EF0703"/>
    <w:rsid w:val="00EF07CD"/>
    <w:rsid w:val="00EF07EA"/>
    <w:rsid w:val="00EF0843"/>
    <w:rsid w:val="00EF0AA7"/>
    <w:rsid w:val="00EF0ADF"/>
    <w:rsid w:val="00EF102E"/>
    <w:rsid w:val="00EF1B04"/>
    <w:rsid w:val="00EF1E3D"/>
    <w:rsid w:val="00EF1F78"/>
    <w:rsid w:val="00EF2714"/>
    <w:rsid w:val="00EF2918"/>
    <w:rsid w:val="00EF2A40"/>
    <w:rsid w:val="00EF2ED2"/>
    <w:rsid w:val="00EF2EDF"/>
    <w:rsid w:val="00EF2EFF"/>
    <w:rsid w:val="00EF2F84"/>
    <w:rsid w:val="00EF3109"/>
    <w:rsid w:val="00EF322D"/>
    <w:rsid w:val="00EF3540"/>
    <w:rsid w:val="00EF36F9"/>
    <w:rsid w:val="00EF3792"/>
    <w:rsid w:val="00EF3875"/>
    <w:rsid w:val="00EF39A3"/>
    <w:rsid w:val="00EF39E9"/>
    <w:rsid w:val="00EF3A0A"/>
    <w:rsid w:val="00EF3EB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7ED"/>
    <w:rsid w:val="00EF5885"/>
    <w:rsid w:val="00EF58AA"/>
    <w:rsid w:val="00EF5B06"/>
    <w:rsid w:val="00EF5E71"/>
    <w:rsid w:val="00EF6287"/>
    <w:rsid w:val="00EF6861"/>
    <w:rsid w:val="00EF6938"/>
    <w:rsid w:val="00EF69B5"/>
    <w:rsid w:val="00EF6B33"/>
    <w:rsid w:val="00EF6E35"/>
    <w:rsid w:val="00EF6F42"/>
    <w:rsid w:val="00EF71CB"/>
    <w:rsid w:val="00EF735C"/>
    <w:rsid w:val="00EF7504"/>
    <w:rsid w:val="00EF77CE"/>
    <w:rsid w:val="00EF78D9"/>
    <w:rsid w:val="00EF7D16"/>
    <w:rsid w:val="00EF7D63"/>
    <w:rsid w:val="00EF7E34"/>
    <w:rsid w:val="00EF7F2F"/>
    <w:rsid w:val="00F00087"/>
    <w:rsid w:val="00F0011D"/>
    <w:rsid w:val="00F00236"/>
    <w:rsid w:val="00F0025D"/>
    <w:rsid w:val="00F003CA"/>
    <w:rsid w:val="00F0073C"/>
    <w:rsid w:val="00F00BC0"/>
    <w:rsid w:val="00F00DD6"/>
    <w:rsid w:val="00F00F96"/>
    <w:rsid w:val="00F01F6B"/>
    <w:rsid w:val="00F0233B"/>
    <w:rsid w:val="00F0245D"/>
    <w:rsid w:val="00F02573"/>
    <w:rsid w:val="00F025D1"/>
    <w:rsid w:val="00F02BD3"/>
    <w:rsid w:val="00F02C5A"/>
    <w:rsid w:val="00F03063"/>
    <w:rsid w:val="00F03162"/>
    <w:rsid w:val="00F0321D"/>
    <w:rsid w:val="00F035A6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6B8F"/>
    <w:rsid w:val="00F07422"/>
    <w:rsid w:val="00F07470"/>
    <w:rsid w:val="00F0760E"/>
    <w:rsid w:val="00F07776"/>
    <w:rsid w:val="00F07C4B"/>
    <w:rsid w:val="00F07CF2"/>
    <w:rsid w:val="00F07E87"/>
    <w:rsid w:val="00F10077"/>
    <w:rsid w:val="00F10202"/>
    <w:rsid w:val="00F10383"/>
    <w:rsid w:val="00F103AD"/>
    <w:rsid w:val="00F10774"/>
    <w:rsid w:val="00F107F8"/>
    <w:rsid w:val="00F10856"/>
    <w:rsid w:val="00F108CA"/>
    <w:rsid w:val="00F10C80"/>
    <w:rsid w:val="00F10C97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006"/>
    <w:rsid w:val="00F1320E"/>
    <w:rsid w:val="00F1346D"/>
    <w:rsid w:val="00F134F7"/>
    <w:rsid w:val="00F1364F"/>
    <w:rsid w:val="00F139A5"/>
    <w:rsid w:val="00F13E03"/>
    <w:rsid w:val="00F13E85"/>
    <w:rsid w:val="00F14563"/>
    <w:rsid w:val="00F14572"/>
    <w:rsid w:val="00F14B0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49"/>
    <w:rsid w:val="00F16969"/>
    <w:rsid w:val="00F17855"/>
    <w:rsid w:val="00F17873"/>
    <w:rsid w:val="00F17C5B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CE7"/>
    <w:rsid w:val="00F21DCB"/>
    <w:rsid w:val="00F21E89"/>
    <w:rsid w:val="00F228E2"/>
    <w:rsid w:val="00F22C56"/>
    <w:rsid w:val="00F2318F"/>
    <w:rsid w:val="00F231C5"/>
    <w:rsid w:val="00F231D3"/>
    <w:rsid w:val="00F2327A"/>
    <w:rsid w:val="00F237F7"/>
    <w:rsid w:val="00F239CD"/>
    <w:rsid w:val="00F23C2D"/>
    <w:rsid w:val="00F24239"/>
    <w:rsid w:val="00F24368"/>
    <w:rsid w:val="00F249A1"/>
    <w:rsid w:val="00F24B82"/>
    <w:rsid w:val="00F24D03"/>
    <w:rsid w:val="00F24D3E"/>
    <w:rsid w:val="00F24D45"/>
    <w:rsid w:val="00F24EAF"/>
    <w:rsid w:val="00F25085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FB"/>
    <w:rsid w:val="00F2798C"/>
    <w:rsid w:val="00F27E39"/>
    <w:rsid w:val="00F30ECA"/>
    <w:rsid w:val="00F312CE"/>
    <w:rsid w:val="00F3162F"/>
    <w:rsid w:val="00F31B96"/>
    <w:rsid w:val="00F32038"/>
    <w:rsid w:val="00F32170"/>
    <w:rsid w:val="00F3229A"/>
    <w:rsid w:val="00F3229E"/>
    <w:rsid w:val="00F325C1"/>
    <w:rsid w:val="00F32632"/>
    <w:rsid w:val="00F3266E"/>
    <w:rsid w:val="00F32868"/>
    <w:rsid w:val="00F32E47"/>
    <w:rsid w:val="00F32ED8"/>
    <w:rsid w:val="00F330FA"/>
    <w:rsid w:val="00F33421"/>
    <w:rsid w:val="00F33915"/>
    <w:rsid w:val="00F33C12"/>
    <w:rsid w:val="00F33DBB"/>
    <w:rsid w:val="00F3504B"/>
    <w:rsid w:val="00F352A6"/>
    <w:rsid w:val="00F358FC"/>
    <w:rsid w:val="00F35C8C"/>
    <w:rsid w:val="00F35CDF"/>
    <w:rsid w:val="00F35FEF"/>
    <w:rsid w:val="00F36773"/>
    <w:rsid w:val="00F36797"/>
    <w:rsid w:val="00F36842"/>
    <w:rsid w:val="00F36872"/>
    <w:rsid w:val="00F36926"/>
    <w:rsid w:val="00F369C8"/>
    <w:rsid w:val="00F36A96"/>
    <w:rsid w:val="00F36DBF"/>
    <w:rsid w:val="00F36F26"/>
    <w:rsid w:val="00F370DE"/>
    <w:rsid w:val="00F3722F"/>
    <w:rsid w:val="00F376B3"/>
    <w:rsid w:val="00F376D9"/>
    <w:rsid w:val="00F377FE"/>
    <w:rsid w:val="00F378CA"/>
    <w:rsid w:val="00F37904"/>
    <w:rsid w:val="00F379FD"/>
    <w:rsid w:val="00F37D61"/>
    <w:rsid w:val="00F401A4"/>
    <w:rsid w:val="00F40211"/>
    <w:rsid w:val="00F404A1"/>
    <w:rsid w:val="00F406D0"/>
    <w:rsid w:val="00F40891"/>
    <w:rsid w:val="00F40ACE"/>
    <w:rsid w:val="00F41052"/>
    <w:rsid w:val="00F41CA4"/>
    <w:rsid w:val="00F4223D"/>
    <w:rsid w:val="00F430EB"/>
    <w:rsid w:val="00F4323B"/>
    <w:rsid w:val="00F43669"/>
    <w:rsid w:val="00F43714"/>
    <w:rsid w:val="00F43D5B"/>
    <w:rsid w:val="00F43EB3"/>
    <w:rsid w:val="00F44077"/>
    <w:rsid w:val="00F440D9"/>
    <w:rsid w:val="00F44382"/>
    <w:rsid w:val="00F449C6"/>
    <w:rsid w:val="00F45013"/>
    <w:rsid w:val="00F4507C"/>
    <w:rsid w:val="00F450D2"/>
    <w:rsid w:val="00F45441"/>
    <w:rsid w:val="00F454EF"/>
    <w:rsid w:val="00F456C3"/>
    <w:rsid w:val="00F459F1"/>
    <w:rsid w:val="00F45ABB"/>
    <w:rsid w:val="00F45B53"/>
    <w:rsid w:val="00F45D11"/>
    <w:rsid w:val="00F45E3D"/>
    <w:rsid w:val="00F463F0"/>
    <w:rsid w:val="00F4647B"/>
    <w:rsid w:val="00F465B5"/>
    <w:rsid w:val="00F46896"/>
    <w:rsid w:val="00F468A9"/>
    <w:rsid w:val="00F46C5B"/>
    <w:rsid w:val="00F46D33"/>
    <w:rsid w:val="00F46FFE"/>
    <w:rsid w:val="00F4700D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92D"/>
    <w:rsid w:val="00F50B62"/>
    <w:rsid w:val="00F50EE4"/>
    <w:rsid w:val="00F512FD"/>
    <w:rsid w:val="00F5178C"/>
    <w:rsid w:val="00F517A9"/>
    <w:rsid w:val="00F517B2"/>
    <w:rsid w:val="00F51868"/>
    <w:rsid w:val="00F51A50"/>
    <w:rsid w:val="00F51ACD"/>
    <w:rsid w:val="00F51AD7"/>
    <w:rsid w:val="00F52464"/>
    <w:rsid w:val="00F52BC4"/>
    <w:rsid w:val="00F5316C"/>
    <w:rsid w:val="00F53230"/>
    <w:rsid w:val="00F53550"/>
    <w:rsid w:val="00F5376B"/>
    <w:rsid w:val="00F5399A"/>
    <w:rsid w:val="00F53A6B"/>
    <w:rsid w:val="00F53AA7"/>
    <w:rsid w:val="00F53BF3"/>
    <w:rsid w:val="00F53C4B"/>
    <w:rsid w:val="00F53C83"/>
    <w:rsid w:val="00F53D5E"/>
    <w:rsid w:val="00F546DE"/>
    <w:rsid w:val="00F5470F"/>
    <w:rsid w:val="00F5480E"/>
    <w:rsid w:val="00F54A9A"/>
    <w:rsid w:val="00F54B85"/>
    <w:rsid w:val="00F55A0C"/>
    <w:rsid w:val="00F55F1F"/>
    <w:rsid w:val="00F56604"/>
    <w:rsid w:val="00F56869"/>
    <w:rsid w:val="00F569CA"/>
    <w:rsid w:val="00F56AC9"/>
    <w:rsid w:val="00F56B10"/>
    <w:rsid w:val="00F56D71"/>
    <w:rsid w:val="00F57405"/>
    <w:rsid w:val="00F57487"/>
    <w:rsid w:val="00F57627"/>
    <w:rsid w:val="00F576E2"/>
    <w:rsid w:val="00F5772E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092"/>
    <w:rsid w:val="00F621DF"/>
    <w:rsid w:val="00F623BE"/>
    <w:rsid w:val="00F6242C"/>
    <w:rsid w:val="00F625FD"/>
    <w:rsid w:val="00F62A4E"/>
    <w:rsid w:val="00F6304A"/>
    <w:rsid w:val="00F63E2A"/>
    <w:rsid w:val="00F641BC"/>
    <w:rsid w:val="00F6475A"/>
    <w:rsid w:val="00F64B89"/>
    <w:rsid w:val="00F64CD9"/>
    <w:rsid w:val="00F654EB"/>
    <w:rsid w:val="00F656A2"/>
    <w:rsid w:val="00F656ED"/>
    <w:rsid w:val="00F65801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67EAA"/>
    <w:rsid w:val="00F702DB"/>
    <w:rsid w:val="00F707E2"/>
    <w:rsid w:val="00F708EA"/>
    <w:rsid w:val="00F70A75"/>
    <w:rsid w:val="00F70C98"/>
    <w:rsid w:val="00F713A1"/>
    <w:rsid w:val="00F71596"/>
    <w:rsid w:val="00F7167A"/>
    <w:rsid w:val="00F71F5A"/>
    <w:rsid w:val="00F72B3F"/>
    <w:rsid w:val="00F72C71"/>
    <w:rsid w:val="00F72C96"/>
    <w:rsid w:val="00F72D34"/>
    <w:rsid w:val="00F72D42"/>
    <w:rsid w:val="00F732A2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53DC"/>
    <w:rsid w:val="00F7543B"/>
    <w:rsid w:val="00F755BC"/>
    <w:rsid w:val="00F75695"/>
    <w:rsid w:val="00F756C1"/>
    <w:rsid w:val="00F7583A"/>
    <w:rsid w:val="00F75B9C"/>
    <w:rsid w:val="00F75CD1"/>
    <w:rsid w:val="00F75DB6"/>
    <w:rsid w:val="00F763EE"/>
    <w:rsid w:val="00F766A9"/>
    <w:rsid w:val="00F76DB2"/>
    <w:rsid w:val="00F774FE"/>
    <w:rsid w:val="00F7766C"/>
    <w:rsid w:val="00F7768F"/>
    <w:rsid w:val="00F77A7B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2CE7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628"/>
    <w:rsid w:val="00F85A0C"/>
    <w:rsid w:val="00F85AA2"/>
    <w:rsid w:val="00F85B70"/>
    <w:rsid w:val="00F85B8D"/>
    <w:rsid w:val="00F85C2F"/>
    <w:rsid w:val="00F85E16"/>
    <w:rsid w:val="00F86186"/>
    <w:rsid w:val="00F8628F"/>
    <w:rsid w:val="00F863B7"/>
    <w:rsid w:val="00F866DB"/>
    <w:rsid w:val="00F86B7F"/>
    <w:rsid w:val="00F86EE4"/>
    <w:rsid w:val="00F872C2"/>
    <w:rsid w:val="00F874A8"/>
    <w:rsid w:val="00F876C2"/>
    <w:rsid w:val="00F878AE"/>
    <w:rsid w:val="00F8792E"/>
    <w:rsid w:val="00F879AF"/>
    <w:rsid w:val="00F87A2E"/>
    <w:rsid w:val="00F90322"/>
    <w:rsid w:val="00F90520"/>
    <w:rsid w:val="00F9057B"/>
    <w:rsid w:val="00F90A66"/>
    <w:rsid w:val="00F90A9D"/>
    <w:rsid w:val="00F9147A"/>
    <w:rsid w:val="00F91527"/>
    <w:rsid w:val="00F9185F"/>
    <w:rsid w:val="00F9187C"/>
    <w:rsid w:val="00F9191E"/>
    <w:rsid w:val="00F91C27"/>
    <w:rsid w:val="00F91D41"/>
    <w:rsid w:val="00F91E95"/>
    <w:rsid w:val="00F92092"/>
    <w:rsid w:val="00F9272A"/>
    <w:rsid w:val="00F92A72"/>
    <w:rsid w:val="00F92D45"/>
    <w:rsid w:val="00F92EBB"/>
    <w:rsid w:val="00F92ED8"/>
    <w:rsid w:val="00F930E9"/>
    <w:rsid w:val="00F93101"/>
    <w:rsid w:val="00F93184"/>
    <w:rsid w:val="00F932E7"/>
    <w:rsid w:val="00F93BF8"/>
    <w:rsid w:val="00F93EA0"/>
    <w:rsid w:val="00F94197"/>
    <w:rsid w:val="00F94B2D"/>
    <w:rsid w:val="00F95116"/>
    <w:rsid w:val="00F954B4"/>
    <w:rsid w:val="00F95680"/>
    <w:rsid w:val="00F957DE"/>
    <w:rsid w:val="00F9598F"/>
    <w:rsid w:val="00F962D6"/>
    <w:rsid w:val="00F96398"/>
    <w:rsid w:val="00F96554"/>
    <w:rsid w:val="00F96A72"/>
    <w:rsid w:val="00F96B0E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479"/>
    <w:rsid w:val="00FA1552"/>
    <w:rsid w:val="00FA1AC9"/>
    <w:rsid w:val="00FA1B9D"/>
    <w:rsid w:val="00FA1E1E"/>
    <w:rsid w:val="00FA210F"/>
    <w:rsid w:val="00FA225F"/>
    <w:rsid w:val="00FA226A"/>
    <w:rsid w:val="00FA2326"/>
    <w:rsid w:val="00FA2377"/>
    <w:rsid w:val="00FA2391"/>
    <w:rsid w:val="00FA2427"/>
    <w:rsid w:val="00FA25A3"/>
    <w:rsid w:val="00FA25B1"/>
    <w:rsid w:val="00FA2607"/>
    <w:rsid w:val="00FA2B1D"/>
    <w:rsid w:val="00FA2C37"/>
    <w:rsid w:val="00FA2F16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25"/>
    <w:rsid w:val="00FA5004"/>
    <w:rsid w:val="00FA50F6"/>
    <w:rsid w:val="00FA51F3"/>
    <w:rsid w:val="00FA5981"/>
    <w:rsid w:val="00FA5B4B"/>
    <w:rsid w:val="00FA5D75"/>
    <w:rsid w:val="00FA5DC1"/>
    <w:rsid w:val="00FA6063"/>
    <w:rsid w:val="00FA6175"/>
    <w:rsid w:val="00FA61CE"/>
    <w:rsid w:val="00FA6DA9"/>
    <w:rsid w:val="00FA6FE3"/>
    <w:rsid w:val="00FA7105"/>
    <w:rsid w:val="00FA7157"/>
    <w:rsid w:val="00FA7347"/>
    <w:rsid w:val="00FA76DA"/>
    <w:rsid w:val="00FA7747"/>
    <w:rsid w:val="00FA785E"/>
    <w:rsid w:val="00FA7A06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B1E"/>
    <w:rsid w:val="00FB0F64"/>
    <w:rsid w:val="00FB1699"/>
    <w:rsid w:val="00FB1860"/>
    <w:rsid w:val="00FB1A47"/>
    <w:rsid w:val="00FB1B36"/>
    <w:rsid w:val="00FB1D3A"/>
    <w:rsid w:val="00FB1DC5"/>
    <w:rsid w:val="00FB1FC8"/>
    <w:rsid w:val="00FB23EE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80F"/>
    <w:rsid w:val="00FB3AE3"/>
    <w:rsid w:val="00FB3B7F"/>
    <w:rsid w:val="00FB3D33"/>
    <w:rsid w:val="00FB416A"/>
    <w:rsid w:val="00FB42B7"/>
    <w:rsid w:val="00FB4F0B"/>
    <w:rsid w:val="00FB5020"/>
    <w:rsid w:val="00FB5252"/>
    <w:rsid w:val="00FB5445"/>
    <w:rsid w:val="00FB59A8"/>
    <w:rsid w:val="00FB5A28"/>
    <w:rsid w:val="00FB5D89"/>
    <w:rsid w:val="00FB5E57"/>
    <w:rsid w:val="00FB5EE5"/>
    <w:rsid w:val="00FB5F60"/>
    <w:rsid w:val="00FB5F83"/>
    <w:rsid w:val="00FB6197"/>
    <w:rsid w:val="00FB6584"/>
    <w:rsid w:val="00FB699B"/>
    <w:rsid w:val="00FB6F33"/>
    <w:rsid w:val="00FB7013"/>
    <w:rsid w:val="00FB765A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80"/>
    <w:rsid w:val="00FC256D"/>
    <w:rsid w:val="00FC2B76"/>
    <w:rsid w:val="00FC3083"/>
    <w:rsid w:val="00FC314A"/>
    <w:rsid w:val="00FC3227"/>
    <w:rsid w:val="00FC34BD"/>
    <w:rsid w:val="00FC3778"/>
    <w:rsid w:val="00FC3BBB"/>
    <w:rsid w:val="00FC3CA0"/>
    <w:rsid w:val="00FC4169"/>
    <w:rsid w:val="00FC430D"/>
    <w:rsid w:val="00FC449E"/>
    <w:rsid w:val="00FC454D"/>
    <w:rsid w:val="00FC4A98"/>
    <w:rsid w:val="00FC4B26"/>
    <w:rsid w:val="00FC5182"/>
    <w:rsid w:val="00FC5654"/>
    <w:rsid w:val="00FC598E"/>
    <w:rsid w:val="00FC5A83"/>
    <w:rsid w:val="00FC5C9E"/>
    <w:rsid w:val="00FC626E"/>
    <w:rsid w:val="00FC6661"/>
    <w:rsid w:val="00FC6D2F"/>
    <w:rsid w:val="00FC6DD9"/>
    <w:rsid w:val="00FC731F"/>
    <w:rsid w:val="00FC74E0"/>
    <w:rsid w:val="00FC756D"/>
    <w:rsid w:val="00FC771A"/>
    <w:rsid w:val="00FC7A9E"/>
    <w:rsid w:val="00FC7BEC"/>
    <w:rsid w:val="00FC7F19"/>
    <w:rsid w:val="00FD002C"/>
    <w:rsid w:val="00FD0094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1F64"/>
    <w:rsid w:val="00FD2001"/>
    <w:rsid w:val="00FD22CA"/>
    <w:rsid w:val="00FD2344"/>
    <w:rsid w:val="00FD267C"/>
    <w:rsid w:val="00FD2CD0"/>
    <w:rsid w:val="00FD2D13"/>
    <w:rsid w:val="00FD2FBD"/>
    <w:rsid w:val="00FD3889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17C"/>
    <w:rsid w:val="00FE051F"/>
    <w:rsid w:val="00FE0D99"/>
    <w:rsid w:val="00FE0EB5"/>
    <w:rsid w:val="00FE10DB"/>
    <w:rsid w:val="00FE1240"/>
    <w:rsid w:val="00FE18E1"/>
    <w:rsid w:val="00FE19FF"/>
    <w:rsid w:val="00FE1C83"/>
    <w:rsid w:val="00FE1DAE"/>
    <w:rsid w:val="00FE282D"/>
    <w:rsid w:val="00FE28EF"/>
    <w:rsid w:val="00FE311D"/>
    <w:rsid w:val="00FE34C3"/>
    <w:rsid w:val="00FE3512"/>
    <w:rsid w:val="00FE361E"/>
    <w:rsid w:val="00FE3620"/>
    <w:rsid w:val="00FE3958"/>
    <w:rsid w:val="00FE3A43"/>
    <w:rsid w:val="00FE3AAC"/>
    <w:rsid w:val="00FE3BCF"/>
    <w:rsid w:val="00FE4A89"/>
    <w:rsid w:val="00FE4B3A"/>
    <w:rsid w:val="00FE4C39"/>
    <w:rsid w:val="00FE4EF9"/>
    <w:rsid w:val="00FE4F74"/>
    <w:rsid w:val="00FE52EA"/>
    <w:rsid w:val="00FE57A6"/>
    <w:rsid w:val="00FE5FF1"/>
    <w:rsid w:val="00FE6346"/>
    <w:rsid w:val="00FE68A9"/>
    <w:rsid w:val="00FE693C"/>
    <w:rsid w:val="00FE6AF3"/>
    <w:rsid w:val="00FE7009"/>
    <w:rsid w:val="00FE72BB"/>
    <w:rsid w:val="00FE740E"/>
    <w:rsid w:val="00FE7B3F"/>
    <w:rsid w:val="00FE7C71"/>
    <w:rsid w:val="00FE7CAF"/>
    <w:rsid w:val="00FE7D57"/>
    <w:rsid w:val="00FF01E6"/>
    <w:rsid w:val="00FF0257"/>
    <w:rsid w:val="00FF07AF"/>
    <w:rsid w:val="00FF09E9"/>
    <w:rsid w:val="00FF0BAC"/>
    <w:rsid w:val="00FF0EEC"/>
    <w:rsid w:val="00FF14B2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6B"/>
    <w:rsid w:val="00FF40CC"/>
    <w:rsid w:val="00FF43DD"/>
    <w:rsid w:val="00FF445B"/>
    <w:rsid w:val="00FF47BE"/>
    <w:rsid w:val="00FF4972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3DA73758-5BAF-4B78-8445-F7B27281C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numPr>
        <w:numId w:val="19"/>
      </w:numPr>
      <w:tabs>
        <w:tab w:val="left" w:pos="284"/>
      </w:tabs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E33D1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229A"/>
    <w:rPr>
      <w:szCs w:val="20"/>
      <w:lang w:val="en-GB" w:bidi="ar-SA"/>
    </w:rPr>
  </w:style>
  <w:style w:type="character" w:customStyle="1" w:styleId="FooterChar1">
    <w:name w:val="Footer Char1"/>
    <w:basedOn w:val="DefaultParagraphFont"/>
    <w:uiPriority w:val="99"/>
    <w:rsid w:val="00D75A37"/>
    <w:rPr>
      <w:rFonts w:ascii="Arial" w:eastAsia="Times New Roman" w:hAnsi="Arial" w:cs="Times New Roman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D75A37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2">
    <w:name w:val="Table Grid2"/>
    <w:basedOn w:val="TableNormal"/>
    <w:next w:val="TableGrid"/>
    <w:uiPriority w:val="39"/>
    <w:rsid w:val="00D75A37"/>
    <w:pPr>
      <w:spacing w:line="260" w:lineRule="atLeast"/>
    </w:pPr>
    <w:rPr>
      <w:sz w:val="20"/>
      <w:szCs w:val="20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5">
    <w:name w:val="Table Grid5"/>
    <w:basedOn w:val="TableNormal"/>
    <w:next w:val="TableGrid"/>
    <w:uiPriority w:val="39"/>
    <w:rsid w:val="00D75A37"/>
    <w:pPr>
      <w:spacing w:line="260" w:lineRule="atLeast"/>
    </w:pPr>
    <w:rPr>
      <w:sz w:val="20"/>
      <w:szCs w:val="20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a6">
    <w:name w:val="ข้อความ"/>
    <w:basedOn w:val="Normal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cs="BrowalliaUPC"/>
      <w:sz w:val="30"/>
      <w:szCs w:val="30"/>
      <w:lang w:val="th-TH" w:eastAsia="th-TH"/>
    </w:rPr>
  </w:style>
  <w:style w:type="paragraph" w:customStyle="1" w:styleId="a7">
    <w:name w:val="บวก"/>
    <w:basedOn w:val="Normal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Angsana New"/>
      <w:sz w:val="22"/>
      <w:szCs w:val="22"/>
      <w:lang w:val="th-TH" w:eastAsia="th-TH"/>
    </w:rPr>
  </w:style>
  <w:style w:type="paragraph" w:customStyle="1" w:styleId="E0">
    <w:name w:val="Å§ª×èÍ E"/>
    <w:basedOn w:val="Normal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Nomal">
    <w:name w:val="Nomal"/>
    <w:basedOn w:val="AccPolicyHeading"/>
    <w:rsid w:val="003B5D3F"/>
    <w:pPr>
      <w:tabs>
        <w:tab w:val="num" w:pos="540"/>
        <w:tab w:val="num" w:pos="720"/>
      </w:tabs>
      <w:spacing w:after="120"/>
      <w:ind w:left="720" w:right="0" w:hanging="720"/>
    </w:pPr>
    <w:rPr>
      <w:rFonts w:ascii="Times New Roman" w:hAnsi="Times New Roman" w:cs="Times New Roman"/>
      <w:b w:val="0"/>
      <w:i w:val="0"/>
      <w:iCs w:val="0"/>
      <w:sz w:val="22"/>
      <w:szCs w:val="22"/>
      <w:lang w:val="en-US" w:eastAsia="en-GB"/>
    </w:rPr>
  </w:style>
  <w:style w:type="paragraph" w:customStyle="1" w:styleId="10">
    <w:name w:val="10"/>
    <w:basedOn w:val="Normal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Angsana New"/>
      <w:sz w:val="20"/>
      <w:szCs w:val="20"/>
      <w:lang w:val="th-TH"/>
    </w:rPr>
  </w:style>
  <w:style w:type="character" w:styleId="PlaceholderText">
    <w:name w:val="Placeholder Text"/>
    <w:basedOn w:val="DefaultParagraphFont"/>
    <w:uiPriority w:val="99"/>
    <w:semiHidden/>
    <w:rsid w:val="003B5D3F"/>
    <w:rPr>
      <w:color w:val="808080"/>
    </w:rPr>
  </w:style>
  <w:style w:type="character" w:customStyle="1" w:styleId="HeaderChar1">
    <w:name w:val="Header Char1"/>
    <w:basedOn w:val="DefaultParagraphFont"/>
    <w:rsid w:val="003B5D3F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basedOn w:val="DefaultParagraphFont"/>
    <w:rsid w:val="003B5D3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3B5D3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3B5D3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3B5D3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3B5D3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3B5D3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3B5D3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3B5D3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3B5D3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basedOn w:val="BodyTextChar1"/>
    <w:rsid w:val="003B5D3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3B5D3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B5D3F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3B5D3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3B5D3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3B5D3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3B5D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3B5D3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3B5D3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B5D3F"/>
  </w:style>
  <w:style w:type="character" w:customStyle="1" w:styleId="st1">
    <w:name w:val="st1"/>
    <w:basedOn w:val="DefaultParagraphFont"/>
    <w:rsid w:val="003B5D3F"/>
  </w:style>
  <w:style w:type="character" w:customStyle="1" w:styleId="alt-edited1">
    <w:name w:val="alt-edited1"/>
    <w:basedOn w:val="DefaultParagraphFont"/>
    <w:rsid w:val="003B5D3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3B5D3F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">
    <w:name w:val="Pa3"/>
    <w:basedOn w:val="Normal"/>
    <w:next w:val="Normal"/>
    <w:uiPriority w:val="99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B5D3F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7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48FE06-A158-412A-B7E2-1C61BD7225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D17846-5035-4CB7-8330-A0E564AFD3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9B8951-62EE-4F85-BD0B-A409A909C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16</Pages>
  <Words>2669</Words>
  <Characters>15214</Characters>
  <Application>Microsoft Office Word</Application>
  <DocSecurity>4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17848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Darika Taengtrong</cp:lastModifiedBy>
  <cp:revision>2</cp:revision>
  <cp:lastPrinted>2024-08-15T10:54:00Z</cp:lastPrinted>
  <dcterms:created xsi:type="dcterms:W3CDTF">2024-10-17T08:09:00Z</dcterms:created>
  <dcterms:modified xsi:type="dcterms:W3CDTF">2024-10-17T08:09:00Z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