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F8CDE" w14:textId="77777777" w:rsidR="00986187" w:rsidRPr="00F169CD" w:rsidRDefault="00986187" w:rsidP="00F21780">
      <w:pPr>
        <w:pStyle w:val="ReportHeading1"/>
        <w:framePr w:w="0" w:hRule="auto" w:hSpace="0" w:wrap="auto" w:vAnchor="margin" w:hAnchor="text" w:xAlign="left" w:yAlign="inline"/>
        <w:spacing w:line="240" w:lineRule="auto"/>
        <w:ind w:right="2"/>
        <w:jc w:val="center"/>
        <w:rPr>
          <w:rFonts w:ascii="Angsana New" w:hAnsi="Angsana New" w:cs="Angsana New"/>
          <w:sz w:val="30"/>
          <w:szCs w:val="30"/>
        </w:rPr>
      </w:pPr>
      <w:bookmarkStart w:id="0" w:name="Title"/>
      <w:bookmarkStart w:id="1" w:name="SubTitle"/>
    </w:p>
    <w:p w14:paraId="731BFEAE" w14:textId="77777777" w:rsidR="00986187" w:rsidRPr="00F169CD" w:rsidRDefault="00986187" w:rsidP="00F21780">
      <w:pPr>
        <w:pStyle w:val="ReportHeading1"/>
        <w:framePr w:w="0" w:hRule="auto" w:hSpace="0" w:wrap="auto" w:vAnchor="margin" w:hAnchor="text" w:xAlign="left" w:yAlign="inline"/>
        <w:spacing w:line="240" w:lineRule="auto"/>
        <w:ind w:right="2"/>
        <w:jc w:val="center"/>
        <w:rPr>
          <w:rFonts w:ascii="Angsana New" w:hAnsi="Angsana New" w:cs="Angsana New"/>
          <w:sz w:val="30"/>
          <w:szCs w:val="30"/>
        </w:rPr>
      </w:pPr>
    </w:p>
    <w:p w14:paraId="140657D8" w14:textId="77777777" w:rsidR="00986187" w:rsidRPr="00F169CD" w:rsidRDefault="00986187" w:rsidP="00F21780">
      <w:pPr>
        <w:pStyle w:val="ReportHeading1"/>
        <w:framePr w:w="0" w:hRule="auto" w:hSpace="0" w:wrap="auto" w:vAnchor="margin" w:hAnchor="text" w:xAlign="left" w:yAlign="inline"/>
        <w:spacing w:line="240" w:lineRule="auto"/>
        <w:ind w:right="2"/>
        <w:jc w:val="center"/>
        <w:rPr>
          <w:rFonts w:ascii="Angsana New" w:hAnsi="Angsana New" w:cs="Angsana New"/>
          <w:sz w:val="30"/>
          <w:szCs w:val="30"/>
        </w:rPr>
      </w:pPr>
    </w:p>
    <w:p w14:paraId="5264AC0B" w14:textId="77777777" w:rsidR="005B0627" w:rsidRPr="00F169CD" w:rsidRDefault="005B0627" w:rsidP="00F21780">
      <w:pPr>
        <w:pStyle w:val="ReportHeading1"/>
        <w:framePr w:w="0" w:hRule="auto" w:hSpace="0" w:wrap="auto" w:vAnchor="margin" w:hAnchor="text" w:xAlign="left" w:yAlign="inline"/>
        <w:spacing w:line="240" w:lineRule="auto"/>
        <w:ind w:right="2"/>
        <w:jc w:val="center"/>
        <w:rPr>
          <w:rFonts w:ascii="Angsana New" w:hAnsi="Angsana New" w:cs="Angsana New"/>
          <w:sz w:val="30"/>
          <w:szCs w:val="30"/>
        </w:rPr>
      </w:pPr>
    </w:p>
    <w:bookmarkEnd w:id="0"/>
    <w:bookmarkEnd w:id="1"/>
    <w:p w14:paraId="7AC3775C" w14:textId="77777777" w:rsidR="00814585" w:rsidRPr="00941D8E" w:rsidRDefault="00814585" w:rsidP="00814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41D8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941D8E">
        <w:rPr>
          <w:rFonts w:ascii="Angsana New" w:hAnsi="Angsana New" w:cs="Angsana New" w:hint="cs"/>
          <w:sz w:val="52"/>
          <w:szCs w:val="52"/>
          <w:cs/>
        </w:rPr>
        <w:t xml:space="preserve"> </w:t>
      </w:r>
      <w:bookmarkStart w:id="2" w:name="_Hlk150937674"/>
      <w:r w:rsidRPr="00941D8E">
        <w:rPr>
          <w:rFonts w:ascii="Angsana New" w:hAnsi="Angsana New" w:cs="Angsana New" w:hint="cs"/>
          <w:sz w:val="52"/>
          <w:szCs w:val="52"/>
          <w:cs/>
        </w:rPr>
        <w:t>ใหม่</w:t>
      </w:r>
      <w:bookmarkEnd w:id="2"/>
      <w:r w:rsidRPr="00941D8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941D8E">
        <w:rPr>
          <w:rFonts w:ascii="Angsana New" w:hAnsi="Angsana New" w:cs="Angsana New"/>
          <w:sz w:val="52"/>
          <w:szCs w:val="52"/>
          <w:cs/>
        </w:rPr>
        <w:t>จำกัด</w:t>
      </w:r>
      <w:r w:rsidRPr="00941D8E">
        <w:rPr>
          <w:rFonts w:ascii="Angsana New" w:hAnsi="Angsana New" w:cs="Angsana New"/>
          <w:sz w:val="52"/>
          <w:szCs w:val="52"/>
        </w:rPr>
        <w:t xml:space="preserve"> </w:t>
      </w:r>
      <w:r w:rsidRPr="00941D8E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C70D9E" w14:textId="77777777" w:rsidR="00814585" w:rsidRPr="00941D8E" w:rsidRDefault="00814585" w:rsidP="00814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41D8E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A62305A" w14:textId="77777777" w:rsidR="00814585" w:rsidRPr="00941D8E" w:rsidRDefault="00814585" w:rsidP="00814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53E5D140" w14:textId="77777777" w:rsidR="00814585" w:rsidRPr="00941D8E" w:rsidRDefault="00814585" w:rsidP="00814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41D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ข้อมูลทางการเงินรวมเสมือน</w:t>
      </w:r>
    </w:p>
    <w:p w14:paraId="4DA92D3B" w14:textId="73EC65CF" w:rsidR="007B6D61" w:rsidRPr="00941D8E" w:rsidRDefault="00814585" w:rsidP="00814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41D8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941D8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941D8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941D8E">
        <w:rPr>
          <w:rFonts w:ascii="Angsana New" w:hAnsi="Angsana New" w:cs="Angsana New"/>
          <w:b w:val="0"/>
          <w:bCs w:val="0"/>
          <w:sz w:val="32"/>
          <w:szCs w:val="32"/>
        </w:rPr>
        <w:t xml:space="preserve">2566 </w:t>
      </w:r>
      <w:r w:rsidRPr="00941D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 </w:t>
      </w:r>
      <w:r w:rsidRPr="00941D8E">
        <w:rPr>
          <w:rFonts w:ascii="Angsana New" w:hAnsi="Angsana New" w:cs="Angsana New"/>
          <w:b w:val="0"/>
          <w:bCs w:val="0"/>
          <w:sz w:val="32"/>
          <w:szCs w:val="32"/>
        </w:rPr>
        <w:t>2565</w:t>
      </w:r>
      <w:r w:rsidRPr="00941D8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8C7FCD" w:rsidRPr="00941D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DCAFADB" w14:textId="12A05273" w:rsidR="007B6D61" w:rsidRPr="00941D8E" w:rsidRDefault="007B6D61" w:rsidP="007B6D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41D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สำหรับงวดหกเดือนสิ้นสุดวันที่ </w:t>
      </w:r>
      <w:r w:rsidRPr="00941D8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941D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941D8E">
        <w:rPr>
          <w:rFonts w:ascii="Angsana New" w:hAnsi="Angsana New" w:cs="Angsana New"/>
          <w:b w:val="0"/>
          <w:bCs w:val="0"/>
          <w:sz w:val="32"/>
          <w:szCs w:val="32"/>
        </w:rPr>
        <w:t xml:space="preserve">2567 </w:t>
      </w:r>
      <w:r w:rsidRPr="00941D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 </w:t>
      </w:r>
      <w:r w:rsidRPr="00941D8E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3F5CB9CE" w14:textId="77777777" w:rsidR="00814585" w:rsidRPr="00941D8E" w:rsidRDefault="00814585" w:rsidP="00814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41D8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350F145" w14:textId="77777777" w:rsidR="00814585" w:rsidRPr="00941D8E" w:rsidRDefault="00814585" w:rsidP="00814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 w:rsidRPr="00941D8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</w:t>
      </w:r>
      <w:r w:rsidRPr="00941D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ให้ความเชื่อมั่นของ</w:t>
      </w:r>
      <w:r w:rsidRPr="00941D8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44D150" w14:textId="77777777" w:rsidR="00814585" w:rsidRPr="00941D8E" w:rsidRDefault="00814585" w:rsidP="00814585">
      <w:pPr>
        <w:rPr>
          <w:cs/>
        </w:rPr>
      </w:pPr>
    </w:p>
    <w:p w14:paraId="6280441E" w14:textId="77777777" w:rsidR="00986187" w:rsidRPr="00941D8E" w:rsidRDefault="00986187" w:rsidP="00F21780">
      <w:pPr>
        <w:pStyle w:val="Heading5"/>
        <w:ind w:right="2"/>
        <w:jc w:val="thaiDistribute"/>
        <w:rPr>
          <w:rFonts w:ascii="Angsana New" w:hAnsi="Angsana New" w:cs="Angsana New"/>
          <w:sz w:val="32"/>
          <w:szCs w:val="32"/>
        </w:rPr>
      </w:pPr>
    </w:p>
    <w:p w14:paraId="6DC217C0" w14:textId="77777777" w:rsidR="007B5FAA" w:rsidRPr="00941D8E" w:rsidRDefault="007B5FAA" w:rsidP="007B5FAA"/>
    <w:p w14:paraId="4A160D52" w14:textId="77777777" w:rsidR="006D5BBC" w:rsidRPr="00941D8E" w:rsidRDefault="006D5BBC" w:rsidP="006D5BBC">
      <w:pPr>
        <w:rPr>
          <w:cs/>
        </w:rPr>
      </w:pPr>
    </w:p>
    <w:p w14:paraId="4B09E445" w14:textId="77777777" w:rsidR="006D5BBC" w:rsidRPr="00941D8E" w:rsidRDefault="006D5BBC" w:rsidP="006D5BBC">
      <w:pPr>
        <w:rPr>
          <w:cs/>
        </w:rPr>
      </w:pPr>
    </w:p>
    <w:p w14:paraId="558710F8" w14:textId="77777777" w:rsidR="006D5BBC" w:rsidRPr="00941D8E" w:rsidRDefault="006D5BBC" w:rsidP="006D5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cs/>
        </w:rPr>
      </w:pPr>
      <w:r w:rsidRPr="00941D8E">
        <w:rPr>
          <w:rFonts w:cs="Angsana New"/>
          <w:cs/>
        </w:rPr>
        <w:tab/>
      </w:r>
      <w:r w:rsidRPr="00941D8E">
        <w:rPr>
          <w:rFonts w:cs="Angsana New"/>
          <w:cs/>
        </w:rPr>
        <w:tab/>
      </w:r>
    </w:p>
    <w:p w14:paraId="39A2D522" w14:textId="77777777" w:rsidR="007B5FAA" w:rsidRPr="00941D8E" w:rsidRDefault="006D5BBC" w:rsidP="006D5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Angsana New"/>
          <w:cs/>
        </w:rPr>
        <w:sectPr w:rsidR="007B5FAA" w:rsidRPr="00941D8E" w:rsidSect="0041185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941D8E">
        <w:rPr>
          <w:rFonts w:cs="Angsana New"/>
          <w:cs/>
        </w:rPr>
        <w:tab/>
      </w:r>
    </w:p>
    <w:p w14:paraId="74FBCAE4" w14:textId="77777777" w:rsidR="00814585" w:rsidRPr="00941D8E" w:rsidRDefault="00814585" w:rsidP="00814585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ACAB71" w14:textId="1111DA99" w:rsidR="00814585" w:rsidRPr="00941D8E" w:rsidRDefault="00814585" w:rsidP="00814585">
      <w:pPr>
        <w:jc w:val="thaiDistribute"/>
        <w:rPr>
          <w:rFonts w:asciiTheme="majorBidi" w:hAnsiTheme="majorBidi" w:cstheme="majorBidi"/>
          <w:sz w:val="28"/>
        </w:rPr>
      </w:pPr>
      <w:r w:rsidRPr="00941D8E">
        <w:rPr>
          <w:rFonts w:ascii="Angsana New" w:hAnsi="Angsana New" w:cs="Angsana New"/>
          <w:b/>
          <w:bCs/>
          <w:sz w:val="32"/>
          <w:szCs w:val="32"/>
          <w:cs/>
        </w:rPr>
        <w:t>รายงานการให้ความเชื่อมั่นของผู้สอบบัญชีรับอนุญาตต่อการรวบรวมข้อมูลทางการเงินรวมเสมือน</w:t>
      </w:r>
    </w:p>
    <w:p w14:paraId="4B39BDA1" w14:textId="77777777" w:rsidR="00814585" w:rsidRPr="00941D8E" w:rsidRDefault="00814585" w:rsidP="00814585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12CB072" w14:textId="77777777" w:rsidR="00814585" w:rsidRPr="00941D8E" w:rsidRDefault="00814585" w:rsidP="00814585">
      <w:pPr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 w:rsidRPr="00941D8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</w:t>
      </w:r>
      <w:r w:rsidRPr="00941D8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ผู้ถือหุ้นและ</w:t>
      </w:r>
      <w:r w:rsidRPr="00941D8E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941D8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บริษัท ซีพี แอ็กซ์ตร้า จำกัด (มหาชน)</w:t>
      </w:r>
    </w:p>
    <w:p w14:paraId="2A79A88F" w14:textId="77777777" w:rsidR="00814585" w:rsidRPr="00941D8E" w:rsidRDefault="00814585" w:rsidP="00814585">
      <w:pPr>
        <w:spacing w:line="240" w:lineRule="auto"/>
        <w:ind w:right="29" w:firstLine="540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41D8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(เดิมชื่อ </w:t>
      </w:r>
      <w:r w:rsidRPr="00941D8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สยามแม็คโคร จำกัด (มหาชน)</w:t>
      </w:r>
      <w:r w:rsidRPr="00941D8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)</w:t>
      </w:r>
    </w:p>
    <w:p w14:paraId="184430B2" w14:textId="77777777" w:rsidR="00814585" w:rsidRPr="00941D8E" w:rsidRDefault="00814585" w:rsidP="00814585">
      <w:pPr>
        <w:rPr>
          <w:rFonts w:asciiTheme="majorBidi" w:hAnsiTheme="majorBidi" w:cstheme="majorBidi"/>
          <w:sz w:val="30"/>
          <w:szCs w:val="30"/>
        </w:rPr>
      </w:pPr>
    </w:p>
    <w:p w14:paraId="0B0CEB3B" w14:textId="1752582A" w:rsidR="00814585" w:rsidRPr="00941D8E" w:rsidRDefault="00814585" w:rsidP="006B602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41D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ข้าพเจ้าได้ปฏิบัติงานที่ให้ความเชื่อมั่นเพื่อรายงานต่อการรวบรวมข้อมูลทางการเงิน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941D8E">
        <w:rPr>
          <w:rFonts w:asciiTheme="majorBidi" w:hAnsiTheme="majorBidi" w:cstheme="majorBidi"/>
          <w:sz w:val="30"/>
          <w:szCs w:val="30"/>
          <w:cs/>
        </w:rPr>
        <w:t>เสมือนของบริษัท</w:t>
      </w:r>
      <w:r w:rsidRPr="00941D8E">
        <w:rPr>
          <w:rFonts w:asciiTheme="majorBidi" w:hAnsiTheme="majorBidi" w:cstheme="majorBidi"/>
          <w:sz w:val="30"/>
          <w:szCs w:val="30"/>
          <w:cs/>
        </w:rPr>
        <w:br/>
      </w:r>
      <w:r w:rsidRPr="00941D8E">
        <w:rPr>
          <w:rFonts w:asciiTheme="majorBidi" w:hAnsiTheme="majorBidi" w:cs="Angsana New" w:hint="cs"/>
          <w:sz w:val="30"/>
          <w:szCs w:val="30"/>
          <w:cs/>
        </w:rPr>
        <w:t>ใหม่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จำกัด (มหาชน)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</w:t>
      </w:r>
      <w:r w:rsidRPr="00941D8E">
        <w:rPr>
          <w:rFonts w:asciiTheme="majorBidi" w:hAnsiTheme="majorBidi" w:cstheme="majorBidi"/>
          <w:sz w:val="30"/>
          <w:szCs w:val="30"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(</w:t>
      </w:r>
      <w:r w:rsidRPr="00941D8E">
        <w:rPr>
          <w:rFonts w:asciiTheme="majorBidi" w:hAnsiTheme="majorBidi" w:cstheme="majorBidi"/>
          <w:sz w:val="30"/>
          <w:szCs w:val="30"/>
        </w:rPr>
        <w:t>“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กลุ่มบริษัทใหม่</w:t>
      </w:r>
      <w:r w:rsidRPr="00941D8E">
        <w:rPr>
          <w:rFonts w:asciiTheme="majorBidi" w:hAnsiTheme="majorBidi" w:cstheme="majorBidi"/>
          <w:sz w:val="30"/>
          <w:szCs w:val="30"/>
        </w:rPr>
        <w:t>”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)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ซึ่งจัดทำโดยผู้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บริหารของบริษัท ซีพี แอ็กซ์ตร้า จำกัด </w:t>
      </w:r>
      <w:r w:rsidRPr="00941D8E">
        <w:rPr>
          <w:rFonts w:asciiTheme="majorBidi" w:hAnsiTheme="majorBidi" w:cstheme="majorBidi"/>
          <w:sz w:val="30"/>
          <w:szCs w:val="30"/>
        </w:rPr>
        <w:t>(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941D8E">
        <w:rPr>
          <w:rFonts w:asciiTheme="majorBidi" w:hAnsiTheme="majorBidi" w:cstheme="majorBidi"/>
          <w:sz w:val="30"/>
          <w:szCs w:val="30"/>
        </w:rPr>
        <w:t>)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เสมือนนี้ประกอบด้วย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งบฐานะการเงินรวมเสมือน ณ วันที่ </w:t>
      </w:r>
      <w:r w:rsidRPr="00941D8E">
        <w:rPr>
          <w:rFonts w:asciiTheme="majorBidi" w:hAnsiTheme="majorBidi" w:cstheme="majorBidi"/>
          <w:sz w:val="30"/>
          <w:szCs w:val="30"/>
        </w:rPr>
        <w:t xml:space="preserve">31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41D8E">
        <w:rPr>
          <w:rFonts w:asciiTheme="majorBidi" w:hAnsiTheme="majorBidi" w:cstheme="majorBidi"/>
          <w:sz w:val="30"/>
          <w:szCs w:val="30"/>
        </w:rPr>
        <w:t>2566</w:t>
      </w:r>
      <w:r w:rsidR="00A25DB6" w:rsidRPr="00941D8E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A25DB6" w:rsidRPr="00941D8E">
        <w:rPr>
          <w:rFonts w:asciiTheme="majorBidi" w:hAnsiTheme="majorBidi" w:cstheme="majorBidi" w:hint="cs"/>
          <w:sz w:val="30"/>
          <w:szCs w:val="30"/>
        </w:rPr>
        <w:t>2565</w:t>
      </w:r>
      <w:r w:rsidR="00D52D9B" w:rsidRPr="00941D8E">
        <w:rPr>
          <w:rFonts w:asciiTheme="majorBidi" w:hAnsiTheme="majorBidi" w:cstheme="majorBidi"/>
          <w:sz w:val="30"/>
          <w:szCs w:val="30"/>
        </w:rPr>
        <w:t xml:space="preserve"> </w:t>
      </w:r>
      <w:r w:rsidR="00D52D9B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="00D52D9B" w:rsidRPr="00941D8E">
        <w:rPr>
          <w:rFonts w:asciiTheme="majorBidi" w:hAnsiTheme="majorBidi" w:cstheme="majorBidi"/>
          <w:sz w:val="30"/>
          <w:szCs w:val="30"/>
        </w:rPr>
        <w:t xml:space="preserve">30 </w:t>
      </w:r>
      <w:r w:rsidR="00D52D9B" w:rsidRPr="00941D8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52D9B" w:rsidRPr="00941D8E">
        <w:rPr>
          <w:rFonts w:asciiTheme="majorBidi" w:hAnsiTheme="majorBidi" w:cstheme="majorBidi"/>
          <w:sz w:val="30"/>
          <w:szCs w:val="30"/>
        </w:rPr>
        <w:t xml:space="preserve">2567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งบกำไรขาดทุนรวมเสมือนสำหรับปีสิ้นสุด</w:t>
      </w:r>
      <w:r w:rsidR="00757BA2" w:rsidRPr="00941D8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757BA2" w:rsidRPr="00941D8E">
        <w:rPr>
          <w:rFonts w:asciiTheme="majorBidi" w:hAnsiTheme="majorBidi" w:cstheme="majorBidi"/>
          <w:sz w:val="30"/>
          <w:szCs w:val="30"/>
        </w:rPr>
        <w:t xml:space="preserve"> 31 </w:t>
      </w:r>
      <w:r w:rsidR="00757BA2" w:rsidRPr="00941D8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57BA2" w:rsidRPr="00941D8E">
        <w:rPr>
          <w:rFonts w:asciiTheme="majorBidi" w:hAnsiTheme="majorBidi" w:cstheme="majorBidi"/>
          <w:sz w:val="30"/>
          <w:szCs w:val="30"/>
        </w:rPr>
        <w:t xml:space="preserve">2566 </w:t>
      </w:r>
      <w:r w:rsidR="00757BA2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57BA2" w:rsidRPr="00941D8E">
        <w:rPr>
          <w:rFonts w:asciiTheme="majorBidi" w:hAnsiTheme="majorBidi" w:cstheme="majorBidi"/>
          <w:sz w:val="30"/>
          <w:szCs w:val="30"/>
        </w:rPr>
        <w:t xml:space="preserve">2565 </w:t>
      </w:r>
      <w:r w:rsidR="00757BA2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และสำหรับงวดหกเดือนสิ้นสุดวันที่ </w:t>
      </w:r>
      <w:r w:rsidR="00757BA2" w:rsidRPr="00941D8E">
        <w:rPr>
          <w:rFonts w:asciiTheme="majorBidi" w:hAnsiTheme="majorBidi" w:cstheme="majorBidi"/>
          <w:sz w:val="30"/>
          <w:szCs w:val="30"/>
        </w:rPr>
        <w:t xml:space="preserve">30 </w:t>
      </w:r>
      <w:r w:rsidR="00757BA2" w:rsidRPr="00941D8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57BA2" w:rsidRPr="00941D8E">
        <w:rPr>
          <w:rFonts w:asciiTheme="majorBidi" w:hAnsiTheme="majorBidi" w:cstheme="majorBidi"/>
          <w:sz w:val="30"/>
          <w:szCs w:val="30"/>
        </w:rPr>
        <w:t xml:space="preserve">2567 </w:t>
      </w:r>
      <w:r w:rsidR="00757BA2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57BA2" w:rsidRPr="00941D8E">
        <w:rPr>
          <w:rFonts w:asciiTheme="majorBidi" w:hAnsiTheme="majorBidi" w:cstheme="majorBidi"/>
          <w:sz w:val="30"/>
          <w:szCs w:val="30"/>
        </w:rPr>
        <w:t>2566</w:t>
      </w:r>
      <w:r w:rsidR="002221DA" w:rsidRPr="00941D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/>
          <w:sz w:val="30"/>
          <w:szCs w:val="30"/>
          <w:cs/>
        </w:rPr>
        <w:t>และหมายเหตุประกอบข้อมูลทางการเงิน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941D8E">
        <w:rPr>
          <w:rFonts w:asciiTheme="majorBidi" w:hAnsiTheme="majorBidi" w:cstheme="majorBidi"/>
          <w:sz w:val="30"/>
          <w:szCs w:val="30"/>
          <w:cs/>
        </w:rPr>
        <w:t>เสมือนที่เกี่ยวข้อง</w:t>
      </w:r>
      <w:r w:rsidR="00DD0501" w:rsidRPr="00941D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/>
          <w:sz w:val="30"/>
          <w:szCs w:val="30"/>
          <w:cs/>
        </w:rPr>
        <w:t>โดยหลักเกณฑ์</w:t>
      </w:r>
      <w:r w:rsidRPr="00941D8E" w:rsidDel="008D7C17">
        <w:rPr>
          <w:rFonts w:asciiTheme="majorBidi" w:hAnsiTheme="majorBidi" w:cstheme="majorBidi" w:hint="cs"/>
          <w:sz w:val="30"/>
          <w:szCs w:val="30"/>
          <w:cs/>
        </w:rPr>
        <w:t>และข้อสมมติฐาน</w:t>
      </w:r>
      <w:r w:rsidRPr="00941D8E">
        <w:rPr>
          <w:rFonts w:asciiTheme="majorBidi" w:hAnsiTheme="majorBidi" w:cstheme="majorBidi"/>
          <w:sz w:val="30"/>
          <w:szCs w:val="30"/>
          <w:cs/>
        </w:rPr>
        <w:t>ที่ผู้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941D8E">
        <w:rPr>
          <w:rFonts w:asciiTheme="majorBidi" w:hAnsiTheme="majorBidi" w:cstheme="majorBidi"/>
          <w:sz w:val="30"/>
          <w:szCs w:val="30"/>
          <w:cs/>
        </w:rPr>
        <w:t>ใช้เพื่อรวบรวมข้อมูลทางการเงิน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941D8E">
        <w:rPr>
          <w:rFonts w:asciiTheme="majorBidi" w:hAnsiTheme="majorBidi" w:cstheme="majorBidi"/>
          <w:sz w:val="30"/>
          <w:szCs w:val="30"/>
          <w:cs/>
        </w:rPr>
        <w:t>เสมือนเป็นไปตาม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หลักเกณฑ์</w:t>
      </w:r>
      <w:r w:rsidRPr="00941D8E">
        <w:rPr>
          <w:rFonts w:asciiTheme="majorBidi" w:hAnsiTheme="majorBidi" w:cstheme="majorBidi"/>
          <w:sz w:val="30"/>
          <w:szCs w:val="30"/>
          <w:cs/>
        </w:rPr>
        <w:t>ที่ได้อธิบายไว้ในหมายเหตุประกอบข้อมูลทางการเงิน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941D8E">
        <w:rPr>
          <w:rFonts w:asciiTheme="majorBidi" w:hAnsiTheme="majorBidi" w:cstheme="majorBidi"/>
          <w:sz w:val="30"/>
          <w:szCs w:val="30"/>
          <w:cs/>
        </w:rPr>
        <w:t>เสมือน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ข้อ </w:t>
      </w:r>
      <w:r w:rsidRPr="00941D8E">
        <w:rPr>
          <w:rFonts w:asciiTheme="majorBidi" w:hAnsiTheme="majorBidi" w:cs="Angsana New"/>
          <w:sz w:val="30"/>
          <w:szCs w:val="30"/>
        </w:rPr>
        <w:t xml:space="preserve">2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Pr="00941D8E">
        <w:rPr>
          <w:rFonts w:asciiTheme="majorBidi" w:hAnsiTheme="majorBidi" w:cs="Angsana New"/>
          <w:sz w:val="30"/>
          <w:szCs w:val="30"/>
        </w:rPr>
        <w:t>3</w:t>
      </w:r>
    </w:p>
    <w:p w14:paraId="09A8E801" w14:textId="77777777" w:rsidR="00814585" w:rsidRPr="00941D8E" w:rsidRDefault="00814585" w:rsidP="00814585">
      <w:pPr>
        <w:rPr>
          <w:rFonts w:asciiTheme="majorBidi" w:hAnsiTheme="majorBidi" w:cstheme="majorBidi"/>
          <w:sz w:val="30"/>
          <w:szCs w:val="30"/>
        </w:rPr>
      </w:pPr>
    </w:p>
    <w:p w14:paraId="2FD9149E" w14:textId="5A135E0A" w:rsidR="00814585" w:rsidRPr="00941D8E" w:rsidRDefault="00814585" w:rsidP="00F905E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1D8E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ข้อมูลทางการเงินรวมเสมือนนี้รวบรวมขึ้นโดยผู้บริหาร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เพื่อแสดงผลกระทบของเหตุการณ์หรือรายการที่กล่าวไว้ใน</w:t>
      </w:r>
      <w:r w:rsidR="00114ADC" w:rsidRPr="00941D8E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หมายเหตุประกอบข้อมูลทางการเงินรวมเสมือนข้อ</w:t>
      </w:r>
      <w:r w:rsidR="00CF062E" w:rsidRPr="00941D8E">
        <w:rPr>
          <w:rFonts w:asciiTheme="majorBidi" w:hAnsiTheme="majorBidi" w:cstheme="majorBidi"/>
          <w:sz w:val="30"/>
          <w:szCs w:val="30"/>
        </w:rPr>
        <w:t xml:space="preserve"> 2 </w:t>
      </w:r>
      <w:r w:rsidR="00CF062E" w:rsidRPr="00941D8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/>
          <w:sz w:val="30"/>
          <w:szCs w:val="30"/>
        </w:rPr>
        <w:t xml:space="preserve">3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ที่มีต่อ</w:t>
      </w:r>
      <w:r w:rsidR="002221DA" w:rsidRPr="00941D8E">
        <w:rPr>
          <w:rFonts w:asciiTheme="majorBidi" w:hAnsiTheme="majorBidi" w:cstheme="majorBidi" w:hint="cs"/>
          <w:sz w:val="30"/>
          <w:szCs w:val="30"/>
          <w:cs/>
        </w:rPr>
        <w:t xml:space="preserve">ฐานะการเงินรวมเสมือนของกลุ่มบริษัทใหม่ ณ วันที่ </w:t>
      </w:r>
      <w:r w:rsidR="002221DA" w:rsidRPr="00941D8E">
        <w:rPr>
          <w:rFonts w:asciiTheme="majorBidi" w:hAnsiTheme="majorBidi" w:cstheme="majorBidi"/>
          <w:sz w:val="30"/>
          <w:szCs w:val="30"/>
        </w:rPr>
        <w:t>31</w:t>
      </w:r>
      <w:r w:rsidR="002221DA" w:rsidRPr="00941D8E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2221DA" w:rsidRPr="00941D8E">
        <w:rPr>
          <w:rFonts w:asciiTheme="majorBidi" w:hAnsiTheme="majorBidi" w:cstheme="majorBidi"/>
          <w:sz w:val="30"/>
          <w:szCs w:val="30"/>
        </w:rPr>
        <w:t>2566</w:t>
      </w:r>
      <w:r w:rsidR="002221DA" w:rsidRPr="00941D8E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221DA" w:rsidRPr="00941D8E">
        <w:rPr>
          <w:rFonts w:asciiTheme="majorBidi" w:hAnsiTheme="majorBidi" w:cstheme="majorBidi"/>
          <w:sz w:val="30"/>
          <w:szCs w:val="30"/>
        </w:rPr>
        <w:t xml:space="preserve">2565 </w:t>
      </w:r>
      <w:r w:rsidR="004C4603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="004C4603" w:rsidRPr="00941D8E">
        <w:rPr>
          <w:rFonts w:asciiTheme="majorBidi" w:hAnsiTheme="majorBidi" w:cstheme="majorBidi"/>
          <w:sz w:val="30"/>
          <w:szCs w:val="30"/>
        </w:rPr>
        <w:t xml:space="preserve">30 </w:t>
      </w:r>
      <w:r w:rsidR="004C4603" w:rsidRPr="00941D8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C4603" w:rsidRPr="00941D8E">
        <w:rPr>
          <w:rFonts w:asciiTheme="majorBidi" w:hAnsiTheme="majorBidi" w:cstheme="majorBidi"/>
          <w:sz w:val="30"/>
          <w:szCs w:val="30"/>
        </w:rPr>
        <w:t xml:space="preserve">2567 </w:t>
      </w:r>
      <w:r w:rsidR="002221DA" w:rsidRPr="00941D8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ผลการดำเนินงานรวมเสมือนสำหรับปีสิ้นสุด</w:t>
      </w:r>
      <w:r w:rsidR="004C4603" w:rsidRPr="00941D8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4C4603" w:rsidRPr="00941D8E">
        <w:rPr>
          <w:rFonts w:asciiTheme="majorBidi" w:hAnsiTheme="majorBidi" w:cstheme="majorBidi"/>
          <w:sz w:val="30"/>
          <w:szCs w:val="30"/>
        </w:rPr>
        <w:t xml:space="preserve"> 31 </w:t>
      </w:r>
      <w:r w:rsidR="004C4603" w:rsidRPr="00941D8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C4603" w:rsidRPr="00941D8E">
        <w:rPr>
          <w:rFonts w:asciiTheme="majorBidi" w:hAnsiTheme="majorBidi" w:cstheme="majorBidi"/>
          <w:sz w:val="30"/>
          <w:szCs w:val="30"/>
        </w:rPr>
        <w:t xml:space="preserve">2566 </w:t>
      </w:r>
      <w:r w:rsidR="004C4603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C4603" w:rsidRPr="00941D8E">
        <w:rPr>
          <w:rFonts w:asciiTheme="majorBidi" w:hAnsiTheme="majorBidi" w:cstheme="majorBidi"/>
          <w:sz w:val="30"/>
          <w:szCs w:val="30"/>
        </w:rPr>
        <w:t xml:space="preserve">2565 </w:t>
      </w:r>
      <w:r w:rsidR="004C4603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และสำหรับงวดหกเดือนสิ้นสุดวันที่ </w:t>
      </w:r>
      <w:r w:rsidR="004C4603" w:rsidRPr="00941D8E">
        <w:rPr>
          <w:rFonts w:asciiTheme="majorBidi" w:hAnsiTheme="majorBidi" w:cstheme="majorBidi"/>
          <w:sz w:val="30"/>
          <w:szCs w:val="30"/>
        </w:rPr>
        <w:t xml:space="preserve">30 </w:t>
      </w:r>
      <w:r w:rsidR="004C4603" w:rsidRPr="00941D8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C4603" w:rsidRPr="00941D8E">
        <w:rPr>
          <w:rFonts w:asciiTheme="majorBidi" w:hAnsiTheme="majorBidi" w:cstheme="majorBidi"/>
          <w:sz w:val="30"/>
          <w:szCs w:val="30"/>
        </w:rPr>
        <w:t xml:space="preserve">2567 </w:t>
      </w:r>
      <w:r w:rsidR="004C4603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C4603" w:rsidRPr="00941D8E">
        <w:rPr>
          <w:rFonts w:asciiTheme="majorBidi" w:hAnsiTheme="majorBidi" w:cstheme="majorBidi"/>
          <w:sz w:val="30"/>
          <w:szCs w:val="30"/>
        </w:rPr>
        <w:t>2566</w:t>
      </w:r>
      <w:r w:rsidRPr="00941D8E">
        <w:rPr>
          <w:rFonts w:asciiTheme="majorBidi" w:hAnsiTheme="majorBidi" w:cstheme="majorBidi"/>
          <w:sz w:val="30"/>
          <w:szCs w:val="30"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เสมือนว่าเหตุการณ์</w:t>
      </w:r>
      <w:r w:rsidR="00C82DA0" w:rsidRPr="00941D8E">
        <w:rPr>
          <w:rFonts w:asciiTheme="majorBidi" w:hAnsiTheme="majorBidi" w:cstheme="majorBidi" w:hint="cs"/>
          <w:sz w:val="30"/>
          <w:szCs w:val="30"/>
          <w:cs/>
        </w:rPr>
        <w:t>หรือรายการ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ได้เกิดขึ้นตั้งแต่วันที่</w:t>
      </w:r>
      <w:r w:rsidR="00F905E8" w:rsidRPr="00941D8E">
        <w:rPr>
          <w:rFonts w:asciiTheme="majorBidi" w:hAnsiTheme="majorBidi" w:cstheme="majorBidi"/>
          <w:sz w:val="30"/>
          <w:szCs w:val="30"/>
        </w:rPr>
        <w:t xml:space="preserve"> </w:t>
      </w:r>
      <w:r w:rsidRPr="00941D8E">
        <w:rPr>
          <w:rFonts w:asciiTheme="majorBidi" w:hAnsiTheme="majorBidi" w:cstheme="majorBidi"/>
          <w:sz w:val="30"/>
          <w:szCs w:val="30"/>
        </w:rPr>
        <w:t xml:space="preserve">1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941D8E">
        <w:rPr>
          <w:rFonts w:asciiTheme="majorBidi" w:hAnsiTheme="majorBidi" w:cstheme="majorBidi"/>
          <w:sz w:val="30"/>
          <w:szCs w:val="30"/>
        </w:rPr>
        <w:t>2565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ผู้บริหารได้คัดลอกข้อมูลเกี่ยวกับฐาน</w:t>
      </w:r>
      <w:r w:rsidR="002221DA" w:rsidRPr="00941D8E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2221DA" w:rsidRPr="00941D8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ผลการดำเนินงานของบริษัท</w:t>
      </w:r>
      <w:r w:rsidR="00114ADC" w:rsidRPr="00941D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ซีพี แอ็กซ์ตร้า จำกัด </w:t>
      </w:r>
      <w:r w:rsidRPr="00941D8E">
        <w:rPr>
          <w:rFonts w:asciiTheme="majorBidi" w:hAnsiTheme="majorBidi" w:cstheme="majorBidi"/>
          <w:sz w:val="30"/>
          <w:szCs w:val="30"/>
        </w:rPr>
        <w:t>(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941D8E">
        <w:rPr>
          <w:rFonts w:asciiTheme="majorBidi" w:hAnsiTheme="majorBidi" w:cstheme="majorBidi"/>
          <w:sz w:val="30"/>
          <w:szCs w:val="30"/>
        </w:rPr>
        <w:t>)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</w:t>
      </w:r>
      <w:r w:rsidRPr="00941D8E">
        <w:rPr>
          <w:rFonts w:asciiTheme="majorBidi" w:hAnsiTheme="majorBidi" w:cstheme="majorBidi"/>
          <w:sz w:val="30"/>
          <w:szCs w:val="30"/>
        </w:rPr>
        <w:t>(“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41D8E">
        <w:rPr>
          <w:rFonts w:asciiTheme="majorBidi" w:hAnsiTheme="majorBidi" w:cstheme="majorBidi"/>
          <w:sz w:val="30"/>
          <w:szCs w:val="30"/>
        </w:rPr>
        <w:t xml:space="preserve">”)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ที่รวมอยู่ในข้อมูลทางการเงินรวมเสมือนจาก</w:t>
      </w:r>
      <w:r w:rsidR="00DD0501" w:rsidRPr="00941D8E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งบการเงินรวมของกลุ่มบริษัท สำหรับปีสิ้นสุดวันที่ </w:t>
      </w:r>
      <w:r w:rsidRPr="00941D8E">
        <w:rPr>
          <w:rFonts w:asciiTheme="majorBidi" w:hAnsiTheme="majorBidi" w:cstheme="majorBidi"/>
          <w:sz w:val="30"/>
          <w:szCs w:val="30"/>
        </w:rPr>
        <w:t xml:space="preserve">31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41D8E">
        <w:rPr>
          <w:rFonts w:asciiTheme="majorBidi" w:hAnsiTheme="majorBidi" w:cstheme="majorBidi"/>
          <w:sz w:val="30"/>
          <w:szCs w:val="30"/>
        </w:rPr>
        <w:t xml:space="preserve">2566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41D8E">
        <w:rPr>
          <w:rFonts w:asciiTheme="majorBidi" w:hAnsiTheme="majorBidi" w:cstheme="majorBidi"/>
          <w:sz w:val="30"/>
          <w:szCs w:val="30"/>
        </w:rPr>
        <w:t>2565</w:t>
      </w:r>
      <w:r w:rsidR="00A92C20" w:rsidRPr="00941D8E">
        <w:rPr>
          <w:rFonts w:asciiTheme="majorBidi" w:hAnsiTheme="majorBidi" w:cstheme="majorBidi"/>
          <w:sz w:val="30"/>
          <w:szCs w:val="30"/>
        </w:rPr>
        <w:t xml:space="preserve"> </w:t>
      </w:r>
      <w:r w:rsidR="00A92C20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และสำหรับงวดหกเดือนสิ้นสุดวันที่ </w:t>
      </w:r>
      <w:r w:rsidR="00DD0501" w:rsidRPr="00941D8E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="00A92C20" w:rsidRPr="00941D8E">
        <w:rPr>
          <w:rFonts w:asciiTheme="majorBidi" w:hAnsiTheme="majorBidi" w:cstheme="majorBidi"/>
          <w:sz w:val="30"/>
          <w:szCs w:val="30"/>
        </w:rPr>
        <w:t xml:space="preserve">30 </w:t>
      </w:r>
      <w:r w:rsidR="00A92C20" w:rsidRPr="00941D8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92C20" w:rsidRPr="00941D8E">
        <w:rPr>
          <w:rFonts w:asciiTheme="majorBidi" w:hAnsiTheme="majorBidi" w:cstheme="majorBidi"/>
          <w:sz w:val="30"/>
          <w:szCs w:val="30"/>
        </w:rPr>
        <w:t xml:space="preserve">2567 </w:t>
      </w:r>
      <w:r w:rsidR="00A92C20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92C20" w:rsidRPr="00941D8E">
        <w:rPr>
          <w:rFonts w:asciiTheme="majorBidi" w:hAnsiTheme="majorBidi" w:cstheme="majorBidi"/>
          <w:sz w:val="30"/>
          <w:szCs w:val="30"/>
        </w:rPr>
        <w:t>2566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ดังรายละเอียดที่ได้อธิบายไว้ในหมายเหตุประกอบข้อมูลทางการเงินรวมเสมือนข้อ</w:t>
      </w:r>
      <w:r w:rsidRPr="00941D8E">
        <w:rPr>
          <w:rFonts w:asciiTheme="majorBidi" w:hAnsiTheme="majorBidi" w:cstheme="majorBidi"/>
          <w:sz w:val="30"/>
          <w:szCs w:val="30"/>
        </w:rPr>
        <w:t xml:space="preserve"> 2.5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/>
          <w:sz w:val="30"/>
          <w:szCs w:val="30"/>
          <w:cs/>
        </w:rPr>
        <w:t>ซึ่งรายงานการตรวจสอบ</w:t>
      </w:r>
      <w:r w:rsidR="001A5ED7" w:rsidRPr="00941D8E">
        <w:rPr>
          <w:rFonts w:asciiTheme="majorBidi" w:hAnsiTheme="majorBidi" w:cs="Angsana New" w:hint="cs"/>
          <w:sz w:val="30"/>
          <w:szCs w:val="30"/>
          <w:cs/>
        </w:rPr>
        <w:t>และการ</w:t>
      </w:r>
      <w:r w:rsidR="001A5ED7" w:rsidRPr="00941D8E">
        <w:rPr>
          <w:rFonts w:asciiTheme="majorBidi" w:hAnsiTheme="majorBidi" w:cs="Angsana New"/>
          <w:sz w:val="30"/>
          <w:szCs w:val="30"/>
          <w:cs/>
        </w:rPr>
        <w:t>สอบทาน</w:t>
      </w:r>
      <w:r w:rsidRPr="00941D8E">
        <w:rPr>
          <w:rFonts w:asciiTheme="majorBidi" w:hAnsiTheme="majorBidi" w:cstheme="majorBidi"/>
          <w:sz w:val="30"/>
          <w:szCs w:val="30"/>
          <w:cs/>
        </w:rPr>
        <w:t>ได้เผยแพร่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ต่อสาธารณชนแล้ว</w:t>
      </w:r>
    </w:p>
    <w:p w14:paraId="07B5B5DB" w14:textId="77777777" w:rsidR="00D27EFA" w:rsidRPr="00941D8E" w:rsidRDefault="00D27EFA" w:rsidP="00E9073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10E3B65" w14:textId="77777777" w:rsidR="00D27EFA" w:rsidRPr="00941D8E" w:rsidRDefault="00D27EFA" w:rsidP="00E9073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A096B4D" w14:textId="77777777" w:rsidR="00D27EFA" w:rsidRPr="00941D8E" w:rsidRDefault="00D27EFA" w:rsidP="00E9073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D27EFA" w:rsidRPr="00941D8E" w:rsidSect="00E90738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2455E1D4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41D8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ความรับผิดชอบของผู้บริหารต่อข้อมูลทางการเงินรวมเสมือน</w:t>
      </w:r>
    </w:p>
    <w:p w14:paraId="0DC5417C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36DDFC0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41D8E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ผู้บริหารเป็นผู้รับผิดชอบในการรวบรวมข้อมูลทางการเงินรวมเสมือนตามหลักเกณฑ์</w:t>
      </w:r>
      <w:r w:rsidRPr="00941D8E" w:rsidDel="003F1808">
        <w:rPr>
          <w:rFonts w:asciiTheme="majorBidi" w:hAnsiTheme="majorBidi" w:cstheme="majorBidi" w:hint="cs"/>
          <w:sz w:val="30"/>
          <w:szCs w:val="30"/>
          <w:cs/>
        </w:rPr>
        <w:t>และข้อสมมติฐาน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ที่ได้อธิบายไว้ในหมายเหตุประกอบข้อมูลทางการเงินรวมเสมือนข้อ </w:t>
      </w:r>
      <w:r w:rsidRPr="00941D8E">
        <w:rPr>
          <w:rFonts w:asciiTheme="majorBidi" w:hAnsiTheme="majorBidi" w:cstheme="majorBidi"/>
          <w:sz w:val="30"/>
          <w:szCs w:val="30"/>
        </w:rPr>
        <w:t>2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41D8E">
        <w:rPr>
          <w:rFonts w:asciiTheme="majorBidi" w:hAnsiTheme="majorBidi" w:cstheme="majorBidi"/>
          <w:sz w:val="30"/>
          <w:szCs w:val="30"/>
        </w:rPr>
        <w:t>3</w:t>
      </w:r>
    </w:p>
    <w:p w14:paraId="5ECAEB9C" w14:textId="01ED3008" w:rsidR="00037E4B" w:rsidRPr="00941D8E" w:rsidRDefault="00037E4B" w:rsidP="001A419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137DFB" w14:textId="258F9497" w:rsidR="00814585" w:rsidRPr="00941D8E" w:rsidRDefault="00814585" w:rsidP="0081458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41D8E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ความเป็นอิสระและการ</w:t>
      </w:r>
      <w:r w:rsidR="00947C48" w:rsidRPr="00941D8E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บริหาร</w:t>
      </w:r>
      <w:r w:rsidRPr="00941D8E">
        <w:rPr>
          <w:rFonts w:asciiTheme="majorBidi" w:hAnsiTheme="majorBidi" w:cstheme="majorBidi" w:hint="cs"/>
          <w:i/>
          <w:iCs/>
          <w:sz w:val="30"/>
          <w:szCs w:val="30"/>
          <w:cs/>
        </w:rPr>
        <w:t>คุณภาพ</w:t>
      </w:r>
    </w:p>
    <w:p w14:paraId="59D4F3B8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B100337" w14:textId="3C98636B" w:rsidR="00947C48" w:rsidRPr="00941D8E" w:rsidRDefault="00947C48" w:rsidP="007E43A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41D8E">
        <w:rPr>
          <w:rFonts w:asciiTheme="majorBidi" w:hAnsiTheme="majorBidi" w:cstheme="majorBidi" w:hint="cs"/>
          <w:sz w:val="30"/>
          <w:szCs w:val="30"/>
          <w:cs/>
        </w:rPr>
        <w:t>ข้าพเจ้าปฏิบัติตามข้อกำหนดด้านจรรยาบรรณเกี่ยวกับความเป็นอิสระ</w:t>
      </w:r>
      <w:r w:rsidRPr="00941D8E">
        <w:rPr>
          <w:rFonts w:asciiTheme="majorBidi" w:hAnsiTheme="majorBidi" w:cstheme="majorBidi"/>
          <w:sz w:val="30"/>
          <w:szCs w:val="30"/>
          <w:cs/>
        </w:rPr>
        <w:t>ตาม</w:t>
      </w:r>
      <w:r w:rsidRPr="00941D8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941D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41D8E">
        <w:rPr>
          <w:rFonts w:asciiTheme="majorBidi" w:hAnsiTheme="majorBidi" w:cstheme="majorBidi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Pr="00941D8E">
        <w:rPr>
          <w:rFonts w:asciiTheme="majorBidi" w:hAnsiTheme="majorBidi" w:cstheme="majorBidi"/>
          <w:sz w:val="30"/>
          <w:szCs w:val="30"/>
        </w:rPr>
        <w:t xml:space="preserve"> </w:t>
      </w:r>
      <w:r w:rsidRPr="00941D8E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941D8E">
        <w:rPr>
          <w:rFonts w:asciiTheme="majorBidi" w:hAnsiTheme="majorBidi" w:cstheme="majorBidi"/>
          <w:sz w:val="30"/>
          <w:szCs w:val="30"/>
        </w:rPr>
        <w:t xml:space="preserve"> (</w:t>
      </w:r>
      <w:r w:rsidRPr="00941D8E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184420" w:rsidRPr="00941D8E">
        <w:rPr>
          <w:rFonts w:asciiTheme="majorBidi" w:hAnsiTheme="majorBidi" w:cstheme="majorBidi"/>
          <w:sz w:val="30"/>
          <w:szCs w:val="30"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และข้อกำหนดด้านจรรยาบรรณอื่น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ซึ่งใช้เป็นหลักเกณฑ์พื้นฐานสำหรับความซื่อสัตย์สุจริต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ความเที่ยงธรรม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ความรู้ความสามารถทางวิชาชีพและความระมัดระวังรอบคอบ</w:t>
      </w:r>
      <w:r w:rsidR="00184420" w:rsidRPr="00941D8E">
        <w:rPr>
          <w:rFonts w:asciiTheme="majorBidi" w:hAnsiTheme="majorBidi" w:cstheme="majorBidi"/>
          <w:sz w:val="30"/>
          <w:szCs w:val="30"/>
        </w:rPr>
        <w:br/>
      </w:r>
      <w:r w:rsidRPr="00941D8E">
        <w:rPr>
          <w:rFonts w:asciiTheme="majorBidi" w:hAnsiTheme="majorBidi" w:cstheme="majorBidi" w:hint="cs"/>
          <w:sz w:val="30"/>
          <w:szCs w:val="30"/>
          <w:cs/>
        </w:rPr>
        <w:t>การรักษาความลับ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และพฤติกรรมทางวิชาชีพ</w:t>
      </w:r>
    </w:p>
    <w:p w14:paraId="6477809A" w14:textId="77777777" w:rsidR="007E43AD" w:rsidRPr="00941D8E" w:rsidRDefault="007E43AD" w:rsidP="007E43AD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A154F8" w14:textId="38B94247" w:rsidR="005E5EB0" w:rsidRPr="00941D8E" w:rsidRDefault="005E5EB0" w:rsidP="007E43A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41D8E">
        <w:rPr>
          <w:rFonts w:asciiTheme="majorBidi" w:hAnsiTheme="majorBidi" w:cstheme="majorBidi"/>
          <w:sz w:val="30"/>
          <w:szCs w:val="30"/>
          <w:cs/>
        </w:rPr>
        <w:t xml:space="preserve">สำนักงานของข้าพเจ้าปฏิบัติตามมาตรฐานการบริหารคุณภาพ ฉบับที่ </w:t>
      </w:r>
      <w:r w:rsidR="00A30667" w:rsidRPr="00941D8E">
        <w:rPr>
          <w:rFonts w:asciiTheme="majorBidi" w:hAnsiTheme="majorBidi" w:cstheme="majorBidi"/>
          <w:sz w:val="30"/>
          <w:szCs w:val="30"/>
        </w:rPr>
        <w:t>1</w:t>
      </w:r>
      <w:r w:rsidRPr="00941D8E">
        <w:rPr>
          <w:rFonts w:asciiTheme="majorBidi" w:hAnsiTheme="majorBidi" w:cstheme="majorBidi"/>
          <w:sz w:val="30"/>
          <w:szCs w:val="30"/>
          <w:cs/>
        </w:rPr>
        <w:t xml:space="preserve"> ซึ่งกำหนดให้สำนักงานออกแบบ นำไปปฏิบัติ และดำเนินการระบบการบริหารคุณภาพ ซึ่งรวมถึงนโยบายหรือวิธีปฏิบัติเกี่ยวกับการปฏิบัติตามข้อกำหนด</w:t>
      </w:r>
      <w:r w:rsidR="00DD0501" w:rsidRPr="00941D8E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</w:t>
      </w:r>
      <w:r w:rsidRPr="00941D8E">
        <w:rPr>
          <w:rFonts w:asciiTheme="majorBidi" w:hAnsiTheme="majorBidi" w:cstheme="majorBidi"/>
          <w:sz w:val="30"/>
          <w:szCs w:val="30"/>
          <w:cs/>
        </w:rPr>
        <w:t>ด้านจรรยาบรรณ มาตรฐานทางวิชาชีพ และข้อกำหนดทางกฎหมายและข้อบังคับที่เกี่ยวข้อง</w:t>
      </w:r>
    </w:p>
    <w:p w14:paraId="34C6C70D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48CF1490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941D8E">
        <w:rPr>
          <w:rFonts w:asciiTheme="majorBidi" w:hAnsiTheme="majorBidi" w:cs="Angsana New" w:hint="cs"/>
          <w:i/>
          <w:iCs/>
          <w:sz w:val="30"/>
          <w:szCs w:val="30"/>
          <w:cs/>
        </w:rPr>
        <w:t>ความรับผิดชอบของผู้สอบบัญชี</w:t>
      </w:r>
    </w:p>
    <w:p w14:paraId="4B54C628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0E42D150" w14:textId="17F47C55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ข้าพเจ้าเป็นผู้รับผิดชอบในการแสดงความเห็นต่อการรวบรวมข้อมูลทางการเงินรวมเสมือนซึ่งจัดทำโดยผู้บริหาร</w:t>
      </w:r>
      <w:r w:rsidR="00DD0501" w:rsidRPr="00941D8E">
        <w:rPr>
          <w:rFonts w:asciiTheme="majorBidi" w:hAnsiTheme="majorBidi" w:cs="Angsana New" w:hint="cs"/>
          <w:sz w:val="30"/>
          <w:szCs w:val="30"/>
          <w:cs/>
        </w:rPr>
        <w:t xml:space="preserve">                   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ตามหลักเกณฑ์ที่ได้กล่าวไว้ในหมายเหตุประกอบข้อมูลทางการเงินรวมเสมือนข้อที่ </w:t>
      </w:r>
      <w:r w:rsidRPr="00941D8E">
        <w:rPr>
          <w:rFonts w:asciiTheme="majorBidi" w:hAnsiTheme="majorBidi" w:cs="Angsana New"/>
          <w:sz w:val="30"/>
          <w:szCs w:val="30"/>
        </w:rPr>
        <w:t xml:space="preserve">2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Pr="00941D8E">
        <w:rPr>
          <w:rFonts w:asciiTheme="majorBidi" w:hAnsiTheme="majorBidi" w:cs="Angsana New"/>
          <w:sz w:val="30"/>
          <w:szCs w:val="30"/>
        </w:rPr>
        <w:t>3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 ในสาระสำคัญ</w:t>
      </w:r>
    </w:p>
    <w:p w14:paraId="3464A94E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14BFD481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ข้าพเจ้าได้ปฏิบัติงานตามมาตรฐานงานที่ให้ความเชื่อมั่น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รหัส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/>
          <w:sz w:val="30"/>
          <w:szCs w:val="30"/>
        </w:rPr>
        <w:t>3420</w:t>
      </w:r>
      <w:r w:rsidRPr="00941D8E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i/>
          <w:iCs/>
          <w:sz w:val="30"/>
          <w:szCs w:val="30"/>
          <w:cs/>
        </w:rPr>
        <w:t>เรื่องงานที่ให้ความเชื่อมั่นเพื่อรายงานต่อการรวบรวมข้อมูลทางการเงินรวมเสมือนที่รวมอยู่ในหนังสือชี้ชวน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ที่กำหนดโดยสภาวิชาชีพบัญชี ซึ่งกำหนดให้ข้าพเจ้าวางแผนและปฏิบัติงานเพื่อให้ได้ความเชื่อมั่นอย่างสมเหตุสมผลว่า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ผู้บริหารรวบรวมข้อมูลทางการเงินรวมเสมือนตามหลักเกณฑ์ที่ได้อธิบายไว้ในหมายเหตุประกอบข้อมูลทางการเงินรวมเสมือนข้อ </w:t>
      </w:r>
      <w:r w:rsidRPr="00941D8E">
        <w:rPr>
          <w:rFonts w:asciiTheme="majorBidi" w:hAnsiTheme="majorBidi" w:cs="Angsana New"/>
          <w:sz w:val="30"/>
          <w:szCs w:val="30"/>
        </w:rPr>
        <w:t>2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 และ </w:t>
      </w:r>
      <w:r w:rsidRPr="00941D8E">
        <w:rPr>
          <w:rFonts w:asciiTheme="majorBidi" w:hAnsiTheme="majorBidi" w:cs="Angsana New"/>
          <w:sz w:val="30"/>
          <w:szCs w:val="30"/>
        </w:rPr>
        <w:t>3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 ในสาระสำคัญหรือไม่</w:t>
      </w:r>
    </w:p>
    <w:p w14:paraId="7E637A38" w14:textId="4954A6E3" w:rsidR="00814585" w:rsidRPr="00941D8E" w:rsidRDefault="00814585" w:rsidP="001A419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4BD5998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วัตถุประสงค์ของงานนี้มิได้เพื่อให้ข้าพเจ้ารับผิดชอบต่อการปรับปรุงแก้ไขหรือการออกรายงานใหม่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หรือการแสดงความเห็นต่อข้อมูลทางการเงินในอดีต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ซึ่งใช้ในการรวบรวมข้อมูลทางการเงินรวมเสมือน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และการตรวจสอบของข้าพเจ้าไม่ได้รวมถึงการตรวจสอบหรือสอบทานข้อมูลทางการเงินดังกล่าว</w:t>
      </w:r>
    </w:p>
    <w:p w14:paraId="4F23020C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293826A2" w14:textId="77777777" w:rsidR="006169A0" w:rsidRPr="00941D8E" w:rsidRDefault="006169A0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7EBC954D" w14:textId="77777777" w:rsidR="006169A0" w:rsidRPr="00941D8E" w:rsidRDefault="006169A0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644039F1" w14:textId="77777777" w:rsidR="00885F6F" w:rsidRPr="00941D8E" w:rsidRDefault="0088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 w:rsidRPr="00941D8E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0D125A6F" w14:textId="5A37210E" w:rsidR="00814585" w:rsidRPr="00941D8E" w:rsidRDefault="00814585" w:rsidP="0081458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lastRenderedPageBreak/>
        <w:t>ข้อมูลทางการเงินรวมเสมือนรวมอยู่ใน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เอกสารการยื่นแบบ</w:t>
      </w:r>
      <w:r w:rsidR="00E47808" w:rsidRPr="00941D8E">
        <w:rPr>
          <w:rFonts w:asciiTheme="majorBidi" w:hAnsiTheme="majorBidi" w:cstheme="majorBidi"/>
          <w:sz w:val="30"/>
          <w:szCs w:val="30"/>
          <w:cs/>
        </w:rPr>
        <w:t>คำขอให้พิจารณารับหุ้นสามัญ</w:t>
      </w:r>
      <w:r w:rsidR="00625E89" w:rsidRPr="00941D8E">
        <w:rPr>
          <w:rFonts w:asciiTheme="majorBidi" w:hAnsiTheme="majorBidi" w:cstheme="majorBidi"/>
          <w:sz w:val="30"/>
          <w:szCs w:val="30"/>
          <w:cs/>
        </w:rPr>
        <w:t xml:space="preserve">ของบริษัท ใหม่ จำกัด </w:t>
      </w:r>
      <w:r w:rsidR="00625E89" w:rsidRPr="00941D8E">
        <w:rPr>
          <w:rFonts w:asciiTheme="majorBidi" w:hAnsiTheme="majorBidi" w:cstheme="majorBidi"/>
          <w:sz w:val="30"/>
          <w:szCs w:val="30"/>
        </w:rPr>
        <w:t>(</w:t>
      </w:r>
      <w:r w:rsidR="00625E89" w:rsidRPr="00941D8E">
        <w:rPr>
          <w:rFonts w:asciiTheme="majorBidi" w:hAnsiTheme="majorBidi" w:cstheme="majorBidi"/>
          <w:sz w:val="30"/>
          <w:szCs w:val="30"/>
          <w:cs/>
        </w:rPr>
        <w:t>มหาชน</w:t>
      </w:r>
      <w:r w:rsidR="00625E89" w:rsidRPr="00941D8E">
        <w:rPr>
          <w:rFonts w:asciiTheme="majorBidi" w:hAnsiTheme="majorBidi" w:cstheme="majorBidi"/>
          <w:sz w:val="30"/>
          <w:szCs w:val="30"/>
        </w:rPr>
        <w:t xml:space="preserve">) </w:t>
      </w:r>
      <w:r w:rsidR="00625E89" w:rsidRPr="00941D8E">
        <w:rPr>
          <w:rFonts w:asciiTheme="majorBidi" w:hAnsiTheme="majorBidi" w:cstheme="majorBidi"/>
          <w:sz w:val="30"/>
          <w:szCs w:val="30"/>
          <w:cs/>
        </w:rPr>
        <w:t>เป็นหลักทรัพย์จดทะเบียนในตลาดหลักทรัพย์แห่งประเทศไทย</w:t>
      </w:r>
      <w:r w:rsidR="00E47808" w:rsidRPr="00941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7808" w:rsidRPr="00941D8E">
        <w:rPr>
          <w:rFonts w:asciiTheme="majorBidi" w:hAnsiTheme="majorBidi" w:cstheme="majorBidi"/>
          <w:sz w:val="30"/>
          <w:szCs w:val="30"/>
        </w:rPr>
        <w:t>(Relisting)</w:t>
      </w:r>
      <w:r w:rsidR="00625E89" w:rsidRPr="00941D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มีวัตถุประสงค์เพียงเพื่อแสดงให้เห็นถึงผลกระทบของเหตุการณ์หรือรายการที่มีนัยสำคัญต่อข้อมูลทางการเงินที่ยังไม่ได้ถูกปรับปรุงของกลุ่มบริษัทใหม่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เสมือนว่าเหตุการณ์หรือรายการเกิดขึ้น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ณ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วันที่ที่ระบุไว้เพื่อวัตถุประสงค์ดังกล่าว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ข้าพเจ้าไม่ให้ความเชื่อมั่นใดๆ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ต่อผลที่เกิดขึ้นจริงของเหตุการณ์หรือรายการที่เสนอ</w:t>
      </w:r>
      <w:r w:rsidR="00647DEA" w:rsidRPr="00941D8E">
        <w:rPr>
          <w:rFonts w:asciiTheme="majorBidi" w:hAnsiTheme="majorBidi" w:cs="Angsana New"/>
          <w:sz w:val="30"/>
          <w:szCs w:val="30"/>
        </w:rPr>
        <w:t xml:space="preserve"> </w:t>
      </w:r>
      <w:r w:rsidR="00E21D59" w:rsidRPr="00941D8E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E21D59" w:rsidRPr="00941D8E">
        <w:rPr>
          <w:rFonts w:asciiTheme="majorBidi" w:hAnsiTheme="majorBidi" w:cstheme="majorBidi"/>
          <w:sz w:val="30"/>
          <w:szCs w:val="30"/>
        </w:rPr>
        <w:t xml:space="preserve">31 </w:t>
      </w:r>
      <w:r w:rsidR="00E21D59" w:rsidRPr="00941D8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21D59" w:rsidRPr="00941D8E">
        <w:rPr>
          <w:rFonts w:asciiTheme="majorBidi" w:hAnsiTheme="majorBidi" w:cstheme="majorBidi"/>
          <w:sz w:val="30"/>
          <w:szCs w:val="30"/>
        </w:rPr>
        <w:t xml:space="preserve">2566 </w:t>
      </w:r>
      <w:r w:rsidR="00E21D59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21D59" w:rsidRPr="00941D8E">
        <w:rPr>
          <w:rFonts w:asciiTheme="majorBidi" w:hAnsiTheme="majorBidi" w:cstheme="majorBidi"/>
          <w:sz w:val="30"/>
          <w:szCs w:val="30"/>
        </w:rPr>
        <w:t>2565</w:t>
      </w:r>
      <w:r w:rsidR="006133B2" w:rsidRPr="00941D8E">
        <w:rPr>
          <w:rFonts w:asciiTheme="majorBidi" w:hAnsiTheme="majorBidi" w:cstheme="majorBidi"/>
          <w:sz w:val="30"/>
          <w:szCs w:val="30"/>
        </w:rPr>
        <w:t xml:space="preserve"> </w:t>
      </w:r>
      <w:r w:rsidR="006133B2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="006133B2" w:rsidRPr="00941D8E">
        <w:rPr>
          <w:rFonts w:asciiTheme="majorBidi" w:hAnsiTheme="majorBidi" w:cstheme="majorBidi"/>
          <w:sz w:val="30"/>
          <w:szCs w:val="30"/>
        </w:rPr>
        <w:t xml:space="preserve">30 </w:t>
      </w:r>
      <w:r w:rsidR="006133B2" w:rsidRPr="00941D8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133B2" w:rsidRPr="00941D8E">
        <w:rPr>
          <w:rFonts w:asciiTheme="majorBidi" w:hAnsiTheme="majorBidi" w:cstheme="majorBidi"/>
          <w:sz w:val="30"/>
          <w:szCs w:val="30"/>
        </w:rPr>
        <w:t>2567</w:t>
      </w:r>
      <w:r w:rsidR="00E21D59" w:rsidRPr="00941D8E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Pr="00941D8E">
        <w:rPr>
          <w:rFonts w:asciiTheme="majorBidi" w:hAnsiTheme="majorBidi" w:cstheme="majorBidi"/>
          <w:sz w:val="30"/>
          <w:szCs w:val="30"/>
        </w:rPr>
        <w:t xml:space="preserve">31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41D8E">
        <w:rPr>
          <w:rFonts w:asciiTheme="majorBidi" w:hAnsiTheme="majorBidi" w:cstheme="majorBidi"/>
          <w:sz w:val="30"/>
          <w:szCs w:val="30"/>
        </w:rPr>
        <w:t xml:space="preserve">2566 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41D8E">
        <w:rPr>
          <w:rFonts w:asciiTheme="majorBidi" w:hAnsiTheme="majorBidi" w:cstheme="majorBidi"/>
          <w:sz w:val="30"/>
          <w:szCs w:val="30"/>
        </w:rPr>
        <w:t>2565</w:t>
      </w:r>
      <w:r w:rsidR="006133B2" w:rsidRPr="00941D8E">
        <w:rPr>
          <w:rFonts w:asciiTheme="majorBidi" w:hAnsiTheme="majorBidi" w:cstheme="majorBidi"/>
          <w:sz w:val="30"/>
          <w:szCs w:val="30"/>
        </w:rPr>
        <w:t xml:space="preserve"> </w:t>
      </w:r>
      <w:r w:rsidR="006133B2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และสำหรับงวดหกเดือนสิ้นสุดวันที่ </w:t>
      </w:r>
      <w:r w:rsidR="006133B2" w:rsidRPr="00941D8E">
        <w:rPr>
          <w:rFonts w:asciiTheme="majorBidi" w:hAnsiTheme="majorBidi" w:cstheme="majorBidi"/>
          <w:sz w:val="30"/>
          <w:szCs w:val="30"/>
        </w:rPr>
        <w:t xml:space="preserve">30 </w:t>
      </w:r>
      <w:r w:rsidR="006133B2" w:rsidRPr="00941D8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133B2" w:rsidRPr="00941D8E">
        <w:rPr>
          <w:rFonts w:asciiTheme="majorBidi" w:hAnsiTheme="majorBidi" w:cstheme="majorBidi"/>
          <w:sz w:val="30"/>
          <w:szCs w:val="30"/>
        </w:rPr>
        <w:t xml:space="preserve">2567 </w:t>
      </w:r>
      <w:r w:rsidR="006133B2" w:rsidRPr="00941D8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133B2" w:rsidRPr="00941D8E">
        <w:rPr>
          <w:rFonts w:asciiTheme="majorBidi" w:hAnsiTheme="majorBidi" w:cstheme="majorBidi"/>
          <w:sz w:val="30"/>
          <w:szCs w:val="30"/>
        </w:rPr>
        <w:t>2566</w:t>
      </w:r>
    </w:p>
    <w:p w14:paraId="14240029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4426E256" w14:textId="6C342B22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งานที่ให้ความเชื่อมั่นอย่างสมเหตุสมผล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เพื่อรายงานว่าข้อมูลทางการเงินรวมเสมือนรวบรวมตามหลักเกณฑ์ที่ใช้ในสาระสำคัญหรือไม่นั้น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รวมถึงการประเมินว่าหลักเกณฑ์</w:t>
      </w:r>
      <w:r w:rsidRPr="00941D8E" w:rsidDel="003F1808">
        <w:rPr>
          <w:rFonts w:asciiTheme="majorBidi" w:hAnsiTheme="majorBidi" w:cs="Angsana New" w:hint="cs"/>
          <w:sz w:val="30"/>
          <w:szCs w:val="30"/>
          <w:cs/>
        </w:rPr>
        <w:t>และข้อสมมติฐาน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ที่ผู้บริหารใช้ในการรวบรวมข้อมูลมีความสมเหตุสมผลหรือไม่</w:t>
      </w:r>
      <w:r w:rsidR="00184420" w:rsidRPr="00941D8E">
        <w:rPr>
          <w:rFonts w:asciiTheme="majorBidi" w:hAnsiTheme="majorBidi" w:cs="Angsana New"/>
          <w:sz w:val="30"/>
          <w:szCs w:val="30"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สำหรับการแสดงถึงผลกระทบที่มีนัยสำคัญจากเหตุการณ์หรือรายการโดยตรง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และเพื่อให้ได้มาซึ่งหลักฐานที่เหมาะสมอย่างเพียงพอว่า</w:t>
      </w:r>
    </w:p>
    <w:p w14:paraId="22C5D4FC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8895ED" w14:textId="77777777" w:rsidR="00814585" w:rsidRPr="00941D8E" w:rsidRDefault="00814585" w:rsidP="00814585">
      <w:pPr>
        <w:numPr>
          <w:ilvl w:val="0"/>
          <w:numId w:val="26"/>
        </w:numPr>
        <w:spacing w:before="12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รายการปรับปรุงเสมือนที่เกี่ยวข้องได้แสดงอย่างเหมาะสมตามหลักเกณฑ์</w:t>
      </w:r>
      <w:r w:rsidRPr="00941D8E" w:rsidDel="00F22853">
        <w:rPr>
          <w:rFonts w:asciiTheme="majorBidi" w:hAnsiTheme="majorBidi" w:cs="Angsana New" w:hint="cs"/>
          <w:sz w:val="30"/>
          <w:szCs w:val="30"/>
          <w:cs/>
        </w:rPr>
        <w:t>และข้อสมมติฐาน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ดังกล่าว</w:t>
      </w:r>
    </w:p>
    <w:p w14:paraId="04EC586D" w14:textId="77777777" w:rsidR="00814585" w:rsidRPr="00941D8E" w:rsidRDefault="00814585" w:rsidP="00814585">
      <w:pPr>
        <w:numPr>
          <w:ilvl w:val="0"/>
          <w:numId w:val="26"/>
        </w:numPr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ข้อมูลทางการเงินรวมเสมือนสะท้อนถึงการนำรายการปรับปรุงเสมือนข้างต้นไปปรับปรุงข้อมูลทางการเงินรวมที่ยังไม่ได้ถูกปรับปรุงอย่างเหมาะสม</w:t>
      </w:r>
    </w:p>
    <w:p w14:paraId="7A091154" w14:textId="77777777" w:rsidR="00814585" w:rsidRPr="00941D8E" w:rsidRDefault="00814585" w:rsidP="00814585">
      <w:pPr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8EACB83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วิธีการปฏิบัติงานที่เลือกใช้ขึ้นอยู่กับดุลยพินิจของข้าพเจ้าตามความเข้าใจในลักษณะของกลุ่มบริษัทใหม่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>รวมถึงเหตุการณ์หรือรายการที่ใช้ในการรวบรวมข้อมูลทางการเงินรวมเสมือน และสถานการณ์ของงานอื่นที่เกี่ยวข้อง</w:t>
      </w:r>
    </w:p>
    <w:p w14:paraId="728E2E23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538CF4D7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การปฏิบัติงานของข้าพเจ้ารวมถึงการประเมินการนำเสนอข้อมูลทางการเงินรวมเสมือนโดยรวม</w:t>
      </w:r>
    </w:p>
    <w:p w14:paraId="6199CD52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6466AE3C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ข้าพเจ้าเชื่อว่าหลักฐานที่ข้าพเจ้าได้รับมีความเพียงพอและเหมาะสมสำหรับใช้เป็นเกณฑ์ในการแสดงความเห็นของข้าพเจ้า</w:t>
      </w:r>
    </w:p>
    <w:p w14:paraId="52371FC5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20806613" w14:textId="77777777" w:rsidR="00BE7611" w:rsidRPr="00941D8E" w:rsidRDefault="00BE7611" w:rsidP="00BE7611">
      <w:pPr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941D8E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ความเห็น</w:t>
      </w:r>
    </w:p>
    <w:p w14:paraId="431B825F" w14:textId="77777777" w:rsidR="00BE7611" w:rsidRPr="00941D8E" w:rsidRDefault="00BE7611" w:rsidP="00BE7611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78D8AE02" w14:textId="3D34A3D5" w:rsidR="00BE7611" w:rsidRPr="00941D8E" w:rsidRDefault="00BE7611" w:rsidP="00BE7611">
      <w:pPr>
        <w:jc w:val="thaiDistribute"/>
        <w:rPr>
          <w:rFonts w:asciiTheme="majorBidi" w:hAnsiTheme="majorBidi" w:cs="Angsana New"/>
          <w:sz w:val="30"/>
          <w:szCs w:val="30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ข้าพเจ้าเห็นว่า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ข้อมูลทางการเงินรวมเสมือนข้างต้นนี้ได้รวบรวมตามหลักเกณฑ์ที่ได้อธิบายไว้ในหมายเหตุประกอบข้อมูลทางการเงินรวมเสมือนข้อ </w:t>
      </w:r>
      <w:r w:rsidRPr="00941D8E">
        <w:rPr>
          <w:rFonts w:asciiTheme="majorBidi" w:hAnsiTheme="majorBidi" w:cs="Angsana New"/>
          <w:sz w:val="30"/>
          <w:szCs w:val="30"/>
        </w:rPr>
        <w:t xml:space="preserve">2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Pr="00941D8E">
        <w:rPr>
          <w:rFonts w:asciiTheme="majorBidi" w:hAnsiTheme="majorBidi" w:cs="Angsana New"/>
          <w:sz w:val="30"/>
          <w:szCs w:val="30"/>
        </w:rPr>
        <w:t>3</w:t>
      </w:r>
      <w:r w:rsidRPr="00941D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1D8E">
        <w:rPr>
          <w:rFonts w:asciiTheme="majorBidi" w:hAnsiTheme="majorBidi" w:cs="Angsana New" w:hint="cs"/>
          <w:sz w:val="30"/>
          <w:szCs w:val="30"/>
          <w:cs/>
        </w:rPr>
        <w:t xml:space="preserve">ในสาระสำคัญ </w:t>
      </w:r>
    </w:p>
    <w:p w14:paraId="632CAE1E" w14:textId="77777777" w:rsidR="00814585" w:rsidRPr="00941D8E" w:rsidRDefault="00814585" w:rsidP="00F2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/>
        <w:rPr>
          <w:rFonts w:ascii="Angsana New" w:hAnsi="Angsana New" w:cs="Angsana New"/>
          <w:b/>
          <w:bCs/>
          <w:sz w:val="30"/>
          <w:szCs w:val="30"/>
        </w:rPr>
      </w:pPr>
    </w:p>
    <w:p w14:paraId="6919233A" w14:textId="77777777" w:rsidR="00065943" w:rsidRPr="00941D8E" w:rsidRDefault="0006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941D8E"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05DB224E" w14:textId="371CDB63" w:rsidR="00814585" w:rsidRPr="00941D8E" w:rsidRDefault="00814585" w:rsidP="00814585">
      <w:pPr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941D8E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ข้อจำกัดการนำไปใช้</w:t>
      </w:r>
    </w:p>
    <w:p w14:paraId="42BFC3BB" w14:textId="77777777" w:rsidR="00814585" w:rsidRPr="00941D8E" w:rsidRDefault="00814585" w:rsidP="00814585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51C4BC04" w14:textId="03878F91" w:rsidR="00814585" w:rsidRPr="00941D8E" w:rsidRDefault="00814585" w:rsidP="00814585">
      <w:pPr>
        <w:jc w:val="thaiDistribute"/>
        <w:rPr>
          <w:rFonts w:ascii="Angsana New" w:hAnsi="Angsana New" w:cs="Angsana New"/>
          <w:sz w:val="30"/>
          <w:szCs w:val="30"/>
        </w:rPr>
      </w:pPr>
      <w:r w:rsidRPr="00941D8E">
        <w:rPr>
          <w:rFonts w:asciiTheme="majorBidi" w:hAnsiTheme="majorBidi" w:cs="Angsana New" w:hint="cs"/>
          <w:sz w:val="30"/>
          <w:szCs w:val="30"/>
          <w:cs/>
        </w:rPr>
        <w:t>การปฏิบัติงานเพื่อรายงานต่อการรวบรวมข้อมูลทางการเงินรวมเสมือนของข้าพเจ้า มี</w:t>
      </w:r>
      <w:r w:rsidRPr="00941D8E">
        <w:rPr>
          <w:rFonts w:ascii="Angsana New" w:hAnsi="Angsana New" w:cs="Angsana New" w:hint="cs"/>
          <w:sz w:val="30"/>
          <w:szCs w:val="30"/>
          <w:cs/>
        </w:rPr>
        <w:t>วัตถุประสงค์เพื่อใช้เป็นข้อมูลในการ</w:t>
      </w:r>
      <w:r w:rsidRPr="00941D8E">
        <w:rPr>
          <w:rFonts w:ascii="Angsana New" w:hAnsi="Angsana New" w:cs="Angsana New"/>
          <w:sz w:val="30"/>
          <w:szCs w:val="30"/>
          <w:cs/>
        </w:rPr>
        <w:t>ประกอบ</w:t>
      </w:r>
      <w:r w:rsidRPr="00941D8E">
        <w:rPr>
          <w:rFonts w:asciiTheme="majorBidi" w:hAnsiTheme="majorBidi" w:cstheme="majorBidi" w:hint="cs"/>
          <w:sz w:val="30"/>
          <w:szCs w:val="30"/>
          <w:cs/>
        </w:rPr>
        <w:t>เอกสารการยื่นแบบ</w:t>
      </w:r>
      <w:r w:rsidR="00625E89" w:rsidRPr="00941D8E">
        <w:rPr>
          <w:rFonts w:asciiTheme="majorBidi" w:hAnsiTheme="majorBidi" w:cstheme="majorBidi"/>
          <w:sz w:val="30"/>
          <w:szCs w:val="30"/>
          <w:cs/>
        </w:rPr>
        <w:t>คำขอให้พิจารณารับหุ้นสามัญ</w:t>
      </w:r>
      <w:r w:rsidR="00625E89" w:rsidRPr="00941D8E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ใหม่ จำกัด </w:t>
      </w:r>
      <w:r w:rsidR="00625E89" w:rsidRPr="00941D8E">
        <w:rPr>
          <w:rFonts w:asciiTheme="majorBidi" w:hAnsiTheme="majorBidi" w:cstheme="majorBidi"/>
          <w:sz w:val="30"/>
          <w:szCs w:val="30"/>
        </w:rPr>
        <w:t>(</w:t>
      </w:r>
      <w:r w:rsidR="00625E89" w:rsidRPr="00941D8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625E89" w:rsidRPr="00941D8E">
        <w:rPr>
          <w:rFonts w:asciiTheme="majorBidi" w:hAnsiTheme="majorBidi" w:cstheme="majorBidi"/>
          <w:sz w:val="30"/>
          <w:szCs w:val="30"/>
        </w:rPr>
        <w:t xml:space="preserve">) </w:t>
      </w:r>
      <w:r w:rsidR="00625E89" w:rsidRPr="00941D8E">
        <w:rPr>
          <w:rFonts w:asciiTheme="majorBidi" w:hAnsiTheme="majorBidi" w:cstheme="majorBidi" w:hint="cs"/>
          <w:sz w:val="30"/>
          <w:szCs w:val="30"/>
          <w:cs/>
        </w:rPr>
        <w:t>เป็นหลักทรัพย์จดทะเบียนในตลาดหลักทรัพย์แห่งประเทศไทย</w:t>
      </w:r>
      <w:r w:rsidR="00625E89" w:rsidRPr="00941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5E89" w:rsidRPr="00941D8E">
        <w:rPr>
          <w:rFonts w:asciiTheme="majorBidi" w:hAnsiTheme="majorBidi" w:cstheme="majorBidi"/>
          <w:sz w:val="30"/>
          <w:szCs w:val="30"/>
        </w:rPr>
        <w:t>(Relisting)</w:t>
      </w:r>
      <w:r w:rsidRPr="00941D8E">
        <w:rPr>
          <w:rFonts w:ascii="Angsana New" w:hAnsi="Angsana New" w:cs="Angsana New"/>
          <w:sz w:val="30"/>
          <w:szCs w:val="30"/>
        </w:rPr>
        <w:t xml:space="preserve"> </w:t>
      </w:r>
      <w:r w:rsidRPr="00941D8E">
        <w:rPr>
          <w:rFonts w:ascii="Angsana New" w:hAnsi="Angsana New" w:cs="Angsana New" w:hint="cs"/>
          <w:sz w:val="30"/>
          <w:szCs w:val="30"/>
          <w:cs/>
        </w:rPr>
        <w:t>ข้าพเจ้ามิได้ปฏิบัติงานตามมาตรฐานการสอบบัญชี มาตรฐานและแนวปฏิบัติอื่นที่เป็นที่ยอมรับโดยทั่วไปในประเทศอื่น ดังนั้นจึงมิควรถือว่าการปฏิบัติงานดังกล่าวเป็นไปตามมาตรฐานหรือ</w:t>
      </w:r>
      <w:r w:rsidR="00DD0501" w:rsidRPr="00941D8E">
        <w:rPr>
          <w:rFonts w:ascii="Angsana New" w:hAnsi="Angsana New" w:cs="Angsana New" w:hint="cs"/>
          <w:sz w:val="30"/>
          <w:szCs w:val="30"/>
          <w:cs/>
        </w:rPr>
        <w:t xml:space="preserve">                    </w:t>
      </w:r>
      <w:r w:rsidRPr="00941D8E">
        <w:rPr>
          <w:rFonts w:ascii="Angsana New" w:hAnsi="Angsana New" w:cs="Angsana New" w:hint="cs"/>
          <w:sz w:val="30"/>
          <w:szCs w:val="30"/>
          <w:cs/>
        </w:rPr>
        <w:t>แนวปฏิบัติเหล่านั้น ดังนั้น รายงานนี้จึงไม่ควรนำไปใช้หรืออ้างอิงในประเทศอื่นหรือเพื่อวัตถุประสงค์อื่นนอกจากวัตถุประสงค์ตามที่กล่าวข้างต้น ข้าพเจ้าไม่มีหน้าที่หรือส่วนรับผิดชอบ และขอปฏิเสธความรับผิดชอบต่อบุคคลใดๆ อันเนื่องจากการใช้หรือการอ้างอิงถึงรายงานของข้าพเจ้า</w:t>
      </w:r>
      <w:r w:rsidRPr="00941D8E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ในส่วนที่เกี่ยวข้องกับธุรกรรมใดๆ</w:t>
      </w:r>
      <w:r w:rsidRPr="00941D8E">
        <w:rPr>
          <w:rFonts w:ascii="Angsana New" w:hAnsi="Angsana New" w:cs="Angsana New" w:hint="cs"/>
          <w:sz w:val="30"/>
          <w:szCs w:val="30"/>
          <w:cs/>
        </w:rPr>
        <w:t xml:space="preserve"> นอกเหนือจาก</w:t>
      </w:r>
      <w:r w:rsidRPr="00941D8E">
        <w:rPr>
          <w:rFonts w:ascii="Angsana New" w:hAnsi="Angsana New" w:cs="Angsana New"/>
          <w:sz w:val="30"/>
          <w:szCs w:val="30"/>
          <w:cs/>
        </w:rPr>
        <w:t>วัตถุประสงค์ที่กล่าวไว้ข้างต้น</w:t>
      </w:r>
      <w:r w:rsidRPr="00941D8E" w:rsidDel="00EB5FF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332142E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33CDDD6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109F828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681ED01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D0CD63" w14:textId="77777777" w:rsidR="00814585" w:rsidRPr="00941D8E" w:rsidRDefault="00814585" w:rsidP="00814585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640C54" w14:textId="77777777" w:rsidR="00814585" w:rsidRPr="00941D8E" w:rsidRDefault="00814585" w:rsidP="00814585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941D8E">
        <w:rPr>
          <w:rFonts w:ascii="Angsana New" w:hAnsi="Angsana New" w:cs="Angsana New"/>
        </w:rPr>
        <w:t>(</w:t>
      </w:r>
      <w:r w:rsidRPr="00941D8E">
        <w:rPr>
          <w:rFonts w:ascii="Angsana New" w:hAnsi="Angsana New" w:cs="Angsana New" w:hint="cs"/>
          <w:cs/>
        </w:rPr>
        <w:t>นางปิยธิดา ตั้งเด่นชัย</w:t>
      </w:r>
      <w:r w:rsidRPr="00941D8E">
        <w:rPr>
          <w:rFonts w:ascii="Angsana New" w:hAnsi="Angsana New" w:cs="Angsana New"/>
        </w:rPr>
        <w:t>)</w:t>
      </w:r>
    </w:p>
    <w:p w14:paraId="3139E9A7" w14:textId="77777777" w:rsidR="00814585" w:rsidRPr="00941D8E" w:rsidRDefault="00814585" w:rsidP="00814585">
      <w:pPr>
        <w:pStyle w:val="T0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941D8E">
        <w:rPr>
          <w:rFonts w:ascii="Angsana New" w:hAnsi="Angsana New" w:cs="Angsana New" w:hint="cs"/>
          <w:cs/>
        </w:rPr>
        <w:t>ผู้สอบบัญชีรับอนุญาต</w:t>
      </w:r>
    </w:p>
    <w:p w14:paraId="15C57E51" w14:textId="77777777" w:rsidR="00814585" w:rsidRPr="00941D8E" w:rsidRDefault="00814585" w:rsidP="00814585">
      <w:pPr>
        <w:pStyle w:val="T0"/>
        <w:ind w:left="0" w:right="29"/>
        <w:jc w:val="both"/>
        <w:rPr>
          <w:rFonts w:ascii="Angsana New" w:hAnsi="Angsana New" w:cs="Angsana New"/>
          <w:szCs w:val="38"/>
          <w:lang w:val="en-US"/>
        </w:rPr>
      </w:pPr>
      <w:r w:rsidRPr="00941D8E">
        <w:rPr>
          <w:rFonts w:ascii="Angsana New" w:hAnsi="Angsana New" w:cs="Angsana New" w:hint="cs"/>
          <w:cs/>
        </w:rPr>
        <w:t>เลขทะเบียน</w:t>
      </w:r>
      <w:r w:rsidRPr="00941D8E">
        <w:rPr>
          <w:rFonts w:ascii="Angsana New" w:hAnsi="Angsana New"/>
          <w:cs/>
        </w:rPr>
        <w:t xml:space="preserve"> </w:t>
      </w:r>
      <w:r w:rsidRPr="00941D8E">
        <w:rPr>
          <w:rFonts w:ascii="Angsana New" w:hAnsi="Angsana New" w:cs="Angsana New"/>
          <w:szCs w:val="38"/>
          <w:lang w:val="en-US"/>
        </w:rPr>
        <w:t>11766</w:t>
      </w:r>
    </w:p>
    <w:p w14:paraId="548BAA50" w14:textId="77777777" w:rsidR="00814585" w:rsidRPr="00941D8E" w:rsidRDefault="00814585" w:rsidP="0081458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D11A472" w14:textId="77777777" w:rsidR="00814585" w:rsidRPr="00941D8E" w:rsidRDefault="00814585" w:rsidP="00814585">
      <w:pPr>
        <w:jc w:val="thaiDistribute"/>
        <w:rPr>
          <w:rFonts w:ascii="Angsana New" w:hAnsi="Angsana New" w:cs="Angsana New"/>
          <w:sz w:val="30"/>
          <w:szCs w:val="30"/>
        </w:rPr>
      </w:pPr>
      <w:r w:rsidRPr="00941D8E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8DE53AC" w14:textId="77777777" w:rsidR="00814585" w:rsidRPr="00941D8E" w:rsidRDefault="00814585" w:rsidP="00814585">
      <w:pPr>
        <w:jc w:val="thaiDistribute"/>
        <w:rPr>
          <w:rFonts w:ascii="Angsana New" w:hAnsi="Angsana New" w:cs="Angsana New"/>
          <w:sz w:val="30"/>
          <w:szCs w:val="30"/>
        </w:rPr>
      </w:pPr>
      <w:r w:rsidRPr="00941D8E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38112EFC" w14:textId="24846063" w:rsidR="00814585" w:rsidRDefault="00FD4D10" w:rsidP="006B1746">
      <w:pPr>
        <w:jc w:val="thaiDistribute"/>
        <w:rPr>
          <w:rFonts w:ascii="Angsana New" w:hAnsi="Angsana New" w:cs="Angsana New"/>
          <w:sz w:val="30"/>
          <w:szCs w:val="30"/>
        </w:rPr>
      </w:pPr>
      <w:r w:rsidRPr="00941D8E">
        <w:rPr>
          <w:rFonts w:ascii="Angsana New" w:hAnsi="Angsana New" w:cs="Angsana New"/>
          <w:sz w:val="30"/>
          <w:szCs w:val="30"/>
        </w:rPr>
        <w:t>8</w:t>
      </w:r>
      <w:r w:rsidRPr="00941D8E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814585" w:rsidRPr="00941D8E">
        <w:rPr>
          <w:rFonts w:ascii="Angsana New" w:hAnsi="Angsana New" w:cs="Angsana New"/>
          <w:sz w:val="30"/>
          <w:szCs w:val="30"/>
          <w:cs/>
        </w:rPr>
        <w:t xml:space="preserve"> </w:t>
      </w:r>
      <w:r w:rsidR="00814585" w:rsidRPr="00941D8E">
        <w:rPr>
          <w:rFonts w:ascii="Angsana New" w:hAnsi="Angsana New" w:cs="Angsana New"/>
          <w:sz w:val="30"/>
          <w:szCs w:val="30"/>
        </w:rPr>
        <w:t>25</w:t>
      </w:r>
      <w:r w:rsidR="00A25DB6" w:rsidRPr="00941D8E">
        <w:rPr>
          <w:rFonts w:ascii="Angsana New" w:hAnsi="Angsana New" w:cs="Angsana New"/>
          <w:sz w:val="30"/>
          <w:szCs w:val="30"/>
        </w:rPr>
        <w:t>6</w:t>
      </w:r>
      <w:r w:rsidR="00814585" w:rsidRPr="00941D8E">
        <w:rPr>
          <w:rFonts w:ascii="Angsana New" w:hAnsi="Angsana New" w:cs="Angsana New"/>
          <w:sz w:val="30"/>
          <w:szCs w:val="30"/>
        </w:rPr>
        <w:t>7</w:t>
      </w:r>
    </w:p>
    <w:p w14:paraId="026DF96D" w14:textId="43A3193F" w:rsidR="00C477D0" w:rsidRPr="00652D6C" w:rsidRDefault="00C477D0" w:rsidP="0088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both"/>
        <w:rPr>
          <w:rFonts w:ascii="Angsana New" w:hAnsi="Angsana New" w:cs="Angsana New"/>
          <w:sz w:val="30"/>
          <w:szCs w:val="30"/>
          <w:cs/>
        </w:rPr>
      </w:pPr>
    </w:p>
    <w:sectPr w:rsidR="00C477D0" w:rsidRPr="00652D6C" w:rsidSect="00885F6F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56F4E" w14:textId="77777777" w:rsidR="00EE1C3A" w:rsidRDefault="00EE1C3A">
      <w:r>
        <w:separator/>
      </w:r>
    </w:p>
  </w:endnote>
  <w:endnote w:type="continuationSeparator" w:id="0">
    <w:p w14:paraId="5B5DE898" w14:textId="77777777" w:rsidR="00EE1C3A" w:rsidRDefault="00EE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A8A09" w14:textId="77777777" w:rsidR="00D32C5A" w:rsidRDefault="00D32C5A" w:rsidP="00F217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1DAE4CB8" w14:textId="77777777" w:rsidR="00D32C5A" w:rsidRDefault="00D32C5A" w:rsidP="00986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0B81B" w14:textId="77777777" w:rsidR="00D32C5A" w:rsidRPr="00B046DD" w:rsidRDefault="00D32C5A" w:rsidP="00F2178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B046D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046D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046D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B046D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1C3AE70" w14:textId="250E3497" w:rsidR="00D32C5A" w:rsidRPr="00F21780" w:rsidRDefault="00D32C5A" w:rsidP="009F31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530"/>
      </w:tabs>
      <w:ind w:right="360"/>
      <w:rPr>
        <w:rFonts w:ascii="Angsana New" w:hAnsi="Angsana New" w:cs="Angsana New"/>
        <w:b/>
        <w:bCs/>
        <w:i/>
        <w:iCs/>
        <w:sz w:val="30"/>
        <w:szCs w:val="30"/>
        <w:lang w:val="en-GB"/>
      </w:rPr>
    </w:pPr>
    <w:r>
      <w:rPr>
        <w:rStyle w:val="PageNumber"/>
        <w:rFonts w:ascii="Angsana New" w:hAnsi="Angsana New" w:cs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i/>
        <w:iCs/>
        <w:sz w:val="30"/>
        <w:szCs w:val="30"/>
      </w:rPr>
      <w:instrText xml:space="preserve"> FILENAME   \* MERGEFORMAT </w:instrText>
    </w:r>
    <w:r>
      <w:rPr>
        <w:rStyle w:val="PageNumber"/>
        <w:rFonts w:ascii="Angsana New" w:hAnsi="Angsana New" w:cs="Angsana New"/>
        <w:i/>
        <w:iCs/>
        <w:sz w:val="30"/>
        <w:szCs w:val="30"/>
      </w:rPr>
      <w:fldChar w:fldCharType="separate"/>
    </w:r>
    <w:r w:rsidR="00876E64">
      <w:rPr>
        <w:rStyle w:val="PageNumber"/>
        <w:rFonts w:ascii="Angsana New" w:hAnsi="Angsana New" w:cs="Angsana New"/>
        <w:i/>
        <w:iCs/>
        <w:noProof/>
        <w:sz w:val="30"/>
        <w:szCs w:val="30"/>
      </w:rPr>
      <w:t>Project Harmony_assurance report_TH_V5_8 Feb 24.docx</w:t>
    </w:r>
    <w:r>
      <w:rPr>
        <w:rStyle w:val="PageNumber"/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CF959" w14:textId="77777777" w:rsidR="00D32C5A" w:rsidRPr="00BD4ADB" w:rsidRDefault="00D32C5A" w:rsidP="002B41EE">
    <w:pPr>
      <w:pStyle w:val="Footer"/>
      <w:jc w:val="center"/>
      <w:rPr>
        <w:rFonts w:ascii="Angsana New" w:hAnsi="Angsana New"/>
        <w:sz w:val="30"/>
        <w:szCs w:val="30"/>
      </w:rPr>
    </w:pPr>
    <w:r w:rsidRPr="00BD4ADB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50722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0EFFED3" w14:textId="2F0BE2AF" w:rsidR="00885F6F" w:rsidRPr="00DF759C" w:rsidRDefault="00885F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F759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F759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F759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F759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F759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74E25" w14:textId="77777777" w:rsidR="00EE1C3A" w:rsidRDefault="00EE1C3A">
      <w:r>
        <w:separator/>
      </w:r>
    </w:p>
  </w:footnote>
  <w:footnote w:type="continuationSeparator" w:id="0">
    <w:p w14:paraId="76EE423C" w14:textId="77777777" w:rsidR="00EE1C3A" w:rsidRDefault="00EE1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21C50" w14:textId="77777777" w:rsidR="00D32C5A" w:rsidRDefault="00D32C5A" w:rsidP="009861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C0A68" w14:textId="77777777" w:rsidR="00D32C5A" w:rsidRPr="007D3FA2" w:rsidRDefault="00D32C5A" w:rsidP="009861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57806D4" w14:textId="77777777" w:rsidR="00D32C5A" w:rsidRPr="007D3FA2" w:rsidRDefault="00D32C5A" w:rsidP="009861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8AAE50E" w14:textId="77777777" w:rsidR="00D32C5A" w:rsidRPr="007D3FA2" w:rsidRDefault="00D32C5A" w:rsidP="009861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223575" w14:textId="77777777" w:rsidR="00D32C5A" w:rsidRPr="007D3FA2" w:rsidRDefault="00D32C5A" w:rsidP="009861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E69AE82" w14:textId="77777777" w:rsidR="00D32C5A" w:rsidRPr="007D3FA2" w:rsidRDefault="00D32C5A" w:rsidP="009861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758855E" w14:textId="77777777" w:rsidR="00D32C5A" w:rsidRPr="007D3FA2" w:rsidRDefault="00D32C5A" w:rsidP="009861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0166AE" w14:textId="77777777" w:rsidR="00D32C5A" w:rsidRPr="007D3FA2" w:rsidRDefault="00D32C5A" w:rsidP="009861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E2B43" w14:textId="77777777" w:rsidR="00D32C5A" w:rsidRPr="00FA7747" w:rsidRDefault="00D32C5A" w:rsidP="002B41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16FE9251" w14:textId="77777777" w:rsidR="00D32C5A" w:rsidRPr="00FA7747" w:rsidRDefault="00D32C5A" w:rsidP="002B41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3F3FF342" w14:textId="77777777" w:rsidR="00D32C5A" w:rsidRPr="00AF256D" w:rsidRDefault="00D32C5A" w:rsidP="002B41E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D8437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D8437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3640FE8" w14:textId="77777777" w:rsidR="00D32C5A" w:rsidRPr="00713C50" w:rsidRDefault="00D32C5A" w:rsidP="002B41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ED9CA" w14:textId="77777777" w:rsidR="00D32C5A" w:rsidRDefault="00D32C5A" w:rsidP="002B41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14C2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ไทย ฟู้ดส์ สไวน อินเตอร์เนชั่นแนล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</w:p>
  <w:p w14:paraId="0745F9B2" w14:textId="77777777" w:rsidR="00D32C5A" w:rsidRPr="00914C22" w:rsidRDefault="00D32C5A" w:rsidP="002B41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14C2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288E267" w14:textId="77777777" w:rsidR="00D32C5A" w:rsidRPr="00DC0717" w:rsidRDefault="00D32C5A" w:rsidP="002B41EE">
    <w:pPr>
      <w:pStyle w:val="BodyText2"/>
      <w:tabs>
        <w:tab w:val="left" w:pos="540"/>
      </w:tabs>
      <w:ind w:left="0" w:right="43" w:firstLine="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</w:t>
    </w:r>
  </w:p>
  <w:p w14:paraId="786260DB" w14:textId="77777777" w:rsidR="00D32C5A" w:rsidRPr="008D54C4" w:rsidRDefault="00D32C5A" w:rsidP="002B41EE">
    <w:pPr>
      <w:pStyle w:val="acctmainheading"/>
      <w:tabs>
        <w:tab w:val="left" w:pos="1853"/>
        <w:tab w:val="left" w:pos="1950"/>
      </w:tabs>
      <w:spacing w:after="0" w:line="240" w:lineRule="atLeast"/>
      <w:rPr>
        <w:rFonts w:ascii="Angsana New" w:hAnsi="Angsana New" w:cs="Angsana New"/>
        <w:bCs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BAD6D" w14:textId="77777777" w:rsidR="00D32C5A" w:rsidRDefault="00D32C5A" w:rsidP="002B41EE">
    <w:pPr>
      <w:pStyle w:val="Header"/>
      <w:rPr>
        <w:rFonts w:ascii="Angsana New" w:hAnsi="Angsana New"/>
        <w:b/>
        <w:bCs/>
        <w:sz w:val="28"/>
        <w:szCs w:val="28"/>
      </w:rPr>
    </w:pPr>
  </w:p>
  <w:p w14:paraId="3248FE66" w14:textId="77777777" w:rsidR="00D32C5A" w:rsidRPr="006A51E3" w:rsidRDefault="00D32C5A" w:rsidP="002B41EE">
    <w:pPr>
      <w:pStyle w:val="Header"/>
      <w:rPr>
        <w:rFonts w:ascii="Angsana New" w:hAnsi="Angsana New"/>
        <w:b/>
        <w:bCs/>
        <w:sz w:val="28"/>
        <w:szCs w:val="28"/>
      </w:rPr>
    </w:pPr>
  </w:p>
  <w:p w14:paraId="355453B1" w14:textId="77777777" w:rsidR="00D32C5A" w:rsidRPr="006A51E3" w:rsidRDefault="00D32C5A" w:rsidP="002B41EE">
    <w:pPr>
      <w:pStyle w:val="Header"/>
      <w:rPr>
        <w:rFonts w:ascii="Angsana New" w:hAnsi="Angsana New"/>
        <w:b/>
        <w:bCs/>
        <w:sz w:val="28"/>
        <w:szCs w:val="28"/>
      </w:rPr>
    </w:pPr>
  </w:p>
  <w:p w14:paraId="7F1B6F75" w14:textId="77777777" w:rsidR="00D32C5A" w:rsidRPr="006A51E3" w:rsidRDefault="00D32C5A" w:rsidP="002B41EE">
    <w:pPr>
      <w:pStyle w:val="Header"/>
      <w:rPr>
        <w:rFonts w:ascii="Angsana New" w:hAnsi="Angsana New"/>
        <w:b/>
        <w:bCs/>
        <w:sz w:val="28"/>
        <w:szCs w:val="28"/>
      </w:rPr>
    </w:pPr>
  </w:p>
  <w:p w14:paraId="5A8FEA9E" w14:textId="77777777" w:rsidR="00D32C5A" w:rsidRPr="006A51E3" w:rsidRDefault="00D32C5A" w:rsidP="002B41EE">
    <w:pPr>
      <w:pStyle w:val="Header"/>
      <w:rPr>
        <w:rFonts w:ascii="Angsana New" w:hAnsi="Angsana New"/>
        <w:b/>
        <w:bCs/>
        <w:sz w:val="28"/>
        <w:szCs w:val="28"/>
      </w:rPr>
    </w:pPr>
  </w:p>
  <w:p w14:paraId="5E2886D7" w14:textId="77777777" w:rsidR="00D32C5A" w:rsidRPr="006A51E3" w:rsidRDefault="00D32C5A" w:rsidP="002B41EE">
    <w:pPr>
      <w:pStyle w:val="Header"/>
      <w:rPr>
        <w:rFonts w:ascii="Angsana New" w:hAnsi="Angsana New"/>
        <w:b/>
        <w:bCs/>
        <w:sz w:val="28"/>
        <w:szCs w:val="28"/>
      </w:rPr>
    </w:pPr>
  </w:p>
  <w:p w14:paraId="53C9BEF8" w14:textId="77777777" w:rsidR="00D32C5A" w:rsidRPr="006A51E3" w:rsidRDefault="00D32C5A" w:rsidP="002B41EE">
    <w:pPr>
      <w:pStyle w:val="Header"/>
      <w:rPr>
        <w:rFonts w:ascii="Angsana New" w:hAnsi="Angsana New"/>
        <w:b/>
        <w:bCs/>
        <w:sz w:val="28"/>
        <w:szCs w:val="28"/>
      </w:rPr>
    </w:pPr>
  </w:p>
  <w:p w14:paraId="7DB01A44" w14:textId="77777777" w:rsidR="00D32C5A" w:rsidRPr="006A51E3" w:rsidRDefault="00D32C5A" w:rsidP="002B41EE">
    <w:pPr>
      <w:pStyle w:val="Header"/>
      <w:rPr>
        <w:rFonts w:ascii="Angsana New" w:hAnsi="Angsana New"/>
        <w:b/>
        <w:bCs/>
        <w:sz w:val="28"/>
        <w:szCs w:val="28"/>
      </w:rPr>
    </w:pPr>
  </w:p>
  <w:p w14:paraId="67EC8B4D" w14:textId="77777777" w:rsidR="00D32C5A" w:rsidRPr="006A51E3" w:rsidRDefault="00D32C5A" w:rsidP="002B41EE">
    <w:pPr>
      <w:pStyle w:val="Header"/>
      <w:rPr>
        <w:rFonts w:ascii="Angsana New" w:hAnsi="Angsana New"/>
        <w:b/>
        <w:bCs/>
        <w:sz w:val="28"/>
        <w:szCs w:val="28"/>
      </w:rPr>
    </w:pPr>
  </w:p>
  <w:p w14:paraId="78A8F8B0" w14:textId="77777777" w:rsidR="00D32C5A" w:rsidRPr="008D54C4" w:rsidRDefault="00D32C5A" w:rsidP="002B41EE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C5993" w14:textId="68F18216" w:rsidR="00D32C5A" w:rsidRDefault="00D32C5A" w:rsidP="009861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14188081" w14:textId="77777777" w:rsidR="00814585" w:rsidRPr="00035295" w:rsidRDefault="00814585" w:rsidP="009861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5486ED1"/>
    <w:multiLevelType w:val="multilevel"/>
    <w:tmpl w:val="6DA0FD4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922F3"/>
    <w:multiLevelType w:val="hybridMultilevel"/>
    <w:tmpl w:val="10EEC808"/>
    <w:lvl w:ilvl="0" w:tplc="FDA2F744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43410"/>
    <w:multiLevelType w:val="hybridMultilevel"/>
    <w:tmpl w:val="6DA0FD4C"/>
    <w:lvl w:ilvl="0" w:tplc="FFFFFFFF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16A28"/>
    <w:multiLevelType w:val="hybridMultilevel"/>
    <w:tmpl w:val="5394BA0A"/>
    <w:lvl w:ilvl="0" w:tplc="FAFE996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E41E5"/>
    <w:multiLevelType w:val="hybridMultilevel"/>
    <w:tmpl w:val="A3DA5044"/>
    <w:lvl w:ilvl="0" w:tplc="7C58D5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A72AF4"/>
    <w:multiLevelType w:val="hybridMultilevel"/>
    <w:tmpl w:val="ABAC5F58"/>
    <w:lvl w:ilvl="0" w:tplc="DB4C6C2E">
      <w:start w:val="1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5A4722EF"/>
    <w:multiLevelType w:val="hybridMultilevel"/>
    <w:tmpl w:val="500C539A"/>
    <w:lvl w:ilvl="0" w:tplc="07B4CA74">
      <w:start w:val="22"/>
      <w:numFmt w:val="bullet"/>
      <w:lvlText w:val="-"/>
      <w:lvlJc w:val="left"/>
      <w:pPr>
        <w:ind w:left="5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3" w15:restartNumberingAfterBreak="0">
    <w:nsid w:val="5C847EC8"/>
    <w:multiLevelType w:val="hybridMultilevel"/>
    <w:tmpl w:val="7B76E3A4"/>
    <w:lvl w:ilvl="0" w:tplc="1AF80C92">
      <w:start w:val="22"/>
      <w:numFmt w:val="bullet"/>
      <w:lvlText w:val="-"/>
      <w:lvlJc w:val="left"/>
      <w:pPr>
        <w:ind w:left="5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2076007830">
    <w:abstractNumId w:val="6"/>
  </w:num>
  <w:num w:numId="2" w16cid:durableId="2023319571">
    <w:abstractNumId w:val="5"/>
  </w:num>
  <w:num w:numId="3" w16cid:durableId="1695418810">
    <w:abstractNumId w:val="9"/>
  </w:num>
  <w:num w:numId="4" w16cid:durableId="862206695">
    <w:abstractNumId w:val="7"/>
  </w:num>
  <w:num w:numId="5" w16cid:durableId="1779179560">
    <w:abstractNumId w:val="8"/>
  </w:num>
  <w:num w:numId="6" w16cid:durableId="460541141">
    <w:abstractNumId w:val="3"/>
  </w:num>
  <w:num w:numId="7" w16cid:durableId="243221077">
    <w:abstractNumId w:val="2"/>
  </w:num>
  <w:num w:numId="8" w16cid:durableId="1301230454">
    <w:abstractNumId w:val="0"/>
  </w:num>
  <w:num w:numId="9" w16cid:durableId="544560506">
    <w:abstractNumId w:val="1"/>
  </w:num>
  <w:num w:numId="10" w16cid:durableId="473301971">
    <w:abstractNumId w:val="4"/>
  </w:num>
  <w:num w:numId="11" w16cid:durableId="896621573">
    <w:abstractNumId w:val="19"/>
  </w:num>
  <w:num w:numId="12" w16cid:durableId="449471363">
    <w:abstractNumId w:val="13"/>
  </w:num>
  <w:num w:numId="13" w16cid:durableId="1199514265">
    <w:abstractNumId w:val="24"/>
  </w:num>
  <w:num w:numId="14" w16cid:durableId="636952967">
    <w:abstractNumId w:val="14"/>
  </w:num>
  <w:num w:numId="15" w16cid:durableId="1907260521">
    <w:abstractNumId w:val="21"/>
  </w:num>
  <w:num w:numId="16" w16cid:durableId="825165896">
    <w:abstractNumId w:val="16"/>
  </w:num>
  <w:num w:numId="17" w16cid:durableId="1208644214">
    <w:abstractNumId w:val="20"/>
  </w:num>
  <w:num w:numId="18" w16cid:durableId="816604825">
    <w:abstractNumId w:val="12"/>
  </w:num>
  <w:num w:numId="19" w16cid:durableId="1766924274">
    <w:abstractNumId w:val="11"/>
  </w:num>
  <w:num w:numId="20" w16cid:durableId="1299990382">
    <w:abstractNumId w:val="17"/>
  </w:num>
  <w:num w:numId="21" w16cid:durableId="1111631651">
    <w:abstractNumId w:val="23"/>
  </w:num>
  <w:num w:numId="22" w16cid:durableId="755828199">
    <w:abstractNumId w:val="22"/>
  </w:num>
  <w:num w:numId="23" w16cid:durableId="408961161">
    <w:abstractNumId w:val="18"/>
  </w:num>
  <w:num w:numId="24" w16cid:durableId="1199582364">
    <w:abstractNumId w:val="10"/>
  </w:num>
  <w:num w:numId="25" w16cid:durableId="1166507805">
    <w:abstractNumId w:val="14"/>
  </w:num>
  <w:num w:numId="26" w16cid:durableId="1332443606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D4F"/>
    <w:rsid w:val="000010FF"/>
    <w:rsid w:val="00002354"/>
    <w:rsid w:val="0000273C"/>
    <w:rsid w:val="00004D77"/>
    <w:rsid w:val="00004EC0"/>
    <w:rsid w:val="00005B6F"/>
    <w:rsid w:val="0000684B"/>
    <w:rsid w:val="00006B16"/>
    <w:rsid w:val="00006E1E"/>
    <w:rsid w:val="0001086C"/>
    <w:rsid w:val="00010E8E"/>
    <w:rsid w:val="00011322"/>
    <w:rsid w:val="00011B30"/>
    <w:rsid w:val="00012853"/>
    <w:rsid w:val="00012EC6"/>
    <w:rsid w:val="00013D97"/>
    <w:rsid w:val="000152E0"/>
    <w:rsid w:val="00015A79"/>
    <w:rsid w:val="0002007F"/>
    <w:rsid w:val="000240A8"/>
    <w:rsid w:val="00024464"/>
    <w:rsid w:val="000248F8"/>
    <w:rsid w:val="00024FAF"/>
    <w:rsid w:val="00026A68"/>
    <w:rsid w:val="00030E2E"/>
    <w:rsid w:val="000319EA"/>
    <w:rsid w:val="00032624"/>
    <w:rsid w:val="0003330A"/>
    <w:rsid w:val="0003470E"/>
    <w:rsid w:val="000350CD"/>
    <w:rsid w:val="00035295"/>
    <w:rsid w:val="000353E8"/>
    <w:rsid w:val="000354A6"/>
    <w:rsid w:val="000356C6"/>
    <w:rsid w:val="0003598E"/>
    <w:rsid w:val="00036CD3"/>
    <w:rsid w:val="000372AF"/>
    <w:rsid w:val="00037E4B"/>
    <w:rsid w:val="00041C43"/>
    <w:rsid w:val="00043959"/>
    <w:rsid w:val="00046DD8"/>
    <w:rsid w:val="000508BF"/>
    <w:rsid w:val="00051D69"/>
    <w:rsid w:val="00052346"/>
    <w:rsid w:val="0005243A"/>
    <w:rsid w:val="000539C5"/>
    <w:rsid w:val="000553ED"/>
    <w:rsid w:val="00055725"/>
    <w:rsid w:val="00055A0A"/>
    <w:rsid w:val="0006030B"/>
    <w:rsid w:val="000605D8"/>
    <w:rsid w:val="0006121C"/>
    <w:rsid w:val="00061543"/>
    <w:rsid w:val="00062D42"/>
    <w:rsid w:val="00063614"/>
    <w:rsid w:val="00063C1A"/>
    <w:rsid w:val="0006476B"/>
    <w:rsid w:val="00064F48"/>
    <w:rsid w:val="00064F96"/>
    <w:rsid w:val="00065943"/>
    <w:rsid w:val="00066085"/>
    <w:rsid w:val="00071AC8"/>
    <w:rsid w:val="00073492"/>
    <w:rsid w:val="0007727B"/>
    <w:rsid w:val="000816BF"/>
    <w:rsid w:val="00082598"/>
    <w:rsid w:val="00082A91"/>
    <w:rsid w:val="00082B5B"/>
    <w:rsid w:val="0008331A"/>
    <w:rsid w:val="0008349E"/>
    <w:rsid w:val="00085BC0"/>
    <w:rsid w:val="000862D6"/>
    <w:rsid w:val="00086A04"/>
    <w:rsid w:val="000872F1"/>
    <w:rsid w:val="000874DD"/>
    <w:rsid w:val="00087715"/>
    <w:rsid w:val="00092DED"/>
    <w:rsid w:val="00094354"/>
    <w:rsid w:val="00094591"/>
    <w:rsid w:val="00095B5F"/>
    <w:rsid w:val="000968CF"/>
    <w:rsid w:val="0009735C"/>
    <w:rsid w:val="00097395"/>
    <w:rsid w:val="000A03C2"/>
    <w:rsid w:val="000A176F"/>
    <w:rsid w:val="000A1B33"/>
    <w:rsid w:val="000A430C"/>
    <w:rsid w:val="000A53DB"/>
    <w:rsid w:val="000A78E8"/>
    <w:rsid w:val="000B0782"/>
    <w:rsid w:val="000B1411"/>
    <w:rsid w:val="000B1C98"/>
    <w:rsid w:val="000B2F4E"/>
    <w:rsid w:val="000B476A"/>
    <w:rsid w:val="000B5B79"/>
    <w:rsid w:val="000B762B"/>
    <w:rsid w:val="000C113A"/>
    <w:rsid w:val="000C116B"/>
    <w:rsid w:val="000C1D73"/>
    <w:rsid w:val="000C27F2"/>
    <w:rsid w:val="000C2C5E"/>
    <w:rsid w:val="000C5002"/>
    <w:rsid w:val="000C519D"/>
    <w:rsid w:val="000C7F99"/>
    <w:rsid w:val="000D0CEA"/>
    <w:rsid w:val="000D26E5"/>
    <w:rsid w:val="000D4151"/>
    <w:rsid w:val="000E1241"/>
    <w:rsid w:val="000E1566"/>
    <w:rsid w:val="000E3B0D"/>
    <w:rsid w:val="000E4F97"/>
    <w:rsid w:val="000E6CB3"/>
    <w:rsid w:val="000E73F8"/>
    <w:rsid w:val="000F31F1"/>
    <w:rsid w:val="000F4E07"/>
    <w:rsid w:val="000F57B0"/>
    <w:rsid w:val="000F5F35"/>
    <w:rsid w:val="000F67A2"/>
    <w:rsid w:val="000F7256"/>
    <w:rsid w:val="000F769C"/>
    <w:rsid w:val="000F7818"/>
    <w:rsid w:val="001009B4"/>
    <w:rsid w:val="00100B5C"/>
    <w:rsid w:val="00100E1D"/>
    <w:rsid w:val="001019BD"/>
    <w:rsid w:val="00102108"/>
    <w:rsid w:val="001054F1"/>
    <w:rsid w:val="001113B8"/>
    <w:rsid w:val="0011175C"/>
    <w:rsid w:val="00111BBC"/>
    <w:rsid w:val="00111F06"/>
    <w:rsid w:val="0011249B"/>
    <w:rsid w:val="0011360B"/>
    <w:rsid w:val="00114ADC"/>
    <w:rsid w:val="00114CDE"/>
    <w:rsid w:val="001152C7"/>
    <w:rsid w:val="001155E7"/>
    <w:rsid w:val="00115984"/>
    <w:rsid w:val="001172F8"/>
    <w:rsid w:val="001178EB"/>
    <w:rsid w:val="0012235D"/>
    <w:rsid w:val="0012281B"/>
    <w:rsid w:val="00122D56"/>
    <w:rsid w:val="00123C97"/>
    <w:rsid w:val="00123FAF"/>
    <w:rsid w:val="00124341"/>
    <w:rsid w:val="0012516D"/>
    <w:rsid w:val="0012688A"/>
    <w:rsid w:val="00126B79"/>
    <w:rsid w:val="00126DAF"/>
    <w:rsid w:val="00127F9E"/>
    <w:rsid w:val="00127FCE"/>
    <w:rsid w:val="001300CE"/>
    <w:rsid w:val="001311DA"/>
    <w:rsid w:val="00131A6A"/>
    <w:rsid w:val="00132B2C"/>
    <w:rsid w:val="00134C5D"/>
    <w:rsid w:val="001354B9"/>
    <w:rsid w:val="0013582D"/>
    <w:rsid w:val="00136453"/>
    <w:rsid w:val="00136840"/>
    <w:rsid w:val="00136B2E"/>
    <w:rsid w:val="00137787"/>
    <w:rsid w:val="00140C19"/>
    <w:rsid w:val="00141756"/>
    <w:rsid w:val="00142324"/>
    <w:rsid w:val="001429A2"/>
    <w:rsid w:val="00143305"/>
    <w:rsid w:val="00143AA7"/>
    <w:rsid w:val="00144943"/>
    <w:rsid w:val="00144FD0"/>
    <w:rsid w:val="00145175"/>
    <w:rsid w:val="00146383"/>
    <w:rsid w:val="0014716D"/>
    <w:rsid w:val="00147C1B"/>
    <w:rsid w:val="001504C5"/>
    <w:rsid w:val="00150F87"/>
    <w:rsid w:val="0015243F"/>
    <w:rsid w:val="00153017"/>
    <w:rsid w:val="00153EF0"/>
    <w:rsid w:val="0015553E"/>
    <w:rsid w:val="0016092D"/>
    <w:rsid w:val="00160967"/>
    <w:rsid w:val="00161124"/>
    <w:rsid w:val="00161AD2"/>
    <w:rsid w:val="00162481"/>
    <w:rsid w:val="001626E0"/>
    <w:rsid w:val="00163C93"/>
    <w:rsid w:val="00166C3A"/>
    <w:rsid w:val="0017211D"/>
    <w:rsid w:val="0017386E"/>
    <w:rsid w:val="00173F9D"/>
    <w:rsid w:val="001746EF"/>
    <w:rsid w:val="0017470F"/>
    <w:rsid w:val="0017475E"/>
    <w:rsid w:val="00175A10"/>
    <w:rsid w:val="001775F6"/>
    <w:rsid w:val="001777DF"/>
    <w:rsid w:val="00177AF2"/>
    <w:rsid w:val="00180C02"/>
    <w:rsid w:val="0018120D"/>
    <w:rsid w:val="00182F9C"/>
    <w:rsid w:val="00184420"/>
    <w:rsid w:val="00184BB9"/>
    <w:rsid w:val="00185037"/>
    <w:rsid w:val="0018515D"/>
    <w:rsid w:val="00185400"/>
    <w:rsid w:val="001866AF"/>
    <w:rsid w:val="00186E26"/>
    <w:rsid w:val="0018716B"/>
    <w:rsid w:val="0018741A"/>
    <w:rsid w:val="00187991"/>
    <w:rsid w:val="00194192"/>
    <w:rsid w:val="001947DF"/>
    <w:rsid w:val="001951F7"/>
    <w:rsid w:val="00197314"/>
    <w:rsid w:val="001A1E8E"/>
    <w:rsid w:val="001A2E10"/>
    <w:rsid w:val="001A3E4F"/>
    <w:rsid w:val="001A4191"/>
    <w:rsid w:val="001A53F9"/>
    <w:rsid w:val="001A5ED7"/>
    <w:rsid w:val="001B2A84"/>
    <w:rsid w:val="001B2EC0"/>
    <w:rsid w:val="001B590A"/>
    <w:rsid w:val="001B5949"/>
    <w:rsid w:val="001B619E"/>
    <w:rsid w:val="001B7D17"/>
    <w:rsid w:val="001C13A3"/>
    <w:rsid w:val="001C2064"/>
    <w:rsid w:val="001C2107"/>
    <w:rsid w:val="001C2442"/>
    <w:rsid w:val="001C400A"/>
    <w:rsid w:val="001C5D85"/>
    <w:rsid w:val="001D0137"/>
    <w:rsid w:val="001D0AFE"/>
    <w:rsid w:val="001D3A10"/>
    <w:rsid w:val="001D3DFD"/>
    <w:rsid w:val="001D454B"/>
    <w:rsid w:val="001D4AAC"/>
    <w:rsid w:val="001D5456"/>
    <w:rsid w:val="001D5B09"/>
    <w:rsid w:val="001D6A24"/>
    <w:rsid w:val="001D76CA"/>
    <w:rsid w:val="001D79CB"/>
    <w:rsid w:val="001E0385"/>
    <w:rsid w:val="001E0AF5"/>
    <w:rsid w:val="001E1C6F"/>
    <w:rsid w:val="001E1EB2"/>
    <w:rsid w:val="001E21B2"/>
    <w:rsid w:val="001E2B30"/>
    <w:rsid w:val="001E2B3E"/>
    <w:rsid w:val="001E2BDB"/>
    <w:rsid w:val="001E391B"/>
    <w:rsid w:val="001E5AB1"/>
    <w:rsid w:val="001F07B7"/>
    <w:rsid w:val="001F1186"/>
    <w:rsid w:val="001F1504"/>
    <w:rsid w:val="001F1A86"/>
    <w:rsid w:val="001F2557"/>
    <w:rsid w:val="001F2D5A"/>
    <w:rsid w:val="001F3F26"/>
    <w:rsid w:val="001F43F7"/>
    <w:rsid w:val="001F55FF"/>
    <w:rsid w:val="001F74C8"/>
    <w:rsid w:val="002005CE"/>
    <w:rsid w:val="00200C6A"/>
    <w:rsid w:val="00202CE9"/>
    <w:rsid w:val="002034D1"/>
    <w:rsid w:val="00205C32"/>
    <w:rsid w:val="0020635D"/>
    <w:rsid w:val="00210FF7"/>
    <w:rsid w:val="002154E0"/>
    <w:rsid w:val="0022127E"/>
    <w:rsid w:val="002221DA"/>
    <w:rsid w:val="0022230E"/>
    <w:rsid w:val="00226C97"/>
    <w:rsid w:val="002302CD"/>
    <w:rsid w:val="0023038C"/>
    <w:rsid w:val="00233443"/>
    <w:rsid w:val="0023508D"/>
    <w:rsid w:val="00236FB7"/>
    <w:rsid w:val="00237449"/>
    <w:rsid w:val="00237852"/>
    <w:rsid w:val="00241123"/>
    <w:rsid w:val="00245086"/>
    <w:rsid w:val="00246842"/>
    <w:rsid w:val="00247038"/>
    <w:rsid w:val="0024785C"/>
    <w:rsid w:val="00247F78"/>
    <w:rsid w:val="00250927"/>
    <w:rsid w:val="00250BD3"/>
    <w:rsid w:val="002514D4"/>
    <w:rsid w:val="00251CE1"/>
    <w:rsid w:val="002520BA"/>
    <w:rsid w:val="00252713"/>
    <w:rsid w:val="00252DF1"/>
    <w:rsid w:val="00252E93"/>
    <w:rsid w:val="00254429"/>
    <w:rsid w:val="00254516"/>
    <w:rsid w:val="00254FE2"/>
    <w:rsid w:val="00255BCB"/>
    <w:rsid w:val="00256C3B"/>
    <w:rsid w:val="0025703F"/>
    <w:rsid w:val="002571E5"/>
    <w:rsid w:val="002573B6"/>
    <w:rsid w:val="002640BE"/>
    <w:rsid w:val="00266BF9"/>
    <w:rsid w:val="002679CB"/>
    <w:rsid w:val="00270853"/>
    <w:rsid w:val="0027692D"/>
    <w:rsid w:val="002813C1"/>
    <w:rsid w:val="002836BC"/>
    <w:rsid w:val="00286C35"/>
    <w:rsid w:val="00287A4F"/>
    <w:rsid w:val="00290D3B"/>
    <w:rsid w:val="002914F7"/>
    <w:rsid w:val="0029219C"/>
    <w:rsid w:val="00292611"/>
    <w:rsid w:val="00292746"/>
    <w:rsid w:val="0029402C"/>
    <w:rsid w:val="002943A9"/>
    <w:rsid w:val="00294514"/>
    <w:rsid w:val="0029561C"/>
    <w:rsid w:val="00296832"/>
    <w:rsid w:val="002A0507"/>
    <w:rsid w:val="002A0765"/>
    <w:rsid w:val="002A0F3D"/>
    <w:rsid w:val="002A3050"/>
    <w:rsid w:val="002A4F88"/>
    <w:rsid w:val="002A652B"/>
    <w:rsid w:val="002A7C32"/>
    <w:rsid w:val="002B0F0B"/>
    <w:rsid w:val="002B1328"/>
    <w:rsid w:val="002B28E5"/>
    <w:rsid w:val="002B41EE"/>
    <w:rsid w:val="002B437E"/>
    <w:rsid w:val="002B5907"/>
    <w:rsid w:val="002B5BF2"/>
    <w:rsid w:val="002B6F18"/>
    <w:rsid w:val="002C0C72"/>
    <w:rsid w:val="002C203E"/>
    <w:rsid w:val="002C206E"/>
    <w:rsid w:val="002C22AE"/>
    <w:rsid w:val="002C2DA0"/>
    <w:rsid w:val="002C4013"/>
    <w:rsid w:val="002C4E8D"/>
    <w:rsid w:val="002C507A"/>
    <w:rsid w:val="002C6913"/>
    <w:rsid w:val="002C7523"/>
    <w:rsid w:val="002C7F89"/>
    <w:rsid w:val="002D18B3"/>
    <w:rsid w:val="002D34B5"/>
    <w:rsid w:val="002D4EFE"/>
    <w:rsid w:val="002D62FA"/>
    <w:rsid w:val="002D6898"/>
    <w:rsid w:val="002D7758"/>
    <w:rsid w:val="002E0E28"/>
    <w:rsid w:val="002E120C"/>
    <w:rsid w:val="002E3DDE"/>
    <w:rsid w:val="002E476F"/>
    <w:rsid w:val="002E5484"/>
    <w:rsid w:val="002E650B"/>
    <w:rsid w:val="002E67F1"/>
    <w:rsid w:val="002E69E7"/>
    <w:rsid w:val="002E6D78"/>
    <w:rsid w:val="002E7D93"/>
    <w:rsid w:val="002F1EA8"/>
    <w:rsid w:val="002F4BCC"/>
    <w:rsid w:val="002F7B69"/>
    <w:rsid w:val="002F7BFE"/>
    <w:rsid w:val="00302B83"/>
    <w:rsid w:val="003031EA"/>
    <w:rsid w:val="00303C65"/>
    <w:rsid w:val="00303F52"/>
    <w:rsid w:val="003048AC"/>
    <w:rsid w:val="00306260"/>
    <w:rsid w:val="003069D3"/>
    <w:rsid w:val="003073DD"/>
    <w:rsid w:val="00312442"/>
    <w:rsid w:val="003135EB"/>
    <w:rsid w:val="0031375C"/>
    <w:rsid w:val="00313F36"/>
    <w:rsid w:val="003148EC"/>
    <w:rsid w:val="003154DE"/>
    <w:rsid w:val="003159F6"/>
    <w:rsid w:val="00320C06"/>
    <w:rsid w:val="00321460"/>
    <w:rsid w:val="0032341D"/>
    <w:rsid w:val="003252A7"/>
    <w:rsid w:val="003260B9"/>
    <w:rsid w:val="00330BAE"/>
    <w:rsid w:val="00331650"/>
    <w:rsid w:val="00334EA5"/>
    <w:rsid w:val="003366EE"/>
    <w:rsid w:val="0033723B"/>
    <w:rsid w:val="003375CC"/>
    <w:rsid w:val="00337607"/>
    <w:rsid w:val="00337E23"/>
    <w:rsid w:val="00341F30"/>
    <w:rsid w:val="0034205F"/>
    <w:rsid w:val="003423C7"/>
    <w:rsid w:val="00342E03"/>
    <w:rsid w:val="00343325"/>
    <w:rsid w:val="00345E68"/>
    <w:rsid w:val="00351D66"/>
    <w:rsid w:val="00353E59"/>
    <w:rsid w:val="00355400"/>
    <w:rsid w:val="00355F75"/>
    <w:rsid w:val="00356419"/>
    <w:rsid w:val="0035714D"/>
    <w:rsid w:val="0035735B"/>
    <w:rsid w:val="003647F0"/>
    <w:rsid w:val="00364E64"/>
    <w:rsid w:val="0036674A"/>
    <w:rsid w:val="00366EFB"/>
    <w:rsid w:val="00366F9E"/>
    <w:rsid w:val="00370BA3"/>
    <w:rsid w:val="00370F34"/>
    <w:rsid w:val="0037240D"/>
    <w:rsid w:val="00372A84"/>
    <w:rsid w:val="0037369A"/>
    <w:rsid w:val="00376D7C"/>
    <w:rsid w:val="00380783"/>
    <w:rsid w:val="00380825"/>
    <w:rsid w:val="00380D2A"/>
    <w:rsid w:val="00380DD7"/>
    <w:rsid w:val="003833D8"/>
    <w:rsid w:val="00383E6D"/>
    <w:rsid w:val="00384544"/>
    <w:rsid w:val="003858EA"/>
    <w:rsid w:val="00386626"/>
    <w:rsid w:val="00393D7B"/>
    <w:rsid w:val="00396CA2"/>
    <w:rsid w:val="00396CD4"/>
    <w:rsid w:val="003A00AD"/>
    <w:rsid w:val="003A0DDB"/>
    <w:rsid w:val="003A1BCE"/>
    <w:rsid w:val="003A2468"/>
    <w:rsid w:val="003A4F5B"/>
    <w:rsid w:val="003A5956"/>
    <w:rsid w:val="003A6852"/>
    <w:rsid w:val="003A6BE8"/>
    <w:rsid w:val="003A6D81"/>
    <w:rsid w:val="003A6FD0"/>
    <w:rsid w:val="003A70BC"/>
    <w:rsid w:val="003B3222"/>
    <w:rsid w:val="003B52E2"/>
    <w:rsid w:val="003B563E"/>
    <w:rsid w:val="003B585B"/>
    <w:rsid w:val="003B6457"/>
    <w:rsid w:val="003B646C"/>
    <w:rsid w:val="003B71E5"/>
    <w:rsid w:val="003B7ADC"/>
    <w:rsid w:val="003C0E67"/>
    <w:rsid w:val="003C1C21"/>
    <w:rsid w:val="003C79C0"/>
    <w:rsid w:val="003C7A6A"/>
    <w:rsid w:val="003D0962"/>
    <w:rsid w:val="003D1A21"/>
    <w:rsid w:val="003D3A85"/>
    <w:rsid w:val="003D3D6E"/>
    <w:rsid w:val="003D4674"/>
    <w:rsid w:val="003E0267"/>
    <w:rsid w:val="003E081E"/>
    <w:rsid w:val="003E2989"/>
    <w:rsid w:val="003E3A43"/>
    <w:rsid w:val="003E4884"/>
    <w:rsid w:val="003E4E6F"/>
    <w:rsid w:val="003E5F19"/>
    <w:rsid w:val="003E75CE"/>
    <w:rsid w:val="003E7B42"/>
    <w:rsid w:val="003F2B58"/>
    <w:rsid w:val="003F3214"/>
    <w:rsid w:val="003F35A0"/>
    <w:rsid w:val="003F3FB4"/>
    <w:rsid w:val="003F6FC5"/>
    <w:rsid w:val="00400517"/>
    <w:rsid w:val="00400ACB"/>
    <w:rsid w:val="00402149"/>
    <w:rsid w:val="0040318A"/>
    <w:rsid w:val="00403C65"/>
    <w:rsid w:val="004040B5"/>
    <w:rsid w:val="004044B0"/>
    <w:rsid w:val="004054C7"/>
    <w:rsid w:val="00406300"/>
    <w:rsid w:val="00411852"/>
    <w:rsid w:val="00411B19"/>
    <w:rsid w:val="004123EB"/>
    <w:rsid w:val="00414206"/>
    <w:rsid w:val="00414251"/>
    <w:rsid w:val="004148EE"/>
    <w:rsid w:val="00414D5E"/>
    <w:rsid w:val="00415945"/>
    <w:rsid w:val="004178E0"/>
    <w:rsid w:val="00421110"/>
    <w:rsid w:val="0042125C"/>
    <w:rsid w:val="00422B2C"/>
    <w:rsid w:val="00431DF8"/>
    <w:rsid w:val="00433388"/>
    <w:rsid w:val="00433506"/>
    <w:rsid w:val="0043359A"/>
    <w:rsid w:val="00433CE3"/>
    <w:rsid w:val="004401CC"/>
    <w:rsid w:val="00441232"/>
    <w:rsid w:val="004439B5"/>
    <w:rsid w:val="00443BC6"/>
    <w:rsid w:val="0044488D"/>
    <w:rsid w:val="00444FA5"/>
    <w:rsid w:val="0044570B"/>
    <w:rsid w:val="00446BC6"/>
    <w:rsid w:val="00447946"/>
    <w:rsid w:val="004517CC"/>
    <w:rsid w:val="004531B4"/>
    <w:rsid w:val="00454144"/>
    <w:rsid w:val="0045458B"/>
    <w:rsid w:val="004547E8"/>
    <w:rsid w:val="00457A6E"/>
    <w:rsid w:val="00460083"/>
    <w:rsid w:val="00460536"/>
    <w:rsid w:val="004608B1"/>
    <w:rsid w:val="00460F81"/>
    <w:rsid w:val="004619F9"/>
    <w:rsid w:val="00461D96"/>
    <w:rsid w:val="00462537"/>
    <w:rsid w:val="00463154"/>
    <w:rsid w:val="00464943"/>
    <w:rsid w:val="00464A64"/>
    <w:rsid w:val="00466186"/>
    <w:rsid w:val="00466CB8"/>
    <w:rsid w:val="004670FD"/>
    <w:rsid w:val="004679EB"/>
    <w:rsid w:val="0047085C"/>
    <w:rsid w:val="0047232B"/>
    <w:rsid w:val="004736BC"/>
    <w:rsid w:val="004757CD"/>
    <w:rsid w:val="00475969"/>
    <w:rsid w:val="00476AFC"/>
    <w:rsid w:val="0047745C"/>
    <w:rsid w:val="00477994"/>
    <w:rsid w:val="00477D76"/>
    <w:rsid w:val="00483513"/>
    <w:rsid w:val="00484E89"/>
    <w:rsid w:val="00485776"/>
    <w:rsid w:val="00485D60"/>
    <w:rsid w:val="0048646D"/>
    <w:rsid w:val="00486619"/>
    <w:rsid w:val="00486874"/>
    <w:rsid w:val="00487741"/>
    <w:rsid w:val="00490325"/>
    <w:rsid w:val="00490846"/>
    <w:rsid w:val="00490EC9"/>
    <w:rsid w:val="00491792"/>
    <w:rsid w:val="00492ADF"/>
    <w:rsid w:val="00493243"/>
    <w:rsid w:val="004969F0"/>
    <w:rsid w:val="00496D34"/>
    <w:rsid w:val="00496DE7"/>
    <w:rsid w:val="00496EDD"/>
    <w:rsid w:val="004A0363"/>
    <w:rsid w:val="004A05F1"/>
    <w:rsid w:val="004A4262"/>
    <w:rsid w:val="004B1BD1"/>
    <w:rsid w:val="004B4683"/>
    <w:rsid w:val="004B77DB"/>
    <w:rsid w:val="004C00FD"/>
    <w:rsid w:val="004C01CB"/>
    <w:rsid w:val="004C1DC6"/>
    <w:rsid w:val="004C4603"/>
    <w:rsid w:val="004C6761"/>
    <w:rsid w:val="004C6980"/>
    <w:rsid w:val="004D08B4"/>
    <w:rsid w:val="004D2006"/>
    <w:rsid w:val="004D25EF"/>
    <w:rsid w:val="004D378A"/>
    <w:rsid w:val="004D3E23"/>
    <w:rsid w:val="004D3E6E"/>
    <w:rsid w:val="004D4958"/>
    <w:rsid w:val="004D50C4"/>
    <w:rsid w:val="004D5C6A"/>
    <w:rsid w:val="004E07E9"/>
    <w:rsid w:val="004E0855"/>
    <w:rsid w:val="004E38CD"/>
    <w:rsid w:val="004E3E9F"/>
    <w:rsid w:val="004E481E"/>
    <w:rsid w:val="004E5A52"/>
    <w:rsid w:val="004E5CA0"/>
    <w:rsid w:val="004E6063"/>
    <w:rsid w:val="004F46C1"/>
    <w:rsid w:val="004F46DC"/>
    <w:rsid w:val="004F4FF1"/>
    <w:rsid w:val="004F64BA"/>
    <w:rsid w:val="004F695F"/>
    <w:rsid w:val="004F7FBD"/>
    <w:rsid w:val="00500428"/>
    <w:rsid w:val="005006E1"/>
    <w:rsid w:val="005013FA"/>
    <w:rsid w:val="005015AF"/>
    <w:rsid w:val="00501972"/>
    <w:rsid w:val="00502723"/>
    <w:rsid w:val="00503D8B"/>
    <w:rsid w:val="00505019"/>
    <w:rsid w:val="005052C3"/>
    <w:rsid w:val="00505672"/>
    <w:rsid w:val="0050623D"/>
    <w:rsid w:val="00506409"/>
    <w:rsid w:val="005075A0"/>
    <w:rsid w:val="005115A0"/>
    <w:rsid w:val="00512843"/>
    <w:rsid w:val="00515FBA"/>
    <w:rsid w:val="005163D3"/>
    <w:rsid w:val="005169AD"/>
    <w:rsid w:val="00520613"/>
    <w:rsid w:val="00520A63"/>
    <w:rsid w:val="00521675"/>
    <w:rsid w:val="00522814"/>
    <w:rsid w:val="00523830"/>
    <w:rsid w:val="00523D27"/>
    <w:rsid w:val="0052508B"/>
    <w:rsid w:val="00525E9D"/>
    <w:rsid w:val="005306D9"/>
    <w:rsid w:val="00531095"/>
    <w:rsid w:val="00532B06"/>
    <w:rsid w:val="005357E4"/>
    <w:rsid w:val="00536920"/>
    <w:rsid w:val="005404BB"/>
    <w:rsid w:val="005424D0"/>
    <w:rsid w:val="00542502"/>
    <w:rsid w:val="005432B8"/>
    <w:rsid w:val="0054541F"/>
    <w:rsid w:val="00545957"/>
    <w:rsid w:val="0054683B"/>
    <w:rsid w:val="00547168"/>
    <w:rsid w:val="00547E22"/>
    <w:rsid w:val="005508CB"/>
    <w:rsid w:val="00550CF7"/>
    <w:rsid w:val="0055106E"/>
    <w:rsid w:val="0055176F"/>
    <w:rsid w:val="00551D67"/>
    <w:rsid w:val="005526E8"/>
    <w:rsid w:val="005539CE"/>
    <w:rsid w:val="00553CF9"/>
    <w:rsid w:val="00554669"/>
    <w:rsid w:val="00557266"/>
    <w:rsid w:val="00561FD8"/>
    <w:rsid w:val="0056284C"/>
    <w:rsid w:val="00564911"/>
    <w:rsid w:val="0056522F"/>
    <w:rsid w:val="00565EF8"/>
    <w:rsid w:val="005661B9"/>
    <w:rsid w:val="00570059"/>
    <w:rsid w:val="005703AF"/>
    <w:rsid w:val="005703C0"/>
    <w:rsid w:val="00571697"/>
    <w:rsid w:val="00572637"/>
    <w:rsid w:val="00573E7B"/>
    <w:rsid w:val="00574A80"/>
    <w:rsid w:val="00576216"/>
    <w:rsid w:val="005772A6"/>
    <w:rsid w:val="00580F21"/>
    <w:rsid w:val="0058287A"/>
    <w:rsid w:val="00583335"/>
    <w:rsid w:val="005855F5"/>
    <w:rsid w:val="005867C1"/>
    <w:rsid w:val="00591C4D"/>
    <w:rsid w:val="005949F6"/>
    <w:rsid w:val="00594DC9"/>
    <w:rsid w:val="00596961"/>
    <w:rsid w:val="005A011A"/>
    <w:rsid w:val="005A096C"/>
    <w:rsid w:val="005A12B1"/>
    <w:rsid w:val="005A175D"/>
    <w:rsid w:val="005A20B2"/>
    <w:rsid w:val="005A3E08"/>
    <w:rsid w:val="005A6121"/>
    <w:rsid w:val="005A759F"/>
    <w:rsid w:val="005B0016"/>
    <w:rsid w:val="005B0217"/>
    <w:rsid w:val="005B0627"/>
    <w:rsid w:val="005B3730"/>
    <w:rsid w:val="005B51B3"/>
    <w:rsid w:val="005B64A6"/>
    <w:rsid w:val="005C09AA"/>
    <w:rsid w:val="005C1354"/>
    <w:rsid w:val="005C3C5B"/>
    <w:rsid w:val="005C563D"/>
    <w:rsid w:val="005C5BD0"/>
    <w:rsid w:val="005C5CC4"/>
    <w:rsid w:val="005C7C12"/>
    <w:rsid w:val="005D0831"/>
    <w:rsid w:val="005D0CCA"/>
    <w:rsid w:val="005D1884"/>
    <w:rsid w:val="005D19CB"/>
    <w:rsid w:val="005D1DFD"/>
    <w:rsid w:val="005D1E28"/>
    <w:rsid w:val="005D2BD5"/>
    <w:rsid w:val="005D5FDF"/>
    <w:rsid w:val="005D615B"/>
    <w:rsid w:val="005D705A"/>
    <w:rsid w:val="005D76B1"/>
    <w:rsid w:val="005E0E84"/>
    <w:rsid w:val="005E118F"/>
    <w:rsid w:val="005E1AED"/>
    <w:rsid w:val="005E2FBE"/>
    <w:rsid w:val="005E3EF0"/>
    <w:rsid w:val="005E55B5"/>
    <w:rsid w:val="005E5790"/>
    <w:rsid w:val="005E5EB0"/>
    <w:rsid w:val="005E6448"/>
    <w:rsid w:val="005E69BA"/>
    <w:rsid w:val="005E6FA4"/>
    <w:rsid w:val="005F0928"/>
    <w:rsid w:val="005F226E"/>
    <w:rsid w:val="005F2FB1"/>
    <w:rsid w:val="005F3805"/>
    <w:rsid w:val="005F3ED8"/>
    <w:rsid w:val="005F568C"/>
    <w:rsid w:val="005F70EC"/>
    <w:rsid w:val="00601BD4"/>
    <w:rsid w:val="00602217"/>
    <w:rsid w:val="00602C53"/>
    <w:rsid w:val="00602CAB"/>
    <w:rsid w:val="006033A7"/>
    <w:rsid w:val="00603CA7"/>
    <w:rsid w:val="00605556"/>
    <w:rsid w:val="006055BE"/>
    <w:rsid w:val="0060565B"/>
    <w:rsid w:val="00607B6A"/>
    <w:rsid w:val="006120BD"/>
    <w:rsid w:val="006133B2"/>
    <w:rsid w:val="006133D1"/>
    <w:rsid w:val="006140FC"/>
    <w:rsid w:val="006144ED"/>
    <w:rsid w:val="0061592D"/>
    <w:rsid w:val="006167E8"/>
    <w:rsid w:val="00616821"/>
    <w:rsid w:val="006169A0"/>
    <w:rsid w:val="006169B6"/>
    <w:rsid w:val="00620EEB"/>
    <w:rsid w:val="00622AC8"/>
    <w:rsid w:val="006246F1"/>
    <w:rsid w:val="00625425"/>
    <w:rsid w:val="006254C0"/>
    <w:rsid w:val="00625E89"/>
    <w:rsid w:val="00627890"/>
    <w:rsid w:val="00631A0E"/>
    <w:rsid w:val="00632680"/>
    <w:rsid w:val="006348E4"/>
    <w:rsid w:val="00637424"/>
    <w:rsid w:val="006418AB"/>
    <w:rsid w:val="00643CA5"/>
    <w:rsid w:val="006444F1"/>
    <w:rsid w:val="0064488B"/>
    <w:rsid w:val="00647DEA"/>
    <w:rsid w:val="00652D6C"/>
    <w:rsid w:val="00653356"/>
    <w:rsid w:val="006539B2"/>
    <w:rsid w:val="00654883"/>
    <w:rsid w:val="00655AC5"/>
    <w:rsid w:val="006569AB"/>
    <w:rsid w:val="006601D7"/>
    <w:rsid w:val="006601FA"/>
    <w:rsid w:val="00665928"/>
    <w:rsid w:val="00667CF2"/>
    <w:rsid w:val="00670678"/>
    <w:rsid w:val="0067105A"/>
    <w:rsid w:val="00671F4C"/>
    <w:rsid w:val="00673EFF"/>
    <w:rsid w:val="006751ED"/>
    <w:rsid w:val="006753AC"/>
    <w:rsid w:val="006760D6"/>
    <w:rsid w:val="00681820"/>
    <w:rsid w:val="00681B93"/>
    <w:rsid w:val="0068522B"/>
    <w:rsid w:val="00686182"/>
    <w:rsid w:val="0069082F"/>
    <w:rsid w:val="00692075"/>
    <w:rsid w:val="006929C0"/>
    <w:rsid w:val="00693D59"/>
    <w:rsid w:val="0069405B"/>
    <w:rsid w:val="00695E0A"/>
    <w:rsid w:val="006A0C16"/>
    <w:rsid w:val="006A2210"/>
    <w:rsid w:val="006A3242"/>
    <w:rsid w:val="006A3811"/>
    <w:rsid w:val="006A3954"/>
    <w:rsid w:val="006A3F3B"/>
    <w:rsid w:val="006B1746"/>
    <w:rsid w:val="006B20E8"/>
    <w:rsid w:val="006B437F"/>
    <w:rsid w:val="006B539D"/>
    <w:rsid w:val="006B6028"/>
    <w:rsid w:val="006B6360"/>
    <w:rsid w:val="006B7C50"/>
    <w:rsid w:val="006C154A"/>
    <w:rsid w:val="006C17B1"/>
    <w:rsid w:val="006C1B80"/>
    <w:rsid w:val="006C3452"/>
    <w:rsid w:val="006C3E10"/>
    <w:rsid w:val="006C4CA8"/>
    <w:rsid w:val="006C4DFC"/>
    <w:rsid w:val="006C50D5"/>
    <w:rsid w:val="006C51DE"/>
    <w:rsid w:val="006C5868"/>
    <w:rsid w:val="006C725F"/>
    <w:rsid w:val="006D1223"/>
    <w:rsid w:val="006D17FA"/>
    <w:rsid w:val="006D35BA"/>
    <w:rsid w:val="006D5BBC"/>
    <w:rsid w:val="006D5E7C"/>
    <w:rsid w:val="006D6DB5"/>
    <w:rsid w:val="006D7D27"/>
    <w:rsid w:val="006E2BE9"/>
    <w:rsid w:val="006E304F"/>
    <w:rsid w:val="006E311A"/>
    <w:rsid w:val="006E4663"/>
    <w:rsid w:val="006E7E6F"/>
    <w:rsid w:val="006F0F59"/>
    <w:rsid w:val="006F1B31"/>
    <w:rsid w:val="006F39B8"/>
    <w:rsid w:val="006F44D0"/>
    <w:rsid w:val="006F4B05"/>
    <w:rsid w:val="006F5940"/>
    <w:rsid w:val="006F5A96"/>
    <w:rsid w:val="006F6EF2"/>
    <w:rsid w:val="006F7B8E"/>
    <w:rsid w:val="007002AB"/>
    <w:rsid w:val="00700FC3"/>
    <w:rsid w:val="00701457"/>
    <w:rsid w:val="00701660"/>
    <w:rsid w:val="0070306F"/>
    <w:rsid w:val="0070370D"/>
    <w:rsid w:val="0070470B"/>
    <w:rsid w:val="00704D37"/>
    <w:rsid w:val="0070653D"/>
    <w:rsid w:val="00707A80"/>
    <w:rsid w:val="007108E3"/>
    <w:rsid w:val="00711341"/>
    <w:rsid w:val="00712310"/>
    <w:rsid w:val="00712BCB"/>
    <w:rsid w:val="007133B8"/>
    <w:rsid w:val="00714BF9"/>
    <w:rsid w:val="007155E3"/>
    <w:rsid w:val="0071657B"/>
    <w:rsid w:val="00716ACA"/>
    <w:rsid w:val="00721F30"/>
    <w:rsid w:val="0072383D"/>
    <w:rsid w:val="00725B1C"/>
    <w:rsid w:val="007272A7"/>
    <w:rsid w:val="007301B7"/>
    <w:rsid w:val="00733684"/>
    <w:rsid w:val="0073462E"/>
    <w:rsid w:val="007354E2"/>
    <w:rsid w:val="00735C2E"/>
    <w:rsid w:val="00736110"/>
    <w:rsid w:val="00740CF6"/>
    <w:rsid w:val="00740DCC"/>
    <w:rsid w:val="007410B5"/>
    <w:rsid w:val="00741A84"/>
    <w:rsid w:val="007430CD"/>
    <w:rsid w:val="007510A2"/>
    <w:rsid w:val="0075292D"/>
    <w:rsid w:val="00752E5A"/>
    <w:rsid w:val="007562E5"/>
    <w:rsid w:val="007562F3"/>
    <w:rsid w:val="00756E2F"/>
    <w:rsid w:val="007579E5"/>
    <w:rsid w:val="00757BA2"/>
    <w:rsid w:val="00761C95"/>
    <w:rsid w:val="00770637"/>
    <w:rsid w:val="0077110E"/>
    <w:rsid w:val="00771816"/>
    <w:rsid w:val="00772A30"/>
    <w:rsid w:val="00772D66"/>
    <w:rsid w:val="00773C60"/>
    <w:rsid w:val="00774598"/>
    <w:rsid w:val="007765A0"/>
    <w:rsid w:val="00776CD8"/>
    <w:rsid w:val="00776D9E"/>
    <w:rsid w:val="00777104"/>
    <w:rsid w:val="007771EF"/>
    <w:rsid w:val="0078194D"/>
    <w:rsid w:val="00781E50"/>
    <w:rsid w:val="0078233F"/>
    <w:rsid w:val="00782A30"/>
    <w:rsid w:val="00783A65"/>
    <w:rsid w:val="00784A57"/>
    <w:rsid w:val="007850A7"/>
    <w:rsid w:val="00785C8C"/>
    <w:rsid w:val="00786491"/>
    <w:rsid w:val="007868A4"/>
    <w:rsid w:val="00786AD1"/>
    <w:rsid w:val="00786C6C"/>
    <w:rsid w:val="0079025F"/>
    <w:rsid w:val="0079052B"/>
    <w:rsid w:val="00790868"/>
    <w:rsid w:val="00790CA4"/>
    <w:rsid w:val="00793F40"/>
    <w:rsid w:val="007943FB"/>
    <w:rsid w:val="0079590F"/>
    <w:rsid w:val="0079751D"/>
    <w:rsid w:val="007A122A"/>
    <w:rsid w:val="007A6FE9"/>
    <w:rsid w:val="007A7DC7"/>
    <w:rsid w:val="007B0212"/>
    <w:rsid w:val="007B2B93"/>
    <w:rsid w:val="007B5396"/>
    <w:rsid w:val="007B5B29"/>
    <w:rsid w:val="007B5FAA"/>
    <w:rsid w:val="007B646C"/>
    <w:rsid w:val="007B6B2C"/>
    <w:rsid w:val="007B6D61"/>
    <w:rsid w:val="007B6D76"/>
    <w:rsid w:val="007B71A0"/>
    <w:rsid w:val="007C3877"/>
    <w:rsid w:val="007C402F"/>
    <w:rsid w:val="007C4784"/>
    <w:rsid w:val="007C6CF3"/>
    <w:rsid w:val="007D0ADF"/>
    <w:rsid w:val="007D1218"/>
    <w:rsid w:val="007D3FA2"/>
    <w:rsid w:val="007D4118"/>
    <w:rsid w:val="007D7251"/>
    <w:rsid w:val="007D7E56"/>
    <w:rsid w:val="007E1C94"/>
    <w:rsid w:val="007E3DB5"/>
    <w:rsid w:val="007E43AD"/>
    <w:rsid w:val="007E6833"/>
    <w:rsid w:val="007E7848"/>
    <w:rsid w:val="007F00C8"/>
    <w:rsid w:val="007F018E"/>
    <w:rsid w:val="007F11B6"/>
    <w:rsid w:val="007F2E15"/>
    <w:rsid w:val="007F3528"/>
    <w:rsid w:val="007F42A8"/>
    <w:rsid w:val="007F44AD"/>
    <w:rsid w:val="007F70C3"/>
    <w:rsid w:val="007F7C71"/>
    <w:rsid w:val="00800082"/>
    <w:rsid w:val="008002F5"/>
    <w:rsid w:val="008003EC"/>
    <w:rsid w:val="0080079A"/>
    <w:rsid w:val="00801F95"/>
    <w:rsid w:val="00802C59"/>
    <w:rsid w:val="0080370C"/>
    <w:rsid w:val="008039EA"/>
    <w:rsid w:val="00804717"/>
    <w:rsid w:val="00805D8E"/>
    <w:rsid w:val="008065C7"/>
    <w:rsid w:val="00807F6B"/>
    <w:rsid w:val="00810CAA"/>
    <w:rsid w:val="00812FF5"/>
    <w:rsid w:val="008139D2"/>
    <w:rsid w:val="00813CB3"/>
    <w:rsid w:val="00814068"/>
    <w:rsid w:val="00814585"/>
    <w:rsid w:val="00814C5B"/>
    <w:rsid w:val="0081570F"/>
    <w:rsid w:val="00815D66"/>
    <w:rsid w:val="00815E2E"/>
    <w:rsid w:val="00816F5F"/>
    <w:rsid w:val="00820748"/>
    <w:rsid w:val="00824F33"/>
    <w:rsid w:val="008267E9"/>
    <w:rsid w:val="008300D3"/>
    <w:rsid w:val="00830C26"/>
    <w:rsid w:val="00834730"/>
    <w:rsid w:val="00836AD3"/>
    <w:rsid w:val="00836CD7"/>
    <w:rsid w:val="00837989"/>
    <w:rsid w:val="00837D55"/>
    <w:rsid w:val="008411AE"/>
    <w:rsid w:val="00842901"/>
    <w:rsid w:val="008434A7"/>
    <w:rsid w:val="008439F1"/>
    <w:rsid w:val="00843D66"/>
    <w:rsid w:val="00845089"/>
    <w:rsid w:val="00845B9F"/>
    <w:rsid w:val="00846AD8"/>
    <w:rsid w:val="008521DC"/>
    <w:rsid w:val="00852B77"/>
    <w:rsid w:val="00853F83"/>
    <w:rsid w:val="00854D76"/>
    <w:rsid w:val="00855A6A"/>
    <w:rsid w:val="00855D61"/>
    <w:rsid w:val="00855FC3"/>
    <w:rsid w:val="00856D6F"/>
    <w:rsid w:val="00856F0F"/>
    <w:rsid w:val="00857C45"/>
    <w:rsid w:val="00860ACE"/>
    <w:rsid w:val="00861481"/>
    <w:rsid w:val="008648BA"/>
    <w:rsid w:val="00864BFF"/>
    <w:rsid w:val="00867D43"/>
    <w:rsid w:val="00867ED2"/>
    <w:rsid w:val="00872AC3"/>
    <w:rsid w:val="00873DEA"/>
    <w:rsid w:val="00873EE4"/>
    <w:rsid w:val="008749C7"/>
    <w:rsid w:val="0087511E"/>
    <w:rsid w:val="00875CA9"/>
    <w:rsid w:val="008768D3"/>
    <w:rsid w:val="00876CA5"/>
    <w:rsid w:val="00876E64"/>
    <w:rsid w:val="008770F2"/>
    <w:rsid w:val="00877453"/>
    <w:rsid w:val="00877C13"/>
    <w:rsid w:val="0088020B"/>
    <w:rsid w:val="00880541"/>
    <w:rsid w:val="00880F28"/>
    <w:rsid w:val="008816AE"/>
    <w:rsid w:val="008816C0"/>
    <w:rsid w:val="008817CA"/>
    <w:rsid w:val="00883BB2"/>
    <w:rsid w:val="00885F6F"/>
    <w:rsid w:val="00887560"/>
    <w:rsid w:val="00893A88"/>
    <w:rsid w:val="00893EAA"/>
    <w:rsid w:val="0089464C"/>
    <w:rsid w:val="00894B72"/>
    <w:rsid w:val="008970B2"/>
    <w:rsid w:val="00897D59"/>
    <w:rsid w:val="008A05DE"/>
    <w:rsid w:val="008A1B6E"/>
    <w:rsid w:val="008A1BAB"/>
    <w:rsid w:val="008A22F4"/>
    <w:rsid w:val="008A2E0B"/>
    <w:rsid w:val="008A3429"/>
    <w:rsid w:val="008A39FE"/>
    <w:rsid w:val="008A4C38"/>
    <w:rsid w:val="008A5636"/>
    <w:rsid w:val="008A7A85"/>
    <w:rsid w:val="008B2A6C"/>
    <w:rsid w:val="008B2C9E"/>
    <w:rsid w:val="008B47A2"/>
    <w:rsid w:val="008B705C"/>
    <w:rsid w:val="008C0938"/>
    <w:rsid w:val="008C0D25"/>
    <w:rsid w:val="008C1498"/>
    <w:rsid w:val="008C193D"/>
    <w:rsid w:val="008C2657"/>
    <w:rsid w:val="008C3B96"/>
    <w:rsid w:val="008C3CB0"/>
    <w:rsid w:val="008C4728"/>
    <w:rsid w:val="008C5AFA"/>
    <w:rsid w:val="008C5B71"/>
    <w:rsid w:val="008C6A9F"/>
    <w:rsid w:val="008C6C3B"/>
    <w:rsid w:val="008C6F70"/>
    <w:rsid w:val="008C7A4A"/>
    <w:rsid w:val="008C7FCD"/>
    <w:rsid w:val="008D1FF7"/>
    <w:rsid w:val="008D290B"/>
    <w:rsid w:val="008D2B87"/>
    <w:rsid w:val="008D5538"/>
    <w:rsid w:val="008D6CCB"/>
    <w:rsid w:val="008D6EC3"/>
    <w:rsid w:val="008D6FB7"/>
    <w:rsid w:val="008D7F2F"/>
    <w:rsid w:val="008E0517"/>
    <w:rsid w:val="008E1FEE"/>
    <w:rsid w:val="008E2C22"/>
    <w:rsid w:val="008E534C"/>
    <w:rsid w:val="008E5FFA"/>
    <w:rsid w:val="008E678F"/>
    <w:rsid w:val="008E7AAE"/>
    <w:rsid w:val="008F1096"/>
    <w:rsid w:val="008F443D"/>
    <w:rsid w:val="008F578B"/>
    <w:rsid w:val="008F6D76"/>
    <w:rsid w:val="008F7E92"/>
    <w:rsid w:val="00900C39"/>
    <w:rsid w:val="00901236"/>
    <w:rsid w:val="00901482"/>
    <w:rsid w:val="00902A9F"/>
    <w:rsid w:val="00903292"/>
    <w:rsid w:val="0090420A"/>
    <w:rsid w:val="00904283"/>
    <w:rsid w:val="00906D29"/>
    <w:rsid w:val="009160AE"/>
    <w:rsid w:val="00916FF5"/>
    <w:rsid w:val="00921269"/>
    <w:rsid w:val="00922757"/>
    <w:rsid w:val="00922B5C"/>
    <w:rsid w:val="00922C0E"/>
    <w:rsid w:val="009232EA"/>
    <w:rsid w:val="009242DE"/>
    <w:rsid w:val="00925430"/>
    <w:rsid w:val="00926102"/>
    <w:rsid w:val="009273CD"/>
    <w:rsid w:val="0092760A"/>
    <w:rsid w:val="00934CB1"/>
    <w:rsid w:val="00935615"/>
    <w:rsid w:val="009359D5"/>
    <w:rsid w:val="00937FAB"/>
    <w:rsid w:val="00940208"/>
    <w:rsid w:val="0094022F"/>
    <w:rsid w:val="009402D6"/>
    <w:rsid w:val="00940709"/>
    <w:rsid w:val="00940901"/>
    <w:rsid w:val="00940E60"/>
    <w:rsid w:val="00941142"/>
    <w:rsid w:val="00941D8E"/>
    <w:rsid w:val="00941F03"/>
    <w:rsid w:val="00943746"/>
    <w:rsid w:val="0094388A"/>
    <w:rsid w:val="00943CD7"/>
    <w:rsid w:val="00944E4E"/>
    <w:rsid w:val="009471D6"/>
    <w:rsid w:val="00947C48"/>
    <w:rsid w:val="00950723"/>
    <w:rsid w:val="00950910"/>
    <w:rsid w:val="00954396"/>
    <w:rsid w:val="00955541"/>
    <w:rsid w:val="0095577E"/>
    <w:rsid w:val="009566ED"/>
    <w:rsid w:val="00956B36"/>
    <w:rsid w:val="00960D23"/>
    <w:rsid w:val="00960D36"/>
    <w:rsid w:val="00963F3D"/>
    <w:rsid w:val="009660EC"/>
    <w:rsid w:val="00971360"/>
    <w:rsid w:val="00971961"/>
    <w:rsid w:val="00973B6D"/>
    <w:rsid w:val="009763AB"/>
    <w:rsid w:val="009774DA"/>
    <w:rsid w:val="009802A2"/>
    <w:rsid w:val="00980377"/>
    <w:rsid w:val="009810E5"/>
    <w:rsid w:val="00981D5D"/>
    <w:rsid w:val="00982C42"/>
    <w:rsid w:val="00983D84"/>
    <w:rsid w:val="00984A97"/>
    <w:rsid w:val="00984A9B"/>
    <w:rsid w:val="00984E22"/>
    <w:rsid w:val="00986187"/>
    <w:rsid w:val="009875FF"/>
    <w:rsid w:val="00987B56"/>
    <w:rsid w:val="00987B8A"/>
    <w:rsid w:val="00987CB3"/>
    <w:rsid w:val="009900F9"/>
    <w:rsid w:val="00990A3D"/>
    <w:rsid w:val="0099248A"/>
    <w:rsid w:val="0099309C"/>
    <w:rsid w:val="00994A19"/>
    <w:rsid w:val="00994C4E"/>
    <w:rsid w:val="00995A9E"/>
    <w:rsid w:val="0099697D"/>
    <w:rsid w:val="00996FFE"/>
    <w:rsid w:val="0099797B"/>
    <w:rsid w:val="00997CF0"/>
    <w:rsid w:val="009A11F7"/>
    <w:rsid w:val="009A1ADE"/>
    <w:rsid w:val="009A361F"/>
    <w:rsid w:val="009A3C6D"/>
    <w:rsid w:val="009A5BA4"/>
    <w:rsid w:val="009B0A4E"/>
    <w:rsid w:val="009B20FA"/>
    <w:rsid w:val="009B5755"/>
    <w:rsid w:val="009B62B8"/>
    <w:rsid w:val="009B779E"/>
    <w:rsid w:val="009C075C"/>
    <w:rsid w:val="009C0D58"/>
    <w:rsid w:val="009C10C0"/>
    <w:rsid w:val="009C1339"/>
    <w:rsid w:val="009C142C"/>
    <w:rsid w:val="009C1624"/>
    <w:rsid w:val="009C1DE6"/>
    <w:rsid w:val="009C1E9E"/>
    <w:rsid w:val="009C223E"/>
    <w:rsid w:val="009C285F"/>
    <w:rsid w:val="009C28A7"/>
    <w:rsid w:val="009C3CB6"/>
    <w:rsid w:val="009C42D3"/>
    <w:rsid w:val="009C4ABA"/>
    <w:rsid w:val="009C5260"/>
    <w:rsid w:val="009C55A8"/>
    <w:rsid w:val="009C57BB"/>
    <w:rsid w:val="009C59C8"/>
    <w:rsid w:val="009C6600"/>
    <w:rsid w:val="009D006E"/>
    <w:rsid w:val="009D2A76"/>
    <w:rsid w:val="009D4B15"/>
    <w:rsid w:val="009D4DE1"/>
    <w:rsid w:val="009E0E64"/>
    <w:rsid w:val="009E0EC0"/>
    <w:rsid w:val="009E1C26"/>
    <w:rsid w:val="009E2E46"/>
    <w:rsid w:val="009E34BE"/>
    <w:rsid w:val="009E69EE"/>
    <w:rsid w:val="009F1BC7"/>
    <w:rsid w:val="009F2798"/>
    <w:rsid w:val="009F3180"/>
    <w:rsid w:val="009F3539"/>
    <w:rsid w:val="009F4EB6"/>
    <w:rsid w:val="009F71DD"/>
    <w:rsid w:val="00A02DEC"/>
    <w:rsid w:val="00A02E18"/>
    <w:rsid w:val="00A0315F"/>
    <w:rsid w:val="00A039A3"/>
    <w:rsid w:val="00A05C07"/>
    <w:rsid w:val="00A074F7"/>
    <w:rsid w:val="00A10956"/>
    <w:rsid w:val="00A12186"/>
    <w:rsid w:val="00A12EED"/>
    <w:rsid w:val="00A15AAE"/>
    <w:rsid w:val="00A15BE6"/>
    <w:rsid w:val="00A21556"/>
    <w:rsid w:val="00A240B0"/>
    <w:rsid w:val="00A2467E"/>
    <w:rsid w:val="00A24C9A"/>
    <w:rsid w:val="00A25B3B"/>
    <w:rsid w:val="00A25DB6"/>
    <w:rsid w:val="00A26F02"/>
    <w:rsid w:val="00A30667"/>
    <w:rsid w:val="00A312F5"/>
    <w:rsid w:val="00A314C5"/>
    <w:rsid w:val="00A32207"/>
    <w:rsid w:val="00A33D3B"/>
    <w:rsid w:val="00A34E02"/>
    <w:rsid w:val="00A35D1B"/>
    <w:rsid w:val="00A35DBE"/>
    <w:rsid w:val="00A36EDD"/>
    <w:rsid w:val="00A40A49"/>
    <w:rsid w:val="00A40A83"/>
    <w:rsid w:val="00A413B6"/>
    <w:rsid w:val="00A41FC2"/>
    <w:rsid w:val="00A42431"/>
    <w:rsid w:val="00A450FE"/>
    <w:rsid w:val="00A467AE"/>
    <w:rsid w:val="00A47ADF"/>
    <w:rsid w:val="00A52405"/>
    <w:rsid w:val="00A546E6"/>
    <w:rsid w:val="00A54D4D"/>
    <w:rsid w:val="00A55419"/>
    <w:rsid w:val="00A555C7"/>
    <w:rsid w:val="00A574DC"/>
    <w:rsid w:val="00A576BE"/>
    <w:rsid w:val="00A60978"/>
    <w:rsid w:val="00A636B2"/>
    <w:rsid w:val="00A64D26"/>
    <w:rsid w:val="00A6754A"/>
    <w:rsid w:val="00A67C83"/>
    <w:rsid w:val="00A7087D"/>
    <w:rsid w:val="00A7224A"/>
    <w:rsid w:val="00A73E20"/>
    <w:rsid w:val="00A74131"/>
    <w:rsid w:val="00A742D4"/>
    <w:rsid w:val="00A747A2"/>
    <w:rsid w:val="00A753B1"/>
    <w:rsid w:val="00A75B40"/>
    <w:rsid w:val="00A75D25"/>
    <w:rsid w:val="00A7722C"/>
    <w:rsid w:val="00A77533"/>
    <w:rsid w:val="00A77E59"/>
    <w:rsid w:val="00A819E2"/>
    <w:rsid w:val="00A83905"/>
    <w:rsid w:val="00A839B4"/>
    <w:rsid w:val="00A83ADE"/>
    <w:rsid w:val="00A8461E"/>
    <w:rsid w:val="00A84E7F"/>
    <w:rsid w:val="00A8527E"/>
    <w:rsid w:val="00A87659"/>
    <w:rsid w:val="00A90001"/>
    <w:rsid w:val="00A92072"/>
    <w:rsid w:val="00A92409"/>
    <w:rsid w:val="00A92643"/>
    <w:rsid w:val="00A927E1"/>
    <w:rsid w:val="00A92C20"/>
    <w:rsid w:val="00A92E35"/>
    <w:rsid w:val="00A93355"/>
    <w:rsid w:val="00A96696"/>
    <w:rsid w:val="00A97390"/>
    <w:rsid w:val="00A97F5F"/>
    <w:rsid w:val="00AA1573"/>
    <w:rsid w:val="00AA1D51"/>
    <w:rsid w:val="00AB0041"/>
    <w:rsid w:val="00AB00A8"/>
    <w:rsid w:val="00AB02B3"/>
    <w:rsid w:val="00AB0326"/>
    <w:rsid w:val="00AB181E"/>
    <w:rsid w:val="00AB1B49"/>
    <w:rsid w:val="00AB2130"/>
    <w:rsid w:val="00AB2999"/>
    <w:rsid w:val="00AB2F21"/>
    <w:rsid w:val="00AB3BDD"/>
    <w:rsid w:val="00AB3C9D"/>
    <w:rsid w:val="00AB60B5"/>
    <w:rsid w:val="00AB6666"/>
    <w:rsid w:val="00AB671B"/>
    <w:rsid w:val="00AB6FD9"/>
    <w:rsid w:val="00AB73D3"/>
    <w:rsid w:val="00AB73F4"/>
    <w:rsid w:val="00AB7914"/>
    <w:rsid w:val="00AC065D"/>
    <w:rsid w:val="00AC2004"/>
    <w:rsid w:val="00AC2D8A"/>
    <w:rsid w:val="00AC5497"/>
    <w:rsid w:val="00AC65F0"/>
    <w:rsid w:val="00AC7F65"/>
    <w:rsid w:val="00AD07DF"/>
    <w:rsid w:val="00AD11B2"/>
    <w:rsid w:val="00AD1FEF"/>
    <w:rsid w:val="00AD2BA3"/>
    <w:rsid w:val="00AD3793"/>
    <w:rsid w:val="00AD3A51"/>
    <w:rsid w:val="00AD487A"/>
    <w:rsid w:val="00AD6779"/>
    <w:rsid w:val="00AD6E12"/>
    <w:rsid w:val="00AD73D6"/>
    <w:rsid w:val="00AE0205"/>
    <w:rsid w:val="00AE3C1A"/>
    <w:rsid w:val="00AE4D42"/>
    <w:rsid w:val="00AE4F52"/>
    <w:rsid w:val="00AE542B"/>
    <w:rsid w:val="00AF0961"/>
    <w:rsid w:val="00AF341F"/>
    <w:rsid w:val="00AF4F8B"/>
    <w:rsid w:val="00AF67AE"/>
    <w:rsid w:val="00AF68A5"/>
    <w:rsid w:val="00AF6C1E"/>
    <w:rsid w:val="00B01FF8"/>
    <w:rsid w:val="00B0414C"/>
    <w:rsid w:val="00B046DD"/>
    <w:rsid w:val="00B06C37"/>
    <w:rsid w:val="00B06F89"/>
    <w:rsid w:val="00B077F8"/>
    <w:rsid w:val="00B1055D"/>
    <w:rsid w:val="00B10F4F"/>
    <w:rsid w:val="00B124DB"/>
    <w:rsid w:val="00B12E3D"/>
    <w:rsid w:val="00B16061"/>
    <w:rsid w:val="00B16F7C"/>
    <w:rsid w:val="00B17115"/>
    <w:rsid w:val="00B20F97"/>
    <w:rsid w:val="00B22532"/>
    <w:rsid w:val="00B2278A"/>
    <w:rsid w:val="00B22D2D"/>
    <w:rsid w:val="00B2430A"/>
    <w:rsid w:val="00B255E6"/>
    <w:rsid w:val="00B25BC6"/>
    <w:rsid w:val="00B33650"/>
    <w:rsid w:val="00B41514"/>
    <w:rsid w:val="00B41C3F"/>
    <w:rsid w:val="00B4235B"/>
    <w:rsid w:val="00B42A97"/>
    <w:rsid w:val="00B42D69"/>
    <w:rsid w:val="00B42FDC"/>
    <w:rsid w:val="00B434B3"/>
    <w:rsid w:val="00B4403F"/>
    <w:rsid w:val="00B47CAD"/>
    <w:rsid w:val="00B50B2B"/>
    <w:rsid w:val="00B5295A"/>
    <w:rsid w:val="00B538E6"/>
    <w:rsid w:val="00B53D14"/>
    <w:rsid w:val="00B55E7D"/>
    <w:rsid w:val="00B610EF"/>
    <w:rsid w:val="00B61153"/>
    <w:rsid w:val="00B61FEF"/>
    <w:rsid w:val="00B62846"/>
    <w:rsid w:val="00B62A42"/>
    <w:rsid w:val="00B631B3"/>
    <w:rsid w:val="00B66AC9"/>
    <w:rsid w:val="00B678BA"/>
    <w:rsid w:val="00B67CC7"/>
    <w:rsid w:val="00B70EC0"/>
    <w:rsid w:val="00B75A63"/>
    <w:rsid w:val="00B7678D"/>
    <w:rsid w:val="00B76DB1"/>
    <w:rsid w:val="00B80151"/>
    <w:rsid w:val="00B810E9"/>
    <w:rsid w:val="00B82074"/>
    <w:rsid w:val="00B827F8"/>
    <w:rsid w:val="00B842A3"/>
    <w:rsid w:val="00B862F0"/>
    <w:rsid w:val="00B872D4"/>
    <w:rsid w:val="00B87F32"/>
    <w:rsid w:val="00B910DE"/>
    <w:rsid w:val="00B914FE"/>
    <w:rsid w:val="00B91BF1"/>
    <w:rsid w:val="00B93F34"/>
    <w:rsid w:val="00B95800"/>
    <w:rsid w:val="00BA2B8A"/>
    <w:rsid w:val="00BA3175"/>
    <w:rsid w:val="00BA3367"/>
    <w:rsid w:val="00BA782F"/>
    <w:rsid w:val="00BB0C15"/>
    <w:rsid w:val="00BB12CF"/>
    <w:rsid w:val="00BB1CE1"/>
    <w:rsid w:val="00BB3D32"/>
    <w:rsid w:val="00BB4728"/>
    <w:rsid w:val="00BB52FB"/>
    <w:rsid w:val="00BB59CC"/>
    <w:rsid w:val="00BB62E8"/>
    <w:rsid w:val="00BB7150"/>
    <w:rsid w:val="00BB7A50"/>
    <w:rsid w:val="00BB7CC1"/>
    <w:rsid w:val="00BB7E88"/>
    <w:rsid w:val="00BC3143"/>
    <w:rsid w:val="00BC3719"/>
    <w:rsid w:val="00BC677C"/>
    <w:rsid w:val="00BC690D"/>
    <w:rsid w:val="00BC7C41"/>
    <w:rsid w:val="00BD16A3"/>
    <w:rsid w:val="00BD2A9A"/>
    <w:rsid w:val="00BD3AFC"/>
    <w:rsid w:val="00BD3D50"/>
    <w:rsid w:val="00BD400A"/>
    <w:rsid w:val="00BE201F"/>
    <w:rsid w:val="00BE2FCE"/>
    <w:rsid w:val="00BE36B0"/>
    <w:rsid w:val="00BE3C15"/>
    <w:rsid w:val="00BE443C"/>
    <w:rsid w:val="00BE580C"/>
    <w:rsid w:val="00BE72D3"/>
    <w:rsid w:val="00BE735A"/>
    <w:rsid w:val="00BE7611"/>
    <w:rsid w:val="00BF0DDD"/>
    <w:rsid w:val="00BF1601"/>
    <w:rsid w:val="00BF1670"/>
    <w:rsid w:val="00BF174A"/>
    <w:rsid w:val="00BF2CBD"/>
    <w:rsid w:val="00BF3471"/>
    <w:rsid w:val="00BF370E"/>
    <w:rsid w:val="00BF4D86"/>
    <w:rsid w:val="00BF5CA2"/>
    <w:rsid w:val="00BF6C12"/>
    <w:rsid w:val="00BF6C74"/>
    <w:rsid w:val="00BF7A6A"/>
    <w:rsid w:val="00C01FCC"/>
    <w:rsid w:val="00C0493F"/>
    <w:rsid w:val="00C05375"/>
    <w:rsid w:val="00C071D3"/>
    <w:rsid w:val="00C11FA4"/>
    <w:rsid w:val="00C146FC"/>
    <w:rsid w:val="00C15494"/>
    <w:rsid w:val="00C158F9"/>
    <w:rsid w:val="00C20332"/>
    <w:rsid w:val="00C20F21"/>
    <w:rsid w:val="00C2115B"/>
    <w:rsid w:val="00C2122B"/>
    <w:rsid w:val="00C22343"/>
    <w:rsid w:val="00C23AA1"/>
    <w:rsid w:val="00C24034"/>
    <w:rsid w:val="00C248A2"/>
    <w:rsid w:val="00C24B1E"/>
    <w:rsid w:val="00C24F2E"/>
    <w:rsid w:val="00C259D3"/>
    <w:rsid w:val="00C27070"/>
    <w:rsid w:val="00C27E39"/>
    <w:rsid w:val="00C30A2A"/>
    <w:rsid w:val="00C319C5"/>
    <w:rsid w:val="00C35AFF"/>
    <w:rsid w:val="00C36233"/>
    <w:rsid w:val="00C40073"/>
    <w:rsid w:val="00C400B3"/>
    <w:rsid w:val="00C400C0"/>
    <w:rsid w:val="00C435AE"/>
    <w:rsid w:val="00C44B92"/>
    <w:rsid w:val="00C4690A"/>
    <w:rsid w:val="00C475ED"/>
    <w:rsid w:val="00C477D0"/>
    <w:rsid w:val="00C51D69"/>
    <w:rsid w:val="00C5288E"/>
    <w:rsid w:val="00C52CF4"/>
    <w:rsid w:val="00C53A8F"/>
    <w:rsid w:val="00C5534F"/>
    <w:rsid w:val="00C56CDC"/>
    <w:rsid w:val="00C6138D"/>
    <w:rsid w:val="00C621D4"/>
    <w:rsid w:val="00C6577E"/>
    <w:rsid w:val="00C66F1B"/>
    <w:rsid w:val="00C67495"/>
    <w:rsid w:val="00C67F67"/>
    <w:rsid w:val="00C71C61"/>
    <w:rsid w:val="00C728BE"/>
    <w:rsid w:val="00C73223"/>
    <w:rsid w:val="00C738A8"/>
    <w:rsid w:val="00C74E3A"/>
    <w:rsid w:val="00C75496"/>
    <w:rsid w:val="00C777C8"/>
    <w:rsid w:val="00C81353"/>
    <w:rsid w:val="00C817C2"/>
    <w:rsid w:val="00C82DA0"/>
    <w:rsid w:val="00C85B40"/>
    <w:rsid w:val="00C90070"/>
    <w:rsid w:val="00C907AC"/>
    <w:rsid w:val="00C95260"/>
    <w:rsid w:val="00C952B9"/>
    <w:rsid w:val="00C953A5"/>
    <w:rsid w:val="00C956FD"/>
    <w:rsid w:val="00C970A0"/>
    <w:rsid w:val="00CA0821"/>
    <w:rsid w:val="00CA432A"/>
    <w:rsid w:val="00CA4363"/>
    <w:rsid w:val="00CA644C"/>
    <w:rsid w:val="00CA67FB"/>
    <w:rsid w:val="00CA765B"/>
    <w:rsid w:val="00CB0E2A"/>
    <w:rsid w:val="00CB1167"/>
    <w:rsid w:val="00CB1E8B"/>
    <w:rsid w:val="00CB337F"/>
    <w:rsid w:val="00CB4897"/>
    <w:rsid w:val="00CB59E2"/>
    <w:rsid w:val="00CB5E20"/>
    <w:rsid w:val="00CB6837"/>
    <w:rsid w:val="00CB7D81"/>
    <w:rsid w:val="00CC0106"/>
    <w:rsid w:val="00CC0199"/>
    <w:rsid w:val="00CC1D8E"/>
    <w:rsid w:val="00CC34B3"/>
    <w:rsid w:val="00CC6AB9"/>
    <w:rsid w:val="00CD046A"/>
    <w:rsid w:val="00CD1B83"/>
    <w:rsid w:val="00CD2A01"/>
    <w:rsid w:val="00CD4A33"/>
    <w:rsid w:val="00CD4ED4"/>
    <w:rsid w:val="00CD547F"/>
    <w:rsid w:val="00CD5793"/>
    <w:rsid w:val="00CD5846"/>
    <w:rsid w:val="00CD7138"/>
    <w:rsid w:val="00CD7740"/>
    <w:rsid w:val="00CE18A0"/>
    <w:rsid w:val="00CE4495"/>
    <w:rsid w:val="00CE58D7"/>
    <w:rsid w:val="00CF062E"/>
    <w:rsid w:val="00CF0BC9"/>
    <w:rsid w:val="00CF3268"/>
    <w:rsid w:val="00CF4A83"/>
    <w:rsid w:val="00CF7FE1"/>
    <w:rsid w:val="00D00377"/>
    <w:rsid w:val="00D01938"/>
    <w:rsid w:val="00D0258E"/>
    <w:rsid w:val="00D02A2D"/>
    <w:rsid w:val="00D04802"/>
    <w:rsid w:val="00D060EA"/>
    <w:rsid w:val="00D06632"/>
    <w:rsid w:val="00D06EDC"/>
    <w:rsid w:val="00D07774"/>
    <w:rsid w:val="00D077FF"/>
    <w:rsid w:val="00D12F22"/>
    <w:rsid w:val="00D1423D"/>
    <w:rsid w:val="00D14384"/>
    <w:rsid w:val="00D1453F"/>
    <w:rsid w:val="00D14B3B"/>
    <w:rsid w:val="00D1697E"/>
    <w:rsid w:val="00D16ED2"/>
    <w:rsid w:val="00D16F63"/>
    <w:rsid w:val="00D20161"/>
    <w:rsid w:val="00D20B3A"/>
    <w:rsid w:val="00D20EDB"/>
    <w:rsid w:val="00D21118"/>
    <w:rsid w:val="00D23329"/>
    <w:rsid w:val="00D2387D"/>
    <w:rsid w:val="00D23C99"/>
    <w:rsid w:val="00D25992"/>
    <w:rsid w:val="00D2636A"/>
    <w:rsid w:val="00D27266"/>
    <w:rsid w:val="00D27EFA"/>
    <w:rsid w:val="00D3062C"/>
    <w:rsid w:val="00D3079D"/>
    <w:rsid w:val="00D3155C"/>
    <w:rsid w:val="00D31D2C"/>
    <w:rsid w:val="00D31D4A"/>
    <w:rsid w:val="00D32C5A"/>
    <w:rsid w:val="00D347A4"/>
    <w:rsid w:val="00D353CF"/>
    <w:rsid w:val="00D36C56"/>
    <w:rsid w:val="00D376EC"/>
    <w:rsid w:val="00D37B13"/>
    <w:rsid w:val="00D40300"/>
    <w:rsid w:val="00D40EE2"/>
    <w:rsid w:val="00D43008"/>
    <w:rsid w:val="00D44604"/>
    <w:rsid w:val="00D44C19"/>
    <w:rsid w:val="00D459C8"/>
    <w:rsid w:val="00D45FEC"/>
    <w:rsid w:val="00D46854"/>
    <w:rsid w:val="00D4735E"/>
    <w:rsid w:val="00D47E84"/>
    <w:rsid w:val="00D50C96"/>
    <w:rsid w:val="00D50EC8"/>
    <w:rsid w:val="00D515CC"/>
    <w:rsid w:val="00D52D9B"/>
    <w:rsid w:val="00D530D2"/>
    <w:rsid w:val="00D538D0"/>
    <w:rsid w:val="00D5569E"/>
    <w:rsid w:val="00D5652F"/>
    <w:rsid w:val="00D5732F"/>
    <w:rsid w:val="00D57FE6"/>
    <w:rsid w:val="00D62161"/>
    <w:rsid w:val="00D637D8"/>
    <w:rsid w:val="00D64D1B"/>
    <w:rsid w:val="00D65F0F"/>
    <w:rsid w:val="00D65F11"/>
    <w:rsid w:val="00D71797"/>
    <w:rsid w:val="00D717D1"/>
    <w:rsid w:val="00D72CEF"/>
    <w:rsid w:val="00D73672"/>
    <w:rsid w:val="00D7453E"/>
    <w:rsid w:val="00D77C47"/>
    <w:rsid w:val="00D80F37"/>
    <w:rsid w:val="00D82641"/>
    <w:rsid w:val="00D8437A"/>
    <w:rsid w:val="00D84B4D"/>
    <w:rsid w:val="00D85429"/>
    <w:rsid w:val="00D87845"/>
    <w:rsid w:val="00D90400"/>
    <w:rsid w:val="00D93D48"/>
    <w:rsid w:val="00D94810"/>
    <w:rsid w:val="00D94BAC"/>
    <w:rsid w:val="00D94CF8"/>
    <w:rsid w:val="00D95CDE"/>
    <w:rsid w:val="00D96252"/>
    <w:rsid w:val="00D96A90"/>
    <w:rsid w:val="00D97926"/>
    <w:rsid w:val="00DA1876"/>
    <w:rsid w:val="00DA2DE6"/>
    <w:rsid w:val="00DA38E8"/>
    <w:rsid w:val="00DA3BBC"/>
    <w:rsid w:val="00DA505C"/>
    <w:rsid w:val="00DA55D4"/>
    <w:rsid w:val="00DA5AE8"/>
    <w:rsid w:val="00DA65D1"/>
    <w:rsid w:val="00DA77DD"/>
    <w:rsid w:val="00DB0A78"/>
    <w:rsid w:val="00DB0D36"/>
    <w:rsid w:val="00DB0F6A"/>
    <w:rsid w:val="00DB1304"/>
    <w:rsid w:val="00DB1590"/>
    <w:rsid w:val="00DB196A"/>
    <w:rsid w:val="00DB24B7"/>
    <w:rsid w:val="00DB3318"/>
    <w:rsid w:val="00DB4E35"/>
    <w:rsid w:val="00DB6037"/>
    <w:rsid w:val="00DB66A8"/>
    <w:rsid w:val="00DB7591"/>
    <w:rsid w:val="00DC0357"/>
    <w:rsid w:val="00DC0A43"/>
    <w:rsid w:val="00DC1039"/>
    <w:rsid w:val="00DC5D1E"/>
    <w:rsid w:val="00DC70B3"/>
    <w:rsid w:val="00DC7651"/>
    <w:rsid w:val="00DD0501"/>
    <w:rsid w:val="00DD3DD7"/>
    <w:rsid w:val="00DD5C75"/>
    <w:rsid w:val="00DD5D1E"/>
    <w:rsid w:val="00DD743E"/>
    <w:rsid w:val="00DE0357"/>
    <w:rsid w:val="00DE2972"/>
    <w:rsid w:val="00DE361D"/>
    <w:rsid w:val="00DE3F48"/>
    <w:rsid w:val="00DE4F97"/>
    <w:rsid w:val="00DE5AA5"/>
    <w:rsid w:val="00DE783D"/>
    <w:rsid w:val="00DF0006"/>
    <w:rsid w:val="00DF00A1"/>
    <w:rsid w:val="00DF0979"/>
    <w:rsid w:val="00DF144D"/>
    <w:rsid w:val="00DF2DAB"/>
    <w:rsid w:val="00DF4604"/>
    <w:rsid w:val="00DF7168"/>
    <w:rsid w:val="00DF759C"/>
    <w:rsid w:val="00DF7FF1"/>
    <w:rsid w:val="00E00199"/>
    <w:rsid w:val="00E01CA4"/>
    <w:rsid w:val="00E047F7"/>
    <w:rsid w:val="00E04F08"/>
    <w:rsid w:val="00E052EB"/>
    <w:rsid w:val="00E055F2"/>
    <w:rsid w:val="00E06AAB"/>
    <w:rsid w:val="00E106BE"/>
    <w:rsid w:val="00E112DC"/>
    <w:rsid w:val="00E15870"/>
    <w:rsid w:val="00E17029"/>
    <w:rsid w:val="00E17ECC"/>
    <w:rsid w:val="00E21C03"/>
    <w:rsid w:val="00E21D59"/>
    <w:rsid w:val="00E22B61"/>
    <w:rsid w:val="00E22D4F"/>
    <w:rsid w:val="00E23761"/>
    <w:rsid w:val="00E25DDD"/>
    <w:rsid w:val="00E275BC"/>
    <w:rsid w:val="00E278AD"/>
    <w:rsid w:val="00E278E2"/>
    <w:rsid w:val="00E30EB8"/>
    <w:rsid w:val="00E33DF5"/>
    <w:rsid w:val="00E33E43"/>
    <w:rsid w:val="00E34E8B"/>
    <w:rsid w:val="00E34FBA"/>
    <w:rsid w:val="00E354A8"/>
    <w:rsid w:val="00E41F6D"/>
    <w:rsid w:val="00E420C7"/>
    <w:rsid w:val="00E42732"/>
    <w:rsid w:val="00E43791"/>
    <w:rsid w:val="00E437CB"/>
    <w:rsid w:val="00E43DEA"/>
    <w:rsid w:val="00E45427"/>
    <w:rsid w:val="00E45AD1"/>
    <w:rsid w:val="00E47808"/>
    <w:rsid w:val="00E5060B"/>
    <w:rsid w:val="00E53174"/>
    <w:rsid w:val="00E536C6"/>
    <w:rsid w:val="00E53E6F"/>
    <w:rsid w:val="00E54020"/>
    <w:rsid w:val="00E551D8"/>
    <w:rsid w:val="00E57830"/>
    <w:rsid w:val="00E60552"/>
    <w:rsid w:val="00E60555"/>
    <w:rsid w:val="00E6175D"/>
    <w:rsid w:val="00E65EE1"/>
    <w:rsid w:val="00E707A2"/>
    <w:rsid w:val="00E71AE3"/>
    <w:rsid w:val="00E723EE"/>
    <w:rsid w:val="00E72747"/>
    <w:rsid w:val="00E730C9"/>
    <w:rsid w:val="00E73286"/>
    <w:rsid w:val="00E750E6"/>
    <w:rsid w:val="00E75E96"/>
    <w:rsid w:val="00E76F90"/>
    <w:rsid w:val="00E80658"/>
    <w:rsid w:val="00E81712"/>
    <w:rsid w:val="00E85655"/>
    <w:rsid w:val="00E872C1"/>
    <w:rsid w:val="00E90738"/>
    <w:rsid w:val="00E91B7F"/>
    <w:rsid w:val="00E941F7"/>
    <w:rsid w:val="00E962C1"/>
    <w:rsid w:val="00E97D90"/>
    <w:rsid w:val="00EA1506"/>
    <w:rsid w:val="00EA1C38"/>
    <w:rsid w:val="00EA2AB2"/>
    <w:rsid w:val="00EA3522"/>
    <w:rsid w:val="00EA3639"/>
    <w:rsid w:val="00EA3F7B"/>
    <w:rsid w:val="00EA4E1A"/>
    <w:rsid w:val="00EA5B8A"/>
    <w:rsid w:val="00EA68F2"/>
    <w:rsid w:val="00EA7D60"/>
    <w:rsid w:val="00EB0339"/>
    <w:rsid w:val="00EB0506"/>
    <w:rsid w:val="00EB0B6F"/>
    <w:rsid w:val="00EB1647"/>
    <w:rsid w:val="00EB1BB1"/>
    <w:rsid w:val="00EB3E50"/>
    <w:rsid w:val="00EB3F54"/>
    <w:rsid w:val="00EB4017"/>
    <w:rsid w:val="00EB4A6A"/>
    <w:rsid w:val="00EB6F89"/>
    <w:rsid w:val="00EB7888"/>
    <w:rsid w:val="00EC0813"/>
    <w:rsid w:val="00EC1EA1"/>
    <w:rsid w:val="00EC261F"/>
    <w:rsid w:val="00EC3C92"/>
    <w:rsid w:val="00EC4482"/>
    <w:rsid w:val="00EC6F12"/>
    <w:rsid w:val="00EC7663"/>
    <w:rsid w:val="00EC7863"/>
    <w:rsid w:val="00EC7F2C"/>
    <w:rsid w:val="00ED002F"/>
    <w:rsid w:val="00ED19CE"/>
    <w:rsid w:val="00ED7D18"/>
    <w:rsid w:val="00EE1584"/>
    <w:rsid w:val="00EE1C3A"/>
    <w:rsid w:val="00EE2E43"/>
    <w:rsid w:val="00EE34FF"/>
    <w:rsid w:val="00EE4789"/>
    <w:rsid w:val="00EE53FF"/>
    <w:rsid w:val="00EE714F"/>
    <w:rsid w:val="00EF0BE8"/>
    <w:rsid w:val="00EF3591"/>
    <w:rsid w:val="00EF4FE0"/>
    <w:rsid w:val="00EF5AD7"/>
    <w:rsid w:val="00EF7A5E"/>
    <w:rsid w:val="00F02331"/>
    <w:rsid w:val="00F0434E"/>
    <w:rsid w:val="00F06C57"/>
    <w:rsid w:val="00F07C87"/>
    <w:rsid w:val="00F10A3F"/>
    <w:rsid w:val="00F11235"/>
    <w:rsid w:val="00F11C39"/>
    <w:rsid w:val="00F12070"/>
    <w:rsid w:val="00F12132"/>
    <w:rsid w:val="00F126D4"/>
    <w:rsid w:val="00F12AD0"/>
    <w:rsid w:val="00F12D02"/>
    <w:rsid w:val="00F155F8"/>
    <w:rsid w:val="00F169CD"/>
    <w:rsid w:val="00F16C8B"/>
    <w:rsid w:val="00F1798F"/>
    <w:rsid w:val="00F20879"/>
    <w:rsid w:val="00F20B32"/>
    <w:rsid w:val="00F21491"/>
    <w:rsid w:val="00F21780"/>
    <w:rsid w:val="00F229CD"/>
    <w:rsid w:val="00F238F5"/>
    <w:rsid w:val="00F23A14"/>
    <w:rsid w:val="00F24D8A"/>
    <w:rsid w:val="00F26143"/>
    <w:rsid w:val="00F26A70"/>
    <w:rsid w:val="00F27B9D"/>
    <w:rsid w:val="00F27BA4"/>
    <w:rsid w:val="00F301F7"/>
    <w:rsid w:val="00F312B9"/>
    <w:rsid w:val="00F32E41"/>
    <w:rsid w:val="00F330D1"/>
    <w:rsid w:val="00F3424E"/>
    <w:rsid w:val="00F352D3"/>
    <w:rsid w:val="00F40294"/>
    <w:rsid w:val="00F4045A"/>
    <w:rsid w:val="00F41149"/>
    <w:rsid w:val="00F4250E"/>
    <w:rsid w:val="00F42811"/>
    <w:rsid w:val="00F42D20"/>
    <w:rsid w:val="00F431F1"/>
    <w:rsid w:val="00F44335"/>
    <w:rsid w:val="00F445F0"/>
    <w:rsid w:val="00F47717"/>
    <w:rsid w:val="00F51AAA"/>
    <w:rsid w:val="00F5293A"/>
    <w:rsid w:val="00F53238"/>
    <w:rsid w:val="00F5410B"/>
    <w:rsid w:val="00F55AE0"/>
    <w:rsid w:val="00F56143"/>
    <w:rsid w:val="00F56857"/>
    <w:rsid w:val="00F56C6A"/>
    <w:rsid w:val="00F645F1"/>
    <w:rsid w:val="00F651BD"/>
    <w:rsid w:val="00F67274"/>
    <w:rsid w:val="00F67F9E"/>
    <w:rsid w:val="00F70264"/>
    <w:rsid w:val="00F70C7E"/>
    <w:rsid w:val="00F7290C"/>
    <w:rsid w:val="00F73A29"/>
    <w:rsid w:val="00F74956"/>
    <w:rsid w:val="00F74CF2"/>
    <w:rsid w:val="00F74E65"/>
    <w:rsid w:val="00F757AA"/>
    <w:rsid w:val="00F7666B"/>
    <w:rsid w:val="00F76BD5"/>
    <w:rsid w:val="00F77A85"/>
    <w:rsid w:val="00F803EE"/>
    <w:rsid w:val="00F8105E"/>
    <w:rsid w:val="00F83759"/>
    <w:rsid w:val="00F83A7C"/>
    <w:rsid w:val="00F86423"/>
    <w:rsid w:val="00F905E8"/>
    <w:rsid w:val="00F90799"/>
    <w:rsid w:val="00F90F93"/>
    <w:rsid w:val="00F95F61"/>
    <w:rsid w:val="00F963C7"/>
    <w:rsid w:val="00FA08AA"/>
    <w:rsid w:val="00FA188A"/>
    <w:rsid w:val="00FA19B1"/>
    <w:rsid w:val="00FA1A44"/>
    <w:rsid w:val="00FA1F61"/>
    <w:rsid w:val="00FA1FC3"/>
    <w:rsid w:val="00FA418A"/>
    <w:rsid w:val="00FB0993"/>
    <w:rsid w:val="00FB0B93"/>
    <w:rsid w:val="00FB0C52"/>
    <w:rsid w:val="00FB2476"/>
    <w:rsid w:val="00FB2938"/>
    <w:rsid w:val="00FB2A8D"/>
    <w:rsid w:val="00FB68BE"/>
    <w:rsid w:val="00FB6B09"/>
    <w:rsid w:val="00FB6B27"/>
    <w:rsid w:val="00FB75A0"/>
    <w:rsid w:val="00FC0CA1"/>
    <w:rsid w:val="00FC0FA9"/>
    <w:rsid w:val="00FC262E"/>
    <w:rsid w:val="00FC275E"/>
    <w:rsid w:val="00FC305D"/>
    <w:rsid w:val="00FC371D"/>
    <w:rsid w:val="00FC4A4A"/>
    <w:rsid w:val="00FC5A6D"/>
    <w:rsid w:val="00FC5A9A"/>
    <w:rsid w:val="00FC6828"/>
    <w:rsid w:val="00FD1F45"/>
    <w:rsid w:val="00FD216B"/>
    <w:rsid w:val="00FD22F5"/>
    <w:rsid w:val="00FD2EBB"/>
    <w:rsid w:val="00FD386E"/>
    <w:rsid w:val="00FD494C"/>
    <w:rsid w:val="00FD4D10"/>
    <w:rsid w:val="00FD5414"/>
    <w:rsid w:val="00FD5B05"/>
    <w:rsid w:val="00FD5C66"/>
    <w:rsid w:val="00FD6134"/>
    <w:rsid w:val="00FE076D"/>
    <w:rsid w:val="00FE26D4"/>
    <w:rsid w:val="00FE2B81"/>
    <w:rsid w:val="00FE49C9"/>
    <w:rsid w:val="00FF0057"/>
    <w:rsid w:val="00FF063E"/>
    <w:rsid w:val="00FF6192"/>
    <w:rsid w:val="00FF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4432F89"/>
  <w15:chartTrackingRefBased/>
  <w15:docId w15:val="{2B9F816F-896D-4E72-BE94-A33F2080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7">
    <w:name w:val="ลบ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Cordia New" w:hAnsi="Book Antiqua"/>
      <w:b/>
      <w:bCs/>
      <w:snapToGrid w:val="0"/>
      <w:sz w:val="22"/>
      <w:szCs w:val="22"/>
      <w:u w:val="single"/>
      <w:lang w:val="th-TH" w:eastAsia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styleId="BalloonText">
    <w:name w:val="Balloon Text"/>
    <w:basedOn w:val="Normal"/>
    <w:semiHidden/>
    <w:rsid w:val="0090123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9C3C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43"/>
      <w:jc w:val="thaiDistribute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C3CB6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035295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 Char"/>
    <w:link w:val="BodyText"/>
    <w:rsid w:val="00DB1590"/>
    <w:rPr>
      <w:rFonts w:ascii="Arial" w:hAnsi="Arial"/>
      <w:sz w:val="18"/>
      <w:szCs w:val="18"/>
      <w:lang w:val="en-US" w:eastAsia="en-US" w:bidi="th-TH"/>
    </w:rPr>
  </w:style>
  <w:style w:type="paragraph" w:customStyle="1" w:styleId="ListBullethalfspaceafter">
    <w:name w:val="List Bullet half space after"/>
    <w:aliases w:val="lbhs"/>
    <w:basedOn w:val="ListBullet"/>
    <w:rsid w:val="00DB159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11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4E3E9F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twolines">
    <w:name w:val="acct two lines"/>
    <w:aliases w:val="a2l"/>
    <w:basedOn w:val="Normal"/>
    <w:rsid w:val="004E3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335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065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20"/>
      <w:jc w:val="both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70653D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Default">
    <w:name w:val="Default"/>
    <w:rsid w:val="002B437E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character" w:styleId="CommentReference">
    <w:name w:val="annotation reference"/>
    <w:rsid w:val="004E07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07E9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4E07E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07E9"/>
    <w:rPr>
      <w:b/>
      <w:bCs/>
    </w:rPr>
  </w:style>
  <w:style w:type="character" w:customStyle="1" w:styleId="CommentSubjectChar">
    <w:name w:val="Comment Subject Char"/>
    <w:link w:val="CommentSubject"/>
    <w:rsid w:val="004E07E9"/>
    <w:rPr>
      <w:rFonts w:ascii="Arial" w:hAnsi="Arial" w:cs="Angsana New"/>
      <w:b/>
      <w:bCs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2450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0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05D8E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805D8E"/>
    <w:rPr>
      <w:vertAlign w:val="superscript"/>
    </w:rPr>
  </w:style>
  <w:style w:type="paragraph" w:styleId="ListParagraph">
    <w:name w:val="List Paragraph"/>
    <w:basedOn w:val="Normal"/>
    <w:uiPriority w:val="34"/>
    <w:qFormat/>
    <w:rsid w:val="006246F1"/>
    <w:pPr>
      <w:ind w:left="720"/>
    </w:pPr>
    <w:rPr>
      <w:rFonts w:cs="Angsana New"/>
      <w:szCs w:val="22"/>
    </w:rPr>
  </w:style>
  <w:style w:type="character" w:customStyle="1" w:styleId="FooterChar">
    <w:name w:val="Footer Char"/>
    <w:link w:val="Footer"/>
    <w:uiPriority w:val="99"/>
    <w:rsid w:val="00E90738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locked/>
    <w:rsid w:val="00E90738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907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Revision">
    <w:name w:val="Revision"/>
    <w:hidden/>
    <w:uiPriority w:val="99"/>
    <w:semiHidden/>
    <w:rsid w:val="0077710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65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6915120-c566-46af-a995-ad50e1c1f39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14" ma:contentTypeDescription="Create a new document." ma:contentTypeScope="" ma:versionID="27ec4ddfe0967e4c1c1fb341e290e0fe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3b825b2197b0c76d8fedef1c92c2de37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975BC-484E-45B1-9585-5A4FA7C2C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9E80B-7FBE-4F40-993C-5CAB7B98DE26}">
  <ds:schemaRefs>
    <ds:schemaRef ds:uri="http://schemas.microsoft.com/office/2006/metadata/properties"/>
    <ds:schemaRef ds:uri="http://schemas.microsoft.com/office/infopath/2007/PartnerControls"/>
    <ds:schemaRef ds:uri="66915120-c566-46af-a995-ad50e1c1f39a"/>
  </ds:schemaRefs>
</ds:datastoreItem>
</file>

<file path=customXml/itemProps3.xml><?xml version="1.0" encoding="utf-8"?>
<ds:datastoreItem xmlns:ds="http://schemas.openxmlformats.org/officeDocument/2006/customXml" ds:itemID="{99E638F5-8C5B-4935-987B-292BC6666C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BDD806-A7BE-4E06-A262-72B00BA2A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</TotalTime>
  <Pages>5</Pages>
  <Words>1281</Words>
  <Characters>5410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cp:lastModifiedBy>Churapa, Theppanom</cp:lastModifiedBy>
  <cp:revision>4</cp:revision>
  <cp:lastPrinted>2024-02-09T05:34:00Z</cp:lastPrinted>
  <dcterms:created xsi:type="dcterms:W3CDTF">2024-07-31T09:14:00Z</dcterms:created>
  <dcterms:modified xsi:type="dcterms:W3CDTF">2024-09-30T06:05:00Z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0x01010029C3E73971EFF145B5C231270DFF06A1</vt:lpwstr>
  </property>
</Properties>
</file>