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18983" w14:textId="3419B8BD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C757A6" w:rsidRPr="00C757A6">
        <w:rPr>
          <w:rFonts w:ascii="Angsana New" w:hAnsi="Angsana New" w:cs="Angsana New" w:hint="cs"/>
          <w:sz w:val="52"/>
          <w:szCs w:val="52"/>
        </w:rPr>
        <w:t>(</w:t>
      </w:r>
      <w:r w:rsidRPr="00885F26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C757A6" w:rsidRPr="00C757A6">
        <w:rPr>
          <w:rFonts w:ascii="Angsana New" w:hAnsi="Angsana New" w:cs="Angsana New" w:hint="cs"/>
          <w:sz w:val="52"/>
          <w:szCs w:val="52"/>
        </w:rPr>
        <w:t>)</w:t>
      </w:r>
    </w:p>
    <w:p w14:paraId="062523CF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9DB7F09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54A55702" w14:textId="0AD63DFD" w:rsidR="003E3000" w:rsidRPr="00D71A2D" w:rsidRDefault="003E3000" w:rsidP="00D71A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F901CA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Pr="00D71A2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</w:t>
      </w:r>
      <w:bookmarkStart w:id="0" w:name="_GoBack"/>
      <w:bookmarkEnd w:id="0"/>
      <w:r w:rsidRPr="00D71A2D">
        <w:rPr>
          <w:rFonts w:ascii="Angsana New" w:hAnsi="Angsana New" w:cs="Angsana New"/>
          <w:b w:val="0"/>
          <w:bCs w:val="0"/>
          <w:sz w:val="32"/>
          <w:szCs w:val="32"/>
          <w:cs/>
        </w:rPr>
        <w:t>รเงิน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5E54CE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5E54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C670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5E54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5E54CE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5E54CE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E54CE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C670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FD6C6E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FD6C6E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3972A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607C04A" w14:textId="77777777" w:rsidR="003E3000" w:rsidRPr="00A4230F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268CB8C" w14:textId="77777777"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9558C95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1FEF7FD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sz w:val="52"/>
          <w:szCs w:val="52"/>
        </w:rPr>
        <w:br w:type="page"/>
      </w:r>
    </w:p>
    <w:p w14:paraId="001FAF7E" w14:textId="4133A4DB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lastRenderedPageBreak/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C757A6" w:rsidRPr="00C757A6">
        <w:rPr>
          <w:rFonts w:ascii="Angsana New" w:hAnsi="Angsana New" w:cs="Angsana New" w:hint="cs"/>
          <w:sz w:val="52"/>
          <w:szCs w:val="52"/>
        </w:rPr>
        <w:t>(</w:t>
      </w:r>
      <w:r w:rsidRPr="00885F26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C757A6" w:rsidRPr="00C757A6">
        <w:rPr>
          <w:rFonts w:ascii="Angsana New" w:hAnsi="Angsana New" w:cs="Angsana New" w:hint="cs"/>
          <w:sz w:val="52"/>
          <w:szCs w:val="52"/>
        </w:rPr>
        <w:t>)</w:t>
      </w:r>
    </w:p>
    <w:p w14:paraId="5A9C1644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10F0FF6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29E42FC1" w14:textId="30C38D5C" w:rsidR="006F5D2B" w:rsidRPr="00D71A2D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3D5CAC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3D5CA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C670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3D5CA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3D5CAC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3D5CAC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D5CAC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C670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FD6C6E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FD6C6E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3972A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3208BB5B" w14:textId="77777777" w:rsidR="006F5D2B" w:rsidRPr="00A4230F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4086D66" w14:textId="77777777" w:rsidR="006F5D2B" w:rsidRPr="003054D2" w:rsidRDefault="006F5D2B" w:rsidP="006F5D2B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59A5A4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4345845" w14:textId="77777777" w:rsidR="003E3000" w:rsidRPr="000915BA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E3000" w:rsidRPr="000915BA" w:rsidSect="00076D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CB5FB0F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4745B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6D74CB" w14:textId="77777777" w:rsidR="003E3000" w:rsidRPr="00076DE8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3E2683CF" w14:textId="6ED1E7F1"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76DE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76DE8">
        <w:rPr>
          <w:rFonts w:ascii="Angsana New" w:hAnsi="Angsana New"/>
          <w:b/>
          <w:bCs/>
          <w:sz w:val="30"/>
          <w:szCs w:val="30"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 xml:space="preserve">คณะกรรมการบริษัทปูนซิเมนต์ไทย จำกัด </w:t>
      </w:r>
      <w:r w:rsidR="00C757A6" w:rsidRPr="00C757A6">
        <w:rPr>
          <w:rFonts w:ascii="Angsana New" w:hAnsi="Angsana New"/>
          <w:b/>
          <w:bCs/>
          <w:sz w:val="30"/>
          <w:szCs w:val="30"/>
        </w:rPr>
        <w:t>(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C757A6" w:rsidRPr="00C757A6">
        <w:rPr>
          <w:rFonts w:ascii="Angsana New" w:hAnsi="Angsana New"/>
          <w:b/>
          <w:bCs/>
          <w:sz w:val="30"/>
          <w:szCs w:val="30"/>
        </w:rPr>
        <w:t>)</w:t>
      </w:r>
    </w:p>
    <w:p w14:paraId="669B83F9" w14:textId="77777777" w:rsidR="003E3000" w:rsidRPr="00076DE8" w:rsidRDefault="003E3000" w:rsidP="00076DE8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7CF434DA" w14:textId="672383BF" w:rsidR="003972A3" w:rsidRPr="005313CE" w:rsidRDefault="003972A3" w:rsidP="0039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pacing w:val="2"/>
          <w:sz w:val="30"/>
          <w:szCs w:val="30"/>
        </w:rPr>
      </w:pP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="003D5CAC" w:rsidRPr="005D13BD">
        <w:rPr>
          <w:rFonts w:ascii="Angsana New" w:hAnsi="Angsana New"/>
          <w:spacing w:val="-6"/>
          <w:sz w:val="30"/>
          <w:szCs w:val="30"/>
        </w:rPr>
        <w:t>3</w:t>
      </w:r>
      <w:r w:rsidR="003D5CAC">
        <w:rPr>
          <w:rFonts w:ascii="Angsana New" w:hAnsi="Angsana New"/>
          <w:spacing w:val="-6"/>
          <w:sz w:val="30"/>
          <w:szCs w:val="30"/>
        </w:rPr>
        <w:t>0</w:t>
      </w:r>
      <w:r w:rsidR="003D5CAC" w:rsidRPr="004770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6701A">
        <w:rPr>
          <w:rFonts w:ascii="Angsana New" w:hAnsi="Angsana New" w:hint="cs"/>
          <w:spacing w:val="-6"/>
          <w:sz w:val="30"/>
          <w:szCs w:val="30"/>
          <w:cs/>
        </w:rPr>
        <w:t xml:space="preserve">กันยายน </w:t>
      </w:r>
      <w:r w:rsidRPr="006A57A0">
        <w:rPr>
          <w:rFonts w:ascii="Angsana New" w:hAnsi="Angsana New"/>
          <w:spacing w:val="-6"/>
          <w:sz w:val="30"/>
          <w:szCs w:val="30"/>
        </w:rPr>
        <w:t>2567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งบกำไรขาดทุนรวม</w:t>
      </w:r>
      <w:r w:rsidR="00547A2B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งบกำไรขาดทุนเบ็ดเสร็จรวม </w:t>
      </w:r>
      <w:r w:rsidRPr="006A57A0">
        <w:rPr>
          <w:rFonts w:ascii="Angsana New" w:hAnsi="Angsana New"/>
          <w:spacing w:val="-6"/>
          <w:sz w:val="30"/>
          <w:szCs w:val="30"/>
        </w:rPr>
        <w:br/>
      </w:r>
      <w:r w:rsidR="003D5CAC" w:rsidRPr="00AE517B">
        <w:rPr>
          <w:rFonts w:ascii="Angsana New" w:hAnsi="Angsana New"/>
          <w:sz w:val="30"/>
          <w:szCs w:val="30"/>
          <w:cs/>
        </w:rPr>
        <w:t>สำหรับงวด</w:t>
      </w:r>
      <w:r w:rsidR="003D5CAC" w:rsidRPr="00AE517B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C6701A">
        <w:rPr>
          <w:rFonts w:ascii="Angsana New" w:hAnsi="Angsana New" w:hint="cs"/>
          <w:sz w:val="30"/>
          <w:szCs w:val="30"/>
          <w:cs/>
        </w:rPr>
        <w:t>เก้า</w:t>
      </w:r>
      <w:r w:rsidR="003D5CAC" w:rsidRPr="00AE517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D5CAC" w:rsidRPr="00AE517B">
        <w:rPr>
          <w:rFonts w:ascii="Angsana New" w:hAnsi="Angsana New"/>
          <w:sz w:val="30"/>
          <w:szCs w:val="30"/>
        </w:rPr>
        <w:t>30</w:t>
      </w:r>
      <w:r w:rsidR="003D5CAC" w:rsidRPr="00AE517B">
        <w:rPr>
          <w:rFonts w:ascii="Angsana New" w:hAnsi="Angsana New"/>
          <w:sz w:val="30"/>
          <w:szCs w:val="30"/>
          <w:cs/>
        </w:rPr>
        <w:t xml:space="preserve"> </w:t>
      </w:r>
      <w:r w:rsidR="00C6701A">
        <w:rPr>
          <w:rFonts w:ascii="Angsana New" w:hAnsi="Angsana New" w:hint="cs"/>
          <w:sz w:val="30"/>
          <w:szCs w:val="30"/>
          <w:cs/>
        </w:rPr>
        <w:t>กันยา</w:t>
      </w:r>
      <w:r w:rsidR="00C6701A" w:rsidRPr="00AE517B">
        <w:rPr>
          <w:rFonts w:ascii="Angsana New" w:hAnsi="Angsana New" w:hint="cs"/>
          <w:sz w:val="30"/>
          <w:szCs w:val="30"/>
          <w:cs/>
        </w:rPr>
        <w:t>ยน</w:t>
      </w:r>
      <w:r w:rsidR="00C6701A" w:rsidRPr="00AE517B">
        <w:rPr>
          <w:rFonts w:ascii="Angsana New" w:hAnsi="Angsana New"/>
          <w:sz w:val="30"/>
          <w:szCs w:val="30"/>
        </w:rPr>
        <w:t xml:space="preserve"> </w:t>
      </w:r>
      <w:r w:rsidR="003D5CAC" w:rsidRPr="00AE517B">
        <w:rPr>
          <w:rFonts w:ascii="Angsana New" w:hAnsi="Angsana New"/>
          <w:sz w:val="30"/>
          <w:szCs w:val="30"/>
        </w:rPr>
        <w:t>256</w:t>
      </w:r>
      <w:r w:rsidR="003D5CAC">
        <w:rPr>
          <w:rFonts w:ascii="Angsana New" w:hAnsi="Angsana New"/>
          <w:sz w:val="30"/>
          <w:szCs w:val="30"/>
        </w:rPr>
        <w:t xml:space="preserve">7 </w:t>
      </w:r>
      <w:r w:rsidRPr="006A57A0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งบการเปลี่ยนแปลงส่วนของผู้ถือหุ้นรวม และ</w:t>
      </w:r>
      <w:r w:rsidR="003D5CAC">
        <w:rPr>
          <w:rFonts w:ascii="Angsana New" w:hAnsi="Angsana New"/>
          <w:spacing w:val="-2"/>
          <w:sz w:val="30"/>
          <w:szCs w:val="30"/>
          <w:cs/>
        </w:rPr>
        <w:br/>
      </w:r>
      <w:r w:rsidRPr="006A57A0">
        <w:rPr>
          <w:rFonts w:ascii="Angsana New" w:hAnsi="Angsana New"/>
          <w:spacing w:val="-2"/>
          <w:sz w:val="30"/>
          <w:szCs w:val="30"/>
          <w:cs/>
        </w:rPr>
        <w:t>งบกระแสเงินสดรวม สำหรับงวด</w:t>
      </w:r>
      <w:r w:rsidR="00C6701A">
        <w:rPr>
          <w:rFonts w:ascii="Angsana New" w:hAnsi="Angsana New" w:hint="cs"/>
          <w:sz w:val="30"/>
          <w:szCs w:val="30"/>
          <w:cs/>
        </w:rPr>
        <w:t>เก้า</w:t>
      </w:r>
      <w:r w:rsidR="003D5CAC" w:rsidRPr="00AE517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D5CAC" w:rsidRPr="00AE517B">
        <w:rPr>
          <w:rFonts w:ascii="Angsana New" w:hAnsi="Angsana New"/>
          <w:sz w:val="30"/>
          <w:szCs w:val="30"/>
        </w:rPr>
        <w:t>30</w:t>
      </w:r>
      <w:r w:rsidR="003D5CAC" w:rsidRPr="00AE517B">
        <w:rPr>
          <w:rFonts w:ascii="Angsana New" w:hAnsi="Angsana New"/>
          <w:sz w:val="30"/>
          <w:szCs w:val="30"/>
          <w:cs/>
        </w:rPr>
        <w:t xml:space="preserve"> </w:t>
      </w:r>
      <w:r w:rsidR="00C6701A">
        <w:rPr>
          <w:rFonts w:ascii="Angsana New" w:hAnsi="Angsana New" w:hint="cs"/>
          <w:sz w:val="30"/>
          <w:szCs w:val="30"/>
          <w:cs/>
        </w:rPr>
        <w:t>กันยา</w:t>
      </w:r>
      <w:r w:rsidR="003D5CAC" w:rsidRPr="00AE517B">
        <w:rPr>
          <w:rFonts w:ascii="Angsana New" w:hAnsi="Angsana New" w:hint="cs"/>
          <w:sz w:val="30"/>
          <w:szCs w:val="30"/>
          <w:cs/>
        </w:rPr>
        <w:t>ยน</w:t>
      </w:r>
      <w:r w:rsidR="003D5CA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A57A0">
        <w:rPr>
          <w:rFonts w:ascii="Angsana New" w:hAnsi="Angsana New"/>
          <w:spacing w:val="-6"/>
          <w:sz w:val="30"/>
          <w:szCs w:val="30"/>
        </w:rPr>
        <w:t>2567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A57A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="003D5CAC">
        <w:rPr>
          <w:rFonts w:ascii="Angsana New" w:hAnsi="Angsana New" w:hint="cs"/>
          <w:sz w:val="30"/>
          <w:szCs w:val="30"/>
          <w:cs/>
        </w:rPr>
        <w:t xml:space="preserve"> </w:t>
      </w:r>
      <w:r w:rsidR="003D5CAC">
        <w:rPr>
          <w:rFonts w:ascii="Angsana New" w:hAnsi="Angsana New"/>
          <w:sz w:val="30"/>
          <w:szCs w:val="30"/>
          <w:cs/>
        </w:rPr>
        <w:br/>
      </w:r>
      <w:r w:rsidR="00C757A6" w:rsidRPr="00C757A6">
        <w:rPr>
          <w:rFonts w:ascii="Angsana New" w:hAnsi="Angsana New"/>
          <w:sz w:val="30"/>
          <w:szCs w:val="30"/>
        </w:rPr>
        <w:t>(</w:t>
      </w:r>
      <w:r w:rsidRPr="006A57A0">
        <w:rPr>
          <w:rFonts w:ascii="Angsana New" w:hAnsi="Angsana New"/>
          <w:sz w:val="30"/>
          <w:szCs w:val="30"/>
          <w:cs/>
        </w:rPr>
        <w:t>ข้อมูล</w:t>
      </w:r>
      <w:r w:rsidRPr="00F43467">
        <w:rPr>
          <w:rFonts w:ascii="Angsana New" w:hAnsi="Angsana New"/>
          <w:sz w:val="30"/>
          <w:szCs w:val="30"/>
          <w:cs/>
        </w:rPr>
        <w:t>ทางการเงินระหว่างกาล</w:t>
      </w:r>
      <w:r w:rsidR="00C757A6" w:rsidRPr="00C757A6">
        <w:rPr>
          <w:rFonts w:ascii="Angsana New" w:hAnsi="Angsana New"/>
          <w:sz w:val="30"/>
          <w:szCs w:val="30"/>
        </w:rPr>
        <w:t>)</w:t>
      </w:r>
      <w:r w:rsidRPr="00F43467">
        <w:rPr>
          <w:rFonts w:ascii="Angsana New" w:hAnsi="Angsana New"/>
          <w:sz w:val="30"/>
          <w:szCs w:val="30"/>
          <w:cs/>
        </w:rPr>
        <w:t xml:space="preserve"> ของบริษัทปูนซิเมนต์ไทย จำกัด </w:t>
      </w:r>
      <w:r w:rsidR="00C757A6" w:rsidRPr="00C757A6">
        <w:rPr>
          <w:rFonts w:ascii="Angsana New" w:hAnsi="Angsana New"/>
          <w:sz w:val="30"/>
          <w:szCs w:val="30"/>
        </w:rPr>
        <w:t>(</w:t>
      </w:r>
      <w:r w:rsidRPr="00F43467">
        <w:rPr>
          <w:rFonts w:ascii="Angsana New" w:hAnsi="Angsana New"/>
          <w:sz w:val="30"/>
          <w:szCs w:val="30"/>
          <w:cs/>
        </w:rPr>
        <w:t>มหาชน</w:t>
      </w:r>
      <w:r w:rsidR="00C757A6" w:rsidRPr="00C757A6">
        <w:rPr>
          <w:rFonts w:ascii="Angsana New" w:hAnsi="Angsana New"/>
          <w:sz w:val="30"/>
          <w:szCs w:val="30"/>
        </w:rPr>
        <w:t>)</w:t>
      </w:r>
      <w:r w:rsidRPr="00F43467">
        <w:rPr>
          <w:rFonts w:ascii="Angsana New" w:hAnsi="Angsana New"/>
          <w:sz w:val="30"/>
          <w:szCs w:val="30"/>
          <w:cs/>
        </w:rPr>
        <w:t xml:space="preserve"> และ</w:t>
      </w:r>
      <w:r w:rsidRPr="00F43467">
        <w:rPr>
          <w:rFonts w:ascii="Angsana New" w:hAnsi="Angsana New"/>
          <w:spacing w:val="6"/>
          <w:sz w:val="30"/>
          <w:szCs w:val="30"/>
          <w:cs/>
        </w:rPr>
        <w:t>บริษัทย่อย ซึ่งผู้บริหารของกิจการ</w:t>
      </w:r>
      <w:r w:rsidR="003D5CAC">
        <w:rPr>
          <w:rFonts w:ascii="Angsana New" w:hAnsi="Angsana New"/>
          <w:spacing w:val="6"/>
          <w:sz w:val="30"/>
          <w:szCs w:val="30"/>
          <w:cs/>
        </w:rPr>
        <w:br/>
      </w:r>
      <w:r w:rsidRPr="00F43467">
        <w:rPr>
          <w:rFonts w:ascii="Angsana New" w:hAnsi="Angsana New"/>
          <w:spacing w:val="6"/>
          <w:sz w:val="30"/>
          <w:szCs w:val="30"/>
          <w:cs/>
        </w:rPr>
        <w:t>เป็นผู้รับผิดชอบในการจัดทำและนำเสนอข้อมูลทางการเงินระหว่างกาลเหล่านี้</w:t>
      </w:r>
      <w:r w:rsidRPr="00F43467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F43467">
        <w:rPr>
          <w:rFonts w:ascii="Angsana New" w:hAnsi="Angsana New"/>
          <w:sz w:val="30"/>
          <w:szCs w:val="30"/>
        </w:rPr>
        <w:t>34</w:t>
      </w:r>
      <w:r w:rsidRPr="00F43467">
        <w:rPr>
          <w:rFonts w:ascii="Angsana New" w:hAnsi="Angsana New"/>
          <w:sz w:val="30"/>
          <w:szCs w:val="30"/>
          <w:cs/>
        </w:rPr>
        <w:t xml:space="preserve"> </w:t>
      </w:r>
      <w:r w:rsidR="003D5CAC">
        <w:rPr>
          <w:rFonts w:ascii="Angsana New" w:hAnsi="Angsana New"/>
          <w:sz w:val="30"/>
          <w:szCs w:val="30"/>
          <w:cs/>
        </w:rPr>
        <w:br/>
      </w:r>
      <w:r w:rsidRPr="005313CE">
        <w:rPr>
          <w:rFonts w:ascii="Angsana New" w:hAnsi="Angsana New"/>
          <w:spacing w:val="2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EA88C64" w14:textId="77777777" w:rsidR="005B1565" w:rsidRPr="00DA49FB" w:rsidRDefault="005B156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31E9F95" w14:textId="7777777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6D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8DD0D5D" w14:textId="77777777" w:rsidR="004745B5" w:rsidRPr="00813D96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569AE6" w14:textId="7EC156A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</w:t>
      </w:r>
      <w:r w:rsidRPr="00076DE8">
        <w:rPr>
          <w:rFonts w:ascii="Angsana New" w:hAnsi="Angsana New"/>
          <w:spacing w:val="4"/>
          <w:sz w:val="30"/>
          <w:szCs w:val="30"/>
        </w:rPr>
        <w:t>0 “</w:t>
      </w:r>
      <w:r w:rsidRPr="00076DE8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="005547EC">
        <w:rPr>
          <w:rFonts w:ascii="Angsana New" w:hAnsi="Angsana New"/>
          <w:spacing w:val="4"/>
          <w:sz w:val="30"/>
          <w:szCs w:val="30"/>
        </w:rPr>
        <w:br/>
      </w:r>
      <w:r w:rsidRPr="00076DE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76DE8">
        <w:rPr>
          <w:rFonts w:ascii="Angsana New" w:hAnsi="Angsana New"/>
          <w:sz w:val="30"/>
          <w:szCs w:val="30"/>
        </w:rPr>
        <w:t>”</w:t>
      </w:r>
      <w:r w:rsidRPr="00076D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76DE8">
        <w:rPr>
          <w:rFonts w:ascii="Angsana New" w:hAnsi="Angsana New" w:hint="cs"/>
          <w:sz w:val="30"/>
          <w:szCs w:val="30"/>
          <w:cs/>
        </w:rPr>
        <w:t>ส่วนใหญ่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เป็นผู้</w:t>
      </w:r>
      <w:r w:rsidRPr="00627B66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การเงินและบัญชี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และการวิเคราะห์เปรียบเทียบ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และวิธีการสอบทานอื่น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076DE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6DE8">
        <w:rPr>
          <w:rFonts w:ascii="Angsana New" w:hAnsi="Angsana New"/>
          <w:sz w:val="30"/>
          <w:szCs w:val="30"/>
          <w:cs/>
        </w:rPr>
        <w:t>ไม่สามารถ</w:t>
      </w:r>
      <w:r w:rsidRPr="00076DE8">
        <w:rPr>
          <w:rFonts w:ascii="Angsana New" w:hAnsi="Angsana New" w:hint="cs"/>
          <w:sz w:val="30"/>
          <w:szCs w:val="30"/>
          <w:cs/>
        </w:rPr>
        <w:t>ได้</w:t>
      </w:r>
      <w:r w:rsidRPr="00076D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6DE8">
        <w:rPr>
          <w:rFonts w:ascii="Angsana New" w:hAnsi="Angsana New" w:hint="cs"/>
          <w:sz w:val="30"/>
          <w:szCs w:val="30"/>
          <w:cs/>
        </w:rPr>
        <w:t>พบ</w:t>
      </w:r>
      <w:r w:rsidRPr="00076DE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ดังนั้น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Pr="00076DE8">
        <w:rPr>
          <w:rFonts w:ascii="Angsana New" w:hAnsi="Angsana New" w:hint="cs"/>
          <w:sz w:val="30"/>
          <w:szCs w:val="30"/>
          <w:cs/>
        </w:rPr>
        <w:t>ข้อมูลทาง</w:t>
      </w:r>
      <w:r w:rsidRPr="00076DE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5A2644A5" w14:textId="14ECBA99" w:rsidR="00EE6435" w:rsidRDefault="00EE643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815BF9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6"/>
          <w:sz w:val="30"/>
          <w:szCs w:val="30"/>
        </w:rPr>
      </w:pPr>
    </w:p>
    <w:p w14:paraId="49B220F2" w14:textId="77777777"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471206" w:rsidSect="003E3000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C3FA584" w14:textId="77777777" w:rsidR="005870AD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0BD95B7" w14:textId="77777777" w:rsidR="005870AD" w:rsidRPr="00F43467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256260" w14:textId="77777777" w:rsidR="005870AD" w:rsidRPr="00456E00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E317AD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2"/>
          <w:sz w:val="30"/>
          <w:szCs w:val="30"/>
        </w:rPr>
        <w:t>34</w:t>
      </w:r>
      <w:r w:rsidRPr="00E317AD">
        <w:rPr>
          <w:rFonts w:ascii="Angsana New" w:hAnsi="Angsana New"/>
          <w:sz w:val="30"/>
          <w:szCs w:val="30"/>
          <w:cs/>
        </w:rPr>
        <w:t xml:space="preserve"> เรื่อง</w:t>
      </w:r>
      <w:r w:rsidRPr="00E317A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E317AD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E317AD">
        <w:rPr>
          <w:rFonts w:ascii="Angsana New" w:hAnsi="Angsana New"/>
          <w:sz w:val="30"/>
          <w:szCs w:val="30"/>
        </w:rPr>
        <w:t xml:space="preserve"> </w:t>
      </w:r>
      <w:r w:rsidRPr="00E317A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E317A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93BCEFF" w14:textId="77777777" w:rsidR="005870AD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56CCA1" w14:textId="10FA9884" w:rsidR="004745B5" w:rsidRPr="005870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58F530E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162D86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815AFC1" w14:textId="729E981F" w:rsidR="004745B5" w:rsidRPr="00E317AD" w:rsidRDefault="00C757A6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C757A6">
        <w:rPr>
          <w:rFonts w:ascii="Angsana New" w:hAnsi="Angsana New" w:cs="Angsana New"/>
          <w:lang w:val="en-US"/>
        </w:rPr>
        <w:t>(</w:t>
      </w:r>
      <w:r w:rsidR="005D7BBC" w:rsidRPr="00D122CE">
        <w:rPr>
          <w:rFonts w:ascii="Angsana New" w:hAnsi="Angsana New" w:cs="Angsana New"/>
          <w:cs/>
        </w:rPr>
        <w:t>สุรีย์รัตน์ ทองอรุณแสง</w:t>
      </w:r>
      <w:r w:rsidRPr="00C757A6">
        <w:rPr>
          <w:rFonts w:ascii="Angsana New" w:hAnsi="Angsana New" w:cs="Angsana New"/>
          <w:lang w:val="en-US"/>
        </w:rPr>
        <w:t>)</w:t>
      </w:r>
    </w:p>
    <w:p w14:paraId="53045701" w14:textId="77777777" w:rsidR="004745B5" w:rsidRPr="000D0632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688A9DAC" w14:textId="2A9BB788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 w:rsidR="005D7BBC">
        <w:rPr>
          <w:rFonts w:ascii="Angsana New" w:hAnsi="Angsana New" w:cs="Angsana New"/>
          <w:lang w:val="en-US"/>
        </w:rPr>
        <w:t>4409</w:t>
      </w:r>
    </w:p>
    <w:p w14:paraId="28CFC74C" w14:textId="77777777" w:rsidR="004745B5" w:rsidRPr="00916F6F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461D7318" w14:textId="77777777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2D53A4E" w14:textId="77777777" w:rsidR="004745B5" w:rsidRPr="00AB6F26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AB6F26">
        <w:rPr>
          <w:rFonts w:ascii="Angsana New" w:hAnsi="Angsana New" w:cs="Angsana New"/>
          <w:cs/>
        </w:rPr>
        <w:t>กรุงเทพมหานคร</w:t>
      </w:r>
    </w:p>
    <w:p w14:paraId="792AB353" w14:textId="7A925E6F" w:rsidR="004745B5" w:rsidRPr="00916F6F" w:rsidRDefault="00571DD6" w:rsidP="004745B5">
      <w:pPr>
        <w:pStyle w:val="a0"/>
        <w:tabs>
          <w:tab w:val="clear" w:pos="1080"/>
          <w:tab w:val="left" w:pos="4140"/>
        </w:tabs>
        <w:spacing w:line="240" w:lineRule="atLeast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lang w:val="en-US"/>
        </w:rPr>
        <w:t>11</w:t>
      </w:r>
      <w:r w:rsidR="00C6701A" w:rsidRPr="00916F6F">
        <w:rPr>
          <w:rFonts w:asciiTheme="majorBidi" w:hAnsiTheme="majorBidi" w:cstheme="majorBidi"/>
          <w:cs/>
        </w:rPr>
        <w:t xml:space="preserve"> </w:t>
      </w:r>
      <w:r w:rsidR="00C6701A">
        <w:rPr>
          <w:rFonts w:asciiTheme="majorBidi" w:hAnsiTheme="majorBidi" w:cstheme="majorBidi" w:hint="cs"/>
          <w:cs/>
          <w:lang w:val="en-US"/>
        </w:rPr>
        <w:t>พฤศจิกายน</w:t>
      </w:r>
      <w:r w:rsidR="00C6701A" w:rsidRPr="00916F6F">
        <w:rPr>
          <w:rFonts w:asciiTheme="majorBidi" w:hAnsiTheme="majorBidi" w:cstheme="majorBidi"/>
          <w:cs/>
        </w:rPr>
        <w:t xml:space="preserve"> </w:t>
      </w:r>
      <w:r w:rsidR="00C757A6" w:rsidRPr="00C757A6">
        <w:rPr>
          <w:rFonts w:asciiTheme="majorBidi" w:hAnsiTheme="majorBidi" w:cstheme="majorBidi"/>
          <w:lang w:val="en-US"/>
        </w:rPr>
        <w:t>2567</w:t>
      </w:r>
    </w:p>
    <w:p w14:paraId="762E740E" w14:textId="77777777" w:rsidR="005B1565" w:rsidRPr="005B1565" w:rsidRDefault="005B1565" w:rsidP="00F43467">
      <w:pPr>
        <w:pStyle w:val="a0"/>
        <w:tabs>
          <w:tab w:val="clear" w:pos="1080"/>
        </w:tabs>
        <w:autoSpaceDE w:val="0"/>
        <w:autoSpaceDN w:val="0"/>
        <w:adjustRightInd w:val="0"/>
        <w:rPr>
          <w:rFonts w:ascii="Angsana New" w:hAnsi="Angsana New" w:cs="Angsana New"/>
          <w:cs/>
          <w:lang w:val="en-US"/>
        </w:rPr>
      </w:pPr>
    </w:p>
    <w:sectPr w:rsidR="005B1565" w:rsidRPr="005B1565" w:rsidSect="004C0151">
      <w:headerReference w:type="default" r:id="rId19"/>
      <w:footerReference w:type="default" r:id="rId20"/>
      <w:pgSz w:w="11909" w:h="16834" w:code="9"/>
      <w:pgMar w:top="692" w:right="1151" w:bottom="578" w:left="115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2918D" w14:textId="77777777" w:rsidR="00E30C8C" w:rsidRDefault="00E30C8C" w:rsidP="004956B4">
      <w:r>
        <w:separator/>
      </w:r>
    </w:p>
  </w:endnote>
  <w:endnote w:type="continuationSeparator" w:id="0">
    <w:p w14:paraId="04EFF4D4" w14:textId="77777777" w:rsidR="00E30C8C" w:rsidRDefault="00E30C8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180CF" w14:textId="77777777" w:rsidR="006060B5" w:rsidRDefault="006060B5" w:rsidP="00EB6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03F2" w:rsidRPr="001D03F2">
      <w:rPr>
        <w:rStyle w:val="PageNumber"/>
        <w:noProof/>
      </w:rPr>
      <w:t>56</w:t>
    </w:r>
    <w:r>
      <w:rPr>
        <w:rStyle w:val="PageNumber"/>
        <w:cs/>
      </w:rPr>
      <w:fldChar w:fldCharType="end"/>
    </w:r>
  </w:p>
  <w:p w14:paraId="374738E7" w14:textId="77777777" w:rsidR="006060B5" w:rsidRDefault="006060B5" w:rsidP="00AA5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E0361" w14:textId="77777777" w:rsidR="006060B5" w:rsidRDefault="006060B5" w:rsidP="00F04E54">
    <w:pPr>
      <w:pStyle w:val="Footer"/>
      <w:framePr w:wrap="around" w:vAnchor="text" w:hAnchor="margin" w:xAlign="right" w:y="1"/>
      <w:rPr>
        <w:rStyle w:val="PageNumber"/>
      </w:rPr>
    </w:pPr>
  </w:p>
  <w:p w14:paraId="6B546F96" w14:textId="77777777" w:rsidR="006060B5" w:rsidRDefault="006060B5" w:rsidP="00AA500E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31C16" w14:textId="77777777" w:rsidR="005313CE" w:rsidRDefault="005313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257A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23A86" w14:textId="0ED7CFBF" w:rsidR="006060B5" w:rsidRPr="00CB6168" w:rsidRDefault="006060B5" w:rsidP="003C1C9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2"/>
        <w:szCs w:val="32"/>
      </w:rPr>
    </w:pPr>
    <w:r w:rsidRPr="00CB616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B616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772248" w:rsidRPr="00772248">
      <w:rPr>
        <w:rStyle w:val="PageNumber"/>
        <w:rFonts w:ascii="Angsana New" w:hAnsi="Angsana New"/>
        <w:noProof/>
        <w:sz w:val="32"/>
        <w:szCs w:val="32"/>
      </w:rPr>
      <w:t>2</w: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42BEF9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9E6E6" w14:textId="77777777" w:rsidR="00E30C8C" w:rsidRDefault="00E30C8C" w:rsidP="004956B4">
      <w:r>
        <w:separator/>
      </w:r>
    </w:p>
  </w:footnote>
  <w:footnote w:type="continuationSeparator" w:id="0">
    <w:p w14:paraId="2ECE2B27" w14:textId="77777777" w:rsidR="00E30C8C" w:rsidRDefault="00E30C8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00CEE" w14:textId="77777777" w:rsidR="005313CE" w:rsidRDefault="005313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2348A" w14:textId="54191B38" w:rsidR="003D5CAC" w:rsidRDefault="003D5CAC" w:rsidP="00CB21A6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2361ABE" w14:textId="77777777" w:rsidR="00415A26" w:rsidRPr="003D5CAC" w:rsidRDefault="00415A26" w:rsidP="00415A26">
    <w:pPr>
      <w:pStyle w:val="Header"/>
      <w:spacing w:line="240" w:lineRule="auto"/>
      <w:ind w:firstLine="562"/>
      <w:rPr>
        <w:rFonts w:ascii="Angsana New" w:hAnsi="Angsana New"/>
        <w:sz w:val="52"/>
        <w:szCs w:val="52"/>
      </w:rPr>
    </w:pPr>
  </w:p>
  <w:p w14:paraId="23EEB052" w14:textId="16EEEE2B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73399D2" w14:textId="41A101F4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58D4C05C" w14:textId="74E477A3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4EF6" w14:textId="77777777" w:rsidR="00415A26" w:rsidRPr="005E54CE" w:rsidRDefault="00415A26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F8AD717" w14:textId="0C6A9667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018A96F" w14:textId="7D28F41E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72A1936" w14:textId="1515FF44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3A304AC" w14:textId="765FA097" w:rsid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34209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2EF92159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26811126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407BB306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648FCD50" w14:textId="77777777" w:rsidR="006060B5" w:rsidRDefault="006060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7BC4519F" w14:textId="77777777" w:rsidR="004745B5" w:rsidRDefault="004745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357C3F9E" w14:textId="4A0F0BDB" w:rsidR="004745B5" w:rsidRDefault="004745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3E46BBC8" w14:textId="77777777" w:rsidR="003D5CAC" w:rsidRPr="00846E76" w:rsidRDefault="003D5CAC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BA0B9" w14:textId="18054FBB" w:rsidR="00FD6C6E" w:rsidRDefault="00FD6C6E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1ED082D1" w14:textId="77777777" w:rsidR="008B5A8D" w:rsidRDefault="008B5A8D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0F01D07F" w14:textId="77777777" w:rsidR="00FD6C6E" w:rsidRDefault="00FD6C6E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53A85235" w14:textId="77777777" w:rsidR="00FD6C6E" w:rsidRPr="00846E76" w:rsidRDefault="00FD6C6E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72A9B"/>
    <w:multiLevelType w:val="hybridMultilevel"/>
    <w:tmpl w:val="500EBB40"/>
    <w:lvl w:ilvl="0" w:tplc="1F68527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 w15:restartNumberingAfterBreak="0">
    <w:nsid w:val="0B0908E2"/>
    <w:multiLevelType w:val="hybridMultilevel"/>
    <w:tmpl w:val="D466C4A4"/>
    <w:lvl w:ilvl="0" w:tplc="EA44B80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75902"/>
    <w:multiLevelType w:val="hybridMultilevel"/>
    <w:tmpl w:val="B9A80B46"/>
    <w:lvl w:ilvl="0" w:tplc="5E44D6F2">
      <w:start w:val="2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95A1E"/>
    <w:multiLevelType w:val="hybridMultilevel"/>
    <w:tmpl w:val="E298981E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8F0A9C"/>
    <w:multiLevelType w:val="hybridMultilevel"/>
    <w:tmpl w:val="C7FA4910"/>
    <w:lvl w:ilvl="0" w:tplc="39DE77D0">
      <w:start w:val="99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7" w15:restartNumberingAfterBreak="0">
    <w:nsid w:val="1205086B"/>
    <w:multiLevelType w:val="hybridMultilevel"/>
    <w:tmpl w:val="BD889FD6"/>
    <w:lvl w:ilvl="0" w:tplc="3EF800B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7D2B3C"/>
    <w:multiLevelType w:val="hybridMultilevel"/>
    <w:tmpl w:val="5A2CBD88"/>
    <w:lvl w:ilvl="0" w:tplc="C2360A3A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745F36"/>
    <w:multiLevelType w:val="hybridMultilevel"/>
    <w:tmpl w:val="BDC4A790"/>
    <w:lvl w:ilvl="0" w:tplc="BF3A9C0A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81C051E"/>
    <w:multiLevelType w:val="multilevel"/>
    <w:tmpl w:val="9F0AD0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2250"/>
        </w:tabs>
        <w:ind w:left="225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4" w15:restartNumberingAfterBreak="0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967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A63BD3"/>
    <w:multiLevelType w:val="hybridMultilevel"/>
    <w:tmpl w:val="9B3AAC2E"/>
    <w:lvl w:ilvl="0" w:tplc="2F8421D0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D7740"/>
    <w:multiLevelType w:val="hybridMultilevel"/>
    <w:tmpl w:val="58AE6B54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26557E"/>
    <w:multiLevelType w:val="hybridMultilevel"/>
    <w:tmpl w:val="A7107F82"/>
    <w:lvl w:ilvl="0" w:tplc="7BAC04B8">
      <w:start w:val="1"/>
      <w:numFmt w:val="thaiLetters"/>
      <w:lvlText w:val="%1)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82614B"/>
    <w:multiLevelType w:val="hybridMultilevel"/>
    <w:tmpl w:val="EBA0DBDA"/>
    <w:lvl w:ilvl="0" w:tplc="EC26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506"/>
    <w:multiLevelType w:val="hybridMultilevel"/>
    <w:tmpl w:val="11309F4A"/>
    <w:lvl w:ilvl="0" w:tplc="6C3E0E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ED34560"/>
    <w:multiLevelType w:val="singleLevel"/>
    <w:tmpl w:val="8BCC95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38357C"/>
    <w:multiLevelType w:val="hybridMultilevel"/>
    <w:tmpl w:val="34D890C8"/>
    <w:lvl w:ilvl="0" w:tplc="4D0E9730">
      <w:start w:val="2"/>
      <w:numFmt w:val="thaiLetters"/>
      <w:lvlText w:val="%1)"/>
      <w:lvlJc w:val="left"/>
      <w:pPr>
        <w:ind w:left="1289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63AF069C"/>
    <w:multiLevelType w:val="hybridMultilevel"/>
    <w:tmpl w:val="EA928128"/>
    <w:lvl w:ilvl="0" w:tplc="6E8C56A0">
      <w:start w:val="8"/>
      <w:numFmt w:val="thaiLetters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8" w15:restartNumberingAfterBreak="0">
    <w:nsid w:val="677531D5"/>
    <w:multiLevelType w:val="hybridMultilevel"/>
    <w:tmpl w:val="04A8007E"/>
    <w:lvl w:ilvl="0" w:tplc="AB100A9E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D6661"/>
    <w:multiLevelType w:val="hybridMultilevel"/>
    <w:tmpl w:val="244A97DE"/>
    <w:lvl w:ilvl="0" w:tplc="9DD0AD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15A5AB2"/>
    <w:multiLevelType w:val="hybridMultilevel"/>
    <w:tmpl w:val="DCC4C71C"/>
    <w:lvl w:ilvl="0" w:tplc="11FC74E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F0266"/>
    <w:multiLevelType w:val="hybridMultilevel"/>
    <w:tmpl w:val="D64836D0"/>
    <w:lvl w:ilvl="0" w:tplc="57AE3E6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2D38FF"/>
    <w:multiLevelType w:val="hybridMultilevel"/>
    <w:tmpl w:val="3B6CF01C"/>
    <w:lvl w:ilvl="0" w:tplc="1E24D2BA">
      <w:start w:val="9"/>
      <w:numFmt w:val="thaiLetters"/>
      <w:lvlText w:val="%1)"/>
      <w:lvlJc w:val="left"/>
      <w:pPr>
        <w:ind w:left="1279" w:hanging="360"/>
      </w:pPr>
      <w:rPr>
        <w:rFonts w:hint="default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5" w15:restartNumberingAfterBreak="0">
    <w:nsid w:val="7AAD150C"/>
    <w:multiLevelType w:val="hybridMultilevel"/>
    <w:tmpl w:val="79E4C0B6"/>
    <w:lvl w:ilvl="0" w:tplc="A202C9B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4"/>
  </w:num>
  <w:num w:numId="4">
    <w:abstractNumId w:val="29"/>
  </w:num>
  <w:num w:numId="5">
    <w:abstractNumId w:val="7"/>
  </w:num>
  <w:num w:numId="6">
    <w:abstractNumId w:val="1"/>
  </w:num>
  <w:num w:numId="7">
    <w:abstractNumId w:val="9"/>
  </w:num>
  <w:num w:numId="8">
    <w:abstractNumId w:val="12"/>
  </w:num>
  <w:num w:numId="9">
    <w:abstractNumId w:val="33"/>
  </w:num>
  <w:num w:numId="10">
    <w:abstractNumId w:val="17"/>
  </w:num>
  <w:num w:numId="11">
    <w:abstractNumId w:val="5"/>
  </w:num>
  <w:num w:numId="12">
    <w:abstractNumId w:val="25"/>
  </w:num>
  <w:num w:numId="13">
    <w:abstractNumId w:val="13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3"/>
  </w:num>
  <w:num w:numId="17">
    <w:abstractNumId w:val="22"/>
  </w:num>
  <w:num w:numId="18">
    <w:abstractNumId w:val="8"/>
  </w:num>
  <w:num w:numId="19">
    <w:abstractNumId w:val="20"/>
  </w:num>
  <w:num w:numId="20">
    <w:abstractNumId w:val="26"/>
  </w:num>
  <w:num w:numId="21">
    <w:abstractNumId w:val="6"/>
  </w:num>
  <w:num w:numId="22">
    <w:abstractNumId w:val="16"/>
  </w:num>
  <w:num w:numId="23">
    <w:abstractNumId w:val="10"/>
  </w:num>
  <w:num w:numId="24">
    <w:abstractNumId w:val="28"/>
  </w:num>
  <w:num w:numId="25">
    <w:abstractNumId w:val="24"/>
  </w:num>
  <w:num w:numId="26">
    <w:abstractNumId w:val="18"/>
  </w:num>
  <w:num w:numId="27">
    <w:abstractNumId w:val="2"/>
  </w:num>
  <w:num w:numId="28">
    <w:abstractNumId w:val="30"/>
  </w:num>
  <w:num w:numId="29">
    <w:abstractNumId w:val="14"/>
  </w:num>
  <w:num w:numId="30">
    <w:abstractNumId w:val="11"/>
  </w:num>
  <w:num w:numId="31">
    <w:abstractNumId w:val="35"/>
  </w:num>
  <w:num w:numId="32">
    <w:abstractNumId w:val="0"/>
  </w:num>
  <w:num w:numId="33">
    <w:abstractNumId w:val="34"/>
  </w:num>
  <w:num w:numId="34">
    <w:abstractNumId w:val="19"/>
  </w:num>
  <w:num w:numId="35">
    <w:abstractNumId w:val="21"/>
  </w:num>
  <w:num w:numId="36">
    <w:abstractNumId w:val="31"/>
  </w:num>
  <w:num w:numId="3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491"/>
    <w:rsid w:val="00000653"/>
    <w:rsid w:val="00000831"/>
    <w:rsid w:val="000009F2"/>
    <w:rsid w:val="00000DA3"/>
    <w:rsid w:val="00000EA1"/>
    <w:rsid w:val="0000131B"/>
    <w:rsid w:val="00001577"/>
    <w:rsid w:val="000019C7"/>
    <w:rsid w:val="00002354"/>
    <w:rsid w:val="00002527"/>
    <w:rsid w:val="00002682"/>
    <w:rsid w:val="00002759"/>
    <w:rsid w:val="00002785"/>
    <w:rsid w:val="00002AD7"/>
    <w:rsid w:val="00002B82"/>
    <w:rsid w:val="00002F70"/>
    <w:rsid w:val="000030C2"/>
    <w:rsid w:val="0000344E"/>
    <w:rsid w:val="0000398B"/>
    <w:rsid w:val="00003F51"/>
    <w:rsid w:val="00004459"/>
    <w:rsid w:val="0000445E"/>
    <w:rsid w:val="00004526"/>
    <w:rsid w:val="0000489C"/>
    <w:rsid w:val="00004B28"/>
    <w:rsid w:val="00005437"/>
    <w:rsid w:val="00005548"/>
    <w:rsid w:val="0000577D"/>
    <w:rsid w:val="00005E2E"/>
    <w:rsid w:val="000063EA"/>
    <w:rsid w:val="000064C3"/>
    <w:rsid w:val="00006C38"/>
    <w:rsid w:val="00006CF3"/>
    <w:rsid w:val="00006F0E"/>
    <w:rsid w:val="0000793A"/>
    <w:rsid w:val="00007DA4"/>
    <w:rsid w:val="00007F31"/>
    <w:rsid w:val="00010890"/>
    <w:rsid w:val="00010E4E"/>
    <w:rsid w:val="00011041"/>
    <w:rsid w:val="000112F2"/>
    <w:rsid w:val="0001150A"/>
    <w:rsid w:val="0001164A"/>
    <w:rsid w:val="00011890"/>
    <w:rsid w:val="00011EAC"/>
    <w:rsid w:val="000121B4"/>
    <w:rsid w:val="0001234A"/>
    <w:rsid w:val="000124F5"/>
    <w:rsid w:val="000127F9"/>
    <w:rsid w:val="0001285C"/>
    <w:rsid w:val="000129B8"/>
    <w:rsid w:val="00012E14"/>
    <w:rsid w:val="00012E32"/>
    <w:rsid w:val="0001335B"/>
    <w:rsid w:val="0001340F"/>
    <w:rsid w:val="00013446"/>
    <w:rsid w:val="00013607"/>
    <w:rsid w:val="00013AC7"/>
    <w:rsid w:val="00014057"/>
    <w:rsid w:val="000144EC"/>
    <w:rsid w:val="0001458E"/>
    <w:rsid w:val="00014818"/>
    <w:rsid w:val="00015099"/>
    <w:rsid w:val="00015CB6"/>
    <w:rsid w:val="0001682D"/>
    <w:rsid w:val="00016ECB"/>
    <w:rsid w:val="000173C4"/>
    <w:rsid w:val="000176E0"/>
    <w:rsid w:val="000176FC"/>
    <w:rsid w:val="000177EE"/>
    <w:rsid w:val="00017DD5"/>
    <w:rsid w:val="00020203"/>
    <w:rsid w:val="00020367"/>
    <w:rsid w:val="0002093E"/>
    <w:rsid w:val="00020985"/>
    <w:rsid w:val="00020D58"/>
    <w:rsid w:val="00020FE7"/>
    <w:rsid w:val="0002104C"/>
    <w:rsid w:val="000212C0"/>
    <w:rsid w:val="0002147A"/>
    <w:rsid w:val="00021635"/>
    <w:rsid w:val="000219BF"/>
    <w:rsid w:val="00021A02"/>
    <w:rsid w:val="00021C8E"/>
    <w:rsid w:val="00021D65"/>
    <w:rsid w:val="00021F2C"/>
    <w:rsid w:val="00022236"/>
    <w:rsid w:val="00022453"/>
    <w:rsid w:val="000225EE"/>
    <w:rsid w:val="0002262B"/>
    <w:rsid w:val="00022650"/>
    <w:rsid w:val="0002310D"/>
    <w:rsid w:val="0002349B"/>
    <w:rsid w:val="000235F0"/>
    <w:rsid w:val="00023D1F"/>
    <w:rsid w:val="00023E11"/>
    <w:rsid w:val="000243DC"/>
    <w:rsid w:val="0002440C"/>
    <w:rsid w:val="000246D2"/>
    <w:rsid w:val="000247D4"/>
    <w:rsid w:val="0002481F"/>
    <w:rsid w:val="00024870"/>
    <w:rsid w:val="000250F6"/>
    <w:rsid w:val="00025B0D"/>
    <w:rsid w:val="00025DC9"/>
    <w:rsid w:val="00026064"/>
    <w:rsid w:val="000261C9"/>
    <w:rsid w:val="0002695E"/>
    <w:rsid w:val="00026EB9"/>
    <w:rsid w:val="000279D0"/>
    <w:rsid w:val="00030317"/>
    <w:rsid w:val="00030429"/>
    <w:rsid w:val="00030702"/>
    <w:rsid w:val="00030A40"/>
    <w:rsid w:val="00030E2B"/>
    <w:rsid w:val="0003125E"/>
    <w:rsid w:val="00031404"/>
    <w:rsid w:val="00031995"/>
    <w:rsid w:val="00031996"/>
    <w:rsid w:val="00031B0D"/>
    <w:rsid w:val="00031C06"/>
    <w:rsid w:val="00031EB3"/>
    <w:rsid w:val="0003211C"/>
    <w:rsid w:val="000324DE"/>
    <w:rsid w:val="00032515"/>
    <w:rsid w:val="0003288C"/>
    <w:rsid w:val="00032963"/>
    <w:rsid w:val="00032E24"/>
    <w:rsid w:val="0003326D"/>
    <w:rsid w:val="00033342"/>
    <w:rsid w:val="000333B8"/>
    <w:rsid w:val="0003366C"/>
    <w:rsid w:val="00033951"/>
    <w:rsid w:val="000339B8"/>
    <w:rsid w:val="00033DA3"/>
    <w:rsid w:val="00033F96"/>
    <w:rsid w:val="00034238"/>
    <w:rsid w:val="00034882"/>
    <w:rsid w:val="00034F87"/>
    <w:rsid w:val="0003541D"/>
    <w:rsid w:val="0003567F"/>
    <w:rsid w:val="000356B1"/>
    <w:rsid w:val="00035AA5"/>
    <w:rsid w:val="00035C8A"/>
    <w:rsid w:val="00036222"/>
    <w:rsid w:val="00036601"/>
    <w:rsid w:val="00036A7C"/>
    <w:rsid w:val="00036E06"/>
    <w:rsid w:val="000370AD"/>
    <w:rsid w:val="00037255"/>
    <w:rsid w:val="000374D0"/>
    <w:rsid w:val="00037A2D"/>
    <w:rsid w:val="00037B04"/>
    <w:rsid w:val="00037C33"/>
    <w:rsid w:val="00037C79"/>
    <w:rsid w:val="0004072B"/>
    <w:rsid w:val="00040890"/>
    <w:rsid w:val="00040CC8"/>
    <w:rsid w:val="0004106A"/>
    <w:rsid w:val="0004120A"/>
    <w:rsid w:val="0004161A"/>
    <w:rsid w:val="00041736"/>
    <w:rsid w:val="00041958"/>
    <w:rsid w:val="00041987"/>
    <w:rsid w:val="00041E33"/>
    <w:rsid w:val="000423AB"/>
    <w:rsid w:val="00042706"/>
    <w:rsid w:val="00042958"/>
    <w:rsid w:val="00042B71"/>
    <w:rsid w:val="0004328A"/>
    <w:rsid w:val="00043589"/>
    <w:rsid w:val="00043D68"/>
    <w:rsid w:val="000444E8"/>
    <w:rsid w:val="000444ED"/>
    <w:rsid w:val="00044EB9"/>
    <w:rsid w:val="00044F45"/>
    <w:rsid w:val="0004504B"/>
    <w:rsid w:val="000456E9"/>
    <w:rsid w:val="000457C4"/>
    <w:rsid w:val="00045856"/>
    <w:rsid w:val="00045A68"/>
    <w:rsid w:val="00046783"/>
    <w:rsid w:val="0004692C"/>
    <w:rsid w:val="00046C54"/>
    <w:rsid w:val="00046CA4"/>
    <w:rsid w:val="00046CDE"/>
    <w:rsid w:val="00047043"/>
    <w:rsid w:val="000474D6"/>
    <w:rsid w:val="00047598"/>
    <w:rsid w:val="0004768D"/>
    <w:rsid w:val="00047729"/>
    <w:rsid w:val="000479CD"/>
    <w:rsid w:val="00050409"/>
    <w:rsid w:val="00050536"/>
    <w:rsid w:val="000507B1"/>
    <w:rsid w:val="00050CED"/>
    <w:rsid w:val="00050E93"/>
    <w:rsid w:val="0005108E"/>
    <w:rsid w:val="00051297"/>
    <w:rsid w:val="000517C3"/>
    <w:rsid w:val="000517E0"/>
    <w:rsid w:val="0005265B"/>
    <w:rsid w:val="00052724"/>
    <w:rsid w:val="000536B2"/>
    <w:rsid w:val="00053F10"/>
    <w:rsid w:val="000542E7"/>
    <w:rsid w:val="000543D2"/>
    <w:rsid w:val="000547CC"/>
    <w:rsid w:val="00054931"/>
    <w:rsid w:val="00054BBB"/>
    <w:rsid w:val="00054E6F"/>
    <w:rsid w:val="000551A5"/>
    <w:rsid w:val="000551C5"/>
    <w:rsid w:val="000556ED"/>
    <w:rsid w:val="00055925"/>
    <w:rsid w:val="00055960"/>
    <w:rsid w:val="00055A5E"/>
    <w:rsid w:val="00055B21"/>
    <w:rsid w:val="00055D63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68F"/>
    <w:rsid w:val="00060AC1"/>
    <w:rsid w:val="000611AF"/>
    <w:rsid w:val="000611FC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69B"/>
    <w:rsid w:val="00063702"/>
    <w:rsid w:val="00063948"/>
    <w:rsid w:val="00063B5C"/>
    <w:rsid w:val="00063C03"/>
    <w:rsid w:val="000646A7"/>
    <w:rsid w:val="00064867"/>
    <w:rsid w:val="0006501D"/>
    <w:rsid w:val="00065212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E12"/>
    <w:rsid w:val="00066E74"/>
    <w:rsid w:val="00066ED5"/>
    <w:rsid w:val="0006701A"/>
    <w:rsid w:val="0006722E"/>
    <w:rsid w:val="00067232"/>
    <w:rsid w:val="00067767"/>
    <w:rsid w:val="0006781B"/>
    <w:rsid w:val="000678DC"/>
    <w:rsid w:val="00067D22"/>
    <w:rsid w:val="00070005"/>
    <w:rsid w:val="00070090"/>
    <w:rsid w:val="000701B0"/>
    <w:rsid w:val="0007032B"/>
    <w:rsid w:val="000705E2"/>
    <w:rsid w:val="000707A3"/>
    <w:rsid w:val="00070B43"/>
    <w:rsid w:val="00070DB7"/>
    <w:rsid w:val="00070E44"/>
    <w:rsid w:val="00070FB7"/>
    <w:rsid w:val="00071041"/>
    <w:rsid w:val="0007105C"/>
    <w:rsid w:val="000715A1"/>
    <w:rsid w:val="00071618"/>
    <w:rsid w:val="00071D42"/>
    <w:rsid w:val="00071ECE"/>
    <w:rsid w:val="00071F73"/>
    <w:rsid w:val="00072399"/>
    <w:rsid w:val="00072EDC"/>
    <w:rsid w:val="00072FAC"/>
    <w:rsid w:val="00072FE7"/>
    <w:rsid w:val="000730CF"/>
    <w:rsid w:val="00073783"/>
    <w:rsid w:val="00073A96"/>
    <w:rsid w:val="00073CBA"/>
    <w:rsid w:val="00074045"/>
    <w:rsid w:val="000744FA"/>
    <w:rsid w:val="00074A0B"/>
    <w:rsid w:val="00074CFD"/>
    <w:rsid w:val="00074FC7"/>
    <w:rsid w:val="00075053"/>
    <w:rsid w:val="0007509B"/>
    <w:rsid w:val="00075175"/>
    <w:rsid w:val="000751B4"/>
    <w:rsid w:val="000753BE"/>
    <w:rsid w:val="000754D3"/>
    <w:rsid w:val="000756B2"/>
    <w:rsid w:val="000756DC"/>
    <w:rsid w:val="00075E8C"/>
    <w:rsid w:val="0007625C"/>
    <w:rsid w:val="0007662F"/>
    <w:rsid w:val="000767BA"/>
    <w:rsid w:val="00076948"/>
    <w:rsid w:val="00076AE2"/>
    <w:rsid w:val="00076DE8"/>
    <w:rsid w:val="00076F9C"/>
    <w:rsid w:val="00076FEA"/>
    <w:rsid w:val="0007711E"/>
    <w:rsid w:val="000772B6"/>
    <w:rsid w:val="0007735C"/>
    <w:rsid w:val="00077DD8"/>
    <w:rsid w:val="00080201"/>
    <w:rsid w:val="00080770"/>
    <w:rsid w:val="000807C3"/>
    <w:rsid w:val="000808C2"/>
    <w:rsid w:val="00080AAC"/>
    <w:rsid w:val="00080F13"/>
    <w:rsid w:val="00080F20"/>
    <w:rsid w:val="00081673"/>
    <w:rsid w:val="00081BBD"/>
    <w:rsid w:val="00081BE8"/>
    <w:rsid w:val="00081C65"/>
    <w:rsid w:val="00081CB0"/>
    <w:rsid w:val="00081D6E"/>
    <w:rsid w:val="00081E22"/>
    <w:rsid w:val="00082158"/>
    <w:rsid w:val="000826F0"/>
    <w:rsid w:val="00082B27"/>
    <w:rsid w:val="00082BA0"/>
    <w:rsid w:val="00082E47"/>
    <w:rsid w:val="00082F02"/>
    <w:rsid w:val="00082F1B"/>
    <w:rsid w:val="0008356D"/>
    <w:rsid w:val="00083A38"/>
    <w:rsid w:val="00083B94"/>
    <w:rsid w:val="000845D4"/>
    <w:rsid w:val="00084625"/>
    <w:rsid w:val="0008470C"/>
    <w:rsid w:val="000847F6"/>
    <w:rsid w:val="00084D46"/>
    <w:rsid w:val="00085029"/>
    <w:rsid w:val="000857F8"/>
    <w:rsid w:val="000858AA"/>
    <w:rsid w:val="00085989"/>
    <w:rsid w:val="00086043"/>
    <w:rsid w:val="00086643"/>
    <w:rsid w:val="00086899"/>
    <w:rsid w:val="000868AE"/>
    <w:rsid w:val="00086966"/>
    <w:rsid w:val="0008698A"/>
    <w:rsid w:val="00087024"/>
    <w:rsid w:val="000870CF"/>
    <w:rsid w:val="00087346"/>
    <w:rsid w:val="0008755C"/>
    <w:rsid w:val="00087733"/>
    <w:rsid w:val="00087918"/>
    <w:rsid w:val="00087C9A"/>
    <w:rsid w:val="0009025E"/>
    <w:rsid w:val="000903B8"/>
    <w:rsid w:val="00090502"/>
    <w:rsid w:val="00090514"/>
    <w:rsid w:val="000908DF"/>
    <w:rsid w:val="00090ADE"/>
    <w:rsid w:val="00091070"/>
    <w:rsid w:val="00091886"/>
    <w:rsid w:val="00091920"/>
    <w:rsid w:val="00091B5B"/>
    <w:rsid w:val="00092534"/>
    <w:rsid w:val="00092AF4"/>
    <w:rsid w:val="000932F6"/>
    <w:rsid w:val="000938D6"/>
    <w:rsid w:val="000938F3"/>
    <w:rsid w:val="000939B7"/>
    <w:rsid w:val="00093B1D"/>
    <w:rsid w:val="00093C39"/>
    <w:rsid w:val="00094111"/>
    <w:rsid w:val="00094187"/>
    <w:rsid w:val="00094231"/>
    <w:rsid w:val="00094510"/>
    <w:rsid w:val="0009474A"/>
    <w:rsid w:val="00094AA1"/>
    <w:rsid w:val="00094CC6"/>
    <w:rsid w:val="0009506F"/>
    <w:rsid w:val="00095C50"/>
    <w:rsid w:val="00095F69"/>
    <w:rsid w:val="00095F92"/>
    <w:rsid w:val="00096267"/>
    <w:rsid w:val="0009652F"/>
    <w:rsid w:val="00096568"/>
    <w:rsid w:val="00096779"/>
    <w:rsid w:val="00096B56"/>
    <w:rsid w:val="00096B8F"/>
    <w:rsid w:val="000972F3"/>
    <w:rsid w:val="00097370"/>
    <w:rsid w:val="0009746A"/>
    <w:rsid w:val="0009756E"/>
    <w:rsid w:val="00097D6D"/>
    <w:rsid w:val="000A0154"/>
    <w:rsid w:val="000A0713"/>
    <w:rsid w:val="000A07A8"/>
    <w:rsid w:val="000A092B"/>
    <w:rsid w:val="000A0AD0"/>
    <w:rsid w:val="000A0DA4"/>
    <w:rsid w:val="000A1185"/>
    <w:rsid w:val="000A1332"/>
    <w:rsid w:val="000A181E"/>
    <w:rsid w:val="000A1B98"/>
    <w:rsid w:val="000A22AF"/>
    <w:rsid w:val="000A26F3"/>
    <w:rsid w:val="000A2825"/>
    <w:rsid w:val="000A295B"/>
    <w:rsid w:val="000A2A5C"/>
    <w:rsid w:val="000A2B65"/>
    <w:rsid w:val="000A2CEC"/>
    <w:rsid w:val="000A31E9"/>
    <w:rsid w:val="000A329A"/>
    <w:rsid w:val="000A38DE"/>
    <w:rsid w:val="000A3BDF"/>
    <w:rsid w:val="000A4621"/>
    <w:rsid w:val="000A4B57"/>
    <w:rsid w:val="000A5865"/>
    <w:rsid w:val="000A60E3"/>
    <w:rsid w:val="000A649C"/>
    <w:rsid w:val="000A65FC"/>
    <w:rsid w:val="000A694E"/>
    <w:rsid w:val="000A6AA7"/>
    <w:rsid w:val="000A6C35"/>
    <w:rsid w:val="000A6F10"/>
    <w:rsid w:val="000A7782"/>
    <w:rsid w:val="000B0432"/>
    <w:rsid w:val="000B0572"/>
    <w:rsid w:val="000B090E"/>
    <w:rsid w:val="000B0A5F"/>
    <w:rsid w:val="000B0AB4"/>
    <w:rsid w:val="000B0E74"/>
    <w:rsid w:val="000B0FFF"/>
    <w:rsid w:val="000B1761"/>
    <w:rsid w:val="000B1767"/>
    <w:rsid w:val="000B1A08"/>
    <w:rsid w:val="000B1B44"/>
    <w:rsid w:val="000B1C33"/>
    <w:rsid w:val="000B1D83"/>
    <w:rsid w:val="000B2532"/>
    <w:rsid w:val="000B2599"/>
    <w:rsid w:val="000B290D"/>
    <w:rsid w:val="000B2F59"/>
    <w:rsid w:val="000B2FEE"/>
    <w:rsid w:val="000B3338"/>
    <w:rsid w:val="000B34DD"/>
    <w:rsid w:val="000B365F"/>
    <w:rsid w:val="000B37BF"/>
    <w:rsid w:val="000B399E"/>
    <w:rsid w:val="000B3B8E"/>
    <w:rsid w:val="000B4241"/>
    <w:rsid w:val="000B4466"/>
    <w:rsid w:val="000B468D"/>
    <w:rsid w:val="000B4871"/>
    <w:rsid w:val="000B4ECD"/>
    <w:rsid w:val="000B555E"/>
    <w:rsid w:val="000B5683"/>
    <w:rsid w:val="000B5A89"/>
    <w:rsid w:val="000B5B1F"/>
    <w:rsid w:val="000B5C3F"/>
    <w:rsid w:val="000B5D22"/>
    <w:rsid w:val="000B6C6C"/>
    <w:rsid w:val="000B6D15"/>
    <w:rsid w:val="000B7299"/>
    <w:rsid w:val="000B75C2"/>
    <w:rsid w:val="000B78AD"/>
    <w:rsid w:val="000B7941"/>
    <w:rsid w:val="000B7A60"/>
    <w:rsid w:val="000B7C83"/>
    <w:rsid w:val="000B7E5F"/>
    <w:rsid w:val="000C0396"/>
    <w:rsid w:val="000C0946"/>
    <w:rsid w:val="000C13D1"/>
    <w:rsid w:val="000C14D8"/>
    <w:rsid w:val="000C174D"/>
    <w:rsid w:val="000C1BF1"/>
    <w:rsid w:val="000C1C6D"/>
    <w:rsid w:val="000C20B1"/>
    <w:rsid w:val="000C278C"/>
    <w:rsid w:val="000C2A4A"/>
    <w:rsid w:val="000C2D1B"/>
    <w:rsid w:val="000C3387"/>
    <w:rsid w:val="000C3586"/>
    <w:rsid w:val="000C35A6"/>
    <w:rsid w:val="000C35E8"/>
    <w:rsid w:val="000C3819"/>
    <w:rsid w:val="000C386F"/>
    <w:rsid w:val="000C42FB"/>
    <w:rsid w:val="000C4917"/>
    <w:rsid w:val="000C49AB"/>
    <w:rsid w:val="000C4CA4"/>
    <w:rsid w:val="000C4EBA"/>
    <w:rsid w:val="000C5000"/>
    <w:rsid w:val="000C5035"/>
    <w:rsid w:val="000C53B6"/>
    <w:rsid w:val="000C572F"/>
    <w:rsid w:val="000C58B8"/>
    <w:rsid w:val="000C5951"/>
    <w:rsid w:val="000C5E33"/>
    <w:rsid w:val="000C6138"/>
    <w:rsid w:val="000C6653"/>
    <w:rsid w:val="000C668B"/>
    <w:rsid w:val="000C6761"/>
    <w:rsid w:val="000C68D3"/>
    <w:rsid w:val="000C69B4"/>
    <w:rsid w:val="000C6ADB"/>
    <w:rsid w:val="000C6BB4"/>
    <w:rsid w:val="000C6BED"/>
    <w:rsid w:val="000C6D34"/>
    <w:rsid w:val="000C7568"/>
    <w:rsid w:val="000C7B98"/>
    <w:rsid w:val="000D03D7"/>
    <w:rsid w:val="000D03E5"/>
    <w:rsid w:val="000D0632"/>
    <w:rsid w:val="000D0E98"/>
    <w:rsid w:val="000D14CC"/>
    <w:rsid w:val="000D1AB9"/>
    <w:rsid w:val="000D24EF"/>
    <w:rsid w:val="000D2DD5"/>
    <w:rsid w:val="000D3152"/>
    <w:rsid w:val="000D31EE"/>
    <w:rsid w:val="000D360E"/>
    <w:rsid w:val="000D369B"/>
    <w:rsid w:val="000D3A5C"/>
    <w:rsid w:val="000D41FB"/>
    <w:rsid w:val="000D465C"/>
    <w:rsid w:val="000D4846"/>
    <w:rsid w:val="000D50DF"/>
    <w:rsid w:val="000D56B3"/>
    <w:rsid w:val="000D59C4"/>
    <w:rsid w:val="000D5C60"/>
    <w:rsid w:val="000D5CDA"/>
    <w:rsid w:val="000D5ECB"/>
    <w:rsid w:val="000D63DE"/>
    <w:rsid w:val="000D6A3C"/>
    <w:rsid w:val="000D6E16"/>
    <w:rsid w:val="000D6EB4"/>
    <w:rsid w:val="000D6F8B"/>
    <w:rsid w:val="000D71E8"/>
    <w:rsid w:val="000D74CB"/>
    <w:rsid w:val="000D756C"/>
    <w:rsid w:val="000D7931"/>
    <w:rsid w:val="000D79DC"/>
    <w:rsid w:val="000D7C66"/>
    <w:rsid w:val="000E0344"/>
    <w:rsid w:val="000E0643"/>
    <w:rsid w:val="000E0692"/>
    <w:rsid w:val="000E0824"/>
    <w:rsid w:val="000E0FD2"/>
    <w:rsid w:val="000E15E5"/>
    <w:rsid w:val="000E1B2C"/>
    <w:rsid w:val="000E1B68"/>
    <w:rsid w:val="000E1B9E"/>
    <w:rsid w:val="000E1DC1"/>
    <w:rsid w:val="000E1EE9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CC2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181"/>
    <w:rsid w:val="000E6743"/>
    <w:rsid w:val="000E6797"/>
    <w:rsid w:val="000E67AB"/>
    <w:rsid w:val="000E691E"/>
    <w:rsid w:val="000E6BF2"/>
    <w:rsid w:val="000E6CEA"/>
    <w:rsid w:val="000E6E95"/>
    <w:rsid w:val="000E716A"/>
    <w:rsid w:val="000E7274"/>
    <w:rsid w:val="000E74D2"/>
    <w:rsid w:val="000E74E0"/>
    <w:rsid w:val="000E7726"/>
    <w:rsid w:val="000E7D50"/>
    <w:rsid w:val="000E7E13"/>
    <w:rsid w:val="000F070D"/>
    <w:rsid w:val="000F1067"/>
    <w:rsid w:val="000F133E"/>
    <w:rsid w:val="000F170C"/>
    <w:rsid w:val="000F20A4"/>
    <w:rsid w:val="000F23F6"/>
    <w:rsid w:val="000F25A1"/>
    <w:rsid w:val="000F2818"/>
    <w:rsid w:val="000F2939"/>
    <w:rsid w:val="000F29DD"/>
    <w:rsid w:val="000F2A62"/>
    <w:rsid w:val="000F2B3D"/>
    <w:rsid w:val="000F2BF3"/>
    <w:rsid w:val="000F2CD4"/>
    <w:rsid w:val="000F2DDD"/>
    <w:rsid w:val="000F2EA0"/>
    <w:rsid w:val="000F2FA5"/>
    <w:rsid w:val="000F2FB9"/>
    <w:rsid w:val="000F309E"/>
    <w:rsid w:val="000F3474"/>
    <w:rsid w:val="000F37A4"/>
    <w:rsid w:val="000F3E5D"/>
    <w:rsid w:val="000F3E66"/>
    <w:rsid w:val="000F3ED9"/>
    <w:rsid w:val="000F40E1"/>
    <w:rsid w:val="000F43BD"/>
    <w:rsid w:val="000F44CC"/>
    <w:rsid w:val="000F5376"/>
    <w:rsid w:val="000F5456"/>
    <w:rsid w:val="000F5759"/>
    <w:rsid w:val="000F5AD3"/>
    <w:rsid w:val="000F5C82"/>
    <w:rsid w:val="000F5D04"/>
    <w:rsid w:val="000F6346"/>
    <w:rsid w:val="000F6BC7"/>
    <w:rsid w:val="000F6DAA"/>
    <w:rsid w:val="000F77F6"/>
    <w:rsid w:val="000F7A62"/>
    <w:rsid w:val="000F7B8C"/>
    <w:rsid w:val="001005B2"/>
    <w:rsid w:val="001007BF"/>
    <w:rsid w:val="00100D0F"/>
    <w:rsid w:val="00100DB6"/>
    <w:rsid w:val="001013BE"/>
    <w:rsid w:val="001015BA"/>
    <w:rsid w:val="00101B72"/>
    <w:rsid w:val="00101D61"/>
    <w:rsid w:val="00101EEE"/>
    <w:rsid w:val="00102113"/>
    <w:rsid w:val="001023E7"/>
    <w:rsid w:val="0010268A"/>
    <w:rsid w:val="00102B38"/>
    <w:rsid w:val="00102C09"/>
    <w:rsid w:val="00102DD5"/>
    <w:rsid w:val="00103040"/>
    <w:rsid w:val="001032B4"/>
    <w:rsid w:val="00103898"/>
    <w:rsid w:val="00103A04"/>
    <w:rsid w:val="00103CDE"/>
    <w:rsid w:val="00103F50"/>
    <w:rsid w:val="00104657"/>
    <w:rsid w:val="00105CB6"/>
    <w:rsid w:val="001066F7"/>
    <w:rsid w:val="00106E46"/>
    <w:rsid w:val="00106F1F"/>
    <w:rsid w:val="00106F5E"/>
    <w:rsid w:val="001077C4"/>
    <w:rsid w:val="00107960"/>
    <w:rsid w:val="00107A9B"/>
    <w:rsid w:val="00107C1D"/>
    <w:rsid w:val="00107C55"/>
    <w:rsid w:val="00110173"/>
    <w:rsid w:val="001104AE"/>
    <w:rsid w:val="00110AF0"/>
    <w:rsid w:val="00112C1D"/>
    <w:rsid w:val="00112D26"/>
    <w:rsid w:val="00112EF2"/>
    <w:rsid w:val="00113D51"/>
    <w:rsid w:val="00114730"/>
    <w:rsid w:val="001147E2"/>
    <w:rsid w:val="0011565D"/>
    <w:rsid w:val="00115BBC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255"/>
    <w:rsid w:val="00120302"/>
    <w:rsid w:val="00120501"/>
    <w:rsid w:val="00121071"/>
    <w:rsid w:val="001211D7"/>
    <w:rsid w:val="00121524"/>
    <w:rsid w:val="00121630"/>
    <w:rsid w:val="0012173B"/>
    <w:rsid w:val="0012189D"/>
    <w:rsid w:val="00121B96"/>
    <w:rsid w:val="00121FAC"/>
    <w:rsid w:val="00122079"/>
    <w:rsid w:val="00122149"/>
    <w:rsid w:val="001221E8"/>
    <w:rsid w:val="001222A8"/>
    <w:rsid w:val="0012233D"/>
    <w:rsid w:val="0012277E"/>
    <w:rsid w:val="00123000"/>
    <w:rsid w:val="001235E7"/>
    <w:rsid w:val="00123E01"/>
    <w:rsid w:val="00123F30"/>
    <w:rsid w:val="00124329"/>
    <w:rsid w:val="001244D5"/>
    <w:rsid w:val="00124623"/>
    <w:rsid w:val="00124812"/>
    <w:rsid w:val="00124914"/>
    <w:rsid w:val="00124CCE"/>
    <w:rsid w:val="00124D59"/>
    <w:rsid w:val="001250E0"/>
    <w:rsid w:val="001253FD"/>
    <w:rsid w:val="001256E4"/>
    <w:rsid w:val="00125B18"/>
    <w:rsid w:val="00126708"/>
    <w:rsid w:val="00126C10"/>
    <w:rsid w:val="00126E05"/>
    <w:rsid w:val="00126FC0"/>
    <w:rsid w:val="00127299"/>
    <w:rsid w:val="0012742C"/>
    <w:rsid w:val="001276E3"/>
    <w:rsid w:val="0012784D"/>
    <w:rsid w:val="0012797A"/>
    <w:rsid w:val="00127BD0"/>
    <w:rsid w:val="00127D9E"/>
    <w:rsid w:val="001305E2"/>
    <w:rsid w:val="0013089A"/>
    <w:rsid w:val="00130F21"/>
    <w:rsid w:val="00131173"/>
    <w:rsid w:val="001313D7"/>
    <w:rsid w:val="001314AD"/>
    <w:rsid w:val="0013164B"/>
    <w:rsid w:val="00131709"/>
    <w:rsid w:val="0013171D"/>
    <w:rsid w:val="00132190"/>
    <w:rsid w:val="0013232A"/>
    <w:rsid w:val="001323F2"/>
    <w:rsid w:val="00132B94"/>
    <w:rsid w:val="00132CCE"/>
    <w:rsid w:val="00133056"/>
    <w:rsid w:val="0013349E"/>
    <w:rsid w:val="0013401C"/>
    <w:rsid w:val="001343C9"/>
    <w:rsid w:val="00134877"/>
    <w:rsid w:val="00134947"/>
    <w:rsid w:val="00134E90"/>
    <w:rsid w:val="0013504F"/>
    <w:rsid w:val="00135A00"/>
    <w:rsid w:val="001364A3"/>
    <w:rsid w:val="00136C08"/>
    <w:rsid w:val="00137206"/>
    <w:rsid w:val="001378FD"/>
    <w:rsid w:val="001400DA"/>
    <w:rsid w:val="0014023C"/>
    <w:rsid w:val="0014049D"/>
    <w:rsid w:val="0014088F"/>
    <w:rsid w:val="00140C3A"/>
    <w:rsid w:val="00140CCF"/>
    <w:rsid w:val="00140D42"/>
    <w:rsid w:val="00140FB6"/>
    <w:rsid w:val="00140FB7"/>
    <w:rsid w:val="00141383"/>
    <w:rsid w:val="001419A8"/>
    <w:rsid w:val="00141D9B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ABB"/>
    <w:rsid w:val="00143F72"/>
    <w:rsid w:val="00143FF2"/>
    <w:rsid w:val="0014427D"/>
    <w:rsid w:val="0014431A"/>
    <w:rsid w:val="001446A4"/>
    <w:rsid w:val="0014495C"/>
    <w:rsid w:val="00144FD2"/>
    <w:rsid w:val="0014557E"/>
    <w:rsid w:val="001458F6"/>
    <w:rsid w:val="00145DAC"/>
    <w:rsid w:val="00145EE0"/>
    <w:rsid w:val="00146111"/>
    <w:rsid w:val="00146E6F"/>
    <w:rsid w:val="001472BD"/>
    <w:rsid w:val="00147AC5"/>
    <w:rsid w:val="00147C2C"/>
    <w:rsid w:val="001505D6"/>
    <w:rsid w:val="00150A2B"/>
    <w:rsid w:val="0015108F"/>
    <w:rsid w:val="001511CA"/>
    <w:rsid w:val="0015127F"/>
    <w:rsid w:val="00151EEC"/>
    <w:rsid w:val="001523BC"/>
    <w:rsid w:val="00152760"/>
    <w:rsid w:val="001527CE"/>
    <w:rsid w:val="00152B69"/>
    <w:rsid w:val="00152C20"/>
    <w:rsid w:val="00152D22"/>
    <w:rsid w:val="0015376B"/>
    <w:rsid w:val="001537C3"/>
    <w:rsid w:val="00154503"/>
    <w:rsid w:val="00154547"/>
    <w:rsid w:val="00154C6D"/>
    <w:rsid w:val="00154CE0"/>
    <w:rsid w:val="00154FAA"/>
    <w:rsid w:val="00155853"/>
    <w:rsid w:val="00155990"/>
    <w:rsid w:val="00155B54"/>
    <w:rsid w:val="00156291"/>
    <w:rsid w:val="0015684C"/>
    <w:rsid w:val="00156E5D"/>
    <w:rsid w:val="001570CE"/>
    <w:rsid w:val="00157485"/>
    <w:rsid w:val="001575BF"/>
    <w:rsid w:val="00157B3D"/>
    <w:rsid w:val="00157D01"/>
    <w:rsid w:val="00157D96"/>
    <w:rsid w:val="00157F0D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8C3"/>
    <w:rsid w:val="00162B29"/>
    <w:rsid w:val="00162EEF"/>
    <w:rsid w:val="0016321F"/>
    <w:rsid w:val="0016323D"/>
    <w:rsid w:val="00163BC0"/>
    <w:rsid w:val="00164073"/>
    <w:rsid w:val="0016408F"/>
    <w:rsid w:val="001643A4"/>
    <w:rsid w:val="001645B2"/>
    <w:rsid w:val="00164655"/>
    <w:rsid w:val="001652BC"/>
    <w:rsid w:val="0016531F"/>
    <w:rsid w:val="0016533C"/>
    <w:rsid w:val="001653FD"/>
    <w:rsid w:val="0016556A"/>
    <w:rsid w:val="001655DA"/>
    <w:rsid w:val="0016565F"/>
    <w:rsid w:val="00165912"/>
    <w:rsid w:val="00165AE1"/>
    <w:rsid w:val="00165D70"/>
    <w:rsid w:val="001666CE"/>
    <w:rsid w:val="00166827"/>
    <w:rsid w:val="00166B2C"/>
    <w:rsid w:val="00166F19"/>
    <w:rsid w:val="0016704C"/>
    <w:rsid w:val="0016711F"/>
    <w:rsid w:val="0016767E"/>
    <w:rsid w:val="001676CD"/>
    <w:rsid w:val="00167865"/>
    <w:rsid w:val="00167B1C"/>
    <w:rsid w:val="00167C13"/>
    <w:rsid w:val="0017048E"/>
    <w:rsid w:val="001709E3"/>
    <w:rsid w:val="00170C20"/>
    <w:rsid w:val="00170FA4"/>
    <w:rsid w:val="00171357"/>
    <w:rsid w:val="00171515"/>
    <w:rsid w:val="00171614"/>
    <w:rsid w:val="0017173F"/>
    <w:rsid w:val="001718CF"/>
    <w:rsid w:val="001718FC"/>
    <w:rsid w:val="00171B0D"/>
    <w:rsid w:val="00171D05"/>
    <w:rsid w:val="00171D91"/>
    <w:rsid w:val="00171E0E"/>
    <w:rsid w:val="00172109"/>
    <w:rsid w:val="0017224D"/>
    <w:rsid w:val="0017234A"/>
    <w:rsid w:val="0017282E"/>
    <w:rsid w:val="001729E3"/>
    <w:rsid w:val="00172A7A"/>
    <w:rsid w:val="00173CBD"/>
    <w:rsid w:val="00173D26"/>
    <w:rsid w:val="00174084"/>
    <w:rsid w:val="001747F8"/>
    <w:rsid w:val="0017490E"/>
    <w:rsid w:val="00174A33"/>
    <w:rsid w:val="00174D3F"/>
    <w:rsid w:val="0017530F"/>
    <w:rsid w:val="00175633"/>
    <w:rsid w:val="00175B8E"/>
    <w:rsid w:val="00175D7E"/>
    <w:rsid w:val="00175FE4"/>
    <w:rsid w:val="001760B9"/>
    <w:rsid w:val="001761A8"/>
    <w:rsid w:val="001762F1"/>
    <w:rsid w:val="001767DD"/>
    <w:rsid w:val="00176917"/>
    <w:rsid w:val="00176A5B"/>
    <w:rsid w:val="0017726E"/>
    <w:rsid w:val="00180221"/>
    <w:rsid w:val="00180405"/>
    <w:rsid w:val="001808C6"/>
    <w:rsid w:val="00180EB9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63"/>
    <w:rsid w:val="001833FE"/>
    <w:rsid w:val="001837AE"/>
    <w:rsid w:val="0018399F"/>
    <w:rsid w:val="00183ABB"/>
    <w:rsid w:val="00183B6E"/>
    <w:rsid w:val="00183C47"/>
    <w:rsid w:val="00183ED2"/>
    <w:rsid w:val="0018459F"/>
    <w:rsid w:val="00184725"/>
    <w:rsid w:val="00184878"/>
    <w:rsid w:val="001848C5"/>
    <w:rsid w:val="001848F8"/>
    <w:rsid w:val="001853F3"/>
    <w:rsid w:val="00185629"/>
    <w:rsid w:val="001859E8"/>
    <w:rsid w:val="00185F5B"/>
    <w:rsid w:val="00185F91"/>
    <w:rsid w:val="001862F1"/>
    <w:rsid w:val="001863AB"/>
    <w:rsid w:val="0018643E"/>
    <w:rsid w:val="00186973"/>
    <w:rsid w:val="00186DA9"/>
    <w:rsid w:val="00186DCF"/>
    <w:rsid w:val="0018716C"/>
    <w:rsid w:val="00187357"/>
    <w:rsid w:val="001873D5"/>
    <w:rsid w:val="00187617"/>
    <w:rsid w:val="00190628"/>
    <w:rsid w:val="00190652"/>
    <w:rsid w:val="00190888"/>
    <w:rsid w:val="00190AE0"/>
    <w:rsid w:val="00190F54"/>
    <w:rsid w:val="001911E5"/>
    <w:rsid w:val="001915BC"/>
    <w:rsid w:val="0019195C"/>
    <w:rsid w:val="00191B63"/>
    <w:rsid w:val="00191F68"/>
    <w:rsid w:val="00192018"/>
    <w:rsid w:val="0019210B"/>
    <w:rsid w:val="00192981"/>
    <w:rsid w:val="001929C4"/>
    <w:rsid w:val="00192A18"/>
    <w:rsid w:val="00192EC9"/>
    <w:rsid w:val="00192FA2"/>
    <w:rsid w:val="001930A7"/>
    <w:rsid w:val="00193106"/>
    <w:rsid w:val="001932EE"/>
    <w:rsid w:val="0019333C"/>
    <w:rsid w:val="00193EF0"/>
    <w:rsid w:val="001940F9"/>
    <w:rsid w:val="00194119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E3"/>
    <w:rsid w:val="0019579D"/>
    <w:rsid w:val="001957D7"/>
    <w:rsid w:val="001957EA"/>
    <w:rsid w:val="0019599F"/>
    <w:rsid w:val="00196367"/>
    <w:rsid w:val="00196447"/>
    <w:rsid w:val="001965AE"/>
    <w:rsid w:val="00196E33"/>
    <w:rsid w:val="00196ED8"/>
    <w:rsid w:val="00197008"/>
    <w:rsid w:val="0019708E"/>
    <w:rsid w:val="0019731D"/>
    <w:rsid w:val="00197320"/>
    <w:rsid w:val="00197483"/>
    <w:rsid w:val="001974AC"/>
    <w:rsid w:val="00197592"/>
    <w:rsid w:val="00197EC9"/>
    <w:rsid w:val="001A0078"/>
    <w:rsid w:val="001A016E"/>
    <w:rsid w:val="001A0507"/>
    <w:rsid w:val="001A0BA9"/>
    <w:rsid w:val="001A0D87"/>
    <w:rsid w:val="001A1463"/>
    <w:rsid w:val="001A1543"/>
    <w:rsid w:val="001A166F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416A"/>
    <w:rsid w:val="001A42F3"/>
    <w:rsid w:val="001A44AA"/>
    <w:rsid w:val="001A47A3"/>
    <w:rsid w:val="001A4867"/>
    <w:rsid w:val="001A4882"/>
    <w:rsid w:val="001A497E"/>
    <w:rsid w:val="001A4D85"/>
    <w:rsid w:val="001A5121"/>
    <w:rsid w:val="001A5363"/>
    <w:rsid w:val="001A5723"/>
    <w:rsid w:val="001A57A7"/>
    <w:rsid w:val="001A67B7"/>
    <w:rsid w:val="001A67EB"/>
    <w:rsid w:val="001A6D0E"/>
    <w:rsid w:val="001A6D23"/>
    <w:rsid w:val="001A6F25"/>
    <w:rsid w:val="001A713A"/>
    <w:rsid w:val="001A72AE"/>
    <w:rsid w:val="001A7D8D"/>
    <w:rsid w:val="001A7DF2"/>
    <w:rsid w:val="001B0485"/>
    <w:rsid w:val="001B0966"/>
    <w:rsid w:val="001B0C48"/>
    <w:rsid w:val="001B0DBE"/>
    <w:rsid w:val="001B0E2D"/>
    <w:rsid w:val="001B0E9B"/>
    <w:rsid w:val="001B0FEB"/>
    <w:rsid w:val="001B1154"/>
    <w:rsid w:val="001B14CB"/>
    <w:rsid w:val="001B1A4C"/>
    <w:rsid w:val="001B1C98"/>
    <w:rsid w:val="001B20C2"/>
    <w:rsid w:val="001B262D"/>
    <w:rsid w:val="001B2AE7"/>
    <w:rsid w:val="001B2BF2"/>
    <w:rsid w:val="001B2F0F"/>
    <w:rsid w:val="001B2F34"/>
    <w:rsid w:val="001B3379"/>
    <w:rsid w:val="001B373C"/>
    <w:rsid w:val="001B3813"/>
    <w:rsid w:val="001B3D73"/>
    <w:rsid w:val="001B3E5B"/>
    <w:rsid w:val="001B3FAB"/>
    <w:rsid w:val="001B4908"/>
    <w:rsid w:val="001B49BC"/>
    <w:rsid w:val="001B4BCD"/>
    <w:rsid w:val="001B4CFA"/>
    <w:rsid w:val="001B56BA"/>
    <w:rsid w:val="001B5773"/>
    <w:rsid w:val="001B5C72"/>
    <w:rsid w:val="001B604B"/>
    <w:rsid w:val="001B6335"/>
    <w:rsid w:val="001B680C"/>
    <w:rsid w:val="001B6CC3"/>
    <w:rsid w:val="001B70B9"/>
    <w:rsid w:val="001B75C9"/>
    <w:rsid w:val="001B760C"/>
    <w:rsid w:val="001B76ED"/>
    <w:rsid w:val="001B7F18"/>
    <w:rsid w:val="001B7FBB"/>
    <w:rsid w:val="001C0392"/>
    <w:rsid w:val="001C0544"/>
    <w:rsid w:val="001C0FDB"/>
    <w:rsid w:val="001C137C"/>
    <w:rsid w:val="001C16DA"/>
    <w:rsid w:val="001C1AA6"/>
    <w:rsid w:val="001C23B8"/>
    <w:rsid w:val="001C2420"/>
    <w:rsid w:val="001C2476"/>
    <w:rsid w:val="001C2765"/>
    <w:rsid w:val="001C28C5"/>
    <w:rsid w:val="001C2AA0"/>
    <w:rsid w:val="001C2EF9"/>
    <w:rsid w:val="001C2F30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C22"/>
    <w:rsid w:val="001C4D87"/>
    <w:rsid w:val="001C4E1C"/>
    <w:rsid w:val="001C5091"/>
    <w:rsid w:val="001C5171"/>
    <w:rsid w:val="001C5C14"/>
    <w:rsid w:val="001C5DE8"/>
    <w:rsid w:val="001C61B4"/>
    <w:rsid w:val="001C61FD"/>
    <w:rsid w:val="001C632B"/>
    <w:rsid w:val="001C6376"/>
    <w:rsid w:val="001C668F"/>
    <w:rsid w:val="001C679D"/>
    <w:rsid w:val="001C6E26"/>
    <w:rsid w:val="001C6F3A"/>
    <w:rsid w:val="001C7ABB"/>
    <w:rsid w:val="001C7DC2"/>
    <w:rsid w:val="001C7FF4"/>
    <w:rsid w:val="001D03F2"/>
    <w:rsid w:val="001D0FF7"/>
    <w:rsid w:val="001D1383"/>
    <w:rsid w:val="001D15B7"/>
    <w:rsid w:val="001D17BA"/>
    <w:rsid w:val="001D18AD"/>
    <w:rsid w:val="001D1A64"/>
    <w:rsid w:val="001D1BFB"/>
    <w:rsid w:val="001D1C11"/>
    <w:rsid w:val="001D2031"/>
    <w:rsid w:val="001D21D9"/>
    <w:rsid w:val="001D22E6"/>
    <w:rsid w:val="001D2843"/>
    <w:rsid w:val="001D2C5F"/>
    <w:rsid w:val="001D33F4"/>
    <w:rsid w:val="001D34FB"/>
    <w:rsid w:val="001D3F84"/>
    <w:rsid w:val="001D4392"/>
    <w:rsid w:val="001D43A2"/>
    <w:rsid w:val="001D49BC"/>
    <w:rsid w:val="001D5310"/>
    <w:rsid w:val="001D61B4"/>
    <w:rsid w:val="001D6232"/>
    <w:rsid w:val="001D62BD"/>
    <w:rsid w:val="001D6398"/>
    <w:rsid w:val="001D6489"/>
    <w:rsid w:val="001D6597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843"/>
    <w:rsid w:val="001E0CF5"/>
    <w:rsid w:val="001E11F3"/>
    <w:rsid w:val="001E1A0D"/>
    <w:rsid w:val="001E1A47"/>
    <w:rsid w:val="001E1ADC"/>
    <w:rsid w:val="001E1C4C"/>
    <w:rsid w:val="001E1C75"/>
    <w:rsid w:val="001E1E05"/>
    <w:rsid w:val="001E1EEF"/>
    <w:rsid w:val="001E2429"/>
    <w:rsid w:val="001E2570"/>
    <w:rsid w:val="001E27FA"/>
    <w:rsid w:val="001E2E8E"/>
    <w:rsid w:val="001E3773"/>
    <w:rsid w:val="001E388A"/>
    <w:rsid w:val="001E3AA1"/>
    <w:rsid w:val="001E3DDE"/>
    <w:rsid w:val="001E443B"/>
    <w:rsid w:val="001E45EF"/>
    <w:rsid w:val="001E4865"/>
    <w:rsid w:val="001E4AA9"/>
    <w:rsid w:val="001E5056"/>
    <w:rsid w:val="001E524D"/>
    <w:rsid w:val="001E5640"/>
    <w:rsid w:val="001E6041"/>
    <w:rsid w:val="001E67F9"/>
    <w:rsid w:val="001E71F5"/>
    <w:rsid w:val="001E7569"/>
    <w:rsid w:val="001E789C"/>
    <w:rsid w:val="001E79CD"/>
    <w:rsid w:val="001F057C"/>
    <w:rsid w:val="001F10CF"/>
    <w:rsid w:val="001F1506"/>
    <w:rsid w:val="001F1A9F"/>
    <w:rsid w:val="001F1BBA"/>
    <w:rsid w:val="001F1DE1"/>
    <w:rsid w:val="001F265A"/>
    <w:rsid w:val="001F2A89"/>
    <w:rsid w:val="001F35F9"/>
    <w:rsid w:val="001F366E"/>
    <w:rsid w:val="001F38C7"/>
    <w:rsid w:val="001F39E1"/>
    <w:rsid w:val="001F3C12"/>
    <w:rsid w:val="001F3E2D"/>
    <w:rsid w:val="001F3EBF"/>
    <w:rsid w:val="001F3F5D"/>
    <w:rsid w:val="001F405B"/>
    <w:rsid w:val="001F4449"/>
    <w:rsid w:val="001F45F0"/>
    <w:rsid w:val="001F49BA"/>
    <w:rsid w:val="001F4C20"/>
    <w:rsid w:val="001F4CF2"/>
    <w:rsid w:val="001F4D4F"/>
    <w:rsid w:val="001F520D"/>
    <w:rsid w:val="001F59E0"/>
    <w:rsid w:val="001F5C31"/>
    <w:rsid w:val="001F5C62"/>
    <w:rsid w:val="001F5F85"/>
    <w:rsid w:val="001F644E"/>
    <w:rsid w:val="001F6620"/>
    <w:rsid w:val="001F6650"/>
    <w:rsid w:val="001F6823"/>
    <w:rsid w:val="001F682D"/>
    <w:rsid w:val="001F6862"/>
    <w:rsid w:val="001F6B87"/>
    <w:rsid w:val="001F7202"/>
    <w:rsid w:val="001F72FC"/>
    <w:rsid w:val="001F74F5"/>
    <w:rsid w:val="001F7A82"/>
    <w:rsid w:val="002004A6"/>
    <w:rsid w:val="002006A9"/>
    <w:rsid w:val="00200782"/>
    <w:rsid w:val="00200BF0"/>
    <w:rsid w:val="00200DD5"/>
    <w:rsid w:val="002016DF"/>
    <w:rsid w:val="0020178D"/>
    <w:rsid w:val="00201ADA"/>
    <w:rsid w:val="00201B6A"/>
    <w:rsid w:val="00201C14"/>
    <w:rsid w:val="00201D1C"/>
    <w:rsid w:val="00201D67"/>
    <w:rsid w:val="0020222B"/>
    <w:rsid w:val="002023F8"/>
    <w:rsid w:val="0020295C"/>
    <w:rsid w:val="00202E21"/>
    <w:rsid w:val="0020320B"/>
    <w:rsid w:val="00203676"/>
    <w:rsid w:val="00203793"/>
    <w:rsid w:val="00203979"/>
    <w:rsid w:val="00203C0C"/>
    <w:rsid w:val="00203CF8"/>
    <w:rsid w:val="002043BD"/>
    <w:rsid w:val="0020472F"/>
    <w:rsid w:val="00204B6D"/>
    <w:rsid w:val="00204D9D"/>
    <w:rsid w:val="00205C7E"/>
    <w:rsid w:val="0020649D"/>
    <w:rsid w:val="00206D71"/>
    <w:rsid w:val="00206E01"/>
    <w:rsid w:val="00207607"/>
    <w:rsid w:val="0021036F"/>
    <w:rsid w:val="0021056F"/>
    <w:rsid w:val="0021095C"/>
    <w:rsid w:val="00210C47"/>
    <w:rsid w:val="0021102F"/>
    <w:rsid w:val="002111AC"/>
    <w:rsid w:val="002112C3"/>
    <w:rsid w:val="002113E7"/>
    <w:rsid w:val="002116F5"/>
    <w:rsid w:val="00211981"/>
    <w:rsid w:val="00211CAF"/>
    <w:rsid w:val="00212247"/>
    <w:rsid w:val="002123B8"/>
    <w:rsid w:val="00212425"/>
    <w:rsid w:val="00212689"/>
    <w:rsid w:val="00212A4A"/>
    <w:rsid w:val="00212B9E"/>
    <w:rsid w:val="00212F6D"/>
    <w:rsid w:val="00213008"/>
    <w:rsid w:val="00213696"/>
    <w:rsid w:val="00213A64"/>
    <w:rsid w:val="00214945"/>
    <w:rsid w:val="00215614"/>
    <w:rsid w:val="00215953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7308"/>
    <w:rsid w:val="00217A55"/>
    <w:rsid w:val="00217B5F"/>
    <w:rsid w:val="002202F1"/>
    <w:rsid w:val="0022031F"/>
    <w:rsid w:val="002204CC"/>
    <w:rsid w:val="002205A2"/>
    <w:rsid w:val="00220C4D"/>
    <w:rsid w:val="00220C8C"/>
    <w:rsid w:val="00220DC5"/>
    <w:rsid w:val="00220DC6"/>
    <w:rsid w:val="00220DCB"/>
    <w:rsid w:val="00221145"/>
    <w:rsid w:val="00221219"/>
    <w:rsid w:val="00221929"/>
    <w:rsid w:val="00221BFF"/>
    <w:rsid w:val="00221D39"/>
    <w:rsid w:val="00221E14"/>
    <w:rsid w:val="0022226A"/>
    <w:rsid w:val="00222272"/>
    <w:rsid w:val="002225F8"/>
    <w:rsid w:val="00222B10"/>
    <w:rsid w:val="00222D11"/>
    <w:rsid w:val="00222D97"/>
    <w:rsid w:val="002230B1"/>
    <w:rsid w:val="00223227"/>
    <w:rsid w:val="002232C3"/>
    <w:rsid w:val="002238C8"/>
    <w:rsid w:val="00224099"/>
    <w:rsid w:val="002248C8"/>
    <w:rsid w:val="00224EDD"/>
    <w:rsid w:val="00225693"/>
    <w:rsid w:val="00225A14"/>
    <w:rsid w:val="00225CC0"/>
    <w:rsid w:val="00225D34"/>
    <w:rsid w:val="002265A7"/>
    <w:rsid w:val="002265FB"/>
    <w:rsid w:val="002266A5"/>
    <w:rsid w:val="002266D4"/>
    <w:rsid w:val="00226944"/>
    <w:rsid w:val="00226D7A"/>
    <w:rsid w:val="00227391"/>
    <w:rsid w:val="00227653"/>
    <w:rsid w:val="002277AD"/>
    <w:rsid w:val="00227830"/>
    <w:rsid w:val="002279C4"/>
    <w:rsid w:val="00227D86"/>
    <w:rsid w:val="00227DE2"/>
    <w:rsid w:val="002300B8"/>
    <w:rsid w:val="00230127"/>
    <w:rsid w:val="002302C5"/>
    <w:rsid w:val="00230357"/>
    <w:rsid w:val="00230562"/>
    <w:rsid w:val="002307BB"/>
    <w:rsid w:val="00230890"/>
    <w:rsid w:val="0023098A"/>
    <w:rsid w:val="00230B73"/>
    <w:rsid w:val="00230C04"/>
    <w:rsid w:val="00230FFB"/>
    <w:rsid w:val="0023106F"/>
    <w:rsid w:val="00231242"/>
    <w:rsid w:val="00231530"/>
    <w:rsid w:val="002316E4"/>
    <w:rsid w:val="0023188B"/>
    <w:rsid w:val="00231A8A"/>
    <w:rsid w:val="00231E3D"/>
    <w:rsid w:val="00231F82"/>
    <w:rsid w:val="002322D4"/>
    <w:rsid w:val="002323ED"/>
    <w:rsid w:val="00232422"/>
    <w:rsid w:val="002327A9"/>
    <w:rsid w:val="00232BA3"/>
    <w:rsid w:val="00232F03"/>
    <w:rsid w:val="00233037"/>
    <w:rsid w:val="0023338D"/>
    <w:rsid w:val="002334E3"/>
    <w:rsid w:val="002336DC"/>
    <w:rsid w:val="002338D3"/>
    <w:rsid w:val="00233909"/>
    <w:rsid w:val="00233941"/>
    <w:rsid w:val="00233A4D"/>
    <w:rsid w:val="00233F2A"/>
    <w:rsid w:val="002340A8"/>
    <w:rsid w:val="002346DF"/>
    <w:rsid w:val="00234ADB"/>
    <w:rsid w:val="00234B65"/>
    <w:rsid w:val="0023510B"/>
    <w:rsid w:val="002352AE"/>
    <w:rsid w:val="00235386"/>
    <w:rsid w:val="0023596C"/>
    <w:rsid w:val="00235C11"/>
    <w:rsid w:val="00235D7A"/>
    <w:rsid w:val="00235EF6"/>
    <w:rsid w:val="00236392"/>
    <w:rsid w:val="0023656E"/>
    <w:rsid w:val="0023676A"/>
    <w:rsid w:val="002369E2"/>
    <w:rsid w:val="00236AB2"/>
    <w:rsid w:val="00236B14"/>
    <w:rsid w:val="00236B56"/>
    <w:rsid w:val="00236B72"/>
    <w:rsid w:val="00236DEB"/>
    <w:rsid w:val="002371E1"/>
    <w:rsid w:val="00237222"/>
    <w:rsid w:val="00237655"/>
    <w:rsid w:val="002376CD"/>
    <w:rsid w:val="002401E5"/>
    <w:rsid w:val="00240217"/>
    <w:rsid w:val="0024022F"/>
    <w:rsid w:val="00240399"/>
    <w:rsid w:val="002405FE"/>
    <w:rsid w:val="002406C9"/>
    <w:rsid w:val="00241362"/>
    <w:rsid w:val="00241682"/>
    <w:rsid w:val="002417F3"/>
    <w:rsid w:val="00241DAB"/>
    <w:rsid w:val="00242484"/>
    <w:rsid w:val="0024296C"/>
    <w:rsid w:val="00242A26"/>
    <w:rsid w:val="00242A55"/>
    <w:rsid w:val="002432E7"/>
    <w:rsid w:val="00243722"/>
    <w:rsid w:val="00243EBF"/>
    <w:rsid w:val="00244809"/>
    <w:rsid w:val="00244C22"/>
    <w:rsid w:val="00244DC6"/>
    <w:rsid w:val="00244EFF"/>
    <w:rsid w:val="00244F63"/>
    <w:rsid w:val="00244F8B"/>
    <w:rsid w:val="0024527B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BB8"/>
    <w:rsid w:val="00250052"/>
    <w:rsid w:val="002506C3"/>
    <w:rsid w:val="00250964"/>
    <w:rsid w:val="00250B77"/>
    <w:rsid w:val="00250CC6"/>
    <w:rsid w:val="00250E4A"/>
    <w:rsid w:val="0025156B"/>
    <w:rsid w:val="00251747"/>
    <w:rsid w:val="002518C2"/>
    <w:rsid w:val="00251D1B"/>
    <w:rsid w:val="0025231E"/>
    <w:rsid w:val="00252481"/>
    <w:rsid w:val="0025279D"/>
    <w:rsid w:val="002527C9"/>
    <w:rsid w:val="002532A4"/>
    <w:rsid w:val="002534D6"/>
    <w:rsid w:val="0025363C"/>
    <w:rsid w:val="00253A81"/>
    <w:rsid w:val="00253AEB"/>
    <w:rsid w:val="00253C39"/>
    <w:rsid w:val="00253D74"/>
    <w:rsid w:val="002542E4"/>
    <w:rsid w:val="002542F1"/>
    <w:rsid w:val="00254889"/>
    <w:rsid w:val="002548FE"/>
    <w:rsid w:val="00254A30"/>
    <w:rsid w:val="00254A7E"/>
    <w:rsid w:val="00255027"/>
    <w:rsid w:val="0025544A"/>
    <w:rsid w:val="00255A3F"/>
    <w:rsid w:val="002562B4"/>
    <w:rsid w:val="002563F3"/>
    <w:rsid w:val="002568A1"/>
    <w:rsid w:val="00256AB0"/>
    <w:rsid w:val="00257224"/>
    <w:rsid w:val="002572A9"/>
    <w:rsid w:val="0025746F"/>
    <w:rsid w:val="0025752E"/>
    <w:rsid w:val="00257DBA"/>
    <w:rsid w:val="00257E2F"/>
    <w:rsid w:val="0026056C"/>
    <w:rsid w:val="002606CC"/>
    <w:rsid w:val="00260830"/>
    <w:rsid w:val="00260EE8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D24"/>
    <w:rsid w:val="00263FBF"/>
    <w:rsid w:val="0026409A"/>
    <w:rsid w:val="0026427D"/>
    <w:rsid w:val="00264C6A"/>
    <w:rsid w:val="00264D02"/>
    <w:rsid w:val="00265652"/>
    <w:rsid w:val="00265786"/>
    <w:rsid w:val="00265A63"/>
    <w:rsid w:val="00265AA3"/>
    <w:rsid w:val="00265ACA"/>
    <w:rsid w:val="00265C2A"/>
    <w:rsid w:val="00265CAB"/>
    <w:rsid w:val="00265E21"/>
    <w:rsid w:val="00266195"/>
    <w:rsid w:val="002665C0"/>
    <w:rsid w:val="00266885"/>
    <w:rsid w:val="0026688E"/>
    <w:rsid w:val="00266907"/>
    <w:rsid w:val="00267EA6"/>
    <w:rsid w:val="00270067"/>
    <w:rsid w:val="0027015C"/>
    <w:rsid w:val="00270290"/>
    <w:rsid w:val="00270548"/>
    <w:rsid w:val="00270B71"/>
    <w:rsid w:val="00270C9D"/>
    <w:rsid w:val="00270CD6"/>
    <w:rsid w:val="00270D85"/>
    <w:rsid w:val="002715E1"/>
    <w:rsid w:val="00271757"/>
    <w:rsid w:val="00271D63"/>
    <w:rsid w:val="00271F87"/>
    <w:rsid w:val="002724D1"/>
    <w:rsid w:val="00272735"/>
    <w:rsid w:val="002736F5"/>
    <w:rsid w:val="00273E7C"/>
    <w:rsid w:val="00274081"/>
    <w:rsid w:val="0027408D"/>
    <w:rsid w:val="00274A97"/>
    <w:rsid w:val="00274FA6"/>
    <w:rsid w:val="00275011"/>
    <w:rsid w:val="002758ED"/>
    <w:rsid w:val="00275914"/>
    <w:rsid w:val="002759B5"/>
    <w:rsid w:val="00275A36"/>
    <w:rsid w:val="00275B0E"/>
    <w:rsid w:val="00275F65"/>
    <w:rsid w:val="00276187"/>
    <w:rsid w:val="00276815"/>
    <w:rsid w:val="00276916"/>
    <w:rsid w:val="002771E6"/>
    <w:rsid w:val="00277337"/>
    <w:rsid w:val="0027774E"/>
    <w:rsid w:val="00277F96"/>
    <w:rsid w:val="00280243"/>
    <w:rsid w:val="00280320"/>
    <w:rsid w:val="0028034E"/>
    <w:rsid w:val="00280D68"/>
    <w:rsid w:val="00280E32"/>
    <w:rsid w:val="00280FE5"/>
    <w:rsid w:val="002810C6"/>
    <w:rsid w:val="002815FD"/>
    <w:rsid w:val="0028167E"/>
    <w:rsid w:val="00281A7C"/>
    <w:rsid w:val="00281AED"/>
    <w:rsid w:val="00281FA2"/>
    <w:rsid w:val="00282631"/>
    <w:rsid w:val="00282988"/>
    <w:rsid w:val="0028315E"/>
    <w:rsid w:val="002833BB"/>
    <w:rsid w:val="0028374A"/>
    <w:rsid w:val="002839B2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A6"/>
    <w:rsid w:val="0028596C"/>
    <w:rsid w:val="00285A4A"/>
    <w:rsid w:val="00285ADF"/>
    <w:rsid w:val="00285BC7"/>
    <w:rsid w:val="00285C7B"/>
    <w:rsid w:val="00286481"/>
    <w:rsid w:val="002864B1"/>
    <w:rsid w:val="00286880"/>
    <w:rsid w:val="00286884"/>
    <w:rsid w:val="002868AA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656"/>
    <w:rsid w:val="002878B3"/>
    <w:rsid w:val="002879CF"/>
    <w:rsid w:val="00287A09"/>
    <w:rsid w:val="00287AA4"/>
    <w:rsid w:val="00287B00"/>
    <w:rsid w:val="00287CBF"/>
    <w:rsid w:val="00290008"/>
    <w:rsid w:val="00290560"/>
    <w:rsid w:val="00290EE8"/>
    <w:rsid w:val="00290F03"/>
    <w:rsid w:val="0029128A"/>
    <w:rsid w:val="00291424"/>
    <w:rsid w:val="00291C4A"/>
    <w:rsid w:val="00291E90"/>
    <w:rsid w:val="00291EC3"/>
    <w:rsid w:val="00291FFE"/>
    <w:rsid w:val="0029209C"/>
    <w:rsid w:val="0029246F"/>
    <w:rsid w:val="00292509"/>
    <w:rsid w:val="0029271A"/>
    <w:rsid w:val="00292937"/>
    <w:rsid w:val="00292986"/>
    <w:rsid w:val="00292A44"/>
    <w:rsid w:val="00292ED1"/>
    <w:rsid w:val="00292F98"/>
    <w:rsid w:val="00293237"/>
    <w:rsid w:val="00293291"/>
    <w:rsid w:val="002938B5"/>
    <w:rsid w:val="002938D6"/>
    <w:rsid w:val="00293C3B"/>
    <w:rsid w:val="0029430A"/>
    <w:rsid w:val="002945B3"/>
    <w:rsid w:val="00294BB1"/>
    <w:rsid w:val="00295124"/>
    <w:rsid w:val="0029532C"/>
    <w:rsid w:val="00295432"/>
    <w:rsid w:val="0029548F"/>
    <w:rsid w:val="00295847"/>
    <w:rsid w:val="00295D56"/>
    <w:rsid w:val="0029650A"/>
    <w:rsid w:val="00296709"/>
    <w:rsid w:val="00296A88"/>
    <w:rsid w:val="00296B1D"/>
    <w:rsid w:val="00296B4A"/>
    <w:rsid w:val="00296BF0"/>
    <w:rsid w:val="00297188"/>
    <w:rsid w:val="002971CB"/>
    <w:rsid w:val="0029767C"/>
    <w:rsid w:val="002976EE"/>
    <w:rsid w:val="00297C7D"/>
    <w:rsid w:val="00297DD6"/>
    <w:rsid w:val="002A0082"/>
    <w:rsid w:val="002A033E"/>
    <w:rsid w:val="002A0609"/>
    <w:rsid w:val="002A069D"/>
    <w:rsid w:val="002A0C45"/>
    <w:rsid w:val="002A0EA6"/>
    <w:rsid w:val="002A0F81"/>
    <w:rsid w:val="002A1018"/>
    <w:rsid w:val="002A11AE"/>
    <w:rsid w:val="002A1687"/>
    <w:rsid w:val="002A1854"/>
    <w:rsid w:val="002A1B97"/>
    <w:rsid w:val="002A1C0B"/>
    <w:rsid w:val="002A2113"/>
    <w:rsid w:val="002A2389"/>
    <w:rsid w:val="002A24FE"/>
    <w:rsid w:val="002A264A"/>
    <w:rsid w:val="002A2987"/>
    <w:rsid w:val="002A310F"/>
    <w:rsid w:val="002A32CD"/>
    <w:rsid w:val="002A3C87"/>
    <w:rsid w:val="002A3F4D"/>
    <w:rsid w:val="002A46B0"/>
    <w:rsid w:val="002A4B05"/>
    <w:rsid w:val="002A4E5D"/>
    <w:rsid w:val="002A4EDA"/>
    <w:rsid w:val="002A523E"/>
    <w:rsid w:val="002A544B"/>
    <w:rsid w:val="002A57CC"/>
    <w:rsid w:val="002A5845"/>
    <w:rsid w:val="002A5B3D"/>
    <w:rsid w:val="002A5F45"/>
    <w:rsid w:val="002A6574"/>
    <w:rsid w:val="002A6601"/>
    <w:rsid w:val="002A6944"/>
    <w:rsid w:val="002A6A17"/>
    <w:rsid w:val="002A6C81"/>
    <w:rsid w:val="002A7484"/>
    <w:rsid w:val="002A7D93"/>
    <w:rsid w:val="002B057B"/>
    <w:rsid w:val="002B0630"/>
    <w:rsid w:val="002B0631"/>
    <w:rsid w:val="002B0723"/>
    <w:rsid w:val="002B09B2"/>
    <w:rsid w:val="002B09C2"/>
    <w:rsid w:val="002B0A3F"/>
    <w:rsid w:val="002B0C22"/>
    <w:rsid w:val="002B0C3C"/>
    <w:rsid w:val="002B0F5F"/>
    <w:rsid w:val="002B1201"/>
    <w:rsid w:val="002B1240"/>
    <w:rsid w:val="002B13EE"/>
    <w:rsid w:val="002B21CD"/>
    <w:rsid w:val="002B263A"/>
    <w:rsid w:val="002B2CEC"/>
    <w:rsid w:val="002B2EDD"/>
    <w:rsid w:val="002B2F1E"/>
    <w:rsid w:val="002B3163"/>
    <w:rsid w:val="002B322F"/>
    <w:rsid w:val="002B38B4"/>
    <w:rsid w:val="002B3970"/>
    <w:rsid w:val="002B3F14"/>
    <w:rsid w:val="002B417B"/>
    <w:rsid w:val="002B423E"/>
    <w:rsid w:val="002B43F3"/>
    <w:rsid w:val="002B4A43"/>
    <w:rsid w:val="002B4A90"/>
    <w:rsid w:val="002B4B3E"/>
    <w:rsid w:val="002B4DC5"/>
    <w:rsid w:val="002B5320"/>
    <w:rsid w:val="002B5413"/>
    <w:rsid w:val="002B54E1"/>
    <w:rsid w:val="002B5796"/>
    <w:rsid w:val="002B5BAF"/>
    <w:rsid w:val="002B5E48"/>
    <w:rsid w:val="002B6027"/>
    <w:rsid w:val="002B62C9"/>
    <w:rsid w:val="002B692F"/>
    <w:rsid w:val="002B6ACD"/>
    <w:rsid w:val="002B6FDE"/>
    <w:rsid w:val="002B700F"/>
    <w:rsid w:val="002B7186"/>
    <w:rsid w:val="002B7263"/>
    <w:rsid w:val="002B759A"/>
    <w:rsid w:val="002B7754"/>
    <w:rsid w:val="002B78B5"/>
    <w:rsid w:val="002B79DC"/>
    <w:rsid w:val="002B7D3E"/>
    <w:rsid w:val="002B7FEE"/>
    <w:rsid w:val="002C0254"/>
    <w:rsid w:val="002C05C9"/>
    <w:rsid w:val="002C0984"/>
    <w:rsid w:val="002C0A97"/>
    <w:rsid w:val="002C0CFA"/>
    <w:rsid w:val="002C11B3"/>
    <w:rsid w:val="002C1210"/>
    <w:rsid w:val="002C13BE"/>
    <w:rsid w:val="002C160A"/>
    <w:rsid w:val="002C1B3E"/>
    <w:rsid w:val="002C210B"/>
    <w:rsid w:val="002C2484"/>
    <w:rsid w:val="002C27A6"/>
    <w:rsid w:val="002C298B"/>
    <w:rsid w:val="002C2A6B"/>
    <w:rsid w:val="002C3633"/>
    <w:rsid w:val="002C366A"/>
    <w:rsid w:val="002C3B10"/>
    <w:rsid w:val="002C3F95"/>
    <w:rsid w:val="002C4036"/>
    <w:rsid w:val="002C40ED"/>
    <w:rsid w:val="002C43B4"/>
    <w:rsid w:val="002C48A5"/>
    <w:rsid w:val="002C4A17"/>
    <w:rsid w:val="002C4B14"/>
    <w:rsid w:val="002C4D6F"/>
    <w:rsid w:val="002C4ED8"/>
    <w:rsid w:val="002C4F6E"/>
    <w:rsid w:val="002C5580"/>
    <w:rsid w:val="002C580A"/>
    <w:rsid w:val="002C590B"/>
    <w:rsid w:val="002C5F5A"/>
    <w:rsid w:val="002C61D2"/>
    <w:rsid w:val="002C6311"/>
    <w:rsid w:val="002C66A8"/>
    <w:rsid w:val="002C67E7"/>
    <w:rsid w:val="002C702B"/>
    <w:rsid w:val="002C76D7"/>
    <w:rsid w:val="002C79F1"/>
    <w:rsid w:val="002C7B97"/>
    <w:rsid w:val="002C7C67"/>
    <w:rsid w:val="002D013E"/>
    <w:rsid w:val="002D02D4"/>
    <w:rsid w:val="002D082D"/>
    <w:rsid w:val="002D08A0"/>
    <w:rsid w:val="002D101F"/>
    <w:rsid w:val="002D1301"/>
    <w:rsid w:val="002D151A"/>
    <w:rsid w:val="002D1648"/>
    <w:rsid w:val="002D17DB"/>
    <w:rsid w:val="002D1927"/>
    <w:rsid w:val="002D2877"/>
    <w:rsid w:val="002D2FEE"/>
    <w:rsid w:val="002D32AB"/>
    <w:rsid w:val="002D34A9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4DF1"/>
    <w:rsid w:val="002D50EE"/>
    <w:rsid w:val="002D5744"/>
    <w:rsid w:val="002D57ED"/>
    <w:rsid w:val="002D5839"/>
    <w:rsid w:val="002D5867"/>
    <w:rsid w:val="002D58AC"/>
    <w:rsid w:val="002D5A40"/>
    <w:rsid w:val="002D5B81"/>
    <w:rsid w:val="002D642B"/>
    <w:rsid w:val="002D675C"/>
    <w:rsid w:val="002D69CF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C0D"/>
    <w:rsid w:val="002E0EA8"/>
    <w:rsid w:val="002E10D2"/>
    <w:rsid w:val="002E16A0"/>
    <w:rsid w:val="002E173B"/>
    <w:rsid w:val="002E1EF9"/>
    <w:rsid w:val="002E1F2F"/>
    <w:rsid w:val="002E2002"/>
    <w:rsid w:val="002E214C"/>
    <w:rsid w:val="002E2301"/>
    <w:rsid w:val="002E2783"/>
    <w:rsid w:val="002E2C51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31A"/>
    <w:rsid w:val="002E439B"/>
    <w:rsid w:val="002E44A8"/>
    <w:rsid w:val="002E47D1"/>
    <w:rsid w:val="002E4801"/>
    <w:rsid w:val="002E48D9"/>
    <w:rsid w:val="002E4B7C"/>
    <w:rsid w:val="002E4F21"/>
    <w:rsid w:val="002E4FA2"/>
    <w:rsid w:val="002E53F2"/>
    <w:rsid w:val="002E55BA"/>
    <w:rsid w:val="002E595B"/>
    <w:rsid w:val="002E5A6C"/>
    <w:rsid w:val="002E6690"/>
    <w:rsid w:val="002E66EE"/>
    <w:rsid w:val="002E6773"/>
    <w:rsid w:val="002E69EA"/>
    <w:rsid w:val="002E6A87"/>
    <w:rsid w:val="002E6E42"/>
    <w:rsid w:val="002E711E"/>
    <w:rsid w:val="002E7336"/>
    <w:rsid w:val="002E765B"/>
    <w:rsid w:val="002E772C"/>
    <w:rsid w:val="002E79BD"/>
    <w:rsid w:val="002E7B0E"/>
    <w:rsid w:val="002E7B96"/>
    <w:rsid w:val="002E7FA8"/>
    <w:rsid w:val="002F0031"/>
    <w:rsid w:val="002F024E"/>
    <w:rsid w:val="002F093A"/>
    <w:rsid w:val="002F1289"/>
    <w:rsid w:val="002F16E1"/>
    <w:rsid w:val="002F1CD1"/>
    <w:rsid w:val="002F1DBF"/>
    <w:rsid w:val="002F1FC3"/>
    <w:rsid w:val="002F22DD"/>
    <w:rsid w:val="002F23AB"/>
    <w:rsid w:val="002F2E93"/>
    <w:rsid w:val="002F31A5"/>
    <w:rsid w:val="002F35BB"/>
    <w:rsid w:val="002F3A88"/>
    <w:rsid w:val="002F3C0B"/>
    <w:rsid w:val="002F3FEE"/>
    <w:rsid w:val="002F4198"/>
    <w:rsid w:val="002F4B28"/>
    <w:rsid w:val="002F4B77"/>
    <w:rsid w:val="002F4DC8"/>
    <w:rsid w:val="002F4E86"/>
    <w:rsid w:val="002F5248"/>
    <w:rsid w:val="002F5803"/>
    <w:rsid w:val="002F5D29"/>
    <w:rsid w:val="002F5E6C"/>
    <w:rsid w:val="002F6204"/>
    <w:rsid w:val="002F667C"/>
    <w:rsid w:val="002F68FC"/>
    <w:rsid w:val="002F701E"/>
    <w:rsid w:val="002F7778"/>
    <w:rsid w:val="00300103"/>
    <w:rsid w:val="00300121"/>
    <w:rsid w:val="00300649"/>
    <w:rsid w:val="00300670"/>
    <w:rsid w:val="00300BD0"/>
    <w:rsid w:val="00301331"/>
    <w:rsid w:val="003014B9"/>
    <w:rsid w:val="0030152A"/>
    <w:rsid w:val="0030184A"/>
    <w:rsid w:val="003019BE"/>
    <w:rsid w:val="00301A5B"/>
    <w:rsid w:val="00301AFB"/>
    <w:rsid w:val="00302038"/>
    <w:rsid w:val="0030208F"/>
    <w:rsid w:val="00302330"/>
    <w:rsid w:val="0030238D"/>
    <w:rsid w:val="00302690"/>
    <w:rsid w:val="00302A13"/>
    <w:rsid w:val="00302AF7"/>
    <w:rsid w:val="0030307C"/>
    <w:rsid w:val="0030317E"/>
    <w:rsid w:val="00303204"/>
    <w:rsid w:val="003032C6"/>
    <w:rsid w:val="003035F7"/>
    <w:rsid w:val="00304103"/>
    <w:rsid w:val="003045BD"/>
    <w:rsid w:val="00304ADA"/>
    <w:rsid w:val="00304F14"/>
    <w:rsid w:val="00304FDA"/>
    <w:rsid w:val="00305033"/>
    <w:rsid w:val="00305296"/>
    <w:rsid w:val="0030543F"/>
    <w:rsid w:val="003054B7"/>
    <w:rsid w:val="003055E1"/>
    <w:rsid w:val="003055F2"/>
    <w:rsid w:val="00305660"/>
    <w:rsid w:val="003057D6"/>
    <w:rsid w:val="00305961"/>
    <w:rsid w:val="00305E98"/>
    <w:rsid w:val="0030661C"/>
    <w:rsid w:val="00306645"/>
    <w:rsid w:val="003067AC"/>
    <w:rsid w:val="003067D2"/>
    <w:rsid w:val="00306CFA"/>
    <w:rsid w:val="00306D9A"/>
    <w:rsid w:val="00306F7E"/>
    <w:rsid w:val="003070AD"/>
    <w:rsid w:val="00307B76"/>
    <w:rsid w:val="00307BA4"/>
    <w:rsid w:val="00307C12"/>
    <w:rsid w:val="00307CA4"/>
    <w:rsid w:val="00310876"/>
    <w:rsid w:val="00310AA1"/>
    <w:rsid w:val="00311097"/>
    <w:rsid w:val="00311448"/>
    <w:rsid w:val="003117BB"/>
    <w:rsid w:val="003118BB"/>
    <w:rsid w:val="00311A78"/>
    <w:rsid w:val="0031268D"/>
    <w:rsid w:val="00312983"/>
    <w:rsid w:val="00312A96"/>
    <w:rsid w:val="00312B0E"/>
    <w:rsid w:val="00312F55"/>
    <w:rsid w:val="00313276"/>
    <w:rsid w:val="00313C3F"/>
    <w:rsid w:val="00313E85"/>
    <w:rsid w:val="00313F3B"/>
    <w:rsid w:val="00314021"/>
    <w:rsid w:val="00314074"/>
    <w:rsid w:val="0031418D"/>
    <w:rsid w:val="0031452E"/>
    <w:rsid w:val="00314C44"/>
    <w:rsid w:val="00314D98"/>
    <w:rsid w:val="003150FE"/>
    <w:rsid w:val="00315157"/>
    <w:rsid w:val="0031521F"/>
    <w:rsid w:val="00315618"/>
    <w:rsid w:val="00315861"/>
    <w:rsid w:val="003158AF"/>
    <w:rsid w:val="00315966"/>
    <w:rsid w:val="0031620A"/>
    <w:rsid w:val="0031620B"/>
    <w:rsid w:val="00316421"/>
    <w:rsid w:val="00316572"/>
    <w:rsid w:val="003166E4"/>
    <w:rsid w:val="00316767"/>
    <w:rsid w:val="003167C3"/>
    <w:rsid w:val="003168E8"/>
    <w:rsid w:val="00316906"/>
    <w:rsid w:val="00317219"/>
    <w:rsid w:val="00317668"/>
    <w:rsid w:val="00317703"/>
    <w:rsid w:val="003178DC"/>
    <w:rsid w:val="00317B17"/>
    <w:rsid w:val="00317D29"/>
    <w:rsid w:val="00320093"/>
    <w:rsid w:val="003202C4"/>
    <w:rsid w:val="003205AB"/>
    <w:rsid w:val="00320DD2"/>
    <w:rsid w:val="00320E87"/>
    <w:rsid w:val="003211B6"/>
    <w:rsid w:val="00321343"/>
    <w:rsid w:val="003218AC"/>
    <w:rsid w:val="00321C28"/>
    <w:rsid w:val="00321D0E"/>
    <w:rsid w:val="00321EAE"/>
    <w:rsid w:val="003220AB"/>
    <w:rsid w:val="003221BE"/>
    <w:rsid w:val="0032234F"/>
    <w:rsid w:val="003225D6"/>
    <w:rsid w:val="003229F8"/>
    <w:rsid w:val="00322B38"/>
    <w:rsid w:val="00322BC7"/>
    <w:rsid w:val="00322CAB"/>
    <w:rsid w:val="00322F99"/>
    <w:rsid w:val="0032356E"/>
    <w:rsid w:val="0032373E"/>
    <w:rsid w:val="0032388D"/>
    <w:rsid w:val="00323F2C"/>
    <w:rsid w:val="003240B4"/>
    <w:rsid w:val="003243B2"/>
    <w:rsid w:val="00324805"/>
    <w:rsid w:val="0032482F"/>
    <w:rsid w:val="003253C8"/>
    <w:rsid w:val="0032595C"/>
    <w:rsid w:val="00325A76"/>
    <w:rsid w:val="00325B82"/>
    <w:rsid w:val="00325D5D"/>
    <w:rsid w:val="00325FA2"/>
    <w:rsid w:val="0032630A"/>
    <w:rsid w:val="0032679C"/>
    <w:rsid w:val="00326857"/>
    <w:rsid w:val="00326E42"/>
    <w:rsid w:val="003271F2"/>
    <w:rsid w:val="00327232"/>
    <w:rsid w:val="00330C4C"/>
    <w:rsid w:val="00330ED6"/>
    <w:rsid w:val="003315FC"/>
    <w:rsid w:val="003318CA"/>
    <w:rsid w:val="00331A5B"/>
    <w:rsid w:val="00331E28"/>
    <w:rsid w:val="003320C6"/>
    <w:rsid w:val="003324DD"/>
    <w:rsid w:val="0033281F"/>
    <w:rsid w:val="00332A1A"/>
    <w:rsid w:val="00332EF1"/>
    <w:rsid w:val="0033369D"/>
    <w:rsid w:val="00334244"/>
    <w:rsid w:val="003342FF"/>
    <w:rsid w:val="00334784"/>
    <w:rsid w:val="003347B3"/>
    <w:rsid w:val="003350F1"/>
    <w:rsid w:val="0033538A"/>
    <w:rsid w:val="00335AEA"/>
    <w:rsid w:val="00335C19"/>
    <w:rsid w:val="00335C21"/>
    <w:rsid w:val="00335C2C"/>
    <w:rsid w:val="00336580"/>
    <w:rsid w:val="003366B4"/>
    <w:rsid w:val="00337988"/>
    <w:rsid w:val="00340510"/>
    <w:rsid w:val="00340A0D"/>
    <w:rsid w:val="00340A63"/>
    <w:rsid w:val="00340E76"/>
    <w:rsid w:val="00340F05"/>
    <w:rsid w:val="00341122"/>
    <w:rsid w:val="003411F3"/>
    <w:rsid w:val="00341245"/>
    <w:rsid w:val="003412C8"/>
    <w:rsid w:val="00341624"/>
    <w:rsid w:val="0034179F"/>
    <w:rsid w:val="003418DF"/>
    <w:rsid w:val="00341A06"/>
    <w:rsid w:val="00341C62"/>
    <w:rsid w:val="00341C80"/>
    <w:rsid w:val="00342112"/>
    <w:rsid w:val="003421EE"/>
    <w:rsid w:val="00342685"/>
    <w:rsid w:val="00342854"/>
    <w:rsid w:val="00342CAC"/>
    <w:rsid w:val="00342DD4"/>
    <w:rsid w:val="00342FC8"/>
    <w:rsid w:val="00343C87"/>
    <w:rsid w:val="00343CCF"/>
    <w:rsid w:val="00343F63"/>
    <w:rsid w:val="00343FA9"/>
    <w:rsid w:val="003440F6"/>
    <w:rsid w:val="0034431D"/>
    <w:rsid w:val="00344735"/>
    <w:rsid w:val="00344BB3"/>
    <w:rsid w:val="00345028"/>
    <w:rsid w:val="00345A3A"/>
    <w:rsid w:val="00346143"/>
    <w:rsid w:val="0034618C"/>
    <w:rsid w:val="003463D8"/>
    <w:rsid w:val="00346585"/>
    <w:rsid w:val="003468F0"/>
    <w:rsid w:val="0034713E"/>
    <w:rsid w:val="003471E5"/>
    <w:rsid w:val="0034752D"/>
    <w:rsid w:val="003476A4"/>
    <w:rsid w:val="00347721"/>
    <w:rsid w:val="00347851"/>
    <w:rsid w:val="00350100"/>
    <w:rsid w:val="0035039C"/>
    <w:rsid w:val="00350475"/>
    <w:rsid w:val="00350676"/>
    <w:rsid w:val="003506FA"/>
    <w:rsid w:val="00350D53"/>
    <w:rsid w:val="0035162A"/>
    <w:rsid w:val="003517FF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4924"/>
    <w:rsid w:val="00354B77"/>
    <w:rsid w:val="00354F77"/>
    <w:rsid w:val="00355118"/>
    <w:rsid w:val="00355324"/>
    <w:rsid w:val="0035542D"/>
    <w:rsid w:val="00355499"/>
    <w:rsid w:val="003555C7"/>
    <w:rsid w:val="003557AA"/>
    <w:rsid w:val="00355D7A"/>
    <w:rsid w:val="00355DE1"/>
    <w:rsid w:val="00356668"/>
    <w:rsid w:val="00356A46"/>
    <w:rsid w:val="0035703B"/>
    <w:rsid w:val="003570CE"/>
    <w:rsid w:val="00357251"/>
    <w:rsid w:val="00357330"/>
    <w:rsid w:val="003575B5"/>
    <w:rsid w:val="00357C07"/>
    <w:rsid w:val="00357DBE"/>
    <w:rsid w:val="00357DC0"/>
    <w:rsid w:val="00357E6A"/>
    <w:rsid w:val="00360031"/>
    <w:rsid w:val="00360065"/>
    <w:rsid w:val="00360C85"/>
    <w:rsid w:val="00360E81"/>
    <w:rsid w:val="00360F4A"/>
    <w:rsid w:val="003616E5"/>
    <w:rsid w:val="00361909"/>
    <w:rsid w:val="00361B85"/>
    <w:rsid w:val="00361C2F"/>
    <w:rsid w:val="0036223A"/>
    <w:rsid w:val="00362494"/>
    <w:rsid w:val="00362D6E"/>
    <w:rsid w:val="00362E1A"/>
    <w:rsid w:val="00363403"/>
    <w:rsid w:val="00363522"/>
    <w:rsid w:val="0036353F"/>
    <w:rsid w:val="00363D78"/>
    <w:rsid w:val="00364345"/>
    <w:rsid w:val="00364940"/>
    <w:rsid w:val="00364A44"/>
    <w:rsid w:val="00364E1E"/>
    <w:rsid w:val="00364ED8"/>
    <w:rsid w:val="0036504F"/>
    <w:rsid w:val="003655A2"/>
    <w:rsid w:val="00365612"/>
    <w:rsid w:val="00365911"/>
    <w:rsid w:val="00365996"/>
    <w:rsid w:val="00365A07"/>
    <w:rsid w:val="00365C71"/>
    <w:rsid w:val="00366512"/>
    <w:rsid w:val="00366522"/>
    <w:rsid w:val="003666F8"/>
    <w:rsid w:val="0036671C"/>
    <w:rsid w:val="00366906"/>
    <w:rsid w:val="00366999"/>
    <w:rsid w:val="00366A97"/>
    <w:rsid w:val="00366E8D"/>
    <w:rsid w:val="003670D8"/>
    <w:rsid w:val="0036728A"/>
    <w:rsid w:val="00367298"/>
    <w:rsid w:val="00367521"/>
    <w:rsid w:val="003675CD"/>
    <w:rsid w:val="003678CE"/>
    <w:rsid w:val="00370201"/>
    <w:rsid w:val="0037058D"/>
    <w:rsid w:val="00370804"/>
    <w:rsid w:val="00370806"/>
    <w:rsid w:val="00370C3D"/>
    <w:rsid w:val="00370DFA"/>
    <w:rsid w:val="00370F28"/>
    <w:rsid w:val="00370F56"/>
    <w:rsid w:val="0037145C"/>
    <w:rsid w:val="003718A1"/>
    <w:rsid w:val="003718A8"/>
    <w:rsid w:val="00371CF0"/>
    <w:rsid w:val="00371F60"/>
    <w:rsid w:val="00372643"/>
    <w:rsid w:val="0037267E"/>
    <w:rsid w:val="00372B42"/>
    <w:rsid w:val="0037320B"/>
    <w:rsid w:val="00373492"/>
    <w:rsid w:val="003734D6"/>
    <w:rsid w:val="0037350C"/>
    <w:rsid w:val="00373AA3"/>
    <w:rsid w:val="00373FF2"/>
    <w:rsid w:val="00374001"/>
    <w:rsid w:val="00374660"/>
    <w:rsid w:val="00374A94"/>
    <w:rsid w:val="00374E82"/>
    <w:rsid w:val="0037505D"/>
    <w:rsid w:val="003751A5"/>
    <w:rsid w:val="0037534D"/>
    <w:rsid w:val="003758B4"/>
    <w:rsid w:val="003758F8"/>
    <w:rsid w:val="00375DA3"/>
    <w:rsid w:val="00375E71"/>
    <w:rsid w:val="00375E9B"/>
    <w:rsid w:val="00375F12"/>
    <w:rsid w:val="00376369"/>
    <w:rsid w:val="003766C2"/>
    <w:rsid w:val="00376748"/>
    <w:rsid w:val="00376DA3"/>
    <w:rsid w:val="0037779D"/>
    <w:rsid w:val="00377BB5"/>
    <w:rsid w:val="00377C33"/>
    <w:rsid w:val="0038030A"/>
    <w:rsid w:val="003805D7"/>
    <w:rsid w:val="0038070B"/>
    <w:rsid w:val="00380896"/>
    <w:rsid w:val="00380BD8"/>
    <w:rsid w:val="00381108"/>
    <w:rsid w:val="00381438"/>
    <w:rsid w:val="00381C3A"/>
    <w:rsid w:val="00381DDB"/>
    <w:rsid w:val="00382047"/>
    <w:rsid w:val="003821BA"/>
    <w:rsid w:val="003829AA"/>
    <w:rsid w:val="00382BBF"/>
    <w:rsid w:val="00382E80"/>
    <w:rsid w:val="00383264"/>
    <w:rsid w:val="00383509"/>
    <w:rsid w:val="00383592"/>
    <w:rsid w:val="00383CE1"/>
    <w:rsid w:val="00384206"/>
    <w:rsid w:val="00385174"/>
    <w:rsid w:val="00385320"/>
    <w:rsid w:val="00385532"/>
    <w:rsid w:val="0038556A"/>
    <w:rsid w:val="003859E5"/>
    <w:rsid w:val="00385F9E"/>
    <w:rsid w:val="00386ECC"/>
    <w:rsid w:val="00387398"/>
    <w:rsid w:val="003878CF"/>
    <w:rsid w:val="00387931"/>
    <w:rsid w:val="003903D4"/>
    <w:rsid w:val="00390B12"/>
    <w:rsid w:val="00391034"/>
    <w:rsid w:val="0039115E"/>
    <w:rsid w:val="00391228"/>
    <w:rsid w:val="0039137E"/>
    <w:rsid w:val="0039164A"/>
    <w:rsid w:val="00391760"/>
    <w:rsid w:val="0039183B"/>
    <w:rsid w:val="00391ABA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321"/>
    <w:rsid w:val="003944DF"/>
    <w:rsid w:val="00394A29"/>
    <w:rsid w:val="00394BFF"/>
    <w:rsid w:val="00394FC0"/>
    <w:rsid w:val="003954DF"/>
    <w:rsid w:val="003955F3"/>
    <w:rsid w:val="00395BBC"/>
    <w:rsid w:val="00395F44"/>
    <w:rsid w:val="00396308"/>
    <w:rsid w:val="003963FB"/>
    <w:rsid w:val="003964E9"/>
    <w:rsid w:val="00396C97"/>
    <w:rsid w:val="003972A3"/>
    <w:rsid w:val="003974D1"/>
    <w:rsid w:val="00397CD3"/>
    <w:rsid w:val="00397F91"/>
    <w:rsid w:val="003A010D"/>
    <w:rsid w:val="003A0756"/>
    <w:rsid w:val="003A082F"/>
    <w:rsid w:val="003A08F5"/>
    <w:rsid w:val="003A1419"/>
    <w:rsid w:val="003A1B60"/>
    <w:rsid w:val="003A2031"/>
    <w:rsid w:val="003A24B0"/>
    <w:rsid w:val="003A2C9F"/>
    <w:rsid w:val="003A2DC6"/>
    <w:rsid w:val="003A3938"/>
    <w:rsid w:val="003A3B93"/>
    <w:rsid w:val="003A40AD"/>
    <w:rsid w:val="003A43D6"/>
    <w:rsid w:val="003A442E"/>
    <w:rsid w:val="003A498E"/>
    <w:rsid w:val="003A49F9"/>
    <w:rsid w:val="003A4BEE"/>
    <w:rsid w:val="003A4D24"/>
    <w:rsid w:val="003A4D3B"/>
    <w:rsid w:val="003A4F97"/>
    <w:rsid w:val="003A51F7"/>
    <w:rsid w:val="003A5315"/>
    <w:rsid w:val="003A569C"/>
    <w:rsid w:val="003A5CA7"/>
    <w:rsid w:val="003A5FAB"/>
    <w:rsid w:val="003A625B"/>
    <w:rsid w:val="003A6CC2"/>
    <w:rsid w:val="003A6E8C"/>
    <w:rsid w:val="003A6F77"/>
    <w:rsid w:val="003A7034"/>
    <w:rsid w:val="003A7387"/>
    <w:rsid w:val="003A7684"/>
    <w:rsid w:val="003A7C7A"/>
    <w:rsid w:val="003B00AA"/>
    <w:rsid w:val="003B0FD6"/>
    <w:rsid w:val="003B0FEC"/>
    <w:rsid w:val="003B1156"/>
    <w:rsid w:val="003B14BD"/>
    <w:rsid w:val="003B166D"/>
    <w:rsid w:val="003B17BE"/>
    <w:rsid w:val="003B1CF5"/>
    <w:rsid w:val="003B1E92"/>
    <w:rsid w:val="003B1ED7"/>
    <w:rsid w:val="003B22FF"/>
    <w:rsid w:val="003B25BD"/>
    <w:rsid w:val="003B3342"/>
    <w:rsid w:val="003B3386"/>
    <w:rsid w:val="003B3847"/>
    <w:rsid w:val="003B3AC7"/>
    <w:rsid w:val="003B411C"/>
    <w:rsid w:val="003B4338"/>
    <w:rsid w:val="003B495E"/>
    <w:rsid w:val="003B4987"/>
    <w:rsid w:val="003B4E8C"/>
    <w:rsid w:val="003B5173"/>
    <w:rsid w:val="003B5182"/>
    <w:rsid w:val="003B5C13"/>
    <w:rsid w:val="003B5F4F"/>
    <w:rsid w:val="003B64DF"/>
    <w:rsid w:val="003B6984"/>
    <w:rsid w:val="003B6BEC"/>
    <w:rsid w:val="003B6DE6"/>
    <w:rsid w:val="003B6EF2"/>
    <w:rsid w:val="003B7201"/>
    <w:rsid w:val="003B76EA"/>
    <w:rsid w:val="003B7787"/>
    <w:rsid w:val="003B790C"/>
    <w:rsid w:val="003B7AC5"/>
    <w:rsid w:val="003B7B19"/>
    <w:rsid w:val="003C0766"/>
    <w:rsid w:val="003C0874"/>
    <w:rsid w:val="003C0901"/>
    <w:rsid w:val="003C09A1"/>
    <w:rsid w:val="003C1469"/>
    <w:rsid w:val="003C1C98"/>
    <w:rsid w:val="003C1D99"/>
    <w:rsid w:val="003C1FA4"/>
    <w:rsid w:val="003C2019"/>
    <w:rsid w:val="003C21CD"/>
    <w:rsid w:val="003C23AC"/>
    <w:rsid w:val="003C2784"/>
    <w:rsid w:val="003C27D8"/>
    <w:rsid w:val="003C2BEF"/>
    <w:rsid w:val="003C2C94"/>
    <w:rsid w:val="003C2D94"/>
    <w:rsid w:val="003C3F33"/>
    <w:rsid w:val="003C4442"/>
    <w:rsid w:val="003C44B8"/>
    <w:rsid w:val="003C4537"/>
    <w:rsid w:val="003C4CD3"/>
    <w:rsid w:val="003C50B0"/>
    <w:rsid w:val="003C5122"/>
    <w:rsid w:val="003C56F3"/>
    <w:rsid w:val="003C57EE"/>
    <w:rsid w:val="003C6079"/>
    <w:rsid w:val="003C6106"/>
    <w:rsid w:val="003C62F6"/>
    <w:rsid w:val="003C672A"/>
    <w:rsid w:val="003C6A5F"/>
    <w:rsid w:val="003C6BEE"/>
    <w:rsid w:val="003C76E1"/>
    <w:rsid w:val="003C7AD5"/>
    <w:rsid w:val="003C7E99"/>
    <w:rsid w:val="003D0121"/>
    <w:rsid w:val="003D0CC4"/>
    <w:rsid w:val="003D121C"/>
    <w:rsid w:val="003D14FB"/>
    <w:rsid w:val="003D177F"/>
    <w:rsid w:val="003D1B7A"/>
    <w:rsid w:val="003D1B9C"/>
    <w:rsid w:val="003D1C74"/>
    <w:rsid w:val="003D22AE"/>
    <w:rsid w:val="003D24D9"/>
    <w:rsid w:val="003D24F3"/>
    <w:rsid w:val="003D25AA"/>
    <w:rsid w:val="003D2663"/>
    <w:rsid w:val="003D28D1"/>
    <w:rsid w:val="003D2C97"/>
    <w:rsid w:val="003D2DE6"/>
    <w:rsid w:val="003D2E1F"/>
    <w:rsid w:val="003D3323"/>
    <w:rsid w:val="003D3835"/>
    <w:rsid w:val="003D3948"/>
    <w:rsid w:val="003D3DE6"/>
    <w:rsid w:val="003D42ED"/>
    <w:rsid w:val="003D431D"/>
    <w:rsid w:val="003D4467"/>
    <w:rsid w:val="003D4A26"/>
    <w:rsid w:val="003D5258"/>
    <w:rsid w:val="003D55AE"/>
    <w:rsid w:val="003D5704"/>
    <w:rsid w:val="003D58DA"/>
    <w:rsid w:val="003D598F"/>
    <w:rsid w:val="003D5A54"/>
    <w:rsid w:val="003D5C92"/>
    <w:rsid w:val="003D5CAC"/>
    <w:rsid w:val="003D5F59"/>
    <w:rsid w:val="003D6720"/>
    <w:rsid w:val="003D6C0E"/>
    <w:rsid w:val="003D6C13"/>
    <w:rsid w:val="003D74ED"/>
    <w:rsid w:val="003D7BA6"/>
    <w:rsid w:val="003D7D4A"/>
    <w:rsid w:val="003D7DC7"/>
    <w:rsid w:val="003D7E5B"/>
    <w:rsid w:val="003D7FFE"/>
    <w:rsid w:val="003E001F"/>
    <w:rsid w:val="003E032F"/>
    <w:rsid w:val="003E048B"/>
    <w:rsid w:val="003E0680"/>
    <w:rsid w:val="003E0867"/>
    <w:rsid w:val="003E0A05"/>
    <w:rsid w:val="003E0B8C"/>
    <w:rsid w:val="003E0F21"/>
    <w:rsid w:val="003E119E"/>
    <w:rsid w:val="003E2102"/>
    <w:rsid w:val="003E2253"/>
    <w:rsid w:val="003E242A"/>
    <w:rsid w:val="003E2473"/>
    <w:rsid w:val="003E24BC"/>
    <w:rsid w:val="003E26D5"/>
    <w:rsid w:val="003E2934"/>
    <w:rsid w:val="003E2DA1"/>
    <w:rsid w:val="003E3000"/>
    <w:rsid w:val="003E32A4"/>
    <w:rsid w:val="003E343B"/>
    <w:rsid w:val="003E420B"/>
    <w:rsid w:val="003E423C"/>
    <w:rsid w:val="003E4646"/>
    <w:rsid w:val="003E4CA0"/>
    <w:rsid w:val="003E50B4"/>
    <w:rsid w:val="003E593D"/>
    <w:rsid w:val="003E599B"/>
    <w:rsid w:val="003E5BB6"/>
    <w:rsid w:val="003E5F40"/>
    <w:rsid w:val="003E6A2F"/>
    <w:rsid w:val="003E6DF9"/>
    <w:rsid w:val="003E6E11"/>
    <w:rsid w:val="003E6FC1"/>
    <w:rsid w:val="003E743B"/>
    <w:rsid w:val="003F04B1"/>
    <w:rsid w:val="003F0A29"/>
    <w:rsid w:val="003F116D"/>
    <w:rsid w:val="003F1339"/>
    <w:rsid w:val="003F17C5"/>
    <w:rsid w:val="003F2409"/>
    <w:rsid w:val="003F261F"/>
    <w:rsid w:val="003F288C"/>
    <w:rsid w:val="003F2C00"/>
    <w:rsid w:val="003F31AC"/>
    <w:rsid w:val="003F3480"/>
    <w:rsid w:val="003F37B5"/>
    <w:rsid w:val="003F3C3A"/>
    <w:rsid w:val="003F3DE0"/>
    <w:rsid w:val="003F3E90"/>
    <w:rsid w:val="003F3E91"/>
    <w:rsid w:val="003F427A"/>
    <w:rsid w:val="003F43E4"/>
    <w:rsid w:val="003F45F3"/>
    <w:rsid w:val="003F46B9"/>
    <w:rsid w:val="003F48E0"/>
    <w:rsid w:val="003F4C8D"/>
    <w:rsid w:val="003F4D32"/>
    <w:rsid w:val="003F4EAB"/>
    <w:rsid w:val="003F52E4"/>
    <w:rsid w:val="003F544C"/>
    <w:rsid w:val="003F5777"/>
    <w:rsid w:val="003F579A"/>
    <w:rsid w:val="003F58A9"/>
    <w:rsid w:val="003F59A8"/>
    <w:rsid w:val="003F59F2"/>
    <w:rsid w:val="003F5BD9"/>
    <w:rsid w:val="003F5CB0"/>
    <w:rsid w:val="003F61AE"/>
    <w:rsid w:val="003F65DC"/>
    <w:rsid w:val="003F6D9F"/>
    <w:rsid w:val="003F6F0C"/>
    <w:rsid w:val="003F6FF7"/>
    <w:rsid w:val="003F72BE"/>
    <w:rsid w:val="003F7A19"/>
    <w:rsid w:val="003F7AC2"/>
    <w:rsid w:val="003F7D33"/>
    <w:rsid w:val="003F7D71"/>
    <w:rsid w:val="003F7F53"/>
    <w:rsid w:val="00400022"/>
    <w:rsid w:val="0040039A"/>
    <w:rsid w:val="00400621"/>
    <w:rsid w:val="004006B6"/>
    <w:rsid w:val="00400A46"/>
    <w:rsid w:val="00400D83"/>
    <w:rsid w:val="00400DFA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2045"/>
    <w:rsid w:val="004020F4"/>
    <w:rsid w:val="00402153"/>
    <w:rsid w:val="00402307"/>
    <w:rsid w:val="004023B1"/>
    <w:rsid w:val="004023C9"/>
    <w:rsid w:val="00402BFD"/>
    <w:rsid w:val="00402F7F"/>
    <w:rsid w:val="0040307F"/>
    <w:rsid w:val="0040353F"/>
    <w:rsid w:val="004035A8"/>
    <w:rsid w:val="00403700"/>
    <w:rsid w:val="00403BC7"/>
    <w:rsid w:val="004040D2"/>
    <w:rsid w:val="00404144"/>
    <w:rsid w:val="00404701"/>
    <w:rsid w:val="0040484E"/>
    <w:rsid w:val="004049E5"/>
    <w:rsid w:val="00404A40"/>
    <w:rsid w:val="00404DF1"/>
    <w:rsid w:val="004051CB"/>
    <w:rsid w:val="004058ED"/>
    <w:rsid w:val="00405A75"/>
    <w:rsid w:val="00405F69"/>
    <w:rsid w:val="00406235"/>
    <w:rsid w:val="0040638C"/>
    <w:rsid w:val="00406628"/>
    <w:rsid w:val="004067EA"/>
    <w:rsid w:val="00406AA7"/>
    <w:rsid w:val="00406D36"/>
    <w:rsid w:val="00406F11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87F"/>
    <w:rsid w:val="00411350"/>
    <w:rsid w:val="004114E3"/>
    <w:rsid w:val="004119FD"/>
    <w:rsid w:val="00411AD7"/>
    <w:rsid w:val="004125BE"/>
    <w:rsid w:val="00412655"/>
    <w:rsid w:val="00412D67"/>
    <w:rsid w:val="00412FD3"/>
    <w:rsid w:val="004130C9"/>
    <w:rsid w:val="00413675"/>
    <w:rsid w:val="00413744"/>
    <w:rsid w:val="00413BA7"/>
    <w:rsid w:val="004140EE"/>
    <w:rsid w:val="004142BB"/>
    <w:rsid w:val="00414327"/>
    <w:rsid w:val="0041438C"/>
    <w:rsid w:val="0041447D"/>
    <w:rsid w:val="004147C6"/>
    <w:rsid w:val="00414847"/>
    <w:rsid w:val="00414946"/>
    <w:rsid w:val="00414A97"/>
    <w:rsid w:val="00415A26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3DE"/>
    <w:rsid w:val="00417D39"/>
    <w:rsid w:val="0042008D"/>
    <w:rsid w:val="004200CA"/>
    <w:rsid w:val="004204FC"/>
    <w:rsid w:val="004206E6"/>
    <w:rsid w:val="0042075C"/>
    <w:rsid w:val="004208D5"/>
    <w:rsid w:val="00420989"/>
    <w:rsid w:val="00420C73"/>
    <w:rsid w:val="00420D63"/>
    <w:rsid w:val="0042154D"/>
    <w:rsid w:val="00421557"/>
    <w:rsid w:val="004218D5"/>
    <w:rsid w:val="00421C29"/>
    <w:rsid w:val="00421E2F"/>
    <w:rsid w:val="00421EA2"/>
    <w:rsid w:val="00421F78"/>
    <w:rsid w:val="0042240A"/>
    <w:rsid w:val="004227E0"/>
    <w:rsid w:val="004228CA"/>
    <w:rsid w:val="00422A17"/>
    <w:rsid w:val="00422A4A"/>
    <w:rsid w:val="0042319F"/>
    <w:rsid w:val="0042334E"/>
    <w:rsid w:val="00423365"/>
    <w:rsid w:val="0042343D"/>
    <w:rsid w:val="00423721"/>
    <w:rsid w:val="00423C2D"/>
    <w:rsid w:val="00423C4E"/>
    <w:rsid w:val="004241E4"/>
    <w:rsid w:val="0042421A"/>
    <w:rsid w:val="00424352"/>
    <w:rsid w:val="00424848"/>
    <w:rsid w:val="00424990"/>
    <w:rsid w:val="00424A9B"/>
    <w:rsid w:val="00424DAA"/>
    <w:rsid w:val="00425BF0"/>
    <w:rsid w:val="00425C58"/>
    <w:rsid w:val="00425E1F"/>
    <w:rsid w:val="0042650E"/>
    <w:rsid w:val="00426772"/>
    <w:rsid w:val="00426BEC"/>
    <w:rsid w:val="00426E47"/>
    <w:rsid w:val="00426E72"/>
    <w:rsid w:val="0042709A"/>
    <w:rsid w:val="004271AE"/>
    <w:rsid w:val="00427A5B"/>
    <w:rsid w:val="00427E61"/>
    <w:rsid w:val="00427F8D"/>
    <w:rsid w:val="00427FF9"/>
    <w:rsid w:val="00430137"/>
    <w:rsid w:val="00430C7A"/>
    <w:rsid w:val="00430F96"/>
    <w:rsid w:val="004321BE"/>
    <w:rsid w:val="00432306"/>
    <w:rsid w:val="00432717"/>
    <w:rsid w:val="004327EB"/>
    <w:rsid w:val="00432AA8"/>
    <w:rsid w:val="00432C45"/>
    <w:rsid w:val="00432CC3"/>
    <w:rsid w:val="00433327"/>
    <w:rsid w:val="0043408A"/>
    <w:rsid w:val="004340F7"/>
    <w:rsid w:val="004347B4"/>
    <w:rsid w:val="00434EAA"/>
    <w:rsid w:val="0043549E"/>
    <w:rsid w:val="004358A6"/>
    <w:rsid w:val="004359D7"/>
    <w:rsid w:val="004362BF"/>
    <w:rsid w:val="00436388"/>
    <w:rsid w:val="00436A3B"/>
    <w:rsid w:val="00437407"/>
    <w:rsid w:val="00437563"/>
    <w:rsid w:val="004378FF"/>
    <w:rsid w:val="00437B58"/>
    <w:rsid w:val="00437B65"/>
    <w:rsid w:val="00437BFF"/>
    <w:rsid w:val="00437CDF"/>
    <w:rsid w:val="00437D53"/>
    <w:rsid w:val="00437E3D"/>
    <w:rsid w:val="00437F0F"/>
    <w:rsid w:val="0044012F"/>
    <w:rsid w:val="004407D8"/>
    <w:rsid w:val="0044081C"/>
    <w:rsid w:val="00440A4D"/>
    <w:rsid w:val="00440A65"/>
    <w:rsid w:val="00440D57"/>
    <w:rsid w:val="00440F73"/>
    <w:rsid w:val="00441382"/>
    <w:rsid w:val="0044153F"/>
    <w:rsid w:val="0044154E"/>
    <w:rsid w:val="004417E4"/>
    <w:rsid w:val="00441961"/>
    <w:rsid w:val="00441A9F"/>
    <w:rsid w:val="00441FAD"/>
    <w:rsid w:val="004429D4"/>
    <w:rsid w:val="00442B8D"/>
    <w:rsid w:val="00442D11"/>
    <w:rsid w:val="00443065"/>
    <w:rsid w:val="00443095"/>
    <w:rsid w:val="004431A6"/>
    <w:rsid w:val="004431D4"/>
    <w:rsid w:val="00443395"/>
    <w:rsid w:val="004433E8"/>
    <w:rsid w:val="00443962"/>
    <w:rsid w:val="00443BD1"/>
    <w:rsid w:val="00443DEF"/>
    <w:rsid w:val="00444068"/>
    <w:rsid w:val="00444333"/>
    <w:rsid w:val="00444428"/>
    <w:rsid w:val="00444FAF"/>
    <w:rsid w:val="00444FC8"/>
    <w:rsid w:val="0044507C"/>
    <w:rsid w:val="00445311"/>
    <w:rsid w:val="00445AD2"/>
    <w:rsid w:val="00446619"/>
    <w:rsid w:val="00446753"/>
    <w:rsid w:val="0044676C"/>
    <w:rsid w:val="00446881"/>
    <w:rsid w:val="004468D0"/>
    <w:rsid w:val="00446C63"/>
    <w:rsid w:val="00446E59"/>
    <w:rsid w:val="00446FAC"/>
    <w:rsid w:val="004470A0"/>
    <w:rsid w:val="00447122"/>
    <w:rsid w:val="004472EE"/>
    <w:rsid w:val="00450743"/>
    <w:rsid w:val="00450BA1"/>
    <w:rsid w:val="00450BA5"/>
    <w:rsid w:val="00450D39"/>
    <w:rsid w:val="00451990"/>
    <w:rsid w:val="004519DF"/>
    <w:rsid w:val="00451E06"/>
    <w:rsid w:val="004521B3"/>
    <w:rsid w:val="00452758"/>
    <w:rsid w:val="00453066"/>
    <w:rsid w:val="00453454"/>
    <w:rsid w:val="004539F9"/>
    <w:rsid w:val="00453D8D"/>
    <w:rsid w:val="00454248"/>
    <w:rsid w:val="004542A4"/>
    <w:rsid w:val="0045455D"/>
    <w:rsid w:val="0045497D"/>
    <w:rsid w:val="00454E6D"/>
    <w:rsid w:val="00454FDF"/>
    <w:rsid w:val="0045536C"/>
    <w:rsid w:val="00455759"/>
    <w:rsid w:val="00455B41"/>
    <w:rsid w:val="0045620F"/>
    <w:rsid w:val="004563D6"/>
    <w:rsid w:val="004564D0"/>
    <w:rsid w:val="00456701"/>
    <w:rsid w:val="004568F7"/>
    <w:rsid w:val="00456E00"/>
    <w:rsid w:val="00457125"/>
    <w:rsid w:val="00457168"/>
    <w:rsid w:val="004575C8"/>
    <w:rsid w:val="00457EBE"/>
    <w:rsid w:val="00460445"/>
    <w:rsid w:val="00460B51"/>
    <w:rsid w:val="00461100"/>
    <w:rsid w:val="00461C32"/>
    <w:rsid w:val="00462282"/>
    <w:rsid w:val="004624D2"/>
    <w:rsid w:val="00462507"/>
    <w:rsid w:val="00462571"/>
    <w:rsid w:val="00462970"/>
    <w:rsid w:val="00462CF4"/>
    <w:rsid w:val="004637E5"/>
    <w:rsid w:val="00463EBC"/>
    <w:rsid w:val="00463EFF"/>
    <w:rsid w:val="00463F77"/>
    <w:rsid w:val="00464086"/>
    <w:rsid w:val="004642F9"/>
    <w:rsid w:val="00464782"/>
    <w:rsid w:val="00464B34"/>
    <w:rsid w:val="004657BC"/>
    <w:rsid w:val="00465E13"/>
    <w:rsid w:val="004661E6"/>
    <w:rsid w:val="0046632E"/>
    <w:rsid w:val="0046637A"/>
    <w:rsid w:val="004663A5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BC6"/>
    <w:rsid w:val="00467C46"/>
    <w:rsid w:val="00470E51"/>
    <w:rsid w:val="0047101A"/>
    <w:rsid w:val="00471204"/>
    <w:rsid w:val="00471206"/>
    <w:rsid w:val="00471212"/>
    <w:rsid w:val="004715AD"/>
    <w:rsid w:val="004716E1"/>
    <w:rsid w:val="0047173E"/>
    <w:rsid w:val="00471925"/>
    <w:rsid w:val="00471A9D"/>
    <w:rsid w:val="00471B7A"/>
    <w:rsid w:val="00471E5A"/>
    <w:rsid w:val="00471F1E"/>
    <w:rsid w:val="0047259F"/>
    <w:rsid w:val="004727A8"/>
    <w:rsid w:val="00473117"/>
    <w:rsid w:val="004731DA"/>
    <w:rsid w:val="004731F2"/>
    <w:rsid w:val="004733A7"/>
    <w:rsid w:val="004736A8"/>
    <w:rsid w:val="00473732"/>
    <w:rsid w:val="00473826"/>
    <w:rsid w:val="00473CE9"/>
    <w:rsid w:val="00473DD1"/>
    <w:rsid w:val="0047413D"/>
    <w:rsid w:val="004745B5"/>
    <w:rsid w:val="00474B36"/>
    <w:rsid w:val="00474C2F"/>
    <w:rsid w:val="00474C60"/>
    <w:rsid w:val="00474D59"/>
    <w:rsid w:val="00474F21"/>
    <w:rsid w:val="004750B1"/>
    <w:rsid w:val="004757AB"/>
    <w:rsid w:val="00475B25"/>
    <w:rsid w:val="00475DE9"/>
    <w:rsid w:val="00475FA6"/>
    <w:rsid w:val="0047605A"/>
    <w:rsid w:val="004761A0"/>
    <w:rsid w:val="004761F6"/>
    <w:rsid w:val="0047687C"/>
    <w:rsid w:val="004768D9"/>
    <w:rsid w:val="00477019"/>
    <w:rsid w:val="0047715E"/>
    <w:rsid w:val="00477268"/>
    <w:rsid w:val="00477299"/>
    <w:rsid w:val="004777CB"/>
    <w:rsid w:val="00477C0F"/>
    <w:rsid w:val="00477F59"/>
    <w:rsid w:val="0048061C"/>
    <w:rsid w:val="00480B21"/>
    <w:rsid w:val="00480CBD"/>
    <w:rsid w:val="00480E51"/>
    <w:rsid w:val="0048140E"/>
    <w:rsid w:val="00481C9D"/>
    <w:rsid w:val="00481D86"/>
    <w:rsid w:val="00482488"/>
    <w:rsid w:val="00482548"/>
    <w:rsid w:val="004825F2"/>
    <w:rsid w:val="00482988"/>
    <w:rsid w:val="00482A00"/>
    <w:rsid w:val="00482D28"/>
    <w:rsid w:val="00482DB9"/>
    <w:rsid w:val="0048319B"/>
    <w:rsid w:val="00483811"/>
    <w:rsid w:val="004838BB"/>
    <w:rsid w:val="004840A9"/>
    <w:rsid w:val="004841A0"/>
    <w:rsid w:val="004842A7"/>
    <w:rsid w:val="0048435D"/>
    <w:rsid w:val="00484750"/>
    <w:rsid w:val="0048540C"/>
    <w:rsid w:val="0048550A"/>
    <w:rsid w:val="0048556C"/>
    <w:rsid w:val="00485798"/>
    <w:rsid w:val="00485977"/>
    <w:rsid w:val="00486206"/>
    <w:rsid w:val="004864AE"/>
    <w:rsid w:val="00487212"/>
    <w:rsid w:val="00487520"/>
    <w:rsid w:val="00487FEE"/>
    <w:rsid w:val="00490171"/>
    <w:rsid w:val="00490465"/>
    <w:rsid w:val="00490530"/>
    <w:rsid w:val="004906F0"/>
    <w:rsid w:val="00490958"/>
    <w:rsid w:val="00490985"/>
    <w:rsid w:val="00490CB2"/>
    <w:rsid w:val="00490CC7"/>
    <w:rsid w:val="00491008"/>
    <w:rsid w:val="004913B7"/>
    <w:rsid w:val="004915A4"/>
    <w:rsid w:val="00491662"/>
    <w:rsid w:val="00491815"/>
    <w:rsid w:val="00491E39"/>
    <w:rsid w:val="00492026"/>
    <w:rsid w:val="004921E5"/>
    <w:rsid w:val="0049226D"/>
    <w:rsid w:val="00492466"/>
    <w:rsid w:val="004927CB"/>
    <w:rsid w:val="004927F7"/>
    <w:rsid w:val="004929B1"/>
    <w:rsid w:val="00492BF1"/>
    <w:rsid w:val="00492E92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67"/>
    <w:rsid w:val="00494AE1"/>
    <w:rsid w:val="00495144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1BF"/>
    <w:rsid w:val="004973BB"/>
    <w:rsid w:val="00497598"/>
    <w:rsid w:val="00497EFF"/>
    <w:rsid w:val="004A0063"/>
    <w:rsid w:val="004A0221"/>
    <w:rsid w:val="004A124E"/>
    <w:rsid w:val="004A1C53"/>
    <w:rsid w:val="004A1E16"/>
    <w:rsid w:val="004A211F"/>
    <w:rsid w:val="004A241A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137"/>
    <w:rsid w:val="004A41F0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70C6"/>
    <w:rsid w:val="004A722F"/>
    <w:rsid w:val="004A75DC"/>
    <w:rsid w:val="004A7ADD"/>
    <w:rsid w:val="004A7CF5"/>
    <w:rsid w:val="004B0297"/>
    <w:rsid w:val="004B0346"/>
    <w:rsid w:val="004B0D87"/>
    <w:rsid w:val="004B0E60"/>
    <w:rsid w:val="004B1534"/>
    <w:rsid w:val="004B15E6"/>
    <w:rsid w:val="004B16ED"/>
    <w:rsid w:val="004B1918"/>
    <w:rsid w:val="004B3222"/>
    <w:rsid w:val="004B333F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1D5"/>
    <w:rsid w:val="004B531B"/>
    <w:rsid w:val="004B539B"/>
    <w:rsid w:val="004B5591"/>
    <w:rsid w:val="004B5751"/>
    <w:rsid w:val="004B57EE"/>
    <w:rsid w:val="004B591B"/>
    <w:rsid w:val="004B595A"/>
    <w:rsid w:val="004B5D80"/>
    <w:rsid w:val="004B5EEB"/>
    <w:rsid w:val="004B5F87"/>
    <w:rsid w:val="004B619B"/>
    <w:rsid w:val="004B6293"/>
    <w:rsid w:val="004B64CB"/>
    <w:rsid w:val="004B6F65"/>
    <w:rsid w:val="004B78C9"/>
    <w:rsid w:val="004B79B3"/>
    <w:rsid w:val="004B7D90"/>
    <w:rsid w:val="004C0151"/>
    <w:rsid w:val="004C0564"/>
    <w:rsid w:val="004C05D1"/>
    <w:rsid w:val="004C05F5"/>
    <w:rsid w:val="004C0674"/>
    <w:rsid w:val="004C0E21"/>
    <w:rsid w:val="004C12A6"/>
    <w:rsid w:val="004C1499"/>
    <w:rsid w:val="004C158E"/>
    <w:rsid w:val="004C1F0B"/>
    <w:rsid w:val="004C2137"/>
    <w:rsid w:val="004C23DE"/>
    <w:rsid w:val="004C2EC5"/>
    <w:rsid w:val="004C3165"/>
    <w:rsid w:val="004C3568"/>
    <w:rsid w:val="004C3C6D"/>
    <w:rsid w:val="004C3EE2"/>
    <w:rsid w:val="004C4674"/>
    <w:rsid w:val="004C4ACC"/>
    <w:rsid w:val="004C514A"/>
    <w:rsid w:val="004C51CE"/>
    <w:rsid w:val="004C53E3"/>
    <w:rsid w:val="004C5418"/>
    <w:rsid w:val="004C5441"/>
    <w:rsid w:val="004C5705"/>
    <w:rsid w:val="004C574B"/>
    <w:rsid w:val="004C5A6C"/>
    <w:rsid w:val="004C5AC2"/>
    <w:rsid w:val="004C5D1A"/>
    <w:rsid w:val="004C5E3E"/>
    <w:rsid w:val="004C638B"/>
    <w:rsid w:val="004C67AB"/>
    <w:rsid w:val="004C695F"/>
    <w:rsid w:val="004C7183"/>
    <w:rsid w:val="004C7562"/>
    <w:rsid w:val="004C7E16"/>
    <w:rsid w:val="004C7EF8"/>
    <w:rsid w:val="004D018E"/>
    <w:rsid w:val="004D0F08"/>
    <w:rsid w:val="004D1564"/>
    <w:rsid w:val="004D1628"/>
    <w:rsid w:val="004D191C"/>
    <w:rsid w:val="004D24A1"/>
    <w:rsid w:val="004D27C4"/>
    <w:rsid w:val="004D28B4"/>
    <w:rsid w:val="004D323D"/>
    <w:rsid w:val="004D3279"/>
    <w:rsid w:val="004D34C2"/>
    <w:rsid w:val="004D3B30"/>
    <w:rsid w:val="004D3BF0"/>
    <w:rsid w:val="004D3E8C"/>
    <w:rsid w:val="004D3EBB"/>
    <w:rsid w:val="004D3F0C"/>
    <w:rsid w:val="004D424D"/>
    <w:rsid w:val="004D42B5"/>
    <w:rsid w:val="004D44EA"/>
    <w:rsid w:val="004D45D4"/>
    <w:rsid w:val="004D4C1D"/>
    <w:rsid w:val="004D4DD5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25"/>
    <w:rsid w:val="004D6AA4"/>
    <w:rsid w:val="004D6D71"/>
    <w:rsid w:val="004D6F95"/>
    <w:rsid w:val="004D72FA"/>
    <w:rsid w:val="004D7470"/>
    <w:rsid w:val="004D7645"/>
    <w:rsid w:val="004D78B4"/>
    <w:rsid w:val="004E0138"/>
    <w:rsid w:val="004E0188"/>
    <w:rsid w:val="004E03DC"/>
    <w:rsid w:val="004E04F7"/>
    <w:rsid w:val="004E0914"/>
    <w:rsid w:val="004E0F55"/>
    <w:rsid w:val="004E10A1"/>
    <w:rsid w:val="004E11BC"/>
    <w:rsid w:val="004E16B7"/>
    <w:rsid w:val="004E1B90"/>
    <w:rsid w:val="004E1BDF"/>
    <w:rsid w:val="004E1C62"/>
    <w:rsid w:val="004E1D02"/>
    <w:rsid w:val="004E1EE7"/>
    <w:rsid w:val="004E249F"/>
    <w:rsid w:val="004E27FA"/>
    <w:rsid w:val="004E299A"/>
    <w:rsid w:val="004E29E3"/>
    <w:rsid w:val="004E2A67"/>
    <w:rsid w:val="004E302F"/>
    <w:rsid w:val="004E35FA"/>
    <w:rsid w:val="004E3874"/>
    <w:rsid w:val="004E3BFD"/>
    <w:rsid w:val="004E3D6A"/>
    <w:rsid w:val="004E43C8"/>
    <w:rsid w:val="004E468A"/>
    <w:rsid w:val="004E4AE8"/>
    <w:rsid w:val="004E4B54"/>
    <w:rsid w:val="004E5447"/>
    <w:rsid w:val="004E554E"/>
    <w:rsid w:val="004E5950"/>
    <w:rsid w:val="004E5DC5"/>
    <w:rsid w:val="004E6560"/>
    <w:rsid w:val="004E65D8"/>
    <w:rsid w:val="004E6863"/>
    <w:rsid w:val="004E6C62"/>
    <w:rsid w:val="004E71A5"/>
    <w:rsid w:val="004E764B"/>
    <w:rsid w:val="004E79F1"/>
    <w:rsid w:val="004E7D1E"/>
    <w:rsid w:val="004F0080"/>
    <w:rsid w:val="004F00FE"/>
    <w:rsid w:val="004F085F"/>
    <w:rsid w:val="004F0BA4"/>
    <w:rsid w:val="004F0CD0"/>
    <w:rsid w:val="004F1123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914"/>
    <w:rsid w:val="004F4A89"/>
    <w:rsid w:val="004F4E72"/>
    <w:rsid w:val="004F4F14"/>
    <w:rsid w:val="004F53D1"/>
    <w:rsid w:val="004F53FD"/>
    <w:rsid w:val="004F5AE6"/>
    <w:rsid w:val="004F5B12"/>
    <w:rsid w:val="004F6325"/>
    <w:rsid w:val="004F6443"/>
    <w:rsid w:val="004F65CE"/>
    <w:rsid w:val="004F6892"/>
    <w:rsid w:val="004F694C"/>
    <w:rsid w:val="004F6BDE"/>
    <w:rsid w:val="004F6DD9"/>
    <w:rsid w:val="004F776B"/>
    <w:rsid w:val="005003AF"/>
    <w:rsid w:val="005005A9"/>
    <w:rsid w:val="005011E1"/>
    <w:rsid w:val="0050123E"/>
    <w:rsid w:val="00501A2B"/>
    <w:rsid w:val="00501CB6"/>
    <w:rsid w:val="00501CC0"/>
    <w:rsid w:val="0050259D"/>
    <w:rsid w:val="00502D58"/>
    <w:rsid w:val="005031D0"/>
    <w:rsid w:val="005034DF"/>
    <w:rsid w:val="005039F8"/>
    <w:rsid w:val="00503B89"/>
    <w:rsid w:val="00503C4D"/>
    <w:rsid w:val="00503C92"/>
    <w:rsid w:val="00503FBF"/>
    <w:rsid w:val="00504123"/>
    <w:rsid w:val="005049A1"/>
    <w:rsid w:val="00505551"/>
    <w:rsid w:val="00505681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C2D"/>
    <w:rsid w:val="00506D6F"/>
    <w:rsid w:val="00506ECB"/>
    <w:rsid w:val="005070CF"/>
    <w:rsid w:val="0050756C"/>
    <w:rsid w:val="00507858"/>
    <w:rsid w:val="00507DD5"/>
    <w:rsid w:val="00510147"/>
    <w:rsid w:val="005101A3"/>
    <w:rsid w:val="005103D6"/>
    <w:rsid w:val="0051041F"/>
    <w:rsid w:val="00510587"/>
    <w:rsid w:val="005108C3"/>
    <w:rsid w:val="005108EA"/>
    <w:rsid w:val="00510E40"/>
    <w:rsid w:val="00511305"/>
    <w:rsid w:val="0051152E"/>
    <w:rsid w:val="005115C0"/>
    <w:rsid w:val="005116F8"/>
    <w:rsid w:val="0051180B"/>
    <w:rsid w:val="00511B41"/>
    <w:rsid w:val="00512025"/>
    <w:rsid w:val="00512191"/>
    <w:rsid w:val="00512569"/>
    <w:rsid w:val="00512A11"/>
    <w:rsid w:val="00512A1D"/>
    <w:rsid w:val="00512C60"/>
    <w:rsid w:val="005130A7"/>
    <w:rsid w:val="005130EF"/>
    <w:rsid w:val="005131AD"/>
    <w:rsid w:val="005136BD"/>
    <w:rsid w:val="00513DA2"/>
    <w:rsid w:val="00513EE9"/>
    <w:rsid w:val="005140D9"/>
    <w:rsid w:val="005140DB"/>
    <w:rsid w:val="00514448"/>
    <w:rsid w:val="00514776"/>
    <w:rsid w:val="00514BBA"/>
    <w:rsid w:val="00515199"/>
    <w:rsid w:val="005157AB"/>
    <w:rsid w:val="00515887"/>
    <w:rsid w:val="0051595D"/>
    <w:rsid w:val="00515CC9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713"/>
    <w:rsid w:val="00517F26"/>
    <w:rsid w:val="00520141"/>
    <w:rsid w:val="00520466"/>
    <w:rsid w:val="0052089C"/>
    <w:rsid w:val="0052096D"/>
    <w:rsid w:val="00520A78"/>
    <w:rsid w:val="00520B5A"/>
    <w:rsid w:val="00521384"/>
    <w:rsid w:val="005224AD"/>
    <w:rsid w:val="0052259A"/>
    <w:rsid w:val="00522B57"/>
    <w:rsid w:val="00522DBC"/>
    <w:rsid w:val="00522F00"/>
    <w:rsid w:val="00522FA9"/>
    <w:rsid w:val="00523304"/>
    <w:rsid w:val="005233DA"/>
    <w:rsid w:val="00523550"/>
    <w:rsid w:val="00523836"/>
    <w:rsid w:val="00523A86"/>
    <w:rsid w:val="00523B00"/>
    <w:rsid w:val="00523CC5"/>
    <w:rsid w:val="00523FA6"/>
    <w:rsid w:val="00524019"/>
    <w:rsid w:val="005242A4"/>
    <w:rsid w:val="00524539"/>
    <w:rsid w:val="00524736"/>
    <w:rsid w:val="005249C6"/>
    <w:rsid w:val="00524A51"/>
    <w:rsid w:val="00524AF2"/>
    <w:rsid w:val="00524B7A"/>
    <w:rsid w:val="00524D0F"/>
    <w:rsid w:val="00524FB6"/>
    <w:rsid w:val="00524FD2"/>
    <w:rsid w:val="0052511A"/>
    <w:rsid w:val="00525E76"/>
    <w:rsid w:val="00525F69"/>
    <w:rsid w:val="005261F2"/>
    <w:rsid w:val="00526372"/>
    <w:rsid w:val="00526391"/>
    <w:rsid w:val="00526477"/>
    <w:rsid w:val="0052664B"/>
    <w:rsid w:val="00526680"/>
    <w:rsid w:val="005266EF"/>
    <w:rsid w:val="00526CBC"/>
    <w:rsid w:val="00526E16"/>
    <w:rsid w:val="00526F06"/>
    <w:rsid w:val="0052760B"/>
    <w:rsid w:val="00527F0F"/>
    <w:rsid w:val="005302E5"/>
    <w:rsid w:val="00530505"/>
    <w:rsid w:val="00530592"/>
    <w:rsid w:val="00530901"/>
    <w:rsid w:val="00530C4B"/>
    <w:rsid w:val="00531169"/>
    <w:rsid w:val="0053131B"/>
    <w:rsid w:val="00531394"/>
    <w:rsid w:val="005313CE"/>
    <w:rsid w:val="0053191A"/>
    <w:rsid w:val="00531E5D"/>
    <w:rsid w:val="00531EBA"/>
    <w:rsid w:val="00531F1D"/>
    <w:rsid w:val="00531FA4"/>
    <w:rsid w:val="005322A7"/>
    <w:rsid w:val="00532643"/>
    <w:rsid w:val="005329C5"/>
    <w:rsid w:val="005332DA"/>
    <w:rsid w:val="005335F1"/>
    <w:rsid w:val="005335F3"/>
    <w:rsid w:val="00533636"/>
    <w:rsid w:val="0053384E"/>
    <w:rsid w:val="00533A13"/>
    <w:rsid w:val="00533DB8"/>
    <w:rsid w:val="00533DD7"/>
    <w:rsid w:val="0053408F"/>
    <w:rsid w:val="005340A9"/>
    <w:rsid w:val="00534A61"/>
    <w:rsid w:val="00534ADB"/>
    <w:rsid w:val="00534CD7"/>
    <w:rsid w:val="005355CA"/>
    <w:rsid w:val="00535D2D"/>
    <w:rsid w:val="005361DA"/>
    <w:rsid w:val="0053640B"/>
    <w:rsid w:val="00536418"/>
    <w:rsid w:val="00536483"/>
    <w:rsid w:val="00536B6D"/>
    <w:rsid w:val="00536BA0"/>
    <w:rsid w:val="00536BD2"/>
    <w:rsid w:val="00536CDB"/>
    <w:rsid w:val="00537563"/>
    <w:rsid w:val="00537764"/>
    <w:rsid w:val="00537EBF"/>
    <w:rsid w:val="00537F5F"/>
    <w:rsid w:val="005400A9"/>
    <w:rsid w:val="005407D1"/>
    <w:rsid w:val="00540865"/>
    <w:rsid w:val="00540990"/>
    <w:rsid w:val="00540F82"/>
    <w:rsid w:val="005410B5"/>
    <w:rsid w:val="00541759"/>
    <w:rsid w:val="00541AD7"/>
    <w:rsid w:val="00541E6F"/>
    <w:rsid w:val="00541F4F"/>
    <w:rsid w:val="005421A9"/>
    <w:rsid w:val="005422EE"/>
    <w:rsid w:val="0054277E"/>
    <w:rsid w:val="0054292F"/>
    <w:rsid w:val="00542B8E"/>
    <w:rsid w:val="00542BE9"/>
    <w:rsid w:val="00542BF3"/>
    <w:rsid w:val="00542E4A"/>
    <w:rsid w:val="0054304A"/>
    <w:rsid w:val="0054355C"/>
    <w:rsid w:val="005435D5"/>
    <w:rsid w:val="0054369F"/>
    <w:rsid w:val="00543834"/>
    <w:rsid w:val="00543DA2"/>
    <w:rsid w:val="00543E5D"/>
    <w:rsid w:val="00544167"/>
    <w:rsid w:val="005447C2"/>
    <w:rsid w:val="00544E61"/>
    <w:rsid w:val="00545098"/>
    <w:rsid w:val="0054511F"/>
    <w:rsid w:val="0054524A"/>
    <w:rsid w:val="00545945"/>
    <w:rsid w:val="00545BA6"/>
    <w:rsid w:val="00545F0B"/>
    <w:rsid w:val="00546B88"/>
    <w:rsid w:val="00546C13"/>
    <w:rsid w:val="00546F31"/>
    <w:rsid w:val="005471B1"/>
    <w:rsid w:val="005471C9"/>
    <w:rsid w:val="00547A2B"/>
    <w:rsid w:val="00547A52"/>
    <w:rsid w:val="00547B5B"/>
    <w:rsid w:val="00547C45"/>
    <w:rsid w:val="0055018A"/>
    <w:rsid w:val="005509C8"/>
    <w:rsid w:val="00550A4E"/>
    <w:rsid w:val="00550C0D"/>
    <w:rsid w:val="00550D19"/>
    <w:rsid w:val="00550D33"/>
    <w:rsid w:val="00551519"/>
    <w:rsid w:val="00551BB5"/>
    <w:rsid w:val="00551FBB"/>
    <w:rsid w:val="005527F5"/>
    <w:rsid w:val="005528EF"/>
    <w:rsid w:val="00552B7B"/>
    <w:rsid w:val="00552D30"/>
    <w:rsid w:val="005535C0"/>
    <w:rsid w:val="00553733"/>
    <w:rsid w:val="0055378E"/>
    <w:rsid w:val="00553BF9"/>
    <w:rsid w:val="00553D2D"/>
    <w:rsid w:val="00553D54"/>
    <w:rsid w:val="00554227"/>
    <w:rsid w:val="00554443"/>
    <w:rsid w:val="005545C5"/>
    <w:rsid w:val="005545F2"/>
    <w:rsid w:val="00554702"/>
    <w:rsid w:val="005547EC"/>
    <w:rsid w:val="0055481C"/>
    <w:rsid w:val="00554D51"/>
    <w:rsid w:val="005556F9"/>
    <w:rsid w:val="00555C2A"/>
    <w:rsid w:val="00555DBF"/>
    <w:rsid w:val="0055615C"/>
    <w:rsid w:val="005564F5"/>
    <w:rsid w:val="005566B9"/>
    <w:rsid w:val="005566FC"/>
    <w:rsid w:val="00556BA3"/>
    <w:rsid w:val="005572D7"/>
    <w:rsid w:val="0055793D"/>
    <w:rsid w:val="00560295"/>
    <w:rsid w:val="005602AA"/>
    <w:rsid w:val="00560499"/>
    <w:rsid w:val="00560628"/>
    <w:rsid w:val="00560E18"/>
    <w:rsid w:val="00561222"/>
    <w:rsid w:val="00561410"/>
    <w:rsid w:val="00561BE9"/>
    <w:rsid w:val="00561CDC"/>
    <w:rsid w:val="00561DFB"/>
    <w:rsid w:val="00561F1D"/>
    <w:rsid w:val="00561FE9"/>
    <w:rsid w:val="00562129"/>
    <w:rsid w:val="005621E0"/>
    <w:rsid w:val="005625A7"/>
    <w:rsid w:val="0056392D"/>
    <w:rsid w:val="00563A85"/>
    <w:rsid w:val="005640EC"/>
    <w:rsid w:val="00564380"/>
    <w:rsid w:val="0056443E"/>
    <w:rsid w:val="00564454"/>
    <w:rsid w:val="00564A03"/>
    <w:rsid w:val="00564D4A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893"/>
    <w:rsid w:val="005669BB"/>
    <w:rsid w:val="00566C09"/>
    <w:rsid w:val="00566EEC"/>
    <w:rsid w:val="00566FAC"/>
    <w:rsid w:val="005670E9"/>
    <w:rsid w:val="0056717F"/>
    <w:rsid w:val="00567712"/>
    <w:rsid w:val="005679B1"/>
    <w:rsid w:val="00567D04"/>
    <w:rsid w:val="0057036E"/>
    <w:rsid w:val="00570C49"/>
    <w:rsid w:val="00570C54"/>
    <w:rsid w:val="00570C6C"/>
    <w:rsid w:val="00571035"/>
    <w:rsid w:val="00571435"/>
    <w:rsid w:val="005716A8"/>
    <w:rsid w:val="005719FC"/>
    <w:rsid w:val="00571A83"/>
    <w:rsid w:val="00571B44"/>
    <w:rsid w:val="00571B8E"/>
    <w:rsid w:val="00571B9D"/>
    <w:rsid w:val="00571DD6"/>
    <w:rsid w:val="0057207D"/>
    <w:rsid w:val="005726C8"/>
    <w:rsid w:val="005726E1"/>
    <w:rsid w:val="00572A0C"/>
    <w:rsid w:val="00572CA2"/>
    <w:rsid w:val="00573385"/>
    <w:rsid w:val="0057367B"/>
    <w:rsid w:val="005736F1"/>
    <w:rsid w:val="0057398E"/>
    <w:rsid w:val="00573A5B"/>
    <w:rsid w:val="00573BC0"/>
    <w:rsid w:val="00573BFE"/>
    <w:rsid w:val="00573E4C"/>
    <w:rsid w:val="00573E7A"/>
    <w:rsid w:val="00573EB4"/>
    <w:rsid w:val="005740C6"/>
    <w:rsid w:val="0057427D"/>
    <w:rsid w:val="005742BC"/>
    <w:rsid w:val="005743B3"/>
    <w:rsid w:val="005749EC"/>
    <w:rsid w:val="005751B6"/>
    <w:rsid w:val="00575545"/>
    <w:rsid w:val="00575A5E"/>
    <w:rsid w:val="00575CC6"/>
    <w:rsid w:val="0057632B"/>
    <w:rsid w:val="00576BCA"/>
    <w:rsid w:val="00577084"/>
    <w:rsid w:val="005774F8"/>
    <w:rsid w:val="00577AB0"/>
    <w:rsid w:val="00577B70"/>
    <w:rsid w:val="00577F18"/>
    <w:rsid w:val="0058000D"/>
    <w:rsid w:val="00580504"/>
    <w:rsid w:val="005806D6"/>
    <w:rsid w:val="005807CC"/>
    <w:rsid w:val="00580A76"/>
    <w:rsid w:val="00580D80"/>
    <w:rsid w:val="00580F04"/>
    <w:rsid w:val="00580F65"/>
    <w:rsid w:val="005814BE"/>
    <w:rsid w:val="00581842"/>
    <w:rsid w:val="00581BA7"/>
    <w:rsid w:val="00581CFC"/>
    <w:rsid w:val="005823A4"/>
    <w:rsid w:val="00582768"/>
    <w:rsid w:val="00582C61"/>
    <w:rsid w:val="00582C9B"/>
    <w:rsid w:val="005835DD"/>
    <w:rsid w:val="0058361C"/>
    <w:rsid w:val="00583A5D"/>
    <w:rsid w:val="00583AD4"/>
    <w:rsid w:val="00583D02"/>
    <w:rsid w:val="00583F0A"/>
    <w:rsid w:val="00584138"/>
    <w:rsid w:val="0058450A"/>
    <w:rsid w:val="00584552"/>
    <w:rsid w:val="00584A09"/>
    <w:rsid w:val="00585AA3"/>
    <w:rsid w:val="00585B57"/>
    <w:rsid w:val="00585C39"/>
    <w:rsid w:val="00585E38"/>
    <w:rsid w:val="00585F1F"/>
    <w:rsid w:val="00585FAA"/>
    <w:rsid w:val="005863DD"/>
    <w:rsid w:val="00586576"/>
    <w:rsid w:val="00586EC6"/>
    <w:rsid w:val="005870AD"/>
    <w:rsid w:val="005870CB"/>
    <w:rsid w:val="00587928"/>
    <w:rsid w:val="00587BC6"/>
    <w:rsid w:val="0059009E"/>
    <w:rsid w:val="00590694"/>
    <w:rsid w:val="00590D7A"/>
    <w:rsid w:val="00591359"/>
    <w:rsid w:val="0059145A"/>
    <w:rsid w:val="005916DA"/>
    <w:rsid w:val="00591A13"/>
    <w:rsid w:val="00591D5B"/>
    <w:rsid w:val="00591E6E"/>
    <w:rsid w:val="00592589"/>
    <w:rsid w:val="005925D9"/>
    <w:rsid w:val="00592A75"/>
    <w:rsid w:val="00592AEB"/>
    <w:rsid w:val="00592BAC"/>
    <w:rsid w:val="00592EED"/>
    <w:rsid w:val="00592F2C"/>
    <w:rsid w:val="00593A0A"/>
    <w:rsid w:val="00593F56"/>
    <w:rsid w:val="005941BC"/>
    <w:rsid w:val="00594758"/>
    <w:rsid w:val="00594F22"/>
    <w:rsid w:val="00595257"/>
    <w:rsid w:val="00595390"/>
    <w:rsid w:val="005953E1"/>
    <w:rsid w:val="00595B93"/>
    <w:rsid w:val="00595BAA"/>
    <w:rsid w:val="0059637F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A0638"/>
    <w:rsid w:val="005A0CE1"/>
    <w:rsid w:val="005A1359"/>
    <w:rsid w:val="005A1660"/>
    <w:rsid w:val="005A1B2C"/>
    <w:rsid w:val="005A2084"/>
    <w:rsid w:val="005A2CA3"/>
    <w:rsid w:val="005A2D21"/>
    <w:rsid w:val="005A32E1"/>
    <w:rsid w:val="005A34A8"/>
    <w:rsid w:val="005A3EC3"/>
    <w:rsid w:val="005A3EDF"/>
    <w:rsid w:val="005A43FD"/>
    <w:rsid w:val="005A4756"/>
    <w:rsid w:val="005A475A"/>
    <w:rsid w:val="005A500C"/>
    <w:rsid w:val="005A50A6"/>
    <w:rsid w:val="005A57D5"/>
    <w:rsid w:val="005A5D71"/>
    <w:rsid w:val="005A5D77"/>
    <w:rsid w:val="005A61D0"/>
    <w:rsid w:val="005A642F"/>
    <w:rsid w:val="005A68BB"/>
    <w:rsid w:val="005A716B"/>
    <w:rsid w:val="005A785B"/>
    <w:rsid w:val="005A79E6"/>
    <w:rsid w:val="005A7AC5"/>
    <w:rsid w:val="005A7CE8"/>
    <w:rsid w:val="005B016B"/>
    <w:rsid w:val="005B10DC"/>
    <w:rsid w:val="005B1124"/>
    <w:rsid w:val="005B1218"/>
    <w:rsid w:val="005B1565"/>
    <w:rsid w:val="005B17E1"/>
    <w:rsid w:val="005B1C44"/>
    <w:rsid w:val="005B1D56"/>
    <w:rsid w:val="005B2337"/>
    <w:rsid w:val="005B25D6"/>
    <w:rsid w:val="005B268A"/>
    <w:rsid w:val="005B2A49"/>
    <w:rsid w:val="005B2B92"/>
    <w:rsid w:val="005B2D33"/>
    <w:rsid w:val="005B3028"/>
    <w:rsid w:val="005B31BF"/>
    <w:rsid w:val="005B36F8"/>
    <w:rsid w:val="005B377F"/>
    <w:rsid w:val="005B3862"/>
    <w:rsid w:val="005B39A9"/>
    <w:rsid w:val="005B3CE2"/>
    <w:rsid w:val="005B401A"/>
    <w:rsid w:val="005B42A0"/>
    <w:rsid w:val="005B4920"/>
    <w:rsid w:val="005B4FC1"/>
    <w:rsid w:val="005B5310"/>
    <w:rsid w:val="005B55A8"/>
    <w:rsid w:val="005B582B"/>
    <w:rsid w:val="005B5F3D"/>
    <w:rsid w:val="005B5FF5"/>
    <w:rsid w:val="005B62F9"/>
    <w:rsid w:val="005B66A7"/>
    <w:rsid w:val="005B670F"/>
    <w:rsid w:val="005B6D68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FE"/>
    <w:rsid w:val="005C02A3"/>
    <w:rsid w:val="005C04DC"/>
    <w:rsid w:val="005C0C8C"/>
    <w:rsid w:val="005C14ED"/>
    <w:rsid w:val="005C1888"/>
    <w:rsid w:val="005C1967"/>
    <w:rsid w:val="005C215A"/>
    <w:rsid w:val="005C21AE"/>
    <w:rsid w:val="005C25A9"/>
    <w:rsid w:val="005C31B6"/>
    <w:rsid w:val="005C33DC"/>
    <w:rsid w:val="005C3414"/>
    <w:rsid w:val="005C36A1"/>
    <w:rsid w:val="005C3BE5"/>
    <w:rsid w:val="005C3C72"/>
    <w:rsid w:val="005C3C78"/>
    <w:rsid w:val="005C3F13"/>
    <w:rsid w:val="005C405A"/>
    <w:rsid w:val="005C414D"/>
    <w:rsid w:val="005C471F"/>
    <w:rsid w:val="005C4944"/>
    <w:rsid w:val="005C4B6E"/>
    <w:rsid w:val="005C4EAC"/>
    <w:rsid w:val="005C5505"/>
    <w:rsid w:val="005C5602"/>
    <w:rsid w:val="005C58F4"/>
    <w:rsid w:val="005C5BF2"/>
    <w:rsid w:val="005C5E1B"/>
    <w:rsid w:val="005C660F"/>
    <w:rsid w:val="005C66D5"/>
    <w:rsid w:val="005C66F4"/>
    <w:rsid w:val="005C6711"/>
    <w:rsid w:val="005C69C4"/>
    <w:rsid w:val="005C6EC9"/>
    <w:rsid w:val="005C71DC"/>
    <w:rsid w:val="005C7290"/>
    <w:rsid w:val="005C7762"/>
    <w:rsid w:val="005C7D60"/>
    <w:rsid w:val="005C7DB5"/>
    <w:rsid w:val="005D0171"/>
    <w:rsid w:val="005D0A78"/>
    <w:rsid w:val="005D0A80"/>
    <w:rsid w:val="005D0B14"/>
    <w:rsid w:val="005D0C4F"/>
    <w:rsid w:val="005D0E39"/>
    <w:rsid w:val="005D0E4D"/>
    <w:rsid w:val="005D0FF0"/>
    <w:rsid w:val="005D12D9"/>
    <w:rsid w:val="005D13BD"/>
    <w:rsid w:val="005D1907"/>
    <w:rsid w:val="005D1C88"/>
    <w:rsid w:val="005D2189"/>
    <w:rsid w:val="005D250A"/>
    <w:rsid w:val="005D2809"/>
    <w:rsid w:val="005D305C"/>
    <w:rsid w:val="005D3689"/>
    <w:rsid w:val="005D3703"/>
    <w:rsid w:val="005D3B3E"/>
    <w:rsid w:val="005D3B83"/>
    <w:rsid w:val="005D3FEB"/>
    <w:rsid w:val="005D40AB"/>
    <w:rsid w:val="005D41D4"/>
    <w:rsid w:val="005D43F2"/>
    <w:rsid w:val="005D45AD"/>
    <w:rsid w:val="005D4744"/>
    <w:rsid w:val="005D47F8"/>
    <w:rsid w:val="005D48FA"/>
    <w:rsid w:val="005D51BE"/>
    <w:rsid w:val="005D5411"/>
    <w:rsid w:val="005D5509"/>
    <w:rsid w:val="005D5566"/>
    <w:rsid w:val="005D5A2E"/>
    <w:rsid w:val="005D5CBD"/>
    <w:rsid w:val="005D6168"/>
    <w:rsid w:val="005D6384"/>
    <w:rsid w:val="005D6414"/>
    <w:rsid w:val="005D671C"/>
    <w:rsid w:val="005D69CA"/>
    <w:rsid w:val="005D6C2F"/>
    <w:rsid w:val="005D6D16"/>
    <w:rsid w:val="005D6D74"/>
    <w:rsid w:val="005D70FB"/>
    <w:rsid w:val="005D7236"/>
    <w:rsid w:val="005D7401"/>
    <w:rsid w:val="005D74C0"/>
    <w:rsid w:val="005D7818"/>
    <w:rsid w:val="005D7BBC"/>
    <w:rsid w:val="005E04DE"/>
    <w:rsid w:val="005E06E5"/>
    <w:rsid w:val="005E092C"/>
    <w:rsid w:val="005E0D5E"/>
    <w:rsid w:val="005E0E23"/>
    <w:rsid w:val="005E105A"/>
    <w:rsid w:val="005E122D"/>
    <w:rsid w:val="005E1BEA"/>
    <w:rsid w:val="005E1FEA"/>
    <w:rsid w:val="005E2067"/>
    <w:rsid w:val="005E2137"/>
    <w:rsid w:val="005E2269"/>
    <w:rsid w:val="005E278E"/>
    <w:rsid w:val="005E2A68"/>
    <w:rsid w:val="005E2B5D"/>
    <w:rsid w:val="005E2F87"/>
    <w:rsid w:val="005E3756"/>
    <w:rsid w:val="005E39B1"/>
    <w:rsid w:val="005E3A85"/>
    <w:rsid w:val="005E3C42"/>
    <w:rsid w:val="005E4749"/>
    <w:rsid w:val="005E48AF"/>
    <w:rsid w:val="005E4ADB"/>
    <w:rsid w:val="005E5408"/>
    <w:rsid w:val="005E54CE"/>
    <w:rsid w:val="005E5505"/>
    <w:rsid w:val="005E5893"/>
    <w:rsid w:val="005E58F6"/>
    <w:rsid w:val="005E5969"/>
    <w:rsid w:val="005E5C25"/>
    <w:rsid w:val="005E5C76"/>
    <w:rsid w:val="005E5DEC"/>
    <w:rsid w:val="005E6155"/>
    <w:rsid w:val="005E62F7"/>
    <w:rsid w:val="005E644C"/>
    <w:rsid w:val="005E6461"/>
    <w:rsid w:val="005E665F"/>
    <w:rsid w:val="005E6981"/>
    <w:rsid w:val="005E69E4"/>
    <w:rsid w:val="005E6B2E"/>
    <w:rsid w:val="005E6E89"/>
    <w:rsid w:val="005E728F"/>
    <w:rsid w:val="005E7938"/>
    <w:rsid w:val="005E7C1D"/>
    <w:rsid w:val="005F025E"/>
    <w:rsid w:val="005F07C4"/>
    <w:rsid w:val="005F0D6A"/>
    <w:rsid w:val="005F0E4A"/>
    <w:rsid w:val="005F0EA4"/>
    <w:rsid w:val="005F0EBD"/>
    <w:rsid w:val="005F0F67"/>
    <w:rsid w:val="005F12D2"/>
    <w:rsid w:val="005F1313"/>
    <w:rsid w:val="005F1781"/>
    <w:rsid w:val="005F2AC4"/>
    <w:rsid w:val="005F2BAC"/>
    <w:rsid w:val="005F2E33"/>
    <w:rsid w:val="005F3056"/>
    <w:rsid w:val="005F319A"/>
    <w:rsid w:val="005F3228"/>
    <w:rsid w:val="005F33F9"/>
    <w:rsid w:val="005F34C9"/>
    <w:rsid w:val="005F35DD"/>
    <w:rsid w:val="005F3AFE"/>
    <w:rsid w:val="005F3BE0"/>
    <w:rsid w:val="005F3D10"/>
    <w:rsid w:val="005F3ED2"/>
    <w:rsid w:val="005F4680"/>
    <w:rsid w:val="005F4BF5"/>
    <w:rsid w:val="005F4C7A"/>
    <w:rsid w:val="005F4CF0"/>
    <w:rsid w:val="005F4FDC"/>
    <w:rsid w:val="005F53FD"/>
    <w:rsid w:val="005F542C"/>
    <w:rsid w:val="005F598A"/>
    <w:rsid w:val="005F5AC9"/>
    <w:rsid w:val="005F5FDB"/>
    <w:rsid w:val="005F60CD"/>
    <w:rsid w:val="005F6554"/>
    <w:rsid w:val="005F6AF2"/>
    <w:rsid w:val="005F6BA2"/>
    <w:rsid w:val="005F6CFB"/>
    <w:rsid w:val="005F6EEB"/>
    <w:rsid w:val="005F75CE"/>
    <w:rsid w:val="005F7C07"/>
    <w:rsid w:val="00600009"/>
    <w:rsid w:val="0060002B"/>
    <w:rsid w:val="006000C3"/>
    <w:rsid w:val="00600225"/>
    <w:rsid w:val="00600297"/>
    <w:rsid w:val="006003C9"/>
    <w:rsid w:val="006007CA"/>
    <w:rsid w:val="006007CC"/>
    <w:rsid w:val="00600E0E"/>
    <w:rsid w:val="00600E67"/>
    <w:rsid w:val="00601023"/>
    <w:rsid w:val="006010BC"/>
    <w:rsid w:val="006011BD"/>
    <w:rsid w:val="006012BB"/>
    <w:rsid w:val="00601684"/>
    <w:rsid w:val="00601A6D"/>
    <w:rsid w:val="00601BF5"/>
    <w:rsid w:val="00601D7D"/>
    <w:rsid w:val="00601EA9"/>
    <w:rsid w:val="00601EAA"/>
    <w:rsid w:val="00601F98"/>
    <w:rsid w:val="00602285"/>
    <w:rsid w:val="006028CC"/>
    <w:rsid w:val="00602CC2"/>
    <w:rsid w:val="00602D22"/>
    <w:rsid w:val="006030D0"/>
    <w:rsid w:val="006039AE"/>
    <w:rsid w:val="00603E0C"/>
    <w:rsid w:val="006042F3"/>
    <w:rsid w:val="006047BF"/>
    <w:rsid w:val="00604922"/>
    <w:rsid w:val="00604EAD"/>
    <w:rsid w:val="0060522E"/>
    <w:rsid w:val="00605578"/>
    <w:rsid w:val="00605712"/>
    <w:rsid w:val="0060594B"/>
    <w:rsid w:val="00605A42"/>
    <w:rsid w:val="00605E9E"/>
    <w:rsid w:val="006060B5"/>
    <w:rsid w:val="006063D8"/>
    <w:rsid w:val="00606A4D"/>
    <w:rsid w:val="00606B9A"/>
    <w:rsid w:val="006071B5"/>
    <w:rsid w:val="00607A9D"/>
    <w:rsid w:val="00607CD8"/>
    <w:rsid w:val="00610B8B"/>
    <w:rsid w:val="00610D6D"/>
    <w:rsid w:val="00611639"/>
    <w:rsid w:val="006117D8"/>
    <w:rsid w:val="00611830"/>
    <w:rsid w:val="00611B6A"/>
    <w:rsid w:val="00612A49"/>
    <w:rsid w:val="00612D27"/>
    <w:rsid w:val="00613337"/>
    <w:rsid w:val="006135A8"/>
    <w:rsid w:val="00613610"/>
    <w:rsid w:val="0061362C"/>
    <w:rsid w:val="00613B94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62FD"/>
    <w:rsid w:val="0061676D"/>
    <w:rsid w:val="00616863"/>
    <w:rsid w:val="00616C10"/>
    <w:rsid w:val="00616C38"/>
    <w:rsid w:val="00616C86"/>
    <w:rsid w:val="00616DF9"/>
    <w:rsid w:val="00616F6A"/>
    <w:rsid w:val="006170C9"/>
    <w:rsid w:val="00617157"/>
    <w:rsid w:val="0061726C"/>
    <w:rsid w:val="0061753B"/>
    <w:rsid w:val="0061762B"/>
    <w:rsid w:val="00617657"/>
    <w:rsid w:val="00617685"/>
    <w:rsid w:val="0061791B"/>
    <w:rsid w:val="00617C03"/>
    <w:rsid w:val="00620195"/>
    <w:rsid w:val="006204AC"/>
    <w:rsid w:val="006209EB"/>
    <w:rsid w:val="00621548"/>
    <w:rsid w:val="006215C0"/>
    <w:rsid w:val="00621D39"/>
    <w:rsid w:val="00621E04"/>
    <w:rsid w:val="00621EAC"/>
    <w:rsid w:val="00622027"/>
    <w:rsid w:val="006221AD"/>
    <w:rsid w:val="00622341"/>
    <w:rsid w:val="006228EA"/>
    <w:rsid w:val="0062336B"/>
    <w:rsid w:val="00623779"/>
    <w:rsid w:val="006237EB"/>
    <w:rsid w:val="00623955"/>
    <w:rsid w:val="00623A3B"/>
    <w:rsid w:val="00623D03"/>
    <w:rsid w:val="00623D9B"/>
    <w:rsid w:val="00623F70"/>
    <w:rsid w:val="00624730"/>
    <w:rsid w:val="0062490B"/>
    <w:rsid w:val="00624A2A"/>
    <w:rsid w:val="00624BE0"/>
    <w:rsid w:val="00624EA0"/>
    <w:rsid w:val="00625431"/>
    <w:rsid w:val="006257A6"/>
    <w:rsid w:val="006259F7"/>
    <w:rsid w:val="00625AFF"/>
    <w:rsid w:val="00625B40"/>
    <w:rsid w:val="0062619D"/>
    <w:rsid w:val="006261FF"/>
    <w:rsid w:val="006262ED"/>
    <w:rsid w:val="00626456"/>
    <w:rsid w:val="006264A5"/>
    <w:rsid w:val="006265BD"/>
    <w:rsid w:val="00626881"/>
    <w:rsid w:val="00626985"/>
    <w:rsid w:val="00626A79"/>
    <w:rsid w:val="00627046"/>
    <w:rsid w:val="006275BC"/>
    <w:rsid w:val="006275E0"/>
    <w:rsid w:val="006275F9"/>
    <w:rsid w:val="00627B66"/>
    <w:rsid w:val="00627DF3"/>
    <w:rsid w:val="00627FAB"/>
    <w:rsid w:val="00630215"/>
    <w:rsid w:val="006304F6"/>
    <w:rsid w:val="006305C9"/>
    <w:rsid w:val="006305DE"/>
    <w:rsid w:val="006307B0"/>
    <w:rsid w:val="006309CC"/>
    <w:rsid w:val="00630A62"/>
    <w:rsid w:val="00630D66"/>
    <w:rsid w:val="00630DDA"/>
    <w:rsid w:val="00630EA7"/>
    <w:rsid w:val="00631249"/>
    <w:rsid w:val="006313D7"/>
    <w:rsid w:val="00631497"/>
    <w:rsid w:val="00631BB2"/>
    <w:rsid w:val="00631EE1"/>
    <w:rsid w:val="00632064"/>
    <w:rsid w:val="006327C6"/>
    <w:rsid w:val="00632A7D"/>
    <w:rsid w:val="00632BB2"/>
    <w:rsid w:val="00633421"/>
    <w:rsid w:val="006335A6"/>
    <w:rsid w:val="00633617"/>
    <w:rsid w:val="00633D93"/>
    <w:rsid w:val="00633DF9"/>
    <w:rsid w:val="00634C02"/>
    <w:rsid w:val="006356B3"/>
    <w:rsid w:val="006356D4"/>
    <w:rsid w:val="006358A3"/>
    <w:rsid w:val="00635ACB"/>
    <w:rsid w:val="00635C2F"/>
    <w:rsid w:val="00635CDD"/>
    <w:rsid w:val="00635F46"/>
    <w:rsid w:val="006362EF"/>
    <w:rsid w:val="0063666D"/>
    <w:rsid w:val="00636855"/>
    <w:rsid w:val="00636885"/>
    <w:rsid w:val="006369E6"/>
    <w:rsid w:val="00636C1C"/>
    <w:rsid w:val="00636FC4"/>
    <w:rsid w:val="00637214"/>
    <w:rsid w:val="0063724B"/>
    <w:rsid w:val="00637419"/>
    <w:rsid w:val="0063757D"/>
    <w:rsid w:val="00637B64"/>
    <w:rsid w:val="00637E01"/>
    <w:rsid w:val="00640003"/>
    <w:rsid w:val="006404BB"/>
    <w:rsid w:val="0064073E"/>
    <w:rsid w:val="0064138C"/>
    <w:rsid w:val="006417BF"/>
    <w:rsid w:val="006418DF"/>
    <w:rsid w:val="00641D33"/>
    <w:rsid w:val="0064250F"/>
    <w:rsid w:val="00642533"/>
    <w:rsid w:val="006425AE"/>
    <w:rsid w:val="00642812"/>
    <w:rsid w:val="00642F9A"/>
    <w:rsid w:val="00643102"/>
    <w:rsid w:val="006433D4"/>
    <w:rsid w:val="00643987"/>
    <w:rsid w:val="00643B39"/>
    <w:rsid w:val="00643B81"/>
    <w:rsid w:val="00643F00"/>
    <w:rsid w:val="00644684"/>
    <w:rsid w:val="0064468B"/>
    <w:rsid w:val="00644ACB"/>
    <w:rsid w:val="00644AF6"/>
    <w:rsid w:val="0064540D"/>
    <w:rsid w:val="006456D1"/>
    <w:rsid w:val="0064617A"/>
    <w:rsid w:val="006461E4"/>
    <w:rsid w:val="0064684C"/>
    <w:rsid w:val="006468C0"/>
    <w:rsid w:val="006469F3"/>
    <w:rsid w:val="006470A9"/>
    <w:rsid w:val="00647292"/>
    <w:rsid w:val="006472E2"/>
    <w:rsid w:val="006475B8"/>
    <w:rsid w:val="00647ADD"/>
    <w:rsid w:val="00650211"/>
    <w:rsid w:val="0065132E"/>
    <w:rsid w:val="0065193C"/>
    <w:rsid w:val="0065196B"/>
    <w:rsid w:val="006519F2"/>
    <w:rsid w:val="00651A58"/>
    <w:rsid w:val="00651C9D"/>
    <w:rsid w:val="00652306"/>
    <w:rsid w:val="00652350"/>
    <w:rsid w:val="00652D5B"/>
    <w:rsid w:val="00653315"/>
    <w:rsid w:val="006536FB"/>
    <w:rsid w:val="006538C8"/>
    <w:rsid w:val="006538CB"/>
    <w:rsid w:val="00653BBD"/>
    <w:rsid w:val="00653DCA"/>
    <w:rsid w:val="00654A98"/>
    <w:rsid w:val="00654B92"/>
    <w:rsid w:val="00654D9F"/>
    <w:rsid w:val="0065525D"/>
    <w:rsid w:val="00655262"/>
    <w:rsid w:val="006552DF"/>
    <w:rsid w:val="00655797"/>
    <w:rsid w:val="00655A8A"/>
    <w:rsid w:val="00655BA2"/>
    <w:rsid w:val="00655F81"/>
    <w:rsid w:val="00656257"/>
    <w:rsid w:val="0065673F"/>
    <w:rsid w:val="00656892"/>
    <w:rsid w:val="006571F5"/>
    <w:rsid w:val="006573F2"/>
    <w:rsid w:val="0065765E"/>
    <w:rsid w:val="00657982"/>
    <w:rsid w:val="00657AD2"/>
    <w:rsid w:val="00657B95"/>
    <w:rsid w:val="00657F31"/>
    <w:rsid w:val="0066007D"/>
    <w:rsid w:val="00660F15"/>
    <w:rsid w:val="00661A01"/>
    <w:rsid w:val="00661DFE"/>
    <w:rsid w:val="0066258C"/>
    <w:rsid w:val="006625DB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50A2"/>
    <w:rsid w:val="0066518D"/>
    <w:rsid w:val="00665197"/>
    <w:rsid w:val="0066593A"/>
    <w:rsid w:val="00665D10"/>
    <w:rsid w:val="00665D43"/>
    <w:rsid w:val="00665E25"/>
    <w:rsid w:val="006663A5"/>
    <w:rsid w:val="006663D8"/>
    <w:rsid w:val="00666522"/>
    <w:rsid w:val="00666ACD"/>
    <w:rsid w:val="00666D6B"/>
    <w:rsid w:val="00666DA3"/>
    <w:rsid w:val="00666FDC"/>
    <w:rsid w:val="0066739A"/>
    <w:rsid w:val="00667C12"/>
    <w:rsid w:val="00667F36"/>
    <w:rsid w:val="006704E3"/>
    <w:rsid w:val="00671066"/>
    <w:rsid w:val="006712BF"/>
    <w:rsid w:val="006715E0"/>
    <w:rsid w:val="006716B8"/>
    <w:rsid w:val="00672923"/>
    <w:rsid w:val="00672E00"/>
    <w:rsid w:val="0067310A"/>
    <w:rsid w:val="00673783"/>
    <w:rsid w:val="006738FA"/>
    <w:rsid w:val="006740FB"/>
    <w:rsid w:val="00674213"/>
    <w:rsid w:val="00674489"/>
    <w:rsid w:val="006744C8"/>
    <w:rsid w:val="006748D7"/>
    <w:rsid w:val="00674C62"/>
    <w:rsid w:val="00674DC5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624"/>
    <w:rsid w:val="0067676F"/>
    <w:rsid w:val="00676A85"/>
    <w:rsid w:val="00676AB3"/>
    <w:rsid w:val="00676D80"/>
    <w:rsid w:val="00676FC4"/>
    <w:rsid w:val="006775CA"/>
    <w:rsid w:val="0067791D"/>
    <w:rsid w:val="00677C14"/>
    <w:rsid w:val="00677C49"/>
    <w:rsid w:val="00677DC8"/>
    <w:rsid w:val="00677DE1"/>
    <w:rsid w:val="0068062B"/>
    <w:rsid w:val="00680892"/>
    <w:rsid w:val="00680A5A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9EB"/>
    <w:rsid w:val="00682B01"/>
    <w:rsid w:val="00682F72"/>
    <w:rsid w:val="00683707"/>
    <w:rsid w:val="006841E5"/>
    <w:rsid w:val="006841FB"/>
    <w:rsid w:val="006843EA"/>
    <w:rsid w:val="00684B0C"/>
    <w:rsid w:val="00684E05"/>
    <w:rsid w:val="006851C6"/>
    <w:rsid w:val="00685360"/>
    <w:rsid w:val="00685444"/>
    <w:rsid w:val="00685E5E"/>
    <w:rsid w:val="00686E64"/>
    <w:rsid w:val="00687782"/>
    <w:rsid w:val="00687DC5"/>
    <w:rsid w:val="00690242"/>
    <w:rsid w:val="0069042D"/>
    <w:rsid w:val="0069095E"/>
    <w:rsid w:val="0069110F"/>
    <w:rsid w:val="00691BB9"/>
    <w:rsid w:val="006926DC"/>
    <w:rsid w:val="0069294A"/>
    <w:rsid w:val="00692EEF"/>
    <w:rsid w:val="00692F66"/>
    <w:rsid w:val="00693032"/>
    <w:rsid w:val="0069305C"/>
    <w:rsid w:val="00693285"/>
    <w:rsid w:val="0069348F"/>
    <w:rsid w:val="00693670"/>
    <w:rsid w:val="006937AB"/>
    <w:rsid w:val="006937E3"/>
    <w:rsid w:val="00693914"/>
    <w:rsid w:val="00693C66"/>
    <w:rsid w:val="00693D30"/>
    <w:rsid w:val="0069462C"/>
    <w:rsid w:val="00694652"/>
    <w:rsid w:val="00694661"/>
    <w:rsid w:val="00694889"/>
    <w:rsid w:val="0069508F"/>
    <w:rsid w:val="006955AD"/>
    <w:rsid w:val="00695BAF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914"/>
    <w:rsid w:val="006A0AA4"/>
    <w:rsid w:val="006A0CAB"/>
    <w:rsid w:val="006A0DD3"/>
    <w:rsid w:val="006A1226"/>
    <w:rsid w:val="006A12BF"/>
    <w:rsid w:val="006A1552"/>
    <w:rsid w:val="006A1961"/>
    <w:rsid w:val="006A19F4"/>
    <w:rsid w:val="006A2365"/>
    <w:rsid w:val="006A24B4"/>
    <w:rsid w:val="006A2719"/>
    <w:rsid w:val="006A28B5"/>
    <w:rsid w:val="006A30CA"/>
    <w:rsid w:val="006A3BA4"/>
    <w:rsid w:val="006A409A"/>
    <w:rsid w:val="006A4FB0"/>
    <w:rsid w:val="006A5199"/>
    <w:rsid w:val="006A57A0"/>
    <w:rsid w:val="006A5828"/>
    <w:rsid w:val="006A622C"/>
    <w:rsid w:val="006A63E2"/>
    <w:rsid w:val="006A76BB"/>
    <w:rsid w:val="006A7951"/>
    <w:rsid w:val="006A7E08"/>
    <w:rsid w:val="006B0525"/>
    <w:rsid w:val="006B0581"/>
    <w:rsid w:val="006B0991"/>
    <w:rsid w:val="006B0B2A"/>
    <w:rsid w:val="006B0BD9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261"/>
    <w:rsid w:val="006B33E3"/>
    <w:rsid w:val="006B3BE8"/>
    <w:rsid w:val="006B3CDB"/>
    <w:rsid w:val="006B3D92"/>
    <w:rsid w:val="006B3F16"/>
    <w:rsid w:val="006B40EB"/>
    <w:rsid w:val="006B41FC"/>
    <w:rsid w:val="006B45C4"/>
    <w:rsid w:val="006B4788"/>
    <w:rsid w:val="006B4D0F"/>
    <w:rsid w:val="006B4ECE"/>
    <w:rsid w:val="006B4FE1"/>
    <w:rsid w:val="006B50CD"/>
    <w:rsid w:val="006B5AB2"/>
    <w:rsid w:val="006B5C52"/>
    <w:rsid w:val="006B5E04"/>
    <w:rsid w:val="006B5F37"/>
    <w:rsid w:val="006B6059"/>
    <w:rsid w:val="006B6474"/>
    <w:rsid w:val="006B6CDB"/>
    <w:rsid w:val="006B7355"/>
    <w:rsid w:val="006B75C1"/>
    <w:rsid w:val="006C0251"/>
    <w:rsid w:val="006C045A"/>
    <w:rsid w:val="006C0636"/>
    <w:rsid w:val="006C08A8"/>
    <w:rsid w:val="006C09E2"/>
    <w:rsid w:val="006C1158"/>
    <w:rsid w:val="006C13C9"/>
    <w:rsid w:val="006C20AD"/>
    <w:rsid w:val="006C24D9"/>
    <w:rsid w:val="006C266F"/>
    <w:rsid w:val="006C2803"/>
    <w:rsid w:val="006C2845"/>
    <w:rsid w:val="006C29D6"/>
    <w:rsid w:val="006C2B16"/>
    <w:rsid w:val="006C2BC1"/>
    <w:rsid w:val="006C2EE9"/>
    <w:rsid w:val="006C3040"/>
    <w:rsid w:val="006C319E"/>
    <w:rsid w:val="006C32F9"/>
    <w:rsid w:val="006C332A"/>
    <w:rsid w:val="006C3A4C"/>
    <w:rsid w:val="006C3CC0"/>
    <w:rsid w:val="006C3D7E"/>
    <w:rsid w:val="006C4613"/>
    <w:rsid w:val="006C476C"/>
    <w:rsid w:val="006C48CB"/>
    <w:rsid w:val="006C4990"/>
    <w:rsid w:val="006C4FF1"/>
    <w:rsid w:val="006C5141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E5D"/>
    <w:rsid w:val="006D2226"/>
    <w:rsid w:val="006D2648"/>
    <w:rsid w:val="006D2974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F20"/>
    <w:rsid w:val="006D40DA"/>
    <w:rsid w:val="006D4181"/>
    <w:rsid w:val="006D42D9"/>
    <w:rsid w:val="006D483A"/>
    <w:rsid w:val="006D49A8"/>
    <w:rsid w:val="006D4AB3"/>
    <w:rsid w:val="006D5C0E"/>
    <w:rsid w:val="006D683D"/>
    <w:rsid w:val="006D7154"/>
    <w:rsid w:val="006D7262"/>
    <w:rsid w:val="006D731B"/>
    <w:rsid w:val="006D779D"/>
    <w:rsid w:val="006D782B"/>
    <w:rsid w:val="006D7D2E"/>
    <w:rsid w:val="006E06EE"/>
    <w:rsid w:val="006E07FB"/>
    <w:rsid w:val="006E0B78"/>
    <w:rsid w:val="006E0BF7"/>
    <w:rsid w:val="006E0D52"/>
    <w:rsid w:val="006E0F5B"/>
    <w:rsid w:val="006E106B"/>
    <w:rsid w:val="006E16F6"/>
    <w:rsid w:val="006E1732"/>
    <w:rsid w:val="006E1AC4"/>
    <w:rsid w:val="006E1C07"/>
    <w:rsid w:val="006E1D89"/>
    <w:rsid w:val="006E1E59"/>
    <w:rsid w:val="006E22F8"/>
    <w:rsid w:val="006E2390"/>
    <w:rsid w:val="006E2421"/>
    <w:rsid w:val="006E281A"/>
    <w:rsid w:val="006E287C"/>
    <w:rsid w:val="006E2B90"/>
    <w:rsid w:val="006E30C8"/>
    <w:rsid w:val="006E3800"/>
    <w:rsid w:val="006E3C77"/>
    <w:rsid w:val="006E4113"/>
    <w:rsid w:val="006E46DB"/>
    <w:rsid w:val="006E4791"/>
    <w:rsid w:val="006E4824"/>
    <w:rsid w:val="006E48EF"/>
    <w:rsid w:val="006E4FFF"/>
    <w:rsid w:val="006E52B2"/>
    <w:rsid w:val="006E56A4"/>
    <w:rsid w:val="006E57F7"/>
    <w:rsid w:val="006E5B8E"/>
    <w:rsid w:val="006E5CAE"/>
    <w:rsid w:val="006E6649"/>
    <w:rsid w:val="006E6F8A"/>
    <w:rsid w:val="006E709C"/>
    <w:rsid w:val="006E74E6"/>
    <w:rsid w:val="006E77B6"/>
    <w:rsid w:val="006E79D0"/>
    <w:rsid w:val="006E7AC4"/>
    <w:rsid w:val="006E7E96"/>
    <w:rsid w:val="006F04F4"/>
    <w:rsid w:val="006F0941"/>
    <w:rsid w:val="006F0969"/>
    <w:rsid w:val="006F0D21"/>
    <w:rsid w:val="006F0E62"/>
    <w:rsid w:val="006F0F7D"/>
    <w:rsid w:val="006F12C4"/>
    <w:rsid w:val="006F1522"/>
    <w:rsid w:val="006F176E"/>
    <w:rsid w:val="006F1913"/>
    <w:rsid w:val="006F1966"/>
    <w:rsid w:val="006F1A54"/>
    <w:rsid w:val="006F1B68"/>
    <w:rsid w:val="006F21ED"/>
    <w:rsid w:val="006F2732"/>
    <w:rsid w:val="006F2759"/>
    <w:rsid w:val="006F2776"/>
    <w:rsid w:val="006F3076"/>
    <w:rsid w:val="006F3271"/>
    <w:rsid w:val="006F3321"/>
    <w:rsid w:val="006F3383"/>
    <w:rsid w:val="006F342C"/>
    <w:rsid w:val="006F361B"/>
    <w:rsid w:val="006F36BC"/>
    <w:rsid w:val="006F371F"/>
    <w:rsid w:val="006F37EB"/>
    <w:rsid w:val="006F38ED"/>
    <w:rsid w:val="006F412B"/>
    <w:rsid w:val="006F4217"/>
    <w:rsid w:val="006F4308"/>
    <w:rsid w:val="006F4353"/>
    <w:rsid w:val="006F43AD"/>
    <w:rsid w:val="006F49E0"/>
    <w:rsid w:val="006F4B23"/>
    <w:rsid w:val="006F4B6A"/>
    <w:rsid w:val="006F5272"/>
    <w:rsid w:val="006F52F0"/>
    <w:rsid w:val="006F56D3"/>
    <w:rsid w:val="006F576B"/>
    <w:rsid w:val="006F59C3"/>
    <w:rsid w:val="006F5D2B"/>
    <w:rsid w:val="006F5FBB"/>
    <w:rsid w:val="006F6001"/>
    <w:rsid w:val="006F6377"/>
    <w:rsid w:val="006F6885"/>
    <w:rsid w:val="006F6CA3"/>
    <w:rsid w:val="006F7B62"/>
    <w:rsid w:val="006F7FBF"/>
    <w:rsid w:val="0070050C"/>
    <w:rsid w:val="0070075E"/>
    <w:rsid w:val="00700F7C"/>
    <w:rsid w:val="00701007"/>
    <w:rsid w:val="007012CE"/>
    <w:rsid w:val="0070155E"/>
    <w:rsid w:val="00701C54"/>
    <w:rsid w:val="00701D2C"/>
    <w:rsid w:val="00701F57"/>
    <w:rsid w:val="0070200F"/>
    <w:rsid w:val="007024E1"/>
    <w:rsid w:val="0070328B"/>
    <w:rsid w:val="00703576"/>
    <w:rsid w:val="007037F4"/>
    <w:rsid w:val="00703A86"/>
    <w:rsid w:val="00703BDA"/>
    <w:rsid w:val="00703BEB"/>
    <w:rsid w:val="007040AB"/>
    <w:rsid w:val="00704144"/>
    <w:rsid w:val="007045E3"/>
    <w:rsid w:val="00704ECF"/>
    <w:rsid w:val="00705365"/>
    <w:rsid w:val="007057B1"/>
    <w:rsid w:val="00705890"/>
    <w:rsid w:val="00705C40"/>
    <w:rsid w:val="00705EB4"/>
    <w:rsid w:val="0070627A"/>
    <w:rsid w:val="007064C4"/>
    <w:rsid w:val="00706874"/>
    <w:rsid w:val="0070714F"/>
    <w:rsid w:val="007074F6"/>
    <w:rsid w:val="00707519"/>
    <w:rsid w:val="00707AE7"/>
    <w:rsid w:val="00707FB8"/>
    <w:rsid w:val="007104A1"/>
    <w:rsid w:val="0071094D"/>
    <w:rsid w:val="00710A2C"/>
    <w:rsid w:val="00710B70"/>
    <w:rsid w:val="00710BCD"/>
    <w:rsid w:val="00710C9F"/>
    <w:rsid w:val="00710EAC"/>
    <w:rsid w:val="00710FFF"/>
    <w:rsid w:val="007113EB"/>
    <w:rsid w:val="007116B3"/>
    <w:rsid w:val="00711D92"/>
    <w:rsid w:val="00711F91"/>
    <w:rsid w:val="007120F2"/>
    <w:rsid w:val="00712544"/>
    <w:rsid w:val="00712C53"/>
    <w:rsid w:val="007130D1"/>
    <w:rsid w:val="0071312D"/>
    <w:rsid w:val="00713768"/>
    <w:rsid w:val="00713AC9"/>
    <w:rsid w:val="00713AF8"/>
    <w:rsid w:val="00713F00"/>
    <w:rsid w:val="00714077"/>
    <w:rsid w:val="0071407F"/>
    <w:rsid w:val="007142C7"/>
    <w:rsid w:val="0071430E"/>
    <w:rsid w:val="0071441C"/>
    <w:rsid w:val="0071455B"/>
    <w:rsid w:val="00714974"/>
    <w:rsid w:val="00714B88"/>
    <w:rsid w:val="00714D96"/>
    <w:rsid w:val="007151A9"/>
    <w:rsid w:val="0071543B"/>
    <w:rsid w:val="007154A4"/>
    <w:rsid w:val="0071599B"/>
    <w:rsid w:val="00715D10"/>
    <w:rsid w:val="00716374"/>
    <w:rsid w:val="00716402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1EB0"/>
    <w:rsid w:val="00721F20"/>
    <w:rsid w:val="00722194"/>
    <w:rsid w:val="007228AC"/>
    <w:rsid w:val="00722FFC"/>
    <w:rsid w:val="0072322F"/>
    <w:rsid w:val="00723468"/>
    <w:rsid w:val="007235A6"/>
    <w:rsid w:val="00724425"/>
    <w:rsid w:val="00724662"/>
    <w:rsid w:val="00724D0E"/>
    <w:rsid w:val="00724DF9"/>
    <w:rsid w:val="00724E68"/>
    <w:rsid w:val="00724EF5"/>
    <w:rsid w:val="00725201"/>
    <w:rsid w:val="007253BD"/>
    <w:rsid w:val="00725409"/>
    <w:rsid w:val="007258B9"/>
    <w:rsid w:val="00725D74"/>
    <w:rsid w:val="0072635C"/>
    <w:rsid w:val="0072669E"/>
    <w:rsid w:val="00726F9D"/>
    <w:rsid w:val="007270FE"/>
    <w:rsid w:val="0072754E"/>
    <w:rsid w:val="007275B8"/>
    <w:rsid w:val="0072787D"/>
    <w:rsid w:val="00727A02"/>
    <w:rsid w:val="00727BF3"/>
    <w:rsid w:val="00730323"/>
    <w:rsid w:val="0073034D"/>
    <w:rsid w:val="0073050D"/>
    <w:rsid w:val="00730A45"/>
    <w:rsid w:val="00730D12"/>
    <w:rsid w:val="007310DD"/>
    <w:rsid w:val="00731256"/>
    <w:rsid w:val="00731708"/>
    <w:rsid w:val="00731A6E"/>
    <w:rsid w:val="00731C36"/>
    <w:rsid w:val="00731CC5"/>
    <w:rsid w:val="00731D02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07F"/>
    <w:rsid w:val="0073469D"/>
    <w:rsid w:val="00734897"/>
    <w:rsid w:val="0073495A"/>
    <w:rsid w:val="0073497D"/>
    <w:rsid w:val="00734C4C"/>
    <w:rsid w:val="00734C5D"/>
    <w:rsid w:val="00734C75"/>
    <w:rsid w:val="007350FB"/>
    <w:rsid w:val="00735875"/>
    <w:rsid w:val="007359AD"/>
    <w:rsid w:val="00735B39"/>
    <w:rsid w:val="00735B4B"/>
    <w:rsid w:val="00735C67"/>
    <w:rsid w:val="0073637C"/>
    <w:rsid w:val="0073645C"/>
    <w:rsid w:val="007375CE"/>
    <w:rsid w:val="0073773F"/>
    <w:rsid w:val="007378DF"/>
    <w:rsid w:val="0073795A"/>
    <w:rsid w:val="00737F61"/>
    <w:rsid w:val="00740131"/>
    <w:rsid w:val="007405B5"/>
    <w:rsid w:val="00740F10"/>
    <w:rsid w:val="00740FE3"/>
    <w:rsid w:val="00741008"/>
    <w:rsid w:val="00741442"/>
    <w:rsid w:val="0074197B"/>
    <w:rsid w:val="00741B6D"/>
    <w:rsid w:val="00741CC7"/>
    <w:rsid w:val="0074241C"/>
    <w:rsid w:val="0074268F"/>
    <w:rsid w:val="00742926"/>
    <w:rsid w:val="00742C5C"/>
    <w:rsid w:val="00742D27"/>
    <w:rsid w:val="0074305A"/>
    <w:rsid w:val="00743066"/>
    <w:rsid w:val="0074311A"/>
    <w:rsid w:val="00743522"/>
    <w:rsid w:val="00743A44"/>
    <w:rsid w:val="00743E7F"/>
    <w:rsid w:val="007447A3"/>
    <w:rsid w:val="0074490D"/>
    <w:rsid w:val="0074498B"/>
    <w:rsid w:val="00744E10"/>
    <w:rsid w:val="00744F4B"/>
    <w:rsid w:val="00745322"/>
    <w:rsid w:val="00745448"/>
    <w:rsid w:val="007458F0"/>
    <w:rsid w:val="007459F6"/>
    <w:rsid w:val="00745D39"/>
    <w:rsid w:val="00745EA4"/>
    <w:rsid w:val="00746169"/>
    <w:rsid w:val="007462E1"/>
    <w:rsid w:val="0074656E"/>
    <w:rsid w:val="00746C25"/>
    <w:rsid w:val="00746CDC"/>
    <w:rsid w:val="00746F8A"/>
    <w:rsid w:val="00747520"/>
    <w:rsid w:val="00750D73"/>
    <w:rsid w:val="00750F5A"/>
    <w:rsid w:val="00751636"/>
    <w:rsid w:val="00751B95"/>
    <w:rsid w:val="00751DFF"/>
    <w:rsid w:val="0075290A"/>
    <w:rsid w:val="00752917"/>
    <w:rsid w:val="00752947"/>
    <w:rsid w:val="00752AFD"/>
    <w:rsid w:val="00752CB1"/>
    <w:rsid w:val="00753704"/>
    <w:rsid w:val="00753A8D"/>
    <w:rsid w:val="00754759"/>
    <w:rsid w:val="00754C2E"/>
    <w:rsid w:val="00754E0E"/>
    <w:rsid w:val="007550DC"/>
    <w:rsid w:val="007551F3"/>
    <w:rsid w:val="0075536B"/>
    <w:rsid w:val="007556AC"/>
    <w:rsid w:val="007557AC"/>
    <w:rsid w:val="007557BF"/>
    <w:rsid w:val="00755A8F"/>
    <w:rsid w:val="00755AA5"/>
    <w:rsid w:val="00755BA8"/>
    <w:rsid w:val="00755BBA"/>
    <w:rsid w:val="00755BE8"/>
    <w:rsid w:val="00755EA8"/>
    <w:rsid w:val="00756071"/>
    <w:rsid w:val="00756203"/>
    <w:rsid w:val="00756839"/>
    <w:rsid w:val="00756CF1"/>
    <w:rsid w:val="00756D39"/>
    <w:rsid w:val="00756E3F"/>
    <w:rsid w:val="00757225"/>
    <w:rsid w:val="00757696"/>
    <w:rsid w:val="00757D73"/>
    <w:rsid w:val="007603A5"/>
    <w:rsid w:val="007607E9"/>
    <w:rsid w:val="0076083F"/>
    <w:rsid w:val="00760C3D"/>
    <w:rsid w:val="00760D20"/>
    <w:rsid w:val="00760EDA"/>
    <w:rsid w:val="00761236"/>
    <w:rsid w:val="0076157F"/>
    <w:rsid w:val="00761AB2"/>
    <w:rsid w:val="00761B0A"/>
    <w:rsid w:val="00761B81"/>
    <w:rsid w:val="00761D75"/>
    <w:rsid w:val="007627AC"/>
    <w:rsid w:val="0076285B"/>
    <w:rsid w:val="00762904"/>
    <w:rsid w:val="00762E72"/>
    <w:rsid w:val="00762E80"/>
    <w:rsid w:val="00763107"/>
    <w:rsid w:val="0076332D"/>
    <w:rsid w:val="007633A6"/>
    <w:rsid w:val="007633EF"/>
    <w:rsid w:val="0076376E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D0D"/>
    <w:rsid w:val="00764F71"/>
    <w:rsid w:val="00765148"/>
    <w:rsid w:val="007651CB"/>
    <w:rsid w:val="00765A27"/>
    <w:rsid w:val="00765E8C"/>
    <w:rsid w:val="00765F83"/>
    <w:rsid w:val="00766168"/>
    <w:rsid w:val="00766917"/>
    <w:rsid w:val="00766C61"/>
    <w:rsid w:val="00766DD4"/>
    <w:rsid w:val="00766EA6"/>
    <w:rsid w:val="00767440"/>
    <w:rsid w:val="007674B0"/>
    <w:rsid w:val="007678BA"/>
    <w:rsid w:val="007679A7"/>
    <w:rsid w:val="00767E25"/>
    <w:rsid w:val="0077034E"/>
    <w:rsid w:val="0077036A"/>
    <w:rsid w:val="00770BD7"/>
    <w:rsid w:val="007710C5"/>
    <w:rsid w:val="00771E69"/>
    <w:rsid w:val="00772142"/>
    <w:rsid w:val="00772248"/>
    <w:rsid w:val="00772468"/>
    <w:rsid w:val="007726DC"/>
    <w:rsid w:val="00772990"/>
    <w:rsid w:val="00773030"/>
    <w:rsid w:val="00773936"/>
    <w:rsid w:val="00773A09"/>
    <w:rsid w:val="00773ECB"/>
    <w:rsid w:val="0077441B"/>
    <w:rsid w:val="007746F5"/>
    <w:rsid w:val="00774D92"/>
    <w:rsid w:val="00774DBA"/>
    <w:rsid w:val="00775463"/>
    <w:rsid w:val="00775695"/>
    <w:rsid w:val="00775BA3"/>
    <w:rsid w:val="00776210"/>
    <w:rsid w:val="007766E9"/>
    <w:rsid w:val="0077677E"/>
    <w:rsid w:val="007768D9"/>
    <w:rsid w:val="00776902"/>
    <w:rsid w:val="00776903"/>
    <w:rsid w:val="00776C3B"/>
    <w:rsid w:val="007770AA"/>
    <w:rsid w:val="00777100"/>
    <w:rsid w:val="00777809"/>
    <w:rsid w:val="00777AA3"/>
    <w:rsid w:val="00777DF9"/>
    <w:rsid w:val="007802F2"/>
    <w:rsid w:val="00780330"/>
    <w:rsid w:val="00780ED4"/>
    <w:rsid w:val="00780F55"/>
    <w:rsid w:val="0078140C"/>
    <w:rsid w:val="00781E24"/>
    <w:rsid w:val="0078236B"/>
    <w:rsid w:val="007827C4"/>
    <w:rsid w:val="00782D3C"/>
    <w:rsid w:val="00782FC7"/>
    <w:rsid w:val="0078308A"/>
    <w:rsid w:val="00783C02"/>
    <w:rsid w:val="00783C5F"/>
    <w:rsid w:val="0078425E"/>
    <w:rsid w:val="0078464F"/>
    <w:rsid w:val="007846B5"/>
    <w:rsid w:val="007847A9"/>
    <w:rsid w:val="007847CE"/>
    <w:rsid w:val="00784BDD"/>
    <w:rsid w:val="00784F8A"/>
    <w:rsid w:val="0078512D"/>
    <w:rsid w:val="0078519F"/>
    <w:rsid w:val="00785798"/>
    <w:rsid w:val="007857E9"/>
    <w:rsid w:val="0078592F"/>
    <w:rsid w:val="0078630D"/>
    <w:rsid w:val="00786C8C"/>
    <w:rsid w:val="0078705F"/>
    <w:rsid w:val="00787692"/>
    <w:rsid w:val="007877F3"/>
    <w:rsid w:val="00787E4D"/>
    <w:rsid w:val="007904DA"/>
    <w:rsid w:val="007904FD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982"/>
    <w:rsid w:val="007930BC"/>
    <w:rsid w:val="007931B9"/>
    <w:rsid w:val="00793342"/>
    <w:rsid w:val="00793357"/>
    <w:rsid w:val="00793389"/>
    <w:rsid w:val="00793481"/>
    <w:rsid w:val="007934E0"/>
    <w:rsid w:val="007934E7"/>
    <w:rsid w:val="0079355F"/>
    <w:rsid w:val="007936DE"/>
    <w:rsid w:val="0079376F"/>
    <w:rsid w:val="0079396A"/>
    <w:rsid w:val="00793E8F"/>
    <w:rsid w:val="00794017"/>
    <w:rsid w:val="0079415A"/>
    <w:rsid w:val="00794791"/>
    <w:rsid w:val="00794E13"/>
    <w:rsid w:val="00794E63"/>
    <w:rsid w:val="00794F61"/>
    <w:rsid w:val="0079546E"/>
    <w:rsid w:val="007955FB"/>
    <w:rsid w:val="0079573A"/>
    <w:rsid w:val="00796063"/>
    <w:rsid w:val="00796134"/>
    <w:rsid w:val="0079613C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90"/>
    <w:rsid w:val="007A02C9"/>
    <w:rsid w:val="007A03A2"/>
    <w:rsid w:val="007A05EC"/>
    <w:rsid w:val="007A070F"/>
    <w:rsid w:val="007A08FE"/>
    <w:rsid w:val="007A0B00"/>
    <w:rsid w:val="007A0F90"/>
    <w:rsid w:val="007A11EF"/>
    <w:rsid w:val="007A18FA"/>
    <w:rsid w:val="007A1AF2"/>
    <w:rsid w:val="007A1CB7"/>
    <w:rsid w:val="007A1F59"/>
    <w:rsid w:val="007A2523"/>
    <w:rsid w:val="007A3443"/>
    <w:rsid w:val="007A3476"/>
    <w:rsid w:val="007A3BF7"/>
    <w:rsid w:val="007A4065"/>
    <w:rsid w:val="007A4144"/>
    <w:rsid w:val="007A4560"/>
    <w:rsid w:val="007A477E"/>
    <w:rsid w:val="007A4B77"/>
    <w:rsid w:val="007A4EF3"/>
    <w:rsid w:val="007A4F47"/>
    <w:rsid w:val="007A521B"/>
    <w:rsid w:val="007A5249"/>
    <w:rsid w:val="007A5264"/>
    <w:rsid w:val="007A5AE2"/>
    <w:rsid w:val="007A5CE8"/>
    <w:rsid w:val="007A6132"/>
    <w:rsid w:val="007A637B"/>
    <w:rsid w:val="007A63B1"/>
    <w:rsid w:val="007A6B0A"/>
    <w:rsid w:val="007A721B"/>
    <w:rsid w:val="007A7BA6"/>
    <w:rsid w:val="007A7CA8"/>
    <w:rsid w:val="007B09A3"/>
    <w:rsid w:val="007B09EE"/>
    <w:rsid w:val="007B0BA9"/>
    <w:rsid w:val="007B0C01"/>
    <w:rsid w:val="007B119E"/>
    <w:rsid w:val="007B11C0"/>
    <w:rsid w:val="007B11CD"/>
    <w:rsid w:val="007B1693"/>
    <w:rsid w:val="007B170B"/>
    <w:rsid w:val="007B1A35"/>
    <w:rsid w:val="007B1F60"/>
    <w:rsid w:val="007B1FF8"/>
    <w:rsid w:val="007B2553"/>
    <w:rsid w:val="007B2907"/>
    <w:rsid w:val="007B2C61"/>
    <w:rsid w:val="007B2EEE"/>
    <w:rsid w:val="007B3041"/>
    <w:rsid w:val="007B30DB"/>
    <w:rsid w:val="007B36ED"/>
    <w:rsid w:val="007B3957"/>
    <w:rsid w:val="007B3B59"/>
    <w:rsid w:val="007B3C0B"/>
    <w:rsid w:val="007B3EFB"/>
    <w:rsid w:val="007B41DA"/>
    <w:rsid w:val="007B4671"/>
    <w:rsid w:val="007B47F6"/>
    <w:rsid w:val="007B4956"/>
    <w:rsid w:val="007B4B73"/>
    <w:rsid w:val="007B54F8"/>
    <w:rsid w:val="007B569D"/>
    <w:rsid w:val="007B57E2"/>
    <w:rsid w:val="007B583E"/>
    <w:rsid w:val="007B5DFF"/>
    <w:rsid w:val="007B5E94"/>
    <w:rsid w:val="007B5F46"/>
    <w:rsid w:val="007B6258"/>
    <w:rsid w:val="007B6666"/>
    <w:rsid w:val="007B6984"/>
    <w:rsid w:val="007B69D3"/>
    <w:rsid w:val="007B6EB4"/>
    <w:rsid w:val="007B70A1"/>
    <w:rsid w:val="007B740A"/>
    <w:rsid w:val="007B7415"/>
    <w:rsid w:val="007C02F7"/>
    <w:rsid w:val="007C039C"/>
    <w:rsid w:val="007C089C"/>
    <w:rsid w:val="007C1072"/>
    <w:rsid w:val="007C1660"/>
    <w:rsid w:val="007C1A8C"/>
    <w:rsid w:val="007C1EEC"/>
    <w:rsid w:val="007C2625"/>
    <w:rsid w:val="007C2FD8"/>
    <w:rsid w:val="007C30DA"/>
    <w:rsid w:val="007C319B"/>
    <w:rsid w:val="007C3AE3"/>
    <w:rsid w:val="007C3AF0"/>
    <w:rsid w:val="007C3E7D"/>
    <w:rsid w:val="007C3E90"/>
    <w:rsid w:val="007C4AAC"/>
    <w:rsid w:val="007C4C62"/>
    <w:rsid w:val="007C4D36"/>
    <w:rsid w:val="007C4D91"/>
    <w:rsid w:val="007C4F60"/>
    <w:rsid w:val="007C5034"/>
    <w:rsid w:val="007C536A"/>
    <w:rsid w:val="007C579A"/>
    <w:rsid w:val="007C649D"/>
    <w:rsid w:val="007C6EDE"/>
    <w:rsid w:val="007C70B6"/>
    <w:rsid w:val="007C730E"/>
    <w:rsid w:val="007C738D"/>
    <w:rsid w:val="007C782A"/>
    <w:rsid w:val="007D0459"/>
    <w:rsid w:val="007D07B0"/>
    <w:rsid w:val="007D0BDE"/>
    <w:rsid w:val="007D0D00"/>
    <w:rsid w:val="007D0DEE"/>
    <w:rsid w:val="007D1289"/>
    <w:rsid w:val="007D16A1"/>
    <w:rsid w:val="007D16D0"/>
    <w:rsid w:val="007D1732"/>
    <w:rsid w:val="007D1BB3"/>
    <w:rsid w:val="007D1BB7"/>
    <w:rsid w:val="007D2118"/>
    <w:rsid w:val="007D3155"/>
    <w:rsid w:val="007D31D7"/>
    <w:rsid w:val="007D3803"/>
    <w:rsid w:val="007D3EFC"/>
    <w:rsid w:val="007D452D"/>
    <w:rsid w:val="007D456B"/>
    <w:rsid w:val="007D4625"/>
    <w:rsid w:val="007D4F5A"/>
    <w:rsid w:val="007D503B"/>
    <w:rsid w:val="007D52E2"/>
    <w:rsid w:val="007D5788"/>
    <w:rsid w:val="007D5ADC"/>
    <w:rsid w:val="007D5D79"/>
    <w:rsid w:val="007D5E16"/>
    <w:rsid w:val="007D615B"/>
    <w:rsid w:val="007D61A4"/>
    <w:rsid w:val="007D62DA"/>
    <w:rsid w:val="007D6741"/>
    <w:rsid w:val="007D69F7"/>
    <w:rsid w:val="007D6B7E"/>
    <w:rsid w:val="007D6B93"/>
    <w:rsid w:val="007D709B"/>
    <w:rsid w:val="007D7791"/>
    <w:rsid w:val="007D79B7"/>
    <w:rsid w:val="007D7AAC"/>
    <w:rsid w:val="007D7FDD"/>
    <w:rsid w:val="007E0331"/>
    <w:rsid w:val="007E0541"/>
    <w:rsid w:val="007E0623"/>
    <w:rsid w:val="007E0C81"/>
    <w:rsid w:val="007E0F26"/>
    <w:rsid w:val="007E10AD"/>
    <w:rsid w:val="007E1707"/>
    <w:rsid w:val="007E1DF7"/>
    <w:rsid w:val="007E2254"/>
    <w:rsid w:val="007E28DA"/>
    <w:rsid w:val="007E2B8D"/>
    <w:rsid w:val="007E318D"/>
    <w:rsid w:val="007E33D9"/>
    <w:rsid w:val="007E38C9"/>
    <w:rsid w:val="007E3902"/>
    <w:rsid w:val="007E3BF2"/>
    <w:rsid w:val="007E3D58"/>
    <w:rsid w:val="007E3E3B"/>
    <w:rsid w:val="007E46DC"/>
    <w:rsid w:val="007E4BDE"/>
    <w:rsid w:val="007E4C91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698C"/>
    <w:rsid w:val="007E6BE5"/>
    <w:rsid w:val="007E6EF5"/>
    <w:rsid w:val="007E6F17"/>
    <w:rsid w:val="007E6FA0"/>
    <w:rsid w:val="007E7067"/>
    <w:rsid w:val="007E70B9"/>
    <w:rsid w:val="007E7270"/>
    <w:rsid w:val="007E732C"/>
    <w:rsid w:val="007E7373"/>
    <w:rsid w:val="007E7754"/>
    <w:rsid w:val="007E7A5B"/>
    <w:rsid w:val="007E7DD5"/>
    <w:rsid w:val="007E7FD7"/>
    <w:rsid w:val="007F0031"/>
    <w:rsid w:val="007F0305"/>
    <w:rsid w:val="007F06E5"/>
    <w:rsid w:val="007F0960"/>
    <w:rsid w:val="007F10C5"/>
    <w:rsid w:val="007F1480"/>
    <w:rsid w:val="007F15A1"/>
    <w:rsid w:val="007F16DD"/>
    <w:rsid w:val="007F17A1"/>
    <w:rsid w:val="007F1E41"/>
    <w:rsid w:val="007F1F9F"/>
    <w:rsid w:val="007F268D"/>
    <w:rsid w:val="007F2818"/>
    <w:rsid w:val="007F29D1"/>
    <w:rsid w:val="007F2C20"/>
    <w:rsid w:val="007F2D4D"/>
    <w:rsid w:val="007F2FD4"/>
    <w:rsid w:val="007F349C"/>
    <w:rsid w:val="007F3615"/>
    <w:rsid w:val="007F3629"/>
    <w:rsid w:val="007F3960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336"/>
    <w:rsid w:val="007F550E"/>
    <w:rsid w:val="007F5955"/>
    <w:rsid w:val="007F60AD"/>
    <w:rsid w:val="007F63D7"/>
    <w:rsid w:val="007F6617"/>
    <w:rsid w:val="007F67F7"/>
    <w:rsid w:val="007F6C2B"/>
    <w:rsid w:val="007F6C4B"/>
    <w:rsid w:val="007F6D7B"/>
    <w:rsid w:val="007F6DCD"/>
    <w:rsid w:val="007F71C2"/>
    <w:rsid w:val="007F7635"/>
    <w:rsid w:val="0080013A"/>
    <w:rsid w:val="0080093B"/>
    <w:rsid w:val="00800A4B"/>
    <w:rsid w:val="00801E2F"/>
    <w:rsid w:val="00801EDA"/>
    <w:rsid w:val="00802179"/>
    <w:rsid w:val="008022A6"/>
    <w:rsid w:val="00802748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E2F"/>
    <w:rsid w:val="00803EE9"/>
    <w:rsid w:val="00804305"/>
    <w:rsid w:val="00804391"/>
    <w:rsid w:val="00804B5A"/>
    <w:rsid w:val="00804C58"/>
    <w:rsid w:val="00804E4C"/>
    <w:rsid w:val="0080522B"/>
    <w:rsid w:val="00805327"/>
    <w:rsid w:val="008054B1"/>
    <w:rsid w:val="00805846"/>
    <w:rsid w:val="00805CA9"/>
    <w:rsid w:val="008062DF"/>
    <w:rsid w:val="00806368"/>
    <w:rsid w:val="00806813"/>
    <w:rsid w:val="008071B2"/>
    <w:rsid w:val="00807516"/>
    <w:rsid w:val="0080760C"/>
    <w:rsid w:val="00807C21"/>
    <w:rsid w:val="0081004C"/>
    <w:rsid w:val="0081037F"/>
    <w:rsid w:val="008103A5"/>
    <w:rsid w:val="00810A38"/>
    <w:rsid w:val="00810C3C"/>
    <w:rsid w:val="00810E3D"/>
    <w:rsid w:val="00810EB6"/>
    <w:rsid w:val="00811484"/>
    <w:rsid w:val="008115F6"/>
    <w:rsid w:val="008117C2"/>
    <w:rsid w:val="00811831"/>
    <w:rsid w:val="008119A1"/>
    <w:rsid w:val="00811C8D"/>
    <w:rsid w:val="00812588"/>
    <w:rsid w:val="00812643"/>
    <w:rsid w:val="008129E4"/>
    <w:rsid w:val="00812E42"/>
    <w:rsid w:val="0081324A"/>
    <w:rsid w:val="008133D6"/>
    <w:rsid w:val="00813549"/>
    <w:rsid w:val="00813D96"/>
    <w:rsid w:val="00814069"/>
    <w:rsid w:val="008141F2"/>
    <w:rsid w:val="00814408"/>
    <w:rsid w:val="00814631"/>
    <w:rsid w:val="00814881"/>
    <w:rsid w:val="00814B4B"/>
    <w:rsid w:val="00815166"/>
    <w:rsid w:val="0081559D"/>
    <w:rsid w:val="008158E2"/>
    <w:rsid w:val="00815A25"/>
    <w:rsid w:val="00815E7B"/>
    <w:rsid w:val="00816084"/>
    <w:rsid w:val="00816779"/>
    <w:rsid w:val="00816840"/>
    <w:rsid w:val="008168B8"/>
    <w:rsid w:val="00816A36"/>
    <w:rsid w:val="00817197"/>
    <w:rsid w:val="00817359"/>
    <w:rsid w:val="008201EE"/>
    <w:rsid w:val="0082035C"/>
    <w:rsid w:val="00820419"/>
    <w:rsid w:val="00820644"/>
    <w:rsid w:val="0082081F"/>
    <w:rsid w:val="00820B86"/>
    <w:rsid w:val="008212F0"/>
    <w:rsid w:val="00821D13"/>
    <w:rsid w:val="0082215F"/>
    <w:rsid w:val="008222C3"/>
    <w:rsid w:val="008222C5"/>
    <w:rsid w:val="0082241E"/>
    <w:rsid w:val="00822492"/>
    <w:rsid w:val="008226E8"/>
    <w:rsid w:val="00822C2B"/>
    <w:rsid w:val="00822C9D"/>
    <w:rsid w:val="00823055"/>
    <w:rsid w:val="008231D5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580"/>
    <w:rsid w:val="00825A50"/>
    <w:rsid w:val="00825CD2"/>
    <w:rsid w:val="00825EB3"/>
    <w:rsid w:val="0082652C"/>
    <w:rsid w:val="00826A5D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C5"/>
    <w:rsid w:val="00831108"/>
    <w:rsid w:val="008312CD"/>
    <w:rsid w:val="008313CA"/>
    <w:rsid w:val="008316EE"/>
    <w:rsid w:val="00831776"/>
    <w:rsid w:val="0083189B"/>
    <w:rsid w:val="00831936"/>
    <w:rsid w:val="00831C93"/>
    <w:rsid w:val="00831DC6"/>
    <w:rsid w:val="00831F6F"/>
    <w:rsid w:val="0083260A"/>
    <w:rsid w:val="00832FCD"/>
    <w:rsid w:val="008337AC"/>
    <w:rsid w:val="008339D2"/>
    <w:rsid w:val="00833E93"/>
    <w:rsid w:val="008341E5"/>
    <w:rsid w:val="00834205"/>
    <w:rsid w:val="00834459"/>
    <w:rsid w:val="0083461B"/>
    <w:rsid w:val="008346A9"/>
    <w:rsid w:val="008346AA"/>
    <w:rsid w:val="00834E8E"/>
    <w:rsid w:val="00834F91"/>
    <w:rsid w:val="0083515D"/>
    <w:rsid w:val="008352D0"/>
    <w:rsid w:val="00835ACB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321"/>
    <w:rsid w:val="00840534"/>
    <w:rsid w:val="008413A3"/>
    <w:rsid w:val="00841448"/>
    <w:rsid w:val="008415EB"/>
    <w:rsid w:val="008418A8"/>
    <w:rsid w:val="00841AC1"/>
    <w:rsid w:val="00841CB7"/>
    <w:rsid w:val="008422AA"/>
    <w:rsid w:val="00842813"/>
    <w:rsid w:val="00843616"/>
    <w:rsid w:val="00843724"/>
    <w:rsid w:val="00843BDD"/>
    <w:rsid w:val="0084483B"/>
    <w:rsid w:val="0084581B"/>
    <w:rsid w:val="00845E2D"/>
    <w:rsid w:val="00845E9A"/>
    <w:rsid w:val="00846399"/>
    <w:rsid w:val="008465C8"/>
    <w:rsid w:val="0084666F"/>
    <w:rsid w:val="0084688F"/>
    <w:rsid w:val="00846B50"/>
    <w:rsid w:val="00846E76"/>
    <w:rsid w:val="00846F5C"/>
    <w:rsid w:val="008473F2"/>
    <w:rsid w:val="00847D6C"/>
    <w:rsid w:val="00850960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BC2"/>
    <w:rsid w:val="00854543"/>
    <w:rsid w:val="0085460D"/>
    <w:rsid w:val="00854651"/>
    <w:rsid w:val="008546AC"/>
    <w:rsid w:val="00854957"/>
    <w:rsid w:val="0085505F"/>
    <w:rsid w:val="008553B7"/>
    <w:rsid w:val="00855B42"/>
    <w:rsid w:val="00855B7E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57D"/>
    <w:rsid w:val="008576D0"/>
    <w:rsid w:val="008577D8"/>
    <w:rsid w:val="008577FD"/>
    <w:rsid w:val="00857A26"/>
    <w:rsid w:val="00857E8F"/>
    <w:rsid w:val="00857FDF"/>
    <w:rsid w:val="008603E9"/>
    <w:rsid w:val="00860454"/>
    <w:rsid w:val="00860472"/>
    <w:rsid w:val="00861122"/>
    <w:rsid w:val="00861218"/>
    <w:rsid w:val="00861553"/>
    <w:rsid w:val="00861905"/>
    <w:rsid w:val="008619CC"/>
    <w:rsid w:val="00861A5B"/>
    <w:rsid w:val="00861B65"/>
    <w:rsid w:val="00861C20"/>
    <w:rsid w:val="00861DD4"/>
    <w:rsid w:val="0086232F"/>
    <w:rsid w:val="008623CF"/>
    <w:rsid w:val="00862545"/>
    <w:rsid w:val="00862752"/>
    <w:rsid w:val="00862840"/>
    <w:rsid w:val="0086289A"/>
    <w:rsid w:val="00862A59"/>
    <w:rsid w:val="00862BD7"/>
    <w:rsid w:val="00862C57"/>
    <w:rsid w:val="00862D1F"/>
    <w:rsid w:val="00862D70"/>
    <w:rsid w:val="00862F44"/>
    <w:rsid w:val="008637D4"/>
    <w:rsid w:val="00863ABE"/>
    <w:rsid w:val="00863E9D"/>
    <w:rsid w:val="00864130"/>
    <w:rsid w:val="008641D8"/>
    <w:rsid w:val="008647FF"/>
    <w:rsid w:val="0086499F"/>
    <w:rsid w:val="00864D3A"/>
    <w:rsid w:val="00864E1A"/>
    <w:rsid w:val="00864F81"/>
    <w:rsid w:val="00865075"/>
    <w:rsid w:val="008655EE"/>
    <w:rsid w:val="00865600"/>
    <w:rsid w:val="008656B9"/>
    <w:rsid w:val="00865B5A"/>
    <w:rsid w:val="00865D9C"/>
    <w:rsid w:val="00865DF8"/>
    <w:rsid w:val="0086637E"/>
    <w:rsid w:val="008664EA"/>
    <w:rsid w:val="00866630"/>
    <w:rsid w:val="00866C2C"/>
    <w:rsid w:val="00866E92"/>
    <w:rsid w:val="00867172"/>
    <w:rsid w:val="00867179"/>
    <w:rsid w:val="00867495"/>
    <w:rsid w:val="008675BF"/>
    <w:rsid w:val="00867FFD"/>
    <w:rsid w:val="00870519"/>
    <w:rsid w:val="00870623"/>
    <w:rsid w:val="008709E7"/>
    <w:rsid w:val="00870B84"/>
    <w:rsid w:val="00870D68"/>
    <w:rsid w:val="0087116F"/>
    <w:rsid w:val="00872256"/>
    <w:rsid w:val="008722CD"/>
    <w:rsid w:val="00872B4E"/>
    <w:rsid w:val="008730FC"/>
    <w:rsid w:val="00873881"/>
    <w:rsid w:val="00873C9D"/>
    <w:rsid w:val="008745F6"/>
    <w:rsid w:val="0087480F"/>
    <w:rsid w:val="00874B33"/>
    <w:rsid w:val="00874E6D"/>
    <w:rsid w:val="00875229"/>
    <w:rsid w:val="00875833"/>
    <w:rsid w:val="00875FC5"/>
    <w:rsid w:val="00876534"/>
    <w:rsid w:val="0087668F"/>
    <w:rsid w:val="00876CBC"/>
    <w:rsid w:val="00876DC0"/>
    <w:rsid w:val="0087757C"/>
    <w:rsid w:val="00877ED6"/>
    <w:rsid w:val="00880061"/>
    <w:rsid w:val="0088032D"/>
    <w:rsid w:val="008806A1"/>
    <w:rsid w:val="00880809"/>
    <w:rsid w:val="008808EB"/>
    <w:rsid w:val="00880C9C"/>
    <w:rsid w:val="00880F75"/>
    <w:rsid w:val="00881201"/>
    <w:rsid w:val="008818ED"/>
    <w:rsid w:val="00881DB6"/>
    <w:rsid w:val="00881EB8"/>
    <w:rsid w:val="0088217B"/>
    <w:rsid w:val="00882358"/>
    <w:rsid w:val="008823F5"/>
    <w:rsid w:val="00882593"/>
    <w:rsid w:val="00882A17"/>
    <w:rsid w:val="00882A8F"/>
    <w:rsid w:val="00882C86"/>
    <w:rsid w:val="00882E93"/>
    <w:rsid w:val="00883441"/>
    <w:rsid w:val="00883572"/>
    <w:rsid w:val="008835FC"/>
    <w:rsid w:val="008839B8"/>
    <w:rsid w:val="00883C00"/>
    <w:rsid w:val="00883DDA"/>
    <w:rsid w:val="008842CB"/>
    <w:rsid w:val="00884BCA"/>
    <w:rsid w:val="008850B7"/>
    <w:rsid w:val="0088548E"/>
    <w:rsid w:val="0088568E"/>
    <w:rsid w:val="00885739"/>
    <w:rsid w:val="00885794"/>
    <w:rsid w:val="008857BB"/>
    <w:rsid w:val="0088583B"/>
    <w:rsid w:val="008859FF"/>
    <w:rsid w:val="00885F26"/>
    <w:rsid w:val="00885FC0"/>
    <w:rsid w:val="008860BD"/>
    <w:rsid w:val="0088637A"/>
    <w:rsid w:val="00886440"/>
    <w:rsid w:val="008867FC"/>
    <w:rsid w:val="008868A5"/>
    <w:rsid w:val="008868E3"/>
    <w:rsid w:val="00886A27"/>
    <w:rsid w:val="00886EDF"/>
    <w:rsid w:val="00886F62"/>
    <w:rsid w:val="00887057"/>
    <w:rsid w:val="0088719A"/>
    <w:rsid w:val="00887470"/>
    <w:rsid w:val="008876F8"/>
    <w:rsid w:val="00887AFD"/>
    <w:rsid w:val="00887C7E"/>
    <w:rsid w:val="00887C8A"/>
    <w:rsid w:val="00887DD4"/>
    <w:rsid w:val="008904FB"/>
    <w:rsid w:val="008911F1"/>
    <w:rsid w:val="0089129A"/>
    <w:rsid w:val="008912A9"/>
    <w:rsid w:val="008914F2"/>
    <w:rsid w:val="0089176B"/>
    <w:rsid w:val="008919CD"/>
    <w:rsid w:val="00891B55"/>
    <w:rsid w:val="00891BF8"/>
    <w:rsid w:val="00891C3A"/>
    <w:rsid w:val="008923A3"/>
    <w:rsid w:val="008925CB"/>
    <w:rsid w:val="00892D6C"/>
    <w:rsid w:val="00892E32"/>
    <w:rsid w:val="00892F04"/>
    <w:rsid w:val="0089388E"/>
    <w:rsid w:val="00893A4F"/>
    <w:rsid w:val="00893B7E"/>
    <w:rsid w:val="00894E46"/>
    <w:rsid w:val="00895CAB"/>
    <w:rsid w:val="00895DBA"/>
    <w:rsid w:val="00895EA5"/>
    <w:rsid w:val="00895FC7"/>
    <w:rsid w:val="00896379"/>
    <w:rsid w:val="0089665D"/>
    <w:rsid w:val="00896B56"/>
    <w:rsid w:val="00896C6E"/>
    <w:rsid w:val="008970AE"/>
    <w:rsid w:val="008972C0"/>
    <w:rsid w:val="008975C1"/>
    <w:rsid w:val="00897624"/>
    <w:rsid w:val="008977BB"/>
    <w:rsid w:val="008977BE"/>
    <w:rsid w:val="008979C6"/>
    <w:rsid w:val="00897F65"/>
    <w:rsid w:val="008A06C6"/>
    <w:rsid w:val="008A0B01"/>
    <w:rsid w:val="008A0B3C"/>
    <w:rsid w:val="008A1148"/>
    <w:rsid w:val="008A162E"/>
    <w:rsid w:val="008A180B"/>
    <w:rsid w:val="008A1FEA"/>
    <w:rsid w:val="008A22BB"/>
    <w:rsid w:val="008A25E0"/>
    <w:rsid w:val="008A28D3"/>
    <w:rsid w:val="008A2D1A"/>
    <w:rsid w:val="008A3090"/>
    <w:rsid w:val="008A330B"/>
    <w:rsid w:val="008A3DBA"/>
    <w:rsid w:val="008A41F5"/>
    <w:rsid w:val="008A41FD"/>
    <w:rsid w:val="008A44CE"/>
    <w:rsid w:val="008A4D25"/>
    <w:rsid w:val="008A52E2"/>
    <w:rsid w:val="008A53DE"/>
    <w:rsid w:val="008A5544"/>
    <w:rsid w:val="008A57E3"/>
    <w:rsid w:val="008A629C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0E6"/>
    <w:rsid w:val="008A73E8"/>
    <w:rsid w:val="008A7D59"/>
    <w:rsid w:val="008A7D70"/>
    <w:rsid w:val="008A7E96"/>
    <w:rsid w:val="008A7EA7"/>
    <w:rsid w:val="008A7EAE"/>
    <w:rsid w:val="008B006D"/>
    <w:rsid w:val="008B02A6"/>
    <w:rsid w:val="008B02B9"/>
    <w:rsid w:val="008B09F2"/>
    <w:rsid w:val="008B0B99"/>
    <w:rsid w:val="008B0C15"/>
    <w:rsid w:val="008B0CE1"/>
    <w:rsid w:val="008B0D4A"/>
    <w:rsid w:val="008B0DF7"/>
    <w:rsid w:val="008B0FED"/>
    <w:rsid w:val="008B109F"/>
    <w:rsid w:val="008B1238"/>
    <w:rsid w:val="008B152A"/>
    <w:rsid w:val="008B16CA"/>
    <w:rsid w:val="008B18E1"/>
    <w:rsid w:val="008B1953"/>
    <w:rsid w:val="008B1A5A"/>
    <w:rsid w:val="008B21B3"/>
    <w:rsid w:val="008B280F"/>
    <w:rsid w:val="008B28A9"/>
    <w:rsid w:val="008B2A43"/>
    <w:rsid w:val="008B2C1B"/>
    <w:rsid w:val="008B37B5"/>
    <w:rsid w:val="008B387D"/>
    <w:rsid w:val="008B3E67"/>
    <w:rsid w:val="008B41D9"/>
    <w:rsid w:val="008B463F"/>
    <w:rsid w:val="008B4747"/>
    <w:rsid w:val="008B482A"/>
    <w:rsid w:val="008B53A4"/>
    <w:rsid w:val="008B5765"/>
    <w:rsid w:val="008B57FD"/>
    <w:rsid w:val="008B5842"/>
    <w:rsid w:val="008B58EF"/>
    <w:rsid w:val="008B58FF"/>
    <w:rsid w:val="008B59AC"/>
    <w:rsid w:val="008B5A8D"/>
    <w:rsid w:val="008B5DBA"/>
    <w:rsid w:val="008B5FC0"/>
    <w:rsid w:val="008B6710"/>
    <w:rsid w:val="008B678F"/>
    <w:rsid w:val="008B6AF1"/>
    <w:rsid w:val="008B6DB7"/>
    <w:rsid w:val="008B6E98"/>
    <w:rsid w:val="008B7096"/>
    <w:rsid w:val="008B7468"/>
    <w:rsid w:val="008B7590"/>
    <w:rsid w:val="008B76D3"/>
    <w:rsid w:val="008B7CBD"/>
    <w:rsid w:val="008B7CCA"/>
    <w:rsid w:val="008C0027"/>
    <w:rsid w:val="008C0259"/>
    <w:rsid w:val="008C052F"/>
    <w:rsid w:val="008C0844"/>
    <w:rsid w:val="008C09E2"/>
    <w:rsid w:val="008C0C47"/>
    <w:rsid w:val="008C0D2D"/>
    <w:rsid w:val="008C0D9B"/>
    <w:rsid w:val="008C0EBB"/>
    <w:rsid w:val="008C1011"/>
    <w:rsid w:val="008C164E"/>
    <w:rsid w:val="008C1818"/>
    <w:rsid w:val="008C2388"/>
    <w:rsid w:val="008C355E"/>
    <w:rsid w:val="008C3621"/>
    <w:rsid w:val="008C379E"/>
    <w:rsid w:val="008C3A3F"/>
    <w:rsid w:val="008C3D93"/>
    <w:rsid w:val="008C3E9F"/>
    <w:rsid w:val="008C4543"/>
    <w:rsid w:val="008C46FC"/>
    <w:rsid w:val="008C486B"/>
    <w:rsid w:val="008C4D21"/>
    <w:rsid w:val="008C4E6C"/>
    <w:rsid w:val="008C4F68"/>
    <w:rsid w:val="008C546D"/>
    <w:rsid w:val="008C55E6"/>
    <w:rsid w:val="008C562E"/>
    <w:rsid w:val="008C571B"/>
    <w:rsid w:val="008C5867"/>
    <w:rsid w:val="008C5D97"/>
    <w:rsid w:val="008C698F"/>
    <w:rsid w:val="008C69C0"/>
    <w:rsid w:val="008C6CA4"/>
    <w:rsid w:val="008C6D47"/>
    <w:rsid w:val="008C6FEF"/>
    <w:rsid w:val="008C700D"/>
    <w:rsid w:val="008C76C8"/>
    <w:rsid w:val="008C7846"/>
    <w:rsid w:val="008D00F6"/>
    <w:rsid w:val="008D0501"/>
    <w:rsid w:val="008D0C2F"/>
    <w:rsid w:val="008D0EF6"/>
    <w:rsid w:val="008D10E4"/>
    <w:rsid w:val="008D127A"/>
    <w:rsid w:val="008D1551"/>
    <w:rsid w:val="008D194C"/>
    <w:rsid w:val="008D1BA3"/>
    <w:rsid w:val="008D1EF7"/>
    <w:rsid w:val="008D24A9"/>
    <w:rsid w:val="008D24C9"/>
    <w:rsid w:val="008D287F"/>
    <w:rsid w:val="008D3024"/>
    <w:rsid w:val="008D311E"/>
    <w:rsid w:val="008D333F"/>
    <w:rsid w:val="008D3692"/>
    <w:rsid w:val="008D372A"/>
    <w:rsid w:val="008D3827"/>
    <w:rsid w:val="008D402F"/>
    <w:rsid w:val="008D4933"/>
    <w:rsid w:val="008D582A"/>
    <w:rsid w:val="008D59FB"/>
    <w:rsid w:val="008D5B23"/>
    <w:rsid w:val="008D5D07"/>
    <w:rsid w:val="008D5F90"/>
    <w:rsid w:val="008D61C2"/>
    <w:rsid w:val="008D63C5"/>
    <w:rsid w:val="008D6685"/>
    <w:rsid w:val="008D6844"/>
    <w:rsid w:val="008D6940"/>
    <w:rsid w:val="008D6D60"/>
    <w:rsid w:val="008D6DD0"/>
    <w:rsid w:val="008D70FF"/>
    <w:rsid w:val="008D77B0"/>
    <w:rsid w:val="008D77E8"/>
    <w:rsid w:val="008D78C2"/>
    <w:rsid w:val="008D7CC6"/>
    <w:rsid w:val="008D7CE5"/>
    <w:rsid w:val="008D7F36"/>
    <w:rsid w:val="008E006E"/>
    <w:rsid w:val="008E0716"/>
    <w:rsid w:val="008E0A79"/>
    <w:rsid w:val="008E0EA7"/>
    <w:rsid w:val="008E18D9"/>
    <w:rsid w:val="008E1C1F"/>
    <w:rsid w:val="008E20A1"/>
    <w:rsid w:val="008E2195"/>
    <w:rsid w:val="008E263F"/>
    <w:rsid w:val="008E27D9"/>
    <w:rsid w:val="008E2A1A"/>
    <w:rsid w:val="008E35B8"/>
    <w:rsid w:val="008E384B"/>
    <w:rsid w:val="008E3932"/>
    <w:rsid w:val="008E3C6F"/>
    <w:rsid w:val="008E3D43"/>
    <w:rsid w:val="008E3F1B"/>
    <w:rsid w:val="008E48F1"/>
    <w:rsid w:val="008E4BD7"/>
    <w:rsid w:val="008E4E46"/>
    <w:rsid w:val="008E509B"/>
    <w:rsid w:val="008E514D"/>
    <w:rsid w:val="008E519E"/>
    <w:rsid w:val="008E53FE"/>
    <w:rsid w:val="008E54CA"/>
    <w:rsid w:val="008E55CC"/>
    <w:rsid w:val="008E580C"/>
    <w:rsid w:val="008E5AB2"/>
    <w:rsid w:val="008E5AEC"/>
    <w:rsid w:val="008E5CDA"/>
    <w:rsid w:val="008E5D43"/>
    <w:rsid w:val="008E66B2"/>
    <w:rsid w:val="008E67B6"/>
    <w:rsid w:val="008E68C2"/>
    <w:rsid w:val="008E6B8D"/>
    <w:rsid w:val="008E6FB3"/>
    <w:rsid w:val="008E71A1"/>
    <w:rsid w:val="008E7264"/>
    <w:rsid w:val="008E748A"/>
    <w:rsid w:val="008E7579"/>
    <w:rsid w:val="008E7659"/>
    <w:rsid w:val="008E7666"/>
    <w:rsid w:val="008E7938"/>
    <w:rsid w:val="008E7BF7"/>
    <w:rsid w:val="008F00AD"/>
    <w:rsid w:val="008F031F"/>
    <w:rsid w:val="008F0861"/>
    <w:rsid w:val="008F0EE3"/>
    <w:rsid w:val="008F109F"/>
    <w:rsid w:val="008F1150"/>
    <w:rsid w:val="008F1629"/>
    <w:rsid w:val="008F19F0"/>
    <w:rsid w:val="008F1A85"/>
    <w:rsid w:val="008F1F7B"/>
    <w:rsid w:val="008F3335"/>
    <w:rsid w:val="008F3E14"/>
    <w:rsid w:val="008F40AB"/>
    <w:rsid w:val="008F416D"/>
    <w:rsid w:val="008F4357"/>
    <w:rsid w:val="008F47F6"/>
    <w:rsid w:val="008F4C3E"/>
    <w:rsid w:val="008F4E0D"/>
    <w:rsid w:val="008F4F6A"/>
    <w:rsid w:val="008F5970"/>
    <w:rsid w:val="008F5974"/>
    <w:rsid w:val="008F5A86"/>
    <w:rsid w:val="008F616A"/>
    <w:rsid w:val="008F62C3"/>
    <w:rsid w:val="008F6611"/>
    <w:rsid w:val="008F695F"/>
    <w:rsid w:val="008F6982"/>
    <w:rsid w:val="008F731A"/>
    <w:rsid w:val="008F749E"/>
    <w:rsid w:val="008F766E"/>
    <w:rsid w:val="008F773E"/>
    <w:rsid w:val="0090059F"/>
    <w:rsid w:val="009007DE"/>
    <w:rsid w:val="0090082E"/>
    <w:rsid w:val="00900D07"/>
    <w:rsid w:val="00900D58"/>
    <w:rsid w:val="009013F8"/>
    <w:rsid w:val="0090140C"/>
    <w:rsid w:val="009015F4"/>
    <w:rsid w:val="00901655"/>
    <w:rsid w:val="00901CD5"/>
    <w:rsid w:val="00901D23"/>
    <w:rsid w:val="00901DF2"/>
    <w:rsid w:val="0090236C"/>
    <w:rsid w:val="00902D31"/>
    <w:rsid w:val="00902D70"/>
    <w:rsid w:val="009030F3"/>
    <w:rsid w:val="00903527"/>
    <w:rsid w:val="00903554"/>
    <w:rsid w:val="00903836"/>
    <w:rsid w:val="00903A13"/>
    <w:rsid w:val="00903D3D"/>
    <w:rsid w:val="00903DC0"/>
    <w:rsid w:val="0090407D"/>
    <w:rsid w:val="009043D6"/>
    <w:rsid w:val="00904E84"/>
    <w:rsid w:val="00905357"/>
    <w:rsid w:val="00905C61"/>
    <w:rsid w:val="00905CF4"/>
    <w:rsid w:val="00905D74"/>
    <w:rsid w:val="009061CF"/>
    <w:rsid w:val="009064C4"/>
    <w:rsid w:val="009070B3"/>
    <w:rsid w:val="00907173"/>
    <w:rsid w:val="00907C15"/>
    <w:rsid w:val="00910352"/>
    <w:rsid w:val="009108AA"/>
    <w:rsid w:val="009109AD"/>
    <w:rsid w:val="00910B52"/>
    <w:rsid w:val="00910E8B"/>
    <w:rsid w:val="00910EAD"/>
    <w:rsid w:val="009112A6"/>
    <w:rsid w:val="00911568"/>
    <w:rsid w:val="00911950"/>
    <w:rsid w:val="00911B5D"/>
    <w:rsid w:val="00912853"/>
    <w:rsid w:val="00912979"/>
    <w:rsid w:val="00912DF6"/>
    <w:rsid w:val="00912EC4"/>
    <w:rsid w:val="00912F2E"/>
    <w:rsid w:val="00913027"/>
    <w:rsid w:val="009134BF"/>
    <w:rsid w:val="009135AF"/>
    <w:rsid w:val="00913B66"/>
    <w:rsid w:val="00913BCC"/>
    <w:rsid w:val="00913BF9"/>
    <w:rsid w:val="009141D3"/>
    <w:rsid w:val="00914C0D"/>
    <w:rsid w:val="00914D22"/>
    <w:rsid w:val="00915770"/>
    <w:rsid w:val="0091591C"/>
    <w:rsid w:val="00915A3A"/>
    <w:rsid w:val="00915B1F"/>
    <w:rsid w:val="00915D70"/>
    <w:rsid w:val="00916264"/>
    <w:rsid w:val="0091676E"/>
    <w:rsid w:val="00916D61"/>
    <w:rsid w:val="00916DEC"/>
    <w:rsid w:val="00916E74"/>
    <w:rsid w:val="00916F6F"/>
    <w:rsid w:val="00916FC8"/>
    <w:rsid w:val="009171BA"/>
    <w:rsid w:val="0091741D"/>
    <w:rsid w:val="009174E9"/>
    <w:rsid w:val="00917789"/>
    <w:rsid w:val="00917D6C"/>
    <w:rsid w:val="00917DE6"/>
    <w:rsid w:val="0092034E"/>
    <w:rsid w:val="00920DED"/>
    <w:rsid w:val="009215EA"/>
    <w:rsid w:val="0092330A"/>
    <w:rsid w:val="00923452"/>
    <w:rsid w:val="009234F5"/>
    <w:rsid w:val="0092367E"/>
    <w:rsid w:val="009236B4"/>
    <w:rsid w:val="00923C72"/>
    <w:rsid w:val="009241BD"/>
    <w:rsid w:val="009244E2"/>
    <w:rsid w:val="00924599"/>
    <w:rsid w:val="00924743"/>
    <w:rsid w:val="0092481B"/>
    <w:rsid w:val="009249B9"/>
    <w:rsid w:val="00924CC8"/>
    <w:rsid w:val="0092540B"/>
    <w:rsid w:val="00925413"/>
    <w:rsid w:val="009254E4"/>
    <w:rsid w:val="0092568C"/>
    <w:rsid w:val="00925B3B"/>
    <w:rsid w:val="0092606A"/>
    <w:rsid w:val="009261DC"/>
    <w:rsid w:val="00926530"/>
    <w:rsid w:val="00926537"/>
    <w:rsid w:val="009268FF"/>
    <w:rsid w:val="00926FFC"/>
    <w:rsid w:val="00927056"/>
    <w:rsid w:val="009276D5"/>
    <w:rsid w:val="0092784B"/>
    <w:rsid w:val="00927D3C"/>
    <w:rsid w:val="00927D63"/>
    <w:rsid w:val="0093016E"/>
    <w:rsid w:val="00930303"/>
    <w:rsid w:val="00930330"/>
    <w:rsid w:val="00930463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C16"/>
    <w:rsid w:val="00933C52"/>
    <w:rsid w:val="00933D4D"/>
    <w:rsid w:val="00933DC9"/>
    <w:rsid w:val="0093402D"/>
    <w:rsid w:val="00934132"/>
    <w:rsid w:val="00934399"/>
    <w:rsid w:val="00934443"/>
    <w:rsid w:val="0093455B"/>
    <w:rsid w:val="00934597"/>
    <w:rsid w:val="00934AC3"/>
    <w:rsid w:val="00934ADC"/>
    <w:rsid w:val="00934C3E"/>
    <w:rsid w:val="0093519D"/>
    <w:rsid w:val="00935311"/>
    <w:rsid w:val="009359F3"/>
    <w:rsid w:val="00935B13"/>
    <w:rsid w:val="00935C48"/>
    <w:rsid w:val="0093653B"/>
    <w:rsid w:val="00936888"/>
    <w:rsid w:val="0093745A"/>
    <w:rsid w:val="0093770D"/>
    <w:rsid w:val="009377BE"/>
    <w:rsid w:val="00937A5E"/>
    <w:rsid w:val="00940593"/>
    <w:rsid w:val="00940B75"/>
    <w:rsid w:val="00941019"/>
    <w:rsid w:val="00941367"/>
    <w:rsid w:val="0094143A"/>
    <w:rsid w:val="009414D7"/>
    <w:rsid w:val="00941CF9"/>
    <w:rsid w:val="00941D15"/>
    <w:rsid w:val="009423B9"/>
    <w:rsid w:val="009426F7"/>
    <w:rsid w:val="0094273B"/>
    <w:rsid w:val="00942A3B"/>
    <w:rsid w:val="00942B3D"/>
    <w:rsid w:val="00942DC2"/>
    <w:rsid w:val="0094306B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4F9"/>
    <w:rsid w:val="00945694"/>
    <w:rsid w:val="009459B3"/>
    <w:rsid w:val="00945A35"/>
    <w:rsid w:val="00945AA3"/>
    <w:rsid w:val="00945AC5"/>
    <w:rsid w:val="00946045"/>
    <w:rsid w:val="009461AE"/>
    <w:rsid w:val="00946429"/>
    <w:rsid w:val="00946719"/>
    <w:rsid w:val="0094672C"/>
    <w:rsid w:val="0094721A"/>
    <w:rsid w:val="00947289"/>
    <w:rsid w:val="0094741B"/>
    <w:rsid w:val="00947515"/>
    <w:rsid w:val="0094771C"/>
    <w:rsid w:val="009503CD"/>
    <w:rsid w:val="00950749"/>
    <w:rsid w:val="00950DEA"/>
    <w:rsid w:val="00950F74"/>
    <w:rsid w:val="00951069"/>
    <w:rsid w:val="00951110"/>
    <w:rsid w:val="009513E4"/>
    <w:rsid w:val="009517FE"/>
    <w:rsid w:val="00951C68"/>
    <w:rsid w:val="00952933"/>
    <w:rsid w:val="00952979"/>
    <w:rsid w:val="00952BB9"/>
    <w:rsid w:val="00952DEB"/>
    <w:rsid w:val="00952EA0"/>
    <w:rsid w:val="009531C7"/>
    <w:rsid w:val="0095322E"/>
    <w:rsid w:val="009533A1"/>
    <w:rsid w:val="00953669"/>
    <w:rsid w:val="009538B8"/>
    <w:rsid w:val="0095396A"/>
    <w:rsid w:val="00953AB6"/>
    <w:rsid w:val="00953BA3"/>
    <w:rsid w:val="0095400E"/>
    <w:rsid w:val="009542FC"/>
    <w:rsid w:val="009543E1"/>
    <w:rsid w:val="00954632"/>
    <w:rsid w:val="00954791"/>
    <w:rsid w:val="00954AB5"/>
    <w:rsid w:val="009551C9"/>
    <w:rsid w:val="0095521A"/>
    <w:rsid w:val="009555A2"/>
    <w:rsid w:val="00955C17"/>
    <w:rsid w:val="00955D66"/>
    <w:rsid w:val="00955E06"/>
    <w:rsid w:val="00955E4C"/>
    <w:rsid w:val="009563EA"/>
    <w:rsid w:val="00956543"/>
    <w:rsid w:val="00956DAF"/>
    <w:rsid w:val="00956F66"/>
    <w:rsid w:val="00957426"/>
    <w:rsid w:val="00957469"/>
    <w:rsid w:val="00957EBA"/>
    <w:rsid w:val="00957F43"/>
    <w:rsid w:val="00960F3D"/>
    <w:rsid w:val="00961196"/>
    <w:rsid w:val="009611FD"/>
    <w:rsid w:val="00961804"/>
    <w:rsid w:val="00961969"/>
    <w:rsid w:val="00961D52"/>
    <w:rsid w:val="00961E92"/>
    <w:rsid w:val="00961F83"/>
    <w:rsid w:val="00962708"/>
    <w:rsid w:val="009628B9"/>
    <w:rsid w:val="00962DA8"/>
    <w:rsid w:val="00962DC7"/>
    <w:rsid w:val="00962EF8"/>
    <w:rsid w:val="0096304D"/>
    <w:rsid w:val="009631CA"/>
    <w:rsid w:val="009633B2"/>
    <w:rsid w:val="009633DD"/>
    <w:rsid w:val="0096393B"/>
    <w:rsid w:val="00963A72"/>
    <w:rsid w:val="00963DF3"/>
    <w:rsid w:val="009640D4"/>
    <w:rsid w:val="00964225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585B"/>
    <w:rsid w:val="009661B0"/>
    <w:rsid w:val="009663BB"/>
    <w:rsid w:val="00966660"/>
    <w:rsid w:val="009669CC"/>
    <w:rsid w:val="00966BE8"/>
    <w:rsid w:val="00966FF5"/>
    <w:rsid w:val="0096753F"/>
    <w:rsid w:val="00967AB8"/>
    <w:rsid w:val="00967D27"/>
    <w:rsid w:val="00967DF3"/>
    <w:rsid w:val="009702CD"/>
    <w:rsid w:val="009702CE"/>
    <w:rsid w:val="009703C8"/>
    <w:rsid w:val="0097044A"/>
    <w:rsid w:val="0097082D"/>
    <w:rsid w:val="00970D1C"/>
    <w:rsid w:val="00970EA6"/>
    <w:rsid w:val="00970F69"/>
    <w:rsid w:val="00971095"/>
    <w:rsid w:val="0097123B"/>
    <w:rsid w:val="0097144B"/>
    <w:rsid w:val="00971BB9"/>
    <w:rsid w:val="00971FA9"/>
    <w:rsid w:val="009722A3"/>
    <w:rsid w:val="00972727"/>
    <w:rsid w:val="00972C8B"/>
    <w:rsid w:val="0097301C"/>
    <w:rsid w:val="00973027"/>
    <w:rsid w:val="0097313C"/>
    <w:rsid w:val="009734D8"/>
    <w:rsid w:val="009734F6"/>
    <w:rsid w:val="00973611"/>
    <w:rsid w:val="00973760"/>
    <w:rsid w:val="00973EDC"/>
    <w:rsid w:val="00973F59"/>
    <w:rsid w:val="00973FA3"/>
    <w:rsid w:val="0097453C"/>
    <w:rsid w:val="009747E1"/>
    <w:rsid w:val="0097484E"/>
    <w:rsid w:val="00974B87"/>
    <w:rsid w:val="00974EB2"/>
    <w:rsid w:val="00974FC5"/>
    <w:rsid w:val="0097506C"/>
    <w:rsid w:val="009752EE"/>
    <w:rsid w:val="00975406"/>
    <w:rsid w:val="00975892"/>
    <w:rsid w:val="009758FD"/>
    <w:rsid w:val="00975CD9"/>
    <w:rsid w:val="00975F08"/>
    <w:rsid w:val="00975FE1"/>
    <w:rsid w:val="00976223"/>
    <w:rsid w:val="00976285"/>
    <w:rsid w:val="009769D4"/>
    <w:rsid w:val="00976AC3"/>
    <w:rsid w:val="00976F4A"/>
    <w:rsid w:val="009773D6"/>
    <w:rsid w:val="0097753A"/>
    <w:rsid w:val="00977573"/>
    <w:rsid w:val="009779B3"/>
    <w:rsid w:val="00977A5A"/>
    <w:rsid w:val="00977C27"/>
    <w:rsid w:val="00977E18"/>
    <w:rsid w:val="009800C3"/>
    <w:rsid w:val="0098026C"/>
    <w:rsid w:val="00980F3A"/>
    <w:rsid w:val="0098117C"/>
    <w:rsid w:val="00981278"/>
    <w:rsid w:val="00981334"/>
    <w:rsid w:val="009813B3"/>
    <w:rsid w:val="0098149F"/>
    <w:rsid w:val="009817FA"/>
    <w:rsid w:val="00981947"/>
    <w:rsid w:val="00981B45"/>
    <w:rsid w:val="00981BE1"/>
    <w:rsid w:val="00981E6B"/>
    <w:rsid w:val="00981F5E"/>
    <w:rsid w:val="0098260C"/>
    <w:rsid w:val="00982AA8"/>
    <w:rsid w:val="00982B9C"/>
    <w:rsid w:val="00982C56"/>
    <w:rsid w:val="00982EB2"/>
    <w:rsid w:val="00983231"/>
    <w:rsid w:val="00983F6D"/>
    <w:rsid w:val="00983FCA"/>
    <w:rsid w:val="0098442B"/>
    <w:rsid w:val="00984449"/>
    <w:rsid w:val="00984AE7"/>
    <w:rsid w:val="00984C41"/>
    <w:rsid w:val="00984FA1"/>
    <w:rsid w:val="009859EB"/>
    <w:rsid w:val="00985CC7"/>
    <w:rsid w:val="009863FD"/>
    <w:rsid w:val="00986465"/>
    <w:rsid w:val="00986602"/>
    <w:rsid w:val="00986BF3"/>
    <w:rsid w:val="00986D7C"/>
    <w:rsid w:val="009870AE"/>
    <w:rsid w:val="009878B2"/>
    <w:rsid w:val="00987974"/>
    <w:rsid w:val="00987C10"/>
    <w:rsid w:val="00987E94"/>
    <w:rsid w:val="0099005C"/>
    <w:rsid w:val="009902F4"/>
    <w:rsid w:val="00990884"/>
    <w:rsid w:val="009909D9"/>
    <w:rsid w:val="00990E45"/>
    <w:rsid w:val="00990E8B"/>
    <w:rsid w:val="00990ED2"/>
    <w:rsid w:val="00991499"/>
    <w:rsid w:val="00991B0B"/>
    <w:rsid w:val="00991DD0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A6A"/>
    <w:rsid w:val="00993AC8"/>
    <w:rsid w:val="00993B80"/>
    <w:rsid w:val="00993C11"/>
    <w:rsid w:val="00994136"/>
    <w:rsid w:val="0099457D"/>
    <w:rsid w:val="00994BF0"/>
    <w:rsid w:val="00994C4F"/>
    <w:rsid w:val="009951C3"/>
    <w:rsid w:val="00995337"/>
    <w:rsid w:val="009958A7"/>
    <w:rsid w:val="009958FB"/>
    <w:rsid w:val="00995E32"/>
    <w:rsid w:val="0099693B"/>
    <w:rsid w:val="0099699E"/>
    <w:rsid w:val="009969AE"/>
    <w:rsid w:val="009969B2"/>
    <w:rsid w:val="00996E0A"/>
    <w:rsid w:val="00996E63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504"/>
    <w:rsid w:val="009A2B01"/>
    <w:rsid w:val="009A2D0A"/>
    <w:rsid w:val="009A2F53"/>
    <w:rsid w:val="009A390F"/>
    <w:rsid w:val="009A39A8"/>
    <w:rsid w:val="009A3A61"/>
    <w:rsid w:val="009A3C34"/>
    <w:rsid w:val="009A4232"/>
    <w:rsid w:val="009A4270"/>
    <w:rsid w:val="009A44E6"/>
    <w:rsid w:val="009A45E9"/>
    <w:rsid w:val="009A4842"/>
    <w:rsid w:val="009A4A34"/>
    <w:rsid w:val="009A4AC4"/>
    <w:rsid w:val="009A4BA9"/>
    <w:rsid w:val="009A5116"/>
    <w:rsid w:val="009A5B1B"/>
    <w:rsid w:val="009A5B91"/>
    <w:rsid w:val="009A5CC1"/>
    <w:rsid w:val="009A5DC2"/>
    <w:rsid w:val="009A637A"/>
    <w:rsid w:val="009A6A3A"/>
    <w:rsid w:val="009A7B12"/>
    <w:rsid w:val="009A7B81"/>
    <w:rsid w:val="009B08BD"/>
    <w:rsid w:val="009B0B2B"/>
    <w:rsid w:val="009B10B2"/>
    <w:rsid w:val="009B11C4"/>
    <w:rsid w:val="009B144F"/>
    <w:rsid w:val="009B1783"/>
    <w:rsid w:val="009B1B25"/>
    <w:rsid w:val="009B2102"/>
    <w:rsid w:val="009B29CE"/>
    <w:rsid w:val="009B2C54"/>
    <w:rsid w:val="009B2CD2"/>
    <w:rsid w:val="009B2EAF"/>
    <w:rsid w:val="009B3014"/>
    <w:rsid w:val="009B3031"/>
    <w:rsid w:val="009B3404"/>
    <w:rsid w:val="009B38FE"/>
    <w:rsid w:val="009B3D44"/>
    <w:rsid w:val="009B3FDC"/>
    <w:rsid w:val="009B471B"/>
    <w:rsid w:val="009B4A9D"/>
    <w:rsid w:val="009B4AA5"/>
    <w:rsid w:val="009B4B57"/>
    <w:rsid w:val="009B50BC"/>
    <w:rsid w:val="009B522E"/>
    <w:rsid w:val="009B548B"/>
    <w:rsid w:val="009B5807"/>
    <w:rsid w:val="009B5BF2"/>
    <w:rsid w:val="009B611D"/>
    <w:rsid w:val="009B66DE"/>
    <w:rsid w:val="009B69BD"/>
    <w:rsid w:val="009B6A2F"/>
    <w:rsid w:val="009B6A81"/>
    <w:rsid w:val="009B6AF6"/>
    <w:rsid w:val="009B6CC6"/>
    <w:rsid w:val="009B6D97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8AF"/>
    <w:rsid w:val="009C0BAB"/>
    <w:rsid w:val="009C0BC7"/>
    <w:rsid w:val="009C0C35"/>
    <w:rsid w:val="009C0F02"/>
    <w:rsid w:val="009C0F1F"/>
    <w:rsid w:val="009C126B"/>
    <w:rsid w:val="009C145C"/>
    <w:rsid w:val="009C1939"/>
    <w:rsid w:val="009C1A07"/>
    <w:rsid w:val="009C1B92"/>
    <w:rsid w:val="009C22C5"/>
    <w:rsid w:val="009C2439"/>
    <w:rsid w:val="009C2755"/>
    <w:rsid w:val="009C2D00"/>
    <w:rsid w:val="009C2D0A"/>
    <w:rsid w:val="009C2E71"/>
    <w:rsid w:val="009C34AB"/>
    <w:rsid w:val="009C376B"/>
    <w:rsid w:val="009C37F8"/>
    <w:rsid w:val="009C3887"/>
    <w:rsid w:val="009C3E9E"/>
    <w:rsid w:val="009C44BE"/>
    <w:rsid w:val="009C4548"/>
    <w:rsid w:val="009C4580"/>
    <w:rsid w:val="009C4BFA"/>
    <w:rsid w:val="009C4DBC"/>
    <w:rsid w:val="009C4E07"/>
    <w:rsid w:val="009C4EC0"/>
    <w:rsid w:val="009C5A5D"/>
    <w:rsid w:val="009C5CF5"/>
    <w:rsid w:val="009C5D41"/>
    <w:rsid w:val="009C6191"/>
    <w:rsid w:val="009C69C1"/>
    <w:rsid w:val="009C6AED"/>
    <w:rsid w:val="009C6C39"/>
    <w:rsid w:val="009C6CF6"/>
    <w:rsid w:val="009C707E"/>
    <w:rsid w:val="009C7118"/>
    <w:rsid w:val="009C72A0"/>
    <w:rsid w:val="009C72C7"/>
    <w:rsid w:val="009C7ACB"/>
    <w:rsid w:val="009C7C39"/>
    <w:rsid w:val="009D0784"/>
    <w:rsid w:val="009D0816"/>
    <w:rsid w:val="009D0839"/>
    <w:rsid w:val="009D0AC2"/>
    <w:rsid w:val="009D119B"/>
    <w:rsid w:val="009D1591"/>
    <w:rsid w:val="009D16EE"/>
    <w:rsid w:val="009D1A45"/>
    <w:rsid w:val="009D1E6C"/>
    <w:rsid w:val="009D2069"/>
    <w:rsid w:val="009D2218"/>
    <w:rsid w:val="009D235D"/>
    <w:rsid w:val="009D23E9"/>
    <w:rsid w:val="009D263F"/>
    <w:rsid w:val="009D2793"/>
    <w:rsid w:val="009D27C9"/>
    <w:rsid w:val="009D2857"/>
    <w:rsid w:val="009D294B"/>
    <w:rsid w:val="009D2ACB"/>
    <w:rsid w:val="009D2ED3"/>
    <w:rsid w:val="009D3035"/>
    <w:rsid w:val="009D3315"/>
    <w:rsid w:val="009D34C1"/>
    <w:rsid w:val="009D3546"/>
    <w:rsid w:val="009D3A7C"/>
    <w:rsid w:val="009D3BEA"/>
    <w:rsid w:val="009D3C5D"/>
    <w:rsid w:val="009D3D81"/>
    <w:rsid w:val="009D3EFB"/>
    <w:rsid w:val="009D4469"/>
    <w:rsid w:val="009D4AD9"/>
    <w:rsid w:val="009D4B7F"/>
    <w:rsid w:val="009D4C8E"/>
    <w:rsid w:val="009D52A4"/>
    <w:rsid w:val="009D5470"/>
    <w:rsid w:val="009D5537"/>
    <w:rsid w:val="009D5DE2"/>
    <w:rsid w:val="009D5EE4"/>
    <w:rsid w:val="009D5F38"/>
    <w:rsid w:val="009D5FD6"/>
    <w:rsid w:val="009D6BEC"/>
    <w:rsid w:val="009D6C10"/>
    <w:rsid w:val="009D6D3A"/>
    <w:rsid w:val="009D7283"/>
    <w:rsid w:val="009D7554"/>
    <w:rsid w:val="009D7FC6"/>
    <w:rsid w:val="009E0271"/>
    <w:rsid w:val="009E02EE"/>
    <w:rsid w:val="009E0577"/>
    <w:rsid w:val="009E100F"/>
    <w:rsid w:val="009E11EC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9EF"/>
    <w:rsid w:val="009E3C58"/>
    <w:rsid w:val="009E4039"/>
    <w:rsid w:val="009E40F9"/>
    <w:rsid w:val="009E41F4"/>
    <w:rsid w:val="009E4C2D"/>
    <w:rsid w:val="009E51EC"/>
    <w:rsid w:val="009E528E"/>
    <w:rsid w:val="009E5EAD"/>
    <w:rsid w:val="009E5F14"/>
    <w:rsid w:val="009E5F9B"/>
    <w:rsid w:val="009E6627"/>
    <w:rsid w:val="009E7180"/>
    <w:rsid w:val="009E769F"/>
    <w:rsid w:val="009E7D0B"/>
    <w:rsid w:val="009E7ED3"/>
    <w:rsid w:val="009F008E"/>
    <w:rsid w:val="009F024E"/>
    <w:rsid w:val="009F02FF"/>
    <w:rsid w:val="009F06B9"/>
    <w:rsid w:val="009F085E"/>
    <w:rsid w:val="009F08CF"/>
    <w:rsid w:val="009F0A14"/>
    <w:rsid w:val="009F0D14"/>
    <w:rsid w:val="009F0FDE"/>
    <w:rsid w:val="009F0FFF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8CE"/>
    <w:rsid w:val="009F290E"/>
    <w:rsid w:val="009F29AB"/>
    <w:rsid w:val="009F3587"/>
    <w:rsid w:val="009F39E6"/>
    <w:rsid w:val="009F3BBB"/>
    <w:rsid w:val="009F3C3D"/>
    <w:rsid w:val="009F3C87"/>
    <w:rsid w:val="009F3F93"/>
    <w:rsid w:val="009F4217"/>
    <w:rsid w:val="009F42FE"/>
    <w:rsid w:val="009F456A"/>
    <w:rsid w:val="009F45E4"/>
    <w:rsid w:val="009F475F"/>
    <w:rsid w:val="009F4833"/>
    <w:rsid w:val="009F497F"/>
    <w:rsid w:val="009F49F4"/>
    <w:rsid w:val="009F4A36"/>
    <w:rsid w:val="009F4DCD"/>
    <w:rsid w:val="009F4E31"/>
    <w:rsid w:val="009F5615"/>
    <w:rsid w:val="009F5AD1"/>
    <w:rsid w:val="009F5B93"/>
    <w:rsid w:val="009F5BED"/>
    <w:rsid w:val="009F5CEF"/>
    <w:rsid w:val="009F683B"/>
    <w:rsid w:val="009F6B89"/>
    <w:rsid w:val="009F6C6A"/>
    <w:rsid w:val="009F6E7B"/>
    <w:rsid w:val="009F73C1"/>
    <w:rsid w:val="009F7550"/>
    <w:rsid w:val="009F7BF8"/>
    <w:rsid w:val="009F7C21"/>
    <w:rsid w:val="009F7E7B"/>
    <w:rsid w:val="00A00A26"/>
    <w:rsid w:val="00A00F00"/>
    <w:rsid w:val="00A01204"/>
    <w:rsid w:val="00A015A1"/>
    <w:rsid w:val="00A01622"/>
    <w:rsid w:val="00A0185A"/>
    <w:rsid w:val="00A019DF"/>
    <w:rsid w:val="00A01FCE"/>
    <w:rsid w:val="00A020ED"/>
    <w:rsid w:val="00A02140"/>
    <w:rsid w:val="00A0228B"/>
    <w:rsid w:val="00A02DD2"/>
    <w:rsid w:val="00A03123"/>
    <w:rsid w:val="00A03475"/>
    <w:rsid w:val="00A0388F"/>
    <w:rsid w:val="00A03959"/>
    <w:rsid w:val="00A03F62"/>
    <w:rsid w:val="00A03FC6"/>
    <w:rsid w:val="00A040CB"/>
    <w:rsid w:val="00A04373"/>
    <w:rsid w:val="00A04758"/>
    <w:rsid w:val="00A04806"/>
    <w:rsid w:val="00A04882"/>
    <w:rsid w:val="00A04BC4"/>
    <w:rsid w:val="00A04BC5"/>
    <w:rsid w:val="00A05172"/>
    <w:rsid w:val="00A053D5"/>
    <w:rsid w:val="00A05E3B"/>
    <w:rsid w:val="00A06407"/>
    <w:rsid w:val="00A06509"/>
    <w:rsid w:val="00A0658E"/>
    <w:rsid w:val="00A066A7"/>
    <w:rsid w:val="00A06A15"/>
    <w:rsid w:val="00A06A3B"/>
    <w:rsid w:val="00A06B8E"/>
    <w:rsid w:val="00A06E34"/>
    <w:rsid w:val="00A06FCE"/>
    <w:rsid w:val="00A070BB"/>
    <w:rsid w:val="00A077E6"/>
    <w:rsid w:val="00A07ABB"/>
    <w:rsid w:val="00A101F5"/>
    <w:rsid w:val="00A10334"/>
    <w:rsid w:val="00A10A9E"/>
    <w:rsid w:val="00A10BA7"/>
    <w:rsid w:val="00A11402"/>
    <w:rsid w:val="00A11AE4"/>
    <w:rsid w:val="00A11BC1"/>
    <w:rsid w:val="00A11CAD"/>
    <w:rsid w:val="00A12037"/>
    <w:rsid w:val="00A1248C"/>
    <w:rsid w:val="00A126C6"/>
    <w:rsid w:val="00A12AB4"/>
    <w:rsid w:val="00A12CE8"/>
    <w:rsid w:val="00A1369E"/>
    <w:rsid w:val="00A14264"/>
    <w:rsid w:val="00A14309"/>
    <w:rsid w:val="00A1434C"/>
    <w:rsid w:val="00A1484F"/>
    <w:rsid w:val="00A148FF"/>
    <w:rsid w:val="00A14C7A"/>
    <w:rsid w:val="00A14ED8"/>
    <w:rsid w:val="00A1519D"/>
    <w:rsid w:val="00A15E6D"/>
    <w:rsid w:val="00A16341"/>
    <w:rsid w:val="00A165E5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2D6"/>
    <w:rsid w:val="00A207E9"/>
    <w:rsid w:val="00A20A9A"/>
    <w:rsid w:val="00A210A3"/>
    <w:rsid w:val="00A21260"/>
    <w:rsid w:val="00A21776"/>
    <w:rsid w:val="00A21807"/>
    <w:rsid w:val="00A21ACE"/>
    <w:rsid w:val="00A21BD0"/>
    <w:rsid w:val="00A21BF1"/>
    <w:rsid w:val="00A21C6F"/>
    <w:rsid w:val="00A22709"/>
    <w:rsid w:val="00A22929"/>
    <w:rsid w:val="00A22B9C"/>
    <w:rsid w:val="00A22CB6"/>
    <w:rsid w:val="00A22CEC"/>
    <w:rsid w:val="00A22D61"/>
    <w:rsid w:val="00A23220"/>
    <w:rsid w:val="00A2352C"/>
    <w:rsid w:val="00A23967"/>
    <w:rsid w:val="00A23BB9"/>
    <w:rsid w:val="00A24277"/>
    <w:rsid w:val="00A2445C"/>
    <w:rsid w:val="00A244E3"/>
    <w:rsid w:val="00A2453F"/>
    <w:rsid w:val="00A2458D"/>
    <w:rsid w:val="00A247AF"/>
    <w:rsid w:val="00A248EB"/>
    <w:rsid w:val="00A24B36"/>
    <w:rsid w:val="00A24FFE"/>
    <w:rsid w:val="00A253AD"/>
    <w:rsid w:val="00A2549C"/>
    <w:rsid w:val="00A25651"/>
    <w:rsid w:val="00A25AFB"/>
    <w:rsid w:val="00A25E43"/>
    <w:rsid w:val="00A26287"/>
    <w:rsid w:val="00A265EE"/>
    <w:rsid w:val="00A266D0"/>
    <w:rsid w:val="00A26E0A"/>
    <w:rsid w:val="00A26EAF"/>
    <w:rsid w:val="00A270AE"/>
    <w:rsid w:val="00A2728D"/>
    <w:rsid w:val="00A27487"/>
    <w:rsid w:val="00A27AB8"/>
    <w:rsid w:val="00A27C47"/>
    <w:rsid w:val="00A27C76"/>
    <w:rsid w:val="00A27E99"/>
    <w:rsid w:val="00A27EF2"/>
    <w:rsid w:val="00A301EA"/>
    <w:rsid w:val="00A30384"/>
    <w:rsid w:val="00A309B8"/>
    <w:rsid w:val="00A30B1B"/>
    <w:rsid w:val="00A311F3"/>
    <w:rsid w:val="00A31364"/>
    <w:rsid w:val="00A314F4"/>
    <w:rsid w:val="00A316DC"/>
    <w:rsid w:val="00A3176E"/>
    <w:rsid w:val="00A31F8D"/>
    <w:rsid w:val="00A3210D"/>
    <w:rsid w:val="00A32117"/>
    <w:rsid w:val="00A3252C"/>
    <w:rsid w:val="00A32B43"/>
    <w:rsid w:val="00A33257"/>
    <w:rsid w:val="00A3379D"/>
    <w:rsid w:val="00A3397A"/>
    <w:rsid w:val="00A33A48"/>
    <w:rsid w:val="00A33AD8"/>
    <w:rsid w:val="00A33C6E"/>
    <w:rsid w:val="00A33DDB"/>
    <w:rsid w:val="00A34042"/>
    <w:rsid w:val="00A340D4"/>
    <w:rsid w:val="00A34A91"/>
    <w:rsid w:val="00A350B5"/>
    <w:rsid w:val="00A35469"/>
    <w:rsid w:val="00A3550B"/>
    <w:rsid w:val="00A35CCE"/>
    <w:rsid w:val="00A35D47"/>
    <w:rsid w:val="00A35E28"/>
    <w:rsid w:val="00A36230"/>
    <w:rsid w:val="00A3642B"/>
    <w:rsid w:val="00A3644A"/>
    <w:rsid w:val="00A36BDF"/>
    <w:rsid w:val="00A36DFE"/>
    <w:rsid w:val="00A3715D"/>
    <w:rsid w:val="00A377A2"/>
    <w:rsid w:val="00A37BBD"/>
    <w:rsid w:val="00A37F01"/>
    <w:rsid w:val="00A4071E"/>
    <w:rsid w:val="00A4081B"/>
    <w:rsid w:val="00A40B26"/>
    <w:rsid w:val="00A40EAF"/>
    <w:rsid w:val="00A411D6"/>
    <w:rsid w:val="00A41259"/>
    <w:rsid w:val="00A41261"/>
    <w:rsid w:val="00A41514"/>
    <w:rsid w:val="00A41A89"/>
    <w:rsid w:val="00A41CCB"/>
    <w:rsid w:val="00A41D36"/>
    <w:rsid w:val="00A423C3"/>
    <w:rsid w:val="00A43211"/>
    <w:rsid w:val="00A435A9"/>
    <w:rsid w:val="00A4398E"/>
    <w:rsid w:val="00A43AD0"/>
    <w:rsid w:val="00A43CCC"/>
    <w:rsid w:val="00A44178"/>
    <w:rsid w:val="00A44599"/>
    <w:rsid w:val="00A4469F"/>
    <w:rsid w:val="00A44B29"/>
    <w:rsid w:val="00A44FD7"/>
    <w:rsid w:val="00A45060"/>
    <w:rsid w:val="00A4507A"/>
    <w:rsid w:val="00A4516D"/>
    <w:rsid w:val="00A45518"/>
    <w:rsid w:val="00A457CF"/>
    <w:rsid w:val="00A45DFA"/>
    <w:rsid w:val="00A45E32"/>
    <w:rsid w:val="00A4604F"/>
    <w:rsid w:val="00A465B8"/>
    <w:rsid w:val="00A46A37"/>
    <w:rsid w:val="00A473AA"/>
    <w:rsid w:val="00A4742D"/>
    <w:rsid w:val="00A47CBF"/>
    <w:rsid w:val="00A503C1"/>
    <w:rsid w:val="00A503C6"/>
    <w:rsid w:val="00A505EE"/>
    <w:rsid w:val="00A50E82"/>
    <w:rsid w:val="00A511F5"/>
    <w:rsid w:val="00A51240"/>
    <w:rsid w:val="00A514B9"/>
    <w:rsid w:val="00A514F6"/>
    <w:rsid w:val="00A51C1A"/>
    <w:rsid w:val="00A52087"/>
    <w:rsid w:val="00A52413"/>
    <w:rsid w:val="00A52D38"/>
    <w:rsid w:val="00A52FD6"/>
    <w:rsid w:val="00A530ED"/>
    <w:rsid w:val="00A5322A"/>
    <w:rsid w:val="00A5363C"/>
    <w:rsid w:val="00A5383C"/>
    <w:rsid w:val="00A5434F"/>
    <w:rsid w:val="00A54387"/>
    <w:rsid w:val="00A54568"/>
    <w:rsid w:val="00A5468B"/>
    <w:rsid w:val="00A547CC"/>
    <w:rsid w:val="00A54C47"/>
    <w:rsid w:val="00A54D36"/>
    <w:rsid w:val="00A54E9A"/>
    <w:rsid w:val="00A55469"/>
    <w:rsid w:val="00A55576"/>
    <w:rsid w:val="00A55864"/>
    <w:rsid w:val="00A5594C"/>
    <w:rsid w:val="00A55ED3"/>
    <w:rsid w:val="00A56B88"/>
    <w:rsid w:val="00A56C03"/>
    <w:rsid w:val="00A57170"/>
    <w:rsid w:val="00A57177"/>
    <w:rsid w:val="00A57216"/>
    <w:rsid w:val="00A572C2"/>
    <w:rsid w:val="00A574DF"/>
    <w:rsid w:val="00A57558"/>
    <w:rsid w:val="00A575A2"/>
    <w:rsid w:val="00A576FB"/>
    <w:rsid w:val="00A57F3E"/>
    <w:rsid w:val="00A60044"/>
    <w:rsid w:val="00A60274"/>
    <w:rsid w:val="00A606DB"/>
    <w:rsid w:val="00A60A45"/>
    <w:rsid w:val="00A60B52"/>
    <w:rsid w:val="00A610D5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4181"/>
    <w:rsid w:val="00A64903"/>
    <w:rsid w:val="00A649CF"/>
    <w:rsid w:val="00A64E3A"/>
    <w:rsid w:val="00A64FBA"/>
    <w:rsid w:val="00A651E3"/>
    <w:rsid w:val="00A652EB"/>
    <w:rsid w:val="00A6545C"/>
    <w:rsid w:val="00A656C0"/>
    <w:rsid w:val="00A657FB"/>
    <w:rsid w:val="00A65847"/>
    <w:rsid w:val="00A65864"/>
    <w:rsid w:val="00A65F1A"/>
    <w:rsid w:val="00A65FC2"/>
    <w:rsid w:val="00A66006"/>
    <w:rsid w:val="00A6654D"/>
    <w:rsid w:val="00A66800"/>
    <w:rsid w:val="00A66811"/>
    <w:rsid w:val="00A672BC"/>
    <w:rsid w:val="00A678A3"/>
    <w:rsid w:val="00A679DA"/>
    <w:rsid w:val="00A67B5A"/>
    <w:rsid w:val="00A67B90"/>
    <w:rsid w:val="00A67F80"/>
    <w:rsid w:val="00A67FC7"/>
    <w:rsid w:val="00A70267"/>
    <w:rsid w:val="00A704E4"/>
    <w:rsid w:val="00A7058F"/>
    <w:rsid w:val="00A70FCA"/>
    <w:rsid w:val="00A71239"/>
    <w:rsid w:val="00A71A24"/>
    <w:rsid w:val="00A71B21"/>
    <w:rsid w:val="00A71BF8"/>
    <w:rsid w:val="00A71DDE"/>
    <w:rsid w:val="00A72069"/>
    <w:rsid w:val="00A72418"/>
    <w:rsid w:val="00A73015"/>
    <w:rsid w:val="00A730DF"/>
    <w:rsid w:val="00A730E4"/>
    <w:rsid w:val="00A73220"/>
    <w:rsid w:val="00A73402"/>
    <w:rsid w:val="00A7344D"/>
    <w:rsid w:val="00A73DD2"/>
    <w:rsid w:val="00A740B7"/>
    <w:rsid w:val="00A746EC"/>
    <w:rsid w:val="00A74D9E"/>
    <w:rsid w:val="00A75186"/>
    <w:rsid w:val="00A75C4D"/>
    <w:rsid w:val="00A75EE9"/>
    <w:rsid w:val="00A76286"/>
    <w:rsid w:val="00A76753"/>
    <w:rsid w:val="00A76D29"/>
    <w:rsid w:val="00A7702C"/>
    <w:rsid w:val="00A7782F"/>
    <w:rsid w:val="00A77F02"/>
    <w:rsid w:val="00A80041"/>
    <w:rsid w:val="00A8012F"/>
    <w:rsid w:val="00A801E7"/>
    <w:rsid w:val="00A804B6"/>
    <w:rsid w:val="00A80504"/>
    <w:rsid w:val="00A805D1"/>
    <w:rsid w:val="00A80E3E"/>
    <w:rsid w:val="00A80F27"/>
    <w:rsid w:val="00A80FA6"/>
    <w:rsid w:val="00A81221"/>
    <w:rsid w:val="00A813D0"/>
    <w:rsid w:val="00A814C5"/>
    <w:rsid w:val="00A82171"/>
    <w:rsid w:val="00A82354"/>
    <w:rsid w:val="00A8248A"/>
    <w:rsid w:val="00A8252A"/>
    <w:rsid w:val="00A8296A"/>
    <w:rsid w:val="00A82F29"/>
    <w:rsid w:val="00A82FB6"/>
    <w:rsid w:val="00A82FC7"/>
    <w:rsid w:val="00A830D1"/>
    <w:rsid w:val="00A835E8"/>
    <w:rsid w:val="00A8382D"/>
    <w:rsid w:val="00A83BF4"/>
    <w:rsid w:val="00A84017"/>
    <w:rsid w:val="00A8475F"/>
    <w:rsid w:val="00A84AC5"/>
    <w:rsid w:val="00A84C4C"/>
    <w:rsid w:val="00A84DE3"/>
    <w:rsid w:val="00A84EDD"/>
    <w:rsid w:val="00A8520F"/>
    <w:rsid w:val="00A852F3"/>
    <w:rsid w:val="00A8571B"/>
    <w:rsid w:val="00A85788"/>
    <w:rsid w:val="00A857A8"/>
    <w:rsid w:val="00A85B84"/>
    <w:rsid w:val="00A85D9B"/>
    <w:rsid w:val="00A8641D"/>
    <w:rsid w:val="00A86526"/>
    <w:rsid w:val="00A86649"/>
    <w:rsid w:val="00A867EE"/>
    <w:rsid w:val="00A86FBA"/>
    <w:rsid w:val="00A870B7"/>
    <w:rsid w:val="00A876DF"/>
    <w:rsid w:val="00A8783B"/>
    <w:rsid w:val="00A87845"/>
    <w:rsid w:val="00A87A9B"/>
    <w:rsid w:val="00A90145"/>
    <w:rsid w:val="00A90932"/>
    <w:rsid w:val="00A90A7A"/>
    <w:rsid w:val="00A90D62"/>
    <w:rsid w:val="00A911F0"/>
    <w:rsid w:val="00A91406"/>
    <w:rsid w:val="00A916C6"/>
    <w:rsid w:val="00A9173A"/>
    <w:rsid w:val="00A91DA5"/>
    <w:rsid w:val="00A91E92"/>
    <w:rsid w:val="00A92463"/>
    <w:rsid w:val="00A92C77"/>
    <w:rsid w:val="00A92F0C"/>
    <w:rsid w:val="00A930D9"/>
    <w:rsid w:val="00A933A5"/>
    <w:rsid w:val="00A933E3"/>
    <w:rsid w:val="00A9363A"/>
    <w:rsid w:val="00A936C3"/>
    <w:rsid w:val="00A937A5"/>
    <w:rsid w:val="00A93BFB"/>
    <w:rsid w:val="00A93E60"/>
    <w:rsid w:val="00A94BBA"/>
    <w:rsid w:val="00A94E38"/>
    <w:rsid w:val="00A9506F"/>
    <w:rsid w:val="00A95636"/>
    <w:rsid w:val="00A95956"/>
    <w:rsid w:val="00A95B31"/>
    <w:rsid w:val="00A95D37"/>
    <w:rsid w:val="00A95F72"/>
    <w:rsid w:val="00A961D4"/>
    <w:rsid w:val="00A96460"/>
    <w:rsid w:val="00A96B80"/>
    <w:rsid w:val="00A970F6"/>
    <w:rsid w:val="00A971F1"/>
    <w:rsid w:val="00A974D3"/>
    <w:rsid w:val="00A9771D"/>
    <w:rsid w:val="00A97CC5"/>
    <w:rsid w:val="00A97D69"/>
    <w:rsid w:val="00A97F31"/>
    <w:rsid w:val="00AA084A"/>
    <w:rsid w:val="00AA09F4"/>
    <w:rsid w:val="00AA0D67"/>
    <w:rsid w:val="00AA0DD4"/>
    <w:rsid w:val="00AA0F01"/>
    <w:rsid w:val="00AA0F2C"/>
    <w:rsid w:val="00AA11F8"/>
    <w:rsid w:val="00AA1742"/>
    <w:rsid w:val="00AA1E67"/>
    <w:rsid w:val="00AA20D5"/>
    <w:rsid w:val="00AA237F"/>
    <w:rsid w:val="00AA2561"/>
    <w:rsid w:val="00AA29B1"/>
    <w:rsid w:val="00AA30F2"/>
    <w:rsid w:val="00AA312E"/>
    <w:rsid w:val="00AA325E"/>
    <w:rsid w:val="00AA3609"/>
    <w:rsid w:val="00AA3687"/>
    <w:rsid w:val="00AA36FA"/>
    <w:rsid w:val="00AA36FD"/>
    <w:rsid w:val="00AA3812"/>
    <w:rsid w:val="00AA3B86"/>
    <w:rsid w:val="00AA40F1"/>
    <w:rsid w:val="00AA41C5"/>
    <w:rsid w:val="00AA4BE4"/>
    <w:rsid w:val="00AA4E60"/>
    <w:rsid w:val="00AA500E"/>
    <w:rsid w:val="00AA5222"/>
    <w:rsid w:val="00AA52FB"/>
    <w:rsid w:val="00AA55AF"/>
    <w:rsid w:val="00AA5662"/>
    <w:rsid w:val="00AA6207"/>
    <w:rsid w:val="00AA620B"/>
    <w:rsid w:val="00AA62F2"/>
    <w:rsid w:val="00AA6381"/>
    <w:rsid w:val="00AA6716"/>
    <w:rsid w:val="00AA6E76"/>
    <w:rsid w:val="00AA72D9"/>
    <w:rsid w:val="00AA7562"/>
    <w:rsid w:val="00AA7986"/>
    <w:rsid w:val="00AA7B4F"/>
    <w:rsid w:val="00AA7EA1"/>
    <w:rsid w:val="00AB00E3"/>
    <w:rsid w:val="00AB0173"/>
    <w:rsid w:val="00AB082D"/>
    <w:rsid w:val="00AB0BF8"/>
    <w:rsid w:val="00AB0D01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B97"/>
    <w:rsid w:val="00AB2D2E"/>
    <w:rsid w:val="00AB3142"/>
    <w:rsid w:val="00AB3497"/>
    <w:rsid w:val="00AB36EE"/>
    <w:rsid w:val="00AB3966"/>
    <w:rsid w:val="00AB3B95"/>
    <w:rsid w:val="00AB3BCF"/>
    <w:rsid w:val="00AB3FDB"/>
    <w:rsid w:val="00AB41BF"/>
    <w:rsid w:val="00AB4282"/>
    <w:rsid w:val="00AB44DF"/>
    <w:rsid w:val="00AB49A5"/>
    <w:rsid w:val="00AB4B08"/>
    <w:rsid w:val="00AB4C95"/>
    <w:rsid w:val="00AB4D34"/>
    <w:rsid w:val="00AB512C"/>
    <w:rsid w:val="00AB53A2"/>
    <w:rsid w:val="00AB546D"/>
    <w:rsid w:val="00AB5645"/>
    <w:rsid w:val="00AB58A9"/>
    <w:rsid w:val="00AB5AFB"/>
    <w:rsid w:val="00AB5C02"/>
    <w:rsid w:val="00AB62DC"/>
    <w:rsid w:val="00AB62ED"/>
    <w:rsid w:val="00AB646F"/>
    <w:rsid w:val="00AB665E"/>
    <w:rsid w:val="00AB68A5"/>
    <w:rsid w:val="00AB6BBB"/>
    <w:rsid w:val="00AB6CAE"/>
    <w:rsid w:val="00AB6DF0"/>
    <w:rsid w:val="00AB6F26"/>
    <w:rsid w:val="00AB713D"/>
    <w:rsid w:val="00AB72FB"/>
    <w:rsid w:val="00AC0107"/>
    <w:rsid w:val="00AC0143"/>
    <w:rsid w:val="00AC029F"/>
    <w:rsid w:val="00AC040A"/>
    <w:rsid w:val="00AC06B9"/>
    <w:rsid w:val="00AC114A"/>
    <w:rsid w:val="00AC159C"/>
    <w:rsid w:val="00AC15AD"/>
    <w:rsid w:val="00AC19B2"/>
    <w:rsid w:val="00AC1B60"/>
    <w:rsid w:val="00AC1C6D"/>
    <w:rsid w:val="00AC1F40"/>
    <w:rsid w:val="00AC209A"/>
    <w:rsid w:val="00AC228A"/>
    <w:rsid w:val="00AC236C"/>
    <w:rsid w:val="00AC27EF"/>
    <w:rsid w:val="00AC2A0D"/>
    <w:rsid w:val="00AC2E95"/>
    <w:rsid w:val="00AC2F0E"/>
    <w:rsid w:val="00AC33AF"/>
    <w:rsid w:val="00AC3479"/>
    <w:rsid w:val="00AC41E3"/>
    <w:rsid w:val="00AC422D"/>
    <w:rsid w:val="00AC4489"/>
    <w:rsid w:val="00AC448F"/>
    <w:rsid w:val="00AC44AA"/>
    <w:rsid w:val="00AC4BFC"/>
    <w:rsid w:val="00AC4C66"/>
    <w:rsid w:val="00AC53D1"/>
    <w:rsid w:val="00AC55CC"/>
    <w:rsid w:val="00AC55FD"/>
    <w:rsid w:val="00AC57BD"/>
    <w:rsid w:val="00AC5A7F"/>
    <w:rsid w:val="00AC5FD1"/>
    <w:rsid w:val="00AC5FE2"/>
    <w:rsid w:val="00AC6023"/>
    <w:rsid w:val="00AC6238"/>
    <w:rsid w:val="00AC66C2"/>
    <w:rsid w:val="00AC6740"/>
    <w:rsid w:val="00AC6777"/>
    <w:rsid w:val="00AC6F9F"/>
    <w:rsid w:val="00AC7501"/>
    <w:rsid w:val="00AD0290"/>
    <w:rsid w:val="00AD02DF"/>
    <w:rsid w:val="00AD0422"/>
    <w:rsid w:val="00AD0730"/>
    <w:rsid w:val="00AD0785"/>
    <w:rsid w:val="00AD091A"/>
    <w:rsid w:val="00AD0992"/>
    <w:rsid w:val="00AD0AAB"/>
    <w:rsid w:val="00AD13D0"/>
    <w:rsid w:val="00AD1710"/>
    <w:rsid w:val="00AD1D41"/>
    <w:rsid w:val="00AD2F1B"/>
    <w:rsid w:val="00AD31C0"/>
    <w:rsid w:val="00AD3226"/>
    <w:rsid w:val="00AD3363"/>
    <w:rsid w:val="00AD37B2"/>
    <w:rsid w:val="00AD401A"/>
    <w:rsid w:val="00AD46E2"/>
    <w:rsid w:val="00AD4857"/>
    <w:rsid w:val="00AD4914"/>
    <w:rsid w:val="00AD4D88"/>
    <w:rsid w:val="00AD5638"/>
    <w:rsid w:val="00AD5699"/>
    <w:rsid w:val="00AD5858"/>
    <w:rsid w:val="00AD593D"/>
    <w:rsid w:val="00AD5C7F"/>
    <w:rsid w:val="00AD64F0"/>
    <w:rsid w:val="00AD6BE8"/>
    <w:rsid w:val="00AD6D43"/>
    <w:rsid w:val="00AD6FAE"/>
    <w:rsid w:val="00AD74F4"/>
    <w:rsid w:val="00AD7AA8"/>
    <w:rsid w:val="00AD7B27"/>
    <w:rsid w:val="00AE034D"/>
    <w:rsid w:val="00AE050C"/>
    <w:rsid w:val="00AE057C"/>
    <w:rsid w:val="00AE0C4B"/>
    <w:rsid w:val="00AE0CEF"/>
    <w:rsid w:val="00AE199A"/>
    <w:rsid w:val="00AE1A25"/>
    <w:rsid w:val="00AE1D1A"/>
    <w:rsid w:val="00AE211F"/>
    <w:rsid w:val="00AE23E0"/>
    <w:rsid w:val="00AE2595"/>
    <w:rsid w:val="00AE2D08"/>
    <w:rsid w:val="00AE2DE3"/>
    <w:rsid w:val="00AE2DED"/>
    <w:rsid w:val="00AE2EB9"/>
    <w:rsid w:val="00AE2EC0"/>
    <w:rsid w:val="00AE311C"/>
    <w:rsid w:val="00AE32F7"/>
    <w:rsid w:val="00AE3390"/>
    <w:rsid w:val="00AE34BB"/>
    <w:rsid w:val="00AE3E80"/>
    <w:rsid w:val="00AE408C"/>
    <w:rsid w:val="00AE4601"/>
    <w:rsid w:val="00AE4D44"/>
    <w:rsid w:val="00AE4ECB"/>
    <w:rsid w:val="00AE5103"/>
    <w:rsid w:val="00AE517B"/>
    <w:rsid w:val="00AE5240"/>
    <w:rsid w:val="00AE556F"/>
    <w:rsid w:val="00AE60FD"/>
    <w:rsid w:val="00AE6BFA"/>
    <w:rsid w:val="00AE6F5A"/>
    <w:rsid w:val="00AE6F76"/>
    <w:rsid w:val="00AE70C4"/>
    <w:rsid w:val="00AE7370"/>
    <w:rsid w:val="00AE7546"/>
    <w:rsid w:val="00AE75F5"/>
    <w:rsid w:val="00AE7728"/>
    <w:rsid w:val="00AE775A"/>
    <w:rsid w:val="00AE7939"/>
    <w:rsid w:val="00AE7A29"/>
    <w:rsid w:val="00AE7AE1"/>
    <w:rsid w:val="00AE7C6B"/>
    <w:rsid w:val="00AF004D"/>
    <w:rsid w:val="00AF01FE"/>
    <w:rsid w:val="00AF022B"/>
    <w:rsid w:val="00AF0507"/>
    <w:rsid w:val="00AF0551"/>
    <w:rsid w:val="00AF0CFC"/>
    <w:rsid w:val="00AF18A8"/>
    <w:rsid w:val="00AF1BDB"/>
    <w:rsid w:val="00AF1DAC"/>
    <w:rsid w:val="00AF1E2A"/>
    <w:rsid w:val="00AF1E3D"/>
    <w:rsid w:val="00AF20C5"/>
    <w:rsid w:val="00AF2218"/>
    <w:rsid w:val="00AF22C4"/>
    <w:rsid w:val="00AF237C"/>
    <w:rsid w:val="00AF2792"/>
    <w:rsid w:val="00AF2DC0"/>
    <w:rsid w:val="00AF2DE7"/>
    <w:rsid w:val="00AF2FBC"/>
    <w:rsid w:val="00AF32CA"/>
    <w:rsid w:val="00AF373C"/>
    <w:rsid w:val="00AF3778"/>
    <w:rsid w:val="00AF3FE7"/>
    <w:rsid w:val="00AF41E9"/>
    <w:rsid w:val="00AF4661"/>
    <w:rsid w:val="00AF4833"/>
    <w:rsid w:val="00AF4A00"/>
    <w:rsid w:val="00AF4A68"/>
    <w:rsid w:val="00AF4A77"/>
    <w:rsid w:val="00AF4F3C"/>
    <w:rsid w:val="00AF504A"/>
    <w:rsid w:val="00AF5259"/>
    <w:rsid w:val="00AF539E"/>
    <w:rsid w:val="00AF5661"/>
    <w:rsid w:val="00AF5725"/>
    <w:rsid w:val="00AF5C22"/>
    <w:rsid w:val="00AF60CC"/>
    <w:rsid w:val="00AF6557"/>
    <w:rsid w:val="00AF67BE"/>
    <w:rsid w:val="00AF6BF8"/>
    <w:rsid w:val="00AF6CC6"/>
    <w:rsid w:val="00AF7503"/>
    <w:rsid w:val="00AF7762"/>
    <w:rsid w:val="00AF79F3"/>
    <w:rsid w:val="00AF7F9F"/>
    <w:rsid w:val="00B007C8"/>
    <w:rsid w:val="00B00D85"/>
    <w:rsid w:val="00B00ED6"/>
    <w:rsid w:val="00B010CA"/>
    <w:rsid w:val="00B01791"/>
    <w:rsid w:val="00B01944"/>
    <w:rsid w:val="00B023A4"/>
    <w:rsid w:val="00B026F7"/>
    <w:rsid w:val="00B0274A"/>
    <w:rsid w:val="00B02E74"/>
    <w:rsid w:val="00B03148"/>
    <w:rsid w:val="00B0317C"/>
    <w:rsid w:val="00B03387"/>
    <w:rsid w:val="00B03442"/>
    <w:rsid w:val="00B038E4"/>
    <w:rsid w:val="00B03C17"/>
    <w:rsid w:val="00B03C82"/>
    <w:rsid w:val="00B03D21"/>
    <w:rsid w:val="00B03E39"/>
    <w:rsid w:val="00B03E52"/>
    <w:rsid w:val="00B0410D"/>
    <w:rsid w:val="00B04778"/>
    <w:rsid w:val="00B04A07"/>
    <w:rsid w:val="00B04E6C"/>
    <w:rsid w:val="00B0508A"/>
    <w:rsid w:val="00B050E2"/>
    <w:rsid w:val="00B05182"/>
    <w:rsid w:val="00B051FF"/>
    <w:rsid w:val="00B0537F"/>
    <w:rsid w:val="00B05786"/>
    <w:rsid w:val="00B0595F"/>
    <w:rsid w:val="00B05A1B"/>
    <w:rsid w:val="00B05E6A"/>
    <w:rsid w:val="00B0632D"/>
    <w:rsid w:val="00B06408"/>
    <w:rsid w:val="00B06463"/>
    <w:rsid w:val="00B0669F"/>
    <w:rsid w:val="00B06DA2"/>
    <w:rsid w:val="00B06F85"/>
    <w:rsid w:val="00B07065"/>
    <w:rsid w:val="00B07275"/>
    <w:rsid w:val="00B0732E"/>
    <w:rsid w:val="00B073AF"/>
    <w:rsid w:val="00B07437"/>
    <w:rsid w:val="00B07515"/>
    <w:rsid w:val="00B0777F"/>
    <w:rsid w:val="00B07A93"/>
    <w:rsid w:val="00B07EC4"/>
    <w:rsid w:val="00B10080"/>
    <w:rsid w:val="00B1051F"/>
    <w:rsid w:val="00B11D43"/>
    <w:rsid w:val="00B11FA4"/>
    <w:rsid w:val="00B12194"/>
    <w:rsid w:val="00B1232A"/>
    <w:rsid w:val="00B12562"/>
    <w:rsid w:val="00B12589"/>
    <w:rsid w:val="00B1260D"/>
    <w:rsid w:val="00B12850"/>
    <w:rsid w:val="00B12EC2"/>
    <w:rsid w:val="00B12F4A"/>
    <w:rsid w:val="00B131B5"/>
    <w:rsid w:val="00B132C1"/>
    <w:rsid w:val="00B13A99"/>
    <w:rsid w:val="00B13D4B"/>
    <w:rsid w:val="00B14208"/>
    <w:rsid w:val="00B143B1"/>
    <w:rsid w:val="00B14B6C"/>
    <w:rsid w:val="00B14E31"/>
    <w:rsid w:val="00B14EF2"/>
    <w:rsid w:val="00B158F2"/>
    <w:rsid w:val="00B15E55"/>
    <w:rsid w:val="00B15FC2"/>
    <w:rsid w:val="00B161AE"/>
    <w:rsid w:val="00B16247"/>
    <w:rsid w:val="00B16BDC"/>
    <w:rsid w:val="00B16DFD"/>
    <w:rsid w:val="00B1714F"/>
    <w:rsid w:val="00B17678"/>
    <w:rsid w:val="00B17ABC"/>
    <w:rsid w:val="00B17B42"/>
    <w:rsid w:val="00B17D59"/>
    <w:rsid w:val="00B2022D"/>
    <w:rsid w:val="00B205B2"/>
    <w:rsid w:val="00B2079E"/>
    <w:rsid w:val="00B20862"/>
    <w:rsid w:val="00B20B7E"/>
    <w:rsid w:val="00B20C9C"/>
    <w:rsid w:val="00B20EBC"/>
    <w:rsid w:val="00B21807"/>
    <w:rsid w:val="00B21CF2"/>
    <w:rsid w:val="00B21E37"/>
    <w:rsid w:val="00B21F84"/>
    <w:rsid w:val="00B2227E"/>
    <w:rsid w:val="00B225CA"/>
    <w:rsid w:val="00B2279D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5090"/>
    <w:rsid w:val="00B25292"/>
    <w:rsid w:val="00B25332"/>
    <w:rsid w:val="00B253C8"/>
    <w:rsid w:val="00B25573"/>
    <w:rsid w:val="00B257AF"/>
    <w:rsid w:val="00B25967"/>
    <w:rsid w:val="00B259CF"/>
    <w:rsid w:val="00B26E7D"/>
    <w:rsid w:val="00B273EE"/>
    <w:rsid w:val="00B275E6"/>
    <w:rsid w:val="00B27E86"/>
    <w:rsid w:val="00B3009A"/>
    <w:rsid w:val="00B30388"/>
    <w:rsid w:val="00B30447"/>
    <w:rsid w:val="00B30AB3"/>
    <w:rsid w:val="00B30E98"/>
    <w:rsid w:val="00B3168C"/>
    <w:rsid w:val="00B31877"/>
    <w:rsid w:val="00B31E66"/>
    <w:rsid w:val="00B31EBB"/>
    <w:rsid w:val="00B31EFC"/>
    <w:rsid w:val="00B31F3B"/>
    <w:rsid w:val="00B322FA"/>
    <w:rsid w:val="00B323D4"/>
    <w:rsid w:val="00B32756"/>
    <w:rsid w:val="00B3298C"/>
    <w:rsid w:val="00B32CF9"/>
    <w:rsid w:val="00B330D8"/>
    <w:rsid w:val="00B33735"/>
    <w:rsid w:val="00B33C99"/>
    <w:rsid w:val="00B33F05"/>
    <w:rsid w:val="00B3421B"/>
    <w:rsid w:val="00B3436A"/>
    <w:rsid w:val="00B34550"/>
    <w:rsid w:val="00B346D6"/>
    <w:rsid w:val="00B34B24"/>
    <w:rsid w:val="00B34F77"/>
    <w:rsid w:val="00B353AD"/>
    <w:rsid w:val="00B35C09"/>
    <w:rsid w:val="00B35E47"/>
    <w:rsid w:val="00B360F8"/>
    <w:rsid w:val="00B3652F"/>
    <w:rsid w:val="00B37B82"/>
    <w:rsid w:val="00B37CA6"/>
    <w:rsid w:val="00B37E9B"/>
    <w:rsid w:val="00B37F26"/>
    <w:rsid w:val="00B402DC"/>
    <w:rsid w:val="00B40412"/>
    <w:rsid w:val="00B40AA8"/>
    <w:rsid w:val="00B4162C"/>
    <w:rsid w:val="00B4193B"/>
    <w:rsid w:val="00B419C9"/>
    <w:rsid w:val="00B41D1D"/>
    <w:rsid w:val="00B42269"/>
    <w:rsid w:val="00B42393"/>
    <w:rsid w:val="00B42F77"/>
    <w:rsid w:val="00B43459"/>
    <w:rsid w:val="00B435DC"/>
    <w:rsid w:val="00B4363F"/>
    <w:rsid w:val="00B43B64"/>
    <w:rsid w:val="00B43B68"/>
    <w:rsid w:val="00B43DF3"/>
    <w:rsid w:val="00B44086"/>
    <w:rsid w:val="00B443B3"/>
    <w:rsid w:val="00B44CD7"/>
    <w:rsid w:val="00B44DEC"/>
    <w:rsid w:val="00B44DF0"/>
    <w:rsid w:val="00B450EB"/>
    <w:rsid w:val="00B455D7"/>
    <w:rsid w:val="00B45FC0"/>
    <w:rsid w:val="00B46660"/>
    <w:rsid w:val="00B46907"/>
    <w:rsid w:val="00B46DCD"/>
    <w:rsid w:val="00B47599"/>
    <w:rsid w:val="00B4790C"/>
    <w:rsid w:val="00B47998"/>
    <w:rsid w:val="00B47A71"/>
    <w:rsid w:val="00B47FBA"/>
    <w:rsid w:val="00B505F1"/>
    <w:rsid w:val="00B51038"/>
    <w:rsid w:val="00B51125"/>
    <w:rsid w:val="00B511A9"/>
    <w:rsid w:val="00B513D2"/>
    <w:rsid w:val="00B5150C"/>
    <w:rsid w:val="00B515D2"/>
    <w:rsid w:val="00B51730"/>
    <w:rsid w:val="00B5220F"/>
    <w:rsid w:val="00B523A2"/>
    <w:rsid w:val="00B5253B"/>
    <w:rsid w:val="00B5269D"/>
    <w:rsid w:val="00B52794"/>
    <w:rsid w:val="00B529C2"/>
    <w:rsid w:val="00B52A33"/>
    <w:rsid w:val="00B52DEC"/>
    <w:rsid w:val="00B52FE4"/>
    <w:rsid w:val="00B5342B"/>
    <w:rsid w:val="00B53573"/>
    <w:rsid w:val="00B535B4"/>
    <w:rsid w:val="00B53615"/>
    <w:rsid w:val="00B53A9C"/>
    <w:rsid w:val="00B53B57"/>
    <w:rsid w:val="00B54164"/>
    <w:rsid w:val="00B5472D"/>
    <w:rsid w:val="00B5535A"/>
    <w:rsid w:val="00B55365"/>
    <w:rsid w:val="00B5540C"/>
    <w:rsid w:val="00B55AEF"/>
    <w:rsid w:val="00B55B41"/>
    <w:rsid w:val="00B55C01"/>
    <w:rsid w:val="00B55C3B"/>
    <w:rsid w:val="00B55D03"/>
    <w:rsid w:val="00B55D33"/>
    <w:rsid w:val="00B55E1B"/>
    <w:rsid w:val="00B5617A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AEE"/>
    <w:rsid w:val="00B61AFB"/>
    <w:rsid w:val="00B61BA3"/>
    <w:rsid w:val="00B61D1F"/>
    <w:rsid w:val="00B61ECB"/>
    <w:rsid w:val="00B61F27"/>
    <w:rsid w:val="00B6202B"/>
    <w:rsid w:val="00B6253C"/>
    <w:rsid w:val="00B62876"/>
    <w:rsid w:val="00B62CA7"/>
    <w:rsid w:val="00B62F9C"/>
    <w:rsid w:val="00B63411"/>
    <w:rsid w:val="00B63A3C"/>
    <w:rsid w:val="00B63AB5"/>
    <w:rsid w:val="00B63CB2"/>
    <w:rsid w:val="00B6412D"/>
    <w:rsid w:val="00B64216"/>
    <w:rsid w:val="00B6432B"/>
    <w:rsid w:val="00B646A9"/>
    <w:rsid w:val="00B646F7"/>
    <w:rsid w:val="00B648DD"/>
    <w:rsid w:val="00B64959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30C"/>
    <w:rsid w:val="00B6738A"/>
    <w:rsid w:val="00B67473"/>
    <w:rsid w:val="00B67BDF"/>
    <w:rsid w:val="00B67FB9"/>
    <w:rsid w:val="00B70170"/>
    <w:rsid w:val="00B70AF4"/>
    <w:rsid w:val="00B710B7"/>
    <w:rsid w:val="00B71392"/>
    <w:rsid w:val="00B71596"/>
    <w:rsid w:val="00B72469"/>
    <w:rsid w:val="00B725B1"/>
    <w:rsid w:val="00B72EE9"/>
    <w:rsid w:val="00B73201"/>
    <w:rsid w:val="00B732ED"/>
    <w:rsid w:val="00B73609"/>
    <w:rsid w:val="00B736FA"/>
    <w:rsid w:val="00B73766"/>
    <w:rsid w:val="00B73CE9"/>
    <w:rsid w:val="00B7402B"/>
    <w:rsid w:val="00B75541"/>
    <w:rsid w:val="00B7557F"/>
    <w:rsid w:val="00B75780"/>
    <w:rsid w:val="00B75A15"/>
    <w:rsid w:val="00B763F1"/>
    <w:rsid w:val="00B7652A"/>
    <w:rsid w:val="00B76725"/>
    <w:rsid w:val="00B76E2D"/>
    <w:rsid w:val="00B76F2B"/>
    <w:rsid w:val="00B7702C"/>
    <w:rsid w:val="00B771AC"/>
    <w:rsid w:val="00B772CC"/>
    <w:rsid w:val="00B773BB"/>
    <w:rsid w:val="00B779C4"/>
    <w:rsid w:val="00B77E81"/>
    <w:rsid w:val="00B77FD4"/>
    <w:rsid w:val="00B800D5"/>
    <w:rsid w:val="00B805D7"/>
    <w:rsid w:val="00B8063B"/>
    <w:rsid w:val="00B80930"/>
    <w:rsid w:val="00B80A72"/>
    <w:rsid w:val="00B80BB1"/>
    <w:rsid w:val="00B80F9B"/>
    <w:rsid w:val="00B817A8"/>
    <w:rsid w:val="00B819C9"/>
    <w:rsid w:val="00B824D9"/>
    <w:rsid w:val="00B82AC8"/>
    <w:rsid w:val="00B82B71"/>
    <w:rsid w:val="00B83779"/>
    <w:rsid w:val="00B83A27"/>
    <w:rsid w:val="00B83E6D"/>
    <w:rsid w:val="00B843D5"/>
    <w:rsid w:val="00B85E34"/>
    <w:rsid w:val="00B85F21"/>
    <w:rsid w:val="00B85F90"/>
    <w:rsid w:val="00B8632F"/>
    <w:rsid w:val="00B863F3"/>
    <w:rsid w:val="00B86866"/>
    <w:rsid w:val="00B86AFF"/>
    <w:rsid w:val="00B86B18"/>
    <w:rsid w:val="00B86C89"/>
    <w:rsid w:val="00B87163"/>
    <w:rsid w:val="00B8743F"/>
    <w:rsid w:val="00B87AB5"/>
    <w:rsid w:val="00B87C1D"/>
    <w:rsid w:val="00B87D07"/>
    <w:rsid w:val="00B87D91"/>
    <w:rsid w:val="00B87ED9"/>
    <w:rsid w:val="00B90191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FF9"/>
    <w:rsid w:val="00B949E0"/>
    <w:rsid w:val="00B94B49"/>
    <w:rsid w:val="00B94BD0"/>
    <w:rsid w:val="00B94C1C"/>
    <w:rsid w:val="00B94F0B"/>
    <w:rsid w:val="00B94F91"/>
    <w:rsid w:val="00B9516B"/>
    <w:rsid w:val="00B953C0"/>
    <w:rsid w:val="00B953D8"/>
    <w:rsid w:val="00B9540C"/>
    <w:rsid w:val="00B955C4"/>
    <w:rsid w:val="00B96103"/>
    <w:rsid w:val="00B9648E"/>
    <w:rsid w:val="00B96672"/>
    <w:rsid w:val="00B968F9"/>
    <w:rsid w:val="00B96AD6"/>
    <w:rsid w:val="00B9705D"/>
    <w:rsid w:val="00B970DD"/>
    <w:rsid w:val="00B9715C"/>
    <w:rsid w:val="00B975D6"/>
    <w:rsid w:val="00B977F0"/>
    <w:rsid w:val="00B97F93"/>
    <w:rsid w:val="00BA0580"/>
    <w:rsid w:val="00BA0783"/>
    <w:rsid w:val="00BA09B7"/>
    <w:rsid w:val="00BA0C42"/>
    <w:rsid w:val="00BA0E28"/>
    <w:rsid w:val="00BA162F"/>
    <w:rsid w:val="00BA1878"/>
    <w:rsid w:val="00BA2298"/>
    <w:rsid w:val="00BA24C9"/>
    <w:rsid w:val="00BA2538"/>
    <w:rsid w:val="00BA2A25"/>
    <w:rsid w:val="00BA365C"/>
    <w:rsid w:val="00BA3994"/>
    <w:rsid w:val="00BA3E20"/>
    <w:rsid w:val="00BA4731"/>
    <w:rsid w:val="00BA4834"/>
    <w:rsid w:val="00BA4BE7"/>
    <w:rsid w:val="00BA50F1"/>
    <w:rsid w:val="00BA53D3"/>
    <w:rsid w:val="00BA5472"/>
    <w:rsid w:val="00BA558F"/>
    <w:rsid w:val="00BA65AE"/>
    <w:rsid w:val="00BA65EC"/>
    <w:rsid w:val="00BA6923"/>
    <w:rsid w:val="00BA69E3"/>
    <w:rsid w:val="00BA6AF1"/>
    <w:rsid w:val="00BA6D2B"/>
    <w:rsid w:val="00BA703A"/>
    <w:rsid w:val="00BA722D"/>
    <w:rsid w:val="00BA7326"/>
    <w:rsid w:val="00BA75A7"/>
    <w:rsid w:val="00BA7751"/>
    <w:rsid w:val="00BA7813"/>
    <w:rsid w:val="00BA7CDB"/>
    <w:rsid w:val="00BA7E57"/>
    <w:rsid w:val="00BA7ED3"/>
    <w:rsid w:val="00BB00F3"/>
    <w:rsid w:val="00BB0446"/>
    <w:rsid w:val="00BB0DEF"/>
    <w:rsid w:val="00BB136A"/>
    <w:rsid w:val="00BB1B6E"/>
    <w:rsid w:val="00BB1CB5"/>
    <w:rsid w:val="00BB1D0D"/>
    <w:rsid w:val="00BB2758"/>
    <w:rsid w:val="00BB2ABE"/>
    <w:rsid w:val="00BB2D91"/>
    <w:rsid w:val="00BB2E1F"/>
    <w:rsid w:val="00BB2F9F"/>
    <w:rsid w:val="00BB333C"/>
    <w:rsid w:val="00BB33E6"/>
    <w:rsid w:val="00BB37E2"/>
    <w:rsid w:val="00BB3823"/>
    <w:rsid w:val="00BB39C8"/>
    <w:rsid w:val="00BB4112"/>
    <w:rsid w:val="00BB4278"/>
    <w:rsid w:val="00BB4712"/>
    <w:rsid w:val="00BB482C"/>
    <w:rsid w:val="00BB48BB"/>
    <w:rsid w:val="00BB4C4A"/>
    <w:rsid w:val="00BB51EB"/>
    <w:rsid w:val="00BB5500"/>
    <w:rsid w:val="00BB5D29"/>
    <w:rsid w:val="00BB5D4A"/>
    <w:rsid w:val="00BB5E7B"/>
    <w:rsid w:val="00BB5F92"/>
    <w:rsid w:val="00BB6197"/>
    <w:rsid w:val="00BB64B4"/>
    <w:rsid w:val="00BB6587"/>
    <w:rsid w:val="00BB6D2F"/>
    <w:rsid w:val="00BB6FF8"/>
    <w:rsid w:val="00BB7496"/>
    <w:rsid w:val="00BB790E"/>
    <w:rsid w:val="00BB7C98"/>
    <w:rsid w:val="00BB7F38"/>
    <w:rsid w:val="00BB7FE5"/>
    <w:rsid w:val="00BB7FE8"/>
    <w:rsid w:val="00BC0466"/>
    <w:rsid w:val="00BC0704"/>
    <w:rsid w:val="00BC0D0D"/>
    <w:rsid w:val="00BC0EDB"/>
    <w:rsid w:val="00BC1127"/>
    <w:rsid w:val="00BC1180"/>
    <w:rsid w:val="00BC17F3"/>
    <w:rsid w:val="00BC1822"/>
    <w:rsid w:val="00BC1CE3"/>
    <w:rsid w:val="00BC1D24"/>
    <w:rsid w:val="00BC1E3F"/>
    <w:rsid w:val="00BC23BF"/>
    <w:rsid w:val="00BC23F3"/>
    <w:rsid w:val="00BC2636"/>
    <w:rsid w:val="00BC2A01"/>
    <w:rsid w:val="00BC2E05"/>
    <w:rsid w:val="00BC3322"/>
    <w:rsid w:val="00BC3609"/>
    <w:rsid w:val="00BC4299"/>
    <w:rsid w:val="00BC4750"/>
    <w:rsid w:val="00BC4FD4"/>
    <w:rsid w:val="00BC52D7"/>
    <w:rsid w:val="00BC564B"/>
    <w:rsid w:val="00BC5927"/>
    <w:rsid w:val="00BC62C3"/>
    <w:rsid w:val="00BC68DA"/>
    <w:rsid w:val="00BC6AB3"/>
    <w:rsid w:val="00BC7474"/>
    <w:rsid w:val="00BC778D"/>
    <w:rsid w:val="00BC7FC5"/>
    <w:rsid w:val="00BD075C"/>
    <w:rsid w:val="00BD095C"/>
    <w:rsid w:val="00BD098B"/>
    <w:rsid w:val="00BD0C08"/>
    <w:rsid w:val="00BD116A"/>
    <w:rsid w:val="00BD1386"/>
    <w:rsid w:val="00BD1625"/>
    <w:rsid w:val="00BD1D30"/>
    <w:rsid w:val="00BD260B"/>
    <w:rsid w:val="00BD2668"/>
    <w:rsid w:val="00BD268A"/>
    <w:rsid w:val="00BD2B5F"/>
    <w:rsid w:val="00BD2EA5"/>
    <w:rsid w:val="00BD31AD"/>
    <w:rsid w:val="00BD3378"/>
    <w:rsid w:val="00BD33AA"/>
    <w:rsid w:val="00BD38E9"/>
    <w:rsid w:val="00BD3A19"/>
    <w:rsid w:val="00BD3A32"/>
    <w:rsid w:val="00BD3BDB"/>
    <w:rsid w:val="00BD3F16"/>
    <w:rsid w:val="00BD4019"/>
    <w:rsid w:val="00BD43A0"/>
    <w:rsid w:val="00BD4494"/>
    <w:rsid w:val="00BD4B20"/>
    <w:rsid w:val="00BD4C2E"/>
    <w:rsid w:val="00BD52BC"/>
    <w:rsid w:val="00BD5336"/>
    <w:rsid w:val="00BD5B0D"/>
    <w:rsid w:val="00BD5B93"/>
    <w:rsid w:val="00BD5CC1"/>
    <w:rsid w:val="00BD5EB5"/>
    <w:rsid w:val="00BD5FDA"/>
    <w:rsid w:val="00BD65C0"/>
    <w:rsid w:val="00BD6635"/>
    <w:rsid w:val="00BD6681"/>
    <w:rsid w:val="00BD6BD3"/>
    <w:rsid w:val="00BD70BA"/>
    <w:rsid w:val="00BD71C7"/>
    <w:rsid w:val="00BD71FE"/>
    <w:rsid w:val="00BD7762"/>
    <w:rsid w:val="00BD7880"/>
    <w:rsid w:val="00BD79D2"/>
    <w:rsid w:val="00BD7CD1"/>
    <w:rsid w:val="00BD7D78"/>
    <w:rsid w:val="00BE0156"/>
    <w:rsid w:val="00BE08AD"/>
    <w:rsid w:val="00BE08B0"/>
    <w:rsid w:val="00BE097B"/>
    <w:rsid w:val="00BE136E"/>
    <w:rsid w:val="00BE1573"/>
    <w:rsid w:val="00BE1774"/>
    <w:rsid w:val="00BE19B6"/>
    <w:rsid w:val="00BE1B95"/>
    <w:rsid w:val="00BE1E1A"/>
    <w:rsid w:val="00BE1E6B"/>
    <w:rsid w:val="00BE2101"/>
    <w:rsid w:val="00BE260E"/>
    <w:rsid w:val="00BE2D00"/>
    <w:rsid w:val="00BE2E43"/>
    <w:rsid w:val="00BE30EA"/>
    <w:rsid w:val="00BE3484"/>
    <w:rsid w:val="00BE3638"/>
    <w:rsid w:val="00BE36DD"/>
    <w:rsid w:val="00BE370F"/>
    <w:rsid w:val="00BE3A12"/>
    <w:rsid w:val="00BE3DC2"/>
    <w:rsid w:val="00BE4344"/>
    <w:rsid w:val="00BE4F29"/>
    <w:rsid w:val="00BE4FFD"/>
    <w:rsid w:val="00BE5366"/>
    <w:rsid w:val="00BE542A"/>
    <w:rsid w:val="00BE551F"/>
    <w:rsid w:val="00BE5B48"/>
    <w:rsid w:val="00BE6276"/>
    <w:rsid w:val="00BE6BB7"/>
    <w:rsid w:val="00BE6DC7"/>
    <w:rsid w:val="00BE7557"/>
    <w:rsid w:val="00BE7587"/>
    <w:rsid w:val="00BE7907"/>
    <w:rsid w:val="00BE79E4"/>
    <w:rsid w:val="00BE7A03"/>
    <w:rsid w:val="00BE7ACA"/>
    <w:rsid w:val="00BE7B84"/>
    <w:rsid w:val="00BE7EC8"/>
    <w:rsid w:val="00BE7F90"/>
    <w:rsid w:val="00BF0064"/>
    <w:rsid w:val="00BF08DB"/>
    <w:rsid w:val="00BF0C3D"/>
    <w:rsid w:val="00BF0EA2"/>
    <w:rsid w:val="00BF18A0"/>
    <w:rsid w:val="00BF19E5"/>
    <w:rsid w:val="00BF2049"/>
    <w:rsid w:val="00BF2083"/>
    <w:rsid w:val="00BF21EA"/>
    <w:rsid w:val="00BF222B"/>
    <w:rsid w:val="00BF23D4"/>
    <w:rsid w:val="00BF26E7"/>
    <w:rsid w:val="00BF2824"/>
    <w:rsid w:val="00BF29BE"/>
    <w:rsid w:val="00BF2C0E"/>
    <w:rsid w:val="00BF349B"/>
    <w:rsid w:val="00BF397C"/>
    <w:rsid w:val="00BF448C"/>
    <w:rsid w:val="00BF459A"/>
    <w:rsid w:val="00BF46DE"/>
    <w:rsid w:val="00BF4877"/>
    <w:rsid w:val="00BF4CE5"/>
    <w:rsid w:val="00BF4F56"/>
    <w:rsid w:val="00BF50A6"/>
    <w:rsid w:val="00BF51AB"/>
    <w:rsid w:val="00BF5363"/>
    <w:rsid w:val="00BF5648"/>
    <w:rsid w:val="00BF5855"/>
    <w:rsid w:val="00BF5975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777"/>
    <w:rsid w:val="00BF7B50"/>
    <w:rsid w:val="00BF7B55"/>
    <w:rsid w:val="00BF7F8E"/>
    <w:rsid w:val="00C004F2"/>
    <w:rsid w:val="00C0068A"/>
    <w:rsid w:val="00C0082E"/>
    <w:rsid w:val="00C00A28"/>
    <w:rsid w:val="00C00F4F"/>
    <w:rsid w:val="00C013C5"/>
    <w:rsid w:val="00C01B45"/>
    <w:rsid w:val="00C01D7E"/>
    <w:rsid w:val="00C01F24"/>
    <w:rsid w:val="00C02595"/>
    <w:rsid w:val="00C02682"/>
    <w:rsid w:val="00C02BDC"/>
    <w:rsid w:val="00C02E58"/>
    <w:rsid w:val="00C0304F"/>
    <w:rsid w:val="00C03215"/>
    <w:rsid w:val="00C034F6"/>
    <w:rsid w:val="00C036B9"/>
    <w:rsid w:val="00C037D9"/>
    <w:rsid w:val="00C03B0A"/>
    <w:rsid w:val="00C03D20"/>
    <w:rsid w:val="00C046CF"/>
    <w:rsid w:val="00C04957"/>
    <w:rsid w:val="00C04A64"/>
    <w:rsid w:val="00C04A65"/>
    <w:rsid w:val="00C04EF3"/>
    <w:rsid w:val="00C04EFE"/>
    <w:rsid w:val="00C04F29"/>
    <w:rsid w:val="00C0557D"/>
    <w:rsid w:val="00C05757"/>
    <w:rsid w:val="00C058E5"/>
    <w:rsid w:val="00C05931"/>
    <w:rsid w:val="00C05CC7"/>
    <w:rsid w:val="00C05EDF"/>
    <w:rsid w:val="00C05F3E"/>
    <w:rsid w:val="00C0729A"/>
    <w:rsid w:val="00C0736F"/>
    <w:rsid w:val="00C075D1"/>
    <w:rsid w:val="00C075F0"/>
    <w:rsid w:val="00C07930"/>
    <w:rsid w:val="00C07FCC"/>
    <w:rsid w:val="00C102D1"/>
    <w:rsid w:val="00C10337"/>
    <w:rsid w:val="00C1055A"/>
    <w:rsid w:val="00C10714"/>
    <w:rsid w:val="00C109F2"/>
    <w:rsid w:val="00C10B58"/>
    <w:rsid w:val="00C115E5"/>
    <w:rsid w:val="00C1171C"/>
    <w:rsid w:val="00C117DC"/>
    <w:rsid w:val="00C11B83"/>
    <w:rsid w:val="00C11D2A"/>
    <w:rsid w:val="00C11D60"/>
    <w:rsid w:val="00C12181"/>
    <w:rsid w:val="00C1243B"/>
    <w:rsid w:val="00C126AF"/>
    <w:rsid w:val="00C128AF"/>
    <w:rsid w:val="00C1292A"/>
    <w:rsid w:val="00C129A1"/>
    <w:rsid w:val="00C12A85"/>
    <w:rsid w:val="00C1324E"/>
    <w:rsid w:val="00C132C9"/>
    <w:rsid w:val="00C134F4"/>
    <w:rsid w:val="00C13654"/>
    <w:rsid w:val="00C137CF"/>
    <w:rsid w:val="00C13CE9"/>
    <w:rsid w:val="00C13E29"/>
    <w:rsid w:val="00C1442B"/>
    <w:rsid w:val="00C14806"/>
    <w:rsid w:val="00C14AC5"/>
    <w:rsid w:val="00C14C44"/>
    <w:rsid w:val="00C14C94"/>
    <w:rsid w:val="00C14E79"/>
    <w:rsid w:val="00C14FAA"/>
    <w:rsid w:val="00C15572"/>
    <w:rsid w:val="00C156B2"/>
    <w:rsid w:val="00C1586C"/>
    <w:rsid w:val="00C15EBB"/>
    <w:rsid w:val="00C15FDD"/>
    <w:rsid w:val="00C161EB"/>
    <w:rsid w:val="00C163E1"/>
    <w:rsid w:val="00C166BB"/>
    <w:rsid w:val="00C16886"/>
    <w:rsid w:val="00C16E01"/>
    <w:rsid w:val="00C16E53"/>
    <w:rsid w:val="00C171FC"/>
    <w:rsid w:val="00C175FE"/>
    <w:rsid w:val="00C1785A"/>
    <w:rsid w:val="00C17C36"/>
    <w:rsid w:val="00C17CD7"/>
    <w:rsid w:val="00C17DE5"/>
    <w:rsid w:val="00C20275"/>
    <w:rsid w:val="00C20298"/>
    <w:rsid w:val="00C2063D"/>
    <w:rsid w:val="00C20726"/>
    <w:rsid w:val="00C20981"/>
    <w:rsid w:val="00C20DB8"/>
    <w:rsid w:val="00C20E80"/>
    <w:rsid w:val="00C20EE1"/>
    <w:rsid w:val="00C20FDC"/>
    <w:rsid w:val="00C212DA"/>
    <w:rsid w:val="00C215B0"/>
    <w:rsid w:val="00C2173C"/>
    <w:rsid w:val="00C21B9F"/>
    <w:rsid w:val="00C21EE4"/>
    <w:rsid w:val="00C21F46"/>
    <w:rsid w:val="00C221E1"/>
    <w:rsid w:val="00C22436"/>
    <w:rsid w:val="00C22801"/>
    <w:rsid w:val="00C22A5A"/>
    <w:rsid w:val="00C22B84"/>
    <w:rsid w:val="00C22C93"/>
    <w:rsid w:val="00C22EC7"/>
    <w:rsid w:val="00C22FDD"/>
    <w:rsid w:val="00C2321E"/>
    <w:rsid w:val="00C233A4"/>
    <w:rsid w:val="00C23C97"/>
    <w:rsid w:val="00C23FDF"/>
    <w:rsid w:val="00C240BB"/>
    <w:rsid w:val="00C24278"/>
    <w:rsid w:val="00C2470A"/>
    <w:rsid w:val="00C24884"/>
    <w:rsid w:val="00C24AD9"/>
    <w:rsid w:val="00C24DF7"/>
    <w:rsid w:val="00C25431"/>
    <w:rsid w:val="00C254B4"/>
    <w:rsid w:val="00C257B7"/>
    <w:rsid w:val="00C266E1"/>
    <w:rsid w:val="00C26BCB"/>
    <w:rsid w:val="00C26FAF"/>
    <w:rsid w:val="00C2705A"/>
    <w:rsid w:val="00C270B5"/>
    <w:rsid w:val="00C276EE"/>
    <w:rsid w:val="00C2799D"/>
    <w:rsid w:val="00C3008F"/>
    <w:rsid w:val="00C30923"/>
    <w:rsid w:val="00C30A67"/>
    <w:rsid w:val="00C3168A"/>
    <w:rsid w:val="00C31726"/>
    <w:rsid w:val="00C31937"/>
    <w:rsid w:val="00C31A7D"/>
    <w:rsid w:val="00C31C00"/>
    <w:rsid w:val="00C32274"/>
    <w:rsid w:val="00C33013"/>
    <w:rsid w:val="00C33605"/>
    <w:rsid w:val="00C33ADF"/>
    <w:rsid w:val="00C33BCC"/>
    <w:rsid w:val="00C33F66"/>
    <w:rsid w:val="00C34008"/>
    <w:rsid w:val="00C346E4"/>
    <w:rsid w:val="00C350DF"/>
    <w:rsid w:val="00C35768"/>
    <w:rsid w:val="00C359F1"/>
    <w:rsid w:val="00C35BA9"/>
    <w:rsid w:val="00C365A6"/>
    <w:rsid w:val="00C36B81"/>
    <w:rsid w:val="00C36D7D"/>
    <w:rsid w:val="00C3721E"/>
    <w:rsid w:val="00C3779C"/>
    <w:rsid w:val="00C37B21"/>
    <w:rsid w:val="00C37B6E"/>
    <w:rsid w:val="00C37BAF"/>
    <w:rsid w:val="00C37C60"/>
    <w:rsid w:val="00C37CE4"/>
    <w:rsid w:val="00C408DC"/>
    <w:rsid w:val="00C40B4F"/>
    <w:rsid w:val="00C40BE3"/>
    <w:rsid w:val="00C40CBC"/>
    <w:rsid w:val="00C41035"/>
    <w:rsid w:val="00C41260"/>
    <w:rsid w:val="00C41261"/>
    <w:rsid w:val="00C416B0"/>
    <w:rsid w:val="00C4195A"/>
    <w:rsid w:val="00C41CBC"/>
    <w:rsid w:val="00C41CDC"/>
    <w:rsid w:val="00C41F80"/>
    <w:rsid w:val="00C42063"/>
    <w:rsid w:val="00C420A6"/>
    <w:rsid w:val="00C42333"/>
    <w:rsid w:val="00C42C52"/>
    <w:rsid w:val="00C42D9E"/>
    <w:rsid w:val="00C42E00"/>
    <w:rsid w:val="00C42E0C"/>
    <w:rsid w:val="00C42FD2"/>
    <w:rsid w:val="00C436A1"/>
    <w:rsid w:val="00C43841"/>
    <w:rsid w:val="00C43D24"/>
    <w:rsid w:val="00C4454D"/>
    <w:rsid w:val="00C44E8F"/>
    <w:rsid w:val="00C45005"/>
    <w:rsid w:val="00C45699"/>
    <w:rsid w:val="00C45A64"/>
    <w:rsid w:val="00C45B1E"/>
    <w:rsid w:val="00C46019"/>
    <w:rsid w:val="00C461F8"/>
    <w:rsid w:val="00C468FB"/>
    <w:rsid w:val="00C46A0F"/>
    <w:rsid w:val="00C47621"/>
    <w:rsid w:val="00C47ADD"/>
    <w:rsid w:val="00C47F80"/>
    <w:rsid w:val="00C501E1"/>
    <w:rsid w:val="00C50BC7"/>
    <w:rsid w:val="00C5114E"/>
    <w:rsid w:val="00C51320"/>
    <w:rsid w:val="00C51324"/>
    <w:rsid w:val="00C518BB"/>
    <w:rsid w:val="00C51B02"/>
    <w:rsid w:val="00C51DB1"/>
    <w:rsid w:val="00C51EE5"/>
    <w:rsid w:val="00C522BB"/>
    <w:rsid w:val="00C522DA"/>
    <w:rsid w:val="00C52527"/>
    <w:rsid w:val="00C527B9"/>
    <w:rsid w:val="00C52812"/>
    <w:rsid w:val="00C529AD"/>
    <w:rsid w:val="00C52A58"/>
    <w:rsid w:val="00C52E85"/>
    <w:rsid w:val="00C53003"/>
    <w:rsid w:val="00C5372A"/>
    <w:rsid w:val="00C53B69"/>
    <w:rsid w:val="00C53B93"/>
    <w:rsid w:val="00C5435D"/>
    <w:rsid w:val="00C545B7"/>
    <w:rsid w:val="00C547ED"/>
    <w:rsid w:val="00C549DA"/>
    <w:rsid w:val="00C54A5A"/>
    <w:rsid w:val="00C54A68"/>
    <w:rsid w:val="00C55208"/>
    <w:rsid w:val="00C556EE"/>
    <w:rsid w:val="00C55863"/>
    <w:rsid w:val="00C55B24"/>
    <w:rsid w:val="00C55C44"/>
    <w:rsid w:val="00C55C69"/>
    <w:rsid w:val="00C55E48"/>
    <w:rsid w:val="00C565DE"/>
    <w:rsid w:val="00C56670"/>
    <w:rsid w:val="00C56D0A"/>
    <w:rsid w:val="00C56EA0"/>
    <w:rsid w:val="00C57420"/>
    <w:rsid w:val="00C57709"/>
    <w:rsid w:val="00C57AFC"/>
    <w:rsid w:val="00C57E73"/>
    <w:rsid w:val="00C60D47"/>
    <w:rsid w:val="00C610DE"/>
    <w:rsid w:val="00C612E2"/>
    <w:rsid w:val="00C614D4"/>
    <w:rsid w:val="00C6155F"/>
    <w:rsid w:val="00C6174F"/>
    <w:rsid w:val="00C6185C"/>
    <w:rsid w:val="00C61B4B"/>
    <w:rsid w:val="00C61B84"/>
    <w:rsid w:val="00C61BBF"/>
    <w:rsid w:val="00C61F1E"/>
    <w:rsid w:val="00C61F81"/>
    <w:rsid w:val="00C62111"/>
    <w:rsid w:val="00C62330"/>
    <w:rsid w:val="00C62D68"/>
    <w:rsid w:val="00C63970"/>
    <w:rsid w:val="00C63B0C"/>
    <w:rsid w:val="00C63FCB"/>
    <w:rsid w:val="00C641E3"/>
    <w:rsid w:val="00C6427E"/>
    <w:rsid w:val="00C6445A"/>
    <w:rsid w:val="00C647C6"/>
    <w:rsid w:val="00C64815"/>
    <w:rsid w:val="00C64900"/>
    <w:rsid w:val="00C64B93"/>
    <w:rsid w:val="00C64CEA"/>
    <w:rsid w:val="00C651FE"/>
    <w:rsid w:val="00C655B1"/>
    <w:rsid w:val="00C658BE"/>
    <w:rsid w:val="00C658D5"/>
    <w:rsid w:val="00C65E62"/>
    <w:rsid w:val="00C660A6"/>
    <w:rsid w:val="00C66137"/>
    <w:rsid w:val="00C661A6"/>
    <w:rsid w:val="00C664D5"/>
    <w:rsid w:val="00C66CF3"/>
    <w:rsid w:val="00C66D6E"/>
    <w:rsid w:val="00C66FC8"/>
    <w:rsid w:val="00C6700B"/>
    <w:rsid w:val="00C6701A"/>
    <w:rsid w:val="00C671BE"/>
    <w:rsid w:val="00C67ED0"/>
    <w:rsid w:val="00C7004A"/>
    <w:rsid w:val="00C708C9"/>
    <w:rsid w:val="00C710EB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EA7"/>
    <w:rsid w:val="00C75387"/>
    <w:rsid w:val="00C753BE"/>
    <w:rsid w:val="00C75611"/>
    <w:rsid w:val="00C7578F"/>
    <w:rsid w:val="00C757A6"/>
    <w:rsid w:val="00C75A70"/>
    <w:rsid w:val="00C75FC1"/>
    <w:rsid w:val="00C76255"/>
    <w:rsid w:val="00C76274"/>
    <w:rsid w:val="00C76594"/>
    <w:rsid w:val="00C76B36"/>
    <w:rsid w:val="00C76B92"/>
    <w:rsid w:val="00C76E0E"/>
    <w:rsid w:val="00C77449"/>
    <w:rsid w:val="00C77498"/>
    <w:rsid w:val="00C779BA"/>
    <w:rsid w:val="00C77A29"/>
    <w:rsid w:val="00C77CAF"/>
    <w:rsid w:val="00C816AE"/>
    <w:rsid w:val="00C81C71"/>
    <w:rsid w:val="00C824D3"/>
    <w:rsid w:val="00C8283E"/>
    <w:rsid w:val="00C82A1C"/>
    <w:rsid w:val="00C82D84"/>
    <w:rsid w:val="00C82FA3"/>
    <w:rsid w:val="00C8317E"/>
    <w:rsid w:val="00C83604"/>
    <w:rsid w:val="00C8370C"/>
    <w:rsid w:val="00C837AB"/>
    <w:rsid w:val="00C839FE"/>
    <w:rsid w:val="00C83C63"/>
    <w:rsid w:val="00C83FDD"/>
    <w:rsid w:val="00C849E8"/>
    <w:rsid w:val="00C84D5D"/>
    <w:rsid w:val="00C85033"/>
    <w:rsid w:val="00C8505E"/>
    <w:rsid w:val="00C85238"/>
    <w:rsid w:val="00C857DB"/>
    <w:rsid w:val="00C85825"/>
    <w:rsid w:val="00C85AE6"/>
    <w:rsid w:val="00C85B18"/>
    <w:rsid w:val="00C85BD0"/>
    <w:rsid w:val="00C871CB"/>
    <w:rsid w:val="00C87208"/>
    <w:rsid w:val="00C87234"/>
    <w:rsid w:val="00C878B4"/>
    <w:rsid w:val="00C90196"/>
    <w:rsid w:val="00C9036E"/>
    <w:rsid w:val="00C9039C"/>
    <w:rsid w:val="00C90890"/>
    <w:rsid w:val="00C90BC6"/>
    <w:rsid w:val="00C90CFE"/>
    <w:rsid w:val="00C9128D"/>
    <w:rsid w:val="00C91418"/>
    <w:rsid w:val="00C91484"/>
    <w:rsid w:val="00C919E9"/>
    <w:rsid w:val="00C91AB8"/>
    <w:rsid w:val="00C91BE4"/>
    <w:rsid w:val="00C91D65"/>
    <w:rsid w:val="00C91D93"/>
    <w:rsid w:val="00C9227F"/>
    <w:rsid w:val="00C92671"/>
    <w:rsid w:val="00C92DA4"/>
    <w:rsid w:val="00C92DDF"/>
    <w:rsid w:val="00C92FA6"/>
    <w:rsid w:val="00C92FFD"/>
    <w:rsid w:val="00C9331B"/>
    <w:rsid w:val="00C937A6"/>
    <w:rsid w:val="00C937BA"/>
    <w:rsid w:val="00C93BD9"/>
    <w:rsid w:val="00C94140"/>
    <w:rsid w:val="00C944F6"/>
    <w:rsid w:val="00C94645"/>
    <w:rsid w:val="00C948E1"/>
    <w:rsid w:val="00C94F6D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40F"/>
    <w:rsid w:val="00CA245C"/>
    <w:rsid w:val="00CA2847"/>
    <w:rsid w:val="00CA2BF2"/>
    <w:rsid w:val="00CA2F07"/>
    <w:rsid w:val="00CA32F8"/>
    <w:rsid w:val="00CA3338"/>
    <w:rsid w:val="00CA37A2"/>
    <w:rsid w:val="00CA3904"/>
    <w:rsid w:val="00CA3B30"/>
    <w:rsid w:val="00CA4110"/>
    <w:rsid w:val="00CA4571"/>
    <w:rsid w:val="00CA486F"/>
    <w:rsid w:val="00CA4BD4"/>
    <w:rsid w:val="00CA4C8F"/>
    <w:rsid w:val="00CA4F38"/>
    <w:rsid w:val="00CA5420"/>
    <w:rsid w:val="00CA5731"/>
    <w:rsid w:val="00CA6582"/>
    <w:rsid w:val="00CA6BE1"/>
    <w:rsid w:val="00CA6D86"/>
    <w:rsid w:val="00CA76D0"/>
    <w:rsid w:val="00CA779D"/>
    <w:rsid w:val="00CA7844"/>
    <w:rsid w:val="00CA7C03"/>
    <w:rsid w:val="00CA7F5B"/>
    <w:rsid w:val="00CA7FA1"/>
    <w:rsid w:val="00CB01EB"/>
    <w:rsid w:val="00CB0263"/>
    <w:rsid w:val="00CB06D4"/>
    <w:rsid w:val="00CB06E7"/>
    <w:rsid w:val="00CB0785"/>
    <w:rsid w:val="00CB11F2"/>
    <w:rsid w:val="00CB14DA"/>
    <w:rsid w:val="00CB16D9"/>
    <w:rsid w:val="00CB1D59"/>
    <w:rsid w:val="00CB1E5A"/>
    <w:rsid w:val="00CB21A6"/>
    <w:rsid w:val="00CB2307"/>
    <w:rsid w:val="00CB2570"/>
    <w:rsid w:val="00CB2CF4"/>
    <w:rsid w:val="00CB2EB5"/>
    <w:rsid w:val="00CB2F57"/>
    <w:rsid w:val="00CB300D"/>
    <w:rsid w:val="00CB3C29"/>
    <w:rsid w:val="00CB3FB7"/>
    <w:rsid w:val="00CB406D"/>
    <w:rsid w:val="00CB4BE8"/>
    <w:rsid w:val="00CB4CB5"/>
    <w:rsid w:val="00CB4FEB"/>
    <w:rsid w:val="00CB5040"/>
    <w:rsid w:val="00CB5177"/>
    <w:rsid w:val="00CB519A"/>
    <w:rsid w:val="00CB51A6"/>
    <w:rsid w:val="00CB53C1"/>
    <w:rsid w:val="00CB5537"/>
    <w:rsid w:val="00CB55DC"/>
    <w:rsid w:val="00CB5766"/>
    <w:rsid w:val="00CB5C61"/>
    <w:rsid w:val="00CB5EC6"/>
    <w:rsid w:val="00CB607C"/>
    <w:rsid w:val="00CB6168"/>
    <w:rsid w:val="00CB6413"/>
    <w:rsid w:val="00CB6A74"/>
    <w:rsid w:val="00CB6C38"/>
    <w:rsid w:val="00CB6CD8"/>
    <w:rsid w:val="00CB6FD0"/>
    <w:rsid w:val="00CB7105"/>
    <w:rsid w:val="00CB7380"/>
    <w:rsid w:val="00CB7657"/>
    <w:rsid w:val="00CB769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F4E"/>
    <w:rsid w:val="00CC11AE"/>
    <w:rsid w:val="00CC11FC"/>
    <w:rsid w:val="00CC14BF"/>
    <w:rsid w:val="00CC1528"/>
    <w:rsid w:val="00CC17D2"/>
    <w:rsid w:val="00CC1B42"/>
    <w:rsid w:val="00CC1EBC"/>
    <w:rsid w:val="00CC1F9C"/>
    <w:rsid w:val="00CC2378"/>
    <w:rsid w:val="00CC23C8"/>
    <w:rsid w:val="00CC254E"/>
    <w:rsid w:val="00CC298C"/>
    <w:rsid w:val="00CC2FC6"/>
    <w:rsid w:val="00CC34DA"/>
    <w:rsid w:val="00CC3529"/>
    <w:rsid w:val="00CC392A"/>
    <w:rsid w:val="00CC39FB"/>
    <w:rsid w:val="00CC3AB5"/>
    <w:rsid w:val="00CC3B22"/>
    <w:rsid w:val="00CC3EE3"/>
    <w:rsid w:val="00CC47C3"/>
    <w:rsid w:val="00CC4EB3"/>
    <w:rsid w:val="00CC54B8"/>
    <w:rsid w:val="00CC554C"/>
    <w:rsid w:val="00CC5781"/>
    <w:rsid w:val="00CC5813"/>
    <w:rsid w:val="00CC598F"/>
    <w:rsid w:val="00CC6065"/>
    <w:rsid w:val="00CC6168"/>
    <w:rsid w:val="00CC670B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0F60"/>
    <w:rsid w:val="00CD1042"/>
    <w:rsid w:val="00CD104F"/>
    <w:rsid w:val="00CD1474"/>
    <w:rsid w:val="00CD228A"/>
    <w:rsid w:val="00CD239F"/>
    <w:rsid w:val="00CD2456"/>
    <w:rsid w:val="00CD24E6"/>
    <w:rsid w:val="00CD2819"/>
    <w:rsid w:val="00CD28F0"/>
    <w:rsid w:val="00CD2AB8"/>
    <w:rsid w:val="00CD2C20"/>
    <w:rsid w:val="00CD2E6E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924"/>
    <w:rsid w:val="00CD49EE"/>
    <w:rsid w:val="00CD4BDF"/>
    <w:rsid w:val="00CD4D47"/>
    <w:rsid w:val="00CD50C3"/>
    <w:rsid w:val="00CD588E"/>
    <w:rsid w:val="00CD5994"/>
    <w:rsid w:val="00CD5ED3"/>
    <w:rsid w:val="00CD614E"/>
    <w:rsid w:val="00CD62E3"/>
    <w:rsid w:val="00CD6699"/>
    <w:rsid w:val="00CD6956"/>
    <w:rsid w:val="00CD6A80"/>
    <w:rsid w:val="00CD7093"/>
    <w:rsid w:val="00CD737E"/>
    <w:rsid w:val="00CD7AAC"/>
    <w:rsid w:val="00CD7ED6"/>
    <w:rsid w:val="00CD7F65"/>
    <w:rsid w:val="00CD7F72"/>
    <w:rsid w:val="00CE0060"/>
    <w:rsid w:val="00CE0A12"/>
    <w:rsid w:val="00CE0B39"/>
    <w:rsid w:val="00CE140A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39C"/>
    <w:rsid w:val="00CE373C"/>
    <w:rsid w:val="00CE376F"/>
    <w:rsid w:val="00CE3B2C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F56"/>
    <w:rsid w:val="00CE6647"/>
    <w:rsid w:val="00CE679E"/>
    <w:rsid w:val="00CE695C"/>
    <w:rsid w:val="00CE6CB9"/>
    <w:rsid w:val="00CE79D6"/>
    <w:rsid w:val="00CE7D44"/>
    <w:rsid w:val="00CF0066"/>
    <w:rsid w:val="00CF0163"/>
    <w:rsid w:val="00CF0240"/>
    <w:rsid w:val="00CF03E5"/>
    <w:rsid w:val="00CF0B48"/>
    <w:rsid w:val="00CF10A5"/>
    <w:rsid w:val="00CF12BE"/>
    <w:rsid w:val="00CF1866"/>
    <w:rsid w:val="00CF1B81"/>
    <w:rsid w:val="00CF1EFF"/>
    <w:rsid w:val="00CF201A"/>
    <w:rsid w:val="00CF2863"/>
    <w:rsid w:val="00CF28EE"/>
    <w:rsid w:val="00CF32E4"/>
    <w:rsid w:val="00CF3326"/>
    <w:rsid w:val="00CF39FE"/>
    <w:rsid w:val="00CF3B12"/>
    <w:rsid w:val="00CF3B28"/>
    <w:rsid w:val="00CF3DEE"/>
    <w:rsid w:val="00CF40F4"/>
    <w:rsid w:val="00CF427B"/>
    <w:rsid w:val="00CF4482"/>
    <w:rsid w:val="00CF44E9"/>
    <w:rsid w:val="00CF45C6"/>
    <w:rsid w:val="00CF4715"/>
    <w:rsid w:val="00CF4A53"/>
    <w:rsid w:val="00CF4FF6"/>
    <w:rsid w:val="00CF5481"/>
    <w:rsid w:val="00CF5A53"/>
    <w:rsid w:val="00CF5C0F"/>
    <w:rsid w:val="00CF5CF9"/>
    <w:rsid w:val="00CF5EA3"/>
    <w:rsid w:val="00CF62C5"/>
    <w:rsid w:val="00CF6390"/>
    <w:rsid w:val="00CF6525"/>
    <w:rsid w:val="00CF687E"/>
    <w:rsid w:val="00CF6B67"/>
    <w:rsid w:val="00CF6D27"/>
    <w:rsid w:val="00CF6ED5"/>
    <w:rsid w:val="00CF71BF"/>
    <w:rsid w:val="00CF7229"/>
    <w:rsid w:val="00CF7DC2"/>
    <w:rsid w:val="00CF7F91"/>
    <w:rsid w:val="00D002A2"/>
    <w:rsid w:val="00D0047C"/>
    <w:rsid w:val="00D004A7"/>
    <w:rsid w:val="00D013CB"/>
    <w:rsid w:val="00D019ED"/>
    <w:rsid w:val="00D01E15"/>
    <w:rsid w:val="00D01F72"/>
    <w:rsid w:val="00D02301"/>
    <w:rsid w:val="00D02523"/>
    <w:rsid w:val="00D027A3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3E9"/>
    <w:rsid w:val="00D05439"/>
    <w:rsid w:val="00D05787"/>
    <w:rsid w:val="00D05B1D"/>
    <w:rsid w:val="00D05B61"/>
    <w:rsid w:val="00D062DD"/>
    <w:rsid w:val="00D06319"/>
    <w:rsid w:val="00D06450"/>
    <w:rsid w:val="00D06622"/>
    <w:rsid w:val="00D069C4"/>
    <w:rsid w:val="00D070DA"/>
    <w:rsid w:val="00D0722C"/>
    <w:rsid w:val="00D07620"/>
    <w:rsid w:val="00D076B6"/>
    <w:rsid w:val="00D077FC"/>
    <w:rsid w:val="00D07869"/>
    <w:rsid w:val="00D10067"/>
    <w:rsid w:val="00D107E7"/>
    <w:rsid w:val="00D1091B"/>
    <w:rsid w:val="00D10D47"/>
    <w:rsid w:val="00D11023"/>
    <w:rsid w:val="00D11233"/>
    <w:rsid w:val="00D1132B"/>
    <w:rsid w:val="00D11992"/>
    <w:rsid w:val="00D1225A"/>
    <w:rsid w:val="00D122CE"/>
    <w:rsid w:val="00D12367"/>
    <w:rsid w:val="00D123E9"/>
    <w:rsid w:val="00D12B86"/>
    <w:rsid w:val="00D12F5F"/>
    <w:rsid w:val="00D12FD2"/>
    <w:rsid w:val="00D13100"/>
    <w:rsid w:val="00D1369F"/>
    <w:rsid w:val="00D1370A"/>
    <w:rsid w:val="00D13761"/>
    <w:rsid w:val="00D13BED"/>
    <w:rsid w:val="00D13C59"/>
    <w:rsid w:val="00D140B9"/>
    <w:rsid w:val="00D14889"/>
    <w:rsid w:val="00D14993"/>
    <w:rsid w:val="00D14996"/>
    <w:rsid w:val="00D15003"/>
    <w:rsid w:val="00D15305"/>
    <w:rsid w:val="00D1530D"/>
    <w:rsid w:val="00D1572D"/>
    <w:rsid w:val="00D157E4"/>
    <w:rsid w:val="00D15ED2"/>
    <w:rsid w:val="00D16864"/>
    <w:rsid w:val="00D16911"/>
    <w:rsid w:val="00D1699F"/>
    <w:rsid w:val="00D16D89"/>
    <w:rsid w:val="00D16D9E"/>
    <w:rsid w:val="00D1713C"/>
    <w:rsid w:val="00D17161"/>
    <w:rsid w:val="00D1717D"/>
    <w:rsid w:val="00D1728C"/>
    <w:rsid w:val="00D17426"/>
    <w:rsid w:val="00D17B1D"/>
    <w:rsid w:val="00D17DF6"/>
    <w:rsid w:val="00D201D1"/>
    <w:rsid w:val="00D20318"/>
    <w:rsid w:val="00D203D4"/>
    <w:rsid w:val="00D2077E"/>
    <w:rsid w:val="00D2099E"/>
    <w:rsid w:val="00D20B0B"/>
    <w:rsid w:val="00D20BEC"/>
    <w:rsid w:val="00D21020"/>
    <w:rsid w:val="00D2119D"/>
    <w:rsid w:val="00D2124A"/>
    <w:rsid w:val="00D2135D"/>
    <w:rsid w:val="00D21BB0"/>
    <w:rsid w:val="00D21D5C"/>
    <w:rsid w:val="00D21DA8"/>
    <w:rsid w:val="00D22085"/>
    <w:rsid w:val="00D221C7"/>
    <w:rsid w:val="00D22600"/>
    <w:rsid w:val="00D22E26"/>
    <w:rsid w:val="00D23121"/>
    <w:rsid w:val="00D234C0"/>
    <w:rsid w:val="00D23BEB"/>
    <w:rsid w:val="00D23E87"/>
    <w:rsid w:val="00D23F77"/>
    <w:rsid w:val="00D23FCD"/>
    <w:rsid w:val="00D242A6"/>
    <w:rsid w:val="00D24FA6"/>
    <w:rsid w:val="00D251B5"/>
    <w:rsid w:val="00D254E9"/>
    <w:rsid w:val="00D258E4"/>
    <w:rsid w:val="00D25A31"/>
    <w:rsid w:val="00D25FA2"/>
    <w:rsid w:val="00D2664C"/>
    <w:rsid w:val="00D26965"/>
    <w:rsid w:val="00D26ACB"/>
    <w:rsid w:val="00D26F1C"/>
    <w:rsid w:val="00D2715F"/>
    <w:rsid w:val="00D27269"/>
    <w:rsid w:val="00D2737B"/>
    <w:rsid w:val="00D27BAA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F5C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F96"/>
    <w:rsid w:val="00D361C5"/>
    <w:rsid w:val="00D36443"/>
    <w:rsid w:val="00D3682D"/>
    <w:rsid w:val="00D36835"/>
    <w:rsid w:val="00D368A5"/>
    <w:rsid w:val="00D36C52"/>
    <w:rsid w:val="00D36D80"/>
    <w:rsid w:val="00D36F30"/>
    <w:rsid w:val="00D373A2"/>
    <w:rsid w:val="00D373ED"/>
    <w:rsid w:val="00D37432"/>
    <w:rsid w:val="00D37434"/>
    <w:rsid w:val="00D37474"/>
    <w:rsid w:val="00D37AFC"/>
    <w:rsid w:val="00D400F3"/>
    <w:rsid w:val="00D40A09"/>
    <w:rsid w:val="00D40B87"/>
    <w:rsid w:val="00D414A0"/>
    <w:rsid w:val="00D4165E"/>
    <w:rsid w:val="00D4183E"/>
    <w:rsid w:val="00D41851"/>
    <w:rsid w:val="00D41A2B"/>
    <w:rsid w:val="00D4264A"/>
    <w:rsid w:val="00D4281D"/>
    <w:rsid w:val="00D42A63"/>
    <w:rsid w:val="00D42C8A"/>
    <w:rsid w:val="00D43109"/>
    <w:rsid w:val="00D43129"/>
    <w:rsid w:val="00D4354E"/>
    <w:rsid w:val="00D43A8C"/>
    <w:rsid w:val="00D43C39"/>
    <w:rsid w:val="00D4401C"/>
    <w:rsid w:val="00D4433A"/>
    <w:rsid w:val="00D4434A"/>
    <w:rsid w:val="00D44434"/>
    <w:rsid w:val="00D445A8"/>
    <w:rsid w:val="00D446B5"/>
    <w:rsid w:val="00D44ADA"/>
    <w:rsid w:val="00D44F5D"/>
    <w:rsid w:val="00D45253"/>
    <w:rsid w:val="00D45809"/>
    <w:rsid w:val="00D459A9"/>
    <w:rsid w:val="00D460AE"/>
    <w:rsid w:val="00D46271"/>
    <w:rsid w:val="00D4641A"/>
    <w:rsid w:val="00D464FD"/>
    <w:rsid w:val="00D4697B"/>
    <w:rsid w:val="00D46B8B"/>
    <w:rsid w:val="00D46D1F"/>
    <w:rsid w:val="00D46DF3"/>
    <w:rsid w:val="00D46EE5"/>
    <w:rsid w:val="00D47B00"/>
    <w:rsid w:val="00D47D13"/>
    <w:rsid w:val="00D47E4D"/>
    <w:rsid w:val="00D5053D"/>
    <w:rsid w:val="00D5060D"/>
    <w:rsid w:val="00D51681"/>
    <w:rsid w:val="00D51790"/>
    <w:rsid w:val="00D520FF"/>
    <w:rsid w:val="00D52114"/>
    <w:rsid w:val="00D521DD"/>
    <w:rsid w:val="00D52334"/>
    <w:rsid w:val="00D52606"/>
    <w:rsid w:val="00D52693"/>
    <w:rsid w:val="00D52C18"/>
    <w:rsid w:val="00D52D54"/>
    <w:rsid w:val="00D52DD7"/>
    <w:rsid w:val="00D52E78"/>
    <w:rsid w:val="00D5322D"/>
    <w:rsid w:val="00D53309"/>
    <w:rsid w:val="00D53703"/>
    <w:rsid w:val="00D53936"/>
    <w:rsid w:val="00D53AC8"/>
    <w:rsid w:val="00D53CFA"/>
    <w:rsid w:val="00D543D7"/>
    <w:rsid w:val="00D544A5"/>
    <w:rsid w:val="00D54B36"/>
    <w:rsid w:val="00D55081"/>
    <w:rsid w:val="00D559BC"/>
    <w:rsid w:val="00D5616F"/>
    <w:rsid w:val="00D5669A"/>
    <w:rsid w:val="00D5698D"/>
    <w:rsid w:val="00D56C4B"/>
    <w:rsid w:val="00D578FE"/>
    <w:rsid w:val="00D57A2A"/>
    <w:rsid w:val="00D57CCE"/>
    <w:rsid w:val="00D609A6"/>
    <w:rsid w:val="00D60D20"/>
    <w:rsid w:val="00D61317"/>
    <w:rsid w:val="00D61986"/>
    <w:rsid w:val="00D61C73"/>
    <w:rsid w:val="00D61C93"/>
    <w:rsid w:val="00D620B9"/>
    <w:rsid w:val="00D62107"/>
    <w:rsid w:val="00D6270E"/>
    <w:rsid w:val="00D63154"/>
    <w:rsid w:val="00D6347B"/>
    <w:rsid w:val="00D63597"/>
    <w:rsid w:val="00D63AD1"/>
    <w:rsid w:val="00D63DEB"/>
    <w:rsid w:val="00D6460A"/>
    <w:rsid w:val="00D64978"/>
    <w:rsid w:val="00D64E0A"/>
    <w:rsid w:val="00D64F0B"/>
    <w:rsid w:val="00D64FE3"/>
    <w:rsid w:val="00D65200"/>
    <w:rsid w:val="00D65794"/>
    <w:rsid w:val="00D664BC"/>
    <w:rsid w:val="00D66579"/>
    <w:rsid w:val="00D66740"/>
    <w:rsid w:val="00D668DB"/>
    <w:rsid w:val="00D66A6E"/>
    <w:rsid w:val="00D66CE3"/>
    <w:rsid w:val="00D66D55"/>
    <w:rsid w:val="00D66DC4"/>
    <w:rsid w:val="00D66DEB"/>
    <w:rsid w:val="00D67264"/>
    <w:rsid w:val="00D67424"/>
    <w:rsid w:val="00D676B3"/>
    <w:rsid w:val="00D67BEA"/>
    <w:rsid w:val="00D67BEB"/>
    <w:rsid w:val="00D67C10"/>
    <w:rsid w:val="00D67CC2"/>
    <w:rsid w:val="00D67D55"/>
    <w:rsid w:val="00D67DFD"/>
    <w:rsid w:val="00D70691"/>
    <w:rsid w:val="00D70BBC"/>
    <w:rsid w:val="00D70CE3"/>
    <w:rsid w:val="00D70D07"/>
    <w:rsid w:val="00D70EBE"/>
    <w:rsid w:val="00D70FF7"/>
    <w:rsid w:val="00D710BE"/>
    <w:rsid w:val="00D711FB"/>
    <w:rsid w:val="00D7121E"/>
    <w:rsid w:val="00D7166E"/>
    <w:rsid w:val="00D7188E"/>
    <w:rsid w:val="00D71A2D"/>
    <w:rsid w:val="00D71C2E"/>
    <w:rsid w:val="00D71DAE"/>
    <w:rsid w:val="00D71F98"/>
    <w:rsid w:val="00D71FC3"/>
    <w:rsid w:val="00D726EA"/>
    <w:rsid w:val="00D728C6"/>
    <w:rsid w:val="00D72ACB"/>
    <w:rsid w:val="00D72D29"/>
    <w:rsid w:val="00D72E3A"/>
    <w:rsid w:val="00D731D2"/>
    <w:rsid w:val="00D73303"/>
    <w:rsid w:val="00D7330F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A17"/>
    <w:rsid w:val="00D75D5D"/>
    <w:rsid w:val="00D76032"/>
    <w:rsid w:val="00D7622F"/>
    <w:rsid w:val="00D76713"/>
    <w:rsid w:val="00D767A9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F2B"/>
    <w:rsid w:val="00D81038"/>
    <w:rsid w:val="00D81376"/>
    <w:rsid w:val="00D813EC"/>
    <w:rsid w:val="00D81935"/>
    <w:rsid w:val="00D82097"/>
    <w:rsid w:val="00D8214D"/>
    <w:rsid w:val="00D821C5"/>
    <w:rsid w:val="00D821CD"/>
    <w:rsid w:val="00D826BD"/>
    <w:rsid w:val="00D82858"/>
    <w:rsid w:val="00D82982"/>
    <w:rsid w:val="00D82C7F"/>
    <w:rsid w:val="00D82DC6"/>
    <w:rsid w:val="00D832AD"/>
    <w:rsid w:val="00D83499"/>
    <w:rsid w:val="00D83911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DC7"/>
    <w:rsid w:val="00D853A6"/>
    <w:rsid w:val="00D85766"/>
    <w:rsid w:val="00D8576F"/>
    <w:rsid w:val="00D85B87"/>
    <w:rsid w:val="00D85BB7"/>
    <w:rsid w:val="00D85FD6"/>
    <w:rsid w:val="00D8640B"/>
    <w:rsid w:val="00D86639"/>
    <w:rsid w:val="00D86A84"/>
    <w:rsid w:val="00D86D48"/>
    <w:rsid w:val="00D87500"/>
    <w:rsid w:val="00D87733"/>
    <w:rsid w:val="00D87B09"/>
    <w:rsid w:val="00D87E08"/>
    <w:rsid w:val="00D87F73"/>
    <w:rsid w:val="00D90055"/>
    <w:rsid w:val="00D902A5"/>
    <w:rsid w:val="00D904DB"/>
    <w:rsid w:val="00D90740"/>
    <w:rsid w:val="00D9089D"/>
    <w:rsid w:val="00D90A07"/>
    <w:rsid w:val="00D90C0B"/>
    <w:rsid w:val="00D90CDB"/>
    <w:rsid w:val="00D90E1C"/>
    <w:rsid w:val="00D90E48"/>
    <w:rsid w:val="00D90F37"/>
    <w:rsid w:val="00D91181"/>
    <w:rsid w:val="00D91504"/>
    <w:rsid w:val="00D916FB"/>
    <w:rsid w:val="00D919AE"/>
    <w:rsid w:val="00D91A63"/>
    <w:rsid w:val="00D91CC5"/>
    <w:rsid w:val="00D9206B"/>
    <w:rsid w:val="00D9234C"/>
    <w:rsid w:val="00D92772"/>
    <w:rsid w:val="00D927BC"/>
    <w:rsid w:val="00D9294C"/>
    <w:rsid w:val="00D92989"/>
    <w:rsid w:val="00D92BD2"/>
    <w:rsid w:val="00D92F6D"/>
    <w:rsid w:val="00D933B4"/>
    <w:rsid w:val="00D934F9"/>
    <w:rsid w:val="00D936AE"/>
    <w:rsid w:val="00D9393F"/>
    <w:rsid w:val="00D93953"/>
    <w:rsid w:val="00D93E1B"/>
    <w:rsid w:val="00D93F67"/>
    <w:rsid w:val="00D9443E"/>
    <w:rsid w:val="00D9459C"/>
    <w:rsid w:val="00D94725"/>
    <w:rsid w:val="00D9499B"/>
    <w:rsid w:val="00D94AA1"/>
    <w:rsid w:val="00D94EBD"/>
    <w:rsid w:val="00D9548E"/>
    <w:rsid w:val="00D9573B"/>
    <w:rsid w:val="00D95850"/>
    <w:rsid w:val="00D958AA"/>
    <w:rsid w:val="00D95A1F"/>
    <w:rsid w:val="00D95DE0"/>
    <w:rsid w:val="00D95DEB"/>
    <w:rsid w:val="00D96370"/>
    <w:rsid w:val="00D96483"/>
    <w:rsid w:val="00D9656B"/>
    <w:rsid w:val="00D96842"/>
    <w:rsid w:val="00D9685B"/>
    <w:rsid w:val="00D968C4"/>
    <w:rsid w:val="00D96B0F"/>
    <w:rsid w:val="00D96D05"/>
    <w:rsid w:val="00D97052"/>
    <w:rsid w:val="00D97506"/>
    <w:rsid w:val="00D9777D"/>
    <w:rsid w:val="00D979BE"/>
    <w:rsid w:val="00D97C82"/>
    <w:rsid w:val="00D97C92"/>
    <w:rsid w:val="00DA0132"/>
    <w:rsid w:val="00DA035F"/>
    <w:rsid w:val="00DA0372"/>
    <w:rsid w:val="00DA089E"/>
    <w:rsid w:val="00DA0910"/>
    <w:rsid w:val="00DA0F36"/>
    <w:rsid w:val="00DA0F58"/>
    <w:rsid w:val="00DA1774"/>
    <w:rsid w:val="00DA1904"/>
    <w:rsid w:val="00DA1B76"/>
    <w:rsid w:val="00DA1E5F"/>
    <w:rsid w:val="00DA22BB"/>
    <w:rsid w:val="00DA2492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7C5"/>
    <w:rsid w:val="00DA3CB6"/>
    <w:rsid w:val="00DA3CF6"/>
    <w:rsid w:val="00DA456A"/>
    <w:rsid w:val="00DA47EF"/>
    <w:rsid w:val="00DA49E0"/>
    <w:rsid w:val="00DA49FB"/>
    <w:rsid w:val="00DA4A7F"/>
    <w:rsid w:val="00DA4E57"/>
    <w:rsid w:val="00DA54B1"/>
    <w:rsid w:val="00DA597B"/>
    <w:rsid w:val="00DA5A8B"/>
    <w:rsid w:val="00DA5C13"/>
    <w:rsid w:val="00DA5EA2"/>
    <w:rsid w:val="00DA5EFC"/>
    <w:rsid w:val="00DA5FC5"/>
    <w:rsid w:val="00DA6954"/>
    <w:rsid w:val="00DA6F27"/>
    <w:rsid w:val="00DA7A64"/>
    <w:rsid w:val="00DA7F41"/>
    <w:rsid w:val="00DB057F"/>
    <w:rsid w:val="00DB0588"/>
    <w:rsid w:val="00DB06B8"/>
    <w:rsid w:val="00DB0AD1"/>
    <w:rsid w:val="00DB0C4A"/>
    <w:rsid w:val="00DB0EBA"/>
    <w:rsid w:val="00DB0ECA"/>
    <w:rsid w:val="00DB1036"/>
    <w:rsid w:val="00DB1045"/>
    <w:rsid w:val="00DB1767"/>
    <w:rsid w:val="00DB1C6A"/>
    <w:rsid w:val="00DB1C88"/>
    <w:rsid w:val="00DB1CE9"/>
    <w:rsid w:val="00DB2074"/>
    <w:rsid w:val="00DB23EF"/>
    <w:rsid w:val="00DB29C7"/>
    <w:rsid w:val="00DB2CD1"/>
    <w:rsid w:val="00DB2DFA"/>
    <w:rsid w:val="00DB2E1E"/>
    <w:rsid w:val="00DB3375"/>
    <w:rsid w:val="00DB3747"/>
    <w:rsid w:val="00DB3BC7"/>
    <w:rsid w:val="00DB3CEE"/>
    <w:rsid w:val="00DB3E80"/>
    <w:rsid w:val="00DB43C4"/>
    <w:rsid w:val="00DB4825"/>
    <w:rsid w:val="00DB49DA"/>
    <w:rsid w:val="00DB4AB8"/>
    <w:rsid w:val="00DB4B80"/>
    <w:rsid w:val="00DB4CEF"/>
    <w:rsid w:val="00DB4D9A"/>
    <w:rsid w:val="00DB507D"/>
    <w:rsid w:val="00DB52A5"/>
    <w:rsid w:val="00DB5468"/>
    <w:rsid w:val="00DB5CC8"/>
    <w:rsid w:val="00DB62EF"/>
    <w:rsid w:val="00DB638C"/>
    <w:rsid w:val="00DB63CE"/>
    <w:rsid w:val="00DB6562"/>
    <w:rsid w:val="00DB68BB"/>
    <w:rsid w:val="00DB69F1"/>
    <w:rsid w:val="00DB6D11"/>
    <w:rsid w:val="00DB6D7F"/>
    <w:rsid w:val="00DB6E4F"/>
    <w:rsid w:val="00DB7342"/>
    <w:rsid w:val="00DB7403"/>
    <w:rsid w:val="00DB76CB"/>
    <w:rsid w:val="00DB7806"/>
    <w:rsid w:val="00DB78F6"/>
    <w:rsid w:val="00DB7B1F"/>
    <w:rsid w:val="00DB7BE2"/>
    <w:rsid w:val="00DB7E52"/>
    <w:rsid w:val="00DC0147"/>
    <w:rsid w:val="00DC02DE"/>
    <w:rsid w:val="00DC04EC"/>
    <w:rsid w:val="00DC080D"/>
    <w:rsid w:val="00DC085A"/>
    <w:rsid w:val="00DC0921"/>
    <w:rsid w:val="00DC0DB4"/>
    <w:rsid w:val="00DC0E7C"/>
    <w:rsid w:val="00DC12A5"/>
    <w:rsid w:val="00DC17D7"/>
    <w:rsid w:val="00DC1DE8"/>
    <w:rsid w:val="00DC29BE"/>
    <w:rsid w:val="00DC2E21"/>
    <w:rsid w:val="00DC2E73"/>
    <w:rsid w:val="00DC3007"/>
    <w:rsid w:val="00DC308D"/>
    <w:rsid w:val="00DC31D4"/>
    <w:rsid w:val="00DC376B"/>
    <w:rsid w:val="00DC3B4A"/>
    <w:rsid w:val="00DC3D97"/>
    <w:rsid w:val="00DC4042"/>
    <w:rsid w:val="00DC4055"/>
    <w:rsid w:val="00DC4838"/>
    <w:rsid w:val="00DC4A3B"/>
    <w:rsid w:val="00DC4D83"/>
    <w:rsid w:val="00DC4FFB"/>
    <w:rsid w:val="00DC54D5"/>
    <w:rsid w:val="00DC59DA"/>
    <w:rsid w:val="00DC5B7F"/>
    <w:rsid w:val="00DC61B4"/>
    <w:rsid w:val="00DC622A"/>
    <w:rsid w:val="00DC67FE"/>
    <w:rsid w:val="00DC6E81"/>
    <w:rsid w:val="00DC6F07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A3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4D8"/>
    <w:rsid w:val="00DD271B"/>
    <w:rsid w:val="00DD288F"/>
    <w:rsid w:val="00DD2B7A"/>
    <w:rsid w:val="00DD30A4"/>
    <w:rsid w:val="00DD3522"/>
    <w:rsid w:val="00DD3BCE"/>
    <w:rsid w:val="00DD3E95"/>
    <w:rsid w:val="00DD411C"/>
    <w:rsid w:val="00DD42B9"/>
    <w:rsid w:val="00DD4561"/>
    <w:rsid w:val="00DD4877"/>
    <w:rsid w:val="00DD4CB4"/>
    <w:rsid w:val="00DD4F63"/>
    <w:rsid w:val="00DD506F"/>
    <w:rsid w:val="00DD5189"/>
    <w:rsid w:val="00DD55BC"/>
    <w:rsid w:val="00DD5706"/>
    <w:rsid w:val="00DD5DD8"/>
    <w:rsid w:val="00DD6C49"/>
    <w:rsid w:val="00DD7444"/>
    <w:rsid w:val="00DD78F7"/>
    <w:rsid w:val="00DD7A08"/>
    <w:rsid w:val="00DD7A45"/>
    <w:rsid w:val="00DD7B88"/>
    <w:rsid w:val="00DD7DC8"/>
    <w:rsid w:val="00DD7DD8"/>
    <w:rsid w:val="00DD7DF3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077"/>
    <w:rsid w:val="00DE2D51"/>
    <w:rsid w:val="00DE2F0D"/>
    <w:rsid w:val="00DE30BD"/>
    <w:rsid w:val="00DE3105"/>
    <w:rsid w:val="00DE337C"/>
    <w:rsid w:val="00DE3609"/>
    <w:rsid w:val="00DE39CC"/>
    <w:rsid w:val="00DE3BA3"/>
    <w:rsid w:val="00DE3DAC"/>
    <w:rsid w:val="00DE4123"/>
    <w:rsid w:val="00DE4773"/>
    <w:rsid w:val="00DE48C6"/>
    <w:rsid w:val="00DE4B48"/>
    <w:rsid w:val="00DE524F"/>
    <w:rsid w:val="00DE552C"/>
    <w:rsid w:val="00DE5837"/>
    <w:rsid w:val="00DE5A8F"/>
    <w:rsid w:val="00DE5C5F"/>
    <w:rsid w:val="00DE615E"/>
    <w:rsid w:val="00DE66C7"/>
    <w:rsid w:val="00DE6943"/>
    <w:rsid w:val="00DE6AB3"/>
    <w:rsid w:val="00DE6F2E"/>
    <w:rsid w:val="00DE7627"/>
    <w:rsid w:val="00DE7CCE"/>
    <w:rsid w:val="00DF06FC"/>
    <w:rsid w:val="00DF0C9B"/>
    <w:rsid w:val="00DF0F48"/>
    <w:rsid w:val="00DF0FE5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8F0"/>
    <w:rsid w:val="00DF2C3D"/>
    <w:rsid w:val="00DF2DFE"/>
    <w:rsid w:val="00DF2EE5"/>
    <w:rsid w:val="00DF3014"/>
    <w:rsid w:val="00DF3030"/>
    <w:rsid w:val="00DF33A7"/>
    <w:rsid w:val="00DF3593"/>
    <w:rsid w:val="00DF360B"/>
    <w:rsid w:val="00DF3A4B"/>
    <w:rsid w:val="00DF3D9F"/>
    <w:rsid w:val="00DF3F89"/>
    <w:rsid w:val="00DF426B"/>
    <w:rsid w:val="00DF45AC"/>
    <w:rsid w:val="00DF48B8"/>
    <w:rsid w:val="00DF4A3F"/>
    <w:rsid w:val="00DF4BC5"/>
    <w:rsid w:val="00DF4ED4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487"/>
    <w:rsid w:val="00DF7501"/>
    <w:rsid w:val="00DF7546"/>
    <w:rsid w:val="00E002F6"/>
    <w:rsid w:val="00E00964"/>
    <w:rsid w:val="00E00C93"/>
    <w:rsid w:val="00E021C3"/>
    <w:rsid w:val="00E02263"/>
    <w:rsid w:val="00E023B6"/>
    <w:rsid w:val="00E0243D"/>
    <w:rsid w:val="00E02533"/>
    <w:rsid w:val="00E02F73"/>
    <w:rsid w:val="00E03409"/>
    <w:rsid w:val="00E036D7"/>
    <w:rsid w:val="00E03983"/>
    <w:rsid w:val="00E03B04"/>
    <w:rsid w:val="00E03E9B"/>
    <w:rsid w:val="00E04E7F"/>
    <w:rsid w:val="00E05400"/>
    <w:rsid w:val="00E0590C"/>
    <w:rsid w:val="00E05BFF"/>
    <w:rsid w:val="00E05C87"/>
    <w:rsid w:val="00E05FBE"/>
    <w:rsid w:val="00E06222"/>
    <w:rsid w:val="00E066B8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0A0"/>
    <w:rsid w:val="00E11425"/>
    <w:rsid w:val="00E11672"/>
    <w:rsid w:val="00E11872"/>
    <w:rsid w:val="00E11DCF"/>
    <w:rsid w:val="00E11EC4"/>
    <w:rsid w:val="00E12B22"/>
    <w:rsid w:val="00E12D71"/>
    <w:rsid w:val="00E12FD2"/>
    <w:rsid w:val="00E132BB"/>
    <w:rsid w:val="00E136BA"/>
    <w:rsid w:val="00E13D8A"/>
    <w:rsid w:val="00E14400"/>
    <w:rsid w:val="00E144C9"/>
    <w:rsid w:val="00E145AD"/>
    <w:rsid w:val="00E148C7"/>
    <w:rsid w:val="00E14ABE"/>
    <w:rsid w:val="00E14B4C"/>
    <w:rsid w:val="00E14D17"/>
    <w:rsid w:val="00E14E36"/>
    <w:rsid w:val="00E14EA7"/>
    <w:rsid w:val="00E14F57"/>
    <w:rsid w:val="00E14FEA"/>
    <w:rsid w:val="00E1523C"/>
    <w:rsid w:val="00E153B4"/>
    <w:rsid w:val="00E155B3"/>
    <w:rsid w:val="00E15779"/>
    <w:rsid w:val="00E157C8"/>
    <w:rsid w:val="00E15A2F"/>
    <w:rsid w:val="00E15E01"/>
    <w:rsid w:val="00E161A9"/>
    <w:rsid w:val="00E1629B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A39"/>
    <w:rsid w:val="00E22BA4"/>
    <w:rsid w:val="00E22CBC"/>
    <w:rsid w:val="00E22F6B"/>
    <w:rsid w:val="00E2305D"/>
    <w:rsid w:val="00E232C2"/>
    <w:rsid w:val="00E23328"/>
    <w:rsid w:val="00E23B71"/>
    <w:rsid w:val="00E23DAC"/>
    <w:rsid w:val="00E2404B"/>
    <w:rsid w:val="00E24062"/>
    <w:rsid w:val="00E241CF"/>
    <w:rsid w:val="00E24250"/>
    <w:rsid w:val="00E2430C"/>
    <w:rsid w:val="00E24358"/>
    <w:rsid w:val="00E24429"/>
    <w:rsid w:val="00E246AD"/>
    <w:rsid w:val="00E246EF"/>
    <w:rsid w:val="00E24771"/>
    <w:rsid w:val="00E24B82"/>
    <w:rsid w:val="00E24D6E"/>
    <w:rsid w:val="00E253BB"/>
    <w:rsid w:val="00E25995"/>
    <w:rsid w:val="00E267CB"/>
    <w:rsid w:val="00E268B6"/>
    <w:rsid w:val="00E26988"/>
    <w:rsid w:val="00E27346"/>
    <w:rsid w:val="00E274B5"/>
    <w:rsid w:val="00E27655"/>
    <w:rsid w:val="00E27B33"/>
    <w:rsid w:val="00E27C81"/>
    <w:rsid w:val="00E27DAB"/>
    <w:rsid w:val="00E27F78"/>
    <w:rsid w:val="00E302E5"/>
    <w:rsid w:val="00E30370"/>
    <w:rsid w:val="00E30383"/>
    <w:rsid w:val="00E303B7"/>
    <w:rsid w:val="00E305DB"/>
    <w:rsid w:val="00E30A10"/>
    <w:rsid w:val="00E30C8C"/>
    <w:rsid w:val="00E30D08"/>
    <w:rsid w:val="00E30DBD"/>
    <w:rsid w:val="00E3102E"/>
    <w:rsid w:val="00E310EC"/>
    <w:rsid w:val="00E311FC"/>
    <w:rsid w:val="00E312C5"/>
    <w:rsid w:val="00E3157E"/>
    <w:rsid w:val="00E317BA"/>
    <w:rsid w:val="00E318E0"/>
    <w:rsid w:val="00E31BC1"/>
    <w:rsid w:val="00E31E89"/>
    <w:rsid w:val="00E3215A"/>
    <w:rsid w:val="00E32331"/>
    <w:rsid w:val="00E32480"/>
    <w:rsid w:val="00E32DD8"/>
    <w:rsid w:val="00E32DE4"/>
    <w:rsid w:val="00E32E9A"/>
    <w:rsid w:val="00E331B9"/>
    <w:rsid w:val="00E3333B"/>
    <w:rsid w:val="00E3335A"/>
    <w:rsid w:val="00E33996"/>
    <w:rsid w:val="00E33DE3"/>
    <w:rsid w:val="00E34248"/>
    <w:rsid w:val="00E344BC"/>
    <w:rsid w:val="00E347B4"/>
    <w:rsid w:val="00E35460"/>
    <w:rsid w:val="00E35602"/>
    <w:rsid w:val="00E35906"/>
    <w:rsid w:val="00E360C3"/>
    <w:rsid w:val="00E36180"/>
    <w:rsid w:val="00E365E1"/>
    <w:rsid w:val="00E3669B"/>
    <w:rsid w:val="00E36DF9"/>
    <w:rsid w:val="00E374F5"/>
    <w:rsid w:val="00E37610"/>
    <w:rsid w:val="00E406B4"/>
    <w:rsid w:val="00E40745"/>
    <w:rsid w:val="00E41756"/>
    <w:rsid w:val="00E41802"/>
    <w:rsid w:val="00E41E1D"/>
    <w:rsid w:val="00E41FD7"/>
    <w:rsid w:val="00E4201F"/>
    <w:rsid w:val="00E42701"/>
    <w:rsid w:val="00E4279B"/>
    <w:rsid w:val="00E429B9"/>
    <w:rsid w:val="00E42A02"/>
    <w:rsid w:val="00E42C3E"/>
    <w:rsid w:val="00E42D7D"/>
    <w:rsid w:val="00E43A5A"/>
    <w:rsid w:val="00E441A3"/>
    <w:rsid w:val="00E4421E"/>
    <w:rsid w:val="00E44248"/>
    <w:rsid w:val="00E449D0"/>
    <w:rsid w:val="00E44D37"/>
    <w:rsid w:val="00E44DE2"/>
    <w:rsid w:val="00E4509A"/>
    <w:rsid w:val="00E455F2"/>
    <w:rsid w:val="00E459D3"/>
    <w:rsid w:val="00E45C48"/>
    <w:rsid w:val="00E45E14"/>
    <w:rsid w:val="00E465E1"/>
    <w:rsid w:val="00E4665E"/>
    <w:rsid w:val="00E46977"/>
    <w:rsid w:val="00E46CDE"/>
    <w:rsid w:val="00E4709F"/>
    <w:rsid w:val="00E4722E"/>
    <w:rsid w:val="00E4757D"/>
    <w:rsid w:val="00E47673"/>
    <w:rsid w:val="00E47AD0"/>
    <w:rsid w:val="00E47C2B"/>
    <w:rsid w:val="00E47D91"/>
    <w:rsid w:val="00E505D7"/>
    <w:rsid w:val="00E5080E"/>
    <w:rsid w:val="00E5081A"/>
    <w:rsid w:val="00E50832"/>
    <w:rsid w:val="00E508E9"/>
    <w:rsid w:val="00E50900"/>
    <w:rsid w:val="00E510BA"/>
    <w:rsid w:val="00E5124A"/>
    <w:rsid w:val="00E517B9"/>
    <w:rsid w:val="00E51BAE"/>
    <w:rsid w:val="00E51D71"/>
    <w:rsid w:val="00E5241C"/>
    <w:rsid w:val="00E527CC"/>
    <w:rsid w:val="00E52822"/>
    <w:rsid w:val="00E52972"/>
    <w:rsid w:val="00E5334C"/>
    <w:rsid w:val="00E53A8D"/>
    <w:rsid w:val="00E541DA"/>
    <w:rsid w:val="00E541FC"/>
    <w:rsid w:val="00E54D2E"/>
    <w:rsid w:val="00E54E8B"/>
    <w:rsid w:val="00E55266"/>
    <w:rsid w:val="00E553CF"/>
    <w:rsid w:val="00E5599D"/>
    <w:rsid w:val="00E55AA6"/>
    <w:rsid w:val="00E55B81"/>
    <w:rsid w:val="00E57585"/>
    <w:rsid w:val="00E575DC"/>
    <w:rsid w:val="00E57A4E"/>
    <w:rsid w:val="00E57D7A"/>
    <w:rsid w:val="00E57DA2"/>
    <w:rsid w:val="00E57E2B"/>
    <w:rsid w:val="00E57F21"/>
    <w:rsid w:val="00E6009C"/>
    <w:rsid w:val="00E601B0"/>
    <w:rsid w:val="00E6038D"/>
    <w:rsid w:val="00E60410"/>
    <w:rsid w:val="00E6065A"/>
    <w:rsid w:val="00E60662"/>
    <w:rsid w:val="00E60E4A"/>
    <w:rsid w:val="00E612BC"/>
    <w:rsid w:val="00E612DF"/>
    <w:rsid w:val="00E61572"/>
    <w:rsid w:val="00E61777"/>
    <w:rsid w:val="00E61868"/>
    <w:rsid w:val="00E61E38"/>
    <w:rsid w:val="00E61F82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748"/>
    <w:rsid w:val="00E709C3"/>
    <w:rsid w:val="00E70A0F"/>
    <w:rsid w:val="00E71256"/>
    <w:rsid w:val="00E716A1"/>
    <w:rsid w:val="00E716B8"/>
    <w:rsid w:val="00E71850"/>
    <w:rsid w:val="00E71B67"/>
    <w:rsid w:val="00E71B72"/>
    <w:rsid w:val="00E71B85"/>
    <w:rsid w:val="00E7222C"/>
    <w:rsid w:val="00E72474"/>
    <w:rsid w:val="00E726FD"/>
    <w:rsid w:val="00E72729"/>
    <w:rsid w:val="00E72A4B"/>
    <w:rsid w:val="00E72AAC"/>
    <w:rsid w:val="00E72AEC"/>
    <w:rsid w:val="00E72B43"/>
    <w:rsid w:val="00E72B85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C4F"/>
    <w:rsid w:val="00E75178"/>
    <w:rsid w:val="00E756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BA"/>
    <w:rsid w:val="00E77BCB"/>
    <w:rsid w:val="00E77FE0"/>
    <w:rsid w:val="00E80668"/>
    <w:rsid w:val="00E809EF"/>
    <w:rsid w:val="00E80C43"/>
    <w:rsid w:val="00E81166"/>
    <w:rsid w:val="00E81242"/>
    <w:rsid w:val="00E8125E"/>
    <w:rsid w:val="00E81314"/>
    <w:rsid w:val="00E81349"/>
    <w:rsid w:val="00E814C6"/>
    <w:rsid w:val="00E81CB6"/>
    <w:rsid w:val="00E822BE"/>
    <w:rsid w:val="00E826CC"/>
    <w:rsid w:val="00E8274E"/>
    <w:rsid w:val="00E82880"/>
    <w:rsid w:val="00E82B93"/>
    <w:rsid w:val="00E82C76"/>
    <w:rsid w:val="00E8339F"/>
    <w:rsid w:val="00E833F4"/>
    <w:rsid w:val="00E836EF"/>
    <w:rsid w:val="00E8376C"/>
    <w:rsid w:val="00E837DB"/>
    <w:rsid w:val="00E83EA8"/>
    <w:rsid w:val="00E841CC"/>
    <w:rsid w:val="00E843B6"/>
    <w:rsid w:val="00E8456E"/>
    <w:rsid w:val="00E84BB5"/>
    <w:rsid w:val="00E84E2F"/>
    <w:rsid w:val="00E8524C"/>
    <w:rsid w:val="00E8575A"/>
    <w:rsid w:val="00E86114"/>
    <w:rsid w:val="00E86289"/>
    <w:rsid w:val="00E8650F"/>
    <w:rsid w:val="00E86762"/>
    <w:rsid w:val="00E869CE"/>
    <w:rsid w:val="00E86A11"/>
    <w:rsid w:val="00E86A8C"/>
    <w:rsid w:val="00E86C65"/>
    <w:rsid w:val="00E86D5A"/>
    <w:rsid w:val="00E8782E"/>
    <w:rsid w:val="00E87BDE"/>
    <w:rsid w:val="00E9017F"/>
    <w:rsid w:val="00E9029E"/>
    <w:rsid w:val="00E90485"/>
    <w:rsid w:val="00E907AE"/>
    <w:rsid w:val="00E90B57"/>
    <w:rsid w:val="00E90BE4"/>
    <w:rsid w:val="00E90DF4"/>
    <w:rsid w:val="00E91437"/>
    <w:rsid w:val="00E914F4"/>
    <w:rsid w:val="00E91686"/>
    <w:rsid w:val="00E91A68"/>
    <w:rsid w:val="00E91B14"/>
    <w:rsid w:val="00E922CF"/>
    <w:rsid w:val="00E92552"/>
    <w:rsid w:val="00E9262F"/>
    <w:rsid w:val="00E92772"/>
    <w:rsid w:val="00E92E3C"/>
    <w:rsid w:val="00E93BCE"/>
    <w:rsid w:val="00E93EBE"/>
    <w:rsid w:val="00E93F70"/>
    <w:rsid w:val="00E94105"/>
    <w:rsid w:val="00E948D4"/>
    <w:rsid w:val="00E94917"/>
    <w:rsid w:val="00E94D50"/>
    <w:rsid w:val="00E94ED4"/>
    <w:rsid w:val="00E95160"/>
    <w:rsid w:val="00E9517C"/>
    <w:rsid w:val="00E9539E"/>
    <w:rsid w:val="00E95680"/>
    <w:rsid w:val="00E957C7"/>
    <w:rsid w:val="00E9583A"/>
    <w:rsid w:val="00E95A14"/>
    <w:rsid w:val="00E95A40"/>
    <w:rsid w:val="00E95A64"/>
    <w:rsid w:val="00E95C02"/>
    <w:rsid w:val="00E95FFD"/>
    <w:rsid w:val="00E960FC"/>
    <w:rsid w:val="00E96741"/>
    <w:rsid w:val="00E969A2"/>
    <w:rsid w:val="00E96AAB"/>
    <w:rsid w:val="00E96B53"/>
    <w:rsid w:val="00E96CB3"/>
    <w:rsid w:val="00E96F4E"/>
    <w:rsid w:val="00E96FD2"/>
    <w:rsid w:val="00E97211"/>
    <w:rsid w:val="00E97219"/>
    <w:rsid w:val="00E9727D"/>
    <w:rsid w:val="00E97392"/>
    <w:rsid w:val="00E976C6"/>
    <w:rsid w:val="00E97777"/>
    <w:rsid w:val="00E977CB"/>
    <w:rsid w:val="00E97EAA"/>
    <w:rsid w:val="00EA0908"/>
    <w:rsid w:val="00EA098D"/>
    <w:rsid w:val="00EA0A37"/>
    <w:rsid w:val="00EA114B"/>
    <w:rsid w:val="00EA12EE"/>
    <w:rsid w:val="00EA1407"/>
    <w:rsid w:val="00EA1AC1"/>
    <w:rsid w:val="00EA1D08"/>
    <w:rsid w:val="00EA1D39"/>
    <w:rsid w:val="00EA1DAA"/>
    <w:rsid w:val="00EA20DE"/>
    <w:rsid w:val="00EA21D5"/>
    <w:rsid w:val="00EA2CB3"/>
    <w:rsid w:val="00EA2DA8"/>
    <w:rsid w:val="00EA3A92"/>
    <w:rsid w:val="00EA3BD4"/>
    <w:rsid w:val="00EA4133"/>
    <w:rsid w:val="00EA49B6"/>
    <w:rsid w:val="00EA4F5F"/>
    <w:rsid w:val="00EA50A9"/>
    <w:rsid w:val="00EA5268"/>
    <w:rsid w:val="00EA5438"/>
    <w:rsid w:val="00EA588F"/>
    <w:rsid w:val="00EA5A7F"/>
    <w:rsid w:val="00EA5E17"/>
    <w:rsid w:val="00EA5E84"/>
    <w:rsid w:val="00EA61FA"/>
    <w:rsid w:val="00EA6DA3"/>
    <w:rsid w:val="00EA6E6D"/>
    <w:rsid w:val="00EA71B2"/>
    <w:rsid w:val="00EA7346"/>
    <w:rsid w:val="00EA795D"/>
    <w:rsid w:val="00EA7AFE"/>
    <w:rsid w:val="00EA7B7B"/>
    <w:rsid w:val="00EA7D7C"/>
    <w:rsid w:val="00EA7FD8"/>
    <w:rsid w:val="00EB02C0"/>
    <w:rsid w:val="00EB0306"/>
    <w:rsid w:val="00EB038C"/>
    <w:rsid w:val="00EB083A"/>
    <w:rsid w:val="00EB0892"/>
    <w:rsid w:val="00EB09E3"/>
    <w:rsid w:val="00EB151F"/>
    <w:rsid w:val="00EB16B6"/>
    <w:rsid w:val="00EB1878"/>
    <w:rsid w:val="00EB1948"/>
    <w:rsid w:val="00EB1D8D"/>
    <w:rsid w:val="00EB1F42"/>
    <w:rsid w:val="00EB2138"/>
    <w:rsid w:val="00EB256D"/>
    <w:rsid w:val="00EB2819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1FE"/>
    <w:rsid w:val="00EB555F"/>
    <w:rsid w:val="00EB5935"/>
    <w:rsid w:val="00EB5F92"/>
    <w:rsid w:val="00EB604C"/>
    <w:rsid w:val="00EB60C2"/>
    <w:rsid w:val="00EB62A7"/>
    <w:rsid w:val="00EB62CF"/>
    <w:rsid w:val="00EB6501"/>
    <w:rsid w:val="00EB6C47"/>
    <w:rsid w:val="00EB72ED"/>
    <w:rsid w:val="00EB745F"/>
    <w:rsid w:val="00EB74E9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C76"/>
    <w:rsid w:val="00EC2018"/>
    <w:rsid w:val="00EC2028"/>
    <w:rsid w:val="00EC2037"/>
    <w:rsid w:val="00EC2038"/>
    <w:rsid w:val="00EC2118"/>
    <w:rsid w:val="00EC28C4"/>
    <w:rsid w:val="00EC2A14"/>
    <w:rsid w:val="00EC2AD6"/>
    <w:rsid w:val="00EC2DF8"/>
    <w:rsid w:val="00EC3299"/>
    <w:rsid w:val="00EC350B"/>
    <w:rsid w:val="00EC3619"/>
    <w:rsid w:val="00EC399E"/>
    <w:rsid w:val="00EC3DAB"/>
    <w:rsid w:val="00EC3F46"/>
    <w:rsid w:val="00EC42DF"/>
    <w:rsid w:val="00EC454D"/>
    <w:rsid w:val="00EC4A35"/>
    <w:rsid w:val="00EC4AAD"/>
    <w:rsid w:val="00EC4DDE"/>
    <w:rsid w:val="00EC57AE"/>
    <w:rsid w:val="00EC5DA9"/>
    <w:rsid w:val="00EC6404"/>
    <w:rsid w:val="00EC65D1"/>
    <w:rsid w:val="00EC6656"/>
    <w:rsid w:val="00EC6922"/>
    <w:rsid w:val="00EC69B8"/>
    <w:rsid w:val="00EC6A11"/>
    <w:rsid w:val="00EC6F8B"/>
    <w:rsid w:val="00EC7027"/>
    <w:rsid w:val="00ED01A5"/>
    <w:rsid w:val="00ED03D4"/>
    <w:rsid w:val="00ED0576"/>
    <w:rsid w:val="00ED0847"/>
    <w:rsid w:val="00ED1109"/>
    <w:rsid w:val="00ED117C"/>
    <w:rsid w:val="00ED1539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B77"/>
    <w:rsid w:val="00ED3DFE"/>
    <w:rsid w:val="00ED3E95"/>
    <w:rsid w:val="00ED440F"/>
    <w:rsid w:val="00ED4C96"/>
    <w:rsid w:val="00ED4E15"/>
    <w:rsid w:val="00ED50C6"/>
    <w:rsid w:val="00ED518F"/>
    <w:rsid w:val="00ED54D0"/>
    <w:rsid w:val="00ED5951"/>
    <w:rsid w:val="00ED59A9"/>
    <w:rsid w:val="00ED5DB5"/>
    <w:rsid w:val="00ED60D1"/>
    <w:rsid w:val="00ED62FE"/>
    <w:rsid w:val="00ED656C"/>
    <w:rsid w:val="00ED67A4"/>
    <w:rsid w:val="00ED70FA"/>
    <w:rsid w:val="00ED7174"/>
    <w:rsid w:val="00ED748B"/>
    <w:rsid w:val="00ED7641"/>
    <w:rsid w:val="00ED7675"/>
    <w:rsid w:val="00ED7981"/>
    <w:rsid w:val="00ED7F1F"/>
    <w:rsid w:val="00EE02BC"/>
    <w:rsid w:val="00EE168D"/>
    <w:rsid w:val="00EE1A53"/>
    <w:rsid w:val="00EE1BCA"/>
    <w:rsid w:val="00EE2026"/>
    <w:rsid w:val="00EE21A4"/>
    <w:rsid w:val="00EE26D7"/>
    <w:rsid w:val="00EE28E6"/>
    <w:rsid w:val="00EE2A01"/>
    <w:rsid w:val="00EE32C4"/>
    <w:rsid w:val="00EE37B0"/>
    <w:rsid w:val="00EE3852"/>
    <w:rsid w:val="00EE39E6"/>
    <w:rsid w:val="00EE3A6D"/>
    <w:rsid w:val="00EE3B8D"/>
    <w:rsid w:val="00EE3F4E"/>
    <w:rsid w:val="00EE4053"/>
    <w:rsid w:val="00EE40B5"/>
    <w:rsid w:val="00EE43BE"/>
    <w:rsid w:val="00EE504F"/>
    <w:rsid w:val="00EE5A1D"/>
    <w:rsid w:val="00EE5F7E"/>
    <w:rsid w:val="00EE60C1"/>
    <w:rsid w:val="00EE616A"/>
    <w:rsid w:val="00EE6381"/>
    <w:rsid w:val="00EE6435"/>
    <w:rsid w:val="00EE6592"/>
    <w:rsid w:val="00EE6610"/>
    <w:rsid w:val="00EE6733"/>
    <w:rsid w:val="00EE6868"/>
    <w:rsid w:val="00EE6D16"/>
    <w:rsid w:val="00EE727E"/>
    <w:rsid w:val="00EE73C6"/>
    <w:rsid w:val="00EE751B"/>
    <w:rsid w:val="00EF00D2"/>
    <w:rsid w:val="00EF0586"/>
    <w:rsid w:val="00EF06FB"/>
    <w:rsid w:val="00EF0980"/>
    <w:rsid w:val="00EF09E3"/>
    <w:rsid w:val="00EF0B45"/>
    <w:rsid w:val="00EF0C81"/>
    <w:rsid w:val="00EF0EC7"/>
    <w:rsid w:val="00EF1533"/>
    <w:rsid w:val="00EF158F"/>
    <w:rsid w:val="00EF16EB"/>
    <w:rsid w:val="00EF1A44"/>
    <w:rsid w:val="00EF1AE6"/>
    <w:rsid w:val="00EF1B73"/>
    <w:rsid w:val="00EF1C07"/>
    <w:rsid w:val="00EF1E60"/>
    <w:rsid w:val="00EF2038"/>
    <w:rsid w:val="00EF2148"/>
    <w:rsid w:val="00EF2B41"/>
    <w:rsid w:val="00EF2BC1"/>
    <w:rsid w:val="00EF2CDE"/>
    <w:rsid w:val="00EF2EB9"/>
    <w:rsid w:val="00EF2F5F"/>
    <w:rsid w:val="00EF2F8A"/>
    <w:rsid w:val="00EF31BC"/>
    <w:rsid w:val="00EF3AC3"/>
    <w:rsid w:val="00EF3CAA"/>
    <w:rsid w:val="00EF3D9E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B5"/>
    <w:rsid w:val="00EF52F4"/>
    <w:rsid w:val="00EF535C"/>
    <w:rsid w:val="00EF558A"/>
    <w:rsid w:val="00EF572F"/>
    <w:rsid w:val="00EF5760"/>
    <w:rsid w:val="00EF5851"/>
    <w:rsid w:val="00EF5A81"/>
    <w:rsid w:val="00EF608F"/>
    <w:rsid w:val="00EF67E6"/>
    <w:rsid w:val="00EF6818"/>
    <w:rsid w:val="00EF69CD"/>
    <w:rsid w:val="00EF6B19"/>
    <w:rsid w:val="00EF6B7D"/>
    <w:rsid w:val="00EF7023"/>
    <w:rsid w:val="00EF7135"/>
    <w:rsid w:val="00EF7556"/>
    <w:rsid w:val="00EF7B17"/>
    <w:rsid w:val="00EF7BA9"/>
    <w:rsid w:val="00EF7BD2"/>
    <w:rsid w:val="00EF7BDD"/>
    <w:rsid w:val="00EF7CA3"/>
    <w:rsid w:val="00EF7CA6"/>
    <w:rsid w:val="00F00102"/>
    <w:rsid w:val="00F00972"/>
    <w:rsid w:val="00F00AB6"/>
    <w:rsid w:val="00F00C9E"/>
    <w:rsid w:val="00F00EC0"/>
    <w:rsid w:val="00F010C4"/>
    <w:rsid w:val="00F014CA"/>
    <w:rsid w:val="00F01962"/>
    <w:rsid w:val="00F019B5"/>
    <w:rsid w:val="00F01D70"/>
    <w:rsid w:val="00F01E3D"/>
    <w:rsid w:val="00F01EA5"/>
    <w:rsid w:val="00F027D6"/>
    <w:rsid w:val="00F02864"/>
    <w:rsid w:val="00F0288A"/>
    <w:rsid w:val="00F02C1F"/>
    <w:rsid w:val="00F02CFF"/>
    <w:rsid w:val="00F02FBF"/>
    <w:rsid w:val="00F03E23"/>
    <w:rsid w:val="00F04388"/>
    <w:rsid w:val="00F043FC"/>
    <w:rsid w:val="00F04403"/>
    <w:rsid w:val="00F0456A"/>
    <w:rsid w:val="00F0458A"/>
    <w:rsid w:val="00F045AC"/>
    <w:rsid w:val="00F04A18"/>
    <w:rsid w:val="00F04BC7"/>
    <w:rsid w:val="00F04BD4"/>
    <w:rsid w:val="00F04E54"/>
    <w:rsid w:val="00F05282"/>
    <w:rsid w:val="00F05327"/>
    <w:rsid w:val="00F05A0A"/>
    <w:rsid w:val="00F05AE0"/>
    <w:rsid w:val="00F06401"/>
    <w:rsid w:val="00F067E2"/>
    <w:rsid w:val="00F068D2"/>
    <w:rsid w:val="00F0695A"/>
    <w:rsid w:val="00F06CDD"/>
    <w:rsid w:val="00F072EA"/>
    <w:rsid w:val="00F07A4B"/>
    <w:rsid w:val="00F07B9F"/>
    <w:rsid w:val="00F07FA9"/>
    <w:rsid w:val="00F10604"/>
    <w:rsid w:val="00F1071D"/>
    <w:rsid w:val="00F10ABF"/>
    <w:rsid w:val="00F11053"/>
    <w:rsid w:val="00F11184"/>
    <w:rsid w:val="00F113A4"/>
    <w:rsid w:val="00F11C21"/>
    <w:rsid w:val="00F120E6"/>
    <w:rsid w:val="00F126B8"/>
    <w:rsid w:val="00F12963"/>
    <w:rsid w:val="00F130F0"/>
    <w:rsid w:val="00F136C5"/>
    <w:rsid w:val="00F136F9"/>
    <w:rsid w:val="00F139B7"/>
    <w:rsid w:val="00F13DB5"/>
    <w:rsid w:val="00F13E4A"/>
    <w:rsid w:val="00F14173"/>
    <w:rsid w:val="00F143F5"/>
    <w:rsid w:val="00F14798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26F"/>
    <w:rsid w:val="00F1675A"/>
    <w:rsid w:val="00F16D4A"/>
    <w:rsid w:val="00F16DCB"/>
    <w:rsid w:val="00F1717A"/>
    <w:rsid w:val="00F172D8"/>
    <w:rsid w:val="00F173C4"/>
    <w:rsid w:val="00F200CB"/>
    <w:rsid w:val="00F200D5"/>
    <w:rsid w:val="00F20144"/>
    <w:rsid w:val="00F2023F"/>
    <w:rsid w:val="00F2030C"/>
    <w:rsid w:val="00F2074B"/>
    <w:rsid w:val="00F20A7E"/>
    <w:rsid w:val="00F20D08"/>
    <w:rsid w:val="00F20DAD"/>
    <w:rsid w:val="00F215C8"/>
    <w:rsid w:val="00F21C5B"/>
    <w:rsid w:val="00F21D3C"/>
    <w:rsid w:val="00F21F46"/>
    <w:rsid w:val="00F21FD5"/>
    <w:rsid w:val="00F22627"/>
    <w:rsid w:val="00F226A4"/>
    <w:rsid w:val="00F2284B"/>
    <w:rsid w:val="00F228C5"/>
    <w:rsid w:val="00F23033"/>
    <w:rsid w:val="00F2307E"/>
    <w:rsid w:val="00F23179"/>
    <w:rsid w:val="00F2331D"/>
    <w:rsid w:val="00F23407"/>
    <w:rsid w:val="00F2378C"/>
    <w:rsid w:val="00F23CC6"/>
    <w:rsid w:val="00F24608"/>
    <w:rsid w:val="00F25062"/>
    <w:rsid w:val="00F251F7"/>
    <w:rsid w:val="00F25214"/>
    <w:rsid w:val="00F252CC"/>
    <w:rsid w:val="00F2530F"/>
    <w:rsid w:val="00F25334"/>
    <w:rsid w:val="00F25551"/>
    <w:rsid w:val="00F25B3B"/>
    <w:rsid w:val="00F26CC7"/>
    <w:rsid w:val="00F26E74"/>
    <w:rsid w:val="00F27120"/>
    <w:rsid w:val="00F272DF"/>
    <w:rsid w:val="00F27700"/>
    <w:rsid w:val="00F27C9A"/>
    <w:rsid w:val="00F27D09"/>
    <w:rsid w:val="00F302B3"/>
    <w:rsid w:val="00F302E9"/>
    <w:rsid w:val="00F30370"/>
    <w:rsid w:val="00F3049C"/>
    <w:rsid w:val="00F30844"/>
    <w:rsid w:val="00F30CA8"/>
    <w:rsid w:val="00F30EDE"/>
    <w:rsid w:val="00F31220"/>
    <w:rsid w:val="00F31CE3"/>
    <w:rsid w:val="00F31D7A"/>
    <w:rsid w:val="00F32685"/>
    <w:rsid w:val="00F32A4C"/>
    <w:rsid w:val="00F33781"/>
    <w:rsid w:val="00F340B0"/>
    <w:rsid w:val="00F342F3"/>
    <w:rsid w:val="00F342FA"/>
    <w:rsid w:val="00F34527"/>
    <w:rsid w:val="00F34B3D"/>
    <w:rsid w:val="00F34BAD"/>
    <w:rsid w:val="00F34BDC"/>
    <w:rsid w:val="00F34C94"/>
    <w:rsid w:val="00F354D9"/>
    <w:rsid w:val="00F3572E"/>
    <w:rsid w:val="00F35E95"/>
    <w:rsid w:val="00F35F86"/>
    <w:rsid w:val="00F36192"/>
    <w:rsid w:val="00F36246"/>
    <w:rsid w:val="00F3667A"/>
    <w:rsid w:val="00F36A7F"/>
    <w:rsid w:val="00F36B3F"/>
    <w:rsid w:val="00F36DE8"/>
    <w:rsid w:val="00F3773D"/>
    <w:rsid w:val="00F379FE"/>
    <w:rsid w:val="00F37A80"/>
    <w:rsid w:val="00F37B3D"/>
    <w:rsid w:val="00F37FD8"/>
    <w:rsid w:val="00F40227"/>
    <w:rsid w:val="00F40AF1"/>
    <w:rsid w:val="00F40D74"/>
    <w:rsid w:val="00F411E5"/>
    <w:rsid w:val="00F41474"/>
    <w:rsid w:val="00F414F3"/>
    <w:rsid w:val="00F41C8E"/>
    <w:rsid w:val="00F41D43"/>
    <w:rsid w:val="00F41D73"/>
    <w:rsid w:val="00F42218"/>
    <w:rsid w:val="00F4252E"/>
    <w:rsid w:val="00F429C2"/>
    <w:rsid w:val="00F42AE5"/>
    <w:rsid w:val="00F42F7D"/>
    <w:rsid w:val="00F43426"/>
    <w:rsid w:val="00F43467"/>
    <w:rsid w:val="00F4366B"/>
    <w:rsid w:val="00F4367B"/>
    <w:rsid w:val="00F438C5"/>
    <w:rsid w:val="00F4420C"/>
    <w:rsid w:val="00F44481"/>
    <w:rsid w:val="00F44645"/>
    <w:rsid w:val="00F448DB"/>
    <w:rsid w:val="00F44967"/>
    <w:rsid w:val="00F44CC1"/>
    <w:rsid w:val="00F44F34"/>
    <w:rsid w:val="00F44FBF"/>
    <w:rsid w:val="00F4557C"/>
    <w:rsid w:val="00F45B79"/>
    <w:rsid w:val="00F45EA9"/>
    <w:rsid w:val="00F45FA9"/>
    <w:rsid w:val="00F467CD"/>
    <w:rsid w:val="00F469EF"/>
    <w:rsid w:val="00F46B96"/>
    <w:rsid w:val="00F46C73"/>
    <w:rsid w:val="00F46FA6"/>
    <w:rsid w:val="00F471A4"/>
    <w:rsid w:val="00F47252"/>
    <w:rsid w:val="00F4736A"/>
    <w:rsid w:val="00F4755A"/>
    <w:rsid w:val="00F4773A"/>
    <w:rsid w:val="00F47D88"/>
    <w:rsid w:val="00F47EDB"/>
    <w:rsid w:val="00F47F70"/>
    <w:rsid w:val="00F50A8A"/>
    <w:rsid w:val="00F50CF7"/>
    <w:rsid w:val="00F50EA9"/>
    <w:rsid w:val="00F51057"/>
    <w:rsid w:val="00F510DF"/>
    <w:rsid w:val="00F51226"/>
    <w:rsid w:val="00F51239"/>
    <w:rsid w:val="00F5174F"/>
    <w:rsid w:val="00F51DAE"/>
    <w:rsid w:val="00F51FB9"/>
    <w:rsid w:val="00F521C0"/>
    <w:rsid w:val="00F523F6"/>
    <w:rsid w:val="00F52AFA"/>
    <w:rsid w:val="00F52C4A"/>
    <w:rsid w:val="00F52DC2"/>
    <w:rsid w:val="00F52F52"/>
    <w:rsid w:val="00F53748"/>
    <w:rsid w:val="00F539E0"/>
    <w:rsid w:val="00F539F0"/>
    <w:rsid w:val="00F53A21"/>
    <w:rsid w:val="00F53AB3"/>
    <w:rsid w:val="00F53C94"/>
    <w:rsid w:val="00F53F10"/>
    <w:rsid w:val="00F540D0"/>
    <w:rsid w:val="00F54333"/>
    <w:rsid w:val="00F54C80"/>
    <w:rsid w:val="00F553CA"/>
    <w:rsid w:val="00F5543D"/>
    <w:rsid w:val="00F5561A"/>
    <w:rsid w:val="00F5584C"/>
    <w:rsid w:val="00F55A29"/>
    <w:rsid w:val="00F55C16"/>
    <w:rsid w:val="00F5688B"/>
    <w:rsid w:val="00F56EED"/>
    <w:rsid w:val="00F573F9"/>
    <w:rsid w:val="00F57B60"/>
    <w:rsid w:val="00F601C1"/>
    <w:rsid w:val="00F601CF"/>
    <w:rsid w:val="00F605D6"/>
    <w:rsid w:val="00F605DD"/>
    <w:rsid w:val="00F60697"/>
    <w:rsid w:val="00F60AE3"/>
    <w:rsid w:val="00F60D5F"/>
    <w:rsid w:val="00F60F0C"/>
    <w:rsid w:val="00F6108E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606"/>
    <w:rsid w:val="00F62704"/>
    <w:rsid w:val="00F62AFD"/>
    <w:rsid w:val="00F62E2E"/>
    <w:rsid w:val="00F62F46"/>
    <w:rsid w:val="00F632F4"/>
    <w:rsid w:val="00F635B3"/>
    <w:rsid w:val="00F63625"/>
    <w:rsid w:val="00F63948"/>
    <w:rsid w:val="00F63B9A"/>
    <w:rsid w:val="00F63CE7"/>
    <w:rsid w:val="00F6416E"/>
    <w:rsid w:val="00F6443D"/>
    <w:rsid w:val="00F64A5D"/>
    <w:rsid w:val="00F65004"/>
    <w:rsid w:val="00F6503A"/>
    <w:rsid w:val="00F65641"/>
    <w:rsid w:val="00F659F4"/>
    <w:rsid w:val="00F65F42"/>
    <w:rsid w:val="00F65F71"/>
    <w:rsid w:val="00F664F7"/>
    <w:rsid w:val="00F66532"/>
    <w:rsid w:val="00F669EB"/>
    <w:rsid w:val="00F66EF7"/>
    <w:rsid w:val="00F67ABF"/>
    <w:rsid w:val="00F67C9A"/>
    <w:rsid w:val="00F7075A"/>
    <w:rsid w:val="00F70A03"/>
    <w:rsid w:val="00F70A0B"/>
    <w:rsid w:val="00F70FE5"/>
    <w:rsid w:val="00F71144"/>
    <w:rsid w:val="00F71A20"/>
    <w:rsid w:val="00F71EA6"/>
    <w:rsid w:val="00F7233E"/>
    <w:rsid w:val="00F725A4"/>
    <w:rsid w:val="00F7291C"/>
    <w:rsid w:val="00F72A03"/>
    <w:rsid w:val="00F72C6C"/>
    <w:rsid w:val="00F731DD"/>
    <w:rsid w:val="00F732FC"/>
    <w:rsid w:val="00F735A2"/>
    <w:rsid w:val="00F73CE6"/>
    <w:rsid w:val="00F74354"/>
    <w:rsid w:val="00F74391"/>
    <w:rsid w:val="00F7443D"/>
    <w:rsid w:val="00F746CF"/>
    <w:rsid w:val="00F74703"/>
    <w:rsid w:val="00F74A2F"/>
    <w:rsid w:val="00F74E74"/>
    <w:rsid w:val="00F74FD6"/>
    <w:rsid w:val="00F75013"/>
    <w:rsid w:val="00F754B9"/>
    <w:rsid w:val="00F755C6"/>
    <w:rsid w:val="00F755E1"/>
    <w:rsid w:val="00F755E2"/>
    <w:rsid w:val="00F75660"/>
    <w:rsid w:val="00F76780"/>
    <w:rsid w:val="00F767AB"/>
    <w:rsid w:val="00F768F4"/>
    <w:rsid w:val="00F802FB"/>
    <w:rsid w:val="00F80710"/>
    <w:rsid w:val="00F80A12"/>
    <w:rsid w:val="00F80A9D"/>
    <w:rsid w:val="00F80B35"/>
    <w:rsid w:val="00F80F74"/>
    <w:rsid w:val="00F811D6"/>
    <w:rsid w:val="00F816B2"/>
    <w:rsid w:val="00F81817"/>
    <w:rsid w:val="00F8184C"/>
    <w:rsid w:val="00F81B04"/>
    <w:rsid w:val="00F81D7C"/>
    <w:rsid w:val="00F81F95"/>
    <w:rsid w:val="00F820E9"/>
    <w:rsid w:val="00F8274C"/>
    <w:rsid w:val="00F8277B"/>
    <w:rsid w:val="00F82888"/>
    <w:rsid w:val="00F8308F"/>
    <w:rsid w:val="00F8351E"/>
    <w:rsid w:val="00F83600"/>
    <w:rsid w:val="00F83752"/>
    <w:rsid w:val="00F83A69"/>
    <w:rsid w:val="00F83A99"/>
    <w:rsid w:val="00F83E14"/>
    <w:rsid w:val="00F841F0"/>
    <w:rsid w:val="00F8459C"/>
    <w:rsid w:val="00F8490C"/>
    <w:rsid w:val="00F84FCF"/>
    <w:rsid w:val="00F851F5"/>
    <w:rsid w:val="00F855FF"/>
    <w:rsid w:val="00F856CE"/>
    <w:rsid w:val="00F859E9"/>
    <w:rsid w:val="00F85ACF"/>
    <w:rsid w:val="00F8633F"/>
    <w:rsid w:val="00F868FD"/>
    <w:rsid w:val="00F86E40"/>
    <w:rsid w:val="00F87074"/>
    <w:rsid w:val="00F872D0"/>
    <w:rsid w:val="00F875E3"/>
    <w:rsid w:val="00F8765F"/>
    <w:rsid w:val="00F87818"/>
    <w:rsid w:val="00F87870"/>
    <w:rsid w:val="00F878E8"/>
    <w:rsid w:val="00F87A44"/>
    <w:rsid w:val="00F87ACA"/>
    <w:rsid w:val="00F87B56"/>
    <w:rsid w:val="00F87D6C"/>
    <w:rsid w:val="00F90114"/>
    <w:rsid w:val="00F901CA"/>
    <w:rsid w:val="00F9020A"/>
    <w:rsid w:val="00F9043C"/>
    <w:rsid w:val="00F90796"/>
    <w:rsid w:val="00F90863"/>
    <w:rsid w:val="00F909C8"/>
    <w:rsid w:val="00F90B42"/>
    <w:rsid w:val="00F90B7D"/>
    <w:rsid w:val="00F91182"/>
    <w:rsid w:val="00F912BE"/>
    <w:rsid w:val="00F914D6"/>
    <w:rsid w:val="00F91A71"/>
    <w:rsid w:val="00F91C1F"/>
    <w:rsid w:val="00F92F23"/>
    <w:rsid w:val="00F9313D"/>
    <w:rsid w:val="00F9316F"/>
    <w:rsid w:val="00F93528"/>
    <w:rsid w:val="00F93859"/>
    <w:rsid w:val="00F938DA"/>
    <w:rsid w:val="00F939EE"/>
    <w:rsid w:val="00F93A3F"/>
    <w:rsid w:val="00F93C9E"/>
    <w:rsid w:val="00F941B6"/>
    <w:rsid w:val="00F943D0"/>
    <w:rsid w:val="00F947CE"/>
    <w:rsid w:val="00F94CCC"/>
    <w:rsid w:val="00F94FE2"/>
    <w:rsid w:val="00F953B0"/>
    <w:rsid w:val="00F954B9"/>
    <w:rsid w:val="00F955BF"/>
    <w:rsid w:val="00F958BA"/>
    <w:rsid w:val="00F9593B"/>
    <w:rsid w:val="00F95B2E"/>
    <w:rsid w:val="00F962BD"/>
    <w:rsid w:val="00F965F1"/>
    <w:rsid w:val="00F96B18"/>
    <w:rsid w:val="00F96B38"/>
    <w:rsid w:val="00F96DC5"/>
    <w:rsid w:val="00F96E86"/>
    <w:rsid w:val="00F970F0"/>
    <w:rsid w:val="00F973BD"/>
    <w:rsid w:val="00F978A3"/>
    <w:rsid w:val="00F978CC"/>
    <w:rsid w:val="00F97A5F"/>
    <w:rsid w:val="00F97B1F"/>
    <w:rsid w:val="00F97C9A"/>
    <w:rsid w:val="00F97CE3"/>
    <w:rsid w:val="00F97EAE"/>
    <w:rsid w:val="00F97F6F"/>
    <w:rsid w:val="00FA05E5"/>
    <w:rsid w:val="00FA06D6"/>
    <w:rsid w:val="00FA0969"/>
    <w:rsid w:val="00FA0C7A"/>
    <w:rsid w:val="00FA1589"/>
    <w:rsid w:val="00FA1607"/>
    <w:rsid w:val="00FA1CA8"/>
    <w:rsid w:val="00FA2056"/>
    <w:rsid w:val="00FA2066"/>
    <w:rsid w:val="00FA231F"/>
    <w:rsid w:val="00FA285E"/>
    <w:rsid w:val="00FA2A6F"/>
    <w:rsid w:val="00FA32CD"/>
    <w:rsid w:val="00FA46C1"/>
    <w:rsid w:val="00FA490A"/>
    <w:rsid w:val="00FA4AE7"/>
    <w:rsid w:val="00FA4B39"/>
    <w:rsid w:val="00FA54F7"/>
    <w:rsid w:val="00FA5673"/>
    <w:rsid w:val="00FA5807"/>
    <w:rsid w:val="00FA5E4D"/>
    <w:rsid w:val="00FA5FC3"/>
    <w:rsid w:val="00FA6093"/>
    <w:rsid w:val="00FA62A1"/>
    <w:rsid w:val="00FA636F"/>
    <w:rsid w:val="00FA6474"/>
    <w:rsid w:val="00FA653D"/>
    <w:rsid w:val="00FA6579"/>
    <w:rsid w:val="00FA66FC"/>
    <w:rsid w:val="00FA6856"/>
    <w:rsid w:val="00FA6A5C"/>
    <w:rsid w:val="00FA6BC8"/>
    <w:rsid w:val="00FA6E5A"/>
    <w:rsid w:val="00FA71E4"/>
    <w:rsid w:val="00FA734E"/>
    <w:rsid w:val="00FA73B6"/>
    <w:rsid w:val="00FA7AAC"/>
    <w:rsid w:val="00FA7AC6"/>
    <w:rsid w:val="00FB0722"/>
    <w:rsid w:val="00FB0EE5"/>
    <w:rsid w:val="00FB100F"/>
    <w:rsid w:val="00FB1932"/>
    <w:rsid w:val="00FB195F"/>
    <w:rsid w:val="00FB25DD"/>
    <w:rsid w:val="00FB2B42"/>
    <w:rsid w:val="00FB2D18"/>
    <w:rsid w:val="00FB2E22"/>
    <w:rsid w:val="00FB2E4E"/>
    <w:rsid w:val="00FB2EFE"/>
    <w:rsid w:val="00FB346C"/>
    <w:rsid w:val="00FB361C"/>
    <w:rsid w:val="00FB37B5"/>
    <w:rsid w:val="00FB39CF"/>
    <w:rsid w:val="00FB3A9B"/>
    <w:rsid w:val="00FB3AF6"/>
    <w:rsid w:val="00FB3E30"/>
    <w:rsid w:val="00FB4013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C"/>
    <w:rsid w:val="00FB579F"/>
    <w:rsid w:val="00FB592F"/>
    <w:rsid w:val="00FB5B09"/>
    <w:rsid w:val="00FB5CF8"/>
    <w:rsid w:val="00FB5FD7"/>
    <w:rsid w:val="00FB6338"/>
    <w:rsid w:val="00FB6394"/>
    <w:rsid w:val="00FB6676"/>
    <w:rsid w:val="00FB668A"/>
    <w:rsid w:val="00FB66EC"/>
    <w:rsid w:val="00FB6B57"/>
    <w:rsid w:val="00FB765F"/>
    <w:rsid w:val="00FB76AB"/>
    <w:rsid w:val="00FB76B8"/>
    <w:rsid w:val="00FB7A0B"/>
    <w:rsid w:val="00FB7C56"/>
    <w:rsid w:val="00FB7D3F"/>
    <w:rsid w:val="00FB7E6C"/>
    <w:rsid w:val="00FB7E89"/>
    <w:rsid w:val="00FC053C"/>
    <w:rsid w:val="00FC0949"/>
    <w:rsid w:val="00FC0CC3"/>
    <w:rsid w:val="00FC1191"/>
    <w:rsid w:val="00FC1924"/>
    <w:rsid w:val="00FC1AED"/>
    <w:rsid w:val="00FC1D85"/>
    <w:rsid w:val="00FC1DEA"/>
    <w:rsid w:val="00FC1E21"/>
    <w:rsid w:val="00FC1F6A"/>
    <w:rsid w:val="00FC24D6"/>
    <w:rsid w:val="00FC2647"/>
    <w:rsid w:val="00FC2741"/>
    <w:rsid w:val="00FC2D58"/>
    <w:rsid w:val="00FC30B8"/>
    <w:rsid w:val="00FC30E1"/>
    <w:rsid w:val="00FC319E"/>
    <w:rsid w:val="00FC3666"/>
    <w:rsid w:val="00FC38D4"/>
    <w:rsid w:val="00FC3D72"/>
    <w:rsid w:val="00FC3E27"/>
    <w:rsid w:val="00FC4002"/>
    <w:rsid w:val="00FC440E"/>
    <w:rsid w:val="00FC4412"/>
    <w:rsid w:val="00FC4695"/>
    <w:rsid w:val="00FC4696"/>
    <w:rsid w:val="00FC47C8"/>
    <w:rsid w:val="00FC48B1"/>
    <w:rsid w:val="00FC49CD"/>
    <w:rsid w:val="00FC4AAB"/>
    <w:rsid w:val="00FC4D2C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F0D"/>
    <w:rsid w:val="00FC6F14"/>
    <w:rsid w:val="00FC7102"/>
    <w:rsid w:val="00FC7307"/>
    <w:rsid w:val="00FC77EB"/>
    <w:rsid w:val="00FC7831"/>
    <w:rsid w:val="00FD0226"/>
    <w:rsid w:val="00FD0319"/>
    <w:rsid w:val="00FD0763"/>
    <w:rsid w:val="00FD08AF"/>
    <w:rsid w:val="00FD0A68"/>
    <w:rsid w:val="00FD12D8"/>
    <w:rsid w:val="00FD16DD"/>
    <w:rsid w:val="00FD1B28"/>
    <w:rsid w:val="00FD1E11"/>
    <w:rsid w:val="00FD2157"/>
    <w:rsid w:val="00FD28C4"/>
    <w:rsid w:val="00FD2A09"/>
    <w:rsid w:val="00FD2A3A"/>
    <w:rsid w:val="00FD34A1"/>
    <w:rsid w:val="00FD355F"/>
    <w:rsid w:val="00FD3A79"/>
    <w:rsid w:val="00FD3EEA"/>
    <w:rsid w:val="00FD42C4"/>
    <w:rsid w:val="00FD471B"/>
    <w:rsid w:val="00FD4E12"/>
    <w:rsid w:val="00FD4F1F"/>
    <w:rsid w:val="00FD5372"/>
    <w:rsid w:val="00FD54FD"/>
    <w:rsid w:val="00FD564B"/>
    <w:rsid w:val="00FD583E"/>
    <w:rsid w:val="00FD5969"/>
    <w:rsid w:val="00FD5C30"/>
    <w:rsid w:val="00FD653D"/>
    <w:rsid w:val="00FD6673"/>
    <w:rsid w:val="00FD66C9"/>
    <w:rsid w:val="00FD6C6E"/>
    <w:rsid w:val="00FD6CA5"/>
    <w:rsid w:val="00FD6F08"/>
    <w:rsid w:val="00FD73FE"/>
    <w:rsid w:val="00FD7651"/>
    <w:rsid w:val="00FD77DA"/>
    <w:rsid w:val="00FD79F1"/>
    <w:rsid w:val="00FD7B25"/>
    <w:rsid w:val="00FD7BDE"/>
    <w:rsid w:val="00FE0999"/>
    <w:rsid w:val="00FE0A1A"/>
    <w:rsid w:val="00FE0D9D"/>
    <w:rsid w:val="00FE1167"/>
    <w:rsid w:val="00FE1223"/>
    <w:rsid w:val="00FE187D"/>
    <w:rsid w:val="00FE1A0F"/>
    <w:rsid w:val="00FE1C20"/>
    <w:rsid w:val="00FE1D55"/>
    <w:rsid w:val="00FE1F7B"/>
    <w:rsid w:val="00FE1FE8"/>
    <w:rsid w:val="00FE212D"/>
    <w:rsid w:val="00FE2AF7"/>
    <w:rsid w:val="00FE2D6B"/>
    <w:rsid w:val="00FE3824"/>
    <w:rsid w:val="00FE3BCB"/>
    <w:rsid w:val="00FE4017"/>
    <w:rsid w:val="00FE4625"/>
    <w:rsid w:val="00FE466E"/>
    <w:rsid w:val="00FE49F6"/>
    <w:rsid w:val="00FE4D8A"/>
    <w:rsid w:val="00FE4E3E"/>
    <w:rsid w:val="00FE4EA5"/>
    <w:rsid w:val="00FE4F4B"/>
    <w:rsid w:val="00FE50CB"/>
    <w:rsid w:val="00FE50D4"/>
    <w:rsid w:val="00FE52B0"/>
    <w:rsid w:val="00FE56CC"/>
    <w:rsid w:val="00FE57BF"/>
    <w:rsid w:val="00FE5D0C"/>
    <w:rsid w:val="00FE5ECD"/>
    <w:rsid w:val="00FE6018"/>
    <w:rsid w:val="00FE634A"/>
    <w:rsid w:val="00FE65D0"/>
    <w:rsid w:val="00FE6AAB"/>
    <w:rsid w:val="00FE7205"/>
    <w:rsid w:val="00FE72BA"/>
    <w:rsid w:val="00FE73F4"/>
    <w:rsid w:val="00FE7451"/>
    <w:rsid w:val="00FE7478"/>
    <w:rsid w:val="00FE757C"/>
    <w:rsid w:val="00FE7E02"/>
    <w:rsid w:val="00FF01DA"/>
    <w:rsid w:val="00FF031C"/>
    <w:rsid w:val="00FF03F9"/>
    <w:rsid w:val="00FF0692"/>
    <w:rsid w:val="00FF0934"/>
    <w:rsid w:val="00FF0E3E"/>
    <w:rsid w:val="00FF0ED3"/>
    <w:rsid w:val="00FF1744"/>
    <w:rsid w:val="00FF176D"/>
    <w:rsid w:val="00FF1CFB"/>
    <w:rsid w:val="00FF1ED9"/>
    <w:rsid w:val="00FF20C9"/>
    <w:rsid w:val="00FF21EB"/>
    <w:rsid w:val="00FF28BF"/>
    <w:rsid w:val="00FF28DC"/>
    <w:rsid w:val="00FF312A"/>
    <w:rsid w:val="00FF314A"/>
    <w:rsid w:val="00FF3454"/>
    <w:rsid w:val="00FF36F3"/>
    <w:rsid w:val="00FF3856"/>
    <w:rsid w:val="00FF3BC7"/>
    <w:rsid w:val="00FF405F"/>
    <w:rsid w:val="00FF425C"/>
    <w:rsid w:val="00FF4CE5"/>
    <w:rsid w:val="00FF52DE"/>
    <w:rsid w:val="00FF551B"/>
    <w:rsid w:val="00FF56C2"/>
    <w:rsid w:val="00FF5707"/>
    <w:rsid w:val="00FF5844"/>
    <w:rsid w:val="00FF5CD4"/>
    <w:rsid w:val="00FF62D9"/>
    <w:rsid w:val="00FF6472"/>
    <w:rsid w:val="00FF6638"/>
    <w:rsid w:val="00FF6672"/>
    <w:rsid w:val="00FF6939"/>
    <w:rsid w:val="00FF6D00"/>
    <w:rsid w:val="00FF70E2"/>
    <w:rsid w:val="00FF74FD"/>
    <w:rsid w:val="00FF783B"/>
    <w:rsid w:val="00FF7EC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981D09"/>
  <w15:chartTrackingRefBased/>
  <w15:docId w15:val="{847871BC-A443-4381-B728-E13BE941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B2BF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B2BF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B2BF2"/>
    <w:pPr>
      <w:spacing w:after="120"/>
    </w:pPr>
  </w:style>
  <w:style w:type="paragraph" w:styleId="Header">
    <w:name w:val="header"/>
    <w:basedOn w:val="Normal"/>
    <w:rsid w:val="001B2BF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B2BF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B2BF2"/>
    <w:rPr>
      <w:rFonts w:cs="Times New Roman"/>
      <w:b/>
      <w:bCs/>
    </w:rPr>
  </w:style>
  <w:style w:type="paragraph" w:styleId="ListBullet">
    <w:name w:val="List Bullet"/>
    <w:basedOn w:val="Normal"/>
    <w:rsid w:val="001B2BF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B2BF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B2BF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B2BF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B2BF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B2BF2"/>
    <w:pPr>
      <w:ind w:left="284"/>
    </w:pPr>
  </w:style>
  <w:style w:type="paragraph" w:customStyle="1" w:styleId="AAFrameAddress">
    <w:name w:val="AA Frame Address"/>
    <w:basedOn w:val="Heading1"/>
    <w:rsid w:val="001B2BF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B2BF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B2BF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B2BF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B2BF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B2BF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B2BF2"/>
    <w:pPr>
      <w:ind w:left="851" w:hanging="284"/>
    </w:pPr>
  </w:style>
  <w:style w:type="paragraph" w:styleId="Index4">
    <w:name w:val="index 4"/>
    <w:basedOn w:val="Normal"/>
    <w:next w:val="Normal"/>
    <w:semiHidden/>
    <w:rsid w:val="001B2BF2"/>
    <w:pPr>
      <w:ind w:left="1135" w:hanging="284"/>
    </w:pPr>
  </w:style>
  <w:style w:type="paragraph" w:styleId="Index6">
    <w:name w:val="index 6"/>
    <w:basedOn w:val="Normal"/>
    <w:next w:val="Normal"/>
    <w:semiHidden/>
    <w:rsid w:val="001B2BF2"/>
    <w:pPr>
      <w:ind w:left="1702" w:hanging="284"/>
    </w:pPr>
  </w:style>
  <w:style w:type="paragraph" w:styleId="Index5">
    <w:name w:val="index 5"/>
    <w:basedOn w:val="Normal"/>
    <w:next w:val="Normal"/>
    <w:semiHidden/>
    <w:rsid w:val="001B2BF2"/>
    <w:pPr>
      <w:ind w:left="1418" w:hanging="284"/>
    </w:pPr>
  </w:style>
  <w:style w:type="paragraph" w:styleId="Index7">
    <w:name w:val="index 7"/>
    <w:basedOn w:val="Normal"/>
    <w:next w:val="Normal"/>
    <w:semiHidden/>
    <w:rsid w:val="001B2BF2"/>
    <w:pPr>
      <w:ind w:left="1985" w:hanging="284"/>
    </w:pPr>
  </w:style>
  <w:style w:type="paragraph" w:styleId="Index8">
    <w:name w:val="index 8"/>
    <w:basedOn w:val="Normal"/>
    <w:next w:val="Normal"/>
    <w:semiHidden/>
    <w:rsid w:val="001B2BF2"/>
    <w:pPr>
      <w:ind w:left="2269" w:hanging="284"/>
    </w:pPr>
  </w:style>
  <w:style w:type="paragraph" w:styleId="Index9">
    <w:name w:val="index 9"/>
    <w:basedOn w:val="Normal"/>
    <w:next w:val="Normal"/>
    <w:semiHidden/>
    <w:rsid w:val="001B2BF2"/>
    <w:pPr>
      <w:ind w:left="2552" w:hanging="284"/>
    </w:pPr>
  </w:style>
  <w:style w:type="paragraph" w:styleId="TOC2">
    <w:name w:val="toc 2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B2BF2"/>
    <w:pPr>
      <w:ind w:left="851"/>
    </w:pPr>
  </w:style>
  <w:style w:type="paragraph" w:styleId="TOC5">
    <w:name w:val="toc 5"/>
    <w:basedOn w:val="Normal"/>
    <w:next w:val="Normal"/>
    <w:semiHidden/>
    <w:rsid w:val="001B2BF2"/>
    <w:pPr>
      <w:ind w:left="1134"/>
    </w:pPr>
  </w:style>
  <w:style w:type="paragraph" w:styleId="TOC6">
    <w:name w:val="toc 6"/>
    <w:basedOn w:val="Normal"/>
    <w:next w:val="Normal"/>
    <w:semiHidden/>
    <w:rsid w:val="001B2BF2"/>
    <w:pPr>
      <w:ind w:left="1418"/>
    </w:pPr>
  </w:style>
  <w:style w:type="paragraph" w:styleId="TOC7">
    <w:name w:val="toc 7"/>
    <w:basedOn w:val="Normal"/>
    <w:next w:val="Normal"/>
    <w:semiHidden/>
    <w:rsid w:val="001B2BF2"/>
    <w:pPr>
      <w:ind w:left="1701"/>
    </w:pPr>
  </w:style>
  <w:style w:type="paragraph" w:styleId="TOC8">
    <w:name w:val="toc 8"/>
    <w:basedOn w:val="Normal"/>
    <w:next w:val="Normal"/>
    <w:semiHidden/>
    <w:rsid w:val="001B2BF2"/>
    <w:pPr>
      <w:ind w:left="1985"/>
    </w:pPr>
  </w:style>
  <w:style w:type="paragraph" w:styleId="TOC9">
    <w:name w:val="toc 9"/>
    <w:basedOn w:val="Normal"/>
    <w:next w:val="Normal"/>
    <w:semiHidden/>
    <w:rsid w:val="001B2BF2"/>
    <w:pPr>
      <w:ind w:left="2268"/>
    </w:pPr>
  </w:style>
  <w:style w:type="paragraph" w:styleId="TableofFigures">
    <w:name w:val="table of figures"/>
    <w:basedOn w:val="Normal"/>
    <w:next w:val="Normal"/>
    <w:semiHidden/>
    <w:rsid w:val="001B2BF2"/>
    <w:pPr>
      <w:ind w:left="567" w:hanging="567"/>
    </w:pPr>
  </w:style>
  <w:style w:type="paragraph" w:styleId="ListBullet5">
    <w:name w:val="List Bullet 5"/>
    <w:basedOn w:val="Normal"/>
    <w:rsid w:val="001B2BF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B2BF2"/>
    <w:pPr>
      <w:ind w:firstLine="284"/>
    </w:pPr>
  </w:style>
  <w:style w:type="paragraph" w:styleId="BodyTextIndent">
    <w:name w:val="Body Text Indent"/>
    <w:aliases w:val="i"/>
    <w:basedOn w:val="Normal"/>
    <w:rsid w:val="001B2BF2"/>
    <w:pPr>
      <w:spacing w:after="120"/>
      <w:ind w:left="283"/>
    </w:pPr>
  </w:style>
  <w:style w:type="paragraph" w:styleId="BodyTextFirstIndent2">
    <w:name w:val="Body Text First Indent 2"/>
    <w:basedOn w:val="BodyTextIndent"/>
    <w:rsid w:val="001B2BF2"/>
    <w:pPr>
      <w:ind w:left="284" w:firstLine="284"/>
    </w:pPr>
  </w:style>
  <w:style w:type="character" w:styleId="Strong">
    <w:name w:val="Strong"/>
    <w:qFormat/>
    <w:rsid w:val="001B2BF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B2BF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B2BF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B2BF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B2BF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B2BF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B2BF2"/>
    <w:pPr>
      <w:framePr w:h="1054" w:wrap="around" w:y="5920"/>
    </w:pPr>
  </w:style>
  <w:style w:type="paragraph" w:customStyle="1" w:styleId="ReportHeading3">
    <w:name w:val="ReportHeading3"/>
    <w:basedOn w:val="ReportHeading2"/>
    <w:rsid w:val="001B2BF2"/>
    <w:pPr>
      <w:framePr w:h="443" w:wrap="around" w:y="8223"/>
    </w:pPr>
  </w:style>
  <w:style w:type="paragraph" w:customStyle="1" w:styleId="a">
    <w:name w:val="¢éÍ¤ÇÒ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B2BF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B2BF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B2BF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B2BF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B2BF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B2BF2"/>
  </w:style>
  <w:style w:type="paragraph" w:customStyle="1" w:styleId="ASSETS">
    <w:name w:val="ASSETS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semiHidden/>
    <w:rsid w:val="00C52527"/>
    <w:rPr>
      <w:sz w:val="16"/>
      <w:szCs w:val="18"/>
    </w:rPr>
  </w:style>
  <w:style w:type="paragraph" w:styleId="CommentText">
    <w:name w:val="annotation text"/>
    <w:basedOn w:val="Normal"/>
    <w:semiHidden/>
    <w:rsid w:val="00C52527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C52527"/>
    <w:rPr>
      <w:b/>
      <w:bCs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styleId="Emphasis">
    <w:name w:val="Emphasis"/>
    <w:qFormat/>
    <w:rsid w:val="003F61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2A31D-3662-475A-B5AD-E507E4872C7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825092E-F9D6-4F6C-A34E-8EA56D7973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0C5483-32D8-4C9F-8086-72BABA01E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F3DD9E-4D73-4419-AA99-A8223E564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</TotalTime>
  <Pages>4</Pages>
  <Words>426</Words>
  <Characters>1644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KPMG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KMPG</dc:creator>
  <cp:keywords/>
  <cp:lastModifiedBy>Natsinee Sinthuchai</cp:lastModifiedBy>
  <cp:revision>8</cp:revision>
  <cp:lastPrinted>2024-07-25T02:26:00Z</cp:lastPrinted>
  <dcterms:created xsi:type="dcterms:W3CDTF">2024-08-19T03:28:00Z</dcterms:created>
  <dcterms:modified xsi:type="dcterms:W3CDTF">2024-11-11T08:08:00Z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