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7972F" w14:textId="77777777" w:rsidR="00DD7F08" w:rsidRPr="00D566CF" w:rsidRDefault="00DD7F08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FD45CA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158FB8DF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66CF">
        <w:rPr>
          <w:rFonts w:ascii="Angsana New" w:hAnsi="Angsana New"/>
          <w:sz w:val="28"/>
          <w:szCs w:val="28"/>
          <w:lang w:val="af-ZA"/>
        </w:rPr>
        <w:t>1.1</w:t>
      </w:r>
      <w:r w:rsidRPr="00FD45CA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Pr="00D566CF">
        <w:rPr>
          <w:rFonts w:ascii="Angsana New" w:hAnsi="Angsana New"/>
          <w:sz w:val="28"/>
          <w:szCs w:val="28"/>
          <w:lang w:val="af-ZA"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  <w:lang w:val="af-ZA"/>
        </w:rPr>
        <w:t>31</w:t>
      </w:r>
      <w:r w:rsidRPr="00FD45CA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66CF">
        <w:rPr>
          <w:rFonts w:ascii="Angsana New" w:hAnsi="Angsana New"/>
          <w:sz w:val="28"/>
          <w:szCs w:val="28"/>
        </w:rPr>
        <w:t>2537</w:t>
      </w:r>
      <w:r w:rsidRPr="00FD45CA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Pr="00D566CF">
        <w:rPr>
          <w:rFonts w:ascii="Angsana New" w:hAnsi="Angsana New"/>
          <w:sz w:val="28"/>
          <w:szCs w:val="28"/>
          <w:lang w:val="af-ZA"/>
        </w:rPr>
        <w:t>0107537001901</w:t>
      </w:r>
    </w:p>
    <w:p w14:paraId="45B411D6" w14:textId="189A409F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lang w:val="af-ZA"/>
        </w:rPr>
        <w:t>1.2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บริษัทมีสถานประกอบการสำนักงานใหญ่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ตั้งอยู่เลขที่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666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Pr="00D566CF">
        <w:rPr>
          <w:rFonts w:ascii="Angsana New" w:hAnsi="Angsana New"/>
          <w:spacing w:val="-2"/>
          <w:sz w:val="28"/>
          <w:szCs w:val="28"/>
        </w:rPr>
        <w:t>3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</w:t>
      </w:r>
      <w:r w:rsidR="008B6880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กรุงเทพมหานคร</w:t>
      </w:r>
    </w:p>
    <w:p w14:paraId="281D1BE1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</w:rPr>
        <w:t xml:space="preserve">1.3 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7 </w:t>
      </w:r>
      <w:r w:rsidRPr="00FD45CA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สาขาขอนแก่น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สาขาสุรวง</w:t>
      </w:r>
      <w:proofErr w:type="spellStart"/>
      <w:r w:rsidRPr="00FD45CA">
        <w:rPr>
          <w:rFonts w:ascii="Angsana New" w:hAnsi="Angsana New"/>
          <w:spacing w:val="-2"/>
          <w:sz w:val="28"/>
          <w:szCs w:val="28"/>
          <w:cs/>
        </w:rPr>
        <w:t>ศ์</w:t>
      </w:r>
      <w:proofErr w:type="spellEnd"/>
      <w:r w:rsidRPr="00FD45CA">
        <w:rPr>
          <w:rFonts w:ascii="Angsana New" w:hAnsi="Angsana New"/>
          <w:spacing w:val="-2"/>
          <w:sz w:val="28"/>
          <w:szCs w:val="28"/>
          <w:cs/>
        </w:rPr>
        <w:t>สาขาโคราช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7CDF5A49" w14:textId="2614C6D6" w:rsidR="00DD7F08" w:rsidRPr="00DD7F08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lang w:val="af-ZA"/>
        </w:rPr>
        <w:t>1.</w:t>
      </w:r>
      <w:r w:rsidRPr="00D566CF">
        <w:rPr>
          <w:rFonts w:ascii="Angsana New" w:hAnsi="Angsana New"/>
          <w:sz w:val="28"/>
          <w:szCs w:val="28"/>
        </w:rPr>
        <w:t>4</w:t>
      </w:r>
      <w:r w:rsidRPr="00FD45CA">
        <w:rPr>
          <w:rFonts w:ascii="Angsana New" w:hAnsi="Angsana New"/>
          <w:sz w:val="28"/>
          <w:szCs w:val="28"/>
          <w:cs/>
        </w:rPr>
        <w:t xml:space="preserve"> บริษัทประกอบธุรกิจจำหน่ายผลิตภัณฑ์ถุงน่อง เครื่องสำอาง ชุดชั้นในสตรี และชุดกายบริหาร</w:t>
      </w:r>
    </w:p>
    <w:p w14:paraId="5F23D25F" w14:textId="7A52669C" w:rsidR="00385960" w:rsidRPr="00D566CF" w:rsidRDefault="00A82CD9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 w:hint="cs"/>
          <w:sz w:val="28"/>
          <w:szCs w:val="28"/>
          <w:cs/>
        </w:rPr>
        <w:t>หลักเกณฑ์</w:t>
      </w:r>
      <w:r w:rsidRPr="00FD45CA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</w:p>
    <w:p w14:paraId="34180DBD" w14:textId="77777777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0655C">
        <w:rPr>
          <w:rFonts w:ascii="Angsana New" w:hAnsi="Angsana New"/>
          <w:color w:val="000000"/>
          <w:sz w:val="28"/>
          <w:szCs w:val="28"/>
        </w:rPr>
        <w:t>34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9D3CB6D" w14:textId="0F5FB09E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0655C">
        <w:rPr>
          <w:rFonts w:ascii="Angsana New" w:hAnsi="Angsana New"/>
          <w:color w:val="000000"/>
          <w:sz w:val="28"/>
          <w:szCs w:val="28"/>
        </w:rPr>
        <w:t>31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30655C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341247BB" w14:textId="6D2FDE2D" w:rsidR="00061270" w:rsidRPr="00061270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2C95906" w14:textId="06DEBE0F" w:rsidR="004F4AD2" w:rsidRPr="004F4AD2" w:rsidRDefault="004F4AD2" w:rsidP="004F4AD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D45CA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0B417130" w14:textId="4A820B73" w:rsidR="004F4AD2" w:rsidRDefault="004F4AD2" w:rsidP="004F4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003AB721" w14:textId="51DF8885" w:rsidR="008F5332" w:rsidRPr="008F5332" w:rsidRDefault="008F533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D45CA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6790222F" w14:textId="4A05DD1E" w:rsidR="008F5332" w:rsidRP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3A331D">
        <w:rPr>
          <w:rFonts w:ascii="Angsana New" w:hAnsi="Angsana New"/>
          <w:color w:val="000000"/>
          <w:sz w:val="28"/>
          <w:szCs w:val="28"/>
        </w:rPr>
        <w:t>7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B6307" w:rsidRPr="00FD45CA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3B6307">
        <w:rPr>
          <w:rFonts w:ascii="Angsana New" w:hAnsi="Angsana New"/>
          <w:color w:val="000000"/>
          <w:sz w:val="28"/>
          <w:szCs w:val="28"/>
        </w:rPr>
        <w:t xml:space="preserve">1 </w:t>
      </w:r>
      <w:r w:rsidR="003B6307" w:rsidRPr="00FD45CA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="003B6307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FD45CA">
        <w:rPr>
          <w:rFonts w:ascii="Angsana New" w:hAnsi="Angsana New"/>
          <w:color w:val="000000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1F7C63EE" w14:textId="5FBE9A9D" w:rsidR="008F5332" w:rsidRPr="008F5332" w:rsidRDefault="0095782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D45CA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="008F5332" w:rsidRPr="00FD45CA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1972F1C3" w14:textId="773B67C9" w:rsidR="008F5332" w:rsidRPr="00957822" w:rsidRDefault="008F5332" w:rsidP="009578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141AA65F" w14:textId="3B469044" w:rsid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D45C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B35288">
        <w:rPr>
          <w:rFonts w:ascii="Angsana New" w:hAnsi="Angsana New"/>
          <w:color w:val="000000"/>
          <w:sz w:val="28"/>
          <w:szCs w:val="28"/>
        </w:rPr>
        <w:t>6</w:t>
      </w:r>
    </w:p>
    <w:p w14:paraId="2226B434" w14:textId="419AC4CD" w:rsidR="00E336B4" w:rsidRDefault="00E336B4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ADA154" w14:textId="09637A4D" w:rsidR="00AF1930" w:rsidRPr="00D566CF" w:rsidRDefault="00F2053F" w:rsidP="0036740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FD45CA">
        <w:rPr>
          <w:rFonts w:ascii="Angsana New" w:hAnsi="Angsana New"/>
          <w:sz w:val="28"/>
          <w:szCs w:val="28"/>
          <w:cs/>
        </w:rPr>
        <w:t>หมายถึง</w:t>
      </w:r>
      <w:r w:rsidR="00D12079" w:rsidRPr="00FD45CA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FD45CA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FD45CA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FD45CA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FD45CA">
        <w:rPr>
          <w:rFonts w:ascii="Angsana New" w:hAnsi="Angsana New"/>
          <w:sz w:val="28"/>
          <w:szCs w:val="28"/>
          <w:cs/>
        </w:rPr>
        <w:t>หรือ</w:t>
      </w:r>
      <w:r w:rsidR="0049303E" w:rsidRPr="00FD45CA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104F6799" w:rsidR="00077A7D" w:rsidRPr="0012533A" w:rsidRDefault="007E6D45" w:rsidP="00F05D4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D35C26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="000A1D71" w:rsidRPr="00D35C26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="000A1D71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A1D71" w:rsidRPr="0012533A">
        <w:rPr>
          <w:rFonts w:ascii="Angsana New" w:hAnsi="Angsana New"/>
          <w:spacing w:val="-4"/>
          <w:sz w:val="28"/>
          <w:szCs w:val="28"/>
        </w:rPr>
        <w:t>3</w:t>
      </w:r>
      <w:r w:rsidR="00574580">
        <w:rPr>
          <w:rFonts w:ascii="Angsana New" w:hAnsi="Angsana New"/>
          <w:spacing w:val="-4"/>
          <w:sz w:val="28"/>
          <w:szCs w:val="28"/>
        </w:rPr>
        <w:t>0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677FDA" w:rsidRPr="00FD45CA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574580" w:rsidRPr="00FD45CA">
        <w:rPr>
          <w:rFonts w:ascii="Angsana New" w:hAnsi="Angsana New" w:hint="cs"/>
          <w:spacing w:val="-4"/>
          <w:sz w:val="28"/>
          <w:szCs w:val="28"/>
          <w:cs/>
        </w:rPr>
        <w:t>ายน</w:t>
      </w:r>
      <w:r w:rsidR="000A1D71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2567 </w:t>
      </w:r>
      <w:r w:rsidR="000A1D71" w:rsidRPr="00FD45C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07A6D" w:rsidRPr="0012533A">
        <w:rPr>
          <w:rFonts w:ascii="Angsana New" w:hAnsi="Angsana New"/>
          <w:spacing w:val="-4"/>
          <w:sz w:val="28"/>
          <w:szCs w:val="28"/>
        </w:rPr>
        <w:t>31</w:t>
      </w:r>
      <w:r w:rsidR="00D97769" w:rsidRPr="00FD45C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307A6D" w:rsidRPr="0012533A">
        <w:rPr>
          <w:rFonts w:ascii="Angsana New" w:hAnsi="Angsana New"/>
          <w:spacing w:val="-4"/>
          <w:sz w:val="28"/>
          <w:szCs w:val="28"/>
        </w:rPr>
        <w:t>256</w:t>
      </w:r>
      <w:r w:rsidR="00EE24F5" w:rsidRPr="0012533A">
        <w:rPr>
          <w:rFonts w:ascii="Angsana New" w:hAnsi="Angsana New"/>
          <w:spacing w:val="-4"/>
          <w:sz w:val="28"/>
          <w:szCs w:val="28"/>
        </w:rPr>
        <w:t xml:space="preserve">6 </w:t>
      </w:r>
      <w:r w:rsidRPr="00FD45CA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84"/>
      </w:tblGrid>
      <w:tr w:rsidR="005C39A8" w:rsidRPr="00D566CF" w14:paraId="75739390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FD45CA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FD45CA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FD45CA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FD45CA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FD45C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FD45CA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41643054" w:rsidR="00797FA6" w:rsidRPr="00FD45CA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574580">
              <w:rPr>
                <w:rFonts w:ascii="Angsana New" w:hAnsi="Angsana New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494D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574580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5E76276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7FA6" w:rsidRPr="00D566CF" w14:paraId="48393147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FD45C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FD45C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394D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FD45CA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25E6C75B" w:rsidR="0050692A" w:rsidRPr="00D566CF" w:rsidRDefault="00394D4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1FC85CF4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177</w:t>
            </w:r>
          </w:p>
        </w:tc>
      </w:tr>
      <w:tr w:rsidR="0050692A" w:rsidRPr="00D566CF" w14:paraId="0846B6C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FD45CA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F814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FD45CA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14FB6715" w:rsidR="0050692A" w:rsidRPr="00D566CF" w:rsidRDefault="00F8143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394D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FD45CA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6FB0FECD" w:rsidR="0050692A" w:rsidRPr="00D566CF" w:rsidRDefault="00394D4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5BDDF215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  <w:tr w:rsidR="00552C7D" w:rsidRPr="00D566CF" w14:paraId="5EAB4AB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FD45CA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FD45C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FD45C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FD45CA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3D1255C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42744B2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3AD1A79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2D5462" w:rsidRPr="00D566CF" w14:paraId="57846AEA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02744A0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54E3FE0C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2D5462" w:rsidRPr="00D566CF" w14:paraId="39A483FF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สหพัฒนาอินเตอร์โฮลด</w:t>
            </w:r>
            <w:proofErr w:type="spellStart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ิ้ง</w:t>
            </w:r>
            <w:proofErr w:type="spellEnd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424891C2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16EC79B4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2D5462" w:rsidRPr="00D566CF" w14:paraId="73C19238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750CA78D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396184D6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2D5462" w:rsidRPr="00D566CF" w14:paraId="631C16DC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4285E56B" w:rsidR="002D5462" w:rsidRPr="00FD45CA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54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128,55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2D1BEBA6" w:rsidR="002D5462" w:rsidRPr="00FD45CA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2D5462" w:rsidRPr="00D566CF" w14:paraId="57839A66" w14:textId="77777777" w:rsidTr="00CC5D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4E7BD999" w:rsidR="002D5462" w:rsidRPr="00FD45CA" w:rsidRDefault="00CC5D6C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149,699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6A131D0C" w:rsidR="002D5462" w:rsidRPr="00FD45CA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151,170</w:t>
            </w:r>
          </w:p>
        </w:tc>
      </w:tr>
      <w:tr w:rsidR="002D5462" w:rsidRPr="00D566CF" w14:paraId="421AB418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11ADC11E" w14:textId="76111D56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6D3B02E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265BD26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7BAF5D1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1A751E1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0FC63A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A345431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48ED3AF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5A6D0E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BA31CDF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2B9768FC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AA35A72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7D1AB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ADDA91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4140009B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BAA15A6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70D5D51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1C85D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3306CC1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3C90134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2511602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A9C9963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DE3BC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6A1932E" w14:textId="77777777" w:rsidR="002D5462" w:rsidRPr="00FD45CA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618B7DE2" w14:textId="77777777" w:rsidTr="00F229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B21D35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</w:t>
            </w:r>
            <w:proofErr w:type="spellStart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ซ์อโ</w:t>
            </w:r>
            <w:proofErr w:type="spellEnd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กร</w:t>
            </w:r>
            <w:proofErr w:type="spellStart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เทค</w:t>
            </w:r>
            <w:proofErr w:type="spellEnd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5017560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6430B841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229B5" w:rsidRPr="00D566CF" w14:paraId="6C7E9AD6" w14:textId="77777777" w:rsidTr="00F229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F693ACB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</w:t>
            </w:r>
            <w:proofErr w:type="spellStart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้ด</w:t>
            </w:r>
            <w:proofErr w:type="spellEnd"/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430142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3C1976CC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7F925DC5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229B5" w:rsidRPr="00D566CF" w14:paraId="067ECE41" w14:textId="77777777" w:rsidTr="00F229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007051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37EF3A24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628D48BA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F229B5" w:rsidRPr="00D566CF" w14:paraId="5A401E06" w14:textId="77777777" w:rsidTr="00F229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9BB3CE6" w14:textId="71D12DAF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6F963C3C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vAlign w:val="bottom"/>
          </w:tcPr>
          <w:p w14:paraId="01C9FB7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C12F4B" w14:textId="70DFAC59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</w:tr>
      <w:tr w:rsidR="00F229B5" w:rsidRPr="00D566CF" w14:paraId="00EAFFFA" w14:textId="77777777" w:rsidTr="00F229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4371A03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7191BCBC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vAlign w:val="bottom"/>
          </w:tcPr>
          <w:p w14:paraId="35CF7F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72A8FC96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</w:tr>
      <w:tr w:rsidR="00F229B5" w:rsidRPr="00D566CF" w14:paraId="40EAAC5F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26AC61A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4EE391FD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5E37D4D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3256A5C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6463F1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9B5" w:rsidRPr="00D566CF" w14:paraId="2FD14DD9" w14:textId="77777777" w:rsidTr="00AB1E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121B095" w14:textId="175717A2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64D2848F" w:rsidR="00F229B5" w:rsidRPr="00D566CF" w:rsidRDefault="00AB1E39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22291E1" w:rsidR="00F229B5" w:rsidRPr="008265CC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265C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43,731</w:t>
            </w:r>
          </w:p>
        </w:tc>
      </w:tr>
      <w:tr w:rsidR="00F229B5" w:rsidRPr="00D566CF" w14:paraId="6695E0A5" w14:textId="77777777" w:rsidTr="00AB1E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A458F3" w14:textId="77777777" w:rsidR="00F229B5" w:rsidRPr="00FD45CA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43CCCE55" w:rsidR="00F229B5" w:rsidRPr="00D566CF" w:rsidRDefault="00AB1E39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52,345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1BC93DD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43,731</w:t>
            </w:r>
          </w:p>
        </w:tc>
      </w:tr>
    </w:tbl>
    <w:p w14:paraId="17106A13" w14:textId="7A51A5C5" w:rsidR="00960B87" w:rsidRDefault="000E38F9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C419D6">
        <w:rPr>
          <w:rFonts w:ascii="Angsana New" w:hAnsi="Angsana New"/>
          <w:spacing w:val="-4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419D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2C5A25" w:rsidRPr="00C419D6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F43B6A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2F5E6F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F43B6A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="00D51A19" w:rsidRPr="00C419D6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8C70B8" w:rsidRPr="00C419D6">
        <w:rPr>
          <w:rFonts w:ascii="Angsana New" w:hAnsi="Angsana New"/>
          <w:spacing w:val="-4"/>
          <w:sz w:val="28"/>
          <w:szCs w:val="28"/>
          <w:cs/>
        </w:rPr>
        <w:t>่</w:t>
      </w:r>
      <w:r w:rsidR="00FC259D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>3</w:t>
      </w:r>
      <w:r w:rsidR="00C53DE5">
        <w:rPr>
          <w:rFonts w:ascii="Angsana New" w:hAnsi="Angsana New"/>
          <w:spacing w:val="-4"/>
          <w:sz w:val="28"/>
          <w:szCs w:val="28"/>
        </w:rPr>
        <w:t>0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8B5C8B" w:rsidRPr="00FD45CA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C53DE5" w:rsidRPr="00FD45CA">
        <w:rPr>
          <w:rFonts w:ascii="Angsana New" w:hAnsi="Angsana New" w:hint="cs"/>
          <w:spacing w:val="-4"/>
          <w:sz w:val="28"/>
          <w:szCs w:val="28"/>
          <w:cs/>
        </w:rPr>
        <w:t>ายน</w:t>
      </w:r>
      <w:r w:rsidR="00040045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2567 </w:t>
      </w:r>
      <w:r w:rsidR="00040045" w:rsidRPr="00FD45CA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448CF" w:rsidRPr="00C419D6">
        <w:rPr>
          <w:rFonts w:ascii="Angsana New" w:hAnsi="Angsana New"/>
          <w:spacing w:val="-4"/>
          <w:sz w:val="28"/>
          <w:szCs w:val="28"/>
        </w:rPr>
        <w:t>256</w:t>
      </w:r>
      <w:r w:rsidR="00307A6D" w:rsidRPr="00C419D6">
        <w:rPr>
          <w:rFonts w:ascii="Angsana New" w:hAnsi="Angsana New"/>
          <w:spacing w:val="-4"/>
          <w:sz w:val="28"/>
          <w:szCs w:val="28"/>
        </w:rPr>
        <w:t xml:space="preserve">6 </w:t>
      </w:r>
      <w:r w:rsidR="009C3690" w:rsidRPr="00FD45CA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271"/>
        <w:gridCol w:w="240"/>
        <w:gridCol w:w="1322"/>
        <w:gridCol w:w="236"/>
        <w:gridCol w:w="1325"/>
        <w:gridCol w:w="236"/>
        <w:gridCol w:w="1323"/>
      </w:tblGrid>
      <w:tr w:rsidR="0043287C" w:rsidRPr="005764E7" w14:paraId="1965064F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30903A97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28247338" w14:textId="77777777" w:rsidR="0043287C" w:rsidRPr="005764E7" w:rsidRDefault="0043287C" w:rsidP="00F1704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287C" w:rsidRPr="005764E7" w14:paraId="6C68C08F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53AFCBCE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1A2A8624" w14:textId="77777777" w:rsidR="0043287C" w:rsidRPr="00FD45CA" w:rsidRDefault="0043287C" w:rsidP="00F1704F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3287C" w:rsidRPr="005764E7" w14:paraId="168EBBE5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09B0119C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42A03143" w14:textId="77777777" w:rsidR="0043287C" w:rsidRPr="00FD45CA" w:rsidRDefault="0043287C" w:rsidP="00F1704F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87C" w:rsidRPr="005764E7" w14:paraId="15F72437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7CCB10E3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bottom"/>
          </w:tcPr>
          <w:p w14:paraId="1553C65C" w14:textId="77777777" w:rsidR="0043287C" w:rsidRPr="005764E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  <w:vAlign w:val="bottom"/>
          </w:tcPr>
          <w:p w14:paraId="49ED6E7E" w14:textId="77777777" w:rsidR="0043287C" w:rsidRPr="00625007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34B4C505" w14:textId="2FD4145C" w:rsidR="0043287C" w:rsidRPr="002D131C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9034E" w:rsidRPr="00FD45C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43287C" w:rsidRPr="005764E7" w14:paraId="0A575896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45350BD3" w14:textId="77777777" w:rsidR="0043287C" w:rsidRPr="00FD45CA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bottom"/>
          </w:tcPr>
          <w:p w14:paraId="1F13802F" w14:textId="158C1F23" w:rsidR="0043287C" w:rsidRPr="000125BD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9034E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tcBorders>
              <w:right w:val="nil"/>
            </w:tcBorders>
            <w:vAlign w:val="bottom"/>
          </w:tcPr>
          <w:p w14:paraId="4A295F71" w14:textId="77777777" w:rsidR="0043287C" w:rsidRPr="00FD45CA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03F601F" w14:textId="0F9ED27C" w:rsidR="0043287C" w:rsidRPr="00FD45CA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9034E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43287C" w:rsidRPr="005764E7" w14:paraId="6790F9EA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53EE255E" w14:textId="77777777" w:rsidR="0043287C" w:rsidRPr="00FD45CA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C6DCC" w14:textId="22E0275C" w:rsidR="0043287C" w:rsidRPr="000448CF" w:rsidRDefault="0043287C" w:rsidP="00B1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2567</w:t>
            </w:r>
          </w:p>
        </w:tc>
        <w:tc>
          <w:tcPr>
            <w:tcW w:w="240" w:type="dxa"/>
            <w:vAlign w:val="bottom"/>
          </w:tcPr>
          <w:p w14:paraId="47AD2578" w14:textId="77777777" w:rsidR="0043287C" w:rsidRPr="005764E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337E5" w14:textId="5BD75F04" w:rsidR="0043287C" w:rsidRPr="000125BD" w:rsidRDefault="0043287C" w:rsidP="00B1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36" w:type="dxa"/>
            <w:vAlign w:val="bottom"/>
          </w:tcPr>
          <w:p w14:paraId="3D043B16" w14:textId="77777777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8E3C" w14:textId="6E6B9458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6C8C6E" w14:textId="77777777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442BC" w14:textId="5F0529AA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</w:tr>
      <w:tr w:rsidR="0043287C" w:rsidRPr="005764E7" w14:paraId="1E7DE24F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3FD07B1F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  <w:shd w:val="clear" w:color="auto" w:fill="auto"/>
          </w:tcPr>
          <w:p w14:paraId="3C102A6E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53389374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3C7DACA5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C55182C" w14:textId="77777777" w:rsidR="0043287C" w:rsidRPr="0062500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78D2ED8" w14:textId="77777777" w:rsidR="0043287C" w:rsidRPr="00FD45CA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E4AECA8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4B65E137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87C" w:rsidRPr="005764E7" w14:paraId="416EB139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5E5FB6AE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shd w:val="clear" w:color="auto" w:fill="auto"/>
          </w:tcPr>
          <w:p w14:paraId="18F02414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4FA4D833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0206FA91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0C73E94" w14:textId="77777777" w:rsidR="0043287C" w:rsidRPr="0062500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6B88C8F" w14:textId="77777777" w:rsidR="0043287C" w:rsidRPr="00FD45CA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F51DCC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84D866" w14:textId="77777777" w:rsidR="0043287C" w:rsidRPr="00FD45CA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3287C" w:rsidRPr="005764E7" w14:paraId="29870769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4E91B9CA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้ง</w:t>
            </w:r>
            <w:proofErr w:type="spellEnd"/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914B4E" w14:textId="77777777" w:rsidR="0043287C" w:rsidRPr="000738BB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02CFC5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2E989A5" w14:textId="77777777" w:rsidR="0043287C" w:rsidRPr="000738BB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522095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DB8E353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F5C6E9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7DCB7E1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287C" w:rsidRPr="005764E7" w14:paraId="67A53C23" w14:textId="77777777" w:rsidTr="00CD3219">
        <w:trPr>
          <w:trHeight w:val="397"/>
        </w:trPr>
        <w:tc>
          <w:tcPr>
            <w:tcW w:w="3828" w:type="dxa"/>
            <w:vAlign w:val="bottom"/>
          </w:tcPr>
          <w:p w14:paraId="3C34045D" w14:textId="77777777" w:rsidR="0043287C" w:rsidRPr="00FD45CA" w:rsidRDefault="0043287C" w:rsidP="0043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8269F" w14:textId="6813DCF1" w:rsidR="0043287C" w:rsidRPr="000738BB" w:rsidRDefault="00CD3219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59,430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0E7C81" w14:textId="77777777" w:rsidR="0043287C" w:rsidRPr="005764E7" w:rsidRDefault="0043287C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B1311" w14:textId="3A5DC080" w:rsidR="0043287C" w:rsidRDefault="009858DA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7417A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7B80B" w14:textId="02122C82" w:rsidR="0043287C" w:rsidRPr="005764E7" w:rsidRDefault="00EC2C89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C2C8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158,27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C45DB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09D74" w14:textId="78A6798A" w:rsidR="0043287C" w:rsidRPr="00E31D08" w:rsidRDefault="009858DA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174,384</w:t>
            </w:r>
          </w:p>
        </w:tc>
      </w:tr>
      <w:tr w:rsidR="0043287C" w:rsidRPr="005764E7" w14:paraId="67C5352D" w14:textId="77777777" w:rsidTr="00CD3219">
        <w:trPr>
          <w:trHeight w:val="397"/>
        </w:trPr>
        <w:tc>
          <w:tcPr>
            <w:tcW w:w="3828" w:type="dxa"/>
            <w:vAlign w:val="bottom"/>
          </w:tcPr>
          <w:p w14:paraId="4900F21E" w14:textId="77777777" w:rsidR="0043287C" w:rsidRPr="00FD45CA" w:rsidRDefault="0043287C" w:rsidP="0043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5535DA" w14:textId="03FDE582" w:rsidR="0043287C" w:rsidRPr="0086466E" w:rsidRDefault="00CD3219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59,430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FFB494" w14:textId="77777777" w:rsidR="0043287C" w:rsidRPr="005764E7" w:rsidRDefault="0043287C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F5713" w14:textId="6352774F" w:rsidR="0043287C" w:rsidRPr="0086466E" w:rsidRDefault="009858DA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C4E6A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92288" w14:textId="656779D8" w:rsidR="0043287C" w:rsidRPr="005764E7" w:rsidRDefault="00EC2C89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158,279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E9624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E202" w14:textId="06E38632" w:rsidR="0043287C" w:rsidRPr="005764E7" w:rsidRDefault="009858DA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174,384</w:t>
            </w:r>
          </w:p>
        </w:tc>
      </w:tr>
      <w:tr w:rsidR="0043287C" w:rsidRPr="005764E7" w14:paraId="2AF7C75D" w14:textId="77777777" w:rsidTr="00A6645B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1395E002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F6C56" w14:textId="77777777" w:rsidR="0043287C" w:rsidRPr="0086466E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5AC279E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87BFD" w14:textId="77777777" w:rsidR="0043287C" w:rsidRPr="00FD45CA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97D78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8F0EEE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C8BFE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51D9" w14:textId="77777777" w:rsidR="0043287C" w:rsidRPr="00481580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08AF" w:rsidRPr="005764E7" w14:paraId="6636CAA6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7AE2BE26" w14:textId="77777777" w:rsidR="00A608AF" w:rsidRPr="00FD45CA" w:rsidRDefault="00A608AF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7A5C3EB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5A01FC" w14:textId="77777777" w:rsidR="00A608AF" w:rsidRPr="00F67D73" w:rsidRDefault="00A608AF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10B04CD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C407A8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66BA68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0A03B9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43D7ED1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287C" w:rsidRPr="005764E7" w14:paraId="071ADA68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7EA80E97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44AA36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429257" w14:textId="77777777" w:rsidR="0043287C" w:rsidRPr="00F67D73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5F4DA56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90111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05AAB44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690B20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5DC7FAC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287C" w:rsidRPr="005764E7" w14:paraId="0C6BFEB5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2C3970FE" w14:textId="77777777" w:rsidR="0043287C" w:rsidRPr="00FD45CA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B0965E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B8562AD" w14:textId="77777777" w:rsidR="0043287C" w:rsidRPr="00F67D73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727481D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063C08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F39BAEC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C4DC87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4D1D5B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483222A3" w14:textId="77777777" w:rsidTr="00577251">
        <w:trPr>
          <w:trHeight w:val="397"/>
        </w:trPr>
        <w:tc>
          <w:tcPr>
            <w:tcW w:w="3828" w:type="dxa"/>
            <w:vAlign w:val="bottom"/>
          </w:tcPr>
          <w:p w14:paraId="261726A5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13246F4" w14:textId="7368BFAA" w:rsidR="005D0031" w:rsidRPr="004A7F8C" w:rsidRDefault="0057725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D8F5A0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53E60B" w14:textId="4A20AAF6" w:rsidR="005D0031" w:rsidRPr="00F67D73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AD3BEA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E06D07" w14:textId="0C8BEDA9" w:rsidR="005D0031" w:rsidRPr="004A7F8C" w:rsidRDefault="0025658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565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38A78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3A41123" w14:textId="08E3D573" w:rsidR="005D0031" w:rsidRPr="009C2CDD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2CD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5D0031" w:rsidRPr="005764E7" w14:paraId="4348F019" w14:textId="77777777" w:rsidTr="00577251">
        <w:trPr>
          <w:trHeight w:val="397"/>
        </w:trPr>
        <w:tc>
          <w:tcPr>
            <w:tcW w:w="3828" w:type="dxa"/>
            <w:vAlign w:val="bottom"/>
          </w:tcPr>
          <w:p w14:paraId="4667A686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FD45CA">
              <w:rPr>
                <w:rFonts w:ascii="Angsana New" w:hAnsi="Angsana New"/>
                <w:spacing w:val="-12"/>
                <w:sz w:val="28"/>
                <w:szCs w:val="28"/>
                <w:cs/>
              </w:rPr>
              <w:t>ิ้ง</w:t>
            </w:r>
            <w:proofErr w:type="spellEnd"/>
            <w:r w:rsidRPr="00FD45CA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6C3E52" w14:textId="148DE116" w:rsidR="005D0031" w:rsidRPr="004A7F8C" w:rsidRDefault="0057725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9F88E3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532FAE" w14:textId="624B7695" w:rsidR="005D0031" w:rsidRPr="00F67D73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8D711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3F76A2" w14:textId="48EEDA5E" w:rsidR="005D0031" w:rsidRPr="004A7F8C" w:rsidRDefault="0025658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565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71309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3620AE5" w14:textId="3E5E8F40" w:rsidR="005D0031" w:rsidRPr="009C2CDD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2CD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5D0031" w:rsidRPr="005764E7" w14:paraId="3431D772" w14:textId="77777777" w:rsidTr="00577251">
        <w:trPr>
          <w:trHeight w:val="397"/>
        </w:trPr>
        <w:tc>
          <w:tcPr>
            <w:tcW w:w="3828" w:type="dxa"/>
            <w:vAlign w:val="bottom"/>
          </w:tcPr>
          <w:p w14:paraId="602FC10D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04FD" w14:textId="4A46CB57" w:rsidR="005D0031" w:rsidRPr="004A7F8C" w:rsidRDefault="0057725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E21BA6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A2EB" w14:textId="04111C75" w:rsidR="005D0031" w:rsidRPr="00F67D73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5F5B3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FB62F" w14:textId="15CFB7CB" w:rsidR="005D0031" w:rsidRPr="004A7F8C" w:rsidRDefault="0025658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565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D00F7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AE00A" w14:textId="4CAA692F" w:rsidR="005D0031" w:rsidRPr="009C2CDD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2CD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D0031" w:rsidRPr="005764E7" w14:paraId="4A6EA107" w14:textId="77777777" w:rsidTr="00577251">
        <w:trPr>
          <w:trHeight w:val="397"/>
        </w:trPr>
        <w:tc>
          <w:tcPr>
            <w:tcW w:w="3828" w:type="dxa"/>
            <w:vAlign w:val="center"/>
          </w:tcPr>
          <w:p w14:paraId="7722F4F8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CD604" w14:textId="47454A94" w:rsidR="005D0031" w:rsidRPr="00F67D73" w:rsidRDefault="0057725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4B1E1C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EFD06" w14:textId="1F7D5E51" w:rsidR="005D0031" w:rsidRPr="00F67D73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DBBBF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89629" w14:textId="0FF4E666" w:rsidR="005D0031" w:rsidRPr="00F67D73" w:rsidRDefault="001A7BD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7BD7">
              <w:rPr>
                <w:rFonts w:ascii="Angsana New" w:hAnsi="Angsana New"/>
                <w:sz w:val="28"/>
                <w:szCs w:val="28"/>
                <w:lang w:val="en-US"/>
              </w:rPr>
              <w:t>3,376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55B77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2C364" w14:textId="126747F0" w:rsidR="005D0031" w:rsidRPr="00F67D73" w:rsidRDefault="009C2CDD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</w:tr>
      <w:tr w:rsidR="005D0031" w:rsidRPr="005764E7" w14:paraId="12636EE7" w14:textId="77777777" w:rsidTr="00A6645B">
        <w:trPr>
          <w:trHeight w:val="397"/>
        </w:trPr>
        <w:tc>
          <w:tcPr>
            <w:tcW w:w="3828" w:type="dxa"/>
            <w:shd w:val="clear" w:color="auto" w:fill="auto"/>
            <w:vAlign w:val="center"/>
          </w:tcPr>
          <w:p w14:paraId="1CA8027F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7476F5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3049761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30402D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1AD352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29A384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2D7AC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C8975D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2CB83C69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7040A727" w14:textId="0CFD164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9785A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26B1832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18C079C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0CD686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B8E86E7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DA3CE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05F8D30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7D227217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CBBB883" w14:textId="644B8D35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A2520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630D717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AB86851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86D8E6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33BB19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17E27D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358B4F3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1F23959D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26AB057A" w14:textId="4175230A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FDF184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E270069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947A378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571F03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54DAFED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62D81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6B07A3CB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33C20734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4C2E1F8E" w14:textId="0F53549D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D780F" w14:textId="0C3A044A" w:rsidR="005D0031" w:rsidRPr="00F349FC" w:rsidRDefault="002A3ADB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739964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5D03ECF" w14:textId="1ED3CA3C" w:rsidR="005D0031" w:rsidRPr="004442F3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66EDB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7915D" w14:textId="282FF82F" w:rsidR="005D0031" w:rsidRPr="004442F3" w:rsidRDefault="00E953E6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07368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880F5C" w14:textId="024922B7" w:rsidR="005D0031" w:rsidRPr="004442F3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</w:t>
            </w:r>
          </w:p>
        </w:tc>
      </w:tr>
      <w:tr w:rsidR="005D0031" w:rsidRPr="005764E7" w14:paraId="68B6AEBE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1EF4C01D" w14:textId="0C3B5091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DA53" w14:textId="77777777" w:rsidR="005D0031" w:rsidRPr="00F349F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166810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8A2F35A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E6662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68AC1A0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2F311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1A381C8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3E67C2FF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51A47102" w14:textId="5A8E73CF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038BD" w14:textId="28C330A6" w:rsidR="005D0031" w:rsidRPr="00F349FC" w:rsidRDefault="002A3ADB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DD6A6D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A12D" w14:textId="3E022E66" w:rsidR="005D0031" w:rsidRPr="004442F3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C236D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CB8A" w14:textId="3BD5D731" w:rsidR="005D0031" w:rsidRPr="004442F3" w:rsidRDefault="00C7630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836C9" w14:textId="77777777" w:rsidR="005D0031" w:rsidRPr="004442F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AC10" w14:textId="15183B5A" w:rsidR="005D0031" w:rsidRPr="004442F3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42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</w:tr>
      <w:tr w:rsidR="005D0031" w:rsidRPr="005764E7" w14:paraId="6307CDB3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2DB07AAB" w14:textId="25FDC1B0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5EB747" w14:textId="04FBFE4B" w:rsidR="005D0031" w:rsidRPr="00045FBB" w:rsidRDefault="002A3ADB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A11BB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772533" w14:textId="3C7C1941" w:rsidR="005D0031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AEF70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09AB1" w14:textId="32A6B09C" w:rsidR="005D0031" w:rsidRPr="00F67D73" w:rsidRDefault="00C76307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4DA5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3E8882" w14:textId="067E93CC" w:rsidR="005D0031" w:rsidRDefault="004442F3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</w:tr>
      <w:tr w:rsidR="005D0031" w:rsidRPr="005764E7" w14:paraId="079DD531" w14:textId="77777777" w:rsidTr="00164C0C">
        <w:trPr>
          <w:trHeight w:val="397"/>
        </w:trPr>
        <w:tc>
          <w:tcPr>
            <w:tcW w:w="3828" w:type="dxa"/>
            <w:vAlign w:val="center"/>
          </w:tcPr>
          <w:p w14:paraId="3D6B2A36" w14:textId="77777777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3F3FD2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C802BD6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C1E94B3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3B5657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6C341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17A3E3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2F6F83B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51D5C817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3C6DD6EA" w14:textId="6178C88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A955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8A10021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38EC8A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B59B1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D0CBAEC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6BAE4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A0A8D2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46B85701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9BF1B97" w14:textId="71B118A3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923FF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CAC5426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A250DD8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9101B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7FBB90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F6ECF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1ED468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559BF331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28EE9BA7" w14:textId="320B174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62AC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734480D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BBCC4D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7FC5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FF965A8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BDD11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60C6C1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708DD58D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5ACD7F3B" w14:textId="6E88042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้ง</w:t>
            </w:r>
            <w:proofErr w:type="spellEnd"/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96F1D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1C9C004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3D848A5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67D10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8CC149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3F1E0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86EDFD6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7D7684A4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0C468700" w14:textId="73137F4A" w:rsidR="005D0031" w:rsidRPr="00FD45CA" w:rsidRDefault="005D0031" w:rsidP="0040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5B962" w14:textId="79594C2A" w:rsidR="005D0031" w:rsidRPr="002C796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95A8C9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E790C1A" w14:textId="1CF961DC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D1F63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5DEB136" w14:textId="632A8AB6" w:rsidR="005D0031" w:rsidRPr="002C796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11E5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34B7A8" w14:textId="70BE7AF9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</w:t>
            </w:r>
          </w:p>
        </w:tc>
      </w:tr>
      <w:tr w:rsidR="005D0031" w:rsidRPr="005764E7" w14:paraId="6AC16126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6CB74E6" w14:textId="4E072C4C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5075F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CB7454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33A994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17F03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366841C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E6E6C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2F905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4D742F74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212DA753" w14:textId="043B478A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78EBEC" w14:textId="3BAA0E99" w:rsidR="005D0031" w:rsidRPr="002C796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CFFB599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8E6619C" w14:textId="1285F6F6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3B6BE6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7A72250" w14:textId="0332A1E4" w:rsidR="005D0031" w:rsidRPr="002C796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DBFCA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F7959BA" w14:textId="567DCE84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</w:tr>
      <w:tr w:rsidR="005D0031" w:rsidRPr="005764E7" w14:paraId="7FA922A5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7D4D4AC8" w14:textId="71342A2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ิ้ง</w:t>
            </w:r>
            <w:proofErr w:type="spellEnd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ACC1A" w14:textId="05FEC945" w:rsidR="005D0031" w:rsidRPr="002C796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FB4B538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9912E3" w14:textId="385FE4A8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767DE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DC824C3" w14:textId="3EF3EB09" w:rsidR="005D0031" w:rsidRPr="002C796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728A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91E6F85" w14:textId="173F1D32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</w:tr>
      <w:tr w:rsidR="005D0031" w:rsidRPr="005764E7" w14:paraId="7B2467F6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16A31246" w14:textId="7941529C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00C480" w14:textId="23FFDE16" w:rsidR="005D0031" w:rsidRPr="002C796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D7F1765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FB1870A" w14:textId="51D3C33B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63C2A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68ECD35" w14:textId="5EAC11ED" w:rsidR="005D0031" w:rsidRPr="002C796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33BB3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F62CE0" w14:textId="70DCA787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</w:t>
            </w:r>
          </w:p>
        </w:tc>
      </w:tr>
      <w:tr w:rsidR="005D0031" w:rsidRPr="005764E7" w14:paraId="710136CD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5A0B190A" w14:textId="77777777" w:rsidR="005D0031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ดิสทริ</w:t>
            </w:r>
            <w:proofErr w:type="spellEnd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บิว</w:t>
            </w:r>
            <w:proofErr w:type="spellStart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ชั่น</w:t>
            </w:r>
            <w:proofErr w:type="spellEnd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แอนด์ </w:t>
            </w:r>
          </w:p>
          <w:p w14:paraId="3EB5395C" w14:textId="5C813C72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  <w:t xml:space="preserve">   </w:t>
            </w:r>
            <w:proofErr w:type="spellStart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</w:t>
            </w:r>
            <w:proofErr w:type="spellEnd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จิสติ</w:t>
            </w:r>
            <w:proofErr w:type="spellStart"/>
            <w:r w:rsidRPr="00FD45CA">
              <w:rPr>
                <w:rFonts w:ascii="Angsana New" w:hAnsi="Angsana New" w:hint="cs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ค</w:t>
            </w:r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ส์</w:t>
            </w:r>
            <w:proofErr w:type="spellEnd"/>
            <w:r w:rsidRPr="00FD45CA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654F7" w14:textId="1CFB399D" w:rsidR="005D0031" w:rsidRPr="002C796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5D659B3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1D4A" w14:textId="3D5A1886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3C841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32E09" w14:textId="30F4C769" w:rsidR="005D0031" w:rsidRPr="002C796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29C90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6033" w14:textId="53236382" w:rsidR="005D0031" w:rsidRPr="002C7963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267</w:t>
            </w:r>
          </w:p>
        </w:tc>
      </w:tr>
      <w:tr w:rsidR="005D0031" w:rsidRPr="005764E7" w14:paraId="1911FF0E" w14:textId="77777777" w:rsidTr="002A3ADB">
        <w:trPr>
          <w:trHeight w:val="397"/>
        </w:trPr>
        <w:tc>
          <w:tcPr>
            <w:tcW w:w="3828" w:type="dxa"/>
            <w:vAlign w:val="bottom"/>
          </w:tcPr>
          <w:p w14:paraId="56A0521A" w14:textId="1EED04A5" w:rsidR="005D0031" w:rsidRPr="00FD45CA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7AA48E" w14:textId="20B3F6F4" w:rsidR="005D0031" w:rsidRPr="00F67D73" w:rsidRDefault="002A3ADB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F07D81D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ACC64" w14:textId="587378C9" w:rsidR="005D0031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7FFBE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FDC8D" w14:textId="4FF01CD4" w:rsidR="005D0031" w:rsidRPr="00F67D73" w:rsidRDefault="00E10997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D154A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6B2B2" w14:textId="7221ADFE" w:rsidR="005D0031" w:rsidRDefault="005849F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2,792</w:t>
            </w:r>
          </w:p>
        </w:tc>
      </w:tr>
    </w:tbl>
    <w:p w14:paraId="1CCD7024" w14:textId="73F84A36" w:rsidR="006975B9" w:rsidRPr="00D566CF" w:rsidRDefault="006975B9" w:rsidP="00906FC7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787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FD45C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1100"/>
        <w:gridCol w:w="1984"/>
        <w:gridCol w:w="284"/>
        <w:gridCol w:w="1984"/>
      </w:tblGrid>
      <w:tr w:rsidR="0060113B" w:rsidRPr="00D566CF" w14:paraId="4A58989F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FD45CA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FD45CA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FD45CA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FD45CA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FD45CA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1A8B0FBC" w:rsidR="0060113B" w:rsidRPr="00FD45CA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8C53E0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6056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53E0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1E6B2F9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7FE582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FD45CA" w:rsidRDefault="0060113B" w:rsidP="004F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9B784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468D9B0F" w:rsidR="002C7145" w:rsidRPr="00D566CF" w:rsidRDefault="009B7844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75,901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314DFB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D05B4" w14:textId="77777777" w:rsidTr="009B784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2C7145" w:rsidRPr="00FD45CA" w:rsidRDefault="002C7145" w:rsidP="002C7145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6872E210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D5BC12A" w:rsidR="002C7145" w:rsidRPr="00D566CF" w:rsidRDefault="009B7844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75,901</w:t>
            </w:r>
          </w:p>
        </w:tc>
        <w:tc>
          <w:tcPr>
            <w:tcW w:w="284" w:type="dxa"/>
            <w:vAlign w:val="bottom"/>
          </w:tcPr>
          <w:p w14:paraId="251421F6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3250C395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570DA" w14:textId="77777777" w:rsidTr="009B784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2C7145" w:rsidRPr="00FD45CA" w:rsidRDefault="002C7145" w:rsidP="002C7145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79AAA985" w:rsidR="002C7145" w:rsidRPr="00FD45CA" w:rsidRDefault="009B7844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(2,325)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4C8920F7" w:rsidR="002C7145" w:rsidRPr="00FD45CA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(2,34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72F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9B784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109BD992" w:rsidR="002C7145" w:rsidRPr="00D566CF" w:rsidRDefault="00D211AF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11AF">
              <w:rPr>
                <w:rFonts w:ascii="Angsana New" w:hAnsi="Angsana New"/>
                <w:sz w:val="28"/>
                <w:szCs w:val="28"/>
              </w:rPr>
              <w:t>73,57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18ED697B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89,79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145" w:rsidRPr="00D566CF" w14:paraId="741F75D4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10BE57B1" w:rsidR="002C7145" w:rsidRPr="00D566CF" w:rsidRDefault="00741B71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1B71">
              <w:rPr>
                <w:rFonts w:ascii="Angsana New" w:hAnsi="Angsana New"/>
                <w:color w:val="000000"/>
                <w:sz w:val="28"/>
                <w:szCs w:val="28"/>
              </w:rPr>
              <w:t>2,15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B7F95D" w14:textId="4371EC0B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514 </w:t>
            </w:r>
          </w:p>
        </w:tc>
      </w:tr>
      <w:tr w:rsidR="002C7145" w:rsidRPr="00D566CF" w14:paraId="54A9A975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4B1B7F29" w:rsidR="002C7145" w:rsidRPr="00D566CF" w:rsidRDefault="00741B71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1B71">
              <w:rPr>
                <w:rFonts w:ascii="Angsana New" w:hAnsi="Angsana New"/>
                <w:color w:val="000000"/>
                <w:sz w:val="28"/>
                <w:szCs w:val="28"/>
              </w:rPr>
              <w:t>10,253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248FB3" w14:textId="383046F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10,251 </w:t>
            </w:r>
          </w:p>
        </w:tc>
      </w:tr>
      <w:tr w:rsidR="002C7145" w:rsidRPr="00D566CF" w14:paraId="290642C7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19D4D4E4" w:rsidR="002C7145" w:rsidRPr="00D566CF" w:rsidRDefault="00741B71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1B71">
              <w:rPr>
                <w:rFonts w:ascii="Angsana New" w:hAnsi="Angsan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E18B2" w14:textId="7046C68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2,185 </w:t>
            </w:r>
          </w:p>
        </w:tc>
      </w:tr>
      <w:tr w:rsidR="002C7145" w:rsidRPr="00D566CF" w14:paraId="51FC4C58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2C7145" w:rsidRPr="00FD45CA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6E56B249" w:rsidR="002C7145" w:rsidRPr="00D566CF" w:rsidRDefault="00741B71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1B71">
              <w:rPr>
                <w:rFonts w:ascii="Angsana New" w:hAnsi="Angsana New"/>
                <w:color w:val="000000"/>
                <w:sz w:val="28"/>
                <w:szCs w:val="28"/>
              </w:rPr>
              <w:t>1,39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1379F40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591</w:t>
            </w:r>
          </w:p>
        </w:tc>
      </w:tr>
      <w:tr w:rsidR="002C7145" w:rsidRPr="00D566CF" w14:paraId="24545513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2C7145" w:rsidRPr="00FD45CA" w:rsidRDefault="002C7145" w:rsidP="002C7145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69259D59" w:rsidR="002C7145" w:rsidRPr="00D566CF" w:rsidRDefault="00741B71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14,320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39CB93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C7145" w:rsidRPr="00D566CF" w14:paraId="342BC435" w14:textId="77777777" w:rsidTr="00741B7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2C7145" w:rsidRPr="00FD45CA" w:rsidRDefault="002C7145" w:rsidP="004F57FD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415FFD47" w:rsidR="002C7145" w:rsidRPr="00D566CF" w:rsidRDefault="0069610A" w:rsidP="002C71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961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87,89</w:t>
            </w:r>
            <w:r w:rsidR="00C23F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2C059C94" w:rsidR="002C7145" w:rsidRPr="00D566CF" w:rsidRDefault="002C7145" w:rsidP="002C7145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103,334</w:t>
            </w:r>
          </w:p>
        </w:tc>
      </w:tr>
    </w:tbl>
    <w:p w14:paraId="7267A2E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8ABF43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B842471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16D3D64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311891F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C34FF5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ECF6290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F1E191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CA418B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B1CB4A3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1C5A0FB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E56691B" w14:textId="074A8B10" w:rsidR="00D127B9" w:rsidRPr="00FD45CA" w:rsidRDefault="00D127B9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392"/>
        <w:gridCol w:w="1984"/>
        <w:gridCol w:w="284"/>
        <w:gridCol w:w="1984"/>
      </w:tblGrid>
      <w:tr w:rsidR="0060113B" w:rsidRPr="00D566CF" w14:paraId="62498519" w14:textId="77777777" w:rsidTr="004F57FD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FD45CA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FD45CA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FD45CA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FD45CA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FD45CA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4F57FD">
        <w:trPr>
          <w:trHeight w:hRule="exact" w:val="397"/>
        </w:trPr>
        <w:tc>
          <w:tcPr>
            <w:tcW w:w="4711" w:type="dxa"/>
          </w:tcPr>
          <w:p w14:paraId="517F6CD7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700E8067" w:rsidR="00255118" w:rsidRPr="00FD45CA" w:rsidRDefault="00255118" w:rsidP="0025511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164C0C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168A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164C0C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0F9BAB4E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31379E80" w14:textId="77777777" w:rsidTr="004F57F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FD45CA" w:rsidRDefault="0060113B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5A6C60" w:rsidRPr="00D566CF" w14:paraId="47A24DEF" w14:textId="77777777" w:rsidTr="0097742A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FD45CA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68F3C217" w:rsidR="005A6C60" w:rsidRPr="00D566CF" w:rsidRDefault="0097742A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774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66,04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3277ED3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78,925</w:t>
            </w:r>
          </w:p>
        </w:tc>
      </w:tr>
      <w:tr w:rsidR="005A6C60" w:rsidRPr="00D566CF" w14:paraId="6C959C1F" w14:textId="77777777" w:rsidTr="004F57F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5A6C60" w:rsidRPr="00FD45CA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6C60" w:rsidRPr="00D566CF" w14:paraId="732963B2" w14:textId="77777777" w:rsidTr="005636B8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7FFBDFA5" w:rsidR="005A6C60" w:rsidRPr="00FD45CA" w:rsidRDefault="00721A1E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21A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7,123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CAE4504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10,60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5A6C60" w:rsidRPr="00D566CF" w14:paraId="634602BF" w14:textId="77777777" w:rsidTr="005636B8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6B84172C" w:rsidR="005A6C60" w:rsidRPr="00607896" w:rsidRDefault="00721A1E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1A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5636B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2445804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4 </w:t>
            </w:r>
          </w:p>
        </w:tc>
      </w:tr>
      <w:tr w:rsidR="005A6C60" w:rsidRPr="00D566CF" w14:paraId="77DD28E8" w14:textId="77777777" w:rsidTr="005636B8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FD45CA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7AF645D2" w:rsidR="005A6C60" w:rsidRPr="00607896" w:rsidRDefault="005636B8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6B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35B24B0A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256 </w:t>
            </w:r>
          </w:p>
        </w:tc>
      </w:tr>
      <w:tr w:rsidR="005A6C60" w:rsidRPr="00D566CF" w14:paraId="5C76A08A" w14:textId="77777777" w:rsidTr="005D6E99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FD45CA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14DBBA8E" w:rsidR="005A6C60" w:rsidRPr="00607896" w:rsidRDefault="005D6E99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4CDC2EAD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2,34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607896" w:rsidRPr="00D566CF" w14:paraId="73148473" w14:textId="77777777" w:rsidTr="005F1FD9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607896" w:rsidRPr="00FD45CA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1485" w14:textId="2C1D1AA1" w:rsidR="00607896" w:rsidRPr="00607896" w:rsidRDefault="005F1FD9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F1F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75,901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309D703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92,139</w:t>
            </w:r>
          </w:p>
        </w:tc>
      </w:tr>
      <w:tr w:rsidR="00607896" w:rsidRPr="00D566CF" w14:paraId="3E3CE59B" w14:textId="77777777" w:rsidTr="005F1FD9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7F3D6862" w:rsidR="00607896" w:rsidRPr="00FD45CA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59B2" w14:textId="67AA593D" w:rsidR="00607896" w:rsidRPr="00FD45CA" w:rsidRDefault="009B7844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(2,325)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6AB02560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7896" w:rsidRPr="00D566CF" w14:paraId="6658E472" w14:textId="77777777" w:rsidTr="005F1FD9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607896" w:rsidRPr="00FD45CA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C6508" w14:textId="1C34FCF3" w:rsidR="00607896" w:rsidRPr="00FD45CA" w:rsidRDefault="005F1FD9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1FD9">
              <w:rPr>
                <w:rFonts w:ascii="Angsana New" w:hAnsi="Angsana New"/>
                <w:sz w:val="28"/>
                <w:szCs w:val="28"/>
                <w:lang w:val="en-US"/>
              </w:rPr>
              <w:t>73,576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6F0AF82B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89,79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7B40D1A3" w14:textId="38091C02" w:rsidR="00277882" w:rsidRPr="00FD45CA" w:rsidRDefault="006C7998" w:rsidP="002726C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566CF">
        <w:rPr>
          <w:rFonts w:ascii="Angsana New" w:hAnsi="Angsana New" w:cs="Angsana New"/>
          <w:cs/>
        </w:rPr>
        <w:t>ค่าเผื่อผลขาดทุนด้านเครดิต</w:t>
      </w:r>
      <w:r w:rsidRPr="00D566CF">
        <w:rPr>
          <w:rFonts w:ascii="Angsana New" w:hAnsi="Angsana New" w:cs="Angsana New"/>
          <w:cs/>
        </w:rPr>
        <w:t>ของลูกหนี้การค้า</w:t>
      </w:r>
      <w:r w:rsidR="004C0C42" w:rsidRPr="00D566CF">
        <w:rPr>
          <w:rFonts w:ascii="Angsana New" w:hAnsi="Angsana New" w:cs="Angsana New"/>
          <w:cs/>
        </w:rPr>
        <w:t xml:space="preserve"> </w:t>
      </w:r>
      <w:r w:rsidR="000B417B" w:rsidRPr="00D566CF">
        <w:rPr>
          <w:rFonts w:ascii="Angsana New" w:hAnsi="Angsana New" w:cs="Angsana New"/>
          <w:cs/>
        </w:rPr>
        <w:t>สำหรับ</w:t>
      </w:r>
      <w:r w:rsidR="005E69E2">
        <w:rPr>
          <w:rFonts w:ascii="Angsana New" w:hAnsi="Angsana New" w:cs="Angsana New" w:hint="cs"/>
          <w:cs/>
        </w:rPr>
        <w:t>งวด</w:t>
      </w:r>
      <w:r w:rsidR="00F40D1F">
        <w:rPr>
          <w:rFonts w:ascii="Angsana New" w:hAnsi="Angsana New" w:cs="Angsana New" w:hint="cs"/>
          <w:cs/>
        </w:rPr>
        <w:t>เก้า</w:t>
      </w:r>
      <w:r w:rsidR="005E69E2">
        <w:rPr>
          <w:rFonts w:ascii="Angsana New" w:hAnsi="Angsana New" w:cs="Angsana New" w:hint="cs"/>
          <w:cs/>
        </w:rPr>
        <w:t>เดือน</w:t>
      </w:r>
      <w:r w:rsidR="004C0C42" w:rsidRPr="00D566CF">
        <w:rPr>
          <w:rFonts w:ascii="Angsana New" w:hAnsi="Angsana New" w:cs="Angsana New"/>
          <w:cs/>
        </w:rPr>
        <w:t>สิ้นสุด</w:t>
      </w:r>
      <w:r w:rsidR="002A53E5">
        <w:rPr>
          <w:rFonts w:ascii="Angsana New" w:hAnsi="Angsana New" w:cs="Angsana New" w:hint="cs"/>
          <w:cs/>
        </w:rPr>
        <w:t>วั</w:t>
      </w:r>
      <w:r w:rsidRPr="00D566CF">
        <w:rPr>
          <w:rFonts w:ascii="Angsana New" w:hAnsi="Angsana New" w:cs="Angsana New"/>
          <w:cs/>
        </w:rPr>
        <w:t>นที่</w:t>
      </w:r>
      <w:r w:rsidRPr="00D566CF">
        <w:rPr>
          <w:rFonts w:ascii="Angsana New" w:hAnsi="Angsana New" w:cs="Angsana New"/>
        </w:rPr>
        <w:t xml:space="preserve"> </w:t>
      </w:r>
      <w:r w:rsidR="002279E7" w:rsidRPr="00D566CF">
        <w:rPr>
          <w:rFonts w:ascii="Angsana New" w:hAnsi="Angsana New" w:cs="Angsana New"/>
        </w:rPr>
        <w:t>3</w:t>
      </w:r>
      <w:r w:rsidR="00175EDA">
        <w:rPr>
          <w:rFonts w:ascii="Angsana New" w:hAnsi="Angsana New" w:cs="Angsana New"/>
        </w:rPr>
        <w:t>0</w:t>
      </w:r>
      <w:r w:rsidR="002279E7" w:rsidRPr="00D566CF">
        <w:rPr>
          <w:rFonts w:ascii="Angsana New" w:hAnsi="Angsana New" w:cs="Angsana New"/>
        </w:rPr>
        <w:t xml:space="preserve"> </w:t>
      </w:r>
      <w:r w:rsidR="00F40D1F" w:rsidRPr="00FD45CA">
        <w:rPr>
          <w:rFonts w:ascii="Angsana New" w:hAnsi="Angsana New" w:cs="Angsana New" w:hint="cs"/>
          <w:cs/>
        </w:rPr>
        <w:t>กันย</w:t>
      </w:r>
      <w:r w:rsidR="00175EDA" w:rsidRPr="00FD45CA">
        <w:rPr>
          <w:rFonts w:ascii="Angsana New" w:hAnsi="Angsana New" w:cs="Angsana New" w:hint="cs"/>
          <w:cs/>
        </w:rPr>
        <w:t>ายน</w:t>
      </w:r>
      <w:r w:rsidR="00074A1A" w:rsidRPr="00D566CF">
        <w:rPr>
          <w:rFonts w:ascii="Angsana New" w:hAnsi="Angsana New" w:cs="Angsana New"/>
        </w:rPr>
        <w:t xml:space="preserve"> </w:t>
      </w:r>
      <w:r w:rsidR="007167A1" w:rsidRPr="00D566CF">
        <w:rPr>
          <w:rFonts w:ascii="Angsana New" w:hAnsi="Angsana New" w:cs="Angsana New"/>
        </w:rPr>
        <w:t>256</w:t>
      </w:r>
      <w:r w:rsidR="002A53E5">
        <w:rPr>
          <w:rFonts w:ascii="Angsana New" w:hAnsi="Angsana New" w:cs="Angsana New"/>
        </w:rPr>
        <w:t>7</w:t>
      </w:r>
      <w:r w:rsidRPr="00FD45CA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4252"/>
      </w:tblGrid>
      <w:tr w:rsidR="00C74CC3" w:rsidRPr="00D566CF" w14:paraId="57B37081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FD45CA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02C71904" w14:textId="77777777" w:rsidR="00C74CC3" w:rsidRPr="00FD45CA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FD45CA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3" w:rsidRPr="00D566CF" w14:paraId="43B794D3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EEE62C6" w14:textId="294FDC0C" w:rsidR="00C74CC3" w:rsidRPr="00C74B67" w:rsidRDefault="00C74CC3" w:rsidP="003E7225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D45C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มกราคม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952EC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3A5013EE" w14:textId="77777777" w:rsidR="00C74CC3" w:rsidRPr="00FD45CA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6EAC" w14:textId="5A3F8C9A" w:rsidR="00C74CC3" w:rsidRPr="00FD45CA" w:rsidRDefault="00E60895" w:rsidP="0084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74CC3" w:rsidRPr="00D566CF" w14:paraId="6CEE7041" w14:textId="77777777" w:rsidTr="009A72E9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200A1A0E" w14:textId="63EF2F6B" w:rsidR="00C74CC3" w:rsidRPr="00D566CF" w:rsidRDefault="00C74CC3" w:rsidP="003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</w:t>
            </w:r>
            <w:r w:rsidR="002952EC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425" w:type="dxa"/>
            <w:shd w:val="clear" w:color="auto" w:fill="auto"/>
          </w:tcPr>
          <w:p w14:paraId="3E964C0D" w14:textId="77777777" w:rsidR="00C74CC3" w:rsidRPr="00FD45CA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054B5" w14:textId="3FA3FCE9" w:rsidR="00C74CC3" w:rsidRPr="00D566CF" w:rsidRDefault="009A72E9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9610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1)</w:t>
            </w:r>
          </w:p>
        </w:tc>
      </w:tr>
      <w:tr w:rsidR="00C74CC3" w:rsidRPr="00D566CF" w14:paraId="26BB4043" w14:textId="77777777" w:rsidTr="009A72E9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25558EA" w14:textId="5C08388D" w:rsidR="00C74CC3" w:rsidRPr="00D566CF" w:rsidRDefault="00C74CC3" w:rsidP="003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6A7A7A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0D1F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</w:t>
            </w:r>
            <w:r w:rsidR="006A7A7A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952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6F40C0AD" w14:textId="77777777" w:rsidR="00C74CC3" w:rsidRPr="00FD45CA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1FAF935A" w:rsidR="00C74CC3" w:rsidRPr="00D566CF" w:rsidRDefault="0069610A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9610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9A72E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,325</w:t>
            </w:r>
          </w:p>
        </w:tc>
      </w:tr>
    </w:tbl>
    <w:p w14:paraId="414771C4" w14:textId="6CE4363B" w:rsidR="00B959B0" w:rsidRPr="00D566CF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A42EF8E" w14:textId="4672E0C3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0256DCF" w14:textId="77777777" w:rsidR="00FA22DC" w:rsidRDefault="00FA22DC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F336FC3" w14:textId="77777777" w:rsidR="00BA69D9" w:rsidRDefault="00BA69D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B54E914" w14:textId="77777777" w:rsidR="00A84152" w:rsidRPr="00D566CF" w:rsidRDefault="00A84152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D566CF" w:rsidRDefault="00190C33" w:rsidP="00BA69D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FD45CA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FD45CA" w:rsidRDefault="00603BE1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FD45C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A84152">
        <w:trPr>
          <w:trHeight w:val="397"/>
        </w:trPr>
        <w:tc>
          <w:tcPr>
            <w:tcW w:w="4536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FD45CA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FD45C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D45C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FD45CA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FD45C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FD45CA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D45C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FD45C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FD45CA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A84152">
        <w:trPr>
          <w:trHeight w:val="397"/>
        </w:trPr>
        <w:tc>
          <w:tcPr>
            <w:tcW w:w="4536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FD45CA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6862FCF3" w:rsidR="00190C33" w:rsidRPr="00FD45CA" w:rsidRDefault="00485BF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CD495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40D1F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CD4957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0B1BAEAB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A69D9" w:rsidRPr="00D566CF" w14:paraId="1CD256F1" w14:textId="77777777" w:rsidTr="00BE020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FD45CA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6DC1C89C" w:rsidR="00BA69D9" w:rsidRPr="00FD45CA" w:rsidRDefault="00BE020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322,123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0A183B54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323,39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BA69D9" w:rsidRPr="00D566CF" w14:paraId="0D4C91B3" w14:textId="77777777" w:rsidTr="00BE020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BA69D9" w:rsidRPr="00FD45CA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3AEB434A" w:rsidR="00BA69D9" w:rsidRPr="00FD45CA" w:rsidRDefault="00BE020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088328D2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BE020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FD45CA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2C2F7509" w:rsidR="00BA69D9" w:rsidRPr="00D566CF" w:rsidRDefault="0074496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496E">
              <w:rPr>
                <w:rFonts w:ascii="Angsana New" w:hAnsi="Angsana New"/>
                <w:sz w:val="28"/>
                <w:szCs w:val="28"/>
                <w:lang w:val="en-US"/>
              </w:rPr>
              <w:t>321,03</w:t>
            </w:r>
            <w:r w:rsidR="00BE020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6611413E" w:rsidR="00BA69D9" w:rsidRPr="00FD45CA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322,242</w:t>
            </w:r>
          </w:p>
        </w:tc>
      </w:tr>
    </w:tbl>
    <w:p w14:paraId="19087AD1" w14:textId="79F3BDA0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>รายการเปลี่ยนแปลงของบัญชีค่าเผื่อด้อยค่าสินค้าเสื่อมสภาพของสินค้าคงเหลือ สำหรับ</w:t>
      </w:r>
      <w:r w:rsidR="00BD503B">
        <w:rPr>
          <w:rFonts w:ascii="Angsana New" w:hAnsi="Angsana New" w:cs="Angsana New" w:hint="cs"/>
          <w:cs/>
        </w:rPr>
        <w:t>งวด</w:t>
      </w:r>
      <w:r w:rsidR="00F40D1F">
        <w:rPr>
          <w:rFonts w:ascii="Angsana New" w:hAnsi="Angsana New" w:cs="Angsana New" w:hint="cs"/>
          <w:cs/>
        </w:rPr>
        <w:t>เก้า</w:t>
      </w:r>
      <w:r w:rsidR="00BD503B">
        <w:rPr>
          <w:rFonts w:ascii="Angsana New" w:hAnsi="Angsana New" w:cs="Angsana New" w:hint="cs"/>
          <w:cs/>
        </w:rPr>
        <w:t>เดือน</w:t>
      </w:r>
      <w:r w:rsidRPr="00A377DF">
        <w:rPr>
          <w:rFonts w:ascii="Angsana New" w:hAnsi="Angsana New" w:cs="Angsana New"/>
          <w:cs/>
        </w:rPr>
        <w:t>สิ้นสุดวันที่</w:t>
      </w:r>
      <w:r w:rsidRPr="00D566CF">
        <w:rPr>
          <w:rFonts w:ascii="Angsana New" w:hAnsi="Angsana New" w:cs="Angsana New"/>
        </w:rPr>
        <w:t xml:space="preserve"> 3</w:t>
      </w:r>
      <w:r w:rsidR="00F927BA">
        <w:rPr>
          <w:rFonts w:ascii="Angsana New" w:hAnsi="Angsana New" w:cs="Angsana New"/>
        </w:rPr>
        <w:t>0</w:t>
      </w:r>
      <w:r w:rsidRPr="00D566CF">
        <w:rPr>
          <w:rFonts w:ascii="Angsana New" w:hAnsi="Angsana New" w:cs="Angsana New"/>
        </w:rPr>
        <w:t xml:space="preserve"> </w:t>
      </w:r>
      <w:r w:rsidR="00F40D1F" w:rsidRPr="00FD45CA">
        <w:rPr>
          <w:rFonts w:ascii="Angsana New" w:hAnsi="Angsana New" w:cs="Angsana New" w:hint="cs"/>
          <w:cs/>
        </w:rPr>
        <w:t>กันย</w:t>
      </w:r>
      <w:r w:rsidR="00F927BA" w:rsidRPr="00FD45CA">
        <w:rPr>
          <w:rFonts w:ascii="Angsana New" w:hAnsi="Angsana New" w:cs="Angsana New" w:hint="cs"/>
          <w:cs/>
        </w:rPr>
        <w:t>ายน</w:t>
      </w:r>
      <w:r w:rsidRPr="00D566CF">
        <w:rPr>
          <w:rFonts w:ascii="Angsana New" w:hAnsi="Angsana New" w:cs="Angsana New"/>
        </w:rPr>
        <w:t xml:space="preserve"> 256</w:t>
      </w:r>
      <w:r w:rsidR="00BD503B">
        <w:rPr>
          <w:rFonts w:ascii="Angsana New" w:hAnsi="Angsana New" w:cs="Angsana New"/>
        </w:rPr>
        <w:t xml:space="preserve">7 </w:t>
      </w:r>
      <w:r w:rsidRPr="00FD45CA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FD45CA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FD45CA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FD45CA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2DC" w:rsidRPr="005764E7" w14:paraId="371A212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305C8067" w14:textId="6189E174" w:rsidR="00FA22DC" w:rsidRPr="00BB6C72" w:rsidRDefault="00973AB3" w:rsidP="00973AB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FA22DC"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 xml:space="preserve">1 </w:t>
            </w:r>
            <w:r w:rsidR="00FA22DC"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มกราคม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7B6AFC8" w14:textId="77777777" w:rsidR="00FA22DC" w:rsidRPr="00FD45CA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66827D9F" w14:textId="7F76726F" w:rsidR="00FA22DC" w:rsidRPr="00FD45CA" w:rsidRDefault="00065CD6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</w:tr>
      <w:tr w:rsidR="00FA22DC" w:rsidRPr="005764E7" w14:paraId="2D59A846" w14:textId="77777777" w:rsidTr="007F5EB4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5FFC6C5" w14:textId="49024839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0C77B6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62371A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  <w:shd w:val="clear" w:color="auto" w:fill="auto"/>
          </w:tcPr>
          <w:p w14:paraId="20795EB7" w14:textId="77777777" w:rsidR="00FA22DC" w:rsidRPr="00FD45CA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6294" w14:textId="7A8F0D52" w:rsidR="00FA22DC" w:rsidRPr="00826FCF" w:rsidRDefault="007F5EB4" w:rsidP="008739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(64)</w:t>
            </w:r>
          </w:p>
        </w:tc>
      </w:tr>
      <w:tr w:rsidR="00FA22DC" w:rsidRPr="005764E7" w14:paraId="0D517B16" w14:textId="77777777" w:rsidTr="007F5EB4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310BB928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6B3110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0D1F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</w:t>
            </w:r>
            <w:r w:rsidR="006B3110" w:rsidRPr="00FD45CA">
              <w:rPr>
                <w:rFonts w:ascii="Angsana New" w:hAnsi="Angsana New" w:hint="cs"/>
                <w:b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FA22DC" w:rsidRPr="00FD45CA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154FC810" w:rsidR="00FA22DC" w:rsidRPr="00826FCF" w:rsidRDefault="007F5EB4" w:rsidP="00065C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388C68D8" w14:textId="55E649EE" w:rsidR="002D7D4D" w:rsidRPr="00D566CF" w:rsidRDefault="004079A8" w:rsidP="00A95B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D566CF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FD45C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D566CF" w14:paraId="37814A81" w14:textId="77777777" w:rsidTr="00A84152">
        <w:trPr>
          <w:trHeight w:hRule="exact" w:val="397"/>
        </w:trPr>
        <w:tc>
          <w:tcPr>
            <w:tcW w:w="4683" w:type="dxa"/>
          </w:tcPr>
          <w:p w14:paraId="3233E568" w14:textId="7B608E35" w:rsidR="005A7C04" w:rsidRPr="00D566CF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FD45CA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D566CF" w14:paraId="33982071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FD45CA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D566C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D45C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FD45CA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D566CF" w14:paraId="460F6AFE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FD45CA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FD45CA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D45C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FD45CA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D566CF" w14:paraId="30AB3CE8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D566CF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FD45CA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D566C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D566CF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D566CF" w14:paraId="1966667B" w14:textId="77777777" w:rsidTr="00A84152">
        <w:trPr>
          <w:trHeight w:hRule="exact" w:val="397"/>
        </w:trPr>
        <w:tc>
          <w:tcPr>
            <w:tcW w:w="4683" w:type="dxa"/>
          </w:tcPr>
          <w:p w14:paraId="344C6A92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FD45CA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291E0095" w:rsidR="005A7C04" w:rsidRPr="00D566CF" w:rsidRDefault="00035B30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A53A6A">
              <w:rPr>
                <w:rFonts w:ascii="Angsana New" w:hAnsi="Angsana New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0D1F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53A6A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33A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1FC642BF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 w:rsidRPr="00D566CF">
              <w:rPr>
                <w:rFonts w:ascii="Angsana New" w:hAnsi="Angsana New"/>
                <w:sz w:val="28"/>
                <w:szCs w:val="28"/>
              </w:rPr>
              <w:t>25</w:t>
            </w:r>
            <w:r w:rsidRPr="00D566CF">
              <w:rPr>
                <w:rFonts w:ascii="Angsana New" w:hAnsi="Angsana New"/>
                <w:sz w:val="28"/>
                <w:szCs w:val="28"/>
              </w:rPr>
              <w:t>6</w:t>
            </w:r>
            <w:r w:rsidR="00C33A0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3A01" w:rsidRPr="00D566CF" w14:paraId="354245BE" w14:textId="77777777" w:rsidTr="005E7F42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C33A01" w:rsidRPr="00FD45CA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4EE00DE0" w:rsidR="00C33A01" w:rsidRPr="00D566CF" w:rsidRDefault="005E7F42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170,638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3F7E4D0C" w:rsidR="00C33A01" w:rsidRPr="00FD45CA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A16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C33A01" w:rsidRPr="00D566CF" w14:paraId="43BFA0E6" w14:textId="77777777" w:rsidTr="00C5784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53848539" w:rsidR="00C33A01" w:rsidRPr="00D566CF" w:rsidRDefault="00C5784C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784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60,316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409D4C95" w:rsidR="00C33A01" w:rsidRPr="00D566CF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,3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</w:p>
        </w:tc>
      </w:tr>
      <w:tr w:rsidR="00C33A01" w:rsidRPr="00D566CF" w14:paraId="7C32ED1D" w14:textId="77777777" w:rsidTr="005E7F42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C33A01" w:rsidRPr="00FD45CA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199FA7A5" w:rsidR="00C33A01" w:rsidRPr="00A377DF" w:rsidRDefault="00B5493B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93B">
              <w:rPr>
                <w:rFonts w:ascii="Angsana New" w:hAnsi="Angsana New"/>
                <w:sz w:val="28"/>
                <w:szCs w:val="28"/>
                <w:lang w:val="en-US"/>
              </w:rPr>
              <w:t>230,954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A082271" w:rsidR="00C33A01" w:rsidRPr="00FD45CA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1FF7">
              <w:rPr>
                <w:rFonts w:ascii="Angsana New" w:hAnsi="Angsana New"/>
                <w:sz w:val="28"/>
                <w:szCs w:val="28"/>
                <w:lang w:val="en-US"/>
              </w:rPr>
              <w:t>236,4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</w:tr>
    </w:tbl>
    <w:p w14:paraId="665344E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8B430A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191269F" w14:textId="22EC8266" w:rsidR="001D379F" w:rsidRPr="00D566CF" w:rsidRDefault="007F37E0" w:rsidP="00124171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 w:rsidRPr="00D566CF">
        <w:rPr>
          <w:rFonts w:ascii="Angsana New" w:hAnsi="Angsana New"/>
          <w:b/>
          <w:bCs/>
          <w:sz w:val="28"/>
          <w:szCs w:val="28"/>
          <w:cs/>
        </w:rPr>
        <w:t>-</w:t>
      </w:r>
      <w:r w:rsidRPr="00D566CF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D566CF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D566CF" w14:paraId="7727E35C" w14:textId="77777777" w:rsidTr="00A84152">
        <w:trPr>
          <w:trHeight w:val="397"/>
        </w:trPr>
        <w:tc>
          <w:tcPr>
            <w:tcW w:w="3969" w:type="dxa"/>
          </w:tcPr>
          <w:p w14:paraId="6B6113F3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D566CF" w14:paraId="0DA683E8" w14:textId="77777777" w:rsidTr="00A84152">
        <w:trPr>
          <w:trHeight w:val="397"/>
        </w:trPr>
        <w:tc>
          <w:tcPr>
            <w:tcW w:w="3969" w:type="dxa"/>
          </w:tcPr>
          <w:p w14:paraId="504A2DAB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FD45CA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D566CF" w14:paraId="4680D88A" w14:textId="77777777" w:rsidTr="00A84152">
        <w:trPr>
          <w:trHeight w:val="397"/>
        </w:trPr>
        <w:tc>
          <w:tcPr>
            <w:tcW w:w="3969" w:type="dxa"/>
          </w:tcPr>
          <w:p w14:paraId="481F0F35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FD45CA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D566CF" w14:paraId="014EEE26" w14:textId="77777777" w:rsidTr="00A84152">
        <w:trPr>
          <w:trHeight w:val="397"/>
        </w:trPr>
        <w:tc>
          <w:tcPr>
            <w:tcW w:w="3969" w:type="dxa"/>
          </w:tcPr>
          <w:p w14:paraId="57FFF69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FD45C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FD45CA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477F7D0A" w14:textId="77777777" w:rsidTr="00A84152">
        <w:trPr>
          <w:trHeight w:val="397"/>
        </w:trPr>
        <w:tc>
          <w:tcPr>
            <w:tcW w:w="3969" w:type="dxa"/>
            <w:vAlign w:val="center"/>
          </w:tcPr>
          <w:p w14:paraId="4C12E4A5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FD45C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FD45C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D566CF" w14:paraId="7919FAB0" w14:textId="77777777" w:rsidTr="00F30922">
        <w:trPr>
          <w:trHeight w:val="397"/>
        </w:trPr>
        <w:tc>
          <w:tcPr>
            <w:tcW w:w="3969" w:type="dxa"/>
          </w:tcPr>
          <w:p w14:paraId="00ECCE64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3F5F1971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FD45CA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355D37F9" w14:textId="77777777" w:rsidTr="00F3092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6BAD84C9" w:rsidR="000B3C6D" w:rsidRPr="00FD45CA" w:rsidRDefault="00C75599" w:rsidP="0027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6711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6EBA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E6711A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EC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35A6B52A" w14:textId="77777777" w:rsidTr="00E864F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BF2B" w14:textId="64ACA78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F30922" w:rsidRPr="00D566CF" w:rsidRDefault="00F30922" w:rsidP="00F30922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913D" w14:textId="10655DE3" w:rsidR="00F30922" w:rsidRPr="00FD45CA" w:rsidRDefault="002C213E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F30922" w:rsidRPr="00CC67A1" w:rsidRDefault="00F30922" w:rsidP="00F30922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C39" w14:textId="79EBDABB" w:rsidR="00F30922" w:rsidRPr="00CC67A1" w:rsidRDefault="00E864FF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864F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F30922" w:rsidRPr="00D566CF" w14:paraId="60DEF8EF" w14:textId="77777777" w:rsidTr="007B6F2E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4C392" w14:textId="5B4FF797" w:rsidR="00F30922" w:rsidRPr="00D566CF" w:rsidRDefault="007B6F2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6F2E">
              <w:rPr>
                <w:rFonts w:ascii="Angsana New" w:hAnsi="Angsana New"/>
                <w:sz w:val="28"/>
                <w:szCs w:val="28"/>
              </w:rPr>
              <w:t>128,556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239D" w14:textId="6AD66265" w:rsidR="00F30922" w:rsidRPr="00D566CF" w:rsidRDefault="007B6F2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3E3" w14:textId="45EDB0FE" w:rsidR="00F30922" w:rsidRPr="00D566CF" w:rsidRDefault="00590F3B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132,313</w:t>
            </w:r>
          </w:p>
        </w:tc>
      </w:tr>
      <w:tr w:rsidR="00F30922" w:rsidRPr="00D566CF" w14:paraId="129FA924" w14:textId="77777777" w:rsidTr="007B6F2E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38C78" w14:textId="67E1FEB9" w:rsidR="00F30922" w:rsidRPr="00F30922" w:rsidRDefault="007B6F2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149,699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EC5034" w14:textId="59502477" w:rsidR="00F30922" w:rsidRPr="00D566CF" w:rsidRDefault="007B6F2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20,939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6491C" w14:textId="5A4EBC0D" w:rsidR="00F30922" w:rsidRPr="00D566CF" w:rsidRDefault="00590F3B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0F3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170,638</w:t>
            </w:r>
          </w:p>
        </w:tc>
      </w:tr>
      <w:tr w:rsidR="00F30922" w:rsidRPr="00D566CF" w14:paraId="04FE80E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3E6C7860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017E2E32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6E85B601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02BA828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21,143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F30922" w:rsidRPr="00D566CF" w:rsidRDefault="00F30922" w:rsidP="00F30922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2FFD2F29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17,18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F30922" w:rsidRPr="00D566CF" w:rsidRDefault="00F30922" w:rsidP="00F30922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6D098D6C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38,325 </w:t>
            </w:r>
          </w:p>
        </w:tc>
      </w:tr>
      <w:tr w:rsidR="00F30922" w:rsidRPr="00D566CF" w14:paraId="1DBA188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26758092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130,027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0EAB4C9D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7,802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09157F0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137,829</w:t>
            </w:r>
          </w:p>
        </w:tc>
      </w:tr>
      <w:tr w:rsidR="00F30922" w:rsidRPr="00D566CF" w14:paraId="6B9A963B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F30922" w:rsidRPr="00FD45CA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4006F0C0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151,170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19B59A1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24,984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03F47150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176,154</w:t>
            </w:r>
          </w:p>
        </w:tc>
      </w:tr>
    </w:tbl>
    <w:p w14:paraId="3C23A62F" w14:textId="132F7014" w:rsidR="001D379F" w:rsidRPr="00D566CF" w:rsidRDefault="001D379F" w:rsidP="0057647F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FD45CA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D566CF" w14:paraId="79FBD7CA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3EAB1EE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FD45C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D566CF" w14:paraId="1DA5077E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D92640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FD45C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D566CF" w14:paraId="71C264EF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5F1D21BF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FD45CA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D566CF" w14:paraId="4DE9D050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9A720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FD45C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FD45CA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D566CF" w14:paraId="134BAA64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1DE95A0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D566CF" w14:paraId="111CD2CE" w14:textId="77777777" w:rsidTr="005225C4">
        <w:trPr>
          <w:trHeight w:val="397"/>
          <w:tblHeader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FD45C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7BF62658" w:rsidR="001D379F" w:rsidRPr="00FD45C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215E" w:rsidRPr="00D566CF" w14:paraId="7AC5867F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34918245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92C6B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4C215E" w:rsidRPr="00D566CF" w:rsidRDefault="004C215E" w:rsidP="004C21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4C215E" w:rsidRPr="00D566CF" w:rsidRDefault="004C215E" w:rsidP="004C21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15F31617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0D4D7E04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6FBC8AE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2F29C582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708AD1AF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8A68CC" w:rsidRPr="00D566CF" w14:paraId="4F258B3B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13309A5E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2C16D2" w14:textId="189B0F07" w:rsidR="008A68CC" w:rsidRPr="00FD45CA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0F9C3B1D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77948A85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8A68CC" w:rsidRPr="00D566CF" w14:paraId="39CED8E1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47CCEC92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9E20" w14:textId="1892F8FE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5966F8AC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5E5EB480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  <w:tr w:rsidR="008A68CC" w:rsidRPr="00D566CF" w14:paraId="3E03C408" w14:textId="77777777" w:rsidTr="005225C4">
        <w:trPr>
          <w:trHeight w:val="340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39787B74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B2ED186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51C897C2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6AF31514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67D4C7FB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11BFFE11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8A68CC" w:rsidRPr="00D566CF" w14:paraId="3430E82E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667BA4BD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3425F93F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00E64B23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8A68CC" w:rsidRPr="00D566CF" w14:paraId="72F314AD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8A68CC" w:rsidRPr="00FD45CA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49B7D658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165605E0" w:rsidR="008A68CC" w:rsidRPr="00FD45CA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1F15A075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</w:tbl>
    <w:p w14:paraId="54233472" w14:textId="72BFD2EC" w:rsidR="00EC42E5" w:rsidRPr="00D566C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D566CF" w:rsidSect="00BF4C99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D566CF" w:rsidRDefault="006E3C5E" w:rsidP="00F87E94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FD45CA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FD45CA">
        <w:rPr>
          <w:rFonts w:ascii="Angsana New" w:hAnsi="Angsana New"/>
          <w:sz w:val="28"/>
          <w:szCs w:val="28"/>
          <w:cs/>
        </w:rPr>
        <w:t xml:space="preserve"> </w:t>
      </w:r>
      <w:r w:rsidR="00315EE7" w:rsidRPr="00FD45CA">
        <w:rPr>
          <w:rFonts w:ascii="Angsana New" w:hAnsi="Angsana New"/>
          <w:sz w:val="28"/>
          <w:szCs w:val="28"/>
          <w:cs/>
        </w:rPr>
        <w:t>-</w:t>
      </w:r>
      <w:r w:rsidR="009A3FC6" w:rsidRPr="00FD45CA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FD45CA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FD45C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FD45CA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FD45CA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FD45CA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FD45CA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FD45CA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FD45CA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FD45CA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FD45CA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FD45CA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34D0A0FC" w:rsidR="000877F6" w:rsidRPr="00FD45CA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FD45CA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2001CF36" w:rsidR="000877F6" w:rsidRPr="00D566CF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FD45CA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14A5060B" w:rsidR="000877F6" w:rsidRPr="00FD45CA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FD45CA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FD45CA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FD45CA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19D938E3" w:rsidR="000877F6" w:rsidRPr="00FD45CA" w:rsidRDefault="00115BF9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0877F6"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0877F6"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877F6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77F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38693606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0483EA2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FD45CA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20DD5560" w:rsidR="000877F6" w:rsidRPr="00FD45CA" w:rsidRDefault="00115BF9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0877F6"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0877F6"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877F6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77F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3AD1F9D1" w:rsidR="000877F6" w:rsidRPr="00FD45CA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74B9AFEB" w:rsidR="000877F6" w:rsidRPr="00FD45CA" w:rsidRDefault="00115BF9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0877F6" w:rsidRPr="00FD45CA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0877F6"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877F6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77F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02D6560D" w:rsidR="000877F6" w:rsidRPr="00FD45CA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FD45CA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EF7885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้ง</w:t>
            </w:r>
            <w:proofErr w:type="spellEnd"/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FD45CA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B1F3C7B" w:rsidR="0059041F" w:rsidRPr="00FD45CA" w:rsidRDefault="009373AB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71EB9932" w:rsidR="0059041F" w:rsidRPr="00FD45CA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4780FAE4" w:rsidR="0059041F" w:rsidRPr="00D566CF" w:rsidRDefault="00865596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22975834" w:rsidR="0059041F" w:rsidRPr="00176311" w:rsidRDefault="00686E19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E19">
              <w:rPr>
                <w:rFonts w:ascii="Angsana New" w:hAnsi="Angsana New"/>
                <w:sz w:val="24"/>
                <w:szCs w:val="24"/>
              </w:rPr>
              <w:t>44,452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0C03CED9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sz w:val="24"/>
                <w:szCs w:val="24"/>
              </w:rPr>
              <w:t>5,631</w:t>
            </w:r>
          </w:p>
        </w:tc>
      </w:tr>
      <w:tr w:rsidR="0059041F" w:rsidRPr="00D566CF" w14:paraId="2F275DCE" w14:textId="77777777" w:rsidTr="00EF7885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45CA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3FE9713A" w:rsidR="0059041F" w:rsidRPr="00FD45CA" w:rsidRDefault="00EF7885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(6,318)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23068245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</w:t>
            </w:r>
            <w:r w:rsidR="000E2DC6">
              <w:rPr>
                <w:rFonts w:ascii="Angsana New" w:hAnsi="Angsana New"/>
                <w:sz w:val="24"/>
                <w:szCs w:val="24"/>
              </w:rPr>
              <w:t>5,755</w:t>
            </w:r>
            <w:r w:rsidRPr="00D566C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79A98FE4" w:rsidR="0059041F" w:rsidRPr="00176311" w:rsidRDefault="00EF7885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EF7885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45C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5ED37AFF" w:rsidR="0059041F" w:rsidRPr="00D566CF" w:rsidRDefault="00686E19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6E19">
              <w:rPr>
                <w:rFonts w:ascii="Angsana New" w:hAnsi="Angsana New"/>
                <w:b/>
                <w:bCs/>
                <w:sz w:val="24"/>
                <w:szCs w:val="24"/>
              </w:rPr>
              <w:t>63,614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0C5049D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4,177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2C207D0F" w:rsidR="0059041F" w:rsidRPr="00176311" w:rsidRDefault="00686E19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6E19">
              <w:rPr>
                <w:rFonts w:ascii="Angsana New" w:hAnsi="Angsana New"/>
                <w:b/>
                <w:bCs/>
                <w:sz w:val="24"/>
                <w:szCs w:val="24"/>
              </w:rPr>
              <w:t>44,452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4BD5AE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5,631</w:t>
            </w:r>
          </w:p>
        </w:tc>
      </w:tr>
    </w:tbl>
    <w:p w14:paraId="131C1EBB" w14:textId="5076D981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FD45CA">
        <w:rPr>
          <w:rFonts w:ascii="Angsana New" w:hAnsi="Angsana New"/>
          <w:sz w:val="28"/>
          <w:szCs w:val="28"/>
          <w:cs/>
        </w:rPr>
        <w:t>งบ</w:t>
      </w:r>
      <w:r w:rsidR="00A31F9B" w:rsidRPr="00FD45CA">
        <w:rPr>
          <w:rFonts w:ascii="Angsana New" w:hAnsi="Angsana New"/>
          <w:sz w:val="28"/>
          <w:szCs w:val="28"/>
          <w:cs/>
        </w:rPr>
        <w:t>การเงิน</w:t>
      </w:r>
      <w:r w:rsidRPr="00FD45CA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FD45CA">
        <w:rPr>
          <w:rFonts w:ascii="Angsana New" w:hAnsi="Angsana New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FD45CA">
        <w:rPr>
          <w:rFonts w:ascii="Angsana New" w:hAnsi="Angsana New"/>
          <w:sz w:val="28"/>
          <w:szCs w:val="28"/>
          <w:cs/>
        </w:rPr>
        <w:t>โดยใช้</w:t>
      </w:r>
      <w:r w:rsidR="00A02CDF" w:rsidRPr="00FD45CA">
        <w:rPr>
          <w:rFonts w:ascii="Angsana New" w:hAnsi="Angsana New"/>
          <w:sz w:val="28"/>
          <w:szCs w:val="28"/>
          <w:cs/>
        </w:rPr>
        <w:t>มูลค่า</w:t>
      </w:r>
      <w:r w:rsidR="007C09DC" w:rsidRPr="00FD45CA">
        <w:rPr>
          <w:rFonts w:ascii="Angsana New" w:hAnsi="Angsana New"/>
          <w:sz w:val="28"/>
          <w:szCs w:val="28"/>
          <w:cs/>
        </w:rPr>
        <w:t>ตาม</w:t>
      </w:r>
      <w:r w:rsidR="00A02CDF" w:rsidRPr="00FD45CA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FD45CA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FD45CA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FD45CA">
        <w:rPr>
          <w:rFonts w:ascii="Angsana New" w:hAnsi="Angsana New"/>
          <w:sz w:val="28"/>
          <w:szCs w:val="28"/>
          <w:cs/>
        </w:rPr>
        <w:t>วันที</w:t>
      </w:r>
      <w:r w:rsidR="00F01D7E" w:rsidRPr="00FD45CA">
        <w:rPr>
          <w:rFonts w:ascii="Angsana New" w:hAnsi="Angsana New"/>
          <w:sz w:val="28"/>
          <w:szCs w:val="28"/>
          <w:cs/>
        </w:rPr>
        <w:t>่</w:t>
      </w:r>
      <w:r w:rsidR="004014A2" w:rsidRPr="00FD45CA">
        <w:rPr>
          <w:rFonts w:ascii="Angsana New" w:hAnsi="Angsana New"/>
          <w:sz w:val="28"/>
          <w:szCs w:val="28"/>
          <w:cs/>
        </w:rPr>
        <w:t xml:space="preserve"> </w:t>
      </w:r>
      <w:r w:rsidR="00DC569E">
        <w:rPr>
          <w:rFonts w:ascii="Angsana New" w:hAnsi="Angsana New"/>
          <w:sz w:val="28"/>
          <w:szCs w:val="28"/>
        </w:rPr>
        <w:t>3</w:t>
      </w:r>
      <w:r w:rsidR="003E0B8D">
        <w:rPr>
          <w:rFonts w:ascii="Angsana New" w:hAnsi="Angsana New"/>
          <w:sz w:val="28"/>
          <w:szCs w:val="28"/>
        </w:rPr>
        <w:t>0</w:t>
      </w:r>
      <w:r w:rsidR="00DC569E">
        <w:rPr>
          <w:rFonts w:ascii="Angsana New" w:hAnsi="Angsana New"/>
          <w:sz w:val="28"/>
          <w:szCs w:val="28"/>
        </w:rPr>
        <w:t xml:space="preserve"> </w:t>
      </w:r>
      <w:r w:rsidR="00115BF9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3E0B8D" w:rsidRPr="00FD45CA">
        <w:rPr>
          <w:rFonts w:ascii="Angsana New" w:hAnsi="Angsana New" w:hint="cs"/>
          <w:sz w:val="28"/>
          <w:szCs w:val="28"/>
          <w:cs/>
        </w:rPr>
        <w:t>ายน</w:t>
      </w:r>
      <w:r w:rsidR="00DC569E" w:rsidRPr="00FD45CA">
        <w:rPr>
          <w:rFonts w:ascii="Angsana New" w:hAnsi="Angsana New" w:hint="cs"/>
          <w:sz w:val="28"/>
          <w:szCs w:val="28"/>
          <w:cs/>
        </w:rPr>
        <w:t xml:space="preserve"> </w:t>
      </w:r>
      <w:r w:rsidR="00DC569E">
        <w:rPr>
          <w:rFonts w:ascii="Angsana New" w:hAnsi="Angsana New"/>
          <w:sz w:val="28"/>
          <w:szCs w:val="28"/>
        </w:rPr>
        <w:t xml:space="preserve">2567 </w:t>
      </w:r>
      <w:r w:rsidR="00DC569E" w:rsidRPr="00FD45CA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307A6D" w:rsidRPr="00D566CF">
        <w:rPr>
          <w:rFonts w:ascii="Angsana New" w:hAnsi="Angsana New"/>
          <w:sz w:val="28"/>
          <w:szCs w:val="28"/>
        </w:rPr>
        <w:t xml:space="preserve">31 </w:t>
      </w:r>
      <w:r w:rsidR="004014A2" w:rsidRPr="00FD45CA">
        <w:rPr>
          <w:rFonts w:ascii="Angsana New" w:hAnsi="Angsana New"/>
          <w:sz w:val="28"/>
          <w:szCs w:val="28"/>
          <w:cs/>
        </w:rPr>
        <w:t>ธันวาคม</w:t>
      </w:r>
      <w:r w:rsidR="004A5848" w:rsidRPr="00FD45CA">
        <w:rPr>
          <w:rFonts w:ascii="Angsana New" w:hAnsi="Angsana New"/>
          <w:sz w:val="28"/>
          <w:szCs w:val="28"/>
          <w:cs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6</w:t>
      </w:r>
      <w:r w:rsidR="00307A6D" w:rsidRPr="00FD45CA">
        <w:rPr>
          <w:rFonts w:ascii="Angsana New" w:hAnsi="Angsana New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B359B" w:rsidRPr="00AA0956">
        <w:rPr>
          <w:rFonts w:ascii="Angsana New" w:hAnsi="Angsana New"/>
          <w:sz w:val="28"/>
          <w:szCs w:val="28"/>
        </w:rPr>
        <w:t>6.</w:t>
      </w:r>
      <w:r w:rsidR="00AA0956" w:rsidRPr="00AA0956">
        <w:rPr>
          <w:rFonts w:ascii="Angsana New" w:hAnsi="Angsana New"/>
          <w:sz w:val="28"/>
          <w:szCs w:val="28"/>
        </w:rPr>
        <w:t>32</w:t>
      </w:r>
      <w:r w:rsidRPr="00FD45C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C1BD8">
        <w:rPr>
          <w:rFonts w:ascii="Angsana New" w:hAnsi="Angsana New"/>
          <w:sz w:val="28"/>
          <w:szCs w:val="28"/>
        </w:rPr>
        <w:t>5.76</w:t>
      </w:r>
      <w:r w:rsidR="00B32E92" w:rsidRPr="00FD45CA">
        <w:rPr>
          <w:rFonts w:ascii="Angsana New" w:hAnsi="Angsana New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FD45CA">
        <w:rPr>
          <w:rFonts w:ascii="Angsana New" w:hAnsi="Angsana New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 xml:space="preserve"> </w:t>
      </w:r>
      <w:r w:rsidR="003D6034" w:rsidRPr="00FD45CA">
        <w:rPr>
          <w:rFonts w:ascii="Angsana New" w:hAnsi="Angsana New"/>
          <w:sz w:val="28"/>
          <w:szCs w:val="28"/>
          <w:cs/>
        </w:rPr>
        <w:t>ในระหว่าง</w:t>
      </w:r>
      <w:r w:rsidR="00672115" w:rsidRPr="00FD45CA">
        <w:rPr>
          <w:rFonts w:ascii="Angsana New" w:hAnsi="Angsana New" w:hint="cs"/>
          <w:sz w:val="28"/>
          <w:szCs w:val="28"/>
          <w:cs/>
        </w:rPr>
        <w:t>งวด</w:t>
      </w:r>
      <w:r w:rsidRPr="00FD45CA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FD45CA">
        <w:rPr>
          <w:rFonts w:ascii="Angsana New" w:hAnsi="Angsana New"/>
          <w:sz w:val="28"/>
          <w:szCs w:val="28"/>
          <w:cs/>
        </w:rPr>
        <w:t>ก</w:t>
      </w:r>
      <w:r w:rsidRPr="00FD45CA">
        <w:rPr>
          <w:rFonts w:ascii="Angsana New" w:hAnsi="Angsana New"/>
          <w:sz w:val="28"/>
          <w:szCs w:val="28"/>
          <w:cs/>
        </w:rPr>
        <w:t>ด้อยค่</w:t>
      </w:r>
      <w:r w:rsidR="007412A1" w:rsidRPr="00FD45CA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FD45CA">
        <w:rPr>
          <w:rFonts w:ascii="Angsana New" w:hAnsi="Angsana New"/>
          <w:sz w:val="28"/>
          <w:szCs w:val="28"/>
          <w:cs/>
        </w:rPr>
        <w:t xml:space="preserve"> </w:t>
      </w:r>
      <w:r w:rsidR="0018062D" w:rsidRPr="0018062D">
        <w:rPr>
          <w:rFonts w:ascii="Angsana New" w:hAnsi="Angsana New"/>
          <w:sz w:val="28"/>
          <w:szCs w:val="28"/>
        </w:rPr>
        <w:t>0.56</w:t>
      </w:r>
      <w:r w:rsidRPr="00FD45CA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D566CF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D566CF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02BF2D91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490113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E22C2A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</w:t>
      </w:r>
      <w:r w:rsidR="00490113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ายน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จากบริษัทร่วมสำหรับ</w:t>
      </w:r>
      <w:r w:rsidR="00E914DC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E914DC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955B8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</w:t>
      </w:r>
      <w:r w:rsidR="009955B8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ายน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C3625A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C3625A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="00E23C31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BE550C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</w:t>
      </w:r>
      <w:r w:rsidR="00BE550C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ายน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</w:t>
      </w:r>
      <w:proofErr w:type="spellStart"/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้ง</w:t>
      </w:r>
      <w:proofErr w:type="spellEnd"/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3320E8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363B59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</w:t>
      </w:r>
      <w:r w:rsidR="003320E8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ายน</w:t>
      </w:r>
      <w:r w:rsidR="006820ED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2567 </w:t>
      </w:r>
      <w:r w:rsidR="006820ED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C1E98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9C1E98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5602E2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B17478" w:rsidRPr="0049203D">
        <w:rPr>
          <w:rFonts w:ascii="Angsana New" w:hAnsi="Angsana New" w:cs="Angsana New"/>
          <w:spacing w:val="-2"/>
          <w:sz w:val="28"/>
          <w:szCs w:val="28"/>
          <w:lang w:val="en-US"/>
        </w:rPr>
        <w:t>44.</w:t>
      </w:r>
      <w:r w:rsidR="0049203D" w:rsidRPr="0049203D">
        <w:rPr>
          <w:rFonts w:ascii="Angsana New" w:hAnsi="Angsana New" w:cs="Angsana New"/>
          <w:spacing w:val="-2"/>
          <w:sz w:val="28"/>
          <w:szCs w:val="28"/>
          <w:lang w:val="en-US"/>
        </w:rPr>
        <w:t>45</w:t>
      </w:r>
      <w:r w:rsidR="005602E2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5.63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จากบริษัทร่วมนี้สำหรับ</w:t>
      </w:r>
      <w:r w:rsidR="006A0EE0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7F4E1B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6A0EE0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CC3A20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D7247E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7F4E1B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</w:t>
      </w:r>
      <w:r w:rsidR="00CC3A20" w:rsidRPr="00FD45C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ายน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A0EE0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A0EE0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6</w:t>
      </w:r>
      <w:r w:rsidR="00376E65" w:rsidRPr="00FD45CA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2317D1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916316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0156BA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97</w:t>
      </w:r>
      <w:r w:rsidR="002317D1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="007C0B41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D45CA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8D015E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E5767F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0245AF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0156BA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="008D015E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Pr="00FD45CA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FD45CA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FD45CA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FD45CA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FD45CA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FD45CA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้ง</w:t>
            </w:r>
            <w:proofErr w:type="spellEnd"/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FD45CA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1CD65736" w:rsidR="00B74494" w:rsidRPr="00FD45CA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728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FD45CA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7A7E079A" w:rsidR="00C74A72" w:rsidRPr="00D566CF" w:rsidRDefault="004C47C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</w:t>
            </w:r>
            <w:r w:rsidR="00A7280D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ายน</w:t>
            </w:r>
            <w:r w:rsidR="00B74494"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B54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2EEBD1A8" w:rsidR="00C74A72" w:rsidRPr="00FD45CA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5EC1F95F" w:rsidR="00C74A72" w:rsidRPr="00FD45CA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FD45CA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FD45CA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15BB4" w:rsidRPr="00D566CF" w14:paraId="00754E87" w14:textId="77777777" w:rsidTr="00DE7179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D15BB4" w:rsidRPr="00FD45CA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4D44E76B" w:rsidR="00D15BB4" w:rsidRPr="00D566CF" w:rsidRDefault="00DE7179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179">
              <w:rPr>
                <w:rFonts w:ascii="Angsana New" w:hAnsi="Angsana New"/>
                <w:sz w:val="28"/>
                <w:szCs w:val="28"/>
              </w:rPr>
              <w:t>199,758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025B947B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183,</w:t>
            </w:r>
            <w:r w:rsidR="00C577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</w:tr>
      <w:tr w:rsidR="00D15BB4" w:rsidRPr="00D566CF" w14:paraId="6F2246DE" w14:textId="77777777" w:rsidTr="00DE7179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D15BB4" w:rsidRPr="00FD45CA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1A06494D" w:rsidR="00D15BB4" w:rsidRPr="00D566CF" w:rsidRDefault="00DE7179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179">
              <w:rPr>
                <w:rFonts w:ascii="Angsana New" w:hAnsi="Angsana New"/>
                <w:sz w:val="28"/>
                <w:szCs w:val="28"/>
              </w:rPr>
              <w:t>311,214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0A910740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316,</w:t>
            </w:r>
            <w:r w:rsidR="004362B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</w:tr>
      <w:tr w:rsidR="00D15BB4" w:rsidRPr="00D566CF" w14:paraId="4C8FD533" w14:textId="77777777" w:rsidTr="00DE7179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D15BB4" w:rsidRPr="00FD45CA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641FB98A" w:rsidR="00D15BB4" w:rsidRPr="00FD45CA" w:rsidRDefault="00DE7179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71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55C4221D" w:rsidR="00D15BB4" w:rsidRPr="00FD45CA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24,513</w:t>
            </w:r>
          </w:p>
        </w:tc>
      </w:tr>
      <w:tr w:rsidR="00D15BB4" w:rsidRPr="00D566CF" w14:paraId="00DFBE05" w14:textId="77777777" w:rsidTr="00DE7179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D15BB4" w:rsidRPr="00FD45CA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579299CF" w:rsidR="00D15BB4" w:rsidRPr="00FD45CA" w:rsidRDefault="00DE7179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71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40,832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65C21B1" w:rsidR="00D15BB4" w:rsidRPr="00FD45CA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</w:t>
            </w:r>
            <w:r w:rsidR="007A5D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393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FD45CA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FD45C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FD45CA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</w:t>
            </w:r>
            <w:proofErr w:type="spellStart"/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้ง</w:t>
            </w:r>
            <w:proofErr w:type="spellEnd"/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5C614651" w:rsidR="002417A2" w:rsidRPr="00FD45CA" w:rsidRDefault="00977D74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471610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4C47C2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เก้า</w:t>
            </w:r>
            <w:r w:rsidR="00471610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  <w:r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84325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4C47C2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</w:t>
            </w:r>
            <w:r w:rsidR="0084325F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FD45CA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3BA31ADB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FD45CA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6F770F9" w:rsidR="002639CB" w:rsidRPr="00FD45CA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FD45CA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FD45C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667D9290" w14:textId="77777777" w:rsidTr="005B13A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701D4A" w:rsidRPr="00FD45CA" w:rsidRDefault="00701D4A" w:rsidP="00701D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049A2A4D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170,859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323266AC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193,072</w:t>
            </w:r>
          </w:p>
        </w:tc>
      </w:tr>
      <w:tr w:rsidR="00701D4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701D4A" w:rsidRPr="00FD45CA" w:rsidRDefault="00701D4A" w:rsidP="00701D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701D4A" w:rsidRPr="00FD45CA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55F9816C" w14:textId="77777777" w:rsidTr="005B13A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701D4A" w:rsidRPr="00FD45CA" w:rsidRDefault="00701D4A" w:rsidP="00701D4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480B9EE9" w:rsidR="00701D4A" w:rsidRPr="00FD45CA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77428410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(2,76</w:t>
            </w:r>
            <w:r w:rsidR="005544D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01D4A" w:rsidRPr="00D566CF" w14:paraId="28FCD431" w14:textId="77777777" w:rsidTr="005B13A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701D4A" w:rsidRPr="00FD45CA" w:rsidRDefault="00701D4A" w:rsidP="00701D4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7794270D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(1,39</w:t>
            </w:r>
            <w:r w:rsidR="005544D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667056C9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(311)</w:t>
            </w:r>
          </w:p>
        </w:tc>
      </w:tr>
      <w:tr w:rsidR="00701D4A" w:rsidRPr="00D566CF" w14:paraId="694AA4A3" w14:textId="77777777" w:rsidTr="005B13A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701D4A" w:rsidRPr="00FD45CA" w:rsidRDefault="00701D4A" w:rsidP="00701D4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4EB99A07" w:rsidR="00701D4A" w:rsidRPr="00A377D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(3,767)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7ADE8EC9" w:rsidR="00701D4A" w:rsidRPr="00D566CF" w:rsidRDefault="005C5B19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(3,07</w:t>
            </w:r>
            <w:r w:rsidR="005544D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5C5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01D4A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FD45CA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50D16B42" w:rsidR="00240D0A" w:rsidRPr="00D566CF" w:rsidRDefault="00240D0A" w:rsidP="00F20DC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62200A93" w:rsidR="009B29B0" w:rsidRPr="00D566CF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</w:t>
      </w:r>
      <w:r w:rsidR="00C80BFD">
        <w:rPr>
          <w:rFonts w:ascii="Angsana New" w:hAnsi="Angsana New" w:hint="cs"/>
          <w:sz w:val="28"/>
          <w:szCs w:val="28"/>
          <w:cs/>
        </w:rPr>
        <w:t>งวด</w:t>
      </w:r>
      <w:r w:rsidR="001B323E">
        <w:rPr>
          <w:rFonts w:ascii="Angsana New" w:hAnsi="Angsana New" w:hint="cs"/>
          <w:sz w:val="28"/>
          <w:szCs w:val="28"/>
          <w:cs/>
        </w:rPr>
        <w:t>เก้า</w:t>
      </w:r>
      <w:r w:rsidR="00C80BFD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87A0F" w:rsidRPr="00D566CF">
        <w:rPr>
          <w:rFonts w:ascii="Angsana New" w:hAnsi="Angsana New"/>
          <w:sz w:val="28"/>
          <w:szCs w:val="28"/>
        </w:rPr>
        <w:t>3</w:t>
      </w:r>
      <w:r w:rsidR="00424B70">
        <w:rPr>
          <w:rFonts w:ascii="Angsana New" w:hAnsi="Angsana New"/>
          <w:sz w:val="28"/>
          <w:szCs w:val="28"/>
        </w:rPr>
        <w:t>0</w:t>
      </w:r>
      <w:r w:rsidR="00223171" w:rsidRPr="00D566CF">
        <w:rPr>
          <w:rFonts w:ascii="Angsana New" w:hAnsi="Angsana New"/>
          <w:sz w:val="28"/>
          <w:szCs w:val="28"/>
        </w:rPr>
        <w:t xml:space="preserve"> </w:t>
      </w:r>
      <w:r w:rsidR="001B323E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424B70" w:rsidRPr="00FD45CA">
        <w:rPr>
          <w:rFonts w:ascii="Angsana New" w:hAnsi="Angsana New" w:hint="cs"/>
          <w:sz w:val="28"/>
          <w:szCs w:val="28"/>
          <w:cs/>
        </w:rPr>
        <w:t>ายน</w:t>
      </w:r>
      <w:r w:rsidR="00687A0F" w:rsidRPr="00D566CF">
        <w:rPr>
          <w:rFonts w:ascii="Angsana New" w:hAnsi="Angsana New"/>
          <w:sz w:val="28"/>
          <w:szCs w:val="28"/>
        </w:rPr>
        <w:t xml:space="preserve"> 256</w:t>
      </w:r>
      <w:r w:rsidR="00C80BFD">
        <w:rPr>
          <w:rFonts w:ascii="Angsana New" w:hAnsi="Angsana New"/>
          <w:sz w:val="28"/>
          <w:szCs w:val="28"/>
        </w:rPr>
        <w:t xml:space="preserve">7 </w:t>
      </w:r>
      <w:r w:rsidRPr="00FD45C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C4D5E" w:rsidRPr="005764E7" w14:paraId="493C574C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3CE09A1B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F84CD5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4C51ED2" w14:textId="77777777" w:rsidR="00FC4D5E" w:rsidRPr="00FD45CA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C4D5E" w:rsidRPr="005764E7" w14:paraId="1A5DB259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AEDE5F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9AEE2D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69AFDA7C" w14:textId="77777777" w:rsidR="00FC4D5E" w:rsidRPr="00FD45CA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C4D5E" w:rsidRPr="005764E7" w14:paraId="30C40213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178FB802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F92D6A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F40B747" w14:textId="77777777" w:rsidR="00FC4D5E" w:rsidRPr="00FD45CA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9D2" w:rsidRPr="005764E7" w14:paraId="21C57974" w14:textId="77777777" w:rsidTr="00F95BD1">
        <w:trPr>
          <w:cantSplit/>
          <w:trHeight w:hRule="exact" w:val="397"/>
        </w:trPr>
        <w:tc>
          <w:tcPr>
            <w:tcW w:w="4394" w:type="dxa"/>
          </w:tcPr>
          <w:p w14:paraId="6A90603A" w14:textId="2A0ECD10" w:rsidR="005549D2" w:rsidRPr="00BB6C72" w:rsidRDefault="005549D2" w:rsidP="005549D2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FC87C4B" w14:textId="77777777" w:rsidR="005549D2" w:rsidRPr="00FD45CA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09552051" w14:textId="49BBF89A" w:rsidR="005549D2" w:rsidRPr="00FD45CA" w:rsidRDefault="001662D9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62D9">
              <w:rPr>
                <w:rFonts w:ascii="Angsana New" w:hAnsi="Angsana New"/>
                <w:sz w:val="28"/>
                <w:szCs w:val="28"/>
              </w:rPr>
              <w:t>22,231</w:t>
            </w:r>
          </w:p>
        </w:tc>
      </w:tr>
      <w:tr w:rsidR="005549D2" w:rsidRPr="005764E7" w14:paraId="2F77F127" w14:textId="77777777" w:rsidTr="00B80919">
        <w:trPr>
          <w:cantSplit/>
          <w:trHeight w:hRule="exact" w:val="397"/>
        </w:trPr>
        <w:tc>
          <w:tcPr>
            <w:tcW w:w="4394" w:type="dxa"/>
          </w:tcPr>
          <w:p w14:paraId="14F7ADD9" w14:textId="0F2504E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709" w:type="dxa"/>
            <w:shd w:val="clear" w:color="auto" w:fill="auto"/>
          </w:tcPr>
          <w:p w14:paraId="7CD513ED" w14:textId="77777777" w:rsidR="005549D2" w:rsidRPr="00FD45CA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70D9" w14:textId="3505F271" w:rsidR="005549D2" w:rsidRPr="00826FCF" w:rsidRDefault="00B80919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809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1,719</w:t>
            </w:r>
          </w:p>
        </w:tc>
      </w:tr>
      <w:tr w:rsidR="005549D2" w:rsidRPr="005764E7" w14:paraId="473405BC" w14:textId="77777777" w:rsidTr="00B80919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76B211D" w14:textId="1A3A593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จำหน่ายระหว่างงวด</w:t>
            </w:r>
          </w:p>
        </w:tc>
        <w:tc>
          <w:tcPr>
            <w:tcW w:w="709" w:type="dxa"/>
            <w:shd w:val="clear" w:color="auto" w:fill="auto"/>
          </w:tcPr>
          <w:p w14:paraId="53E21500" w14:textId="77777777" w:rsidR="005549D2" w:rsidRPr="00FD45CA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C7512" w14:textId="4F8DC1D4" w:rsidR="005549D2" w:rsidRPr="00826FCF" w:rsidRDefault="00B80919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549D2" w:rsidRPr="005764E7" w14:paraId="7F1DECD5" w14:textId="77777777" w:rsidTr="00B80919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FD10932" w14:textId="4B7DE634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709" w:type="dxa"/>
            <w:shd w:val="clear" w:color="auto" w:fill="auto"/>
          </w:tcPr>
          <w:p w14:paraId="015A8388" w14:textId="77777777" w:rsidR="005549D2" w:rsidRPr="00FD45CA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4AD02" w14:textId="52AD8A4E" w:rsidR="005549D2" w:rsidRPr="00826FCF" w:rsidRDefault="00B80919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(2,265)</w:t>
            </w:r>
          </w:p>
        </w:tc>
      </w:tr>
      <w:tr w:rsidR="005549D2" w:rsidRPr="005764E7" w14:paraId="449844E6" w14:textId="77777777" w:rsidTr="00B80919">
        <w:trPr>
          <w:cantSplit/>
          <w:trHeight w:hRule="exact" w:val="397"/>
        </w:trPr>
        <w:tc>
          <w:tcPr>
            <w:tcW w:w="4394" w:type="dxa"/>
          </w:tcPr>
          <w:p w14:paraId="3A139B2E" w14:textId="1911FD3E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24B7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B323E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424B70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D35163E" w14:textId="77777777" w:rsidR="005549D2" w:rsidRPr="00FD45CA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A31CE5" w14:textId="115084DA" w:rsidR="005549D2" w:rsidRPr="00FD45CA" w:rsidRDefault="00CB01AB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B01A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21,68</w:t>
            </w:r>
            <w:r w:rsidR="00B809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</w:tbl>
    <w:p w14:paraId="4D69ECAB" w14:textId="77777777" w:rsidR="00193D90" w:rsidRPr="00D566CF" w:rsidRDefault="00193D90" w:rsidP="00193D90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FD45CA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FD45C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69475D" w:rsidRPr="00D566CF" w14:paraId="28BB9DCB" w14:textId="77777777" w:rsidTr="0009045F">
        <w:trPr>
          <w:trHeight w:val="397"/>
        </w:trPr>
        <w:tc>
          <w:tcPr>
            <w:tcW w:w="5421" w:type="dxa"/>
          </w:tcPr>
          <w:p w14:paraId="09674E9C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FD45CA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09045F">
        <w:trPr>
          <w:trHeight w:val="397"/>
        </w:trPr>
        <w:tc>
          <w:tcPr>
            <w:tcW w:w="5421" w:type="dxa"/>
          </w:tcPr>
          <w:p w14:paraId="40A12F44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FD45CA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69475D" w:rsidRPr="00D566CF" w14:paraId="74D51746" w14:textId="77777777" w:rsidTr="0009045F">
        <w:trPr>
          <w:trHeight w:val="397"/>
        </w:trPr>
        <w:tc>
          <w:tcPr>
            <w:tcW w:w="5421" w:type="dxa"/>
          </w:tcPr>
          <w:p w14:paraId="09BFFFC8" w14:textId="77777777" w:rsidR="0069475D" w:rsidRPr="00D566CF" w:rsidRDefault="0069475D" w:rsidP="0009045F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FD45CA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09045F">
        <w:trPr>
          <w:trHeight w:val="397"/>
        </w:trPr>
        <w:tc>
          <w:tcPr>
            <w:tcW w:w="5421" w:type="dxa"/>
          </w:tcPr>
          <w:p w14:paraId="2DEAD0C4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57BE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09045F">
        <w:trPr>
          <w:trHeight w:val="397"/>
        </w:trPr>
        <w:tc>
          <w:tcPr>
            <w:tcW w:w="5421" w:type="dxa"/>
          </w:tcPr>
          <w:p w14:paraId="1249B88C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5BD" w14:textId="2B7765A1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323E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E641A7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4A18B713" w:rsidR="0069475D" w:rsidRPr="00FD45CA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475D" w:rsidRPr="00D566CF" w14:paraId="478FA221" w14:textId="77777777" w:rsidTr="0009045F">
        <w:trPr>
          <w:trHeight w:val="397"/>
        </w:trPr>
        <w:tc>
          <w:tcPr>
            <w:tcW w:w="5421" w:type="dxa"/>
            <w:vAlign w:val="bottom"/>
          </w:tcPr>
          <w:p w14:paraId="4610D9F5" w14:textId="77777777" w:rsidR="0069475D" w:rsidRPr="00D566CF" w:rsidRDefault="0069475D" w:rsidP="0009045F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C4B98DD" w14:textId="172EA9E5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3009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E641A7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sz w:val="28"/>
                <w:szCs w:val="28"/>
              </w:rPr>
              <w:t>7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Pr="000129CC">
              <w:rPr>
                <w:rFonts w:ascii="Angsana New" w:hAnsi="Angsana New"/>
                <w:sz w:val="28"/>
                <w:szCs w:val="28"/>
              </w:rPr>
              <w:t>6.87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0129CC">
              <w:rPr>
                <w:rFonts w:ascii="Angsana New" w:hAnsi="Angsana New"/>
                <w:sz w:val="28"/>
                <w:szCs w:val="28"/>
              </w:rPr>
              <w:t>7.75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FA5B7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1E3DBD4" w14:textId="6D82728D" w:rsidR="0069475D" w:rsidRPr="00A276F6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FD45CA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FD45CA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Pr="00FD45CA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6.87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="00A276F6" w:rsidRPr="00FD45CA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543BC" w14:textId="62372A99" w:rsidR="0069475D" w:rsidRPr="00D566CF" w:rsidRDefault="00FA5B79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4568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6F68E4C4" w14:textId="5CB2E261" w:rsidR="0069475D" w:rsidRPr="00D566CF" w:rsidRDefault="00F15098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</w:p>
        </w:tc>
      </w:tr>
      <w:tr w:rsidR="0069475D" w:rsidRPr="00D566CF" w14:paraId="15370FE1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4613D384" w14:textId="77777777" w:rsidR="0069475D" w:rsidRPr="00D566CF" w:rsidRDefault="0069475D" w:rsidP="0009045F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644AD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2A54C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A75D346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C68F07E" w14:textId="77777777" w:rsidR="0069475D" w:rsidRPr="00FD45CA" w:rsidRDefault="0069475D" w:rsidP="0009045F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DF1618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5F8E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1EBBBE5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16147781" w14:textId="736BA6C2" w:rsidR="0069475D" w:rsidRPr="00D566CF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6E3009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="00E641A7" w:rsidRPr="00FD45C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3.4</w:t>
            </w:r>
            <w:r w:rsidR="00DE042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3.70</w:t>
            </w: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9400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15AB7F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FA5B7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97EBB73" w14:textId="60A38A82" w:rsidR="00F15098" w:rsidRPr="00A276F6" w:rsidRDefault="00F15098" w:rsidP="00F15098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6</w:t>
            </w: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FD45CA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2.50</w:t>
            </w: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3.70</w:t>
            </w:r>
            <w:r w:rsidRPr="00FD45CA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EA255C" w14:textId="2AF6E60A" w:rsidR="00F15098" w:rsidRPr="00D566CF" w:rsidRDefault="00FA5B79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81A8E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E0F9525" w14:textId="394EDD05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FA5B7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578D4A04" w14:textId="77777777" w:rsidR="00F15098" w:rsidRPr="00D566CF" w:rsidRDefault="00F15098" w:rsidP="00F15098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5943" w14:textId="78FEBC8D" w:rsidR="00F15098" w:rsidRPr="00FD45CA" w:rsidRDefault="00CB01AB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B01AB">
              <w:rPr>
                <w:rFonts w:ascii="Angsana New" w:hAnsi="Angsana New"/>
                <w:sz w:val="28"/>
                <w:szCs w:val="28"/>
                <w:lang w:val="en-US"/>
              </w:rPr>
              <w:t>170,43</w:t>
            </w:r>
            <w:r w:rsidR="00FA5B7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364911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CFF7" w14:textId="0F7C51B9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169,999</w:t>
            </w:r>
          </w:p>
        </w:tc>
      </w:tr>
    </w:tbl>
    <w:p w14:paraId="1F0A4273" w14:textId="02BE838C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D566CF">
        <w:rPr>
          <w:rFonts w:ascii="Angsana New" w:hAnsi="Angsana New"/>
          <w:spacing w:val="4"/>
          <w:sz w:val="28"/>
          <w:szCs w:val="28"/>
        </w:rPr>
        <w:t>3</w:t>
      </w:r>
      <w:r w:rsidR="00D405B8">
        <w:rPr>
          <w:rFonts w:ascii="Angsana New" w:hAnsi="Angsana New"/>
          <w:spacing w:val="4"/>
          <w:sz w:val="28"/>
          <w:szCs w:val="28"/>
        </w:rPr>
        <w:t>0</w:t>
      </w:r>
      <w:r w:rsidRPr="00FD45CA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1B323E" w:rsidRPr="00FD45CA">
        <w:rPr>
          <w:rFonts w:ascii="Angsana New" w:hAnsi="Angsana New" w:hint="cs"/>
          <w:spacing w:val="4"/>
          <w:sz w:val="28"/>
          <w:szCs w:val="28"/>
          <w:cs/>
        </w:rPr>
        <w:t>กันย</w:t>
      </w:r>
      <w:r w:rsidR="00D405B8" w:rsidRPr="00FD45CA">
        <w:rPr>
          <w:rFonts w:ascii="Angsana New" w:hAnsi="Angsana New" w:hint="cs"/>
          <w:spacing w:val="4"/>
          <w:sz w:val="28"/>
          <w:szCs w:val="28"/>
          <w:cs/>
        </w:rPr>
        <w:t>ายน</w:t>
      </w: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Pr="00FD45CA">
        <w:rPr>
          <w:rFonts w:ascii="Angsana New" w:hAnsi="Angsana New" w:hint="cs"/>
          <w:spacing w:val="4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4"/>
          <w:sz w:val="28"/>
          <w:szCs w:val="28"/>
        </w:rPr>
        <w:t xml:space="preserve">31 </w:t>
      </w:r>
      <w:r w:rsidRPr="00FD45CA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D566CF">
        <w:rPr>
          <w:rFonts w:ascii="Angsana New" w:hAnsi="Angsana New"/>
          <w:spacing w:val="4"/>
          <w:sz w:val="28"/>
          <w:szCs w:val="28"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6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125B60" w:rsidRPr="00CB01AB">
        <w:rPr>
          <w:rFonts w:ascii="Angsana New" w:hAnsi="Angsana New"/>
          <w:spacing w:val="4"/>
          <w:sz w:val="28"/>
          <w:szCs w:val="28"/>
        </w:rPr>
        <w:t>39</w:t>
      </w:r>
      <w:r w:rsidR="00CB01AB" w:rsidRPr="00CB01AB">
        <w:rPr>
          <w:rFonts w:ascii="Angsana New" w:hAnsi="Angsana New"/>
          <w:spacing w:val="4"/>
          <w:sz w:val="28"/>
          <w:szCs w:val="28"/>
        </w:rPr>
        <w:t>6</w:t>
      </w: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pacing w:val="4"/>
          <w:sz w:val="28"/>
          <w:szCs w:val="28"/>
        </w:rPr>
        <w:t>42</w:t>
      </w:r>
      <w:r w:rsidRPr="00D566CF">
        <w:rPr>
          <w:rFonts w:ascii="Angsana New" w:hAnsi="Angsana New"/>
          <w:spacing w:val="4"/>
          <w:sz w:val="28"/>
          <w:szCs w:val="28"/>
        </w:rPr>
        <w:t>7</w:t>
      </w:r>
      <w:r w:rsidRPr="00FD45CA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492D061E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6F55810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7894677" w14:textId="77777777" w:rsidR="0024290C" w:rsidRPr="00D566CF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7A3F311" w14:textId="33C64A11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D566CF">
        <w:rPr>
          <w:rFonts w:ascii="Angsana New" w:hAnsi="Angsana New"/>
          <w:sz w:val="28"/>
          <w:szCs w:val="28"/>
          <w:cs/>
        </w:rPr>
        <w:t>สำหรับ</w:t>
      </w:r>
      <w:r w:rsidR="00A43521">
        <w:rPr>
          <w:rFonts w:ascii="Angsana New" w:hAnsi="Angsana New" w:hint="cs"/>
          <w:sz w:val="28"/>
          <w:szCs w:val="28"/>
          <w:cs/>
        </w:rPr>
        <w:t>งวด</w:t>
      </w:r>
      <w:r w:rsidR="00090F01">
        <w:rPr>
          <w:rFonts w:ascii="Angsana New" w:hAnsi="Angsana New" w:hint="cs"/>
          <w:sz w:val="28"/>
          <w:szCs w:val="28"/>
          <w:cs/>
        </w:rPr>
        <w:t>เก้า</w:t>
      </w:r>
      <w:r w:rsidR="00A43521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D405B8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090F01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D405B8" w:rsidRPr="00FD45CA">
        <w:rPr>
          <w:rFonts w:ascii="Angsana New" w:hAnsi="Angsana New" w:hint="cs"/>
          <w:sz w:val="28"/>
          <w:szCs w:val="28"/>
          <w:cs/>
        </w:rPr>
        <w:t>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A43521">
        <w:rPr>
          <w:rFonts w:ascii="Angsana New" w:hAnsi="Angsana New"/>
          <w:sz w:val="28"/>
          <w:szCs w:val="28"/>
        </w:rPr>
        <w:t>7</w:t>
      </w:r>
      <w:r w:rsidRPr="00FD45C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FE64D4" w:rsidRPr="005764E7" w14:paraId="1D09434E" w14:textId="77777777" w:rsidTr="0009045F">
        <w:trPr>
          <w:trHeight w:hRule="exact" w:val="398"/>
        </w:trPr>
        <w:tc>
          <w:tcPr>
            <w:tcW w:w="2833" w:type="pct"/>
          </w:tcPr>
          <w:p w14:paraId="2952678D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09045F">
        <w:trPr>
          <w:trHeight w:hRule="exact" w:val="398"/>
        </w:trPr>
        <w:tc>
          <w:tcPr>
            <w:tcW w:w="2833" w:type="pct"/>
          </w:tcPr>
          <w:p w14:paraId="0767C7B4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FD45CA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09045F">
        <w:trPr>
          <w:trHeight w:hRule="exact" w:val="398"/>
        </w:trPr>
        <w:tc>
          <w:tcPr>
            <w:tcW w:w="2833" w:type="pct"/>
          </w:tcPr>
          <w:p w14:paraId="1E3E35FB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FD45CA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D4" w:rsidRPr="005764E7" w14:paraId="73EE4560" w14:textId="77777777" w:rsidTr="0009045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0CE74923" w14:textId="6C413630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76AB" w14:textId="209E091B" w:rsidR="00FE64D4" w:rsidRPr="00CF1A28" w:rsidRDefault="00816226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FE64D4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FE64D4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E64D4" w:rsidRPr="005764E7" w14:paraId="25CA48F5" w14:textId="77777777" w:rsidTr="00870F3C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6E86A1D" w14:textId="6DD81393" w:rsidR="00FE64D4" w:rsidRPr="00F661B1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816226" w:rsidRPr="00FD45C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  <w:p w14:paraId="6D3BA649" w14:textId="77777777" w:rsidR="00FE64D4" w:rsidRPr="00FD45CA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246730DD" w14:textId="48FAB27E" w:rsidR="00FE64D4" w:rsidRPr="00CF1A28" w:rsidRDefault="00D33EDA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641,000</w:t>
            </w:r>
          </w:p>
        </w:tc>
      </w:tr>
      <w:tr w:rsidR="00FE64D4" w:rsidRPr="005764E7" w14:paraId="2AD7EFE0" w14:textId="77777777" w:rsidTr="00870F3C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C5D9B18" w14:textId="744531A3" w:rsidR="00FE64D4" w:rsidRPr="00FD45CA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816226" w:rsidRPr="00FD45C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DB7D" w14:textId="086FDF22" w:rsidR="00FE64D4" w:rsidRPr="00FD45CA" w:rsidRDefault="00870F3C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33EDA">
              <w:rPr>
                <w:rFonts w:ascii="Angsana New" w:hAnsi="Angsana New"/>
                <w:sz w:val="28"/>
                <w:szCs w:val="28"/>
              </w:rPr>
              <w:t>641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</w:tr>
      <w:tr w:rsidR="00FE64D4" w:rsidRPr="005764E7" w14:paraId="73036354" w14:textId="77777777" w:rsidTr="00870F3C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D1D41F0" w14:textId="5281FFAC" w:rsidR="00FE64D4" w:rsidRPr="00FD6FF5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238C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B540F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238CC" w:rsidRPr="00FD45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78A59" w14:textId="68095618" w:rsidR="00FE64D4" w:rsidRPr="00FD6FF5" w:rsidRDefault="00870F3C" w:rsidP="00622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31D92199" w14:textId="7796DCAA" w:rsidR="000E2BB4" w:rsidRPr="00FB4103" w:rsidRDefault="000E2BB4" w:rsidP="00FB4103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12"/>
        <w:gridCol w:w="1421"/>
        <w:gridCol w:w="281"/>
        <w:gridCol w:w="1276"/>
        <w:gridCol w:w="283"/>
        <w:gridCol w:w="1264"/>
      </w:tblGrid>
      <w:tr w:rsidR="00B637ED" w:rsidRPr="00D566CF" w14:paraId="5257810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2F2AD07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shd w:val="clear" w:color="auto" w:fill="auto"/>
            <w:vAlign w:val="bottom"/>
          </w:tcPr>
          <w:p w14:paraId="188C1D94" w14:textId="77777777" w:rsidR="00B637ED" w:rsidRPr="00FD45CA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01FD76E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7C50" w14:textId="3E53B05D" w:rsidR="00B637ED" w:rsidRPr="00D566CF" w:rsidRDefault="006D5140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FE57F5" w:rsidRPr="00FD45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A573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E57F5" w:rsidRPr="00FD45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="004A5739" w:rsidRPr="00FD45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637ED" w:rsidRPr="00D566CF" w14:paraId="251799B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1B30D49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A42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D95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D91" w14:textId="77777777" w:rsidR="00B637ED" w:rsidRPr="00FD45CA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E59B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54A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  <w:vAlign w:val="bottom"/>
          </w:tcPr>
          <w:p w14:paraId="15708514" w14:textId="77777777" w:rsidR="00B637ED" w:rsidRPr="00D566CF" w:rsidRDefault="00B637ED" w:rsidP="00DF65B1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E1F5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F4321A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FAD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CD0900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467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2B24EEB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4D8A68EF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1E8715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D4FF7C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E0A45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0CA545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1E4012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</w:tcPr>
          <w:p w14:paraId="6B8CD81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49E2B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4E8C292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2A0D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FB2423C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AF0746D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</w:tcPr>
          <w:p w14:paraId="15AF3013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CD3FE6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BD3836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657D29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C7F46E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E1759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A3D9F5F" w14:textId="77777777" w:rsidR="00B637ED" w:rsidRPr="00D566CF" w:rsidRDefault="00B637ED" w:rsidP="00DF65B1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917E977" w14:textId="37C6AA16" w:rsidR="00B637ED" w:rsidRPr="00D566CF" w:rsidRDefault="00E1759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64278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E4E9508" w14:textId="02E4FF51" w:rsidR="00B637ED" w:rsidRPr="00D566CF" w:rsidRDefault="00E1759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825F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94D781" w14:textId="54137529" w:rsidR="00B637ED" w:rsidRPr="00FD45CA" w:rsidRDefault="00F75F22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5F22">
              <w:rPr>
                <w:rFonts w:ascii="Angsana New" w:hAnsi="Angsana New"/>
                <w:color w:val="000000"/>
                <w:sz w:val="28"/>
                <w:szCs w:val="28"/>
              </w:rPr>
              <w:t>(206)</w:t>
            </w:r>
          </w:p>
        </w:tc>
      </w:tr>
      <w:tr w:rsidR="00B637ED" w:rsidRPr="00D566CF" w14:paraId="4574C1A6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1EFC351" w14:textId="77777777" w:rsidR="00B637ED" w:rsidRPr="00FD45CA" w:rsidRDefault="00B637ED" w:rsidP="00DF65B1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1624E2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03CE7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D13F009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0EC767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A88997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B35DF76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CA89C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13B3C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BE51D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FB638DD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CB050D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E0B38E9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F92EE40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2CB028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12C3FB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9945CE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BD614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1077203" w14:textId="77777777" w:rsidTr="00E1759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FC430CB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490D5CE" w14:textId="15E5B00D" w:rsidR="00B637ED" w:rsidRPr="00FD45CA" w:rsidRDefault="00E1759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(5,515)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715A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4B59A82" w14:textId="7335ADDF" w:rsidR="00B637ED" w:rsidRPr="00FD45CA" w:rsidRDefault="00E1759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F5189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BDF907" w14:textId="75FD2AF7" w:rsidR="00B637ED" w:rsidRPr="00FD45CA" w:rsidRDefault="00F75F22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5F22">
              <w:rPr>
                <w:rFonts w:ascii="Angsana New" w:hAnsi="Angsana New"/>
                <w:color w:val="000000"/>
                <w:sz w:val="28"/>
                <w:szCs w:val="28"/>
              </w:rPr>
              <w:t>(4,41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75F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637ED" w:rsidRPr="00D566CF" w14:paraId="2E14409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85817D3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6C12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07C1A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4034998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2B0B6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7608D29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637ED" w:rsidRPr="00D566CF" w14:paraId="720578C0" w14:textId="77777777" w:rsidTr="00AC26E8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9FE29B5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2EA96" w14:textId="4FD3C724" w:rsidR="00B637ED" w:rsidRPr="00D566CF" w:rsidRDefault="00AC26E8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3E2A3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4E5B8B9" w14:textId="57C0F4FB" w:rsidR="00B637ED" w:rsidRPr="00FD45CA" w:rsidRDefault="00AC26E8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EC750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951CBD5" w14:textId="4087617E" w:rsidR="00B637ED" w:rsidRPr="00FD45CA" w:rsidRDefault="006B1749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B637ED" w:rsidRPr="00D566CF" w14:paraId="69F103E2" w14:textId="77777777" w:rsidTr="00E1759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6F65DCD" w14:textId="78517B36" w:rsidR="00B637ED" w:rsidRPr="00D566CF" w:rsidRDefault="00B02A80" w:rsidP="00DF65B1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F5E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FD45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="00B637ED" w:rsidRPr="00FD45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CE0430" w:rsidRPr="00FD45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96BA5" w14:textId="2A8E9FE5" w:rsidR="00B637ED" w:rsidRPr="00FD45CA" w:rsidRDefault="005A2FC7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E175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3,827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2381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D7ADA" w14:textId="3622C0B8" w:rsidR="00B637ED" w:rsidRPr="00FD45CA" w:rsidRDefault="00E17591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CED05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C7CEB" w14:textId="50F60F0B" w:rsidR="00B637ED" w:rsidRPr="00FD45CA" w:rsidRDefault="00D7042A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04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(2,672)</w:t>
            </w:r>
          </w:p>
        </w:tc>
      </w:tr>
      <w:tr w:rsidR="00B637ED" w:rsidRPr="00D566CF" w14:paraId="1908ECE7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E2EDE00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8B3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775192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871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CB7519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30E5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B46E55C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6752B98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81619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2D3541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04EA84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49AEADC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630DACF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36A02B43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9D9A9B5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E502977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53BA9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B29C5C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9694A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7D2A21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06491418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07F13D2" w14:textId="77777777" w:rsidR="004874DB" w:rsidRPr="00FD45CA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36284651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1E61E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29E918B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84244EF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15B4A95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3E3A2B85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C9487A7" w14:textId="77777777" w:rsidR="004874DB" w:rsidRPr="00FD45CA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2924EE95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8E1869A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EF5657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7423D74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33C5FF7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EBEEDC9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4BC62B6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A23D20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B3C742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41362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5C6D679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81EC02B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36D61D2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9A86EF3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0DB5304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B0AD38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96124C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ECBC3C6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A225D97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5E7CF43F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64E616B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7FC45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404F97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DE3B38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6C408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AF545A0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082B69E0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AB30F17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256EF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C29FF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2484C93" w14:textId="77777777" w:rsidR="00B637ED" w:rsidRPr="00FD45CA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AAE4DB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E9173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7F7FE69C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4897D43" w14:textId="77777777" w:rsidR="00B637ED" w:rsidRPr="00FD45CA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299720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5C1BCB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471C161" w14:textId="77777777" w:rsidR="00B637ED" w:rsidRPr="00FD45CA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B1454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5F0BC9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8E77285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BEF53E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0D32E0F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9AA37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7D8737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B90166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5779DA4" w14:textId="77777777" w:rsidR="00B637ED" w:rsidRPr="00FD45CA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2FC7" w:rsidRPr="00D566CF" w14:paraId="7BC8C92E" w14:textId="77777777" w:rsidTr="005A2FC7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2213F45" w14:textId="77777777" w:rsidR="005A2FC7" w:rsidRPr="00FD45CA" w:rsidRDefault="005A2FC7" w:rsidP="005A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0850393" w14:textId="155A6AFC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(5,515)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6D926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82549DE" w14:textId="48C6F2F4" w:rsidR="005A2FC7" w:rsidRPr="00FD45CA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98F92ED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0480AA" w14:textId="13635754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F22">
              <w:rPr>
                <w:rFonts w:ascii="Angsana New" w:hAnsi="Angsana New"/>
                <w:color w:val="000000"/>
                <w:sz w:val="28"/>
                <w:szCs w:val="28"/>
              </w:rPr>
              <w:t>(4,41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75F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A2FC7" w:rsidRPr="00D566CF" w14:paraId="3A8FF30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1CC4E94" w14:textId="77777777" w:rsidR="005A2FC7" w:rsidRPr="00FD45CA" w:rsidRDefault="005A2FC7" w:rsidP="005A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5EF32BE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47A9EF5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F30E11E" w14:textId="77777777" w:rsidR="005A2FC7" w:rsidRPr="00FD45CA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38F3A5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0E7E02C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2FC7" w:rsidRPr="00D566CF" w14:paraId="25690DDB" w14:textId="77777777" w:rsidTr="002F6724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3F6AC408" w14:textId="77777777" w:rsidR="005A2FC7" w:rsidRPr="00FD45CA" w:rsidRDefault="005A2FC7" w:rsidP="005A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DEF501A" w14:textId="72AB522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E0F68C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15F3180" w14:textId="317BA60B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BFAD0C5" w14:textId="77777777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027E42A" w14:textId="6F9DC1D8" w:rsidR="005A2FC7" w:rsidRPr="00D566CF" w:rsidRDefault="005A2FC7" w:rsidP="005A2F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5A2FC7" w:rsidRPr="00D566CF" w14:paraId="15E16F29" w14:textId="77777777" w:rsidTr="005A2FC7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A4541EE" w14:textId="6A4D195E" w:rsidR="005A2FC7" w:rsidRPr="00FD45CA" w:rsidRDefault="005A2FC7" w:rsidP="005A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F5E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FD45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FD45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Pr="00FD45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FF2A37" w14:textId="568D7898" w:rsidR="005A2FC7" w:rsidRPr="00FD45CA" w:rsidRDefault="005A2FC7" w:rsidP="005A2F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(3,569)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036942" w14:textId="77777777" w:rsidR="005A2FC7" w:rsidRPr="00D566CF" w:rsidRDefault="005A2FC7" w:rsidP="005A2F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9C453" w14:textId="42ACA3F9" w:rsidR="005A2FC7" w:rsidRPr="00D566CF" w:rsidRDefault="005A2FC7" w:rsidP="005A2F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51D523C" w14:textId="77777777" w:rsidR="005A2FC7" w:rsidRPr="00D566CF" w:rsidRDefault="005A2FC7" w:rsidP="005A2F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9679" w14:textId="14160A94" w:rsidR="005A2FC7" w:rsidRPr="00FD45CA" w:rsidRDefault="005A2FC7" w:rsidP="005A2F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042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(2,466)</w:t>
            </w:r>
          </w:p>
        </w:tc>
      </w:tr>
    </w:tbl>
    <w:p w14:paraId="534DD9A2" w14:textId="77777777" w:rsidR="000E2BB4" w:rsidRPr="00B637ED" w:rsidRDefault="000E2B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B7093B" w:rsidRPr="005764E7" w14:paraId="611E509E" w14:textId="77777777" w:rsidTr="00DF65B1">
        <w:trPr>
          <w:trHeight w:val="48"/>
        </w:trPr>
        <w:tc>
          <w:tcPr>
            <w:tcW w:w="2649" w:type="pct"/>
          </w:tcPr>
          <w:p w14:paraId="471BE65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</w:tcPr>
          <w:p w14:paraId="1460D028" w14:textId="77777777" w:rsidR="00B7093B" w:rsidRPr="00FD45CA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7093B" w:rsidRPr="005764E7" w14:paraId="621D2D2D" w14:textId="77777777" w:rsidTr="00DF65B1">
        <w:trPr>
          <w:trHeight w:val="71"/>
        </w:trPr>
        <w:tc>
          <w:tcPr>
            <w:tcW w:w="2649" w:type="pct"/>
          </w:tcPr>
          <w:p w14:paraId="63079F2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728320" w14:textId="550849A2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BF57C1" w:rsidRPr="00FD45C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256BBC">
              <w:rPr>
                <w:rFonts w:ascii="Angsana New" w:hAnsi="Angsana New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7C1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56BBC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56B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B7093B" w:rsidRPr="005764E7" w14:paraId="66010FDA" w14:textId="77777777" w:rsidTr="00DF65B1">
        <w:trPr>
          <w:trHeight w:val="51"/>
        </w:trPr>
        <w:tc>
          <w:tcPr>
            <w:tcW w:w="2649" w:type="pct"/>
          </w:tcPr>
          <w:p w14:paraId="145B0D4A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4197F9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141788F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7BAED94" w14:textId="77777777" w:rsidR="00B7093B" w:rsidRPr="00FD45CA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9390242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B18805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7D90ABAF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51CA1482" w14:textId="77777777" w:rsidR="00B7093B" w:rsidRPr="005764E7" w:rsidRDefault="00B7093B" w:rsidP="00DF65B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</w:tcPr>
          <w:p w14:paraId="508191C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15C31F65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799828D3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5D631D43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3E6681D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7093B" w:rsidRPr="005764E7" w14:paraId="1A66AB5B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321765D1" w14:textId="77777777" w:rsidR="00B7093B" w:rsidRPr="00FD45CA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6A9C58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0C04F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A275CA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1A8CA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C927A31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1CDA777" w14:textId="77777777" w:rsidTr="00DF65B1">
        <w:trPr>
          <w:trHeight w:val="71"/>
        </w:trPr>
        <w:tc>
          <w:tcPr>
            <w:tcW w:w="2649" w:type="pct"/>
          </w:tcPr>
          <w:p w14:paraId="6FC877C8" w14:textId="77777777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</w:tcPr>
          <w:p w14:paraId="78A8168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76632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4FC6F56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EC27F7D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26A1A1EC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29E7520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99E33B4" w14:textId="77777777" w:rsidR="00B7093B" w:rsidRPr="00FD45CA" w:rsidRDefault="00B7093B" w:rsidP="00DF65B1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7532786C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C42C6FD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18D8A637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6D385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B17297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4FE6BB6C" w14:textId="77777777" w:rsidTr="00174345">
        <w:trPr>
          <w:trHeight w:val="71"/>
        </w:trPr>
        <w:tc>
          <w:tcPr>
            <w:tcW w:w="2649" w:type="pct"/>
            <w:shd w:val="clear" w:color="auto" w:fill="auto"/>
          </w:tcPr>
          <w:p w14:paraId="34001DA0" w14:textId="765B6D06" w:rsidR="00604524" w:rsidRPr="008C1E46" w:rsidRDefault="00604524" w:rsidP="0060452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BE304B" w:rsidRPr="00FD45C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(</w:t>
            </w: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BE304B" w:rsidRPr="00FD45C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037D442B" w14:textId="08D822AA" w:rsidR="00604524" w:rsidRPr="008C1E46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ACCC3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B22FC00" w14:textId="62B598BE" w:rsidR="00604524" w:rsidRPr="00D74D94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A517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83DDF5" w14:textId="1A024C72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(46)</w:t>
            </w:r>
          </w:p>
        </w:tc>
      </w:tr>
      <w:tr w:rsidR="00604524" w:rsidRPr="005764E7" w14:paraId="1E3D756C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1B0F9A5" w14:textId="77777777" w:rsidR="00604524" w:rsidRPr="00FD45CA" w:rsidRDefault="00604524" w:rsidP="00604524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D661FDB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E10A7F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15C803B" w14:textId="77777777" w:rsidR="00604524" w:rsidRPr="00FD45CA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B025F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4AD0FA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125404F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36CE7339" w14:textId="77777777" w:rsidR="00604524" w:rsidRPr="005764E7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927140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B37D42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7D2382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6C015AB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20C062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56580D8A" w14:textId="77777777" w:rsidTr="00DF65B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3C50586B" w14:textId="1BB111CB" w:rsidR="00604524" w:rsidRPr="00D8709C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FD45C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15CDA08" w14:textId="77777777" w:rsidR="00604524" w:rsidRPr="00FD45CA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2256AF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84EAD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631BF3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80EEDA" w14:textId="77777777" w:rsidR="00604524" w:rsidRPr="00656B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70B534A9" w14:textId="77777777" w:rsidTr="00174345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0B0C5A27" w14:textId="09319E42" w:rsidR="00604524" w:rsidRPr="00FD45CA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จด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3EB36AC" w14:textId="0A68F171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(7,318)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9D60A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D914CAB" w14:textId="7657EA5F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A3714D6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E2731FA" w14:textId="1CFE3D15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(5,854)</w:t>
            </w:r>
          </w:p>
        </w:tc>
      </w:tr>
      <w:tr w:rsidR="00604524" w:rsidRPr="005764E7" w14:paraId="2B6FBD3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72B22683" w14:textId="77777777" w:rsidR="00604524" w:rsidRPr="00FD45CA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77C57D1" w14:textId="77777777" w:rsidR="0060452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841B9E1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C84B51E" w14:textId="77777777" w:rsidR="00604524" w:rsidRPr="00FD45CA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252B9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F055A8E" w14:textId="77777777" w:rsidR="00604524" w:rsidRPr="00FD45CA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04524" w:rsidRPr="005764E7" w14:paraId="545C0E7A" w14:textId="77777777" w:rsidTr="00174345">
        <w:trPr>
          <w:trHeight w:val="71"/>
        </w:trPr>
        <w:tc>
          <w:tcPr>
            <w:tcW w:w="2649" w:type="pct"/>
            <w:shd w:val="clear" w:color="auto" w:fill="auto"/>
          </w:tcPr>
          <w:p w14:paraId="78BBF48C" w14:textId="77777777" w:rsidR="00604524" w:rsidRPr="00FD45CA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A196D1" w14:textId="7411AF1C" w:rsidR="00604524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3C8CA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DAA055" w14:textId="25C72637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C45CA80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C766060" w14:textId="36A4B6E0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604524" w:rsidRPr="005764E7" w14:paraId="2738AA08" w14:textId="77777777" w:rsidTr="00174345">
        <w:trPr>
          <w:trHeight w:val="51"/>
        </w:trPr>
        <w:tc>
          <w:tcPr>
            <w:tcW w:w="2649" w:type="pct"/>
            <w:shd w:val="clear" w:color="auto" w:fill="auto"/>
          </w:tcPr>
          <w:p w14:paraId="6AA442B9" w14:textId="491B91E8" w:rsidR="00604524" w:rsidRPr="003E3B5D" w:rsidRDefault="000C1025" w:rsidP="00604524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5E0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Pr="00FD45C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="00604524" w:rsidRPr="00FD45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A09C55" w14:textId="695A0FFB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(3,053)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9A3CA6" w14:textId="77777777" w:rsidR="00604524" w:rsidRPr="00B92F8A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588FE" w14:textId="45A1F204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1,476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B354633" w14:textId="77777777" w:rsidR="00604524" w:rsidRPr="00B92F8A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2E8C6" w14:textId="7EB4E97A" w:rsidR="00604524" w:rsidRPr="00FD45CA" w:rsidRDefault="00174345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(1,577)</w:t>
            </w:r>
          </w:p>
        </w:tc>
      </w:tr>
    </w:tbl>
    <w:p w14:paraId="459837DD" w14:textId="77777777" w:rsidR="000E2BB4" w:rsidRDefault="000E2BB4"/>
    <w:p w14:paraId="5E8743B5" w14:textId="77777777" w:rsidR="000E2BB4" w:rsidRDefault="000E2BB4"/>
    <w:p w14:paraId="789E9D09" w14:textId="77777777" w:rsidR="00CE0430" w:rsidRDefault="00CE0430"/>
    <w:p w14:paraId="56CEBD9E" w14:textId="77777777" w:rsidR="00457BFC" w:rsidRDefault="00457BFC"/>
    <w:p w14:paraId="2FDEAA3B" w14:textId="77777777" w:rsidR="00457BFC" w:rsidRDefault="00457BFC"/>
    <w:p w14:paraId="77832DE5" w14:textId="77777777" w:rsidR="00457BFC" w:rsidRDefault="00457BFC"/>
    <w:p w14:paraId="7F24DE72" w14:textId="77777777" w:rsidR="00CE0430" w:rsidRDefault="00CE0430"/>
    <w:p w14:paraId="1BD45975" w14:textId="77777777" w:rsidR="00CE0430" w:rsidRDefault="00CE0430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CE3EE4" w:rsidRPr="005764E7" w14:paraId="349F06FB" w14:textId="77777777" w:rsidTr="00DF65B1">
        <w:trPr>
          <w:trHeight w:val="264"/>
        </w:trPr>
        <w:tc>
          <w:tcPr>
            <w:tcW w:w="2721" w:type="pct"/>
          </w:tcPr>
          <w:p w14:paraId="53F45E12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60C9B12D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E3EE4" w:rsidRPr="005764E7" w14:paraId="765680FB" w14:textId="77777777" w:rsidTr="00DF65B1">
        <w:trPr>
          <w:trHeight w:val="264"/>
        </w:trPr>
        <w:tc>
          <w:tcPr>
            <w:tcW w:w="2721" w:type="pct"/>
          </w:tcPr>
          <w:p w14:paraId="53DB99C8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A77C41" w14:textId="1737AEB0" w:rsidR="00CE3EE4" w:rsidRPr="00E45C8B" w:rsidRDefault="00CE3EE4" w:rsidP="004933DD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2C61F8" w:rsidRPr="00FD45C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6D4C9B">
              <w:rPr>
                <w:rFonts w:ascii="Angsana New" w:hAnsi="Angsana New"/>
                <w:sz w:val="28"/>
                <w:szCs w:val="28"/>
              </w:rPr>
              <w:t>0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C61F8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6D4C9B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CE3EE4" w:rsidRPr="005764E7" w14:paraId="50BF067A" w14:textId="77777777" w:rsidTr="00DF65B1">
        <w:trPr>
          <w:trHeight w:val="264"/>
        </w:trPr>
        <w:tc>
          <w:tcPr>
            <w:tcW w:w="2721" w:type="pct"/>
          </w:tcPr>
          <w:p w14:paraId="6F9F264D" w14:textId="77777777" w:rsidR="00CE3EE4" w:rsidRPr="00FD45C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478D416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112AF6A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4E02251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759148BA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19FF676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0C471C78" w14:textId="77777777" w:rsidTr="00DF65B1">
        <w:trPr>
          <w:trHeight w:val="264"/>
        </w:trPr>
        <w:tc>
          <w:tcPr>
            <w:tcW w:w="2721" w:type="pct"/>
            <w:vAlign w:val="bottom"/>
          </w:tcPr>
          <w:p w14:paraId="4B684897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AB5B3A0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27B8FB1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E862FEB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7CE946E6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C51E190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E3EE4" w:rsidRPr="005764E7" w14:paraId="2C975BAE" w14:textId="77777777" w:rsidTr="00DF65B1">
        <w:trPr>
          <w:trHeight w:val="264"/>
        </w:trPr>
        <w:tc>
          <w:tcPr>
            <w:tcW w:w="2721" w:type="pct"/>
            <w:shd w:val="clear" w:color="auto" w:fill="auto"/>
          </w:tcPr>
          <w:p w14:paraId="1F1BE231" w14:textId="77777777" w:rsidR="00CE3EE4" w:rsidRPr="00FD45C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126E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FF23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5637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265273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5D0C7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21ADFAD3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45A4DF94" w14:textId="77777777" w:rsidR="00CE3EE4" w:rsidRPr="00FD45C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122018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0A1DD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CC042CE" w14:textId="77777777" w:rsidR="00CE3EE4" w:rsidRPr="00FD45C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6CFA01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63D889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1178D5A8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A7C2EB2" w14:textId="77777777" w:rsidR="00CE3EE4" w:rsidRPr="00FD45CA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918256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E609A5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B0EE4FC" w14:textId="77777777" w:rsidR="00CE3EE4" w:rsidRPr="00FD45CA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573736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91F512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72CB5B0D" w14:textId="77777777" w:rsidTr="00DF65B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3A94002" w14:textId="53F2453F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B832EF" w:rsidRPr="00FD45C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F096C7B" w14:textId="77777777" w:rsidR="00CE3EE4" w:rsidRPr="00FD45C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793B021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7D8CF28" w14:textId="77777777" w:rsidR="00CE3EE4" w:rsidRPr="00FD45C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3902453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CE421E" w14:textId="77777777" w:rsidR="00CE3EE4" w:rsidRPr="00FD45CA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7882" w:rsidRPr="005764E7" w14:paraId="01795EA7" w14:textId="77777777" w:rsidTr="00D70D44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7E70FFF9" w14:textId="1D5C469E" w:rsidR="00267882" w:rsidRPr="00FD45CA" w:rsidRDefault="00267882" w:rsidP="0026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018F635" w14:textId="7B95CFCC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(7,318)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A27BE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2C391B7" w14:textId="3D51B92C" w:rsidR="00267882" w:rsidRPr="00FD45CA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BA16B1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505256C" w14:textId="0339B4C4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(5,854)</w:t>
            </w:r>
          </w:p>
        </w:tc>
      </w:tr>
      <w:tr w:rsidR="00267882" w:rsidRPr="005764E7" w14:paraId="74C11F59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830EBE9" w14:textId="77777777" w:rsidR="00267882" w:rsidRPr="00FD45CA" w:rsidRDefault="00267882" w:rsidP="0026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7D708CF" w14:textId="77777777" w:rsidR="00267882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F79D743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043F058" w14:textId="77777777" w:rsidR="00267882" w:rsidRPr="00FD45CA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96832FD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78F7A5" w14:textId="77777777" w:rsidR="00267882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7882" w:rsidRPr="005764E7" w14:paraId="2FBF0A65" w14:textId="77777777" w:rsidTr="00D70D44">
        <w:trPr>
          <w:trHeight w:val="84"/>
        </w:trPr>
        <w:tc>
          <w:tcPr>
            <w:tcW w:w="2721" w:type="pct"/>
            <w:shd w:val="clear" w:color="auto" w:fill="auto"/>
          </w:tcPr>
          <w:p w14:paraId="2FDC9231" w14:textId="77777777" w:rsidR="00267882" w:rsidRPr="00FD45CA" w:rsidRDefault="00267882" w:rsidP="0026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BE13B31" w14:textId="57D86645" w:rsidR="00267882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89507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69F94C" w14:textId="23D83F36" w:rsidR="00267882" w:rsidRPr="00091FF0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C8DA496" w14:textId="77777777" w:rsidR="00267882" w:rsidRPr="006E3FCC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0EFEF60" w14:textId="39FDB271" w:rsidR="00267882" w:rsidRDefault="00267882" w:rsidP="002678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267882" w:rsidRPr="005764E7" w14:paraId="139CFB08" w14:textId="77777777" w:rsidTr="00D70D44">
        <w:trPr>
          <w:trHeight w:val="81"/>
        </w:trPr>
        <w:tc>
          <w:tcPr>
            <w:tcW w:w="2721" w:type="pct"/>
            <w:shd w:val="clear" w:color="auto" w:fill="auto"/>
          </w:tcPr>
          <w:p w14:paraId="4EFE9A55" w14:textId="28B5BE8C" w:rsidR="00267882" w:rsidRPr="00FD45CA" w:rsidRDefault="00267882" w:rsidP="0026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E0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</w:t>
            </w:r>
            <w:r w:rsidRPr="00FD45C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FD45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3A053" w14:textId="2250A7F7" w:rsidR="00267882" w:rsidRPr="00D35C26" w:rsidRDefault="00D70D44" w:rsidP="002678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(2,995)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A43C8" w14:textId="77777777" w:rsidR="00267882" w:rsidRPr="00264B13" w:rsidRDefault="00267882" w:rsidP="002678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6708E7" w14:textId="21418BAE" w:rsidR="00267882" w:rsidRPr="005021DE" w:rsidRDefault="00D70D44" w:rsidP="002678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CD5710" w14:textId="77777777" w:rsidR="00267882" w:rsidRPr="00264B13" w:rsidRDefault="00267882" w:rsidP="002678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1F626" w14:textId="142F343B" w:rsidR="00267882" w:rsidRPr="00FD45CA" w:rsidRDefault="00D70D44" w:rsidP="002678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(1,531)</w:t>
            </w:r>
          </w:p>
        </w:tc>
      </w:tr>
    </w:tbl>
    <w:p w14:paraId="6ACDFAFF" w14:textId="77777777" w:rsidR="00F42EA5" w:rsidRPr="00D566CF" w:rsidRDefault="00F42EA5" w:rsidP="00F42EA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022E933C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ข้อมูลทางการเงินจำแนกตามส่วนงานธุรกิจของบริษัทสำหรับงวด</w:t>
      </w:r>
      <w:r w:rsidR="00857CBE">
        <w:rPr>
          <w:rFonts w:ascii="Angsana New" w:hAnsi="Angsana New" w:hint="cs"/>
          <w:sz w:val="28"/>
          <w:szCs w:val="28"/>
          <w:cs/>
        </w:rPr>
        <w:t>เก้า</w:t>
      </w:r>
      <w:r w:rsidRPr="00D35C2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D35C26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</w:rPr>
        <w:t>3</w:t>
      </w:r>
      <w:r w:rsidR="006A6624">
        <w:rPr>
          <w:rFonts w:ascii="Angsana New" w:hAnsi="Angsana New"/>
          <w:sz w:val="28"/>
          <w:szCs w:val="28"/>
        </w:rPr>
        <w:t>0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="00857CBE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6A6624" w:rsidRPr="00FD45CA">
        <w:rPr>
          <w:rFonts w:ascii="Angsana New" w:hAnsi="Angsana New" w:hint="cs"/>
          <w:sz w:val="28"/>
          <w:szCs w:val="28"/>
          <w:cs/>
        </w:rPr>
        <w:t>ายน</w:t>
      </w:r>
      <w:r w:rsidRPr="00D35C26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 xml:space="preserve">และ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865D02" w:rsidRPr="00D566CF" w14:paraId="3D36C045" w14:textId="77777777" w:rsidTr="00DF65B1">
        <w:trPr>
          <w:trHeight w:val="397"/>
        </w:trPr>
        <w:tc>
          <w:tcPr>
            <w:tcW w:w="4111" w:type="dxa"/>
          </w:tcPr>
          <w:p w14:paraId="6C8D656B" w14:textId="77777777" w:rsidR="00865D02" w:rsidRPr="00D566CF" w:rsidRDefault="00865D02" w:rsidP="00DF65B1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FD45CA" w:rsidRDefault="00865D02" w:rsidP="00DF65B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DF65B1">
        <w:trPr>
          <w:trHeight w:val="397"/>
        </w:trPr>
        <w:tc>
          <w:tcPr>
            <w:tcW w:w="4111" w:type="dxa"/>
          </w:tcPr>
          <w:p w14:paraId="787AF7B9" w14:textId="77777777" w:rsidR="00865D02" w:rsidRPr="00D566CF" w:rsidRDefault="00865D02" w:rsidP="00DF65B1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FD45CA" w:rsidRDefault="00865D02" w:rsidP="00DF65B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31A345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3B591225" w14:textId="14A63169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FD45CA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A36A1D" w:rsidRPr="00FD45CA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F7064B">
              <w:rPr>
                <w:rFonts w:ascii="Angsana New" w:hAnsi="Angsana New" w:cs="Angsana New"/>
                <w:u w:val="single"/>
              </w:rPr>
              <w:t>0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A36A1D" w:rsidRPr="00FD45CA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F7064B" w:rsidRPr="00FD45CA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  <w:shd w:val="clear" w:color="auto" w:fill="auto"/>
          </w:tcPr>
          <w:p w14:paraId="6319DB7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20690F8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4614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44728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EEB66E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D8D0B7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D9EB" w14:textId="77777777" w:rsidR="00865D02" w:rsidRPr="00D566CF" w:rsidRDefault="00865D02" w:rsidP="00DF65B1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7C3BA8">
        <w:trPr>
          <w:trHeight w:val="397"/>
        </w:trPr>
        <w:tc>
          <w:tcPr>
            <w:tcW w:w="4111" w:type="dxa"/>
            <w:shd w:val="clear" w:color="auto" w:fill="auto"/>
          </w:tcPr>
          <w:p w14:paraId="2C7C3803" w14:textId="77777777" w:rsidR="00865D02" w:rsidRPr="00FD45CA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84EF" w14:textId="443B6403" w:rsidR="00865D02" w:rsidRPr="00FD45CA" w:rsidRDefault="007C3BA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61A7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E226E" w14:textId="413184DA" w:rsidR="00865D02" w:rsidRPr="00D566CF" w:rsidRDefault="007C3BA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B9DA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C7C71" w14:textId="48284189" w:rsidR="00865D02" w:rsidRPr="00D566CF" w:rsidRDefault="007C3BA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43,98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ED449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30188" w14:textId="7775B1D9" w:rsidR="00865D02" w:rsidRPr="00D566CF" w:rsidRDefault="00D95E61" w:rsidP="00DF65B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  <w:tr w:rsidR="00865D02" w:rsidRPr="00D566CF" w14:paraId="49A7B8D3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08C23F" w14:textId="77777777" w:rsidR="00865D02" w:rsidRPr="00D566C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0D18A" w14:textId="44A948AC" w:rsidR="00865D02" w:rsidRPr="00D566CF" w:rsidRDefault="008B303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95,9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36F4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0CFF5" w14:textId="680D7984" w:rsidR="00865D02" w:rsidRPr="00D566CF" w:rsidRDefault="008B303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9,89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6C9B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43D0E" w14:textId="5A3CD232" w:rsidR="00865D02" w:rsidRPr="00D566CF" w:rsidRDefault="008B3038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70CF1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83EA2" w14:textId="44F06BAD" w:rsidR="00865D02" w:rsidRPr="00D566CF" w:rsidRDefault="0073759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59E">
              <w:rPr>
                <w:rFonts w:ascii="Angsana New" w:hAnsi="Angsana New"/>
                <w:sz w:val="28"/>
                <w:szCs w:val="28"/>
              </w:rPr>
              <w:t>124,278</w:t>
            </w:r>
          </w:p>
        </w:tc>
      </w:tr>
      <w:tr w:rsidR="00865D02" w:rsidRPr="00D566CF" w14:paraId="3EF61FC0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26A46C0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91443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FB000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83B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570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05FF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F16C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A5830" w14:textId="2780395D" w:rsidR="00865D02" w:rsidRPr="00D566CF" w:rsidRDefault="0017512C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12C">
              <w:rPr>
                <w:rFonts w:ascii="Angsana New" w:hAnsi="Angsana New"/>
                <w:sz w:val="28"/>
                <w:szCs w:val="28"/>
              </w:rPr>
              <w:t>6,9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865D02" w:rsidRPr="00D566CF" w14:paraId="3BC91A2F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2CDB53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E6B91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6D10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9E53F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7CA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EAAB3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B6887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F4E6" w14:textId="4EDE3882" w:rsidR="00865D02" w:rsidRPr="00FD45CA" w:rsidRDefault="0017512C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7512C">
              <w:rPr>
                <w:rFonts w:ascii="Angsana New" w:hAnsi="Angsana New"/>
                <w:sz w:val="28"/>
                <w:szCs w:val="28"/>
              </w:rPr>
              <w:t>119,73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</w:tr>
      <w:tr w:rsidR="00865D02" w:rsidRPr="00D566CF" w14:paraId="3C541804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CFE5604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36A23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EFA95E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55FBB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A7515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E720C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0A33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6985" w14:textId="044A0D5B" w:rsidR="00865D02" w:rsidRPr="00FD45CA" w:rsidRDefault="0017512C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7512C">
              <w:rPr>
                <w:rFonts w:ascii="Angsana New" w:hAnsi="Angsana New"/>
                <w:sz w:val="28"/>
                <w:szCs w:val="28"/>
              </w:rPr>
              <w:t>4,453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597F0D84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12A1F4F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FFC29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9D9BB4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1971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E051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695A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B908F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331" w14:textId="338A4D8B" w:rsidR="00865D02" w:rsidRPr="00D566CF" w:rsidRDefault="0017512C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12C">
              <w:rPr>
                <w:rFonts w:ascii="Angsana New" w:hAnsi="Angsana New"/>
                <w:sz w:val="28"/>
                <w:szCs w:val="28"/>
              </w:rPr>
              <w:t>(97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751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4F798B33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365C10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276CD3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BBD7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90CCE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D2B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1984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C43F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63E1" w14:textId="175C61A7" w:rsidR="00865D02" w:rsidRPr="00D566CF" w:rsidRDefault="0017512C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7512C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</w:tr>
      <w:tr w:rsidR="00865D02" w:rsidRPr="00D566CF" w14:paraId="4DF6D995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4DE02EA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กำไรสำหรับ</w:t>
            </w:r>
            <w:r w:rsidRPr="00FD45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22874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AB7D9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FDCD7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BF3BBE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63E41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2B1D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DF46D" w14:textId="17931003" w:rsidR="00865D02" w:rsidRPr="00D566CF" w:rsidRDefault="00D95E61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5,72</w:t>
            </w:r>
            <w:r w:rsidR="0094468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65D02" w:rsidRPr="00D566CF" w14:paraId="63659158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1205F6C2" w14:textId="77777777" w:rsidR="00865D02" w:rsidRPr="00FD45CA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9D82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4F08D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B6DF96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5620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8E3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74794A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5DD94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A85D647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7A3E8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BEA27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6C1AC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D2D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DDFB5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00535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9C11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7B3F77F" w14:textId="4F31526C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 w:rsidR="00D9463D">
              <w:rPr>
                <w:rFonts w:ascii="Angsana New" w:hAnsi="Angsana New" w:cs="Angsana New"/>
              </w:rPr>
              <w:t>0</w:t>
            </w:r>
            <w:r w:rsidRPr="00D566CF">
              <w:rPr>
                <w:rFonts w:ascii="Angsana New" w:hAnsi="Angsana New" w:cs="Angsana New"/>
              </w:rPr>
              <w:t xml:space="preserve"> </w:t>
            </w:r>
            <w:r w:rsidR="00CC466A" w:rsidRPr="00FD45CA">
              <w:rPr>
                <w:rFonts w:ascii="Angsana New" w:hAnsi="Angsana New" w:cs="Angsana New" w:hint="cs"/>
                <w:cs/>
              </w:rPr>
              <w:t>กันย</w:t>
            </w:r>
            <w:r w:rsidR="00D9463D" w:rsidRPr="00FD45CA">
              <w:rPr>
                <w:rFonts w:ascii="Angsana New" w:hAnsi="Angsana New" w:cs="Angsana New" w:hint="cs"/>
                <w:cs/>
              </w:rPr>
              <w:t>ายน</w:t>
            </w:r>
            <w:r w:rsidRPr="00FD45CA">
              <w:rPr>
                <w:rFonts w:ascii="Angsana New" w:hAnsi="Angsana New" w:cs="Angsana New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C410E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2AA93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A97F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89CB5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AAD8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F02DF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F7A3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FD5D5" w14:textId="4A0FB2E7" w:rsidR="00865D02" w:rsidRPr="00FD45CA" w:rsidRDefault="00400E1F" w:rsidP="00DF65B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00E1F">
              <w:rPr>
                <w:rFonts w:ascii="Angsana New" w:hAnsi="Angsana New"/>
                <w:color w:val="000000" w:themeColor="text1"/>
                <w:sz w:val="28"/>
                <w:szCs w:val="28"/>
              </w:rPr>
              <w:t>797,648</w:t>
            </w:r>
          </w:p>
        </w:tc>
      </w:tr>
      <w:tr w:rsidR="00865D02" w:rsidRPr="00D566CF" w14:paraId="2230859F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5ABEC6" w14:textId="77777777" w:rsidR="00865D02" w:rsidRPr="00FD45CA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557C1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87114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AE487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F43F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7E434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E8B723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6B59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353D" w:rsidRPr="00D566CF" w14:paraId="33613F58" w14:textId="77777777" w:rsidTr="00DD353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A82E799" w14:textId="77777777" w:rsidR="00DD353D" w:rsidRPr="00FD45CA" w:rsidRDefault="00DD353D" w:rsidP="00DD353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BB352" w14:textId="4570F75D" w:rsidR="00DD353D" w:rsidRPr="00FD45CA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B295B" w14:textId="77777777" w:rsidR="00DD353D" w:rsidRPr="00D566CF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E565B" w14:textId="19CE915D" w:rsidR="00DD353D" w:rsidRPr="00D566CF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3DA25" w14:textId="77777777" w:rsidR="00DD353D" w:rsidRPr="00D566CF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854D" w14:textId="24AB69D0" w:rsidR="00DD353D" w:rsidRPr="00D566CF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43,98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A95DE" w14:textId="77777777" w:rsidR="00DD353D" w:rsidRPr="00D566CF" w:rsidRDefault="00DD353D" w:rsidP="00DD353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436A6" w14:textId="5F071FE9" w:rsidR="00DD353D" w:rsidRPr="00D566CF" w:rsidRDefault="00DD353D" w:rsidP="00DD353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  <w:tr w:rsidR="00DD353D" w:rsidRPr="00D566CF" w14:paraId="02C42936" w14:textId="77777777" w:rsidTr="00DF65B1">
        <w:trPr>
          <w:trHeight w:val="397"/>
        </w:trPr>
        <w:tc>
          <w:tcPr>
            <w:tcW w:w="4111" w:type="dxa"/>
          </w:tcPr>
          <w:p w14:paraId="34C7DFEC" w14:textId="77777777" w:rsidR="00DD353D" w:rsidRPr="00D566CF" w:rsidRDefault="00DD353D" w:rsidP="00DD353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</w:tcPr>
          <w:p w14:paraId="72E6291D" w14:textId="77777777" w:rsidR="00DD353D" w:rsidRPr="00FD45CA" w:rsidRDefault="00DD353D" w:rsidP="00DD353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349E95AD" w14:textId="77777777" w:rsidR="00413FD9" w:rsidRDefault="00413FD9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13FD9" w:rsidRPr="005764E7" w14:paraId="473602D4" w14:textId="77777777" w:rsidTr="00EF773C">
        <w:tc>
          <w:tcPr>
            <w:tcW w:w="4111" w:type="dxa"/>
          </w:tcPr>
          <w:p w14:paraId="3830F5C3" w14:textId="77777777" w:rsidR="00413FD9" w:rsidRPr="005764E7" w:rsidRDefault="00413FD9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95118EC" w14:textId="77777777" w:rsidR="00413FD9" w:rsidRPr="00FD45CA" w:rsidRDefault="00413FD9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413FD9" w:rsidRPr="005764E7" w14:paraId="24165DF2" w14:textId="77777777" w:rsidTr="00EF773C">
        <w:tc>
          <w:tcPr>
            <w:tcW w:w="4111" w:type="dxa"/>
          </w:tcPr>
          <w:p w14:paraId="7E176AD5" w14:textId="77777777" w:rsidR="00413FD9" w:rsidRPr="005764E7" w:rsidRDefault="00413FD9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36A7C3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2B45BC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1F0049" w14:textId="77777777" w:rsidR="00413FD9" w:rsidRPr="00FD45CA" w:rsidRDefault="00413FD9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5AB2D5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48B65B4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2C9797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4AFBA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13FD9" w:rsidRPr="005764E7" w14:paraId="489ED2E5" w14:textId="77777777" w:rsidTr="00EF773C">
        <w:tc>
          <w:tcPr>
            <w:tcW w:w="4111" w:type="dxa"/>
          </w:tcPr>
          <w:p w14:paraId="091ECB8F" w14:textId="33B0B2CE" w:rsidR="00413FD9" w:rsidRPr="00FD45CA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FD45CA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CC466A" w:rsidRPr="00FD45CA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9B555D">
              <w:rPr>
                <w:rFonts w:ascii="Angsana New" w:hAnsi="Angsana New" w:cs="Angsana New"/>
                <w:u w:val="single"/>
              </w:rPr>
              <w:t>0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BD72C2" w:rsidRPr="00FD45CA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9B555D" w:rsidRPr="00FD45CA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D73DABA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09B1119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EBCBEB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AB60F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C27466D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9C58981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3905C3" w14:textId="77777777" w:rsidR="00413FD9" w:rsidRPr="005764E7" w:rsidRDefault="00413FD9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EEC" w:rsidRPr="008D18A0" w14:paraId="6389E625" w14:textId="77777777" w:rsidTr="002D57BB">
        <w:tc>
          <w:tcPr>
            <w:tcW w:w="4111" w:type="dxa"/>
          </w:tcPr>
          <w:p w14:paraId="100D78DB" w14:textId="77777777" w:rsidR="00B73EEC" w:rsidRPr="00FD45CA" w:rsidRDefault="00B73EEC" w:rsidP="00B73EE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1EFB" w14:textId="595AF15D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CB7094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AABF19" w14:textId="10EA73ED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1FA0C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281A4" w14:textId="0D6DF73C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843DE7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7B225" w14:textId="4EB26BBF" w:rsidR="00B73EEC" w:rsidRPr="00B557E1" w:rsidRDefault="00B73EEC" w:rsidP="00B73EE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73EEC" w:rsidRPr="008D18A0" w14:paraId="0157E9B5" w14:textId="77777777" w:rsidTr="002D57BB">
        <w:tc>
          <w:tcPr>
            <w:tcW w:w="4111" w:type="dxa"/>
            <w:vAlign w:val="bottom"/>
          </w:tcPr>
          <w:p w14:paraId="3C4EF5D4" w14:textId="77777777" w:rsidR="00B73EEC" w:rsidRPr="008D18A0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99E6E" w14:textId="2DDC6C02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119,398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7FC8B1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2E2E7" w14:textId="7C285899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9,168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77F06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0F17A" w14:textId="32DBD78D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CCF87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251C6" w14:textId="36E8FA5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145,121</w:t>
            </w:r>
          </w:p>
        </w:tc>
      </w:tr>
      <w:tr w:rsidR="00B73EEC" w:rsidRPr="008D18A0" w14:paraId="4428FD5E" w14:textId="77777777" w:rsidTr="002D57BB">
        <w:tc>
          <w:tcPr>
            <w:tcW w:w="4111" w:type="dxa"/>
            <w:vAlign w:val="bottom"/>
          </w:tcPr>
          <w:p w14:paraId="24AD70E3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D08DC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7DC046A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A2350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93FE3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4A1F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771511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7002D1" w14:textId="22D8A556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2A0">
              <w:rPr>
                <w:rFonts w:ascii="Angsana New" w:hAnsi="Angsana New"/>
                <w:sz w:val="28"/>
                <w:szCs w:val="28"/>
              </w:rPr>
              <w:t>4,16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3EEC" w:rsidRPr="008D18A0" w14:paraId="7CC9C209" w14:textId="77777777" w:rsidTr="002D57BB">
        <w:tc>
          <w:tcPr>
            <w:tcW w:w="4111" w:type="dxa"/>
            <w:vAlign w:val="bottom"/>
          </w:tcPr>
          <w:p w14:paraId="738CD922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D72F352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DED884D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92C105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03CEDC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2392ED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C89977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43E5F" w14:textId="6C4BA3E3" w:rsidR="00B73EEC" w:rsidRPr="00FD45CA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96DA7">
              <w:rPr>
                <w:rFonts w:ascii="Angsana New" w:hAnsi="Angsana New"/>
                <w:sz w:val="28"/>
                <w:szCs w:val="28"/>
              </w:rPr>
              <w:t>122,973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3EEC" w:rsidRPr="008D18A0" w14:paraId="476B5845" w14:textId="77777777" w:rsidTr="002D57BB">
        <w:tc>
          <w:tcPr>
            <w:tcW w:w="4111" w:type="dxa"/>
            <w:vAlign w:val="bottom"/>
          </w:tcPr>
          <w:p w14:paraId="6325D977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14905C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F2E301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FB5F13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7B4134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8157E9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4E54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7A756" w14:textId="2CDB3EE4" w:rsidR="00B73EEC" w:rsidRPr="00FD45CA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73E1E">
              <w:rPr>
                <w:rFonts w:ascii="Angsana New" w:hAnsi="Angsana New"/>
                <w:sz w:val="28"/>
                <w:szCs w:val="28"/>
              </w:rPr>
              <w:t>4,14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</w:tr>
      <w:tr w:rsidR="00B73EEC" w:rsidRPr="008D18A0" w14:paraId="71039713" w14:textId="77777777" w:rsidTr="002D57BB">
        <w:tc>
          <w:tcPr>
            <w:tcW w:w="4111" w:type="dxa"/>
            <w:vAlign w:val="bottom"/>
          </w:tcPr>
          <w:p w14:paraId="7C263A96" w14:textId="23DF665A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A27F6E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FF9161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78F7BA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C46AF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48821C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45A17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1101B" w14:textId="72087B61" w:rsidR="00B73EEC" w:rsidRPr="00391292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E">
              <w:rPr>
                <w:rFonts w:ascii="Angsana New" w:hAnsi="Angsana New"/>
                <w:sz w:val="28"/>
                <w:szCs w:val="28"/>
              </w:rPr>
              <w:t>(782)</w:t>
            </w:r>
          </w:p>
        </w:tc>
      </w:tr>
      <w:tr w:rsidR="00B73EEC" w:rsidRPr="008D18A0" w14:paraId="6F82787F" w14:textId="77777777" w:rsidTr="002D57BB">
        <w:tc>
          <w:tcPr>
            <w:tcW w:w="4111" w:type="dxa"/>
            <w:vAlign w:val="bottom"/>
          </w:tcPr>
          <w:p w14:paraId="31C7A7BE" w14:textId="24BB752A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FD45CA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7AF6F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6164D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666FA74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30642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34152D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D3B4A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347E" w14:textId="4A722E2D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C3EC8">
              <w:rPr>
                <w:rFonts w:ascii="Angsana New" w:hAnsi="Angsana New"/>
                <w:sz w:val="28"/>
                <w:szCs w:val="28"/>
              </w:rPr>
              <w:t>3,933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3EEC" w:rsidRPr="008D18A0" w14:paraId="13104C54" w14:textId="77777777" w:rsidTr="002D57BB">
        <w:tc>
          <w:tcPr>
            <w:tcW w:w="4111" w:type="dxa"/>
            <w:vAlign w:val="bottom"/>
          </w:tcPr>
          <w:p w14:paraId="7B559F36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C9DD3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13877E6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5C8221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F90215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D1AE27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12F5CB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4E9A" w14:textId="19624A98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B71">
              <w:rPr>
                <w:rFonts w:ascii="Angsana New" w:hAnsi="Angsana New"/>
                <w:sz w:val="28"/>
                <w:szCs w:val="28"/>
              </w:rPr>
              <w:t>17,44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73EEC" w:rsidRPr="008D18A0" w14:paraId="620DD727" w14:textId="77777777" w:rsidTr="00EF773C">
        <w:trPr>
          <w:trHeight w:hRule="exact" w:val="340"/>
        </w:trPr>
        <w:tc>
          <w:tcPr>
            <w:tcW w:w="4111" w:type="dxa"/>
          </w:tcPr>
          <w:p w14:paraId="734CF8F2" w14:textId="77777777" w:rsidR="00B73EEC" w:rsidRPr="00FD45CA" w:rsidRDefault="00B73EEC" w:rsidP="00B73EE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F75239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1A4DB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5244CCE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3672F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BA4293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98ECB2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BD6D10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EEC" w:rsidRPr="008D18A0" w14:paraId="75C54CB5" w14:textId="77777777" w:rsidTr="00EF773C">
        <w:tc>
          <w:tcPr>
            <w:tcW w:w="4111" w:type="dxa"/>
            <w:vAlign w:val="bottom"/>
          </w:tcPr>
          <w:p w14:paraId="4803D2ED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BFAD2E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63AACF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C8CA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CCF17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58DD78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34F9A4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9F97E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EEC" w:rsidRPr="00666F78" w14:paraId="48854823" w14:textId="77777777" w:rsidTr="00B94F91">
        <w:trPr>
          <w:trHeight w:val="409"/>
        </w:trPr>
        <w:tc>
          <w:tcPr>
            <w:tcW w:w="4111" w:type="dxa"/>
            <w:vAlign w:val="bottom"/>
          </w:tcPr>
          <w:p w14:paraId="2D1CB85C" w14:textId="72CB8AF5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45C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FD45CA">
              <w:rPr>
                <w:rFonts w:asciiTheme="majorBidi" w:hAnsiTheme="majorBidi" w:cs="Angsana New"/>
                <w:cs/>
              </w:rPr>
              <w:t xml:space="preserve"> </w:t>
            </w:r>
            <w:r w:rsidRPr="00FD45CA">
              <w:rPr>
                <w:rFonts w:asciiTheme="majorBidi" w:hAnsiTheme="majorBidi" w:cs="Angsana New" w:hint="cs"/>
                <w:cs/>
              </w:rPr>
              <w:t>กันยายน</w:t>
            </w:r>
            <w:r w:rsidRPr="00FD45CA">
              <w:rPr>
                <w:rFonts w:asciiTheme="majorBidi" w:hAnsiTheme="majorBidi" w:cs="Angsana New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0E61E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1D97DF5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C2065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7AAF8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4335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F82EAF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23AEAB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875A" w14:textId="3FAA89E7" w:rsidR="00B73EEC" w:rsidRPr="00FD45CA" w:rsidRDefault="00B73EEC" w:rsidP="00B73EEC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61C3">
              <w:rPr>
                <w:rFonts w:ascii="Angsana New" w:hAnsi="Angsana New"/>
                <w:color w:val="000000" w:themeColor="text1"/>
                <w:sz w:val="28"/>
                <w:szCs w:val="28"/>
              </w:rPr>
              <w:t>809,943</w:t>
            </w:r>
          </w:p>
        </w:tc>
      </w:tr>
      <w:tr w:rsidR="00B73EEC" w:rsidRPr="00666F78" w14:paraId="3606FE0B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3C2D3947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FD45C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FB29C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7F11C9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DA18FA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FCD0D6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E48D6B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12017D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CFD40E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73EEC" w:rsidRPr="00666F78" w14:paraId="20EAFED0" w14:textId="77777777" w:rsidTr="00B94F91">
        <w:trPr>
          <w:trHeight w:val="409"/>
        </w:trPr>
        <w:tc>
          <w:tcPr>
            <w:tcW w:w="4111" w:type="dxa"/>
            <w:vAlign w:val="bottom"/>
          </w:tcPr>
          <w:p w14:paraId="454CC7A2" w14:textId="77777777" w:rsidR="00B73EEC" w:rsidRPr="00FD45CA" w:rsidRDefault="00B73EEC" w:rsidP="00B73EEC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45C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37150" w14:textId="0C7928FB" w:rsidR="00B73EEC" w:rsidRPr="00FD45CA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6ECD47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5CDA6" w14:textId="1F25D24B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F1D43" w14:textId="77777777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289DF" w14:textId="09014810" w:rsidR="00B73EEC" w:rsidRPr="00B557E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303E01" w14:textId="77777777" w:rsidR="00B73EEC" w:rsidRPr="00B557E1" w:rsidRDefault="00B73EEC" w:rsidP="00B73EE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767EE" w14:textId="113645DD" w:rsidR="00B73EEC" w:rsidRPr="00EF3591" w:rsidRDefault="00B73EEC" w:rsidP="00B73EE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1DF956E9" w14:textId="77777777" w:rsidR="00413FD9" w:rsidRPr="00E56ED5" w:rsidRDefault="00413FD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C417D" w:rsidRPr="00D566CF" w14:paraId="23024E9D" w14:textId="77777777" w:rsidTr="00EF773C">
        <w:trPr>
          <w:trHeight w:val="397"/>
        </w:trPr>
        <w:tc>
          <w:tcPr>
            <w:tcW w:w="4111" w:type="dxa"/>
          </w:tcPr>
          <w:p w14:paraId="66EC755E" w14:textId="77777777" w:rsidR="004C417D" w:rsidRPr="00D566CF" w:rsidRDefault="004C417D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FD45CA" w:rsidRDefault="004C417D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EF773C">
        <w:trPr>
          <w:trHeight w:val="397"/>
        </w:trPr>
        <w:tc>
          <w:tcPr>
            <w:tcW w:w="4111" w:type="dxa"/>
          </w:tcPr>
          <w:p w14:paraId="2A8EB407" w14:textId="77777777" w:rsidR="004C417D" w:rsidRPr="00D566CF" w:rsidRDefault="004C417D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FD45CA" w:rsidRDefault="004C417D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05A45E41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EF773C">
        <w:trPr>
          <w:trHeight w:val="397"/>
        </w:trPr>
        <w:tc>
          <w:tcPr>
            <w:tcW w:w="4111" w:type="dxa"/>
          </w:tcPr>
          <w:p w14:paraId="31A8AFE1" w14:textId="6623DF8A" w:rsidR="004C417D" w:rsidRPr="00D566CF" w:rsidRDefault="004C417D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FD45CA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BD72C2" w:rsidRPr="00FD45CA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7559BF">
              <w:rPr>
                <w:rFonts w:ascii="Angsana New" w:hAnsi="Angsana New" w:cs="Angsana New"/>
                <w:u w:val="single"/>
              </w:rPr>
              <w:t>0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BD72C2" w:rsidRPr="00FD45CA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7559BF" w:rsidRPr="00FD45CA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CD0E22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3FD7B" w14:textId="77777777" w:rsidR="004C417D" w:rsidRPr="00D566CF" w:rsidRDefault="004C417D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88A" w:rsidRPr="00D566CF" w14:paraId="271A720F" w14:textId="77777777" w:rsidTr="006269DE">
        <w:trPr>
          <w:trHeight w:val="397"/>
        </w:trPr>
        <w:tc>
          <w:tcPr>
            <w:tcW w:w="4111" w:type="dxa"/>
          </w:tcPr>
          <w:p w14:paraId="1DE501FC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9DF8F" w14:textId="2B3CBF1B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5267E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A26C0" w14:textId="547C4054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D4EF1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A606D" w14:textId="3DBCC855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43,98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1E627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7349F" w14:textId="50179056" w:rsidR="000A788A" w:rsidRPr="00D566CF" w:rsidRDefault="000A788A" w:rsidP="000A788A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  <w:tr w:rsidR="000A788A" w:rsidRPr="00D566CF" w14:paraId="1B97DBA2" w14:textId="77777777" w:rsidTr="006269DE">
        <w:trPr>
          <w:trHeight w:val="397"/>
        </w:trPr>
        <w:tc>
          <w:tcPr>
            <w:tcW w:w="4111" w:type="dxa"/>
          </w:tcPr>
          <w:p w14:paraId="3C966910" w14:textId="77777777" w:rsidR="000A788A" w:rsidRPr="00D566CF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96CD1" w14:textId="33090644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95,9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E07E3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7F527" w14:textId="7C421C11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9,89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0D6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E0C925" w14:textId="0F3BAF51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038">
              <w:rPr>
                <w:rFonts w:ascii="Angsana New" w:hAnsi="Angsana New"/>
                <w:sz w:val="28"/>
                <w:szCs w:val="28"/>
              </w:rPr>
              <w:t>18,457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1949D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34C3" w14:textId="7FC162B4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59E">
              <w:rPr>
                <w:rFonts w:ascii="Angsana New" w:hAnsi="Angsana New"/>
                <w:sz w:val="28"/>
                <w:szCs w:val="28"/>
              </w:rPr>
              <w:t>124,278</w:t>
            </w:r>
          </w:p>
        </w:tc>
      </w:tr>
      <w:tr w:rsidR="000A788A" w:rsidRPr="00D566CF" w14:paraId="3B5DBEF4" w14:textId="77777777" w:rsidTr="006269DE">
        <w:trPr>
          <w:trHeight w:val="397"/>
        </w:trPr>
        <w:tc>
          <w:tcPr>
            <w:tcW w:w="4111" w:type="dxa"/>
          </w:tcPr>
          <w:p w14:paraId="2BD19192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A5EF7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A9E3CC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5008B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2C304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0474C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F617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CB522" w14:textId="48BE50D0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12C">
              <w:rPr>
                <w:rFonts w:ascii="Angsana New" w:hAnsi="Angsana New"/>
                <w:sz w:val="28"/>
                <w:szCs w:val="28"/>
              </w:rPr>
              <w:t>6,9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0A788A" w:rsidRPr="00D566CF" w14:paraId="4F37A271" w14:textId="77777777" w:rsidTr="006269DE">
        <w:trPr>
          <w:trHeight w:val="397"/>
        </w:trPr>
        <w:tc>
          <w:tcPr>
            <w:tcW w:w="4111" w:type="dxa"/>
          </w:tcPr>
          <w:p w14:paraId="16737C2C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6F5C2E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6303364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3065A2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7DDAE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C0305B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0BEC3A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2663" w14:textId="15C39921" w:rsidR="000A788A" w:rsidRPr="00D35C26" w:rsidRDefault="00F475D8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F5E09">
              <w:rPr>
                <w:rFonts w:ascii="Angsana New" w:hAnsi="Angsana New"/>
                <w:sz w:val="28"/>
                <w:szCs w:val="28"/>
              </w:rPr>
              <w:t>120</w:t>
            </w:r>
            <w:r w:rsidRPr="00F475D8">
              <w:rPr>
                <w:rFonts w:ascii="Angsana New" w:hAnsi="Angsana New"/>
                <w:sz w:val="28"/>
                <w:szCs w:val="28"/>
              </w:rPr>
              <w:t>,</w:t>
            </w:r>
            <w:r w:rsidRPr="000F5E09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0A788A" w:rsidRPr="00D566CF" w14:paraId="6E1CA6BC" w14:textId="77777777" w:rsidTr="006269DE">
        <w:trPr>
          <w:trHeight w:val="397"/>
        </w:trPr>
        <w:tc>
          <w:tcPr>
            <w:tcW w:w="4111" w:type="dxa"/>
          </w:tcPr>
          <w:p w14:paraId="245FBA45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79AE27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21AD3C6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3B4951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881F8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BCE5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4160B4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7A61E" w14:textId="4EFEFCFD" w:rsidR="000A788A" w:rsidRPr="00FD45CA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7512C">
              <w:rPr>
                <w:rFonts w:ascii="Angsana New" w:hAnsi="Angsana New"/>
                <w:sz w:val="28"/>
                <w:szCs w:val="28"/>
              </w:rPr>
              <w:t>4,453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88A" w:rsidRPr="00D566CF" w14:paraId="5820109F" w14:textId="77777777" w:rsidTr="006269DE">
        <w:trPr>
          <w:trHeight w:val="397"/>
        </w:trPr>
        <w:tc>
          <w:tcPr>
            <w:tcW w:w="4111" w:type="dxa"/>
          </w:tcPr>
          <w:p w14:paraId="5C357255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70006C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CCE509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7B4DC7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63BE62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8B8F70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AB3B8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99BF" w14:textId="412FC060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A788A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0A788A" w:rsidRPr="00D566CF" w14:paraId="4EDCF15C" w14:textId="77777777" w:rsidTr="006269DE">
        <w:trPr>
          <w:trHeight w:val="397"/>
        </w:trPr>
        <w:tc>
          <w:tcPr>
            <w:tcW w:w="4111" w:type="dxa"/>
          </w:tcPr>
          <w:p w14:paraId="612A949A" w14:textId="787F12E9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กำไรสำหรับ</w:t>
            </w:r>
            <w:r w:rsidRPr="00FD45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993C6EA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42D938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942DDC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015C7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4070B9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145BF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D705F" w14:textId="6609FA33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6,245</w:t>
            </w:r>
          </w:p>
        </w:tc>
      </w:tr>
      <w:tr w:rsidR="000A788A" w:rsidRPr="00D566CF" w14:paraId="183FFD4F" w14:textId="77777777" w:rsidTr="00EF773C">
        <w:trPr>
          <w:trHeight w:val="397"/>
        </w:trPr>
        <w:tc>
          <w:tcPr>
            <w:tcW w:w="4111" w:type="dxa"/>
          </w:tcPr>
          <w:p w14:paraId="0D243236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A708A6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03A9A2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8FAA2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89F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AA299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7CB2CE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45FE8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88A" w:rsidRPr="00D566CF" w14:paraId="4B2E5CCB" w14:textId="77777777" w:rsidTr="00EF773C">
        <w:trPr>
          <w:trHeight w:val="397"/>
        </w:trPr>
        <w:tc>
          <w:tcPr>
            <w:tcW w:w="4111" w:type="dxa"/>
          </w:tcPr>
          <w:p w14:paraId="69E571C0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49B97B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5D584A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10AFA0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E756E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5BB5FB" w14:textId="77777777" w:rsidR="000A788A" w:rsidRPr="00FD45CA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6140CB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F60B8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88A" w:rsidRPr="00D566CF" w14:paraId="7C06FC45" w14:textId="77777777" w:rsidTr="006269DE">
        <w:trPr>
          <w:trHeight w:val="397"/>
        </w:trPr>
        <w:tc>
          <w:tcPr>
            <w:tcW w:w="4111" w:type="dxa"/>
          </w:tcPr>
          <w:p w14:paraId="4CAAC272" w14:textId="53E1F0F8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D566CF">
              <w:rPr>
                <w:rFonts w:ascii="Angsana New" w:hAnsi="Angsana New" w:cs="Angsana New"/>
              </w:rPr>
              <w:t xml:space="preserve"> </w:t>
            </w:r>
            <w:r w:rsidRPr="00FD45CA">
              <w:rPr>
                <w:rFonts w:ascii="Angsana New" w:hAnsi="Angsana New" w:cs="Angsana New" w:hint="cs"/>
                <w:cs/>
              </w:rPr>
              <w:t>กันยายน</w:t>
            </w:r>
            <w:r w:rsidRPr="00FD45CA">
              <w:rPr>
                <w:rFonts w:ascii="Angsana New" w:hAnsi="Angsana New" w:cs="Angsana New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F25C11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5C2CB0B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F46126" w14:textId="77777777" w:rsidR="000A788A" w:rsidRPr="00FD45CA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FEE2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152D3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322A5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50469" w14:textId="3440B3B8" w:rsidR="000A788A" w:rsidRPr="00FD45CA" w:rsidRDefault="006269DE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269DE">
              <w:rPr>
                <w:rFonts w:ascii="Angsana New" w:hAnsi="Angsana New"/>
                <w:color w:val="000000" w:themeColor="text1"/>
                <w:sz w:val="28"/>
                <w:szCs w:val="28"/>
              </w:rPr>
              <w:t>818,074</w:t>
            </w:r>
          </w:p>
        </w:tc>
      </w:tr>
      <w:tr w:rsidR="000A788A" w:rsidRPr="00D566CF" w14:paraId="32ADB3D4" w14:textId="77777777" w:rsidTr="00EF773C">
        <w:trPr>
          <w:trHeight w:val="397"/>
        </w:trPr>
        <w:tc>
          <w:tcPr>
            <w:tcW w:w="4111" w:type="dxa"/>
            <w:vAlign w:val="bottom"/>
          </w:tcPr>
          <w:p w14:paraId="3308D1E3" w14:textId="77777777" w:rsidR="000A788A" w:rsidRPr="00FD45CA" w:rsidRDefault="000A788A" w:rsidP="000A788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68BDD0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6D849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E44EF2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B57F71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E6F09C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A9735B" w14:textId="77777777" w:rsidR="000A788A" w:rsidRPr="00D566CF" w:rsidRDefault="000A788A" w:rsidP="000A788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B25FF" w14:textId="77777777" w:rsidR="000A788A" w:rsidRPr="00D566CF" w:rsidRDefault="000A788A" w:rsidP="000A788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269DE" w:rsidRPr="00D566CF" w14:paraId="00CD8265" w14:textId="77777777" w:rsidTr="006269DE">
        <w:trPr>
          <w:trHeight w:val="397"/>
        </w:trPr>
        <w:tc>
          <w:tcPr>
            <w:tcW w:w="4111" w:type="dxa"/>
            <w:vAlign w:val="bottom"/>
          </w:tcPr>
          <w:p w14:paraId="4CD8A029" w14:textId="77777777" w:rsidR="006269DE" w:rsidRPr="00FD45CA" w:rsidRDefault="006269DE" w:rsidP="006269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51E10" w14:textId="548F7833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248,217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DF0521" w14:textId="77777777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4C178" w14:textId="1F0316D1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75,423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E373" w14:textId="77777777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77DC" w14:textId="548F250B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3BA8">
              <w:rPr>
                <w:rFonts w:ascii="Angsana New" w:hAnsi="Angsana New"/>
                <w:sz w:val="28"/>
                <w:szCs w:val="28"/>
              </w:rPr>
              <w:t>43,98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5B1EE4" w14:textId="77777777" w:rsidR="006269DE" w:rsidRPr="00D566CF" w:rsidRDefault="006269DE" w:rsidP="006269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D074A" w14:textId="128CFE07" w:rsidR="006269DE" w:rsidRPr="00D566CF" w:rsidRDefault="006269DE" w:rsidP="006269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E61">
              <w:rPr>
                <w:rFonts w:ascii="Angsana New" w:hAnsi="Angsana New"/>
                <w:sz w:val="28"/>
                <w:szCs w:val="28"/>
              </w:rPr>
              <w:t>367,621</w:t>
            </w:r>
          </w:p>
        </w:tc>
      </w:tr>
    </w:tbl>
    <w:p w14:paraId="75C3E736" w14:textId="77777777" w:rsidR="00ED71C4" w:rsidRDefault="00ED71C4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977EFB" w:rsidRPr="00656B26" w14:paraId="106135DD" w14:textId="77777777" w:rsidTr="00EF773C">
        <w:tc>
          <w:tcPr>
            <w:tcW w:w="4111" w:type="dxa"/>
          </w:tcPr>
          <w:p w14:paraId="1E862C6A" w14:textId="77777777" w:rsidR="00977EFB" w:rsidRPr="008D18A0" w:rsidRDefault="00977EFB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C62ABB0" w14:textId="77777777" w:rsidR="00977EFB" w:rsidRPr="00FD45CA" w:rsidRDefault="00977EFB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งบ</w:t>
            </w:r>
            <w:r w:rsidRPr="00FD45CA">
              <w:rPr>
                <w:rFonts w:asciiTheme="majorBidi" w:hAnsiTheme="majorBidi" w:cs="Angsana New"/>
                <w:cs/>
              </w:rPr>
              <w:t>การเงินเฉพาะกิจการ (พันบาท)</w:t>
            </w:r>
          </w:p>
        </w:tc>
      </w:tr>
      <w:tr w:rsidR="00977EFB" w:rsidRPr="008D18A0" w14:paraId="2C8AA35D" w14:textId="77777777" w:rsidTr="00EF773C">
        <w:tc>
          <w:tcPr>
            <w:tcW w:w="4111" w:type="dxa"/>
          </w:tcPr>
          <w:p w14:paraId="7C5C183A" w14:textId="77777777" w:rsidR="00977EFB" w:rsidRPr="008D18A0" w:rsidRDefault="00977EFB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41A6B11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48A7113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E20B028" w14:textId="77777777" w:rsidR="00977EFB" w:rsidRPr="00FD45CA" w:rsidRDefault="00977EFB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712C899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6A655CB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6364022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474E10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77EFB" w:rsidRPr="008D18A0" w14:paraId="27BAA836" w14:textId="77777777" w:rsidTr="00EF773C">
        <w:tc>
          <w:tcPr>
            <w:tcW w:w="4111" w:type="dxa"/>
          </w:tcPr>
          <w:p w14:paraId="5DAA01AC" w14:textId="279D4D50" w:rsidR="00977EFB" w:rsidRPr="00C24DDD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FD45CA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607DDE" w:rsidRPr="00FD45CA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u w:val="single"/>
              </w:rPr>
              <w:t>3</w:t>
            </w:r>
            <w:r w:rsidR="00FD2BE3">
              <w:rPr>
                <w:rFonts w:ascii="Angsana New" w:hAnsi="Angsana New" w:cs="Angsana New"/>
                <w:u w:val="single"/>
              </w:rPr>
              <w:t>0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07DDE" w:rsidRPr="00FD45CA">
              <w:rPr>
                <w:rFonts w:ascii="Angsana New" w:hAnsi="Angsana New" w:cs="Angsana New" w:hint="cs"/>
                <w:u w:val="single"/>
                <w:cs/>
              </w:rPr>
              <w:t>กันย</w:t>
            </w:r>
            <w:r w:rsidR="00FD2BE3" w:rsidRPr="00FD45CA">
              <w:rPr>
                <w:rFonts w:ascii="Angsana New" w:hAnsi="Angsana New" w:cs="Angsana New" w:hint="cs"/>
                <w:u w:val="single"/>
                <w:cs/>
              </w:rPr>
              <w:t>ายน</w:t>
            </w:r>
            <w:r w:rsidRPr="00FD45CA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5E0F09FC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1FEF4F9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D08A191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AF87E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E8BC8D2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A41255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600C0A" w14:textId="77777777" w:rsidR="00977EFB" w:rsidRPr="008D18A0" w:rsidRDefault="00977EFB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9CA" w:rsidRPr="00E76D97" w14:paraId="0A45175A" w14:textId="77777777" w:rsidTr="00F7241C">
        <w:tc>
          <w:tcPr>
            <w:tcW w:w="4111" w:type="dxa"/>
          </w:tcPr>
          <w:p w14:paraId="3ED3EB85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F273B" w14:textId="7466586C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0DB12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13D2B" w14:textId="155B0B14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48FBC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0AF577" w14:textId="60C4C66B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7ABB9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3BBB6" w14:textId="77FCF400" w:rsidR="007409CA" w:rsidRPr="00E76D97" w:rsidRDefault="007409CA" w:rsidP="007409CA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409CA" w:rsidRPr="00E76D97" w14:paraId="0A998BFD" w14:textId="77777777" w:rsidTr="00F7241C">
        <w:tc>
          <w:tcPr>
            <w:tcW w:w="4111" w:type="dxa"/>
          </w:tcPr>
          <w:p w14:paraId="179D9032" w14:textId="77777777" w:rsidR="007409CA" w:rsidRPr="00E76D97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FD45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17FFF" w14:textId="3E298AE1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119,398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E880518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8510D" w14:textId="5AC19C59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9,168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9FF58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59F7A" w14:textId="5097EE8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93C0E6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BE629" w14:textId="6FA695F8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145,121</w:t>
            </w:r>
          </w:p>
        </w:tc>
      </w:tr>
      <w:tr w:rsidR="007409CA" w:rsidRPr="00E76D97" w14:paraId="16DEEBDF" w14:textId="77777777" w:rsidTr="00F7241C">
        <w:tc>
          <w:tcPr>
            <w:tcW w:w="4111" w:type="dxa"/>
          </w:tcPr>
          <w:p w14:paraId="3F9C1B43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EB59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18B93F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6E7E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6B1FE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7051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59FB9A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15F82E" w14:textId="64D43EA2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022A">
              <w:rPr>
                <w:rFonts w:ascii="Angsana New" w:hAnsi="Angsana New"/>
                <w:sz w:val="28"/>
                <w:szCs w:val="28"/>
              </w:rPr>
              <w:t>4,161</w:t>
            </w:r>
          </w:p>
        </w:tc>
      </w:tr>
      <w:tr w:rsidR="007409CA" w:rsidRPr="00E76D97" w14:paraId="64610FEA" w14:textId="77777777" w:rsidTr="00F7241C">
        <w:tc>
          <w:tcPr>
            <w:tcW w:w="4111" w:type="dxa"/>
          </w:tcPr>
          <w:p w14:paraId="010B7C11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0A3588A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88811A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0CD6EB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1C4CE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BE74B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8F3DB6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F2450" w14:textId="3D73AA4A" w:rsidR="007409CA" w:rsidRPr="00FD45CA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4022A">
              <w:rPr>
                <w:rFonts w:ascii="Angsana New" w:hAnsi="Angsana New"/>
                <w:sz w:val="28"/>
                <w:szCs w:val="28"/>
              </w:rPr>
              <w:t>123,43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</w:tr>
      <w:tr w:rsidR="007409CA" w:rsidRPr="00E76D97" w14:paraId="59A4654B" w14:textId="77777777" w:rsidTr="00F7241C">
        <w:tc>
          <w:tcPr>
            <w:tcW w:w="4111" w:type="dxa"/>
          </w:tcPr>
          <w:p w14:paraId="7AAC7D50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650693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5E02B7C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3F0EDBE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DD669E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B6980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F2720C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E10B8" w14:textId="19589FC5" w:rsidR="007409CA" w:rsidRPr="00FD45CA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760E">
              <w:rPr>
                <w:rFonts w:ascii="Angsana New" w:hAnsi="Angsana New"/>
                <w:sz w:val="28"/>
                <w:szCs w:val="28"/>
              </w:rPr>
              <w:t>(4,145)</w:t>
            </w:r>
          </w:p>
        </w:tc>
      </w:tr>
      <w:tr w:rsidR="007409CA" w:rsidRPr="00E76D97" w14:paraId="10D4AD99" w14:textId="77777777" w:rsidTr="00F7241C">
        <w:tc>
          <w:tcPr>
            <w:tcW w:w="4111" w:type="dxa"/>
          </w:tcPr>
          <w:p w14:paraId="12CED13B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33D75E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7E05AD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88CC4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0D25AC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6B3BF5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E8053D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C9D5" w14:textId="77F5F598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D760E">
              <w:rPr>
                <w:rFonts w:ascii="Angsana New" w:hAnsi="Angsana New"/>
                <w:sz w:val="28"/>
                <w:szCs w:val="28"/>
              </w:rPr>
              <w:t>3,84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</w:p>
        </w:tc>
      </w:tr>
      <w:tr w:rsidR="007409CA" w:rsidRPr="00E76D97" w14:paraId="0E83347E" w14:textId="77777777" w:rsidTr="00F7241C">
        <w:tc>
          <w:tcPr>
            <w:tcW w:w="4111" w:type="dxa"/>
          </w:tcPr>
          <w:p w14:paraId="4A14896B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E8A89D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899413D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688F7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54749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098CB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68035F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64ADF" w14:textId="31DBCECB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760E">
              <w:rPr>
                <w:rFonts w:ascii="Angsana New" w:hAnsi="Angsana New"/>
                <w:sz w:val="28"/>
                <w:szCs w:val="28"/>
              </w:rPr>
              <w:t>17,864</w:t>
            </w:r>
          </w:p>
        </w:tc>
      </w:tr>
      <w:tr w:rsidR="007409CA" w:rsidRPr="00E76D97" w14:paraId="7A5B1BA5" w14:textId="77777777" w:rsidTr="00EF773C">
        <w:trPr>
          <w:trHeight w:hRule="exact" w:val="340"/>
        </w:trPr>
        <w:tc>
          <w:tcPr>
            <w:tcW w:w="4111" w:type="dxa"/>
          </w:tcPr>
          <w:p w14:paraId="5A817354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3324824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B0652C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CA1D9D5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E95CC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358FA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D4934B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2382BA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9CA" w:rsidRPr="00E76D97" w14:paraId="55701F2A" w14:textId="77777777" w:rsidTr="00EF773C">
        <w:tc>
          <w:tcPr>
            <w:tcW w:w="4111" w:type="dxa"/>
          </w:tcPr>
          <w:p w14:paraId="14406F5F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D45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FD4EAE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C02168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CE757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122C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2F07D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4B8AA2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23B0D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9CA" w:rsidRPr="00E76D97" w14:paraId="415D8203" w14:textId="77777777" w:rsidTr="00C0215D">
        <w:tc>
          <w:tcPr>
            <w:tcW w:w="4111" w:type="dxa"/>
          </w:tcPr>
          <w:p w14:paraId="49686600" w14:textId="6D324C43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E76D9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D45CA">
              <w:rPr>
                <w:rFonts w:ascii="Angsana New" w:hAnsi="Angsana New" w:cs="Angsana New"/>
                <w:cs/>
              </w:rPr>
              <w:t xml:space="preserve"> </w:t>
            </w:r>
            <w:r w:rsidRPr="00FD45CA">
              <w:rPr>
                <w:rFonts w:ascii="Angsana New" w:hAnsi="Angsana New" w:cs="Angsana New" w:hint="cs"/>
                <w:cs/>
              </w:rPr>
              <w:t>กันยายน</w:t>
            </w:r>
            <w:r w:rsidRPr="00FD45CA">
              <w:rPr>
                <w:rFonts w:ascii="Angsana New" w:hAnsi="Angsana New" w:cs="Angsana New"/>
                <w:cs/>
              </w:rPr>
              <w:t xml:space="preserve"> </w:t>
            </w:r>
            <w:r w:rsidRPr="00E76D97">
              <w:rPr>
                <w:rFonts w:ascii="Angsana New" w:hAnsi="Angsana New" w:cs="Angsana New"/>
                <w:color w:val="000000" w:themeColor="text1"/>
              </w:rPr>
              <w:t>256</w:t>
            </w:r>
            <w:r w:rsidRPr="000E61E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51DDC60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59C2891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CD0668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BCBC7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455ED8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545E3C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FEE80" w14:textId="3261CA08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55">
              <w:rPr>
                <w:rFonts w:ascii="Angsana New" w:hAnsi="Angsana New"/>
                <w:color w:val="000000" w:themeColor="text1"/>
                <w:sz w:val="28"/>
                <w:szCs w:val="28"/>
              </w:rPr>
              <w:t>830,35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7409CA" w:rsidRPr="00E76D97" w14:paraId="0A2420A8" w14:textId="77777777" w:rsidTr="00EF773C">
        <w:tc>
          <w:tcPr>
            <w:tcW w:w="4111" w:type="dxa"/>
            <w:vAlign w:val="bottom"/>
          </w:tcPr>
          <w:p w14:paraId="3B517AF1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E63ED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F05053B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A6ADCD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69DF6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C6D663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1B5CA6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BE071F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409CA" w:rsidRPr="006F149B" w14:paraId="01106EAD" w14:textId="77777777" w:rsidTr="00C0215D">
        <w:trPr>
          <w:trHeight w:val="386"/>
        </w:trPr>
        <w:tc>
          <w:tcPr>
            <w:tcW w:w="4111" w:type="dxa"/>
            <w:vAlign w:val="bottom"/>
          </w:tcPr>
          <w:p w14:paraId="27059231" w14:textId="77777777" w:rsidR="007409CA" w:rsidRPr="00FD45CA" w:rsidRDefault="007409CA" w:rsidP="007409C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D45CA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62E61" w14:textId="6C906F91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EE0B25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2E3DFD" w14:textId="7C1505A2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D11EA" w14:textId="77777777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75135A" w14:textId="4D8610B6" w:rsidR="007409CA" w:rsidRPr="00E76D97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43943" w14:textId="77777777" w:rsidR="007409CA" w:rsidRPr="00E76D97" w:rsidRDefault="007409CA" w:rsidP="007409C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C5A9CF" w14:textId="2B3BEF82" w:rsidR="007409CA" w:rsidRPr="006F149B" w:rsidRDefault="007409CA" w:rsidP="007409C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09AE762" w14:textId="58C73DAA" w:rsidR="00577FB9" w:rsidRPr="00FE5485" w:rsidRDefault="00577FB9" w:rsidP="00577FB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FD45CA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ยอดขายให้ลูกค้ารายใหญ่สำหรับ</w:t>
      </w:r>
      <w:r w:rsidR="00E0587A" w:rsidRPr="00FD45CA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3C2C8F" w:rsidRPr="00FD45CA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E0587A" w:rsidRPr="00FD45CA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FE5485">
        <w:rPr>
          <w:rFonts w:ascii="Angsana New" w:hAnsi="Angsana New"/>
          <w:spacing w:val="-2"/>
          <w:sz w:val="28"/>
          <w:szCs w:val="28"/>
        </w:rPr>
        <w:t>3</w:t>
      </w:r>
      <w:r w:rsidR="00040418">
        <w:rPr>
          <w:rFonts w:ascii="Angsana New" w:hAnsi="Angsana New"/>
          <w:spacing w:val="-2"/>
          <w:sz w:val="28"/>
          <w:szCs w:val="28"/>
        </w:rPr>
        <w:t>0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="003C2C8F" w:rsidRPr="00FD45CA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="00040418" w:rsidRPr="00FD45CA">
        <w:rPr>
          <w:rFonts w:ascii="Angsana New" w:hAnsi="Angsana New" w:hint="cs"/>
          <w:spacing w:val="-2"/>
          <w:sz w:val="28"/>
          <w:szCs w:val="28"/>
          <w:cs/>
        </w:rPr>
        <w:t>ายน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E5485">
        <w:rPr>
          <w:rFonts w:ascii="Angsana New" w:hAnsi="Angsana New"/>
          <w:spacing w:val="-2"/>
          <w:sz w:val="28"/>
          <w:szCs w:val="28"/>
        </w:rPr>
        <w:t>2567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2566 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มีจำนวน </w:t>
      </w:r>
      <w:r w:rsidRPr="002A55AE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0E785C" w:rsidRPr="000E785C">
        <w:rPr>
          <w:rFonts w:ascii="Angsana New" w:hAnsi="Angsana New"/>
          <w:spacing w:val="-2"/>
          <w:sz w:val="28"/>
          <w:szCs w:val="28"/>
        </w:rPr>
        <w:t>129.51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9275DB" w:rsidRPr="009275DB">
        <w:rPr>
          <w:rFonts w:ascii="Angsana New" w:hAnsi="Angsana New"/>
          <w:spacing w:val="-2"/>
          <w:sz w:val="28"/>
          <w:szCs w:val="28"/>
        </w:rPr>
        <w:t>113.85</w:t>
      </w:r>
      <w:r w:rsidRPr="00FD45CA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  </w:t>
      </w:r>
    </w:p>
    <w:p w14:paraId="01AB9543" w14:textId="780F5609" w:rsidR="00577FB9" w:rsidRPr="00D566CF" w:rsidRDefault="00577FB9" w:rsidP="0057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9E7745">
        <w:rPr>
          <w:rFonts w:ascii="Angsana New" w:hAnsi="Angsana New" w:hint="cs"/>
          <w:sz w:val="28"/>
          <w:szCs w:val="28"/>
          <w:cs/>
        </w:rPr>
        <w:t>งวด</w:t>
      </w:r>
      <w:r w:rsidR="007F65CD">
        <w:rPr>
          <w:rFonts w:ascii="Angsana New" w:hAnsi="Angsana New" w:hint="cs"/>
          <w:sz w:val="28"/>
          <w:szCs w:val="28"/>
          <w:cs/>
        </w:rPr>
        <w:t>เก้า</w:t>
      </w:r>
      <w:r w:rsidR="009E7745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853AB9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7F65CD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853AB9" w:rsidRPr="00FD45CA">
        <w:rPr>
          <w:rFonts w:ascii="Angsana New" w:hAnsi="Angsana New" w:hint="cs"/>
          <w:sz w:val="28"/>
          <w:szCs w:val="28"/>
          <w:cs/>
        </w:rPr>
        <w:t>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6118D7">
        <w:rPr>
          <w:rFonts w:ascii="Angsana New" w:hAnsi="Angsana New"/>
          <w:sz w:val="28"/>
          <w:szCs w:val="28"/>
        </w:rPr>
        <w:t>7</w:t>
      </w:r>
      <w:r w:rsidRPr="00FD45CA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118D7"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6118D7" w:rsidRPr="00D566CF" w14:paraId="39AA69C1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FD45CA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FD45CA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FD45CA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63C91F9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FD45CA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33EA0532" w:rsidR="006118D7" w:rsidRPr="00FD45CA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F7F27" w:rsidRPr="00D566CF" w14:paraId="559F7270" w14:textId="77777777" w:rsidTr="00782B04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BF7F27" w:rsidRPr="00FD45CA" w:rsidRDefault="00BF7F27" w:rsidP="00BF7F27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C6BE" w14:textId="514FC164" w:rsidR="00BF7F27" w:rsidRPr="00D566CF" w:rsidRDefault="00BF7F27" w:rsidP="00BF7F2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342,571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A30" w14:textId="77777777" w:rsidR="00BF7F27" w:rsidRPr="00D566CF" w:rsidRDefault="00BF7F27" w:rsidP="00BF7F27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C43F" w14:textId="7343B463" w:rsidR="00BF7F27" w:rsidRPr="00D566CF" w:rsidRDefault="00BF7F27" w:rsidP="00782B04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380,615</w:t>
            </w:r>
          </w:p>
        </w:tc>
      </w:tr>
      <w:tr w:rsidR="00BF7F27" w:rsidRPr="00D566CF" w14:paraId="3DFE028B" w14:textId="77777777" w:rsidTr="00782B04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BF7F27" w:rsidRPr="00D566CF" w:rsidRDefault="00BF7F27" w:rsidP="00BF7F27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D45C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88D8" w14:textId="38B2060D" w:rsidR="00BF7F27" w:rsidRPr="00D566CF" w:rsidRDefault="00BF7F27" w:rsidP="00BF7F2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A3FB" w14:textId="77777777" w:rsidR="00BF7F27" w:rsidRPr="00D566CF" w:rsidRDefault="00BF7F27" w:rsidP="00BF7F2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A209" w14:textId="076C27BD" w:rsidR="00BF7F27" w:rsidRPr="00D566CF" w:rsidRDefault="00BF7F27" w:rsidP="00782B04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20D2">
              <w:rPr>
                <w:rFonts w:ascii="Angsana New" w:hAnsi="Angsana New"/>
                <w:sz w:val="28"/>
                <w:szCs w:val="28"/>
              </w:rPr>
              <w:t>8,18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F7F27" w:rsidRPr="00D566CF" w14:paraId="77E3CE1E" w14:textId="77777777" w:rsidTr="00782B04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BF7F27" w:rsidRPr="00D566CF" w:rsidRDefault="00BF7F27" w:rsidP="00BF7F27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63147" w14:textId="31210A72" w:rsidR="00BF7F27" w:rsidRPr="00FD45CA" w:rsidRDefault="00BF7F27" w:rsidP="00BF7F27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448F">
              <w:rPr>
                <w:rFonts w:ascii="Angsana New" w:hAnsi="Angsana New"/>
                <w:b/>
                <w:bCs/>
                <w:sz w:val="28"/>
                <w:szCs w:val="28"/>
              </w:rPr>
              <w:t>367,621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08E" w14:textId="77777777" w:rsidR="00BF7F27" w:rsidRPr="00D566CF" w:rsidRDefault="00BF7F27" w:rsidP="00BF7F2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CA788" w14:textId="5B3D352E" w:rsidR="00BF7F27" w:rsidRPr="00D566CF" w:rsidRDefault="00BF7F27" w:rsidP="00782B04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61F5">
              <w:rPr>
                <w:rFonts w:ascii="Angsana New" w:hAnsi="Angsana New"/>
                <w:b/>
                <w:bCs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D2D4983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51240D32" w14:textId="23306AD9" w:rsidR="00BB33E8" w:rsidRPr="00BB33E8" w:rsidRDefault="00BB33E8" w:rsidP="00BB33E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3175599B" w14:textId="28E500A9" w:rsidR="008B1A6D" w:rsidRPr="008B1A6D" w:rsidRDefault="008B1A6D" w:rsidP="008B1A6D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FD45CA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7DFB5CA2" w14:textId="77996F45" w:rsidR="008B1A6D" w:rsidRPr="00FD45CA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FD45CA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FD45CA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2F1D9E13" w14:textId="77777777" w:rsidR="008B1A6D" w:rsidRPr="002808E7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 xml:space="preserve">ข)  </w:t>
      </w:r>
      <w:r w:rsidRPr="00FD45CA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E46160C" w14:textId="77777777" w:rsidR="008B1A6D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290B0290" w14:textId="5FEC68A8" w:rsidR="00493DCC" w:rsidRDefault="00493DCC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 xml:space="preserve">ณ </w:t>
      </w:r>
      <w:r w:rsidRPr="00D35C26">
        <w:rPr>
          <w:rFonts w:ascii="Angsana New" w:hAnsi="Angsana New" w:hint="cs"/>
          <w:sz w:val="28"/>
          <w:szCs w:val="28"/>
          <w:cs/>
        </w:rPr>
        <w:t>วันที่</w:t>
      </w:r>
      <w:r w:rsidRPr="00D35C2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F71093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="003445AD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F71093" w:rsidRPr="00FD45CA">
        <w:rPr>
          <w:rFonts w:ascii="Angsana New" w:hAnsi="Angsana New" w:hint="cs"/>
          <w:sz w:val="28"/>
          <w:szCs w:val="28"/>
          <w:cs/>
        </w:rPr>
        <w:t>ายน</w:t>
      </w:r>
      <w:r w:rsidRPr="00D35C2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2808E7">
        <w:rPr>
          <w:rFonts w:ascii="Angsana New" w:hAnsi="Angsana New"/>
          <w:sz w:val="28"/>
          <w:szCs w:val="28"/>
          <w:cs/>
        </w:rPr>
        <w:t>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FD45C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2566</w:t>
      </w:r>
      <w:r w:rsidRPr="00FD45CA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86D50" w:rsidRPr="00625E49" w14:paraId="42E0DE11" w14:textId="77777777" w:rsidTr="00EF773C">
        <w:trPr>
          <w:trHeight w:val="397"/>
        </w:trPr>
        <w:tc>
          <w:tcPr>
            <w:tcW w:w="2977" w:type="dxa"/>
          </w:tcPr>
          <w:p w14:paraId="3641BA44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29395A7" w14:textId="77777777" w:rsidR="00786D50" w:rsidRPr="00FD45CA" w:rsidRDefault="00786D50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D50" w:rsidRPr="00625E49" w14:paraId="2BE5A33B" w14:textId="77777777" w:rsidTr="00EF773C">
        <w:trPr>
          <w:trHeight w:val="397"/>
        </w:trPr>
        <w:tc>
          <w:tcPr>
            <w:tcW w:w="2977" w:type="dxa"/>
          </w:tcPr>
          <w:p w14:paraId="47B4071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60800FA9" w14:textId="77777777" w:rsidR="00786D50" w:rsidRPr="00EC5FC2" w:rsidRDefault="00786D50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D45CA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D45CA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86D50" w:rsidRPr="00625E49" w14:paraId="7C38C4E1" w14:textId="77777777" w:rsidTr="00EF773C">
        <w:trPr>
          <w:trHeight w:val="397"/>
        </w:trPr>
        <w:tc>
          <w:tcPr>
            <w:tcW w:w="2977" w:type="dxa"/>
          </w:tcPr>
          <w:p w14:paraId="23B3EA4C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4830339C" w14:textId="1446E558" w:rsidR="00786D50" w:rsidRPr="00B94003" w:rsidRDefault="00786D50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A5EE3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8DC" w:rsidRPr="00FD45C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A5EE3" w:rsidRPr="00FD45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86D50" w:rsidRPr="00625E49" w14:paraId="13536247" w14:textId="77777777" w:rsidTr="00EF773C">
        <w:trPr>
          <w:trHeight w:val="397"/>
        </w:trPr>
        <w:tc>
          <w:tcPr>
            <w:tcW w:w="2977" w:type="dxa"/>
          </w:tcPr>
          <w:p w14:paraId="28E5EA7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FD0E3" w14:textId="77777777" w:rsidR="00786D50" w:rsidRPr="00FD45CA" w:rsidRDefault="00786D50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DD5427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4525" w14:textId="77777777" w:rsidR="00786D50" w:rsidRPr="00B94003" w:rsidRDefault="00786D50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86D50" w:rsidRPr="00625E49" w14:paraId="34458D48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00EDFC5D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F72299" w14:textId="77777777" w:rsidR="00786D50" w:rsidRPr="00FD45CA" w:rsidRDefault="00786D50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7F724D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4E436C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387D59DB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ECF54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C8BADD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99F324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E118F95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2BE295C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D50" w:rsidRPr="00625E49" w14:paraId="49898366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B49DB58" w14:textId="77777777" w:rsidR="00786D50" w:rsidRPr="00B94003" w:rsidRDefault="00786D50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70B728" w14:textId="77777777" w:rsidR="00786D50" w:rsidRPr="00B94003" w:rsidRDefault="00786D50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E2F3A7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E3E01E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19D1E9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A96D0F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DAFD6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382D5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F284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284FC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B7D600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B82AE81" w14:textId="77777777" w:rsidR="00786D50" w:rsidRPr="00FD45CA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D6B86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C2B34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F652641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795592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7D480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48282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386BF5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C92540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4AF131E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EEF68B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3D9EF99" w14:textId="77777777" w:rsidR="00786D50" w:rsidRPr="00FD45CA" w:rsidRDefault="00786D50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C96825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AD29AE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24FB09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EBF67CD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FFE140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52B0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C4BD59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4C9B9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9FA35D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0F88C47C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19133DC" w14:textId="77777777" w:rsidR="00786D50" w:rsidRPr="00FD45CA" w:rsidRDefault="00786D50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F50AC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46907A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188CA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0897997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50A3EE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1C858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3B62CF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B4A86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0C2F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4D413E8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E68C7C" w14:textId="77777777" w:rsidR="00786D50" w:rsidRPr="00FD45CA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836CF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4B5AC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E71568" w14:textId="77777777" w:rsidR="00786D50" w:rsidRPr="00FD45CA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C2D13B1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595021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563F23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509F2B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DF7176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B48A72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B44" w:rsidRPr="00625E49" w14:paraId="35AA87C4" w14:textId="77777777" w:rsidTr="004D0EA1">
        <w:trPr>
          <w:trHeight w:val="397"/>
        </w:trPr>
        <w:tc>
          <w:tcPr>
            <w:tcW w:w="2977" w:type="dxa"/>
            <w:vAlign w:val="bottom"/>
          </w:tcPr>
          <w:p w14:paraId="5B07FC08" w14:textId="77777777" w:rsidR="00975B44" w:rsidRPr="00625007" w:rsidRDefault="00975B44" w:rsidP="009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CB3F1" w14:textId="6DD65995" w:rsidR="00975B44" w:rsidRPr="00B94003" w:rsidRDefault="009F70FF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1A1C" w14:textId="77777777" w:rsidR="00975B44" w:rsidRPr="00B94003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A426" w14:textId="1F11B051" w:rsidR="00975B44" w:rsidRPr="00FD45CA" w:rsidRDefault="004D0EA1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170,638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428F0" w14:textId="77777777" w:rsidR="00975B44" w:rsidRPr="00B94003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33E95" w14:textId="4173038E" w:rsidR="00975B44" w:rsidRPr="00B94003" w:rsidRDefault="00975B44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480DE" w14:textId="77777777" w:rsidR="00975B44" w:rsidRPr="00B94003" w:rsidRDefault="00975B44" w:rsidP="00975B44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0B1F9" w14:textId="745C459C" w:rsidR="00975B44" w:rsidRPr="00B94003" w:rsidRDefault="00975B44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85174" w14:textId="77777777" w:rsidR="00975B44" w:rsidRPr="00B94003" w:rsidRDefault="00975B44" w:rsidP="00975B44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9D198" w14:textId="468C2209" w:rsidR="00975B44" w:rsidRPr="00B94003" w:rsidRDefault="009F70FF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230,954</w:t>
            </w:r>
          </w:p>
        </w:tc>
      </w:tr>
      <w:tr w:rsidR="00975B44" w:rsidRPr="005764E7" w14:paraId="0885D9DF" w14:textId="77777777" w:rsidTr="004D0EA1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2731FB" w14:textId="77777777" w:rsidR="00975B44" w:rsidRPr="00FD45CA" w:rsidRDefault="00975B44" w:rsidP="00975B4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56AD5" w14:textId="62524D66" w:rsidR="00975B44" w:rsidRPr="00602A0B" w:rsidRDefault="00D7507D" w:rsidP="00975B44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07D">
              <w:rPr>
                <w:rFonts w:ascii="Angsana New" w:hAnsi="Angsana New"/>
                <w:b/>
                <w:bCs/>
                <w:sz w:val="28"/>
                <w:szCs w:val="28"/>
              </w:rPr>
              <w:t>230,954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68DC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3A6F4" w14:textId="545C9C52" w:rsidR="00975B44" w:rsidRPr="00FD45CA" w:rsidRDefault="004D0EA1" w:rsidP="00975B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170,638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88C0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30ABC" w14:textId="12E76883" w:rsidR="00975B44" w:rsidRPr="00602A0B" w:rsidRDefault="00975B44" w:rsidP="00975B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FB819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65CD7" w14:textId="52A1205D" w:rsidR="00975B44" w:rsidRPr="00FD45CA" w:rsidRDefault="00975B44" w:rsidP="00975B44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48210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7E9778" w14:textId="64166643" w:rsidR="00975B44" w:rsidRPr="00FD45CA" w:rsidRDefault="00D7507D" w:rsidP="00975B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7507D">
              <w:rPr>
                <w:rFonts w:ascii="Angsana New" w:hAnsi="Angsana New"/>
                <w:sz w:val="28"/>
                <w:szCs w:val="28"/>
                <w:lang w:val="en-US"/>
              </w:rPr>
              <w:t>230,954</w:t>
            </w:r>
          </w:p>
        </w:tc>
      </w:tr>
    </w:tbl>
    <w:p w14:paraId="4B63B0EF" w14:textId="77777777" w:rsidR="00786D50" w:rsidRDefault="00786D50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78A3E72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1D86645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15620B6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3EBD01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19205D0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607FA" w:rsidRPr="00625E49" w14:paraId="1762B416" w14:textId="77777777" w:rsidTr="00EF773C">
        <w:trPr>
          <w:trHeight w:val="397"/>
        </w:trPr>
        <w:tc>
          <w:tcPr>
            <w:tcW w:w="2977" w:type="dxa"/>
          </w:tcPr>
          <w:p w14:paraId="63C4B811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CD66162" w14:textId="77777777" w:rsidR="008607FA" w:rsidRPr="00FD45CA" w:rsidRDefault="008607FA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07FA" w:rsidRPr="00625E49" w14:paraId="293DA222" w14:textId="77777777" w:rsidTr="00EF773C">
        <w:trPr>
          <w:trHeight w:val="397"/>
        </w:trPr>
        <w:tc>
          <w:tcPr>
            <w:tcW w:w="2977" w:type="dxa"/>
          </w:tcPr>
          <w:p w14:paraId="40A36E68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8CF7162" w14:textId="77777777" w:rsidR="008607FA" w:rsidRPr="00EC5FC2" w:rsidRDefault="008607FA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D45CA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D45CA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607FA" w:rsidRPr="00625E49" w14:paraId="0F8D5371" w14:textId="77777777" w:rsidTr="00EF773C">
        <w:trPr>
          <w:trHeight w:val="397"/>
        </w:trPr>
        <w:tc>
          <w:tcPr>
            <w:tcW w:w="2977" w:type="dxa"/>
          </w:tcPr>
          <w:p w14:paraId="3C81AA8C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5789F8A" w14:textId="77777777" w:rsidR="008607FA" w:rsidRPr="00B94003" w:rsidRDefault="008607FA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45CA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FD45CA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07FA" w:rsidRPr="00625E49" w14:paraId="299AC1F4" w14:textId="77777777" w:rsidTr="00EF773C">
        <w:trPr>
          <w:trHeight w:val="397"/>
        </w:trPr>
        <w:tc>
          <w:tcPr>
            <w:tcW w:w="2977" w:type="dxa"/>
          </w:tcPr>
          <w:p w14:paraId="3BC6D58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9FD06" w14:textId="77777777" w:rsidR="008607FA" w:rsidRPr="00FD45CA" w:rsidRDefault="008607FA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26CA160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C3AE" w14:textId="77777777" w:rsidR="008607FA" w:rsidRPr="00B94003" w:rsidRDefault="008607FA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07FA" w:rsidRPr="00625E49" w14:paraId="1839D53D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310F7C0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157F25" w14:textId="77777777" w:rsidR="008607FA" w:rsidRPr="00FD45CA" w:rsidRDefault="008607FA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5BB722D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1809FA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43AFA9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B6B931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BEB5B9F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26E643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25C69C9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E532EDE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607FA" w:rsidRPr="00625E49" w14:paraId="3BA8D64B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7DB64FC9" w14:textId="77777777" w:rsidR="008607FA" w:rsidRPr="00B94003" w:rsidRDefault="008607FA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1FCEED" w14:textId="77777777" w:rsidR="008607FA" w:rsidRPr="00B94003" w:rsidRDefault="008607FA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522C26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745D4E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F2C7FAF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92B2A4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01A72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27585D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19B5AD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FF8177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64E282A0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5731DF93" w14:textId="77777777" w:rsidR="008607FA" w:rsidRPr="00FD45CA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AEC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3201D7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F7D716A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A74E75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1DAF95A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9CACE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A16D5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4EC532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93F1A5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E5ACD24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0BA1A1A" w14:textId="77777777" w:rsidR="008607FA" w:rsidRPr="00FD45CA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83973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10E119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983A46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800602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749D8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CBAE6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EDF93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D7E600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3633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F88D3D1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7CB273" w14:textId="77777777" w:rsidR="008607FA" w:rsidRPr="00FD45CA" w:rsidRDefault="008607FA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AD7C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CA415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3A8C64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728989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73B96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9C22EB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DF479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6DE300C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E63B9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CAFA6AD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4F32C919" w14:textId="77777777" w:rsidR="008607FA" w:rsidRPr="00FD45CA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D45C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9AB8E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1760D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4EC0F45" w14:textId="77777777" w:rsidR="008607FA" w:rsidRPr="00FD45CA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F12B61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E14D8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68098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42B04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8714FA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E09E55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F2A10B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199A088D" w14:textId="77777777" w:rsidR="008607FA" w:rsidRPr="00625007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6CA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B8C6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6230" w14:textId="77777777" w:rsidR="008607FA" w:rsidRPr="00FD45CA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176,154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9B89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C052D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F5447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12C30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92C2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F40EA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</w:tr>
      <w:tr w:rsidR="008607FA" w:rsidRPr="005764E7" w14:paraId="25E673FD" w14:textId="77777777" w:rsidTr="00EF773C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F65A4" w14:textId="77777777" w:rsidR="008607FA" w:rsidRPr="00FD45CA" w:rsidRDefault="008607FA" w:rsidP="00EF77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B0A69" w14:textId="77777777" w:rsidR="008607FA" w:rsidRPr="00602A0B" w:rsidRDefault="008607FA" w:rsidP="00EF773C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4312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8FD15" w14:textId="77777777" w:rsidR="008607FA" w:rsidRPr="00FD45CA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176,15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C58D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49188" w14:textId="77777777" w:rsidR="008607FA" w:rsidRPr="00602A0B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EA0B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828775" w14:textId="77777777" w:rsidR="008607FA" w:rsidRPr="00FD45CA" w:rsidRDefault="008607FA" w:rsidP="00EF773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356B7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7281B2" w14:textId="77777777" w:rsidR="008607FA" w:rsidRPr="00FD45CA" w:rsidRDefault="008607FA" w:rsidP="00EF77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D35C26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D35C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5C26">
              <w:rPr>
                <w:rFonts w:ascii="Angsana New" w:hAnsi="Angsana New" w:hint="cs"/>
                <w:sz w:val="28"/>
                <w:szCs w:val="28"/>
                <w:lang w:val="en-US"/>
              </w:rPr>
              <w:t>470</w:t>
            </w:r>
          </w:p>
        </w:tc>
      </w:tr>
    </w:tbl>
    <w:p w14:paraId="46FBC5E1" w14:textId="437DC380" w:rsidR="005D308D" w:rsidRDefault="005D308D" w:rsidP="005D3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FD45CA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FD45CA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FD45CA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FD45CA">
        <w:rPr>
          <w:rFonts w:ascii="Angsana New" w:hAnsi="Angsana New" w:hint="cs"/>
          <w:sz w:val="28"/>
          <w:szCs w:val="28"/>
          <w:cs/>
        </w:rPr>
        <w:t>งวด</w:t>
      </w:r>
    </w:p>
    <w:p w14:paraId="1866A434" w14:textId="77777777" w:rsidR="00B87DFF" w:rsidRPr="00FD45CA" w:rsidRDefault="00B87DFF" w:rsidP="00B8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FD45CA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B87DFF" w:rsidRPr="002361B3" w14:paraId="1012B012" w14:textId="77777777" w:rsidTr="00EF773C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D90726D" w14:textId="77777777" w:rsidR="00B87DFF" w:rsidRPr="002361B3" w:rsidDel="00A37FCF" w:rsidRDefault="00B87DFF" w:rsidP="00EF773C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FD45CA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9828355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2EF53583" w14:textId="77777777" w:rsidR="00B87DFF" w:rsidRPr="00FD45CA" w:rsidRDefault="00B87DFF" w:rsidP="00EF773C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D45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B87DFF" w:rsidRPr="002361B3" w14:paraId="188596B2" w14:textId="77777777" w:rsidTr="00CE1B3C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37F94EF9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72577547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B284B" w14:textId="77777777" w:rsidR="00B87DFF" w:rsidRPr="00FD45CA" w:rsidRDefault="00B87DFF" w:rsidP="00CE1B3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FD45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B87DFF" w:rsidRPr="002361B3" w14:paraId="7FCED054" w14:textId="77777777" w:rsidTr="00EF773C">
        <w:trPr>
          <w:trHeight w:val="307"/>
        </w:trPr>
        <w:tc>
          <w:tcPr>
            <w:tcW w:w="4394" w:type="dxa"/>
            <w:shd w:val="clear" w:color="auto" w:fill="auto"/>
          </w:tcPr>
          <w:p w14:paraId="57F2EF26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1DCD5F65" w14:textId="77777777" w:rsidR="00B87DFF" w:rsidRPr="001444BC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6AD17051" w14:textId="77777777" w:rsidR="00B87DFF" w:rsidRPr="00FD45CA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DFF" w:rsidRPr="002361B3" w14:paraId="59E29225" w14:textId="77777777" w:rsidTr="00CE1B3C">
        <w:trPr>
          <w:trHeight w:val="426"/>
        </w:trPr>
        <w:tc>
          <w:tcPr>
            <w:tcW w:w="4394" w:type="dxa"/>
            <w:shd w:val="clear" w:color="auto" w:fill="auto"/>
          </w:tcPr>
          <w:p w14:paraId="3C1B1EED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777E400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  <w:vAlign w:val="bottom"/>
          </w:tcPr>
          <w:p w14:paraId="416BA696" w14:textId="2CF350B2" w:rsidR="00B87DFF" w:rsidRPr="00625E49" w:rsidRDefault="00CE1B3C" w:rsidP="00CE1B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FD45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มูลค่าตามส่วนของผู้ถือหุ้น ณ วันสิ้นงวด</w:t>
            </w:r>
          </w:p>
        </w:tc>
      </w:tr>
      <w:tr w:rsidR="00B87DFF" w:rsidRPr="002361B3" w14:paraId="07155165" w14:textId="77777777" w:rsidTr="00EF773C">
        <w:trPr>
          <w:trHeight w:val="277"/>
        </w:trPr>
        <w:tc>
          <w:tcPr>
            <w:tcW w:w="4394" w:type="dxa"/>
            <w:shd w:val="clear" w:color="auto" w:fill="auto"/>
          </w:tcPr>
          <w:p w14:paraId="640D847C" w14:textId="77777777" w:rsidR="00B87DFF" w:rsidRPr="00656B26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 xml:space="preserve"> ต้องการตลาด</w:t>
            </w:r>
          </w:p>
        </w:tc>
        <w:tc>
          <w:tcPr>
            <w:tcW w:w="284" w:type="dxa"/>
          </w:tcPr>
          <w:p w14:paraId="75A06A3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6182377" w14:textId="4166BCC6" w:rsidR="00B87DFF" w:rsidRPr="00FD45CA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</w:tr>
      <w:tr w:rsidR="00B87DFF" w:rsidRPr="002361B3" w14:paraId="5AB5AF8D" w14:textId="77777777" w:rsidTr="00EF773C">
        <w:trPr>
          <w:trHeight w:val="325"/>
        </w:trPr>
        <w:tc>
          <w:tcPr>
            <w:tcW w:w="4394" w:type="dxa"/>
            <w:shd w:val="clear" w:color="auto" w:fill="auto"/>
          </w:tcPr>
          <w:p w14:paraId="57E035E7" w14:textId="77777777" w:rsidR="00B87DFF" w:rsidRPr="001444BC" w:rsidRDefault="00B87DFF" w:rsidP="00EF773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F80D12F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1BE5D1FE" w14:textId="1D64C748" w:rsidR="00B87DFF" w:rsidRPr="00FD45CA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</w:tr>
    </w:tbl>
    <w:p w14:paraId="5D7B39F8" w14:textId="77777777" w:rsidR="00F50AAB" w:rsidRPr="00D566CF" w:rsidRDefault="00F50AAB" w:rsidP="00F50AA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5B6BC765" w14:textId="2473D6F4" w:rsidR="00F50AAB" w:rsidRPr="00D566CF" w:rsidRDefault="00F50AAB" w:rsidP="00F5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ณ 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4513D9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1C4123" w:rsidRPr="00FD45CA">
        <w:rPr>
          <w:rFonts w:ascii="Angsana New" w:hAnsi="Angsana New" w:hint="cs"/>
          <w:sz w:val="28"/>
          <w:szCs w:val="28"/>
          <w:cs/>
        </w:rPr>
        <w:t>กันย</w:t>
      </w:r>
      <w:r w:rsidR="004513D9" w:rsidRPr="00FD45CA">
        <w:rPr>
          <w:rFonts w:ascii="Angsana New" w:hAnsi="Angsana New" w:hint="cs"/>
          <w:sz w:val="28"/>
          <w:szCs w:val="28"/>
          <w:cs/>
        </w:rPr>
        <w:t>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FD45CA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0F6769" w:rsidRPr="00D566CF" w14:paraId="6000B07B" w14:textId="77777777" w:rsidTr="00EF773C">
        <w:trPr>
          <w:trHeight w:hRule="exact" w:val="432"/>
        </w:trPr>
        <w:tc>
          <w:tcPr>
            <w:tcW w:w="6979" w:type="dxa"/>
          </w:tcPr>
          <w:p w14:paraId="034F83E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FF1395">
        <w:trPr>
          <w:trHeight w:hRule="exact" w:val="432"/>
        </w:trPr>
        <w:tc>
          <w:tcPr>
            <w:tcW w:w="6979" w:type="dxa"/>
            <w:vAlign w:val="bottom"/>
          </w:tcPr>
          <w:p w14:paraId="157F469D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69229F87" w14:textId="6FBBE1B6" w:rsidR="000F6769" w:rsidRPr="00D566CF" w:rsidRDefault="00FF1395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395">
              <w:rPr>
                <w:rFonts w:ascii="Angsana New" w:hAnsi="Angsana New"/>
                <w:sz w:val="28"/>
                <w:szCs w:val="28"/>
              </w:rPr>
              <w:t>3,495</w:t>
            </w:r>
          </w:p>
        </w:tc>
      </w:tr>
      <w:tr w:rsidR="000F6769" w:rsidRPr="00D566CF" w14:paraId="269A91D6" w14:textId="77777777" w:rsidTr="00FF1395">
        <w:trPr>
          <w:trHeight w:hRule="exact" w:val="432"/>
        </w:trPr>
        <w:tc>
          <w:tcPr>
            <w:tcW w:w="6979" w:type="dxa"/>
            <w:vAlign w:val="bottom"/>
          </w:tcPr>
          <w:p w14:paraId="1ECD877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45CA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A6A3E" w14:textId="64E51A65" w:rsidR="000F6769" w:rsidRPr="00D566CF" w:rsidRDefault="00FF1395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395"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</w:tr>
      <w:tr w:rsidR="000F6769" w:rsidRPr="00D566CF" w14:paraId="777F0884" w14:textId="77777777" w:rsidTr="00FF1395">
        <w:trPr>
          <w:trHeight w:hRule="exact" w:val="432"/>
        </w:trPr>
        <w:tc>
          <w:tcPr>
            <w:tcW w:w="6979" w:type="dxa"/>
            <w:vAlign w:val="bottom"/>
          </w:tcPr>
          <w:p w14:paraId="12D972E5" w14:textId="77777777" w:rsidR="000F6769" w:rsidRPr="00FD45CA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45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BDB" w14:textId="7B68484F" w:rsidR="000F6769" w:rsidRPr="00D566CF" w:rsidRDefault="00FF1395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1395">
              <w:rPr>
                <w:rFonts w:ascii="Angsana New" w:hAnsi="Angsana New"/>
                <w:b/>
                <w:bCs/>
                <w:sz w:val="28"/>
                <w:szCs w:val="28"/>
              </w:rPr>
              <w:t>5,028</w:t>
            </w:r>
          </w:p>
        </w:tc>
      </w:tr>
    </w:tbl>
    <w:p w14:paraId="06C21FE2" w14:textId="77777777" w:rsidR="004C1F45" w:rsidRDefault="004C1F45" w:rsidP="004C1F45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232C1719" w14:textId="77777777" w:rsidR="004C1F45" w:rsidRDefault="004C1F45" w:rsidP="004C1F45"/>
    <w:p w14:paraId="367263AC" w14:textId="77777777" w:rsidR="004C1F45" w:rsidRPr="004C1F45" w:rsidRDefault="004C1F45" w:rsidP="004C1F45"/>
    <w:p w14:paraId="79A5AC02" w14:textId="34E00826" w:rsidR="008607FA" w:rsidRPr="002808E7" w:rsidRDefault="007A1605" w:rsidP="00E7394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 w:hint="cs"/>
          <w:sz w:val="28"/>
          <w:szCs w:val="28"/>
          <w:cs/>
        </w:rPr>
        <w:lastRenderedPageBreak/>
        <w:t>เงินปันผลจ่าย</w:t>
      </w:r>
    </w:p>
    <w:p w14:paraId="3D734A3E" w14:textId="5FAF26F0" w:rsidR="007A1605" w:rsidRDefault="007A1605" w:rsidP="007A1605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FD45CA">
        <w:rPr>
          <w:rFonts w:asciiTheme="majorBidi" w:hAnsiTheme="majorBidi"/>
          <w:sz w:val="28"/>
          <w:szCs w:val="28"/>
          <w:cs/>
        </w:rPr>
        <w:t xml:space="preserve">ในการประชุมผู้ถือหุ้น เมื่อวันที่ </w:t>
      </w:r>
      <w:r w:rsidRPr="00C5722B">
        <w:rPr>
          <w:rFonts w:asciiTheme="majorBidi" w:hAnsiTheme="majorBidi" w:cstheme="majorBidi"/>
          <w:sz w:val="28"/>
          <w:szCs w:val="28"/>
        </w:rPr>
        <w:t>2</w:t>
      </w:r>
      <w:r w:rsidR="00C5722B" w:rsidRPr="00C5722B">
        <w:rPr>
          <w:rFonts w:asciiTheme="majorBidi" w:hAnsiTheme="majorBidi" w:cstheme="majorBidi"/>
          <w:sz w:val="28"/>
          <w:szCs w:val="28"/>
        </w:rPr>
        <w:t>3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FD45CA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7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FD45CA">
        <w:rPr>
          <w:rFonts w:asciiTheme="majorBidi" w:hAnsiTheme="majorBidi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C5722B">
        <w:rPr>
          <w:rFonts w:asciiTheme="majorBidi" w:hAnsiTheme="majorBidi" w:cstheme="majorBidi"/>
          <w:sz w:val="28"/>
          <w:szCs w:val="28"/>
        </w:rPr>
        <w:t xml:space="preserve">31 </w:t>
      </w:r>
      <w:r w:rsidRPr="00FD45CA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6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FD45CA">
        <w:rPr>
          <w:rFonts w:asciiTheme="majorBidi" w:hAnsiTheme="majorBidi"/>
          <w:sz w:val="28"/>
          <w:szCs w:val="28"/>
          <w:cs/>
        </w:rPr>
        <w:t xml:space="preserve">เป็นเงินปันผลในอัตราหุ้นละ </w:t>
      </w:r>
      <w:r w:rsidRPr="00C5722B">
        <w:rPr>
          <w:rFonts w:asciiTheme="majorBidi" w:hAnsiTheme="majorBidi" w:cstheme="majorBidi"/>
          <w:sz w:val="28"/>
          <w:szCs w:val="28"/>
        </w:rPr>
        <w:t>0.</w:t>
      </w:r>
      <w:r w:rsidR="00C5722B" w:rsidRPr="00C5722B">
        <w:rPr>
          <w:rFonts w:asciiTheme="majorBidi" w:hAnsiTheme="majorBidi" w:cstheme="majorBidi"/>
          <w:sz w:val="28"/>
          <w:szCs w:val="28"/>
        </w:rPr>
        <w:t>02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FD45CA">
        <w:rPr>
          <w:rFonts w:asciiTheme="majorBidi" w:hAnsiTheme="majorBidi"/>
          <w:sz w:val="28"/>
          <w:szCs w:val="28"/>
          <w:cs/>
        </w:rPr>
        <w:t xml:space="preserve">จำนวน </w:t>
      </w:r>
      <w:r w:rsidR="00C5722B" w:rsidRPr="00C5722B">
        <w:rPr>
          <w:rFonts w:asciiTheme="majorBidi" w:hAnsiTheme="majorBidi" w:cstheme="majorBidi"/>
          <w:sz w:val="28"/>
          <w:szCs w:val="28"/>
        </w:rPr>
        <w:t xml:space="preserve">149,510,000 </w:t>
      </w:r>
      <w:r w:rsidRPr="00FD45CA">
        <w:rPr>
          <w:rFonts w:asciiTheme="majorBidi" w:hAnsiTheme="majorBidi"/>
          <w:sz w:val="28"/>
          <w:szCs w:val="28"/>
          <w:cs/>
        </w:rPr>
        <w:t xml:space="preserve">หุ้น เป็นจำนวนเงิน </w:t>
      </w:r>
      <w:r w:rsidRPr="00C5722B">
        <w:rPr>
          <w:rFonts w:asciiTheme="majorBidi" w:hAnsiTheme="majorBidi" w:cstheme="majorBidi"/>
          <w:sz w:val="28"/>
          <w:szCs w:val="28"/>
        </w:rPr>
        <w:t>2.</w:t>
      </w:r>
      <w:r w:rsidR="00C5722B" w:rsidRPr="00C5722B">
        <w:rPr>
          <w:rFonts w:asciiTheme="majorBidi" w:hAnsiTheme="majorBidi" w:cstheme="majorBidi"/>
          <w:sz w:val="28"/>
          <w:szCs w:val="28"/>
        </w:rPr>
        <w:t>9</w:t>
      </w:r>
      <w:r w:rsidRPr="00C5722B">
        <w:rPr>
          <w:rFonts w:asciiTheme="majorBidi" w:hAnsiTheme="majorBidi" w:cstheme="majorBidi"/>
          <w:sz w:val="28"/>
          <w:szCs w:val="28"/>
        </w:rPr>
        <w:t xml:space="preserve">9 </w:t>
      </w:r>
      <w:r w:rsidRPr="00FD45CA">
        <w:rPr>
          <w:rFonts w:asciiTheme="majorBidi" w:hAnsiTheme="majorBidi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C5722B">
        <w:rPr>
          <w:rFonts w:asciiTheme="majorBidi" w:hAnsiTheme="majorBidi" w:cstheme="majorBidi"/>
          <w:sz w:val="28"/>
          <w:szCs w:val="28"/>
        </w:rPr>
        <w:t>2</w:t>
      </w:r>
      <w:r w:rsidR="00C5722B" w:rsidRPr="00C5722B">
        <w:rPr>
          <w:rFonts w:asciiTheme="majorBidi" w:hAnsiTheme="majorBidi" w:cstheme="majorBidi"/>
          <w:sz w:val="28"/>
          <w:szCs w:val="28"/>
        </w:rPr>
        <w:t>1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FD45CA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7</w:t>
      </w:r>
    </w:p>
    <w:p w14:paraId="74A6F7AE" w14:textId="77777777" w:rsidR="004C1F45" w:rsidRPr="004C1F45" w:rsidRDefault="004C1F45" w:rsidP="004C1F4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D45CA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4478B8FC" w14:textId="41216116" w:rsidR="004C1F45" w:rsidRDefault="004C1F45" w:rsidP="004C1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FD45CA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C16D31">
        <w:rPr>
          <w:rFonts w:ascii="Angsana New" w:hAnsi="Angsana New"/>
          <w:sz w:val="28"/>
          <w:szCs w:val="28"/>
        </w:rPr>
        <w:t>1</w:t>
      </w:r>
      <w:r w:rsidR="006C7871">
        <w:rPr>
          <w:rFonts w:ascii="Angsana New" w:hAnsi="Angsana New"/>
          <w:sz w:val="28"/>
          <w:szCs w:val="28"/>
        </w:rPr>
        <w:t>2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6C7871" w:rsidRPr="00FD45CA">
        <w:rPr>
          <w:rFonts w:ascii="Angsana New" w:hAnsi="Angsana New" w:hint="cs"/>
          <w:sz w:val="28"/>
          <w:szCs w:val="28"/>
          <w:cs/>
        </w:rPr>
        <w:t>พฤศจิกายน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Pr="00634181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</w:p>
    <w:p w14:paraId="6D543847" w14:textId="77777777" w:rsidR="004C1F45" w:rsidRPr="007B0EB8" w:rsidRDefault="004C1F45">
      <w:pPr>
        <w:rPr>
          <w:rFonts w:asciiTheme="majorBidi" w:hAnsiTheme="majorBidi" w:cstheme="majorBidi"/>
          <w:sz w:val="28"/>
          <w:szCs w:val="28"/>
        </w:rPr>
      </w:pPr>
    </w:p>
    <w:p w14:paraId="3740AFEB" w14:textId="77777777" w:rsidR="00F2292C" w:rsidRDefault="00F2292C"/>
    <w:p w14:paraId="505E50B0" w14:textId="77777777" w:rsidR="00F2292C" w:rsidRDefault="00F2292C"/>
    <w:p w14:paraId="3692A23E" w14:textId="77777777" w:rsidR="00F2292C" w:rsidRDefault="00F2292C"/>
    <w:p w14:paraId="30C96F08" w14:textId="77777777" w:rsidR="00F2292C" w:rsidRDefault="00F2292C"/>
    <w:p w14:paraId="5A57FD5E" w14:textId="77777777" w:rsidR="00F2292C" w:rsidRDefault="00F2292C"/>
    <w:p w14:paraId="1F7BC3BC" w14:textId="77777777" w:rsidR="00F2292C" w:rsidRDefault="00F2292C"/>
    <w:p w14:paraId="1FA50B91" w14:textId="77777777" w:rsidR="00F2292C" w:rsidRDefault="00F2292C"/>
    <w:p w14:paraId="7D74569B" w14:textId="77777777" w:rsidR="00F2292C" w:rsidRDefault="00F2292C"/>
    <w:p w14:paraId="0DC74AB2" w14:textId="6F83171D" w:rsidR="007E5346" w:rsidRPr="00FD45CA" w:rsidRDefault="007E5346" w:rsidP="002C1563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</w:p>
    <w:sectPr w:rsidR="007E5346" w:rsidRPr="00FD45CA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CAFE3" w14:textId="77777777" w:rsidR="008A2167" w:rsidRDefault="008A2167">
      <w:r>
        <w:separator/>
      </w:r>
    </w:p>
  </w:endnote>
  <w:endnote w:type="continuationSeparator" w:id="0">
    <w:p w14:paraId="2E73B23E" w14:textId="77777777" w:rsidR="008A2167" w:rsidRDefault="008A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902DE" w14:textId="6D3F3B55" w:rsidR="00873986" w:rsidRPr="00180047" w:rsidRDefault="00873986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7262CB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CB49" w14:textId="1B0DAA0E" w:rsidR="00873986" w:rsidRPr="00C91024" w:rsidRDefault="00873986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7262CB">
      <w:rPr>
        <w:rFonts w:ascii="Angsana New" w:hAnsi="Angsana New"/>
        <w:noProof/>
        <w:sz w:val="28"/>
        <w:szCs w:val="28"/>
      </w:rPr>
      <w:t>55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26A3F" w14:textId="77777777" w:rsidR="00873986" w:rsidRPr="00A20434" w:rsidRDefault="00873986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73986" w:rsidRPr="0017742A" w:rsidRDefault="0087398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BD390" w14:textId="77777777" w:rsidR="008A2167" w:rsidRDefault="008A2167">
      <w:r>
        <w:separator/>
      </w:r>
    </w:p>
  </w:footnote>
  <w:footnote w:type="continuationSeparator" w:id="0">
    <w:p w14:paraId="792B2675" w14:textId="77777777" w:rsidR="008A2167" w:rsidRDefault="008A2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177C2" w14:textId="6897E9C1" w:rsidR="00873986" w:rsidRPr="00FD45CA" w:rsidRDefault="00873986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FD45CA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D45CA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D45CA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="00B10A02">
      <w:rPr>
        <w:rFonts w:ascii="Angsana New" w:hAnsi="Angsana New"/>
        <w:b/>
        <w:bCs/>
        <w:sz w:val="28"/>
        <w:szCs w:val="28"/>
      </w:rPr>
      <w:tab/>
    </w:r>
    <w:r w:rsidR="00B10A02" w:rsidRPr="00D35C26">
      <w:rPr>
        <w:rFonts w:ascii="Angsana New" w:hAnsi="Angsana New" w:hint="cs"/>
        <w:b/>
        <w:bCs/>
        <w:sz w:val="28"/>
        <w:szCs w:val="28"/>
      </w:rPr>
      <w:t>“</w:t>
    </w:r>
    <w:r w:rsidR="00B10A02" w:rsidRPr="00FD45CA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022C3FBF" w14:textId="537BA3DA" w:rsidR="00873986" w:rsidRPr="00FD45CA" w:rsidRDefault="00873986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FD45CA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CC4C74" w:rsidRPr="00FD45CA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="008F3B31" w:rsidRPr="00FD45CA">
      <w:rPr>
        <w:rFonts w:ascii="Angsana New" w:hAnsi="Angsana New"/>
        <w:b/>
        <w:bCs/>
        <w:sz w:val="28"/>
        <w:szCs w:val="28"/>
        <w:cs/>
      </w:rPr>
      <w:tab/>
    </w:r>
    <w:r w:rsidR="008F3B31" w:rsidRPr="00FD45CA">
      <w:rPr>
        <w:rFonts w:ascii="Angsana New" w:hAnsi="Angsana New"/>
        <w:b/>
        <w:bCs/>
        <w:sz w:val="28"/>
        <w:szCs w:val="28"/>
        <w:cs/>
      </w:rPr>
      <w:tab/>
    </w:r>
    <w:r w:rsidR="008F3B31" w:rsidRPr="00FD45CA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769635EF" w14:textId="6C7445EF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FD45CA">
      <w:rPr>
        <w:rFonts w:ascii="Angsana New" w:hAnsi="Angsana New"/>
        <w:b/>
        <w:bCs/>
        <w:sz w:val="28"/>
        <w:szCs w:val="28"/>
        <w:cs/>
      </w:rPr>
      <w:t>วันที่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FD45CA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2316DA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186074" w:rsidRPr="00FD45CA">
      <w:rPr>
        <w:rFonts w:ascii="Angsana New" w:hAnsi="Angsana New" w:hint="cs"/>
        <w:b/>
        <w:bCs/>
        <w:sz w:val="28"/>
        <w:szCs w:val="28"/>
        <w:cs/>
      </w:rPr>
      <w:t>กันย</w:t>
    </w:r>
    <w:r w:rsidR="002316DA" w:rsidRPr="00FD45CA">
      <w:rPr>
        <w:rFonts w:ascii="Angsana New" w:hAnsi="Angsana New" w:hint="cs"/>
        <w:b/>
        <w:bCs/>
        <w:sz w:val="28"/>
        <w:szCs w:val="28"/>
        <w:cs/>
      </w:rPr>
      <w:t>ายน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 w:rsidR="00CC4C74">
      <w:rPr>
        <w:rFonts w:ascii="Angsana New" w:hAnsi="Angsana New"/>
        <w:b/>
        <w:bCs/>
        <w:sz w:val="28"/>
        <w:szCs w:val="28"/>
      </w:rPr>
      <w:t>7</w:t>
    </w:r>
  </w:p>
  <w:p w14:paraId="6B02DAD8" w14:textId="77777777" w:rsidR="00873986" w:rsidRPr="00225770" w:rsidRDefault="00873986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CD77" w14:textId="4E3D4CB2" w:rsidR="00873986" w:rsidRPr="002D0232" w:rsidRDefault="00873986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FD45CA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D45CA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D45CA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/>
        <w:b/>
        <w:bCs/>
        <w:sz w:val="28"/>
        <w:szCs w:val="28"/>
        <w:cs/>
      </w:rPr>
      <w:tab/>
    </w:r>
    <w:r w:rsidR="00E46885" w:rsidRPr="00FD45CA">
      <w:rPr>
        <w:rFonts w:ascii="Angsana New" w:hAnsi="Angsana New" w:hint="cs"/>
        <w:b/>
        <w:bCs/>
        <w:sz w:val="28"/>
        <w:szCs w:val="28"/>
        <w:cs/>
      </w:rPr>
      <w:t xml:space="preserve">         “ยังไม่ได้ตรวจสอบ”</w:t>
    </w:r>
    <w:r>
      <w:rPr>
        <w:rFonts w:ascii="Angsana New" w:hAnsi="Angsana New"/>
        <w:b/>
        <w:bCs/>
        <w:sz w:val="28"/>
        <w:szCs w:val="28"/>
      </w:rPr>
      <w:tab/>
    </w:r>
    <w:r w:rsidRPr="00FD45CA">
      <w:rPr>
        <w:rFonts w:ascii="Angsana New" w:hAnsi="Angsana New"/>
        <w:b/>
        <w:bCs/>
        <w:sz w:val="28"/>
        <w:szCs w:val="28"/>
        <w:cs/>
      </w:rPr>
      <w:t>หมายเหต</w:t>
    </w:r>
    <w:r w:rsidR="00BC375F" w:rsidRPr="00FD45CA">
      <w:rPr>
        <w:rFonts w:ascii="Angsana New" w:hAnsi="Angsana New" w:hint="cs"/>
        <w:b/>
        <w:bCs/>
        <w:sz w:val="28"/>
        <w:szCs w:val="28"/>
        <w:cs/>
      </w:rPr>
      <w:t>ุ</w:t>
    </w:r>
    <w:r w:rsidR="00BC375F" w:rsidRPr="00FD45CA">
      <w:rPr>
        <w:rFonts w:ascii="Angsana New" w:hAnsi="Angsana New"/>
        <w:b/>
        <w:bCs/>
        <w:sz w:val="28"/>
        <w:szCs w:val="28"/>
        <w:cs/>
      </w:rPr>
      <w:t>ประกอบข้อมูลทางการเงินระหว่างกาลแบบย่อ</w:t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 w:rsidRPr="00D35C26">
      <w:rPr>
        <w:rFonts w:ascii="Angsana New" w:hAnsi="Angsana New" w:hint="cs"/>
        <w:b/>
        <w:bCs/>
        <w:sz w:val="28"/>
        <w:szCs w:val="28"/>
      </w:rPr>
      <w:t xml:space="preserve">  “</w:t>
    </w:r>
    <w:r w:rsidR="002D0232" w:rsidRPr="00FD45CA">
      <w:rPr>
        <w:rFonts w:ascii="Angsana New" w:hAnsi="Angsana New" w:hint="cs"/>
        <w:b/>
        <w:bCs/>
        <w:sz w:val="28"/>
        <w:szCs w:val="28"/>
        <w:cs/>
      </w:rPr>
      <w:t>สอบทานแล้ว”</w:t>
    </w:r>
    <w:r w:rsidRPr="00B93FB2">
      <w:rPr>
        <w:rFonts w:ascii="Angsana New" w:hAnsi="Angsana New"/>
        <w:b/>
        <w:bCs/>
        <w:sz w:val="28"/>
        <w:szCs w:val="28"/>
      </w:rPr>
      <w:tab/>
    </w:r>
    <w:r w:rsidRPr="00FD45CA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555D22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6839F6" w:rsidRPr="00FD45CA">
      <w:rPr>
        <w:rFonts w:ascii="Angsana New" w:hAnsi="Angsana New" w:hint="cs"/>
        <w:b/>
        <w:bCs/>
        <w:sz w:val="28"/>
        <w:szCs w:val="28"/>
        <w:cs/>
      </w:rPr>
      <w:t>กันย</w:t>
    </w:r>
    <w:r w:rsidR="00555D22" w:rsidRPr="00FD45CA">
      <w:rPr>
        <w:rFonts w:ascii="Angsana New" w:hAnsi="Angsana New" w:hint="cs"/>
        <w:b/>
        <w:bCs/>
        <w:sz w:val="28"/>
        <w:szCs w:val="28"/>
        <w:cs/>
      </w:rPr>
      <w:t>ายน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 w:rsidR="007F499B">
      <w:rPr>
        <w:rFonts w:ascii="Angsana New" w:hAnsi="Angsana New"/>
        <w:b/>
        <w:bCs/>
        <w:sz w:val="28"/>
        <w:szCs w:val="28"/>
      </w:rPr>
      <w:t>7</w:t>
    </w:r>
  </w:p>
  <w:p w14:paraId="105F1B2D" w14:textId="77777777" w:rsidR="00873986" w:rsidRPr="00637127" w:rsidRDefault="00873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68FA1" w14:textId="77777777" w:rsidR="00873986" w:rsidRPr="00FD45CA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FD45C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D45CA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FD45CA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FD45CA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73986" w:rsidRPr="00FD45CA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FD45C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D45CA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FD45CA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D45CA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FD45CA">
      <w:rPr>
        <w:rFonts w:ascii="Angsana New" w:hAnsi="Angsana New"/>
        <w:b/>
        <w:bCs/>
        <w:sz w:val="32"/>
        <w:szCs w:val="32"/>
        <w:cs/>
      </w:rPr>
      <w:t xml:space="preserve"> </w:t>
    </w:r>
    <w:r w:rsidRPr="00FD45CA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FD45CA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FD45CA">
      <w:rPr>
        <w:rFonts w:ascii="Angsana New" w:hAnsi="Angsana New"/>
        <w:b/>
        <w:bCs/>
        <w:sz w:val="32"/>
        <w:szCs w:val="32"/>
        <w:cs/>
      </w:rPr>
      <w:t xml:space="preserve"> </w:t>
    </w:r>
    <w:r w:rsidRPr="00FD45CA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FD45CA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D45CA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FD45CA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FD45CA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73986" w:rsidRPr="0093624F" w:rsidRDefault="00873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773BB" w14:textId="77777777" w:rsidR="00AE670E" w:rsidRPr="00FD45CA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FD45CA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D45CA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D45CA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D35C26">
      <w:rPr>
        <w:rFonts w:ascii="Angsana New" w:hAnsi="Angsana New" w:hint="cs"/>
        <w:b/>
        <w:bCs/>
        <w:sz w:val="28"/>
        <w:szCs w:val="28"/>
      </w:rPr>
      <w:t>“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ยังไม่ได้ตรวจสอบ”         </w:t>
    </w:r>
  </w:p>
  <w:p w14:paraId="4C7F8428" w14:textId="77777777" w:rsidR="00AE670E" w:rsidRPr="00FD45CA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FD45CA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FD45CA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Pr="00FD45CA">
      <w:rPr>
        <w:rFonts w:ascii="Angsana New" w:hAnsi="Angsana New"/>
        <w:b/>
        <w:bCs/>
        <w:sz w:val="28"/>
        <w:szCs w:val="28"/>
        <w:cs/>
      </w:rPr>
      <w:tab/>
    </w:r>
    <w:r w:rsidRPr="00FD45CA">
      <w:rPr>
        <w:rFonts w:ascii="Angsana New" w:hAnsi="Angsana New"/>
        <w:b/>
        <w:bCs/>
        <w:sz w:val="28"/>
        <w:szCs w:val="28"/>
        <w:cs/>
      </w:rPr>
      <w:tab/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52FDC759" w14:textId="789AFE8A" w:rsidR="00AE670E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FD45CA">
      <w:rPr>
        <w:rFonts w:ascii="Angsana New" w:hAnsi="Angsana New"/>
        <w:b/>
        <w:bCs/>
        <w:sz w:val="28"/>
        <w:szCs w:val="28"/>
        <w:cs/>
      </w:rPr>
      <w:t>วันที่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FD45CA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555D22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6839F6" w:rsidRPr="00FD45CA">
      <w:rPr>
        <w:rFonts w:ascii="Angsana New" w:hAnsi="Angsana New" w:hint="cs"/>
        <w:b/>
        <w:bCs/>
        <w:sz w:val="28"/>
        <w:szCs w:val="28"/>
        <w:cs/>
      </w:rPr>
      <w:t>กันย</w:t>
    </w:r>
    <w:r w:rsidR="00555D22" w:rsidRPr="00FD45CA">
      <w:rPr>
        <w:rFonts w:ascii="Angsana New" w:hAnsi="Angsana New" w:hint="cs"/>
        <w:b/>
        <w:bCs/>
        <w:sz w:val="28"/>
        <w:szCs w:val="28"/>
        <w:cs/>
      </w:rPr>
      <w:t>ายน</w:t>
    </w:r>
    <w:r w:rsidRPr="00FD45CA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06649B2E" w14:textId="77777777" w:rsidR="00873986" w:rsidRPr="00FD45CA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B7C42"/>
    <w:multiLevelType w:val="hybridMultilevel"/>
    <w:tmpl w:val="2946B33A"/>
    <w:lvl w:ilvl="0" w:tplc="42D41620">
      <w:start w:val="3"/>
      <w:numFmt w:val="bullet"/>
      <w:lvlText w:val="-"/>
      <w:lvlJc w:val="left"/>
      <w:pPr>
        <w:ind w:left="10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4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D5402B"/>
    <w:multiLevelType w:val="multilevel"/>
    <w:tmpl w:val="3184DB4C"/>
    <w:numStyleLink w:val="Style2"/>
  </w:abstractNum>
  <w:abstractNum w:abstractNumId="2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5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6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9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86F2AB0"/>
    <w:multiLevelType w:val="hybridMultilevel"/>
    <w:tmpl w:val="D9B203DA"/>
    <w:lvl w:ilvl="0" w:tplc="0409000F">
      <w:start w:val="1"/>
      <w:numFmt w:val="decimal"/>
      <w:lvlText w:val="%1."/>
      <w:lvlJc w:val="left"/>
      <w:pPr>
        <w:ind w:left="992" w:hanging="360"/>
      </w:p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4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5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9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ED00E77"/>
    <w:multiLevelType w:val="multilevel"/>
    <w:tmpl w:val="FD787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7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8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295465">
    <w:abstractNumId w:val="6"/>
  </w:num>
  <w:num w:numId="2" w16cid:durableId="499195923">
    <w:abstractNumId w:val="5"/>
  </w:num>
  <w:num w:numId="3" w16cid:durableId="1169060953">
    <w:abstractNumId w:val="9"/>
  </w:num>
  <w:num w:numId="4" w16cid:durableId="1165708007">
    <w:abstractNumId w:val="7"/>
  </w:num>
  <w:num w:numId="5" w16cid:durableId="1204321022">
    <w:abstractNumId w:val="8"/>
  </w:num>
  <w:num w:numId="6" w16cid:durableId="1460104892">
    <w:abstractNumId w:val="3"/>
  </w:num>
  <w:num w:numId="7" w16cid:durableId="111676271">
    <w:abstractNumId w:val="2"/>
  </w:num>
  <w:num w:numId="8" w16cid:durableId="1006176868">
    <w:abstractNumId w:val="0"/>
  </w:num>
  <w:num w:numId="9" w16cid:durableId="1385834259">
    <w:abstractNumId w:val="1"/>
  </w:num>
  <w:num w:numId="10" w16cid:durableId="1866480130">
    <w:abstractNumId w:val="4"/>
  </w:num>
  <w:num w:numId="11" w16cid:durableId="1112742660">
    <w:abstractNumId w:val="32"/>
  </w:num>
  <w:num w:numId="12" w16cid:durableId="1223979385">
    <w:abstractNumId w:val="27"/>
  </w:num>
  <w:num w:numId="13" w16cid:durableId="419258615">
    <w:abstractNumId w:val="45"/>
  </w:num>
  <w:num w:numId="14" w16cid:durableId="1992520422">
    <w:abstractNumId w:val="30"/>
  </w:num>
  <w:num w:numId="15" w16cid:durableId="850723873">
    <w:abstractNumId w:val="33"/>
  </w:num>
  <w:num w:numId="16" w16cid:durableId="609702084">
    <w:abstractNumId w:val="48"/>
  </w:num>
  <w:num w:numId="17" w16cid:durableId="182941598">
    <w:abstractNumId w:val="25"/>
  </w:num>
  <w:num w:numId="18" w16cid:durableId="239682453">
    <w:abstractNumId w:val="21"/>
  </w:num>
  <w:num w:numId="19" w16cid:durableId="899360926">
    <w:abstractNumId w:val="44"/>
  </w:num>
  <w:num w:numId="20" w16cid:durableId="1126268739">
    <w:abstractNumId w:val="12"/>
  </w:num>
  <w:num w:numId="21" w16cid:durableId="2095859750">
    <w:abstractNumId w:val="15"/>
  </w:num>
  <w:num w:numId="22" w16cid:durableId="985084475">
    <w:abstractNumId w:val="23"/>
  </w:num>
  <w:num w:numId="23" w16cid:durableId="1126120505">
    <w:abstractNumId w:val="36"/>
  </w:num>
  <w:num w:numId="24" w16cid:durableId="904802105">
    <w:abstractNumId w:val="22"/>
  </w:num>
  <w:num w:numId="25" w16cid:durableId="277686268">
    <w:abstractNumId w:val="46"/>
  </w:num>
  <w:num w:numId="26" w16cid:durableId="175316323">
    <w:abstractNumId w:val="34"/>
  </w:num>
  <w:num w:numId="27" w16cid:durableId="1853063110">
    <w:abstractNumId w:val="47"/>
  </w:num>
  <w:num w:numId="28" w16cid:durableId="691759040">
    <w:abstractNumId w:val="24"/>
  </w:num>
  <w:num w:numId="29" w16cid:durableId="678048155">
    <w:abstractNumId w:val="19"/>
  </w:num>
  <w:num w:numId="30" w16cid:durableId="416442057">
    <w:abstractNumId w:val="29"/>
  </w:num>
  <w:num w:numId="31" w16cid:durableId="826748924">
    <w:abstractNumId w:val="18"/>
  </w:num>
  <w:num w:numId="32" w16cid:durableId="155415159">
    <w:abstractNumId w:val="39"/>
  </w:num>
  <w:num w:numId="33" w16cid:durableId="1392532960">
    <w:abstractNumId w:val="11"/>
  </w:num>
  <w:num w:numId="34" w16cid:durableId="175389048">
    <w:abstractNumId w:val="17"/>
  </w:num>
  <w:num w:numId="35" w16cid:durableId="934364936">
    <w:abstractNumId w:val="43"/>
  </w:num>
  <w:num w:numId="36" w16cid:durableId="1015109067">
    <w:abstractNumId w:val="14"/>
  </w:num>
  <w:num w:numId="37" w16cid:durableId="2140956145">
    <w:abstractNumId w:val="41"/>
  </w:num>
  <w:num w:numId="38" w16cid:durableId="785006474">
    <w:abstractNumId w:val="35"/>
  </w:num>
  <w:num w:numId="39" w16cid:durableId="581453708">
    <w:abstractNumId w:val="10"/>
  </w:num>
  <w:num w:numId="40" w16cid:durableId="786436783">
    <w:abstractNumId w:val="20"/>
  </w:num>
  <w:num w:numId="41" w16cid:durableId="1671829847">
    <w:abstractNumId w:val="28"/>
  </w:num>
  <w:num w:numId="42" w16cid:durableId="1340691210">
    <w:abstractNumId w:val="37"/>
  </w:num>
  <w:num w:numId="43" w16cid:durableId="1121340630">
    <w:abstractNumId w:val="16"/>
  </w:num>
  <w:num w:numId="44" w16cid:durableId="331298850">
    <w:abstractNumId w:val="42"/>
  </w:num>
  <w:num w:numId="45" w16cid:durableId="533082230">
    <w:abstractNumId w:val="38"/>
  </w:num>
  <w:num w:numId="46" w16cid:durableId="1331568186">
    <w:abstractNumId w:val="26"/>
  </w:num>
  <w:num w:numId="47" w16cid:durableId="731469381">
    <w:abstractNumId w:val="40"/>
  </w:num>
  <w:num w:numId="48" w16cid:durableId="948201553">
    <w:abstractNumId w:val="13"/>
  </w:num>
  <w:num w:numId="49" w16cid:durableId="18550098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EE8"/>
    <w:rsid w:val="00002F31"/>
    <w:rsid w:val="0000302C"/>
    <w:rsid w:val="000036DF"/>
    <w:rsid w:val="00003D77"/>
    <w:rsid w:val="00003E80"/>
    <w:rsid w:val="00004735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D18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0E1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B30"/>
    <w:rsid w:val="00035CED"/>
    <w:rsid w:val="00035E84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D53"/>
    <w:rsid w:val="00067262"/>
    <w:rsid w:val="000673C9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338"/>
    <w:rsid w:val="0007338D"/>
    <w:rsid w:val="000738BB"/>
    <w:rsid w:val="00073C23"/>
    <w:rsid w:val="00073E7D"/>
    <w:rsid w:val="000747D9"/>
    <w:rsid w:val="00074A1A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E87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CCA"/>
    <w:rsid w:val="000A3E53"/>
    <w:rsid w:val="000A3F75"/>
    <w:rsid w:val="000A44AF"/>
    <w:rsid w:val="000A494D"/>
    <w:rsid w:val="000A4D80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AC6"/>
    <w:rsid w:val="000B3A0F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FC"/>
    <w:rsid w:val="000B5E26"/>
    <w:rsid w:val="000B63F6"/>
    <w:rsid w:val="000B6E81"/>
    <w:rsid w:val="000B6F5A"/>
    <w:rsid w:val="000B7604"/>
    <w:rsid w:val="000B795F"/>
    <w:rsid w:val="000B7A6B"/>
    <w:rsid w:val="000B7C10"/>
    <w:rsid w:val="000B7C4F"/>
    <w:rsid w:val="000B7FE4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A2D"/>
    <w:rsid w:val="000D6C04"/>
    <w:rsid w:val="000D70A1"/>
    <w:rsid w:val="000D71FF"/>
    <w:rsid w:val="000D72D3"/>
    <w:rsid w:val="000D7735"/>
    <w:rsid w:val="000D7EDF"/>
    <w:rsid w:val="000E0041"/>
    <w:rsid w:val="000E01DA"/>
    <w:rsid w:val="000E02A2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B4"/>
    <w:rsid w:val="000E2DC6"/>
    <w:rsid w:val="000E336C"/>
    <w:rsid w:val="000E343D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85C"/>
    <w:rsid w:val="000E7FF7"/>
    <w:rsid w:val="000F01B8"/>
    <w:rsid w:val="000F0239"/>
    <w:rsid w:val="000F0421"/>
    <w:rsid w:val="000F09F4"/>
    <w:rsid w:val="000F0C89"/>
    <w:rsid w:val="000F0D51"/>
    <w:rsid w:val="000F11F6"/>
    <w:rsid w:val="000F1414"/>
    <w:rsid w:val="000F18C6"/>
    <w:rsid w:val="000F1B9C"/>
    <w:rsid w:val="000F1E19"/>
    <w:rsid w:val="000F1E51"/>
    <w:rsid w:val="000F1E68"/>
    <w:rsid w:val="000F21F4"/>
    <w:rsid w:val="000F2433"/>
    <w:rsid w:val="000F288C"/>
    <w:rsid w:val="000F30E4"/>
    <w:rsid w:val="000F3579"/>
    <w:rsid w:val="000F3D51"/>
    <w:rsid w:val="000F47BB"/>
    <w:rsid w:val="000F48A6"/>
    <w:rsid w:val="000F50DA"/>
    <w:rsid w:val="000F5A00"/>
    <w:rsid w:val="000F5E09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100345"/>
    <w:rsid w:val="0010146E"/>
    <w:rsid w:val="001016C6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D02"/>
    <w:rsid w:val="00110FF3"/>
    <w:rsid w:val="00111249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5BF9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7AE"/>
    <w:rsid w:val="00135BAB"/>
    <w:rsid w:val="00136091"/>
    <w:rsid w:val="001364E8"/>
    <w:rsid w:val="00136681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508"/>
    <w:rsid w:val="00157718"/>
    <w:rsid w:val="00157AE4"/>
    <w:rsid w:val="00157BEC"/>
    <w:rsid w:val="00157DAA"/>
    <w:rsid w:val="001604CE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E79"/>
    <w:rsid w:val="00163411"/>
    <w:rsid w:val="00163674"/>
    <w:rsid w:val="001638AD"/>
    <w:rsid w:val="00163A0F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DE0"/>
    <w:rsid w:val="00170E9A"/>
    <w:rsid w:val="00171A06"/>
    <w:rsid w:val="00171B9F"/>
    <w:rsid w:val="00171C45"/>
    <w:rsid w:val="00171DD7"/>
    <w:rsid w:val="001729B9"/>
    <w:rsid w:val="00172DC6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512C"/>
    <w:rsid w:val="001752AE"/>
    <w:rsid w:val="001753F5"/>
    <w:rsid w:val="001759B6"/>
    <w:rsid w:val="00175EDA"/>
    <w:rsid w:val="00175F93"/>
    <w:rsid w:val="00176311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6F0"/>
    <w:rsid w:val="001918E6"/>
    <w:rsid w:val="00191B0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6B6"/>
    <w:rsid w:val="001A3AB7"/>
    <w:rsid w:val="001A3E16"/>
    <w:rsid w:val="001A41C3"/>
    <w:rsid w:val="001A4300"/>
    <w:rsid w:val="001A472E"/>
    <w:rsid w:val="001A52BA"/>
    <w:rsid w:val="001A5543"/>
    <w:rsid w:val="001A5910"/>
    <w:rsid w:val="001A5A03"/>
    <w:rsid w:val="001A6171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3FF6"/>
    <w:rsid w:val="001C4123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C9"/>
    <w:rsid w:val="001D0B56"/>
    <w:rsid w:val="001D0E43"/>
    <w:rsid w:val="001D13FE"/>
    <w:rsid w:val="001D16D1"/>
    <w:rsid w:val="001D1959"/>
    <w:rsid w:val="001D210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79F"/>
    <w:rsid w:val="001F38B1"/>
    <w:rsid w:val="001F3EB5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60BB"/>
    <w:rsid w:val="00206208"/>
    <w:rsid w:val="002069B4"/>
    <w:rsid w:val="002069D0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3D9"/>
    <w:rsid w:val="00216462"/>
    <w:rsid w:val="00216684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71FD"/>
    <w:rsid w:val="00237406"/>
    <w:rsid w:val="002375BF"/>
    <w:rsid w:val="002376DE"/>
    <w:rsid w:val="00237880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2C1"/>
    <w:rsid w:val="0024290C"/>
    <w:rsid w:val="0024294A"/>
    <w:rsid w:val="00242BDE"/>
    <w:rsid w:val="00243842"/>
    <w:rsid w:val="00243968"/>
    <w:rsid w:val="00243A01"/>
    <w:rsid w:val="00243C90"/>
    <w:rsid w:val="00243ED8"/>
    <w:rsid w:val="00243F3B"/>
    <w:rsid w:val="00244C2F"/>
    <w:rsid w:val="00244DA1"/>
    <w:rsid w:val="00245F89"/>
    <w:rsid w:val="00246520"/>
    <w:rsid w:val="0024668F"/>
    <w:rsid w:val="00246AAC"/>
    <w:rsid w:val="00246AE1"/>
    <w:rsid w:val="00246CCE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587"/>
    <w:rsid w:val="00256683"/>
    <w:rsid w:val="0025686E"/>
    <w:rsid w:val="00256B8C"/>
    <w:rsid w:val="00256BB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52B"/>
    <w:rsid w:val="00262A21"/>
    <w:rsid w:val="0026339F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6C3"/>
    <w:rsid w:val="0027286B"/>
    <w:rsid w:val="00272A69"/>
    <w:rsid w:val="00272B3B"/>
    <w:rsid w:val="00272C9B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E9"/>
    <w:rsid w:val="00280FEE"/>
    <w:rsid w:val="0028171F"/>
    <w:rsid w:val="00281C72"/>
    <w:rsid w:val="00281CAD"/>
    <w:rsid w:val="0028209A"/>
    <w:rsid w:val="00282252"/>
    <w:rsid w:val="002823B4"/>
    <w:rsid w:val="002825FF"/>
    <w:rsid w:val="0028298A"/>
    <w:rsid w:val="00282E8B"/>
    <w:rsid w:val="002834D4"/>
    <w:rsid w:val="002835F8"/>
    <w:rsid w:val="0028373A"/>
    <w:rsid w:val="00283830"/>
    <w:rsid w:val="00283842"/>
    <w:rsid w:val="00283858"/>
    <w:rsid w:val="002839EE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2EC"/>
    <w:rsid w:val="002955CA"/>
    <w:rsid w:val="002959F9"/>
    <w:rsid w:val="00295B10"/>
    <w:rsid w:val="00295E2E"/>
    <w:rsid w:val="002965C3"/>
    <w:rsid w:val="002966A5"/>
    <w:rsid w:val="00296A31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DA3"/>
    <w:rsid w:val="002C03BC"/>
    <w:rsid w:val="002C06D5"/>
    <w:rsid w:val="002C0714"/>
    <w:rsid w:val="002C0A59"/>
    <w:rsid w:val="002C1563"/>
    <w:rsid w:val="002C192E"/>
    <w:rsid w:val="002C19FF"/>
    <w:rsid w:val="002C1BA4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7A2"/>
    <w:rsid w:val="002C6C35"/>
    <w:rsid w:val="002C7145"/>
    <w:rsid w:val="002C7613"/>
    <w:rsid w:val="002C7963"/>
    <w:rsid w:val="002C7F22"/>
    <w:rsid w:val="002D0232"/>
    <w:rsid w:val="002D086D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EE"/>
    <w:rsid w:val="002D3074"/>
    <w:rsid w:val="002D30B0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DE"/>
    <w:rsid w:val="002D5F9F"/>
    <w:rsid w:val="002D6174"/>
    <w:rsid w:val="002D6316"/>
    <w:rsid w:val="002D6B2D"/>
    <w:rsid w:val="002D71A3"/>
    <w:rsid w:val="002D78A8"/>
    <w:rsid w:val="002D78F2"/>
    <w:rsid w:val="002D7903"/>
    <w:rsid w:val="002D7926"/>
    <w:rsid w:val="002D7D4D"/>
    <w:rsid w:val="002E0046"/>
    <w:rsid w:val="002E016B"/>
    <w:rsid w:val="002E02A0"/>
    <w:rsid w:val="002E03BF"/>
    <w:rsid w:val="002E0504"/>
    <w:rsid w:val="002E0589"/>
    <w:rsid w:val="002E06CD"/>
    <w:rsid w:val="002E06D4"/>
    <w:rsid w:val="002E10B0"/>
    <w:rsid w:val="002E132A"/>
    <w:rsid w:val="002E13F4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3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2142"/>
    <w:rsid w:val="00322246"/>
    <w:rsid w:val="00322852"/>
    <w:rsid w:val="00322A74"/>
    <w:rsid w:val="00322BC2"/>
    <w:rsid w:val="00323777"/>
    <w:rsid w:val="00323890"/>
    <w:rsid w:val="00323AA7"/>
    <w:rsid w:val="003240D4"/>
    <w:rsid w:val="0032440D"/>
    <w:rsid w:val="003244E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DD4"/>
    <w:rsid w:val="00333055"/>
    <w:rsid w:val="0033336A"/>
    <w:rsid w:val="0033337B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5110"/>
    <w:rsid w:val="0033593D"/>
    <w:rsid w:val="00335DBA"/>
    <w:rsid w:val="0033602A"/>
    <w:rsid w:val="003362C5"/>
    <w:rsid w:val="00336A38"/>
    <w:rsid w:val="00336E63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5AD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60EB"/>
    <w:rsid w:val="00347053"/>
    <w:rsid w:val="003470C6"/>
    <w:rsid w:val="003473EA"/>
    <w:rsid w:val="00347440"/>
    <w:rsid w:val="0034748F"/>
    <w:rsid w:val="003478BA"/>
    <w:rsid w:val="00347C78"/>
    <w:rsid w:val="00347C89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51D2"/>
    <w:rsid w:val="003554E3"/>
    <w:rsid w:val="00355DD8"/>
    <w:rsid w:val="00355F06"/>
    <w:rsid w:val="00356070"/>
    <w:rsid w:val="003560B5"/>
    <w:rsid w:val="00356468"/>
    <w:rsid w:val="00356C42"/>
    <w:rsid w:val="00356EDF"/>
    <w:rsid w:val="003576E7"/>
    <w:rsid w:val="00357811"/>
    <w:rsid w:val="00357F19"/>
    <w:rsid w:val="00360139"/>
    <w:rsid w:val="00360515"/>
    <w:rsid w:val="003606AB"/>
    <w:rsid w:val="00360E66"/>
    <w:rsid w:val="0036134A"/>
    <w:rsid w:val="003613C9"/>
    <w:rsid w:val="00361716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291"/>
    <w:rsid w:val="003646A6"/>
    <w:rsid w:val="00364A10"/>
    <w:rsid w:val="00364EE3"/>
    <w:rsid w:val="003656A8"/>
    <w:rsid w:val="0036582A"/>
    <w:rsid w:val="00365894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F"/>
    <w:rsid w:val="00377B45"/>
    <w:rsid w:val="00377BC2"/>
    <w:rsid w:val="00377CDE"/>
    <w:rsid w:val="00377E5B"/>
    <w:rsid w:val="00377EDC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74D"/>
    <w:rsid w:val="0039298F"/>
    <w:rsid w:val="00392C11"/>
    <w:rsid w:val="00392C4E"/>
    <w:rsid w:val="00392C6B"/>
    <w:rsid w:val="00392F36"/>
    <w:rsid w:val="00393555"/>
    <w:rsid w:val="003935CA"/>
    <w:rsid w:val="00393755"/>
    <w:rsid w:val="00393A3F"/>
    <w:rsid w:val="00393B3F"/>
    <w:rsid w:val="00393D73"/>
    <w:rsid w:val="003940F2"/>
    <w:rsid w:val="00394370"/>
    <w:rsid w:val="0039490E"/>
    <w:rsid w:val="00394BFC"/>
    <w:rsid w:val="00394D46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4F7F"/>
    <w:rsid w:val="003B541D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827"/>
    <w:rsid w:val="003C6ACC"/>
    <w:rsid w:val="003C6ADC"/>
    <w:rsid w:val="003C6BC1"/>
    <w:rsid w:val="003C7B66"/>
    <w:rsid w:val="003C7D42"/>
    <w:rsid w:val="003C7D68"/>
    <w:rsid w:val="003D0E54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C28"/>
    <w:rsid w:val="003D4C95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D21"/>
    <w:rsid w:val="003E60BF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68E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DB"/>
    <w:rsid w:val="003F67FA"/>
    <w:rsid w:val="003F6963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FB2"/>
    <w:rsid w:val="0042259E"/>
    <w:rsid w:val="00422EC5"/>
    <w:rsid w:val="00422ED2"/>
    <w:rsid w:val="0042330F"/>
    <w:rsid w:val="00423557"/>
    <w:rsid w:val="00423674"/>
    <w:rsid w:val="0042388B"/>
    <w:rsid w:val="004246E1"/>
    <w:rsid w:val="004247DF"/>
    <w:rsid w:val="00424911"/>
    <w:rsid w:val="00424B70"/>
    <w:rsid w:val="00425066"/>
    <w:rsid w:val="004255C9"/>
    <w:rsid w:val="00425AF3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87C"/>
    <w:rsid w:val="00432999"/>
    <w:rsid w:val="00432B4E"/>
    <w:rsid w:val="004331BC"/>
    <w:rsid w:val="004336B4"/>
    <w:rsid w:val="0043371B"/>
    <w:rsid w:val="00433883"/>
    <w:rsid w:val="00433996"/>
    <w:rsid w:val="00433DEB"/>
    <w:rsid w:val="004342E2"/>
    <w:rsid w:val="00434E73"/>
    <w:rsid w:val="00435075"/>
    <w:rsid w:val="00435137"/>
    <w:rsid w:val="004351E8"/>
    <w:rsid w:val="00435C0E"/>
    <w:rsid w:val="00435E36"/>
    <w:rsid w:val="00435FCD"/>
    <w:rsid w:val="004362B9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254"/>
    <w:rsid w:val="004442F3"/>
    <w:rsid w:val="004445CF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947"/>
    <w:rsid w:val="00447503"/>
    <w:rsid w:val="00447936"/>
    <w:rsid w:val="00447F58"/>
    <w:rsid w:val="00450066"/>
    <w:rsid w:val="00450613"/>
    <w:rsid w:val="00450A77"/>
    <w:rsid w:val="004511E5"/>
    <w:rsid w:val="004513D9"/>
    <w:rsid w:val="00451B2F"/>
    <w:rsid w:val="00451F70"/>
    <w:rsid w:val="004523B3"/>
    <w:rsid w:val="004527AA"/>
    <w:rsid w:val="004527F8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DA4"/>
    <w:rsid w:val="00456F7A"/>
    <w:rsid w:val="00456FE2"/>
    <w:rsid w:val="00457411"/>
    <w:rsid w:val="00457413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5DF"/>
    <w:rsid w:val="004619F6"/>
    <w:rsid w:val="00461C01"/>
    <w:rsid w:val="00461D00"/>
    <w:rsid w:val="00461D71"/>
    <w:rsid w:val="00461ED0"/>
    <w:rsid w:val="00462506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F5E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455"/>
    <w:rsid w:val="0048667E"/>
    <w:rsid w:val="0048669F"/>
    <w:rsid w:val="004866CE"/>
    <w:rsid w:val="0048682A"/>
    <w:rsid w:val="00486A97"/>
    <w:rsid w:val="00486BF4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E5B"/>
    <w:rsid w:val="0049303E"/>
    <w:rsid w:val="00493253"/>
    <w:rsid w:val="004933D5"/>
    <w:rsid w:val="004933DD"/>
    <w:rsid w:val="0049375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FD7"/>
    <w:rsid w:val="00497D70"/>
    <w:rsid w:val="004A0829"/>
    <w:rsid w:val="004A0974"/>
    <w:rsid w:val="004A0C18"/>
    <w:rsid w:val="004A10E2"/>
    <w:rsid w:val="004A128F"/>
    <w:rsid w:val="004A1FDD"/>
    <w:rsid w:val="004A22FE"/>
    <w:rsid w:val="004A276D"/>
    <w:rsid w:val="004A2CE1"/>
    <w:rsid w:val="004A2F78"/>
    <w:rsid w:val="004A2F8D"/>
    <w:rsid w:val="004A30F1"/>
    <w:rsid w:val="004A349E"/>
    <w:rsid w:val="004A3933"/>
    <w:rsid w:val="004A3A28"/>
    <w:rsid w:val="004A3BD9"/>
    <w:rsid w:val="004A3C63"/>
    <w:rsid w:val="004A3FD4"/>
    <w:rsid w:val="004A408D"/>
    <w:rsid w:val="004A45B5"/>
    <w:rsid w:val="004A4B81"/>
    <w:rsid w:val="004A4D7A"/>
    <w:rsid w:val="004A56B7"/>
    <w:rsid w:val="004A5739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A7EF7"/>
    <w:rsid w:val="004A7F8C"/>
    <w:rsid w:val="004B053D"/>
    <w:rsid w:val="004B07A7"/>
    <w:rsid w:val="004B07CC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991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F0A"/>
    <w:rsid w:val="004C1F45"/>
    <w:rsid w:val="004C215E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84B"/>
    <w:rsid w:val="004C755B"/>
    <w:rsid w:val="004C7DCD"/>
    <w:rsid w:val="004D05A1"/>
    <w:rsid w:val="004D05BE"/>
    <w:rsid w:val="004D0755"/>
    <w:rsid w:val="004D0848"/>
    <w:rsid w:val="004D08B2"/>
    <w:rsid w:val="004D0EA1"/>
    <w:rsid w:val="004D0F1F"/>
    <w:rsid w:val="004D0F21"/>
    <w:rsid w:val="004D1AB9"/>
    <w:rsid w:val="004D1D71"/>
    <w:rsid w:val="004D205C"/>
    <w:rsid w:val="004D20AF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E22"/>
    <w:rsid w:val="004E30A8"/>
    <w:rsid w:val="004E319C"/>
    <w:rsid w:val="004E3F0A"/>
    <w:rsid w:val="004E48BB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605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20516"/>
    <w:rsid w:val="005209F6"/>
    <w:rsid w:val="00520A7E"/>
    <w:rsid w:val="005210EC"/>
    <w:rsid w:val="005214A3"/>
    <w:rsid w:val="00521A02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BD0"/>
    <w:rsid w:val="00536C58"/>
    <w:rsid w:val="005371F0"/>
    <w:rsid w:val="0053775B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FB"/>
    <w:rsid w:val="00555FA8"/>
    <w:rsid w:val="0055607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67F1D"/>
    <w:rsid w:val="00570609"/>
    <w:rsid w:val="005708D7"/>
    <w:rsid w:val="00570AF3"/>
    <w:rsid w:val="00570C1C"/>
    <w:rsid w:val="00570FD5"/>
    <w:rsid w:val="00571464"/>
    <w:rsid w:val="00571891"/>
    <w:rsid w:val="00571E34"/>
    <w:rsid w:val="0057204A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49FE"/>
    <w:rsid w:val="0058513F"/>
    <w:rsid w:val="0058530F"/>
    <w:rsid w:val="0058572B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F27"/>
    <w:rsid w:val="0059034A"/>
    <w:rsid w:val="0059034E"/>
    <w:rsid w:val="0059038A"/>
    <w:rsid w:val="0059041F"/>
    <w:rsid w:val="0059061D"/>
    <w:rsid w:val="00590744"/>
    <w:rsid w:val="00590DC3"/>
    <w:rsid w:val="00590F3B"/>
    <w:rsid w:val="00591093"/>
    <w:rsid w:val="005912B6"/>
    <w:rsid w:val="00591F15"/>
    <w:rsid w:val="0059242D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2FC7"/>
    <w:rsid w:val="005A332E"/>
    <w:rsid w:val="005A3572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6C60"/>
    <w:rsid w:val="005A723F"/>
    <w:rsid w:val="005A7278"/>
    <w:rsid w:val="005A7355"/>
    <w:rsid w:val="005A74C4"/>
    <w:rsid w:val="005A75A2"/>
    <w:rsid w:val="005A76DC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3AE"/>
    <w:rsid w:val="005B1688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84C"/>
    <w:rsid w:val="005C0B0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5B19"/>
    <w:rsid w:val="005C5CFE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D13"/>
    <w:rsid w:val="005D0FE2"/>
    <w:rsid w:val="005D1710"/>
    <w:rsid w:val="005D17A5"/>
    <w:rsid w:val="005D1841"/>
    <w:rsid w:val="005D20F7"/>
    <w:rsid w:val="005D2262"/>
    <w:rsid w:val="005D2524"/>
    <w:rsid w:val="005D2E39"/>
    <w:rsid w:val="005D308D"/>
    <w:rsid w:val="005D3646"/>
    <w:rsid w:val="005D3A0E"/>
    <w:rsid w:val="005D4508"/>
    <w:rsid w:val="005D4837"/>
    <w:rsid w:val="005D49E8"/>
    <w:rsid w:val="005D4BBE"/>
    <w:rsid w:val="005D563D"/>
    <w:rsid w:val="005D62A4"/>
    <w:rsid w:val="005D668B"/>
    <w:rsid w:val="005D6B87"/>
    <w:rsid w:val="005D6C21"/>
    <w:rsid w:val="005D6E99"/>
    <w:rsid w:val="005D701E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961"/>
    <w:rsid w:val="005E4B60"/>
    <w:rsid w:val="005E4BCB"/>
    <w:rsid w:val="005E4D75"/>
    <w:rsid w:val="005E4D88"/>
    <w:rsid w:val="005E51B3"/>
    <w:rsid w:val="005E5381"/>
    <w:rsid w:val="005E5DBD"/>
    <w:rsid w:val="005E5E15"/>
    <w:rsid w:val="005E6048"/>
    <w:rsid w:val="005E604D"/>
    <w:rsid w:val="005E6165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FD9"/>
    <w:rsid w:val="005F2897"/>
    <w:rsid w:val="005F2D74"/>
    <w:rsid w:val="005F2E15"/>
    <w:rsid w:val="005F30B4"/>
    <w:rsid w:val="005F3116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338"/>
    <w:rsid w:val="00602445"/>
    <w:rsid w:val="00602495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102E5"/>
    <w:rsid w:val="006105F6"/>
    <w:rsid w:val="0061078A"/>
    <w:rsid w:val="0061097C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42C1"/>
    <w:rsid w:val="006242F0"/>
    <w:rsid w:val="00624728"/>
    <w:rsid w:val="00624ADC"/>
    <w:rsid w:val="00624CDD"/>
    <w:rsid w:val="00624F3B"/>
    <w:rsid w:val="00625007"/>
    <w:rsid w:val="0062547D"/>
    <w:rsid w:val="00626594"/>
    <w:rsid w:val="0062674A"/>
    <w:rsid w:val="006269DE"/>
    <w:rsid w:val="00626DC5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5F9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40028"/>
    <w:rsid w:val="00640138"/>
    <w:rsid w:val="006401A2"/>
    <w:rsid w:val="006405B8"/>
    <w:rsid w:val="006416D9"/>
    <w:rsid w:val="006419FD"/>
    <w:rsid w:val="00641D1B"/>
    <w:rsid w:val="00641F49"/>
    <w:rsid w:val="00642129"/>
    <w:rsid w:val="0064232F"/>
    <w:rsid w:val="00642398"/>
    <w:rsid w:val="00642445"/>
    <w:rsid w:val="00642686"/>
    <w:rsid w:val="00642DCA"/>
    <w:rsid w:val="00643635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574"/>
    <w:rsid w:val="006608A4"/>
    <w:rsid w:val="00660A87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A41"/>
    <w:rsid w:val="00670BF1"/>
    <w:rsid w:val="00670F8E"/>
    <w:rsid w:val="00671673"/>
    <w:rsid w:val="00671685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70BE"/>
    <w:rsid w:val="006775BD"/>
    <w:rsid w:val="006775F6"/>
    <w:rsid w:val="006777E2"/>
    <w:rsid w:val="006777F2"/>
    <w:rsid w:val="00677FDA"/>
    <w:rsid w:val="006801ED"/>
    <w:rsid w:val="0068027E"/>
    <w:rsid w:val="0068062D"/>
    <w:rsid w:val="006806A9"/>
    <w:rsid w:val="006812B9"/>
    <w:rsid w:val="006812FB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A5A"/>
    <w:rsid w:val="00684ED0"/>
    <w:rsid w:val="0068542B"/>
    <w:rsid w:val="00685667"/>
    <w:rsid w:val="00685ECE"/>
    <w:rsid w:val="006863EC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75D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A4C"/>
    <w:rsid w:val="00696EB6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E0"/>
    <w:rsid w:val="006A11CD"/>
    <w:rsid w:val="006A120C"/>
    <w:rsid w:val="006A1605"/>
    <w:rsid w:val="006A1FD1"/>
    <w:rsid w:val="006A2137"/>
    <w:rsid w:val="006A214C"/>
    <w:rsid w:val="006A21C1"/>
    <w:rsid w:val="006A30A8"/>
    <w:rsid w:val="006A30B0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624"/>
    <w:rsid w:val="006A6C09"/>
    <w:rsid w:val="006A6C2C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B0B"/>
    <w:rsid w:val="006B535D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DEA"/>
    <w:rsid w:val="006C0613"/>
    <w:rsid w:val="006C0621"/>
    <w:rsid w:val="006C072C"/>
    <w:rsid w:val="006C1282"/>
    <w:rsid w:val="006C146D"/>
    <w:rsid w:val="006C1640"/>
    <w:rsid w:val="006C2092"/>
    <w:rsid w:val="006C22CB"/>
    <w:rsid w:val="006C23A5"/>
    <w:rsid w:val="006C254F"/>
    <w:rsid w:val="006C2827"/>
    <w:rsid w:val="006C2AA6"/>
    <w:rsid w:val="006C3EA4"/>
    <w:rsid w:val="006C41FF"/>
    <w:rsid w:val="006C516A"/>
    <w:rsid w:val="006C523E"/>
    <w:rsid w:val="006C5798"/>
    <w:rsid w:val="006C59B9"/>
    <w:rsid w:val="006C5D70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32E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CA0"/>
    <w:rsid w:val="00703CE0"/>
    <w:rsid w:val="00703FA3"/>
    <w:rsid w:val="0070401E"/>
    <w:rsid w:val="00704049"/>
    <w:rsid w:val="007042B3"/>
    <w:rsid w:val="0070463E"/>
    <w:rsid w:val="0070532F"/>
    <w:rsid w:val="007055C7"/>
    <w:rsid w:val="00705724"/>
    <w:rsid w:val="0070595C"/>
    <w:rsid w:val="00705AEF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B37"/>
    <w:rsid w:val="00711EE2"/>
    <w:rsid w:val="007122F8"/>
    <w:rsid w:val="007125AD"/>
    <w:rsid w:val="0071263D"/>
    <w:rsid w:val="00712984"/>
    <w:rsid w:val="00713261"/>
    <w:rsid w:val="007133A7"/>
    <w:rsid w:val="00713482"/>
    <w:rsid w:val="00713E38"/>
    <w:rsid w:val="007140A3"/>
    <w:rsid w:val="007142B8"/>
    <w:rsid w:val="007147D5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6AF"/>
    <w:rsid w:val="007237F4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3EAA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6E"/>
    <w:rsid w:val="007449D9"/>
    <w:rsid w:val="007450B8"/>
    <w:rsid w:val="00745286"/>
    <w:rsid w:val="00745D5D"/>
    <w:rsid w:val="00745E7B"/>
    <w:rsid w:val="00745F00"/>
    <w:rsid w:val="007461BF"/>
    <w:rsid w:val="007462C5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3163"/>
    <w:rsid w:val="007532E2"/>
    <w:rsid w:val="007533BB"/>
    <w:rsid w:val="0075347A"/>
    <w:rsid w:val="00753F8F"/>
    <w:rsid w:val="00754281"/>
    <w:rsid w:val="007548AD"/>
    <w:rsid w:val="0075504E"/>
    <w:rsid w:val="007550DD"/>
    <w:rsid w:val="0075511C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52"/>
    <w:rsid w:val="00784042"/>
    <w:rsid w:val="00784047"/>
    <w:rsid w:val="0078425B"/>
    <w:rsid w:val="00784293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661"/>
    <w:rsid w:val="00790A00"/>
    <w:rsid w:val="00790DA0"/>
    <w:rsid w:val="00791099"/>
    <w:rsid w:val="00791744"/>
    <w:rsid w:val="007917C0"/>
    <w:rsid w:val="007919E2"/>
    <w:rsid w:val="00791CB2"/>
    <w:rsid w:val="00791E3A"/>
    <w:rsid w:val="00791FCA"/>
    <w:rsid w:val="00792231"/>
    <w:rsid w:val="0079267C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60C"/>
    <w:rsid w:val="0079674C"/>
    <w:rsid w:val="00796B82"/>
    <w:rsid w:val="00796F68"/>
    <w:rsid w:val="0079753E"/>
    <w:rsid w:val="00797B09"/>
    <w:rsid w:val="00797C1B"/>
    <w:rsid w:val="00797FA6"/>
    <w:rsid w:val="007A00DF"/>
    <w:rsid w:val="007A0991"/>
    <w:rsid w:val="007A0AA3"/>
    <w:rsid w:val="007A0D53"/>
    <w:rsid w:val="007A0FB5"/>
    <w:rsid w:val="007A125B"/>
    <w:rsid w:val="007A1605"/>
    <w:rsid w:val="007A1882"/>
    <w:rsid w:val="007A1C19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EB8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9C"/>
    <w:rsid w:val="007C093D"/>
    <w:rsid w:val="007C09DC"/>
    <w:rsid w:val="007C0B41"/>
    <w:rsid w:val="007C129B"/>
    <w:rsid w:val="007C2116"/>
    <w:rsid w:val="007C2FA9"/>
    <w:rsid w:val="007C308A"/>
    <w:rsid w:val="007C3480"/>
    <w:rsid w:val="007C3534"/>
    <w:rsid w:val="007C37D5"/>
    <w:rsid w:val="007C3BA8"/>
    <w:rsid w:val="007C402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F9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201"/>
    <w:rsid w:val="007D3427"/>
    <w:rsid w:val="007D3928"/>
    <w:rsid w:val="007D3AE9"/>
    <w:rsid w:val="007D40BE"/>
    <w:rsid w:val="007D48F3"/>
    <w:rsid w:val="007D499B"/>
    <w:rsid w:val="007D4A16"/>
    <w:rsid w:val="007D4B36"/>
    <w:rsid w:val="007D4CA7"/>
    <w:rsid w:val="007D5204"/>
    <w:rsid w:val="007D5522"/>
    <w:rsid w:val="007D5F28"/>
    <w:rsid w:val="007D62FC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663"/>
    <w:rsid w:val="007E06C7"/>
    <w:rsid w:val="007E0F91"/>
    <w:rsid w:val="007E12B1"/>
    <w:rsid w:val="007E20D2"/>
    <w:rsid w:val="007E2322"/>
    <w:rsid w:val="007E293E"/>
    <w:rsid w:val="007E3BC2"/>
    <w:rsid w:val="007E3F2E"/>
    <w:rsid w:val="007E4866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18B"/>
    <w:rsid w:val="007F148A"/>
    <w:rsid w:val="007F14A7"/>
    <w:rsid w:val="007F16AD"/>
    <w:rsid w:val="007F17FC"/>
    <w:rsid w:val="007F18F4"/>
    <w:rsid w:val="007F1CB7"/>
    <w:rsid w:val="007F1CCA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EB4"/>
    <w:rsid w:val="007F61D3"/>
    <w:rsid w:val="007F651F"/>
    <w:rsid w:val="007F65CD"/>
    <w:rsid w:val="007F67A8"/>
    <w:rsid w:val="007F6E58"/>
    <w:rsid w:val="007F706F"/>
    <w:rsid w:val="007F796D"/>
    <w:rsid w:val="007F7CAE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67C"/>
    <w:rsid w:val="008038B0"/>
    <w:rsid w:val="00803DFC"/>
    <w:rsid w:val="00803FAC"/>
    <w:rsid w:val="00805128"/>
    <w:rsid w:val="008051A6"/>
    <w:rsid w:val="008053CD"/>
    <w:rsid w:val="00805714"/>
    <w:rsid w:val="00805A31"/>
    <w:rsid w:val="00805DAC"/>
    <w:rsid w:val="00805F89"/>
    <w:rsid w:val="00806557"/>
    <w:rsid w:val="008069BC"/>
    <w:rsid w:val="00806D4B"/>
    <w:rsid w:val="008076AD"/>
    <w:rsid w:val="00807CBA"/>
    <w:rsid w:val="0081014A"/>
    <w:rsid w:val="008102BF"/>
    <w:rsid w:val="00810408"/>
    <w:rsid w:val="0081059B"/>
    <w:rsid w:val="00810838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852"/>
    <w:rsid w:val="00814CB5"/>
    <w:rsid w:val="00814EB3"/>
    <w:rsid w:val="00814FDA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61F5"/>
    <w:rsid w:val="008263F9"/>
    <w:rsid w:val="008265CC"/>
    <w:rsid w:val="008266B3"/>
    <w:rsid w:val="00826868"/>
    <w:rsid w:val="00826BDF"/>
    <w:rsid w:val="00826FCF"/>
    <w:rsid w:val="00826FF6"/>
    <w:rsid w:val="008302BC"/>
    <w:rsid w:val="00830464"/>
    <w:rsid w:val="00830619"/>
    <w:rsid w:val="008308C3"/>
    <w:rsid w:val="00830B79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AD7"/>
    <w:rsid w:val="00843F68"/>
    <w:rsid w:val="008445D7"/>
    <w:rsid w:val="00844796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0C3"/>
    <w:rsid w:val="0087042F"/>
    <w:rsid w:val="00870C9D"/>
    <w:rsid w:val="00870EA2"/>
    <w:rsid w:val="00870F3C"/>
    <w:rsid w:val="00871075"/>
    <w:rsid w:val="008713E5"/>
    <w:rsid w:val="008723C3"/>
    <w:rsid w:val="0087248F"/>
    <w:rsid w:val="0087258B"/>
    <w:rsid w:val="00872746"/>
    <w:rsid w:val="0087317D"/>
    <w:rsid w:val="008733A9"/>
    <w:rsid w:val="00873621"/>
    <w:rsid w:val="00873742"/>
    <w:rsid w:val="00873986"/>
    <w:rsid w:val="00873C51"/>
    <w:rsid w:val="0087402E"/>
    <w:rsid w:val="00874092"/>
    <w:rsid w:val="008742EA"/>
    <w:rsid w:val="00874925"/>
    <w:rsid w:val="0087496E"/>
    <w:rsid w:val="00874D0B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6AF8"/>
    <w:rsid w:val="00896DA7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2563"/>
    <w:rsid w:val="008B3038"/>
    <w:rsid w:val="008B38B2"/>
    <w:rsid w:val="008B3B3B"/>
    <w:rsid w:val="008B3DC9"/>
    <w:rsid w:val="008B4679"/>
    <w:rsid w:val="008B4BE8"/>
    <w:rsid w:val="008B4BEB"/>
    <w:rsid w:val="008B559B"/>
    <w:rsid w:val="008B58C6"/>
    <w:rsid w:val="008B5A2C"/>
    <w:rsid w:val="008B5C8B"/>
    <w:rsid w:val="008B6848"/>
    <w:rsid w:val="008B6880"/>
    <w:rsid w:val="008B6A48"/>
    <w:rsid w:val="008B6E6E"/>
    <w:rsid w:val="008B6F83"/>
    <w:rsid w:val="008B70AB"/>
    <w:rsid w:val="008B7384"/>
    <w:rsid w:val="008B76E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E4"/>
    <w:rsid w:val="008C326B"/>
    <w:rsid w:val="008C3426"/>
    <w:rsid w:val="008C344A"/>
    <w:rsid w:val="008C36F0"/>
    <w:rsid w:val="008C3F6C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E49"/>
    <w:rsid w:val="008E21B5"/>
    <w:rsid w:val="008E2377"/>
    <w:rsid w:val="008E23EA"/>
    <w:rsid w:val="008E245E"/>
    <w:rsid w:val="008E29BA"/>
    <w:rsid w:val="008E3170"/>
    <w:rsid w:val="008E3202"/>
    <w:rsid w:val="008E397C"/>
    <w:rsid w:val="008E4099"/>
    <w:rsid w:val="008E40C8"/>
    <w:rsid w:val="008E40F9"/>
    <w:rsid w:val="008E421C"/>
    <w:rsid w:val="008E42FF"/>
    <w:rsid w:val="008E481F"/>
    <w:rsid w:val="008E4889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3CA"/>
    <w:rsid w:val="008F252F"/>
    <w:rsid w:val="008F2DA0"/>
    <w:rsid w:val="008F30BB"/>
    <w:rsid w:val="008F3466"/>
    <w:rsid w:val="008F3B31"/>
    <w:rsid w:val="008F3EB7"/>
    <w:rsid w:val="008F41B5"/>
    <w:rsid w:val="008F4AC0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975"/>
    <w:rsid w:val="008F7C81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AFA"/>
    <w:rsid w:val="00901DAA"/>
    <w:rsid w:val="00901E09"/>
    <w:rsid w:val="00901EE4"/>
    <w:rsid w:val="00902488"/>
    <w:rsid w:val="0090275D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8C5"/>
    <w:rsid w:val="00911DD3"/>
    <w:rsid w:val="00912007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72E1"/>
    <w:rsid w:val="00917596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C48"/>
    <w:rsid w:val="00922FBE"/>
    <w:rsid w:val="009238CC"/>
    <w:rsid w:val="00923CD9"/>
    <w:rsid w:val="00923D5F"/>
    <w:rsid w:val="0092413C"/>
    <w:rsid w:val="009242E2"/>
    <w:rsid w:val="00924B26"/>
    <w:rsid w:val="009252E7"/>
    <w:rsid w:val="0092562E"/>
    <w:rsid w:val="00925DF4"/>
    <w:rsid w:val="009263C3"/>
    <w:rsid w:val="00926535"/>
    <w:rsid w:val="00926FB2"/>
    <w:rsid w:val="0092740F"/>
    <w:rsid w:val="009275DB"/>
    <w:rsid w:val="00927740"/>
    <w:rsid w:val="009279E6"/>
    <w:rsid w:val="00927A63"/>
    <w:rsid w:val="00927C6F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424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ECF"/>
    <w:rsid w:val="00936237"/>
    <w:rsid w:val="0093624F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F20"/>
    <w:rsid w:val="00940FAD"/>
    <w:rsid w:val="0094100D"/>
    <w:rsid w:val="009416FF"/>
    <w:rsid w:val="009419C5"/>
    <w:rsid w:val="00941CC2"/>
    <w:rsid w:val="009422E8"/>
    <w:rsid w:val="009425D0"/>
    <w:rsid w:val="00942614"/>
    <w:rsid w:val="00942FA6"/>
    <w:rsid w:val="00943037"/>
    <w:rsid w:val="00943523"/>
    <w:rsid w:val="009437D6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50DD8"/>
    <w:rsid w:val="00951081"/>
    <w:rsid w:val="00951A75"/>
    <w:rsid w:val="00952A10"/>
    <w:rsid w:val="009532B5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84A"/>
    <w:rsid w:val="009768F0"/>
    <w:rsid w:val="00976AD6"/>
    <w:rsid w:val="00976CEB"/>
    <w:rsid w:val="00976F62"/>
    <w:rsid w:val="0097742A"/>
    <w:rsid w:val="00977D74"/>
    <w:rsid w:val="00977E31"/>
    <w:rsid w:val="00977EFB"/>
    <w:rsid w:val="0098050B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C1E"/>
    <w:rsid w:val="00983D9F"/>
    <w:rsid w:val="00983FB1"/>
    <w:rsid w:val="009844D7"/>
    <w:rsid w:val="009845F5"/>
    <w:rsid w:val="009847EA"/>
    <w:rsid w:val="0098486F"/>
    <w:rsid w:val="00984E57"/>
    <w:rsid w:val="00984F91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22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890"/>
    <w:rsid w:val="009970A9"/>
    <w:rsid w:val="0099739A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921"/>
    <w:rsid w:val="009B2931"/>
    <w:rsid w:val="009B29B0"/>
    <w:rsid w:val="009B2ADB"/>
    <w:rsid w:val="009B38DD"/>
    <w:rsid w:val="009B4670"/>
    <w:rsid w:val="009B4C2A"/>
    <w:rsid w:val="009B520F"/>
    <w:rsid w:val="009B555D"/>
    <w:rsid w:val="009B56B9"/>
    <w:rsid w:val="009B57FD"/>
    <w:rsid w:val="009B5832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C8"/>
    <w:rsid w:val="009C3F74"/>
    <w:rsid w:val="009C435A"/>
    <w:rsid w:val="009C48F4"/>
    <w:rsid w:val="009C4C0B"/>
    <w:rsid w:val="009C529A"/>
    <w:rsid w:val="009C5300"/>
    <w:rsid w:val="009C5412"/>
    <w:rsid w:val="009C61F7"/>
    <w:rsid w:val="009C626A"/>
    <w:rsid w:val="009C7BBF"/>
    <w:rsid w:val="009C7E11"/>
    <w:rsid w:val="009D03FA"/>
    <w:rsid w:val="009D07E5"/>
    <w:rsid w:val="009D0916"/>
    <w:rsid w:val="009D0B6D"/>
    <w:rsid w:val="009D0E80"/>
    <w:rsid w:val="009D152A"/>
    <w:rsid w:val="009D1555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417"/>
    <w:rsid w:val="009D7567"/>
    <w:rsid w:val="009E0231"/>
    <w:rsid w:val="009E08DE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EE9"/>
    <w:rsid w:val="009F70FF"/>
    <w:rsid w:val="009F771A"/>
    <w:rsid w:val="009F78B3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5D"/>
    <w:rsid w:val="00A10030"/>
    <w:rsid w:val="00A10264"/>
    <w:rsid w:val="00A105CD"/>
    <w:rsid w:val="00A1077C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4469"/>
    <w:rsid w:val="00A44559"/>
    <w:rsid w:val="00A446B0"/>
    <w:rsid w:val="00A44B3F"/>
    <w:rsid w:val="00A455D4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ADA"/>
    <w:rsid w:val="00A52C9D"/>
    <w:rsid w:val="00A52F5E"/>
    <w:rsid w:val="00A53A6A"/>
    <w:rsid w:val="00A53B2E"/>
    <w:rsid w:val="00A53CF0"/>
    <w:rsid w:val="00A541BD"/>
    <w:rsid w:val="00A54DAE"/>
    <w:rsid w:val="00A55081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7098"/>
    <w:rsid w:val="00A572D3"/>
    <w:rsid w:val="00A60478"/>
    <w:rsid w:val="00A608AF"/>
    <w:rsid w:val="00A6093E"/>
    <w:rsid w:val="00A6106E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939"/>
    <w:rsid w:val="00A66BB0"/>
    <w:rsid w:val="00A66DAB"/>
    <w:rsid w:val="00A67CB3"/>
    <w:rsid w:val="00A7018B"/>
    <w:rsid w:val="00A70B73"/>
    <w:rsid w:val="00A70E64"/>
    <w:rsid w:val="00A7106C"/>
    <w:rsid w:val="00A715A2"/>
    <w:rsid w:val="00A71839"/>
    <w:rsid w:val="00A71BDB"/>
    <w:rsid w:val="00A71F36"/>
    <w:rsid w:val="00A727A5"/>
    <w:rsid w:val="00A7280D"/>
    <w:rsid w:val="00A730DD"/>
    <w:rsid w:val="00A73326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99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A3A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1E39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6F1C"/>
    <w:rsid w:val="00AB7506"/>
    <w:rsid w:val="00AB755A"/>
    <w:rsid w:val="00AB75CC"/>
    <w:rsid w:val="00AB77F7"/>
    <w:rsid w:val="00AC04F5"/>
    <w:rsid w:val="00AC0DD4"/>
    <w:rsid w:val="00AC0F6B"/>
    <w:rsid w:val="00AC1A69"/>
    <w:rsid w:val="00AC1BD8"/>
    <w:rsid w:val="00AC1C52"/>
    <w:rsid w:val="00AC1D5A"/>
    <w:rsid w:val="00AC26E8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5E80"/>
    <w:rsid w:val="00AC6569"/>
    <w:rsid w:val="00AC65B9"/>
    <w:rsid w:val="00AC7007"/>
    <w:rsid w:val="00AC7DA9"/>
    <w:rsid w:val="00AC7E13"/>
    <w:rsid w:val="00AC7F57"/>
    <w:rsid w:val="00AD000F"/>
    <w:rsid w:val="00AD0138"/>
    <w:rsid w:val="00AD0206"/>
    <w:rsid w:val="00AD03EE"/>
    <w:rsid w:val="00AD09A2"/>
    <w:rsid w:val="00AD0AF9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C72"/>
    <w:rsid w:val="00AE3DD9"/>
    <w:rsid w:val="00AE3E04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EC0"/>
    <w:rsid w:val="00AF1658"/>
    <w:rsid w:val="00AF178B"/>
    <w:rsid w:val="00AF1930"/>
    <w:rsid w:val="00AF1AED"/>
    <w:rsid w:val="00AF228C"/>
    <w:rsid w:val="00AF2634"/>
    <w:rsid w:val="00AF30AD"/>
    <w:rsid w:val="00AF30B9"/>
    <w:rsid w:val="00AF32C4"/>
    <w:rsid w:val="00AF353F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72C"/>
    <w:rsid w:val="00B008CB"/>
    <w:rsid w:val="00B00A15"/>
    <w:rsid w:val="00B00A4C"/>
    <w:rsid w:val="00B0109C"/>
    <w:rsid w:val="00B015ED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DDF"/>
    <w:rsid w:val="00B03E16"/>
    <w:rsid w:val="00B04879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745"/>
    <w:rsid w:val="00B10988"/>
    <w:rsid w:val="00B1099A"/>
    <w:rsid w:val="00B10A02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A48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B10"/>
    <w:rsid w:val="00B17BD4"/>
    <w:rsid w:val="00B201E0"/>
    <w:rsid w:val="00B20E5D"/>
    <w:rsid w:val="00B21151"/>
    <w:rsid w:val="00B218D4"/>
    <w:rsid w:val="00B21A92"/>
    <w:rsid w:val="00B21CAA"/>
    <w:rsid w:val="00B21F88"/>
    <w:rsid w:val="00B22215"/>
    <w:rsid w:val="00B22362"/>
    <w:rsid w:val="00B223E4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ABC"/>
    <w:rsid w:val="00B30C81"/>
    <w:rsid w:val="00B30CBD"/>
    <w:rsid w:val="00B3121B"/>
    <w:rsid w:val="00B3162C"/>
    <w:rsid w:val="00B32401"/>
    <w:rsid w:val="00B32841"/>
    <w:rsid w:val="00B32A87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4043"/>
    <w:rsid w:val="00B445C2"/>
    <w:rsid w:val="00B44BE3"/>
    <w:rsid w:val="00B451C1"/>
    <w:rsid w:val="00B458A0"/>
    <w:rsid w:val="00B45A2A"/>
    <w:rsid w:val="00B45B50"/>
    <w:rsid w:val="00B45DF2"/>
    <w:rsid w:val="00B46C3D"/>
    <w:rsid w:val="00B46C98"/>
    <w:rsid w:val="00B46D6B"/>
    <w:rsid w:val="00B4790D"/>
    <w:rsid w:val="00B47C94"/>
    <w:rsid w:val="00B50368"/>
    <w:rsid w:val="00B505D5"/>
    <w:rsid w:val="00B506A1"/>
    <w:rsid w:val="00B507F3"/>
    <w:rsid w:val="00B50AC8"/>
    <w:rsid w:val="00B512EA"/>
    <w:rsid w:val="00B515FD"/>
    <w:rsid w:val="00B5206B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D72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606F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264"/>
    <w:rsid w:val="00BA535D"/>
    <w:rsid w:val="00BA544E"/>
    <w:rsid w:val="00BA5A62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D2A"/>
    <w:rsid w:val="00BD6000"/>
    <w:rsid w:val="00BD6076"/>
    <w:rsid w:val="00BD6B32"/>
    <w:rsid w:val="00BD6B69"/>
    <w:rsid w:val="00BD6B7A"/>
    <w:rsid w:val="00BD6D16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1247"/>
    <w:rsid w:val="00BE1583"/>
    <w:rsid w:val="00BE1726"/>
    <w:rsid w:val="00BE1CD4"/>
    <w:rsid w:val="00BE22E8"/>
    <w:rsid w:val="00BE2335"/>
    <w:rsid w:val="00BE284D"/>
    <w:rsid w:val="00BE2982"/>
    <w:rsid w:val="00BE2B2E"/>
    <w:rsid w:val="00BE2E3D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5CB"/>
    <w:rsid w:val="00BF0D12"/>
    <w:rsid w:val="00BF1291"/>
    <w:rsid w:val="00BF149F"/>
    <w:rsid w:val="00BF22F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4C99"/>
    <w:rsid w:val="00BF4DA3"/>
    <w:rsid w:val="00BF515A"/>
    <w:rsid w:val="00BF520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32F1"/>
    <w:rsid w:val="00C03A03"/>
    <w:rsid w:val="00C03B39"/>
    <w:rsid w:val="00C03F1D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AFF"/>
    <w:rsid w:val="00C32B18"/>
    <w:rsid w:val="00C32D01"/>
    <w:rsid w:val="00C33097"/>
    <w:rsid w:val="00C3316B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8CD"/>
    <w:rsid w:val="00C35DDE"/>
    <w:rsid w:val="00C3625A"/>
    <w:rsid w:val="00C3677D"/>
    <w:rsid w:val="00C367E3"/>
    <w:rsid w:val="00C3746F"/>
    <w:rsid w:val="00C3763F"/>
    <w:rsid w:val="00C37BE1"/>
    <w:rsid w:val="00C37DD4"/>
    <w:rsid w:val="00C40368"/>
    <w:rsid w:val="00C40410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4B"/>
    <w:rsid w:val="00C41E59"/>
    <w:rsid w:val="00C420A2"/>
    <w:rsid w:val="00C4258D"/>
    <w:rsid w:val="00C42628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50A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D52"/>
    <w:rsid w:val="00C80313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057"/>
    <w:rsid w:val="00CB714B"/>
    <w:rsid w:val="00CB722A"/>
    <w:rsid w:val="00CB752D"/>
    <w:rsid w:val="00CB7F5F"/>
    <w:rsid w:val="00CB7FE9"/>
    <w:rsid w:val="00CC0722"/>
    <w:rsid w:val="00CC0AF0"/>
    <w:rsid w:val="00CC0B8D"/>
    <w:rsid w:val="00CC1097"/>
    <w:rsid w:val="00CC1338"/>
    <w:rsid w:val="00CC13A0"/>
    <w:rsid w:val="00CC172C"/>
    <w:rsid w:val="00CC180F"/>
    <w:rsid w:val="00CC213F"/>
    <w:rsid w:val="00CC2217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92B"/>
    <w:rsid w:val="00CC5D6C"/>
    <w:rsid w:val="00CC5ECE"/>
    <w:rsid w:val="00CC606D"/>
    <w:rsid w:val="00CC6141"/>
    <w:rsid w:val="00CC6450"/>
    <w:rsid w:val="00CC6726"/>
    <w:rsid w:val="00CC67A1"/>
    <w:rsid w:val="00CC6AE3"/>
    <w:rsid w:val="00CC6BC1"/>
    <w:rsid w:val="00CC7150"/>
    <w:rsid w:val="00CC764B"/>
    <w:rsid w:val="00CC7CF7"/>
    <w:rsid w:val="00CC7E72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219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430"/>
    <w:rsid w:val="00CE05E4"/>
    <w:rsid w:val="00CE0D62"/>
    <w:rsid w:val="00CE1140"/>
    <w:rsid w:val="00CE1203"/>
    <w:rsid w:val="00CE17B4"/>
    <w:rsid w:val="00CE17DD"/>
    <w:rsid w:val="00CE1A7F"/>
    <w:rsid w:val="00CE1B3C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D00508"/>
    <w:rsid w:val="00D007C1"/>
    <w:rsid w:val="00D00EC4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47CE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B0F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E97"/>
    <w:rsid w:val="00D32EC8"/>
    <w:rsid w:val="00D32ED4"/>
    <w:rsid w:val="00D33778"/>
    <w:rsid w:val="00D33890"/>
    <w:rsid w:val="00D33892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4FEE"/>
    <w:rsid w:val="00D35C26"/>
    <w:rsid w:val="00D35DC0"/>
    <w:rsid w:val="00D36488"/>
    <w:rsid w:val="00D36C0D"/>
    <w:rsid w:val="00D371B8"/>
    <w:rsid w:val="00D37605"/>
    <w:rsid w:val="00D3765D"/>
    <w:rsid w:val="00D3796D"/>
    <w:rsid w:val="00D37FB1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7E3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504C7"/>
    <w:rsid w:val="00D50A93"/>
    <w:rsid w:val="00D518CA"/>
    <w:rsid w:val="00D51A19"/>
    <w:rsid w:val="00D51B32"/>
    <w:rsid w:val="00D51BF3"/>
    <w:rsid w:val="00D51CE1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D5C"/>
    <w:rsid w:val="00D662E7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20F"/>
    <w:rsid w:val="00D762DB"/>
    <w:rsid w:val="00D76313"/>
    <w:rsid w:val="00D76440"/>
    <w:rsid w:val="00D76623"/>
    <w:rsid w:val="00D767EA"/>
    <w:rsid w:val="00D768C1"/>
    <w:rsid w:val="00D7691C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EA7"/>
    <w:rsid w:val="00D83175"/>
    <w:rsid w:val="00D8322B"/>
    <w:rsid w:val="00D83595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10D2"/>
    <w:rsid w:val="00DA12E7"/>
    <w:rsid w:val="00DA1520"/>
    <w:rsid w:val="00DA1560"/>
    <w:rsid w:val="00DA1639"/>
    <w:rsid w:val="00DA1801"/>
    <w:rsid w:val="00DA1CDE"/>
    <w:rsid w:val="00DA2892"/>
    <w:rsid w:val="00DA2A27"/>
    <w:rsid w:val="00DA2A3C"/>
    <w:rsid w:val="00DA2C74"/>
    <w:rsid w:val="00DA2D98"/>
    <w:rsid w:val="00DA2E18"/>
    <w:rsid w:val="00DA30C4"/>
    <w:rsid w:val="00DA326F"/>
    <w:rsid w:val="00DA332D"/>
    <w:rsid w:val="00DA33FB"/>
    <w:rsid w:val="00DA35C5"/>
    <w:rsid w:val="00DA3BEA"/>
    <w:rsid w:val="00DA3C4F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2049"/>
    <w:rsid w:val="00DE241A"/>
    <w:rsid w:val="00DE4412"/>
    <w:rsid w:val="00DE47CE"/>
    <w:rsid w:val="00DE4807"/>
    <w:rsid w:val="00DE498B"/>
    <w:rsid w:val="00DE4AFA"/>
    <w:rsid w:val="00DE4BDE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BF9"/>
    <w:rsid w:val="00DF1DB1"/>
    <w:rsid w:val="00DF1E55"/>
    <w:rsid w:val="00DF1F3C"/>
    <w:rsid w:val="00DF207D"/>
    <w:rsid w:val="00DF272C"/>
    <w:rsid w:val="00DF2E26"/>
    <w:rsid w:val="00DF326E"/>
    <w:rsid w:val="00DF339D"/>
    <w:rsid w:val="00DF33C5"/>
    <w:rsid w:val="00DF383B"/>
    <w:rsid w:val="00DF3ACA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F5F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87A"/>
    <w:rsid w:val="00E05A03"/>
    <w:rsid w:val="00E05D07"/>
    <w:rsid w:val="00E0623A"/>
    <w:rsid w:val="00E06648"/>
    <w:rsid w:val="00E073FD"/>
    <w:rsid w:val="00E0766A"/>
    <w:rsid w:val="00E07B64"/>
    <w:rsid w:val="00E07D84"/>
    <w:rsid w:val="00E104D5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7091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3042"/>
    <w:rsid w:val="00E33333"/>
    <w:rsid w:val="00E3365F"/>
    <w:rsid w:val="00E336B4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6D75"/>
    <w:rsid w:val="00E56ED5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DB6"/>
    <w:rsid w:val="00E60E99"/>
    <w:rsid w:val="00E61510"/>
    <w:rsid w:val="00E61B20"/>
    <w:rsid w:val="00E61B4E"/>
    <w:rsid w:val="00E61F58"/>
    <w:rsid w:val="00E6206C"/>
    <w:rsid w:val="00E621B3"/>
    <w:rsid w:val="00E62362"/>
    <w:rsid w:val="00E62544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81"/>
    <w:rsid w:val="00E65FBC"/>
    <w:rsid w:val="00E66285"/>
    <w:rsid w:val="00E665CE"/>
    <w:rsid w:val="00E66900"/>
    <w:rsid w:val="00E6711A"/>
    <w:rsid w:val="00E673D2"/>
    <w:rsid w:val="00E67790"/>
    <w:rsid w:val="00E67EF0"/>
    <w:rsid w:val="00E70D78"/>
    <w:rsid w:val="00E71937"/>
    <w:rsid w:val="00E71A8E"/>
    <w:rsid w:val="00E72619"/>
    <w:rsid w:val="00E72824"/>
    <w:rsid w:val="00E72C93"/>
    <w:rsid w:val="00E72D22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5BE"/>
    <w:rsid w:val="00E90AB5"/>
    <w:rsid w:val="00E91239"/>
    <w:rsid w:val="00E914DC"/>
    <w:rsid w:val="00E9194A"/>
    <w:rsid w:val="00E919B8"/>
    <w:rsid w:val="00E91AF2"/>
    <w:rsid w:val="00E91DB7"/>
    <w:rsid w:val="00E921D6"/>
    <w:rsid w:val="00E928DC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6FC9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5E3"/>
    <w:rsid w:val="00EB1965"/>
    <w:rsid w:val="00EB1BA3"/>
    <w:rsid w:val="00EB1C16"/>
    <w:rsid w:val="00EB20B1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59B"/>
    <w:rsid w:val="00EB376A"/>
    <w:rsid w:val="00EB39B1"/>
    <w:rsid w:val="00EB4198"/>
    <w:rsid w:val="00EB43B7"/>
    <w:rsid w:val="00EB471A"/>
    <w:rsid w:val="00EB497D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359"/>
    <w:rsid w:val="00EC3619"/>
    <w:rsid w:val="00EC36C9"/>
    <w:rsid w:val="00EC39B5"/>
    <w:rsid w:val="00EC3F08"/>
    <w:rsid w:val="00EC4189"/>
    <w:rsid w:val="00EC42E5"/>
    <w:rsid w:val="00EC433C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C20"/>
    <w:rsid w:val="00EE0CFE"/>
    <w:rsid w:val="00EE0F33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D3"/>
    <w:rsid w:val="00EF1041"/>
    <w:rsid w:val="00EF109B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4247"/>
    <w:rsid w:val="00F148FB"/>
    <w:rsid w:val="00F14BB6"/>
    <w:rsid w:val="00F15098"/>
    <w:rsid w:val="00F15386"/>
    <w:rsid w:val="00F1546D"/>
    <w:rsid w:val="00F15B2E"/>
    <w:rsid w:val="00F1604D"/>
    <w:rsid w:val="00F160A3"/>
    <w:rsid w:val="00F16370"/>
    <w:rsid w:val="00F1650D"/>
    <w:rsid w:val="00F165F4"/>
    <w:rsid w:val="00F1689B"/>
    <w:rsid w:val="00F16AAE"/>
    <w:rsid w:val="00F1704F"/>
    <w:rsid w:val="00F17222"/>
    <w:rsid w:val="00F17494"/>
    <w:rsid w:val="00F17AF1"/>
    <w:rsid w:val="00F17D87"/>
    <w:rsid w:val="00F17F1A"/>
    <w:rsid w:val="00F2053F"/>
    <w:rsid w:val="00F20CF4"/>
    <w:rsid w:val="00F20DCB"/>
    <w:rsid w:val="00F211C4"/>
    <w:rsid w:val="00F21229"/>
    <w:rsid w:val="00F2153E"/>
    <w:rsid w:val="00F219A8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8C"/>
    <w:rsid w:val="00F265C6"/>
    <w:rsid w:val="00F2697A"/>
    <w:rsid w:val="00F2702E"/>
    <w:rsid w:val="00F271B5"/>
    <w:rsid w:val="00F2725E"/>
    <w:rsid w:val="00F272A9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1C3"/>
    <w:rsid w:val="00F36552"/>
    <w:rsid w:val="00F36721"/>
    <w:rsid w:val="00F36B0F"/>
    <w:rsid w:val="00F37032"/>
    <w:rsid w:val="00F378FE"/>
    <w:rsid w:val="00F37A73"/>
    <w:rsid w:val="00F40A4A"/>
    <w:rsid w:val="00F40A74"/>
    <w:rsid w:val="00F40D1F"/>
    <w:rsid w:val="00F4113F"/>
    <w:rsid w:val="00F412F9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613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909"/>
    <w:rsid w:val="00F620CB"/>
    <w:rsid w:val="00F62718"/>
    <w:rsid w:val="00F62834"/>
    <w:rsid w:val="00F62B27"/>
    <w:rsid w:val="00F62E99"/>
    <w:rsid w:val="00F6378A"/>
    <w:rsid w:val="00F63D39"/>
    <w:rsid w:val="00F641E2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E32"/>
    <w:rsid w:val="00F71093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437"/>
    <w:rsid w:val="00F745B2"/>
    <w:rsid w:val="00F74747"/>
    <w:rsid w:val="00F747F8"/>
    <w:rsid w:val="00F74A2F"/>
    <w:rsid w:val="00F74E3A"/>
    <w:rsid w:val="00F750EA"/>
    <w:rsid w:val="00F75146"/>
    <w:rsid w:val="00F751DE"/>
    <w:rsid w:val="00F75694"/>
    <w:rsid w:val="00F756FA"/>
    <w:rsid w:val="00F757CD"/>
    <w:rsid w:val="00F75BDB"/>
    <w:rsid w:val="00F75F22"/>
    <w:rsid w:val="00F75F7E"/>
    <w:rsid w:val="00F76C8E"/>
    <w:rsid w:val="00F76D03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10B"/>
    <w:rsid w:val="00F85707"/>
    <w:rsid w:val="00F86169"/>
    <w:rsid w:val="00F8626C"/>
    <w:rsid w:val="00F867E4"/>
    <w:rsid w:val="00F86814"/>
    <w:rsid w:val="00F86EB3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9D1"/>
    <w:rsid w:val="00F95A6D"/>
    <w:rsid w:val="00F95B73"/>
    <w:rsid w:val="00F95EDE"/>
    <w:rsid w:val="00F95FB7"/>
    <w:rsid w:val="00F961AB"/>
    <w:rsid w:val="00F96FD3"/>
    <w:rsid w:val="00F975FE"/>
    <w:rsid w:val="00F97689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EBA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50C"/>
    <w:rsid w:val="00FB2723"/>
    <w:rsid w:val="00FB2CFD"/>
    <w:rsid w:val="00FB3154"/>
    <w:rsid w:val="00FB3890"/>
    <w:rsid w:val="00FB3A15"/>
    <w:rsid w:val="00FB3CEC"/>
    <w:rsid w:val="00FB3D2F"/>
    <w:rsid w:val="00FB4103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DBD"/>
    <w:rsid w:val="00FD1187"/>
    <w:rsid w:val="00FD163C"/>
    <w:rsid w:val="00FD166E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E39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E2D"/>
    <w:rsid w:val="00FE60AA"/>
    <w:rsid w:val="00FE64D4"/>
    <w:rsid w:val="00FE64E5"/>
    <w:rsid w:val="00FE67C2"/>
    <w:rsid w:val="00FE6D92"/>
    <w:rsid w:val="00FE6DF7"/>
    <w:rsid w:val="00FE70ED"/>
    <w:rsid w:val="00FE72ED"/>
    <w:rsid w:val="00FE7682"/>
    <w:rsid w:val="00FE7B72"/>
    <w:rsid w:val="00FE7C2A"/>
    <w:rsid w:val="00FE7CE1"/>
    <w:rsid w:val="00FF04CE"/>
    <w:rsid w:val="00FF08AE"/>
    <w:rsid w:val="00FF0EE9"/>
    <w:rsid w:val="00FF1395"/>
    <w:rsid w:val="00FF16BA"/>
    <w:rsid w:val="00FF1A05"/>
    <w:rsid w:val="00FF2467"/>
    <w:rsid w:val="00FF27BD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78B9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218D-9759-4A57-AF18-3C8CD1BF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5600</TotalTime>
  <Pages>19</Pages>
  <Words>3178</Words>
  <Characters>18117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2406</cp:revision>
  <cp:lastPrinted>2024-11-05T09:55:00Z</cp:lastPrinted>
  <dcterms:created xsi:type="dcterms:W3CDTF">2023-02-15T15:52:00Z</dcterms:created>
  <dcterms:modified xsi:type="dcterms:W3CDTF">2024-11-08T02:40:00Z</dcterms:modified>
</cp:coreProperties>
</file>