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905D6D" w14:textId="77777777" w:rsidR="003B14EA" w:rsidRPr="009A10D1" w:rsidRDefault="003B14EA" w:rsidP="00E859C8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9A10D1">
        <w:rPr>
          <w:rFonts w:asciiTheme="majorBidi" w:hAnsiTheme="majorBidi" w:cstheme="majorBidi"/>
          <w:sz w:val="52"/>
          <w:szCs w:val="52"/>
          <w:cs/>
        </w:rPr>
        <w:t>บริษัท ยูนิเวนเจอร์ จำกัด (มหาชน) และบริษัทย่อย</w:t>
      </w:r>
    </w:p>
    <w:p w14:paraId="4E5D0579" w14:textId="77777777" w:rsidR="00EE4483" w:rsidRPr="009A10D1" w:rsidRDefault="00EE4483" w:rsidP="00E859C8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61A7DBDB" w14:textId="79805C52" w:rsidR="001041C2" w:rsidRPr="009A10D1" w:rsidRDefault="001041C2" w:rsidP="00E859C8">
      <w:pPr>
        <w:tabs>
          <w:tab w:val="center" w:pos="4680"/>
        </w:tabs>
        <w:ind w:right="-45"/>
        <w:jc w:val="center"/>
        <w:rPr>
          <w:rFonts w:ascii="Angsana New" w:hAnsi="Angsana New"/>
          <w:sz w:val="32"/>
          <w:szCs w:val="32"/>
        </w:rPr>
      </w:pPr>
      <w:r w:rsidRPr="009A10D1">
        <w:rPr>
          <w:rFonts w:ascii="Angsana New" w:hAnsi="Angsana New" w:hint="cs"/>
          <w:sz w:val="32"/>
          <w:szCs w:val="32"/>
          <w:cs/>
          <w:lang w:val="th-TH"/>
        </w:rPr>
        <w:t>งบการเงิน</w:t>
      </w:r>
      <w:r w:rsidR="00C578F4" w:rsidRPr="009A10D1">
        <w:rPr>
          <w:rFonts w:ascii="Angsana New" w:hAnsi="Angsana New" w:hint="cs"/>
          <w:sz w:val="32"/>
          <w:szCs w:val="32"/>
          <w:cs/>
          <w:lang w:val="th-TH"/>
        </w:rPr>
        <w:t>สำหรับปีสิ้นสุดวันที่</w:t>
      </w:r>
      <w:r w:rsidR="0037186B" w:rsidRPr="009A10D1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B17D5A" w:rsidRPr="009A10D1">
        <w:rPr>
          <w:rFonts w:ascii="Angsana New" w:hAnsi="Angsana New"/>
          <w:sz w:val="32"/>
          <w:szCs w:val="32"/>
          <w:lang w:val="en-GB"/>
        </w:rPr>
        <w:t>30</w:t>
      </w:r>
      <w:r w:rsidR="006A1C7D" w:rsidRPr="009A10D1">
        <w:rPr>
          <w:rFonts w:ascii="Angsana New" w:hAnsi="Angsana New"/>
          <w:sz w:val="32"/>
          <w:szCs w:val="32"/>
        </w:rPr>
        <w:t xml:space="preserve"> </w:t>
      </w:r>
      <w:r w:rsidR="006A1C7D" w:rsidRPr="009A10D1">
        <w:rPr>
          <w:rFonts w:ascii="Angsana New" w:hAnsi="Angsana New"/>
          <w:sz w:val="32"/>
          <w:szCs w:val="32"/>
          <w:cs/>
        </w:rPr>
        <w:t>กันยายน</w:t>
      </w:r>
      <w:r w:rsidR="006A1C7D" w:rsidRPr="009A10D1">
        <w:rPr>
          <w:rFonts w:ascii="Angsana New" w:hAnsi="Angsana New"/>
          <w:sz w:val="32"/>
          <w:szCs w:val="32"/>
        </w:rPr>
        <w:t xml:space="preserve"> </w:t>
      </w:r>
      <w:r w:rsidR="00B17D5A" w:rsidRPr="009A10D1">
        <w:rPr>
          <w:rFonts w:ascii="Angsana New" w:hAnsi="Angsana New"/>
          <w:sz w:val="32"/>
          <w:szCs w:val="32"/>
          <w:lang w:val="en-GB"/>
        </w:rPr>
        <w:t>256</w:t>
      </w:r>
      <w:r w:rsidR="00FF47E0" w:rsidRPr="009A10D1">
        <w:rPr>
          <w:rFonts w:ascii="Angsana New" w:hAnsi="Angsana New"/>
          <w:sz w:val="32"/>
          <w:szCs w:val="32"/>
          <w:lang w:val="en-GB"/>
        </w:rPr>
        <w:t>7</w:t>
      </w:r>
    </w:p>
    <w:p w14:paraId="7FAA45C8" w14:textId="77777777" w:rsidR="00EE4483" w:rsidRPr="009A10D1" w:rsidRDefault="00EE4483" w:rsidP="00E859C8">
      <w:pPr>
        <w:jc w:val="center"/>
        <w:rPr>
          <w:rFonts w:asciiTheme="majorBidi" w:hAnsiTheme="majorBidi" w:cstheme="majorBidi"/>
          <w:sz w:val="32"/>
          <w:szCs w:val="32"/>
        </w:rPr>
      </w:pPr>
      <w:r w:rsidRPr="009A10D1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42441912" w14:textId="77777777" w:rsidR="00EE4483" w:rsidRPr="009A10D1" w:rsidRDefault="00EE4483" w:rsidP="00E859C8">
      <w:pPr>
        <w:jc w:val="center"/>
        <w:rPr>
          <w:rFonts w:asciiTheme="majorBidi" w:hAnsiTheme="majorBidi" w:cstheme="majorBidi"/>
          <w:sz w:val="32"/>
          <w:szCs w:val="32"/>
          <w:cs/>
        </w:rPr>
      </w:pPr>
      <w:r w:rsidRPr="009A10D1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4982947D" w14:textId="77777777" w:rsidR="00584F28" w:rsidRPr="009A10D1" w:rsidRDefault="00584F28" w:rsidP="00E859C8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31876E28" w14:textId="77777777" w:rsidR="00533FA7" w:rsidRPr="009A10D1" w:rsidRDefault="00533FA7" w:rsidP="00E859C8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3399B9D7" w14:textId="77777777" w:rsidR="00844626" w:rsidRPr="009A10D1" w:rsidRDefault="00844626" w:rsidP="00E859C8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2B7B479F" w14:textId="77777777" w:rsidR="00844626" w:rsidRPr="009A10D1" w:rsidRDefault="00844626" w:rsidP="00E859C8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3377626C" w14:textId="77777777" w:rsidR="00844626" w:rsidRPr="009A10D1" w:rsidRDefault="00844626" w:rsidP="00E859C8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0607A3E7" w14:textId="77777777" w:rsidR="00F571AC" w:rsidRPr="009A10D1" w:rsidRDefault="00F571AC" w:rsidP="00E859C8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6E278026" w14:textId="77777777" w:rsidR="00F571AC" w:rsidRPr="009A10D1" w:rsidRDefault="00F571AC" w:rsidP="00E859C8">
      <w:pPr>
        <w:rPr>
          <w:sz w:val="28"/>
          <w:szCs w:val="28"/>
          <w:lang w:val="en-GB"/>
        </w:rPr>
      </w:pPr>
    </w:p>
    <w:p w14:paraId="7C6C2A96" w14:textId="77777777" w:rsidR="00584F28" w:rsidRPr="009A10D1" w:rsidRDefault="00584F28" w:rsidP="00E859C8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sz w:val="28"/>
          <w:szCs w:val="28"/>
          <w:lang w:val="en-GB"/>
        </w:rPr>
        <w:sectPr w:rsidR="00584F28" w:rsidRPr="009A10D1" w:rsidSect="00584F28">
          <w:headerReference w:type="default" r:id="rId11"/>
          <w:footerReference w:type="default" r:id="rId12"/>
          <w:type w:val="nextColumn"/>
          <w:pgSz w:w="11907" w:h="16840" w:code="9"/>
          <w:pgMar w:top="1440" w:right="1152" w:bottom="576" w:left="1152" w:header="720" w:footer="720" w:gutter="0"/>
          <w:pgNumType w:start="0"/>
          <w:cols w:space="708"/>
          <w:docGrid w:linePitch="360"/>
        </w:sectPr>
      </w:pPr>
    </w:p>
    <w:p w14:paraId="5CAAB533" w14:textId="77777777" w:rsidR="00B4089C" w:rsidRDefault="00B4089C" w:rsidP="00E859C8">
      <w:pPr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28E5A3FF" w14:textId="77777777" w:rsidR="00022CB5" w:rsidRPr="009A10D1" w:rsidRDefault="00022CB5" w:rsidP="00E859C8">
      <w:pPr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</w:p>
    <w:p w14:paraId="1BF65759" w14:textId="77777777" w:rsidR="00B4089C" w:rsidRPr="009A10D1" w:rsidRDefault="00B4089C" w:rsidP="00E859C8">
      <w:pPr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5481A16F" w14:textId="77777777" w:rsidR="00B4089C" w:rsidRPr="009A10D1" w:rsidRDefault="00B4089C" w:rsidP="00E859C8">
      <w:pPr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0C1B10B2" w14:textId="77777777" w:rsidR="006E44B2" w:rsidRPr="009A10D1" w:rsidRDefault="006E44B2" w:rsidP="00E859C8">
      <w:pPr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055C2953" w14:textId="77777777" w:rsidR="006E44B2" w:rsidRPr="009A10D1" w:rsidRDefault="006E44B2" w:rsidP="00E859C8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BAA1285" w14:textId="77777777" w:rsidR="00B4089C" w:rsidRPr="009A10D1" w:rsidRDefault="00B4089C" w:rsidP="00E859C8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30"/>
          <w:szCs w:val="30"/>
        </w:rPr>
      </w:pPr>
      <w:r w:rsidRPr="009A10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06954918" w14:textId="77777777" w:rsidR="00B4089C" w:rsidRPr="009A10D1" w:rsidRDefault="00B4089C" w:rsidP="00E859C8">
      <w:pPr>
        <w:spacing w:line="240" w:lineRule="auto"/>
        <w:rPr>
          <w:rFonts w:ascii="Angsana New" w:hAnsi="Angsana New"/>
          <w:sz w:val="30"/>
          <w:szCs w:val="30"/>
        </w:rPr>
      </w:pPr>
    </w:p>
    <w:p w14:paraId="2821C9DA" w14:textId="77777777" w:rsidR="00B4089C" w:rsidRPr="009A10D1" w:rsidRDefault="00B4089C" w:rsidP="00E859C8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9A10D1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9A10D1">
        <w:rPr>
          <w:rFonts w:ascii="Angsana New" w:hAnsi="Angsana New"/>
          <w:b/>
          <w:bCs/>
          <w:sz w:val="30"/>
          <w:szCs w:val="30"/>
        </w:rPr>
        <w:t xml:space="preserve"> </w:t>
      </w:r>
      <w:r w:rsidRPr="009A10D1">
        <w:rPr>
          <w:rFonts w:ascii="Angsana New" w:hAnsi="Angsana New"/>
          <w:b/>
          <w:bCs/>
          <w:sz w:val="30"/>
          <w:szCs w:val="30"/>
          <w:cs/>
        </w:rPr>
        <w:t xml:space="preserve">ผู้ถือหุ้นบริษัท ยูนิเวนเจอร์ จำกัด </w:t>
      </w:r>
      <w:r w:rsidRPr="009A10D1">
        <w:rPr>
          <w:rFonts w:ascii="Angsana New" w:hAnsi="Angsana New"/>
          <w:b/>
          <w:bCs/>
          <w:sz w:val="30"/>
          <w:szCs w:val="30"/>
        </w:rPr>
        <w:t>(</w:t>
      </w:r>
      <w:r w:rsidRPr="009A10D1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9A10D1">
        <w:rPr>
          <w:rFonts w:ascii="Angsana New" w:hAnsi="Angsana New"/>
          <w:b/>
          <w:bCs/>
          <w:sz w:val="30"/>
          <w:szCs w:val="30"/>
        </w:rPr>
        <w:t>)</w:t>
      </w:r>
    </w:p>
    <w:p w14:paraId="33498983" w14:textId="77777777" w:rsidR="00B4089C" w:rsidRPr="009A10D1" w:rsidRDefault="00B4089C" w:rsidP="00E859C8">
      <w:pPr>
        <w:spacing w:line="240" w:lineRule="auto"/>
        <w:rPr>
          <w:rFonts w:ascii="Angsana New" w:hAnsi="Angsana New"/>
          <w:sz w:val="28"/>
          <w:szCs w:val="28"/>
        </w:rPr>
      </w:pPr>
    </w:p>
    <w:p w14:paraId="468AD4A3" w14:textId="77777777" w:rsidR="00593960" w:rsidRPr="009A10D1" w:rsidRDefault="00593960" w:rsidP="00E859C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9A10D1">
        <w:rPr>
          <w:rFonts w:ascii="Angsana New" w:hAnsi="Angsana New"/>
          <w:i/>
          <w:iCs/>
          <w:sz w:val="28"/>
          <w:szCs w:val="28"/>
          <w:cs/>
        </w:rPr>
        <w:t>ความเห็น</w:t>
      </w:r>
    </w:p>
    <w:p w14:paraId="570C5864" w14:textId="77777777" w:rsidR="00593960" w:rsidRPr="009A10D1" w:rsidRDefault="00593960" w:rsidP="00E859C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0FA7D2BE" w14:textId="025CBE0E" w:rsidR="00593960" w:rsidRPr="009A10D1" w:rsidRDefault="00593960" w:rsidP="00E859C8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  <w:cs/>
        </w:rPr>
      </w:pPr>
      <w:r w:rsidRPr="009A10D1">
        <w:rPr>
          <w:rFonts w:ascii="Angsana New" w:hAnsi="Angsana New"/>
          <w:sz w:val="28"/>
          <w:szCs w:val="28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9A10D1">
        <w:rPr>
          <w:rFonts w:ascii="Angsana New" w:hAnsi="Angsana New"/>
          <w:sz w:val="28"/>
          <w:szCs w:val="28"/>
        </w:rPr>
        <w:t xml:space="preserve"> </w:t>
      </w:r>
      <w:r w:rsidRPr="009A10D1">
        <w:rPr>
          <w:rFonts w:ascii="Angsana New" w:hAnsi="Angsana New"/>
          <w:spacing w:val="-2"/>
          <w:sz w:val="28"/>
          <w:szCs w:val="28"/>
          <w:cs/>
        </w:rPr>
        <w:t>ยูนิเวนเจอร์</w:t>
      </w:r>
      <w:r w:rsidRPr="009A10D1">
        <w:rPr>
          <w:rFonts w:ascii="Angsana New" w:hAnsi="Angsana New"/>
          <w:spacing w:val="-2"/>
          <w:sz w:val="28"/>
          <w:szCs w:val="28"/>
        </w:rPr>
        <w:t xml:space="preserve"> </w:t>
      </w:r>
      <w:r w:rsidRPr="009A10D1">
        <w:rPr>
          <w:rFonts w:ascii="Angsana New" w:hAnsi="Angsana New"/>
          <w:sz w:val="28"/>
          <w:szCs w:val="28"/>
          <w:cs/>
        </w:rPr>
        <w:t xml:space="preserve">จำกัด (มหาชน) และบริษัทย่อย (กลุ่มบริษัท) และของเฉพาะบริษัท </w:t>
      </w:r>
      <w:r w:rsidRPr="009A10D1">
        <w:rPr>
          <w:rFonts w:ascii="Angsana New" w:hAnsi="Angsana New"/>
          <w:spacing w:val="-2"/>
          <w:sz w:val="28"/>
          <w:szCs w:val="28"/>
          <w:cs/>
        </w:rPr>
        <w:t>ยูนิเวนเจอร์</w:t>
      </w:r>
      <w:r w:rsidRPr="009A10D1">
        <w:rPr>
          <w:rFonts w:ascii="Angsana New" w:hAnsi="Angsana New"/>
          <w:spacing w:val="-2"/>
          <w:sz w:val="28"/>
          <w:szCs w:val="28"/>
        </w:rPr>
        <w:t xml:space="preserve"> </w:t>
      </w:r>
      <w:r w:rsidRPr="009A10D1">
        <w:rPr>
          <w:rFonts w:ascii="Angsana New" w:hAnsi="Angsana New"/>
          <w:sz w:val="28"/>
          <w:szCs w:val="28"/>
          <w:cs/>
        </w:rPr>
        <w:t>จำกัด (มหาชน)</w:t>
      </w:r>
      <w:r w:rsidRPr="009A10D1">
        <w:rPr>
          <w:rFonts w:ascii="Angsana New" w:hAnsi="Angsana New"/>
          <w:sz w:val="28"/>
          <w:szCs w:val="28"/>
        </w:rPr>
        <w:t xml:space="preserve"> </w:t>
      </w:r>
      <w:r w:rsidRPr="009A10D1">
        <w:rPr>
          <w:rFonts w:ascii="Angsana New" w:hAnsi="Angsana New"/>
          <w:sz w:val="28"/>
          <w:szCs w:val="28"/>
          <w:cs/>
        </w:rPr>
        <w:t>(บริษัท)</w:t>
      </w:r>
      <w:r w:rsidRPr="009A10D1">
        <w:rPr>
          <w:rFonts w:ascii="Angsana New" w:hAnsi="Angsana New"/>
          <w:sz w:val="28"/>
          <w:szCs w:val="28"/>
        </w:rPr>
        <w:t xml:space="preserve"> </w:t>
      </w:r>
      <w:r w:rsidRPr="009A10D1">
        <w:rPr>
          <w:rFonts w:ascii="Angsana New" w:hAnsi="Angsana New"/>
          <w:sz w:val="28"/>
          <w:szCs w:val="28"/>
          <w:cs/>
        </w:rPr>
        <w:t>ตามลำดับ ซึ่งประกอบด้วยงบแสดงฐานะการเงินรวมและงบแสดงฐานะการเงินเฉพาะกิจการ</w:t>
      </w:r>
      <w:r w:rsidRPr="009A10D1">
        <w:rPr>
          <w:rFonts w:ascii="Angsana New" w:hAnsi="Angsana New"/>
          <w:sz w:val="28"/>
          <w:szCs w:val="28"/>
        </w:rPr>
        <w:t xml:space="preserve"> </w:t>
      </w:r>
      <w:r w:rsidRPr="009A10D1">
        <w:rPr>
          <w:rFonts w:ascii="Angsana New" w:hAnsi="Angsana New"/>
          <w:sz w:val="28"/>
          <w:szCs w:val="28"/>
          <w:cs/>
        </w:rPr>
        <w:t>ณ</w:t>
      </w:r>
      <w:r w:rsidRPr="009A10D1">
        <w:rPr>
          <w:rFonts w:ascii="Angsana New" w:hAnsi="Angsana New"/>
          <w:sz w:val="28"/>
          <w:szCs w:val="28"/>
        </w:rPr>
        <w:t xml:space="preserve"> </w:t>
      </w:r>
      <w:r w:rsidRPr="009A10D1">
        <w:rPr>
          <w:rFonts w:ascii="Angsana New" w:hAnsi="Angsana New"/>
          <w:sz w:val="28"/>
          <w:szCs w:val="28"/>
          <w:cs/>
        </w:rPr>
        <w:t xml:space="preserve">วันที่ </w:t>
      </w:r>
      <w:r w:rsidR="00B17D5A" w:rsidRPr="009A10D1">
        <w:rPr>
          <w:rFonts w:ascii="Angsana New" w:hAnsi="Angsana New"/>
          <w:sz w:val="28"/>
          <w:szCs w:val="28"/>
          <w:lang w:val="en-GB"/>
        </w:rPr>
        <w:t>30</w:t>
      </w:r>
      <w:r w:rsidRPr="009A10D1">
        <w:rPr>
          <w:rFonts w:ascii="Angsana New" w:hAnsi="Angsana New"/>
          <w:sz w:val="28"/>
          <w:szCs w:val="28"/>
        </w:rPr>
        <w:t xml:space="preserve"> </w:t>
      </w:r>
      <w:r w:rsidRPr="009A10D1">
        <w:rPr>
          <w:rFonts w:ascii="Angsana New" w:hAnsi="Angsana New"/>
          <w:sz w:val="28"/>
          <w:szCs w:val="28"/>
          <w:cs/>
        </w:rPr>
        <w:t>กันยายน</w:t>
      </w:r>
      <w:r w:rsidRPr="009A10D1">
        <w:rPr>
          <w:rFonts w:ascii="Angsana New" w:hAnsi="Angsana New"/>
          <w:sz w:val="28"/>
          <w:szCs w:val="28"/>
        </w:rPr>
        <w:t xml:space="preserve"> </w:t>
      </w:r>
      <w:r w:rsidR="00B17D5A" w:rsidRPr="009A10D1">
        <w:rPr>
          <w:rFonts w:ascii="Angsana New" w:hAnsi="Angsana New"/>
          <w:sz w:val="28"/>
          <w:szCs w:val="28"/>
          <w:lang w:val="en-GB"/>
        </w:rPr>
        <w:t>256</w:t>
      </w:r>
      <w:r w:rsidR="00FF47E0" w:rsidRPr="009A10D1">
        <w:rPr>
          <w:rFonts w:ascii="Angsana New" w:hAnsi="Angsana New"/>
          <w:sz w:val="28"/>
          <w:szCs w:val="28"/>
          <w:lang w:val="en-GB"/>
        </w:rPr>
        <w:t>7</w:t>
      </w:r>
      <w:r w:rsidRPr="009A10D1">
        <w:rPr>
          <w:rFonts w:ascii="Angsana New" w:hAnsi="Angsana New"/>
          <w:sz w:val="28"/>
          <w:szCs w:val="28"/>
        </w:rPr>
        <w:t xml:space="preserve"> </w:t>
      </w:r>
      <w:r w:rsidRPr="009A10D1">
        <w:rPr>
          <w:rFonts w:ascii="Angsana New" w:hAnsi="Angsan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9A10D1">
        <w:rPr>
          <w:rFonts w:ascii="Angsana New" w:hAnsi="Angsana New"/>
          <w:sz w:val="28"/>
          <w:szCs w:val="28"/>
        </w:rPr>
        <w:t xml:space="preserve"> </w:t>
      </w:r>
      <w:r w:rsidRPr="009A10D1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</w:t>
      </w:r>
      <w:r w:rsidRPr="009A10D1">
        <w:rPr>
          <w:rFonts w:ascii="Angsana New" w:hAnsi="Angsana New"/>
          <w:sz w:val="28"/>
          <w:szCs w:val="28"/>
        </w:rPr>
        <w:t xml:space="preserve"> </w:t>
      </w:r>
      <w:r w:rsidRPr="009A10D1">
        <w:rPr>
          <w:rFonts w:ascii="Angsana New" w:hAnsi="Angsana New"/>
          <w:sz w:val="28"/>
          <w:szCs w:val="28"/>
          <w:cs/>
        </w:rPr>
        <w:t xml:space="preserve">ๆ </w:t>
      </w:r>
    </w:p>
    <w:p w14:paraId="344C7168" w14:textId="77777777" w:rsidR="00593960" w:rsidRPr="009A10D1" w:rsidRDefault="00593960" w:rsidP="00E859C8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4"/>
          <w:szCs w:val="24"/>
        </w:rPr>
      </w:pPr>
    </w:p>
    <w:p w14:paraId="73A766F7" w14:textId="37D04541" w:rsidR="00593960" w:rsidRPr="009A10D1" w:rsidRDefault="00593960" w:rsidP="00E859C8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  <w:r w:rsidRPr="009A10D1">
        <w:rPr>
          <w:rFonts w:ascii="Angsana New" w:hAnsi="Angsana New"/>
          <w:sz w:val="28"/>
          <w:szCs w:val="28"/>
          <w:cs/>
        </w:rPr>
        <w:t>ข้าพเจ้าเห็นว่า</w:t>
      </w:r>
      <w:r w:rsidRPr="009A10D1">
        <w:rPr>
          <w:rFonts w:ascii="Angsana New" w:hAnsi="Angsana New"/>
          <w:sz w:val="28"/>
          <w:szCs w:val="28"/>
        </w:rPr>
        <w:t xml:space="preserve"> </w:t>
      </w:r>
      <w:r w:rsidRPr="009A10D1">
        <w:rPr>
          <w:rFonts w:ascii="Angsana New" w:hAnsi="Angsana New"/>
          <w:sz w:val="28"/>
          <w:szCs w:val="28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แสดงฐานะการเงินรวมและฐานะการเงินเฉพาะกิจการของกลุ่มบริษัทและบริษัท ตามลำดับ ณ</w:t>
      </w:r>
      <w:r w:rsidRPr="009A10D1">
        <w:rPr>
          <w:rFonts w:ascii="Angsana New" w:hAnsi="Angsana New"/>
          <w:sz w:val="28"/>
          <w:szCs w:val="28"/>
        </w:rPr>
        <w:t xml:space="preserve"> </w:t>
      </w:r>
      <w:r w:rsidRPr="009A10D1">
        <w:rPr>
          <w:rFonts w:ascii="Angsana New" w:hAnsi="Angsana New"/>
          <w:sz w:val="28"/>
          <w:szCs w:val="28"/>
          <w:cs/>
        </w:rPr>
        <w:t xml:space="preserve">วันที่ </w:t>
      </w:r>
      <w:r w:rsidR="00B17D5A" w:rsidRPr="009A10D1">
        <w:rPr>
          <w:rFonts w:ascii="Angsana New" w:hAnsi="Angsana New"/>
          <w:sz w:val="28"/>
          <w:szCs w:val="28"/>
          <w:lang w:val="en-GB"/>
        </w:rPr>
        <w:t>30</w:t>
      </w:r>
      <w:r w:rsidRPr="009A10D1">
        <w:rPr>
          <w:rFonts w:ascii="Angsana New" w:hAnsi="Angsana New"/>
          <w:sz w:val="28"/>
          <w:szCs w:val="28"/>
        </w:rPr>
        <w:t xml:space="preserve"> </w:t>
      </w:r>
      <w:r w:rsidRPr="009A10D1">
        <w:rPr>
          <w:rFonts w:ascii="Angsana New" w:hAnsi="Angsana New"/>
          <w:sz w:val="28"/>
          <w:szCs w:val="28"/>
          <w:cs/>
        </w:rPr>
        <w:t>กันยายน</w:t>
      </w:r>
      <w:r w:rsidRPr="009A10D1">
        <w:rPr>
          <w:rFonts w:ascii="Angsana New" w:hAnsi="Angsana New"/>
          <w:sz w:val="28"/>
          <w:szCs w:val="28"/>
        </w:rPr>
        <w:t xml:space="preserve"> </w:t>
      </w:r>
      <w:r w:rsidR="00B17D5A" w:rsidRPr="009A10D1">
        <w:rPr>
          <w:rFonts w:ascii="Angsana New" w:hAnsi="Angsana New"/>
          <w:sz w:val="28"/>
          <w:szCs w:val="28"/>
          <w:lang w:val="en-GB"/>
        </w:rPr>
        <w:t>256</w:t>
      </w:r>
      <w:r w:rsidR="00FF47E0" w:rsidRPr="009A10D1">
        <w:rPr>
          <w:rFonts w:ascii="Angsana New" w:hAnsi="Angsana New"/>
          <w:sz w:val="28"/>
          <w:szCs w:val="28"/>
          <w:lang w:val="en-GB"/>
        </w:rPr>
        <w:t>7</w:t>
      </w:r>
      <w:r w:rsidRPr="009A10D1">
        <w:rPr>
          <w:rFonts w:ascii="Angsana New" w:hAnsi="Angsana New"/>
          <w:sz w:val="28"/>
          <w:szCs w:val="28"/>
        </w:rPr>
        <w:t xml:space="preserve"> </w:t>
      </w:r>
      <w:r w:rsidRPr="009A10D1">
        <w:rPr>
          <w:rFonts w:ascii="Angsana New" w:hAnsi="Angsana New"/>
          <w:sz w:val="28"/>
          <w:szCs w:val="28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9A10D1">
        <w:rPr>
          <w:rFonts w:ascii="Angsana New" w:hAnsi="Angsana New"/>
          <w:sz w:val="28"/>
          <w:szCs w:val="28"/>
        </w:rPr>
        <w:t xml:space="preserve"> </w:t>
      </w:r>
      <w:r w:rsidRPr="009A10D1">
        <w:rPr>
          <w:rFonts w:ascii="Angsana New" w:hAnsi="Angsana New"/>
          <w:sz w:val="28"/>
          <w:szCs w:val="28"/>
          <w:cs/>
        </w:rPr>
        <w:t>สำหรับปีสิ้นสุดวันเดียวกัน</w:t>
      </w:r>
      <w:r w:rsidRPr="009A10D1">
        <w:rPr>
          <w:rFonts w:ascii="Angsana New" w:hAnsi="Angsana New" w:hint="cs"/>
          <w:sz w:val="28"/>
          <w:szCs w:val="28"/>
          <w:cs/>
        </w:rPr>
        <w:t xml:space="preserve"> </w:t>
      </w:r>
      <w:r w:rsidRPr="009A10D1">
        <w:rPr>
          <w:rFonts w:ascii="Angsana New" w:hAnsi="Angsana New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7825F6CE" w14:textId="77777777" w:rsidR="00593960" w:rsidRPr="009A10D1" w:rsidRDefault="00593960" w:rsidP="00E859C8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4"/>
          <w:szCs w:val="24"/>
        </w:rPr>
      </w:pPr>
    </w:p>
    <w:p w14:paraId="637A3E63" w14:textId="77777777" w:rsidR="00593960" w:rsidRPr="009A10D1" w:rsidRDefault="00593960" w:rsidP="00E859C8">
      <w:pPr>
        <w:rPr>
          <w:rFonts w:ascii="Angsana New" w:eastAsia="Calibri" w:hAnsi="Angsana New"/>
          <w:i/>
          <w:iCs/>
          <w:sz w:val="28"/>
          <w:szCs w:val="28"/>
        </w:rPr>
      </w:pPr>
      <w:r w:rsidRPr="009A10D1">
        <w:rPr>
          <w:rFonts w:ascii="Angsana New" w:eastAsia="Calibri" w:hAnsi="Angsana New"/>
          <w:i/>
          <w:iCs/>
          <w:sz w:val="28"/>
          <w:szCs w:val="28"/>
          <w:cs/>
        </w:rPr>
        <w:t>เกณฑ์ในการแสดงความเห็น</w:t>
      </w:r>
    </w:p>
    <w:p w14:paraId="63B8380D" w14:textId="77777777" w:rsidR="00593960" w:rsidRPr="009A10D1" w:rsidRDefault="00593960" w:rsidP="00E859C8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4"/>
          <w:szCs w:val="24"/>
        </w:rPr>
      </w:pPr>
    </w:p>
    <w:p w14:paraId="7FB5E36D" w14:textId="68BE1325" w:rsidR="00A17A1B" w:rsidRPr="009A10D1" w:rsidRDefault="00593960" w:rsidP="00E859C8">
      <w:pPr>
        <w:rPr>
          <w:rFonts w:ascii="Angsana New" w:hAnsi="Angsana New"/>
          <w:sz w:val="28"/>
          <w:szCs w:val="28"/>
        </w:rPr>
      </w:pPr>
      <w:r w:rsidRPr="009A10D1">
        <w:rPr>
          <w:rFonts w:ascii="Angsana New" w:eastAsia="Calibri" w:hAnsi="Angsan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9A10D1">
        <w:rPr>
          <w:rFonts w:ascii="Angsana New" w:eastAsia="Calibri" w:hAnsi="Angsana New"/>
          <w:i/>
          <w:i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9A10D1">
        <w:rPr>
          <w:rFonts w:ascii="Angsana New" w:eastAsia="Calibri" w:hAnsi="Angsana New"/>
          <w:sz w:val="28"/>
          <w:szCs w:val="28"/>
          <w:cs/>
        </w:rPr>
        <w:t>ในรายงานของข้าพเจ้า ข้าพเจ้ามี</w:t>
      </w:r>
      <w:r w:rsidRPr="009A10D1">
        <w:rPr>
          <w:rFonts w:ascii="Angsana New" w:eastAsia="Calibri" w:hAnsi="Angsana New"/>
          <w:spacing w:val="-8"/>
          <w:sz w:val="28"/>
          <w:szCs w:val="28"/>
          <w:cs/>
        </w:rPr>
        <w:t>ความเป็นอิสระจากกลุ่มบริษัทและบริษัทตาม</w:t>
      </w:r>
      <w:r w:rsidR="00A21722" w:rsidRPr="009A10D1">
        <w:rPr>
          <w:rFonts w:asciiTheme="majorBidi" w:hAnsiTheme="majorBidi" w:cstheme="majorBidi"/>
          <w:i/>
          <w:iCs/>
          <w:sz w:val="28"/>
          <w:szCs w:val="28"/>
          <w:cs/>
        </w:rPr>
        <w:t>ประมวลจรรยาบรรณของผู้ประกอบวิชาชีพบัญชี</w:t>
      </w:r>
      <w:r w:rsidR="00A21722" w:rsidRPr="009A10D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A21722" w:rsidRPr="009A10D1">
        <w:rPr>
          <w:rFonts w:asciiTheme="majorBidi" w:hAnsiTheme="majorBidi" w:cstheme="majorBidi"/>
          <w:i/>
          <w:iCs/>
          <w:sz w:val="28"/>
          <w:szCs w:val="28"/>
          <w:cs/>
        </w:rPr>
        <w:t>รวมถึง</w:t>
      </w:r>
      <w:r w:rsidR="00A21722" w:rsidRPr="009A10D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A21722" w:rsidRPr="009A10D1">
        <w:rPr>
          <w:rFonts w:asciiTheme="majorBidi" w:hAnsiTheme="majorBidi" w:cstheme="majorBidi"/>
          <w:i/>
          <w:iCs/>
          <w:sz w:val="28"/>
          <w:szCs w:val="28"/>
          <w:cs/>
        </w:rPr>
        <w:t>มาตรฐานเรื่องความเป็นอิสระ</w:t>
      </w:r>
      <w:r w:rsidR="00A21722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A21722" w:rsidRPr="009A10D1">
        <w:rPr>
          <w:rFonts w:asciiTheme="majorBidi" w:hAnsiTheme="majorBidi" w:cstheme="majorBidi"/>
          <w:sz w:val="28"/>
          <w:szCs w:val="28"/>
          <w:cs/>
        </w:rPr>
        <w:t>ที่กำหนดโดย</w:t>
      </w:r>
      <w:r w:rsidR="00987E1D" w:rsidRPr="009A10D1">
        <w:rPr>
          <w:rFonts w:asciiTheme="majorBidi" w:hAnsiTheme="majorBidi" w:cstheme="majorBidi"/>
          <w:sz w:val="28"/>
          <w:szCs w:val="28"/>
        </w:rPr>
        <w:br/>
      </w:r>
      <w:r w:rsidR="00A21722" w:rsidRPr="009A10D1">
        <w:rPr>
          <w:rFonts w:asciiTheme="majorBidi" w:hAnsiTheme="majorBidi" w:cstheme="majorBidi"/>
          <w:sz w:val="28"/>
          <w:szCs w:val="28"/>
          <w:cs/>
        </w:rPr>
        <w:t>สภาวิชาชีพบัญชี</w:t>
      </w:r>
      <w:r w:rsidR="00A21722" w:rsidRPr="009A10D1">
        <w:rPr>
          <w:rFonts w:asciiTheme="majorBidi" w:hAnsiTheme="majorBidi" w:cstheme="majorBidi"/>
          <w:sz w:val="28"/>
          <w:szCs w:val="28"/>
        </w:rPr>
        <w:t xml:space="preserve"> (</w:t>
      </w:r>
      <w:r w:rsidR="00A21722" w:rsidRPr="009A10D1">
        <w:rPr>
          <w:rFonts w:asciiTheme="majorBidi" w:hAnsiTheme="majorBidi" w:cstheme="majorBidi"/>
          <w:sz w:val="28"/>
          <w:szCs w:val="28"/>
          <w:cs/>
        </w:rPr>
        <w:t>ประมวลจรรยาบรรณของผู้ประกอบวิชาชีพบัญชี)</w:t>
      </w:r>
      <w:r w:rsidRPr="009A10D1">
        <w:rPr>
          <w:rFonts w:ascii="Angsana New" w:eastAsia="Calibri" w:hAnsi="Angsana New"/>
          <w:sz w:val="28"/>
          <w:szCs w:val="28"/>
          <w:cs/>
        </w:rPr>
        <w:t>ในส่วนที่เกี่ยวข้องกับการตรวจสอบงบการเงินรวมและ</w:t>
      </w:r>
      <w:r w:rsidR="00987E1D" w:rsidRPr="009A10D1">
        <w:rPr>
          <w:rFonts w:ascii="Angsana New" w:eastAsia="Calibri" w:hAnsi="Angsana New"/>
          <w:sz w:val="28"/>
          <w:szCs w:val="28"/>
        </w:rPr>
        <w:br/>
      </w:r>
      <w:r w:rsidRPr="009A10D1">
        <w:rPr>
          <w:rFonts w:ascii="Angsana New" w:eastAsia="Calibri" w:hAnsi="Angsana New"/>
          <w:sz w:val="28"/>
          <w:szCs w:val="28"/>
          <w:cs/>
        </w:rPr>
        <w:t>งบการเงินเฉพาะกิจการ และข้าพเจ้าได้ปฏิบัติตามความรับผิดชอบด้านจรรยาบรรณอื่น</w:t>
      </w:r>
      <w:r w:rsidRPr="009A10D1">
        <w:rPr>
          <w:rFonts w:ascii="Angsana New" w:eastAsia="Calibri" w:hAnsi="Angsana New"/>
          <w:sz w:val="28"/>
          <w:szCs w:val="28"/>
        </w:rPr>
        <w:t xml:space="preserve"> </w:t>
      </w:r>
      <w:r w:rsidRPr="009A10D1">
        <w:rPr>
          <w:rFonts w:ascii="Angsana New" w:eastAsia="Calibri" w:hAnsi="Angsana New"/>
          <w:sz w:val="28"/>
          <w:szCs w:val="28"/>
          <w:cs/>
        </w:rPr>
        <w:t xml:space="preserve">ๆ </w:t>
      </w:r>
      <w:r w:rsidR="00987E1D" w:rsidRPr="009A10D1">
        <w:rPr>
          <w:sz w:val="28"/>
          <w:szCs w:val="28"/>
          <w:cs/>
        </w:rPr>
        <w:t>ตามประมวลจรรยาบรรณของผู้ประกอบวิชาชีพบัญชี</w:t>
      </w:r>
      <w:r w:rsidR="00987E1D" w:rsidRPr="009A10D1">
        <w:rPr>
          <w:sz w:val="30"/>
          <w:szCs w:val="30"/>
        </w:rPr>
        <w:t xml:space="preserve"> </w:t>
      </w:r>
      <w:r w:rsidRPr="009A10D1">
        <w:rPr>
          <w:rFonts w:ascii="Angsana New" w:eastAsia="Calibri" w:hAnsi="Angsana New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AAC2F65" w14:textId="21561D7C" w:rsidR="00E44935" w:rsidRPr="009A10D1" w:rsidRDefault="00E44935" w:rsidP="00E859C8">
      <w:pPr>
        <w:rPr>
          <w:rFonts w:ascii="Angsana New" w:hAnsi="Angsana New"/>
          <w:sz w:val="30"/>
          <w:szCs w:val="30"/>
        </w:rPr>
      </w:pPr>
    </w:p>
    <w:p w14:paraId="7AA30EC7" w14:textId="77777777" w:rsidR="00CA06D0" w:rsidRPr="009A10D1" w:rsidRDefault="00CA06D0" w:rsidP="00E859C8">
      <w:pPr>
        <w:rPr>
          <w:rFonts w:ascii="Angsana New" w:hAnsi="Angsana New"/>
          <w:i/>
          <w:iCs/>
          <w:sz w:val="30"/>
          <w:szCs w:val="30"/>
        </w:rPr>
      </w:pPr>
    </w:p>
    <w:p w14:paraId="5C7AE75F" w14:textId="77777777" w:rsidR="00CA06D0" w:rsidRPr="009A10D1" w:rsidRDefault="00CA06D0" w:rsidP="00E859C8">
      <w:pPr>
        <w:rPr>
          <w:rFonts w:ascii="Angsana New" w:hAnsi="Angsana New"/>
          <w:i/>
          <w:iCs/>
          <w:sz w:val="30"/>
          <w:szCs w:val="30"/>
        </w:rPr>
      </w:pPr>
    </w:p>
    <w:p w14:paraId="720B03BF" w14:textId="77777777" w:rsidR="00584F28" w:rsidRPr="009A10D1" w:rsidRDefault="00584F28" w:rsidP="00E859C8">
      <w:pPr>
        <w:rPr>
          <w:rFonts w:ascii="Angsana New" w:hAnsi="Angsana New"/>
          <w:i/>
          <w:iCs/>
          <w:sz w:val="30"/>
          <w:szCs w:val="30"/>
        </w:rPr>
        <w:sectPr w:rsidR="00584F28" w:rsidRPr="009A10D1" w:rsidSect="00584F28">
          <w:headerReference w:type="default" r:id="rId13"/>
          <w:footerReference w:type="default" r:id="rId14"/>
          <w:footnotePr>
            <w:numRestart w:val="eachPage"/>
          </w:footnotePr>
          <w:type w:val="nextColumn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4CC8EFC2" w14:textId="77777777" w:rsidR="00593960" w:rsidRPr="009A10D1" w:rsidRDefault="00593960" w:rsidP="00E859C8">
      <w:pPr>
        <w:rPr>
          <w:rFonts w:ascii="Angsana New" w:hAnsi="Angsana New"/>
          <w:i/>
          <w:iCs/>
          <w:sz w:val="28"/>
          <w:szCs w:val="28"/>
        </w:rPr>
      </w:pPr>
      <w:r w:rsidRPr="009A10D1">
        <w:rPr>
          <w:rFonts w:ascii="Angsana New" w:hAnsi="Angsana New"/>
          <w:i/>
          <w:iCs/>
          <w:sz w:val="28"/>
          <w:szCs w:val="28"/>
          <w:cs/>
        </w:rPr>
        <w:lastRenderedPageBreak/>
        <w:t>เรื่องสำคัญในการตรวจสอบ</w:t>
      </w:r>
    </w:p>
    <w:p w14:paraId="53A2B533" w14:textId="77777777" w:rsidR="00593960" w:rsidRPr="009A10D1" w:rsidRDefault="00593960" w:rsidP="00E859C8">
      <w:pPr>
        <w:rPr>
          <w:rFonts w:ascii="Angsana New" w:eastAsia="Calibri" w:hAnsi="Angsana New"/>
          <w:sz w:val="24"/>
          <w:szCs w:val="24"/>
        </w:rPr>
      </w:pPr>
    </w:p>
    <w:p w14:paraId="5F174ABC" w14:textId="240E498F" w:rsidR="00B4089C" w:rsidRPr="009A10D1" w:rsidRDefault="00593960" w:rsidP="00E859C8">
      <w:pPr>
        <w:spacing w:line="240" w:lineRule="auto"/>
        <w:rPr>
          <w:rFonts w:ascii="Angsana New" w:eastAsia="Calibri" w:hAnsi="Angsana New"/>
          <w:sz w:val="28"/>
          <w:szCs w:val="28"/>
        </w:rPr>
      </w:pPr>
      <w:r w:rsidRPr="009A10D1">
        <w:rPr>
          <w:rFonts w:ascii="Angsana New" w:eastAsia="Calibri" w:hAnsi="Angsana New"/>
          <w:sz w:val="28"/>
          <w:szCs w:val="28"/>
          <w:cs/>
        </w:rPr>
        <w:t>เรื่องสำคัญในการตรวจสอบคือเรื่องต่าง</w:t>
      </w:r>
      <w:r w:rsidRPr="009A10D1">
        <w:rPr>
          <w:rFonts w:ascii="Angsana New" w:eastAsia="Calibri" w:hAnsi="Angsana New"/>
          <w:sz w:val="28"/>
          <w:szCs w:val="28"/>
        </w:rPr>
        <w:t xml:space="preserve"> </w:t>
      </w:r>
      <w:r w:rsidRPr="009A10D1">
        <w:rPr>
          <w:rFonts w:ascii="Angsana New" w:eastAsia="Calibri" w:hAnsi="Angsana New"/>
          <w:sz w:val="28"/>
          <w:szCs w:val="28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34B3AF75" w14:textId="77777777" w:rsidR="00A17A1B" w:rsidRPr="009A10D1" w:rsidRDefault="00A17A1B" w:rsidP="00E859C8">
      <w:pPr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tbl>
      <w:tblPr>
        <w:tblW w:w="982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5153"/>
      </w:tblGrid>
      <w:tr w:rsidR="00593960" w:rsidRPr="009A10D1" w14:paraId="0C077043" w14:textId="77777777" w:rsidTr="00207FC0">
        <w:tc>
          <w:tcPr>
            <w:tcW w:w="9828" w:type="dxa"/>
            <w:gridSpan w:val="2"/>
            <w:shd w:val="clear" w:color="auto" w:fill="auto"/>
          </w:tcPr>
          <w:p w14:paraId="27E15F08" w14:textId="77777777" w:rsidR="00593960" w:rsidRPr="009A10D1" w:rsidRDefault="00593960" w:rsidP="00E859C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A10D1">
              <w:rPr>
                <w:rFonts w:ascii="Angsana New" w:hAnsi="Angsana New"/>
                <w:sz w:val="28"/>
                <w:szCs w:val="28"/>
                <w:cs/>
              </w:rPr>
              <w:t>มูลค่าของอสังหาริมทรัพย์พัฒนา</w:t>
            </w: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</w:p>
        </w:tc>
      </w:tr>
      <w:tr w:rsidR="00593960" w:rsidRPr="009A10D1" w14:paraId="504ED041" w14:textId="77777777" w:rsidTr="00207FC0">
        <w:trPr>
          <w:trHeight w:val="58"/>
        </w:trPr>
        <w:tc>
          <w:tcPr>
            <w:tcW w:w="9828" w:type="dxa"/>
            <w:gridSpan w:val="2"/>
            <w:shd w:val="clear" w:color="auto" w:fill="auto"/>
          </w:tcPr>
          <w:p w14:paraId="146A626E" w14:textId="38C10837" w:rsidR="00593960" w:rsidRPr="009A10D1" w:rsidRDefault="00593960" w:rsidP="00E859C8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A10D1">
              <w:rPr>
                <w:rFonts w:ascii="Angsana New" w:hAnsi="Angsana New"/>
                <w:sz w:val="28"/>
                <w:szCs w:val="28"/>
                <w:cs/>
              </w:rPr>
              <w:t>อ้างถึงหมายเหตุ</w:t>
            </w: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 xml:space="preserve">ประกอบงบการเงินข้อ </w:t>
            </w:r>
            <w:r w:rsidR="00B17D5A" w:rsidRPr="009A10D1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9A10D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9A10D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17D5A" w:rsidRPr="009A10D1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375DED" w:rsidRPr="009A10D1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  <w:r w:rsidRPr="009A10D1">
              <w:rPr>
                <w:rFonts w:ascii="Angsana New" w:hAnsi="Angsana New"/>
                <w:sz w:val="28"/>
                <w:szCs w:val="28"/>
                <w:cs/>
              </w:rPr>
              <w:t xml:space="preserve"> ของงบการเงินรวม</w:t>
            </w:r>
          </w:p>
        </w:tc>
      </w:tr>
      <w:tr w:rsidR="00593960" w:rsidRPr="009A10D1" w14:paraId="68872D3D" w14:textId="77777777" w:rsidTr="00207FC0">
        <w:tc>
          <w:tcPr>
            <w:tcW w:w="4675" w:type="dxa"/>
            <w:shd w:val="clear" w:color="auto" w:fill="auto"/>
          </w:tcPr>
          <w:p w14:paraId="7A983396" w14:textId="77777777" w:rsidR="00593960" w:rsidRPr="009A10D1" w:rsidRDefault="00593960" w:rsidP="00E859C8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10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5153" w:type="dxa"/>
            <w:shd w:val="clear" w:color="auto" w:fill="auto"/>
          </w:tcPr>
          <w:p w14:paraId="3C0009DD" w14:textId="77777777" w:rsidR="00593960" w:rsidRPr="009A10D1" w:rsidRDefault="00593960" w:rsidP="00E859C8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10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593960" w:rsidRPr="009A10D1" w14:paraId="46371075" w14:textId="77777777" w:rsidTr="00207FC0">
        <w:trPr>
          <w:trHeight w:val="70"/>
        </w:trPr>
        <w:tc>
          <w:tcPr>
            <w:tcW w:w="4675" w:type="dxa"/>
            <w:shd w:val="clear" w:color="auto" w:fill="auto"/>
          </w:tcPr>
          <w:p w14:paraId="24DF61B7" w14:textId="77777777" w:rsidR="00593960" w:rsidRPr="009A10D1" w:rsidRDefault="00593960" w:rsidP="00E859C8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A10D1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อสังหาริมทรัพย์พัฒนา</w:t>
            </w: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  <w:r w:rsidRPr="009A10D1">
              <w:rPr>
                <w:rFonts w:ascii="Angsana New" w:hAnsi="Angsana New"/>
                <w:sz w:val="28"/>
                <w:szCs w:val="28"/>
                <w:cs/>
              </w:rPr>
              <w:t>ของกลุ่มบริษัท ส่วนใหญ่ประกอบไปด้วย อสังหาริมทรัพย์</w:t>
            </w: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9A10D1">
              <w:rPr>
                <w:rFonts w:ascii="Angsana New" w:hAnsi="Angsana New"/>
                <w:sz w:val="28"/>
                <w:szCs w:val="28"/>
                <w:cs/>
              </w:rPr>
              <w:t>พัฒนา</w:t>
            </w: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แล้ว</w:t>
            </w:r>
            <w:r w:rsidRPr="009A10D1">
              <w:rPr>
                <w:rFonts w:ascii="Angsana New" w:hAnsi="Angsana New"/>
                <w:sz w:val="28"/>
                <w:szCs w:val="28"/>
                <w:cs/>
              </w:rPr>
              <w:t xml:space="preserve"> และอสังหาริมทรัพย์</w:t>
            </w: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  <w:r w:rsidRPr="009A10D1">
              <w:rPr>
                <w:rFonts w:ascii="Angsana New" w:hAnsi="Angsana New"/>
                <w:sz w:val="28"/>
                <w:szCs w:val="28"/>
                <w:cs/>
              </w:rPr>
              <w:t>พัฒนา</w:t>
            </w: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A10D1">
              <w:rPr>
                <w:rFonts w:ascii="Angsana New" w:hAnsi="Angsana New"/>
                <w:sz w:val="28"/>
                <w:szCs w:val="28"/>
                <w:cs/>
              </w:rPr>
              <w:t>ซึ่งแสดงมูลค่าในราคาทุนหรือมูลค่าสุทธิที่จะได้รับ</w:t>
            </w: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A10D1">
              <w:rPr>
                <w:rFonts w:ascii="Angsana New" w:hAnsi="Angsana New"/>
                <w:sz w:val="28"/>
                <w:szCs w:val="28"/>
                <w:cs/>
              </w:rPr>
              <w:t>แล้วแต่มูลค่า</w:t>
            </w: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ใด</w:t>
            </w:r>
            <w:r w:rsidRPr="009A10D1">
              <w:rPr>
                <w:rFonts w:ascii="Angsana New" w:hAnsi="Angsana New"/>
                <w:sz w:val="28"/>
                <w:szCs w:val="28"/>
                <w:cs/>
              </w:rPr>
              <w:t xml:space="preserve">จะต่ำกว่า </w:t>
            </w:r>
          </w:p>
          <w:p w14:paraId="28B47A2E" w14:textId="77777777" w:rsidR="00593960" w:rsidRPr="009A10D1" w:rsidRDefault="00593960" w:rsidP="00E859C8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  <w:p w14:paraId="2EC0023D" w14:textId="77777777" w:rsidR="00593960" w:rsidRPr="009A10D1" w:rsidRDefault="00593960" w:rsidP="00E859C8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A10D1">
              <w:rPr>
                <w:rFonts w:ascii="Angsana New" w:hAnsi="Angsana New"/>
                <w:sz w:val="28"/>
                <w:szCs w:val="28"/>
                <w:cs/>
              </w:rPr>
              <w:t>กลุ่มบริษัทมีการประเมินมูลค่าสุทธิที่จะได้รับของอสังหาริมทรัพย์พัฒนา</w:t>
            </w: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  <w:r w:rsidRPr="009A10D1">
              <w:rPr>
                <w:rFonts w:ascii="Angsana New" w:hAnsi="Angsana New"/>
                <w:sz w:val="28"/>
                <w:szCs w:val="28"/>
                <w:cs/>
              </w:rPr>
              <w:t xml:space="preserve"> ณ ทุกวันสิ้นรอบระยะเวลาที่รายงาน ซึ่งขึ้นอยู่กับการประมาณการราคาขายและต้นทุนการก่อสร้างที่จะเกิดขึ้นในอนาคตของกลุ่มบริษัท</w:t>
            </w:r>
          </w:p>
          <w:p w14:paraId="1722BB99" w14:textId="77777777" w:rsidR="00593960" w:rsidRPr="009A10D1" w:rsidRDefault="00593960" w:rsidP="00E859C8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  <w:p w14:paraId="2A83A377" w14:textId="77777777" w:rsidR="00593960" w:rsidRPr="009A10D1" w:rsidRDefault="00593960" w:rsidP="00E859C8">
            <w:pPr>
              <w:spacing w:line="240" w:lineRule="auto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A10D1">
              <w:rPr>
                <w:rFonts w:ascii="Angsana New" w:hAnsi="Angsana New"/>
                <w:spacing w:val="-2"/>
                <w:sz w:val="28"/>
                <w:szCs w:val="28"/>
                <w:cs/>
              </w:rPr>
              <w:t>ความไม่แน่นอนในการประมาณการเหล่านี้ส่งผ</w:t>
            </w:r>
            <w:r w:rsidRPr="009A10D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</w:t>
            </w:r>
            <w:r w:rsidRPr="009A10D1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กระทบต่อการประเมินมูลค่าตามบัญชีของอสังหาริมทรัพย์พัฒนา</w:t>
            </w:r>
            <w:r w:rsidRPr="009A10D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เพื่อขาย</w:t>
            </w:r>
            <w:r w:rsidRPr="009A10D1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การประมาณการราคาที่คาดว่าจะขายได้ในอนาคตขึ้นอยู่กับเงื่อนไขสภาพการตลาด</w:t>
            </w:r>
          </w:p>
          <w:p w14:paraId="1722DFA1" w14:textId="77777777" w:rsidR="00593960" w:rsidRPr="009A10D1" w:rsidRDefault="00593960" w:rsidP="00E859C8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  <w:p w14:paraId="2FE9DD56" w14:textId="77777777" w:rsidR="00593960" w:rsidRPr="009A10D1" w:rsidRDefault="00593960" w:rsidP="00E859C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9A10D1">
              <w:rPr>
                <w:rFonts w:ascii="Angsana New" w:hAnsi="Angsana New"/>
                <w:sz w:val="28"/>
                <w:szCs w:val="28"/>
                <w:cs/>
              </w:rPr>
              <w:t>ประมาณการต้นทุนค่าก่อสร้างที่คาดว่าจะเกิดขึ้นขึ้นอยู่กับหลายตัวแปร รวมถึงสภาพการตลาดที่เกี่ยวข้องกับวัสดุก่อสร้าง ต้นทุนการจ้างผู้รับเหมา และประเด็นในด้านการก่อสร้าง โดยเฉพาะอย่างยิ่งแผนในการดำเนินงานในโครงการที่อยู่ในระหว่างการก่อสร้างให้แล้วเสร็จ</w:t>
            </w:r>
          </w:p>
          <w:p w14:paraId="39DCE869" w14:textId="77777777" w:rsidR="00593960" w:rsidRPr="009A10D1" w:rsidRDefault="00593960" w:rsidP="00E859C8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  <w:p w14:paraId="7038AD49" w14:textId="77777777" w:rsidR="00593960" w:rsidRPr="009A10D1" w:rsidRDefault="00593960" w:rsidP="00E859C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A10D1">
              <w:rPr>
                <w:rFonts w:ascii="Angsana New" w:hAnsi="Angsana New"/>
                <w:sz w:val="28"/>
                <w:szCs w:val="28"/>
                <w:cs/>
              </w:rPr>
              <w:t>เนื่องจากอสังหาริมทรัพย์พัฒนา</w:t>
            </w: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  <w:r w:rsidRPr="009A10D1">
              <w:rPr>
                <w:rFonts w:ascii="Angsana New" w:hAnsi="Angsana New"/>
                <w:sz w:val="28"/>
                <w:szCs w:val="28"/>
                <w:cs/>
              </w:rPr>
              <w:t>มียอดคงเหลือที่มีนัยสำคัญในงบการเงินรวมและมีการใช้ดุลยพินิจ</w:t>
            </w: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โดยผู้บริหาร</w:t>
            </w:r>
            <w:r w:rsidRPr="009A10D1">
              <w:rPr>
                <w:rFonts w:ascii="Angsana New" w:hAnsi="Angsana New"/>
                <w:sz w:val="28"/>
                <w:szCs w:val="28"/>
                <w:cs/>
              </w:rPr>
              <w:t>ในเรื่องของการประมาณการดังกล่าว ข้าพเจ้าจึงเห็นว่าเรื่องดังกล่าวเป็นเรื่องสำคัญในการตรวจสอบ</w:t>
            </w:r>
          </w:p>
          <w:p w14:paraId="4F9B07A9" w14:textId="49EBA57E" w:rsidR="009E5955" w:rsidRPr="009A10D1" w:rsidRDefault="009E5955" w:rsidP="00E859C8">
            <w:pPr>
              <w:spacing w:line="240" w:lineRule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5153" w:type="dxa"/>
            <w:shd w:val="clear" w:color="auto" w:fill="auto"/>
          </w:tcPr>
          <w:p w14:paraId="0981B1CB" w14:textId="77777777" w:rsidR="00593960" w:rsidRPr="009A10D1" w:rsidRDefault="00593960" w:rsidP="00E859C8">
            <w:pPr>
              <w:spacing w:line="240" w:lineRule="auto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A10D1">
              <w:rPr>
                <w:rFonts w:ascii="Angsana New" w:hAnsi="Angsana New"/>
                <w:sz w:val="28"/>
                <w:szCs w:val="28"/>
                <w:cs/>
              </w:rPr>
              <w:t>วิธีการตรวจสอบในเรื่องนี้ได้รวมถึงวิธีดังต่อไปนี้</w:t>
            </w:r>
          </w:p>
          <w:p w14:paraId="4F8E7297" w14:textId="77777777" w:rsidR="00593960" w:rsidRPr="009A10D1" w:rsidRDefault="00593960" w:rsidP="00E859C8">
            <w:pPr>
              <w:spacing w:line="240" w:lineRule="auto"/>
              <w:contextualSpacing/>
              <w:rPr>
                <w:rFonts w:ascii="Angsana New" w:hAnsi="Angsana New"/>
                <w:sz w:val="20"/>
                <w:szCs w:val="20"/>
              </w:rPr>
            </w:pPr>
          </w:p>
          <w:p w14:paraId="26CEED63" w14:textId="77777777" w:rsidR="00593960" w:rsidRPr="009A10D1" w:rsidRDefault="00593960" w:rsidP="00E859C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A10D1">
              <w:rPr>
                <w:rFonts w:ascii="Angsana New" w:hAnsi="Angsana New"/>
                <w:sz w:val="28"/>
                <w:szCs w:val="28"/>
                <w:cs/>
              </w:rPr>
              <w:t>การทำความเข้าใจและประเมินกระบวนการเกี่ยวกับการประมาณมูลค่าสุทธิที่จะได้รับของอสังหาริมทรัพย์พัฒนา</w:t>
            </w: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  <w:r w:rsidRPr="009A10D1">
              <w:rPr>
                <w:rFonts w:ascii="Angsana New" w:hAnsi="Angsana New"/>
                <w:sz w:val="28"/>
                <w:szCs w:val="28"/>
                <w:cs/>
              </w:rPr>
              <w:t xml:space="preserve"> และทดสอบการควบคุมของกลุ่มบริษัทโดยการตรวจสอบการอนุมัติการกำหนดราคาขายและประมาณการต้นทุน รวมถึงการสอบทานข้อมูลให้เป็นปัจจุบัน การกำหนดงบประมาณ การอนุมัติโดยผู้มีอำนาจ และการบันทึกต้นทุนขาย</w:t>
            </w:r>
          </w:p>
          <w:p w14:paraId="6B75C355" w14:textId="77777777" w:rsidR="00593960" w:rsidRPr="009A10D1" w:rsidRDefault="00593960" w:rsidP="00E859C8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340"/>
              <w:contextualSpacing/>
              <w:rPr>
                <w:rFonts w:ascii="Angsana New" w:hAnsi="Angsana New"/>
                <w:sz w:val="20"/>
                <w:szCs w:val="20"/>
              </w:rPr>
            </w:pPr>
          </w:p>
          <w:p w14:paraId="1FD381F3" w14:textId="77777777" w:rsidR="00593960" w:rsidRPr="009A10D1" w:rsidRDefault="00593960" w:rsidP="00E859C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A10D1">
              <w:rPr>
                <w:rFonts w:ascii="Angsana New" w:hAnsi="Angsana New"/>
                <w:sz w:val="28"/>
                <w:szCs w:val="28"/>
                <w:cs/>
              </w:rPr>
              <w:t>การประเมินความเหมาะสมของการประมาณการราคาขายของกลุ่มบริษัท โดยวิธีการเปรียบเทียบประมาณการราคาขายกับราคาที่ขายได้จริง</w:t>
            </w:r>
            <w:r w:rsidRPr="009A10D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102D1AAD" w14:textId="77777777" w:rsidR="00593960" w:rsidRPr="009A10D1" w:rsidRDefault="00593960" w:rsidP="00E859C8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ngsana New" w:hAnsi="Angsana New"/>
                <w:sz w:val="20"/>
                <w:szCs w:val="20"/>
              </w:rPr>
            </w:pPr>
          </w:p>
          <w:p w14:paraId="2D6518B2" w14:textId="77777777" w:rsidR="00593960" w:rsidRPr="009A10D1" w:rsidRDefault="00593960" w:rsidP="00E859C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A10D1">
              <w:rPr>
                <w:rFonts w:ascii="Angsana New" w:hAnsi="Angsana New"/>
                <w:sz w:val="28"/>
                <w:szCs w:val="28"/>
                <w:cs/>
              </w:rPr>
              <w:t>การประเมินความสมเหตุสมผลของการประมาณการงบประมาณในอนาคตของต้นทุนค่าก่อสร้างของโครงการโดยการเปรียบเทียบต้นทุนที่เกิดขึ้นจริงกับประมาณการต้นทุน และคำอธิบายของผู้บริหารเพื่อสนับสนุนประมาณการต้นทุนค่าก่อสร้างโดยเฉพาะอย่างยิ่งในโครงการที่มีกำไรต่ำและโครงการที่มีการเคลื่อนไหวช้า</w:t>
            </w: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</w:p>
          <w:p w14:paraId="1A7120D6" w14:textId="77777777" w:rsidR="00593960" w:rsidRPr="009A10D1" w:rsidRDefault="00593960" w:rsidP="00E859C8">
            <w:pPr>
              <w:pStyle w:val="ListParagraph"/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  <w:p w14:paraId="01055FC1" w14:textId="77777777" w:rsidR="00593960" w:rsidRPr="009A10D1" w:rsidRDefault="00593960" w:rsidP="00E859C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A10D1">
              <w:rPr>
                <w:rFonts w:ascii="Angsana New" w:hAnsi="Angsana New"/>
                <w:sz w:val="28"/>
                <w:szCs w:val="28"/>
                <w:cs/>
              </w:rPr>
              <w:t>การประเมินความเพียงพอของการเปิดเผยข้อมูลในหมายเหตุประกอบงบการเงินตามมาตรฐานการรายงานทางการเงิน</w:t>
            </w:r>
          </w:p>
        </w:tc>
      </w:tr>
    </w:tbl>
    <w:p w14:paraId="6FA401F2" w14:textId="1EACE9E4" w:rsidR="005E5673" w:rsidRPr="009A10D1" w:rsidRDefault="005E5673">
      <w:pPr>
        <w:spacing w:line="240" w:lineRule="auto"/>
        <w:jc w:val="left"/>
        <w:rPr>
          <w:rFonts w:ascii="Angsana New" w:hAnsi="Angsana New"/>
          <w:i/>
          <w:iCs/>
          <w:sz w:val="24"/>
          <w:szCs w:val="24"/>
          <w:cs/>
        </w:rPr>
      </w:pPr>
    </w:p>
    <w:tbl>
      <w:tblPr>
        <w:tblStyle w:val="TableGrid"/>
        <w:tblW w:w="9810" w:type="dxa"/>
        <w:tblInd w:w="-95" w:type="dxa"/>
        <w:tblLook w:val="04A0" w:firstRow="1" w:lastRow="0" w:firstColumn="1" w:lastColumn="0" w:noHBand="0" w:noVBand="1"/>
      </w:tblPr>
      <w:tblGrid>
        <w:gridCol w:w="4680"/>
        <w:gridCol w:w="5130"/>
      </w:tblGrid>
      <w:tr w:rsidR="00593960" w:rsidRPr="009A10D1" w14:paraId="67921C96" w14:textId="77777777" w:rsidTr="009E5955">
        <w:tc>
          <w:tcPr>
            <w:tcW w:w="9810" w:type="dxa"/>
            <w:gridSpan w:val="2"/>
            <w:shd w:val="clear" w:color="auto" w:fill="auto"/>
          </w:tcPr>
          <w:p w14:paraId="4BC1DEEE" w14:textId="77777777" w:rsidR="00593960" w:rsidRPr="009A10D1" w:rsidRDefault="00593960" w:rsidP="00E859C8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A10D1">
              <w:rPr>
                <w:rFonts w:ascii="Angsana New" w:hAnsi="Angsana New"/>
                <w:sz w:val="28"/>
                <w:szCs w:val="28"/>
                <w:cs/>
              </w:rPr>
              <w:lastRenderedPageBreak/>
              <w:t>การด้อยค่าของ</w:t>
            </w: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 xml:space="preserve">ที่ดิน อาคารและอุปกรณ์ </w:t>
            </w:r>
            <w:r w:rsidRPr="009A10D1">
              <w:rPr>
                <w:rFonts w:ascii="Angsana New" w:hAnsi="Angsana New"/>
                <w:sz w:val="28"/>
                <w:szCs w:val="28"/>
                <w:cs/>
              </w:rPr>
              <w:t xml:space="preserve">ค่าความนิยม </w:t>
            </w: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9A10D1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สินทรัพย์ไม่มีตัวตนอื่น</w:t>
            </w: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ใน</w:t>
            </w:r>
            <w:r w:rsidRPr="009A10D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9A10D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A10D1">
              <w:rPr>
                <w:rFonts w:ascii="Angsana New" w:hAnsi="Angsana New"/>
                <w:sz w:val="28"/>
                <w:szCs w:val="28"/>
                <w:cs/>
              </w:rPr>
              <w:t>และการด้อยค่า</w:t>
            </w: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9A10D1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เงินลงทุนในบริษัทย่อ</w:t>
            </w: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ยใน</w:t>
            </w:r>
            <w:r w:rsidRPr="009A10D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3960" w:rsidRPr="009A10D1" w14:paraId="4CEFEA57" w14:textId="77777777" w:rsidTr="009E5955">
        <w:tc>
          <w:tcPr>
            <w:tcW w:w="9810" w:type="dxa"/>
            <w:gridSpan w:val="2"/>
            <w:shd w:val="clear" w:color="auto" w:fill="auto"/>
          </w:tcPr>
          <w:p w14:paraId="6B5F954F" w14:textId="282468F1" w:rsidR="00593960" w:rsidRPr="009A10D1" w:rsidRDefault="00593960" w:rsidP="00E859C8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9A10D1">
              <w:rPr>
                <w:rFonts w:ascii="Angsana New" w:hAnsi="Angsana New"/>
                <w:sz w:val="28"/>
                <w:szCs w:val="28"/>
                <w:cs/>
              </w:rPr>
              <w:t>อ้างถึงหมายเหตุ</w:t>
            </w: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 xml:space="preserve">ประกอบงบการเงินข้อ </w:t>
            </w:r>
            <w:r w:rsidR="00B17D5A" w:rsidRPr="009A10D1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9A10D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17D5A" w:rsidRPr="009A10D1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0734FB" w:rsidRPr="009A10D1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Pr="009A10D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17D5A" w:rsidRPr="009A10D1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0734FB" w:rsidRPr="009A10D1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Pr="009A10D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="00B17D5A" w:rsidRPr="009A10D1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0734FB" w:rsidRPr="009A10D1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A10D1">
              <w:rPr>
                <w:rFonts w:ascii="Angsana New" w:hAnsi="Angsana New"/>
                <w:sz w:val="28"/>
                <w:szCs w:val="28"/>
                <w:cs/>
              </w:rPr>
              <w:t>ของงบการเงินรวม</w:t>
            </w: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 xml:space="preserve">และข้อ </w:t>
            </w:r>
            <w:r w:rsidR="00B17D5A" w:rsidRPr="009A10D1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0734FB" w:rsidRPr="009A10D1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Pr="009A10D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9A10D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3960" w:rsidRPr="009A10D1" w14:paraId="7F86AA30" w14:textId="77777777" w:rsidTr="009E5955">
        <w:tc>
          <w:tcPr>
            <w:tcW w:w="4680" w:type="dxa"/>
            <w:shd w:val="clear" w:color="auto" w:fill="auto"/>
          </w:tcPr>
          <w:p w14:paraId="2AFDE226" w14:textId="77777777" w:rsidR="00593960" w:rsidRPr="009A10D1" w:rsidRDefault="00593960" w:rsidP="00E859C8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10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68D99DC6" w14:textId="77777777" w:rsidR="00593960" w:rsidRPr="009A10D1" w:rsidRDefault="00593960" w:rsidP="00E859C8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10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593960" w:rsidRPr="009A10D1" w14:paraId="2A211906" w14:textId="77777777" w:rsidTr="009E5955">
        <w:tc>
          <w:tcPr>
            <w:tcW w:w="4680" w:type="dxa"/>
            <w:shd w:val="clear" w:color="auto" w:fill="auto"/>
          </w:tcPr>
          <w:p w14:paraId="11BDC703" w14:textId="75A1BD76" w:rsidR="00593960" w:rsidRPr="009A10D1" w:rsidRDefault="00593960" w:rsidP="00106336">
            <w:pPr>
              <w:pStyle w:val="Default"/>
              <w:spacing w:line="240" w:lineRule="auto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กลุ่มบริษัทมีที่ดิน อาคารและอุปกรณ์ ค่าความนิยม</w:t>
            </w:r>
            <w:r w:rsidRPr="009A10D1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และ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สินทรัพย์ไม่มีตัวตนอื่น</w:t>
            </w:r>
            <w:r w:rsidRPr="009A10D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ที่มี</w:t>
            </w:r>
            <w:r w:rsidR="00891ACC" w:rsidRPr="009A10D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สาระ</w:t>
            </w:r>
            <w:r w:rsidRPr="009A10D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สำคัญในงบการเงินรวมและเงินลงทุนในบริษัทย่อยที่มี</w:t>
            </w:r>
            <w:r w:rsidR="00891ACC" w:rsidRPr="009A10D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สาระ</w:t>
            </w:r>
            <w:r w:rsidRPr="009A10D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สำคัญในงบการเงิน</w:t>
            </w:r>
            <w:r w:rsidR="00B00769" w:rsidRPr="009A10D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เฉพาะกิจการ</w:t>
            </w:r>
            <w:r w:rsidRPr="009A10D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ซึ่งกลุ่มบริษัททำการทดสอบการด้อยค่าของหน่วยสินทรัพย์ที่ก่อให้เกิดเงินสดที่เกี่ยวข้องกับค่าความนิยมเป็นประจำทุกปี</w:t>
            </w:r>
          </w:p>
          <w:p w14:paraId="63D8CC19" w14:textId="77777777" w:rsidR="005E5673" w:rsidRPr="009A10D1" w:rsidRDefault="005E5673" w:rsidP="00106336">
            <w:pPr>
              <w:pStyle w:val="Default"/>
              <w:spacing w:line="240" w:lineRule="auto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</w:p>
          <w:p w14:paraId="79E05B7C" w14:textId="02D8A97B" w:rsidR="00C36789" w:rsidRPr="009A10D1" w:rsidRDefault="00C36789" w:rsidP="00106336">
            <w:pPr>
              <w:pStyle w:val="Default"/>
              <w:spacing w:line="240" w:lineRule="auto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ผลประกอบการของบริษัทย่อยทางอ้อมบางแห่งมีผลประกอบการไม่เป็นไปตามเป้าหมาย ซึ่งผู้บริหารพิจารณาว่าปัจจัยนี้เป็นข้อบ่งชี้เรื่องการด้อยค่าของที่ดิน อาคารและอุปกรณ์ สินทรัพย์ไม่มีตัวตนอื่น และเงินลงทุนในบริษัทย่อย</w:t>
            </w:r>
          </w:p>
          <w:p w14:paraId="0D62320F" w14:textId="77777777" w:rsidR="00C36789" w:rsidRPr="009A10D1" w:rsidRDefault="00C36789" w:rsidP="00106336">
            <w:pPr>
              <w:pStyle w:val="Default"/>
              <w:spacing w:line="240" w:lineRule="auto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</w:p>
          <w:p w14:paraId="7EF06092" w14:textId="58EE4E67" w:rsidR="005E5673" w:rsidRPr="009A10D1" w:rsidRDefault="005E5673" w:rsidP="00106336">
            <w:pPr>
              <w:pStyle w:val="Default"/>
              <w:spacing w:line="240" w:lineRule="auto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ผู้บริหารมีการพิจารณาการด้อยค่าของสินทรัพย์ดังกล่าวโดยประมาณมูลค่าที่คาดว่าจะได้รับคืนโดยคำนวณด้วยวิธีคิดลดกระแสเงินสด ผลขาดทุนจากการด้อยค่าจะถูกรับรู้เมื่อมูลค่าที่คาดว่าจะได้รับคืนต่ำกว่ามูลค่าตามบัญชีของสินทรัพย์</w:t>
            </w:r>
          </w:p>
          <w:p w14:paraId="66B5AECF" w14:textId="77777777" w:rsidR="005E5673" w:rsidRPr="009A10D1" w:rsidRDefault="005E5673" w:rsidP="00106336">
            <w:pPr>
              <w:pStyle w:val="Default"/>
              <w:spacing w:line="240" w:lineRule="auto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</w:p>
          <w:p w14:paraId="63001915" w14:textId="77777777" w:rsidR="005E5673" w:rsidRPr="009A10D1" w:rsidRDefault="005E5673" w:rsidP="00106336">
            <w:pPr>
              <w:pStyle w:val="Default"/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lang w:eastAsia="x-none"/>
              </w:rPr>
            </w:pPr>
            <w:r w:rsidRPr="009A10D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เนื่องจากความมีสาระสำคัญของมูลค่าตามบัญชีของสินทรัพย์ดังกล่าว และผู้บริหารต้องใช้ดุลยพินิจอย่างมากในการกำหนดข้อสมมติหลักที่ใช้ในการประมาณมูลค่าที่คาดว่าจะได้รับคืน ข้าพเจ้าจึงเห็นว่าเรื่องดังกล่าวเป็นเรื่องสำคัญในการตรวจสอบ</w:t>
            </w:r>
          </w:p>
          <w:p w14:paraId="12D197BD" w14:textId="388866B4" w:rsidR="005E5673" w:rsidRPr="009A10D1" w:rsidRDefault="005E5673" w:rsidP="00106336">
            <w:pPr>
              <w:pStyle w:val="Default"/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5130" w:type="dxa"/>
            <w:shd w:val="clear" w:color="auto" w:fill="auto"/>
          </w:tcPr>
          <w:p w14:paraId="0DB6E975" w14:textId="77777777" w:rsidR="00593960" w:rsidRPr="009A10D1" w:rsidRDefault="00593960" w:rsidP="00106336">
            <w:pPr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วิธีการตรวจสอบในเรื่องนี้ได้รวมถึงวิธีดังต่อไปนี้</w:t>
            </w:r>
          </w:p>
          <w:p w14:paraId="3D26DF08" w14:textId="77777777" w:rsidR="00593960" w:rsidRPr="009A10D1" w:rsidRDefault="00593960" w:rsidP="00106336">
            <w:pPr>
              <w:spacing w:line="240" w:lineRule="auto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7471239" w14:textId="77777777" w:rsidR="00593960" w:rsidRPr="009A10D1" w:rsidRDefault="00593960" w:rsidP="00106336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37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การทำความเข้าใจและประเมินกระบวนการการพิจารณาข้อบ่งชี้การด้อยค่า การกำหนดหน่วยสินทรัพย์ที่ก่อให้เกิดกระแสเงินสด และวิธีการประมาณการมูลค่าที่คาดว่าจะได้รับคืน รวมทั้งวิธีการจัดทำประมาณการกระแสเงินสดคิดลด</w:t>
            </w:r>
          </w:p>
          <w:p w14:paraId="737A8AAF" w14:textId="77777777" w:rsidR="00593960" w:rsidRPr="009A10D1" w:rsidRDefault="00593960" w:rsidP="00106336">
            <w:pPr>
              <w:pStyle w:val="ListParagraph"/>
              <w:spacing w:line="240" w:lineRule="auto"/>
              <w:ind w:left="346"/>
              <w:contextualSpacing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1CFB86D2" w14:textId="3D55D5B1" w:rsidR="005E5673" w:rsidRPr="009A10D1" w:rsidRDefault="005E5673" w:rsidP="00106336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37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การทดสอบการ</w:t>
            </w:r>
            <w:r w:rsidR="00891ACC" w:rsidRPr="009A10D1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ประมาณ</w:t>
            </w:r>
            <w:r w:rsidRPr="009A10D1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มูลค่าที่คาดว่าจะได้รับคืนของสินทรัพย์ที่จัดทำโดยผู้บริหาร</w:t>
            </w:r>
          </w:p>
          <w:p w14:paraId="3A6CC510" w14:textId="77777777" w:rsidR="005E5673" w:rsidRPr="009A10D1" w:rsidRDefault="005E5673" w:rsidP="00106336">
            <w:pPr>
              <w:pStyle w:val="ListParagraph"/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045F18C4" w14:textId="23CBEFC6" w:rsidR="005E5673" w:rsidRPr="009A10D1" w:rsidRDefault="005E5673" w:rsidP="00106336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37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การพิจารณา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ข้อสมมติหลักที่ผู้บริหารใช้ โดยอ้างอิงกับข้อมูลภายในและภายนอก แผนดำเนินงาน และการวิเคราะห์ข้อมูลในอดีตที่ผ่านมา</w:t>
            </w:r>
          </w:p>
          <w:p w14:paraId="338F95E5" w14:textId="77777777" w:rsidR="005E5673" w:rsidRPr="009A10D1" w:rsidRDefault="005E5673" w:rsidP="00106336">
            <w:pPr>
              <w:pStyle w:val="ListParagraph"/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23858099" w14:textId="77777777" w:rsidR="005E5673" w:rsidRPr="009A10D1" w:rsidRDefault="005E5673" w:rsidP="00106336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370"/>
              <w:contextualSpacing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  <w:r w:rsidRPr="009A10D1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การพิจารณาความอ่อนไหวของข้อสมมติหลักในการประมาณกระแสเงินสดในอนาคต เพื่อพิจารณาผลกระทบต่อมูลค่าที่คาดว่าจะได้รับคืนและ</w:t>
            </w:r>
          </w:p>
          <w:p w14:paraId="400FA73D" w14:textId="77777777" w:rsidR="005E5673" w:rsidRPr="009A10D1" w:rsidRDefault="005E5673" w:rsidP="00106336">
            <w:pPr>
              <w:spacing w:line="240" w:lineRule="auto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4D4933B" w14:textId="381D9EAA" w:rsidR="005E5673" w:rsidRPr="009A10D1" w:rsidRDefault="005E5673" w:rsidP="00106336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370"/>
              <w:contextualSpacing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9A10D1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การประเมินความเพียงพอของการเปิดเผยข้อมูลในหมายเหตุประกอบงบการเงินตามมาตรฐานการรายงานทางการเงิน</w:t>
            </w:r>
          </w:p>
        </w:tc>
      </w:tr>
    </w:tbl>
    <w:p w14:paraId="6840FBF7" w14:textId="77777777" w:rsidR="00A17A1B" w:rsidRPr="009A10D1" w:rsidRDefault="00A17A1B" w:rsidP="00E859C8">
      <w:pPr>
        <w:spacing w:line="240" w:lineRule="auto"/>
        <w:rPr>
          <w:rFonts w:ascii="Angsana New" w:eastAsia="Calibri" w:hAnsi="Angsana New"/>
          <w:i/>
          <w:iCs/>
          <w:sz w:val="24"/>
          <w:szCs w:val="24"/>
        </w:rPr>
      </w:pPr>
    </w:p>
    <w:p w14:paraId="43E77D6D" w14:textId="77777777" w:rsidR="005E5673" w:rsidRPr="009A10D1" w:rsidRDefault="005E5673">
      <w:pPr>
        <w:spacing w:line="240" w:lineRule="auto"/>
        <w:jc w:val="left"/>
        <w:rPr>
          <w:rFonts w:ascii="Angsana New" w:hAnsi="Angsana New"/>
          <w:i/>
          <w:iCs/>
          <w:sz w:val="28"/>
          <w:szCs w:val="28"/>
          <w:cs/>
        </w:rPr>
      </w:pPr>
      <w:r w:rsidRPr="009A10D1">
        <w:rPr>
          <w:rFonts w:ascii="Angsana New" w:hAnsi="Angsana New"/>
          <w:i/>
          <w:iCs/>
          <w:sz w:val="28"/>
          <w:szCs w:val="28"/>
          <w:cs/>
        </w:rPr>
        <w:br w:type="page"/>
      </w:r>
    </w:p>
    <w:p w14:paraId="1B8AEC86" w14:textId="39F1EA36" w:rsidR="00593960" w:rsidRPr="009A10D1" w:rsidRDefault="00593960" w:rsidP="00E859C8">
      <w:pPr>
        <w:spacing w:line="240" w:lineRule="auto"/>
        <w:rPr>
          <w:rFonts w:ascii="Angsana New" w:hAnsi="Angsana New"/>
          <w:sz w:val="28"/>
          <w:szCs w:val="28"/>
        </w:rPr>
      </w:pPr>
      <w:r w:rsidRPr="009A10D1">
        <w:rPr>
          <w:rFonts w:ascii="Angsana New" w:eastAsia="Calibri" w:hAnsi="Angsana New"/>
          <w:i/>
          <w:iCs/>
          <w:sz w:val="28"/>
          <w:szCs w:val="28"/>
          <w:cs/>
        </w:rPr>
        <w:lastRenderedPageBreak/>
        <w:t>ข้อมูลอื่น</w:t>
      </w:r>
    </w:p>
    <w:p w14:paraId="3BA09697" w14:textId="77777777" w:rsidR="00593960" w:rsidRPr="009A10D1" w:rsidRDefault="00593960" w:rsidP="00E859C8">
      <w:pPr>
        <w:autoSpaceDE w:val="0"/>
        <w:autoSpaceDN w:val="0"/>
        <w:adjustRightInd w:val="0"/>
        <w:rPr>
          <w:rFonts w:ascii="Angsana New" w:eastAsia="Calibri" w:hAnsi="Angsana New"/>
          <w:sz w:val="24"/>
          <w:szCs w:val="24"/>
        </w:rPr>
      </w:pPr>
    </w:p>
    <w:p w14:paraId="6D2A1965" w14:textId="6C90F872" w:rsidR="00A17A1B" w:rsidRPr="009A10D1" w:rsidRDefault="00593960" w:rsidP="00FC3D1D">
      <w:pPr>
        <w:spacing w:line="240" w:lineRule="auto"/>
        <w:rPr>
          <w:rFonts w:ascii="Angsana New" w:eastAsia="Calibri" w:hAnsi="Angsana New"/>
          <w:sz w:val="28"/>
          <w:szCs w:val="28"/>
        </w:rPr>
      </w:pPr>
      <w:r w:rsidRPr="009A10D1">
        <w:rPr>
          <w:rFonts w:ascii="Angsana New" w:eastAsia="Calibri" w:hAnsi="Angsana New"/>
          <w:sz w:val="28"/>
          <w:szCs w:val="28"/>
          <w:cs/>
        </w:rPr>
        <w:t>ผู้บริหารเป็นผู้รับผิดชอบต่อข้อมูลอื่น</w:t>
      </w:r>
      <w:r w:rsidRPr="009A10D1">
        <w:rPr>
          <w:rFonts w:ascii="Angsana New" w:eastAsia="Calibri" w:hAnsi="Angsana New"/>
          <w:sz w:val="28"/>
          <w:szCs w:val="28"/>
        </w:rPr>
        <w:t xml:space="preserve"> </w:t>
      </w:r>
      <w:r w:rsidRPr="009A10D1">
        <w:rPr>
          <w:rFonts w:ascii="Angsana New" w:eastAsia="Calibri" w:hAnsi="Angsana New"/>
          <w:sz w:val="28"/>
          <w:szCs w:val="28"/>
          <w:cs/>
        </w:rPr>
        <w:t>ข้อมูลอื่นประกอบด้วยข้อมูลซึ่งรวมอยู่ในรายงานประจำปี</w:t>
      </w:r>
      <w:r w:rsidRPr="009A10D1">
        <w:rPr>
          <w:rFonts w:ascii="Angsana New" w:eastAsia="Calibri" w:hAnsi="Angsana New"/>
          <w:sz w:val="28"/>
          <w:szCs w:val="28"/>
        </w:rPr>
        <w:t xml:space="preserve"> </w:t>
      </w:r>
      <w:r w:rsidRPr="009A10D1">
        <w:rPr>
          <w:rFonts w:ascii="Angsana New" w:eastAsia="Calibri" w:hAnsi="Angsana New"/>
          <w:sz w:val="28"/>
          <w:szCs w:val="28"/>
          <w:cs/>
        </w:rPr>
        <w:t>แต่ไม่รวมถึงงบการเงิน</w:t>
      </w:r>
      <w:r w:rsidRPr="009A10D1">
        <w:rPr>
          <w:rFonts w:ascii="Angsana New" w:hAnsi="Angsana New"/>
          <w:sz w:val="28"/>
          <w:szCs w:val="28"/>
          <w:cs/>
        </w:rPr>
        <w:t>รวมและงบการเงินเฉพาะกิจการ</w:t>
      </w:r>
      <w:r w:rsidRPr="009A10D1">
        <w:rPr>
          <w:rFonts w:ascii="Angsana New" w:eastAsia="Calibri" w:hAnsi="Angsana New"/>
          <w:sz w:val="28"/>
          <w:szCs w:val="28"/>
          <w:cs/>
        </w:rPr>
        <w:t>และรายงานของผู้สอบบัญชีที่อยู่ในรายงานนั้น</w:t>
      </w:r>
    </w:p>
    <w:p w14:paraId="10980E86" w14:textId="77777777" w:rsidR="00414797" w:rsidRPr="009A10D1" w:rsidRDefault="00414797" w:rsidP="00E859C8">
      <w:pPr>
        <w:spacing w:line="240" w:lineRule="auto"/>
        <w:jc w:val="left"/>
        <w:rPr>
          <w:rFonts w:ascii="Angsana New" w:eastAsia="Calibri" w:hAnsi="Angsana New"/>
          <w:i/>
          <w:iCs/>
          <w:sz w:val="24"/>
          <w:szCs w:val="24"/>
          <w:cs/>
        </w:rPr>
      </w:pPr>
    </w:p>
    <w:p w14:paraId="745D00AA" w14:textId="77777777" w:rsidR="00593960" w:rsidRPr="009A10D1" w:rsidRDefault="00593960" w:rsidP="00E859C8">
      <w:pPr>
        <w:autoSpaceDE w:val="0"/>
        <w:autoSpaceDN w:val="0"/>
        <w:adjustRightInd w:val="0"/>
        <w:rPr>
          <w:rFonts w:ascii="Angsana New" w:eastAsia="Calibri" w:hAnsi="Angsana New"/>
          <w:sz w:val="28"/>
          <w:szCs w:val="28"/>
        </w:rPr>
      </w:pPr>
      <w:r w:rsidRPr="009A10D1">
        <w:rPr>
          <w:rFonts w:ascii="Angsana New" w:eastAsia="Calibri" w:hAnsi="Angsana New"/>
          <w:sz w:val="28"/>
          <w:szCs w:val="28"/>
          <w:cs/>
        </w:rPr>
        <w:t>ความเห็นของข้าพเจ้าต่องบการเงิน</w:t>
      </w:r>
      <w:r w:rsidRPr="009A10D1">
        <w:rPr>
          <w:rFonts w:ascii="Angsana New" w:hAnsi="Angsana New"/>
          <w:sz w:val="28"/>
          <w:szCs w:val="28"/>
          <w:cs/>
        </w:rPr>
        <w:t>รวมและงบการเงินเฉพาะกิจการ</w:t>
      </w:r>
      <w:r w:rsidRPr="009A10D1">
        <w:rPr>
          <w:rFonts w:ascii="Angsana New" w:eastAsia="Calibri" w:hAnsi="Angsana New"/>
          <w:sz w:val="28"/>
          <w:szCs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9A10D1">
        <w:rPr>
          <w:rFonts w:ascii="Angsana New" w:eastAsia="Calibri" w:hAnsi="Angsana New"/>
          <w:sz w:val="28"/>
          <w:szCs w:val="28"/>
        </w:rPr>
        <w:t xml:space="preserve"> </w:t>
      </w:r>
    </w:p>
    <w:p w14:paraId="2EEF7697" w14:textId="77777777" w:rsidR="00593960" w:rsidRPr="009A10D1" w:rsidRDefault="00593960" w:rsidP="00E859C8">
      <w:pPr>
        <w:autoSpaceDE w:val="0"/>
        <w:autoSpaceDN w:val="0"/>
        <w:adjustRightInd w:val="0"/>
        <w:rPr>
          <w:rFonts w:ascii="Angsana New" w:eastAsia="Calibri" w:hAnsi="Angsana New"/>
          <w:sz w:val="24"/>
          <w:szCs w:val="24"/>
        </w:rPr>
      </w:pPr>
    </w:p>
    <w:p w14:paraId="33A54A02" w14:textId="77777777" w:rsidR="00593960" w:rsidRPr="009A10D1" w:rsidRDefault="00593960" w:rsidP="00E859C8">
      <w:pPr>
        <w:autoSpaceDE w:val="0"/>
        <w:autoSpaceDN w:val="0"/>
        <w:adjustRightInd w:val="0"/>
        <w:rPr>
          <w:rFonts w:ascii="Angsana New" w:hAnsi="Angsana New"/>
          <w:sz w:val="28"/>
          <w:szCs w:val="28"/>
          <w:cs/>
        </w:rPr>
      </w:pPr>
      <w:r w:rsidRPr="009A10D1">
        <w:rPr>
          <w:rFonts w:ascii="Angsana New" w:eastAsia="Calibri" w:hAnsi="Angsana New"/>
          <w:sz w:val="28"/>
          <w:szCs w:val="28"/>
          <w:cs/>
        </w:rPr>
        <w:t>ความรับผิดชอบของข้าพเจ้า</w:t>
      </w:r>
      <w:r w:rsidRPr="009A10D1">
        <w:rPr>
          <w:rFonts w:ascii="Angsana New" w:eastAsiaTheme="minorHAnsi" w:hAnsi="Angsana New"/>
          <w:sz w:val="28"/>
          <w:szCs w:val="28"/>
          <w:cs/>
        </w:rPr>
        <w:t>ที่เกี่ยวเนื่องกับการตรวจสอบงบการเงิน</w:t>
      </w:r>
      <w:r w:rsidRPr="009A10D1">
        <w:rPr>
          <w:rFonts w:ascii="Angsana New" w:hAnsi="Angsana New"/>
          <w:sz w:val="28"/>
          <w:szCs w:val="28"/>
          <w:cs/>
        </w:rPr>
        <w:t xml:space="preserve">รวมและงบการเงินเฉพาะกิจการ </w:t>
      </w:r>
      <w:r w:rsidRPr="009A10D1">
        <w:rPr>
          <w:rFonts w:ascii="Angsana New" w:eastAsiaTheme="minorHAnsi" w:hAnsi="Angsana New"/>
          <w:sz w:val="28"/>
          <w:szCs w:val="28"/>
          <w:cs/>
        </w:rPr>
        <w:t>คือ</w:t>
      </w:r>
      <w:r w:rsidRPr="009A10D1">
        <w:rPr>
          <w:rFonts w:ascii="Angsana New" w:eastAsiaTheme="minorHAnsi" w:hAnsi="Angsana New"/>
          <w:sz w:val="28"/>
          <w:szCs w:val="28"/>
        </w:rPr>
        <w:t xml:space="preserve"> </w:t>
      </w:r>
      <w:r w:rsidRPr="009A10D1">
        <w:rPr>
          <w:rFonts w:ascii="Angsana New" w:eastAsia="Calibri" w:hAnsi="Angsana New" w:hint="cs"/>
          <w:sz w:val="28"/>
          <w:szCs w:val="28"/>
          <w:cs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9A10D1">
        <w:rPr>
          <w:rFonts w:ascii="Angsana New" w:eastAsia="Calibri" w:hAnsi="Angsana New"/>
          <w:sz w:val="28"/>
          <w:szCs w:val="28"/>
          <w:cs/>
        </w:rPr>
        <w:t xml:space="preserve"> </w:t>
      </w:r>
      <w:r w:rsidRPr="009A10D1">
        <w:rPr>
          <w:rFonts w:ascii="Angsana New" w:eastAsia="Calibri" w:hAnsi="Angsana New" w:hint="cs"/>
          <w:sz w:val="28"/>
          <w:szCs w:val="28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 หากในการปฏิบัติงานดังกล่าว ข้าพเจ้าได้สรุปว่าข้อมูลอื่นมีการแสดงข้อมูลที่ขัดต่อข้อเท็จจริงอันเป็นสาระสำคัญ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67150FAF" w14:textId="77777777" w:rsidR="00593960" w:rsidRPr="009A10D1" w:rsidRDefault="00593960" w:rsidP="00E859C8">
      <w:pPr>
        <w:autoSpaceDE w:val="0"/>
        <w:autoSpaceDN w:val="0"/>
        <w:adjustRightInd w:val="0"/>
        <w:rPr>
          <w:rFonts w:ascii="Angsana New" w:eastAsia="Calibri" w:hAnsi="Angsana New"/>
          <w:i/>
          <w:iCs/>
          <w:sz w:val="24"/>
          <w:szCs w:val="24"/>
          <w:cs/>
        </w:rPr>
      </w:pPr>
    </w:p>
    <w:p w14:paraId="2E078810" w14:textId="77777777" w:rsidR="00593960" w:rsidRPr="009A10D1" w:rsidRDefault="00593960" w:rsidP="00E859C8">
      <w:pPr>
        <w:spacing w:line="240" w:lineRule="auto"/>
        <w:rPr>
          <w:rFonts w:ascii="Angsana New" w:eastAsia="Calibri" w:hAnsi="Angsana New"/>
          <w:i/>
          <w:iCs/>
          <w:sz w:val="28"/>
          <w:szCs w:val="28"/>
        </w:rPr>
      </w:pPr>
      <w:r w:rsidRPr="009A10D1">
        <w:rPr>
          <w:rFonts w:ascii="Angsana New" w:eastAsia="Calibri" w:hAnsi="Angsana New"/>
          <w:i/>
          <w:i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71FB9F55" w14:textId="77777777" w:rsidR="00593960" w:rsidRPr="009A10D1" w:rsidRDefault="00593960" w:rsidP="00E859C8">
      <w:pPr>
        <w:rPr>
          <w:rFonts w:ascii="Angsana New" w:eastAsia="Calibri" w:hAnsi="Angsana New"/>
          <w:i/>
          <w:iCs/>
          <w:sz w:val="24"/>
          <w:szCs w:val="24"/>
        </w:rPr>
      </w:pPr>
    </w:p>
    <w:p w14:paraId="5D1C71B2" w14:textId="77777777" w:rsidR="00593960" w:rsidRPr="009A10D1" w:rsidRDefault="00593960" w:rsidP="00E859C8">
      <w:pPr>
        <w:rPr>
          <w:rFonts w:ascii="Angsana New" w:eastAsia="Calibri" w:hAnsi="Angsana New"/>
          <w:sz w:val="28"/>
          <w:szCs w:val="28"/>
        </w:rPr>
      </w:pPr>
      <w:r w:rsidRPr="009A10D1">
        <w:rPr>
          <w:rFonts w:ascii="Angsana New" w:eastAsia="Calibri" w:hAnsi="Angsana New"/>
          <w:sz w:val="28"/>
          <w:szCs w:val="28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7429035" w14:textId="77777777" w:rsidR="00593960" w:rsidRPr="009A10D1" w:rsidRDefault="00593960" w:rsidP="00E859C8">
      <w:pPr>
        <w:rPr>
          <w:rFonts w:ascii="Angsana New" w:eastAsia="Calibri" w:hAnsi="Angsana New"/>
          <w:sz w:val="24"/>
          <w:szCs w:val="24"/>
        </w:rPr>
      </w:pPr>
    </w:p>
    <w:p w14:paraId="3FA3133A" w14:textId="77777777" w:rsidR="00593960" w:rsidRPr="009A10D1" w:rsidRDefault="00593960" w:rsidP="00E859C8">
      <w:pPr>
        <w:rPr>
          <w:rFonts w:ascii="Angsana New" w:eastAsia="Calibri" w:hAnsi="Angsana New"/>
          <w:sz w:val="28"/>
          <w:szCs w:val="28"/>
        </w:rPr>
      </w:pPr>
      <w:r w:rsidRPr="009A10D1">
        <w:rPr>
          <w:rFonts w:ascii="Angsana New" w:eastAsia="Calibri" w:hAnsi="Angsana New"/>
          <w:sz w:val="28"/>
          <w:szCs w:val="28"/>
          <w:cs/>
        </w:rPr>
        <w:t>ในการจัดทำงบการเงินรวมและงบการเงินเฉพาะกิจการ</w:t>
      </w:r>
      <w:r w:rsidRPr="009A10D1">
        <w:rPr>
          <w:rFonts w:ascii="Angsana New" w:eastAsia="Calibri" w:hAnsi="Angsana New"/>
          <w:sz w:val="28"/>
          <w:szCs w:val="28"/>
        </w:rPr>
        <w:t xml:space="preserve"> </w:t>
      </w:r>
      <w:r w:rsidRPr="009A10D1">
        <w:rPr>
          <w:rFonts w:ascii="Angsana New" w:eastAsia="Calibri" w:hAnsi="Angsana New"/>
          <w:sz w:val="28"/>
          <w:szCs w:val="28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6E2566F8" w14:textId="77777777" w:rsidR="00593960" w:rsidRPr="009A10D1" w:rsidRDefault="00593960" w:rsidP="00E859C8">
      <w:pPr>
        <w:rPr>
          <w:rFonts w:ascii="Angsana New" w:eastAsia="Calibri" w:hAnsi="Angsana New"/>
          <w:sz w:val="24"/>
          <w:szCs w:val="24"/>
        </w:rPr>
      </w:pPr>
    </w:p>
    <w:p w14:paraId="2BEC1C33" w14:textId="77777777" w:rsidR="00593960" w:rsidRPr="009A10D1" w:rsidRDefault="00593960" w:rsidP="00E859C8">
      <w:pPr>
        <w:rPr>
          <w:rFonts w:ascii="Angsana New" w:hAnsi="Angsana New"/>
          <w:sz w:val="28"/>
          <w:szCs w:val="28"/>
          <w:cs/>
        </w:rPr>
      </w:pPr>
      <w:r w:rsidRPr="009A10D1">
        <w:rPr>
          <w:rFonts w:ascii="Angsana New" w:eastAsia="Calibri" w:hAnsi="Angsana New"/>
          <w:sz w:val="28"/>
          <w:szCs w:val="28"/>
          <w:cs/>
        </w:rPr>
        <w:t>ผู้มีหน้าที่ในการกำกับดูแลมีหน้าที่ในการ</w:t>
      </w:r>
      <w:r w:rsidRPr="009A10D1">
        <w:rPr>
          <w:rFonts w:ascii="Angsana New" w:eastAsia="Calibri" w:hAnsi="Angsana New" w:hint="cs"/>
          <w:sz w:val="28"/>
          <w:szCs w:val="28"/>
          <w:cs/>
        </w:rPr>
        <w:t>กำกับดูแล</w:t>
      </w:r>
      <w:r w:rsidRPr="009A10D1">
        <w:rPr>
          <w:rFonts w:ascii="Angsana New" w:eastAsia="Calibri" w:hAnsi="Angsana New"/>
          <w:sz w:val="28"/>
          <w:szCs w:val="28"/>
          <w:cs/>
        </w:rPr>
        <w:t>กระบวนการในการจัดทำรายงานทางการเงินของ</w:t>
      </w:r>
      <w:r w:rsidRPr="009A10D1">
        <w:rPr>
          <w:rFonts w:ascii="Angsana New" w:hAnsi="Angsana New"/>
          <w:sz w:val="28"/>
          <w:szCs w:val="28"/>
          <w:cs/>
        </w:rPr>
        <w:t>กลุ่มบริษัทและบริษัท</w:t>
      </w:r>
    </w:p>
    <w:p w14:paraId="1C029DC8" w14:textId="77777777" w:rsidR="00593960" w:rsidRPr="009A10D1" w:rsidRDefault="00593960" w:rsidP="00E859C8">
      <w:pPr>
        <w:rPr>
          <w:rFonts w:ascii="Angsana New" w:hAnsi="Angsana New"/>
          <w:i/>
          <w:iCs/>
          <w:sz w:val="24"/>
          <w:szCs w:val="24"/>
        </w:rPr>
      </w:pPr>
    </w:p>
    <w:p w14:paraId="3A5296C6" w14:textId="77777777" w:rsidR="00D20959" w:rsidRPr="009A10D1" w:rsidRDefault="00D20959">
      <w:pPr>
        <w:spacing w:line="240" w:lineRule="auto"/>
        <w:jc w:val="left"/>
        <w:rPr>
          <w:rFonts w:ascii="Angsana New" w:hAnsi="Angsana New"/>
          <w:i/>
          <w:iCs/>
          <w:sz w:val="28"/>
          <w:szCs w:val="28"/>
          <w:cs/>
        </w:rPr>
      </w:pPr>
      <w:r w:rsidRPr="009A10D1">
        <w:rPr>
          <w:rFonts w:ascii="Angsana New" w:hAnsi="Angsana New"/>
          <w:i/>
          <w:iCs/>
          <w:sz w:val="28"/>
          <w:szCs w:val="28"/>
          <w:cs/>
        </w:rPr>
        <w:br w:type="page"/>
      </w:r>
    </w:p>
    <w:p w14:paraId="2B6BBF8C" w14:textId="10B2E6F2" w:rsidR="00593960" w:rsidRPr="009A10D1" w:rsidRDefault="00593960" w:rsidP="00E859C8">
      <w:pPr>
        <w:rPr>
          <w:rFonts w:ascii="Angsana New" w:hAnsi="Angsana New"/>
          <w:i/>
          <w:iCs/>
          <w:sz w:val="28"/>
          <w:szCs w:val="28"/>
        </w:rPr>
      </w:pPr>
      <w:r w:rsidRPr="009A10D1">
        <w:rPr>
          <w:rFonts w:ascii="Angsana New" w:hAnsi="Angsana New"/>
          <w:i/>
          <w:iCs/>
          <w:sz w:val="28"/>
          <w:szCs w:val="28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FA0390C" w14:textId="77777777" w:rsidR="00593960" w:rsidRPr="009A10D1" w:rsidRDefault="00593960" w:rsidP="00E859C8">
      <w:pPr>
        <w:rPr>
          <w:rFonts w:ascii="Angsana New" w:hAnsi="Angsana New"/>
          <w:i/>
          <w:iCs/>
          <w:sz w:val="24"/>
          <w:szCs w:val="24"/>
        </w:rPr>
      </w:pPr>
    </w:p>
    <w:p w14:paraId="766EA162" w14:textId="3FABFB3D" w:rsidR="00236847" w:rsidRPr="009A10D1" w:rsidRDefault="00593960" w:rsidP="00E859C8">
      <w:pPr>
        <w:rPr>
          <w:rFonts w:ascii="Angsana New" w:hAnsi="Angsana New"/>
          <w:sz w:val="28"/>
          <w:szCs w:val="28"/>
        </w:rPr>
      </w:pPr>
      <w:r w:rsidRPr="009A10D1">
        <w:rPr>
          <w:rFonts w:ascii="Angsana New" w:eastAsia="Calibri" w:hAnsi="Angsan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9A10D1">
        <w:rPr>
          <w:rFonts w:ascii="Angsana New" w:hAnsi="Angsana New"/>
          <w:sz w:val="28"/>
          <w:szCs w:val="28"/>
          <w:cs/>
        </w:rPr>
        <w:t>รวมและงบการเงินเฉพาะกิจการ</w:t>
      </w:r>
      <w:r w:rsidRPr="009A10D1">
        <w:rPr>
          <w:rFonts w:ascii="Angsana New" w:eastAsia="Calibri" w:hAnsi="Angsana New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9A10D1">
        <w:rPr>
          <w:rFonts w:ascii="Angsana New" w:hAnsi="Angsana New"/>
          <w:sz w:val="28"/>
          <w:szCs w:val="28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43D23AA3" w14:textId="77777777" w:rsidR="00414797" w:rsidRPr="009A10D1" w:rsidRDefault="00414797" w:rsidP="00E859C8">
      <w:pPr>
        <w:rPr>
          <w:rFonts w:ascii="Angsana New" w:eastAsiaTheme="minorHAnsi" w:hAnsi="Angsana New"/>
          <w:sz w:val="24"/>
          <w:szCs w:val="24"/>
          <w:cs/>
        </w:rPr>
      </w:pPr>
    </w:p>
    <w:p w14:paraId="204DFBAC" w14:textId="77777777" w:rsidR="00593960" w:rsidRPr="009A10D1" w:rsidRDefault="00593960" w:rsidP="00E859C8">
      <w:pPr>
        <w:rPr>
          <w:rFonts w:ascii="Angsana New" w:eastAsia="Calibri" w:hAnsi="Angsana New"/>
          <w:sz w:val="28"/>
          <w:szCs w:val="28"/>
        </w:rPr>
      </w:pPr>
      <w:r w:rsidRPr="009A10D1">
        <w:rPr>
          <w:rFonts w:ascii="Angsana New" w:eastAsia="Calibri" w:hAnsi="Angsana New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ABCAF2D" w14:textId="77777777" w:rsidR="00593960" w:rsidRPr="009A10D1" w:rsidRDefault="00593960" w:rsidP="00E859C8">
      <w:pPr>
        <w:numPr>
          <w:ilvl w:val="0"/>
          <w:numId w:val="5"/>
        </w:numPr>
        <w:spacing w:line="240" w:lineRule="auto"/>
        <w:ind w:left="567" w:hanging="567"/>
        <w:contextualSpacing/>
        <w:rPr>
          <w:rFonts w:ascii="Angsana New" w:hAnsi="Angsana New"/>
          <w:sz w:val="28"/>
          <w:szCs w:val="28"/>
        </w:rPr>
      </w:pPr>
      <w:r w:rsidRPr="009A10D1">
        <w:rPr>
          <w:rFonts w:ascii="Angsana New" w:eastAsia="Calibri" w:hAnsi="Angsana New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9A10D1">
        <w:rPr>
          <w:rFonts w:ascii="Angsana New" w:hAnsi="Angsana New"/>
          <w:sz w:val="28"/>
          <w:szCs w:val="28"/>
          <w:cs/>
        </w:rPr>
        <w:t>รวมและงบการเงินเฉพาะกิจการ</w:t>
      </w:r>
      <w:r w:rsidRPr="009A10D1">
        <w:rPr>
          <w:rFonts w:ascii="Angsana New" w:eastAsia="Calibri" w:hAnsi="Angsana New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9A10D1">
        <w:rPr>
          <w:rFonts w:ascii="Angsana New" w:hAnsi="Angsana New"/>
          <w:sz w:val="28"/>
          <w:szCs w:val="28"/>
          <w:cs/>
        </w:rPr>
        <w:t>ายใน</w:t>
      </w:r>
    </w:p>
    <w:p w14:paraId="63994C4E" w14:textId="77777777" w:rsidR="00593960" w:rsidRPr="009A10D1" w:rsidRDefault="00593960" w:rsidP="00E859C8">
      <w:pPr>
        <w:numPr>
          <w:ilvl w:val="0"/>
          <w:numId w:val="5"/>
        </w:numPr>
        <w:spacing w:line="240" w:lineRule="auto"/>
        <w:ind w:left="567" w:hanging="567"/>
        <w:contextualSpacing/>
        <w:rPr>
          <w:rFonts w:ascii="Angsana New" w:hAnsi="Angsana New"/>
          <w:sz w:val="28"/>
          <w:szCs w:val="28"/>
        </w:rPr>
      </w:pPr>
      <w:r w:rsidRPr="009A10D1">
        <w:rPr>
          <w:rFonts w:ascii="Angsana New" w:eastAsia="Calibri" w:hAnsi="Angsana New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9A10D1">
        <w:rPr>
          <w:rFonts w:ascii="Angsana New" w:hAnsi="Angsana New"/>
          <w:sz w:val="28"/>
          <w:szCs w:val="28"/>
          <w:cs/>
        </w:rPr>
        <w:t>บริษัท</w:t>
      </w:r>
    </w:p>
    <w:p w14:paraId="0B1128F3" w14:textId="77777777" w:rsidR="00593960" w:rsidRPr="009A10D1" w:rsidRDefault="00593960" w:rsidP="00E859C8">
      <w:pPr>
        <w:numPr>
          <w:ilvl w:val="0"/>
          <w:numId w:val="5"/>
        </w:numPr>
        <w:spacing w:line="240" w:lineRule="auto"/>
        <w:ind w:left="567" w:hanging="567"/>
        <w:contextualSpacing/>
        <w:rPr>
          <w:rFonts w:ascii="Angsana New" w:hAnsi="Angsana New"/>
          <w:sz w:val="28"/>
          <w:szCs w:val="28"/>
        </w:rPr>
      </w:pPr>
      <w:r w:rsidRPr="009A10D1">
        <w:rPr>
          <w:rFonts w:ascii="Angsana New" w:eastAsia="Calibri" w:hAnsi="Angsana New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9A10D1">
        <w:rPr>
          <w:rFonts w:ascii="Angsana New" w:hAnsi="Angsana New"/>
          <w:sz w:val="28"/>
          <w:szCs w:val="28"/>
          <w:cs/>
        </w:rPr>
        <w:t xml:space="preserve">ผยข้อมูลที่เกี่ยวข้องซึ่งจัดทำขึ้นโดยผู้บริหาร </w:t>
      </w:r>
    </w:p>
    <w:p w14:paraId="2C5CB93C" w14:textId="77777777" w:rsidR="00593960" w:rsidRPr="009A10D1" w:rsidRDefault="00593960" w:rsidP="00E859C8">
      <w:pPr>
        <w:numPr>
          <w:ilvl w:val="0"/>
          <w:numId w:val="5"/>
        </w:numPr>
        <w:spacing w:line="240" w:lineRule="auto"/>
        <w:ind w:left="567" w:hanging="567"/>
        <w:contextualSpacing/>
        <w:rPr>
          <w:rFonts w:ascii="Angsana New" w:hAnsi="Angsana New"/>
          <w:sz w:val="28"/>
          <w:szCs w:val="28"/>
        </w:rPr>
      </w:pPr>
      <w:r w:rsidRPr="009A10D1">
        <w:rPr>
          <w:rFonts w:ascii="Angsana New" w:hAnsi="Angsana New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Pr="009A10D1">
        <w:rPr>
          <w:rFonts w:ascii="Angsana New" w:hAnsi="Angsana New" w:hint="cs"/>
          <w:sz w:val="28"/>
          <w:szCs w:val="28"/>
          <w:cs/>
        </w:rPr>
        <w:t>รวมและงบการเงินเฉพาะกิจการ</w:t>
      </w:r>
      <w:r w:rsidRPr="009A10D1">
        <w:rPr>
          <w:rFonts w:ascii="Angsana New" w:hAnsi="Angsana New"/>
          <w:sz w:val="28"/>
          <w:szCs w:val="28"/>
          <w:cs/>
        </w:rPr>
        <w:t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7C3B0D28" w14:textId="77777777" w:rsidR="00593960" w:rsidRPr="009A10D1" w:rsidRDefault="00593960" w:rsidP="00E859C8">
      <w:pPr>
        <w:numPr>
          <w:ilvl w:val="0"/>
          <w:numId w:val="5"/>
        </w:numPr>
        <w:spacing w:line="240" w:lineRule="auto"/>
        <w:ind w:left="567" w:hanging="567"/>
        <w:contextualSpacing/>
        <w:rPr>
          <w:rFonts w:ascii="Angsana New" w:hAnsi="Angsana New"/>
          <w:sz w:val="28"/>
          <w:szCs w:val="28"/>
        </w:rPr>
      </w:pPr>
      <w:r w:rsidRPr="009A10D1">
        <w:rPr>
          <w:rFonts w:ascii="Angsana New" w:hAnsi="Angsana New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0074B9FC" w14:textId="77777777" w:rsidR="00593960" w:rsidRPr="009A10D1" w:rsidRDefault="00593960" w:rsidP="00E859C8">
      <w:pPr>
        <w:numPr>
          <w:ilvl w:val="0"/>
          <w:numId w:val="5"/>
        </w:numPr>
        <w:spacing w:line="240" w:lineRule="auto"/>
        <w:ind w:left="567" w:hanging="567"/>
        <w:contextualSpacing/>
        <w:rPr>
          <w:rFonts w:ascii="Angsana New" w:hAnsi="Angsana New"/>
          <w:sz w:val="28"/>
          <w:szCs w:val="28"/>
        </w:rPr>
      </w:pPr>
      <w:r w:rsidRPr="009A10D1">
        <w:rPr>
          <w:rFonts w:ascii="Angsana New" w:hAnsi="Angsana New"/>
          <w:sz w:val="28"/>
          <w:szCs w:val="28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9A10D1">
        <w:rPr>
          <w:rFonts w:ascii="Angsana New" w:hAnsi="Angsana New"/>
          <w:sz w:val="28"/>
          <w:szCs w:val="28"/>
        </w:rPr>
        <w:t xml:space="preserve"> </w:t>
      </w:r>
      <w:r w:rsidRPr="009A10D1">
        <w:rPr>
          <w:rFonts w:ascii="Angsana New" w:hAnsi="Angsana New"/>
          <w:sz w:val="28"/>
          <w:szCs w:val="28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9A10D1">
        <w:rPr>
          <w:rFonts w:ascii="Angsana New" w:hAnsi="Angsana New"/>
          <w:sz w:val="28"/>
          <w:szCs w:val="28"/>
        </w:rPr>
        <w:t xml:space="preserve"> </w:t>
      </w:r>
      <w:r w:rsidRPr="009A10D1">
        <w:rPr>
          <w:rFonts w:ascii="Angsana New" w:hAnsi="Angsana New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9A10D1">
        <w:rPr>
          <w:rFonts w:ascii="Angsana New" w:hAnsi="Angsana New"/>
          <w:sz w:val="28"/>
          <w:szCs w:val="28"/>
        </w:rPr>
        <w:t xml:space="preserve"> </w:t>
      </w:r>
    </w:p>
    <w:p w14:paraId="190FB52B" w14:textId="77777777" w:rsidR="00593960" w:rsidRPr="009A10D1" w:rsidRDefault="00593960" w:rsidP="00E859C8">
      <w:pPr>
        <w:pStyle w:val="ListParagraph"/>
        <w:autoSpaceDE w:val="0"/>
        <w:autoSpaceDN w:val="0"/>
        <w:adjustRightInd w:val="0"/>
        <w:spacing w:line="276" w:lineRule="auto"/>
        <w:ind w:left="0"/>
        <w:contextualSpacing/>
        <w:rPr>
          <w:rFonts w:ascii="Angsana New" w:hAnsi="Angsana New"/>
          <w:sz w:val="24"/>
          <w:szCs w:val="24"/>
        </w:rPr>
      </w:pPr>
    </w:p>
    <w:p w14:paraId="0AA5E414" w14:textId="77777777" w:rsidR="00593960" w:rsidRPr="009A10D1" w:rsidRDefault="00593960" w:rsidP="00E859C8">
      <w:pPr>
        <w:rPr>
          <w:rFonts w:ascii="Angsana New" w:hAnsi="Angsana New"/>
          <w:sz w:val="28"/>
          <w:szCs w:val="28"/>
        </w:rPr>
      </w:pPr>
      <w:r w:rsidRPr="009A10D1">
        <w:rPr>
          <w:rFonts w:ascii="Angsana New" w:eastAsia="Calibri" w:hAnsi="Angsana New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</w:t>
      </w:r>
      <w:r w:rsidRPr="009A10D1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9A10D1">
        <w:rPr>
          <w:rFonts w:ascii="Angsana New" w:eastAsia="Calibri" w:hAnsi="Angsana New"/>
          <w:sz w:val="28"/>
          <w:szCs w:val="28"/>
          <w:cs/>
        </w:rPr>
        <w:t>ๆ</w:t>
      </w:r>
      <w:r w:rsidRPr="009A10D1">
        <w:rPr>
          <w:rFonts w:ascii="Angsana New" w:eastAsia="Calibri" w:hAnsi="Angsana New"/>
          <w:sz w:val="28"/>
          <w:szCs w:val="28"/>
        </w:rPr>
        <w:t xml:space="preserve"> </w:t>
      </w:r>
      <w:r w:rsidRPr="009A10D1">
        <w:rPr>
          <w:rFonts w:ascii="Angsana New" w:eastAsia="Calibri" w:hAnsi="Angsana New"/>
          <w:sz w:val="28"/>
          <w:szCs w:val="28"/>
          <w:cs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9A10D1">
        <w:rPr>
          <w:rFonts w:ascii="Angsana New" w:hAnsi="Angsana New"/>
          <w:sz w:val="28"/>
          <w:szCs w:val="28"/>
          <w:cs/>
        </w:rPr>
        <w:t>งข้าพเจ้า</w:t>
      </w:r>
    </w:p>
    <w:p w14:paraId="635B6FAC" w14:textId="77777777" w:rsidR="00DA21E1" w:rsidRPr="009A10D1" w:rsidRDefault="00DA21E1" w:rsidP="00E859C8">
      <w:pPr>
        <w:rPr>
          <w:rFonts w:ascii="Angsana New" w:hAnsi="Angsana New"/>
          <w:sz w:val="24"/>
          <w:szCs w:val="24"/>
        </w:rPr>
      </w:pPr>
    </w:p>
    <w:p w14:paraId="0431FD8F" w14:textId="77777777" w:rsidR="00DA21E1" w:rsidRPr="009A10D1" w:rsidRDefault="00593960" w:rsidP="00DA21E1">
      <w:pPr>
        <w:rPr>
          <w:rFonts w:ascii="Angsana New" w:hAnsi="Angsana New"/>
          <w:sz w:val="30"/>
          <w:szCs w:val="30"/>
        </w:rPr>
      </w:pPr>
      <w:r w:rsidRPr="009A10D1">
        <w:rPr>
          <w:rFonts w:ascii="Angsana New" w:eastAsia="Calibri" w:hAnsi="Angsana New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DA21E1" w:rsidRPr="009A10D1">
        <w:rPr>
          <w:rFonts w:ascii="Angsana New" w:eastAsia="Calibri" w:hAnsi="Angsana New" w:hint="cs"/>
          <w:sz w:val="28"/>
          <w:szCs w:val="28"/>
          <w:cs/>
        </w:rPr>
        <w:t>และ</w:t>
      </w:r>
      <w:r w:rsidR="00DA21E1" w:rsidRPr="009A10D1">
        <w:rPr>
          <w:rFonts w:ascii="Angsana New" w:eastAsia="Calibri" w:hAnsi="Angsana New"/>
          <w:sz w:val="28"/>
          <w:szCs w:val="28"/>
          <w:cs/>
        </w:rPr>
        <w:t>การดำเนินการเพื่อขจัดอุปสรรคหรือมาตรการป้องกันของข้าพเจ้า</w:t>
      </w:r>
    </w:p>
    <w:p w14:paraId="2EB9E1A4" w14:textId="0CD8F9DF" w:rsidR="00593960" w:rsidRPr="009A10D1" w:rsidRDefault="00593960" w:rsidP="00E859C8">
      <w:pPr>
        <w:rPr>
          <w:rFonts w:ascii="Angsana New" w:hAnsi="Angsana New"/>
          <w:sz w:val="24"/>
          <w:szCs w:val="24"/>
        </w:rPr>
      </w:pPr>
    </w:p>
    <w:p w14:paraId="2C121524" w14:textId="77777777" w:rsidR="00593960" w:rsidRPr="009A10D1" w:rsidRDefault="00593960" w:rsidP="00E859C8">
      <w:pPr>
        <w:rPr>
          <w:rFonts w:ascii="Angsana New" w:hAnsi="Angsana New"/>
          <w:sz w:val="28"/>
          <w:szCs w:val="28"/>
        </w:rPr>
      </w:pPr>
      <w:r w:rsidRPr="009A10D1">
        <w:rPr>
          <w:rFonts w:ascii="Angsana New" w:hAnsi="Angsana New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Pr="009A10D1">
        <w:rPr>
          <w:rFonts w:ascii="Angsana New" w:hAnsi="Angsana New" w:hint="cs"/>
          <w:sz w:val="28"/>
          <w:szCs w:val="28"/>
          <w:cs/>
        </w:rPr>
        <w:t xml:space="preserve"> </w:t>
      </w:r>
      <w:r w:rsidRPr="009A10D1">
        <w:rPr>
          <w:rFonts w:ascii="Angsana New" w:hAnsi="Angsana New"/>
          <w:sz w:val="28"/>
          <w:szCs w:val="28"/>
          <w:cs/>
        </w:rPr>
        <w:t xml:space="preserve">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D04FB3B" w14:textId="153FA7B6" w:rsidR="00DD4329" w:rsidRPr="009A10D1" w:rsidRDefault="00DD4329" w:rsidP="00E859C8">
      <w:pPr>
        <w:pStyle w:val="T"/>
        <w:ind w:left="0" w:right="0"/>
        <w:jc w:val="thaiDistribute"/>
        <w:rPr>
          <w:rFonts w:ascii="Angsana New" w:hAnsi="Angsana New" w:cs="Angsana New"/>
          <w:sz w:val="32"/>
          <w:szCs w:val="32"/>
          <w:lang w:val="en-US"/>
        </w:rPr>
      </w:pPr>
    </w:p>
    <w:p w14:paraId="4611A485" w14:textId="2DE14D05" w:rsidR="00593960" w:rsidRPr="009A10D1" w:rsidRDefault="00593960" w:rsidP="00E859C8">
      <w:pPr>
        <w:pStyle w:val="T"/>
        <w:ind w:left="0" w:right="0"/>
        <w:jc w:val="thaiDistribute"/>
        <w:rPr>
          <w:rFonts w:ascii="Angsana New" w:hAnsi="Angsana New" w:cs="Angsana New"/>
          <w:sz w:val="32"/>
          <w:szCs w:val="32"/>
          <w:lang w:val="en-US"/>
        </w:rPr>
      </w:pPr>
    </w:p>
    <w:p w14:paraId="37549654" w14:textId="4317E25E" w:rsidR="00593960" w:rsidRPr="009A10D1" w:rsidRDefault="00593960" w:rsidP="00E859C8">
      <w:pPr>
        <w:pStyle w:val="T"/>
        <w:ind w:left="0" w:right="0"/>
        <w:jc w:val="thaiDistribute"/>
        <w:rPr>
          <w:rFonts w:ascii="Angsana New" w:hAnsi="Angsana New" w:cs="Angsana New"/>
          <w:sz w:val="32"/>
          <w:szCs w:val="32"/>
          <w:lang w:val="en-US"/>
        </w:rPr>
      </w:pPr>
    </w:p>
    <w:p w14:paraId="5326E6DE" w14:textId="77777777" w:rsidR="00DD4329" w:rsidRPr="009A10D1" w:rsidRDefault="00DD4329" w:rsidP="00E859C8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38CC3EF3" w14:textId="77777777" w:rsidR="00540E9C" w:rsidRPr="009A10D1" w:rsidRDefault="00540E9C" w:rsidP="00E859C8">
      <w:pPr>
        <w:autoSpaceDE w:val="0"/>
        <w:autoSpaceDN w:val="0"/>
        <w:spacing w:line="240" w:lineRule="auto"/>
        <w:rPr>
          <w:rFonts w:ascii="Angsana New" w:hAnsi="Angsana New"/>
          <w:sz w:val="28"/>
          <w:szCs w:val="28"/>
          <w:lang w:val="th-TH"/>
        </w:rPr>
      </w:pPr>
      <w:r w:rsidRPr="009A10D1">
        <w:rPr>
          <w:rFonts w:ascii="Angsana New" w:hAnsi="Angsana New"/>
          <w:sz w:val="28"/>
          <w:szCs w:val="28"/>
          <w:cs/>
          <w:lang w:val="th-TH"/>
        </w:rPr>
        <w:t>(</w:t>
      </w:r>
      <w:r w:rsidRPr="009A10D1">
        <w:rPr>
          <w:rFonts w:ascii="Angsana New" w:hAnsi="Angsana New" w:hint="cs"/>
          <w:sz w:val="28"/>
          <w:szCs w:val="28"/>
          <w:cs/>
          <w:lang w:val="th-TH"/>
        </w:rPr>
        <w:t>กนกอร ภูริปัญญวานิช</w:t>
      </w:r>
      <w:r w:rsidRPr="009A10D1">
        <w:rPr>
          <w:rFonts w:ascii="Angsana New" w:hAnsi="Angsana New"/>
          <w:sz w:val="28"/>
          <w:szCs w:val="28"/>
          <w:cs/>
          <w:lang w:val="th-TH"/>
        </w:rPr>
        <w:t>)</w:t>
      </w:r>
    </w:p>
    <w:p w14:paraId="0E97D249" w14:textId="77777777" w:rsidR="00540E9C" w:rsidRPr="009A10D1" w:rsidRDefault="00540E9C" w:rsidP="00E859C8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cs/>
        </w:rPr>
      </w:pPr>
      <w:r w:rsidRPr="009A10D1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716B0479" w14:textId="7360031E" w:rsidR="00540E9C" w:rsidRPr="009A10D1" w:rsidRDefault="00540E9C" w:rsidP="00E859C8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9A10D1">
        <w:rPr>
          <w:rFonts w:ascii="Angsana New" w:hAnsi="Angsana New" w:cs="Angsana New"/>
          <w:sz w:val="28"/>
          <w:szCs w:val="28"/>
          <w:cs/>
        </w:rPr>
        <w:t xml:space="preserve">เลขทะเบียน </w:t>
      </w:r>
      <w:r w:rsidR="00B17D5A" w:rsidRPr="009A10D1">
        <w:rPr>
          <w:rFonts w:ascii="Angsana New" w:hAnsi="Angsana New" w:cs="Angsana New"/>
          <w:sz w:val="28"/>
          <w:szCs w:val="28"/>
          <w:lang w:val="en-GB"/>
        </w:rPr>
        <w:t>10512</w:t>
      </w:r>
    </w:p>
    <w:p w14:paraId="2A579A52" w14:textId="77777777" w:rsidR="00B4089C" w:rsidRPr="009A10D1" w:rsidRDefault="00B4089C" w:rsidP="00E859C8">
      <w:pPr>
        <w:spacing w:line="240" w:lineRule="auto"/>
        <w:rPr>
          <w:rFonts w:ascii="Angsana New" w:hAnsi="Angsana New"/>
          <w:sz w:val="28"/>
          <w:szCs w:val="28"/>
        </w:rPr>
      </w:pPr>
    </w:p>
    <w:p w14:paraId="7DC7FD93" w14:textId="77777777" w:rsidR="00B4089C" w:rsidRPr="009A10D1" w:rsidRDefault="00B4089C" w:rsidP="00E859C8">
      <w:pPr>
        <w:spacing w:line="240" w:lineRule="auto"/>
        <w:rPr>
          <w:rFonts w:ascii="Angsana New" w:hAnsi="Angsana New"/>
          <w:sz w:val="28"/>
          <w:szCs w:val="28"/>
        </w:rPr>
      </w:pPr>
      <w:r w:rsidRPr="009A10D1">
        <w:rPr>
          <w:rFonts w:ascii="Angsana New" w:hAnsi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7C57DCAC" w14:textId="77777777" w:rsidR="00B4089C" w:rsidRPr="009A10D1" w:rsidRDefault="00B4089C" w:rsidP="00E859C8">
      <w:pPr>
        <w:spacing w:line="240" w:lineRule="auto"/>
        <w:rPr>
          <w:rFonts w:ascii="Angsana New" w:hAnsi="Angsana New"/>
          <w:sz w:val="28"/>
          <w:szCs w:val="28"/>
        </w:rPr>
      </w:pPr>
      <w:r w:rsidRPr="009A10D1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068C91A2" w14:textId="1F53457B" w:rsidR="00397F14" w:rsidRPr="00BC5C5C" w:rsidRDefault="00705656" w:rsidP="00020F2D">
      <w:pPr>
        <w:spacing w:line="240" w:lineRule="auto"/>
        <w:rPr>
          <w:rFonts w:ascii="Angsana New" w:hAnsi="Angsana New"/>
          <w:sz w:val="28"/>
          <w:szCs w:val="28"/>
          <w:cs/>
        </w:rPr>
      </w:pPr>
      <w:r w:rsidRPr="009A10D1">
        <w:rPr>
          <w:rFonts w:ascii="Angsana New" w:hAnsi="Angsana New"/>
          <w:sz w:val="28"/>
          <w:szCs w:val="28"/>
          <w:lang w:val="en-GB"/>
        </w:rPr>
        <w:t>26</w:t>
      </w:r>
      <w:r w:rsidR="00540E9C" w:rsidRPr="009A10D1">
        <w:rPr>
          <w:rFonts w:ascii="Angsana New" w:hAnsi="Angsana New"/>
          <w:sz w:val="28"/>
          <w:szCs w:val="28"/>
        </w:rPr>
        <w:t xml:space="preserve"> </w:t>
      </w:r>
      <w:r w:rsidR="005A0194" w:rsidRPr="009A10D1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="00B17D5A" w:rsidRPr="009A10D1">
        <w:rPr>
          <w:rFonts w:ascii="Angsana New" w:hAnsi="Angsana New"/>
          <w:sz w:val="28"/>
          <w:szCs w:val="28"/>
          <w:lang w:val="en-GB"/>
        </w:rPr>
        <w:t>256</w:t>
      </w:r>
      <w:r w:rsidR="00FF47E0" w:rsidRPr="009A10D1">
        <w:rPr>
          <w:rFonts w:ascii="Angsana New" w:hAnsi="Angsana New"/>
          <w:sz w:val="28"/>
          <w:szCs w:val="28"/>
          <w:lang w:val="en-GB"/>
        </w:rPr>
        <w:t>7</w:t>
      </w:r>
    </w:p>
    <w:sectPr w:rsidR="00397F14" w:rsidRPr="00BC5C5C" w:rsidSect="00020F2D">
      <w:headerReference w:type="default" r:id="rId15"/>
      <w:footerReference w:type="default" r:id="rId16"/>
      <w:type w:val="nextColumn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EBF949" w14:textId="77777777" w:rsidR="006F7998" w:rsidRDefault="006F7998">
      <w:r>
        <w:separator/>
      </w:r>
    </w:p>
  </w:endnote>
  <w:endnote w:type="continuationSeparator" w:id="0">
    <w:p w14:paraId="7123EF17" w14:textId="77777777" w:rsidR="006F7998" w:rsidRDefault="006F7998">
      <w:r>
        <w:continuationSeparator/>
      </w:r>
    </w:p>
  </w:endnote>
  <w:endnote w:type="continuationNotice" w:id="1">
    <w:p w14:paraId="0BF9AFFF" w14:textId="77777777" w:rsidR="006F7998" w:rsidRDefault="006F799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F9DD5A" w14:textId="77777777" w:rsidR="00527B5D" w:rsidRPr="0060150B" w:rsidRDefault="00527B5D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6EB459" w14:textId="77777777" w:rsidR="00527B5D" w:rsidRPr="00584F28" w:rsidRDefault="00527B5D" w:rsidP="00584F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788462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647828EC" w14:textId="131BFB54" w:rsidR="00FF6715" w:rsidRPr="00FF6715" w:rsidRDefault="00FF6715" w:rsidP="00FF6715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FF6715">
          <w:rPr>
            <w:rFonts w:ascii="Angsana New" w:hAnsi="Angsana New"/>
            <w:sz w:val="30"/>
            <w:szCs w:val="30"/>
          </w:rPr>
          <w:fldChar w:fldCharType="begin"/>
        </w:r>
        <w:r w:rsidRPr="00FF6715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FF6715">
          <w:rPr>
            <w:rFonts w:ascii="Angsana New" w:hAnsi="Angsana New"/>
            <w:sz w:val="30"/>
            <w:szCs w:val="30"/>
          </w:rPr>
          <w:fldChar w:fldCharType="separate"/>
        </w:r>
        <w:r w:rsidRPr="00FF6715">
          <w:rPr>
            <w:rFonts w:ascii="Angsana New" w:hAnsi="Angsana New"/>
            <w:noProof/>
            <w:sz w:val="30"/>
            <w:szCs w:val="30"/>
          </w:rPr>
          <w:t>2</w:t>
        </w:r>
        <w:r w:rsidRPr="00FF6715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0830DF" w14:textId="77777777" w:rsidR="006F7998" w:rsidRDefault="006F7998">
      <w:r>
        <w:separator/>
      </w:r>
    </w:p>
  </w:footnote>
  <w:footnote w:type="continuationSeparator" w:id="0">
    <w:p w14:paraId="10DB8FF2" w14:textId="77777777" w:rsidR="006F7998" w:rsidRDefault="006F7998">
      <w:r>
        <w:continuationSeparator/>
      </w:r>
    </w:p>
  </w:footnote>
  <w:footnote w:type="continuationNotice" w:id="1">
    <w:p w14:paraId="470FC9CB" w14:textId="77777777" w:rsidR="006F7998" w:rsidRDefault="006F799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092181" w14:textId="77777777" w:rsidR="00020F2D" w:rsidRPr="00020F2D" w:rsidRDefault="00020F2D" w:rsidP="00020F2D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733838D" w14:textId="77777777" w:rsidR="00020F2D" w:rsidRPr="00020F2D" w:rsidRDefault="00020F2D" w:rsidP="00020F2D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D81C51B" w14:textId="77777777" w:rsidR="00020F2D" w:rsidRPr="00020F2D" w:rsidRDefault="00020F2D" w:rsidP="00020F2D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69B8FFB" w14:textId="77777777" w:rsidR="00020F2D" w:rsidRPr="00020F2D" w:rsidRDefault="00020F2D" w:rsidP="00020F2D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DF23CD8" w14:textId="77777777" w:rsidR="00020F2D" w:rsidRPr="00020F2D" w:rsidRDefault="00020F2D" w:rsidP="00020F2D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C36B4AF" w14:textId="77777777" w:rsidR="00020F2D" w:rsidRPr="00020F2D" w:rsidRDefault="00020F2D" w:rsidP="00020F2D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60618A" w14:textId="77777777" w:rsidR="00F32973" w:rsidRPr="00B02C13" w:rsidRDefault="00F32973" w:rsidP="00CA68C1">
    <w:pPr>
      <w:spacing w:line="240" w:lineRule="auto"/>
      <w:rPr>
        <w:rFonts w:ascii="Angsana New" w:hAnsi="Angsana New"/>
        <w:b/>
        <w:bCs/>
        <w:sz w:val="32"/>
        <w:szCs w:val="32"/>
        <w:cs/>
      </w:rPr>
    </w:pPr>
  </w:p>
  <w:p w14:paraId="705E2D7B" w14:textId="77777777" w:rsidR="00527B5D" w:rsidRPr="00B02C13" w:rsidRDefault="00527B5D" w:rsidP="00CA68C1">
    <w:pPr>
      <w:spacing w:line="240" w:lineRule="auto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F74483" w14:textId="77777777" w:rsidR="00527B5D" w:rsidRPr="00FF6715" w:rsidRDefault="00527B5D" w:rsidP="00A9055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  <w:p w14:paraId="2BBA59C4" w14:textId="77777777" w:rsidR="00FF6715" w:rsidRPr="00FF6715" w:rsidRDefault="00FF6715" w:rsidP="00A9055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  <w:p w14:paraId="0BCC4599" w14:textId="77777777" w:rsidR="00FF6715" w:rsidRPr="00FF6715" w:rsidRDefault="00FF6715" w:rsidP="00A9055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  <w:p w14:paraId="4D6DA44D" w14:textId="77777777" w:rsidR="00FF6715" w:rsidRPr="00FF6715" w:rsidRDefault="00FF6715" w:rsidP="00A9055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14525"/>
    <w:multiLevelType w:val="hybridMultilevel"/>
    <w:tmpl w:val="2A00ADF4"/>
    <w:lvl w:ilvl="0" w:tplc="DF4CF4BA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094E34B8"/>
    <w:multiLevelType w:val="hybridMultilevel"/>
    <w:tmpl w:val="4E78CE4A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D749EC"/>
    <w:multiLevelType w:val="hybridMultilevel"/>
    <w:tmpl w:val="2804938A"/>
    <w:lvl w:ilvl="0" w:tplc="A6906E0C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0D15203A"/>
    <w:multiLevelType w:val="hybridMultilevel"/>
    <w:tmpl w:val="348EB030"/>
    <w:lvl w:ilvl="0" w:tplc="5628C1EC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E3B71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DCB296C"/>
    <w:multiLevelType w:val="hybridMultilevel"/>
    <w:tmpl w:val="B934AC7E"/>
    <w:lvl w:ilvl="0" w:tplc="7EFC0A8C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8" w15:restartNumberingAfterBreak="0">
    <w:nsid w:val="20FD519F"/>
    <w:multiLevelType w:val="hybridMultilevel"/>
    <w:tmpl w:val="D0BA075A"/>
    <w:lvl w:ilvl="0" w:tplc="88C0D7D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20312B6"/>
    <w:multiLevelType w:val="singleLevel"/>
    <w:tmpl w:val="BE80B26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2" w15:restartNumberingAfterBreak="0">
    <w:nsid w:val="2DCF1C29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2E8E35BD"/>
    <w:multiLevelType w:val="multilevel"/>
    <w:tmpl w:val="81C02F94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1000800"/>
    <w:multiLevelType w:val="hybridMultilevel"/>
    <w:tmpl w:val="53C420BE"/>
    <w:lvl w:ilvl="0" w:tplc="5E5C556A">
      <w:start w:val="1"/>
      <w:numFmt w:val="thaiLetters"/>
      <w:lvlText w:val="(%1)"/>
      <w:lvlJc w:val="left"/>
      <w:pPr>
        <w:ind w:left="450" w:hanging="360"/>
      </w:pPr>
      <w:rPr>
        <w:rFonts w:asciiTheme="majorBidi" w:hAnsiTheme="majorBidi" w:cstheme="majorBidi" w:hint="default"/>
        <w:b/>
        <w:bCs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 w15:restartNumberingAfterBreak="0">
    <w:nsid w:val="38013441"/>
    <w:multiLevelType w:val="hybridMultilevel"/>
    <w:tmpl w:val="A9780D50"/>
    <w:lvl w:ilvl="0" w:tplc="2C3EAD4C">
      <w:start w:val="1"/>
      <w:numFmt w:val="thaiLetters"/>
      <w:lvlText w:val="(%1)"/>
      <w:lvlJc w:val="left"/>
      <w:pPr>
        <w:ind w:left="360" w:hanging="360"/>
      </w:pPr>
      <w:rPr>
        <w:rFonts w:asciiTheme="majorBidi" w:hAnsiTheme="majorBidi" w:cstheme="majorBidi" w:hint="default"/>
        <w:i w:val="0"/>
        <w:iCs w:val="0"/>
        <w:sz w:val="28"/>
        <w:szCs w:val="28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-2700" w:hanging="360"/>
      </w:pPr>
    </w:lvl>
    <w:lvl w:ilvl="2" w:tplc="0409001B" w:tentative="1">
      <w:start w:val="1"/>
      <w:numFmt w:val="lowerRoman"/>
      <w:lvlText w:val="%3."/>
      <w:lvlJc w:val="right"/>
      <w:pPr>
        <w:ind w:left="-1980" w:hanging="180"/>
      </w:pPr>
    </w:lvl>
    <w:lvl w:ilvl="3" w:tplc="0409000F" w:tentative="1">
      <w:start w:val="1"/>
      <w:numFmt w:val="decimal"/>
      <w:lvlText w:val="%4."/>
      <w:lvlJc w:val="left"/>
      <w:pPr>
        <w:ind w:left="-1260" w:hanging="360"/>
      </w:pPr>
    </w:lvl>
    <w:lvl w:ilvl="4" w:tplc="04090019" w:tentative="1">
      <w:start w:val="1"/>
      <w:numFmt w:val="lowerLetter"/>
      <w:lvlText w:val="%5."/>
      <w:lvlJc w:val="left"/>
      <w:pPr>
        <w:ind w:left="-540" w:hanging="360"/>
      </w:pPr>
    </w:lvl>
    <w:lvl w:ilvl="5" w:tplc="0409001B" w:tentative="1">
      <w:start w:val="1"/>
      <w:numFmt w:val="lowerRoman"/>
      <w:lvlText w:val="%6."/>
      <w:lvlJc w:val="right"/>
      <w:pPr>
        <w:ind w:left="180" w:hanging="180"/>
      </w:pPr>
    </w:lvl>
    <w:lvl w:ilvl="6" w:tplc="0409000F" w:tentative="1">
      <w:start w:val="1"/>
      <w:numFmt w:val="decimal"/>
      <w:lvlText w:val="%7."/>
      <w:lvlJc w:val="left"/>
      <w:pPr>
        <w:ind w:left="900" w:hanging="360"/>
      </w:pPr>
    </w:lvl>
    <w:lvl w:ilvl="7" w:tplc="04090019" w:tentative="1">
      <w:start w:val="1"/>
      <w:numFmt w:val="lowerLetter"/>
      <w:lvlText w:val="%8."/>
      <w:lvlJc w:val="left"/>
      <w:pPr>
        <w:ind w:left="1620" w:hanging="360"/>
      </w:pPr>
    </w:lvl>
    <w:lvl w:ilvl="8" w:tplc="0409001B" w:tentative="1">
      <w:start w:val="1"/>
      <w:numFmt w:val="lowerRoman"/>
      <w:lvlText w:val="%9."/>
      <w:lvlJc w:val="right"/>
      <w:pPr>
        <w:ind w:left="2340" w:hanging="180"/>
      </w:pPr>
    </w:lvl>
  </w:abstractNum>
  <w:abstractNum w:abstractNumId="19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CD46318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21" w15:restartNumberingAfterBreak="0">
    <w:nsid w:val="3FA25FA2"/>
    <w:multiLevelType w:val="hybridMultilevel"/>
    <w:tmpl w:val="C0B8EE5E"/>
    <w:lvl w:ilvl="0" w:tplc="3FDEA14E">
      <w:start w:val="1"/>
      <w:numFmt w:val="thaiLetters"/>
      <w:lvlText w:val="(%1)"/>
      <w:lvlJc w:val="left"/>
      <w:pPr>
        <w:ind w:left="630" w:hanging="360"/>
      </w:pPr>
      <w:rPr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6090602"/>
    <w:multiLevelType w:val="hybridMultilevel"/>
    <w:tmpl w:val="6A0237EC"/>
    <w:lvl w:ilvl="0" w:tplc="C8E23C84">
      <w:start w:val="1"/>
      <w:numFmt w:val="thaiLetters"/>
      <w:lvlText w:val="(%1)"/>
      <w:lvlJc w:val="left"/>
      <w:pPr>
        <w:ind w:left="450" w:hanging="360"/>
      </w:pPr>
      <w:rPr>
        <w:rFonts w:hint="default"/>
        <w:i w:val="0"/>
        <w:i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63" w:hanging="360"/>
      </w:pPr>
    </w:lvl>
    <w:lvl w:ilvl="2" w:tplc="0409001B" w:tentative="1">
      <w:start w:val="1"/>
      <w:numFmt w:val="lowerRoman"/>
      <w:lvlText w:val="%3."/>
      <w:lvlJc w:val="right"/>
      <w:pPr>
        <w:ind w:left="3283" w:hanging="180"/>
      </w:pPr>
    </w:lvl>
    <w:lvl w:ilvl="3" w:tplc="0409000F" w:tentative="1">
      <w:start w:val="1"/>
      <w:numFmt w:val="decimal"/>
      <w:lvlText w:val="%4."/>
      <w:lvlJc w:val="left"/>
      <w:pPr>
        <w:ind w:left="4003" w:hanging="360"/>
      </w:pPr>
    </w:lvl>
    <w:lvl w:ilvl="4" w:tplc="04090019" w:tentative="1">
      <w:start w:val="1"/>
      <w:numFmt w:val="lowerLetter"/>
      <w:lvlText w:val="%5."/>
      <w:lvlJc w:val="left"/>
      <w:pPr>
        <w:ind w:left="4723" w:hanging="360"/>
      </w:pPr>
    </w:lvl>
    <w:lvl w:ilvl="5" w:tplc="0409001B" w:tentative="1">
      <w:start w:val="1"/>
      <w:numFmt w:val="lowerRoman"/>
      <w:lvlText w:val="%6."/>
      <w:lvlJc w:val="right"/>
      <w:pPr>
        <w:ind w:left="5443" w:hanging="180"/>
      </w:pPr>
    </w:lvl>
    <w:lvl w:ilvl="6" w:tplc="0409000F" w:tentative="1">
      <w:start w:val="1"/>
      <w:numFmt w:val="decimal"/>
      <w:lvlText w:val="%7."/>
      <w:lvlJc w:val="left"/>
      <w:pPr>
        <w:ind w:left="6163" w:hanging="360"/>
      </w:pPr>
    </w:lvl>
    <w:lvl w:ilvl="7" w:tplc="04090019" w:tentative="1">
      <w:start w:val="1"/>
      <w:numFmt w:val="lowerLetter"/>
      <w:lvlText w:val="%8."/>
      <w:lvlJc w:val="left"/>
      <w:pPr>
        <w:ind w:left="6883" w:hanging="360"/>
      </w:pPr>
    </w:lvl>
    <w:lvl w:ilvl="8" w:tplc="0409001B" w:tentative="1">
      <w:start w:val="1"/>
      <w:numFmt w:val="lowerRoman"/>
      <w:lvlText w:val="%9."/>
      <w:lvlJc w:val="right"/>
      <w:pPr>
        <w:ind w:left="7603" w:hanging="180"/>
      </w:pPr>
    </w:lvl>
  </w:abstractNum>
  <w:abstractNum w:abstractNumId="23" w15:restartNumberingAfterBreak="0">
    <w:nsid w:val="4C146537"/>
    <w:multiLevelType w:val="multilevel"/>
    <w:tmpl w:val="3DF6608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4" w15:restartNumberingAfterBreak="0">
    <w:nsid w:val="4F4F57A2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EC2CAE"/>
    <w:multiLevelType w:val="hybridMultilevel"/>
    <w:tmpl w:val="29AE5838"/>
    <w:lvl w:ilvl="0" w:tplc="BCEACFF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7" w15:restartNumberingAfterBreak="0">
    <w:nsid w:val="597514C9"/>
    <w:multiLevelType w:val="hybridMultilevel"/>
    <w:tmpl w:val="8A5A34DE"/>
    <w:lvl w:ilvl="0" w:tplc="19D41B8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D441AD5"/>
    <w:multiLevelType w:val="hybridMultilevel"/>
    <w:tmpl w:val="18C0C512"/>
    <w:lvl w:ilvl="0" w:tplc="E7DC85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5821BA"/>
    <w:multiLevelType w:val="hybridMultilevel"/>
    <w:tmpl w:val="15FE1FFA"/>
    <w:lvl w:ilvl="0" w:tplc="7EFC0A8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7D0D260A"/>
    <w:multiLevelType w:val="multilevel"/>
    <w:tmpl w:val="CDF6F66A"/>
    <w:lvl w:ilvl="0">
      <w:start w:val="1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 w:val="0"/>
        <w:iCs w:val="0"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7D794FBC"/>
    <w:multiLevelType w:val="multilevel"/>
    <w:tmpl w:val="5232C3F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8" w15:restartNumberingAfterBreak="0">
    <w:nsid w:val="7FA95D99"/>
    <w:multiLevelType w:val="hybridMultilevel"/>
    <w:tmpl w:val="0F580B2E"/>
    <w:lvl w:ilvl="0" w:tplc="BE80B2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305201">
    <w:abstractNumId w:val="17"/>
  </w:num>
  <w:num w:numId="2" w16cid:durableId="857741191">
    <w:abstractNumId w:val="16"/>
  </w:num>
  <w:num w:numId="3" w16cid:durableId="20086710">
    <w:abstractNumId w:val="37"/>
  </w:num>
  <w:num w:numId="4" w16cid:durableId="578364529">
    <w:abstractNumId w:val="18"/>
  </w:num>
  <w:num w:numId="5" w16cid:durableId="1909073090">
    <w:abstractNumId w:val="2"/>
  </w:num>
  <w:num w:numId="6" w16cid:durableId="1256129621">
    <w:abstractNumId w:val="22"/>
  </w:num>
  <w:num w:numId="7" w16cid:durableId="1945575799">
    <w:abstractNumId w:val="15"/>
  </w:num>
  <w:num w:numId="8" w16cid:durableId="854686422">
    <w:abstractNumId w:val="24"/>
  </w:num>
  <w:num w:numId="9" w16cid:durableId="1645309204">
    <w:abstractNumId w:val="25"/>
  </w:num>
  <w:num w:numId="10" w16cid:durableId="979576512">
    <w:abstractNumId w:val="4"/>
  </w:num>
  <w:num w:numId="11" w16cid:durableId="268582703">
    <w:abstractNumId w:val="11"/>
  </w:num>
  <w:num w:numId="12" w16cid:durableId="1227767083">
    <w:abstractNumId w:val="5"/>
  </w:num>
  <w:num w:numId="13" w16cid:durableId="627012072">
    <w:abstractNumId w:val="35"/>
  </w:num>
  <w:num w:numId="14" w16cid:durableId="1076707729">
    <w:abstractNumId w:val="14"/>
  </w:num>
  <w:num w:numId="15" w16cid:durableId="1625161940">
    <w:abstractNumId w:val="10"/>
  </w:num>
  <w:num w:numId="16" w16cid:durableId="1275209064">
    <w:abstractNumId w:val="19"/>
  </w:num>
  <w:num w:numId="17" w16cid:durableId="173999100">
    <w:abstractNumId w:val="13"/>
  </w:num>
  <w:num w:numId="18" w16cid:durableId="1352800927">
    <w:abstractNumId w:val="28"/>
  </w:num>
  <w:num w:numId="19" w16cid:durableId="1470829757">
    <w:abstractNumId w:val="23"/>
  </w:num>
  <w:num w:numId="20" w16cid:durableId="217017438">
    <w:abstractNumId w:val="36"/>
  </w:num>
  <w:num w:numId="21" w16cid:durableId="1332296786">
    <w:abstractNumId w:val="38"/>
  </w:num>
  <w:num w:numId="22" w16cid:durableId="542182123">
    <w:abstractNumId w:val="1"/>
  </w:num>
  <w:num w:numId="23" w16cid:durableId="84682178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58558434">
    <w:abstractNumId w:val="31"/>
  </w:num>
  <w:num w:numId="25" w16cid:durableId="388647385">
    <w:abstractNumId w:val="29"/>
  </w:num>
  <w:num w:numId="26" w16cid:durableId="997462049">
    <w:abstractNumId w:val="30"/>
  </w:num>
  <w:num w:numId="27" w16cid:durableId="14834991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87461340">
    <w:abstractNumId w:val="20"/>
  </w:num>
  <w:num w:numId="29" w16cid:durableId="2048138208">
    <w:abstractNumId w:val="32"/>
  </w:num>
  <w:num w:numId="30" w16cid:durableId="190383023">
    <w:abstractNumId w:val="6"/>
  </w:num>
  <w:num w:numId="31" w16cid:durableId="1963687448">
    <w:abstractNumId w:val="0"/>
  </w:num>
  <w:num w:numId="32" w16cid:durableId="236676315">
    <w:abstractNumId w:val="12"/>
  </w:num>
  <w:num w:numId="33" w16cid:durableId="780685763">
    <w:abstractNumId w:val="9"/>
  </w:num>
  <w:num w:numId="34" w16cid:durableId="817573448">
    <w:abstractNumId w:val="8"/>
  </w:num>
  <w:num w:numId="35" w16cid:durableId="675420782">
    <w:abstractNumId w:val="34"/>
  </w:num>
  <w:num w:numId="36" w16cid:durableId="171653730">
    <w:abstractNumId w:val="17"/>
  </w:num>
  <w:num w:numId="37" w16cid:durableId="512574036">
    <w:abstractNumId w:val="17"/>
  </w:num>
  <w:num w:numId="38" w16cid:durableId="145518758">
    <w:abstractNumId w:val="17"/>
  </w:num>
  <w:num w:numId="39" w16cid:durableId="1156608997">
    <w:abstractNumId w:val="17"/>
  </w:num>
  <w:num w:numId="40" w16cid:durableId="662202689">
    <w:abstractNumId w:val="33"/>
  </w:num>
  <w:num w:numId="41" w16cid:durableId="1222525059">
    <w:abstractNumId w:val="26"/>
  </w:num>
  <w:num w:numId="42" w16cid:durableId="704983270">
    <w:abstractNumId w:val="3"/>
  </w:num>
  <w:num w:numId="43" w16cid:durableId="770704647">
    <w:abstractNumId w:val="7"/>
  </w:num>
  <w:num w:numId="44" w16cid:durableId="1413351941">
    <w:abstractNumId w:val="27"/>
  </w:num>
  <w:num w:numId="45" w16cid:durableId="1104418016">
    <w:abstractNumId w:val="1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喆ඐ੍찔噙"/>
  </w:docVars>
  <w:rsids>
    <w:rsidRoot w:val="00385CFC"/>
    <w:rsid w:val="00000007"/>
    <w:rsid w:val="00000046"/>
    <w:rsid w:val="000000B4"/>
    <w:rsid w:val="00000111"/>
    <w:rsid w:val="00000322"/>
    <w:rsid w:val="000004D2"/>
    <w:rsid w:val="000005A0"/>
    <w:rsid w:val="00000669"/>
    <w:rsid w:val="00000776"/>
    <w:rsid w:val="00000904"/>
    <w:rsid w:val="000009E1"/>
    <w:rsid w:val="000009EC"/>
    <w:rsid w:val="00000ABF"/>
    <w:rsid w:val="00000CE0"/>
    <w:rsid w:val="0000139A"/>
    <w:rsid w:val="000017B6"/>
    <w:rsid w:val="0000186F"/>
    <w:rsid w:val="00001937"/>
    <w:rsid w:val="00001941"/>
    <w:rsid w:val="00001BBA"/>
    <w:rsid w:val="00001E41"/>
    <w:rsid w:val="00002032"/>
    <w:rsid w:val="0000214D"/>
    <w:rsid w:val="000021C8"/>
    <w:rsid w:val="00002396"/>
    <w:rsid w:val="0000249B"/>
    <w:rsid w:val="0000257A"/>
    <w:rsid w:val="0000271E"/>
    <w:rsid w:val="000028AE"/>
    <w:rsid w:val="0000299F"/>
    <w:rsid w:val="000029D4"/>
    <w:rsid w:val="00002C17"/>
    <w:rsid w:val="00002C4A"/>
    <w:rsid w:val="00002CAC"/>
    <w:rsid w:val="00002F93"/>
    <w:rsid w:val="0000301F"/>
    <w:rsid w:val="0000323F"/>
    <w:rsid w:val="0000329E"/>
    <w:rsid w:val="00003315"/>
    <w:rsid w:val="00003506"/>
    <w:rsid w:val="0000363C"/>
    <w:rsid w:val="000036CE"/>
    <w:rsid w:val="000037C7"/>
    <w:rsid w:val="000037E4"/>
    <w:rsid w:val="00003AF8"/>
    <w:rsid w:val="00003B28"/>
    <w:rsid w:val="00003DE7"/>
    <w:rsid w:val="00003E73"/>
    <w:rsid w:val="00003FB1"/>
    <w:rsid w:val="00004051"/>
    <w:rsid w:val="000040B1"/>
    <w:rsid w:val="00004160"/>
    <w:rsid w:val="00004256"/>
    <w:rsid w:val="00004318"/>
    <w:rsid w:val="0000436C"/>
    <w:rsid w:val="00004566"/>
    <w:rsid w:val="0000462B"/>
    <w:rsid w:val="0000462C"/>
    <w:rsid w:val="00004843"/>
    <w:rsid w:val="00004957"/>
    <w:rsid w:val="00004997"/>
    <w:rsid w:val="00004B84"/>
    <w:rsid w:val="00004F27"/>
    <w:rsid w:val="00005257"/>
    <w:rsid w:val="00005363"/>
    <w:rsid w:val="000053A2"/>
    <w:rsid w:val="00005471"/>
    <w:rsid w:val="00005626"/>
    <w:rsid w:val="000057A7"/>
    <w:rsid w:val="000057C6"/>
    <w:rsid w:val="0000584E"/>
    <w:rsid w:val="00005ACB"/>
    <w:rsid w:val="00005C24"/>
    <w:rsid w:val="00005D10"/>
    <w:rsid w:val="00005DC3"/>
    <w:rsid w:val="00005E83"/>
    <w:rsid w:val="0000608E"/>
    <w:rsid w:val="000060D0"/>
    <w:rsid w:val="00006160"/>
    <w:rsid w:val="000061B2"/>
    <w:rsid w:val="000061EF"/>
    <w:rsid w:val="00006366"/>
    <w:rsid w:val="000063C9"/>
    <w:rsid w:val="0000642C"/>
    <w:rsid w:val="00006455"/>
    <w:rsid w:val="000064EA"/>
    <w:rsid w:val="00006BBD"/>
    <w:rsid w:val="000070B2"/>
    <w:rsid w:val="000071B8"/>
    <w:rsid w:val="000074F1"/>
    <w:rsid w:val="000076EB"/>
    <w:rsid w:val="00007B57"/>
    <w:rsid w:val="00007B7A"/>
    <w:rsid w:val="00007BC2"/>
    <w:rsid w:val="00007CAC"/>
    <w:rsid w:val="00007D44"/>
    <w:rsid w:val="00010145"/>
    <w:rsid w:val="000101A5"/>
    <w:rsid w:val="00010927"/>
    <w:rsid w:val="00010D3E"/>
    <w:rsid w:val="00010D77"/>
    <w:rsid w:val="00010E98"/>
    <w:rsid w:val="000111D6"/>
    <w:rsid w:val="00011234"/>
    <w:rsid w:val="000112A6"/>
    <w:rsid w:val="000112C4"/>
    <w:rsid w:val="00011405"/>
    <w:rsid w:val="00011588"/>
    <w:rsid w:val="000116EC"/>
    <w:rsid w:val="000117C9"/>
    <w:rsid w:val="00011DC7"/>
    <w:rsid w:val="0001212A"/>
    <w:rsid w:val="00012279"/>
    <w:rsid w:val="000122F5"/>
    <w:rsid w:val="0001233E"/>
    <w:rsid w:val="00012367"/>
    <w:rsid w:val="000123EF"/>
    <w:rsid w:val="00012983"/>
    <w:rsid w:val="00012BCD"/>
    <w:rsid w:val="00012BE1"/>
    <w:rsid w:val="00012C74"/>
    <w:rsid w:val="00012CE5"/>
    <w:rsid w:val="00012E03"/>
    <w:rsid w:val="00012F5D"/>
    <w:rsid w:val="00013199"/>
    <w:rsid w:val="000131A0"/>
    <w:rsid w:val="0001325A"/>
    <w:rsid w:val="000133A0"/>
    <w:rsid w:val="00013958"/>
    <w:rsid w:val="00013DBF"/>
    <w:rsid w:val="00013FF0"/>
    <w:rsid w:val="00014632"/>
    <w:rsid w:val="000147AD"/>
    <w:rsid w:val="000148E3"/>
    <w:rsid w:val="00014B7F"/>
    <w:rsid w:val="00015089"/>
    <w:rsid w:val="0001516F"/>
    <w:rsid w:val="000151E9"/>
    <w:rsid w:val="0001520A"/>
    <w:rsid w:val="00015683"/>
    <w:rsid w:val="00015860"/>
    <w:rsid w:val="00015BF1"/>
    <w:rsid w:val="00015C52"/>
    <w:rsid w:val="00015E8E"/>
    <w:rsid w:val="0001601E"/>
    <w:rsid w:val="000162D2"/>
    <w:rsid w:val="00016341"/>
    <w:rsid w:val="000165D0"/>
    <w:rsid w:val="000166FF"/>
    <w:rsid w:val="000169BD"/>
    <w:rsid w:val="0001701B"/>
    <w:rsid w:val="00017040"/>
    <w:rsid w:val="000170A3"/>
    <w:rsid w:val="00017344"/>
    <w:rsid w:val="000173E8"/>
    <w:rsid w:val="00017884"/>
    <w:rsid w:val="00017AEB"/>
    <w:rsid w:val="00017F6D"/>
    <w:rsid w:val="00020038"/>
    <w:rsid w:val="000200CC"/>
    <w:rsid w:val="000203B1"/>
    <w:rsid w:val="0002055E"/>
    <w:rsid w:val="00020586"/>
    <w:rsid w:val="000205A2"/>
    <w:rsid w:val="00020655"/>
    <w:rsid w:val="00020788"/>
    <w:rsid w:val="000207E7"/>
    <w:rsid w:val="00020B15"/>
    <w:rsid w:val="00020BC1"/>
    <w:rsid w:val="00020C28"/>
    <w:rsid w:val="00020E17"/>
    <w:rsid w:val="00020E22"/>
    <w:rsid w:val="00020EDB"/>
    <w:rsid w:val="00020F2D"/>
    <w:rsid w:val="00020F2E"/>
    <w:rsid w:val="00020F7F"/>
    <w:rsid w:val="00021384"/>
    <w:rsid w:val="000213C9"/>
    <w:rsid w:val="00021825"/>
    <w:rsid w:val="00021D7C"/>
    <w:rsid w:val="00021E3F"/>
    <w:rsid w:val="000220E2"/>
    <w:rsid w:val="0002227A"/>
    <w:rsid w:val="00022443"/>
    <w:rsid w:val="00022562"/>
    <w:rsid w:val="00022635"/>
    <w:rsid w:val="000227F0"/>
    <w:rsid w:val="00022A34"/>
    <w:rsid w:val="00022B34"/>
    <w:rsid w:val="00022BE0"/>
    <w:rsid w:val="00022CB5"/>
    <w:rsid w:val="00022D97"/>
    <w:rsid w:val="00022DAD"/>
    <w:rsid w:val="000230D2"/>
    <w:rsid w:val="00023152"/>
    <w:rsid w:val="0002319A"/>
    <w:rsid w:val="000235C4"/>
    <w:rsid w:val="000236DC"/>
    <w:rsid w:val="0002372F"/>
    <w:rsid w:val="0002383C"/>
    <w:rsid w:val="00023999"/>
    <w:rsid w:val="00023AB9"/>
    <w:rsid w:val="00023C4B"/>
    <w:rsid w:val="00023CCE"/>
    <w:rsid w:val="00023CE6"/>
    <w:rsid w:val="00023F0C"/>
    <w:rsid w:val="00023F82"/>
    <w:rsid w:val="00024290"/>
    <w:rsid w:val="000243C6"/>
    <w:rsid w:val="00024455"/>
    <w:rsid w:val="00024494"/>
    <w:rsid w:val="00024994"/>
    <w:rsid w:val="000249D4"/>
    <w:rsid w:val="00024A3E"/>
    <w:rsid w:val="00024C62"/>
    <w:rsid w:val="00024D8C"/>
    <w:rsid w:val="000250EC"/>
    <w:rsid w:val="000251E3"/>
    <w:rsid w:val="0002559F"/>
    <w:rsid w:val="00025720"/>
    <w:rsid w:val="00025761"/>
    <w:rsid w:val="000257C6"/>
    <w:rsid w:val="00026132"/>
    <w:rsid w:val="000262CB"/>
    <w:rsid w:val="00026443"/>
    <w:rsid w:val="00026668"/>
    <w:rsid w:val="0002669B"/>
    <w:rsid w:val="000268A8"/>
    <w:rsid w:val="00026951"/>
    <w:rsid w:val="00026AA4"/>
    <w:rsid w:val="00026C33"/>
    <w:rsid w:val="000270C2"/>
    <w:rsid w:val="000271E4"/>
    <w:rsid w:val="000274C2"/>
    <w:rsid w:val="00027601"/>
    <w:rsid w:val="0002768A"/>
    <w:rsid w:val="00027839"/>
    <w:rsid w:val="00027842"/>
    <w:rsid w:val="000278C7"/>
    <w:rsid w:val="00027BB2"/>
    <w:rsid w:val="00027D59"/>
    <w:rsid w:val="00027F5E"/>
    <w:rsid w:val="00030031"/>
    <w:rsid w:val="0003043B"/>
    <w:rsid w:val="00030445"/>
    <w:rsid w:val="000305C1"/>
    <w:rsid w:val="00030808"/>
    <w:rsid w:val="00030CE9"/>
    <w:rsid w:val="00030E12"/>
    <w:rsid w:val="00030EE7"/>
    <w:rsid w:val="00030FC9"/>
    <w:rsid w:val="000319CC"/>
    <w:rsid w:val="00031B75"/>
    <w:rsid w:val="00031C62"/>
    <w:rsid w:val="00031CF8"/>
    <w:rsid w:val="00031DE3"/>
    <w:rsid w:val="00031E9B"/>
    <w:rsid w:val="00031ECF"/>
    <w:rsid w:val="00031FA7"/>
    <w:rsid w:val="00032105"/>
    <w:rsid w:val="00032219"/>
    <w:rsid w:val="00032555"/>
    <w:rsid w:val="00032614"/>
    <w:rsid w:val="0003267C"/>
    <w:rsid w:val="00032983"/>
    <w:rsid w:val="00032CCC"/>
    <w:rsid w:val="00032DD4"/>
    <w:rsid w:val="00032E5C"/>
    <w:rsid w:val="00032E72"/>
    <w:rsid w:val="00033049"/>
    <w:rsid w:val="00033155"/>
    <w:rsid w:val="00033434"/>
    <w:rsid w:val="00033455"/>
    <w:rsid w:val="0003350F"/>
    <w:rsid w:val="00033540"/>
    <w:rsid w:val="000335D3"/>
    <w:rsid w:val="00033C0A"/>
    <w:rsid w:val="00033D09"/>
    <w:rsid w:val="00033EBF"/>
    <w:rsid w:val="00033EFB"/>
    <w:rsid w:val="00033FCE"/>
    <w:rsid w:val="0003429B"/>
    <w:rsid w:val="000342AE"/>
    <w:rsid w:val="000343FF"/>
    <w:rsid w:val="00034508"/>
    <w:rsid w:val="000348D5"/>
    <w:rsid w:val="00034947"/>
    <w:rsid w:val="00034992"/>
    <w:rsid w:val="00034C12"/>
    <w:rsid w:val="00034DBF"/>
    <w:rsid w:val="00034E19"/>
    <w:rsid w:val="00034EA8"/>
    <w:rsid w:val="000350B4"/>
    <w:rsid w:val="000350BB"/>
    <w:rsid w:val="000352CC"/>
    <w:rsid w:val="00035633"/>
    <w:rsid w:val="000358A0"/>
    <w:rsid w:val="00035A15"/>
    <w:rsid w:val="00035B92"/>
    <w:rsid w:val="000361F3"/>
    <w:rsid w:val="000366EF"/>
    <w:rsid w:val="00036746"/>
    <w:rsid w:val="00036842"/>
    <w:rsid w:val="00036B15"/>
    <w:rsid w:val="00036CFE"/>
    <w:rsid w:val="00036D25"/>
    <w:rsid w:val="00036D69"/>
    <w:rsid w:val="00036DE9"/>
    <w:rsid w:val="00036EF0"/>
    <w:rsid w:val="00036F8C"/>
    <w:rsid w:val="00037098"/>
    <w:rsid w:val="000371ED"/>
    <w:rsid w:val="0003721E"/>
    <w:rsid w:val="00037236"/>
    <w:rsid w:val="00037279"/>
    <w:rsid w:val="00037295"/>
    <w:rsid w:val="000372C8"/>
    <w:rsid w:val="0003746F"/>
    <w:rsid w:val="0003757A"/>
    <w:rsid w:val="00037907"/>
    <w:rsid w:val="00037AD3"/>
    <w:rsid w:val="00037BB1"/>
    <w:rsid w:val="00037BC7"/>
    <w:rsid w:val="00037C23"/>
    <w:rsid w:val="00037C5B"/>
    <w:rsid w:val="00037D2E"/>
    <w:rsid w:val="00037D51"/>
    <w:rsid w:val="00037DC2"/>
    <w:rsid w:val="000402B9"/>
    <w:rsid w:val="000402C1"/>
    <w:rsid w:val="000405DD"/>
    <w:rsid w:val="000406BD"/>
    <w:rsid w:val="00040740"/>
    <w:rsid w:val="000408C4"/>
    <w:rsid w:val="00040A21"/>
    <w:rsid w:val="00040AE4"/>
    <w:rsid w:val="00040BC8"/>
    <w:rsid w:val="00041192"/>
    <w:rsid w:val="000411DA"/>
    <w:rsid w:val="000412B0"/>
    <w:rsid w:val="00041478"/>
    <w:rsid w:val="00041484"/>
    <w:rsid w:val="000414AE"/>
    <w:rsid w:val="00041580"/>
    <w:rsid w:val="00041B73"/>
    <w:rsid w:val="00041BA0"/>
    <w:rsid w:val="00041E31"/>
    <w:rsid w:val="00041E7C"/>
    <w:rsid w:val="00042244"/>
    <w:rsid w:val="00042F70"/>
    <w:rsid w:val="00042F74"/>
    <w:rsid w:val="000431F7"/>
    <w:rsid w:val="000434F1"/>
    <w:rsid w:val="000435FD"/>
    <w:rsid w:val="000436D1"/>
    <w:rsid w:val="00043789"/>
    <w:rsid w:val="00043949"/>
    <w:rsid w:val="00043A1F"/>
    <w:rsid w:val="00043A89"/>
    <w:rsid w:val="00043AFB"/>
    <w:rsid w:val="00043D62"/>
    <w:rsid w:val="0004400A"/>
    <w:rsid w:val="0004411B"/>
    <w:rsid w:val="00044392"/>
    <w:rsid w:val="00044550"/>
    <w:rsid w:val="000447B5"/>
    <w:rsid w:val="0004480C"/>
    <w:rsid w:val="0004490A"/>
    <w:rsid w:val="00044A0E"/>
    <w:rsid w:val="00044CDD"/>
    <w:rsid w:val="00044E67"/>
    <w:rsid w:val="00044EF3"/>
    <w:rsid w:val="00045049"/>
    <w:rsid w:val="000450C2"/>
    <w:rsid w:val="00045533"/>
    <w:rsid w:val="000455D5"/>
    <w:rsid w:val="000457E9"/>
    <w:rsid w:val="00045845"/>
    <w:rsid w:val="000458A5"/>
    <w:rsid w:val="00045BDF"/>
    <w:rsid w:val="00045C04"/>
    <w:rsid w:val="00045C26"/>
    <w:rsid w:val="00045C94"/>
    <w:rsid w:val="00045FF3"/>
    <w:rsid w:val="000460A5"/>
    <w:rsid w:val="00046693"/>
    <w:rsid w:val="000467C7"/>
    <w:rsid w:val="00046816"/>
    <w:rsid w:val="000469B6"/>
    <w:rsid w:val="00046AAD"/>
    <w:rsid w:val="00046B2A"/>
    <w:rsid w:val="00046C44"/>
    <w:rsid w:val="00046C79"/>
    <w:rsid w:val="000470A3"/>
    <w:rsid w:val="000470B4"/>
    <w:rsid w:val="000470C5"/>
    <w:rsid w:val="0004716E"/>
    <w:rsid w:val="000472AA"/>
    <w:rsid w:val="00047475"/>
    <w:rsid w:val="000475C5"/>
    <w:rsid w:val="00047841"/>
    <w:rsid w:val="00047A92"/>
    <w:rsid w:val="00047B17"/>
    <w:rsid w:val="00047BBE"/>
    <w:rsid w:val="00047C83"/>
    <w:rsid w:val="00047DCF"/>
    <w:rsid w:val="00050318"/>
    <w:rsid w:val="000503BD"/>
    <w:rsid w:val="00050528"/>
    <w:rsid w:val="00050CAA"/>
    <w:rsid w:val="00050CE6"/>
    <w:rsid w:val="000510E7"/>
    <w:rsid w:val="0005130C"/>
    <w:rsid w:val="0005153A"/>
    <w:rsid w:val="00051854"/>
    <w:rsid w:val="00051CC3"/>
    <w:rsid w:val="00051E66"/>
    <w:rsid w:val="00051ECB"/>
    <w:rsid w:val="00052116"/>
    <w:rsid w:val="0005214B"/>
    <w:rsid w:val="0005240B"/>
    <w:rsid w:val="0005259E"/>
    <w:rsid w:val="00052661"/>
    <w:rsid w:val="00052771"/>
    <w:rsid w:val="000529E3"/>
    <w:rsid w:val="000529F1"/>
    <w:rsid w:val="00052A2E"/>
    <w:rsid w:val="00052A94"/>
    <w:rsid w:val="00052B95"/>
    <w:rsid w:val="00052D77"/>
    <w:rsid w:val="00052E76"/>
    <w:rsid w:val="00052FA9"/>
    <w:rsid w:val="00053007"/>
    <w:rsid w:val="00053023"/>
    <w:rsid w:val="00053030"/>
    <w:rsid w:val="00053425"/>
    <w:rsid w:val="000535B3"/>
    <w:rsid w:val="00053CD2"/>
    <w:rsid w:val="00053CD3"/>
    <w:rsid w:val="00053D03"/>
    <w:rsid w:val="00054189"/>
    <w:rsid w:val="000542BA"/>
    <w:rsid w:val="000542FB"/>
    <w:rsid w:val="00054433"/>
    <w:rsid w:val="0005486C"/>
    <w:rsid w:val="00054F14"/>
    <w:rsid w:val="000550E3"/>
    <w:rsid w:val="00055333"/>
    <w:rsid w:val="00055368"/>
    <w:rsid w:val="0005542F"/>
    <w:rsid w:val="0005545F"/>
    <w:rsid w:val="00055659"/>
    <w:rsid w:val="0005567F"/>
    <w:rsid w:val="000558C4"/>
    <w:rsid w:val="00055D16"/>
    <w:rsid w:val="00055DCE"/>
    <w:rsid w:val="00055E4B"/>
    <w:rsid w:val="00055E70"/>
    <w:rsid w:val="000564DF"/>
    <w:rsid w:val="00056715"/>
    <w:rsid w:val="0005684E"/>
    <w:rsid w:val="00056B35"/>
    <w:rsid w:val="00056BAA"/>
    <w:rsid w:val="00056D9E"/>
    <w:rsid w:val="000571E2"/>
    <w:rsid w:val="000573E0"/>
    <w:rsid w:val="0005757A"/>
    <w:rsid w:val="000577AE"/>
    <w:rsid w:val="000578A1"/>
    <w:rsid w:val="0005790C"/>
    <w:rsid w:val="00057920"/>
    <w:rsid w:val="000579F8"/>
    <w:rsid w:val="00057BE7"/>
    <w:rsid w:val="00057CDC"/>
    <w:rsid w:val="00057D02"/>
    <w:rsid w:val="00057D16"/>
    <w:rsid w:val="000601EB"/>
    <w:rsid w:val="00060225"/>
    <w:rsid w:val="00060377"/>
    <w:rsid w:val="0006073C"/>
    <w:rsid w:val="00060803"/>
    <w:rsid w:val="00060D49"/>
    <w:rsid w:val="00060E27"/>
    <w:rsid w:val="00060FC0"/>
    <w:rsid w:val="00060FC7"/>
    <w:rsid w:val="000613AA"/>
    <w:rsid w:val="0006140E"/>
    <w:rsid w:val="000616FD"/>
    <w:rsid w:val="00061848"/>
    <w:rsid w:val="00061919"/>
    <w:rsid w:val="00061FBC"/>
    <w:rsid w:val="000620FB"/>
    <w:rsid w:val="0006210D"/>
    <w:rsid w:val="00062139"/>
    <w:rsid w:val="0006221A"/>
    <w:rsid w:val="0006276B"/>
    <w:rsid w:val="000627C9"/>
    <w:rsid w:val="000629D8"/>
    <w:rsid w:val="00062B3C"/>
    <w:rsid w:val="00062B3D"/>
    <w:rsid w:val="00062D9E"/>
    <w:rsid w:val="00062EDB"/>
    <w:rsid w:val="000634C4"/>
    <w:rsid w:val="0006366B"/>
    <w:rsid w:val="00063825"/>
    <w:rsid w:val="000638D5"/>
    <w:rsid w:val="00063AD1"/>
    <w:rsid w:val="00063B2F"/>
    <w:rsid w:val="00063BE7"/>
    <w:rsid w:val="00063CF1"/>
    <w:rsid w:val="00063FDA"/>
    <w:rsid w:val="00064399"/>
    <w:rsid w:val="000643BF"/>
    <w:rsid w:val="000644CD"/>
    <w:rsid w:val="00064712"/>
    <w:rsid w:val="0006471A"/>
    <w:rsid w:val="000647E3"/>
    <w:rsid w:val="000647EB"/>
    <w:rsid w:val="000649A6"/>
    <w:rsid w:val="00064A58"/>
    <w:rsid w:val="00064ACF"/>
    <w:rsid w:val="00064D07"/>
    <w:rsid w:val="00064DB6"/>
    <w:rsid w:val="000653E7"/>
    <w:rsid w:val="00065484"/>
    <w:rsid w:val="000654F5"/>
    <w:rsid w:val="00065514"/>
    <w:rsid w:val="00065766"/>
    <w:rsid w:val="000659B7"/>
    <w:rsid w:val="00065CF4"/>
    <w:rsid w:val="00065DAB"/>
    <w:rsid w:val="00065E0D"/>
    <w:rsid w:val="00065FD2"/>
    <w:rsid w:val="0006616F"/>
    <w:rsid w:val="0006632A"/>
    <w:rsid w:val="00066331"/>
    <w:rsid w:val="000663E5"/>
    <w:rsid w:val="00066407"/>
    <w:rsid w:val="000668DA"/>
    <w:rsid w:val="00066920"/>
    <w:rsid w:val="00066BEF"/>
    <w:rsid w:val="00066CBA"/>
    <w:rsid w:val="00066E0B"/>
    <w:rsid w:val="00066E18"/>
    <w:rsid w:val="00066F43"/>
    <w:rsid w:val="00066F97"/>
    <w:rsid w:val="0006719D"/>
    <w:rsid w:val="000671A3"/>
    <w:rsid w:val="00067241"/>
    <w:rsid w:val="00067300"/>
    <w:rsid w:val="00067511"/>
    <w:rsid w:val="000675C1"/>
    <w:rsid w:val="000676E3"/>
    <w:rsid w:val="0006787D"/>
    <w:rsid w:val="00067A61"/>
    <w:rsid w:val="00067A9A"/>
    <w:rsid w:val="00067BA5"/>
    <w:rsid w:val="00067CDC"/>
    <w:rsid w:val="00070288"/>
    <w:rsid w:val="00070314"/>
    <w:rsid w:val="00070498"/>
    <w:rsid w:val="000704D0"/>
    <w:rsid w:val="0007052F"/>
    <w:rsid w:val="000707AD"/>
    <w:rsid w:val="00070A9D"/>
    <w:rsid w:val="00070DC5"/>
    <w:rsid w:val="00070E0E"/>
    <w:rsid w:val="00070FB1"/>
    <w:rsid w:val="00071005"/>
    <w:rsid w:val="000712B4"/>
    <w:rsid w:val="000713CA"/>
    <w:rsid w:val="000714BA"/>
    <w:rsid w:val="00071518"/>
    <w:rsid w:val="0007185A"/>
    <w:rsid w:val="000718B1"/>
    <w:rsid w:val="000718DD"/>
    <w:rsid w:val="00071C3C"/>
    <w:rsid w:val="00071DE4"/>
    <w:rsid w:val="00071E0D"/>
    <w:rsid w:val="00071E7A"/>
    <w:rsid w:val="00071E82"/>
    <w:rsid w:val="00071F9E"/>
    <w:rsid w:val="00072455"/>
    <w:rsid w:val="00072657"/>
    <w:rsid w:val="000726FD"/>
    <w:rsid w:val="00072727"/>
    <w:rsid w:val="00072A15"/>
    <w:rsid w:val="00072A57"/>
    <w:rsid w:val="00072BEF"/>
    <w:rsid w:val="00072DF4"/>
    <w:rsid w:val="00073110"/>
    <w:rsid w:val="0007319D"/>
    <w:rsid w:val="0007349E"/>
    <w:rsid w:val="000734F0"/>
    <w:rsid w:val="000734FB"/>
    <w:rsid w:val="00073929"/>
    <w:rsid w:val="000739C6"/>
    <w:rsid w:val="000739F5"/>
    <w:rsid w:val="00073AFB"/>
    <w:rsid w:val="00073BA5"/>
    <w:rsid w:val="00073BCB"/>
    <w:rsid w:val="00073CBF"/>
    <w:rsid w:val="00073EDA"/>
    <w:rsid w:val="000740CA"/>
    <w:rsid w:val="0007417C"/>
    <w:rsid w:val="000741CC"/>
    <w:rsid w:val="000742D2"/>
    <w:rsid w:val="000746EE"/>
    <w:rsid w:val="0007477E"/>
    <w:rsid w:val="0007499C"/>
    <w:rsid w:val="00074A78"/>
    <w:rsid w:val="00074DAD"/>
    <w:rsid w:val="00074E88"/>
    <w:rsid w:val="0007505A"/>
    <w:rsid w:val="0007522D"/>
    <w:rsid w:val="000754C9"/>
    <w:rsid w:val="00075792"/>
    <w:rsid w:val="000758E2"/>
    <w:rsid w:val="000758F6"/>
    <w:rsid w:val="00075A66"/>
    <w:rsid w:val="00075ADB"/>
    <w:rsid w:val="00075B8F"/>
    <w:rsid w:val="00075DDC"/>
    <w:rsid w:val="000760AE"/>
    <w:rsid w:val="0007614F"/>
    <w:rsid w:val="00076235"/>
    <w:rsid w:val="00076242"/>
    <w:rsid w:val="00076302"/>
    <w:rsid w:val="0007640E"/>
    <w:rsid w:val="000766DC"/>
    <w:rsid w:val="000767D3"/>
    <w:rsid w:val="00076B04"/>
    <w:rsid w:val="00076B6A"/>
    <w:rsid w:val="00076C31"/>
    <w:rsid w:val="00076C8C"/>
    <w:rsid w:val="00076CD8"/>
    <w:rsid w:val="00076CDA"/>
    <w:rsid w:val="00076D53"/>
    <w:rsid w:val="00076F6A"/>
    <w:rsid w:val="000774D8"/>
    <w:rsid w:val="000775A3"/>
    <w:rsid w:val="0007764D"/>
    <w:rsid w:val="000776E0"/>
    <w:rsid w:val="00077A1C"/>
    <w:rsid w:val="00077A2E"/>
    <w:rsid w:val="00077B28"/>
    <w:rsid w:val="00077C23"/>
    <w:rsid w:val="00077D80"/>
    <w:rsid w:val="00077EAB"/>
    <w:rsid w:val="00077F7B"/>
    <w:rsid w:val="00077FCF"/>
    <w:rsid w:val="00077FE2"/>
    <w:rsid w:val="00080338"/>
    <w:rsid w:val="000805A5"/>
    <w:rsid w:val="00080601"/>
    <w:rsid w:val="0008066A"/>
    <w:rsid w:val="00080722"/>
    <w:rsid w:val="0008077E"/>
    <w:rsid w:val="0008081C"/>
    <w:rsid w:val="00080AFC"/>
    <w:rsid w:val="00080B12"/>
    <w:rsid w:val="00080BE9"/>
    <w:rsid w:val="00080EA8"/>
    <w:rsid w:val="00080FE9"/>
    <w:rsid w:val="00081179"/>
    <w:rsid w:val="000812C8"/>
    <w:rsid w:val="000817F4"/>
    <w:rsid w:val="00081BBA"/>
    <w:rsid w:val="000821B6"/>
    <w:rsid w:val="00082215"/>
    <w:rsid w:val="0008239B"/>
    <w:rsid w:val="000823A2"/>
    <w:rsid w:val="00082518"/>
    <w:rsid w:val="000826D8"/>
    <w:rsid w:val="000828F0"/>
    <w:rsid w:val="0008311C"/>
    <w:rsid w:val="00083237"/>
    <w:rsid w:val="00083287"/>
    <w:rsid w:val="00083451"/>
    <w:rsid w:val="0008363B"/>
    <w:rsid w:val="000837FE"/>
    <w:rsid w:val="000839F4"/>
    <w:rsid w:val="00083B2C"/>
    <w:rsid w:val="00083D31"/>
    <w:rsid w:val="00083E04"/>
    <w:rsid w:val="00083F0B"/>
    <w:rsid w:val="000841B4"/>
    <w:rsid w:val="000845E9"/>
    <w:rsid w:val="00084630"/>
    <w:rsid w:val="00084639"/>
    <w:rsid w:val="0008485C"/>
    <w:rsid w:val="00084A73"/>
    <w:rsid w:val="00084B57"/>
    <w:rsid w:val="00084BA0"/>
    <w:rsid w:val="00084BFC"/>
    <w:rsid w:val="00085191"/>
    <w:rsid w:val="000852BB"/>
    <w:rsid w:val="0008535C"/>
    <w:rsid w:val="000853E1"/>
    <w:rsid w:val="00085533"/>
    <w:rsid w:val="00085584"/>
    <w:rsid w:val="00085B2B"/>
    <w:rsid w:val="00085D23"/>
    <w:rsid w:val="00085E91"/>
    <w:rsid w:val="00085EAB"/>
    <w:rsid w:val="00085F56"/>
    <w:rsid w:val="000861FD"/>
    <w:rsid w:val="000863E5"/>
    <w:rsid w:val="000864E1"/>
    <w:rsid w:val="0008695A"/>
    <w:rsid w:val="00086B43"/>
    <w:rsid w:val="00086EA5"/>
    <w:rsid w:val="00087304"/>
    <w:rsid w:val="000873A1"/>
    <w:rsid w:val="00087445"/>
    <w:rsid w:val="000874DC"/>
    <w:rsid w:val="00087566"/>
    <w:rsid w:val="00087780"/>
    <w:rsid w:val="00087797"/>
    <w:rsid w:val="00087A25"/>
    <w:rsid w:val="00087ABB"/>
    <w:rsid w:val="00090040"/>
    <w:rsid w:val="000900A4"/>
    <w:rsid w:val="00090192"/>
    <w:rsid w:val="00090378"/>
    <w:rsid w:val="000903A0"/>
    <w:rsid w:val="000903EA"/>
    <w:rsid w:val="000904E4"/>
    <w:rsid w:val="00090503"/>
    <w:rsid w:val="000906A6"/>
    <w:rsid w:val="00090860"/>
    <w:rsid w:val="00090C0A"/>
    <w:rsid w:val="00090E29"/>
    <w:rsid w:val="00090EF0"/>
    <w:rsid w:val="00090EF2"/>
    <w:rsid w:val="0009123D"/>
    <w:rsid w:val="00091360"/>
    <w:rsid w:val="000915DE"/>
    <w:rsid w:val="00091645"/>
    <w:rsid w:val="00091881"/>
    <w:rsid w:val="00091A5B"/>
    <w:rsid w:val="00091B02"/>
    <w:rsid w:val="00091C18"/>
    <w:rsid w:val="00091C43"/>
    <w:rsid w:val="00091D30"/>
    <w:rsid w:val="00091E87"/>
    <w:rsid w:val="0009206D"/>
    <w:rsid w:val="00092071"/>
    <w:rsid w:val="00092140"/>
    <w:rsid w:val="00092175"/>
    <w:rsid w:val="00092224"/>
    <w:rsid w:val="0009247D"/>
    <w:rsid w:val="000925DB"/>
    <w:rsid w:val="00092780"/>
    <w:rsid w:val="000927D3"/>
    <w:rsid w:val="0009287C"/>
    <w:rsid w:val="00092988"/>
    <w:rsid w:val="00092AD1"/>
    <w:rsid w:val="00092C4E"/>
    <w:rsid w:val="00092E23"/>
    <w:rsid w:val="00092EB1"/>
    <w:rsid w:val="00092FF0"/>
    <w:rsid w:val="00093050"/>
    <w:rsid w:val="00093203"/>
    <w:rsid w:val="00093238"/>
    <w:rsid w:val="000933A4"/>
    <w:rsid w:val="000933BF"/>
    <w:rsid w:val="000935D8"/>
    <w:rsid w:val="000935EE"/>
    <w:rsid w:val="000936A8"/>
    <w:rsid w:val="0009389B"/>
    <w:rsid w:val="000938B8"/>
    <w:rsid w:val="00093E7B"/>
    <w:rsid w:val="00094198"/>
    <w:rsid w:val="00094289"/>
    <w:rsid w:val="0009432E"/>
    <w:rsid w:val="000945A8"/>
    <w:rsid w:val="000947E4"/>
    <w:rsid w:val="0009496E"/>
    <w:rsid w:val="000949CF"/>
    <w:rsid w:val="00094B73"/>
    <w:rsid w:val="00094DC4"/>
    <w:rsid w:val="00094F2D"/>
    <w:rsid w:val="000953D5"/>
    <w:rsid w:val="000954CA"/>
    <w:rsid w:val="0009554F"/>
    <w:rsid w:val="000955AE"/>
    <w:rsid w:val="0009589F"/>
    <w:rsid w:val="000958A5"/>
    <w:rsid w:val="00095954"/>
    <w:rsid w:val="00095A05"/>
    <w:rsid w:val="00095B3F"/>
    <w:rsid w:val="00095BC3"/>
    <w:rsid w:val="00095CE3"/>
    <w:rsid w:val="00095D2C"/>
    <w:rsid w:val="00095D69"/>
    <w:rsid w:val="00095E1A"/>
    <w:rsid w:val="00095E97"/>
    <w:rsid w:val="00095EBF"/>
    <w:rsid w:val="0009615A"/>
    <w:rsid w:val="000965F0"/>
    <w:rsid w:val="00096B00"/>
    <w:rsid w:val="00096B50"/>
    <w:rsid w:val="00096C3D"/>
    <w:rsid w:val="00096EB7"/>
    <w:rsid w:val="00097073"/>
    <w:rsid w:val="00097198"/>
    <w:rsid w:val="000976D3"/>
    <w:rsid w:val="00097703"/>
    <w:rsid w:val="000979B4"/>
    <w:rsid w:val="00097B53"/>
    <w:rsid w:val="00097BA6"/>
    <w:rsid w:val="00097E37"/>
    <w:rsid w:val="00097F63"/>
    <w:rsid w:val="00097FD3"/>
    <w:rsid w:val="000A00BC"/>
    <w:rsid w:val="000A00BF"/>
    <w:rsid w:val="000A0415"/>
    <w:rsid w:val="000A060C"/>
    <w:rsid w:val="000A0B41"/>
    <w:rsid w:val="000A0C06"/>
    <w:rsid w:val="000A0CBE"/>
    <w:rsid w:val="000A0D1E"/>
    <w:rsid w:val="000A0D4C"/>
    <w:rsid w:val="000A0E83"/>
    <w:rsid w:val="000A0F7A"/>
    <w:rsid w:val="000A0FBB"/>
    <w:rsid w:val="000A107C"/>
    <w:rsid w:val="000A10EC"/>
    <w:rsid w:val="000A112D"/>
    <w:rsid w:val="000A1249"/>
    <w:rsid w:val="000A12A1"/>
    <w:rsid w:val="000A12FB"/>
    <w:rsid w:val="000A1300"/>
    <w:rsid w:val="000A1380"/>
    <w:rsid w:val="000A171A"/>
    <w:rsid w:val="000A1B93"/>
    <w:rsid w:val="000A1DA3"/>
    <w:rsid w:val="000A25D5"/>
    <w:rsid w:val="000A271E"/>
    <w:rsid w:val="000A27B7"/>
    <w:rsid w:val="000A2C4E"/>
    <w:rsid w:val="000A2D21"/>
    <w:rsid w:val="000A2DD4"/>
    <w:rsid w:val="000A2EDD"/>
    <w:rsid w:val="000A3380"/>
    <w:rsid w:val="000A3B02"/>
    <w:rsid w:val="000A3CA5"/>
    <w:rsid w:val="000A3DD8"/>
    <w:rsid w:val="000A3DEE"/>
    <w:rsid w:val="000A4023"/>
    <w:rsid w:val="000A4289"/>
    <w:rsid w:val="000A47EC"/>
    <w:rsid w:val="000A4876"/>
    <w:rsid w:val="000A48F7"/>
    <w:rsid w:val="000A4A96"/>
    <w:rsid w:val="000A4B36"/>
    <w:rsid w:val="000A4B6A"/>
    <w:rsid w:val="000A4B90"/>
    <w:rsid w:val="000A4D6F"/>
    <w:rsid w:val="000A4DD0"/>
    <w:rsid w:val="000A4FE3"/>
    <w:rsid w:val="000A50D0"/>
    <w:rsid w:val="000A50E0"/>
    <w:rsid w:val="000A5278"/>
    <w:rsid w:val="000A52E2"/>
    <w:rsid w:val="000A5362"/>
    <w:rsid w:val="000A538B"/>
    <w:rsid w:val="000A5495"/>
    <w:rsid w:val="000A566C"/>
    <w:rsid w:val="000A573A"/>
    <w:rsid w:val="000A5CD8"/>
    <w:rsid w:val="000A5CEB"/>
    <w:rsid w:val="000A5D0F"/>
    <w:rsid w:val="000A5D75"/>
    <w:rsid w:val="000A5FCB"/>
    <w:rsid w:val="000A613C"/>
    <w:rsid w:val="000A648B"/>
    <w:rsid w:val="000A6B1B"/>
    <w:rsid w:val="000A6E08"/>
    <w:rsid w:val="000A7038"/>
    <w:rsid w:val="000A70E4"/>
    <w:rsid w:val="000A710E"/>
    <w:rsid w:val="000A731B"/>
    <w:rsid w:val="000A7792"/>
    <w:rsid w:val="000A78E1"/>
    <w:rsid w:val="000A78FC"/>
    <w:rsid w:val="000A7A3F"/>
    <w:rsid w:val="000A7A42"/>
    <w:rsid w:val="000A7BD7"/>
    <w:rsid w:val="000A7C4C"/>
    <w:rsid w:val="000A7E11"/>
    <w:rsid w:val="000A7E2F"/>
    <w:rsid w:val="000A7EB4"/>
    <w:rsid w:val="000A7EC4"/>
    <w:rsid w:val="000B0489"/>
    <w:rsid w:val="000B0560"/>
    <w:rsid w:val="000B0852"/>
    <w:rsid w:val="000B0B44"/>
    <w:rsid w:val="000B0D91"/>
    <w:rsid w:val="000B0E2D"/>
    <w:rsid w:val="000B0E49"/>
    <w:rsid w:val="000B0E4C"/>
    <w:rsid w:val="000B0E53"/>
    <w:rsid w:val="000B0E5E"/>
    <w:rsid w:val="000B0E8A"/>
    <w:rsid w:val="000B120F"/>
    <w:rsid w:val="000B1330"/>
    <w:rsid w:val="000B142E"/>
    <w:rsid w:val="000B1665"/>
    <w:rsid w:val="000B16DB"/>
    <w:rsid w:val="000B1764"/>
    <w:rsid w:val="000B17A4"/>
    <w:rsid w:val="000B17B9"/>
    <w:rsid w:val="000B1869"/>
    <w:rsid w:val="000B18D6"/>
    <w:rsid w:val="000B18DA"/>
    <w:rsid w:val="000B18F9"/>
    <w:rsid w:val="000B1C31"/>
    <w:rsid w:val="000B1C79"/>
    <w:rsid w:val="000B2136"/>
    <w:rsid w:val="000B22D4"/>
    <w:rsid w:val="000B24A6"/>
    <w:rsid w:val="000B24FB"/>
    <w:rsid w:val="000B27EB"/>
    <w:rsid w:val="000B2AB0"/>
    <w:rsid w:val="000B2D29"/>
    <w:rsid w:val="000B2E97"/>
    <w:rsid w:val="000B3118"/>
    <w:rsid w:val="000B31FC"/>
    <w:rsid w:val="000B3224"/>
    <w:rsid w:val="000B33FE"/>
    <w:rsid w:val="000B357D"/>
    <w:rsid w:val="000B383C"/>
    <w:rsid w:val="000B3A50"/>
    <w:rsid w:val="000B3A88"/>
    <w:rsid w:val="000B3BC4"/>
    <w:rsid w:val="000B3C31"/>
    <w:rsid w:val="000B3CC2"/>
    <w:rsid w:val="000B3DA7"/>
    <w:rsid w:val="000B3DD1"/>
    <w:rsid w:val="000B3F4F"/>
    <w:rsid w:val="000B4181"/>
    <w:rsid w:val="000B4289"/>
    <w:rsid w:val="000B42EF"/>
    <w:rsid w:val="000B44B7"/>
    <w:rsid w:val="000B4567"/>
    <w:rsid w:val="000B49CE"/>
    <w:rsid w:val="000B4C3E"/>
    <w:rsid w:val="000B4EAE"/>
    <w:rsid w:val="000B4FF5"/>
    <w:rsid w:val="000B52F1"/>
    <w:rsid w:val="000B539E"/>
    <w:rsid w:val="000B5584"/>
    <w:rsid w:val="000B58DF"/>
    <w:rsid w:val="000B5A35"/>
    <w:rsid w:val="000B5B27"/>
    <w:rsid w:val="000B5CC6"/>
    <w:rsid w:val="000B5CCD"/>
    <w:rsid w:val="000B5E8B"/>
    <w:rsid w:val="000B5ECD"/>
    <w:rsid w:val="000B5F5A"/>
    <w:rsid w:val="000B5FDA"/>
    <w:rsid w:val="000B629C"/>
    <w:rsid w:val="000B65E2"/>
    <w:rsid w:val="000B6669"/>
    <w:rsid w:val="000B668C"/>
    <w:rsid w:val="000B6936"/>
    <w:rsid w:val="000B6A02"/>
    <w:rsid w:val="000B6D42"/>
    <w:rsid w:val="000B6DFF"/>
    <w:rsid w:val="000B6E03"/>
    <w:rsid w:val="000B6E19"/>
    <w:rsid w:val="000B6E64"/>
    <w:rsid w:val="000B72AA"/>
    <w:rsid w:val="000B72D1"/>
    <w:rsid w:val="000B73B2"/>
    <w:rsid w:val="000B73D3"/>
    <w:rsid w:val="000B75D3"/>
    <w:rsid w:val="000B75E4"/>
    <w:rsid w:val="000B76B2"/>
    <w:rsid w:val="000B770F"/>
    <w:rsid w:val="000B773F"/>
    <w:rsid w:val="000B7878"/>
    <w:rsid w:val="000B7932"/>
    <w:rsid w:val="000B7A7B"/>
    <w:rsid w:val="000B7A82"/>
    <w:rsid w:val="000B7CD0"/>
    <w:rsid w:val="000B7CD9"/>
    <w:rsid w:val="000B7D51"/>
    <w:rsid w:val="000B7F25"/>
    <w:rsid w:val="000C0055"/>
    <w:rsid w:val="000C00BB"/>
    <w:rsid w:val="000C0180"/>
    <w:rsid w:val="000C01AA"/>
    <w:rsid w:val="000C01F1"/>
    <w:rsid w:val="000C029B"/>
    <w:rsid w:val="000C0419"/>
    <w:rsid w:val="000C045F"/>
    <w:rsid w:val="000C05A5"/>
    <w:rsid w:val="000C0698"/>
    <w:rsid w:val="000C06C8"/>
    <w:rsid w:val="000C0F83"/>
    <w:rsid w:val="000C0F9A"/>
    <w:rsid w:val="000C11AB"/>
    <w:rsid w:val="000C172B"/>
    <w:rsid w:val="000C1780"/>
    <w:rsid w:val="000C19B4"/>
    <w:rsid w:val="000C1BD6"/>
    <w:rsid w:val="000C1C01"/>
    <w:rsid w:val="000C1FBB"/>
    <w:rsid w:val="000C21C8"/>
    <w:rsid w:val="000C2274"/>
    <w:rsid w:val="000C23C5"/>
    <w:rsid w:val="000C2435"/>
    <w:rsid w:val="000C246A"/>
    <w:rsid w:val="000C255A"/>
    <w:rsid w:val="000C2663"/>
    <w:rsid w:val="000C2766"/>
    <w:rsid w:val="000C2815"/>
    <w:rsid w:val="000C29BB"/>
    <w:rsid w:val="000C29C3"/>
    <w:rsid w:val="000C2BCB"/>
    <w:rsid w:val="000C2C3F"/>
    <w:rsid w:val="000C2D84"/>
    <w:rsid w:val="000C2FFF"/>
    <w:rsid w:val="000C3314"/>
    <w:rsid w:val="000C33B6"/>
    <w:rsid w:val="000C33ED"/>
    <w:rsid w:val="000C3AF9"/>
    <w:rsid w:val="000C3B77"/>
    <w:rsid w:val="000C3D92"/>
    <w:rsid w:val="000C45B9"/>
    <w:rsid w:val="000C471D"/>
    <w:rsid w:val="000C47C4"/>
    <w:rsid w:val="000C47FB"/>
    <w:rsid w:val="000C4820"/>
    <w:rsid w:val="000C4A29"/>
    <w:rsid w:val="000C4A55"/>
    <w:rsid w:val="000C4AF2"/>
    <w:rsid w:val="000C4DF0"/>
    <w:rsid w:val="000C4F1D"/>
    <w:rsid w:val="000C4FCF"/>
    <w:rsid w:val="000C5061"/>
    <w:rsid w:val="000C5095"/>
    <w:rsid w:val="000C534C"/>
    <w:rsid w:val="000C53B8"/>
    <w:rsid w:val="000C5686"/>
    <w:rsid w:val="000C5878"/>
    <w:rsid w:val="000C598D"/>
    <w:rsid w:val="000C5D5D"/>
    <w:rsid w:val="000C5E55"/>
    <w:rsid w:val="000C5F1E"/>
    <w:rsid w:val="000C609B"/>
    <w:rsid w:val="000C6121"/>
    <w:rsid w:val="000C6148"/>
    <w:rsid w:val="000C61E9"/>
    <w:rsid w:val="000C63C6"/>
    <w:rsid w:val="000C640B"/>
    <w:rsid w:val="000C690A"/>
    <w:rsid w:val="000C6916"/>
    <w:rsid w:val="000C692F"/>
    <w:rsid w:val="000C6959"/>
    <w:rsid w:val="000C6AE3"/>
    <w:rsid w:val="000C6B27"/>
    <w:rsid w:val="000C6B3B"/>
    <w:rsid w:val="000C6B85"/>
    <w:rsid w:val="000C6DFC"/>
    <w:rsid w:val="000C6E49"/>
    <w:rsid w:val="000C6F2C"/>
    <w:rsid w:val="000C712F"/>
    <w:rsid w:val="000C716E"/>
    <w:rsid w:val="000C7585"/>
    <w:rsid w:val="000C75FF"/>
    <w:rsid w:val="000C76F3"/>
    <w:rsid w:val="000C7766"/>
    <w:rsid w:val="000C77B9"/>
    <w:rsid w:val="000C79C7"/>
    <w:rsid w:val="000C7A1C"/>
    <w:rsid w:val="000C7A5A"/>
    <w:rsid w:val="000C7B4F"/>
    <w:rsid w:val="000C7DC4"/>
    <w:rsid w:val="000C7FAF"/>
    <w:rsid w:val="000C7FD0"/>
    <w:rsid w:val="000D0267"/>
    <w:rsid w:val="000D0287"/>
    <w:rsid w:val="000D028E"/>
    <w:rsid w:val="000D0544"/>
    <w:rsid w:val="000D0704"/>
    <w:rsid w:val="000D073F"/>
    <w:rsid w:val="000D0893"/>
    <w:rsid w:val="000D0CB3"/>
    <w:rsid w:val="000D0E15"/>
    <w:rsid w:val="000D0E42"/>
    <w:rsid w:val="000D1029"/>
    <w:rsid w:val="000D10E6"/>
    <w:rsid w:val="000D12A4"/>
    <w:rsid w:val="000D12EA"/>
    <w:rsid w:val="000D13E2"/>
    <w:rsid w:val="000D14A1"/>
    <w:rsid w:val="000D16C1"/>
    <w:rsid w:val="000D1EEA"/>
    <w:rsid w:val="000D20F7"/>
    <w:rsid w:val="000D220C"/>
    <w:rsid w:val="000D24E0"/>
    <w:rsid w:val="000D2502"/>
    <w:rsid w:val="000D2715"/>
    <w:rsid w:val="000D27CD"/>
    <w:rsid w:val="000D2803"/>
    <w:rsid w:val="000D2983"/>
    <w:rsid w:val="000D29E0"/>
    <w:rsid w:val="000D2A61"/>
    <w:rsid w:val="000D2C15"/>
    <w:rsid w:val="000D2E6E"/>
    <w:rsid w:val="000D2E7B"/>
    <w:rsid w:val="000D2EEA"/>
    <w:rsid w:val="000D3012"/>
    <w:rsid w:val="000D31F7"/>
    <w:rsid w:val="000D35A7"/>
    <w:rsid w:val="000D35E5"/>
    <w:rsid w:val="000D3C23"/>
    <w:rsid w:val="000D3CCA"/>
    <w:rsid w:val="000D3FE9"/>
    <w:rsid w:val="000D4195"/>
    <w:rsid w:val="000D452E"/>
    <w:rsid w:val="000D46F2"/>
    <w:rsid w:val="000D4773"/>
    <w:rsid w:val="000D4864"/>
    <w:rsid w:val="000D4AED"/>
    <w:rsid w:val="000D4CEA"/>
    <w:rsid w:val="000D4DB6"/>
    <w:rsid w:val="000D4EAB"/>
    <w:rsid w:val="000D51F9"/>
    <w:rsid w:val="000D534C"/>
    <w:rsid w:val="000D54FD"/>
    <w:rsid w:val="000D5524"/>
    <w:rsid w:val="000D56E2"/>
    <w:rsid w:val="000D5724"/>
    <w:rsid w:val="000D575B"/>
    <w:rsid w:val="000D59B6"/>
    <w:rsid w:val="000D5A0E"/>
    <w:rsid w:val="000D5EDC"/>
    <w:rsid w:val="000D67E5"/>
    <w:rsid w:val="000D67F4"/>
    <w:rsid w:val="000D67FC"/>
    <w:rsid w:val="000D6971"/>
    <w:rsid w:val="000D6A79"/>
    <w:rsid w:val="000D6CAC"/>
    <w:rsid w:val="000D6CD6"/>
    <w:rsid w:val="000D6D7C"/>
    <w:rsid w:val="000D6FDD"/>
    <w:rsid w:val="000D7030"/>
    <w:rsid w:val="000D7055"/>
    <w:rsid w:val="000D7283"/>
    <w:rsid w:val="000D729D"/>
    <w:rsid w:val="000D75EA"/>
    <w:rsid w:val="000D7952"/>
    <w:rsid w:val="000D7B59"/>
    <w:rsid w:val="000D7B9C"/>
    <w:rsid w:val="000D7C0B"/>
    <w:rsid w:val="000D7C3D"/>
    <w:rsid w:val="000D7CAA"/>
    <w:rsid w:val="000D7E17"/>
    <w:rsid w:val="000D7E82"/>
    <w:rsid w:val="000E0054"/>
    <w:rsid w:val="000E01C1"/>
    <w:rsid w:val="000E027B"/>
    <w:rsid w:val="000E02C7"/>
    <w:rsid w:val="000E0446"/>
    <w:rsid w:val="000E051F"/>
    <w:rsid w:val="000E061D"/>
    <w:rsid w:val="000E06E8"/>
    <w:rsid w:val="000E0789"/>
    <w:rsid w:val="000E07D9"/>
    <w:rsid w:val="000E0835"/>
    <w:rsid w:val="000E0C03"/>
    <w:rsid w:val="000E108F"/>
    <w:rsid w:val="000E1236"/>
    <w:rsid w:val="000E1238"/>
    <w:rsid w:val="000E1545"/>
    <w:rsid w:val="000E1633"/>
    <w:rsid w:val="000E17E7"/>
    <w:rsid w:val="000E1B12"/>
    <w:rsid w:val="000E1C85"/>
    <w:rsid w:val="000E1D8C"/>
    <w:rsid w:val="000E1E38"/>
    <w:rsid w:val="000E1F05"/>
    <w:rsid w:val="000E20C2"/>
    <w:rsid w:val="000E21AE"/>
    <w:rsid w:val="000E22D3"/>
    <w:rsid w:val="000E2359"/>
    <w:rsid w:val="000E2707"/>
    <w:rsid w:val="000E272E"/>
    <w:rsid w:val="000E27A7"/>
    <w:rsid w:val="000E28AC"/>
    <w:rsid w:val="000E2A50"/>
    <w:rsid w:val="000E2A7C"/>
    <w:rsid w:val="000E2AC6"/>
    <w:rsid w:val="000E2C34"/>
    <w:rsid w:val="000E2DF9"/>
    <w:rsid w:val="000E2E17"/>
    <w:rsid w:val="000E2E84"/>
    <w:rsid w:val="000E2ED8"/>
    <w:rsid w:val="000E30D7"/>
    <w:rsid w:val="000E31DA"/>
    <w:rsid w:val="000E3352"/>
    <w:rsid w:val="000E35C7"/>
    <w:rsid w:val="000E3683"/>
    <w:rsid w:val="000E376B"/>
    <w:rsid w:val="000E3945"/>
    <w:rsid w:val="000E3996"/>
    <w:rsid w:val="000E39A9"/>
    <w:rsid w:val="000E3B80"/>
    <w:rsid w:val="000E3C54"/>
    <w:rsid w:val="000E3E2A"/>
    <w:rsid w:val="000E411E"/>
    <w:rsid w:val="000E4673"/>
    <w:rsid w:val="000E49CB"/>
    <w:rsid w:val="000E4CA7"/>
    <w:rsid w:val="000E4D5B"/>
    <w:rsid w:val="000E504E"/>
    <w:rsid w:val="000E50F0"/>
    <w:rsid w:val="000E5130"/>
    <w:rsid w:val="000E515D"/>
    <w:rsid w:val="000E536D"/>
    <w:rsid w:val="000E559D"/>
    <w:rsid w:val="000E5931"/>
    <w:rsid w:val="000E5BCC"/>
    <w:rsid w:val="000E5C56"/>
    <w:rsid w:val="000E5C71"/>
    <w:rsid w:val="000E5EA3"/>
    <w:rsid w:val="000E5FED"/>
    <w:rsid w:val="000E6013"/>
    <w:rsid w:val="000E60BA"/>
    <w:rsid w:val="000E616C"/>
    <w:rsid w:val="000E61D3"/>
    <w:rsid w:val="000E66A9"/>
    <w:rsid w:val="000E6AC2"/>
    <w:rsid w:val="000E6EA1"/>
    <w:rsid w:val="000E7251"/>
    <w:rsid w:val="000E7617"/>
    <w:rsid w:val="000E776C"/>
    <w:rsid w:val="000E7772"/>
    <w:rsid w:val="000E7821"/>
    <w:rsid w:val="000E78AF"/>
    <w:rsid w:val="000E78BD"/>
    <w:rsid w:val="000E78CA"/>
    <w:rsid w:val="000E7CC6"/>
    <w:rsid w:val="000E7FE4"/>
    <w:rsid w:val="000F003F"/>
    <w:rsid w:val="000F0202"/>
    <w:rsid w:val="000F023D"/>
    <w:rsid w:val="000F0251"/>
    <w:rsid w:val="000F0321"/>
    <w:rsid w:val="000F044E"/>
    <w:rsid w:val="000F045E"/>
    <w:rsid w:val="000F04D2"/>
    <w:rsid w:val="000F04DA"/>
    <w:rsid w:val="000F067D"/>
    <w:rsid w:val="000F06D6"/>
    <w:rsid w:val="000F0706"/>
    <w:rsid w:val="000F0989"/>
    <w:rsid w:val="000F0C9B"/>
    <w:rsid w:val="000F0F0F"/>
    <w:rsid w:val="000F0FE9"/>
    <w:rsid w:val="000F152B"/>
    <w:rsid w:val="000F1631"/>
    <w:rsid w:val="000F1653"/>
    <w:rsid w:val="000F1749"/>
    <w:rsid w:val="000F18A2"/>
    <w:rsid w:val="000F191B"/>
    <w:rsid w:val="000F1B3E"/>
    <w:rsid w:val="000F1BD9"/>
    <w:rsid w:val="000F1C13"/>
    <w:rsid w:val="000F24AC"/>
    <w:rsid w:val="000F2646"/>
    <w:rsid w:val="000F2792"/>
    <w:rsid w:val="000F2A28"/>
    <w:rsid w:val="000F2BFE"/>
    <w:rsid w:val="000F2E95"/>
    <w:rsid w:val="000F2F87"/>
    <w:rsid w:val="000F301F"/>
    <w:rsid w:val="000F3043"/>
    <w:rsid w:val="000F314A"/>
    <w:rsid w:val="000F33FD"/>
    <w:rsid w:val="000F3614"/>
    <w:rsid w:val="000F372E"/>
    <w:rsid w:val="000F3971"/>
    <w:rsid w:val="000F3BC9"/>
    <w:rsid w:val="000F3E6B"/>
    <w:rsid w:val="000F3FB7"/>
    <w:rsid w:val="000F461A"/>
    <w:rsid w:val="000F48F5"/>
    <w:rsid w:val="000F495D"/>
    <w:rsid w:val="000F4AF3"/>
    <w:rsid w:val="000F4B46"/>
    <w:rsid w:val="000F4B72"/>
    <w:rsid w:val="000F4DFC"/>
    <w:rsid w:val="000F4EE2"/>
    <w:rsid w:val="000F4F0A"/>
    <w:rsid w:val="000F4F47"/>
    <w:rsid w:val="000F5022"/>
    <w:rsid w:val="000F562F"/>
    <w:rsid w:val="000F56B2"/>
    <w:rsid w:val="000F56CF"/>
    <w:rsid w:val="000F571A"/>
    <w:rsid w:val="000F5754"/>
    <w:rsid w:val="000F5A4A"/>
    <w:rsid w:val="000F5AD5"/>
    <w:rsid w:val="000F5ADC"/>
    <w:rsid w:val="000F5B26"/>
    <w:rsid w:val="000F5C56"/>
    <w:rsid w:val="000F5CE1"/>
    <w:rsid w:val="000F5F83"/>
    <w:rsid w:val="000F5FC1"/>
    <w:rsid w:val="000F610E"/>
    <w:rsid w:val="000F6385"/>
    <w:rsid w:val="000F640B"/>
    <w:rsid w:val="000F6430"/>
    <w:rsid w:val="000F657A"/>
    <w:rsid w:val="000F67FE"/>
    <w:rsid w:val="000F69F4"/>
    <w:rsid w:val="000F6CAC"/>
    <w:rsid w:val="000F6FC4"/>
    <w:rsid w:val="000F723F"/>
    <w:rsid w:val="000F7305"/>
    <w:rsid w:val="000F7767"/>
    <w:rsid w:val="000F7822"/>
    <w:rsid w:val="000F7846"/>
    <w:rsid w:val="000F78FC"/>
    <w:rsid w:val="000F7997"/>
    <w:rsid w:val="000F799F"/>
    <w:rsid w:val="000F79BD"/>
    <w:rsid w:val="000F7A33"/>
    <w:rsid w:val="000F7C8F"/>
    <w:rsid w:val="000F7CAA"/>
    <w:rsid w:val="000F7DC9"/>
    <w:rsid w:val="000F7DF9"/>
    <w:rsid w:val="000F7E03"/>
    <w:rsid w:val="0010006B"/>
    <w:rsid w:val="0010011E"/>
    <w:rsid w:val="0010032B"/>
    <w:rsid w:val="00100837"/>
    <w:rsid w:val="0010085B"/>
    <w:rsid w:val="001009EE"/>
    <w:rsid w:val="00100D05"/>
    <w:rsid w:val="00100F28"/>
    <w:rsid w:val="00100F45"/>
    <w:rsid w:val="001010A5"/>
    <w:rsid w:val="001010AC"/>
    <w:rsid w:val="00101107"/>
    <w:rsid w:val="00101214"/>
    <w:rsid w:val="00101371"/>
    <w:rsid w:val="001014D9"/>
    <w:rsid w:val="001015D2"/>
    <w:rsid w:val="0010178E"/>
    <w:rsid w:val="00101791"/>
    <w:rsid w:val="00101AF2"/>
    <w:rsid w:val="00101AF8"/>
    <w:rsid w:val="00101C46"/>
    <w:rsid w:val="00101CA7"/>
    <w:rsid w:val="00101CD5"/>
    <w:rsid w:val="00101E1D"/>
    <w:rsid w:val="00101E30"/>
    <w:rsid w:val="00102013"/>
    <w:rsid w:val="001020A1"/>
    <w:rsid w:val="001023DA"/>
    <w:rsid w:val="001026CC"/>
    <w:rsid w:val="00102789"/>
    <w:rsid w:val="00102D78"/>
    <w:rsid w:val="00102FDF"/>
    <w:rsid w:val="0010325B"/>
    <w:rsid w:val="0010329B"/>
    <w:rsid w:val="00103350"/>
    <w:rsid w:val="00103391"/>
    <w:rsid w:val="001033B1"/>
    <w:rsid w:val="0010375A"/>
    <w:rsid w:val="00103930"/>
    <w:rsid w:val="00103973"/>
    <w:rsid w:val="00103FCD"/>
    <w:rsid w:val="00104061"/>
    <w:rsid w:val="00104130"/>
    <w:rsid w:val="001041C2"/>
    <w:rsid w:val="001042BB"/>
    <w:rsid w:val="00104502"/>
    <w:rsid w:val="001046A7"/>
    <w:rsid w:val="001048E5"/>
    <w:rsid w:val="00104C69"/>
    <w:rsid w:val="00104C8D"/>
    <w:rsid w:val="00104D27"/>
    <w:rsid w:val="00104E68"/>
    <w:rsid w:val="001054C5"/>
    <w:rsid w:val="00105514"/>
    <w:rsid w:val="0010569E"/>
    <w:rsid w:val="001057DF"/>
    <w:rsid w:val="001058F2"/>
    <w:rsid w:val="00105A2F"/>
    <w:rsid w:val="00105ACF"/>
    <w:rsid w:val="00105B1C"/>
    <w:rsid w:val="00105B31"/>
    <w:rsid w:val="00105B4F"/>
    <w:rsid w:val="00105E10"/>
    <w:rsid w:val="00105E13"/>
    <w:rsid w:val="001062D8"/>
    <w:rsid w:val="00106336"/>
    <w:rsid w:val="0010637B"/>
    <w:rsid w:val="0010657F"/>
    <w:rsid w:val="00106582"/>
    <w:rsid w:val="00106588"/>
    <w:rsid w:val="00106646"/>
    <w:rsid w:val="001066B4"/>
    <w:rsid w:val="001066BC"/>
    <w:rsid w:val="00106713"/>
    <w:rsid w:val="001068C4"/>
    <w:rsid w:val="001068D1"/>
    <w:rsid w:val="001068F7"/>
    <w:rsid w:val="00106B42"/>
    <w:rsid w:val="00106BB9"/>
    <w:rsid w:val="00106CDD"/>
    <w:rsid w:val="00106E4C"/>
    <w:rsid w:val="00106F1B"/>
    <w:rsid w:val="00107123"/>
    <w:rsid w:val="0010742C"/>
    <w:rsid w:val="00107715"/>
    <w:rsid w:val="00107733"/>
    <w:rsid w:val="00107740"/>
    <w:rsid w:val="0010782C"/>
    <w:rsid w:val="00107950"/>
    <w:rsid w:val="001079BE"/>
    <w:rsid w:val="00107CC0"/>
    <w:rsid w:val="00107DE3"/>
    <w:rsid w:val="00107E95"/>
    <w:rsid w:val="00107EB1"/>
    <w:rsid w:val="00110067"/>
    <w:rsid w:val="001100A3"/>
    <w:rsid w:val="001100CA"/>
    <w:rsid w:val="001100DA"/>
    <w:rsid w:val="001103C3"/>
    <w:rsid w:val="00110418"/>
    <w:rsid w:val="001109E9"/>
    <w:rsid w:val="00110A68"/>
    <w:rsid w:val="00110AE8"/>
    <w:rsid w:val="00110AF0"/>
    <w:rsid w:val="00110B05"/>
    <w:rsid w:val="00110C0C"/>
    <w:rsid w:val="00110FD6"/>
    <w:rsid w:val="001111A0"/>
    <w:rsid w:val="001113A1"/>
    <w:rsid w:val="0011140C"/>
    <w:rsid w:val="00111477"/>
    <w:rsid w:val="00111725"/>
    <w:rsid w:val="0011197C"/>
    <w:rsid w:val="00111DAA"/>
    <w:rsid w:val="00111E0F"/>
    <w:rsid w:val="00112224"/>
    <w:rsid w:val="001122C0"/>
    <w:rsid w:val="001124D3"/>
    <w:rsid w:val="00112711"/>
    <w:rsid w:val="0011290F"/>
    <w:rsid w:val="00112BEA"/>
    <w:rsid w:val="00112C06"/>
    <w:rsid w:val="00112C12"/>
    <w:rsid w:val="00112C16"/>
    <w:rsid w:val="00112D27"/>
    <w:rsid w:val="00112FF0"/>
    <w:rsid w:val="001135E5"/>
    <w:rsid w:val="00113642"/>
    <w:rsid w:val="001136A6"/>
    <w:rsid w:val="001136ED"/>
    <w:rsid w:val="00113713"/>
    <w:rsid w:val="001139F9"/>
    <w:rsid w:val="00113B28"/>
    <w:rsid w:val="00113E03"/>
    <w:rsid w:val="00113E93"/>
    <w:rsid w:val="00113FF0"/>
    <w:rsid w:val="001141F5"/>
    <w:rsid w:val="0011427B"/>
    <w:rsid w:val="0011445C"/>
    <w:rsid w:val="0011468C"/>
    <w:rsid w:val="0011478C"/>
    <w:rsid w:val="001148E3"/>
    <w:rsid w:val="00114958"/>
    <w:rsid w:val="00114B40"/>
    <w:rsid w:val="00114BB0"/>
    <w:rsid w:val="00114BBF"/>
    <w:rsid w:val="00114DB0"/>
    <w:rsid w:val="00114F1B"/>
    <w:rsid w:val="00114F1E"/>
    <w:rsid w:val="00115336"/>
    <w:rsid w:val="001156DF"/>
    <w:rsid w:val="00115802"/>
    <w:rsid w:val="00115904"/>
    <w:rsid w:val="0011592F"/>
    <w:rsid w:val="00115D6C"/>
    <w:rsid w:val="00115D75"/>
    <w:rsid w:val="00115E5C"/>
    <w:rsid w:val="001160FA"/>
    <w:rsid w:val="00116234"/>
    <w:rsid w:val="0011624C"/>
    <w:rsid w:val="001162C1"/>
    <w:rsid w:val="001165A5"/>
    <w:rsid w:val="00116794"/>
    <w:rsid w:val="00116AE7"/>
    <w:rsid w:val="00116E9B"/>
    <w:rsid w:val="00116EC2"/>
    <w:rsid w:val="00116F43"/>
    <w:rsid w:val="0011707F"/>
    <w:rsid w:val="00117355"/>
    <w:rsid w:val="001173A1"/>
    <w:rsid w:val="00117477"/>
    <w:rsid w:val="00117543"/>
    <w:rsid w:val="0011769C"/>
    <w:rsid w:val="001177B8"/>
    <w:rsid w:val="001178B6"/>
    <w:rsid w:val="00117B55"/>
    <w:rsid w:val="00117BD2"/>
    <w:rsid w:val="00117C07"/>
    <w:rsid w:val="00117CE1"/>
    <w:rsid w:val="00117D6F"/>
    <w:rsid w:val="00117E2F"/>
    <w:rsid w:val="00117E5E"/>
    <w:rsid w:val="0012001F"/>
    <w:rsid w:val="0012011F"/>
    <w:rsid w:val="001201BD"/>
    <w:rsid w:val="001202E8"/>
    <w:rsid w:val="0012035A"/>
    <w:rsid w:val="0012047C"/>
    <w:rsid w:val="0012050A"/>
    <w:rsid w:val="001206D3"/>
    <w:rsid w:val="00120737"/>
    <w:rsid w:val="00120924"/>
    <w:rsid w:val="0012096E"/>
    <w:rsid w:val="001209B4"/>
    <w:rsid w:val="00120C25"/>
    <w:rsid w:val="00120C4E"/>
    <w:rsid w:val="00120C72"/>
    <w:rsid w:val="00121054"/>
    <w:rsid w:val="0012106B"/>
    <w:rsid w:val="001210B1"/>
    <w:rsid w:val="0012111A"/>
    <w:rsid w:val="00121327"/>
    <w:rsid w:val="00121557"/>
    <w:rsid w:val="00121733"/>
    <w:rsid w:val="001218B7"/>
    <w:rsid w:val="001218BA"/>
    <w:rsid w:val="00121944"/>
    <w:rsid w:val="00121AD0"/>
    <w:rsid w:val="00121B60"/>
    <w:rsid w:val="00121E01"/>
    <w:rsid w:val="00121EBF"/>
    <w:rsid w:val="00121F4B"/>
    <w:rsid w:val="00121F58"/>
    <w:rsid w:val="00122035"/>
    <w:rsid w:val="00122211"/>
    <w:rsid w:val="001229FC"/>
    <w:rsid w:val="00122B19"/>
    <w:rsid w:val="00122D52"/>
    <w:rsid w:val="00122DF4"/>
    <w:rsid w:val="0012306E"/>
    <w:rsid w:val="00123219"/>
    <w:rsid w:val="00123255"/>
    <w:rsid w:val="00123286"/>
    <w:rsid w:val="001234D9"/>
    <w:rsid w:val="00123614"/>
    <w:rsid w:val="00123B90"/>
    <w:rsid w:val="00123CF3"/>
    <w:rsid w:val="00123D8D"/>
    <w:rsid w:val="00123DE9"/>
    <w:rsid w:val="00123F22"/>
    <w:rsid w:val="00123F44"/>
    <w:rsid w:val="00123F51"/>
    <w:rsid w:val="001242A7"/>
    <w:rsid w:val="0012444E"/>
    <w:rsid w:val="001245A1"/>
    <w:rsid w:val="00124887"/>
    <w:rsid w:val="00124934"/>
    <w:rsid w:val="00124AB9"/>
    <w:rsid w:val="00124B29"/>
    <w:rsid w:val="00124C15"/>
    <w:rsid w:val="00124CFC"/>
    <w:rsid w:val="00125088"/>
    <w:rsid w:val="00125139"/>
    <w:rsid w:val="00125150"/>
    <w:rsid w:val="00125308"/>
    <w:rsid w:val="001254AA"/>
    <w:rsid w:val="001256D5"/>
    <w:rsid w:val="00125713"/>
    <w:rsid w:val="001259C4"/>
    <w:rsid w:val="00125A34"/>
    <w:rsid w:val="00125B2A"/>
    <w:rsid w:val="00125B2B"/>
    <w:rsid w:val="00125DBF"/>
    <w:rsid w:val="00125DC3"/>
    <w:rsid w:val="00125F09"/>
    <w:rsid w:val="0012611C"/>
    <w:rsid w:val="00126454"/>
    <w:rsid w:val="0012657F"/>
    <w:rsid w:val="001266D3"/>
    <w:rsid w:val="0012683C"/>
    <w:rsid w:val="00126D0B"/>
    <w:rsid w:val="00126DD5"/>
    <w:rsid w:val="00126F37"/>
    <w:rsid w:val="00126F8E"/>
    <w:rsid w:val="00127181"/>
    <w:rsid w:val="001272C3"/>
    <w:rsid w:val="00127553"/>
    <w:rsid w:val="0012756D"/>
    <w:rsid w:val="00127647"/>
    <w:rsid w:val="001278B9"/>
    <w:rsid w:val="00127A11"/>
    <w:rsid w:val="00127A37"/>
    <w:rsid w:val="00127C49"/>
    <w:rsid w:val="00127C8F"/>
    <w:rsid w:val="00130051"/>
    <w:rsid w:val="001300B6"/>
    <w:rsid w:val="00130274"/>
    <w:rsid w:val="00130294"/>
    <w:rsid w:val="001303F9"/>
    <w:rsid w:val="00130637"/>
    <w:rsid w:val="00130B9D"/>
    <w:rsid w:val="001311D3"/>
    <w:rsid w:val="00131330"/>
    <w:rsid w:val="001313A2"/>
    <w:rsid w:val="00131567"/>
    <w:rsid w:val="0013173D"/>
    <w:rsid w:val="001317C3"/>
    <w:rsid w:val="00131892"/>
    <w:rsid w:val="00131B4E"/>
    <w:rsid w:val="00131C60"/>
    <w:rsid w:val="00131CAF"/>
    <w:rsid w:val="00131DCE"/>
    <w:rsid w:val="00131FCF"/>
    <w:rsid w:val="0013247D"/>
    <w:rsid w:val="001324F9"/>
    <w:rsid w:val="00132506"/>
    <w:rsid w:val="00132517"/>
    <w:rsid w:val="001325A6"/>
    <w:rsid w:val="001327B3"/>
    <w:rsid w:val="00132C52"/>
    <w:rsid w:val="00132C6F"/>
    <w:rsid w:val="00132C9B"/>
    <w:rsid w:val="00132F57"/>
    <w:rsid w:val="00132FF1"/>
    <w:rsid w:val="0013306E"/>
    <w:rsid w:val="00133411"/>
    <w:rsid w:val="001334F1"/>
    <w:rsid w:val="001334F7"/>
    <w:rsid w:val="00133509"/>
    <w:rsid w:val="001337EE"/>
    <w:rsid w:val="00133A5B"/>
    <w:rsid w:val="00133AD9"/>
    <w:rsid w:val="00133DAC"/>
    <w:rsid w:val="00133DCF"/>
    <w:rsid w:val="00133DFA"/>
    <w:rsid w:val="00134139"/>
    <w:rsid w:val="001341B2"/>
    <w:rsid w:val="001342BA"/>
    <w:rsid w:val="001343E4"/>
    <w:rsid w:val="0013459C"/>
    <w:rsid w:val="00134677"/>
    <w:rsid w:val="00134801"/>
    <w:rsid w:val="001348B8"/>
    <w:rsid w:val="00134CA0"/>
    <w:rsid w:val="00134F9D"/>
    <w:rsid w:val="00135587"/>
    <w:rsid w:val="00135AD0"/>
    <w:rsid w:val="00135B64"/>
    <w:rsid w:val="00135B65"/>
    <w:rsid w:val="00135C67"/>
    <w:rsid w:val="00136161"/>
    <w:rsid w:val="00136299"/>
    <w:rsid w:val="0013656C"/>
    <w:rsid w:val="001366C8"/>
    <w:rsid w:val="00136996"/>
    <w:rsid w:val="00136AB9"/>
    <w:rsid w:val="00136D1D"/>
    <w:rsid w:val="00136ED2"/>
    <w:rsid w:val="00137079"/>
    <w:rsid w:val="001370E3"/>
    <w:rsid w:val="0013717D"/>
    <w:rsid w:val="001372A4"/>
    <w:rsid w:val="001372C6"/>
    <w:rsid w:val="001374CE"/>
    <w:rsid w:val="0013750E"/>
    <w:rsid w:val="00137742"/>
    <w:rsid w:val="00137745"/>
    <w:rsid w:val="001377A8"/>
    <w:rsid w:val="00137BC4"/>
    <w:rsid w:val="00137CA5"/>
    <w:rsid w:val="00137E0A"/>
    <w:rsid w:val="00137F32"/>
    <w:rsid w:val="0014027E"/>
    <w:rsid w:val="00140903"/>
    <w:rsid w:val="00140DC5"/>
    <w:rsid w:val="001410E6"/>
    <w:rsid w:val="0014184E"/>
    <w:rsid w:val="001418B5"/>
    <w:rsid w:val="00141943"/>
    <w:rsid w:val="001419D4"/>
    <w:rsid w:val="00141C5C"/>
    <w:rsid w:val="00141E34"/>
    <w:rsid w:val="00141FC2"/>
    <w:rsid w:val="001422FE"/>
    <w:rsid w:val="00142318"/>
    <w:rsid w:val="0014232B"/>
    <w:rsid w:val="00142483"/>
    <w:rsid w:val="00142677"/>
    <w:rsid w:val="001427FD"/>
    <w:rsid w:val="00142940"/>
    <w:rsid w:val="00142A48"/>
    <w:rsid w:val="00142A78"/>
    <w:rsid w:val="00142B67"/>
    <w:rsid w:val="00142BEE"/>
    <w:rsid w:val="00142E95"/>
    <w:rsid w:val="00142EEB"/>
    <w:rsid w:val="00142F81"/>
    <w:rsid w:val="001431A1"/>
    <w:rsid w:val="00143278"/>
    <w:rsid w:val="001433DF"/>
    <w:rsid w:val="00143425"/>
    <w:rsid w:val="001434CF"/>
    <w:rsid w:val="001435D2"/>
    <w:rsid w:val="001435DE"/>
    <w:rsid w:val="001437B8"/>
    <w:rsid w:val="00143D3F"/>
    <w:rsid w:val="00143D8E"/>
    <w:rsid w:val="00143DC0"/>
    <w:rsid w:val="00143FBE"/>
    <w:rsid w:val="00144147"/>
    <w:rsid w:val="001444E4"/>
    <w:rsid w:val="00144679"/>
    <w:rsid w:val="00144A2F"/>
    <w:rsid w:val="00144AD1"/>
    <w:rsid w:val="00144AD3"/>
    <w:rsid w:val="00144E7A"/>
    <w:rsid w:val="0014504C"/>
    <w:rsid w:val="0014554E"/>
    <w:rsid w:val="001456CF"/>
    <w:rsid w:val="001456FF"/>
    <w:rsid w:val="0014579E"/>
    <w:rsid w:val="00145EBF"/>
    <w:rsid w:val="00145F8E"/>
    <w:rsid w:val="00146094"/>
    <w:rsid w:val="001466F0"/>
    <w:rsid w:val="0014673E"/>
    <w:rsid w:val="001467D5"/>
    <w:rsid w:val="00146930"/>
    <w:rsid w:val="001473A5"/>
    <w:rsid w:val="0014754B"/>
    <w:rsid w:val="001475BC"/>
    <w:rsid w:val="0014770E"/>
    <w:rsid w:val="00147764"/>
    <w:rsid w:val="00147827"/>
    <w:rsid w:val="00147A84"/>
    <w:rsid w:val="00147C13"/>
    <w:rsid w:val="00147C6E"/>
    <w:rsid w:val="00147CFF"/>
    <w:rsid w:val="00147EF4"/>
    <w:rsid w:val="00147F46"/>
    <w:rsid w:val="00147FA3"/>
    <w:rsid w:val="00150082"/>
    <w:rsid w:val="0015026F"/>
    <w:rsid w:val="00150656"/>
    <w:rsid w:val="001506A2"/>
    <w:rsid w:val="00150F9C"/>
    <w:rsid w:val="00151004"/>
    <w:rsid w:val="001510DA"/>
    <w:rsid w:val="00151123"/>
    <w:rsid w:val="0015115C"/>
    <w:rsid w:val="001514B6"/>
    <w:rsid w:val="0015162C"/>
    <w:rsid w:val="001516E0"/>
    <w:rsid w:val="00151732"/>
    <w:rsid w:val="0015190D"/>
    <w:rsid w:val="00151BE7"/>
    <w:rsid w:val="00151DB5"/>
    <w:rsid w:val="001520BF"/>
    <w:rsid w:val="001521BE"/>
    <w:rsid w:val="00152542"/>
    <w:rsid w:val="00152711"/>
    <w:rsid w:val="00152BBD"/>
    <w:rsid w:val="00152BBF"/>
    <w:rsid w:val="00152DFC"/>
    <w:rsid w:val="00152EBA"/>
    <w:rsid w:val="00152F41"/>
    <w:rsid w:val="001530CB"/>
    <w:rsid w:val="0015311D"/>
    <w:rsid w:val="00153125"/>
    <w:rsid w:val="001531A2"/>
    <w:rsid w:val="0015327A"/>
    <w:rsid w:val="0015366B"/>
    <w:rsid w:val="00153684"/>
    <w:rsid w:val="0015384C"/>
    <w:rsid w:val="00153B5E"/>
    <w:rsid w:val="00153D36"/>
    <w:rsid w:val="00153E85"/>
    <w:rsid w:val="0015402C"/>
    <w:rsid w:val="001540BD"/>
    <w:rsid w:val="0015435F"/>
    <w:rsid w:val="00154366"/>
    <w:rsid w:val="001543B9"/>
    <w:rsid w:val="001544DA"/>
    <w:rsid w:val="001544E6"/>
    <w:rsid w:val="0015451C"/>
    <w:rsid w:val="00154534"/>
    <w:rsid w:val="0015464B"/>
    <w:rsid w:val="001547E8"/>
    <w:rsid w:val="00154B0C"/>
    <w:rsid w:val="00154B93"/>
    <w:rsid w:val="00154FE0"/>
    <w:rsid w:val="001551D0"/>
    <w:rsid w:val="001551D6"/>
    <w:rsid w:val="0015562D"/>
    <w:rsid w:val="00155641"/>
    <w:rsid w:val="001557DC"/>
    <w:rsid w:val="001558D9"/>
    <w:rsid w:val="00155907"/>
    <w:rsid w:val="00155A60"/>
    <w:rsid w:val="00155AFD"/>
    <w:rsid w:val="00155B15"/>
    <w:rsid w:val="00155CB9"/>
    <w:rsid w:val="00155FA6"/>
    <w:rsid w:val="001563EC"/>
    <w:rsid w:val="0015642D"/>
    <w:rsid w:val="0015658A"/>
    <w:rsid w:val="0015661B"/>
    <w:rsid w:val="00156714"/>
    <w:rsid w:val="00156BDB"/>
    <w:rsid w:val="00156CCF"/>
    <w:rsid w:val="00156CD3"/>
    <w:rsid w:val="00156CF9"/>
    <w:rsid w:val="00156DA0"/>
    <w:rsid w:val="00156E28"/>
    <w:rsid w:val="00156EB4"/>
    <w:rsid w:val="00156F1E"/>
    <w:rsid w:val="00156FAE"/>
    <w:rsid w:val="001572B2"/>
    <w:rsid w:val="00157366"/>
    <w:rsid w:val="0015739C"/>
    <w:rsid w:val="00157501"/>
    <w:rsid w:val="001579AB"/>
    <w:rsid w:val="00157A96"/>
    <w:rsid w:val="00157AE8"/>
    <w:rsid w:val="00157AEC"/>
    <w:rsid w:val="00157BF6"/>
    <w:rsid w:val="00157C12"/>
    <w:rsid w:val="00157CE6"/>
    <w:rsid w:val="00160129"/>
    <w:rsid w:val="00160191"/>
    <w:rsid w:val="00160951"/>
    <w:rsid w:val="00160BA7"/>
    <w:rsid w:val="00160DB7"/>
    <w:rsid w:val="00160FD3"/>
    <w:rsid w:val="00161140"/>
    <w:rsid w:val="001611BD"/>
    <w:rsid w:val="00161341"/>
    <w:rsid w:val="00161712"/>
    <w:rsid w:val="00161751"/>
    <w:rsid w:val="00161789"/>
    <w:rsid w:val="001617BE"/>
    <w:rsid w:val="001617F2"/>
    <w:rsid w:val="001618CB"/>
    <w:rsid w:val="0016192E"/>
    <w:rsid w:val="00161A5E"/>
    <w:rsid w:val="00161B4C"/>
    <w:rsid w:val="00161EB4"/>
    <w:rsid w:val="001620D1"/>
    <w:rsid w:val="00162165"/>
    <w:rsid w:val="001623CC"/>
    <w:rsid w:val="00162599"/>
    <w:rsid w:val="001626B8"/>
    <w:rsid w:val="00162A5D"/>
    <w:rsid w:val="00162B4C"/>
    <w:rsid w:val="00162B69"/>
    <w:rsid w:val="00162E95"/>
    <w:rsid w:val="001630C1"/>
    <w:rsid w:val="001630FF"/>
    <w:rsid w:val="0016317C"/>
    <w:rsid w:val="00163203"/>
    <w:rsid w:val="00163268"/>
    <w:rsid w:val="00163597"/>
    <w:rsid w:val="001638CB"/>
    <w:rsid w:val="001639E9"/>
    <w:rsid w:val="00163C9D"/>
    <w:rsid w:val="00163CC3"/>
    <w:rsid w:val="00163D1D"/>
    <w:rsid w:val="00163D68"/>
    <w:rsid w:val="00163DD4"/>
    <w:rsid w:val="00164586"/>
    <w:rsid w:val="001645C5"/>
    <w:rsid w:val="00164603"/>
    <w:rsid w:val="00164623"/>
    <w:rsid w:val="001648BC"/>
    <w:rsid w:val="001649C1"/>
    <w:rsid w:val="00164B15"/>
    <w:rsid w:val="00164B39"/>
    <w:rsid w:val="00164B3D"/>
    <w:rsid w:val="00164E67"/>
    <w:rsid w:val="00165103"/>
    <w:rsid w:val="0016522F"/>
    <w:rsid w:val="00165294"/>
    <w:rsid w:val="001655A8"/>
    <w:rsid w:val="001655B4"/>
    <w:rsid w:val="0016576C"/>
    <w:rsid w:val="001657D8"/>
    <w:rsid w:val="00165822"/>
    <w:rsid w:val="0016587F"/>
    <w:rsid w:val="001658B9"/>
    <w:rsid w:val="001658C6"/>
    <w:rsid w:val="001659D7"/>
    <w:rsid w:val="00165B1B"/>
    <w:rsid w:val="00165C0C"/>
    <w:rsid w:val="00165DDA"/>
    <w:rsid w:val="00165E04"/>
    <w:rsid w:val="0016627C"/>
    <w:rsid w:val="0016629D"/>
    <w:rsid w:val="00166381"/>
    <w:rsid w:val="00166495"/>
    <w:rsid w:val="0016696F"/>
    <w:rsid w:val="00166EE0"/>
    <w:rsid w:val="001672FF"/>
    <w:rsid w:val="00167351"/>
    <w:rsid w:val="001673D2"/>
    <w:rsid w:val="001674DE"/>
    <w:rsid w:val="0016754D"/>
    <w:rsid w:val="0016766C"/>
    <w:rsid w:val="001677D8"/>
    <w:rsid w:val="00167A55"/>
    <w:rsid w:val="00167B51"/>
    <w:rsid w:val="00167D22"/>
    <w:rsid w:val="00167E03"/>
    <w:rsid w:val="00167FA6"/>
    <w:rsid w:val="00170047"/>
    <w:rsid w:val="0017013A"/>
    <w:rsid w:val="001701C9"/>
    <w:rsid w:val="00170364"/>
    <w:rsid w:val="00170388"/>
    <w:rsid w:val="0017042E"/>
    <w:rsid w:val="001707F5"/>
    <w:rsid w:val="00170A6C"/>
    <w:rsid w:val="00170C3E"/>
    <w:rsid w:val="00170D0C"/>
    <w:rsid w:val="00170DC2"/>
    <w:rsid w:val="00170EB5"/>
    <w:rsid w:val="0017102A"/>
    <w:rsid w:val="0017148C"/>
    <w:rsid w:val="001714E3"/>
    <w:rsid w:val="001715BF"/>
    <w:rsid w:val="0017188D"/>
    <w:rsid w:val="00171890"/>
    <w:rsid w:val="00171906"/>
    <w:rsid w:val="00171CD3"/>
    <w:rsid w:val="0017209B"/>
    <w:rsid w:val="001722AF"/>
    <w:rsid w:val="001722B4"/>
    <w:rsid w:val="001723E6"/>
    <w:rsid w:val="00172419"/>
    <w:rsid w:val="00172499"/>
    <w:rsid w:val="00172511"/>
    <w:rsid w:val="00172788"/>
    <w:rsid w:val="0017283A"/>
    <w:rsid w:val="00172963"/>
    <w:rsid w:val="00172AC5"/>
    <w:rsid w:val="00172B13"/>
    <w:rsid w:val="00172EAF"/>
    <w:rsid w:val="00173121"/>
    <w:rsid w:val="0017316F"/>
    <w:rsid w:val="0017327B"/>
    <w:rsid w:val="001733C8"/>
    <w:rsid w:val="00173509"/>
    <w:rsid w:val="0017365D"/>
    <w:rsid w:val="00173807"/>
    <w:rsid w:val="00173A4F"/>
    <w:rsid w:val="00173AF9"/>
    <w:rsid w:val="00173C42"/>
    <w:rsid w:val="00173C63"/>
    <w:rsid w:val="00173E79"/>
    <w:rsid w:val="00173E81"/>
    <w:rsid w:val="00173FBC"/>
    <w:rsid w:val="00174166"/>
    <w:rsid w:val="0017416A"/>
    <w:rsid w:val="0017416D"/>
    <w:rsid w:val="0017433A"/>
    <w:rsid w:val="00174433"/>
    <w:rsid w:val="00174737"/>
    <w:rsid w:val="0017473C"/>
    <w:rsid w:val="0017474D"/>
    <w:rsid w:val="001747C3"/>
    <w:rsid w:val="00174CF7"/>
    <w:rsid w:val="0017507E"/>
    <w:rsid w:val="00175239"/>
    <w:rsid w:val="001752EC"/>
    <w:rsid w:val="00175337"/>
    <w:rsid w:val="001754C4"/>
    <w:rsid w:val="00175773"/>
    <w:rsid w:val="00175839"/>
    <w:rsid w:val="00175A32"/>
    <w:rsid w:val="00175AEE"/>
    <w:rsid w:val="00175B27"/>
    <w:rsid w:val="00175B9A"/>
    <w:rsid w:val="00175BE2"/>
    <w:rsid w:val="00175D69"/>
    <w:rsid w:val="00175D7B"/>
    <w:rsid w:val="00175E53"/>
    <w:rsid w:val="00175F5A"/>
    <w:rsid w:val="00175F72"/>
    <w:rsid w:val="001763A5"/>
    <w:rsid w:val="0017651E"/>
    <w:rsid w:val="00176561"/>
    <w:rsid w:val="00176708"/>
    <w:rsid w:val="00176900"/>
    <w:rsid w:val="00176A24"/>
    <w:rsid w:val="00176D4F"/>
    <w:rsid w:val="00176D8C"/>
    <w:rsid w:val="00176DC0"/>
    <w:rsid w:val="00176DC8"/>
    <w:rsid w:val="0017700A"/>
    <w:rsid w:val="00177014"/>
    <w:rsid w:val="0017747C"/>
    <w:rsid w:val="001775D7"/>
    <w:rsid w:val="001777C4"/>
    <w:rsid w:val="00177856"/>
    <w:rsid w:val="00177880"/>
    <w:rsid w:val="00177972"/>
    <w:rsid w:val="00177A3B"/>
    <w:rsid w:val="00177B43"/>
    <w:rsid w:val="00177B7A"/>
    <w:rsid w:val="00177C71"/>
    <w:rsid w:val="00177F0E"/>
    <w:rsid w:val="00177FE1"/>
    <w:rsid w:val="001800D6"/>
    <w:rsid w:val="0018018C"/>
    <w:rsid w:val="001804C6"/>
    <w:rsid w:val="00180906"/>
    <w:rsid w:val="0018090D"/>
    <w:rsid w:val="00180C65"/>
    <w:rsid w:val="0018106C"/>
    <w:rsid w:val="00181269"/>
    <w:rsid w:val="001812E6"/>
    <w:rsid w:val="00181336"/>
    <w:rsid w:val="001813A5"/>
    <w:rsid w:val="001815CF"/>
    <w:rsid w:val="00181606"/>
    <w:rsid w:val="00181638"/>
    <w:rsid w:val="00181661"/>
    <w:rsid w:val="001816E1"/>
    <w:rsid w:val="00181816"/>
    <w:rsid w:val="00181867"/>
    <w:rsid w:val="00181AF9"/>
    <w:rsid w:val="00181C2A"/>
    <w:rsid w:val="00181CA7"/>
    <w:rsid w:val="00181CDD"/>
    <w:rsid w:val="00181DE7"/>
    <w:rsid w:val="00181F43"/>
    <w:rsid w:val="001821D5"/>
    <w:rsid w:val="0018222F"/>
    <w:rsid w:val="0018223E"/>
    <w:rsid w:val="001822C2"/>
    <w:rsid w:val="00182326"/>
    <w:rsid w:val="001826C4"/>
    <w:rsid w:val="0018278A"/>
    <w:rsid w:val="00182871"/>
    <w:rsid w:val="00182D67"/>
    <w:rsid w:val="00182F9C"/>
    <w:rsid w:val="0018310D"/>
    <w:rsid w:val="001831F2"/>
    <w:rsid w:val="00183406"/>
    <w:rsid w:val="00183475"/>
    <w:rsid w:val="001838BB"/>
    <w:rsid w:val="00183A4A"/>
    <w:rsid w:val="00183C60"/>
    <w:rsid w:val="00183CFC"/>
    <w:rsid w:val="00183E3B"/>
    <w:rsid w:val="0018429F"/>
    <w:rsid w:val="00184379"/>
    <w:rsid w:val="001843D4"/>
    <w:rsid w:val="0018462C"/>
    <w:rsid w:val="00184761"/>
    <w:rsid w:val="0018490E"/>
    <w:rsid w:val="00184C5F"/>
    <w:rsid w:val="00184CBE"/>
    <w:rsid w:val="00184DA3"/>
    <w:rsid w:val="00184DC9"/>
    <w:rsid w:val="001851E9"/>
    <w:rsid w:val="00185269"/>
    <w:rsid w:val="00185503"/>
    <w:rsid w:val="00185615"/>
    <w:rsid w:val="0018567A"/>
    <w:rsid w:val="001856CC"/>
    <w:rsid w:val="001859EC"/>
    <w:rsid w:val="00185C0B"/>
    <w:rsid w:val="00185E17"/>
    <w:rsid w:val="00185EB2"/>
    <w:rsid w:val="00185F44"/>
    <w:rsid w:val="00186023"/>
    <w:rsid w:val="0018623B"/>
    <w:rsid w:val="001862E8"/>
    <w:rsid w:val="001867E6"/>
    <w:rsid w:val="00186871"/>
    <w:rsid w:val="00186C47"/>
    <w:rsid w:val="00186CEB"/>
    <w:rsid w:val="00186DA2"/>
    <w:rsid w:val="00186E72"/>
    <w:rsid w:val="00186E77"/>
    <w:rsid w:val="00186E89"/>
    <w:rsid w:val="00186FAC"/>
    <w:rsid w:val="001870D4"/>
    <w:rsid w:val="0018716D"/>
    <w:rsid w:val="0018741B"/>
    <w:rsid w:val="001875B1"/>
    <w:rsid w:val="0018775E"/>
    <w:rsid w:val="001877CA"/>
    <w:rsid w:val="001877F7"/>
    <w:rsid w:val="00187819"/>
    <w:rsid w:val="0018784E"/>
    <w:rsid w:val="00187908"/>
    <w:rsid w:val="0018799E"/>
    <w:rsid w:val="00187C04"/>
    <w:rsid w:val="00187C65"/>
    <w:rsid w:val="00187F30"/>
    <w:rsid w:val="001900A2"/>
    <w:rsid w:val="00190248"/>
    <w:rsid w:val="001904A6"/>
    <w:rsid w:val="0019059F"/>
    <w:rsid w:val="00190806"/>
    <w:rsid w:val="00190B28"/>
    <w:rsid w:val="00190E51"/>
    <w:rsid w:val="00190F8A"/>
    <w:rsid w:val="00190FC9"/>
    <w:rsid w:val="00191083"/>
    <w:rsid w:val="00191151"/>
    <w:rsid w:val="00191191"/>
    <w:rsid w:val="0019133D"/>
    <w:rsid w:val="001915E5"/>
    <w:rsid w:val="0019171E"/>
    <w:rsid w:val="00191725"/>
    <w:rsid w:val="00191823"/>
    <w:rsid w:val="00191B7A"/>
    <w:rsid w:val="00191C74"/>
    <w:rsid w:val="00191D84"/>
    <w:rsid w:val="00191DB7"/>
    <w:rsid w:val="00191FA0"/>
    <w:rsid w:val="00192435"/>
    <w:rsid w:val="0019259B"/>
    <w:rsid w:val="0019287B"/>
    <w:rsid w:val="00192AA3"/>
    <w:rsid w:val="00192E30"/>
    <w:rsid w:val="00192E67"/>
    <w:rsid w:val="00192F95"/>
    <w:rsid w:val="00193329"/>
    <w:rsid w:val="00193474"/>
    <w:rsid w:val="001936AF"/>
    <w:rsid w:val="001937B5"/>
    <w:rsid w:val="00193862"/>
    <w:rsid w:val="00193A57"/>
    <w:rsid w:val="00193AA1"/>
    <w:rsid w:val="00193B93"/>
    <w:rsid w:val="00193BFA"/>
    <w:rsid w:val="00193E6F"/>
    <w:rsid w:val="00193F13"/>
    <w:rsid w:val="00193F75"/>
    <w:rsid w:val="001943ED"/>
    <w:rsid w:val="00194644"/>
    <w:rsid w:val="00194781"/>
    <w:rsid w:val="00194878"/>
    <w:rsid w:val="001948D1"/>
    <w:rsid w:val="00194923"/>
    <w:rsid w:val="001949DD"/>
    <w:rsid w:val="00194B37"/>
    <w:rsid w:val="00194B7D"/>
    <w:rsid w:val="00194D44"/>
    <w:rsid w:val="00194DC0"/>
    <w:rsid w:val="00194DC4"/>
    <w:rsid w:val="00194F36"/>
    <w:rsid w:val="00194F4B"/>
    <w:rsid w:val="001950B8"/>
    <w:rsid w:val="00195304"/>
    <w:rsid w:val="0019544D"/>
    <w:rsid w:val="001958FD"/>
    <w:rsid w:val="001959AD"/>
    <w:rsid w:val="00195A81"/>
    <w:rsid w:val="00195B5B"/>
    <w:rsid w:val="00195DB7"/>
    <w:rsid w:val="00195E48"/>
    <w:rsid w:val="00195E61"/>
    <w:rsid w:val="00195E6A"/>
    <w:rsid w:val="00195ECF"/>
    <w:rsid w:val="00195F8E"/>
    <w:rsid w:val="00196336"/>
    <w:rsid w:val="001963C2"/>
    <w:rsid w:val="00196540"/>
    <w:rsid w:val="00196565"/>
    <w:rsid w:val="0019682F"/>
    <w:rsid w:val="001968D8"/>
    <w:rsid w:val="00196ABB"/>
    <w:rsid w:val="00196B2D"/>
    <w:rsid w:val="00196B2E"/>
    <w:rsid w:val="00196B91"/>
    <w:rsid w:val="00196C6A"/>
    <w:rsid w:val="00196D9D"/>
    <w:rsid w:val="0019764D"/>
    <w:rsid w:val="00197668"/>
    <w:rsid w:val="001976C4"/>
    <w:rsid w:val="00197994"/>
    <w:rsid w:val="00197A17"/>
    <w:rsid w:val="00197B2D"/>
    <w:rsid w:val="00197D2E"/>
    <w:rsid w:val="00197DDC"/>
    <w:rsid w:val="00197EB0"/>
    <w:rsid w:val="001A0040"/>
    <w:rsid w:val="001A01AB"/>
    <w:rsid w:val="001A0A27"/>
    <w:rsid w:val="001A0CB2"/>
    <w:rsid w:val="001A0F0E"/>
    <w:rsid w:val="001A129C"/>
    <w:rsid w:val="001A14C3"/>
    <w:rsid w:val="001A14E8"/>
    <w:rsid w:val="001A15CA"/>
    <w:rsid w:val="001A1D35"/>
    <w:rsid w:val="001A1DF3"/>
    <w:rsid w:val="001A226D"/>
    <w:rsid w:val="001A23DE"/>
    <w:rsid w:val="001A2530"/>
    <w:rsid w:val="001A2653"/>
    <w:rsid w:val="001A296D"/>
    <w:rsid w:val="001A2B46"/>
    <w:rsid w:val="001A2CAB"/>
    <w:rsid w:val="001A2D51"/>
    <w:rsid w:val="001A2ED0"/>
    <w:rsid w:val="001A3408"/>
    <w:rsid w:val="001A3521"/>
    <w:rsid w:val="001A3526"/>
    <w:rsid w:val="001A3719"/>
    <w:rsid w:val="001A37CF"/>
    <w:rsid w:val="001A3A47"/>
    <w:rsid w:val="001A3BF9"/>
    <w:rsid w:val="001A3D98"/>
    <w:rsid w:val="001A3E7E"/>
    <w:rsid w:val="001A3F89"/>
    <w:rsid w:val="001A3FDD"/>
    <w:rsid w:val="001A4160"/>
    <w:rsid w:val="001A4421"/>
    <w:rsid w:val="001A458A"/>
    <w:rsid w:val="001A45C6"/>
    <w:rsid w:val="001A4793"/>
    <w:rsid w:val="001A4912"/>
    <w:rsid w:val="001A4AC7"/>
    <w:rsid w:val="001A4D64"/>
    <w:rsid w:val="001A4EAB"/>
    <w:rsid w:val="001A4EDF"/>
    <w:rsid w:val="001A4F01"/>
    <w:rsid w:val="001A4F60"/>
    <w:rsid w:val="001A5024"/>
    <w:rsid w:val="001A5099"/>
    <w:rsid w:val="001A5403"/>
    <w:rsid w:val="001A5AC1"/>
    <w:rsid w:val="001A5B68"/>
    <w:rsid w:val="001A5FEC"/>
    <w:rsid w:val="001A6156"/>
    <w:rsid w:val="001A6341"/>
    <w:rsid w:val="001A65C7"/>
    <w:rsid w:val="001A65D9"/>
    <w:rsid w:val="001A6690"/>
    <w:rsid w:val="001A68DE"/>
    <w:rsid w:val="001A68F5"/>
    <w:rsid w:val="001A69E0"/>
    <w:rsid w:val="001A6A20"/>
    <w:rsid w:val="001A6A49"/>
    <w:rsid w:val="001A6A84"/>
    <w:rsid w:val="001A6B33"/>
    <w:rsid w:val="001A6C6E"/>
    <w:rsid w:val="001A6D8D"/>
    <w:rsid w:val="001A6F04"/>
    <w:rsid w:val="001A706B"/>
    <w:rsid w:val="001A7197"/>
    <w:rsid w:val="001A7354"/>
    <w:rsid w:val="001A741C"/>
    <w:rsid w:val="001A7503"/>
    <w:rsid w:val="001A7543"/>
    <w:rsid w:val="001A761F"/>
    <w:rsid w:val="001A7636"/>
    <w:rsid w:val="001A77F2"/>
    <w:rsid w:val="001A7A7D"/>
    <w:rsid w:val="001A7C24"/>
    <w:rsid w:val="001A7D31"/>
    <w:rsid w:val="001A7E12"/>
    <w:rsid w:val="001A7F4D"/>
    <w:rsid w:val="001A7FE7"/>
    <w:rsid w:val="001B038D"/>
    <w:rsid w:val="001B03FD"/>
    <w:rsid w:val="001B0457"/>
    <w:rsid w:val="001B05C2"/>
    <w:rsid w:val="001B0669"/>
    <w:rsid w:val="001B0933"/>
    <w:rsid w:val="001B0981"/>
    <w:rsid w:val="001B0DE9"/>
    <w:rsid w:val="001B0E98"/>
    <w:rsid w:val="001B11CE"/>
    <w:rsid w:val="001B148B"/>
    <w:rsid w:val="001B15F5"/>
    <w:rsid w:val="001B186A"/>
    <w:rsid w:val="001B1ACF"/>
    <w:rsid w:val="001B1D45"/>
    <w:rsid w:val="001B1DFE"/>
    <w:rsid w:val="001B1E1D"/>
    <w:rsid w:val="001B1E28"/>
    <w:rsid w:val="001B1F4E"/>
    <w:rsid w:val="001B1FE3"/>
    <w:rsid w:val="001B27A1"/>
    <w:rsid w:val="001B2937"/>
    <w:rsid w:val="001B2AC0"/>
    <w:rsid w:val="001B2EAD"/>
    <w:rsid w:val="001B2F4E"/>
    <w:rsid w:val="001B30AC"/>
    <w:rsid w:val="001B30B0"/>
    <w:rsid w:val="001B3175"/>
    <w:rsid w:val="001B3273"/>
    <w:rsid w:val="001B33FC"/>
    <w:rsid w:val="001B350B"/>
    <w:rsid w:val="001B35CF"/>
    <w:rsid w:val="001B365B"/>
    <w:rsid w:val="001B37B0"/>
    <w:rsid w:val="001B3985"/>
    <w:rsid w:val="001B39B2"/>
    <w:rsid w:val="001B39FA"/>
    <w:rsid w:val="001B3AA4"/>
    <w:rsid w:val="001B3B2E"/>
    <w:rsid w:val="001B3C30"/>
    <w:rsid w:val="001B3CEA"/>
    <w:rsid w:val="001B3D38"/>
    <w:rsid w:val="001B405A"/>
    <w:rsid w:val="001B40D5"/>
    <w:rsid w:val="001B41CB"/>
    <w:rsid w:val="001B4321"/>
    <w:rsid w:val="001B43A5"/>
    <w:rsid w:val="001B43A8"/>
    <w:rsid w:val="001B4422"/>
    <w:rsid w:val="001B449F"/>
    <w:rsid w:val="001B451B"/>
    <w:rsid w:val="001B4530"/>
    <w:rsid w:val="001B464E"/>
    <w:rsid w:val="001B474A"/>
    <w:rsid w:val="001B485D"/>
    <w:rsid w:val="001B4A71"/>
    <w:rsid w:val="001B4B10"/>
    <w:rsid w:val="001B4BD5"/>
    <w:rsid w:val="001B4DAA"/>
    <w:rsid w:val="001B4FA5"/>
    <w:rsid w:val="001B4FEA"/>
    <w:rsid w:val="001B524A"/>
    <w:rsid w:val="001B527D"/>
    <w:rsid w:val="001B5A31"/>
    <w:rsid w:val="001B5AA1"/>
    <w:rsid w:val="001B5BF3"/>
    <w:rsid w:val="001B5C42"/>
    <w:rsid w:val="001B5F51"/>
    <w:rsid w:val="001B63FF"/>
    <w:rsid w:val="001B6495"/>
    <w:rsid w:val="001B65A9"/>
    <w:rsid w:val="001B65B5"/>
    <w:rsid w:val="001B65FF"/>
    <w:rsid w:val="001B662B"/>
    <w:rsid w:val="001B673A"/>
    <w:rsid w:val="001B6809"/>
    <w:rsid w:val="001B6A82"/>
    <w:rsid w:val="001B6B7E"/>
    <w:rsid w:val="001B6C2C"/>
    <w:rsid w:val="001B6DE4"/>
    <w:rsid w:val="001B7266"/>
    <w:rsid w:val="001B7324"/>
    <w:rsid w:val="001B7411"/>
    <w:rsid w:val="001B7613"/>
    <w:rsid w:val="001B7684"/>
    <w:rsid w:val="001B780D"/>
    <w:rsid w:val="001B794E"/>
    <w:rsid w:val="001B7A49"/>
    <w:rsid w:val="001B7BB0"/>
    <w:rsid w:val="001B7E71"/>
    <w:rsid w:val="001B7F10"/>
    <w:rsid w:val="001C0078"/>
    <w:rsid w:val="001C00AC"/>
    <w:rsid w:val="001C0537"/>
    <w:rsid w:val="001C069E"/>
    <w:rsid w:val="001C0730"/>
    <w:rsid w:val="001C0791"/>
    <w:rsid w:val="001C08E5"/>
    <w:rsid w:val="001C093F"/>
    <w:rsid w:val="001C096A"/>
    <w:rsid w:val="001C0A98"/>
    <w:rsid w:val="001C0B02"/>
    <w:rsid w:val="001C0DF2"/>
    <w:rsid w:val="001C0F9B"/>
    <w:rsid w:val="001C16E9"/>
    <w:rsid w:val="001C1747"/>
    <w:rsid w:val="001C1938"/>
    <w:rsid w:val="001C1A25"/>
    <w:rsid w:val="001C21DE"/>
    <w:rsid w:val="001C2CCB"/>
    <w:rsid w:val="001C2EDB"/>
    <w:rsid w:val="001C2EEC"/>
    <w:rsid w:val="001C2EFB"/>
    <w:rsid w:val="001C3801"/>
    <w:rsid w:val="001C38C2"/>
    <w:rsid w:val="001C397B"/>
    <w:rsid w:val="001C3AC2"/>
    <w:rsid w:val="001C3BD4"/>
    <w:rsid w:val="001C3CC8"/>
    <w:rsid w:val="001C3D17"/>
    <w:rsid w:val="001C3EC2"/>
    <w:rsid w:val="001C41DB"/>
    <w:rsid w:val="001C43AE"/>
    <w:rsid w:val="001C446D"/>
    <w:rsid w:val="001C44E4"/>
    <w:rsid w:val="001C464E"/>
    <w:rsid w:val="001C482D"/>
    <w:rsid w:val="001C4981"/>
    <w:rsid w:val="001C4AC1"/>
    <w:rsid w:val="001C4CAA"/>
    <w:rsid w:val="001C4E29"/>
    <w:rsid w:val="001C4E5E"/>
    <w:rsid w:val="001C4F98"/>
    <w:rsid w:val="001C515B"/>
    <w:rsid w:val="001C526F"/>
    <w:rsid w:val="001C5583"/>
    <w:rsid w:val="001C5627"/>
    <w:rsid w:val="001C581E"/>
    <w:rsid w:val="001C5977"/>
    <w:rsid w:val="001C5AC5"/>
    <w:rsid w:val="001C5AE4"/>
    <w:rsid w:val="001C5B6C"/>
    <w:rsid w:val="001C5CAA"/>
    <w:rsid w:val="001C5E8A"/>
    <w:rsid w:val="001C6476"/>
    <w:rsid w:val="001C68B6"/>
    <w:rsid w:val="001C6913"/>
    <w:rsid w:val="001C69BC"/>
    <w:rsid w:val="001C6B2D"/>
    <w:rsid w:val="001C6C81"/>
    <w:rsid w:val="001C6CEB"/>
    <w:rsid w:val="001C6F6A"/>
    <w:rsid w:val="001C6FF7"/>
    <w:rsid w:val="001C71BA"/>
    <w:rsid w:val="001C71DE"/>
    <w:rsid w:val="001C74F6"/>
    <w:rsid w:val="001C766D"/>
    <w:rsid w:val="001C78F0"/>
    <w:rsid w:val="001C7985"/>
    <w:rsid w:val="001C7A46"/>
    <w:rsid w:val="001C7DA5"/>
    <w:rsid w:val="001C7E3E"/>
    <w:rsid w:val="001D0107"/>
    <w:rsid w:val="001D0248"/>
    <w:rsid w:val="001D0348"/>
    <w:rsid w:val="001D03B2"/>
    <w:rsid w:val="001D0539"/>
    <w:rsid w:val="001D08A9"/>
    <w:rsid w:val="001D08E6"/>
    <w:rsid w:val="001D0957"/>
    <w:rsid w:val="001D0D54"/>
    <w:rsid w:val="001D0DE3"/>
    <w:rsid w:val="001D0EB6"/>
    <w:rsid w:val="001D0F4F"/>
    <w:rsid w:val="001D129F"/>
    <w:rsid w:val="001D137C"/>
    <w:rsid w:val="001D147C"/>
    <w:rsid w:val="001D1498"/>
    <w:rsid w:val="001D153D"/>
    <w:rsid w:val="001D15EE"/>
    <w:rsid w:val="001D17A5"/>
    <w:rsid w:val="001D17EA"/>
    <w:rsid w:val="001D1889"/>
    <w:rsid w:val="001D1973"/>
    <w:rsid w:val="001D1A2A"/>
    <w:rsid w:val="001D1A37"/>
    <w:rsid w:val="001D1AAB"/>
    <w:rsid w:val="001D25A6"/>
    <w:rsid w:val="001D26A6"/>
    <w:rsid w:val="001D2837"/>
    <w:rsid w:val="001D2B17"/>
    <w:rsid w:val="001D2B86"/>
    <w:rsid w:val="001D2F6D"/>
    <w:rsid w:val="001D31A1"/>
    <w:rsid w:val="001D321B"/>
    <w:rsid w:val="001D3255"/>
    <w:rsid w:val="001D3264"/>
    <w:rsid w:val="001D3332"/>
    <w:rsid w:val="001D354E"/>
    <w:rsid w:val="001D3556"/>
    <w:rsid w:val="001D3625"/>
    <w:rsid w:val="001D3833"/>
    <w:rsid w:val="001D388D"/>
    <w:rsid w:val="001D3CDF"/>
    <w:rsid w:val="001D3D3C"/>
    <w:rsid w:val="001D3F8E"/>
    <w:rsid w:val="001D402B"/>
    <w:rsid w:val="001D417A"/>
    <w:rsid w:val="001D47CC"/>
    <w:rsid w:val="001D4A32"/>
    <w:rsid w:val="001D4BFC"/>
    <w:rsid w:val="001D540A"/>
    <w:rsid w:val="001D54C1"/>
    <w:rsid w:val="001D5603"/>
    <w:rsid w:val="001D564C"/>
    <w:rsid w:val="001D5745"/>
    <w:rsid w:val="001D5908"/>
    <w:rsid w:val="001D5932"/>
    <w:rsid w:val="001D5951"/>
    <w:rsid w:val="001D598E"/>
    <w:rsid w:val="001D59AD"/>
    <w:rsid w:val="001D5D35"/>
    <w:rsid w:val="001D5D99"/>
    <w:rsid w:val="001D5F64"/>
    <w:rsid w:val="001D61D3"/>
    <w:rsid w:val="001D6694"/>
    <w:rsid w:val="001D6BCD"/>
    <w:rsid w:val="001D6C31"/>
    <w:rsid w:val="001D6CF4"/>
    <w:rsid w:val="001D6D09"/>
    <w:rsid w:val="001D6DA0"/>
    <w:rsid w:val="001D6DC6"/>
    <w:rsid w:val="001D713F"/>
    <w:rsid w:val="001D7367"/>
    <w:rsid w:val="001D7374"/>
    <w:rsid w:val="001D7401"/>
    <w:rsid w:val="001D7566"/>
    <w:rsid w:val="001D7613"/>
    <w:rsid w:val="001D769E"/>
    <w:rsid w:val="001D76B4"/>
    <w:rsid w:val="001D78FC"/>
    <w:rsid w:val="001D79ED"/>
    <w:rsid w:val="001D7A11"/>
    <w:rsid w:val="001D7AFC"/>
    <w:rsid w:val="001D7B7D"/>
    <w:rsid w:val="001D7E46"/>
    <w:rsid w:val="001D7E62"/>
    <w:rsid w:val="001D7F3A"/>
    <w:rsid w:val="001D7FA0"/>
    <w:rsid w:val="001E02CA"/>
    <w:rsid w:val="001E031C"/>
    <w:rsid w:val="001E0360"/>
    <w:rsid w:val="001E0436"/>
    <w:rsid w:val="001E0454"/>
    <w:rsid w:val="001E0670"/>
    <w:rsid w:val="001E0B81"/>
    <w:rsid w:val="001E0CC4"/>
    <w:rsid w:val="001E0CE4"/>
    <w:rsid w:val="001E0F12"/>
    <w:rsid w:val="001E0F47"/>
    <w:rsid w:val="001E0FF0"/>
    <w:rsid w:val="001E106B"/>
    <w:rsid w:val="001E1096"/>
    <w:rsid w:val="001E12C2"/>
    <w:rsid w:val="001E152F"/>
    <w:rsid w:val="001E189A"/>
    <w:rsid w:val="001E1A98"/>
    <w:rsid w:val="001E1B3B"/>
    <w:rsid w:val="001E1BB7"/>
    <w:rsid w:val="001E1E19"/>
    <w:rsid w:val="001E1E33"/>
    <w:rsid w:val="001E1E8D"/>
    <w:rsid w:val="001E202D"/>
    <w:rsid w:val="001E2215"/>
    <w:rsid w:val="001E2256"/>
    <w:rsid w:val="001E227F"/>
    <w:rsid w:val="001E2302"/>
    <w:rsid w:val="001E2554"/>
    <w:rsid w:val="001E28CC"/>
    <w:rsid w:val="001E28FE"/>
    <w:rsid w:val="001E2A71"/>
    <w:rsid w:val="001E2AA5"/>
    <w:rsid w:val="001E2C4C"/>
    <w:rsid w:val="001E2D31"/>
    <w:rsid w:val="001E2D4E"/>
    <w:rsid w:val="001E2ED9"/>
    <w:rsid w:val="001E329F"/>
    <w:rsid w:val="001E35FE"/>
    <w:rsid w:val="001E366B"/>
    <w:rsid w:val="001E375C"/>
    <w:rsid w:val="001E3867"/>
    <w:rsid w:val="001E3AF9"/>
    <w:rsid w:val="001E3E30"/>
    <w:rsid w:val="001E419B"/>
    <w:rsid w:val="001E4253"/>
    <w:rsid w:val="001E4C18"/>
    <w:rsid w:val="001E5258"/>
    <w:rsid w:val="001E5292"/>
    <w:rsid w:val="001E5375"/>
    <w:rsid w:val="001E568E"/>
    <w:rsid w:val="001E56F2"/>
    <w:rsid w:val="001E5746"/>
    <w:rsid w:val="001E57DD"/>
    <w:rsid w:val="001E5882"/>
    <w:rsid w:val="001E5C51"/>
    <w:rsid w:val="001E5C75"/>
    <w:rsid w:val="001E5CC7"/>
    <w:rsid w:val="001E5DAD"/>
    <w:rsid w:val="001E5F30"/>
    <w:rsid w:val="001E5FE7"/>
    <w:rsid w:val="001E606F"/>
    <w:rsid w:val="001E61E5"/>
    <w:rsid w:val="001E6293"/>
    <w:rsid w:val="001E639B"/>
    <w:rsid w:val="001E6453"/>
    <w:rsid w:val="001E6546"/>
    <w:rsid w:val="001E6A82"/>
    <w:rsid w:val="001E6B14"/>
    <w:rsid w:val="001E6CAC"/>
    <w:rsid w:val="001E6D17"/>
    <w:rsid w:val="001E6D61"/>
    <w:rsid w:val="001E6D66"/>
    <w:rsid w:val="001E7134"/>
    <w:rsid w:val="001E7640"/>
    <w:rsid w:val="001E7D26"/>
    <w:rsid w:val="001E7D5A"/>
    <w:rsid w:val="001E7E9F"/>
    <w:rsid w:val="001E7EA2"/>
    <w:rsid w:val="001E7EF8"/>
    <w:rsid w:val="001F01C1"/>
    <w:rsid w:val="001F01EB"/>
    <w:rsid w:val="001F028C"/>
    <w:rsid w:val="001F039D"/>
    <w:rsid w:val="001F0431"/>
    <w:rsid w:val="001F04FC"/>
    <w:rsid w:val="001F062F"/>
    <w:rsid w:val="001F06FC"/>
    <w:rsid w:val="001F0992"/>
    <w:rsid w:val="001F0BD4"/>
    <w:rsid w:val="001F0D44"/>
    <w:rsid w:val="001F0D5A"/>
    <w:rsid w:val="001F1040"/>
    <w:rsid w:val="001F1074"/>
    <w:rsid w:val="001F10B2"/>
    <w:rsid w:val="001F134A"/>
    <w:rsid w:val="001F1403"/>
    <w:rsid w:val="001F14E3"/>
    <w:rsid w:val="001F156D"/>
    <w:rsid w:val="001F1571"/>
    <w:rsid w:val="001F17AC"/>
    <w:rsid w:val="001F17B8"/>
    <w:rsid w:val="001F1B79"/>
    <w:rsid w:val="001F1BD6"/>
    <w:rsid w:val="001F1C25"/>
    <w:rsid w:val="001F1C27"/>
    <w:rsid w:val="001F1CA9"/>
    <w:rsid w:val="001F1CF9"/>
    <w:rsid w:val="001F1D52"/>
    <w:rsid w:val="001F1FFC"/>
    <w:rsid w:val="001F206F"/>
    <w:rsid w:val="001F21BB"/>
    <w:rsid w:val="001F220B"/>
    <w:rsid w:val="001F22E5"/>
    <w:rsid w:val="001F230F"/>
    <w:rsid w:val="001F2658"/>
    <w:rsid w:val="001F2669"/>
    <w:rsid w:val="001F2812"/>
    <w:rsid w:val="001F28B9"/>
    <w:rsid w:val="001F291F"/>
    <w:rsid w:val="001F296C"/>
    <w:rsid w:val="001F2D69"/>
    <w:rsid w:val="001F2D86"/>
    <w:rsid w:val="001F2EE6"/>
    <w:rsid w:val="001F3075"/>
    <w:rsid w:val="001F33B1"/>
    <w:rsid w:val="001F34B8"/>
    <w:rsid w:val="001F38A5"/>
    <w:rsid w:val="001F392A"/>
    <w:rsid w:val="001F3D6E"/>
    <w:rsid w:val="001F3E15"/>
    <w:rsid w:val="001F4056"/>
    <w:rsid w:val="001F424C"/>
    <w:rsid w:val="001F4352"/>
    <w:rsid w:val="001F465B"/>
    <w:rsid w:val="001F4781"/>
    <w:rsid w:val="001F4783"/>
    <w:rsid w:val="001F4AC6"/>
    <w:rsid w:val="001F4FA2"/>
    <w:rsid w:val="001F536F"/>
    <w:rsid w:val="001F5407"/>
    <w:rsid w:val="001F5508"/>
    <w:rsid w:val="001F550F"/>
    <w:rsid w:val="001F568E"/>
    <w:rsid w:val="001F5833"/>
    <w:rsid w:val="001F58C3"/>
    <w:rsid w:val="001F5BC4"/>
    <w:rsid w:val="001F5BFA"/>
    <w:rsid w:val="001F5C3D"/>
    <w:rsid w:val="001F64F7"/>
    <w:rsid w:val="001F6649"/>
    <w:rsid w:val="001F682F"/>
    <w:rsid w:val="001F6D24"/>
    <w:rsid w:val="001F70FB"/>
    <w:rsid w:val="001F7136"/>
    <w:rsid w:val="001F7149"/>
    <w:rsid w:val="001F71F6"/>
    <w:rsid w:val="001F72AE"/>
    <w:rsid w:val="001F7697"/>
    <w:rsid w:val="001F7CA1"/>
    <w:rsid w:val="001F7FD4"/>
    <w:rsid w:val="0020064F"/>
    <w:rsid w:val="00200872"/>
    <w:rsid w:val="00200963"/>
    <w:rsid w:val="00200C00"/>
    <w:rsid w:val="00200D4C"/>
    <w:rsid w:val="00200DAC"/>
    <w:rsid w:val="00200E07"/>
    <w:rsid w:val="00200E24"/>
    <w:rsid w:val="00200FE4"/>
    <w:rsid w:val="0020105D"/>
    <w:rsid w:val="0020111E"/>
    <w:rsid w:val="00201257"/>
    <w:rsid w:val="002013AF"/>
    <w:rsid w:val="00201897"/>
    <w:rsid w:val="00201A3B"/>
    <w:rsid w:val="00201AB7"/>
    <w:rsid w:val="00201AB8"/>
    <w:rsid w:val="00201ACC"/>
    <w:rsid w:val="00201DD6"/>
    <w:rsid w:val="00201E00"/>
    <w:rsid w:val="002020D2"/>
    <w:rsid w:val="0020226B"/>
    <w:rsid w:val="00202325"/>
    <w:rsid w:val="002023AD"/>
    <w:rsid w:val="002027E8"/>
    <w:rsid w:val="00202921"/>
    <w:rsid w:val="002029E8"/>
    <w:rsid w:val="00202A27"/>
    <w:rsid w:val="00202F70"/>
    <w:rsid w:val="002034D2"/>
    <w:rsid w:val="002035A8"/>
    <w:rsid w:val="002036EA"/>
    <w:rsid w:val="0020393E"/>
    <w:rsid w:val="00203B9F"/>
    <w:rsid w:val="002044C1"/>
    <w:rsid w:val="0020457D"/>
    <w:rsid w:val="00204D7A"/>
    <w:rsid w:val="00204DAE"/>
    <w:rsid w:val="002051DB"/>
    <w:rsid w:val="0020550E"/>
    <w:rsid w:val="00205770"/>
    <w:rsid w:val="002057F0"/>
    <w:rsid w:val="00205AC7"/>
    <w:rsid w:val="00205AF7"/>
    <w:rsid w:val="00205B2B"/>
    <w:rsid w:val="00205D45"/>
    <w:rsid w:val="00205DDC"/>
    <w:rsid w:val="0020626D"/>
    <w:rsid w:val="002066DE"/>
    <w:rsid w:val="0020690E"/>
    <w:rsid w:val="00206916"/>
    <w:rsid w:val="002069F5"/>
    <w:rsid w:val="00206BD7"/>
    <w:rsid w:val="00206D16"/>
    <w:rsid w:val="00206DBA"/>
    <w:rsid w:val="00206E1F"/>
    <w:rsid w:val="00206EFC"/>
    <w:rsid w:val="00206F14"/>
    <w:rsid w:val="002071B2"/>
    <w:rsid w:val="0020738F"/>
    <w:rsid w:val="0020743F"/>
    <w:rsid w:val="00207610"/>
    <w:rsid w:val="00207774"/>
    <w:rsid w:val="002077AD"/>
    <w:rsid w:val="002077B8"/>
    <w:rsid w:val="00207852"/>
    <w:rsid w:val="00207A7C"/>
    <w:rsid w:val="00207AA9"/>
    <w:rsid w:val="00207D4D"/>
    <w:rsid w:val="00207FC0"/>
    <w:rsid w:val="00210061"/>
    <w:rsid w:val="00210082"/>
    <w:rsid w:val="002101E8"/>
    <w:rsid w:val="002103DD"/>
    <w:rsid w:val="00210746"/>
    <w:rsid w:val="0021078D"/>
    <w:rsid w:val="00210907"/>
    <w:rsid w:val="00210912"/>
    <w:rsid w:val="00210A11"/>
    <w:rsid w:val="00210A5E"/>
    <w:rsid w:val="0021138B"/>
    <w:rsid w:val="0021145D"/>
    <w:rsid w:val="0021164C"/>
    <w:rsid w:val="002117EA"/>
    <w:rsid w:val="002119EE"/>
    <w:rsid w:val="00211CD0"/>
    <w:rsid w:val="0021201B"/>
    <w:rsid w:val="0021202D"/>
    <w:rsid w:val="00212086"/>
    <w:rsid w:val="002121B2"/>
    <w:rsid w:val="002122C7"/>
    <w:rsid w:val="002122F4"/>
    <w:rsid w:val="002124C6"/>
    <w:rsid w:val="002125CF"/>
    <w:rsid w:val="0021265A"/>
    <w:rsid w:val="0021287D"/>
    <w:rsid w:val="00212AA3"/>
    <w:rsid w:val="00212B58"/>
    <w:rsid w:val="00212B6C"/>
    <w:rsid w:val="00212BC4"/>
    <w:rsid w:val="00212D15"/>
    <w:rsid w:val="00212E7D"/>
    <w:rsid w:val="00212E85"/>
    <w:rsid w:val="00212F23"/>
    <w:rsid w:val="0021304B"/>
    <w:rsid w:val="00213094"/>
    <w:rsid w:val="0021310D"/>
    <w:rsid w:val="0021313A"/>
    <w:rsid w:val="0021327E"/>
    <w:rsid w:val="00213340"/>
    <w:rsid w:val="00213360"/>
    <w:rsid w:val="0021336C"/>
    <w:rsid w:val="002133CE"/>
    <w:rsid w:val="0021343B"/>
    <w:rsid w:val="002134EA"/>
    <w:rsid w:val="0021360A"/>
    <w:rsid w:val="00213879"/>
    <w:rsid w:val="00213D29"/>
    <w:rsid w:val="00213D7A"/>
    <w:rsid w:val="00213D82"/>
    <w:rsid w:val="00213FC2"/>
    <w:rsid w:val="002146F5"/>
    <w:rsid w:val="002148DA"/>
    <w:rsid w:val="002149F5"/>
    <w:rsid w:val="00214E46"/>
    <w:rsid w:val="00214EDA"/>
    <w:rsid w:val="0021504A"/>
    <w:rsid w:val="00215113"/>
    <w:rsid w:val="0021512E"/>
    <w:rsid w:val="00215238"/>
    <w:rsid w:val="0021537E"/>
    <w:rsid w:val="00215409"/>
    <w:rsid w:val="00215513"/>
    <w:rsid w:val="002156B0"/>
    <w:rsid w:val="0021581B"/>
    <w:rsid w:val="00215892"/>
    <w:rsid w:val="002159CB"/>
    <w:rsid w:val="00215AF7"/>
    <w:rsid w:val="00215B4F"/>
    <w:rsid w:val="00215BD5"/>
    <w:rsid w:val="00215D94"/>
    <w:rsid w:val="00215EE3"/>
    <w:rsid w:val="0021640D"/>
    <w:rsid w:val="0021668D"/>
    <w:rsid w:val="00216BBD"/>
    <w:rsid w:val="00216E3B"/>
    <w:rsid w:val="00216FBE"/>
    <w:rsid w:val="002170F8"/>
    <w:rsid w:val="00217439"/>
    <w:rsid w:val="002175D2"/>
    <w:rsid w:val="002176E0"/>
    <w:rsid w:val="00217714"/>
    <w:rsid w:val="0021784E"/>
    <w:rsid w:val="0021791A"/>
    <w:rsid w:val="002179BD"/>
    <w:rsid w:val="002179E7"/>
    <w:rsid w:val="00217C11"/>
    <w:rsid w:val="00217CD0"/>
    <w:rsid w:val="00217E78"/>
    <w:rsid w:val="0022015B"/>
    <w:rsid w:val="002201DF"/>
    <w:rsid w:val="00220235"/>
    <w:rsid w:val="0022032A"/>
    <w:rsid w:val="0022037E"/>
    <w:rsid w:val="00220451"/>
    <w:rsid w:val="002204F9"/>
    <w:rsid w:val="00220759"/>
    <w:rsid w:val="0022090C"/>
    <w:rsid w:val="00220AC5"/>
    <w:rsid w:val="00220BDF"/>
    <w:rsid w:val="00220C06"/>
    <w:rsid w:val="00220DB5"/>
    <w:rsid w:val="00220DC3"/>
    <w:rsid w:val="00220E4C"/>
    <w:rsid w:val="00220F44"/>
    <w:rsid w:val="00220F51"/>
    <w:rsid w:val="002211A0"/>
    <w:rsid w:val="00221318"/>
    <w:rsid w:val="002213CB"/>
    <w:rsid w:val="0022146B"/>
    <w:rsid w:val="0022160C"/>
    <w:rsid w:val="002217B8"/>
    <w:rsid w:val="00221AE4"/>
    <w:rsid w:val="00221B13"/>
    <w:rsid w:val="00221BD7"/>
    <w:rsid w:val="00221EB8"/>
    <w:rsid w:val="00221EE6"/>
    <w:rsid w:val="002220F3"/>
    <w:rsid w:val="0022218E"/>
    <w:rsid w:val="002221E1"/>
    <w:rsid w:val="002225F1"/>
    <w:rsid w:val="0022276F"/>
    <w:rsid w:val="00222A4E"/>
    <w:rsid w:val="00222C23"/>
    <w:rsid w:val="00222CB3"/>
    <w:rsid w:val="00222FC0"/>
    <w:rsid w:val="00222FCE"/>
    <w:rsid w:val="002230B8"/>
    <w:rsid w:val="00223169"/>
    <w:rsid w:val="00223199"/>
    <w:rsid w:val="0022328F"/>
    <w:rsid w:val="002232CD"/>
    <w:rsid w:val="002236D6"/>
    <w:rsid w:val="00223AEC"/>
    <w:rsid w:val="00223BF2"/>
    <w:rsid w:val="00223C26"/>
    <w:rsid w:val="00223C36"/>
    <w:rsid w:val="002240B0"/>
    <w:rsid w:val="00224108"/>
    <w:rsid w:val="002241B1"/>
    <w:rsid w:val="0022471E"/>
    <w:rsid w:val="002248C7"/>
    <w:rsid w:val="002248CD"/>
    <w:rsid w:val="00224A40"/>
    <w:rsid w:val="00224AEF"/>
    <w:rsid w:val="00224BB2"/>
    <w:rsid w:val="00224C4B"/>
    <w:rsid w:val="00224DDE"/>
    <w:rsid w:val="00224FDB"/>
    <w:rsid w:val="00224FE2"/>
    <w:rsid w:val="0022507C"/>
    <w:rsid w:val="00225147"/>
    <w:rsid w:val="002252AA"/>
    <w:rsid w:val="002254BF"/>
    <w:rsid w:val="002256C9"/>
    <w:rsid w:val="00225ABA"/>
    <w:rsid w:val="00225AC4"/>
    <w:rsid w:val="00225AE9"/>
    <w:rsid w:val="00225CA7"/>
    <w:rsid w:val="00225D91"/>
    <w:rsid w:val="00226281"/>
    <w:rsid w:val="00226A14"/>
    <w:rsid w:val="00226A55"/>
    <w:rsid w:val="00226CA2"/>
    <w:rsid w:val="00226EF7"/>
    <w:rsid w:val="00226F9F"/>
    <w:rsid w:val="00227525"/>
    <w:rsid w:val="0022768B"/>
    <w:rsid w:val="002276C4"/>
    <w:rsid w:val="0022774A"/>
    <w:rsid w:val="00227A7E"/>
    <w:rsid w:val="00227D7E"/>
    <w:rsid w:val="00227E7F"/>
    <w:rsid w:val="00227F0B"/>
    <w:rsid w:val="00227F34"/>
    <w:rsid w:val="00230193"/>
    <w:rsid w:val="002302F7"/>
    <w:rsid w:val="00230538"/>
    <w:rsid w:val="00230706"/>
    <w:rsid w:val="00230AF6"/>
    <w:rsid w:val="00230D3B"/>
    <w:rsid w:val="0023106D"/>
    <w:rsid w:val="0023123F"/>
    <w:rsid w:val="0023137B"/>
    <w:rsid w:val="00231386"/>
    <w:rsid w:val="0023170A"/>
    <w:rsid w:val="00231755"/>
    <w:rsid w:val="002317FF"/>
    <w:rsid w:val="002319C2"/>
    <w:rsid w:val="002319F7"/>
    <w:rsid w:val="00231AE8"/>
    <w:rsid w:val="00231AEC"/>
    <w:rsid w:val="00231C47"/>
    <w:rsid w:val="00231C68"/>
    <w:rsid w:val="00232200"/>
    <w:rsid w:val="00232594"/>
    <w:rsid w:val="002328FE"/>
    <w:rsid w:val="00232992"/>
    <w:rsid w:val="00232BE5"/>
    <w:rsid w:val="00232D1A"/>
    <w:rsid w:val="00232D71"/>
    <w:rsid w:val="00232D76"/>
    <w:rsid w:val="00232DD9"/>
    <w:rsid w:val="00232F01"/>
    <w:rsid w:val="00233139"/>
    <w:rsid w:val="002331F2"/>
    <w:rsid w:val="0023341E"/>
    <w:rsid w:val="002334FE"/>
    <w:rsid w:val="00233586"/>
    <w:rsid w:val="002338AE"/>
    <w:rsid w:val="002338EB"/>
    <w:rsid w:val="00233993"/>
    <w:rsid w:val="00233DC1"/>
    <w:rsid w:val="00233DDA"/>
    <w:rsid w:val="0023426E"/>
    <w:rsid w:val="0023427B"/>
    <w:rsid w:val="00234316"/>
    <w:rsid w:val="002347E6"/>
    <w:rsid w:val="00234A60"/>
    <w:rsid w:val="00234AFB"/>
    <w:rsid w:val="00234D39"/>
    <w:rsid w:val="00234EA1"/>
    <w:rsid w:val="00235028"/>
    <w:rsid w:val="0023503F"/>
    <w:rsid w:val="00235057"/>
    <w:rsid w:val="002351CE"/>
    <w:rsid w:val="0023550F"/>
    <w:rsid w:val="00235742"/>
    <w:rsid w:val="002358BC"/>
    <w:rsid w:val="002358ED"/>
    <w:rsid w:val="00235925"/>
    <w:rsid w:val="00235A1E"/>
    <w:rsid w:val="00235CA6"/>
    <w:rsid w:val="00235D19"/>
    <w:rsid w:val="00235D3E"/>
    <w:rsid w:val="0023618C"/>
    <w:rsid w:val="00236258"/>
    <w:rsid w:val="00236291"/>
    <w:rsid w:val="00236340"/>
    <w:rsid w:val="00236486"/>
    <w:rsid w:val="002365B2"/>
    <w:rsid w:val="00236847"/>
    <w:rsid w:val="002368E4"/>
    <w:rsid w:val="00236BE7"/>
    <w:rsid w:val="00236E49"/>
    <w:rsid w:val="00236F0E"/>
    <w:rsid w:val="00236F2D"/>
    <w:rsid w:val="00236FAF"/>
    <w:rsid w:val="00237248"/>
    <w:rsid w:val="0023766D"/>
    <w:rsid w:val="002376C7"/>
    <w:rsid w:val="002376FA"/>
    <w:rsid w:val="00237A77"/>
    <w:rsid w:val="00237AC9"/>
    <w:rsid w:val="00237C00"/>
    <w:rsid w:val="00237F02"/>
    <w:rsid w:val="00240669"/>
    <w:rsid w:val="002407D0"/>
    <w:rsid w:val="00240A31"/>
    <w:rsid w:val="00240DA8"/>
    <w:rsid w:val="00240DFB"/>
    <w:rsid w:val="00240EA8"/>
    <w:rsid w:val="00240F88"/>
    <w:rsid w:val="00241064"/>
    <w:rsid w:val="002410B8"/>
    <w:rsid w:val="002412E7"/>
    <w:rsid w:val="002413A3"/>
    <w:rsid w:val="002413B0"/>
    <w:rsid w:val="002414D9"/>
    <w:rsid w:val="0024151D"/>
    <w:rsid w:val="002416D6"/>
    <w:rsid w:val="002418C4"/>
    <w:rsid w:val="0024195F"/>
    <w:rsid w:val="00241AAB"/>
    <w:rsid w:val="00241AB4"/>
    <w:rsid w:val="00241D2E"/>
    <w:rsid w:val="00241E54"/>
    <w:rsid w:val="00241F1B"/>
    <w:rsid w:val="00241F72"/>
    <w:rsid w:val="0024210B"/>
    <w:rsid w:val="00242360"/>
    <w:rsid w:val="00242497"/>
    <w:rsid w:val="0024283A"/>
    <w:rsid w:val="00242AB3"/>
    <w:rsid w:val="00242CA8"/>
    <w:rsid w:val="00242DC7"/>
    <w:rsid w:val="00242DE7"/>
    <w:rsid w:val="00243095"/>
    <w:rsid w:val="002437C0"/>
    <w:rsid w:val="002439BA"/>
    <w:rsid w:val="00243B20"/>
    <w:rsid w:val="00243C19"/>
    <w:rsid w:val="00243C45"/>
    <w:rsid w:val="00243D06"/>
    <w:rsid w:val="00243D9C"/>
    <w:rsid w:val="00243DF7"/>
    <w:rsid w:val="0024403A"/>
    <w:rsid w:val="00244214"/>
    <w:rsid w:val="00244264"/>
    <w:rsid w:val="00244652"/>
    <w:rsid w:val="0024465A"/>
    <w:rsid w:val="002446E0"/>
    <w:rsid w:val="002447CC"/>
    <w:rsid w:val="00244995"/>
    <w:rsid w:val="00244A31"/>
    <w:rsid w:val="00244A83"/>
    <w:rsid w:val="00244BC5"/>
    <w:rsid w:val="0024508F"/>
    <w:rsid w:val="00245195"/>
    <w:rsid w:val="00245320"/>
    <w:rsid w:val="00245395"/>
    <w:rsid w:val="0024545E"/>
    <w:rsid w:val="00245721"/>
    <w:rsid w:val="002458F9"/>
    <w:rsid w:val="00245F17"/>
    <w:rsid w:val="00246047"/>
    <w:rsid w:val="00246100"/>
    <w:rsid w:val="002462E9"/>
    <w:rsid w:val="0024639E"/>
    <w:rsid w:val="0024644E"/>
    <w:rsid w:val="0024645D"/>
    <w:rsid w:val="002464D1"/>
    <w:rsid w:val="00246505"/>
    <w:rsid w:val="0024671D"/>
    <w:rsid w:val="0024681A"/>
    <w:rsid w:val="00246E01"/>
    <w:rsid w:val="002471A6"/>
    <w:rsid w:val="00247346"/>
    <w:rsid w:val="00247517"/>
    <w:rsid w:val="00247542"/>
    <w:rsid w:val="00247724"/>
    <w:rsid w:val="0024781A"/>
    <w:rsid w:val="00247E0E"/>
    <w:rsid w:val="00250056"/>
    <w:rsid w:val="002500B8"/>
    <w:rsid w:val="00250423"/>
    <w:rsid w:val="00250584"/>
    <w:rsid w:val="002505FD"/>
    <w:rsid w:val="00250631"/>
    <w:rsid w:val="0025063C"/>
    <w:rsid w:val="002507FA"/>
    <w:rsid w:val="002509CE"/>
    <w:rsid w:val="00250AC1"/>
    <w:rsid w:val="00250B88"/>
    <w:rsid w:val="00251260"/>
    <w:rsid w:val="002514BB"/>
    <w:rsid w:val="002514D9"/>
    <w:rsid w:val="00251558"/>
    <w:rsid w:val="0025164D"/>
    <w:rsid w:val="002518D9"/>
    <w:rsid w:val="0025192D"/>
    <w:rsid w:val="00251A47"/>
    <w:rsid w:val="00251DB7"/>
    <w:rsid w:val="00251DCA"/>
    <w:rsid w:val="00251DF1"/>
    <w:rsid w:val="0025205A"/>
    <w:rsid w:val="00252106"/>
    <w:rsid w:val="0025218D"/>
    <w:rsid w:val="002521F0"/>
    <w:rsid w:val="00252647"/>
    <w:rsid w:val="002526F6"/>
    <w:rsid w:val="002526FD"/>
    <w:rsid w:val="002528E0"/>
    <w:rsid w:val="00252925"/>
    <w:rsid w:val="002529F6"/>
    <w:rsid w:val="00252BE3"/>
    <w:rsid w:val="00252BEB"/>
    <w:rsid w:val="00252DAA"/>
    <w:rsid w:val="00252E42"/>
    <w:rsid w:val="00252EE4"/>
    <w:rsid w:val="00252F3B"/>
    <w:rsid w:val="00253043"/>
    <w:rsid w:val="0025336F"/>
    <w:rsid w:val="002534C4"/>
    <w:rsid w:val="00253849"/>
    <w:rsid w:val="002539B2"/>
    <w:rsid w:val="002539C6"/>
    <w:rsid w:val="00253B4E"/>
    <w:rsid w:val="00253D20"/>
    <w:rsid w:val="0025404C"/>
    <w:rsid w:val="002541FA"/>
    <w:rsid w:val="002543D0"/>
    <w:rsid w:val="00254680"/>
    <w:rsid w:val="002548E7"/>
    <w:rsid w:val="00254E86"/>
    <w:rsid w:val="00254F04"/>
    <w:rsid w:val="00254F67"/>
    <w:rsid w:val="00254F83"/>
    <w:rsid w:val="002550B6"/>
    <w:rsid w:val="00255336"/>
    <w:rsid w:val="00255462"/>
    <w:rsid w:val="0025547F"/>
    <w:rsid w:val="0025563D"/>
    <w:rsid w:val="002556B4"/>
    <w:rsid w:val="00255917"/>
    <w:rsid w:val="0025599F"/>
    <w:rsid w:val="00255B6A"/>
    <w:rsid w:val="00255B75"/>
    <w:rsid w:val="00255C1A"/>
    <w:rsid w:val="00256379"/>
    <w:rsid w:val="00256556"/>
    <w:rsid w:val="0025661A"/>
    <w:rsid w:val="00256627"/>
    <w:rsid w:val="0025664C"/>
    <w:rsid w:val="00256985"/>
    <w:rsid w:val="00256B3F"/>
    <w:rsid w:val="002573B3"/>
    <w:rsid w:val="002573C2"/>
    <w:rsid w:val="0025750C"/>
    <w:rsid w:val="0025752B"/>
    <w:rsid w:val="002576A1"/>
    <w:rsid w:val="0025788E"/>
    <w:rsid w:val="00257A49"/>
    <w:rsid w:val="00257CA9"/>
    <w:rsid w:val="00257D72"/>
    <w:rsid w:val="00257DEF"/>
    <w:rsid w:val="00257FD4"/>
    <w:rsid w:val="00260104"/>
    <w:rsid w:val="002601ED"/>
    <w:rsid w:val="002604B6"/>
    <w:rsid w:val="00260560"/>
    <w:rsid w:val="002607D0"/>
    <w:rsid w:val="00260944"/>
    <w:rsid w:val="00260A82"/>
    <w:rsid w:val="00260A92"/>
    <w:rsid w:val="00260B39"/>
    <w:rsid w:val="00260DDC"/>
    <w:rsid w:val="00260FE0"/>
    <w:rsid w:val="002611D6"/>
    <w:rsid w:val="00261322"/>
    <w:rsid w:val="002613C0"/>
    <w:rsid w:val="0026170B"/>
    <w:rsid w:val="00261830"/>
    <w:rsid w:val="00261B80"/>
    <w:rsid w:val="00261D9B"/>
    <w:rsid w:val="00261F28"/>
    <w:rsid w:val="002620CB"/>
    <w:rsid w:val="0026212C"/>
    <w:rsid w:val="0026222B"/>
    <w:rsid w:val="0026260D"/>
    <w:rsid w:val="00262737"/>
    <w:rsid w:val="00262AE2"/>
    <w:rsid w:val="002630C1"/>
    <w:rsid w:val="00263187"/>
    <w:rsid w:val="0026322C"/>
    <w:rsid w:val="002633F4"/>
    <w:rsid w:val="00263417"/>
    <w:rsid w:val="00263468"/>
    <w:rsid w:val="00263529"/>
    <w:rsid w:val="0026357E"/>
    <w:rsid w:val="002636E3"/>
    <w:rsid w:val="002637BA"/>
    <w:rsid w:val="0026384A"/>
    <w:rsid w:val="00263B06"/>
    <w:rsid w:val="00263B36"/>
    <w:rsid w:val="00263EE2"/>
    <w:rsid w:val="0026403A"/>
    <w:rsid w:val="002641BE"/>
    <w:rsid w:val="0026443A"/>
    <w:rsid w:val="002644AE"/>
    <w:rsid w:val="002649FA"/>
    <w:rsid w:val="00264AA5"/>
    <w:rsid w:val="00264C62"/>
    <w:rsid w:val="00264CC4"/>
    <w:rsid w:val="00264CE7"/>
    <w:rsid w:val="00264F8C"/>
    <w:rsid w:val="00264FA0"/>
    <w:rsid w:val="0026568E"/>
    <w:rsid w:val="00265D6A"/>
    <w:rsid w:val="00265DEE"/>
    <w:rsid w:val="002662D6"/>
    <w:rsid w:val="00266595"/>
    <w:rsid w:val="00266681"/>
    <w:rsid w:val="002666D0"/>
    <w:rsid w:val="00266730"/>
    <w:rsid w:val="00266801"/>
    <w:rsid w:val="002668E9"/>
    <w:rsid w:val="002669F2"/>
    <w:rsid w:val="00266AB2"/>
    <w:rsid w:val="00266AF3"/>
    <w:rsid w:val="00266E2A"/>
    <w:rsid w:val="00266FAB"/>
    <w:rsid w:val="00266FEA"/>
    <w:rsid w:val="00266FF6"/>
    <w:rsid w:val="002670A6"/>
    <w:rsid w:val="002670E0"/>
    <w:rsid w:val="00267139"/>
    <w:rsid w:val="002672EF"/>
    <w:rsid w:val="00267599"/>
    <w:rsid w:val="002677F3"/>
    <w:rsid w:val="00267886"/>
    <w:rsid w:val="00267CA2"/>
    <w:rsid w:val="00267E6E"/>
    <w:rsid w:val="00267E87"/>
    <w:rsid w:val="00267EA0"/>
    <w:rsid w:val="00267FD1"/>
    <w:rsid w:val="00267FE4"/>
    <w:rsid w:val="00270012"/>
    <w:rsid w:val="00270108"/>
    <w:rsid w:val="002701D5"/>
    <w:rsid w:val="002706E1"/>
    <w:rsid w:val="0027087C"/>
    <w:rsid w:val="002708B8"/>
    <w:rsid w:val="00270A4D"/>
    <w:rsid w:val="00270CCF"/>
    <w:rsid w:val="00270D22"/>
    <w:rsid w:val="00271062"/>
    <w:rsid w:val="002711F3"/>
    <w:rsid w:val="002714D1"/>
    <w:rsid w:val="00271590"/>
    <w:rsid w:val="0027171B"/>
    <w:rsid w:val="00271968"/>
    <w:rsid w:val="00271A68"/>
    <w:rsid w:val="00271B21"/>
    <w:rsid w:val="00271C35"/>
    <w:rsid w:val="00271C4D"/>
    <w:rsid w:val="00271D4B"/>
    <w:rsid w:val="00271DE4"/>
    <w:rsid w:val="00271DF0"/>
    <w:rsid w:val="00271E31"/>
    <w:rsid w:val="00271F02"/>
    <w:rsid w:val="00272549"/>
    <w:rsid w:val="00272933"/>
    <w:rsid w:val="00272BA2"/>
    <w:rsid w:val="00272BF1"/>
    <w:rsid w:val="00272CFE"/>
    <w:rsid w:val="00272D23"/>
    <w:rsid w:val="00272FF8"/>
    <w:rsid w:val="00273070"/>
    <w:rsid w:val="002730C4"/>
    <w:rsid w:val="00273175"/>
    <w:rsid w:val="0027358C"/>
    <w:rsid w:val="00273599"/>
    <w:rsid w:val="00273798"/>
    <w:rsid w:val="002737BD"/>
    <w:rsid w:val="00273845"/>
    <w:rsid w:val="00273909"/>
    <w:rsid w:val="00273AC6"/>
    <w:rsid w:val="00273B31"/>
    <w:rsid w:val="00273CB3"/>
    <w:rsid w:val="00273DC4"/>
    <w:rsid w:val="00273F52"/>
    <w:rsid w:val="002740F2"/>
    <w:rsid w:val="00274137"/>
    <w:rsid w:val="002743A3"/>
    <w:rsid w:val="002744D7"/>
    <w:rsid w:val="0027471C"/>
    <w:rsid w:val="002747AE"/>
    <w:rsid w:val="00274877"/>
    <w:rsid w:val="002749C4"/>
    <w:rsid w:val="002749D9"/>
    <w:rsid w:val="00274A5A"/>
    <w:rsid w:val="00274C06"/>
    <w:rsid w:val="00274E47"/>
    <w:rsid w:val="00274F6C"/>
    <w:rsid w:val="00274F89"/>
    <w:rsid w:val="00274FD1"/>
    <w:rsid w:val="002750A5"/>
    <w:rsid w:val="0027519E"/>
    <w:rsid w:val="002752E2"/>
    <w:rsid w:val="00275579"/>
    <w:rsid w:val="0027576C"/>
    <w:rsid w:val="00275B40"/>
    <w:rsid w:val="00275CB8"/>
    <w:rsid w:val="00275E94"/>
    <w:rsid w:val="00275EE0"/>
    <w:rsid w:val="00276002"/>
    <w:rsid w:val="00276171"/>
    <w:rsid w:val="0027629F"/>
    <w:rsid w:val="002763BF"/>
    <w:rsid w:val="002766A5"/>
    <w:rsid w:val="00276A33"/>
    <w:rsid w:val="00276C0A"/>
    <w:rsid w:val="00276ED8"/>
    <w:rsid w:val="00276F2B"/>
    <w:rsid w:val="00276F9E"/>
    <w:rsid w:val="0027737A"/>
    <w:rsid w:val="002773FE"/>
    <w:rsid w:val="00277483"/>
    <w:rsid w:val="00277529"/>
    <w:rsid w:val="00277565"/>
    <w:rsid w:val="00277634"/>
    <w:rsid w:val="002776E6"/>
    <w:rsid w:val="00277946"/>
    <w:rsid w:val="0027795D"/>
    <w:rsid w:val="002779E4"/>
    <w:rsid w:val="00277D29"/>
    <w:rsid w:val="002802FB"/>
    <w:rsid w:val="002804C5"/>
    <w:rsid w:val="00280689"/>
    <w:rsid w:val="0028083E"/>
    <w:rsid w:val="002808D9"/>
    <w:rsid w:val="0028094E"/>
    <w:rsid w:val="0028095D"/>
    <w:rsid w:val="0028099B"/>
    <w:rsid w:val="002811ED"/>
    <w:rsid w:val="00281350"/>
    <w:rsid w:val="00281535"/>
    <w:rsid w:val="002815B1"/>
    <w:rsid w:val="00281630"/>
    <w:rsid w:val="00281940"/>
    <w:rsid w:val="002819A0"/>
    <w:rsid w:val="00281AC0"/>
    <w:rsid w:val="00281B39"/>
    <w:rsid w:val="00281C38"/>
    <w:rsid w:val="00281CB4"/>
    <w:rsid w:val="00281FAF"/>
    <w:rsid w:val="00282136"/>
    <w:rsid w:val="0028234D"/>
    <w:rsid w:val="00282357"/>
    <w:rsid w:val="00282436"/>
    <w:rsid w:val="00282545"/>
    <w:rsid w:val="00282582"/>
    <w:rsid w:val="0028259D"/>
    <w:rsid w:val="002826E5"/>
    <w:rsid w:val="00282A81"/>
    <w:rsid w:val="00282A8C"/>
    <w:rsid w:val="00282C8A"/>
    <w:rsid w:val="00282FA3"/>
    <w:rsid w:val="00282FC7"/>
    <w:rsid w:val="00282FF5"/>
    <w:rsid w:val="0028306D"/>
    <w:rsid w:val="002832BE"/>
    <w:rsid w:val="002837CB"/>
    <w:rsid w:val="0028384F"/>
    <w:rsid w:val="00283B4A"/>
    <w:rsid w:val="002840DB"/>
    <w:rsid w:val="00284380"/>
    <w:rsid w:val="00284399"/>
    <w:rsid w:val="00284539"/>
    <w:rsid w:val="002846F8"/>
    <w:rsid w:val="00284CEC"/>
    <w:rsid w:val="00284D2E"/>
    <w:rsid w:val="00284E92"/>
    <w:rsid w:val="00284F00"/>
    <w:rsid w:val="00284FE0"/>
    <w:rsid w:val="00285068"/>
    <w:rsid w:val="0028518F"/>
    <w:rsid w:val="0028519B"/>
    <w:rsid w:val="00285500"/>
    <w:rsid w:val="0028553B"/>
    <w:rsid w:val="0028564B"/>
    <w:rsid w:val="00285865"/>
    <w:rsid w:val="0028592F"/>
    <w:rsid w:val="00285A5A"/>
    <w:rsid w:val="00285C25"/>
    <w:rsid w:val="00285D51"/>
    <w:rsid w:val="0028600F"/>
    <w:rsid w:val="0028601A"/>
    <w:rsid w:val="00286180"/>
    <w:rsid w:val="0028618D"/>
    <w:rsid w:val="0028625B"/>
    <w:rsid w:val="002864D1"/>
    <w:rsid w:val="00286617"/>
    <w:rsid w:val="00286671"/>
    <w:rsid w:val="002866E1"/>
    <w:rsid w:val="002866F5"/>
    <w:rsid w:val="00286715"/>
    <w:rsid w:val="002867F0"/>
    <w:rsid w:val="0028684E"/>
    <w:rsid w:val="00286946"/>
    <w:rsid w:val="00286B57"/>
    <w:rsid w:val="00286C94"/>
    <w:rsid w:val="00286ED9"/>
    <w:rsid w:val="00286F06"/>
    <w:rsid w:val="0028713C"/>
    <w:rsid w:val="0028742E"/>
    <w:rsid w:val="00287543"/>
    <w:rsid w:val="00287629"/>
    <w:rsid w:val="002879DF"/>
    <w:rsid w:val="00287A16"/>
    <w:rsid w:val="00287A60"/>
    <w:rsid w:val="00287AF6"/>
    <w:rsid w:val="00287F3A"/>
    <w:rsid w:val="0029030F"/>
    <w:rsid w:val="002903DD"/>
    <w:rsid w:val="00290531"/>
    <w:rsid w:val="0029054D"/>
    <w:rsid w:val="002906F1"/>
    <w:rsid w:val="002908D9"/>
    <w:rsid w:val="002908F7"/>
    <w:rsid w:val="00290A72"/>
    <w:rsid w:val="00290A8F"/>
    <w:rsid w:val="00290A92"/>
    <w:rsid w:val="00290BCA"/>
    <w:rsid w:val="00290DDB"/>
    <w:rsid w:val="00290E5C"/>
    <w:rsid w:val="00291290"/>
    <w:rsid w:val="00291307"/>
    <w:rsid w:val="00291370"/>
    <w:rsid w:val="00291383"/>
    <w:rsid w:val="002913DB"/>
    <w:rsid w:val="00291640"/>
    <w:rsid w:val="0029168E"/>
    <w:rsid w:val="00291752"/>
    <w:rsid w:val="002917CC"/>
    <w:rsid w:val="002918F8"/>
    <w:rsid w:val="00291E58"/>
    <w:rsid w:val="00291F3A"/>
    <w:rsid w:val="0029219E"/>
    <w:rsid w:val="002923B6"/>
    <w:rsid w:val="002925E3"/>
    <w:rsid w:val="0029260A"/>
    <w:rsid w:val="0029284C"/>
    <w:rsid w:val="002928B4"/>
    <w:rsid w:val="002928E5"/>
    <w:rsid w:val="00292B86"/>
    <w:rsid w:val="00292BCE"/>
    <w:rsid w:val="00292C3F"/>
    <w:rsid w:val="00292D7E"/>
    <w:rsid w:val="00292FE6"/>
    <w:rsid w:val="00293041"/>
    <w:rsid w:val="00293249"/>
    <w:rsid w:val="002932B7"/>
    <w:rsid w:val="002932D6"/>
    <w:rsid w:val="00293381"/>
    <w:rsid w:val="0029359E"/>
    <w:rsid w:val="00293641"/>
    <w:rsid w:val="002936B5"/>
    <w:rsid w:val="00293747"/>
    <w:rsid w:val="00293869"/>
    <w:rsid w:val="002939FF"/>
    <w:rsid w:val="00293EDC"/>
    <w:rsid w:val="00293EFE"/>
    <w:rsid w:val="00293F0E"/>
    <w:rsid w:val="00293F5B"/>
    <w:rsid w:val="002941C6"/>
    <w:rsid w:val="002942E5"/>
    <w:rsid w:val="0029436A"/>
    <w:rsid w:val="002944E8"/>
    <w:rsid w:val="00294520"/>
    <w:rsid w:val="00294675"/>
    <w:rsid w:val="002946FB"/>
    <w:rsid w:val="002947C1"/>
    <w:rsid w:val="00294879"/>
    <w:rsid w:val="0029489F"/>
    <w:rsid w:val="00294959"/>
    <w:rsid w:val="00294998"/>
    <w:rsid w:val="002949E2"/>
    <w:rsid w:val="00294A52"/>
    <w:rsid w:val="00294C8E"/>
    <w:rsid w:val="00294EB0"/>
    <w:rsid w:val="00294FA7"/>
    <w:rsid w:val="00295123"/>
    <w:rsid w:val="00295256"/>
    <w:rsid w:val="00295300"/>
    <w:rsid w:val="00295313"/>
    <w:rsid w:val="0029533E"/>
    <w:rsid w:val="002953FB"/>
    <w:rsid w:val="00295659"/>
    <w:rsid w:val="002958AE"/>
    <w:rsid w:val="002958D7"/>
    <w:rsid w:val="00295A13"/>
    <w:rsid w:val="00295BAB"/>
    <w:rsid w:val="00295BE5"/>
    <w:rsid w:val="00295C38"/>
    <w:rsid w:val="00295C54"/>
    <w:rsid w:val="00295C67"/>
    <w:rsid w:val="00295CD0"/>
    <w:rsid w:val="0029601B"/>
    <w:rsid w:val="002964F4"/>
    <w:rsid w:val="0029672F"/>
    <w:rsid w:val="002967FD"/>
    <w:rsid w:val="002968AC"/>
    <w:rsid w:val="00296A95"/>
    <w:rsid w:val="00296B45"/>
    <w:rsid w:val="00296CED"/>
    <w:rsid w:val="00296DEF"/>
    <w:rsid w:val="00296E46"/>
    <w:rsid w:val="00296EE7"/>
    <w:rsid w:val="0029712D"/>
    <w:rsid w:val="0029746D"/>
    <w:rsid w:val="0029755A"/>
    <w:rsid w:val="0029757F"/>
    <w:rsid w:val="002975B1"/>
    <w:rsid w:val="00297867"/>
    <w:rsid w:val="00297913"/>
    <w:rsid w:val="002979C1"/>
    <w:rsid w:val="002A0193"/>
    <w:rsid w:val="002A0748"/>
    <w:rsid w:val="002A079B"/>
    <w:rsid w:val="002A0AAC"/>
    <w:rsid w:val="002A0AEF"/>
    <w:rsid w:val="002A0CA2"/>
    <w:rsid w:val="002A0DDA"/>
    <w:rsid w:val="002A0F55"/>
    <w:rsid w:val="002A1038"/>
    <w:rsid w:val="002A14DA"/>
    <w:rsid w:val="002A153E"/>
    <w:rsid w:val="002A158A"/>
    <w:rsid w:val="002A1596"/>
    <w:rsid w:val="002A19FB"/>
    <w:rsid w:val="002A1BB6"/>
    <w:rsid w:val="002A1BFC"/>
    <w:rsid w:val="002A1D27"/>
    <w:rsid w:val="002A1D66"/>
    <w:rsid w:val="002A2079"/>
    <w:rsid w:val="002A22B1"/>
    <w:rsid w:val="002A2448"/>
    <w:rsid w:val="002A29B6"/>
    <w:rsid w:val="002A2A11"/>
    <w:rsid w:val="002A2EA3"/>
    <w:rsid w:val="002A2F3E"/>
    <w:rsid w:val="002A3050"/>
    <w:rsid w:val="002A3079"/>
    <w:rsid w:val="002A30BE"/>
    <w:rsid w:val="002A30DA"/>
    <w:rsid w:val="002A343F"/>
    <w:rsid w:val="002A34E1"/>
    <w:rsid w:val="002A351B"/>
    <w:rsid w:val="002A379F"/>
    <w:rsid w:val="002A38DB"/>
    <w:rsid w:val="002A3948"/>
    <w:rsid w:val="002A3DB5"/>
    <w:rsid w:val="002A3E96"/>
    <w:rsid w:val="002A3ED9"/>
    <w:rsid w:val="002A3F02"/>
    <w:rsid w:val="002A4039"/>
    <w:rsid w:val="002A4267"/>
    <w:rsid w:val="002A433F"/>
    <w:rsid w:val="002A440F"/>
    <w:rsid w:val="002A4463"/>
    <w:rsid w:val="002A447F"/>
    <w:rsid w:val="002A4561"/>
    <w:rsid w:val="002A467F"/>
    <w:rsid w:val="002A4795"/>
    <w:rsid w:val="002A47F8"/>
    <w:rsid w:val="002A4C2A"/>
    <w:rsid w:val="002A4D79"/>
    <w:rsid w:val="002A5020"/>
    <w:rsid w:val="002A52F3"/>
    <w:rsid w:val="002A532E"/>
    <w:rsid w:val="002A5488"/>
    <w:rsid w:val="002A560C"/>
    <w:rsid w:val="002A565B"/>
    <w:rsid w:val="002A574A"/>
    <w:rsid w:val="002A58AA"/>
    <w:rsid w:val="002A5908"/>
    <w:rsid w:val="002A5B31"/>
    <w:rsid w:val="002A5F1E"/>
    <w:rsid w:val="002A606B"/>
    <w:rsid w:val="002A6413"/>
    <w:rsid w:val="002A669D"/>
    <w:rsid w:val="002A66F5"/>
    <w:rsid w:val="002A6717"/>
    <w:rsid w:val="002A6930"/>
    <w:rsid w:val="002A69A7"/>
    <w:rsid w:val="002A6B0E"/>
    <w:rsid w:val="002A6CDA"/>
    <w:rsid w:val="002A6D75"/>
    <w:rsid w:val="002A7009"/>
    <w:rsid w:val="002A705F"/>
    <w:rsid w:val="002A70A4"/>
    <w:rsid w:val="002A70AC"/>
    <w:rsid w:val="002A727B"/>
    <w:rsid w:val="002A74D2"/>
    <w:rsid w:val="002A7538"/>
    <w:rsid w:val="002A7552"/>
    <w:rsid w:val="002A797E"/>
    <w:rsid w:val="002A7B45"/>
    <w:rsid w:val="002A7D38"/>
    <w:rsid w:val="002A7DF3"/>
    <w:rsid w:val="002A7EF5"/>
    <w:rsid w:val="002A7F2C"/>
    <w:rsid w:val="002B005F"/>
    <w:rsid w:val="002B00F6"/>
    <w:rsid w:val="002B02DA"/>
    <w:rsid w:val="002B02FC"/>
    <w:rsid w:val="002B0316"/>
    <w:rsid w:val="002B0364"/>
    <w:rsid w:val="002B0377"/>
    <w:rsid w:val="002B0420"/>
    <w:rsid w:val="002B051E"/>
    <w:rsid w:val="002B072F"/>
    <w:rsid w:val="002B07A7"/>
    <w:rsid w:val="002B07B0"/>
    <w:rsid w:val="002B0B2F"/>
    <w:rsid w:val="002B0BA6"/>
    <w:rsid w:val="002B0CAE"/>
    <w:rsid w:val="002B0CDA"/>
    <w:rsid w:val="002B1100"/>
    <w:rsid w:val="002B1365"/>
    <w:rsid w:val="002B14C9"/>
    <w:rsid w:val="002B1611"/>
    <w:rsid w:val="002B1636"/>
    <w:rsid w:val="002B17CE"/>
    <w:rsid w:val="002B1867"/>
    <w:rsid w:val="002B19C0"/>
    <w:rsid w:val="002B1B36"/>
    <w:rsid w:val="002B1BEE"/>
    <w:rsid w:val="002B1C21"/>
    <w:rsid w:val="002B1F9B"/>
    <w:rsid w:val="002B225E"/>
    <w:rsid w:val="002B2914"/>
    <w:rsid w:val="002B2B1B"/>
    <w:rsid w:val="002B2B55"/>
    <w:rsid w:val="002B2BB3"/>
    <w:rsid w:val="002B2C78"/>
    <w:rsid w:val="002B2D14"/>
    <w:rsid w:val="002B2D33"/>
    <w:rsid w:val="002B2EC9"/>
    <w:rsid w:val="002B328C"/>
    <w:rsid w:val="002B34C7"/>
    <w:rsid w:val="002B3695"/>
    <w:rsid w:val="002B3781"/>
    <w:rsid w:val="002B3835"/>
    <w:rsid w:val="002B3BAA"/>
    <w:rsid w:val="002B3E0E"/>
    <w:rsid w:val="002B3E38"/>
    <w:rsid w:val="002B3F7D"/>
    <w:rsid w:val="002B410B"/>
    <w:rsid w:val="002B42BF"/>
    <w:rsid w:val="002B42DC"/>
    <w:rsid w:val="002B454B"/>
    <w:rsid w:val="002B4620"/>
    <w:rsid w:val="002B4659"/>
    <w:rsid w:val="002B46AB"/>
    <w:rsid w:val="002B4720"/>
    <w:rsid w:val="002B4834"/>
    <w:rsid w:val="002B48DF"/>
    <w:rsid w:val="002B4A57"/>
    <w:rsid w:val="002B4D33"/>
    <w:rsid w:val="002B4D84"/>
    <w:rsid w:val="002B5295"/>
    <w:rsid w:val="002B551D"/>
    <w:rsid w:val="002B5729"/>
    <w:rsid w:val="002B5785"/>
    <w:rsid w:val="002B5790"/>
    <w:rsid w:val="002B580B"/>
    <w:rsid w:val="002B5967"/>
    <w:rsid w:val="002B5CA4"/>
    <w:rsid w:val="002B5E6D"/>
    <w:rsid w:val="002B6141"/>
    <w:rsid w:val="002B6374"/>
    <w:rsid w:val="002B6464"/>
    <w:rsid w:val="002B65E0"/>
    <w:rsid w:val="002B674C"/>
    <w:rsid w:val="002B6875"/>
    <w:rsid w:val="002B69B2"/>
    <w:rsid w:val="002B6A08"/>
    <w:rsid w:val="002B6B0D"/>
    <w:rsid w:val="002B6FCE"/>
    <w:rsid w:val="002B7033"/>
    <w:rsid w:val="002B7169"/>
    <w:rsid w:val="002B7545"/>
    <w:rsid w:val="002B75AB"/>
    <w:rsid w:val="002B793F"/>
    <w:rsid w:val="002B7D76"/>
    <w:rsid w:val="002B7E01"/>
    <w:rsid w:val="002B7F7C"/>
    <w:rsid w:val="002C017B"/>
    <w:rsid w:val="002C023A"/>
    <w:rsid w:val="002C02E1"/>
    <w:rsid w:val="002C034C"/>
    <w:rsid w:val="002C03B7"/>
    <w:rsid w:val="002C03EF"/>
    <w:rsid w:val="002C0826"/>
    <w:rsid w:val="002C0875"/>
    <w:rsid w:val="002C089A"/>
    <w:rsid w:val="002C0B03"/>
    <w:rsid w:val="002C0C67"/>
    <w:rsid w:val="002C0C99"/>
    <w:rsid w:val="002C0D55"/>
    <w:rsid w:val="002C0EAB"/>
    <w:rsid w:val="002C104D"/>
    <w:rsid w:val="002C115F"/>
    <w:rsid w:val="002C117C"/>
    <w:rsid w:val="002C1B3A"/>
    <w:rsid w:val="002C1B3D"/>
    <w:rsid w:val="002C1B78"/>
    <w:rsid w:val="002C1DCB"/>
    <w:rsid w:val="002C1EA7"/>
    <w:rsid w:val="002C1F58"/>
    <w:rsid w:val="002C1FD0"/>
    <w:rsid w:val="002C200E"/>
    <w:rsid w:val="002C20E6"/>
    <w:rsid w:val="002C2206"/>
    <w:rsid w:val="002C22A2"/>
    <w:rsid w:val="002C24B0"/>
    <w:rsid w:val="002C26EF"/>
    <w:rsid w:val="002C282D"/>
    <w:rsid w:val="002C2968"/>
    <w:rsid w:val="002C2B43"/>
    <w:rsid w:val="002C2DCC"/>
    <w:rsid w:val="002C2FA7"/>
    <w:rsid w:val="002C2FBC"/>
    <w:rsid w:val="002C2FE4"/>
    <w:rsid w:val="002C308B"/>
    <w:rsid w:val="002C3104"/>
    <w:rsid w:val="002C31CD"/>
    <w:rsid w:val="002C3270"/>
    <w:rsid w:val="002C335B"/>
    <w:rsid w:val="002C3472"/>
    <w:rsid w:val="002C3511"/>
    <w:rsid w:val="002C359B"/>
    <w:rsid w:val="002C37B5"/>
    <w:rsid w:val="002C3AF2"/>
    <w:rsid w:val="002C3BBD"/>
    <w:rsid w:val="002C3DD6"/>
    <w:rsid w:val="002C3FFE"/>
    <w:rsid w:val="002C4119"/>
    <w:rsid w:val="002C413B"/>
    <w:rsid w:val="002C4200"/>
    <w:rsid w:val="002C4307"/>
    <w:rsid w:val="002C437B"/>
    <w:rsid w:val="002C44F0"/>
    <w:rsid w:val="002C47C4"/>
    <w:rsid w:val="002C49F6"/>
    <w:rsid w:val="002C4ADA"/>
    <w:rsid w:val="002C4B10"/>
    <w:rsid w:val="002C4D87"/>
    <w:rsid w:val="002C4DA3"/>
    <w:rsid w:val="002C4E0E"/>
    <w:rsid w:val="002C4F0B"/>
    <w:rsid w:val="002C5223"/>
    <w:rsid w:val="002C5460"/>
    <w:rsid w:val="002C5968"/>
    <w:rsid w:val="002C5A5F"/>
    <w:rsid w:val="002C5BFB"/>
    <w:rsid w:val="002C5C2B"/>
    <w:rsid w:val="002C5C6E"/>
    <w:rsid w:val="002C5C7A"/>
    <w:rsid w:val="002C5DC3"/>
    <w:rsid w:val="002C6163"/>
    <w:rsid w:val="002C6326"/>
    <w:rsid w:val="002C6511"/>
    <w:rsid w:val="002C6574"/>
    <w:rsid w:val="002C65C5"/>
    <w:rsid w:val="002C65D9"/>
    <w:rsid w:val="002C66C3"/>
    <w:rsid w:val="002C6714"/>
    <w:rsid w:val="002C6827"/>
    <w:rsid w:val="002C6953"/>
    <w:rsid w:val="002C6A38"/>
    <w:rsid w:val="002C7131"/>
    <w:rsid w:val="002C71FA"/>
    <w:rsid w:val="002C72CE"/>
    <w:rsid w:val="002C7380"/>
    <w:rsid w:val="002C75C7"/>
    <w:rsid w:val="002C7ABE"/>
    <w:rsid w:val="002C7B0C"/>
    <w:rsid w:val="002C7BB3"/>
    <w:rsid w:val="002D0045"/>
    <w:rsid w:val="002D0068"/>
    <w:rsid w:val="002D010E"/>
    <w:rsid w:val="002D0418"/>
    <w:rsid w:val="002D049D"/>
    <w:rsid w:val="002D04CB"/>
    <w:rsid w:val="002D056D"/>
    <w:rsid w:val="002D064D"/>
    <w:rsid w:val="002D07E9"/>
    <w:rsid w:val="002D096C"/>
    <w:rsid w:val="002D0987"/>
    <w:rsid w:val="002D09F2"/>
    <w:rsid w:val="002D0B1E"/>
    <w:rsid w:val="002D0CD5"/>
    <w:rsid w:val="002D0D25"/>
    <w:rsid w:val="002D1278"/>
    <w:rsid w:val="002D1404"/>
    <w:rsid w:val="002D1408"/>
    <w:rsid w:val="002D145D"/>
    <w:rsid w:val="002D1586"/>
    <w:rsid w:val="002D164C"/>
    <w:rsid w:val="002D16B7"/>
    <w:rsid w:val="002D16F2"/>
    <w:rsid w:val="002D173D"/>
    <w:rsid w:val="002D1B11"/>
    <w:rsid w:val="002D1B69"/>
    <w:rsid w:val="002D1C7C"/>
    <w:rsid w:val="002D1E94"/>
    <w:rsid w:val="002D205A"/>
    <w:rsid w:val="002D207B"/>
    <w:rsid w:val="002D20C8"/>
    <w:rsid w:val="002D20D3"/>
    <w:rsid w:val="002D23A5"/>
    <w:rsid w:val="002D23BC"/>
    <w:rsid w:val="002D2640"/>
    <w:rsid w:val="002D269E"/>
    <w:rsid w:val="002D2779"/>
    <w:rsid w:val="002D2BC4"/>
    <w:rsid w:val="002D2C50"/>
    <w:rsid w:val="002D2DFB"/>
    <w:rsid w:val="002D2E5B"/>
    <w:rsid w:val="002D2F8D"/>
    <w:rsid w:val="002D3085"/>
    <w:rsid w:val="002D30C6"/>
    <w:rsid w:val="002D30F6"/>
    <w:rsid w:val="002D3109"/>
    <w:rsid w:val="002D321B"/>
    <w:rsid w:val="002D327B"/>
    <w:rsid w:val="002D341E"/>
    <w:rsid w:val="002D34AF"/>
    <w:rsid w:val="002D3586"/>
    <w:rsid w:val="002D3704"/>
    <w:rsid w:val="002D3808"/>
    <w:rsid w:val="002D3820"/>
    <w:rsid w:val="002D388D"/>
    <w:rsid w:val="002D3B1A"/>
    <w:rsid w:val="002D3F0D"/>
    <w:rsid w:val="002D3FAC"/>
    <w:rsid w:val="002D420C"/>
    <w:rsid w:val="002D422B"/>
    <w:rsid w:val="002D43FA"/>
    <w:rsid w:val="002D4656"/>
    <w:rsid w:val="002D4B11"/>
    <w:rsid w:val="002D5152"/>
    <w:rsid w:val="002D519A"/>
    <w:rsid w:val="002D52B3"/>
    <w:rsid w:val="002D53FC"/>
    <w:rsid w:val="002D5488"/>
    <w:rsid w:val="002D55CB"/>
    <w:rsid w:val="002D588D"/>
    <w:rsid w:val="002D5AB4"/>
    <w:rsid w:val="002D5C5D"/>
    <w:rsid w:val="002D5C8C"/>
    <w:rsid w:val="002D5E05"/>
    <w:rsid w:val="002D5F1E"/>
    <w:rsid w:val="002D6133"/>
    <w:rsid w:val="002D6428"/>
    <w:rsid w:val="002D6691"/>
    <w:rsid w:val="002D681B"/>
    <w:rsid w:val="002D6AFD"/>
    <w:rsid w:val="002D6F67"/>
    <w:rsid w:val="002D6FB0"/>
    <w:rsid w:val="002D7084"/>
    <w:rsid w:val="002D7292"/>
    <w:rsid w:val="002D736D"/>
    <w:rsid w:val="002D7384"/>
    <w:rsid w:val="002D7651"/>
    <w:rsid w:val="002D7740"/>
    <w:rsid w:val="002D7754"/>
    <w:rsid w:val="002D786B"/>
    <w:rsid w:val="002D789A"/>
    <w:rsid w:val="002D7C28"/>
    <w:rsid w:val="002D7CAE"/>
    <w:rsid w:val="002D7D2F"/>
    <w:rsid w:val="002D7FA1"/>
    <w:rsid w:val="002D7FB7"/>
    <w:rsid w:val="002E0162"/>
    <w:rsid w:val="002E033B"/>
    <w:rsid w:val="002E0355"/>
    <w:rsid w:val="002E053F"/>
    <w:rsid w:val="002E0618"/>
    <w:rsid w:val="002E0687"/>
    <w:rsid w:val="002E0B60"/>
    <w:rsid w:val="002E0E2C"/>
    <w:rsid w:val="002E0EFB"/>
    <w:rsid w:val="002E1039"/>
    <w:rsid w:val="002E11B9"/>
    <w:rsid w:val="002E123D"/>
    <w:rsid w:val="002E1537"/>
    <w:rsid w:val="002E1638"/>
    <w:rsid w:val="002E16A1"/>
    <w:rsid w:val="002E17B7"/>
    <w:rsid w:val="002E18BB"/>
    <w:rsid w:val="002E18DC"/>
    <w:rsid w:val="002E193D"/>
    <w:rsid w:val="002E1A31"/>
    <w:rsid w:val="002E1B1F"/>
    <w:rsid w:val="002E1C4B"/>
    <w:rsid w:val="002E1E26"/>
    <w:rsid w:val="002E1E54"/>
    <w:rsid w:val="002E1E9A"/>
    <w:rsid w:val="002E1F8F"/>
    <w:rsid w:val="002E2079"/>
    <w:rsid w:val="002E218F"/>
    <w:rsid w:val="002E2214"/>
    <w:rsid w:val="002E23CC"/>
    <w:rsid w:val="002E2562"/>
    <w:rsid w:val="002E2571"/>
    <w:rsid w:val="002E2575"/>
    <w:rsid w:val="002E273F"/>
    <w:rsid w:val="002E2783"/>
    <w:rsid w:val="002E27CA"/>
    <w:rsid w:val="002E308E"/>
    <w:rsid w:val="002E3648"/>
    <w:rsid w:val="002E3680"/>
    <w:rsid w:val="002E36BD"/>
    <w:rsid w:val="002E374E"/>
    <w:rsid w:val="002E3807"/>
    <w:rsid w:val="002E3AEB"/>
    <w:rsid w:val="002E3BDE"/>
    <w:rsid w:val="002E3C9A"/>
    <w:rsid w:val="002E3FF2"/>
    <w:rsid w:val="002E41ED"/>
    <w:rsid w:val="002E43DF"/>
    <w:rsid w:val="002E445F"/>
    <w:rsid w:val="002E4674"/>
    <w:rsid w:val="002E4694"/>
    <w:rsid w:val="002E470B"/>
    <w:rsid w:val="002E4785"/>
    <w:rsid w:val="002E47B5"/>
    <w:rsid w:val="002E488B"/>
    <w:rsid w:val="002E4920"/>
    <w:rsid w:val="002E4946"/>
    <w:rsid w:val="002E49C8"/>
    <w:rsid w:val="002E4B5E"/>
    <w:rsid w:val="002E4B84"/>
    <w:rsid w:val="002E4B9C"/>
    <w:rsid w:val="002E5063"/>
    <w:rsid w:val="002E508E"/>
    <w:rsid w:val="002E5250"/>
    <w:rsid w:val="002E5304"/>
    <w:rsid w:val="002E5454"/>
    <w:rsid w:val="002E5461"/>
    <w:rsid w:val="002E5525"/>
    <w:rsid w:val="002E578B"/>
    <w:rsid w:val="002E5826"/>
    <w:rsid w:val="002E59C5"/>
    <w:rsid w:val="002E59EA"/>
    <w:rsid w:val="002E5B0A"/>
    <w:rsid w:val="002E5BA1"/>
    <w:rsid w:val="002E5BFC"/>
    <w:rsid w:val="002E5C8C"/>
    <w:rsid w:val="002E5D5D"/>
    <w:rsid w:val="002E5D6B"/>
    <w:rsid w:val="002E60C3"/>
    <w:rsid w:val="002E6249"/>
    <w:rsid w:val="002E6263"/>
    <w:rsid w:val="002E6346"/>
    <w:rsid w:val="002E64C7"/>
    <w:rsid w:val="002E6544"/>
    <w:rsid w:val="002E654A"/>
    <w:rsid w:val="002E65AE"/>
    <w:rsid w:val="002E666C"/>
    <w:rsid w:val="002E66E8"/>
    <w:rsid w:val="002E670A"/>
    <w:rsid w:val="002E68F1"/>
    <w:rsid w:val="002E691B"/>
    <w:rsid w:val="002E6A2B"/>
    <w:rsid w:val="002E6AA8"/>
    <w:rsid w:val="002E6CD8"/>
    <w:rsid w:val="002E6E07"/>
    <w:rsid w:val="002E6E2B"/>
    <w:rsid w:val="002E7075"/>
    <w:rsid w:val="002E70AC"/>
    <w:rsid w:val="002E7450"/>
    <w:rsid w:val="002E7952"/>
    <w:rsid w:val="002E7C4C"/>
    <w:rsid w:val="002E7D92"/>
    <w:rsid w:val="002E7DE7"/>
    <w:rsid w:val="002F0048"/>
    <w:rsid w:val="002F004E"/>
    <w:rsid w:val="002F0294"/>
    <w:rsid w:val="002F0669"/>
    <w:rsid w:val="002F09F2"/>
    <w:rsid w:val="002F0A1F"/>
    <w:rsid w:val="002F0B9F"/>
    <w:rsid w:val="002F0DAB"/>
    <w:rsid w:val="002F0DFD"/>
    <w:rsid w:val="002F0EA7"/>
    <w:rsid w:val="002F0EE7"/>
    <w:rsid w:val="002F12B4"/>
    <w:rsid w:val="002F13E5"/>
    <w:rsid w:val="002F154A"/>
    <w:rsid w:val="002F158C"/>
    <w:rsid w:val="002F169C"/>
    <w:rsid w:val="002F17CD"/>
    <w:rsid w:val="002F182A"/>
    <w:rsid w:val="002F1A94"/>
    <w:rsid w:val="002F1CCE"/>
    <w:rsid w:val="002F1E53"/>
    <w:rsid w:val="002F2129"/>
    <w:rsid w:val="002F21FB"/>
    <w:rsid w:val="002F23A9"/>
    <w:rsid w:val="002F272C"/>
    <w:rsid w:val="002F28AA"/>
    <w:rsid w:val="002F2AD0"/>
    <w:rsid w:val="002F2E2C"/>
    <w:rsid w:val="002F30B2"/>
    <w:rsid w:val="002F32EE"/>
    <w:rsid w:val="002F3398"/>
    <w:rsid w:val="002F34CF"/>
    <w:rsid w:val="002F373B"/>
    <w:rsid w:val="002F377D"/>
    <w:rsid w:val="002F38B3"/>
    <w:rsid w:val="002F3BFD"/>
    <w:rsid w:val="002F3CA8"/>
    <w:rsid w:val="002F3CC7"/>
    <w:rsid w:val="002F3D58"/>
    <w:rsid w:val="002F3DF0"/>
    <w:rsid w:val="002F41FD"/>
    <w:rsid w:val="002F43F3"/>
    <w:rsid w:val="002F4472"/>
    <w:rsid w:val="002F4688"/>
    <w:rsid w:val="002F49C8"/>
    <w:rsid w:val="002F4A9B"/>
    <w:rsid w:val="002F4B0C"/>
    <w:rsid w:val="002F4D5A"/>
    <w:rsid w:val="002F4DCB"/>
    <w:rsid w:val="002F4E28"/>
    <w:rsid w:val="002F4E30"/>
    <w:rsid w:val="002F500F"/>
    <w:rsid w:val="002F5207"/>
    <w:rsid w:val="002F53BB"/>
    <w:rsid w:val="002F5436"/>
    <w:rsid w:val="002F545B"/>
    <w:rsid w:val="002F5626"/>
    <w:rsid w:val="002F5780"/>
    <w:rsid w:val="002F59E7"/>
    <w:rsid w:val="002F5C8B"/>
    <w:rsid w:val="002F5DDC"/>
    <w:rsid w:val="002F6148"/>
    <w:rsid w:val="002F62A6"/>
    <w:rsid w:val="002F6535"/>
    <w:rsid w:val="002F6611"/>
    <w:rsid w:val="002F686A"/>
    <w:rsid w:val="002F6992"/>
    <w:rsid w:val="002F6CF2"/>
    <w:rsid w:val="002F6E5F"/>
    <w:rsid w:val="002F6F0F"/>
    <w:rsid w:val="002F7266"/>
    <w:rsid w:val="002F756A"/>
    <w:rsid w:val="002F76AD"/>
    <w:rsid w:val="002F78FE"/>
    <w:rsid w:val="002F798F"/>
    <w:rsid w:val="002F7AC8"/>
    <w:rsid w:val="002F7C19"/>
    <w:rsid w:val="002F7EC6"/>
    <w:rsid w:val="002F7F3E"/>
    <w:rsid w:val="002F7FD9"/>
    <w:rsid w:val="00300427"/>
    <w:rsid w:val="003004F9"/>
    <w:rsid w:val="00300569"/>
    <w:rsid w:val="00300820"/>
    <w:rsid w:val="00300965"/>
    <w:rsid w:val="00300A58"/>
    <w:rsid w:val="00300DA1"/>
    <w:rsid w:val="00300DCB"/>
    <w:rsid w:val="00300E04"/>
    <w:rsid w:val="00300FD3"/>
    <w:rsid w:val="00300FDA"/>
    <w:rsid w:val="003013DF"/>
    <w:rsid w:val="003016DF"/>
    <w:rsid w:val="0030195D"/>
    <w:rsid w:val="00301B7C"/>
    <w:rsid w:val="00301BA3"/>
    <w:rsid w:val="00301C45"/>
    <w:rsid w:val="00301C87"/>
    <w:rsid w:val="00301F73"/>
    <w:rsid w:val="003020C7"/>
    <w:rsid w:val="003020CF"/>
    <w:rsid w:val="00302198"/>
    <w:rsid w:val="003021AC"/>
    <w:rsid w:val="00302233"/>
    <w:rsid w:val="00302816"/>
    <w:rsid w:val="0030289E"/>
    <w:rsid w:val="00302A31"/>
    <w:rsid w:val="00302D4A"/>
    <w:rsid w:val="00302DA6"/>
    <w:rsid w:val="00302FD8"/>
    <w:rsid w:val="003032FE"/>
    <w:rsid w:val="00303AC3"/>
    <w:rsid w:val="00303D2C"/>
    <w:rsid w:val="00303D9F"/>
    <w:rsid w:val="00303E5A"/>
    <w:rsid w:val="003045DB"/>
    <w:rsid w:val="00304887"/>
    <w:rsid w:val="0030490B"/>
    <w:rsid w:val="0030490D"/>
    <w:rsid w:val="0030495E"/>
    <w:rsid w:val="00304A13"/>
    <w:rsid w:val="00304B72"/>
    <w:rsid w:val="00304C33"/>
    <w:rsid w:val="00304C7E"/>
    <w:rsid w:val="00304CBB"/>
    <w:rsid w:val="00304D2A"/>
    <w:rsid w:val="00304F0D"/>
    <w:rsid w:val="003050A0"/>
    <w:rsid w:val="003050B4"/>
    <w:rsid w:val="003051F3"/>
    <w:rsid w:val="00305674"/>
    <w:rsid w:val="003058C1"/>
    <w:rsid w:val="003058C8"/>
    <w:rsid w:val="00305937"/>
    <w:rsid w:val="00305B63"/>
    <w:rsid w:val="00305DAA"/>
    <w:rsid w:val="00305DE2"/>
    <w:rsid w:val="00306128"/>
    <w:rsid w:val="0030619E"/>
    <w:rsid w:val="00306206"/>
    <w:rsid w:val="003062EF"/>
    <w:rsid w:val="00306489"/>
    <w:rsid w:val="00306571"/>
    <w:rsid w:val="00306591"/>
    <w:rsid w:val="003067CD"/>
    <w:rsid w:val="00306E3B"/>
    <w:rsid w:val="003071CA"/>
    <w:rsid w:val="00307AD5"/>
    <w:rsid w:val="00307CEF"/>
    <w:rsid w:val="00307E17"/>
    <w:rsid w:val="00307F4A"/>
    <w:rsid w:val="00310004"/>
    <w:rsid w:val="0031004C"/>
    <w:rsid w:val="00310368"/>
    <w:rsid w:val="00310383"/>
    <w:rsid w:val="0031082F"/>
    <w:rsid w:val="0031098F"/>
    <w:rsid w:val="003109C1"/>
    <w:rsid w:val="00310B41"/>
    <w:rsid w:val="00310B5E"/>
    <w:rsid w:val="00310CA5"/>
    <w:rsid w:val="00310D95"/>
    <w:rsid w:val="0031107D"/>
    <w:rsid w:val="0031116E"/>
    <w:rsid w:val="0031156B"/>
    <w:rsid w:val="003115AF"/>
    <w:rsid w:val="00311886"/>
    <w:rsid w:val="00311B02"/>
    <w:rsid w:val="00311C08"/>
    <w:rsid w:val="00311C74"/>
    <w:rsid w:val="00311E2A"/>
    <w:rsid w:val="00311F8D"/>
    <w:rsid w:val="003120C1"/>
    <w:rsid w:val="0031221A"/>
    <w:rsid w:val="00312238"/>
    <w:rsid w:val="0031224C"/>
    <w:rsid w:val="00312394"/>
    <w:rsid w:val="00312448"/>
    <w:rsid w:val="00312705"/>
    <w:rsid w:val="0031273D"/>
    <w:rsid w:val="0031285A"/>
    <w:rsid w:val="003128A1"/>
    <w:rsid w:val="003128CB"/>
    <w:rsid w:val="00312B64"/>
    <w:rsid w:val="00312C07"/>
    <w:rsid w:val="00312F0E"/>
    <w:rsid w:val="003131E8"/>
    <w:rsid w:val="00313335"/>
    <w:rsid w:val="0031352A"/>
    <w:rsid w:val="003136E0"/>
    <w:rsid w:val="00313761"/>
    <w:rsid w:val="00313788"/>
    <w:rsid w:val="00313890"/>
    <w:rsid w:val="00313956"/>
    <w:rsid w:val="00313D0F"/>
    <w:rsid w:val="003140EB"/>
    <w:rsid w:val="00314113"/>
    <w:rsid w:val="00314190"/>
    <w:rsid w:val="003141B4"/>
    <w:rsid w:val="0031460A"/>
    <w:rsid w:val="003146BE"/>
    <w:rsid w:val="0031484C"/>
    <w:rsid w:val="00314A2B"/>
    <w:rsid w:val="00314A8B"/>
    <w:rsid w:val="00314B02"/>
    <w:rsid w:val="00314C2D"/>
    <w:rsid w:val="00314D6B"/>
    <w:rsid w:val="00314E2F"/>
    <w:rsid w:val="00314F4D"/>
    <w:rsid w:val="003150D0"/>
    <w:rsid w:val="003150D1"/>
    <w:rsid w:val="003152C3"/>
    <w:rsid w:val="0031557E"/>
    <w:rsid w:val="0031581E"/>
    <w:rsid w:val="0031585A"/>
    <w:rsid w:val="00315942"/>
    <w:rsid w:val="00315A47"/>
    <w:rsid w:val="00315A88"/>
    <w:rsid w:val="00315AE9"/>
    <w:rsid w:val="00315B88"/>
    <w:rsid w:val="00315C3E"/>
    <w:rsid w:val="00315C6A"/>
    <w:rsid w:val="00315EC0"/>
    <w:rsid w:val="0031620E"/>
    <w:rsid w:val="0031624E"/>
    <w:rsid w:val="00316271"/>
    <w:rsid w:val="0031631D"/>
    <w:rsid w:val="003166A1"/>
    <w:rsid w:val="00316704"/>
    <w:rsid w:val="00316720"/>
    <w:rsid w:val="0031686F"/>
    <w:rsid w:val="00316FB9"/>
    <w:rsid w:val="00317154"/>
    <w:rsid w:val="00317304"/>
    <w:rsid w:val="003177CF"/>
    <w:rsid w:val="00317B0E"/>
    <w:rsid w:val="00317BF2"/>
    <w:rsid w:val="00317CE4"/>
    <w:rsid w:val="00317CF4"/>
    <w:rsid w:val="00317D00"/>
    <w:rsid w:val="00317ED0"/>
    <w:rsid w:val="003201E8"/>
    <w:rsid w:val="00320235"/>
    <w:rsid w:val="003202A1"/>
    <w:rsid w:val="00320609"/>
    <w:rsid w:val="00320671"/>
    <w:rsid w:val="00320786"/>
    <w:rsid w:val="00320883"/>
    <w:rsid w:val="00320980"/>
    <w:rsid w:val="00320A90"/>
    <w:rsid w:val="00320C21"/>
    <w:rsid w:val="00320D65"/>
    <w:rsid w:val="00321170"/>
    <w:rsid w:val="003211D3"/>
    <w:rsid w:val="0032138B"/>
    <w:rsid w:val="0032161D"/>
    <w:rsid w:val="00321678"/>
    <w:rsid w:val="003216C4"/>
    <w:rsid w:val="00321800"/>
    <w:rsid w:val="0032198F"/>
    <w:rsid w:val="003219CA"/>
    <w:rsid w:val="00321D60"/>
    <w:rsid w:val="00321F27"/>
    <w:rsid w:val="00321F89"/>
    <w:rsid w:val="00321FCB"/>
    <w:rsid w:val="00322029"/>
    <w:rsid w:val="003222FC"/>
    <w:rsid w:val="003224C8"/>
    <w:rsid w:val="003225C1"/>
    <w:rsid w:val="003226A7"/>
    <w:rsid w:val="003226C1"/>
    <w:rsid w:val="00322830"/>
    <w:rsid w:val="003228F0"/>
    <w:rsid w:val="00322930"/>
    <w:rsid w:val="0032299E"/>
    <w:rsid w:val="003229EE"/>
    <w:rsid w:val="00322AE5"/>
    <w:rsid w:val="00322BDB"/>
    <w:rsid w:val="00323274"/>
    <w:rsid w:val="00323296"/>
    <w:rsid w:val="0032365B"/>
    <w:rsid w:val="0032372C"/>
    <w:rsid w:val="0032392D"/>
    <w:rsid w:val="003239F2"/>
    <w:rsid w:val="00323CD7"/>
    <w:rsid w:val="00323CF0"/>
    <w:rsid w:val="00323E6F"/>
    <w:rsid w:val="00323E9F"/>
    <w:rsid w:val="00324055"/>
    <w:rsid w:val="00324144"/>
    <w:rsid w:val="0032466E"/>
    <w:rsid w:val="003246BD"/>
    <w:rsid w:val="0032475E"/>
    <w:rsid w:val="0032492B"/>
    <w:rsid w:val="0032496A"/>
    <w:rsid w:val="003249F8"/>
    <w:rsid w:val="00324A47"/>
    <w:rsid w:val="00324B92"/>
    <w:rsid w:val="00324C57"/>
    <w:rsid w:val="00324CC9"/>
    <w:rsid w:val="00324E94"/>
    <w:rsid w:val="00324EF1"/>
    <w:rsid w:val="00324F1D"/>
    <w:rsid w:val="00325002"/>
    <w:rsid w:val="0032505C"/>
    <w:rsid w:val="003251F1"/>
    <w:rsid w:val="0032531A"/>
    <w:rsid w:val="00325363"/>
    <w:rsid w:val="00325409"/>
    <w:rsid w:val="00325412"/>
    <w:rsid w:val="00325436"/>
    <w:rsid w:val="00325790"/>
    <w:rsid w:val="00325877"/>
    <w:rsid w:val="00325C89"/>
    <w:rsid w:val="00325E2B"/>
    <w:rsid w:val="00326150"/>
    <w:rsid w:val="0032630A"/>
    <w:rsid w:val="0032649E"/>
    <w:rsid w:val="00326968"/>
    <w:rsid w:val="00326B40"/>
    <w:rsid w:val="00326E79"/>
    <w:rsid w:val="0032706A"/>
    <w:rsid w:val="0032708F"/>
    <w:rsid w:val="003275AD"/>
    <w:rsid w:val="0032765F"/>
    <w:rsid w:val="00327923"/>
    <w:rsid w:val="00327998"/>
    <w:rsid w:val="00327A24"/>
    <w:rsid w:val="00327E3C"/>
    <w:rsid w:val="003304C3"/>
    <w:rsid w:val="003305DC"/>
    <w:rsid w:val="0033080E"/>
    <w:rsid w:val="00330B1D"/>
    <w:rsid w:val="00330FFC"/>
    <w:rsid w:val="00331012"/>
    <w:rsid w:val="003311B0"/>
    <w:rsid w:val="00331A20"/>
    <w:rsid w:val="00331ECC"/>
    <w:rsid w:val="00331F7E"/>
    <w:rsid w:val="00331FAF"/>
    <w:rsid w:val="003320AA"/>
    <w:rsid w:val="003324B5"/>
    <w:rsid w:val="003324D3"/>
    <w:rsid w:val="00332B6C"/>
    <w:rsid w:val="00332BBF"/>
    <w:rsid w:val="00332D37"/>
    <w:rsid w:val="00332DD2"/>
    <w:rsid w:val="00332DFD"/>
    <w:rsid w:val="00332E69"/>
    <w:rsid w:val="00333248"/>
    <w:rsid w:val="00333329"/>
    <w:rsid w:val="00333618"/>
    <w:rsid w:val="003336B2"/>
    <w:rsid w:val="003336D7"/>
    <w:rsid w:val="003337F5"/>
    <w:rsid w:val="00333BD3"/>
    <w:rsid w:val="00333D78"/>
    <w:rsid w:val="00333D7D"/>
    <w:rsid w:val="00333FA2"/>
    <w:rsid w:val="00333FB6"/>
    <w:rsid w:val="00334109"/>
    <w:rsid w:val="00334360"/>
    <w:rsid w:val="003343FF"/>
    <w:rsid w:val="0033440E"/>
    <w:rsid w:val="003346A5"/>
    <w:rsid w:val="003346C9"/>
    <w:rsid w:val="003351CD"/>
    <w:rsid w:val="003353DE"/>
    <w:rsid w:val="0033540D"/>
    <w:rsid w:val="003354B0"/>
    <w:rsid w:val="0033595E"/>
    <w:rsid w:val="00335AA6"/>
    <w:rsid w:val="00335BAE"/>
    <w:rsid w:val="00335F0F"/>
    <w:rsid w:val="00335F12"/>
    <w:rsid w:val="00335F4D"/>
    <w:rsid w:val="00335F61"/>
    <w:rsid w:val="00335FD2"/>
    <w:rsid w:val="0033634B"/>
    <w:rsid w:val="00336386"/>
    <w:rsid w:val="003365AD"/>
    <w:rsid w:val="0033666D"/>
    <w:rsid w:val="0033683B"/>
    <w:rsid w:val="00336C5F"/>
    <w:rsid w:val="00336CB6"/>
    <w:rsid w:val="00336D1D"/>
    <w:rsid w:val="00336D61"/>
    <w:rsid w:val="003372E1"/>
    <w:rsid w:val="00337327"/>
    <w:rsid w:val="003373FF"/>
    <w:rsid w:val="003376D0"/>
    <w:rsid w:val="00337710"/>
    <w:rsid w:val="0033781D"/>
    <w:rsid w:val="00337865"/>
    <w:rsid w:val="00337B99"/>
    <w:rsid w:val="00337E32"/>
    <w:rsid w:val="00340183"/>
    <w:rsid w:val="0034020A"/>
    <w:rsid w:val="0034035A"/>
    <w:rsid w:val="00340488"/>
    <w:rsid w:val="0034057D"/>
    <w:rsid w:val="0034057F"/>
    <w:rsid w:val="003405BA"/>
    <w:rsid w:val="0034067C"/>
    <w:rsid w:val="003406D2"/>
    <w:rsid w:val="003407A3"/>
    <w:rsid w:val="003408A0"/>
    <w:rsid w:val="00340903"/>
    <w:rsid w:val="0034090D"/>
    <w:rsid w:val="00340A77"/>
    <w:rsid w:val="00340B3D"/>
    <w:rsid w:val="00340BDC"/>
    <w:rsid w:val="00340D9E"/>
    <w:rsid w:val="00340E57"/>
    <w:rsid w:val="00340F3A"/>
    <w:rsid w:val="00341379"/>
    <w:rsid w:val="0034145B"/>
    <w:rsid w:val="003414A8"/>
    <w:rsid w:val="00341711"/>
    <w:rsid w:val="00341949"/>
    <w:rsid w:val="00341954"/>
    <w:rsid w:val="003419B6"/>
    <w:rsid w:val="0034200B"/>
    <w:rsid w:val="003423C5"/>
    <w:rsid w:val="0034248D"/>
    <w:rsid w:val="003426CD"/>
    <w:rsid w:val="00342745"/>
    <w:rsid w:val="00342872"/>
    <w:rsid w:val="00342F8E"/>
    <w:rsid w:val="00343007"/>
    <w:rsid w:val="003430DD"/>
    <w:rsid w:val="003431FA"/>
    <w:rsid w:val="0034345F"/>
    <w:rsid w:val="00343740"/>
    <w:rsid w:val="00343755"/>
    <w:rsid w:val="00343B7C"/>
    <w:rsid w:val="00343CF4"/>
    <w:rsid w:val="00343EC5"/>
    <w:rsid w:val="00343ED9"/>
    <w:rsid w:val="00343F2A"/>
    <w:rsid w:val="00343F37"/>
    <w:rsid w:val="0034428D"/>
    <w:rsid w:val="00344396"/>
    <w:rsid w:val="003444FC"/>
    <w:rsid w:val="00344573"/>
    <w:rsid w:val="0034461F"/>
    <w:rsid w:val="00344793"/>
    <w:rsid w:val="003447BF"/>
    <w:rsid w:val="00344862"/>
    <w:rsid w:val="00344871"/>
    <w:rsid w:val="00344888"/>
    <w:rsid w:val="00344BAE"/>
    <w:rsid w:val="00344C27"/>
    <w:rsid w:val="0034556F"/>
    <w:rsid w:val="00345804"/>
    <w:rsid w:val="0034585A"/>
    <w:rsid w:val="00345A8C"/>
    <w:rsid w:val="00345D9D"/>
    <w:rsid w:val="00345F58"/>
    <w:rsid w:val="00345FC9"/>
    <w:rsid w:val="00346028"/>
    <w:rsid w:val="00346236"/>
    <w:rsid w:val="0034625F"/>
    <w:rsid w:val="003462C3"/>
    <w:rsid w:val="003462CE"/>
    <w:rsid w:val="003463C0"/>
    <w:rsid w:val="0034641B"/>
    <w:rsid w:val="003464F0"/>
    <w:rsid w:val="003468C3"/>
    <w:rsid w:val="003468FB"/>
    <w:rsid w:val="00346B74"/>
    <w:rsid w:val="00347042"/>
    <w:rsid w:val="00347044"/>
    <w:rsid w:val="0034705E"/>
    <w:rsid w:val="00347082"/>
    <w:rsid w:val="0034715A"/>
    <w:rsid w:val="003471CF"/>
    <w:rsid w:val="003472D1"/>
    <w:rsid w:val="003472F0"/>
    <w:rsid w:val="0034770F"/>
    <w:rsid w:val="00347797"/>
    <w:rsid w:val="003478EA"/>
    <w:rsid w:val="003479E2"/>
    <w:rsid w:val="00347CF1"/>
    <w:rsid w:val="003500F9"/>
    <w:rsid w:val="003501A3"/>
    <w:rsid w:val="003501C6"/>
    <w:rsid w:val="00350350"/>
    <w:rsid w:val="0035040A"/>
    <w:rsid w:val="00350436"/>
    <w:rsid w:val="003504F8"/>
    <w:rsid w:val="00350573"/>
    <w:rsid w:val="00350617"/>
    <w:rsid w:val="00350683"/>
    <w:rsid w:val="003506CD"/>
    <w:rsid w:val="00350981"/>
    <w:rsid w:val="00350EBE"/>
    <w:rsid w:val="00350F42"/>
    <w:rsid w:val="00350F7F"/>
    <w:rsid w:val="0035132E"/>
    <w:rsid w:val="003513E1"/>
    <w:rsid w:val="0035152E"/>
    <w:rsid w:val="003515EA"/>
    <w:rsid w:val="003516F5"/>
    <w:rsid w:val="00351783"/>
    <w:rsid w:val="00351862"/>
    <w:rsid w:val="00351877"/>
    <w:rsid w:val="00351998"/>
    <w:rsid w:val="00351A0C"/>
    <w:rsid w:val="00351A1D"/>
    <w:rsid w:val="00351AED"/>
    <w:rsid w:val="00351C7C"/>
    <w:rsid w:val="00351C91"/>
    <w:rsid w:val="00351E8E"/>
    <w:rsid w:val="00351EF8"/>
    <w:rsid w:val="00351FF1"/>
    <w:rsid w:val="0035202B"/>
    <w:rsid w:val="003520FD"/>
    <w:rsid w:val="003521A3"/>
    <w:rsid w:val="0035226C"/>
    <w:rsid w:val="0035241B"/>
    <w:rsid w:val="003525EF"/>
    <w:rsid w:val="00352795"/>
    <w:rsid w:val="00352899"/>
    <w:rsid w:val="00352AAF"/>
    <w:rsid w:val="00352B52"/>
    <w:rsid w:val="00353120"/>
    <w:rsid w:val="00353236"/>
    <w:rsid w:val="00353261"/>
    <w:rsid w:val="003533FD"/>
    <w:rsid w:val="00353421"/>
    <w:rsid w:val="0035364F"/>
    <w:rsid w:val="00353734"/>
    <w:rsid w:val="003537B1"/>
    <w:rsid w:val="00353B1F"/>
    <w:rsid w:val="00353CC6"/>
    <w:rsid w:val="00353D59"/>
    <w:rsid w:val="00353E91"/>
    <w:rsid w:val="00353EA3"/>
    <w:rsid w:val="00353EE2"/>
    <w:rsid w:val="00353EEB"/>
    <w:rsid w:val="003540F5"/>
    <w:rsid w:val="003540FD"/>
    <w:rsid w:val="00354592"/>
    <w:rsid w:val="00354677"/>
    <w:rsid w:val="00354708"/>
    <w:rsid w:val="00354759"/>
    <w:rsid w:val="003548CE"/>
    <w:rsid w:val="0035492D"/>
    <w:rsid w:val="00354983"/>
    <w:rsid w:val="00354A25"/>
    <w:rsid w:val="00354B58"/>
    <w:rsid w:val="00354B85"/>
    <w:rsid w:val="003550F6"/>
    <w:rsid w:val="003550F7"/>
    <w:rsid w:val="00355194"/>
    <w:rsid w:val="00355603"/>
    <w:rsid w:val="0035561F"/>
    <w:rsid w:val="00355710"/>
    <w:rsid w:val="00355B3C"/>
    <w:rsid w:val="00355CA8"/>
    <w:rsid w:val="00355E5D"/>
    <w:rsid w:val="00356139"/>
    <w:rsid w:val="00356249"/>
    <w:rsid w:val="003563BB"/>
    <w:rsid w:val="0035655C"/>
    <w:rsid w:val="00356691"/>
    <w:rsid w:val="00356795"/>
    <w:rsid w:val="00356990"/>
    <w:rsid w:val="0035699C"/>
    <w:rsid w:val="003569CC"/>
    <w:rsid w:val="00356B84"/>
    <w:rsid w:val="00356D3D"/>
    <w:rsid w:val="00356FC7"/>
    <w:rsid w:val="003572C3"/>
    <w:rsid w:val="003575FD"/>
    <w:rsid w:val="00357797"/>
    <w:rsid w:val="00357864"/>
    <w:rsid w:val="00357B55"/>
    <w:rsid w:val="00357FE1"/>
    <w:rsid w:val="0036004C"/>
    <w:rsid w:val="00360481"/>
    <w:rsid w:val="0036051F"/>
    <w:rsid w:val="00360526"/>
    <w:rsid w:val="00360727"/>
    <w:rsid w:val="00360879"/>
    <w:rsid w:val="003608C4"/>
    <w:rsid w:val="00360AE5"/>
    <w:rsid w:val="00360B1E"/>
    <w:rsid w:val="00361039"/>
    <w:rsid w:val="003610E5"/>
    <w:rsid w:val="003610E7"/>
    <w:rsid w:val="0036135A"/>
    <w:rsid w:val="00361475"/>
    <w:rsid w:val="00361555"/>
    <w:rsid w:val="00361677"/>
    <w:rsid w:val="00361797"/>
    <w:rsid w:val="003617D4"/>
    <w:rsid w:val="00362640"/>
    <w:rsid w:val="0036268E"/>
    <w:rsid w:val="00362B64"/>
    <w:rsid w:val="00362CC4"/>
    <w:rsid w:val="00363011"/>
    <w:rsid w:val="0036303B"/>
    <w:rsid w:val="00363080"/>
    <w:rsid w:val="0036308A"/>
    <w:rsid w:val="003631A2"/>
    <w:rsid w:val="003632CC"/>
    <w:rsid w:val="003632F5"/>
    <w:rsid w:val="00363515"/>
    <w:rsid w:val="003637DE"/>
    <w:rsid w:val="003638A2"/>
    <w:rsid w:val="00363A86"/>
    <w:rsid w:val="00363B2E"/>
    <w:rsid w:val="00363C86"/>
    <w:rsid w:val="00363D11"/>
    <w:rsid w:val="00363D31"/>
    <w:rsid w:val="00363D36"/>
    <w:rsid w:val="00363DF6"/>
    <w:rsid w:val="00363E7F"/>
    <w:rsid w:val="00363EB2"/>
    <w:rsid w:val="0036409F"/>
    <w:rsid w:val="003642E0"/>
    <w:rsid w:val="00364415"/>
    <w:rsid w:val="00364444"/>
    <w:rsid w:val="0036450D"/>
    <w:rsid w:val="003645CA"/>
    <w:rsid w:val="0036465D"/>
    <w:rsid w:val="00364725"/>
    <w:rsid w:val="003649F6"/>
    <w:rsid w:val="00364D1B"/>
    <w:rsid w:val="00364E1F"/>
    <w:rsid w:val="00364F40"/>
    <w:rsid w:val="00365342"/>
    <w:rsid w:val="00365475"/>
    <w:rsid w:val="00365938"/>
    <w:rsid w:val="0036593F"/>
    <w:rsid w:val="00365B6A"/>
    <w:rsid w:val="00365C3F"/>
    <w:rsid w:val="00365C83"/>
    <w:rsid w:val="00365D59"/>
    <w:rsid w:val="003661CC"/>
    <w:rsid w:val="003662D5"/>
    <w:rsid w:val="0036659D"/>
    <w:rsid w:val="00366642"/>
    <w:rsid w:val="003667E1"/>
    <w:rsid w:val="003668F7"/>
    <w:rsid w:val="00366A9F"/>
    <w:rsid w:val="00366AC3"/>
    <w:rsid w:val="00366AF3"/>
    <w:rsid w:val="00366BA7"/>
    <w:rsid w:val="00366BFC"/>
    <w:rsid w:val="00366C83"/>
    <w:rsid w:val="00366D34"/>
    <w:rsid w:val="00366EBD"/>
    <w:rsid w:val="00366F0A"/>
    <w:rsid w:val="00367100"/>
    <w:rsid w:val="00367546"/>
    <w:rsid w:val="003677A3"/>
    <w:rsid w:val="003679C8"/>
    <w:rsid w:val="00367ABE"/>
    <w:rsid w:val="00367AE7"/>
    <w:rsid w:val="00367AFB"/>
    <w:rsid w:val="00367B5D"/>
    <w:rsid w:val="00367BF8"/>
    <w:rsid w:val="00367C61"/>
    <w:rsid w:val="00367E27"/>
    <w:rsid w:val="00367FF5"/>
    <w:rsid w:val="00370104"/>
    <w:rsid w:val="00370125"/>
    <w:rsid w:val="003701A1"/>
    <w:rsid w:val="003701B8"/>
    <w:rsid w:val="003702BA"/>
    <w:rsid w:val="003703AE"/>
    <w:rsid w:val="00370AAC"/>
    <w:rsid w:val="00370B56"/>
    <w:rsid w:val="00371322"/>
    <w:rsid w:val="003713D8"/>
    <w:rsid w:val="0037149D"/>
    <w:rsid w:val="0037186B"/>
    <w:rsid w:val="00371944"/>
    <w:rsid w:val="00371A1B"/>
    <w:rsid w:val="00371C37"/>
    <w:rsid w:val="00371F8D"/>
    <w:rsid w:val="00372125"/>
    <w:rsid w:val="00372126"/>
    <w:rsid w:val="00372232"/>
    <w:rsid w:val="00372337"/>
    <w:rsid w:val="003723B1"/>
    <w:rsid w:val="0037248A"/>
    <w:rsid w:val="003724F5"/>
    <w:rsid w:val="0037268B"/>
    <w:rsid w:val="0037274F"/>
    <w:rsid w:val="0037285A"/>
    <w:rsid w:val="003729E0"/>
    <w:rsid w:val="00372E61"/>
    <w:rsid w:val="003730EC"/>
    <w:rsid w:val="0037338E"/>
    <w:rsid w:val="00373501"/>
    <w:rsid w:val="0037352F"/>
    <w:rsid w:val="00373582"/>
    <w:rsid w:val="0037358F"/>
    <w:rsid w:val="0037378B"/>
    <w:rsid w:val="0037385B"/>
    <w:rsid w:val="0037389D"/>
    <w:rsid w:val="00373B0E"/>
    <w:rsid w:val="00373E2A"/>
    <w:rsid w:val="00373E60"/>
    <w:rsid w:val="00374070"/>
    <w:rsid w:val="003742AB"/>
    <w:rsid w:val="003742D3"/>
    <w:rsid w:val="003742E8"/>
    <w:rsid w:val="003743E1"/>
    <w:rsid w:val="00374688"/>
    <w:rsid w:val="00374704"/>
    <w:rsid w:val="00374775"/>
    <w:rsid w:val="00374796"/>
    <w:rsid w:val="003747C7"/>
    <w:rsid w:val="00374880"/>
    <w:rsid w:val="0037496D"/>
    <w:rsid w:val="00374B36"/>
    <w:rsid w:val="00374E9A"/>
    <w:rsid w:val="00374F1F"/>
    <w:rsid w:val="003750D1"/>
    <w:rsid w:val="00375173"/>
    <w:rsid w:val="003751C9"/>
    <w:rsid w:val="00375279"/>
    <w:rsid w:val="00375367"/>
    <w:rsid w:val="0037543F"/>
    <w:rsid w:val="0037544C"/>
    <w:rsid w:val="00375579"/>
    <w:rsid w:val="003755C8"/>
    <w:rsid w:val="0037570D"/>
    <w:rsid w:val="00375819"/>
    <w:rsid w:val="00375B13"/>
    <w:rsid w:val="00375DED"/>
    <w:rsid w:val="00375E35"/>
    <w:rsid w:val="00375E76"/>
    <w:rsid w:val="00375E94"/>
    <w:rsid w:val="00375EA2"/>
    <w:rsid w:val="00375F1F"/>
    <w:rsid w:val="00376185"/>
    <w:rsid w:val="00376350"/>
    <w:rsid w:val="003765B8"/>
    <w:rsid w:val="00376939"/>
    <w:rsid w:val="00376B44"/>
    <w:rsid w:val="00376B4B"/>
    <w:rsid w:val="00376CA6"/>
    <w:rsid w:val="00376CB5"/>
    <w:rsid w:val="00376F5E"/>
    <w:rsid w:val="00376FFE"/>
    <w:rsid w:val="00377483"/>
    <w:rsid w:val="00377587"/>
    <w:rsid w:val="00377590"/>
    <w:rsid w:val="003775D5"/>
    <w:rsid w:val="003777B6"/>
    <w:rsid w:val="003777BA"/>
    <w:rsid w:val="00377BCA"/>
    <w:rsid w:val="00377CE9"/>
    <w:rsid w:val="00377D6A"/>
    <w:rsid w:val="00377F6A"/>
    <w:rsid w:val="00380137"/>
    <w:rsid w:val="00380327"/>
    <w:rsid w:val="00380391"/>
    <w:rsid w:val="003803BE"/>
    <w:rsid w:val="00380469"/>
    <w:rsid w:val="00380742"/>
    <w:rsid w:val="0038081D"/>
    <w:rsid w:val="00380B6B"/>
    <w:rsid w:val="00380C3F"/>
    <w:rsid w:val="00380D87"/>
    <w:rsid w:val="00380EE5"/>
    <w:rsid w:val="00380F19"/>
    <w:rsid w:val="0038113C"/>
    <w:rsid w:val="00381147"/>
    <w:rsid w:val="00381453"/>
    <w:rsid w:val="0038148A"/>
    <w:rsid w:val="00381661"/>
    <w:rsid w:val="00381A94"/>
    <w:rsid w:val="00381BB5"/>
    <w:rsid w:val="00381D01"/>
    <w:rsid w:val="00381E9F"/>
    <w:rsid w:val="003820A7"/>
    <w:rsid w:val="00382206"/>
    <w:rsid w:val="00382295"/>
    <w:rsid w:val="0038245B"/>
    <w:rsid w:val="00382490"/>
    <w:rsid w:val="00382584"/>
    <w:rsid w:val="003827ED"/>
    <w:rsid w:val="0038285A"/>
    <w:rsid w:val="00382D1E"/>
    <w:rsid w:val="00382D22"/>
    <w:rsid w:val="003831C7"/>
    <w:rsid w:val="00383333"/>
    <w:rsid w:val="003834A6"/>
    <w:rsid w:val="0038390B"/>
    <w:rsid w:val="00383B88"/>
    <w:rsid w:val="0038401F"/>
    <w:rsid w:val="0038429B"/>
    <w:rsid w:val="00384389"/>
    <w:rsid w:val="00384444"/>
    <w:rsid w:val="003845E6"/>
    <w:rsid w:val="0038461D"/>
    <w:rsid w:val="00384664"/>
    <w:rsid w:val="0038473B"/>
    <w:rsid w:val="00384754"/>
    <w:rsid w:val="003847F6"/>
    <w:rsid w:val="00384DEB"/>
    <w:rsid w:val="00384E7B"/>
    <w:rsid w:val="00385070"/>
    <w:rsid w:val="003850EA"/>
    <w:rsid w:val="00385438"/>
    <w:rsid w:val="0038562C"/>
    <w:rsid w:val="00385CFC"/>
    <w:rsid w:val="00385D5C"/>
    <w:rsid w:val="00385E3D"/>
    <w:rsid w:val="00386130"/>
    <w:rsid w:val="00386289"/>
    <w:rsid w:val="003862DF"/>
    <w:rsid w:val="0038635E"/>
    <w:rsid w:val="0038675A"/>
    <w:rsid w:val="00386997"/>
    <w:rsid w:val="00386B2D"/>
    <w:rsid w:val="00386C16"/>
    <w:rsid w:val="00386C22"/>
    <w:rsid w:val="00386C48"/>
    <w:rsid w:val="00386C81"/>
    <w:rsid w:val="00386EE3"/>
    <w:rsid w:val="00386FCD"/>
    <w:rsid w:val="0038706E"/>
    <w:rsid w:val="00387416"/>
    <w:rsid w:val="0038743D"/>
    <w:rsid w:val="003875FC"/>
    <w:rsid w:val="00387756"/>
    <w:rsid w:val="00387776"/>
    <w:rsid w:val="00390105"/>
    <w:rsid w:val="0039016E"/>
    <w:rsid w:val="003904D9"/>
    <w:rsid w:val="003905D0"/>
    <w:rsid w:val="0039082A"/>
    <w:rsid w:val="00390A8E"/>
    <w:rsid w:val="00390C8E"/>
    <w:rsid w:val="00390D69"/>
    <w:rsid w:val="00390E71"/>
    <w:rsid w:val="00390EFC"/>
    <w:rsid w:val="00390F61"/>
    <w:rsid w:val="00391167"/>
    <w:rsid w:val="00391191"/>
    <w:rsid w:val="00391250"/>
    <w:rsid w:val="003913E2"/>
    <w:rsid w:val="00391448"/>
    <w:rsid w:val="003914EA"/>
    <w:rsid w:val="0039154B"/>
    <w:rsid w:val="0039163D"/>
    <w:rsid w:val="00391871"/>
    <w:rsid w:val="00391AC6"/>
    <w:rsid w:val="00392005"/>
    <w:rsid w:val="00392089"/>
    <w:rsid w:val="003922A5"/>
    <w:rsid w:val="00392A0E"/>
    <w:rsid w:val="00392F80"/>
    <w:rsid w:val="00393296"/>
    <w:rsid w:val="00393526"/>
    <w:rsid w:val="00393742"/>
    <w:rsid w:val="00393791"/>
    <w:rsid w:val="003938A2"/>
    <w:rsid w:val="0039399F"/>
    <w:rsid w:val="003939EB"/>
    <w:rsid w:val="00393A01"/>
    <w:rsid w:val="00393AB0"/>
    <w:rsid w:val="00393B2F"/>
    <w:rsid w:val="00393C0C"/>
    <w:rsid w:val="00393C5C"/>
    <w:rsid w:val="00393CFB"/>
    <w:rsid w:val="00393EFE"/>
    <w:rsid w:val="00394182"/>
    <w:rsid w:val="0039425E"/>
    <w:rsid w:val="003942E4"/>
    <w:rsid w:val="00394444"/>
    <w:rsid w:val="00394841"/>
    <w:rsid w:val="0039486C"/>
    <w:rsid w:val="003949A8"/>
    <w:rsid w:val="00394A72"/>
    <w:rsid w:val="00394C3D"/>
    <w:rsid w:val="00394D58"/>
    <w:rsid w:val="00394D74"/>
    <w:rsid w:val="00394E28"/>
    <w:rsid w:val="00394E71"/>
    <w:rsid w:val="0039530F"/>
    <w:rsid w:val="00395454"/>
    <w:rsid w:val="003957ED"/>
    <w:rsid w:val="00395856"/>
    <w:rsid w:val="00395A29"/>
    <w:rsid w:val="00395AE7"/>
    <w:rsid w:val="00395B33"/>
    <w:rsid w:val="00396058"/>
    <w:rsid w:val="003962D9"/>
    <w:rsid w:val="003969DE"/>
    <w:rsid w:val="00396B45"/>
    <w:rsid w:val="00396DDB"/>
    <w:rsid w:val="00396E48"/>
    <w:rsid w:val="00396F0B"/>
    <w:rsid w:val="00396FB0"/>
    <w:rsid w:val="0039703B"/>
    <w:rsid w:val="0039706C"/>
    <w:rsid w:val="00397190"/>
    <w:rsid w:val="00397AAF"/>
    <w:rsid w:val="00397ABB"/>
    <w:rsid w:val="00397CAF"/>
    <w:rsid w:val="00397F14"/>
    <w:rsid w:val="003A0041"/>
    <w:rsid w:val="003A0055"/>
    <w:rsid w:val="003A012E"/>
    <w:rsid w:val="003A01C4"/>
    <w:rsid w:val="003A03EE"/>
    <w:rsid w:val="003A098B"/>
    <w:rsid w:val="003A0EDF"/>
    <w:rsid w:val="003A0EFE"/>
    <w:rsid w:val="003A1157"/>
    <w:rsid w:val="003A11A7"/>
    <w:rsid w:val="003A11E8"/>
    <w:rsid w:val="003A14EF"/>
    <w:rsid w:val="003A153A"/>
    <w:rsid w:val="003A1559"/>
    <w:rsid w:val="003A173E"/>
    <w:rsid w:val="003A1968"/>
    <w:rsid w:val="003A1E03"/>
    <w:rsid w:val="003A1EA3"/>
    <w:rsid w:val="003A20B0"/>
    <w:rsid w:val="003A2328"/>
    <w:rsid w:val="003A2471"/>
    <w:rsid w:val="003A26EF"/>
    <w:rsid w:val="003A2785"/>
    <w:rsid w:val="003A2948"/>
    <w:rsid w:val="003A2993"/>
    <w:rsid w:val="003A2BD2"/>
    <w:rsid w:val="003A2DDB"/>
    <w:rsid w:val="003A303D"/>
    <w:rsid w:val="003A32A8"/>
    <w:rsid w:val="003A37C1"/>
    <w:rsid w:val="003A3B02"/>
    <w:rsid w:val="003A3D0A"/>
    <w:rsid w:val="003A41C7"/>
    <w:rsid w:val="003A43C8"/>
    <w:rsid w:val="003A445D"/>
    <w:rsid w:val="003A44BB"/>
    <w:rsid w:val="003A4578"/>
    <w:rsid w:val="003A45D5"/>
    <w:rsid w:val="003A4646"/>
    <w:rsid w:val="003A473C"/>
    <w:rsid w:val="003A4876"/>
    <w:rsid w:val="003A4C58"/>
    <w:rsid w:val="003A4EEB"/>
    <w:rsid w:val="003A52E8"/>
    <w:rsid w:val="003A55A7"/>
    <w:rsid w:val="003A57D1"/>
    <w:rsid w:val="003A581F"/>
    <w:rsid w:val="003A5BFA"/>
    <w:rsid w:val="003A5D52"/>
    <w:rsid w:val="003A5FD8"/>
    <w:rsid w:val="003A6044"/>
    <w:rsid w:val="003A61D2"/>
    <w:rsid w:val="003A63BD"/>
    <w:rsid w:val="003A63C6"/>
    <w:rsid w:val="003A640C"/>
    <w:rsid w:val="003A65BF"/>
    <w:rsid w:val="003A664E"/>
    <w:rsid w:val="003A670F"/>
    <w:rsid w:val="003A6799"/>
    <w:rsid w:val="003A679F"/>
    <w:rsid w:val="003A67C4"/>
    <w:rsid w:val="003A6906"/>
    <w:rsid w:val="003A693E"/>
    <w:rsid w:val="003A699A"/>
    <w:rsid w:val="003A6D15"/>
    <w:rsid w:val="003A6D7B"/>
    <w:rsid w:val="003A6DAB"/>
    <w:rsid w:val="003A6E34"/>
    <w:rsid w:val="003A70B1"/>
    <w:rsid w:val="003A70F2"/>
    <w:rsid w:val="003A7427"/>
    <w:rsid w:val="003A7576"/>
    <w:rsid w:val="003A76FF"/>
    <w:rsid w:val="003A7775"/>
    <w:rsid w:val="003A7A36"/>
    <w:rsid w:val="003A7A81"/>
    <w:rsid w:val="003A7C2F"/>
    <w:rsid w:val="003B0291"/>
    <w:rsid w:val="003B04FB"/>
    <w:rsid w:val="003B06A2"/>
    <w:rsid w:val="003B08CB"/>
    <w:rsid w:val="003B09BE"/>
    <w:rsid w:val="003B0BE2"/>
    <w:rsid w:val="003B0C7D"/>
    <w:rsid w:val="003B0CA7"/>
    <w:rsid w:val="003B0E99"/>
    <w:rsid w:val="003B112B"/>
    <w:rsid w:val="003B12A2"/>
    <w:rsid w:val="003B13B5"/>
    <w:rsid w:val="003B14EA"/>
    <w:rsid w:val="003B15C6"/>
    <w:rsid w:val="003B1954"/>
    <w:rsid w:val="003B1AFC"/>
    <w:rsid w:val="003B1D54"/>
    <w:rsid w:val="003B1D78"/>
    <w:rsid w:val="003B203A"/>
    <w:rsid w:val="003B22BA"/>
    <w:rsid w:val="003B22DA"/>
    <w:rsid w:val="003B23D1"/>
    <w:rsid w:val="003B268A"/>
    <w:rsid w:val="003B2AEA"/>
    <w:rsid w:val="003B2B5E"/>
    <w:rsid w:val="003B2D6B"/>
    <w:rsid w:val="003B32E9"/>
    <w:rsid w:val="003B3503"/>
    <w:rsid w:val="003B351D"/>
    <w:rsid w:val="003B3609"/>
    <w:rsid w:val="003B3983"/>
    <w:rsid w:val="003B3A59"/>
    <w:rsid w:val="003B3B93"/>
    <w:rsid w:val="003B3D27"/>
    <w:rsid w:val="003B3E68"/>
    <w:rsid w:val="003B3F31"/>
    <w:rsid w:val="003B4116"/>
    <w:rsid w:val="003B4292"/>
    <w:rsid w:val="003B46E0"/>
    <w:rsid w:val="003B46EE"/>
    <w:rsid w:val="003B48E8"/>
    <w:rsid w:val="003B4A12"/>
    <w:rsid w:val="003B4D0D"/>
    <w:rsid w:val="003B4D6F"/>
    <w:rsid w:val="003B4E67"/>
    <w:rsid w:val="003B4EE1"/>
    <w:rsid w:val="003B4F0B"/>
    <w:rsid w:val="003B5042"/>
    <w:rsid w:val="003B50D2"/>
    <w:rsid w:val="003B51F9"/>
    <w:rsid w:val="003B5369"/>
    <w:rsid w:val="003B559A"/>
    <w:rsid w:val="003B578F"/>
    <w:rsid w:val="003B58AA"/>
    <w:rsid w:val="003B59A7"/>
    <w:rsid w:val="003B59BD"/>
    <w:rsid w:val="003B5A30"/>
    <w:rsid w:val="003B5CA0"/>
    <w:rsid w:val="003B5D3D"/>
    <w:rsid w:val="003B5FFB"/>
    <w:rsid w:val="003B621C"/>
    <w:rsid w:val="003B62FC"/>
    <w:rsid w:val="003B6356"/>
    <w:rsid w:val="003B661D"/>
    <w:rsid w:val="003B67C5"/>
    <w:rsid w:val="003B68D9"/>
    <w:rsid w:val="003B6BBA"/>
    <w:rsid w:val="003B6C8F"/>
    <w:rsid w:val="003B6EC0"/>
    <w:rsid w:val="003B6FB5"/>
    <w:rsid w:val="003B7078"/>
    <w:rsid w:val="003B7448"/>
    <w:rsid w:val="003B7559"/>
    <w:rsid w:val="003B7785"/>
    <w:rsid w:val="003B78FE"/>
    <w:rsid w:val="003B79CF"/>
    <w:rsid w:val="003B7C69"/>
    <w:rsid w:val="003B7C6E"/>
    <w:rsid w:val="003B7D39"/>
    <w:rsid w:val="003B7D91"/>
    <w:rsid w:val="003B7E9C"/>
    <w:rsid w:val="003B7F25"/>
    <w:rsid w:val="003C0060"/>
    <w:rsid w:val="003C006F"/>
    <w:rsid w:val="003C0153"/>
    <w:rsid w:val="003C0243"/>
    <w:rsid w:val="003C0768"/>
    <w:rsid w:val="003C0D59"/>
    <w:rsid w:val="003C0D76"/>
    <w:rsid w:val="003C0EA1"/>
    <w:rsid w:val="003C16B5"/>
    <w:rsid w:val="003C1759"/>
    <w:rsid w:val="003C1900"/>
    <w:rsid w:val="003C1B74"/>
    <w:rsid w:val="003C1B7E"/>
    <w:rsid w:val="003C1C04"/>
    <w:rsid w:val="003C205D"/>
    <w:rsid w:val="003C20B1"/>
    <w:rsid w:val="003C211B"/>
    <w:rsid w:val="003C21FD"/>
    <w:rsid w:val="003C254E"/>
    <w:rsid w:val="003C263F"/>
    <w:rsid w:val="003C3077"/>
    <w:rsid w:val="003C308A"/>
    <w:rsid w:val="003C30A8"/>
    <w:rsid w:val="003C30FC"/>
    <w:rsid w:val="003C31D3"/>
    <w:rsid w:val="003C3236"/>
    <w:rsid w:val="003C32AB"/>
    <w:rsid w:val="003C33EA"/>
    <w:rsid w:val="003C3616"/>
    <w:rsid w:val="003C36C5"/>
    <w:rsid w:val="003C3938"/>
    <w:rsid w:val="003C3974"/>
    <w:rsid w:val="003C3C60"/>
    <w:rsid w:val="003C4377"/>
    <w:rsid w:val="003C44B8"/>
    <w:rsid w:val="003C46F7"/>
    <w:rsid w:val="003C4C94"/>
    <w:rsid w:val="003C4D86"/>
    <w:rsid w:val="003C4E91"/>
    <w:rsid w:val="003C4F35"/>
    <w:rsid w:val="003C4F4B"/>
    <w:rsid w:val="003C5045"/>
    <w:rsid w:val="003C52F1"/>
    <w:rsid w:val="003C570E"/>
    <w:rsid w:val="003C5814"/>
    <w:rsid w:val="003C5C5C"/>
    <w:rsid w:val="003C5C9B"/>
    <w:rsid w:val="003C5D46"/>
    <w:rsid w:val="003C5E63"/>
    <w:rsid w:val="003C6691"/>
    <w:rsid w:val="003C66FE"/>
    <w:rsid w:val="003C6D96"/>
    <w:rsid w:val="003C6EE6"/>
    <w:rsid w:val="003C72B7"/>
    <w:rsid w:val="003C743D"/>
    <w:rsid w:val="003C7604"/>
    <w:rsid w:val="003C763B"/>
    <w:rsid w:val="003C768C"/>
    <w:rsid w:val="003C76A9"/>
    <w:rsid w:val="003C79AE"/>
    <w:rsid w:val="003C79E2"/>
    <w:rsid w:val="003C7A3A"/>
    <w:rsid w:val="003C7AA7"/>
    <w:rsid w:val="003C7BCB"/>
    <w:rsid w:val="003C7E5D"/>
    <w:rsid w:val="003D0192"/>
    <w:rsid w:val="003D01E2"/>
    <w:rsid w:val="003D0393"/>
    <w:rsid w:val="003D0597"/>
    <w:rsid w:val="003D08E1"/>
    <w:rsid w:val="003D0986"/>
    <w:rsid w:val="003D0B98"/>
    <w:rsid w:val="003D0CB5"/>
    <w:rsid w:val="003D0D20"/>
    <w:rsid w:val="003D0D89"/>
    <w:rsid w:val="003D0F4A"/>
    <w:rsid w:val="003D12A9"/>
    <w:rsid w:val="003D13F1"/>
    <w:rsid w:val="003D1419"/>
    <w:rsid w:val="003D1753"/>
    <w:rsid w:val="003D1769"/>
    <w:rsid w:val="003D1CB8"/>
    <w:rsid w:val="003D2171"/>
    <w:rsid w:val="003D231D"/>
    <w:rsid w:val="003D2321"/>
    <w:rsid w:val="003D2538"/>
    <w:rsid w:val="003D25E8"/>
    <w:rsid w:val="003D289E"/>
    <w:rsid w:val="003D28F5"/>
    <w:rsid w:val="003D2975"/>
    <w:rsid w:val="003D2B23"/>
    <w:rsid w:val="003D2B25"/>
    <w:rsid w:val="003D2BCA"/>
    <w:rsid w:val="003D2C2D"/>
    <w:rsid w:val="003D302F"/>
    <w:rsid w:val="003D31C6"/>
    <w:rsid w:val="003D354E"/>
    <w:rsid w:val="003D355B"/>
    <w:rsid w:val="003D371F"/>
    <w:rsid w:val="003D3924"/>
    <w:rsid w:val="003D3A88"/>
    <w:rsid w:val="003D3E13"/>
    <w:rsid w:val="003D3E62"/>
    <w:rsid w:val="003D3E69"/>
    <w:rsid w:val="003D3EB2"/>
    <w:rsid w:val="003D3F36"/>
    <w:rsid w:val="003D40A2"/>
    <w:rsid w:val="003D4432"/>
    <w:rsid w:val="003D4712"/>
    <w:rsid w:val="003D4728"/>
    <w:rsid w:val="003D476F"/>
    <w:rsid w:val="003D47F9"/>
    <w:rsid w:val="003D48B9"/>
    <w:rsid w:val="003D49C9"/>
    <w:rsid w:val="003D49F1"/>
    <w:rsid w:val="003D4BF4"/>
    <w:rsid w:val="003D5024"/>
    <w:rsid w:val="003D5097"/>
    <w:rsid w:val="003D5149"/>
    <w:rsid w:val="003D52F9"/>
    <w:rsid w:val="003D53A4"/>
    <w:rsid w:val="003D545A"/>
    <w:rsid w:val="003D55A0"/>
    <w:rsid w:val="003D5727"/>
    <w:rsid w:val="003D5729"/>
    <w:rsid w:val="003D596E"/>
    <w:rsid w:val="003D5995"/>
    <w:rsid w:val="003D5A05"/>
    <w:rsid w:val="003D5A82"/>
    <w:rsid w:val="003D5A85"/>
    <w:rsid w:val="003D5AB2"/>
    <w:rsid w:val="003D5B6E"/>
    <w:rsid w:val="003D5C72"/>
    <w:rsid w:val="003D5D6B"/>
    <w:rsid w:val="003D5ECC"/>
    <w:rsid w:val="003D5EDB"/>
    <w:rsid w:val="003D6008"/>
    <w:rsid w:val="003D602A"/>
    <w:rsid w:val="003D6296"/>
    <w:rsid w:val="003D674E"/>
    <w:rsid w:val="003D675A"/>
    <w:rsid w:val="003D6770"/>
    <w:rsid w:val="003D6839"/>
    <w:rsid w:val="003D6957"/>
    <w:rsid w:val="003D6A47"/>
    <w:rsid w:val="003D6AE7"/>
    <w:rsid w:val="003D6BA4"/>
    <w:rsid w:val="003D6FB4"/>
    <w:rsid w:val="003D7358"/>
    <w:rsid w:val="003D7491"/>
    <w:rsid w:val="003D768B"/>
    <w:rsid w:val="003D78A0"/>
    <w:rsid w:val="003D79EE"/>
    <w:rsid w:val="003D7B24"/>
    <w:rsid w:val="003D7B57"/>
    <w:rsid w:val="003D7BD2"/>
    <w:rsid w:val="003D7C30"/>
    <w:rsid w:val="003D7D35"/>
    <w:rsid w:val="003D7D3F"/>
    <w:rsid w:val="003D7E5D"/>
    <w:rsid w:val="003D7E65"/>
    <w:rsid w:val="003D7F2E"/>
    <w:rsid w:val="003E01B5"/>
    <w:rsid w:val="003E0520"/>
    <w:rsid w:val="003E05A2"/>
    <w:rsid w:val="003E0658"/>
    <w:rsid w:val="003E0BBD"/>
    <w:rsid w:val="003E0E7A"/>
    <w:rsid w:val="003E0EC0"/>
    <w:rsid w:val="003E0F76"/>
    <w:rsid w:val="003E10C5"/>
    <w:rsid w:val="003E12E7"/>
    <w:rsid w:val="003E1371"/>
    <w:rsid w:val="003E14DF"/>
    <w:rsid w:val="003E1508"/>
    <w:rsid w:val="003E1530"/>
    <w:rsid w:val="003E18A8"/>
    <w:rsid w:val="003E18F8"/>
    <w:rsid w:val="003E1A5E"/>
    <w:rsid w:val="003E1A5F"/>
    <w:rsid w:val="003E1B51"/>
    <w:rsid w:val="003E1E29"/>
    <w:rsid w:val="003E1ECF"/>
    <w:rsid w:val="003E1FB5"/>
    <w:rsid w:val="003E20BF"/>
    <w:rsid w:val="003E20DC"/>
    <w:rsid w:val="003E2299"/>
    <w:rsid w:val="003E25C8"/>
    <w:rsid w:val="003E26BC"/>
    <w:rsid w:val="003E298E"/>
    <w:rsid w:val="003E2BEB"/>
    <w:rsid w:val="003E2C4B"/>
    <w:rsid w:val="003E2DA6"/>
    <w:rsid w:val="003E2E97"/>
    <w:rsid w:val="003E2EDB"/>
    <w:rsid w:val="003E2F66"/>
    <w:rsid w:val="003E3035"/>
    <w:rsid w:val="003E3038"/>
    <w:rsid w:val="003E324E"/>
    <w:rsid w:val="003E3725"/>
    <w:rsid w:val="003E37B8"/>
    <w:rsid w:val="003E39B9"/>
    <w:rsid w:val="003E3BA3"/>
    <w:rsid w:val="003E3C55"/>
    <w:rsid w:val="003E4137"/>
    <w:rsid w:val="003E4163"/>
    <w:rsid w:val="003E428A"/>
    <w:rsid w:val="003E42A8"/>
    <w:rsid w:val="003E4415"/>
    <w:rsid w:val="003E4A5B"/>
    <w:rsid w:val="003E4A94"/>
    <w:rsid w:val="003E4BAF"/>
    <w:rsid w:val="003E4C61"/>
    <w:rsid w:val="003E4C90"/>
    <w:rsid w:val="003E4F6E"/>
    <w:rsid w:val="003E5199"/>
    <w:rsid w:val="003E5214"/>
    <w:rsid w:val="003E5A13"/>
    <w:rsid w:val="003E5A58"/>
    <w:rsid w:val="003E5B7B"/>
    <w:rsid w:val="003E5CA8"/>
    <w:rsid w:val="003E5CF6"/>
    <w:rsid w:val="003E5D0E"/>
    <w:rsid w:val="003E5D24"/>
    <w:rsid w:val="003E5D3A"/>
    <w:rsid w:val="003E610E"/>
    <w:rsid w:val="003E6170"/>
    <w:rsid w:val="003E61B4"/>
    <w:rsid w:val="003E61E6"/>
    <w:rsid w:val="003E633F"/>
    <w:rsid w:val="003E643B"/>
    <w:rsid w:val="003E6767"/>
    <w:rsid w:val="003E68AE"/>
    <w:rsid w:val="003E697F"/>
    <w:rsid w:val="003E69D4"/>
    <w:rsid w:val="003E6B47"/>
    <w:rsid w:val="003E6BAF"/>
    <w:rsid w:val="003E6DA8"/>
    <w:rsid w:val="003E6E68"/>
    <w:rsid w:val="003E701D"/>
    <w:rsid w:val="003E70AD"/>
    <w:rsid w:val="003E711D"/>
    <w:rsid w:val="003E71E5"/>
    <w:rsid w:val="003E7455"/>
    <w:rsid w:val="003E749E"/>
    <w:rsid w:val="003E75D0"/>
    <w:rsid w:val="003E75D6"/>
    <w:rsid w:val="003E7716"/>
    <w:rsid w:val="003E7DE7"/>
    <w:rsid w:val="003F010A"/>
    <w:rsid w:val="003F0288"/>
    <w:rsid w:val="003F02D5"/>
    <w:rsid w:val="003F03B8"/>
    <w:rsid w:val="003F06E0"/>
    <w:rsid w:val="003F0A0A"/>
    <w:rsid w:val="003F0A12"/>
    <w:rsid w:val="003F0CEB"/>
    <w:rsid w:val="003F1019"/>
    <w:rsid w:val="003F1067"/>
    <w:rsid w:val="003F11B9"/>
    <w:rsid w:val="003F1221"/>
    <w:rsid w:val="003F12BA"/>
    <w:rsid w:val="003F1488"/>
    <w:rsid w:val="003F14A7"/>
    <w:rsid w:val="003F15F1"/>
    <w:rsid w:val="003F1926"/>
    <w:rsid w:val="003F1D70"/>
    <w:rsid w:val="003F1D71"/>
    <w:rsid w:val="003F1E31"/>
    <w:rsid w:val="003F1E60"/>
    <w:rsid w:val="003F2371"/>
    <w:rsid w:val="003F238E"/>
    <w:rsid w:val="003F24AE"/>
    <w:rsid w:val="003F25DF"/>
    <w:rsid w:val="003F2691"/>
    <w:rsid w:val="003F2924"/>
    <w:rsid w:val="003F299C"/>
    <w:rsid w:val="003F2A01"/>
    <w:rsid w:val="003F2A5C"/>
    <w:rsid w:val="003F2C9B"/>
    <w:rsid w:val="003F2D0E"/>
    <w:rsid w:val="003F2DC4"/>
    <w:rsid w:val="003F2E99"/>
    <w:rsid w:val="003F30DE"/>
    <w:rsid w:val="003F3242"/>
    <w:rsid w:val="003F325F"/>
    <w:rsid w:val="003F32C7"/>
    <w:rsid w:val="003F34D8"/>
    <w:rsid w:val="003F3910"/>
    <w:rsid w:val="003F3B72"/>
    <w:rsid w:val="003F3DD0"/>
    <w:rsid w:val="003F4045"/>
    <w:rsid w:val="003F405F"/>
    <w:rsid w:val="003F40BC"/>
    <w:rsid w:val="003F4146"/>
    <w:rsid w:val="003F4174"/>
    <w:rsid w:val="003F45AE"/>
    <w:rsid w:val="003F45EE"/>
    <w:rsid w:val="003F4809"/>
    <w:rsid w:val="003F4B0A"/>
    <w:rsid w:val="003F4B47"/>
    <w:rsid w:val="003F4EF9"/>
    <w:rsid w:val="003F4FEB"/>
    <w:rsid w:val="003F50FE"/>
    <w:rsid w:val="003F5587"/>
    <w:rsid w:val="003F57BB"/>
    <w:rsid w:val="003F58B5"/>
    <w:rsid w:val="003F59DD"/>
    <w:rsid w:val="003F5B04"/>
    <w:rsid w:val="003F67BE"/>
    <w:rsid w:val="003F691B"/>
    <w:rsid w:val="003F69AA"/>
    <w:rsid w:val="003F6A43"/>
    <w:rsid w:val="003F6C34"/>
    <w:rsid w:val="003F6D03"/>
    <w:rsid w:val="003F6E65"/>
    <w:rsid w:val="003F6EED"/>
    <w:rsid w:val="003F6F6B"/>
    <w:rsid w:val="003F6FB4"/>
    <w:rsid w:val="003F6FD2"/>
    <w:rsid w:val="003F6FFC"/>
    <w:rsid w:val="003F708B"/>
    <w:rsid w:val="003F7110"/>
    <w:rsid w:val="003F7140"/>
    <w:rsid w:val="003F7598"/>
    <w:rsid w:val="003F76DE"/>
    <w:rsid w:val="003F77E8"/>
    <w:rsid w:val="003F7964"/>
    <w:rsid w:val="003F7BF4"/>
    <w:rsid w:val="003F7C5A"/>
    <w:rsid w:val="003F7CD5"/>
    <w:rsid w:val="003F7FB1"/>
    <w:rsid w:val="004000BE"/>
    <w:rsid w:val="0040015E"/>
    <w:rsid w:val="00400474"/>
    <w:rsid w:val="0040055D"/>
    <w:rsid w:val="00400714"/>
    <w:rsid w:val="00400A41"/>
    <w:rsid w:val="00400A93"/>
    <w:rsid w:val="00400BF7"/>
    <w:rsid w:val="00400C4F"/>
    <w:rsid w:val="00400D2C"/>
    <w:rsid w:val="00400D4A"/>
    <w:rsid w:val="00400DAA"/>
    <w:rsid w:val="00400E36"/>
    <w:rsid w:val="00400E68"/>
    <w:rsid w:val="00400FB3"/>
    <w:rsid w:val="0040110D"/>
    <w:rsid w:val="0040133C"/>
    <w:rsid w:val="0040134C"/>
    <w:rsid w:val="00401478"/>
    <w:rsid w:val="00401486"/>
    <w:rsid w:val="00401613"/>
    <w:rsid w:val="00401777"/>
    <w:rsid w:val="00401C27"/>
    <w:rsid w:val="00401D17"/>
    <w:rsid w:val="00401D75"/>
    <w:rsid w:val="00401F2A"/>
    <w:rsid w:val="00401F93"/>
    <w:rsid w:val="0040212E"/>
    <w:rsid w:val="004021A8"/>
    <w:rsid w:val="004022AF"/>
    <w:rsid w:val="004022E6"/>
    <w:rsid w:val="00402420"/>
    <w:rsid w:val="0040243F"/>
    <w:rsid w:val="004025CD"/>
    <w:rsid w:val="004025D3"/>
    <w:rsid w:val="004025F8"/>
    <w:rsid w:val="00402639"/>
    <w:rsid w:val="0040276B"/>
    <w:rsid w:val="00402839"/>
    <w:rsid w:val="0040286C"/>
    <w:rsid w:val="004029A8"/>
    <w:rsid w:val="00402B5D"/>
    <w:rsid w:val="00402D6C"/>
    <w:rsid w:val="00403273"/>
    <w:rsid w:val="004033CD"/>
    <w:rsid w:val="004033D4"/>
    <w:rsid w:val="00403444"/>
    <w:rsid w:val="0040365A"/>
    <w:rsid w:val="0040373F"/>
    <w:rsid w:val="00403760"/>
    <w:rsid w:val="00403875"/>
    <w:rsid w:val="004038D9"/>
    <w:rsid w:val="00403993"/>
    <w:rsid w:val="00403C7E"/>
    <w:rsid w:val="00403D44"/>
    <w:rsid w:val="00403DE8"/>
    <w:rsid w:val="00404053"/>
    <w:rsid w:val="00404085"/>
    <w:rsid w:val="0040442D"/>
    <w:rsid w:val="0040448C"/>
    <w:rsid w:val="004044F1"/>
    <w:rsid w:val="00404750"/>
    <w:rsid w:val="00404B6C"/>
    <w:rsid w:val="00404CB2"/>
    <w:rsid w:val="00404E44"/>
    <w:rsid w:val="00405038"/>
    <w:rsid w:val="004051EB"/>
    <w:rsid w:val="0040544E"/>
    <w:rsid w:val="00405614"/>
    <w:rsid w:val="00405881"/>
    <w:rsid w:val="004058C5"/>
    <w:rsid w:val="0040596D"/>
    <w:rsid w:val="00405B93"/>
    <w:rsid w:val="00405BDF"/>
    <w:rsid w:val="00405F1D"/>
    <w:rsid w:val="00405FB0"/>
    <w:rsid w:val="004060B1"/>
    <w:rsid w:val="004061CF"/>
    <w:rsid w:val="0040623C"/>
    <w:rsid w:val="0040660A"/>
    <w:rsid w:val="0040661B"/>
    <w:rsid w:val="00406830"/>
    <w:rsid w:val="004068B0"/>
    <w:rsid w:val="004068FA"/>
    <w:rsid w:val="00406948"/>
    <w:rsid w:val="004069E0"/>
    <w:rsid w:val="00406D04"/>
    <w:rsid w:val="00406F9B"/>
    <w:rsid w:val="00407149"/>
    <w:rsid w:val="004071DB"/>
    <w:rsid w:val="00407712"/>
    <w:rsid w:val="00407762"/>
    <w:rsid w:val="00407A0D"/>
    <w:rsid w:val="00407B3E"/>
    <w:rsid w:val="00407B8C"/>
    <w:rsid w:val="00407DC1"/>
    <w:rsid w:val="00407F12"/>
    <w:rsid w:val="00410217"/>
    <w:rsid w:val="004103EB"/>
    <w:rsid w:val="0041099B"/>
    <w:rsid w:val="00410A0E"/>
    <w:rsid w:val="00410B94"/>
    <w:rsid w:val="00410BC3"/>
    <w:rsid w:val="00410C12"/>
    <w:rsid w:val="00410CB3"/>
    <w:rsid w:val="00410E26"/>
    <w:rsid w:val="00410ED9"/>
    <w:rsid w:val="00410F2C"/>
    <w:rsid w:val="004111CD"/>
    <w:rsid w:val="004113C0"/>
    <w:rsid w:val="004113D6"/>
    <w:rsid w:val="00411813"/>
    <w:rsid w:val="004119F3"/>
    <w:rsid w:val="00411A9E"/>
    <w:rsid w:val="00411DC9"/>
    <w:rsid w:val="00411E96"/>
    <w:rsid w:val="00411E9A"/>
    <w:rsid w:val="00411EB9"/>
    <w:rsid w:val="004120AA"/>
    <w:rsid w:val="004121F7"/>
    <w:rsid w:val="00412242"/>
    <w:rsid w:val="004122B0"/>
    <w:rsid w:val="004123AD"/>
    <w:rsid w:val="004123BA"/>
    <w:rsid w:val="004123DE"/>
    <w:rsid w:val="00412401"/>
    <w:rsid w:val="0041261A"/>
    <w:rsid w:val="00412979"/>
    <w:rsid w:val="00412A96"/>
    <w:rsid w:val="00412AFC"/>
    <w:rsid w:val="00412C62"/>
    <w:rsid w:val="004133EC"/>
    <w:rsid w:val="0041349C"/>
    <w:rsid w:val="0041355B"/>
    <w:rsid w:val="004139E4"/>
    <w:rsid w:val="00413A56"/>
    <w:rsid w:val="00413A61"/>
    <w:rsid w:val="00413A71"/>
    <w:rsid w:val="00413B6A"/>
    <w:rsid w:val="00413CB8"/>
    <w:rsid w:val="00413CFD"/>
    <w:rsid w:val="00413EEE"/>
    <w:rsid w:val="00413F4F"/>
    <w:rsid w:val="00413F93"/>
    <w:rsid w:val="00414022"/>
    <w:rsid w:val="004141DD"/>
    <w:rsid w:val="004144A9"/>
    <w:rsid w:val="00414708"/>
    <w:rsid w:val="00414797"/>
    <w:rsid w:val="004147C6"/>
    <w:rsid w:val="004147DF"/>
    <w:rsid w:val="0041485E"/>
    <w:rsid w:val="0041487C"/>
    <w:rsid w:val="00414C94"/>
    <w:rsid w:val="00414F16"/>
    <w:rsid w:val="00414F36"/>
    <w:rsid w:val="00415100"/>
    <w:rsid w:val="0041527B"/>
    <w:rsid w:val="0041541C"/>
    <w:rsid w:val="004154B4"/>
    <w:rsid w:val="00415619"/>
    <w:rsid w:val="00415626"/>
    <w:rsid w:val="00415666"/>
    <w:rsid w:val="0041574C"/>
    <w:rsid w:val="00415A10"/>
    <w:rsid w:val="00415A1F"/>
    <w:rsid w:val="00415B06"/>
    <w:rsid w:val="00415B83"/>
    <w:rsid w:val="00415BA7"/>
    <w:rsid w:val="00415BE9"/>
    <w:rsid w:val="00415C62"/>
    <w:rsid w:val="00416521"/>
    <w:rsid w:val="0041671E"/>
    <w:rsid w:val="004167BA"/>
    <w:rsid w:val="00416C52"/>
    <w:rsid w:val="00416E44"/>
    <w:rsid w:val="00416E9A"/>
    <w:rsid w:val="00416EE7"/>
    <w:rsid w:val="00417708"/>
    <w:rsid w:val="00417C35"/>
    <w:rsid w:val="00417D2B"/>
    <w:rsid w:val="00417DFB"/>
    <w:rsid w:val="00417E2C"/>
    <w:rsid w:val="00417E72"/>
    <w:rsid w:val="0042016C"/>
    <w:rsid w:val="004201B6"/>
    <w:rsid w:val="00420597"/>
    <w:rsid w:val="00420613"/>
    <w:rsid w:val="004206F7"/>
    <w:rsid w:val="00420845"/>
    <w:rsid w:val="004208BF"/>
    <w:rsid w:val="00420974"/>
    <w:rsid w:val="00420AAE"/>
    <w:rsid w:val="00420B89"/>
    <w:rsid w:val="00420BB5"/>
    <w:rsid w:val="00420C95"/>
    <w:rsid w:val="00420DA8"/>
    <w:rsid w:val="004210F2"/>
    <w:rsid w:val="004210F6"/>
    <w:rsid w:val="00421190"/>
    <w:rsid w:val="004212A9"/>
    <w:rsid w:val="00421381"/>
    <w:rsid w:val="00421573"/>
    <w:rsid w:val="00421714"/>
    <w:rsid w:val="0042187D"/>
    <w:rsid w:val="00421AE4"/>
    <w:rsid w:val="00421B5C"/>
    <w:rsid w:val="00421C7A"/>
    <w:rsid w:val="00421D58"/>
    <w:rsid w:val="00421E06"/>
    <w:rsid w:val="00422156"/>
    <w:rsid w:val="00422365"/>
    <w:rsid w:val="00422481"/>
    <w:rsid w:val="004224E7"/>
    <w:rsid w:val="0042279B"/>
    <w:rsid w:val="00422AF6"/>
    <w:rsid w:val="00422BEB"/>
    <w:rsid w:val="00422CB0"/>
    <w:rsid w:val="00422E26"/>
    <w:rsid w:val="00423074"/>
    <w:rsid w:val="004231C4"/>
    <w:rsid w:val="0042395A"/>
    <w:rsid w:val="00423A8A"/>
    <w:rsid w:val="00423AE4"/>
    <w:rsid w:val="00423BF0"/>
    <w:rsid w:val="00423E0A"/>
    <w:rsid w:val="00423F4D"/>
    <w:rsid w:val="00423FEF"/>
    <w:rsid w:val="00424403"/>
    <w:rsid w:val="00424470"/>
    <w:rsid w:val="00424634"/>
    <w:rsid w:val="004247DE"/>
    <w:rsid w:val="004247F2"/>
    <w:rsid w:val="00424AF1"/>
    <w:rsid w:val="00424B96"/>
    <w:rsid w:val="0042507B"/>
    <w:rsid w:val="004250A0"/>
    <w:rsid w:val="004257F6"/>
    <w:rsid w:val="00425948"/>
    <w:rsid w:val="00425A6A"/>
    <w:rsid w:val="00425CA9"/>
    <w:rsid w:val="00425D8A"/>
    <w:rsid w:val="00425E0E"/>
    <w:rsid w:val="00426027"/>
    <w:rsid w:val="0042614A"/>
    <w:rsid w:val="004261A6"/>
    <w:rsid w:val="00426264"/>
    <w:rsid w:val="00426308"/>
    <w:rsid w:val="00426454"/>
    <w:rsid w:val="00426548"/>
    <w:rsid w:val="00426A19"/>
    <w:rsid w:val="00426D7E"/>
    <w:rsid w:val="0042718E"/>
    <w:rsid w:val="00427235"/>
    <w:rsid w:val="0042736F"/>
    <w:rsid w:val="004273F7"/>
    <w:rsid w:val="004275FC"/>
    <w:rsid w:val="0042789C"/>
    <w:rsid w:val="00427922"/>
    <w:rsid w:val="00427DB5"/>
    <w:rsid w:val="00427F7E"/>
    <w:rsid w:val="00427FED"/>
    <w:rsid w:val="00430000"/>
    <w:rsid w:val="004301DE"/>
    <w:rsid w:val="0043022E"/>
    <w:rsid w:val="0043048C"/>
    <w:rsid w:val="004305CC"/>
    <w:rsid w:val="004308DA"/>
    <w:rsid w:val="00430D3F"/>
    <w:rsid w:val="00430D56"/>
    <w:rsid w:val="00430E61"/>
    <w:rsid w:val="00430E77"/>
    <w:rsid w:val="00430E88"/>
    <w:rsid w:val="0043124B"/>
    <w:rsid w:val="00431439"/>
    <w:rsid w:val="00431483"/>
    <w:rsid w:val="004315AA"/>
    <w:rsid w:val="00431702"/>
    <w:rsid w:val="0043175C"/>
    <w:rsid w:val="00431862"/>
    <w:rsid w:val="00431943"/>
    <w:rsid w:val="00431B4E"/>
    <w:rsid w:val="004320FE"/>
    <w:rsid w:val="0043221D"/>
    <w:rsid w:val="0043226C"/>
    <w:rsid w:val="00432B27"/>
    <w:rsid w:val="00433268"/>
    <w:rsid w:val="00433550"/>
    <w:rsid w:val="00433555"/>
    <w:rsid w:val="00433752"/>
    <w:rsid w:val="0043388D"/>
    <w:rsid w:val="004339A9"/>
    <w:rsid w:val="004339C4"/>
    <w:rsid w:val="00433D04"/>
    <w:rsid w:val="00433E0A"/>
    <w:rsid w:val="0043409B"/>
    <w:rsid w:val="004342E4"/>
    <w:rsid w:val="004345CC"/>
    <w:rsid w:val="00434695"/>
    <w:rsid w:val="00434B99"/>
    <w:rsid w:val="00434D50"/>
    <w:rsid w:val="00435121"/>
    <w:rsid w:val="00435317"/>
    <w:rsid w:val="004356E4"/>
    <w:rsid w:val="00435A9C"/>
    <w:rsid w:val="00435AEA"/>
    <w:rsid w:val="00435B88"/>
    <w:rsid w:val="00435CB3"/>
    <w:rsid w:val="00435E13"/>
    <w:rsid w:val="00435E6F"/>
    <w:rsid w:val="00435EE3"/>
    <w:rsid w:val="00436163"/>
    <w:rsid w:val="00436221"/>
    <w:rsid w:val="004363D1"/>
    <w:rsid w:val="0043657A"/>
    <w:rsid w:val="0043660F"/>
    <w:rsid w:val="00436AEB"/>
    <w:rsid w:val="00436CA7"/>
    <w:rsid w:val="00436D4E"/>
    <w:rsid w:val="00436DF7"/>
    <w:rsid w:val="00436E46"/>
    <w:rsid w:val="00436EDE"/>
    <w:rsid w:val="0043708B"/>
    <w:rsid w:val="0043728C"/>
    <w:rsid w:val="004372FB"/>
    <w:rsid w:val="0043740F"/>
    <w:rsid w:val="0043749A"/>
    <w:rsid w:val="00437540"/>
    <w:rsid w:val="004377EA"/>
    <w:rsid w:val="004379DB"/>
    <w:rsid w:val="00437C12"/>
    <w:rsid w:val="00437C88"/>
    <w:rsid w:val="00437FA1"/>
    <w:rsid w:val="00437FDB"/>
    <w:rsid w:val="004401D3"/>
    <w:rsid w:val="00440222"/>
    <w:rsid w:val="00440223"/>
    <w:rsid w:val="00440507"/>
    <w:rsid w:val="004405F2"/>
    <w:rsid w:val="0044082A"/>
    <w:rsid w:val="00440F5F"/>
    <w:rsid w:val="0044109D"/>
    <w:rsid w:val="00441279"/>
    <w:rsid w:val="00441493"/>
    <w:rsid w:val="00441580"/>
    <w:rsid w:val="0044158D"/>
    <w:rsid w:val="004417AF"/>
    <w:rsid w:val="004418D0"/>
    <w:rsid w:val="00441C43"/>
    <w:rsid w:val="00441DA4"/>
    <w:rsid w:val="00441E8F"/>
    <w:rsid w:val="00442141"/>
    <w:rsid w:val="00442334"/>
    <w:rsid w:val="00442347"/>
    <w:rsid w:val="00442426"/>
    <w:rsid w:val="0044249A"/>
    <w:rsid w:val="004424B8"/>
    <w:rsid w:val="00442598"/>
    <w:rsid w:val="00442824"/>
    <w:rsid w:val="00442851"/>
    <w:rsid w:val="00442941"/>
    <w:rsid w:val="00442E5D"/>
    <w:rsid w:val="00442EF2"/>
    <w:rsid w:val="0044306F"/>
    <w:rsid w:val="0044312A"/>
    <w:rsid w:val="00443495"/>
    <w:rsid w:val="00443496"/>
    <w:rsid w:val="004434C4"/>
    <w:rsid w:val="0044363B"/>
    <w:rsid w:val="00443A36"/>
    <w:rsid w:val="00443A6B"/>
    <w:rsid w:val="00443D5B"/>
    <w:rsid w:val="00443DF0"/>
    <w:rsid w:val="00443E64"/>
    <w:rsid w:val="00443F00"/>
    <w:rsid w:val="00443FBC"/>
    <w:rsid w:val="00443FF9"/>
    <w:rsid w:val="0044423C"/>
    <w:rsid w:val="004442BE"/>
    <w:rsid w:val="0044447A"/>
    <w:rsid w:val="004444DD"/>
    <w:rsid w:val="004445A6"/>
    <w:rsid w:val="00444650"/>
    <w:rsid w:val="0044478C"/>
    <w:rsid w:val="004449E0"/>
    <w:rsid w:val="004456CF"/>
    <w:rsid w:val="00445741"/>
    <w:rsid w:val="0044575A"/>
    <w:rsid w:val="00445833"/>
    <w:rsid w:val="00445970"/>
    <w:rsid w:val="00445CA1"/>
    <w:rsid w:val="00445EFB"/>
    <w:rsid w:val="0044628D"/>
    <w:rsid w:val="004462FE"/>
    <w:rsid w:val="004465FD"/>
    <w:rsid w:val="0044682F"/>
    <w:rsid w:val="00446903"/>
    <w:rsid w:val="0044690C"/>
    <w:rsid w:val="00446967"/>
    <w:rsid w:val="00446D5A"/>
    <w:rsid w:val="004470E8"/>
    <w:rsid w:val="00447144"/>
    <w:rsid w:val="00447544"/>
    <w:rsid w:val="00447960"/>
    <w:rsid w:val="00447BAE"/>
    <w:rsid w:val="00447F79"/>
    <w:rsid w:val="00450122"/>
    <w:rsid w:val="00450311"/>
    <w:rsid w:val="00450339"/>
    <w:rsid w:val="004503BF"/>
    <w:rsid w:val="00450421"/>
    <w:rsid w:val="00450458"/>
    <w:rsid w:val="00450597"/>
    <w:rsid w:val="004506B4"/>
    <w:rsid w:val="0045073A"/>
    <w:rsid w:val="00450A62"/>
    <w:rsid w:val="00450B24"/>
    <w:rsid w:val="00450DE2"/>
    <w:rsid w:val="00451124"/>
    <w:rsid w:val="0045133B"/>
    <w:rsid w:val="00451476"/>
    <w:rsid w:val="004514E8"/>
    <w:rsid w:val="004518D8"/>
    <w:rsid w:val="004519E2"/>
    <w:rsid w:val="00451D7B"/>
    <w:rsid w:val="0045202D"/>
    <w:rsid w:val="0045207D"/>
    <w:rsid w:val="0045219C"/>
    <w:rsid w:val="00452316"/>
    <w:rsid w:val="00452358"/>
    <w:rsid w:val="00452BC3"/>
    <w:rsid w:val="00452CAE"/>
    <w:rsid w:val="00452E6C"/>
    <w:rsid w:val="00452F35"/>
    <w:rsid w:val="0045342A"/>
    <w:rsid w:val="00453522"/>
    <w:rsid w:val="004537A5"/>
    <w:rsid w:val="004539E5"/>
    <w:rsid w:val="00453B10"/>
    <w:rsid w:val="00453E0B"/>
    <w:rsid w:val="00453E24"/>
    <w:rsid w:val="00453E79"/>
    <w:rsid w:val="00453F87"/>
    <w:rsid w:val="0045401F"/>
    <w:rsid w:val="0045409D"/>
    <w:rsid w:val="004541F2"/>
    <w:rsid w:val="004547BC"/>
    <w:rsid w:val="004547F7"/>
    <w:rsid w:val="00454829"/>
    <w:rsid w:val="004549B5"/>
    <w:rsid w:val="00454D13"/>
    <w:rsid w:val="00454ED9"/>
    <w:rsid w:val="004550BD"/>
    <w:rsid w:val="00455221"/>
    <w:rsid w:val="00455539"/>
    <w:rsid w:val="004556FC"/>
    <w:rsid w:val="004558CB"/>
    <w:rsid w:val="004559FA"/>
    <w:rsid w:val="00455BE9"/>
    <w:rsid w:val="00455DF7"/>
    <w:rsid w:val="00455E9E"/>
    <w:rsid w:val="00455FF3"/>
    <w:rsid w:val="0045603A"/>
    <w:rsid w:val="004563FD"/>
    <w:rsid w:val="00456405"/>
    <w:rsid w:val="00456543"/>
    <w:rsid w:val="0045661C"/>
    <w:rsid w:val="0045667B"/>
    <w:rsid w:val="0045691D"/>
    <w:rsid w:val="004569B9"/>
    <w:rsid w:val="00456B54"/>
    <w:rsid w:val="00456BE0"/>
    <w:rsid w:val="00456CFD"/>
    <w:rsid w:val="00456EE4"/>
    <w:rsid w:val="00457094"/>
    <w:rsid w:val="004570DB"/>
    <w:rsid w:val="004571A1"/>
    <w:rsid w:val="0045747C"/>
    <w:rsid w:val="004574D0"/>
    <w:rsid w:val="004576A4"/>
    <w:rsid w:val="0045790D"/>
    <w:rsid w:val="004579D8"/>
    <w:rsid w:val="00457A4E"/>
    <w:rsid w:val="00457B96"/>
    <w:rsid w:val="00457CDF"/>
    <w:rsid w:val="00457DDC"/>
    <w:rsid w:val="00457F13"/>
    <w:rsid w:val="0046003A"/>
    <w:rsid w:val="004604AB"/>
    <w:rsid w:val="00460516"/>
    <w:rsid w:val="0046066F"/>
    <w:rsid w:val="004607DE"/>
    <w:rsid w:val="00460C3B"/>
    <w:rsid w:val="00460EA4"/>
    <w:rsid w:val="00460F97"/>
    <w:rsid w:val="0046119E"/>
    <w:rsid w:val="00461440"/>
    <w:rsid w:val="0046175B"/>
    <w:rsid w:val="0046181A"/>
    <w:rsid w:val="00461852"/>
    <w:rsid w:val="004618DC"/>
    <w:rsid w:val="00461BC4"/>
    <w:rsid w:val="00461C0D"/>
    <w:rsid w:val="00461CE1"/>
    <w:rsid w:val="00461E8C"/>
    <w:rsid w:val="00461F79"/>
    <w:rsid w:val="00462206"/>
    <w:rsid w:val="00462351"/>
    <w:rsid w:val="004625C8"/>
    <w:rsid w:val="004628AC"/>
    <w:rsid w:val="00462962"/>
    <w:rsid w:val="00462ACE"/>
    <w:rsid w:val="00462BD3"/>
    <w:rsid w:val="00462BE6"/>
    <w:rsid w:val="00462D6B"/>
    <w:rsid w:val="00462E50"/>
    <w:rsid w:val="0046305B"/>
    <w:rsid w:val="004631D5"/>
    <w:rsid w:val="0046325A"/>
    <w:rsid w:val="0046333C"/>
    <w:rsid w:val="00463474"/>
    <w:rsid w:val="004634B9"/>
    <w:rsid w:val="00463BB6"/>
    <w:rsid w:val="00463E19"/>
    <w:rsid w:val="004640D0"/>
    <w:rsid w:val="0046461C"/>
    <w:rsid w:val="0046470F"/>
    <w:rsid w:val="00464A45"/>
    <w:rsid w:val="00464B64"/>
    <w:rsid w:val="00464DFF"/>
    <w:rsid w:val="00464FE4"/>
    <w:rsid w:val="0046523F"/>
    <w:rsid w:val="00465258"/>
    <w:rsid w:val="0046538E"/>
    <w:rsid w:val="004653A5"/>
    <w:rsid w:val="004653B5"/>
    <w:rsid w:val="004653D5"/>
    <w:rsid w:val="004653E4"/>
    <w:rsid w:val="0046547A"/>
    <w:rsid w:val="00465554"/>
    <w:rsid w:val="004655B7"/>
    <w:rsid w:val="004655E1"/>
    <w:rsid w:val="00465611"/>
    <w:rsid w:val="004659FE"/>
    <w:rsid w:val="00465CD8"/>
    <w:rsid w:val="00465E3F"/>
    <w:rsid w:val="00465ED2"/>
    <w:rsid w:val="00465FC7"/>
    <w:rsid w:val="00466115"/>
    <w:rsid w:val="0046621C"/>
    <w:rsid w:val="004663E2"/>
    <w:rsid w:val="004663EF"/>
    <w:rsid w:val="00466628"/>
    <w:rsid w:val="004666C2"/>
    <w:rsid w:val="004667D5"/>
    <w:rsid w:val="00466933"/>
    <w:rsid w:val="00466937"/>
    <w:rsid w:val="00466BC0"/>
    <w:rsid w:val="00466D03"/>
    <w:rsid w:val="00466DCA"/>
    <w:rsid w:val="00466FCD"/>
    <w:rsid w:val="00466FD5"/>
    <w:rsid w:val="00467024"/>
    <w:rsid w:val="004670FE"/>
    <w:rsid w:val="0046736F"/>
    <w:rsid w:val="00467544"/>
    <w:rsid w:val="004677A4"/>
    <w:rsid w:val="00467B7B"/>
    <w:rsid w:val="00467C72"/>
    <w:rsid w:val="00467CD9"/>
    <w:rsid w:val="00467D59"/>
    <w:rsid w:val="00467D5D"/>
    <w:rsid w:val="00467D81"/>
    <w:rsid w:val="00467E12"/>
    <w:rsid w:val="00470444"/>
    <w:rsid w:val="004706D1"/>
    <w:rsid w:val="00470925"/>
    <w:rsid w:val="004709D8"/>
    <w:rsid w:val="00470AC8"/>
    <w:rsid w:val="00470E45"/>
    <w:rsid w:val="00470F32"/>
    <w:rsid w:val="00471176"/>
    <w:rsid w:val="00471315"/>
    <w:rsid w:val="00471557"/>
    <w:rsid w:val="00471801"/>
    <w:rsid w:val="004718B4"/>
    <w:rsid w:val="00471B36"/>
    <w:rsid w:val="00471D95"/>
    <w:rsid w:val="00471DC9"/>
    <w:rsid w:val="00471EB1"/>
    <w:rsid w:val="00472222"/>
    <w:rsid w:val="00472259"/>
    <w:rsid w:val="0047234E"/>
    <w:rsid w:val="00472815"/>
    <w:rsid w:val="004729EB"/>
    <w:rsid w:val="00472B4F"/>
    <w:rsid w:val="00472BB2"/>
    <w:rsid w:val="00472CF5"/>
    <w:rsid w:val="00473271"/>
    <w:rsid w:val="00473294"/>
    <w:rsid w:val="004733F0"/>
    <w:rsid w:val="00473428"/>
    <w:rsid w:val="0047357B"/>
    <w:rsid w:val="0047359A"/>
    <w:rsid w:val="00473950"/>
    <w:rsid w:val="00473A4D"/>
    <w:rsid w:val="00473A77"/>
    <w:rsid w:val="00473B42"/>
    <w:rsid w:val="00473EA5"/>
    <w:rsid w:val="00473F14"/>
    <w:rsid w:val="00474164"/>
    <w:rsid w:val="00474181"/>
    <w:rsid w:val="0047420B"/>
    <w:rsid w:val="0047431D"/>
    <w:rsid w:val="00474493"/>
    <w:rsid w:val="004745E7"/>
    <w:rsid w:val="00474697"/>
    <w:rsid w:val="004746B0"/>
    <w:rsid w:val="004747AC"/>
    <w:rsid w:val="00474D2A"/>
    <w:rsid w:val="00474E09"/>
    <w:rsid w:val="00474EC0"/>
    <w:rsid w:val="00474FCB"/>
    <w:rsid w:val="00475098"/>
    <w:rsid w:val="00475122"/>
    <w:rsid w:val="0047513F"/>
    <w:rsid w:val="00475158"/>
    <w:rsid w:val="004755F0"/>
    <w:rsid w:val="00475743"/>
    <w:rsid w:val="0047588D"/>
    <w:rsid w:val="00475963"/>
    <w:rsid w:val="00475D91"/>
    <w:rsid w:val="004760BC"/>
    <w:rsid w:val="00476192"/>
    <w:rsid w:val="00476890"/>
    <w:rsid w:val="004768F6"/>
    <w:rsid w:val="00476A06"/>
    <w:rsid w:val="00476A22"/>
    <w:rsid w:val="00476F99"/>
    <w:rsid w:val="00476FAD"/>
    <w:rsid w:val="004771A8"/>
    <w:rsid w:val="004771C6"/>
    <w:rsid w:val="00477573"/>
    <w:rsid w:val="004775B5"/>
    <w:rsid w:val="0047774E"/>
    <w:rsid w:val="00477C67"/>
    <w:rsid w:val="00477D31"/>
    <w:rsid w:val="00477F66"/>
    <w:rsid w:val="00477FB1"/>
    <w:rsid w:val="00480007"/>
    <w:rsid w:val="00480185"/>
    <w:rsid w:val="0048021F"/>
    <w:rsid w:val="004804EB"/>
    <w:rsid w:val="004806C8"/>
    <w:rsid w:val="00480711"/>
    <w:rsid w:val="00480712"/>
    <w:rsid w:val="00480862"/>
    <w:rsid w:val="00480B45"/>
    <w:rsid w:val="00480BBE"/>
    <w:rsid w:val="00480BEA"/>
    <w:rsid w:val="004814DC"/>
    <w:rsid w:val="004814F9"/>
    <w:rsid w:val="00481813"/>
    <w:rsid w:val="004818A4"/>
    <w:rsid w:val="00481A98"/>
    <w:rsid w:val="00481BF4"/>
    <w:rsid w:val="00481CE1"/>
    <w:rsid w:val="004820D0"/>
    <w:rsid w:val="00482191"/>
    <w:rsid w:val="004821BD"/>
    <w:rsid w:val="0048228F"/>
    <w:rsid w:val="00482494"/>
    <w:rsid w:val="0048290B"/>
    <w:rsid w:val="00482952"/>
    <w:rsid w:val="00482A48"/>
    <w:rsid w:val="00482A95"/>
    <w:rsid w:val="00482AEA"/>
    <w:rsid w:val="00482C42"/>
    <w:rsid w:val="00482CB8"/>
    <w:rsid w:val="00482DDE"/>
    <w:rsid w:val="00482EDC"/>
    <w:rsid w:val="00482F6C"/>
    <w:rsid w:val="00482F7F"/>
    <w:rsid w:val="00482FBC"/>
    <w:rsid w:val="0048300C"/>
    <w:rsid w:val="00483069"/>
    <w:rsid w:val="004830A7"/>
    <w:rsid w:val="00483102"/>
    <w:rsid w:val="004831E2"/>
    <w:rsid w:val="0048355C"/>
    <w:rsid w:val="00483724"/>
    <w:rsid w:val="00483751"/>
    <w:rsid w:val="00483832"/>
    <w:rsid w:val="004838EB"/>
    <w:rsid w:val="0048408A"/>
    <w:rsid w:val="004843B3"/>
    <w:rsid w:val="00484517"/>
    <w:rsid w:val="0048471B"/>
    <w:rsid w:val="0048474E"/>
    <w:rsid w:val="004847A9"/>
    <w:rsid w:val="0048481B"/>
    <w:rsid w:val="00484892"/>
    <w:rsid w:val="0048495E"/>
    <w:rsid w:val="00484BAC"/>
    <w:rsid w:val="00484E52"/>
    <w:rsid w:val="00484E68"/>
    <w:rsid w:val="00484E98"/>
    <w:rsid w:val="00485272"/>
    <w:rsid w:val="004852D3"/>
    <w:rsid w:val="00485443"/>
    <w:rsid w:val="004854D1"/>
    <w:rsid w:val="0048550E"/>
    <w:rsid w:val="0048550F"/>
    <w:rsid w:val="00485566"/>
    <w:rsid w:val="004856AC"/>
    <w:rsid w:val="00485AA2"/>
    <w:rsid w:val="00485B62"/>
    <w:rsid w:val="00485DE3"/>
    <w:rsid w:val="0048634B"/>
    <w:rsid w:val="004867CC"/>
    <w:rsid w:val="004867DB"/>
    <w:rsid w:val="00486909"/>
    <w:rsid w:val="0048691E"/>
    <w:rsid w:val="00486A0E"/>
    <w:rsid w:val="00486DA2"/>
    <w:rsid w:val="0048708F"/>
    <w:rsid w:val="00487223"/>
    <w:rsid w:val="004872A8"/>
    <w:rsid w:val="00487561"/>
    <w:rsid w:val="00487A3D"/>
    <w:rsid w:val="00487BF2"/>
    <w:rsid w:val="00487DD5"/>
    <w:rsid w:val="00490020"/>
    <w:rsid w:val="004901BF"/>
    <w:rsid w:val="00490435"/>
    <w:rsid w:val="00490515"/>
    <w:rsid w:val="004906F9"/>
    <w:rsid w:val="00490934"/>
    <w:rsid w:val="0049099E"/>
    <w:rsid w:val="00490BFD"/>
    <w:rsid w:val="00490C65"/>
    <w:rsid w:val="00490D94"/>
    <w:rsid w:val="00491185"/>
    <w:rsid w:val="00491636"/>
    <w:rsid w:val="00491755"/>
    <w:rsid w:val="0049185C"/>
    <w:rsid w:val="00491877"/>
    <w:rsid w:val="00491967"/>
    <w:rsid w:val="00491BA4"/>
    <w:rsid w:val="00492054"/>
    <w:rsid w:val="004921D4"/>
    <w:rsid w:val="004922D7"/>
    <w:rsid w:val="004925F6"/>
    <w:rsid w:val="00492A14"/>
    <w:rsid w:val="00492AC5"/>
    <w:rsid w:val="00492B3A"/>
    <w:rsid w:val="00492B9D"/>
    <w:rsid w:val="00492CB0"/>
    <w:rsid w:val="00492D01"/>
    <w:rsid w:val="00492F1A"/>
    <w:rsid w:val="004930EB"/>
    <w:rsid w:val="004931BD"/>
    <w:rsid w:val="004932F4"/>
    <w:rsid w:val="0049332F"/>
    <w:rsid w:val="004935BC"/>
    <w:rsid w:val="004935DE"/>
    <w:rsid w:val="00493696"/>
    <w:rsid w:val="0049387F"/>
    <w:rsid w:val="004939D8"/>
    <w:rsid w:val="00493ABD"/>
    <w:rsid w:val="00493B3C"/>
    <w:rsid w:val="00493D2C"/>
    <w:rsid w:val="0049431C"/>
    <w:rsid w:val="004943B5"/>
    <w:rsid w:val="00494463"/>
    <w:rsid w:val="004946BA"/>
    <w:rsid w:val="0049477A"/>
    <w:rsid w:val="00494A48"/>
    <w:rsid w:val="00494D15"/>
    <w:rsid w:val="00494E98"/>
    <w:rsid w:val="00494EDC"/>
    <w:rsid w:val="00494F61"/>
    <w:rsid w:val="004950AC"/>
    <w:rsid w:val="00495261"/>
    <w:rsid w:val="0049527B"/>
    <w:rsid w:val="0049532C"/>
    <w:rsid w:val="0049543B"/>
    <w:rsid w:val="004954B7"/>
    <w:rsid w:val="004955FA"/>
    <w:rsid w:val="00495BF4"/>
    <w:rsid w:val="00495EE5"/>
    <w:rsid w:val="00495F07"/>
    <w:rsid w:val="00495FF1"/>
    <w:rsid w:val="004960CB"/>
    <w:rsid w:val="004961BC"/>
    <w:rsid w:val="00496313"/>
    <w:rsid w:val="004963E8"/>
    <w:rsid w:val="00496758"/>
    <w:rsid w:val="00497064"/>
    <w:rsid w:val="00497133"/>
    <w:rsid w:val="0049721B"/>
    <w:rsid w:val="00497295"/>
    <w:rsid w:val="00497306"/>
    <w:rsid w:val="004973AE"/>
    <w:rsid w:val="004973D3"/>
    <w:rsid w:val="00497517"/>
    <w:rsid w:val="004976A9"/>
    <w:rsid w:val="004977F1"/>
    <w:rsid w:val="00497851"/>
    <w:rsid w:val="00497923"/>
    <w:rsid w:val="00497A18"/>
    <w:rsid w:val="00497B2C"/>
    <w:rsid w:val="00497CD9"/>
    <w:rsid w:val="00497E62"/>
    <w:rsid w:val="00497F29"/>
    <w:rsid w:val="00497F85"/>
    <w:rsid w:val="004A002A"/>
    <w:rsid w:val="004A034D"/>
    <w:rsid w:val="004A0353"/>
    <w:rsid w:val="004A03B5"/>
    <w:rsid w:val="004A05DC"/>
    <w:rsid w:val="004A074C"/>
    <w:rsid w:val="004A0888"/>
    <w:rsid w:val="004A0DD0"/>
    <w:rsid w:val="004A0FA8"/>
    <w:rsid w:val="004A1129"/>
    <w:rsid w:val="004A1178"/>
    <w:rsid w:val="004A11FC"/>
    <w:rsid w:val="004A126A"/>
    <w:rsid w:val="004A12AA"/>
    <w:rsid w:val="004A13B3"/>
    <w:rsid w:val="004A14A3"/>
    <w:rsid w:val="004A189F"/>
    <w:rsid w:val="004A195A"/>
    <w:rsid w:val="004A1A06"/>
    <w:rsid w:val="004A1A7B"/>
    <w:rsid w:val="004A1B08"/>
    <w:rsid w:val="004A1EC4"/>
    <w:rsid w:val="004A2103"/>
    <w:rsid w:val="004A2249"/>
    <w:rsid w:val="004A2350"/>
    <w:rsid w:val="004A2479"/>
    <w:rsid w:val="004A25FF"/>
    <w:rsid w:val="004A2718"/>
    <w:rsid w:val="004A284A"/>
    <w:rsid w:val="004A289C"/>
    <w:rsid w:val="004A2A28"/>
    <w:rsid w:val="004A2B69"/>
    <w:rsid w:val="004A2E00"/>
    <w:rsid w:val="004A3046"/>
    <w:rsid w:val="004A3119"/>
    <w:rsid w:val="004A3153"/>
    <w:rsid w:val="004A3252"/>
    <w:rsid w:val="004A3593"/>
    <w:rsid w:val="004A35D3"/>
    <w:rsid w:val="004A3682"/>
    <w:rsid w:val="004A388B"/>
    <w:rsid w:val="004A39A7"/>
    <w:rsid w:val="004A3AC2"/>
    <w:rsid w:val="004A3C2D"/>
    <w:rsid w:val="004A4074"/>
    <w:rsid w:val="004A40CF"/>
    <w:rsid w:val="004A4387"/>
    <w:rsid w:val="004A450C"/>
    <w:rsid w:val="004A4530"/>
    <w:rsid w:val="004A4995"/>
    <w:rsid w:val="004A4A04"/>
    <w:rsid w:val="004A4C94"/>
    <w:rsid w:val="004A4CF8"/>
    <w:rsid w:val="004A4E50"/>
    <w:rsid w:val="004A4EFC"/>
    <w:rsid w:val="004A5209"/>
    <w:rsid w:val="004A5404"/>
    <w:rsid w:val="004A5426"/>
    <w:rsid w:val="004A5537"/>
    <w:rsid w:val="004A553B"/>
    <w:rsid w:val="004A5578"/>
    <w:rsid w:val="004A5676"/>
    <w:rsid w:val="004A5929"/>
    <w:rsid w:val="004A5C54"/>
    <w:rsid w:val="004A5E44"/>
    <w:rsid w:val="004A62CD"/>
    <w:rsid w:val="004A62F8"/>
    <w:rsid w:val="004A677E"/>
    <w:rsid w:val="004A68C9"/>
    <w:rsid w:val="004A69C9"/>
    <w:rsid w:val="004A6A35"/>
    <w:rsid w:val="004A6A7D"/>
    <w:rsid w:val="004A6B7F"/>
    <w:rsid w:val="004A6C0C"/>
    <w:rsid w:val="004A6EB3"/>
    <w:rsid w:val="004A6F62"/>
    <w:rsid w:val="004A71C5"/>
    <w:rsid w:val="004A72D0"/>
    <w:rsid w:val="004A736D"/>
    <w:rsid w:val="004A7386"/>
    <w:rsid w:val="004A74EB"/>
    <w:rsid w:val="004A7598"/>
    <w:rsid w:val="004A79A3"/>
    <w:rsid w:val="004A7A43"/>
    <w:rsid w:val="004A7B1B"/>
    <w:rsid w:val="004A7BEF"/>
    <w:rsid w:val="004A7EF4"/>
    <w:rsid w:val="004A7EF6"/>
    <w:rsid w:val="004B0081"/>
    <w:rsid w:val="004B00FE"/>
    <w:rsid w:val="004B01B7"/>
    <w:rsid w:val="004B03F5"/>
    <w:rsid w:val="004B095C"/>
    <w:rsid w:val="004B0C62"/>
    <w:rsid w:val="004B0D93"/>
    <w:rsid w:val="004B0E9C"/>
    <w:rsid w:val="004B0EA9"/>
    <w:rsid w:val="004B13C8"/>
    <w:rsid w:val="004B14AC"/>
    <w:rsid w:val="004B15CB"/>
    <w:rsid w:val="004B1A45"/>
    <w:rsid w:val="004B1FEC"/>
    <w:rsid w:val="004B2378"/>
    <w:rsid w:val="004B2427"/>
    <w:rsid w:val="004B250D"/>
    <w:rsid w:val="004B25B6"/>
    <w:rsid w:val="004B25EE"/>
    <w:rsid w:val="004B2950"/>
    <w:rsid w:val="004B2ACB"/>
    <w:rsid w:val="004B2AEE"/>
    <w:rsid w:val="004B2EB4"/>
    <w:rsid w:val="004B300F"/>
    <w:rsid w:val="004B3082"/>
    <w:rsid w:val="004B31A1"/>
    <w:rsid w:val="004B35DA"/>
    <w:rsid w:val="004B365F"/>
    <w:rsid w:val="004B371E"/>
    <w:rsid w:val="004B3892"/>
    <w:rsid w:val="004B395B"/>
    <w:rsid w:val="004B39EA"/>
    <w:rsid w:val="004B3B03"/>
    <w:rsid w:val="004B3D0C"/>
    <w:rsid w:val="004B3DDB"/>
    <w:rsid w:val="004B3E85"/>
    <w:rsid w:val="004B3FAC"/>
    <w:rsid w:val="004B41FD"/>
    <w:rsid w:val="004B4511"/>
    <w:rsid w:val="004B496F"/>
    <w:rsid w:val="004B4AEB"/>
    <w:rsid w:val="004B4C0B"/>
    <w:rsid w:val="004B4C30"/>
    <w:rsid w:val="004B51F3"/>
    <w:rsid w:val="004B52AE"/>
    <w:rsid w:val="004B534B"/>
    <w:rsid w:val="004B5377"/>
    <w:rsid w:val="004B5540"/>
    <w:rsid w:val="004B56E2"/>
    <w:rsid w:val="004B56FF"/>
    <w:rsid w:val="004B5911"/>
    <w:rsid w:val="004B5A31"/>
    <w:rsid w:val="004B5B59"/>
    <w:rsid w:val="004B5B8D"/>
    <w:rsid w:val="004B5B98"/>
    <w:rsid w:val="004B5BFC"/>
    <w:rsid w:val="004B5CCE"/>
    <w:rsid w:val="004B5D5B"/>
    <w:rsid w:val="004B5DAA"/>
    <w:rsid w:val="004B5F9F"/>
    <w:rsid w:val="004B652C"/>
    <w:rsid w:val="004B67F6"/>
    <w:rsid w:val="004B699F"/>
    <w:rsid w:val="004B6A52"/>
    <w:rsid w:val="004B6BB8"/>
    <w:rsid w:val="004B6C9C"/>
    <w:rsid w:val="004B6D98"/>
    <w:rsid w:val="004B6DD6"/>
    <w:rsid w:val="004B6EF2"/>
    <w:rsid w:val="004B6F0E"/>
    <w:rsid w:val="004B6F1D"/>
    <w:rsid w:val="004B6FC1"/>
    <w:rsid w:val="004B70A6"/>
    <w:rsid w:val="004B70E0"/>
    <w:rsid w:val="004B7167"/>
    <w:rsid w:val="004B72D3"/>
    <w:rsid w:val="004B730F"/>
    <w:rsid w:val="004B73CD"/>
    <w:rsid w:val="004B7683"/>
    <w:rsid w:val="004B77BB"/>
    <w:rsid w:val="004B77CD"/>
    <w:rsid w:val="004B7859"/>
    <w:rsid w:val="004B787D"/>
    <w:rsid w:val="004B78B7"/>
    <w:rsid w:val="004B7AAC"/>
    <w:rsid w:val="004B7B9C"/>
    <w:rsid w:val="004B7BDC"/>
    <w:rsid w:val="004B7EF8"/>
    <w:rsid w:val="004B7F8D"/>
    <w:rsid w:val="004C012B"/>
    <w:rsid w:val="004C0143"/>
    <w:rsid w:val="004C0199"/>
    <w:rsid w:val="004C04BE"/>
    <w:rsid w:val="004C06AB"/>
    <w:rsid w:val="004C0778"/>
    <w:rsid w:val="004C07AF"/>
    <w:rsid w:val="004C0957"/>
    <w:rsid w:val="004C0984"/>
    <w:rsid w:val="004C0C74"/>
    <w:rsid w:val="004C0D03"/>
    <w:rsid w:val="004C1002"/>
    <w:rsid w:val="004C1036"/>
    <w:rsid w:val="004C1116"/>
    <w:rsid w:val="004C12DE"/>
    <w:rsid w:val="004C1435"/>
    <w:rsid w:val="004C1616"/>
    <w:rsid w:val="004C1764"/>
    <w:rsid w:val="004C18CD"/>
    <w:rsid w:val="004C18F0"/>
    <w:rsid w:val="004C1B68"/>
    <w:rsid w:val="004C1C96"/>
    <w:rsid w:val="004C1F8C"/>
    <w:rsid w:val="004C1FAF"/>
    <w:rsid w:val="004C2174"/>
    <w:rsid w:val="004C21F0"/>
    <w:rsid w:val="004C223F"/>
    <w:rsid w:val="004C229A"/>
    <w:rsid w:val="004C2742"/>
    <w:rsid w:val="004C287B"/>
    <w:rsid w:val="004C2C3D"/>
    <w:rsid w:val="004C2CA6"/>
    <w:rsid w:val="004C2DDB"/>
    <w:rsid w:val="004C2E22"/>
    <w:rsid w:val="004C2E23"/>
    <w:rsid w:val="004C2FF2"/>
    <w:rsid w:val="004C31AC"/>
    <w:rsid w:val="004C331E"/>
    <w:rsid w:val="004C3342"/>
    <w:rsid w:val="004C3385"/>
    <w:rsid w:val="004C3844"/>
    <w:rsid w:val="004C38A0"/>
    <w:rsid w:val="004C3C66"/>
    <w:rsid w:val="004C3C83"/>
    <w:rsid w:val="004C3CA4"/>
    <w:rsid w:val="004C3D21"/>
    <w:rsid w:val="004C3D3E"/>
    <w:rsid w:val="004C3EEC"/>
    <w:rsid w:val="004C3F86"/>
    <w:rsid w:val="004C408A"/>
    <w:rsid w:val="004C40AD"/>
    <w:rsid w:val="004C40F6"/>
    <w:rsid w:val="004C42D5"/>
    <w:rsid w:val="004C45D4"/>
    <w:rsid w:val="004C45E3"/>
    <w:rsid w:val="004C4611"/>
    <w:rsid w:val="004C47CB"/>
    <w:rsid w:val="004C48E7"/>
    <w:rsid w:val="004C4A07"/>
    <w:rsid w:val="004C4BF0"/>
    <w:rsid w:val="004C4E91"/>
    <w:rsid w:val="004C50CC"/>
    <w:rsid w:val="004C5291"/>
    <w:rsid w:val="004C52E5"/>
    <w:rsid w:val="004C5372"/>
    <w:rsid w:val="004C57DF"/>
    <w:rsid w:val="004C5A2C"/>
    <w:rsid w:val="004C5B0E"/>
    <w:rsid w:val="004C5C9A"/>
    <w:rsid w:val="004C5F93"/>
    <w:rsid w:val="004C5FD4"/>
    <w:rsid w:val="004C625F"/>
    <w:rsid w:val="004C6516"/>
    <w:rsid w:val="004C692D"/>
    <w:rsid w:val="004C6ADE"/>
    <w:rsid w:val="004C6BB7"/>
    <w:rsid w:val="004C7023"/>
    <w:rsid w:val="004C7084"/>
    <w:rsid w:val="004C718F"/>
    <w:rsid w:val="004C728B"/>
    <w:rsid w:val="004C74C7"/>
    <w:rsid w:val="004C7715"/>
    <w:rsid w:val="004C776B"/>
    <w:rsid w:val="004C7E83"/>
    <w:rsid w:val="004D011B"/>
    <w:rsid w:val="004D02AF"/>
    <w:rsid w:val="004D04A4"/>
    <w:rsid w:val="004D05CA"/>
    <w:rsid w:val="004D05FB"/>
    <w:rsid w:val="004D08CA"/>
    <w:rsid w:val="004D11EE"/>
    <w:rsid w:val="004D11F4"/>
    <w:rsid w:val="004D14CF"/>
    <w:rsid w:val="004D187C"/>
    <w:rsid w:val="004D19E4"/>
    <w:rsid w:val="004D1B22"/>
    <w:rsid w:val="004D1C38"/>
    <w:rsid w:val="004D2073"/>
    <w:rsid w:val="004D21A9"/>
    <w:rsid w:val="004D2348"/>
    <w:rsid w:val="004D238B"/>
    <w:rsid w:val="004D24E5"/>
    <w:rsid w:val="004D2621"/>
    <w:rsid w:val="004D26C3"/>
    <w:rsid w:val="004D27EC"/>
    <w:rsid w:val="004D2D44"/>
    <w:rsid w:val="004D2DAA"/>
    <w:rsid w:val="004D316D"/>
    <w:rsid w:val="004D31F7"/>
    <w:rsid w:val="004D3248"/>
    <w:rsid w:val="004D32C2"/>
    <w:rsid w:val="004D341B"/>
    <w:rsid w:val="004D34F8"/>
    <w:rsid w:val="004D3503"/>
    <w:rsid w:val="004D35D9"/>
    <w:rsid w:val="004D37CE"/>
    <w:rsid w:val="004D3832"/>
    <w:rsid w:val="004D3845"/>
    <w:rsid w:val="004D38AE"/>
    <w:rsid w:val="004D3955"/>
    <w:rsid w:val="004D3BE8"/>
    <w:rsid w:val="004D3EC0"/>
    <w:rsid w:val="004D3FA8"/>
    <w:rsid w:val="004D447D"/>
    <w:rsid w:val="004D45BC"/>
    <w:rsid w:val="004D483A"/>
    <w:rsid w:val="004D4BD9"/>
    <w:rsid w:val="004D4C46"/>
    <w:rsid w:val="004D4C85"/>
    <w:rsid w:val="004D4D32"/>
    <w:rsid w:val="004D4D44"/>
    <w:rsid w:val="004D4D86"/>
    <w:rsid w:val="004D4DA6"/>
    <w:rsid w:val="004D4E98"/>
    <w:rsid w:val="004D5064"/>
    <w:rsid w:val="004D506A"/>
    <w:rsid w:val="004D555E"/>
    <w:rsid w:val="004D55F3"/>
    <w:rsid w:val="004D5719"/>
    <w:rsid w:val="004D57F9"/>
    <w:rsid w:val="004D5D03"/>
    <w:rsid w:val="004D5ED4"/>
    <w:rsid w:val="004D5FEA"/>
    <w:rsid w:val="004D60D3"/>
    <w:rsid w:val="004D60ED"/>
    <w:rsid w:val="004D63CB"/>
    <w:rsid w:val="004D642D"/>
    <w:rsid w:val="004D66CC"/>
    <w:rsid w:val="004D6737"/>
    <w:rsid w:val="004D67C8"/>
    <w:rsid w:val="004D6834"/>
    <w:rsid w:val="004D6873"/>
    <w:rsid w:val="004D68F7"/>
    <w:rsid w:val="004D6910"/>
    <w:rsid w:val="004D6A4E"/>
    <w:rsid w:val="004D6BB4"/>
    <w:rsid w:val="004D6EDB"/>
    <w:rsid w:val="004D6F2A"/>
    <w:rsid w:val="004D6F87"/>
    <w:rsid w:val="004D6FCD"/>
    <w:rsid w:val="004D6FFC"/>
    <w:rsid w:val="004D717E"/>
    <w:rsid w:val="004D72C8"/>
    <w:rsid w:val="004D774C"/>
    <w:rsid w:val="004D785B"/>
    <w:rsid w:val="004D788D"/>
    <w:rsid w:val="004D7955"/>
    <w:rsid w:val="004D798A"/>
    <w:rsid w:val="004D7A83"/>
    <w:rsid w:val="004D7B57"/>
    <w:rsid w:val="004D7BA3"/>
    <w:rsid w:val="004D7C25"/>
    <w:rsid w:val="004D7C29"/>
    <w:rsid w:val="004D7E76"/>
    <w:rsid w:val="004D7F83"/>
    <w:rsid w:val="004D7F9F"/>
    <w:rsid w:val="004E0031"/>
    <w:rsid w:val="004E0068"/>
    <w:rsid w:val="004E00A3"/>
    <w:rsid w:val="004E00BE"/>
    <w:rsid w:val="004E031E"/>
    <w:rsid w:val="004E0482"/>
    <w:rsid w:val="004E04F7"/>
    <w:rsid w:val="004E055D"/>
    <w:rsid w:val="004E0565"/>
    <w:rsid w:val="004E064B"/>
    <w:rsid w:val="004E0683"/>
    <w:rsid w:val="004E06C4"/>
    <w:rsid w:val="004E06F3"/>
    <w:rsid w:val="004E0A32"/>
    <w:rsid w:val="004E0C88"/>
    <w:rsid w:val="004E0F0F"/>
    <w:rsid w:val="004E0FF4"/>
    <w:rsid w:val="004E1067"/>
    <w:rsid w:val="004E10DF"/>
    <w:rsid w:val="004E1130"/>
    <w:rsid w:val="004E1151"/>
    <w:rsid w:val="004E165B"/>
    <w:rsid w:val="004E1700"/>
    <w:rsid w:val="004E172C"/>
    <w:rsid w:val="004E1859"/>
    <w:rsid w:val="004E1975"/>
    <w:rsid w:val="004E1BC4"/>
    <w:rsid w:val="004E1C4C"/>
    <w:rsid w:val="004E1C5E"/>
    <w:rsid w:val="004E1D92"/>
    <w:rsid w:val="004E1E22"/>
    <w:rsid w:val="004E2052"/>
    <w:rsid w:val="004E2204"/>
    <w:rsid w:val="004E2558"/>
    <w:rsid w:val="004E289C"/>
    <w:rsid w:val="004E2A57"/>
    <w:rsid w:val="004E2CBA"/>
    <w:rsid w:val="004E304E"/>
    <w:rsid w:val="004E3060"/>
    <w:rsid w:val="004E30BA"/>
    <w:rsid w:val="004E32F7"/>
    <w:rsid w:val="004E379D"/>
    <w:rsid w:val="004E38C0"/>
    <w:rsid w:val="004E390B"/>
    <w:rsid w:val="004E3A1B"/>
    <w:rsid w:val="004E3A84"/>
    <w:rsid w:val="004E3C3D"/>
    <w:rsid w:val="004E3E44"/>
    <w:rsid w:val="004E4055"/>
    <w:rsid w:val="004E421A"/>
    <w:rsid w:val="004E4478"/>
    <w:rsid w:val="004E4592"/>
    <w:rsid w:val="004E46D7"/>
    <w:rsid w:val="004E46E7"/>
    <w:rsid w:val="004E4794"/>
    <w:rsid w:val="004E483C"/>
    <w:rsid w:val="004E4844"/>
    <w:rsid w:val="004E4899"/>
    <w:rsid w:val="004E4BF6"/>
    <w:rsid w:val="004E4CE0"/>
    <w:rsid w:val="004E4EAA"/>
    <w:rsid w:val="004E4EE8"/>
    <w:rsid w:val="004E5193"/>
    <w:rsid w:val="004E51EC"/>
    <w:rsid w:val="004E5294"/>
    <w:rsid w:val="004E5668"/>
    <w:rsid w:val="004E5825"/>
    <w:rsid w:val="004E586B"/>
    <w:rsid w:val="004E594D"/>
    <w:rsid w:val="004E5978"/>
    <w:rsid w:val="004E597B"/>
    <w:rsid w:val="004E5A3C"/>
    <w:rsid w:val="004E5A57"/>
    <w:rsid w:val="004E5A5A"/>
    <w:rsid w:val="004E5A7E"/>
    <w:rsid w:val="004E5BD5"/>
    <w:rsid w:val="004E5CA2"/>
    <w:rsid w:val="004E5D00"/>
    <w:rsid w:val="004E5E55"/>
    <w:rsid w:val="004E6038"/>
    <w:rsid w:val="004E6067"/>
    <w:rsid w:val="004E6093"/>
    <w:rsid w:val="004E60CD"/>
    <w:rsid w:val="004E63DB"/>
    <w:rsid w:val="004E6507"/>
    <w:rsid w:val="004E657F"/>
    <w:rsid w:val="004E6655"/>
    <w:rsid w:val="004E684B"/>
    <w:rsid w:val="004E68EC"/>
    <w:rsid w:val="004E697A"/>
    <w:rsid w:val="004E6B2E"/>
    <w:rsid w:val="004E6B51"/>
    <w:rsid w:val="004E6BDE"/>
    <w:rsid w:val="004E6C38"/>
    <w:rsid w:val="004E6CD2"/>
    <w:rsid w:val="004E6CE6"/>
    <w:rsid w:val="004E6D55"/>
    <w:rsid w:val="004E6ED3"/>
    <w:rsid w:val="004E6EE5"/>
    <w:rsid w:val="004E6FB4"/>
    <w:rsid w:val="004E6FEE"/>
    <w:rsid w:val="004E70DA"/>
    <w:rsid w:val="004E70E9"/>
    <w:rsid w:val="004E70FF"/>
    <w:rsid w:val="004E724F"/>
    <w:rsid w:val="004E737A"/>
    <w:rsid w:val="004E79D1"/>
    <w:rsid w:val="004E79D9"/>
    <w:rsid w:val="004E7AD7"/>
    <w:rsid w:val="004E7C71"/>
    <w:rsid w:val="004E7D5F"/>
    <w:rsid w:val="004E7F3A"/>
    <w:rsid w:val="004F01D8"/>
    <w:rsid w:val="004F0286"/>
    <w:rsid w:val="004F0297"/>
    <w:rsid w:val="004F02A9"/>
    <w:rsid w:val="004F02CF"/>
    <w:rsid w:val="004F05DB"/>
    <w:rsid w:val="004F067B"/>
    <w:rsid w:val="004F07AC"/>
    <w:rsid w:val="004F0811"/>
    <w:rsid w:val="004F0934"/>
    <w:rsid w:val="004F0BA9"/>
    <w:rsid w:val="004F1104"/>
    <w:rsid w:val="004F1418"/>
    <w:rsid w:val="004F16FD"/>
    <w:rsid w:val="004F1758"/>
    <w:rsid w:val="004F1939"/>
    <w:rsid w:val="004F1C8F"/>
    <w:rsid w:val="004F1D09"/>
    <w:rsid w:val="004F1DED"/>
    <w:rsid w:val="004F1E30"/>
    <w:rsid w:val="004F1E9D"/>
    <w:rsid w:val="004F20D2"/>
    <w:rsid w:val="004F20FE"/>
    <w:rsid w:val="004F230E"/>
    <w:rsid w:val="004F2403"/>
    <w:rsid w:val="004F253D"/>
    <w:rsid w:val="004F264F"/>
    <w:rsid w:val="004F2AED"/>
    <w:rsid w:val="004F2B8D"/>
    <w:rsid w:val="004F2D24"/>
    <w:rsid w:val="004F2E74"/>
    <w:rsid w:val="004F2F9C"/>
    <w:rsid w:val="004F347F"/>
    <w:rsid w:val="004F348D"/>
    <w:rsid w:val="004F34C2"/>
    <w:rsid w:val="004F3661"/>
    <w:rsid w:val="004F37BC"/>
    <w:rsid w:val="004F3823"/>
    <w:rsid w:val="004F38B0"/>
    <w:rsid w:val="004F38D3"/>
    <w:rsid w:val="004F3B01"/>
    <w:rsid w:val="004F3C15"/>
    <w:rsid w:val="004F4158"/>
    <w:rsid w:val="004F4531"/>
    <w:rsid w:val="004F467F"/>
    <w:rsid w:val="004F4809"/>
    <w:rsid w:val="004F484D"/>
    <w:rsid w:val="004F492A"/>
    <w:rsid w:val="004F49B1"/>
    <w:rsid w:val="004F4B62"/>
    <w:rsid w:val="004F4CE2"/>
    <w:rsid w:val="004F4D94"/>
    <w:rsid w:val="004F4F0C"/>
    <w:rsid w:val="004F4F5D"/>
    <w:rsid w:val="004F5034"/>
    <w:rsid w:val="004F508E"/>
    <w:rsid w:val="004F5213"/>
    <w:rsid w:val="004F53BF"/>
    <w:rsid w:val="004F5430"/>
    <w:rsid w:val="004F54C1"/>
    <w:rsid w:val="004F5702"/>
    <w:rsid w:val="004F574F"/>
    <w:rsid w:val="004F58E5"/>
    <w:rsid w:val="004F5BDF"/>
    <w:rsid w:val="004F5D07"/>
    <w:rsid w:val="004F5DE8"/>
    <w:rsid w:val="004F5F2B"/>
    <w:rsid w:val="004F60C6"/>
    <w:rsid w:val="004F60C7"/>
    <w:rsid w:val="004F62CA"/>
    <w:rsid w:val="004F6357"/>
    <w:rsid w:val="004F68C1"/>
    <w:rsid w:val="004F6ACA"/>
    <w:rsid w:val="004F6D64"/>
    <w:rsid w:val="004F6EA7"/>
    <w:rsid w:val="004F712D"/>
    <w:rsid w:val="004F7391"/>
    <w:rsid w:val="004F74BA"/>
    <w:rsid w:val="004F756F"/>
    <w:rsid w:val="004F7818"/>
    <w:rsid w:val="004F78C6"/>
    <w:rsid w:val="004F7AF6"/>
    <w:rsid w:val="004F7B9B"/>
    <w:rsid w:val="004F7BF1"/>
    <w:rsid w:val="004F7C81"/>
    <w:rsid w:val="004F7D9A"/>
    <w:rsid w:val="004F7F5A"/>
    <w:rsid w:val="004F7F71"/>
    <w:rsid w:val="0050030F"/>
    <w:rsid w:val="00500318"/>
    <w:rsid w:val="00500628"/>
    <w:rsid w:val="00500659"/>
    <w:rsid w:val="005006C2"/>
    <w:rsid w:val="00500934"/>
    <w:rsid w:val="00500AD2"/>
    <w:rsid w:val="00500B89"/>
    <w:rsid w:val="00500BE1"/>
    <w:rsid w:val="00500C38"/>
    <w:rsid w:val="00500D01"/>
    <w:rsid w:val="00500D64"/>
    <w:rsid w:val="00500E6A"/>
    <w:rsid w:val="00500FEB"/>
    <w:rsid w:val="00501060"/>
    <w:rsid w:val="00501145"/>
    <w:rsid w:val="0050132F"/>
    <w:rsid w:val="00501511"/>
    <w:rsid w:val="00501593"/>
    <w:rsid w:val="00501656"/>
    <w:rsid w:val="005017B0"/>
    <w:rsid w:val="00501928"/>
    <w:rsid w:val="00501D10"/>
    <w:rsid w:val="00501DAF"/>
    <w:rsid w:val="00501F35"/>
    <w:rsid w:val="00502323"/>
    <w:rsid w:val="005028D3"/>
    <w:rsid w:val="005029D3"/>
    <w:rsid w:val="00502AE8"/>
    <w:rsid w:val="00502BC7"/>
    <w:rsid w:val="00502CF7"/>
    <w:rsid w:val="00502FE3"/>
    <w:rsid w:val="005035CA"/>
    <w:rsid w:val="00503845"/>
    <w:rsid w:val="00503D60"/>
    <w:rsid w:val="00503DBD"/>
    <w:rsid w:val="00503E1D"/>
    <w:rsid w:val="00504049"/>
    <w:rsid w:val="005041E7"/>
    <w:rsid w:val="005044E4"/>
    <w:rsid w:val="0050463C"/>
    <w:rsid w:val="00504723"/>
    <w:rsid w:val="005048DA"/>
    <w:rsid w:val="00504F4E"/>
    <w:rsid w:val="005051CF"/>
    <w:rsid w:val="0050529F"/>
    <w:rsid w:val="005052C5"/>
    <w:rsid w:val="005053E6"/>
    <w:rsid w:val="005055A1"/>
    <w:rsid w:val="00505711"/>
    <w:rsid w:val="00505869"/>
    <w:rsid w:val="00505DBA"/>
    <w:rsid w:val="00506256"/>
    <w:rsid w:val="00506383"/>
    <w:rsid w:val="0050648F"/>
    <w:rsid w:val="0050675A"/>
    <w:rsid w:val="00506917"/>
    <w:rsid w:val="00506A47"/>
    <w:rsid w:val="005072FF"/>
    <w:rsid w:val="005073CB"/>
    <w:rsid w:val="00507617"/>
    <w:rsid w:val="00507638"/>
    <w:rsid w:val="00507796"/>
    <w:rsid w:val="005078C7"/>
    <w:rsid w:val="00507919"/>
    <w:rsid w:val="00507995"/>
    <w:rsid w:val="00507A22"/>
    <w:rsid w:val="00507CFD"/>
    <w:rsid w:val="00507E53"/>
    <w:rsid w:val="00507EE7"/>
    <w:rsid w:val="00507FBD"/>
    <w:rsid w:val="00510B37"/>
    <w:rsid w:val="00510BCB"/>
    <w:rsid w:val="00510EDC"/>
    <w:rsid w:val="00510FA8"/>
    <w:rsid w:val="00511134"/>
    <w:rsid w:val="00511148"/>
    <w:rsid w:val="0051118B"/>
    <w:rsid w:val="005111A5"/>
    <w:rsid w:val="0051124C"/>
    <w:rsid w:val="00511278"/>
    <w:rsid w:val="00511562"/>
    <w:rsid w:val="00511788"/>
    <w:rsid w:val="005118AB"/>
    <w:rsid w:val="0051196C"/>
    <w:rsid w:val="005119F2"/>
    <w:rsid w:val="00511B60"/>
    <w:rsid w:val="00511D67"/>
    <w:rsid w:val="00511F3F"/>
    <w:rsid w:val="00511F9B"/>
    <w:rsid w:val="005120C0"/>
    <w:rsid w:val="00512133"/>
    <w:rsid w:val="005121B3"/>
    <w:rsid w:val="00512207"/>
    <w:rsid w:val="00512340"/>
    <w:rsid w:val="005126E1"/>
    <w:rsid w:val="0051286F"/>
    <w:rsid w:val="00512AD0"/>
    <w:rsid w:val="00512B2B"/>
    <w:rsid w:val="00512EA2"/>
    <w:rsid w:val="00512EFE"/>
    <w:rsid w:val="00513234"/>
    <w:rsid w:val="005132B2"/>
    <w:rsid w:val="00513312"/>
    <w:rsid w:val="005133EA"/>
    <w:rsid w:val="0051341F"/>
    <w:rsid w:val="0051380D"/>
    <w:rsid w:val="0051387A"/>
    <w:rsid w:val="00513C65"/>
    <w:rsid w:val="005140E1"/>
    <w:rsid w:val="005142CA"/>
    <w:rsid w:val="00514AE6"/>
    <w:rsid w:val="00514B82"/>
    <w:rsid w:val="00514B99"/>
    <w:rsid w:val="00514D22"/>
    <w:rsid w:val="00514FA8"/>
    <w:rsid w:val="0051507D"/>
    <w:rsid w:val="0051512D"/>
    <w:rsid w:val="005151A7"/>
    <w:rsid w:val="005152FE"/>
    <w:rsid w:val="005158D5"/>
    <w:rsid w:val="00515970"/>
    <w:rsid w:val="00515A81"/>
    <w:rsid w:val="00515B1B"/>
    <w:rsid w:val="00515C66"/>
    <w:rsid w:val="00515F65"/>
    <w:rsid w:val="00515F7D"/>
    <w:rsid w:val="0051626A"/>
    <w:rsid w:val="005163EB"/>
    <w:rsid w:val="00516535"/>
    <w:rsid w:val="00516550"/>
    <w:rsid w:val="00516686"/>
    <w:rsid w:val="00516A90"/>
    <w:rsid w:val="00516AB1"/>
    <w:rsid w:val="00516C72"/>
    <w:rsid w:val="00516D73"/>
    <w:rsid w:val="00516F79"/>
    <w:rsid w:val="005171DC"/>
    <w:rsid w:val="0051736E"/>
    <w:rsid w:val="0051754D"/>
    <w:rsid w:val="00517567"/>
    <w:rsid w:val="00517726"/>
    <w:rsid w:val="00517A2A"/>
    <w:rsid w:val="00517E3F"/>
    <w:rsid w:val="00517F6E"/>
    <w:rsid w:val="00520002"/>
    <w:rsid w:val="005200AE"/>
    <w:rsid w:val="0052031C"/>
    <w:rsid w:val="005205C8"/>
    <w:rsid w:val="005206F9"/>
    <w:rsid w:val="00520752"/>
    <w:rsid w:val="00520CDB"/>
    <w:rsid w:val="00520DD0"/>
    <w:rsid w:val="00520EC1"/>
    <w:rsid w:val="00520F8A"/>
    <w:rsid w:val="00521434"/>
    <w:rsid w:val="005215B9"/>
    <w:rsid w:val="0052165F"/>
    <w:rsid w:val="00521923"/>
    <w:rsid w:val="00521933"/>
    <w:rsid w:val="00521A29"/>
    <w:rsid w:val="00521A97"/>
    <w:rsid w:val="00521B73"/>
    <w:rsid w:val="00522066"/>
    <w:rsid w:val="00522264"/>
    <w:rsid w:val="005224B7"/>
    <w:rsid w:val="00522518"/>
    <w:rsid w:val="00522576"/>
    <w:rsid w:val="0052259C"/>
    <w:rsid w:val="005225B3"/>
    <w:rsid w:val="00522A1C"/>
    <w:rsid w:val="00522C08"/>
    <w:rsid w:val="00522C2C"/>
    <w:rsid w:val="00522E1B"/>
    <w:rsid w:val="00522EBD"/>
    <w:rsid w:val="00522FC1"/>
    <w:rsid w:val="00522FFC"/>
    <w:rsid w:val="005230BD"/>
    <w:rsid w:val="005230EF"/>
    <w:rsid w:val="0052324D"/>
    <w:rsid w:val="00523302"/>
    <w:rsid w:val="005233B5"/>
    <w:rsid w:val="005235E0"/>
    <w:rsid w:val="00523643"/>
    <w:rsid w:val="00523832"/>
    <w:rsid w:val="0052391F"/>
    <w:rsid w:val="0052393E"/>
    <w:rsid w:val="005239B3"/>
    <w:rsid w:val="005239E6"/>
    <w:rsid w:val="00523AF2"/>
    <w:rsid w:val="00523E94"/>
    <w:rsid w:val="00523F4E"/>
    <w:rsid w:val="00523F6B"/>
    <w:rsid w:val="00523F92"/>
    <w:rsid w:val="0052413C"/>
    <w:rsid w:val="00524282"/>
    <w:rsid w:val="00524312"/>
    <w:rsid w:val="005244FB"/>
    <w:rsid w:val="0052462A"/>
    <w:rsid w:val="00524674"/>
    <w:rsid w:val="005247FD"/>
    <w:rsid w:val="0052487B"/>
    <w:rsid w:val="00524A04"/>
    <w:rsid w:val="00524C7D"/>
    <w:rsid w:val="00524CC5"/>
    <w:rsid w:val="00524D6A"/>
    <w:rsid w:val="00524E16"/>
    <w:rsid w:val="0052510F"/>
    <w:rsid w:val="0052598B"/>
    <w:rsid w:val="00525AC9"/>
    <w:rsid w:val="00525C48"/>
    <w:rsid w:val="00525C5F"/>
    <w:rsid w:val="00525D3D"/>
    <w:rsid w:val="00525D49"/>
    <w:rsid w:val="00525D8F"/>
    <w:rsid w:val="00525E00"/>
    <w:rsid w:val="00525E89"/>
    <w:rsid w:val="00525EA8"/>
    <w:rsid w:val="0052601E"/>
    <w:rsid w:val="00526140"/>
    <w:rsid w:val="0052620F"/>
    <w:rsid w:val="005263C1"/>
    <w:rsid w:val="005263E0"/>
    <w:rsid w:val="0052640B"/>
    <w:rsid w:val="00526556"/>
    <w:rsid w:val="005265AB"/>
    <w:rsid w:val="0052686C"/>
    <w:rsid w:val="00526A54"/>
    <w:rsid w:val="00526CAC"/>
    <w:rsid w:val="00527073"/>
    <w:rsid w:val="0052712F"/>
    <w:rsid w:val="00527218"/>
    <w:rsid w:val="00527285"/>
    <w:rsid w:val="00527440"/>
    <w:rsid w:val="0052782C"/>
    <w:rsid w:val="0052791A"/>
    <w:rsid w:val="00527A35"/>
    <w:rsid w:val="00527B5D"/>
    <w:rsid w:val="00527B62"/>
    <w:rsid w:val="00527DCF"/>
    <w:rsid w:val="005301B5"/>
    <w:rsid w:val="005301B7"/>
    <w:rsid w:val="00530420"/>
    <w:rsid w:val="00530507"/>
    <w:rsid w:val="005305A1"/>
    <w:rsid w:val="005305AF"/>
    <w:rsid w:val="005306FD"/>
    <w:rsid w:val="00530A1F"/>
    <w:rsid w:val="00530B61"/>
    <w:rsid w:val="00530B90"/>
    <w:rsid w:val="00530D81"/>
    <w:rsid w:val="00530EC7"/>
    <w:rsid w:val="005311B1"/>
    <w:rsid w:val="005311CA"/>
    <w:rsid w:val="005311D8"/>
    <w:rsid w:val="00531229"/>
    <w:rsid w:val="00531236"/>
    <w:rsid w:val="005313A4"/>
    <w:rsid w:val="005313E2"/>
    <w:rsid w:val="0053141C"/>
    <w:rsid w:val="005314AC"/>
    <w:rsid w:val="00531627"/>
    <w:rsid w:val="00531658"/>
    <w:rsid w:val="00531AE7"/>
    <w:rsid w:val="005320A2"/>
    <w:rsid w:val="00532260"/>
    <w:rsid w:val="005323A5"/>
    <w:rsid w:val="005323B1"/>
    <w:rsid w:val="005323D7"/>
    <w:rsid w:val="005324DC"/>
    <w:rsid w:val="0053259F"/>
    <w:rsid w:val="005325AD"/>
    <w:rsid w:val="005326F4"/>
    <w:rsid w:val="005327C6"/>
    <w:rsid w:val="005329A0"/>
    <w:rsid w:val="00532ADD"/>
    <w:rsid w:val="005330BD"/>
    <w:rsid w:val="00533195"/>
    <w:rsid w:val="0053329C"/>
    <w:rsid w:val="0053382A"/>
    <w:rsid w:val="00533C4C"/>
    <w:rsid w:val="00533D9A"/>
    <w:rsid w:val="00533F7F"/>
    <w:rsid w:val="00533FA7"/>
    <w:rsid w:val="00534058"/>
    <w:rsid w:val="005341EE"/>
    <w:rsid w:val="005345A3"/>
    <w:rsid w:val="00534798"/>
    <w:rsid w:val="00534896"/>
    <w:rsid w:val="005348E9"/>
    <w:rsid w:val="00534903"/>
    <w:rsid w:val="00534922"/>
    <w:rsid w:val="0053492E"/>
    <w:rsid w:val="00534B31"/>
    <w:rsid w:val="00534C65"/>
    <w:rsid w:val="00534C6C"/>
    <w:rsid w:val="00534EB7"/>
    <w:rsid w:val="00534FED"/>
    <w:rsid w:val="005350E0"/>
    <w:rsid w:val="0053510C"/>
    <w:rsid w:val="00535174"/>
    <w:rsid w:val="005351FD"/>
    <w:rsid w:val="00535738"/>
    <w:rsid w:val="00535904"/>
    <w:rsid w:val="00535AC4"/>
    <w:rsid w:val="00535BE6"/>
    <w:rsid w:val="00535C98"/>
    <w:rsid w:val="00535D01"/>
    <w:rsid w:val="00535E1A"/>
    <w:rsid w:val="00535FFA"/>
    <w:rsid w:val="0053605E"/>
    <w:rsid w:val="005362E3"/>
    <w:rsid w:val="005363CD"/>
    <w:rsid w:val="0053688D"/>
    <w:rsid w:val="00536A6C"/>
    <w:rsid w:val="00536F21"/>
    <w:rsid w:val="00536FAE"/>
    <w:rsid w:val="00537101"/>
    <w:rsid w:val="005371EF"/>
    <w:rsid w:val="00537454"/>
    <w:rsid w:val="005375F1"/>
    <w:rsid w:val="00537690"/>
    <w:rsid w:val="00537722"/>
    <w:rsid w:val="005378EE"/>
    <w:rsid w:val="00537AFD"/>
    <w:rsid w:val="00537BA6"/>
    <w:rsid w:val="00537D7B"/>
    <w:rsid w:val="00537ED2"/>
    <w:rsid w:val="00537F97"/>
    <w:rsid w:val="00540105"/>
    <w:rsid w:val="005405A0"/>
    <w:rsid w:val="005405FD"/>
    <w:rsid w:val="00540706"/>
    <w:rsid w:val="0054071C"/>
    <w:rsid w:val="00540778"/>
    <w:rsid w:val="0054080D"/>
    <w:rsid w:val="005408F6"/>
    <w:rsid w:val="00540907"/>
    <w:rsid w:val="00540AF3"/>
    <w:rsid w:val="00540D94"/>
    <w:rsid w:val="00540E9C"/>
    <w:rsid w:val="00540EE8"/>
    <w:rsid w:val="005414AF"/>
    <w:rsid w:val="005414B9"/>
    <w:rsid w:val="00541609"/>
    <w:rsid w:val="00541700"/>
    <w:rsid w:val="00541848"/>
    <w:rsid w:val="005418DA"/>
    <w:rsid w:val="00541928"/>
    <w:rsid w:val="00541B56"/>
    <w:rsid w:val="00541D5C"/>
    <w:rsid w:val="00541E64"/>
    <w:rsid w:val="00541E6A"/>
    <w:rsid w:val="00542018"/>
    <w:rsid w:val="00542330"/>
    <w:rsid w:val="0054234C"/>
    <w:rsid w:val="005424A5"/>
    <w:rsid w:val="005425BD"/>
    <w:rsid w:val="00542677"/>
    <w:rsid w:val="0054276D"/>
    <w:rsid w:val="005427DE"/>
    <w:rsid w:val="00542837"/>
    <w:rsid w:val="00542993"/>
    <w:rsid w:val="0054299F"/>
    <w:rsid w:val="00542B42"/>
    <w:rsid w:val="00542D37"/>
    <w:rsid w:val="00543005"/>
    <w:rsid w:val="005434C7"/>
    <w:rsid w:val="0054355F"/>
    <w:rsid w:val="00543669"/>
    <w:rsid w:val="00543730"/>
    <w:rsid w:val="0054383F"/>
    <w:rsid w:val="00543849"/>
    <w:rsid w:val="00543941"/>
    <w:rsid w:val="00543A0B"/>
    <w:rsid w:val="00543CA4"/>
    <w:rsid w:val="00543EC7"/>
    <w:rsid w:val="00543F13"/>
    <w:rsid w:val="00543F3C"/>
    <w:rsid w:val="00544043"/>
    <w:rsid w:val="0054433C"/>
    <w:rsid w:val="005443B2"/>
    <w:rsid w:val="00544799"/>
    <w:rsid w:val="00544B6A"/>
    <w:rsid w:val="00544BE8"/>
    <w:rsid w:val="00544C68"/>
    <w:rsid w:val="00544C83"/>
    <w:rsid w:val="00544CD6"/>
    <w:rsid w:val="00544DBF"/>
    <w:rsid w:val="00544DD2"/>
    <w:rsid w:val="00544E9A"/>
    <w:rsid w:val="00545572"/>
    <w:rsid w:val="005457C8"/>
    <w:rsid w:val="005459FB"/>
    <w:rsid w:val="00545A01"/>
    <w:rsid w:val="00545A3B"/>
    <w:rsid w:val="00545C17"/>
    <w:rsid w:val="00545CB0"/>
    <w:rsid w:val="00545CDD"/>
    <w:rsid w:val="00545DB2"/>
    <w:rsid w:val="00545F78"/>
    <w:rsid w:val="00545FA2"/>
    <w:rsid w:val="005460EE"/>
    <w:rsid w:val="005460FB"/>
    <w:rsid w:val="00546332"/>
    <w:rsid w:val="005464F4"/>
    <w:rsid w:val="00546568"/>
    <w:rsid w:val="005465AF"/>
    <w:rsid w:val="00546617"/>
    <w:rsid w:val="0054666D"/>
    <w:rsid w:val="00546EB8"/>
    <w:rsid w:val="00546F2F"/>
    <w:rsid w:val="0054700B"/>
    <w:rsid w:val="0054704E"/>
    <w:rsid w:val="005471B4"/>
    <w:rsid w:val="005471D6"/>
    <w:rsid w:val="005472D7"/>
    <w:rsid w:val="005474AC"/>
    <w:rsid w:val="005474AF"/>
    <w:rsid w:val="0054778D"/>
    <w:rsid w:val="00547B75"/>
    <w:rsid w:val="00547BCD"/>
    <w:rsid w:val="005500C4"/>
    <w:rsid w:val="005502D5"/>
    <w:rsid w:val="00550317"/>
    <w:rsid w:val="0055087B"/>
    <w:rsid w:val="00550A0A"/>
    <w:rsid w:val="00550A37"/>
    <w:rsid w:val="00550A9F"/>
    <w:rsid w:val="00550AB6"/>
    <w:rsid w:val="00550EAA"/>
    <w:rsid w:val="00550F69"/>
    <w:rsid w:val="005510CB"/>
    <w:rsid w:val="00551145"/>
    <w:rsid w:val="00551281"/>
    <w:rsid w:val="005513FE"/>
    <w:rsid w:val="0055142F"/>
    <w:rsid w:val="00551494"/>
    <w:rsid w:val="005519C4"/>
    <w:rsid w:val="00551BB5"/>
    <w:rsid w:val="00551CF5"/>
    <w:rsid w:val="00551F6A"/>
    <w:rsid w:val="00551F84"/>
    <w:rsid w:val="0055278C"/>
    <w:rsid w:val="005527E4"/>
    <w:rsid w:val="0055289E"/>
    <w:rsid w:val="005528DF"/>
    <w:rsid w:val="005529EE"/>
    <w:rsid w:val="00552C6E"/>
    <w:rsid w:val="00552CEB"/>
    <w:rsid w:val="00552F90"/>
    <w:rsid w:val="0055308F"/>
    <w:rsid w:val="00553247"/>
    <w:rsid w:val="0055327F"/>
    <w:rsid w:val="005534D7"/>
    <w:rsid w:val="00553570"/>
    <w:rsid w:val="00553590"/>
    <w:rsid w:val="00553A26"/>
    <w:rsid w:val="00553B66"/>
    <w:rsid w:val="00553CA1"/>
    <w:rsid w:val="00553E2F"/>
    <w:rsid w:val="00553F1D"/>
    <w:rsid w:val="0055400D"/>
    <w:rsid w:val="0055425D"/>
    <w:rsid w:val="005542AE"/>
    <w:rsid w:val="00554455"/>
    <w:rsid w:val="00554628"/>
    <w:rsid w:val="00554775"/>
    <w:rsid w:val="0055479A"/>
    <w:rsid w:val="005549C0"/>
    <w:rsid w:val="00554A28"/>
    <w:rsid w:val="00554ADD"/>
    <w:rsid w:val="00554F65"/>
    <w:rsid w:val="00554FFF"/>
    <w:rsid w:val="00555111"/>
    <w:rsid w:val="00555345"/>
    <w:rsid w:val="005553D7"/>
    <w:rsid w:val="00555454"/>
    <w:rsid w:val="0055560B"/>
    <w:rsid w:val="00555674"/>
    <w:rsid w:val="0055568B"/>
    <w:rsid w:val="00555C15"/>
    <w:rsid w:val="00555D5B"/>
    <w:rsid w:val="00555EE1"/>
    <w:rsid w:val="005561FC"/>
    <w:rsid w:val="005562FD"/>
    <w:rsid w:val="00556317"/>
    <w:rsid w:val="00556345"/>
    <w:rsid w:val="005564A3"/>
    <w:rsid w:val="0055656A"/>
    <w:rsid w:val="005566EA"/>
    <w:rsid w:val="00556857"/>
    <w:rsid w:val="00556954"/>
    <w:rsid w:val="00556A5A"/>
    <w:rsid w:val="00557056"/>
    <w:rsid w:val="005570DA"/>
    <w:rsid w:val="005571F3"/>
    <w:rsid w:val="00557203"/>
    <w:rsid w:val="0055766A"/>
    <w:rsid w:val="00557769"/>
    <w:rsid w:val="00557CA0"/>
    <w:rsid w:val="00557D19"/>
    <w:rsid w:val="00557D57"/>
    <w:rsid w:val="00557DFE"/>
    <w:rsid w:val="00557E08"/>
    <w:rsid w:val="00557FCA"/>
    <w:rsid w:val="005600DA"/>
    <w:rsid w:val="0056035C"/>
    <w:rsid w:val="005604EE"/>
    <w:rsid w:val="005607CD"/>
    <w:rsid w:val="00560874"/>
    <w:rsid w:val="005608D8"/>
    <w:rsid w:val="00560B47"/>
    <w:rsid w:val="00560E76"/>
    <w:rsid w:val="005613A5"/>
    <w:rsid w:val="005617ED"/>
    <w:rsid w:val="005618A2"/>
    <w:rsid w:val="005618F5"/>
    <w:rsid w:val="005619A6"/>
    <w:rsid w:val="005619E2"/>
    <w:rsid w:val="00561ACF"/>
    <w:rsid w:val="00561B58"/>
    <w:rsid w:val="00562097"/>
    <w:rsid w:val="0056211B"/>
    <w:rsid w:val="00562166"/>
    <w:rsid w:val="0056219D"/>
    <w:rsid w:val="005622C4"/>
    <w:rsid w:val="00562602"/>
    <w:rsid w:val="00562729"/>
    <w:rsid w:val="00562CA3"/>
    <w:rsid w:val="00562FE4"/>
    <w:rsid w:val="0056313E"/>
    <w:rsid w:val="0056326E"/>
    <w:rsid w:val="0056331B"/>
    <w:rsid w:val="00563525"/>
    <w:rsid w:val="00563960"/>
    <w:rsid w:val="00563BAE"/>
    <w:rsid w:val="00563BB5"/>
    <w:rsid w:val="00563D8C"/>
    <w:rsid w:val="00563F80"/>
    <w:rsid w:val="005640E1"/>
    <w:rsid w:val="005641C6"/>
    <w:rsid w:val="0056431F"/>
    <w:rsid w:val="00564617"/>
    <w:rsid w:val="0056473A"/>
    <w:rsid w:val="0056488A"/>
    <w:rsid w:val="0056489C"/>
    <w:rsid w:val="00564C8E"/>
    <w:rsid w:val="00564C9D"/>
    <w:rsid w:val="00564DED"/>
    <w:rsid w:val="00565248"/>
    <w:rsid w:val="0056544A"/>
    <w:rsid w:val="00565469"/>
    <w:rsid w:val="0056547B"/>
    <w:rsid w:val="005654C0"/>
    <w:rsid w:val="0056571E"/>
    <w:rsid w:val="00565961"/>
    <w:rsid w:val="005659BD"/>
    <w:rsid w:val="00565A00"/>
    <w:rsid w:val="00565CD9"/>
    <w:rsid w:val="00565ED7"/>
    <w:rsid w:val="005661F3"/>
    <w:rsid w:val="0056624A"/>
    <w:rsid w:val="0056649E"/>
    <w:rsid w:val="00566563"/>
    <w:rsid w:val="005665A4"/>
    <w:rsid w:val="005669AF"/>
    <w:rsid w:val="00566A31"/>
    <w:rsid w:val="00566A5A"/>
    <w:rsid w:val="00566A72"/>
    <w:rsid w:val="00566AC6"/>
    <w:rsid w:val="00567137"/>
    <w:rsid w:val="0056716B"/>
    <w:rsid w:val="00567198"/>
    <w:rsid w:val="005671A2"/>
    <w:rsid w:val="005672C9"/>
    <w:rsid w:val="005674A8"/>
    <w:rsid w:val="0056757D"/>
    <w:rsid w:val="0056759A"/>
    <w:rsid w:val="005676E6"/>
    <w:rsid w:val="0056773D"/>
    <w:rsid w:val="0056795A"/>
    <w:rsid w:val="00567998"/>
    <w:rsid w:val="00567D06"/>
    <w:rsid w:val="005700EA"/>
    <w:rsid w:val="00570302"/>
    <w:rsid w:val="005703CC"/>
    <w:rsid w:val="00570617"/>
    <w:rsid w:val="00570629"/>
    <w:rsid w:val="005706D9"/>
    <w:rsid w:val="0057078A"/>
    <w:rsid w:val="005707DD"/>
    <w:rsid w:val="00570A4F"/>
    <w:rsid w:val="00570AD2"/>
    <w:rsid w:val="00570BDA"/>
    <w:rsid w:val="00570CFC"/>
    <w:rsid w:val="00570DA4"/>
    <w:rsid w:val="00570EB1"/>
    <w:rsid w:val="00570EB2"/>
    <w:rsid w:val="00571065"/>
    <w:rsid w:val="00571315"/>
    <w:rsid w:val="005713F2"/>
    <w:rsid w:val="005714F9"/>
    <w:rsid w:val="00571637"/>
    <w:rsid w:val="00571650"/>
    <w:rsid w:val="005716D5"/>
    <w:rsid w:val="00571710"/>
    <w:rsid w:val="00571791"/>
    <w:rsid w:val="005718E9"/>
    <w:rsid w:val="00571937"/>
    <w:rsid w:val="00571A4D"/>
    <w:rsid w:val="00571C98"/>
    <w:rsid w:val="0057213E"/>
    <w:rsid w:val="0057213F"/>
    <w:rsid w:val="005725DE"/>
    <w:rsid w:val="00572803"/>
    <w:rsid w:val="00572816"/>
    <w:rsid w:val="00572B49"/>
    <w:rsid w:val="00572CE5"/>
    <w:rsid w:val="00572EC4"/>
    <w:rsid w:val="00573152"/>
    <w:rsid w:val="00573398"/>
    <w:rsid w:val="00573932"/>
    <w:rsid w:val="00573D52"/>
    <w:rsid w:val="00573FDD"/>
    <w:rsid w:val="00573FF2"/>
    <w:rsid w:val="005741F2"/>
    <w:rsid w:val="005742E6"/>
    <w:rsid w:val="00574532"/>
    <w:rsid w:val="00574536"/>
    <w:rsid w:val="005745C9"/>
    <w:rsid w:val="005745F5"/>
    <w:rsid w:val="00574611"/>
    <w:rsid w:val="00574673"/>
    <w:rsid w:val="0057472A"/>
    <w:rsid w:val="0057472E"/>
    <w:rsid w:val="00574A95"/>
    <w:rsid w:val="00574CC7"/>
    <w:rsid w:val="00574CFC"/>
    <w:rsid w:val="00574E58"/>
    <w:rsid w:val="00574F3D"/>
    <w:rsid w:val="00574FEF"/>
    <w:rsid w:val="00575000"/>
    <w:rsid w:val="00575241"/>
    <w:rsid w:val="00575494"/>
    <w:rsid w:val="005754C2"/>
    <w:rsid w:val="005754FE"/>
    <w:rsid w:val="00575632"/>
    <w:rsid w:val="00575871"/>
    <w:rsid w:val="00575903"/>
    <w:rsid w:val="00575E5B"/>
    <w:rsid w:val="00575E66"/>
    <w:rsid w:val="00575E9D"/>
    <w:rsid w:val="00575EC0"/>
    <w:rsid w:val="00575F3E"/>
    <w:rsid w:val="00575F73"/>
    <w:rsid w:val="00576000"/>
    <w:rsid w:val="00576298"/>
    <w:rsid w:val="005764A2"/>
    <w:rsid w:val="00576766"/>
    <w:rsid w:val="00576A12"/>
    <w:rsid w:val="00576A38"/>
    <w:rsid w:val="00576AD3"/>
    <w:rsid w:val="00576C0B"/>
    <w:rsid w:val="00576CFC"/>
    <w:rsid w:val="00576E77"/>
    <w:rsid w:val="00576F6B"/>
    <w:rsid w:val="00577034"/>
    <w:rsid w:val="005772BA"/>
    <w:rsid w:val="005774B7"/>
    <w:rsid w:val="005774CE"/>
    <w:rsid w:val="0057750A"/>
    <w:rsid w:val="005775D3"/>
    <w:rsid w:val="00577664"/>
    <w:rsid w:val="00577901"/>
    <w:rsid w:val="0057791C"/>
    <w:rsid w:val="00577A14"/>
    <w:rsid w:val="00577B01"/>
    <w:rsid w:val="00577B93"/>
    <w:rsid w:val="00577BFF"/>
    <w:rsid w:val="00577C46"/>
    <w:rsid w:val="00577C94"/>
    <w:rsid w:val="00577E5D"/>
    <w:rsid w:val="00577E7D"/>
    <w:rsid w:val="00577F1C"/>
    <w:rsid w:val="0058001F"/>
    <w:rsid w:val="00580175"/>
    <w:rsid w:val="00580419"/>
    <w:rsid w:val="00580756"/>
    <w:rsid w:val="005808F8"/>
    <w:rsid w:val="00580956"/>
    <w:rsid w:val="00580C66"/>
    <w:rsid w:val="00580CC3"/>
    <w:rsid w:val="00580D2F"/>
    <w:rsid w:val="00580DAA"/>
    <w:rsid w:val="00580EB4"/>
    <w:rsid w:val="00580ECC"/>
    <w:rsid w:val="00580F58"/>
    <w:rsid w:val="00580F82"/>
    <w:rsid w:val="00580FA7"/>
    <w:rsid w:val="0058145F"/>
    <w:rsid w:val="0058150D"/>
    <w:rsid w:val="0058184A"/>
    <w:rsid w:val="00581882"/>
    <w:rsid w:val="00581950"/>
    <w:rsid w:val="00581955"/>
    <w:rsid w:val="00581A0F"/>
    <w:rsid w:val="00581BFA"/>
    <w:rsid w:val="00581C09"/>
    <w:rsid w:val="00581C32"/>
    <w:rsid w:val="00581D83"/>
    <w:rsid w:val="00581DE1"/>
    <w:rsid w:val="005820CC"/>
    <w:rsid w:val="00582348"/>
    <w:rsid w:val="00582435"/>
    <w:rsid w:val="00582677"/>
    <w:rsid w:val="005828A6"/>
    <w:rsid w:val="00582B2A"/>
    <w:rsid w:val="00582C47"/>
    <w:rsid w:val="0058308B"/>
    <w:rsid w:val="00583189"/>
    <w:rsid w:val="0058367E"/>
    <w:rsid w:val="005837D7"/>
    <w:rsid w:val="005838B6"/>
    <w:rsid w:val="005838E0"/>
    <w:rsid w:val="00583AD9"/>
    <w:rsid w:val="00583E5B"/>
    <w:rsid w:val="005840A7"/>
    <w:rsid w:val="005841CF"/>
    <w:rsid w:val="00584512"/>
    <w:rsid w:val="0058463D"/>
    <w:rsid w:val="0058472E"/>
    <w:rsid w:val="00584792"/>
    <w:rsid w:val="00584968"/>
    <w:rsid w:val="00584ADB"/>
    <w:rsid w:val="00584C6D"/>
    <w:rsid w:val="00584CC7"/>
    <w:rsid w:val="00584F28"/>
    <w:rsid w:val="00584F8D"/>
    <w:rsid w:val="0058518E"/>
    <w:rsid w:val="005855FE"/>
    <w:rsid w:val="0058562B"/>
    <w:rsid w:val="00585655"/>
    <w:rsid w:val="0058566A"/>
    <w:rsid w:val="00585679"/>
    <w:rsid w:val="005857AC"/>
    <w:rsid w:val="0058581D"/>
    <w:rsid w:val="00585D45"/>
    <w:rsid w:val="00585D92"/>
    <w:rsid w:val="00585F2C"/>
    <w:rsid w:val="00586088"/>
    <w:rsid w:val="005860A5"/>
    <w:rsid w:val="00586110"/>
    <w:rsid w:val="005863E2"/>
    <w:rsid w:val="005864C1"/>
    <w:rsid w:val="0058694E"/>
    <w:rsid w:val="00586F66"/>
    <w:rsid w:val="00586F75"/>
    <w:rsid w:val="00586FB7"/>
    <w:rsid w:val="00586FE2"/>
    <w:rsid w:val="00587162"/>
    <w:rsid w:val="0058730E"/>
    <w:rsid w:val="0058741D"/>
    <w:rsid w:val="005875DF"/>
    <w:rsid w:val="00587943"/>
    <w:rsid w:val="00587A51"/>
    <w:rsid w:val="00587B6F"/>
    <w:rsid w:val="00587C3D"/>
    <w:rsid w:val="00587C5A"/>
    <w:rsid w:val="00590213"/>
    <w:rsid w:val="005902E5"/>
    <w:rsid w:val="005903FF"/>
    <w:rsid w:val="00590676"/>
    <w:rsid w:val="005906D6"/>
    <w:rsid w:val="0059095F"/>
    <w:rsid w:val="00590E57"/>
    <w:rsid w:val="00590EF0"/>
    <w:rsid w:val="00590FE8"/>
    <w:rsid w:val="00590FEC"/>
    <w:rsid w:val="005911E6"/>
    <w:rsid w:val="005912F2"/>
    <w:rsid w:val="00591548"/>
    <w:rsid w:val="00591625"/>
    <w:rsid w:val="0059167C"/>
    <w:rsid w:val="00591E24"/>
    <w:rsid w:val="00591FC7"/>
    <w:rsid w:val="005921A6"/>
    <w:rsid w:val="0059249D"/>
    <w:rsid w:val="0059261E"/>
    <w:rsid w:val="005926A7"/>
    <w:rsid w:val="00592715"/>
    <w:rsid w:val="00592719"/>
    <w:rsid w:val="005927E9"/>
    <w:rsid w:val="00592DEB"/>
    <w:rsid w:val="00592F3E"/>
    <w:rsid w:val="00592F92"/>
    <w:rsid w:val="00593002"/>
    <w:rsid w:val="005930CA"/>
    <w:rsid w:val="005933D2"/>
    <w:rsid w:val="0059346C"/>
    <w:rsid w:val="00593671"/>
    <w:rsid w:val="00593738"/>
    <w:rsid w:val="0059380B"/>
    <w:rsid w:val="00593960"/>
    <w:rsid w:val="005939F9"/>
    <w:rsid w:val="00593BB8"/>
    <w:rsid w:val="00593D21"/>
    <w:rsid w:val="00593D4E"/>
    <w:rsid w:val="00593F94"/>
    <w:rsid w:val="005940A8"/>
    <w:rsid w:val="0059422F"/>
    <w:rsid w:val="00594240"/>
    <w:rsid w:val="005943BF"/>
    <w:rsid w:val="005944E9"/>
    <w:rsid w:val="005945CC"/>
    <w:rsid w:val="00594627"/>
    <w:rsid w:val="00594739"/>
    <w:rsid w:val="00594770"/>
    <w:rsid w:val="00594AF7"/>
    <w:rsid w:val="00594B3C"/>
    <w:rsid w:val="00594B98"/>
    <w:rsid w:val="00594C5D"/>
    <w:rsid w:val="00594DD6"/>
    <w:rsid w:val="0059524F"/>
    <w:rsid w:val="00595354"/>
    <w:rsid w:val="00595389"/>
    <w:rsid w:val="00595479"/>
    <w:rsid w:val="0059562E"/>
    <w:rsid w:val="005956EC"/>
    <w:rsid w:val="00595831"/>
    <w:rsid w:val="00595A78"/>
    <w:rsid w:val="00595F8B"/>
    <w:rsid w:val="0059621A"/>
    <w:rsid w:val="005964A7"/>
    <w:rsid w:val="005965B8"/>
    <w:rsid w:val="00596934"/>
    <w:rsid w:val="00596A21"/>
    <w:rsid w:val="00596A53"/>
    <w:rsid w:val="00596A68"/>
    <w:rsid w:val="00596CA0"/>
    <w:rsid w:val="00597169"/>
    <w:rsid w:val="005972B9"/>
    <w:rsid w:val="005974E2"/>
    <w:rsid w:val="0059763C"/>
    <w:rsid w:val="0059767C"/>
    <w:rsid w:val="005978DB"/>
    <w:rsid w:val="00597D93"/>
    <w:rsid w:val="00597F53"/>
    <w:rsid w:val="005A0007"/>
    <w:rsid w:val="005A00BA"/>
    <w:rsid w:val="005A0194"/>
    <w:rsid w:val="005A0211"/>
    <w:rsid w:val="005A04B7"/>
    <w:rsid w:val="005A04F3"/>
    <w:rsid w:val="005A0544"/>
    <w:rsid w:val="005A06AD"/>
    <w:rsid w:val="005A0796"/>
    <w:rsid w:val="005A07A7"/>
    <w:rsid w:val="005A09D0"/>
    <w:rsid w:val="005A0B11"/>
    <w:rsid w:val="005A0B3D"/>
    <w:rsid w:val="005A0B91"/>
    <w:rsid w:val="005A0C39"/>
    <w:rsid w:val="005A0DE8"/>
    <w:rsid w:val="005A0E79"/>
    <w:rsid w:val="005A0FE9"/>
    <w:rsid w:val="005A1132"/>
    <w:rsid w:val="005A11AD"/>
    <w:rsid w:val="005A130B"/>
    <w:rsid w:val="005A1437"/>
    <w:rsid w:val="005A1731"/>
    <w:rsid w:val="005A19E0"/>
    <w:rsid w:val="005A1C2A"/>
    <w:rsid w:val="005A1DD5"/>
    <w:rsid w:val="005A1E89"/>
    <w:rsid w:val="005A2005"/>
    <w:rsid w:val="005A22BE"/>
    <w:rsid w:val="005A23C7"/>
    <w:rsid w:val="005A23E6"/>
    <w:rsid w:val="005A2407"/>
    <w:rsid w:val="005A24A3"/>
    <w:rsid w:val="005A24B5"/>
    <w:rsid w:val="005A26D1"/>
    <w:rsid w:val="005A2C18"/>
    <w:rsid w:val="005A2FB2"/>
    <w:rsid w:val="005A3015"/>
    <w:rsid w:val="005A3151"/>
    <w:rsid w:val="005A334C"/>
    <w:rsid w:val="005A3356"/>
    <w:rsid w:val="005A356F"/>
    <w:rsid w:val="005A3905"/>
    <w:rsid w:val="005A3B79"/>
    <w:rsid w:val="005A3C35"/>
    <w:rsid w:val="005A3D90"/>
    <w:rsid w:val="005A3F43"/>
    <w:rsid w:val="005A418B"/>
    <w:rsid w:val="005A41A8"/>
    <w:rsid w:val="005A4211"/>
    <w:rsid w:val="005A4369"/>
    <w:rsid w:val="005A44A4"/>
    <w:rsid w:val="005A46B9"/>
    <w:rsid w:val="005A4B77"/>
    <w:rsid w:val="005A4BE1"/>
    <w:rsid w:val="005A4D0F"/>
    <w:rsid w:val="005A4F44"/>
    <w:rsid w:val="005A516B"/>
    <w:rsid w:val="005A53AA"/>
    <w:rsid w:val="005A5437"/>
    <w:rsid w:val="005A54F2"/>
    <w:rsid w:val="005A5500"/>
    <w:rsid w:val="005A5568"/>
    <w:rsid w:val="005A55F8"/>
    <w:rsid w:val="005A5695"/>
    <w:rsid w:val="005A59C1"/>
    <w:rsid w:val="005A5BEE"/>
    <w:rsid w:val="005A5F44"/>
    <w:rsid w:val="005A615C"/>
    <w:rsid w:val="005A6243"/>
    <w:rsid w:val="005A62A3"/>
    <w:rsid w:val="005A6594"/>
    <w:rsid w:val="005A6734"/>
    <w:rsid w:val="005A687E"/>
    <w:rsid w:val="005A69A2"/>
    <w:rsid w:val="005A69AD"/>
    <w:rsid w:val="005A6C03"/>
    <w:rsid w:val="005A6C17"/>
    <w:rsid w:val="005A6CB7"/>
    <w:rsid w:val="005A6F24"/>
    <w:rsid w:val="005A7011"/>
    <w:rsid w:val="005A7411"/>
    <w:rsid w:val="005A7659"/>
    <w:rsid w:val="005A77B7"/>
    <w:rsid w:val="005A7A0E"/>
    <w:rsid w:val="005A7BF9"/>
    <w:rsid w:val="005A7C65"/>
    <w:rsid w:val="005A7E0B"/>
    <w:rsid w:val="005A7F0C"/>
    <w:rsid w:val="005A7F44"/>
    <w:rsid w:val="005A7F7A"/>
    <w:rsid w:val="005B0049"/>
    <w:rsid w:val="005B0061"/>
    <w:rsid w:val="005B0067"/>
    <w:rsid w:val="005B0192"/>
    <w:rsid w:val="005B0202"/>
    <w:rsid w:val="005B0970"/>
    <w:rsid w:val="005B0990"/>
    <w:rsid w:val="005B0A88"/>
    <w:rsid w:val="005B0CBC"/>
    <w:rsid w:val="005B0E68"/>
    <w:rsid w:val="005B0F79"/>
    <w:rsid w:val="005B1145"/>
    <w:rsid w:val="005B13C7"/>
    <w:rsid w:val="005B1505"/>
    <w:rsid w:val="005B157F"/>
    <w:rsid w:val="005B15CD"/>
    <w:rsid w:val="005B1653"/>
    <w:rsid w:val="005B17A9"/>
    <w:rsid w:val="005B1AFC"/>
    <w:rsid w:val="005B1AFE"/>
    <w:rsid w:val="005B1C08"/>
    <w:rsid w:val="005B1E42"/>
    <w:rsid w:val="005B2184"/>
    <w:rsid w:val="005B23CE"/>
    <w:rsid w:val="005B2AE4"/>
    <w:rsid w:val="005B2B16"/>
    <w:rsid w:val="005B2B20"/>
    <w:rsid w:val="005B2E0D"/>
    <w:rsid w:val="005B2E66"/>
    <w:rsid w:val="005B2F02"/>
    <w:rsid w:val="005B312B"/>
    <w:rsid w:val="005B3158"/>
    <w:rsid w:val="005B338A"/>
    <w:rsid w:val="005B352B"/>
    <w:rsid w:val="005B3609"/>
    <w:rsid w:val="005B3770"/>
    <w:rsid w:val="005B3913"/>
    <w:rsid w:val="005B39A5"/>
    <w:rsid w:val="005B3A92"/>
    <w:rsid w:val="005B3D5F"/>
    <w:rsid w:val="005B3EE3"/>
    <w:rsid w:val="005B4121"/>
    <w:rsid w:val="005B41E3"/>
    <w:rsid w:val="005B426B"/>
    <w:rsid w:val="005B4286"/>
    <w:rsid w:val="005B431F"/>
    <w:rsid w:val="005B468E"/>
    <w:rsid w:val="005B47EB"/>
    <w:rsid w:val="005B557D"/>
    <w:rsid w:val="005B55BD"/>
    <w:rsid w:val="005B576F"/>
    <w:rsid w:val="005B5A27"/>
    <w:rsid w:val="005B5BFD"/>
    <w:rsid w:val="005B5C7E"/>
    <w:rsid w:val="005B5E6C"/>
    <w:rsid w:val="005B5FD0"/>
    <w:rsid w:val="005B62B4"/>
    <w:rsid w:val="005B6431"/>
    <w:rsid w:val="005B6529"/>
    <w:rsid w:val="005B6594"/>
    <w:rsid w:val="005B6749"/>
    <w:rsid w:val="005B68A8"/>
    <w:rsid w:val="005B6B45"/>
    <w:rsid w:val="005B6DCF"/>
    <w:rsid w:val="005B6E63"/>
    <w:rsid w:val="005B6F5D"/>
    <w:rsid w:val="005B6FC7"/>
    <w:rsid w:val="005B711D"/>
    <w:rsid w:val="005B71B7"/>
    <w:rsid w:val="005B72A0"/>
    <w:rsid w:val="005B73B8"/>
    <w:rsid w:val="005B755C"/>
    <w:rsid w:val="005B7762"/>
    <w:rsid w:val="005B781E"/>
    <w:rsid w:val="005B790F"/>
    <w:rsid w:val="005B7A75"/>
    <w:rsid w:val="005B7A7B"/>
    <w:rsid w:val="005B7B9C"/>
    <w:rsid w:val="005B7BBA"/>
    <w:rsid w:val="005B7CE5"/>
    <w:rsid w:val="005B7F08"/>
    <w:rsid w:val="005C000D"/>
    <w:rsid w:val="005C0335"/>
    <w:rsid w:val="005C064F"/>
    <w:rsid w:val="005C09E4"/>
    <w:rsid w:val="005C0AD2"/>
    <w:rsid w:val="005C0B74"/>
    <w:rsid w:val="005C0BCB"/>
    <w:rsid w:val="005C0C48"/>
    <w:rsid w:val="005C0E31"/>
    <w:rsid w:val="005C0E37"/>
    <w:rsid w:val="005C0EDB"/>
    <w:rsid w:val="005C114D"/>
    <w:rsid w:val="005C12FE"/>
    <w:rsid w:val="005C1326"/>
    <w:rsid w:val="005C159F"/>
    <w:rsid w:val="005C16D6"/>
    <w:rsid w:val="005C182D"/>
    <w:rsid w:val="005C1855"/>
    <w:rsid w:val="005C1E2D"/>
    <w:rsid w:val="005C22C1"/>
    <w:rsid w:val="005C22ED"/>
    <w:rsid w:val="005C2385"/>
    <w:rsid w:val="005C23C3"/>
    <w:rsid w:val="005C23CF"/>
    <w:rsid w:val="005C2489"/>
    <w:rsid w:val="005C248C"/>
    <w:rsid w:val="005C24F7"/>
    <w:rsid w:val="005C2991"/>
    <w:rsid w:val="005C29F9"/>
    <w:rsid w:val="005C2D2F"/>
    <w:rsid w:val="005C2D5A"/>
    <w:rsid w:val="005C2E86"/>
    <w:rsid w:val="005C3011"/>
    <w:rsid w:val="005C30A6"/>
    <w:rsid w:val="005C3185"/>
    <w:rsid w:val="005C3476"/>
    <w:rsid w:val="005C3481"/>
    <w:rsid w:val="005C35CC"/>
    <w:rsid w:val="005C3836"/>
    <w:rsid w:val="005C3AC2"/>
    <w:rsid w:val="005C3B7B"/>
    <w:rsid w:val="005C3ED0"/>
    <w:rsid w:val="005C405E"/>
    <w:rsid w:val="005C4101"/>
    <w:rsid w:val="005C4186"/>
    <w:rsid w:val="005C418F"/>
    <w:rsid w:val="005C4256"/>
    <w:rsid w:val="005C43EB"/>
    <w:rsid w:val="005C4590"/>
    <w:rsid w:val="005C4AF6"/>
    <w:rsid w:val="005C503A"/>
    <w:rsid w:val="005C51E3"/>
    <w:rsid w:val="005C523F"/>
    <w:rsid w:val="005C52B8"/>
    <w:rsid w:val="005C5877"/>
    <w:rsid w:val="005C5AB2"/>
    <w:rsid w:val="005C5ADD"/>
    <w:rsid w:val="005C5EC5"/>
    <w:rsid w:val="005C6095"/>
    <w:rsid w:val="005C60A0"/>
    <w:rsid w:val="005C6279"/>
    <w:rsid w:val="005C6349"/>
    <w:rsid w:val="005C6379"/>
    <w:rsid w:val="005C63EC"/>
    <w:rsid w:val="005C64FD"/>
    <w:rsid w:val="005C6B2C"/>
    <w:rsid w:val="005C6C44"/>
    <w:rsid w:val="005C6CE8"/>
    <w:rsid w:val="005C72AD"/>
    <w:rsid w:val="005C7328"/>
    <w:rsid w:val="005C736F"/>
    <w:rsid w:val="005C7516"/>
    <w:rsid w:val="005C75A7"/>
    <w:rsid w:val="005C77D4"/>
    <w:rsid w:val="005C78AB"/>
    <w:rsid w:val="005C7ABE"/>
    <w:rsid w:val="005C7AD5"/>
    <w:rsid w:val="005C7C41"/>
    <w:rsid w:val="005C7DCA"/>
    <w:rsid w:val="005C7FB7"/>
    <w:rsid w:val="005D0078"/>
    <w:rsid w:val="005D01E1"/>
    <w:rsid w:val="005D033F"/>
    <w:rsid w:val="005D04BF"/>
    <w:rsid w:val="005D0725"/>
    <w:rsid w:val="005D0797"/>
    <w:rsid w:val="005D07B2"/>
    <w:rsid w:val="005D09E7"/>
    <w:rsid w:val="005D0B8F"/>
    <w:rsid w:val="005D0BD7"/>
    <w:rsid w:val="005D0DF8"/>
    <w:rsid w:val="005D0F8D"/>
    <w:rsid w:val="005D1153"/>
    <w:rsid w:val="005D1409"/>
    <w:rsid w:val="005D1430"/>
    <w:rsid w:val="005D164A"/>
    <w:rsid w:val="005D17C5"/>
    <w:rsid w:val="005D180C"/>
    <w:rsid w:val="005D1A10"/>
    <w:rsid w:val="005D1DA0"/>
    <w:rsid w:val="005D1FFF"/>
    <w:rsid w:val="005D209B"/>
    <w:rsid w:val="005D21FF"/>
    <w:rsid w:val="005D227F"/>
    <w:rsid w:val="005D22E5"/>
    <w:rsid w:val="005D2325"/>
    <w:rsid w:val="005D2480"/>
    <w:rsid w:val="005D24E4"/>
    <w:rsid w:val="005D2721"/>
    <w:rsid w:val="005D27D7"/>
    <w:rsid w:val="005D28A3"/>
    <w:rsid w:val="005D2AA9"/>
    <w:rsid w:val="005D2B4A"/>
    <w:rsid w:val="005D2CE2"/>
    <w:rsid w:val="005D2E44"/>
    <w:rsid w:val="005D340E"/>
    <w:rsid w:val="005D344E"/>
    <w:rsid w:val="005D35D9"/>
    <w:rsid w:val="005D3737"/>
    <w:rsid w:val="005D3AE8"/>
    <w:rsid w:val="005D3B60"/>
    <w:rsid w:val="005D3DA1"/>
    <w:rsid w:val="005D3FAE"/>
    <w:rsid w:val="005D40E7"/>
    <w:rsid w:val="005D4268"/>
    <w:rsid w:val="005D427E"/>
    <w:rsid w:val="005D42C3"/>
    <w:rsid w:val="005D4411"/>
    <w:rsid w:val="005D444F"/>
    <w:rsid w:val="005D4459"/>
    <w:rsid w:val="005D44D4"/>
    <w:rsid w:val="005D4510"/>
    <w:rsid w:val="005D493B"/>
    <w:rsid w:val="005D5384"/>
    <w:rsid w:val="005D54D7"/>
    <w:rsid w:val="005D5561"/>
    <w:rsid w:val="005D5567"/>
    <w:rsid w:val="005D5A5E"/>
    <w:rsid w:val="005D5B94"/>
    <w:rsid w:val="005D5C6B"/>
    <w:rsid w:val="005D5C98"/>
    <w:rsid w:val="005D5DA1"/>
    <w:rsid w:val="005D5E51"/>
    <w:rsid w:val="005D5FD6"/>
    <w:rsid w:val="005D60DC"/>
    <w:rsid w:val="005D613A"/>
    <w:rsid w:val="005D61A2"/>
    <w:rsid w:val="005D6476"/>
    <w:rsid w:val="005D647A"/>
    <w:rsid w:val="005D64A3"/>
    <w:rsid w:val="005D66A8"/>
    <w:rsid w:val="005D6800"/>
    <w:rsid w:val="005D6897"/>
    <w:rsid w:val="005D6918"/>
    <w:rsid w:val="005D6BF5"/>
    <w:rsid w:val="005D72D8"/>
    <w:rsid w:val="005D7313"/>
    <w:rsid w:val="005D7549"/>
    <w:rsid w:val="005D79A6"/>
    <w:rsid w:val="005D7AF5"/>
    <w:rsid w:val="005D7CC7"/>
    <w:rsid w:val="005E0538"/>
    <w:rsid w:val="005E0703"/>
    <w:rsid w:val="005E079A"/>
    <w:rsid w:val="005E07C7"/>
    <w:rsid w:val="005E0916"/>
    <w:rsid w:val="005E0B3F"/>
    <w:rsid w:val="005E0B98"/>
    <w:rsid w:val="005E0BE4"/>
    <w:rsid w:val="005E0EDC"/>
    <w:rsid w:val="005E0F48"/>
    <w:rsid w:val="005E104A"/>
    <w:rsid w:val="005E11A0"/>
    <w:rsid w:val="005E121C"/>
    <w:rsid w:val="005E12C1"/>
    <w:rsid w:val="005E164E"/>
    <w:rsid w:val="005E1758"/>
    <w:rsid w:val="005E1923"/>
    <w:rsid w:val="005E1A8A"/>
    <w:rsid w:val="005E1AAD"/>
    <w:rsid w:val="005E1F9F"/>
    <w:rsid w:val="005E2045"/>
    <w:rsid w:val="005E205D"/>
    <w:rsid w:val="005E211C"/>
    <w:rsid w:val="005E2135"/>
    <w:rsid w:val="005E2191"/>
    <w:rsid w:val="005E230E"/>
    <w:rsid w:val="005E243F"/>
    <w:rsid w:val="005E2692"/>
    <w:rsid w:val="005E27D5"/>
    <w:rsid w:val="005E287C"/>
    <w:rsid w:val="005E2B79"/>
    <w:rsid w:val="005E2C5D"/>
    <w:rsid w:val="005E2C62"/>
    <w:rsid w:val="005E2DF4"/>
    <w:rsid w:val="005E3047"/>
    <w:rsid w:val="005E324E"/>
    <w:rsid w:val="005E3281"/>
    <w:rsid w:val="005E3607"/>
    <w:rsid w:val="005E38D8"/>
    <w:rsid w:val="005E3ACD"/>
    <w:rsid w:val="005E3B33"/>
    <w:rsid w:val="005E3B75"/>
    <w:rsid w:val="005E3D06"/>
    <w:rsid w:val="005E3D36"/>
    <w:rsid w:val="005E3D47"/>
    <w:rsid w:val="005E3E87"/>
    <w:rsid w:val="005E3F48"/>
    <w:rsid w:val="005E3F88"/>
    <w:rsid w:val="005E3FE4"/>
    <w:rsid w:val="005E4069"/>
    <w:rsid w:val="005E451B"/>
    <w:rsid w:val="005E470C"/>
    <w:rsid w:val="005E4A90"/>
    <w:rsid w:val="005E4B39"/>
    <w:rsid w:val="005E4C59"/>
    <w:rsid w:val="005E4FB9"/>
    <w:rsid w:val="005E4FEB"/>
    <w:rsid w:val="005E5274"/>
    <w:rsid w:val="005E52F7"/>
    <w:rsid w:val="005E536B"/>
    <w:rsid w:val="005E53BB"/>
    <w:rsid w:val="005E54D0"/>
    <w:rsid w:val="005E5673"/>
    <w:rsid w:val="005E5B4A"/>
    <w:rsid w:val="005E5C03"/>
    <w:rsid w:val="005E5D85"/>
    <w:rsid w:val="005E5DA8"/>
    <w:rsid w:val="005E608B"/>
    <w:rsid w:val="005E6092"/>
    <w:rsid w:val="005E60B7"/>
    <w:rsid w:val="005E6466"/>
    <w:rsid w:val="005E64EF"/>
    <w:rsid w:val="005E665F"/>
    <w:rsid w:val="005E66CF"/>
    <w:rsid w:val="005E6B64"/>
    <w:rsid w:val="005E6BB7"/>
    <w:rsid w:val="005E6DCF"/>
    <w:rsid w:val="005E6E4D"/>
    <w:rsid w:val="005E6F11"/>
    <w:rsid w:val="005E6F5D"/>
    <w:rsid w:val="005E70BE"/>
    <w:rsid w:val="005E70DA"/>
    <w:rsid w:val="005E719B"/>
    <w:rsid w:val="005E7263"/>
    <w:rsid w:val="005E7410"/>
    <w:rsid w:val="005E76CE"/>
    <w:rsid w:val="005E7706"/>
    <w:rsid w:val="005E7882"/>
    <w:rsid w:val="005E78C0"/>
    <w:rsid w:val="005E798E"/>
    <w:rsid w:val="005E79A2"/>
    <w:rsid w:val="005E7A1D"/>
    <w:rsid w:val="005E7B2C"/>
    <w:rsid w:val="005E7B5E"/>
    <w:rsid w:val="005F00BE"/>
    <w:rsid w:val="005F014D"/>
    <w:rsid w:val="005F03FB"/>
    <w:rsid w:val="005F06A2"/>
    <w:rsid w:val="005F0919"/>
    <w:rsid w:val="005F0B3B"/>
    <w:rsid w:val="005F0B79"/>
    <w:rsid w:val="005F0C13"/>
    <w:rsid w:val="005F10F3"/>
    <w:rsid w:val="005F128C"/>
    <w:rsid w:val="005F1377"/>
    <w:rsid w:val="005F13B3"/>
    <w:rsid w:val="005F1433"/>
    <w:rsid w:val="005F14A7"/>
    <w:rsid w:val="005F152A"/>
    <w:rsid w:val="005F153F"/>
    <w:rsid w:val="005F17FF"/>
    <w:rsid w:val="005F189B"/>
    <w:rsid w:val="005F18CC"/>
    <w:rsid w:val="005F1AFB"/>
    <w:rsid w:val="005F1B89"/>
    <w:rsid w:val="005F1D60"/>
    <w:rsid w:val="005F1F1E"/>
    <w:rsid w:val="005F22BF"/>
    <w:rsid w:val="005F247B"/>
    <w:rsid w:val="005F2585"/>
    <w:rsid w:val="005F2589"/>
    <w:rsid w:val="005F2A91"/>
    <w:rsid w:val="005F2B7A"/>
    <w:rsid w:val="005F2CE4"/>
    <w:rsid w:val="005F2EAA"/>
    <w:rsid w:val="005F2FDB"/>
    <w:rsid w:val="005F31A7"/>
    <w:rsid w:val="005F34C5"/>
    <w:rsid w:val="005F35ED"/>
    <w:rsid w:val="005F3808"/>
    <w:rsid w:val="005F3A99"/>
    <w:rsid w:val="005F3B28"/>
    <w:rsid w:val="005F3C26"/>
    <w:rsid w:val="005F3CAD"/>
    <w:rsid w:val="005F3D95"/>
    <w:rsid w:val="005F3E86"/>
    <w:rsid w:val="005F3F77"/>
    <w:rsid w:val="005F4014"/>
    <w:rsid w:val="005F41A2"/>
    <w:rsid w:val="005F41F3"/>
    <w:rsid w:val="005F4212"/>
    <w:rsid w:val="005F4618"/>
    <w:rsid w:val="005F46D5"/>
    <w:rsid w:val="005F4712"/>
    <w:rsid w:val="005F487D"/>
    <w:rsid w:val="005F4B3B"/>
    <w:rsid w:val="005F4EDA"/>
    <w:rsid w:val="005F51C0"/>
    <w:rsid w:val="005F52B5"/>
    <w:rsid w:val="005F52FC"/>
    <w:rsid w:val="005F5732"/>
    <w:rsid w:val="005F57FA"/>
    <w:rsid w:val="005F5C28"/>
    <w:rsid w:val="005F5CA2"/>
    <w:rsid w:val="005F5D54"/>
    <w:rsid w:val="005F6005"/>
    <w:rsid w:val="005F602C"/>
    <w:rsid w:val="005F609F"/>
    <w:rsid w:val="005F62EF"/>
    <w:rsid w:val="005F6469"/>
    <w:rsid w:val="005F65E3"/>
    <w:rsid w:val="005F6629"/>
    <w:rsid w:val="005F6666"/>
    <w:rsid w:val="005F695F"/>
    <w:rsid w:val="005F6A33"/>
    <w:rsid w:val="005F6A34"/>
    <w:rsid w:val="005F6A8B"/>
    <w:rsid w:val="005F6E9F"/>
    <w:rsid w:val="005F6FAB"/>
    <w:rsid w:val="005F6FF9"/>
    <w:rsid w:val="005F702A"/>
    <w:rsid w:val="005F7072"/>
    <w:rsid w:val="005F71E5"/>
    <w:rsid w:val="005F74BD"/>
    <w:rsid w:val="005F77C5"/>
    <w:rsid w:val="005F7B9B"/>
    <w:rsid w:val="005F7B9F"/>
    <w:rsid w:val="005F7ED8"/>
    <w:rsid w:val="006000B1"/>
    <w:rsid w:val="0060013C"/>
    <w:rsid w:val="006003CD"/>
    <w:rsid w:val="00600754"/>
    <w:rsid w:val="006009C1"/>
    <w:rsid w:val="00600AB4"/>
    <w:rsid w:val="00600C87"/>
    <w:rsid w:val="00600CB2"/>
    <w:rsid w:val="00600D30"/>
    <w:rsid w:val="00600DEE"/>
    <w:rsid w:val="00600F5D"/>
    <w:rsid w:val="00600FAA"/>
    <w:rsid w:val="00601184"/>
    <w:rsid w:val="00601516"/>
    <w:rsid w:val="00601602"/>
    <w:rsid w:val="00601631"/>
    <w:rsid w:val="00601952"/>
    <w:rsid w:val="006019E5"/>
    <w:rsid w:val="00601A21"/>
    <w:rsid w:val="00601A5A"/>
    <w:rsid w:val="00601B56"/>
    <w:rsid w:val="00601BFE"/>
    <w:rsid w:val="00601E65"/>
    <w:rsid w:val="00601E73"/>
    <w:rsid w:val="006020D1"/>
    <w:rsid w:val="00602101"/>
    <w:rsid w:val="00602208"/>
    <w:rsid w:val="006025B5"/>
    <w:rsid w:val="006026CF"/>
    <w:rsid w:val="00602737"/>
    <w:rsid w:val="00602888"/>
    <w:rsid w:val="00602990"/>
    <w:rsid w:val="00602AFE"/>
    <w:rsid w:val="00602C94"/>
    <w:rsid w:val="00602D28"/>
    <w:rsid w:val="00602FA7"/>
    <w:rsid w:val="006031C1"/>
    <w:rsid w:val="006034DD"/>
    <w:rsid w:val="00603727"/>
    <w:rsid w:val="006039B4"/>
    <w:rsid w:val="00603A00"/>
    <w:rsid w:val="00603AC6"/>
    <w:rsid w:val="00603C22"/>
    <w:rsid w:val="00603CA9"/>
    <w:rsid w:val="006040AC"/>
    <w:rsid w:val="006041C0"/>
    <w:rsid w:val="0060421C"/>
    <w:rsid w:val="006042D0"/>
    <w:rsid w:val="006043E3"/>
    <w:rsid w:val="00604452"/>
    <w:rsid w:val="006045C4"/>
    <w:rsid w:val="00604627"/>
    <w:rsid w:val="0060469F"/>
    <w:rsid w:val="00604704"/>
    <w:rsid w:val="00604A3C"/>
    <w:rsid w:val="00604CED"/>
    <w:rsid w:val="00604D13"/>
    <w:rsid w:val="00604DAE"/>
    <w:rsid w:val="00604F3A"/>
    <w:rsid w:val="00604F98"/>
    <w:rsid w:val="00605102"/>
    <w:rsid w:val="0060546D"/>
    <w:rsid w:val="0060548F"/>
    <w:rsid w:val="006054A5"/>
    <w:rsid w:val="00605764"/>
    <w:rsid w:val="006057AF"/>
    <w:rsid w:val="00605BBB"/>
    <w:rsid w:val="00605BBD"/>
    <w:rsid w:val="00605C17"/>
    <w:rsid w:val="00605C8C"/>
    <w:rsid w:val="00605CFB"/>
    <w:rsid w:val="00605E04"/>
    <w:rsid w:val="00605F29"/>
    <w:rsid w:val="006061A2"/>
    <w:rsid w:val="006065D3"/>
    <w:rsid w:val="006066D8"/>
    <w:rsid w:val="006067C6"/>
    <w:rsid w:val="006067F7"/>
    <w:rsid w:val="00606831"/>
    <w:rsid w:val="0060686B"/>
    <w:rsid w:val="00606B26"/>
    <w:rsid w:val="00606D5E"/>
    <w:rsid w:val="006070CF"/>
    <w:rsid w:val="0060719B"/>
    <w:rsid w:val="006071B7"/>
    <w:rsid w:val="00607228"/>
    <w:rsid w:val="006073E0"/>
    <w:rsid w:val="006073F7"/>
    <w:rsid w:val="006075DA"/>
    <w:rsid w:val="0060795A"/>
    <w:rsid w:val="00607A14"/>
    <w:rsid w:val="00607B25"/>
    <w:rsid w:val="00607B83"/>
    <w:rsid w:val="00607D96"/>
    <w:rsid w:val="00607DB5"/>
    <w:rsid w:val="00607FD4"/>
    <w:rsid w:val="006100F0"/>
    <w:rsid w:val="006104BD"/>
    <w:rsid w:val="0061054A"/>
    <w:rsid w:val="006105F9"/>
    <w:rsid w:val="00610657"/>
    <w:rsid w:val="00610728"/>
    <w:rsid w:val="006107A8"/>
    <w:rsid w:val="006107B9"/>
    <w:rsid w:val="00610B0B"/>
    <w:rsid w:val="00610B42"/>
    <w:rsid w:val="00610DAE"/>
    <w:rsid w:val="00610DE3"/>
    <w:rsid w:val="00611244"/>
    <w:rsid w:val="006112DD"/>
    <w:rsid w:val="006115C9"/>
    <w:rsid w:val="006115EE"/>
    <w:rsid w:val="0061186A"/>
    <w:rsid w:val="00611927"/>
    <w:rsid w:val="00611A5B"/>
    <w:rsid w:val="00611B50"/>
    <w:rsid w:val="00611BE7"/>
    <w:rsid w:val="00611CD2"/>
    <w:rsid w:val="00611CDA"/>
    <w:rsid w:val="00611EF3"/>
    <w:rsid w:val="00611F77"/>
    <w:rsid w:val="00611FAC"/>
    <w:rsid w:val="00612159"/>
    <w:rsid w:val="006124BB"/>
    <w:rsid w:val="00612582"/>
    <w:rsid w:val="0061258E"/>
    <w:rsid w:val="00612605"/>
    <w:rsid w:val="0061277D"/>
    <w:rsid w:val="00612A11"/>
    <w:rsid w:val="00612CD3"/>
    <w:rsid w:val="00612D6A"/>
    <w:rsid w:val="00612E5D"/>
    <w:rsid w:val="00612F63"/>
    <w:rsid w:val="00612FEB"/>
    <w:rsid w:val="00613162"/>
    <w:rsid w:val="00613528"/>
    <w:rsid w:val="00613ABF"/>
    <w:rsid w:val="00613D15"/>
    <w:rsid w:val="00613D19"/>
    <w:rsid w:val="00613F32"/>
    <w:rsid w:val="00614002"/>
    <w:rsid w:val="00614143"/>
    <w:rsid w:val="006141B5"/>
    <w:rsid w:val="006142A5"/>
    <w:rsid w:val="00614584"/>
    <w:rsid w:val="006145CB"/>
    <w:rsid w:val="00614885"/>
    <w:rsid w:val="00614C77"/>
    <w:rsid w:val="00614D09"/>
    <w:rsid w:val="00615172"/>
    <w:rsid w:val="00615537"/>
    <w:rsid w:val="00615549"/>
    <w:rsid w:val="00615566"/>
    <w:rsid w:val="00615680"/>
    <w:rsid w:val="006156A0"/>
    <w:rsid w:val="006156CC"/>
    <w:rsid w:val="006157D5"/>
    <w:rsid w:val="00615804"/>
    <w:rsid w:val="0061594D"/>
    <w:rsid w:val="006159A7"/>
    <w:rsid w:val="00615A72"/>
    <w:rsid w:val="00615B37"/>
    <w:rsid w:val="00615C43"/>
    <w:rsid w:val="00615C57"/>
    <w:rsid w:val="00615DDB"/>
    <w:rsid w:val="00615E03"/>
    <w:rsid w:val="00615FC8"/>
    <w:rsid w:val="006160C4"/>
    <w:rsid w:val="00616326"/>
    <w:rsid w:val="0061661F"/>
    <w:rsid w:val="00616685"/>
    <w:rsid w:val="00616688"/>
    <w:rsid w:val="006167C6"/>
    <w:rsid w:val="00616AA7"/>
    <w:rsid w:val="00616F5F"/>
    <w:rsid w:val="00616FB0"/>
    <w:rsid w:val="006172BF"/>
    <w:rsid w:val="00617324"/>
    <w:rsid w:val="006174B2"/>
    <w:rsid w:val="006176F1"/>
    <w:rsid w:val="006177DB"/>
    <w:rsid w:val="006177E2"/>
    <w:rsid w:val="006179D8"/>
    <w:rsid w:val="00617B1F"/>
    <w:rsid w:val="00617B35"/>
    <w:rsid w:val="00617E1C"/>
    <w:rsid w:val="00620244"/>
    <w:rsid w:val="00620296"/>
    <w:rsid w:val="006202E0"/>
    <w:rsid w:val="006204B0"/>
    <w:rsid w:val="006205CE"/>
    <w:rsid w:val="006208BB"/>
    <w:rsid w:val="00620955"/>
    <w:rsid w:val="00620A41"/>
    <w:rsid w:val="00620B4E"/>
    <w:rsid w:val="00620FB2"/>
    <w:rsid w:val="0062127F"/>
    <w:rsid w:val="006214F8"/>
    <w:rsid w:val="0062161E"/>
    <w:rsid w:val="00621B09"/>
    <w:rsid w:val="00621E3D"/>
    <w:rsid w:val="00621E72"/>
    <w:rsid w:val="00621EF2"/>
    <w:rsid w:val="0062211A"/>
    <w:rsid w:val="00622319"/>
    <w:rsid w:val="006223AE"/>
    <w:rsid w:val="006224C4"/>
    <w:rsid w:val="006225CD"/>
    <w:rsid w:val="0062268D"/>
    <w:rsid w:val="00622699"/>
    <w:rsid w:val="00622784"/>
    <w:rsid w:val="00622818"/>
    <w:rsid w:val="0062281D"/>
    <w:rsid w:val="00622986"/>
    <w:rsid w:val="00622AB5"/>
    <w:rsid w:val="00622CBC"/>
    <w:rsid w:val="00622DAA"/>
    <w:rsid w:val="00622F65"/>
    <w:rsid w:val="00623558"/>
    <w:rsid w:val="0062357F"/>
    <w:rsid w:val="006235B5"/>
    <w:rsid w:val="00623655"/>
    <w:rsid w:val="0062372F"/>
    <w:rsid w:val="006239FC"/>
    <w:rsid w:val="00623A0D"/>
    <w:rsid w:val="00623C31"/>
    <w:rsid w:val="00623C46"/>
    <w:rsid w:val="006240A7"/>
    <w:rsid w:val="00624166"/>
    <w:rsid w:val="0062447C"/>
    <w:rsid w:val="00624712"/>
    <w:rsid w:val="0062478D"/>
    <w:rsid w:val="00624804"/>
    <w:rsid w:val="00624864"/>
    <w:rsid w:val="00624884"/>
    <w:rsid w:val="00624ABB"/>
    <w:rsid w:val="00624B98"/>
    <w:rsid w:val="00624C79"/>
    <w:rsid w:val="00624DE0"/>
    <w:rsid w:val="00625230"/>
    <w:rsid w:val="006252F0"/>
    <w:rsid w:val="00625398"/>
    <w:rsid w:val="006254C6"/>
    <w:rsid w:val="006255E8"/>
    <w:rsid w:val="00625668"/>
    <w:rsid w:val="006257B0"/>
    <w:rsid w:val="006257B7"/>
    <w:rsid w:val="006258EB"/>
    <w:rsid w:val="0062595A"/>
    <w:rsid w:val="00625A64"/>
    <w:rsid w:val="00625AB7"/>
    <w:rsid w:val="00625AE4"/>
    <w:rsid w:val="00625CB7"/>
    <w:rsid w:val="00625CE3"/>
    <w:rsid w:val="00625D60"/>
    <w:rsid w:val="00625E6F"/>
    <w:rsid w:val="00625EA5"/>
    <w:rsid w:val="00626416"/>
    <w:rsid w:val="00626459"/>
    <w:rsid w:val="006264F2"/>
    <w:rsid w:val="00626596"/>
    <w:rsid w:val="006265F6"/>
    <w:rsid w:val="00626642"/>
    <w:rsid w:val="006267FE"/>
    <w:rsid w:val="00626815"/>
    <w:rsid w:val="0062688D"/>
    <w:rsid w:val="006269A5"/>
    <w:rsid w:val="00626C6E"/>
    <w:rsid w:val="00626D94"/>
    <w:rsid w:val="00626E41"/>
    <w:rsid w:val="00626E7E"/>
    <w:rsid w:val="00626EC9"/>
    <w:rsid w:val="0062718F"/>
    <w:rsid w:val="0062727A"/>
    <w:rsid w:val="006279D5"/>
    <w:rsid w:val="006279E2"/>
    <w:rsid w:val="00627A77"/>
    <w:rsid w:val="00627E26"/>
    <w:rsid w:val="00627E2C"/>
    <w:rsid w:val="00627F38"/>
    <w:rsid w:val="006304F5"/>
    <w:rsid w:val="006306C1"/>
    <w:rsid w:val="006306C9"/>
    <w:rsid w:val="00630715"/>
    <w:rsid w:val="00630B11"/>
    <w:rsid w:val="00630DD8"/>
    <w:rsid w:val="006310B4"/>
    <w:rsid w:val="006311B5"/>
    <w:rsid w:val="006311B6"/>
    <w:rsid w:val="00631282"/>
    <w:rsid w:val="0063129D"/>
    <w:rsid w:val="006318FA"/>
    <w:rsid w:val="00631908"/>
    <w:rsid w:val="00631B44"/>
    <w:rsid w:val="00631C94"/>
    <w:rsid w:val="006322C8"/>
    <w:rsid w:val="006323B2"/>
    <w:rsid w:val="006324AE"/>
    <w:rsid w:val="0063262A"/>
    <w:rsid w:val="00632667"/>
    <w:rsid w:val="006327A9"/>
    <w:rsid w:val="00632816"/>
    <w:rsid w:val="00632A0C"/>
    <w:rsid w:val="00632C9F"/>
    <w:rsid w:val="006333A9"/>
    <w:rsid w:val="00633423"/>
    <w:rsid w:val="006335DA"/>
    <w:rsid w:val="0063389B"/>
    <w:rsid w:val="00633A71"/>
    <w:rsid w:val="00633A93"/>
    <w:rsid w:val="00633B51"/>
    <w:rsid w:val="00633E06"/>
    <w:rsid w:val="00634387"/>
    <w:rsid w:val="0063439A"/>
    <w:rsid w:val="006346EF"/>
    <w:rsid w:val="006347E0"/>
    <w:rsid w:val="006348D7"/>
    <w:rsid w:val="00634B12"/>
    <w:rsid w:val="00634D5C"/>
    <w:rsid w:val="00634DFD"/>
    <w:rsid w:val="00634F15"/>
    <w:rsid w:val="0063527B"/>
    <w:rsid w:val="006352A1"/>
    <w:rsid w:val="00635359"/>
    <w:rsid w:val="00635440"/>
    <w:rsid w:val="0063547C"/>
    <w:rsid w:val="006355E9"/>
    <w:rsid w:val="00635AFA"/>
    <w:rsid w:val="00635CBA"/>
    <w:rsid w:val="00635E4E"/>
    <w:rsid w:val="00635EAF"/>
    <w:rsid w:val="00635ECB"/>
    <w:rsid w:val="00635F21"/>
    <w:rsid w:val="0063610D"/>
    <w:rsid w:val="0063638D"/>
    <w:rsid w:val="006363BA"/>
    <w:rsid w:val="00636431"/>
    <w:rsid w:val="006364DF"/>
    <w:rsid w:val="0063650C"/>
    <w:rsid w:val="00636DD8"/>
    <w:rsid w:val="00636F8F"/>
    <w:rsid w:val="006372A5"/>
    <w:rsid w:val="0063734A"/>
    <w:rsid w:val="00637569"/>
    <w:rsid w:val="00637693"/>
    <w:rsid w:val="00637789"/>
    <w:rsid w:val="0063778F"/>
    <w:rsid w:val="006377A6"/>
    <w:rsid w:val="006378D3"/>
    <w:rsid w:val="00637B55"/>
    <w:rsid w:val="00637EB5"/>
    <w:rsid w:val="00637F75"/>
    <w:rsid w:val="00637FF6"/>
    <w:rsid w:val="00640495"/>
    <w:rsid w:val="006404B4"/>
    <w:rsid w:val="00640889"/>
    <w:rsid w:val="0064097C"/>
    <w:rsid w:val="00640BD1"/>
    <w:rsid w:val="00640CD3"/>
    <w:rsid w:val="00640D57"/>
    <w:rsid w:val="00640DB1"/>
    <w:rsid w:val="00640F8A"/>
    <w:rsid w:val="0064100B"/>
    <w:rsid w:val="0064106A"/>
    <w:rsid w:val="0064116C"/>
    <w:rsid w:val="0064125D"/>
    <w:rsid w:val="0064136E"/>
    <w:rsid w:val="00641A4F"/>
    <w:rsid w:val="00641B82"/>
    <w:rsid w:val="00641F48"/>
    <w:rsid w:val="006426B1"/>
    <w:rsid w:val="00642AF4"/>
    <w:rsid w:val="00642B48"/>
    <w:rsid w:val="00642C2F"/>
    <w:rsid w:val="00642D88"/>
    <w:rsid w:val="006430A4"/>
    <w:rsid w:val="006432AD"/>
    <w:rsid w:val="00643330"/>
    <w:rsid w:val="006435A9"/>
    <w:rsid w:val="006439A1"/>
    <w:rsid w:val="006439E2"/>
    <w:rsid w:val="00643A2D"/>
    <w:rsid w:val="00643C68"/>
    <w:rsid w:val="00643F80"/>
    <w:rsid w:val="00644054"/>
    <w:rsid w:val="00644656"/>
    <w:rsid w:val="0064465A"/>
    <w:rsid w:val="0064491D"/>
    <w:rsid w:val="00644A04"/>
    <w:rsid w:val="00644C5C"/>
    <w:rsid w:val="00644E04"/>
    <w:rsid w:val="00644E0D"/>
    <w:rsid w:val="00644FA2"/>
    <w:rsid w:val="0064529D"/>
    <w:rsid w:val="0064531D"/>
    <w:rsid w:val="00645406"/>
    <w:rsid w:val="00645458"/>
    <w:rsid w:val="00645527"/>
    <w:rsid w:val="00645531"/>
    <w:rsid w:val="00645601"/>
    <w:rsid w:val="006456F6"/>
    <w:rsid w:val="006458D8"/>
    <w:rsid w:val="00645C6F"/>
    <w:rsid w:val="00645CE0"/>
    <w:rsid w:val="00645D3C"/>
    <w:rsid w:val="0064620E"/>
    <w:rsid w:val="00646268"/>
    <w:rsid w:val="006464BA"/>
    <w:rsid w:val="0064654B"/>
    <w:rsid w:val="00646581"/>
    <w:rsid w:val="006467D0"/>
    <w:rsid w:val="00646804"/>
    <w:rsid w:val="0064694E"/>
    <w:rsid w:val="0064697B"/>
    <w:rsid w:val="00646B91"/>
    <w:rsid w:val="00646C98"/>
    <w:rsid w:val="00646CB8"/>
    <w:rsid w:val="00646CE6"/>
    <w:rsid w:val="00646CE9"/>
    <w:rsid w:val="0064716E"/>
    <w:rsid w:val="00647195"/>
    <w:rsid w:val="0064734D"/>
    <w:rsid w:val="006477C0"/>
    <w:rsid w:val="00647A0B"/>
    <w:rsid w:val="00647DD1"/>
    <w:rsid w:val="00647F4C"/>
    <w:rsid w:val="00650131"/>
    <w:rsid w:val="00650276"/>
    <w:rsid w:val="00650390"/>
    <w:rsid w:val="00650525"/>
    <w:rsid w:val="0065078A"/>
    <w:rsid w:val="006507C7"/>
    <w:rsid w:val="00650873"/>
    <w:rsid w:val="00650A0A"/>
    <w:rsid w:val="006514F5"/>
    <w:rsid w:val="0065156A"/>
    <w:rsid w:val="006517F7"/>
    <w:rsid w:val="00651A92"/>
    <w:rsid w:val="00651E4F"/>
    <w:rsid w:val="0065205B"/>
    <w:rsid w:val="00652066"/>
    <w:rsid w:val="0065208D"/>
    <w:rsid w:val="00652160"/>
    <w:rsid w:val="00652329"/>
    <w:rsid w:val="00652727"/>
    <w:rsid w:val="00652854"/>
    <w:rsid w:val="0065293E"/>
    <w:rsid w:val="00652998"/>
    <w:rsid w:val="00652AE1"/>
    <w:rsid w:val="00653082"/>
    <w:rsid w:val="00653285"/>
    <w:rsid w:val="0065339D"/>
    <w:rsid w:val="006533AB"/>
    <w:rsid w:val="0065345C"/>
    <w:rsid w:val="00653548"/>
    <w:rsid w:val="006535DA"/>
    <w:rsid w:val="006538D7"/>
    <w:rsid w:val="00653AC3"/>
    <w:rsid w:val="00653C4E"/>
    <w:rsid w:val="00653EF1"/>
    <w:rsid w:val="00653FEC"/>
    <w:rsid w:val="00654100"/>
    <w:rsid w:val="006544A3"/>
    <w:rsid w:val="006544C1"/>
    <w:rsid w:val="006544EC"/>
    <w:rsid w:val="006545E3"/>
    <w:rsid w:val="00654896"/>
    <w:rsid w:val="00654A7A"/>
    <w:rsid w:val="00654A8B"/>
    <w:rsid w:val="00654E7B"/>
    <w:rsid w:val="00654F23"/>
    <w:rsid w:val="00654FB2"/>
    <w:rsid w:val="00654FEE"/>
    <w:rsid w:val="0065506E"/>
    <w:rsid w:val="0065519D"/>
    <w:rsid w:val="00655241"/>
    <w:rsid w:val="006553E0"/>
    <w:rsid w:val="006555C6"/>
    <w:rsid w:val="00655642"/>
    <w:rsid w:val="00655696"/>
    <w:rsid w:val="00655790"/>
    <w:rsid w:val="00655E38"/>
    <w:rsid w:val="006562D4"/>
    <w:rsid w:val="00656348"/>
    <w:rsid w:val="0065672C"/>
    <w:rsid w:val="00656872"/>
    <w:rsid w:val="006568D7"/>
    <w:rsid w:val="00656919"/>
    <w:rsid w:val="00657115"/>
    <w:rsid w:val="006574C3"/>
    <w:rsid w:val="00657572"/>
    <w:rsid w:val="00657701"/>
    <w:rsid w:val="006577EE"/>
    <w:rsid w:val="00657A7C"/>
    <w:rsid w:val="00657C2F"/>
    <w:rsid w:val="00657D43"/>
    <w:rsid w:val="00657E80"/>
    <w:rsid w:val="00657F42"/>
    <w:rsid w:val="00657F55"/>
    <w:rsid w:val="00660255"/>
    <w:rsid w:val="006602D5"/>
    <w:rsid w:val="006604F4"/>
    <w:rsid w:val="006607D1"/>
    <w:rsid w:val="006607E3"/>
    <w:rsid w:val="006608E2"/>
    <w:rsid w:val="006609A2"/>
    <w:rsid w:val="00660A48"/>
    <w:rsid w:val="00660ACF"/>
    <w:rsid w:val="00660AE5"/>
    <w:rsid w:val="00660AFB"/>
    <w:rsid w:val="00660BA0"/>
    <w:rsid w:val="00660BB7"/>
    <w:rsid w:val="00660DB9"/>
    <w:rsid w:val="00660E00"/>
    <w:rsid w:val="00661334"/>
    <w:rsid w:val="006613A8"/>
    <w:rsid w:val="006614EA"/>
    <w:rsid w:val="0066177C"/>
    <w:rsid w:val="006617DE"/>
    <w:rsid w:val="00661D3A"/>
    <w:rsid w:val="00661D6D"/>
    <w:rsid w:val="00661E2C"/>
    <w:rsid w:val="00661EBE"/>
    <w:rsid w:val="00662032"/>
    <w:rsid w:val="0066207C"/>
    <w:rsid w:val="006624C8"/>
    <w:rsid w:val="00662676"/>
    <w:rsid w:val="00662678"/>
    <w:rsid w:val="006628B3"/>
    <w:rsid w:val="006629ED"/>
    <w:rsid w:val="00662B27"/>
    <w:rsid w:val="00662BB5"/>
    <w:rsid w:val="00662E1E"/>
    <w:rsid w:val="0066305A"/>
    <w:rsid w:val="00663559"/>
    <w:rsid w:val="00663867"/>
    <w:rsid w:val="00663896"/>
    <w:rsid w:val="006638FA"/>
    <w:rsid w:val="00663A3E"/>
    <w:rsid w:val="00663F66"/>
    <w:rsid w:val="00664028"/>
    <w:rsid w:val="006641D1"/>
    <w:rsid w:val="0066430B"/>
    <w:rsid w:val="00664481"/>
    <w:rsid w:val="00664618"/>
    <w:rsid w:val="006648F7"/>
    <w:rsid w:val="00664AFB"/>
    <w:rsid w:val="00664C4A"/>
    <w:rsid w:val="00664CAA"/>
    <w:rsid w:val="00664DB3"/>
    <w:rsid w:val="00664E92"/>
    <w:rsid w:val="0066542F"/>
    <w:rsid w:val="006654C2"/>
    <w:rsid w:val="006655D2"/>
    <w:rsid w:val="0066566C"/>
    <w:rsid w:val="00665A3D"/>
    <w:rsid w:val="00665CC3"/>
    <w:rsid w:val="00665F70"/>
    <w:rsid w:val="00665F92"/>
    <w:rsid w:val="006660D8"/>
    <w:rsid w:val="00666157"/>
    <w:rsid w:val="006663C8"/>
    <w:rsid w:val="00666419"/>
    <w:rsid w:val="006664A8"/>
    <w:rsid w:val="00666734"/>
    <w:rsid w:val="006667AE"/>
    <w:rsid w:val="00666846"/>
    <w:rsid w:val="00666954"/>
    <w:rsid w:val="006669D3"/>
    <w:rsid w:val="00666B2C"/>
    <w:rsid w:val="00666B9E"/>
    <w:rsid w:val="00666C71"/>
    <w:rsid w:val="00666E25"/>
    <w:rsid w:val="00667144"/>
    <w:rsid w:val="006671D3"/>
    <w:rsid w:val="006672B3"/>
    <w:rsid w:val="0066730D"/>
    <w:rsid w:val="006673C6"/>
    <w:rsid w:val="006679EA"/>
    <w:rsid w:val="00667AA5"/>
    <w:rsid w:val="00667ACC"/>
    <w:rsid w:val="00667C52"/>
    <w:rsid w:val="00667F8D"/>
    <w:rsid w:val="00667FEB"/>
    <w:rsid w:val="00670022"/>
    <w:rsid w:val="00670032"/>
    <w:rsid w:val="0067004B"/>
    <w:rsid w:val="006705B8"/>
    <w:rsid w:val="00670690"/>
    <w:rsid w:val="006707F2"/>
    <w:rsid w:val="00670EDF"/>
    <w:rsid w:val="00671030"/>
    <w:rsid w:val="00671119"/>
    <w:rsid w:val="00671177"/>
    <w:rsid w:val="00671422"/>
    <w:rsid w:val="006714DF"/>
    <w:rsid w:val="00671522"/>
    <w:rsid w:val="006717CE"/>
    <w:rsid w:val="006718F9"/>
    <w:rsid w:val="00671A40"/>
    <w:rsid w:val="00671B77"/>
    <w:rsid w:val="00671C13"/>
    <w:rsid w:val="00671D70"/>
    <w:rsid w:val="006720E3"/>
    <w:rsid w:val="006721EA"/>
    <w:rsid w:val="00672287"/>
    <w:rsid w:val="0067240A"/>
    <w:rsid w:val="00672429"/>
    <w:rsid w:val="00672588"/>
    <w:rsid w:val="006725BC"/>
    <w:rsid w:val="006728B7"/>
    <w:rsid w:val="00672972"/>
    <w:rsid w:val="0067302C"/>
    <w:rsid w:val="00673280"/>
    <w:rsid w:val="006732BA"/>
    <w:rsid w:val="00673359"/>
    <w:rsid w:val="006733E3"/>
    <w:rsid w:val="00673404"/>
    <w:rsid w:val="00673458"/>
    <w:rsid w:val="00673548"/>
    <w:rsid w:val="006737C8"/>
    <w:rsid w:val="00673863"/>
    <w:rsid w:val="006738FD"/>
    <w:rsid w:val="006740D6"/>
    <w:rsid w:val="00674369"/>
    <w:rsid w:val="006743DE"/>
    <w:rsid w:val="006744E1"/>
    <w:rsid w:val="006745F5"/>
    <w:rsid w:val="0067468D"/>
    <w:rsid w:val="00674724"/>
    <w:rsid w:val="00674758"/>
    <w:rsid w:val="006747B5"/>
    <w:rsid w:val="006747E7"/>
    <w:rsid w:val="00674878"/>
    <w:rsid w:val="006748F5"/>
    <w:rsid w:val="00674A58"/>
    <w:rsid w:val="00674C57"/>
    <w:rsid w:val="00674C9C"/>
    <w:rsid w:val="00674CA8"/>
    <w:rsid w:val="00674F07"/>
    <w:rsid w:val="00674F66"/>
    <w:rsid w:val="00675539"/>
    <w:rsid w:val="006755E3"/>
    <w:rsid w:val="006758D3"/>
    <w:rsid w:val="00676084"/>
    <w:rsid w:val="006761DF"/>
    <w:rsid w:val="00676270"/>
    <w:rsid w:val="006765CD"/>
    <w:rsid w:val="006766D8"/>
    <w:rsid w:val="00676C1E"/>
    <w:rsid w:val="0067707B"/>
    <w:rsid w:val="006771BC"/>
    <w:rsid w:val="006772AF"/>
    <w:rsid w:val="006776DC"/>
    <w:rsid w:val="0067778F"/>
    <w:rsid w:val="006777F5"/>
    <w:rsid w:val="0067796F"/>
    <w:rsid w:val="00677C9B"/>
    <w:rsid w:val="00677D11"/>
    <w:rsid w:val="00677F3D"/>
    <w:rsid w:val="00677FF2"/>
    <w:rsid w:val="00680A5B"/>
    <w:rsid w:val="00680B90"/>
    <w:rsid w:val="00680FF3"/>
    <w:rsid w:val="006810BF"/>
    <w:rsid w:val="00681254"/>
    <w:rsid w:val="00681295"/>
    <w:rsid w:val="0068134B"/>
    <w:rsid w:val="0068135D"/>
    <w:rsid w:val="0068137C"/>
    <w:rsid w:val="006813E8"/>
    <w:rsid w:val="00681474"/>
    <w:rsid w:val="0068156C"/>
    <w:rsid w:val="0068168F"/>
    <w:rsid w:val="0068169D"/>
    <w:rsid w:val="00681705"/>
    <w:rsid w:val="0068178F"/>
    <w:rsid w:val="00681798"/>
    <w:rsid w:val="00681AA4"/>
    <w:rsid w:val="00681C2D"/>
    <w:rsid w:val="00682014"/>
    <w:rsid w:val="006822CF"/>
    <w:rsid w:val="0068237E"/>
    <w:rsid w:val="00682528"/>
    <w:rsid w:val="006825E6"/>
    <w:rsid w:val="006829E0"/>
    <w:rsid w:val="00682A1B"/>
    <w:rsid w:val="00682AE3"/>
    <w:rsid w:val="00682B14"/>
    <w:rsid w:val="00682C91"/>
    <w:rsid w:val="00682E14"/>
    <w:rsid w:val="00682FBC"/>
    <w:rsid w:val="00683023"/>
    <w:rsid w:val="0068321C"/>
    <w:rsid w:val="0068324F"/>
    <w:rsid w:val="00683276"/>
    <w:rsid w:val="006832A7"/>
    <w:rsid w:val="006832EB"/>
    <w:rsid w:val="00683D1B"/>
    <w:rsid w:val="00683EC3"/>
    <w:rsid w:val="00683ECB"/>
    <w:rsid w:val="00684661"/>
    <w:rsid w:val="00684B7A"/>
    <w:rsid w:val="00684E5B"/>
    <w:rsid w:val="00684E9F"/>
    <w:rsid w:val="00684F08"/>
    <w:rsid w:val="0068505B"/>
    <w:rsid w:val="006852FE"/>
    <w:rsid w:val="0068531A"/>
    <w:rsid w:val="006853EE"/>
    <w:rsid w:val="00685444"/>
    <w:rsid w:val="006854AE"/>
    <w:rsid w:val="006854F6"/>
    <w:rsid w:val="0068558B"/>
    <w:rsid w:val="0068562C"/>
    <w:rsid w:val="0068566E"/>
    <w:rsid w:val="00685688"/>
    <w:rsid w:val="00685EBD"/>
    <w:rsid w:val="00686125"/>
    <w:rsid w:val="00686145"/>
    <w:rsid w:val="006862D1"/>
    <w:rsid w:val="006864AE"/>
    <w:rsid w:val="006864DF"/>
    <w:rsid w:val="006865F8"/>
    <w:rsid w:val="00686661"/>
    <w:rsid w:val="00686723"/>
    <w:rsid w:val="006867F3"/>
    <w:rsid w:val="006869BE"/>
    <w:rsid w:val="00686A23"/>
    <w:rsid w:val="00686CE1"/>
    <w:rsid w:val="00686FB5"/>
    <w:rsid w:val="00686FCA"/>
    <w:rsid w:val="00686FF5"/>
    <w:rsid w:val="00687083"/>
    <w:rsid w:val="0068718B"/>
    <w:rsid w:val="006873FA"/>
    <w:rsid w:val="00687415"/>
    <w:rsid w:val="0068741E"/>
    <w:rsid w:val="00687528"/>
    <w:rsid w:val="006876AF"/>
    <w:rsid w:val="00687713"/>
    <w:rsid w:val="00687A88"/>
    <w:rsid w:val="00687D80"/>
    <w:rsid w:val="00687DBA"/>
    <w:rsid w:val="0069007E"/>
    <w:rsid w:val="00690256"/>
    <w:rsid w:val="006905A4"/>
    <w:rsid w:val="00690671"/>
    <w:rsid w:val="006906CD"/>
    <w:rsid w:val="0069075C"/>
    <w:rsid w:val="006907E3"/>
    <w:rsid w:val="0069096E"/>
    <w:rsid w:val="00690986"/>
    <w:rsid w:val="00690A44"/>
    <w:rsid w:val="00690B7D"/>
    <w:rsid w:val="00690CAB"/>
    <w:rsid w:val="00690DA8"/>
    <w:rsid w:val="006914A3"/>
    <w:rsid w:val="006914B7"/>
    <w:rsid w:val="00691878"/>
    <w:rsid w:val="006919BA"/>
    <w:rsid w:val="00691AC7"/>
    <w:rsid w:val="00691BD4"/>
    <w:rsid w:val="00691D71"/>
    <w:rsid w:val="00691E4E"/>
    <w:rsid w:val="00692324"/>
    <w:rsid w:val="00692566"/>
    <w:rsid w:val="00692699"/>
    <w:rsid w:val="006927BF"/>
    <w:rsid w:val="006928E1"/>
    <w:rsid w:val="006929C9"/>
    <w:rsid w:val="006929CD"/>
    <w:rsid w:val="00692AA9"/>
    <w:rsid w:val="00692DD0"/>
    <w:rsid w:val="00692E07"/>
    <w:rsid w:val="00692E24"/>
    <w:rsid w:val="00692E83"/>
    <w:rsid w:val="00692FD9"/>
    <w:rsid w:val="00693014"/>
    <w:rsid w:val="0069313F"/>
    <w:rsid w:val="00693160"/>
    <w:rsid w:val="00693741"/>
    <w:rsid w:val="006937EC"/>
    <w:rsid w:val="00693829"/>
    <w:rsid w:val="006938D0"/>
    <w:rsid w:val="00693A60"/>
    <w:rsid w:val="00693CF9"/>
    <w:rsid w:val="00693DF3"/>
    <w:rsid w:val="00693E93"/>
    <w:rsid w:val="00693FB7"/>
    <w:rsid w:val="00693FCF"/>
    <w:rsid w:val="00694184"/>
    <w:rsid w:val="006942BD"/>
    <w:rsid w:val="00694374"/>
    <w:rsid w:val="006944F6"/>
    <w:rsid w:val="006949A0"/>
    <w:rsid w:val="00694A2B"/>
    <w:rsid w:val="00694DC4"/>
    <w:rsid w:val="00694F1A"/>
    <w:rsid w:val="00695108"/>
    <w:rsid w:val="006954EC"/>
    <w:rsid w:val="0069564E"/>
    <w:rsid w:val="00695764"/>
    <w:rsid w:val="0069577A"/>
    <w:rsid w:val="00695B0A"/>
    <w:rsid w:val="00695C30"/>
    <w:rsid w:val="00695C51"/>
    <w:rsid w:val="00695DDB"/>
    <w:rsid w:val="00695E82"/>
    <w:rsid w:val="00695F50"/>
    <w:rsid w:val="00696047"/>
    <w:rsid w:val="00696183"/>
    <w:rsid w:val="006963EE"/>
    <w:rsid w:val="006966AD"/>
    <w:rsid w:val="0069681A"/>
    <w:rsid w:val="00696952"/>
    <w:rsid w:val="00696BE0"/>
    <w:rsid w:val="00696C87"/>
    <w:rsid w:val="00696D01"/>
    <w:rsid w:val="00696DE3"/>
    <w:rsid w:val="00696E0B"/>
    <w:rsid w:val="00696F52"/>
    <w:rsid w:val="00697014"/>
    <w:rsid w:val="0069713C"/>
    <w:rsid w:val="0069718C"/>
    <w:rsid w:val="006972BB"/>
    <w:rsid w:val="006979DE"/>
    <w:rsid w:val="00697B49"/>
    <w:rsid w:val="00697BAB"/>
    <w:rsid w:val="006A000D"/>
    <w:rsid w:val="006A0094"/>
    <w:rsid w:val="006A02A6"/>
    <w:rsid w:val="006A038D"/>
    <w:rsid w:val="006A03C3"/>
    <w:rsid w:val="006A0988"/>
    <w:rsid w:val="006A0B17"/>
    <w:rsid w:val="006A0C58"/>
    <w:rsid w:val="006A0DC3"/>
    <w:rsid w:val="006A0E32"/>
    <w:rsid w:val="006A0E65"/>
    <w:rsid w:val="006A1308"/>
    <w:rsid w:val="006A1323"/>
    <w:rsid w:val="006A133B"/>
    <w:rsid w:val="006A14B1"/>
    <w:rsid w:val="006A14FB"/>
    <w:rsid w:val="006A1510"/>
    <w:rsid w:val="006A152B"/>
    <w:rsid w:val="006A16BA"/>
    <w:rsid w:val="006A175B"/>
    <w:rsid w:val="006A1761"/>
    <w:rsid w:val="006A1B24"/>
    <w:rsid w:val="006A1B37"/>
    <w:rsid w:val="006A1C7D"/>
    <w:rsid w:val="006A1CDF"/>
    <w:rsid w:val="006A1D22"/>
    <w:rsid w:val="006A1D4C"/>
    <w:rsid w:val="006A1EBB"/>
    <w:rsid w:val="006A1FD9"/>
    <w:rsid w:val="006A22CD"/>
    <w:rsid w:val="006A2333"/>
    <w:rsid w:val="006A2543"/>
    <w:rsid w:val="006A2695"/>
    <w:rsid w:val="006A2801"/>
    <w:rsid w:val="006A29AE"/>
    <w:rsid w:val="006A2A2A"/>
    <w:rsid w:val="006A2CF7"/>
    <w:rsid w:val="006A30AD"/>
    <w:rsid w:val="006A3182"/>
    <w:rsid w:val="006A35B9"/>
    <w:rsid w:val="006A3829"/>
    <w:rsid w:val="006A3921"/>
    <w:rsid w:val="006A3BCA"/>
    <w:rsid w:val="006A3F0B"/>
    <w:rsid w:val="006A4213"/>
    <w:rsid w:val="006A4284"/>
    <w:rsid w:val="006A4649"/>
    <w:rsid w:val="006A4A3A"/>
    <w:rsid w:val="006A4AC0"/>
    <w:rsid w:val="006A4C38"/>
    <w:rsid w:val="006A4C9C"/>
    <w:rsid w:val="006A4D4C"/>
    <w:rsid w:val="006A533B"/>
    <w:rsid w:val="006A5472"/>
    <w:rsid w:val="006A554D"/>
    <w:rsid w:val="006A57C8"/>
    <w:rsid w:val="006A5809"/>
    <w:rsid w:val="006A5815"/>
    <w:rsid w:val="006A5892"/>
    <w:rsid w:val="006A5A8D"/>
    <w:rsid w:val="006A5B9A"/>
    <w:rsid w:val="006A60B9"/>
    <w:rsid w:val="006A60C8"/>
    <w:rsid w:val="006A6284"/>
    <w:rsid w:val="006A6820"/>
    <w:rsid w:val="006A6A4F"/>
    <w:rsid w:val="006A6BBD"/>
    <w:rsid w:val="006A6BD6"/>
    <w:rsid w:val="006A6C5D"/>
    <w:rsid w:val="006A7087"/>
    <w:rsid w:val="006A708F"/>
    <w:rsid w:val="006A70E6"/>
    <w:rsid w:val="006A70F9"/>
    <w:rsid w:val="006A7433"/>
    <w:rsid w:val="006A74D8"/>
    <w:rsid w:val="006A759A"/>
    <w:rsid w:val="006A79A4"/>
    <w:rsid w:val="006A7BE5"/>
    <w:rsid w:val="006A7E0B"/>
    <w:rsid w:val="006A7F45"/>
    <w:rsid w:val="006A7FBA"/>
    <w:rsid w:val="006B0212"/>
    <w:rsid w:val="006B023A"/>
    <w:rsid w:val="006B10A7"/>
    <w:rsid w:val="006B124E"/>
    <w:rsid w:val="006B1257"/>
    <w:rsid w:val="006B1274"/>
    <w:rsid w:val="006B1505"/>
    <w:rsid w:val="006B15D2"/>
    <w:rsid w:val="006B1697"/>
    <w:rsid w:val="006B1757"/>
    <w:rsid w:val="006B1CDE"/>
    <w:rsid w:val="006B1E99"/>
    <w:rsid w:val="006B1FC2"/>
    <w:rsid w:val="006B2296"/>
    <w:rsid w:val="006B2685"/>
    <w:rsid w:val="006B278B"/>
    <w:rsid w:val="006B28A8"/>
    <w:rsid w:val="006B2931"/>
    <w:rsid w:val="006B2A56"/>
    <w:rsid w:val="006B2C0F"/>
    <w:rsid w:val="006B31AD"/>
    <w:rsid w:val="006B36E0"/>
    <w:rsid w:val="006B38AF"/>
    <w:rsid w:val="006B3950"/>
    <w:rsid w:val="006B39A4"/>
    <w:rsid w:val="006B3A40"/>
    <w:rsid w:val="006B3C30"/>
    <w:rsid w:val="006B3DB3"/>
    <w:rsid w:val="006B40D0"/>
    <w:rsid w:val="006B41FD"/>
    <w:rsid w:val="006B4248"/>
    <w:rsid w:val="006B441C"/>
    <w:rsid w:val="006B4427"/>
    <w:rsid w:val="006B446B"/>
    <w:rsid w:val="006B45D9"/>
    <w:rsid w:val="006B45FF"/>
    <w:rsid w:val="006B465F"/>
    <w:rsid w:val="006B4716"/>
    <w:rsid w:val="006B471D"/>
    <w:rsid w:val="006B4AF5"/>
    <w:rsid w:val="006B4C39"/>
    <w:rsid w:val="006B4D16"/>
    <w:rsid w:val="006B4D50"/>
    <w:rsid w:val="006B50AA"/>
    <w:rsid w:val="006B532F"/>
    <w:rsid w:val="006B534F"/>
    <w:rsid w:val="006B55C9"/>
    <w:rsid w:val="006B55EF"/>
    <w:rsid w:val="006B5832"/>
    <w:rsid w:val="006B59D4"/>
    <w:rsid w:val="006B5DC4"/>
    <w:rsid w:val="006B5DD6"/>
    <w:rsid w:val="006B6008"/>
    <w:rsid w:val="006B6084"/>
    <w:rsid w:val="006B621F"/>
    <w:rsid w:val="006B6334"/>
    <w:rsid w:val="006B634A"/>
    <w:rsid w:val="006B6430"/>
    <w:rsid w:val="006B6438"/>
    <w:rsid w:val="006B6CFA"/>
    <w:rsid w:val="006B6EBB"/>
    <w:rsid w:val="006B7174"/>
    <w:rsid w:val="006B7539"/>
    <w:rsid w:val="006B7757"/>
    <w:rsid w:val="006B77F5"/>
    <w:rsid w:val="006B7D69"/>
    <w:rsid w:val="006B7E6F"/>
    <w:rsid w:val="006B7E8C"/>
    <w:rsid w:val="006B7F36"/>
    <w:rsid w:val="006B7F67"/>
    <w:rsid w:val="006C005E"/>
    <w:rsid w:val="006C01F9"/>
    <w:rsid w:val="006C0279"/>
    <w:rsid w:val="006C02FE"/>
    <w:rsid w:val="006C049D"/>
    <w:rsid w:val="006C052F"/>
    <w:rsid w:val="006C05E6"/>
    <w:rsid w:val="006C0632"/>
    <w:rsid w:val="006C086F"/>
    <w:rsid w:val="006C0ADF"/>
    <w:rsid w:val="006C0B66"/>
    <w:rsid w:val="006C0BC4"/>
    <w:rsid w:val="006C0C28"/>
    <w:rsid w:val="006C0C89"/>
    <w:rsid w:val="006C0D18"/>
    <w:rsid w:val="006C0EDD"/>
    <w:rsid w:val="006C0FFC"/>
    <w:rsid w:val="006C1302"/>
    <w:rsid w:val="006C17C1"/>
    <w:rsid w:val="006C19BE"/>
    <w:rsid w:val="006C1C55"/>
    <w:rsid w:val="006C1C84"/>
    <w:rsid w:val="006C1D22"/>
    <w:rsid w:val="006C1EB5"/>
    <w:rsid w:val="006C1F4A"/>
    <w:rsid w:val="006C22B6"/>
    <w:rsid w:val="006C22E2"/>
    <w:rsid w:val="006C2311"/>
    <w:rsid w:val="006C2335"/>
    <w:rsid w:val="006C2358"/>
    <w:rsid w:val="006C23CD"/>
    <w:rsid w:val="006C25FB"/>
    <w:rsid w:val="006C28B3"/>
    <w:rsid w:val="006C2A15"/>
    <w:rsid w:val="006C2D03"/>
    <w:rsid w:val="006C32B8"/>
    <w:rsid w:val="006C33E4"/>
    <w:rsid w:val="006C354D"/>
    <w:rsid w:val="006C3557"/>
    <w:rsid w:val="006C356F"/>
    <w:rsid w:val="006C38A3"/>
    <w:rsid w:val="006C39EA"/>
    <w:rsid w:val="006C3A01"/>
    <w:rsid w:val="006C3B8D"/>
    <w:rsid w:val="006C3CE3"/>
    <w:rsid w:val="006C3CF8"/>
    <w:rsid w:val="006C3E10"/>
    <w:rsid w:val="006C3EE2"/>
    <w:rsid w:val="006C3F07"/>
    <w:rsid w:val="006C4154"/>
    <w:rsid w:val="006C41DA"/>
    <w:rsid w:val="006C43DC"/>
    <w:rsid w:val="006C441F"/>
    <w:rsid w:val="006C4435"/>
    <w:rsid w:val="006C46CC"/>
    <w:rsid w:val="006C497A"/>
    <w:rsid w:val="006C4EAF"/>
    <w:rsid w:val="006C4F56"/>
    <w:rsid w:val="006C5028"/>
    <w:rsid w:val="006C519F"/>
    <w:rsid w:val="006C53E1"/>
    <w:rsid w:val="006C55DF"/>
    <w:rsid w:val="006C57F3"/>
    <w:rsid w:val="006C5A17"/>
    <w:rsid w:val="006C5E96"/>
    <w:rsid w:val="006C5EAD"/>
    <w:rsid w:val="006C6191"/>
    <w:rsid w:val="006C6346"/>
    <w:rsid w:val="006C63D2"/>
    <w:rsid w:val="006C644E"/>
    <w:rsid w:val="006C665B"/>
    <w:rsid w:val="006C6AF4"/>
    <w:rsid w:val="006C6B07"/>
    <w:rsid w:val="006C6D89"/>
    <w:rsid w:val="006C6FA7"/>
    <w:rsid w:val="006C70BF"/>
    <w:rsid w:val="006C72B6"/>
    <w:rsid w:val="006C72FC"/>
    <w:rsid w:val="006C7346"/>
    <w:rsid w:val="006C75B1"/>
    <w:rsid w:val="006C7819"/>
    <w:rsid w:val="006C79E6"/>
    <w:rsid w:val="006C7C45"/>
    <w:rsid w:val="006C7DB3"/>
    <w:rsid w:val="006C7EF2"/>
    <w:rsid w:val="006C7F19"/>
    <w:rsid w:val="006C7F70"/>
    <w:rsid w:val="006D0246"/>
    <w:rsid w:val="006D02AD"/>
    <w:rsid w:val="006D0706"/>
    <w:rsid w:val="006D0985"/>
    <w:rsid w:val="006D0BB5"/>
    <w:rsid w:val="006D0C4B"/>
    <w:rsid w:val="006D0CB1"/>
    <w:rsid w:val="006D0E22"/>
    <w:rsid w:val="006D0E6D"/>
    <w:rsid w:val="006D1582"/>
    <w:rsid w:val="006D15DF"/>
    <w:rsid w:val="006D16CA"/>
    <w:rsid w:val="006D18AD"/>
    <w:rsid w:val="006D1911"/>
    <w:rsid w:val="006D1B68"/>
    <w:rsid w:val="006D1EDB"/>
    <w:rsid w:val="006D1F39"/>
    <w:rsid w:val="006D1F68"/>
    <w:rsid w:val="006D20E4"/>
    <w:rsid w:val="006D234B"/>
    <w:rsid w:val="006D280B"/>
    <w:rsid w:val="006D2812"/>
    <w:rsid w:val="006D2DDD"/>
    <w:rsid w:val="006D2EB3"/>
    <w:rsid w:val="006D3076"/>
    <w:rsid w:val="006D31FB"/>
    <w:rsid w:val="006D3287"/>
    <w:rsid w:val="006D32E8"/>
    <w:rsid w:val="006D36AA"/>
    <w:rsid w:val="006D36B6"/>
    <w:rsid w:val="006D3715"/>
    <w:rsid w:val="006D37BA"/>
    <w:rsid w:val="006D382B"/>
    <w:rsid w:val="006D3879"/>
    <w:rsid w:val="006D3B71"/>
    <w:rsid w:val="006D3B89"/>
    <w:rsid w:val="006D3BDF"/>
    <w:rsid w:val="006D40B4"/>
    <w:rsid w:val="006D4126"/>
    <w:rsid w:val="006D41BC"/>
    <w:rsid w:val="006D42AE"/>
    <w:rsid w:val="006D4462"/>
    <w:rsid w:val="006D44AE"/>
    <w:rsid w:val="006D45B7"/>
    <w:rsid w:val="006D45EE"/>
    <w:rsid w:val="006D47C6"/>
    <w:rsid w:val="006D492E"/>
    <w:rsid w:val="006D4A24"/>
    <w:rsid w:val="006D4A54"/>
    <w:rsid w:val="006D4A87"/>
    <w:rsid w:val="006D4AF8"/>
    <w:rsid w:val="006D4AFA"/>
    <w:rsid w:val="006D4C46"/>
    <w:rsid w:val="006D4CAE"/>
    <w:rsid w:val="006D4D0C"/>
    <w:rsid w:val="006D4DF0"/>
    <w:rsid w:val="006D4EB2"/>
    <w:rsid w:val="006D50A9"/>
    <w:rsid w:val="006D525F"/>
    <w:rsid w:val="006D5391"/>
    <w:rsid w:val="006D565C"/>
    <w:rsid w:val="006D56BD"/>
    <w:rsid w:val="006D5708"/>
    <w:rsid w:val="006D580C"/>
    <w:rsid w:val="006D581C"/>
    <w:rsid w:val="006D58C1"/>
    <w:rsid w:val="006D5BEE"/>
    <w:rsid w:val="006D5C36"/>
    <w:rsid w:val="006D5C49"/>
    <w:rsid w:val="006D5C6A"/>
    <w:rsid w:val="006D5EDF"/>
    <w:rsid w:val="006D5FA4"/>
    <w:rsid w:val="006D60A0"/>
    <w:rsid w:val="006D6305"/>
    <w:rsid w:val="006D630A"/>
    <w:rsid w:val="006D63A9"/>
    <w:rsid w:val="006D64AF"/>
    <w:rsid w:val="006D6723"/>
    <w:rsid w:val="006D6841"/>
    <w:rsid w:val="006D6F5E"/>
    <w:rsid w:val="006D727E"/>
    <w:rsid w:val="006D739E"/>
    <w:rsid w:val="006D73F1"/>
    <w:rsid w:val="006D7516"/>
    <w:rsid w:val="006D7620"/>
    <w:rsid w:val="006D7634"/>
    <w:rsid w:val="006D7914"/>
    <w:rsid w:val="006D7A58"/>
    <w:rsid w:val="006D7AB6"/>
    <w:rsid w:val="006D7B34"/>
    <w:rsid w:val="006D7B84"/>
    <w:rsid w:val="006D7CA6"/>
    <w:rsid w:val="006E0187"/>
    <w:rsid w:val="006E05E5"/>
    <w:rsid w:val="006E05E6"/>
    <w:rsid w:val="006E064C"/>
    <w:rsid w:val="006E0758"/>
    <w:rsid w:val="006E0797"/>
    <w:rsid w:val="006E0925"/>
    <w:rsid w:val="006E098C"/>
    <w:rsid w:val="006E0A9F"/>
    <w:rsid w:val="006E0E52"/>
    <w:rsid w:val="006E0F93"/>
    <w:rsid w:val="006E14E0"/>
    <w:rsid w:val="006E150C"/>
    <w:rsid w:val="006E16EE"/>
    <w:rsid w:val="006E1752"/>
    <w:rsid w:val="006E1959"/>
    <w:rsid w:val="006E19EA"/>
    <w:rsid w:val="006E1A3C"/>
    <w:rsid w:val="006E1B17"/>
    <w:rsid w:val="006E1D6F"/>
    <w:rsid w:val="006E1E0D"/>
    <w:rsid w:val="006E1E6D"/>
    <w:rsid w:val="006E204D"/>
    <w:rsid w:val="006E20F1"/>
    <w:rsid w:val="006E2163"/>
    <w:rsid w:val="006E2800"/>
    <w:rsid w:val="006E2988"/>
    <w:rsid w:val="006E2BA1"/>
    <w:rsid w:val="006E2E91"/>
    <w:rsid w:val="006E2F71"/>
    <w:rsid w:val="006E2FB6"/>
    <w:rsid w:val="006E2FFC"/>
    <w:rsid w:val="006E306E"/>
    <w:rsid w:val="006E3077"/>
    <w:rsid w:val="006E339D"/>
    <w:rsid w:val="006E33A9"/>
    <w:rsid w:val="006E35E3"/>
    <w:rsid w:val="006E37A1"/>
    <w:rsid w:val="006E3843"/>
    <w:rsid w:val="006E388E"/>
    <w:rsid w:val="006E38BF"/>
    <w:rsid w:val="006E3C32"/>
    <w:rsid w:val="006E3FA4"/>
    <w:rsid w:val="006E4001"/>
    <w:rsid w:val="006E410F"/>
    <w:rsid w:val="006E43BB"/>
    <w:rsid w:val="006E44B2"/>
    <w:rsid w:val="006E45E4"/>
    <w:rsid w:val="006E4BF1"/>
    <w:rsid w:val="006E4D76"/>
    <w:rsid w:val="006E4D80"/>
    <w:rsid w:val="006E4E31"/>
    <w:rsid w:val="006E4FD5"/>
    <w:rsid w:val="006E50ED"/>
    <w:rsid w:val="006E535D"/>
    <w:rsid w:val="006E54CB"/>
    <w:rsid w:val="006E5536"/>
    <w:rsid w:val="006E58EE"/>
    <w:rsid w:val="006E5A59"/>
    <w:rsid w:val="006E5B9A"/>
    <w:rsid w:val="006E5C15"/>
    <w:rsid w:val="006E5C1C"/>
    <w:rsid w:val="006E5E9C"/>
    <w:rsid w:val="006E60D0"/>
    <w:rsid w:val="006E6160"/>
    <w:rsid w:val="006E61A9"/>
    <w:rsid w:val="006E61F1"/>
    <w:rsid w:val="006E62BB"/>
    <w:rsid w:val="006E6640"/>
    <w:rsid w:val="006E6663"/>
    <w:rsid w:val="006E669D"/>
    <w:rsid w:val="006E6C2A"/>
    <w:rsid w:val="006E7005"/>
    <w:rsid w:val="006E7421"/>
    <w:rsid w:val="006E747F"/>
    <w:rsid w:val="006E74F1"/>
    <w:rsid w:val="006E774E"/>
    <w:rsid w:val="006E7787"/>
    <w:rsid w:val="006E780D"/>
    <w:rsid w:val="006E7962"/>
    <w:rsid w:val="006E79CC"/>
    <w:rsid w:val="006E7BA0"/>
    <w:rsid w:val="006E7BDA"/>
    <w:rsid w:val="006E7CE4"/>
    <w:rsid w:val="006E7EAB"/>
    <w:rsid w:val="006F02F4"/>
    <w:rsid w:val="006F039E"/>
    <w:rsid w:val="006F05A1"/>
    <w:rsid w:val="006F0842"/>
    <w:rsid w:val="006F0E26"/>
    <w:rsid w:val="006F0FA2"/>
    <w:rsid w:val="006F111A"/>
    <w:rsid w:val="006F1194"/>
    <w:rsid w:val="006F11B3"/>
    <w:rsid w:val="006F11B9"/>
    <w:rsid w:val="006F11BC"/>
    <w:rsid w:val="006F1205"/>
    <w:rsid w:val="006F14CA"/>
    <w:rsid w:val="006F1591"/>
    <w:rsid w:val="006F16A8"/>
    <w:rsid w:val="006F16E6"/>
    <w:rsid w:val="006F1A10"/>
    <w:rsid w:val="006F1A98"/>
    <w:rsid w:val="006F1BB3"/>
    <w:rsid w:val="006F1BC9"/>
    <w:rsid w:val="006F1C10"/>
    <w:rsid w:val="006F1C70"/>
    <w:rsid w:val="006F1D04"/>
    <w:rsid w:val="006F1E07"/>
    <w:rsid w:val="006F1E1D"/>
    <w:rsid w:val="006F207B"/>
    <w:rsid w:val="006F23F8"/>
    <w:rsid w:val="006F24BD"/>
    <w:rsid w:val="006F25C0"/>
    <w:rsid w:val="006F26D3"/>
    <w:rsid w:val="006F274A"/>
    <w:rsid w:val="006F277B"/>
    <w:rsid w:val="006F290E"/>
    <w:rsid w:val="006F29E1"/>
    <w:rsid w:val="006F2A99"/>
    <w:rsid w:val="006F2AD9"/>
    <w:rsid w:val="006F2C08"/>
    <w:rsid w:val="006F2C84"/>
    <w:rsid w:val="006F2CDF"/>
    <w:rsid w:val="006F2D1F"/>
    <w:rsid w:val="006F2E6B"/>
    <w:rsid w:val="006F2EC1"/>
    <w:rsid w:val="006F30BF"/>
    <w:rsid w:val="006F3449"/>
    <w:rsid w:val="006F35F3"/>
    <w:rsid w:val="006F360A"/>
    <w:rsid w:val="006F36B2"/>
    <w:rsid w:val="006F3754"/>
    <w:rsid w:val="006F37C5"/>
    <w:rsid w:val="006F39A8"/>
    <w:rsid w:val="006F3ABD"/>
    <w:rsid w:val="006F3AC9"/>
    <w:rsid w:val="006F3C7D"/>
    <w:rsid w:val="006F3D29"/>
    <w:rsid w:val="006F3D40"/>
    <w:rsid w:val="006F3DCC"/>
    <w:rsid w:val="006F3E0D"/>
    <w:rsid w:val="006F3F29"/>
    <w:rsid w:val="006F3FC4"/>
    <w:rsid w:val="006F4149"/>
    <w:rsid w:val="006F4268"/>
    <w:rsid w:val="006F45F0"/>
    <w:rsid w:val="006F46ED"/>
    <w:rsid w:val="006F471F"/>
    <w:rsid w:val="006F488E"/>
    <w:rsid w:val="006F4A56"/>
    <w:rsid w:val="006F4AE7"/>
    <w:rsid w:val="006F4BCC"/>
    <w:rsid w:val="006F4D8D"/>
    <w:rsid w:val="006F4DA8"/>
    <w:rsid w:val="006F4DBB"/>
    <w:rsid w:val="006F4E43"/>
    <w:rsid w:val="006F4E82"/>
    <w:rsid w:val="006F4FCA"/>
    <w:rsid w:val="006F53BE"/>
    <w:rsid w:val="006F54E8"/>
    <w:rsid w:val="006F5506"/>
    <w:rsid w:val="006F5683"/>
    <w:rsid w:val="006F57A7"/>
    <w:rsid w:val="006F593A"/>
    <w:rsid w:val="006F59C4"/>
    <w:rsid w:val="006F5B58"/>
    <w:rsid w:val="006F5D39"/>
    <w:rsid w:val="006F5EED"/>
    <w:rsid w:val="006F5F59"/>
    <w:rsid w:val="006F61AB"/>
    <w:rsid w:val="006F6391"/>
    <w:rsid w:val="006F6410"/>
    <w:rsid w:val="006F6435"/>
    <w:rsid w:val="006F66B2"/>
    <w:rsid w:val="006F6812"/>
    <w:rsid w:val="006F6885"/>
    <w:rsid w:val="006F6969"/>
    <w:rsid w:val="006F6C26"/>
    <w:rsid w:val="006F6D12"/>
    <w:rsid w:val="006F6D30"/>
    <w:rsid w:val="006F6DCE"/>
    <w:rsid w:val="006F6E7E"/>
    <w:rsid w:val="006F6FB5"/>
    <w:rsid w:val="006F7185"/>
    <w:rsid w:val="006F718B"/>
    <w:rsid w:val="006F744A"/>
    <w:rsid w:val="006F7451"/>
    <w:rsid w:val="006F749A"/>
    <w:rsid w:val="006F7513"/>
    <w:rsid w:val="006F7569"/>
    <w:rsid w:val="006F7686"/>
    <w:rsid w:val="006F794E"/>
    <w:rsid w:val="006F7998"/>
    <w:rsid w:val="006F79C8"/>
    <w:rsid w:val="006F7EC5"/>
    <w:rsid w:val="006F7FC7"/>
    <w:rsid w:val="0070031F"/>
    <w:rsid w:val="00700392"/>
    <w:rsid w:val="00700561"/>
    <w:rsid w:val="00700AFC"/>
    <w:rsid w:val="00700DF3"/>
    <w:rsid w:val="00700E3A"/>
    <w:rsid w:val="00700EC0"/>
    <w:rsid w:val="00701023"/>
    <w:rsid w:val="0070142E"/>
    <w:rsid w:val="00701528"/>
    <w:rsid w:val="00701925"/>
    <w:rsid w:val="00701D65"/>
    <w:rsid w:val="00701D93"/>
    <w:rsid w:val="00701EFC"/>
    <w:rsid w:val="007020B9"/>
    <w:rsid w:val="00702279"/>
    <w:rsid w:val="00702383"/>
    <w:rsid w:val="0070265F"/>
    <w:rsid w:val="00702A03"/>
    <w:rsid w:val="00702A6F"/>
    <w:rsid w:val="00702A8E"/>
    <w:rsid w:val="00702A9F"/>
    <w:rsid w:val="00702E70"/>
    <w:rsid w:val="00702E9D"/>
    <w:rsid w:val="00702EC4"/>
    <w:rsid w:val="00702F73"/>
    <w:rsid w:val="0070314F"/>
    <w:rsid w:val="0070325F"/>
    <w:rsid w:val="007034B6"/>
    <w:rsid w:val="0070367F"/>
    <w:rsid w:val="007037EE"/>
    <w:rsid w:val="0070380A"/>
    <w:rsid w:val="00703C79"/>
    <w:rsid w:val="00703CC1"/>
    <w:rsid w:val="00703D51"/>
    <w:rsid w:val="007040AF"/>
    <w:rsid w:val="0070433D"/>
    <w:rsid w:val="007045DD"/>
    <w:rsid w:val="00704695"/>
    <w:rsid w:val="00704786"/>
    <w:rsid w:val="007048F4"/>
    <w:rsid w:val="007049B7"/>
    <w:rsid w:val="007049E8"/>
    <w:rsid w:val="007049F6"/>
    <w:rsid w:val="00704B0F"/>
    <w:rsid w:val="00704C4A"/>
    <w:rsid w:val="00704C65"/>
    <w:rsid w:val="00704C9C"/>
    <w:rsid w:val="00704DB7"/>
    <w:rsid w:val="00704E07"/>
    <w:rsid w:val="0070527A"/>
    <w:rsid w:val="007052E3"/>
    <w:rsid w:val="00705339"/>
    <w:rsid w:val="0070533A"/>
    <w:rsid w:val="00705369"/>
    <w:rsid w:val="0070558C"/>
    <w:rsid w:val="0070564D"/>
    <w:rsid w:val="00705656"/>
    <w:rsid w:val="00705822"/>
    <w:rsid w:val="00705885"/>
    <w:rsid w:val="00705B2F"/>
    <w:rsid w:val="00705B81"/>
    <w:rsid w:val="00705BA6"/>
    <w:rsid w:val="00705CC1"/>
    <w:rsid w:val="00705D94"/>
    <w:rsid w:val="00705E08"/>
    <w:rsid w:val="00705E59"/>
    <w:rsid w:val="00706239"/>
    <w:rsid w:val="00706272"/>
    <w:rsid w:val="007063AF"/>
    <w:rsid w:val="0070648C"/>
    <w:rsid w:val="007064BB"/>
    <w:rsid w:val="00706738"/>
    <w:rsid w:val="007069A1"/>
    <w:rsid w:val="00706AED"/>
    <w:rsid w:val="00706E07"/>
    <w:rsid w:val="00706EBE"/>
    <w:rsid w:val="00706F10"/>
    <w:rsid w:val="00706F4E"/>
    <w:rsid w:val="00706F9A"/>
    <w:rsid w:val="00707041"/>
    <w:rsid w:val="007071D2"/>
    <w:rsid w:val="00707251"/>
    <w:rsid w:val="0070756D"/>
    <w:rsid w:val="007076F2"/>
    <w:rsid w:val="007077B5"/>
    <w:rsid w:val="007078AF"/>
    <w:rsid w:val="00707D5E"/>
    <w:rsid w:val="00707D79"/>
    <w:rsid w:val="00707DB7"/>
    <w:rsid w:val="00707E0E"/>
    <w:rsid w:val="00707E84"/>
    <w:rsid w:val="00707F03"/>
    <w:rsid w:val="0071003F"/>
    <w:rsid w:val="0071006A"/>
    <w:rsid w:val="0071014B"/>
    <w:rsid w:val="0071026B"/>
    <w:rsid w:val="007102AA"/>
    <w:rsid w:val="007102B8"/>
    <w:rsid w:val="007104AB"/>
    <w:rsid w:val="00710549"/>
    <w:rsid w:val="00710676"/>
    <w:rsid w:val="00710A43"/>
    <w:rsid w:val="00710AA6"/>
    <w:rsid w:val="00710CA1"/>
    <w:rsid w:val="00710CB1"/>
    <w:rsid w:val="00710CB6"/>
    <w:rsid w:val="00710EFC"/>
    <w:rsid w:val="0071119A"/>
    <w:rsid w:val="0071124B"/>
    <w:rsid w:val="007113DE"/>
    <w:rsid w:val="00711655"/>
    <w:rsid w:val="00711881"/>
    <w:rsid w:val="00711BD9"/>
    <w:rsid w:val="00711BE8"/>
    <w:rsid w:val="00711D61"/>
    <w:rsid w:val="00711E9A"/>
    <w:rsid w:val="00711F91"/>
    <w:rsid w:val="0071244E"/>
    <w:rsid w:val="0071278A"/>
    <w:rsid w:val="00712CAD"/>
    <w:rsid w:val="00712D85"/>
    <w:rsid w:val="00712D86"/>
    <w:rsid w:val="00712F07"/>
    <w:rsid w:val="007130C2"/>
    <w:rsid w:val="0071329B"/>
    <w:rsid w:val="007134D3"/>
    <w:rsid w:val="0071376A"/>
    <w:rsid w:val="00713841"/>
    <w:rsid w:val="007139BC"/>
    <w:rsid w:val="00713A24"/>
    <w:rsid w:val="00713D63"/>
    <w:rsid w:val="00713E2C"/>
    <w:rsid w:val="007142B9"/>
    <w:rsid w:val="00714470"/>
    <w:rsid w:val="00714637"/>
    <w:rsid w:val="00714871"/>
    <w:rsid w:val="00714ED0"/>
    <w:rsid w:val="0071519E"/>
    <w:rsid w:val="00715234"/>
    <w:rsid w:val="0071547E"/>
    <w:rsid w:val="00715995"/>
    <w:rsid w:val="00715A22"/>
    <w:rsid w:val="00715C33"/>
    <w:rsid w:val="00715D75"/>
    <w:rsid w:val="00715D7D"/>
    <w:rsid w:val="00715E21"/>
    <w:rsid w:val="00715F13"/>
    <w:rsid w:val="00715F2C"/>
    <w:rsid w:val="00715FB6"/>
    <w:rsid w:val="00715FED"/>
    <w:rsid w:val="007160FE"/>
    <w:rsid w:val="0071617B"/>
    <w:rsid w:val="00716188"/>
    <w:rsid w:val="00716195"/>
    <w:rsid w:val="00716374"/>
    <w:rsid w:val="007163DF"/>
    <w:rsid w:val="007168CC"/>
    <w:rsid w:val="00716926"/>
    <w:rsid w:val="0071694A"/>
    <w:rsid w:val="007169CF"/>
    <w:rsid w:val="007169E0"/>
    <w:rsid w:val="00716A75"/>
    <w:rsid w:val="00716FAA"/>
    <w:rsid w:val="007170E2"/>
    <w:rsid w:val="00717124"/>
    <w:rsid w:val="007171E1"/>
    <w:rsid w:val="00717275"/>
    <w:rsid w:val="0071731F"/>
    <w:rsid w:val="00717424"/>
    <w:rsid w:val="00717781"/>
    <w:rsid w:val="00717C17"/>
    <w:rsid w:val="00717CC8"/>
    <w:rsid w:val="00717DCA"/>
    <w:rsid w:val="00717DEF"/>
    <w:rsid w:val="00717E4A"/>
    <w:rsid w:val="00717E77"/>
    <w:rsid w:val="00717E78"/>
    <w:rsid w:val="00717F39"/>
    <w:rsid w:val="0072006E"/>
    <w:rsid w:val="00720183"/>
    <w:rsid w:val="0072030F"/>
    <w:rsid w:val="007205A0"/>
    <w:rsid w:val="007206CE"/>
    <w:rsid w:val="00720A0E"/>
    <w:rsid w:val="00720C66"/>
    <w:rsid w:val="00720D56"/>
    <w:rsid w:val="00720F6A"/>
    <w:rsid w:val="00721005"/>
    <w:rsid w:val="007211D5"/>
    <w:rsid w:val="00721448"/>
    <w:rsid w:val="007214C4"/>
    <w:rsid w:val="00721666"/>
    <w:rsid w:val="00721674"/>
    <w:rsid w:val="00721842"/>
    <w:rsid w:val="007218F3"/>
    <w:rsid w:val="00721CE8"/>
    <w:rsid w:val="00721D8F"/>
    <w:rsid w:val="00721EB0"/>
    <w:rsid w:val="00721FB7"/>
    <w:rsid w:val="0072201C"/>
    <w:rsid w:val="00722122"/>
    <w:rsid w:val="00722463"/>
    <w:rsid w:val="007224E6"/>
    <w:rsid w:val="007225C9"/>
    <w:rsid w:val="0072260F"/>
    <w:rsid w:val="0072296F"/>
    <w:rsid w:val="00722B3F"/>
    <w:rsid w:val="00722C5C"/>
    <w:rsid w:val="00722C88"/>
    <w:rsid w:val="00722D0B"/>
    <w:rsid w:val="00722D45"/>
    <w:rsid w:val="00722F8C"/>
    <w:rsid w:val="00723245"/>
    <w:rsid w:val="0072341D"/>
    <w:rsid w:val="00723618"/>
    <w:rsid w:val="007239AD"/>
    <w:rsid w:val="007239CC"/>
    <w:rsid w:val="00723A7E"/>
    <w:rsid w:val="00723E5F"/>
    <w:rsid w:val="00723F39"/>
    <w:rsid w:val="0072406D"/>
    <w:rsid w:val="0072414A"/>
    <w:rsid w:val="0072468A"/>
    <w:rsid w:val="00724789"/>
    <w:rsid w:val="007247AA"/>
    <w:rsid w:val="0072497C"/>
    <w:rsid w:val="00724AF2"/>
    <w:rsid w:val="00724C21"/>
    <w:rsid w:val="007252E4"/>
    <w:rsid w:val="00725350"/>
    <w:rsid w:val="00725504"/>
    <w:rsid w:val="00725720"/>
    <w:rsid w:val="00725775"/>
    <w:rsid w:val="0072598C"/>
    <w:rsid w:val="00725BD4"/>
    <w:rsid w:val="00725F61"/>
    <w:rsid w:val="00726129"/>
    <w:rsid w:val="00726253"/>
    <w:rsid w:val="00726558"/>
    <w:rsid w:val="0072657E"/>
    <w:rsid w:val="007268A2"/>
    <w:rsid w:val="007268BD"/>
    <w:rsid w:val="00726C89"/>
    <w:rsid w:val="00726DFE"/>
    <w:rsid w:val="007272DF"/>
    <w:rsid w:val="00727439"/>
    <w:rsid w:val="0072749D"/>
    <w:rsid w:val="00727654"/>
    <w:rsid w:val="00727872"/>
    <w:rsid w:val="007278B1"/>
    <w:rsid w:val="007278DF"/>
    <w:rsid w:val="007278F5"/>
    <w:rsid w:val="00727A04"/>
    <w:rsid w:val="00727C1F"/>
    <w:rsid w:val="00727EB1"/>
    <w:rsid w:val="007301F6"/>
    <w:rsid w:val="00730257"/>
    <w:rsid w:val="007308CA"/>
    <w:rsid w:val="00730990"/>
    <w:rsid w:val="00730A86"/>
    <w:rsid w:val="00730B4D"/>
    <w:rsid w:val="00730C5E"/>
    <w:rsid w:val="00730CD7"/>
    <w:rsid w:val="00730DEA"/>
    <w:rsid w:val="007310EB"/>
    <w:rsid w:val="00731725"/>
    <w:rsid w:val="007319B4"/>
    <w:rsid w:val="007319D5"/>
    <w:rsid w:val="00732268"/>
    <w:rsid w:val="00732285"/>
    <w:rsid w:val="007322C4"/>
    <w:rsid w:val="0073254A"/>
    <w:rsid w:val="00732AAB"/>
    <w:rsid w:val="00732CF5"/>
    <w:rsid w:val="007332D7"/>
    <w:rsid w:val="00733393"/>
    <w:rsid w:val="00733565"/>
    <w:rsid w:val="007335EE"/>
    <w:rsid w:val="007336DF"/>
    <w:rsid w:val="00733736"/>
    <w:rsid w:val="00733868"/>
    <w:rsid w:val="00733939"/>
    <w:rsid w:val="0073393D"/>
    <w:rsid w:val="00733BF0"/>
    <w:rsid w:val="00733C9F"/>
    <w:rsid w:val="00733D43"/>
    <w:rsid w:val="00733FE7"/>
    <w:rsid w:val="007341C6"/>
    <w:rsid w:val="007341FD"/>
    <w:rsid w:val="00734358"/>
    <w:rsid w:val="00734369"/>
    <w:rsid w:val="00734391"/>
    <w:rsid w:val="007343D2"/>
    <w:rsid w:val="00734671"/>
    <w:rsid w:val="007346FC"/>
    <w:rsid w:val="007348CC"/>
    <w:rsid w:val="0073492C"/>
    <w:rsid w:val="007349DB"/>
    <w:rsid w:val="00734B59"/>
    <w:rsid w:val="00734E20"/>
    <w:rsid w:val="00735025"/>
    <w:rsid w:val="00735254"/>
    <w:rsid w:val="00735B06"/>
    <w:rsid w:val="00735B87"/>
    <w:rsid w:val="00735C1F"/>
    <w:rsid w:val="007360AF"/>
    <w:rsid w:val="007364D1"/>
    <w:rsid w:val="007365B9"/>
    <w:rsid w:val="00736715"/>
    <w:rsid w:val="00736784"/>
    <w:rsid w:val="007367E7"/>
    <w:rsid w:val="00736895"/>
    <w:rsid w:val="00736A69"/>
    <w:rsid w:val="00736AEF"/>
    <w:rsid w:val="00736AF2"/>
    <w:rsid w:val="00736BE8"/>
    <w:rsid w:val="00736CAA"/>
    <w:rsid w:val="00736E66"/>
    <w:rsid w:val="00736F65"/>
    <w:rsid w:val="00737337"/>
    <w:rsid w:val="00737380"/>
    <w:rsid w:val="00737504"/>
    <w:rsid w:val="007375E6"/>
    <w:rsid w:val="00737638"/>
    <w:rsid w:val="00737A34"/>
    <w:rsid w:val="00737C69"/>
    <w:rsid w:val="00737FBA"/>
    <w:rsid w:val="00737FCF"/>
    <w:rsid w:val="00737FE6"/>
    <w:rsid w:val="007400C6"/>
    <w:rsid w:val="0074045D"/>
    <w:rsid w:val="007404D2"/>
    <w:rsid w:val="0074081C"/>
    <w:rsid w:val="00740843"/>
    <w:rsid w:val="00740A8A"/>
    <w:rsid w:val="00740EB5"/>
    <w:rsid w:val="00741130"/>
    <w:rsid w:val="00741263"/>
    <w:rsid w:val="0074136C"/>
    <w:rsid w:val="00741486"/>
    <w:rsid w:val="0074149D"/>
    <w:rsid w:val="007414F5"/>
    <w:rsid w:val="00741668"/>
    <w:rsid w:val="0074172A"/>
    <w:rsid w:val="00741740"/>
    <w:rsid w:val="0074197A"/>
    <w:rsid w:val="00741D73"/>
    <w:rsid w:val="00741D79"/>
    <w:rsid w:val="00741F46"/>
    <w:rsid w:val="00741FD3"/>
    <w:rsid w:val="00742108"/>
    <w:rsid w:val="0074261B"/>
    <w:rsid w:val="00742A12"/>
    <w:rsid w:val="00742B9E"/>
    <w:rsid w:val="00742C2C"/>
    <w:rsid w:val="00742C9D"/>
    <w:rsid w:val="00743012"/>
    <w:rsid w:val="00743155"/>
    <w:rsid w:val="007431CD"/>
    <w:rsid w:val="00743295"/>
    <w:rsid w:val="00743382"/>
    <w:rsid w:val="00743459"/>
    <w:rsid w:val="0074362F"/>
    <w:rsid w:val="00743C0D"/>
    <w:rsid w:val="00744116"/>
    <w:rsid w:val="007441FC"/>
    <w:rsid w:val="00744435"/>
    <w:rsid w:val="007445C4"/>
    <w:rsid w:val="00744678"/>
    <w:rsid w:val="00744AB3"/>
    <w:rsid w:val="00744ACB"/>
    <w:rsid w:val="00744DF7"/>
    <w:rsid w:val="00744F2E"/>
    <w:rsid w:val="00745097"/>
    <w:rsid w:val="007450A1"/>
    <w:rsid w:val="0074520A"/>
    <w:rsid w:val="007452E8"/>
    <w:rsid w:val="007452F4"/>
    <w:rsid w:val="0074568B"/>
    <w:rsid w:val="0074588C"/>
    <w:rsid w:val="00745B24"/>
    <w:rsid w:val="00745F6E"/>
    <w:rsid w:val="007460E5"/>
    <w:rsid w:val="007461C4"/>
    <w:rsid w:val="00746499"/>
    <w:rsid w:val="00746550"/>
    <w:rsid w:val="0074689E"/>
    <w:rsid w:val="00746935"/>
    <w:rsid w:val="007469A9"/>
    <w:rsid w:val="007469C4"/>
    <w:rsid w:val="00746A42"/>
    <w:rsid w:val="00746B65"/>
    <w:rsid w:val="00746B79"/>
    <w:rsid w:val="00746D1B"/>
    <w:rsid w:val="00746EFD"/>
    <w:rsid w:val="00746F3A"/>
    <w:rsid w:val="007472F6"/>
    <w:rsid w:val="00747354"/>
    <w:rsid w:val="007474EF"/>
    <w:rsid w:val="007476AC"/>
    <w:rsid w:val="00747712"/>
    <w:rsid w:val="0074779B"/>
    <w:rsid w:val="00747933"/>
    <w:rsid w:val="00747971"/>
    <w:rsid w:val="00747A49"/>
    <w:rsid w:val="00747B5D"/>
    <w:rsid w:val="00747C40"/>
    <w:rsid w:val="00747C4C"/>
    <w:rsid w:val="00750011"/>
    <w:rsid w:val="007501BE"/>
    <w:rsid w:val="007502A7"/>
    <w:rsid w:val="007502E7"/>
    <w:rsid w:val="00750414"/>
    <w:rsid w:val="007504DA"/>
    <w:rsid w:val="00750589"/>
    <w:rsid w:val="007508BE"/>
    <w:rsid w:val="007509DF"/>
    <w:rsid w:val="00750AD1"/>
    <w:rsid w:val="00750B67"/>
    <w:rsid w:val="00750EC8"/>
    <w:rsid w:val="00750ECE"/>
    <w:rsid w:val="007513B4"/>
    <w:rsid w:val="00751535"/>
    <w:rsid w:val="00751563"/>
    <w:rsid w:val="00751922"/>
    <w:rsid w:val="00751B1C"/>
    <w:rsid w:val="00751CF6"/>
    <w:rsid w:val="00751F43"/>
    <w:rsid w:val="00751FA9"/>
    <w:rsid w:val="00752026"/>
    <w:rsid w:val="00752365"/>
    <w:rsid w:val="00752379"/>
    <w:rsid w:val="007524F1"/>
    <w:rsid w:val="00752716"/>
    <w:rsid w:val="00752892"/>
    <w:rsid w:val="00752FDA"/>
    <w:rsid w:val="00753221"/>
    <w:rsid w:val="007532DB"/>
    <w:rsid w:val="00753468"/>
    <w:rsid w:val="00753632"/>
    <w:rsid w:val="00753735"/>
    <w:rsid w:val="00753753"/>
    <w:rsid w:val="007537AA"/>
    <w:rsid w:val="0075395C"/>
    <w:rsid w:val="00753994"/>
    <w:rsid w:val="00753C07"/>
    <w:rsid w:val="00753D19"/>
    <w:rsid w:val="007540A1"/>
    <w:rsid w:val="00754210"/>
    <w:rsid w:val="007547FD"/>
    <w:rsid w:val="007548F7"/>
    <w:rsid w:val="00754C06"/>
    <w:rsid w:val="00754CC1"/>
    <w:rsid w:val="0075532D"/>
    <w:rsid w:val="00755408"/>
    <w:rsid w:val="00755513"/>
    <w:rsid w:val="007555A4"/>
    <w:rsid w:val="0075584B"/>
    <w:rsid w:val="0075591F"/>
    <w:rsid w:val="00755BA0"/>
    <w:rsid w:val="00755D2A"/>
    <w:rsid w:val="00755DD9"/>
    <w:rsid w:val="00756069"/>
    <w:rsid w:val="00756073"/>
    <w:rsid w:val="007561AE"/>
    <w:rsid w:val="007561CF"/>
    <w:rsid w:val="007561D9"/>
    <w:rsid w:val="007562A2"/>
    <w:rsid w:val="007563EC"/>
    <w:rsid w:val="00756423"/>
    <w:rsid w:val="00756781"/>
    <w:rsid w:val="00756B91"/>
    <w:rsid w:val="00756D37"/>
    <w:rsid w:val="00756FD4"/>
    <w:rsid w:val="00757032"/>
    <w:rsid w:val="0075748D"/>
    <w:rsid w:val="007576F0"/>
    <w:rsid w:val="00757711"/>
    <w:rsid w:val="007577A1"/>
    <w:rsid w:val="0075799D"/>
    <w:rsid w:val="00757BDB"/>
    <w:rsid w:val="00757CD5"/>
    <w:rsid w:val="007600AE"/>
    <w:rsid w:val="007601A2"/>
    <w:rsid w:val="00760578"/>
    <w:rsid w:val="0076060E"/>
    <w:rsid w:val="007607EE"/>
    <w:rsid w:val="00760C66"/>
    <w:rsid w:val="00760E55"/>
    <w:rsid w:val="0076108F"/>
    <w:rsid w:val="00761123"/>
    <w:rsid w:val="00761291"/>
    <w:rsid w:val="00761687"/>
    <w:rsid w:val="00761A35"/>
    <w:rsid w:val="00761D91"/>
    <w:rsid w:val="00761EF0"/>
    <w:rsid w:val="007624CD"/>
    <w:rsid w:val="007625BD"/>
    <w:rsid w:val="00762844"/>
    <w:rsid w:val="00762988"/>
    <w:rsid w:val="00762A46"/>
    <w:rsid w:val="00762A71"/>
    <w:rsid w:val="00762AF9"/>
    <w:rsid w:val="00762B75"/>
    <w:rsid w:val="00762BF5"/>
    <w:rsid w:val="00762D47"/>
    <w:rsid w:val="00762EE8"/>
    <w:rsid w:val="00762FFA"/>
    <w:rsid w:val="007632E0"/>
    <w:rsid w:val="00763482"/>
    <w:rsid w:val="007638FA"/>
    <w:rsid w:val="00763A7A"/>
    <w:rsid w:val="00763AB2"/>
    <w:rsid w:val="00763B2B"/>
    <w:rsid w:val="00763BA6"/>
    <w:rsid w:val="00764125"/>
    <w:rsid w:val="007641EF"/>
    <w:rsid w:val="007642B3"/>
    <w:rsid w:val="0076436E"/>
    <w:rsid w:val="007644A6"/>
    <w:rsid w:val="00764586"/>
    <w:rsid w:val="00764919"/>
    <w:rsid w:val="00764B7F"/>
    <w:rsid w:val="00764D03"/>
    <w:rsid w:val="00764D7E"/>
    <w:rsid w:val="00764DF1"/>
    <w:rsid w:val="00765058"/>
    <w:rsid w:val="007650B8"/>
    <w:rsid w:val="00765414"/>
    <w:rsid w:val="00765507"/>
    <w:rsid w:val="00765559"/>
    <w:rsid w:val="00765625"/>
    <w:rsid w:val="0076568A"/>
    <w:rsid w:val="007658CC"/>
    <w:rsid w:val="00765B13"/>
    <w:rsid w:val="00765B42"/>
    <w:rsid w:val="00765E6E"/>
    <w:rsid w:val="00765EA7"/>
    <w:rsid w:val="00765F2D"/>
    <w:rsid w:val="0076622B"/>
    <w:rsid w:val="00766558"/>
    <w:rsid w:val="00766589"/>
    <w:rsid w:val="00766759"/>
    <w:rsid w:val="00766812"/>
    <w:rsid w:val="00766822"/>
    <w:rsid w:val="00766B7E"/>
    <w:rsid w:val="00766CA7"/>
    <w:rsid w:val="00766EDB"/>
    <w:rsid w:val="00766FC4"/>
    <w:rsid w:val="007670F5"/>
    <w:rsid w:val="007671A4"/>
    <w:rsid w:val="00767532"/>
    <w:rsid w:val="007675F7"/>
    <w:rsid w:val="0076769F"/>
    <w:rsid w:val="00767878"/>
    <w:rsid w:val="00767C9D"/>
    <w:rsid w:val="00767CAE"/>
    <w:rsid w:val="00767E52"/>
    <w:rsid w:val="0077038D"/>
    <w:rsid w:val="00770548"/>
    <w:rsid w:val="007705B3"/>
    <w:rsid w:val="0077071E"/>
    <w:rsid w:val="00770A4D"/>
    <w:rsid w:val="00770A57"/>
    <w:rsid w:val="00770C35"/>
    <w:rsid w:val="00770E18"/>
    <w:rsid w:val="00770E7C"/>
    <w:rsid w:val="00770F10"/>
    <w:rsid w:val="00771874"/>
    <w:rsid w:val="00771951"/>
    <w:rsid w:val="00771A19"/>
    <w:rsid w:val="00771DBF"/>
    <w:rsid w:val="00771DDF"/>
    <w:rsid w:val="00771EFE"/>
    <w:rsid w:val="00771FAE"/>
    <w:rsid w:val="007720F8"/>
    <w:rsid w:val="0077235C"/>
    <w:rsid w:val="007725A9"/>
    <w:rsid w:val="0077265C"/>
    <w:rsid w:val="00772726"/>
    <w:rsid w:val="00772881"/>
    <w:rsid w:val="0077295A"/>
    <w:rsid w:val="00772B1F"/>
    <w:rsid w:val="00772C00"/>
    <w:rsid w:val="00772D74"/>
    <w:rsid w:val="00772D9A"/>
    <w:rsid w:val="00772EF7"/>
    <w:rsid w:val="00773171"/>
    <w:rsid w:val="007732E1"/>
    <w:rsid w:val="007737B0"/>
    <w:rsid w:val="00773839"/>
    <w:rsid w:val="0077392B"/>
    <w:rsid w:val="00773B8D"/>
    <w:rsid w:val="00773C97"/>
    <w:rsid w:val="00773E08"/>
    <w:rsid w:val="00774015"/>
    <w:rsid w:val="00774151"/>
    <w:rsid w:val="007741F4"/>
    <w:rsid w:val="0077426A"/>
    <w:rsid w:val="007742AA"/>
    <w:rsid w:val="007744A4"/>
    <w:rsid w:val="00774694"/>
    <w:rsid w:val="007748E8"/>
    <w:rsid w:val="007749FD"/>
    <w:rsid w:val="00774AFB"/>
    <w:rsid w:val="00774B7F"/>
    <w:rsid w:val="00775000"/>
    <w:rsid w:val="00775026"/>
    <w:rsid w:val="00775088"/>
    <w:rsid w:val="007750A3"/>
    <w:rsid w:val="0077521A"/>
    <w:rsid w:val="00775343"/>
    <w:rsid w:val="007755F2"/>
    <w:rsid w:val="007755FD"/>
    <w:rsid w:val="00775D69"/>
    <w:rsid w:val="00776195"/>
    <w:rsid w:val="00776287"/>
    <w:rsid w:val="007762CD"/>
    <w:rsid w:val="00776375"/>
    <w:rsid w:val="007764A4"/>
    <w:rsid w:val="0077663B"/>
    <w:rsid w:val="007766AE"/>
    <w:rsid w:val="00776723"/>
    <w:rsid w:val="007767F0"/>
    <w:rsid w:val="007768B5"/>
    <w:rsid w:val="00776D0D"/>
    <w:rsid w:val="00776F25"/>
    <w:rsid w:val="0077715E"/>
    <w:rsid w:val="00777176"/>
    <w:rsid w:val="007772C3"/>
    <w:rsid w:val="007772F8"/>
    <w:rsid w:val="00777366"/>
    <w:rsid w:val="007775F0"/>
    <w:rsid w:val="0077765E"/>
    <w:rsid w:val="007776B2"/>
    <w:rsid w:val="0077772B"/>
    <w:rsid w:val="0077773D"/>
    <w:rsid w:val="007777C5"/>
    <w:rsid w:val="007778B4"/>
    <w:rsid w:val="00777938"/>
    <w:rsid w:val="00777B9E"/>
    <w:rsid w:val="00777C3C"/>
    <w:rsid w:val="00777E48"/>
    <w:rsid w:val="007801D0"/>
    <w:rsid w:val="0078024B"/>
    <w:rsid w:val="007803EF"/>
    <w:rsid w:val="0078040E"/>
    <w:rsid w:val="00780781"/>
    <w:rsid w:val="00780CDF"/>
    <w:rsid w:val="00780FDB"/>
    <w:rsid w:val="0078100C"/>
    <w:rsid w:val="007814A0"/>
    <w:rsid w:val="00781503"/>
    <w:rsid w:val="00781705"/>
    <w:rsid w:val="00781864"/>
    <w:rsid w:val="007818EE"/>
    <w:rsid w:val="0078196D"/>
    <w:rsid w:val="00781B6F"/>
    <w:rsid w:val="00781C36"/>
    <w:rsid w:val="00781CB3"/>
    <w:rsid w:val="0078201A"/>
    <w:rsid w:val="00782267"/>
    <w:rsid w:val="0078232A"/>
    <w:rsid w:val="007823CB"/>
    <w:rsid w:val="00782491"/>
    <w:rsid w:val="0078271B"/>
    <w:rsid w:val="0078284C"/>
    <w:rsid w:val="00782D44"/>
    <w:rsid w:val="00782DBD"/>
    <w:rsid w:val="00782F3E"/>
    <w:rsid w:val="00783397"/>
    <w:rsid w:val="00783641"/>
    <w:rsid w:val="0078387F"/>
    <w:rsid w:val="0078394A"/>
    <w:rsid w:val="00783AA4"/>
    <w:rsid w:val="00783B27"/>
    <w:rsid w:val="00783B8A"/>
    <w:rsid w:val="0078420C"/>
    <w:rsid w:val="00784268"/>
    <w:rsid w:val="00784361"/>
    <w:rsid w:val="0078483E"/>
    <w:rsid w:val="007848EE"/>
    <w:rsid w:val="007849F8"/>
    <w:rsid w:val="00784CDD"/>
    <w:rsid w:val="00784DBD"/>
    <w:rsid w:val="00784FF6"/>
    <w:rsid w:val="00785085"/>
    <w:rsid w:val="00785126"/>
    <w:rsid w:val="0078516D"/>
    <w:rsid w:val="007851B8"/>
    <w:rsid w:val="007854A7"/>
    <w:rsid w:val="0078555D"/>
    <w:rsid w:val="007855B7"/>
    <w:rsid w:val="007855F2"/>
    <w:rsid w:val="0078575D"/>
    <w:rsid w:val="00785826"/>
    <w:rsid w:val="00785884"/>
    <w:rsid w:val="0078599C"/>
    <w:rsid w:val="007859EF"/>
    <w:rsid w:val="00785D08"/>
    <w:rsid w:val="00785E85"/>
    <w:rsid w:val="00786086"/>
    <w:rsid w:val="0078614E"/>
    <w:rsid w:val="007861F6"/>
    <w:rsid w:val="00786394"/>
    <w:rsid w:val="00786457"/>
    <w:rsid w:val="007864A1"/>
    <w:rsid w:val="00786671"/>
    <w:rsid w:val="00786AB4"/>
    <w:rsid w:val="00786C25"/>
    <w:rsid w:val="00786F29"/>
    <w:rsid w:val="00787296"/>
    <w:rsid w:val="0078737D"/>
    <w:rsid w:val="007874C6"/>
    <w:rsid w:val="00787819"/>
    <w:rsid w:val="0078798C"/>
    <w:rsid w:val="00787B03"/>
    <w:rsid w:val="00787BA4"/>
    <w:rsid w:val="00787C6A"/>
    <w:rsid w:val="00787D5B"/>
    <w:rsid w:val="00787E23"/>
    <w:rsid w:val="00787EA2"/>
    <w:rsid w:val="00787EBB"/>
    <w:rsid w:val="00787EEC"/>
    <w:rsid w:val="00787FC9"/>
    <w:rsid w:val="00790153"/>
    <w:rsid w:val="007902E0"/>
    <w:rsid w:val="00790513"/>
    <w:rsid w:val="0079063B"/>
    <w:rsid w:val="007906B9"/>
    <w:rsid w:val="007907C4"/>
    <w:rsid w:val="0079098F"/>
    <w:rsid w:val="00790A2E"/>
    <w:rsid w:val="00790B89"/>
    <w:rsid w:val="00790C03"/>
    <w:rsid w:val="00790E2B"/>
    <w:rsid w:val="0079117D"/>
    <w:rsid w:val="007911E5"/>
    <w:rsid w:val="00791A79"/>
    <w:rsid w:val="00791D69"/>
    <w:rsid w:val="00792005"/>
    <w:rsid w:val="0079200B"/>
    <w:rsid w:val="00792050"/>
    <w:rsid w:val="007922F6"/>
    <w:rsid w:val="0079247B"/>
    <w:rsid w:val="00792493"/>
    <w:rsid w:val="0079249C"/>
    <w:rsid w:val="00792581"/>
    <w:rsid w:val="00792712"/>
    <w:rsid w:val="007927AA"/>
    <w:rsid w:val="00792D72"/>
    <w:rsid w:val="00792E5D"/>
    <w:rsid w:val="007930B7"/>
    <w:rsid w:val="00793178"/>
    <w:rsid w:val="00793293"/>
    <w:rsid w:val="007933E1"/>
    <w:rsid w:val="00793515"/>
    <w:rsid w:val="0079352E"/>
    <w:rsid w:val="007935FC"/>
    <w:rsid w:val="00793717"/>
    <w:rsid w:val="00793A30"/>
    <w:rsid w:val="00793A45"/>
    <w:rsid w:val="00793BAA"/>
    <w:rsid w:val="00793EC6"/>
    <w:rsid w:val="00793F2C"/>
    <w:rsid w:val="00793F99"/>
    <w:rsid w:val="0079413D"/>
    <w:rsid w:val="007943B4"/>
    <w:rsid w:val="00794587"/>
    <w:rsid w:val="00794784"/>
    <w:rsid w:val="00794841"/>
    <w:rsid w:val="007948BC"/>
    <w:rsid w:val="00794935"/>
    <w:rsid w:val="00794B1E"/>
    <w:rsid w:val="00794C03"/>
    <w:rsid w:val="00794D18"/>
    <w:rsid w:val="00794F41"/>
    <w:rsid w:val="00794F44"/>
    <w:rsid w:val="0079554A"/>
    <w:rsid w:val="00795721"/>
    <w:rsid w:val="00795963"/>
    <w:rsid w:val="00795C28"/>
    <w:rsid w:val="00795C8A"/>
    <w:rsid w:val="00795CD1"/>
    <w:rsid w:val="00795E87"/>
    <w:rsid w:val="00795FE8"/>
    <w:rsid w:val="00796042"/>
    <w:rsid w:val="0079610F"/>
    <w:rsid w:val="0079632A"/>
    <w:rsid w:val="00796363"/>
    <w:rsid w:val="007965B7"/>
    <w:rsid w:val="00796AB8"/>
    <w:rsid w:val="00796EE7"/>
    <w:rsid w:val="00796FE4"/>
    <w:rsid w:val="0079700D"/>
    <w:rsid w:val="007973E3"/>
    <w:rsid w:val="00797418"/>
    <w:rsid w:val="007974F3"/>
    <w:rsid w:val="0079765B"/>
    <w:rsid w:val="007978B9"/>
    <w:rsid w:val="00797B3E"/>
    <w:rsid w:val="00797B4B"/>
    <w:rsid w:val="00797DC3"/>
    <w:rsid w:val="00797E06"/>
    <w:rsid w:val="00797F2B"/>
    <w:rsid w:val="007A00B0"/>
    <w:rsid w:val="007A0359"/>
    <w:rsid w:val="007A03BA"/>
    <w:rsid w:val="007A0775"/>
    <w:rsid w:val="007A08AA"/>
    <w:rsid w:val="007A08E1"/>
    <w:rsid w:val="007A12AE"/>
    <w:rsid w:val="007A1775"/>
    <w:rsid w:val="007A1BE1"/>
    <w:rsid w:val="007A1D6B"/>
    <w:rsid w:val="007A1DA3"/>
    <w:rsid w:val="007A1E74"/>
    <w:rsid w:val="007A1F5A"/>
    <w:rsid w:val="007A223B"/>
    <w:rsid w:val="007A223C"/>
    <w:rsid w:val="007A227A"/>
    <w:rsid w:val="007A2399"/>
    <w:rsid w:val="007A23C1"/>
    <w:rsid w:val="007A2438"/>
    <w:rsid w:val="007A2463"/>
    <w:rsid w:val="007A2480"/>
    <w:rsid w:val="007A26AA"/>
    <w:rsid w:val="007A297A"/>
    <w:rsid w:val="007A2A75"/>
    <w:rsid w:val="007A2CFF"/>
    <w:rsid w:val="007A2D57"/>
    <w:rsid w:val="007A302F"/>
    <w:rsid w:val="007A31BB"/>
    <w:rsid w:val="007A3318"/>
    <w:rsid w:val="007A332F"/>
    <w:rsid w:val="007A363C"/>
    <w:rsid w:val="007A37C1"/>
    <w:rsid w:val="007A3832"/>
    <w:rsid w:val="007A3A04"/>
    <w:rsid w:val="007A3A4C"/>
    <w:rsid w:val="007A3A8E"/>
    <w:rsid w:val="007A3BA2"/>
    <w:rsid w:val="007A3FDE"/>
    <w:rsid w:val="007A40DB"/>
    <w:rsid w:val="007A423B"/>
    <w:rsid w:val="007A437F"/>
    <w:rsid w:val="007A488A"/>
    <w:rsid w:val="007A48F2"/>
    <w:rsid w:val="007A4935"/>
    <w:rsid w:val="007A49B4"/>
    <w:rsid w:val="007A50B8"/>
    <w:rsid w:val="007A50FA"/>
    <w:rsid w:val="007A547A"/>
    <w:rsid w:val="007A558A"/>
    <w:rsid w:val="007A569E"/>
    <w:rsid w:val="007A5816"/>
    <w:rsid w:val="007A582E"/>
    <w:rsid w:val="007A59BC"/>
    <w:rsid w:val="007A5BAF"/>
    <w:rsid w:val="007A5D63"/>
    <w:rsid w:val="007A5DB6"/>
    <w:rsid w:val="007A5DD3"/>
    <w:rsid w:val="007A5E05"/>
    <w:rsid w:val="007A5F49"/>
    <w:rsid w:val="007A6062"/>
    <w:rsid w:val="007A6457"/>
    <w:rsid w:val="007A64EA"/>
    <w:rsid w:val="007A6814"/>
    <w:rsid w:val="007A6970"/>
    <w:rsid w:val="007A6C7C"/>
    <w:rsid w:val="007A6E57"/>
    <w:rsid w:val="007A6F78"/>
    <w:rsid w:val="007A6F86"/>
    <w:rsid w:val="007A6F8C"/>
    <w:rsid w:val="007A701B"/>
    <w:rsid w:val="007A70DF"/>
    <w:rsid w:val="007A7214"/>
    <w:rsid w:val="007A73C5"/>
    <w:rsid w:val="007A772D"/>
    <w:rsid w:val="007A7946"/>
    <w:rsid w:val="007A7956"/>
    <w:rsid w:val="007A7980"/>
    <w:rsid w:val="007A7A5F"/>
    <w:rsid w:val="007A7E8E"/>
    <w:rsid w:val="007B0175"/>
    <w:rsid w:val="007B0542"/>
    <w:rsid w:val="007B069E"/>
    <w:rsid w:val="007B0A41"/>
    <w:rsid w:val="007B0A4E"/>
    <w:rsid w:val="007B0A7E"/>
    <w:rsid w:val="007B0AF5"/>
    <w:rsid w:val="007B0B10"/>
    <w:rsid w:val="007B0B25"/>
    <w:rsid w:val="007B0B73"/>
    <w:rsid w:val="007B0E5E"/>
    <w:rsid w:val="007B0EA8"/>
    <w:rsid w:val="007B1159"/>
    <w:rsid w:val="007B1318"/>
    <w:rsid w:val="007B17BD"/>
    <w:rsid w:val="007B1B15"/>
    <w:rsid w:val="007B1E51"/>
    <w:rsid w:val="007B200F"/>
    <w:rsid w:val="007B21A1"/>
    <w:rsid w:val="007B22AC"/>
    <w:rsid w:val="007B240F"/>
    <w:rsid w:val="007B2543"/>
    <w:rsid w:val="007B25AC"/>
    <w:rsid w:val="007B2828"/>
    <w:rsid w:val="007B2BF0"/>
    <w:rsid w:val="007B324F"/>
    <w:rsid w:val="007B34F4"/>
    <w:rsid w:val="007B3549"/>
    <w:rsid w:val="007B377F"/>
    <w:rsid w:val="007B3880"/>
    <w:rsid w:val="007B38DF"/>
    <w:rsid w:val="007B3A09"/>
    <w:rsid w:val="007B3BCA"/>
    <w:rsid w:val="007B3F5E"/>
    <w:rsid w:val="007B4102"/>
    <w:rsid w:val="007B42A1"/>
    <w:rsid w:val="007B43F5"/>
    <w:rsid w:val="007B4400"/>
    <w:rsid w:val="007B440B"/>
    <w:rsid w:val="007B448C"/>
    <w:rsid w:val="007B4835"/>
    <w:rsid w:val="007B48C6"/>
    <w:rsid w:val="007B4A13"/>
    <w:rsid w:val="007B4A17"/>
    <w:rsid w:val="007B4A7F"/>
    <w:rsid w:val="007B4DAD"/>
    <w:rsid w:val="007B5146"/>
    <w:rsid w:val="007B514D"/>
    <w:rsid w:val="007B56C5"/>
    <w:rsid w:val="007B56F6"/>
    <w:rsid w:val="007B5EBA"/>
    <w:rsid w:val="007B61E8"/>
    <w:rsid w:val="007B6383"/>
    <w:rsid w:val="007B666B"/>
    <w:rsid w:val="007B68B3"/>
    <w:rsid w:val="007B697C"/>
    <w:rsid w:val="007B6A18"/>
    <w:rsid w:val="007B6B0C"/>
    <w:rsid w:val="007B6BD9"/>
    <w:rsid w:val="007B6F95"/>
    <w:rsid w:val="007B7114"/>
    <w:rsid w:val="007B7377"/>
    <w:rsid w:val="007B74D9"/>
    <w:rsid w:val="007B751C"/>
    <w:rsid w:val="007B76D3"/>
    <w:rsid w:val="007B779F"/>
    <w:rsid w:val="007B7848"/>
    <w:rsid w:val="007B796D"/>
    <w:rsid w:val="007B79B7"/>
    <w:rsid w:val="007B7AF2"/>
    <w:rsid w:val="007B7CC8"/>
    <w:rsid w:val="007B7CF5"/>
    <w:rsid w:val="007B7DA1"/>
    <w:rsid w:val="007B7F8F"/>
    <w:rsid w:val="007C00A3"/>
    <w:rsid w:val="007C018C"/>
    <w:rsid w:val="007C030C"/>
    <w:rsid w:val="007C031C"/>
    <w:rsid w:val="007C0416"/>
    <w:rsid w:val="007C0530"/>
    <w:rsid w:val="007C062C"/>
    <w:rsid w:val="007C06E7"/>
    <w:rsid w:val="007C0A27"/>
    <w:rsid w:val="007C0ECD"/>
    <w:rsid w:val="007C0F3A"/>
    <w:rsid w:val="007C10AA"/>
    <w:rsid w:val="007C144C"/>
    <w:rsid w:val="007C1A22"/>
    <w:rsid w:val="007C1CF0"/>
    <w:rsid w:val="007C1FAB"/>
    <w:rsid w:val="007C1FBD"/>
    <w:rsid w:val="007C2048"/>
    <w:rsid w:val="007C218E"/>
    <w:rsid w:val="007C22B7"/>
    <w:rsid w:val="007C25A5"/>
    <w:rsid w:val="007C25C4"/>
    <w:rsid w:val="007C25D3"/>
    <w:rsid w:val="007C26DA"/>
    <w:rsid w:val="007C27E3"/>
    <w:rsid w:val="007C2966"/>
    <w:rsid w:val="007C2A69"/>
    <w:rsid w:val="007C2AB9"/>
    <w:rsid w:val="007C2B5C"/>
    <w:rsid w:val="007C2BC5"/>
    <w:rsid w:val="007C2FDD"/>
    <w:rsid w:val="007C3177"/>
    <w:rsid w:val="007C32E5"/>
    <w:rsid w:val="007C3306"/>
    <w:rsid w:val="007C359B"/>
    <w:rsid w:val="007C363D"/>
    <w:rsid w:val="007C3A79"/>
    <w:rsid w:val="007C3AA8"/>
    <w:rsid w:val="007C3E7F"/>
    <w:rsid w:val="007C4196"/>
    <w:rsid w:val="007C43D2"/>
    <w:rsid w:val="007C468B"/>
    <w:rsid w:val="007C489F"/>
    <w:rsid w:val="007C4A08"/>
    <w:rsid w:val="007C4A23"/>
    <w:rsid w:val="007C4B96"/>
    <w:rsid w:val="007C4CA2"/>
    <w:rsid w:val="007C4DD5"/>
    <w:rsid w:val="007C4E87"/>
    <w:rsid w:val="007C5352"/>
    <w:rsid w:val="007C5367"/>
    <w:rsid w:val="007C5B0E"/>
    <w:rsid w:val="007C5BD3"/>
    <w:rsid w:val="007C5D83"/>
    <w:rsid w:val="007C60A0"/>
    <w:rsid w:val="007C614F"/>
    <w:rsid w:val="007C6295"/>
    <w:rsid w:val="007C6322"/>
    <w:rsid w:val="007C6496"/>
    <w:rsid w:val="007C654B"/>
    <w:rsid w:val="007C6758"/>
    <w:rsid w:val="007C678E"/>
    <w:rsid w:val="007C6890"/>
    <w:rsid w:val="007C68F4"/>
    <w:rsid w:val="007C6B37"/>
    <w:rsid w:val="007C6BE2"/>
    <w:rsid w:val="007C6C1F"/>
    <w:rsid w:val="007C6CC2"/>
    <w:rsid w:val="007C6FA4"/>
    <w:rsid w:val="007C7249"/>
    <w:rsid w:val="007C7512"/>
    <w:rsid w:val="007C7553"/>
    <w:rsid w:val="007C7676"/>
    <w:rsid w:val="007C787C"/>
    <w:rsid w:val="007C78C7"/>
    <w:rsid w:val="007C7C12"/>
    <w:rsid w:val="007C7E62"/>
    <w:rsid w:val="007C7F99"/>
    <w:rsid w:val="007D007E"/>
    <w:rsid w:val="007D00B0"/>
    <w:rsid w:val="007D02FE"/>
    <w:rsid w:val="007D0352"/>
    <w:rsid w:val="007D05D2"/>
    <w:rsid w:val="007D077C"/>
    <w:rsid w:val="007D07D6"/>
    <w:rsid w:val="007D07F0"/>
    <w:rsid w:val="007D080A"/>
    <w:rsid w:val="007D084E"/>
    <w:rsid w:val="007D08D7"/>
    <w:rsid w:val="007D0A0B"/>
    <w:rsid w:val="007D0ADF"/>
    <w:rsid w:val="007D12AE"/>
    <w:rsid w:val="007D1361"/>
    <w:rsid w:val="007D1515"/>
    <w:rsid w:val="007D1573"/>
    <w:rsid w:val="007D15EA"/>
    <w:rsid w:val="007D16FE"/>
    <w:rsid w:val="007D174C"/>
    <w:rsid w:val="007D1948"/>
    <w:rsid w:val="007D1B93"/>
    <w:rsid w:val="007D1C82"/>
    <w:rsid w:val="007D1CC8"/>
    <w:rsid w:val="007D1D72"/>
    <w:rsid w:val="007D1D84"/>
    <w:rsid w:val="007D1DB9"/>
    <w:rsid w:val="007D1F2E"/>
    <w:rsid w:val="007D20E3"/>
    <w:rsid w:val="007D2323"/>
    <w:rsid w:val="007D2333"/>
    <w:rsid w:val="007D25D3"/>
    <w:rsid w:val="007D25ED"/>
    <w:rsid w:val="007D28CF"/>
    <w:rsid w:val="007D2947"/>
    <w:rsid w:val="007D2964"/>
    <w:rsid w:val="007D29AC"/>
    <w:rsid w:val="007D29C3"/>
    <w:rsid w:val="007D2A62"/>
    <w:rsid w:val="007D2AC9"/>
    <w:rsid w:val="007D2DCC"/>
    <w:rsid w:val="007D2FCE"/>
    <w:rsid w:val="007D2FF2"/>
    <w:rsid w:val="007D340F"/>
    <w:rsid w:val="007D378E"/>
    <w:rsid w:val="007D3983"/>
    <w:rsid w:val="007D3AD2"/>
    <w:rsid w:val="007D3C2B"/>
    <w:rsid w:val="007D3D5D"/>
    <w:rsid w:val="007D3E4A"/>
    <w:rsid w:val="007D3E9F"/>
    <w:rsid w:val="007D40B6"/>
    <w:rsid w:val="007D4155"/>
    <w:rsid w:val="007D42C4"/>
    <w:rsid w:val="007D4359"/>
    <w:rsid w:val="007D4503"/>
    <w:rsid w:val="007D4590"/>
    <w:rsid w:val="007D499D"/>
    <w:rsid w:val="007D4E87"/>
    <w:rsid w:val="007D4F46"/>
    <w:rsid w:val="007D4F79"/>
    <w:rsid w:val="007D4F81"/>
    <w:rsid w:val="007D50FE"/>
    <w:rsid w:val="007D5286"/>
    <w:rsid w:val="007D545B"/>
    <w:rsid w:val="007D558C"/>
    <w:rsid w:val="007D5596"/>
    <w:rsid w:val="007D565C"/>
    <w:rsid w:val="007D58DB"/>
    <w:rsid w:val="007D596E"/>
    <w:rsid w:val="007D59BB"/>
    <w:rsid w:val="007D5A73"/>
    <w:rsid w:val="007D5B26"/>
    <w:rsid w:val="007D5D78"/>
    <w:rsid w:val="007D5DD4"/>
    <w:rsid w:val="007D633D"/>
    <w:rsid w:val="007D635F"/>
    <w:rsid w:val="007D6441"/>
    <w:rsid w:val="007D662B"/>
    <w:rsid w:val="007D6775"/>
    <w:rsid w:val="007D6995"/>
    <w:rsid w:val="007D6B25"/>
    <w:rsid w:val="007D6D00"/>
    <w:rsid w:val="007D6D7E"/>
    <w:rsid w:val="007D6F12"/>
    <w:rsid w:val="007D70B0"/>
    <w:rsid w:val="007D72CC"/>
    <w:rsid w:val="007D737B"/>
    <w:rsid w:val="007D73AE"/>
    <w:rsid w:val="007D752C"/>
    <w:rsid w:val="007D76FF"/>
    <w:rsid w:val="007D77A8"/>
    <w:rsid w:val="007D788C"/>
    <w:rsid w:val="007D79A1"/>
    <w:rsid w:val="007D79FB"/>
    <w:rsid w:val="007D7A17"/>
    <w:rsid w:val="007D7AA6"/>
    <w:rsid w:val="007D7BAE"/>
    <w:rsid w:val="007D7E26"/>
    <w:rsid w:val="007D7EEE"/>
    <w:rsid w:val="007E0042"/>
    <w:rsid w:val="007E02E9"/>
    <w:rsid w:val="007E0436"/>
    <w:rsid w:val="007E079D"/>
    <w:rsid w:val="007E09DF"/>
    <w:rsid w:val="007E0A2B"/>
    <w:rsid w:val="007E0B47"/>
    <w:rsid w:val="007E0C2B"/>
    <w:rsid w:val="007E0D16"/>
    <w:rsid w:val="007E0F5C"/>
    <w:rsid w:val="007E10E7"/>
    <w:rsid w:val="007E14A0"/>
    <w:rsid w:val="007E15A1"/>
    <w:rsid w:val="007E16C6"/>
    <w:rsid w:val="007E1B1F"/>
    <w:rsid w:val="007E1F0D"/>
    <w:rsid w:val="007E2316"/>
    <w:rsid w:val="007E2330"/>
    <w:rsid w:val="007E250C"/>
    <w:rsid w:val="007E25C0"/>
    <w:rsid w:val="007E27F1"/>
    <w:rsid w:val="007E2F84"/>
    <w:rsid w:val="007E302E"/>
    <w:rsid w:val="007E314F"/>
    <w:rsid w:val="007E343B"/>
    <w:rsid w:val="007E3686"/>
    <w:rsid w:val="007E380A"/>
    <w:rsid w:val="007E3E57"/>
    <w:rsid w:val="007E3F8E"/>
    <w:rsid w:val="007E414C"/>
    <w:rsid w:val="007E41FF"/>
    <w:rsid w:val="007E427F"/>
    <w:rsid w:val="007E42A7"/>
    <w:rsid w:val="007E437C"/>
    <w:rsid w:val="007E4451"/>
    <w:rsid w:val="007E4510"/>
    <w:rsid w:val="007E472C"/>
    <w:rsid w:val="007E47B9"/>
    <w:rsid w:val="007E480F"/>
    <w:rsid w:val="007E4A23"/>
    <w:rsid w:val="007E4BF4"/>
    <w:rsid w:val="007E4CC7"/>
    <w:rsid w:val="007E4D36"/>
    <w:rsid w:val="007E5230"/>
    <w:rsid w:val="007E52A0"/>
    <w:rsid w:val="007E558E"/>
    <w:rsid w:val="007E55F4"/>
    <w:rsid w:val="007E594D"/>
    <w:rsid w:val="007E5A13"/>
    <w:rsid w:val="007E5B37"/>
    <w:rsid w:val="007E5BFB"/>
    <w:rsid w:val="007E5C2C"/>
    <w:rsid w:val="007E6002"/>
    <w:rsid w:val="007E6054"/>
    <w:rsid w:val="007E61A0"/>
    <w:rsid w:val="007E61ED"/>
    <w:rsid w:val="007E63AD"/>
    <w:rsid w:val="007E64FA"/>
    <w:rsid w:val="007E668B"/>
    <w:rsid w:val="007E67C4"/>
    <w:rsid w:val="007E6A40"/>
    <w:rsid w:val="007E6A56"/>
    <w:rsid w:val="007E6AEE"/>
    <w:rsid w:val="007E6B2B"/>
    <w:rsid w:val="007E6BE7"/>
    <w:rsid w:val="007E6E12"/>
    <w:rsid w:val="007E6EA1"/>
    <w:rsid w:val="007E6EB0"/>
    <w:rsid w:val="007E6F26"/>
    <w:rsid w:val="007E71CA"/>
    <w:rsid w:val="007E72EF"/>
    <w:rsid w:val="007E73A7"/>
    <w:rsid w:val="007E7559"/>
    <w:rsid w:val="007E7836"/>
    <w:rsid w:val="007E7A7C"/>
    <w:rsid w:val="007E7DEE"/>
    <w:rsid w:val="007E7EB4"/>
    <w:rsid w:val="007E7F2D"/>
    <w:rsid w:val="007F00BA"/>
    <w:rsid w:val="007F0111"/>
    <w:rsid w:val="007F03D3"/>
    <w:rsid w:val="007F043F"/>
    <w:rsid w:val="007F046C"/>
    <w:rsid w:val="007F0548"/>
    <w:rsid w:val="007F07C0"/>
    <w:rsid w:val="007F0848"/>
    <w:rsid w:val="007F0991"/>
    <w:rsid w:val="007F0A91"/>
    <w:rsid w:val="007F0F98"/>
    <w:rsid w:val="007F1161"/>
    <w:rsid w:val="007F157B"/>
    <w:rsid w:val="007F15CC"/>
    <w:rsid w:val="007F179B"/>
    <w:rsid w:val="007F17F6"/>
    <w:rsid w:val="007F1871"/>
    <w:rsid w:val="007F1BD8"/>
    <w:rsid w:val="007F1CB5"/>
    <w:rsid w:val="007F1EC8"/>
    <w:rsid w:val="007F246D"/>
    <w:rsid w:val="007F24DA"/>
    <w:rsid w:val="007F27D4"/>
    <w:rsid w:val="007F2839"/>
    <w:rsid w:val="007F296C"/>
    <w:rsid w:val="007F2A7A"/>
    <w:rsid w:val="007F2C45"/>
    <w:rsid w:val="007F2C9F"/>
    <w:rsid w:val="007F2F93"/>
    <w:rsid w:val="007F3144"/>
    <w:rsid w:val="007F3239"/>
    <w:rsid w:val="007F3478"/>
    <w:rsid w:val="007F35C5"/>
    <w:rsid w:val="007F387D"/>
    <w:rsid w:val="007F3937"/>
    <w:rsid w:val="007F39A7"/>
    <w:rsid w:val="007F3C5B"/>
    <w:rsid w:val="007F3C7D"/>
    <w:rsid w:val="007F3D9C"/>
    <w:rsid w:val="007F3F70"/>
    <w:rsid w:val="007F4000"/>
    <w:rsid w:val="007F4147"/>
    <w:rsid w:val="007F43C0"/>
    <w:rsid w:val="007F449B"/>
    <w:rsid w:val="007F44A2"/>
    <w:rsid w:val="007F4614"/>
    <w:rsid w:val="007F46A7"/>
    <w:rsid w:val="007F4825"/>
    <w:rsid w:val="007F4931"/>
    <w:rsid w:val="007F4998"/>
    <w:rsid w:val="007F4B08"/>
    <w:rsid w:val="007F4D5D"/>
    <w:rsid w:val="007F5198"/>
    <w:rsid w:val="007F5486"/>
    <w:rsid w:val="007F550A"/>
    <w:rsid w:val="007F55B4"/>
    <w:rsid w:val="007F59C3"/>
    <w:rsid w:val="007F5A21"/>
    <w:rsid w:val="007F5B0B"/>
    <w:rsid w:val="007F5E1C"/>
    <w:rsid w:val="007F5E28"/>
    <w:rsid w:val="007F5E6B"/>
    <w:rsid w:val="007F5FCB"/>
    <w:rsid w:val="007F6068"/>
    <w:rsid w:val="007F62C5"/>
    <w:rsid w:val="007F6387"/>
    <w:rsid w:val="007F64CB"/>
    <w:rsid w:val="007F64EF"/>
    <w:rsid w:val="007F64F8"/>
    <w:rsid w:val="007F6672"/>
    <w:rsid w:val="007F66E6"/>
    <w:rsid w:val="007F6A00"/>
    <w:rsid w:val="007F6B5C"/>
    <w:rsid w:val="007F6BC2"/>
    <w:rsid w:val="007F6D56"/>
    <w:rsid w:val="007F6E80"/>
    <w:rsid w:val="007F6EBC"/>
    <w:rsid w:val="007F6FAF"/>
    <w:rsid w:val="007F71A9"/>
    <w:rsid w:val="007F72F8"/>
    <w:rsid w:val="007F7340"/>
    <w:rsid w:val="007F756E"/>
    <w:rsid w:val="007F78B1"/>
    <w:rsid w:val="007F79BA"/>
    <w:rsid w:val="007F7BFD"/>
    <w:rsid w:val="007F7C5D"/>
    <w:rsid w:val="007F7CC6"/>
    <w:rsid w:val="007F7D25"/>
    <w:rsid w:val="0080003F"/>
    <w:rsid w:val="00800104"/>
    <w:rsid w:val="0080026A"/>
    <w:rsid w:val="008002FD"/>
    <w:rsid w:val="008003B8"/>
    <w:rsid w:val="008003D7"/>
    <w:rsid w:val="00800534"/>
    <w:rsid w:val="008005AC"/>
    <w:rsid w:val="00800C70"/>
    <w:rsid w:val="00800CB8"/>
    <w:rsid w:val="00800D22"/>
    <w:rsid w:val="00800E42"/>
    <w:rsid w:val="00800E47"/>
    <w:rsid w:val="00800F4F"/>
    <w:rsid w:val="0080143D"/>
    <w:rsid w:val="0080148E"/>
    <w:rsid w:val="00801979"/>
    <w:rsid w:val="00801E52"/>
    <w:rsid w:val="008022C8"/>
    <w:rsid w:val="0080231E"/>
    <w:rsid w:val="00802435"/>
    <w:rsid w:val="00802707"/>
    <w:rsid w:val="00802A9B"/>
    <w:rsid w:val="00802ADA"/>
    <w:rsid w:val="00802C40"/>
    <w:rsid w:val="00802D6E"/>
    <w:rsid w:val="00803250"/>
    <w:rsid w:val="008032E0"/>
    <w:rsid w:val="0080352A"/>
    <w:rsid w:val="00803717"/>
    <w:rsid w:val="008037B2"/>
    <w:rsid w:val="00803884"/>
    <w:rsid w:val="008038A1"/>
    <w:rsid w:val="00803A47"/>
    <w:rsid w:val="00803CC9"/>
    <w:rsid w:val="00803E95"/>
    <w:rsid w:val="00803F19"/>
    <w:rsid w:val="008042B1"/>
    <w:rsid w:val="008043EC"/>
    <w:rsid w:val="0080454C"/>
    <w:rsid w:val="008045DE"/>
    <w:rsid w:val="00804A1D"/>
    <w:rsid w:val="00804B81"/>
    <w:rsid w:val="00804C4A"/>
    <w:rsid w:val="00804D5E"/>
    <w:rsid w:val="00804E90"/>
    <w:rsid w:val="0080516A"/>
    <w:rsid w:val="00805229"/>
    <w:rsid w:val="008052A3"/>
    <w:rsid w:val="008052B2"/>
    <w:rsid w:val="0080538D"/>
    <w:rsid w:val="008054B0"/>
    <w:rsid w:val="0080550C"/>
    <w:rsid w:val="008055C3"/>
    <w:rsid w:val="008057A0"/>
    <w:rsid w:val="008058A4"/>
    <w:rsid w:val="00805B73"/>
    <w:rsid w:val="00805B93"/>
    <w:rsid w:val="00805C4D"/>
    <w:rsid w:val="00805F70"/>
    <w:rsid w:val="00806067"/>
    <w:rsid w:val="0080640F"/>
    <w:rsid w:val="008066D6"/>
    <w:rsid w:val="00806766"/>
    <w:rsid w:val="0080685E"/>
    <w:rsid w:val="008074EC"/>
    <w:rsid w:val="0080793C"/>
    <w:rsid w:val="0080798A"/>
    <w:rsid w:val="008079BD"/>
    <w:rsid w:val="00807B10"/>
    <w:rsid w:val="00807B5A"/>
    <w:rsid w:val="00807EF6"/>
    <w:rsid w:val="00807FF6"/>
    <w:rsid w:val="0081002F"/>
    <w:rsid w:val="008101C4"/>
    <w:rsid w:val="0081038E"/>
    <w:rsid w:val="0081077D"/>
    <w:rsid w:val="00810791"/>
    <w:rsid w:val="008109EB"/>
    <w:rsid w:val="00810AB7"/>
    <w:rsid w:val="00810CED"/>
    <w:rsid w:val="0081110A"/>
    <w:rsid w:val="00811199"/>
    <w:rsid w:val="0081121A"/>
    <w:rsid w:val="008112E1"/>
    <w:rsid w:val="00811359"/>
    <w:rsid w:val="008115F6"/>
    <w:rsid w:val="008116C3"/>
    <w:rsid w:val="00811849"/>
    <w:rsid w:val="008118B1"/>
    <w:rsid w:val="00811A82"/>
    <w:rsid w:val="00811B85"/>
    <w:rsid w:val="00811D11"/>
    <w:rsid w:val="00811FCB"/>
    <w:rsid w:val="00812177"/>
    <w:rsid w:val="008121C2"/>
    <w:rsid w:val="008124A9"/>
    <w:rsid w:val="008124DB"/>
    <w:rsid w:val="008125C0"/>
    <w:rsid w:val="008126D3"/>
    <w:rsid w:val="00812A98"/>
    <w:rsid w:val="00812BB4"/>
    <w:rsid w:val="00812BF5"/>
    <w:rsid w:val="00812D80"/>
    <w:rsid w:val="00813042"/>
    <w:rsid w:val="00813079"/>
    <w:rsid w:val="008134A6"/>
    <w:rsid w:val="008134C7"/>
    <w:rsid w:val="008137D2"/>
    <w:rsid w:val="00813823"/>
    <w:rsid w:val="00813A17"/>
    <w:rsid w:val="00813BD8"/>
    <w:rsid w:val="00813D3C"/>
    <w:rsid w:val="0081423F"/>
    <w:rsid w:val="008142A1"/>
    <w:rsid w:val="008142DB"/>
    <w:rsid w:val="0081444E"/>
    <w:rsid w:val="00814848"/>
    <w:rsid w:val="00814964"/>
    <w:rsid w:val="008149E7"/>
    <w:rsid w:val="00814A7A"/>
    <w:rsid w:val="00815005"/>
    <w:rsid w:val="00815026"/>
    <w:rsid w:val="008150BD"/>
    <w:rsid w:val="00815341"/>
    <w:rsid w:val="00815483"/>
    <w:rsid w:val="008154D6"/>
    <w:rsid w:val="008158F5"/>
    <w:rsid w:val="00815BE1"/>
    <w:rsid w:val="00815C79"/>
    <w:rsid w:val="00815C8C"/>
    <w:rsid w:val="00815E77"/>
    <w:rsid w:val="00815EB0"/>
    <w:rsid w:val="008164D1"/>
    <w:rsid w:val="008167C8"/>
    <w:rsid w:val="00816809"/>
    <w:rsid w:val="0081693C"/>
    <w:rsid w:val="0081694D"/>
    <w:rsid w:val="008169BE"/>
    <w:rsid w:val="00816E13"/>
    <w:rsid w:val="008171B7"/>
    <w:rsid w:val="0081720E"/>
    <w:rsid w:val="008173D6"/>
    <w:rsid w:val="008174C5"/>
    <w:rsid w:val="00817507"/>
    <w:rsid w:val="0081782C"/>
    <w:rsid w:val="00817B83"/>
    <w:rsid w:val="00817BD1"/>
    <w:rsid w:val="00817D6D"/>
    <w:rsid w:val="00817D97"/>
    <w:rsid w:val="00817E72"/>
    <w:rsid w:val="00817F98"/>
    <w:rsid w:val="00820140"/>
    <w:rsid w:val="008201C1"/>
    <w:rsid w:val="008202E1"/>
    <w:rsid w:val="008204FF"/>
    <w:rsid w:val="00820553"/>
    <w:rsid w:val="0082059D"/>
    <w:rsid w:val="008205D2"/>
    <w:rsid w:val="008208A4"/>
    <w:rsid w:val="008208FA"/>
    <w:rsid w:val="0082099E"/>
    <w:rsid w:val="00820A65"/>
    <w:rsid w:val="00820A9B"/>
    <w:rsid w:val="00820ABA"/>
    <w:rsid w:val="00820BB4"/>
    <w:rsid w:val="00820C24"/>
    <w:rsid w:val="00820DDE"/>
    <w:rsid w:val="00820DE0"/>
    <w:rsid w:val="00820EBD"/>
    <w:rsid w:val="0082143C"/>
    <w:rsid w:val="0082159C"/>
    <w:rsid w:val="008215AF"/>
    <w:rsid w:val="008215D7"/>
    <w:rsid w:val="00821634"/>
    <w:rsid w:val="00821638"/>
    <w:rsid w:val="00821655"/>
    <w:rsid w:val="00821878"/>
    <w:rsid w:val="00821B0D"/>
    <w:rsid w:val="00821BBD"/>
    <w:rsid w:val="00821D6C"/>
    <w:rsid w:val="00821D87"/>
    <w:rsid w:val="00821E22"/>
    <w:rsid w:val="00822023"/>
    <w:rsid w:val="008220D4"/>
    <w:rsid w:val="0082215E"/>
    <w:rsid w:val="008221A4"/>
    <w:rsid w:val="008224E6"/>
    <w:rsid w:val="008225A6"/>
    <w:rsid w:val="008225B5"/>
    <w:rsid w:val="00822618"/>
    <w:rsid w:val="00822621"/>
    <w:rsid w:val="00822831"/>
    <w:rsid w:val="008228D5"/>
    <w:rsid w:val="00822A55"/>
    <w:rsid w:val="00822C80"/>
    <w:rsid w:val="00822F2A"/>
    <w:rsid w:val="00823336"/>
    <w:rsid w:val="00823460"/>
    <w:rsid w:val="0082374F"/>
    <w:rsid w:val="008237E0"/>
    <w:rsid w:val="00823989"/>
    <w:rsid w:val="00824039"/>
    <w:rsid w:val="0082411E"/>
    <w:rsid w:val="0082459B"/>
    <w:rsid w:val="00824810"/>
    <w:rsid w:val="008248BC"/>
    <w:rsid w:val="00824A35"/>
    <w:rsid w:val="00824BC0"/>
    <w:rsid w:val="00824DBB"/>
    <w:rsid w:val="00825171"/>
    <w:rsid w:val="008254B1"/>
    <w:rsid w:val="00825512"/>
    <w:rsid w:val="00825561"/>
    <w:rsid w:val="008256A7"/>
    <w:rsid w:val="008259F8"/>
    <w:rsid w:val="00825A55"/>
    <w:rsid w:val="00825ABA"/>
    <w:rsid w:val="0082612F"/>
    <w:rsid w:val="00826181"/>
    <w:rsid w:val="008261E4"/>
    <w:rsid w:val="008263BE"/>
    <w:rsid w:val="0082640B"/>
    <w:rsid w:val="0082659C"/>
    <w:rsid w:val="00826952"/>
    <w:rsid w:val="0082696A"/>
    <w:rsid w:val="0082699C"/>
    <w:rsid w:val="008269A7"/>
    <w:rsid w:val="008269CD"/>
    <w:rsid w:val="00826A97"/>
    <w:rsid w:val="00826B29"/>
    <w:rsid w:val="00826BC6"/>
    <w:rsid w:val="00826F73"/>
    <w:rsid w:val="00826FB1"/>
    <w:rsid w:val="008270A9"/>
    <w:rsid w:val="008270B5"/>
    <w:rsid w:val="008270E3"/>
    <w:rsid w:val="00827250"/>
    <w:rsid w:val="008272F5"/>
    <w:rsid w:val="00827900"/>
    <w:rsid w:val="008279A4"/>
    <w:rsid w:val="00827D23"/>
    <w:rsid w:val="00827E19"/>
    <w:rsid w:val="00827EF8"/>
    <w:rsid w:val="00827FB7"/>
    <w:rsid w:val="00827FCC"/>
    <w:rsid w:val="0083001D"/>
    <w:rsid w:val="00830026"/>
    <w:rsid w:val="00830147"/>
    <w:rsid w:val="0083020A"/>
    <w:rsid w:val="008302AE"/>
    <w:rsid w:val="008302CD"/>
    <w:rsid w:val="0083054F"/>
    <w:rsid w:val="00830654"/>
    <w:rsid w:val="00830939"/>
    <w:rsid w:val="00830C64"/>
    <w:rsid w:val="00830C67"/>
    <w:rsid w:val="00830C84"/>
    <w:rsid w:val="00830CA7"/>
    <w:rsid w:val="00830DF0"/>
    <w:rsid w:val="00830E92"/>
    <w:rsid w:val="008310AD"/>
    <w:rsid w:val="008311C0"/>
    <w:rsid w:val="0083128F"/>
    <w:rsid w:val="00831322"/>
    <w:rsid w:val="0083138D"/>
    <w:rsid w:val="008314E9"/>
    <w:rsid w:val="008316F7"/>
    <w:rsid w:val="0083176E"/>
    <w:rsid w:val="00831817"/>
    <w:rsid w:val="00831A5B"/>
    <w:rsid w:val="00831AE7"/>
    <w:rsid w:val="00831B16"/>
    <w:rsid w:val="00831DFD"/>
    <w:rsid w:val="00831FEA"/>
    <w:rsid w:val="0083215C"/>
    <w:rsid w:val="00832224"/>
    <w:rsid w:val="0083232C"/>
    <w:rsid w:val="00832463"/>
    <w:rsid w:val="0083250B"/>
    <w:rsid w:val="00832674"/>
    <w:rsid w:val="00832688"/>
    <w:rsid w:val="008326A2"/>
    <w:rsid w:val="0083293C"/>
    <w:rsid w:val="00832985"/>
    <w:rsid w:val="008329E6"/>
    <w:rsid w:val="00832A1C"/>
    <w:rsid w:val="00832A5B"/>
    <w:rsid w:val="00832CD0"/>
    <w:rsid w:val="00832D65"/>
    <w:rsid w:val="00832E48"/>
    <w:rsid w:val="00832F51"/>
    <w:rsid w:val="00832F5A"/>
    <w:rsid w:val="008333C7"/>
    <w:rsid w:val="00833660"/>
    <w:rsid w:val="00833702"/>
    <w:rsid w:val="00833796"/>
    <w:rsid w:val="00833A79"/>
    <w:rsid w:val="00833A9B"/>
    <w:rsid w:val="00833ABF"/>
    <w:rsid w:val="00833C75"/>
    <w:rsid w:val="00833D2E"/>
    <w:rsid w:val="00833D97"/>
    <w:rsid w:val="00833E3F"/>
    <w:rsid w:val="00833F02"/>
    <w:rsid w:val="00833F42"/>
    <w:rsid w:val="00834160"/>
    <w:rsid w:val="008345F6"/>
    <w:rsid w:val="008347B5"/>
    <w:rsid w:val="00834BAF"/>
    <w:rsid w:val="00834BF4"/>
    <w:rsid w:val="00834C3E"/>
    <w:rsid w:val="00834C9A"/>
    <w:rsid w:val="00834D5B"/>
    <w:rsid w:val="00834E33"/>
    <w:rsid w:val="00834FAA"/>
    <w:rsid w:val="00835099"/>
    <w:rsid w:val="0083519F"/>
    <w:rsid w:val="00835233"/>
    <w:rsid w:val="008353E2"/>
    <w:rsid w:val="00835563"/>
    <w:rsid w:val="0083578F"/>
    <w:rsid w:val="00835838"/>
    <w:rsid w:val="008359B5"/>
    <w:rsid w:val="00835B2B"/>
    <w:rsid w:val="00835B91"/>
    <w:rsid w:val="00835BA0"/>
    <w:rsid w:val="00835C0D"/>
    <w:rsid w:val="00835C56"/>
    <w:rsid w:val="00835CA9"/>
    <w:rsid w:val="00835D18"/>
    <w:rsid w:val="00835F75"/>
    <w:rsid w:val="008360A6"/>
    <w:rsid w:val="0083611C"/>
    <w:rsid w:val="00836158"/>
    <w:rsid w:val="008362A9"/>
    <w:rsid w:val="008363CC"/>
    <w:rsid w:val="0083658D"/>
    <w:rsid w:val="008368D1"/>
    <w:rsid w:val="0083698F"/>
    <w:rsid w:val="00836E3A"/>
    <w:rsid w:val="00836EA5"/>
    <w:rsid w:val="00836EDB"/>
    <w:rsid w:val="00836F30"/>
    <w:rsid w:val="00836F7B"/>
    <w:rsid w:val="00836F8F"/>
    <w:rsid w:val="0083709D"/>
    <w:rsid w:val="00837107"/>
    <w:rsid w:val="00837165"/>
    <w:rsid w:val="008371A1"/>
    <w:rsid w:val="008376BB"/>
    <w:rsid w:val="0083774E"/>
    <w:rsid w:val="008378DB"/>
    <w:rsid w:val="00837A37"/>
    <w:rsid w:val="00837A96"/>
    <w:rsid w:val="00837CDB"/>
    <w:rsid w:val="00837E71"/>
    <w:rsid w:val="00837EF9"/>
    <w:rsid w:val="00837F1A"/>
    <w:rsid w:val="00837FB3"/>
    <w:rsid w:val="00840013"/>
    <w:rsid w:val="0084013B"/>
    <w:rsid w:val="0084018F"/>
    <w:rsid w:val="008402BF"/>
    <w:rsid w:val="0084054A"/>
    <w:rsid w:val="0084068C"/>
    <w:rsid w:val="00840790"/>
    <w:rsid w:val="00840B12"/>
    <w:rsid w:val="00840BB3"/>
    <w:rsid w:val="00840C7F"/>
    <w:rsid w:val="00840E33"/>
    <w:rsid w:val="00840FC5"/>
    <w:rsid w:val="00841058"/>
    <w:rsid w:val="00841091"/>
    <w:rsid w:val="00841107"/>
    <w:rsid w:val="0084136F"/>
    <w:rsid w:val="00841378"/>
    <w:rsid w:val="00841404"/>
    <w:rsid w:val="008419C7"/>
    <w:rsid w:val="00841A0B"/>
    <w:rsid w:val="00841E00"/>
    <w:rsid w:val="00841E0D"/>
    <w:rsid w:val="00842086"/>
    <w:rsid w:val="00842153"/>
    <w:rsid w:val="00842217"/>
    <w:rsid w:val="00842251"/>
    <w:rsid w:val="008422BD"/>
    <w:rsid w:val="008424B9"/>
    <w:rsid w:val="008425B5"/>
    <w:rsid w:val="00842809"/>
    <w:rsid w:val="00842846"/>
    <w:rsid w:val="00842FAC"/>
    <w:rsid w:val="00843136"/>
    <w:rsid w:val="008431A9"/>
    <w:rsid w:val="0084326C"/>
    <w:rsid w:val="00843298"/>
    <w:rsid w:val="0084329C"/>
    <w:rsid w:val="00843708"/>
    <w:rsid w:val="00843710"/>
    <w:rsid w:val="00843809"/>
    <w:rsid w:val="00843899"/>
    <w:rsid w:val="008439E5"/>
    <w:rsid w:val="00843A64"/>
    <w:rsid w:val="00843A8C"/>
    <w:rsid w:val="00843BDF"/>
    <w:rsid w:val="00843C22"/>
    <w:rsid w:val="008440A9"/>
    <w:rsid w:val="00844345"/>
    <w:rsid w:val="008444CD"/>
    <w:rsid w:val="00844626"/>
    <w:rsid w:val="00844996"/>
    <w:rsid w:val="008449CF"/>
    <w:rsid w:val="00844A73"/>
    <w:rsid w:val="00844C3E"/>
    <w:rsid w:val="00844F03"/>
    <w:rsid w:val="00845323"/>
    <w:rsid w:val="00845439"/>
    <w:rsid w:val="00845549"/>
    <w:rsid w:val="00845762"/>
    <w:rsid w:val="00845780"/>
    <w:rsid w:val="00845E20"/>
    <w:rsid w:val="00845E30"/>
    <w:rsid w:val="00845E9B"/>
    <w:rsid w:val="00845EBD"/>
    <w:rsid w:val="00845F40"/>
    <w:rsid w:val="00845F87"/>
    <w:rsid w:val="008460BD"/>
    <w:rsid w:val="008461E2"/>
    <w:rsid w:val="0084628A"/>
    <w:rsid w:val="00846506"/>
    <w:rsid w:val="0084664D"/>
    <w:rsid w:val="00846694"/>
    <w:rsid w:val="0084672D"/>
    <w:rsid w:val="00846A87"/>
    <w:rsid w:val="00846B23"/>
    <w:rsid w:val="00846BF6"/>
    <w:rsid w:val="00846CDD"/>
    <w:rsid w:val="00846F03"/>
    <w:rsid w:val="008470BF"/>
    <w:rsid w:val="00847107"/>
    <w:rsid w:val="00847391"/>
    <w:rsid w:val="0084743F"/>
    <w:rsid w:val="00847749"/>
    <w:rsid w:val="00847836"/>
    <w:rsid w:val="008479FA"/>
    <w:rsid w:val="00847BFF"/>
    <w:rsid w:val="00847CD3"/>
    <w:rsid w:val="00847F46"/>
    <w:rsid w:val="00850545"/>
    <w:rsid w:val="0085065E"/>
    <w:rsid w:val="0085088A"/>
    <w:rsid w:val="00850AA2"/>
    <w:rsid w:val="00850EA1"/>
    <w:rsid w:val="00850EEF"/>
    <w:rsid w:val="00850F8D"/>
    <w:rsid w:val="00851082"/>
    <w:rsid w:val="008511BD"/>
    <w:rsid w:val="008514F3"/>
    <w:rsid w:val="00851575"/>
    <w:rsid w:val="00851702"/>
    <w:rsid w:val="00851A71"/>
    <w:rsid w:val="00851D59"/>
    <w:rsid w:val="00851EF5"/>
    <w:rsid w:val="00852525"/>
    <w:rsid w:val="008526A9"/>
    <w:rsid w:val="00852796"/>
    <w:rsid w:val="008527BA"/>
    <w:rsid w:val="008528AA"/>
    <w:rsid w:val="0085295B"/>
    <w:rsid w:val="00852BFA"/>
    <w:rsid w:val="00852C4B"/>
    <w:rsid w:val="00852C9D"/>
    <w:rsid w:val="00852FA8"/>
    <w:rsid w:val="0085305D"/>
    <w:rsid w:val="0085322A"/>
    <w:rsid w:val="008535DB"/>
    <w:rsid w:val="0085363C"/>
    <w:rsid w:val="00853763"/>
    <w:rsid w:val="008539EC"/>
    <w:rsid w:val="00853A85"/>
    <w:rsid w:val="00853DAA"/>
    <w:rsid w:val="00853E93"/>
    <w:rsid w:val="00853FA4"/>
    <w:rsid w:val="00854161"/>
    <w:rsid w:val="00854354"/>
    <w:rsid w:val="00854455"/>
    <w:rsid w:val="008545FC"/>
    <w:rsid w:val="00854682"/>
    <w:rsid w:val="008546AC"/>
    <w:rsid w:val="00854735"/>
    <w:rsid w:val="008547C2"/>
    <w:rsid w:val="00854882"/>
    <w:rsid w:val="00854B67"/>
    <w:rsid w:val="00854C97"/>
    <w:rsid w:val="00854E55"/>
    <w:rsid w:val="00854E80"/>
    <w:rsid w:val="00855182"/>
    <w:rsid w:val="008551E5"/>
    <w:rsid w:val="00855255"/>
    <w:rsid w:val="0085533D"/>
    <w:rsid w:val="0085537D"/>
    <w:rsid w:val="00855413"/>
    <w:rsid w:val="00855427"/>
    <w:rsid w:val="0085568B"/>
    <w:rsid w:val="0085569C"/>
    <w:rsid w:val="00855935"/>
    <w:rsid w:val="00855978"/>
    <w:rsid w:val="00855A1A"/>
    <w:rsid w:val="00855B09"/>
    <w:rsid w:val="00855E79"/>
    <w:rsid w:val="00855F38"/>
    <w:rsid w:val="00856022"/>
    <w:rsid w:val="00856164"/>
    <w:rsid w:val="0085643B"/>
    <w:rsid w:val="008564E5"/>
    <w:rsid w:val="0085663D"/>
    <w:rsid w:val="00856690"/>
    <w:rsid w:val="00856BF6"/>
    <w:rsid w:val="00856CE8"/>
    <w:rsid w:val="00856DA9"/>
    <w:rsid w:val="00856DAC"/>
    <w:rsid w:val="00856EF0"/>
    <w:rsid w:val="0085721B"/>
    <w:rsid w:val="008572E9"/>
    <w:rsid w:val="00857404"/>
    <w:rsid w:val="008574D6"/>
    <w:rsid w:val="0085769B"/>
    <w:rsid w:val="008578E1"/>
    <w:rsid w:val="00857971"/>
    <w:rsid w:val="00857A3F"/>
    <w:rsid w:val="00857B0D"/>
    <w:rsid w:val="00857CCD"/>
    <w:rsid w:val="00857D80"/>
    <w:rsid w:val="008601AD"/>
    <w:rsid w:val="008601B8"/>
    <w:rsid w:val="00860393"/>
    <w:rsid w:val="00860502"/>
    <w:rsid w:val="0086064D"/>
    <w:rsid w:val="008606AA"/>
    <w:rsid w:val="008606B1"/>
    <w:rsid w:val="008607F0"/>
    <w:rsid w:val="00860974"/>
    <w:rsid w:val="00860A0E"/>
    <w:rsid w:val="00860A2F"/>
    <w:rsid w:val="00860BF1"/>
    <w:rsid w:val="00860F8F"/>
    <w:rsid w:val="0086115F"/>
    <w:rsid w:val="0086117C"/>
    <w:rsid w:val="0086126F"/>
    <w:rsid w:val="00861320"/>
    <w:rsid w:val="008614CA"/>
    <w:rsid w:val="00861572"/>
    <w:rsid w:val="008615C6"/>
    <w:rsid w:val="00861848"/>
    <w:rsid w:val="0086187E"/>
    <w:rsid w:val="00861A52"/>
    <w:rsid w:val="00861B48"/>
    <w:rsid w:val="00861DAE"/>
    <w:rsid w:val="00861E55"/>
    <w:rsid w:val="00861E8D"/>
    <w:rsid w:val="008620A9"/>
    <w:rsid w:val="00862106"/>
    <w:rsid w:val="008621A4"/>
    <w:rsid w:val="00862213"/>
    <w:rsid w:val="008622EA"/>
    <w:rsid w:val="0086273E"/>
    <w:rsid w:val="008629F7"/>
    <w:rsid w:val="00862A41"/>
    <w:rsid w:val="00862A8A"/>
    <w:rsid w:val="00862BA3"/>
    <w:rsid w:val="00862C59"/>
    <w:rsid w:val="00862ED8"/>
    <w:rsid w:val="00862F8A"/>
    <w:rsid w:val="00862FA9"/>
    <w:rsid w:val="00863030"/>
    <w:rsid w:val="0086325A"/>
    <w:rsid w:val="008632DA"/>
    <w:rsid w:val="008633CA"/>
    <w:rsid w:val="00863457"/>
    <w:rsid w:val="00863516"/>
    <w:rsid w:val="008635E6"/>
    <w:rsid w:val="008635F2"/>
    <w:rsid w:val="00863641"/>
    <w:rsid w:val="008637A5"/>
    <w:rsid w:val="00863A13"/>
    <w:rsid w:val="00863D6D"/>
    <w:rsid w:val="00863DAF"/>
    <w:rsid w:val="00863E0F"/>
    <w:rsid w:val="00863E96"/>
    <w:rsid w:val="00863EE8"/>
    <w:rsid w:val="0086462F"/>
    <w:rsid w:val="00864695"/>
    <w:rsid w:val="008646D5"/>
    <w:rsid w:val="00864892"/>
    <w:rsid w:val="008648E7"/>
    <w:rsid w:val="00864AF5"/>
    <w:rsid w:val="00864BBC"/>
    <w:rsid w:val="00864DCF"/>
    <w:rsid w:val="00864FC8"/>
    <w:rsid w:val="00865131"/>
    <w:rsid w:val="00865252"/>
    <w:rsid w:val="00865354"/>
    <w:rsid w:val="008655D5"/>
    <w:rsid w:val="008659BC"/>
    <w:rsid w:val="00865C31"/>
    <w:rsid w:val="00865C3F"/>
    <w:rsid w:val="0086608A"/>
    <w:rsid w:val="008660E7"/>
    <w:rsid w:val="008661AA"/>
    <w:rsid w:val="0086636C"/>
    <w:rsid w:val="008664AC"/>
    <w:rsid w:val="008664FD"/>
    <w:rsid w:val="008666D0"/>
    <w:rsid w:val="00866720"/>
    <w:rsid w:val="00866776"/>
    <w:rsid w:val="008668C5"/>
    <w:rsid w:val="008669EC"/>
    <w:rsid w:val="00866BD0"/>
    <w:rsid w:val="00866D33"/>
    <w:rsid w:val="00866EA0"/>
    <w:rsid w:val="0086706F"/>
    <w:rsid w:val="008670D2"/>
    <w:rsid w:val="0086739F"/>
    <w:rsid w:val="008673E0"/>
    <w:rsid w:val="008673E1"/>
    <w:rsid w:val="00867903"/>
    <w:rsid w:val="008679EF"/>
    <w:rsid w:val="00867AB2"/>
    <w:rsid w:val="00867B3E"/>
    <w:rsid w:val="00867EEE"/>
    <w:rsid w:val="00867F7B"/>
    <w:rsid w:val="00867FA3"/>
    <w:rsid w:val="00870154"/>
    <w:rsid w:val="008703A9"/>
    <w:rsid w:val="008703CD"/>
    <w:rsid w:val="008704FB"/>
    <w:rsid w:val="00870664"/>
    <w:rsid w:val="008706E9"/>
    <w:rsid w:val="008707C2"/>
    <w:rsid w:val="00870967"/>
    <w:rsid w:val="008709AE"/>
    <w:rsid w:val="008709EA"/>
    <w:rsid w:val="00870D2F"/>
    <w:rsid w:val="00870EDF"/>
    <w:rsid w:val="00870F83"/>
    <w:rsid w:val="0087101E"/>
    <w:rsid w:val="008710AE"/>
    <w:rsid w:val="008710E8"/>
    <w:rsid w:val="008712DE"/>
    <w:rsid w:val="008713FE"/>
    <w:rsid w:val="00871676"/>
    <w:rsid w:val="008716BE"/>
    <w:rsid w:val="0087173C"/>
    <w:rsid w:val="00871757"/>
    <w:rsid w:val="008719F2"/>
    <w:rsid w:val="00871BD6"/>
    <w:rsid w:val="00871C56"/>
    <w:rsid w:val="00871FDE"/>
    <w:rsid w:val="00872178"/>
    <w:rsid w:val="0087218F"/>
    <w:rsid w:val="00872311"/>
    <w:rsid w:val="008725A8"/>
    <w:rsid w:val="00872702"/>
    <w:rsid w:val="0087289C"/>
    <w:rsid w:val="008729E9"/>
    <w:rsid w:val="00872AD3"/>
    <w:rsid w:val="00872BB3"/>
    <w:rsid w:val="00872C2E"/>
    <w:rsid w:val="00872C54"/>
    <w:rsid w:val="00872C83"/>
    <w:rsid w:val="00872F6A"/>
    <w:rsid w:val="00872F83"/>
    <w:rsid w:val="00873297"/>
    <w:rsid w:val="00873400"/>
    <w:rsid w:val="0087342C"/>
    <w:rsid w:val="008737CB"/>
    <w:rsid w:val="008738BD"/>
    <w:rsid w:val="00873B69"/>
    <w:rsid w:val="00873C80"/>
    <w:rsid w:val="00873D1C"/>
    <w:rsid w:val="00873EBC"/>
    <w:rsid w:val="00873F9A"/>
    <w:rsid w:val="008740EF"/>
    <w:rsid w:val="00874113"/>
    <w:rsid w:val="00874594"/>
    <w:rsid w:val="0087465F"/>
    <w:rsid w:val="0087484E"/>
    <w:rsid w:val="00874B46"/>
    <w:rsid w:val="00874C6B"/>
    <w:rsid w:val="00874CB4"/>
    <w:rsid w:val="00874D97"/>
    <w:rsid w:val="00874E38"/>
    <w:rsid w:val="008750E9"/>
    <w:rsid w:val="008752E7"/>
    <w:rsid w:val="00875383"/>
    <w:rsid w:val="0087552E"/>
    <w:rsid w:val="00875538"/>
    <w:rsid w:val="0087574C"/>
    <w:rsid w:val="00875867"/>
    <w:rsid w:val="00875875"/>
    <w:rsid w:val="00875C0A"/>
    <w:rsid w:val="00875FF0"/>
    <w:rsid w:val="00876256"/>
    <w:rsid w:val="0087649D"/>
    <w:rsid w:val="00876543"/>
    <w:rsid w:val="008766D3"/>
    <w:rsid w:val="00876890"/>
    <w:rsid w:val="00876891"/>
    <w:rsid w:val="00876B06"/>
    <w:rsid w:val="00876B6F"/>
    <w:rsid w:val="00876D3B"/>
    <w:rsid w:val="00876DEF"/>
    <w:rsid w:val="00876F39"/>
    <w:rsid w:val="00877056"/>
    <w:rsid w:val="008771C9"/>
    <w:rsid w:val="00877283"/>
    <w:rsid w:val="008773CA"/>
    <w:rsid w:val="008775F2"/>
    <w:rsid w:val="00877635"/>
    <w:rsid w:val="00877915"/>
    <w:rsid w:val="008779E2"/>
    <w:rsid w:val="00877A12"/>
    <w:rsid w:val="00877C13"/>
    <w:rsid w:val="00877D25"/>
    <w:rsid w:val="008806C2"/>
    <w:rsid w:val="008806EC"/>
    <w:rsid w:val="00880BA2"/>
    <w:rsid w:val="00880C67"/>
    <w:rsid w:val="00880CB5"/>
    <w:rsid w:val="00880D98"/>
    <w:rsid w:val="00880FE7"/>
    <w:rsid w:val="008810BC"/>
    <w:rsid w:val="00881581"/>
    <w:rsid w:val="00881607"/>
    <w:rsid w:val="00881753"/>
    <w:rsid w:val="00881772"/>
    <w:rsid w:val="00881839"/>
    <w:rsid w:val="00881B27"/>
    <w:rsid w:val="00881E11"/>
    <w:rsid w:val="00881FD5"/>
    <w:rsid w:val="008821FB"/>
    <w:rsid w:val="008822D0"/>
    <w:rsid w:val="008822F9"/>
    <w:rsid w:val="00882637"/>
    <w:rsid w:val="00882953"/>
    <w:rsid w:val="00882A6C"/>
    <w:rsid w:val="00882C37"/>
    <w:rsid w:val="0088301A"/>
    <w:rsid w:val="00883260"/>
    <w:rsid w:val="008832A6"/>
    <w:rsid w:val="008832E2"/>
    <w:rsid w:val="00883486"/>
    <w:rsid w:val="008838FE"/>
    <w:rsid w:val="00883AF5"/>
    <w:rsid w:val="00883C34"/>
    <w:rsid w:val="00884282"/>
    <w:rsid w:val="00884437"/>
    <w:rsid w:val="0088456E"/>
    <w:rsid w:val="00884697"/>
    <w:rsid w:val="008847D2"/>
    <w:rsid w:val="0088490E"/>
    <w:rsid w:val="00884AE3"/>
    <w:rsid w:val="00884BC6"/>
    <w:rsid w:val="00884CAF"/>
    <w:rsid w:val="00884E88"/>
    <w:rsid w:val="00884EA9"/>
    <w:rsid w:val="00884F36"/>
    <w:rsid w:val="0088508C"/>
    <w:rsid w:val="00885142"/>
    <w:rsid w:val="008851BB"/>
    <w:rsid w:val="00885306"/>
    <w:rsid w:val="00885348"/>
    <w:rsid w:val="008855C2"/>
    <w:rsid w:val="00885646"/>
    <w:rsid w:val="008856AF"/>
    <w:rsid w:val="0088574A"/>
    <w:rsid w:val="0088578C"/>
    <w:rsid w:val="00885DB7"/>
    <w:rsid w:val="00885E1C"/>
    <w:rsid w:val="00885E2D"/>
    <w:rsid w:val="00885E42"/>
    <w:rsid w:val="00885E55"/>
    <w:rsid w:val="00885E58"/>
    <w:rsid w:val="00885E5F"/>
    <w:rsid w:val="008860F2"/>
    <w:rsid w:val="0088620E"/>
    <w:rsid w:val="00886210"/>
    <w:rsid w:val="008862A9"/>
    <w:rsid w:val="008862ED"/>
    <w:rsid w:val="008864A2"/>
    <w:rsid w:val="008864DB"/>
    <w:rsid w:val="0088655A"/>
    <w:rsid w:val="008866A7"/>
    <w:rsid w:val="00886F2E"/>
    <w:rsid w:val="00886F5D"/>
    <w:rsid w:val="008870E9"/>
    <w:rsid w:val="00887202"/>
    <w:rsid w:val="008872BA"/>
    <w:rsid w:val="0088733F"/>
    <w:rsid w:val="0088755F"/>
    <w:rsid w:val="008875A6"/>
    <w:rsid w:val="00887BED"/>
    <w:rsid w:val="00887FEC"/>
    <w:rsid w:val="00887FF9"/>
    <w:rsid w:val="00890216"/>
    <w:rsid w:val="008902C8"/>
    <w:rsid w:val="0089035F"/>
    <w:rsid w:val="008906F3"/>
    <w:rsid w:val="00890743"/>
    <w:rsid w:val="00890898"/>
    <w:rsid w:val="00890AA6"/>
    <w:rsid w:val="00890F58"/>
    <w:rsid w:val="0089101D"/>
    <w:rsid w:val="00891206"/>
    <w:rsid w:val="00891359"/>
    <w:rsid w:val="00891425"/>
    <w:rsid w:val="00891467"/>
    <w:rsid w:val="00891AB0"/>
    <w:rsid w:val="00891ACC"/>
    <w:rsid w:val="00891C38"/>
    <w:rsid w:val="00891F59"/>
    <w:rsid w:val="00891FD0"/>
    <w:rsid w:val="00891FE2"/>
    <w:rsid w:val="0089211C"/>
    <w:rsid w:val="00892151"/>
    <w:rsid w:val="00892227"/>
    <w:rsid w:val="00892284"/>
    <w:rsid w:val="00892559"/>
    <w:rsid w:val="008925E7"/>
    <w:rsid w:val="00892658"/>
    <w:rsid w:val="0089274D"/>
    <w:rsid w:val="00892856"/>
    <w:rsid w:val="00892894"/>
    <w:rsid w:val="008928DE"/>
    <w:rsid w:val="00892AA5"/>
    <w:rsid w:val="00892C5D"/>
    <w:rsid w:val="00892CF7"/>
    <w:rsid w:val="00892DC4"/>
    <w:rsid w:val="00892E7F"/>
    <w:rsid w:val="00892EBB"/>
    <w:rsid w:val="00893044"/>
    <w:rsid w:val="008930F4"/>
    <w:rsid w:val="008934E2"/>
    <w:rsid w:val="008934F4"/>
    <w:rsid w:val="0089356E"/>
    <w:rsid w:val="0089361D"/>
    <w:rsid w:val="00893A8F"/>
    <w:rsid w:val="00893C6F"/>
    <w:rsid w:val="00893F1F"/>
    <w:rsid w:val="00893FAC"/>
    <w:rsid w:val="0089411C"/>
    <w:rsid w:val="0089420F"/>
    <w:rsid w:val="00894516"/>
    <w:rsid w:val="00894822"/>
    <w:rsid w:val="00894A1B"/>
    <w:rsid w:val="00894D48"/>
    <w:rsid w:val="00894E61"/>
    <w:rsid w:val="00894F1F"/>
    <w:rsid w:val="008950DA"/>
    <w:rsid w:val="00895102"/>
    <w:rsid w:val="008951D2"/>
    <w:rsid w:val="008952CE"/>
    <w:rsid w:val="008952DA"/>
    <w:rsid w:val="0089555B"/>
    <w:rsid w:val="00895624"/>
    <w:rsid w:val="00895713"/>
    <w:rsid w:val="00895723"/>
    <w:rsid w:val="00895770"/>
    <w:rsid w:val="008959A5"/>
    <w:rsid w:val="00895A90"/>
    <w:rsid w:val="00895B33"/>
    <w:rsid w:val="00895B8C"/>
    <w:rsid w:val="00895CA6"/>
    <w:rsid w:val="00895CD1"/>
    <w:rsid w:val="00895CEB"/>
    <w:rsid w:val="00895D6D"/>
    <w:rsid w:val="00895D79"/>
    <w:rsid w:val="00895E5A"/>
    <w:rsid w:val="0089614D"/>
    <w:rsid w:val="008961A2"/>
    <w:rsid w:val="00896361"/>
    <w:rsid w:val="008963E8"/>
    <w:rsid w:val="00896465"/>
    <w:rsid w:val="00896590"/>
    <w:rsid w:val="0089659A"/>
    <w:rsid w:val="00896837"/>
    <w:rsid w:val="00896A99"/>
    <w:rsid w:val="00896B72"/>
    <w:rsid w:val="00896D64"/>
    <w:rsid w:val="00896DE7"/>
    <w:rsid w:val="00896E93"/>
    <w:rsid w:val="00896ED9"/>
    <w:rsid w:val="00897055"/>
    <w:rsid w:val="008971AD"/>
    <w:rsid w:val="00897459"/>
    <w:rsid w:val="00897532"/>
    <w:rsid w:val="00897822"/>
    <w:rsid w:val="00897940"/>
    <w:rsid w:val="00897949"/>
    <w:rsid w:val="00897C26"/>
    <w:rsid w:val="00897CCB"/>
    <w:rsid w:val="00897DAB"/>
    <w:rsid w:val="00897EFC"/>
    <w:rsid w:val="008A03A8"/>
    <w:rsid w:val="008A0A0A"/>
    <w:rsid w:val="008A0ACB"/>
    <w:rsid w:val="008A0D1E"/>
    <w:rsid w:val="008A0FC0"/>
    <w:rsid w:val="008A0FD5"/>
    <w:rsid w:val="008A1145"/>
    <w:rsid w:val="008A13E9"/>
    <w:rsid w:val="008A143E"/>
    <w:rsid w:val="008A1689"/>
    <w:rsid w:val="008A16B1"/>
    <w:rsid w:val="008A1743"/>
    <w:rsid w:val="008A177E"/>
    <w:rsid w:val="008A182A"/>
    <w:rsid w:val="008A1917"/>
    <w:rsid w:val="008A1ADA"/>
    <w:rsid w:val="008A1E7A"/>
    <w:rsid w:val="008A20EE"/>
    <w:rsid w:val="008A2126"/>
    <w:rsid w:val="008A21BC"/>
    <w:rsid w:val="008A2302"/>
    <w:rsid w:val="008A238C"/>
    <w:rsid w:val="008A23E2"/>
    <w:rsid w:val="008A24E3"/>
    <w:rsid w:val="008A2645"/>
    <w:rsid w:val="008A27D0"/>
    <w:rsid w:val="008A27EC"/>
    <w:rsid w:val="008A28B9"/>
    <w:rsid w:val="008A290F"/>
    <w:rsid w:val="008A2A1B"/>
    <w:rsid w:val="008A2A76"/>
    <w:rsid w:val="008A2AC9"/>
    <w:rsid w:val="008A2BC7"/>
    <w:rsid w:val="008A2D3E"/>
    <w:rsid w:val="008A2DFD"/>
    <w:rsid w:val="008A2E44"/>
    <w:rsid w:val="008A2E49"/>
    <w:rsid w:val="008A3014"/>
    <w:rsid w:val="008A32BA"/>
    <w:rsid w:val="008A3424"/>
    <w:rsid w:val="008A3468"/>
    <w:rsid w:val="008A3555"/>
    <w:rsid w:val="008A362E"/>
    <w:rsid w:val="008A3CDA"/>
    <w:rsid w:val="008A3E1F"/>
    <w:rsid w:val="008A3F84"/>
    <w:rsid w:val="008A402A"/>
    <w:rsid w:val="008A4261"/>
    <w:rsid w:val="008A4363"/>
    <w:rsid w:val="008A43EA"/>
    <w:rsid w:val="008A4447"/>
    <w:rsid w:val="008A44B3"/>
    <w:rsid w:val="008A4CE7"/>
    <w:rsid w:val="008A4D27"/>
    <w:rsid w:val="008A4ECF"/>
    <w:rsid w:val="008A51F9"/>
    <w:rsid w:val="008A5313"/>
    <w:rsid w:val="008A5378"/>
    <w:rsid w:val="008A547A"/>
    <w:rsid w:val="008A5534"/>
    <w:rsid w:val="008A5959"/>
    <w:rsid w:val="008A5DF2"/>
    <w:rsid w:val="008A6118"/>
    <w:rsid w:val="008A6534"/>
    <w:rsid w:val="008A660D"/>
    <w:rsid w:val="008A66AF"/>
    <w:rsid w:val="008A6852"/>
    <w:rsid w:val="008A6CC0"/>
    <w:rsid w:val="008A6F32"/>
    <w:rsid w:val="008A701D"/>
    <w:rsid w:val="008A72BE"/>
    <w:rsid w:val="008A74D7"/>
    <w:rsid w:val="008A78E4"/>
    <w:rsid w:val="008A79A5"/>
    <w:rsid w:val="008A7AAC"/>
    <w:rsid w:val="008A7ECD"/>
    <w:rsid w:val="008B0374"/>
    <w:rsid w:val="008B03EC"/>
    <w:rsid w:val="008B054E"/>
    <w:rsid w:val="008B05B9"/>
    <w:rsid w:val="008B0743"/>
    <w:rsid w:val="008B08D2"/>
    <w:rsid w:val="008B0A7B"/>
    <w:rsid w:val="008B0B4D"/>
    <w:rsid w:val="008B0B9C"/>
    <w:rsid w:val="008B0C32"/>
    <w:rsid w:val="008B0C8C"/>
    <w:rsid w:val="008B0DC1"/>
    <w:rsid w:val="008B0E56"/>
    <w:rsid w:val="008B0F80"/>
    <w:rsid w:val="008B0FB2"/>
    <w:rsid w:val="008B10F1"/>
    <w:rsid w:val="008B1298"/>
    <w:rsid w:val="008B15C8"/>
    <w:rsid w:val="008B1694"/>
    <w:rsid w:val="008B16F7"/>
    <w:rsid w:val="008B1A5E"/>
    <w:rsid w:val="008B1B4A"/>
    <w:rsid w:val="008B1BC7"/>
    <w:rsid w:val="008B1C4F"/>
    <w:rsid w:val="008B1DCD"/>
    <w:rsid w:val="008B20A8"/>
    <w:rsid w:val="008B2197"/>
    <w:rsid w:val="008B232D"/>
    <w:rsid w:val="008B2335"/>
    <w:rsid w:val="008B243F"/>
    <w:rsid w:val="008B24BC"/>
    <w:rsid w:val="008B255D"/>
    <w:rsid w:val="008B26FE"/>
    <w:rsid w:val="008B2762"/>
    <w:rsid w:val="008B292A"/>
    <w:rsid w:val="008B2A09"/>
    <w:rsid w:val="008B2A8D"/>
    <w:rsid w:val="008B2AF6"/>
    <w:rsid w:val="008B2B3E"/>
    <w:rsid w:val="008B2D2A"/>
    <w:rsid w:val="008B2D53"/>
    <w:rsid w:val="008B2D73"/>
    <w:rsid w:val="008B2DBA"/>
    <w:rsid w:val="008B2DDE"/>
    <w:rsid w:val="008B2E21"/>
    <w:rsid w:val="008B30B2"/>
    <w:rsid w:val="008B31FC"/>
    <w:rsid w:val="008B3234"/>
    <w:rsid w:val="008B33C8"/>
    <w:rsid w:val="008B3496"/>
    <w:rsid w:val="008B367B"/>
    <w:rsid w:val="008B379C"/>
    <w:rsid w:val="008B38F6"/>
    <w:rsid w:val="008B3A33"/>
    <w:rsid w:val="008B3F70"/>
    <w:rsid w:val="008B4261"/>
    <w:rsid w:val="008B451B"/>
    <w:rsid w:val="008B4641"/>
    <w:rsid w:val="008B46DC"/>
    <w:rsid w:val="008B49D0"/>
    <w:rsid w:val="008B4A03"/>
    <w:rsid w:val="008B4BAD"/>
    <w:rsid w:val="008B4D77"/>
    <w:rsid w:val="008B50B7"/>
    <w:rsid w:val="008B5190"/>
    <w:rsid w:val="008B5360"/>
    <w:rsid w:val="008B54D6"/>
    <w:rsid w:val="008B56BC"/>
    <w:rsid w:val="008B585E"/>
    <w:rsid w:val="008B5A21"/>
    <w:rsid w:val="008B5A47"/>
    <w:rsid w:val="008B5A6A"/>
    <w:rsid w:val="008B5BEF"/>
    <w:rsid w:val="008B5C21"/>
    <w:rsid w:val="008B5C65"/>
    <w:rsid w:val="008B5C81"/>
    <w:rsid w:val="008B5CD6"/>
    <w:rsid w:val="008B5CE7"/>
    <w:rsid w:val="008B5D82"/>
    <w:rsid w:val="008B6086"/>
    <w:rsid w:val="008B6546"/>
    <w:rsid w:val="008B666D"/>
    <w:rsid w:val="008B67E6"/>
    <w:rsid w:val="008B67F8"/>
    <w:rsid w:val="008B6895"/>
    <w:rsid w:val="008B6957"/>
    <w:rsid w:val="008B6E5E"/>
    <w:rsid w:val="008B6F91"/>
    <w:rsid w:val="008B70D7"/>
    <w:rsid w:val="008B72EA"/>
    <w:rsid w:val="008B7364"/>
    <w:rsid w:val="008B73B4"/>
    <w:rsid w:val="008B751A"/>
    <w:rsid w:val="008B76F7"/>
    <w:rsid w:val="008B7735"/>
    <w:rsid w:val="008B78A7"/>
    <w:rsid w:val="008B7B8B"/>
    <w:rsid w:val="008B7CE5"/>
    <w:rsid w:val="008B7D94"/>
    <w:rsid w:val="008C01D9"/>
    <w:rsid w:val="008C0320"/>
    <w:rsid w:val="008C04F0"/>
    <w:rsid w:val="008C0521"/>
    <w:rsid w:val="008C05DD"/>
    <w:rsid w:val="008C07AA"/>
    <w:rsid w:val="008C0949"/>
    <w:rsid w:val="008C0B1C"/>
    <w:rsid w:val="008C0C55"/>
    <w:rsid w:val="008C1625"/>
    <w:rsid w:val="008C1883"/>
    <w:rsid w:val="008C1AE4"/>
    <w:rsid w:val="008C1BED"/>
    <w:rsid w:val="008C1FF2"/>
    <w:rsid w:val="008C2002"/>
    <w:rsid w:val="008C21C0"/>
    <w:rsid w:val="008C21D0"/>
    <w:rsid w:val="008C2333"/>
    <w:rsid w:val="008C2389"/>
    <w:rsid w:val="008C2673"/>
    <w:rsid w:val="008C26A8"/>
    <w:rsid w:val="008C27A7"/>
    <w:rsid w:val="008C28F5"/>
    <w:rsid w:val="008C29EC"/>
    <w:rsid w:val="008C2A37"/>
    <w:rsid w:val="008C2AA2"/>
    <w:rsid w:val="008C2C8B"/>
    <w:rsid w:val="008C2F09"/>
    <w:rsid w:val="008C2F2C"/>
    <w:rsid w:val="008C313E"/>
    <w:rsid w:val="008C349D"/>
    <w:rsid w:val="008C36EE"/>
    <w:rsid w:val="008C371E"/>
    <w:rsid w:val="008C3725"/>
    <w:rsid w:val="008C387A"/>
    <w:rsid w:val="008C3C23"/>
    <w:rsid w:val="008C4091"/>
    <w:rsid w:val="008C416D"/>
    <w:rsid w:val="008C41BE"/>
    <w:rsid w:val="008C4225"/>
    <w:rsid w:val="008C4462"/>
    <w:rsid w:val="008C4505"/>
    <w:rsid w:val="008C458D"/>
    <w:rsid w:val="008C459A"/>
    <w:rsid w:val="008C4BEF"/>
    <w:rsid w:val="008C4C0F"/>
    <w:rsid w:val="008C4DB7"/>
    <w:rsid w:val="008C4E2E"/>
    <w:rsid w:val="008C4E77"/>
    <w:rsid w:val="008C52C6"/>
    <w:rsid w:val="008C538B"/>
    <w:rsid w:val="008C561B"/>
    <w:rsid w:val="008C5914"/>
    <w:rsid w:val="008C5ADD"/>
    <w:rsid w:val="008C5E0D"/>
    <w:rsid w:val="008C5EF2"/>
    <w:rsid w:val="008C616E"/>
    <w:rsid w:val="008C61C9"/>
    <w:rsid w:val="008C61E3"/>
    <w:rsid w:val="008C621F"/>
    <w:rsid w:val="008C6285"/>
    <w:rsid w:val="008C6287"/>
    <w:rsid w:val="008C66DA"/>
    <w:rsid w:val="008C678A"/>
    <w:rsid w:val="008C684E"/>
    <w:rsid w:val="008C69A6"/>
    <w:rsid w:val="008C6BC6"/>
    <w:rsid w:val="008C6C4F"/>
    <w:rsid w:val="008C6DE1"/>
    <w:rsid w:val="008C6E14"/>
    <w:rsid w:val="008C6E5F"/>
    <w:rsid w:val="008C6F44"/>
    <w:rsid w:val="008C721F"/>
    <w:rsid w:val="008C7336"/>
    <w:rsid w:val="008C77C9"/>
    <w:rsid w:val="008C78D9"/>
    <w:rsid w:val="008C7A79"/>
    <w:rsid w:val="008C7F4B"/>
    <w:rsid w:val="008D0072"/>
    <w:rsid w:val="008D007B"/>
    <w:rsid w:val="008D008D"/>
    <w:rsid w:val="008D019B"/>
    <w:rsid w:val="008D03DE"/>
    <w:rsid w:val="008D0518"/>
    <w:rsid w:val="008D06BE"/>
    <w:rsid w:val="008D0AA6"/>
    <w:rsid w:val="008D0E80"/>
    <w:rsid w:val="008D0FBA"/>
    <w:rsid w:val="008D10DE"/>
    <w:rsid w:val="008D1157"/>
    <w:rsid w:val="008D142E"/>
    <w:rsid w:val="008D167D"/>
    <w:rsid w:val="008D16A2"/>
    <w:rsid w:val="008D18C7"/>
    <w:rsid w:val="008D1964"/>
    <w:rsid w:val="008D1D03"/>
    <w:rsid w:val="008D1D8A"/>
    <w:rsid w:val="008D1DB7"/>
    <w:rsid w:val="008D1F17"/>
    <w:rsid w:val="008D1F82"/>
    <w:rsid w:val="008D212D"/>
    <w:rsid w:val="008D2148"/>
    <w:rsid w:val="008D2326"/>
    <w:rsid w:val="008D23C6"/>
    <w:rsid w:val="008D24C2"/>
    <w:rsid w:val="008D2552"/>
    <w:rsid w:val="008D26A2"/>
    <w:rsid w:val="008D2931"/>
    <w:rsid w:val="008D2DBA"/>
    <w:rsid w:val="008D2E81"/>
    <w:rsid w:val="008D2FE5"/>
    <w:rsid w:val="008D3037"/>
    <w:rsid w:val="008D3149"/>
    <w:rsid w:val="008D315B"/>
    <w:rsid w:val="008D320B"/>
    <w:rsid w:val="008D327F"/>
    <w:rsid w:val="008D33D3"/>
    <w:rsid w:val="008D3606"/>
    <w:rsid w:val="008D3613"/>
    <w:rsid w:val="008D3706"/>
    <w:rsid w:val="008D38A0"/>
    <w:rsid w:val="008D39B7"/>
    <w:rsid w:val="008D3E13"/>
    <w:rsid w:val="008D3FDE"/>
    <w:rsid w:val="008D40B0"/>
    <w:rsid w:val="008D40EA"/>
    <w:rsid w:val="008D434D"/>
    <w:rsid w:val="008D4466"/>
    <w:rsid w:val="008D4924"/>
    <w:rsid w:val="008D4BAD"/>
    <w:rsid w:val="008D4C64"/>
    <w:rsid w:val="008D4DED"/>
    <w:rsid w:val="008D4E13"/>
    <w:rsid w:val="008D4E9E"/>
    <w:rsid w:val="008D4F6A"/>
    <w:rsid w:val="008D5311"/>
    <w:rsid w:val="008D551C"/>
    <w:rsid w:val="008D57FB"/>
    <w:rsid w:val="008D5959"/>
    <w:rsid w:val="008D598E"/>
    <w:rsid w:val="008D5AD8"/>
    <w:rsid w:val="008D5BBC"/>
    <w:rsid w:val="008D5ED1"/>
    <w:rsid w:val="008D5FFF"/>
    <w:rsid w:val="008D6058"/>
    <w:rsid w:val="008D60B0"/>
    <w:rsid w:val="008D62BE"/>
    <w:rsid w:val="008D6364"/>
    <w:rsid w:val="008D63E8"/>
    <w:rsid w:val="008D657A"/>
    <w:rsid w:val="008D6759"/>
    <w:rsid w:val="008D6794"/>
    <w:rsid w:val="008D6889"/>
    <w:rsid w:val="008D6904"/>
    <w:rsid w:val="008D6B9A"/>
    <w:rsid w:val="008D7081"/>
    <w:rsid w:val="008D7924"/>
    <w:rsid w:val="008D7935"/>
    <w:rsid w:val="008D7994"/>
    <w:rsid w:val="008D7AB8"/>
    <w:rsid w:val="008D7E37"/>
    <w:rsid w:val="008E00E8"/>
    <w:rsid w:val="008E013A"/>
    <w:rsid w:val="008E01CC"/>
    <w:rsid w:val="008E0266"/>
    <w:rsid w:val="008E029C"/>
    <w:rsid w:val="008E038B"/>
    <w:rsid w:val="008E03BD"/>
    <w:rsid w:val="008E03D6"/>
    <w:rsid w:val="008E0402"/>
    <w:rsid w:val="008E09B0"/>
    <w:rsid w:val="008E0A14"/>
    <w:rsid w:val="008E0E32"/>
    <w:rsid w:val="008E1030"/>
    <w:rsid w:val="008E114A"/>
    <w:rsid w:val="008E1213"/>
    <w:rsid w:val="008E1345"/>
    <w:rsid w:val="008E148E"/>
    <w:rsid w:val="008E15EE"/>
    <w:rsid w:val="008E178C"/>
    <w:rsid w:val="008E1DC3"/>
    <w:rsid w:val="008E1E2D"/>
    <w:rsid w:val="008E1E6C"/>
    <w:rsid w:val="008E1F60"/>
    <w:rsid w:val="008E1F93"/>
    <w:rsid w:val="008E1FBA"/>
    <w:rsid w:val="008E1FC1"/>
    <w:rsid w:val="008E209D"/>
    <w:rsid w:val="008E20D3"/>
    <w:rsid w:val="008E21C4"/>
    <w:rsid w:val="008E2219"/>
    <w:rsid w:val="008E22C6"/>
    <w:rsid w:val="008E232B"/>
    <w:rsid w:val="008E2501"/>
    <w:rsid w:val="008E252A"/>
    <w:rsid w:val="008E261C"/>
    <w:rsid w:val="008E276B"/>
    <w:rsid w:val="008E2952"/>
    <w:rsid w:val="008E2962"/>
    <w:rsid w:val="008E2BBC"/>
    <w:rsid w:val="008E2FB3"/>
    <w:rsid w:val="008E3032"/>
    <w:rsid w:val="008E3121"/>
    <w:rsid w:val="008E3336"/>
    <w:rsid w:val="008E3382"/>
    <w:rsid w:val="008E33BF"/>
    <w:rsid w:val="008E344F"/>
    <w:rsid w:val="008E3542"/>
    <w:rsid w:val="008E3582"/>
    <w:rsid w:val="008E39F5"/>
    <w:rsid w:val="008E3C1A"/>
    <w:rsid w:val="008E3E5D"/>
    <w:rsid w:val="008E3E81"/>
    <w:rsid w:val="008E3F58"/>
    <w:rsid w:val="008E40E9"/>
    <w:rsid w:val="008E412A"/>
    <w:rsid w:val="008E4356"/>
    <w:rsid w:val="008E43F9"/>
    <w:rsid w:val="008E4468"/>
    <w:rsid w:val="008E448D"/>
    <w:rsid w:val="008E4691"/>
    <w:rsid w:val="008E484A"/>
    <w:rsid w:val="008E4894"/>
    <w:rsid w:val="008E4C90"/>
    <w:rsid w:val="008E4CBC"/>
    <w:rsid w:val="008E4CDF"/>
    <w:rsid w:val="008E4FE6"/>
    <w:rsid w:val="008E50F8"/>
    <w:rsid w:val="008E52D1"/>
    <w:rsid w:val="008E5351"/>
    <w:rsid w:val="008E5358"/>
    <w:rsid w:val="008E54D0"/>
    <w:rsid w:val="008E5618"/>
    <w:rsid w:val="008E5623"/>
    <w:rsid w:val="008E56D9"/>
    <w:rsid w:val="008E57ED"/>
    <w:rsid w:val="008E5850"/>
    <w:rsid w:val="008E5ABB"/>
    <w:rsid w:val="008E5E9A"/>
    <w:rsid w:val="008E617F"/>
    <w:rsid w:val="008E61CE"/>
    <w:rsid w:val="008E622D"/>
    <w:rsid w:val="008E6238"/>
    <w:rsid w:val="008E62BE"/>
    <w:rsid w:val="008E6720"/>
    <w:rsid w:val="008E69B4"/>
    <w:rsid w:val="008E6B52"/>
    <w:rsid w:val="008E6D00"/>
    <w:rsid w:val="008E6D06"/>
    <w:rsid w:val="008E6E0F"/>
    <w:rsid w:val="008E7168"/>
    <w:rsid w:val="008E72C9"/>
    <w:rsid w:val="008E734C"/>
    <w:rsid w:val="008E76EA"/>
    <w:rsid w:val="008E770B"/>
    <w:rsid w:val="008E7770"/>
    <w:rsid w:val="008E7891"/>
    <w:rsid w:val="008E7979"/>
    <w:rsid w:val="008E7A97"/>
    <w:rsid w:val="008E7B98"/>
    <w:rsid w:val="008E7DAD"/>
    <w:rsid w:val="008E7E01"/>
    <w:rsid w:val="008F0059"/>
    <w:rsid w:val="008F0133"/>
    <w:rsid w:val="008F044A"/>
    <w:rsid w:val="008F070E"/>
    <w:rsid w:val="008F071F"/>
    <w:rsid w:val="008F0780"/>
    <w:rsid w:val="008F07A2"/>
    <w:rsid w:val="008F09A8"/>
    <w:rsid w:val="008F09E1"/>
    <w:rsid w:val="008F0A9B"/>
    <w:rsid w:val="008F0B59"/>
    <w:rsid w:val="008F0CDD"/>
    <w:rsid w:val="008F0ED8"/>
    <w:rsid w:val="008F0FAD"/>
    <w:rsid w:val="008F104F"/>
    <w:rsid w:val="008F116C"/>
    <w:rsid w:val="008F1176"/>
    <w:rsid w:val="008F1245"/>
    <w:rsid w:val="008F137D"/>
    <w:rsid w:val="008F1455"/>
    <w:rsid w:val="008F14D0"/>
    <w:rsid w:val="008F17C3"/>
    <w:rsid w:val="008F1828"/>
    <w:rsid w:val="008F184B"/>
    <w:rsid w:val="008F1982"/>
    <w:rsid w:val="008F1B96"/>
    <w:rsid w:val="008F1EB6"/>
    <w:rsid w:val="008F2062"/>
    <w:rsid w:val="008F219B"/>
    <w:rsid w:val="008F21DC"/>
    <w:rsid w:val="008F22B3"/>
    <w:rsid w:val="008F2378"/>
    <w:rsid w:val="008F2387"/>
    <w:rsid w:val="008F2459"/>
    <w:rsid w:val="008F2591"/>
    <w:rsid w:val="008F2653"/>
    <w:rsid w:val="008F279A"/>
    <w:rsid w:val="008F2818"/>
    <w:rsid w:val="008F281E"/>
    <w:rsid w:val="008F2875"/>
    <w:rsid w:val="008F288E"/>
    <w:rsid w:val="008F2C46"/>
    <w:rsid w:val="008F2D0D"/>
    <w:rsid w:val="008F2FFD"/>
    <w:rsid w:val="008F3143"/>
    <w:rsid w:val="008F328A"/>
    <w:rsid w:val="008F34B8"/>
    <w:rsid w:val="008F35F7"/>
    <w:rsid w:val="008F3702"/>
    <w:rsid w:val="008F3C94"/>
    <w:rsid w:val="008F3E2C"/>
    <w:rsid w:val="008F3F48"/>
    <w:rsid w:val="008F3FD0"/>
    <w:rsid w:val="008F402D"/>
    <w:rsid w:val="008F411A"/>
    <w:rsid w:val="008F4620"/>
    <w:rsid w:val="008F469A"/>
    <w:rsid w:val="008F472C"/>
    <w:rsid w:val="008F4AAD"/>
    <w:rsid w:val="008F4B95"/>
    <w:rsid w:val="008F4CD8"/>
    <w:rsid w:val="008F4D2B"/>
    <w:rsid w:val="008F4E5D"/>
    <w:rsid w:val="008F5120"/>
    <w:rsid w:val="008F55B5"/>
    <w:rsid w:val="008F5674"/>
    <w:rsid w:val="008F5679"/>
    <w:rsid w:val="008F56BC"/>
    <w:rsid w:val="008F59F8"/>
    <w:rsid w:val="008F5BD6"/>
    <w:rsid w:val="008F5CA8"/>
    <w:rsid w:val="008F5D72"/>
    <w:rsid w:val="008F5FFE"/>
    <w:rsid w:val="008F60C2"/>
    <w:rsid w:val="008F644E"/>
    <w:rsid w:val="008F647C"/>
    <w:rsid w:val="008F65E1"/>
    <w:rsid w:val="008F6713"/>
    <w:rsid w:val="008F672B"/>
    <w:rsid w:val="008F6CA7"/>
    <w:rsid w:val="008F7180"/>
    <w:rsid w:val="008F71FF"/>
    <w:rsid w:val="008F7324"/>
    <w:rsid w:val="008F7523"/>
    <w:rsid w:val="008F7700"/>
    <w:rsid w:val="008F78B7"/>
    <w:rsid w:val="008F7BFD"/>
    <w:rsid w:val="008F7CD7"/>
    <w:rsid w:val="008F7F33"/>
    <w:rsid w:val="008F7FCC"/>
    <w:rsid w:val="0090039A"/>
    <w:rsid w:val="00900450"/>
    <w:rsid w:val="009007E6"/>
    <w:rsid w:val="00900928"/>
    <w:rsid w:val="009009EF"/>
    <w:rsid w:val="00900BDB"/>
    <w:rsid w:val="00900DB2"/>
    <w:rsid w:val="00900DF6"/>
    <w:rsid w:val="00900E0B"/>
    <w:rsid w:val="00900E9B"/>
    <w:rsid w:val="00900F93"/>
    <w:rsid w:val="00900FC2"/>
    <w:rsid w:val="009011E6"/>
    <w:rsid w:val="00901287"/>
    <w:rsid w:val="00901731"/>
    <w:rsid w:val="00901C46"/>
    <w:rsid w:val="00901D0E"/>
    <w:rsid w:val="00901F0D"/>
    <w:rsid w:val="00902232"/>
    <w:rsid w:val="0090229B"/>
    <w:rsid w:val="009024FB"/>
    <w:rsid w:val="0090256B"/>
    <w:rsid w:val="0090256C"/>
    <w:rsid w:val="009025FD"/>
    <w:rsid w:val="00902791"/>
    <w:rsid w:val="009028E9"/>
    <w:rsid w:val="009029E8"/>
    <w:rsid w:val="00902A9C"/>
    <w:rsid w:val="00902AB4"/>
    <w:rsid w:val="00902C92"/>
    <w:rsid w:val="00902D59"/>
    <w:rsid w:val="00902E1E"/>
    <w:rsid w:val="00902F00"/>
    <w:rsid w:val="00902F37"/>
    <w:rsid w:val="00903001"/>
    <w:rsid w:val="009032BF"/>
    <w:rsid w:val="009034EE"/>
    <w:rsid w:val="00903AD9"/>
    <w:rsid w:val="00903B32"/>
    <w:rsid w:val="00903B55"/>
    <w:rsid w:val="00903C74"/>
    <w:rsid w:val="00903CBB"/>
    <w:rsid w:val="009041C8"/>
    <w:rsid w:val="009044CD"/>
    <w:rsid w:val="00904871"/>
    <w:rsid w:val="009049B0"/>
    <w:rsid w:val="00904A1D"/>
    <w:rsid w:val="00904ADA"/>
    <w:rsid w:val="00904BE6"/>
    <w:rsid w:val="00905403"/>
    <w:rsid w:val="00905409"/>
    <w:rsid w:val="0090556B"/>
    <w:rsid w:val="0090561B"/>
    <w:rsid w:val="00905685"/>
    <w:rsid w:val="00905715"/>
    <w:rsid w:val="0090576F"/>
    <w:rsid w:val="00905B1A"/>
    <w:rsid w:val="00905DD8"/>
    <w:rsid w:val="00905EF1"/>
    <w:rsid w:val="00906058"/>
    <w:rsid w:val="0090612B"/>
    <w:rsid w:val="00906180"/>
    <w:rsid w:val="0090652F"/>
    <w:rsid w:val="009065DF"/>
    <w:rsid w:val="0090699F"/>
    <w:rsid w:val="009069E5"/>
    <w:rsid w:val="00906C0A"/>
    <w:rsid w:val="00906D60"/>
    <w:rsid w:val="00906F14"/>
    <w:rsid w:val="00907189"/>
    <w:rsid w:val="009071E0"/>
    <w:rsid w:val="0090722C"/>
    <w:rsid w:val="009073AC"/>
    <w:rsid w:val="009074F0"/>
    <w:rsid w:val="00907656"/>
    <w:rsid w:val="0090769B"/>
    <w:rsid w:val="0090770C"/>
    <w:rsid w:val="00907787"/>
    <w:rsid w:val="0090795F"/>
    <w:rsid w:val="009079A9"/>
    <w:rsid w:val="009079E5"/>
    <w:rsid w:val="00907A66"/>
    <w:rsid w:val="00907A9C"/>
    <w:rsid w:val="00907B0C"/>
    <w:rsid w:val="009100F8"/>
    <w:rsid w:val="00910110"/>
    <w:rsid w:val="00910125"/>
    <w:rsid w:val="009101A8"/>
    <w:rsid w:val="009101E4"/>
    <w:rsid w:val="00910266"/>
    <w:rsid w:val="009102C2"/>
    <w:rsid w:val="00910411"/>
    <w:rsid w:val="00910608"/>
    <w:rsid w:val="009106D8"/>
    <w:rsid w:val="009107D6"/>
    <w:rsid w:val="00910801"/>
    <w:rsid w:val="0091097A"/>
    <w:rsid w:val="00910A67"/>
    <w:rsid w:val="00910D09"/>
    <w:rsid w:val="00910E34"/>
    <w:rsid w:val="00910F38"/>
    <w:rsid w:val="009112DF"/>
    <w:rsid w:val="00911337"/>
    <w:rsid w:val="0091146D"/>
    <w:rsid w:val="00911537"/>
    <w:rsid w:val="00911699"/>
    <w:rsid w:val="00911846"/>
    <w:rsid w:val="00911AF2"/>
    <w:rsid w:val="00911C5F"/>
    <w:rsid w:val="00911D49"/>
    <w:rsid w:val="00911E4A"/>
    <w:rsid w:val="00911EC9"/>
    <w:rsid w:val="00911FF2"/>
    <w:rsid w:val="009120FF"/>
    <w:rsid w:val="0091218F"/>
    <w:rsid w:val="009121C9"/>
    <w:rsid w:val="00912219"/>
    <w:rsid w:val="0091257D"/>
    <w:rsid w:val="00912611"/>
    <w:rsid w:val="00912751"/>
    <w:rsid w:val="009127D2"/>
    <w:rsid w:val="00912874"/>
    <w:rsid w:val="009128F9"/>
    <w:rsid w:val="00912C0E"/>
    <w:rsid w:val="00912D15"/>
    <w:rsid w:val="00912F71"/>
    <w:rsid w:val="0091331E"/>
    <w:rsid w:val="009134E9"/>
    <w:rsid w:val="009137DF"/>
    <w:rsid w:val="00913908"/>
    <w:rsid w:val="00913A91"/>
    <w:rsid w:val="00913BAD"/>
    <w:rsid w:val="00913C66"/>
    <w:rsid w:val="00913D81"/>
    <w:rsid w:val="00913D9B"/>
    <w:rsid w:val="00913E7F"/>
    <w:rsid w:val="00914264"/>
    <w:rsid w:val="0091464C"/>
    <w:rsid w:val="0091483A"/>
    <w:rsid w:val="00914AAD"/>
    <w:rsid w:val="00914D19"/>
    <w:rsid w:val="00914EB7"/>
    <w:rsid w:val="00914F78"/>
    <w:rsid w:val="009151D6"/>
    <w:rsid w:val="009152CB"/>
    <w:rsid w:val="00915568"/>
    <w:rsid w:val="00915610"/>
    <w:rsid w:val="00915626"/>
    <w:rsid w:val="00915704"/>
    <w:rsid w:val="009158A9"/>
    <w:rsid w:val="00915AE7"/>
    <w:rsid w:val="00915B09"/>
    <w:rsid w:val="00915C2E"/>
    <w:rsid w:val="00915D40"/>
    <w:rsid w:val="00915E4C"/>
    <w:rsid w:val="00915EA4"/>
    <w:rsid w:val="0091617E"/>
    <w:rsid w:val="00916442"/>
    <w:rsid w:val="00916456"/>
    <w:rsid w:val="00916528"/>
    <w:rsid w:val="009165C0"/>
    <w:rsid w:val="009165CA"/>
    <w:rsid w:val="009167BB"/>
    <w:rsid w:val="009169D1"/>
    <w:rsid w:val="00916B48"/>
    <w:rsid w:val="00916D9E"/>
    <w:rsid w:val="00916DF3"/>
    <w:rsid w:val="00916F1A"/>
    <w:rsid w:val="009170DF"/>
    <w:rsid w:val="00917121"/>
    <w:rsid w:val="009171A9"/>
    <w:rsid w:val="00917395"/>
    <w:rsid w:val="009173BF"/>
    <w:rsid w:val="00917822"/>
    <w:rsid w:val="00917866"/>
    <w:rsid w:val="00917EBB"/>
    <w:rsid w:val="00917FC6"/>
    <w:rsid w:val="00917FDD"/>
    <w:rsid w:val="009200B3"/>
    <w:rsid w:val="00920171"/>
    <w:rsid w:val="00920188"/>
    <w:rsid w:val="00920533"/>
    <w:rsid w:val="009205AB"/>
    <w:rsid w:val="009207CD"/>
    <w:rsid w:val="00920809"/>
    <w:rsid w:val="009209D1"/>
    <w:rsid w:val="009210F3"/>
    <w:rsid w:val="009212B0"/>
    <w:rsid w:val="00921352"/>
    <w:rsid w:val="0092142D"/>
    <w:rsid w:val="009214D6"/>
    <w:rsid w:val="009215A5"/>
    <w:rsid w:val="00921680"/>
    <w:rsid w:val="009218BA"/>
    <w:rsid w:val="00921A17"/>
    <w:rsid w:val="00921E37"/>
    <w:rsid w:val="00921EA1"/>
    <w:rsid w:val="00921FBB"/>
    <w:rsid w:val="00921FE5"/>
    <w:rsid w:val="0092217C"/>
    <w:rsid w:val="0092222B"/>
    <w:rsid w:val="00922769"/>
    <w:rsid w:val="00922CD1"/>
    <w:rsid w:val="00922CDF"/>
    <w:rsid w:val="00922E2E"/>
    <w:rsid w:val="00922EB0"/>
    <w:rsid w:val="00922F6D"/>
    <w:rsid w:val="009232CE"/>
    <w:rsid w:val="009233A4"/>
    <w:rsid w:val="009233D9"/>
    <w:rsid w:val="00923414"/>
    <w:rsid w:val="0092359B"/>
    <w:rsid w:val="00923C52"/>
    <w:rsid w:val="00923DAC"/>
    <w:rsid w:val="00923EBA"/>
    <w:rsid w:val="00924016"/>
    <w:rsid w:val="009242D3"/>
    <w:rsid w:val="00924365"/>
    <w:rsid w:val="009244BC"/>
    <w:rsid w:val="00924524"/>
    <w:rsid w:val="00924539"/>
    <w:rsid w:val="009246CF"/>
    <w:rsid w:val="00924C84"/>
    <w:rsid w:val="00924CCF"/>
    <w:rsid w:val="00924E01"/>
    <w:rsid w:val="0092519B"/>
    <w:rsid w:val="009256B4"/>
    <w:rsid w:val="00925722"/>
    <w:rsid w:val="00925AFC"/>
    <w:rsid w:val="00925AFE"/>
    <w:rsid w:val="00925F26"/>
    <w:rsid w:val="0092639D"/>
    <w:rsid w:val="0092641B"/>
    <w:rsid w:val="00926676"/>
    <w:rsid w:val="00926696"/>
    <w:rsid w:val="009268A1"/>
    <w:rsid w:val="00926AAD"/>
    <w:rsid w:val="00926C06"/>
    <w:rsid w:val="00926C77"/>
    <w:rsid w:val="00926E4A"/>
    <w:rsid w:val="0092703C"/>
    <w:rsid w:val="009270E4"/>
    <w:rsid w:val="00927136"/>
    <w:rsid w:val="00927170"/>
    <w:rsid w:val="009273BF"/>
    <w:rsid w:val="00927664"/>
    <w:rsid w:val="0093005E"/>
    <w:rsid w:val="00930138"/>
    <w:rsid w:val="00930177"/>
    <w:rsid w:val="00930198"/>
    <w:rsid w:val="0093027B"/>
    <w:rsid w:val="00930303"/>
    <w:rsid w:val="009304D5"/>
    <w:rsid w:val="0093050F"/>
    <w:rsid w:val="009305A1"/>
    <w:rsid w:val="00930A88"/>
    <w:rsid w:val="00930C02"/>
    <w:rsid w:val="00931018"/>
    <w:rsid w:val="009310E9"/>
    <w:rsid w:val="00931104"/>
    <w:rsid w:val="0093132F"/>
    <w:rsid w:val="00931587"/>
    <w:rsid w:val="0093171B"/>
    <w:rsid w:val="0093184A"/>
    <w:rsid w:val="0093190B"/>
    <w:rsid w:val="00931A70"/>
    <w:rsid w:val="00931B64"/>
    <w:rsid w:val="00931C8F"/>
    <w:rsid w:val="00931F88"/>
    <w:rsid w:val="00932826"/>
    <w:rsid w:val="0093286F"/>
    <w:rsid w:val="00932913"/>
    <w:rsid w:val="009329B9"/>
    <w:rsid w:val="009331B2"/>
    <w:rsid w:val="00933275"/>
    <w:rsid w:val="009335CF"/>
    <w:rsid w:val="0093406C"/>
    <w:rsid w:val="0093430B"/>
    <w:rsid w:val="00934475"/>
    <w:rsid w:val="0093447E"/>
    <w:rsid w:val="009346CF"/>
    <w:rsid w:val="00934734"/>
    <w:rsid w:val="00934963"/>
    <w:rsid w:val="00934B1C"/>
    <w:rsid w:val="00934B7A"/>
    <w:rsid w:val="00935405"/>
    <w:rsid w:val="00935B89"/>
    <w:rsid w:val="00935D1B"/>
    <w:rsid w:val="00935E05"/>
    <w:rsid w:val="00935E41"/>
    <w:rsid w:val="00936088"/>
    <w:rsid w:val="00936189"/>
    <w:rsid w:val="009362AF"/>
    <w:rsid w:val="009362DA"/>
    <w:rsid w:val="009367DE"/>
    <w:rsid w:val="00936808"/>
    <w:rsid w:val="00936AE5"/>
    <w:rsid w:val="00936BDB"/>
    <w:rsid w:val="00936C6A"/>
    <w:rsid w:val="00936CA8"/>
    <w:rsid w:val="00936E11"/>
    <w:rsid w:val="00937004"/>
    <w:rsid w:val="00937346"/>
    <w:rsid w:val="00937505"/>
    <w:rsid w:val="0093759A"/>
    <w:rsid w:val="0093767C"/>
    <w:rsid w:val="0093772D"/>
    <w:rsid w:val="00937775"/>
    <w:rsid w:val="0093791C"/>
    <w:rsid w:val="00937AF9"/>
    <w:rsid w:val="00937DBF"/>
    <w:rsid w:val="00940161"/>
    <w:rsid w:val="00940200"/>
    <w:rsid w:val="00940433"/>
    <w:rsid w:val="00940BF6"/>
    <w:rsid w:val="00940DD4"/>
    <w:rsid w:val="00940F8E"/>
    <w:rsid w:val="00940FBC"/>
    <w:rsid w:val="00941104"/>
    <w:rsid w:val="00941172"/>
    <w:rsid w:val="0094130D"/>
    <w:rsid w:val="0094135E"/>
    <w:rsid w:val="00941374"/>
    <w:rsid w:val="00941671"/>
    <w:rsid w:val="00941BE5"/>
    <w:rsid w:val="00941D47"/>
    <w:rsid w:val="00941F49"/>
    <w:rsid w:val="009420CC"/>
    <w:rsid w:val="009422D8"/>
    <w:rsid w:val="009428DE"/>
    <w:rsid w:val="0094297F"/>
    <w:rsid w:val="009429DC"/>
    <w:rsid w:val="00942C0B"/>
    <w:rsid w:val="00942D0B"/>
    <w:rsid w:val="00942E28"/>
    <w:rsid w:val="009430F1"/>
    <w:rsid w:val="009431C1"/>
    <w:rsid w:val="0094339A"/>
    <w:rsid w:val="009434C2"/>
    <w:rsid w:val="009434CD"/>
    <w:rsid w:val="0094359C"/>
    <w:rsid w:val="00943608"/>
    <w:rsid w:val="0094395E"/>
    <w:rsid w:val="009439E1"/>
    <w:rsid w:val="00943AEC"/>
    <w:rsid w:val="00943CE2"/>
    <w:rsid w:val="00944040"/>
    <w:rsid w:val="0094426C"/>
    <w:rsid w:val="0094440B"/>
    <w:rsid w:val="00944477"/>
    <w:rsid w:val="009444BA"/>
    <w:rsid w:val="00944685"/>
    <w:rsid w:val="00944A9B"/>
    <w:rsid w:val="00944A9F"/>
    <w:rsid w:val="00944AC8"/>
    <w:rsid w:val="00944C0A"/>
    <w:rsid w:val="00944D01"/>
    <w:rsid w:val="00944D7C"/>
    <w:rsid w:val="00944E1C"/>
    <w:rsid w:val="00944E27"/>
    <w:rsid w:val="00944F71"/>
    <w:rsid w:val="00944F76"/>
    <w:rsid w:val="00944F7A"/>
    <w:rsid w:val="0094550E"/>
    <w:rsid w:val="00945669"/>
    <w:rsid w:val="00945BA2"/>
    <w:rsid w:val="00945C99"/>
    <w:rsid w:val="00945DA4"/>
    <w:rsid w:val="00945FE2"/>
    <w:rsid w:val="009464B5"/>
    <w:rsid w:val="00946524"/>
    <w:rsid w:val="0094677D"/>
    <w:rsid w:val="00946FFA"/>
    <w:rsid w:val="0094706E"/>
    <w:rsid w:val="0094734F"/>
    <w:rsid w:val="00947413"/>
    <w:rsid w:val="00947589"/>
    <w:rsid w:val="00947671"/>
    <w:rsid w:val="00947777"/>
    <w:rsid w:val="009479CA"/>
    <w:rsid w:val="00947DE3"/>
    <w:rsid w:val="00947ECE"/>
    <w:rsid w:val="00947F7B"/>
    <w:rsid w:val="00950011"/>
    <w:rsid w:val="00950099"/>
    <w:rsid w:val="009500A4"/>
    <w:rsid w:val="009500D6"/>
    <w:rsid w:val="00950294"/>
    <w:rsid w:val="0095049E"/>
    <w:rsid w:val="00950927"/>
    <w:rsid w:val="0095093A"/>
    <w:rsid w:val="00951065"/>
    <w:rsid w:val="0095119B"/>
    <w:rsid w:val="00951236"/>
    <w:rsid w:val="00951284"/>
    <w:rsid w:val="009512A0"/>
    <w:rsid w:val="009514DB"/>
    <w:rsid w:val="0095155B"/>
    <w:rsid w:val="00951567"/>
    <w:rsid w:val="0095188F"/>
    <w:rsid w:val="00951940"/>
    <w:rsid w:val="00951963"/>
    <w:rsid w:val="00951A39"/>
    <w:rsid w:val="00951DCA"/>
    <w:rsid w:val="00951E8B"/>
    <w:rsid w:val="00952085"/>
    <w:rsid w:val="00952114"/>
    <w:rsid w:val="0095212E"/>
    <w:rsid w:val="00952226"/>
    <w:rsid w:val="00952250"/>
    <w:rsid w:val="009522E2"/>
    <w:rsid w:val="00952310"/>
    <w:rsid w:val="00952341"/>
    <w:rsid w:val="00952853"/>
    <w:rsid w:val="00952A1D"/>
    <w:rsid w:val="00952A39"/>
    <w:rsid w:val="00952B76"/>
    <w:rsid w:val="00952C88"/>
    <w:rsid w:val="00952DD4"/>
    <w:rsid w:val="00952F64"/>
    <w:rsid w:val="0095302C"/>
    <w:rsid w:val="0095303A"/>
    <w:rsid w:val="00953090"/>
    <w:rsid w:val="009530FF"/>
    <w:rsid w:val="009532E0"/>
    <w:rsid w:val="00953340"/>
    <w:rsid w:val="009534A5"/>
    <w:rsid w:val="00953589"/>
    <w:rsid w:val="009536E4"/>
    <w:rsid w:val="00953791"/>
    <w:rsid w:val="00953A55"/>
    <w:rsid w:val="00953B36"/>
    <w:rsid w:val="00953D27"/>
    <w:rsid w:val="00953D31"/>
    <w:rsid w:val="00953F4E"/>
    <w:rsid w:val="0095403A"/>
    <w:rsid w:val="0095405F"/>
    <w:rsid w:val="009543F5"/>
    <w:rsid w:val="009547CA"/>
    <w:rsid w:val="009548C5"/>
    <w:rsid w:val="0095490B"/>
    <w:rsid w:val="00954B47"/>
    <w:rsid w:val="00954E05"/>
    <w:rsid w:val="00954F5D"/>
    <w:rsid w:val="00955254"/>
    <w:rsid w:val="009553B2"/>
    <w:rsid w:val="009554DB"/>
    <w:rsid w:val="00955740"/>
    <w:rsid w:val="00955825"/>
    <w:rsid w:val="00955A0B"/>
    <w:rsid w:val="00955A12"/>
    <w:rsid w:val="00955C77"/>
    <w:rsid w:val="00955D46"/>
    <w:rsid w:val="009564F8"/>
    <w:rsid w:val="009567AC"/>
    <w:rsid w:val="009567BF"/>
    <w:rsid w:val="009568D5"/>
    <w:rsid w:val="00956B21"/>
    <w:rsid w:val="00956D8D"/>
    <w:rsid w:val="00956DE6"/>
    <w:rsid w:val="00956E82"/>
    <w:rsid w:val="00957020"/>
    <w:rsid w:val="00957136"/>
    <w:rsid w:val="00957445"/>
    <w:rsid w:val="0095770F"/>
    <w:rsid w:val="0095787C"/>
    <w:rsid w:val="009578DA"/>
    <w:rsid w:val="00957983"/>
    <w:rsid w:val="00957AF5"/>
    <w:rsid w:val="00957C18"/>
    <w:rsid w:val="00957D11"/>
    <w:rsid w:val="00957D3E"/>
    <w:rsid w:val="00957D87"/>
    <w:rsid w:val="00957E7A"/>
    <w:rsid w:val="00957EF7"/>
    <w:rsid w:val="00960115"/>
    <w:rsid w:val="009602AC"/>
    <w:rsid w:val="00960585"/>
    <w:rsid w:val="00960695"/>
    <w:rsid w:val="00960B19"/>
    <w:rsid w:val="00960B7B"/>
    <w:rsid w:val="00960CA2"/>
    <w:rsid w:val="00960EE8"/>
    <w:rsid w:val="0096117C"/>
    <w:rsid w:val="00961473"/>
    <w:rsid w:val="0096150F"/>
    <w:rsid w:val="00961567"/>
    <w:rsid w:val="00961782"/>
    <w:rsid w:val="009617C8"/>
    <w:rsid w:val="0096185E"/>
    <w:rsid w:val="0096192A"/>
    <w:rsid w:val="00961949"/>
    <w:rsid w:val="00961AF4"/>
    <w:rsid w:val="00961B83"/>
    <w:rsid w:val="00961BDA"/>
    <w:rsid w:val="00961F65"/>
    <w:rsid w:val="00962126"/>
    <w:rsid w:val="00962358"/>
    <w:rsid w:val="00962531"/>
    <w:rsid w:val="00962693"/>
    <w:rsid w:val="009626A6"/>
    <w:rsid w:val="009627D8"/>
    <w:rsid w:val="00962893"/>
    <w:rsid w:val="009628E4"/>
    <w:rsid w:val="00962977"/>
    <w:rsid w:val="009629D0"/>
    <w:rsid w:val="00962B79"/>
    <w:rsid w:val="00962F27"/>
    <w:rsid w:val="0096336C"/>
    <w:rsid w:val="009633F0"/>
    <w:rsid w:val="0096347C"/>
    <w:rsid w:val="009634FF"/>
    <w:rsid w:val="00963557"/>
    <w:rsid w:val="009635D3"/>
    <w:rsid w:val="0096365E"/>
    <w:rsid w:val="00963838"/>
    <w:rsid w:val="00963874"/>
    <w:rsid w:val="009638E1"/>
    <w:rsid w:val="00963B7F"/>
    <w:rsid w:val="009641FD"/>
    <w:rsid w:val="009642B4"/>
    <w:rsid w:val="00964380"/>
    <w:rsid w:val="00964512"/>
    <w:rsid w:val="009645CB"/>
    <w:rsid w:val="009648EE"/>
    <w:rsid w:val="00964930"/>
    <w:rsid w:val="0096493F"/>
    <w:rsid w:val="009649D7"/>
    <w:rsid w:val="00964F25"/>
    <w:rsid w:val="009650F5"/>
    <w:rsid w:val="009651BB"/>
    <w:rsid w:val="00965519"/>
    <w:rsid w:val="0096565F"/>
    <w:rsid w:val="00965777"/>
    <w:rsid w:val="00965782"/>
    <w:rsid w:val="00965A1C"/>
    <w:rsid w:val="00965BE2"/>
    <w:rsid w:val="00965CE7"/>
    <w:rsid w:val="00965F19"/>
    <w:rsid w:val="00966021"/>
    <w:rsid w:val="0096620B"/>
    <w:rsid w:val="009662CC"/>
    <w:rsid w:val="009662F0"/>
    <w:rsid w:val="009663C3"/>
    <w:rsid w:val="0096647B"/>
    <w:rsid w:val="00966714"/>
    <w:rsid w:val="009667F1"/>
    <w:rsid w:val="009668D3"/>
    <w:rsid w:val="00966ACB"/>
    <w:rsid w:val="00966B40"/>
    <w:rsid w:val="00966D20"/>
    <w:rsid w:val="009670FB"/>
    <w:rsid w:val="0096715A"/>
    <w:rsid w:val="00967227"/>
    <w:rsid w:val="0096731D"/>
    <w:rsid w:val="00967323"/>
    <w:rsid w:val="009673BD"/>
    <w:rsid w:val="00967476"/>
    <w:rsid w:val="0096750A"/>
    <w:rsid w:val="009677AF"/>
    <w:rsid w:val="009677E9"/>
    <w:rsid w:val="00967CB3"/>
    <w:rsid w:val="00967D42"/>
    <w:rsid w:val="00967EE9"/>
    <w:rsid w:val="00970170"/>
    <w:rsid w:val="00970687"/>
    <w:rsid w:val="009706ED"/>
    <w:rsid w:val="00970732"/>
    <w:rsid w:val="00970744"/>
    <w:rsid w:val="00970B0A"/>
    <w:rsid w:val="00970C0E"/>
    <w:rsid w:val="00970D2A"/>
    <w:rsid w:val="00970D82"/>
    <w:rsid w:val="00970DA4"/>
    <w:rsid w:val="00970DAF"/>
    <w:rsid w:val="00970DCE"/>
    <w:rsid w:val="00970F1A"/>
    <w:rsid w:val="00970F81"/>
    <w:rsid w:val="009710AB"/>
    <w:rsid w:val="00971128"/>
    <w:rsid w:val="0097116F"/>
    <w:rsid w:val="009711D8"/>
    <w:rsid w:val="009712CD"/>
    <w:rsid w:val="00971B82"/>
    <w:rsid w:val="00971E04"/>
    <w:rsid w:val="0097220F"/>
    <w:rsid w:val="0097238A"/>
    <w:rsid w:val="00972512"/>
    <w:rsid w:val="00972663"/>
    <w:rsid w:val="00972683"/>
    <w:rsid w:val="00972866"/>
    <w:rsid w:val="00972892"/>
    <w:rsid w:val="00972BBE"/>
    <w:rsid w:val="00972C4E"/>
    <w:rsid w:val="00972E2D"/>
    <w:rsid w:val="0097322D"/>
    <w:rsid w:val="00973530"/>
    <w:rsid w:val="00973895"/>
    <w:rsid w:val="009738F7"/>
    <w:rsid w:val="00973910"/>
    <w:rsid w:val="0097396F"/>
    <w:rsid w:val="00973A23"/>
    <w:rsid w:val="00973A32"/>
    <w:rsid w:val="00973ACD"/>
    <w:rsid w:val="00973C72"/>
    <w:rsid w:val="00973ECF"/>
    <w:rsid w:val="00973F32"/>
    <w:rsid w:val="0097414E"/>
    <w:rsid w:val="009745D1"/>
    <w:rsid w:val="009746AC"/>
    <w:rsid w:val="00974A42"/>
    <w:rsid w:val="00974A43"/>
    <w:rsid w:val="00974A99"/>
    <w:rsid w:val="00974B78"/>
    <w:rsid w:val="00974F1E"/>
    <w:rsid w:val="0097505F"/>
    <w:rsid w:val="00975475"/>
    <w:rsid w:val="0097561A"/>
    <w:rsid w:val="0097572A"/>
    <w:rsid w:val="009757F7"/>
    <w:rsid w:val="0097589D"/>
    <w:rsid w:val="009758D5"/>
    <w:rsid w:val="00975A0B"/>
    <w:rsid w:val="00975B61"/>
    <w:rsid w:val="00975B69"/>
    <w:rsid w:val="00975B80"/>
    <w:rsid w:val="00975B97"/>
    <w:rsid w:val="00975BD2"/>
    <w:rsid w:val="00975D22"/>
    <w:rsid w:val="00975E95"/>
    <w:rsid w:val="00975EC4"/>
    <w:rsid w:val="009761ED"/>
    <w:rsid w:val="009764FA"/>
    <w:rsid w:val="00976920"/>
    <w:rsid w:val="00976B6F"/>
    <w:rsid w:val="00976E32"/>
    <w:rsid w:val="00977099"/>
    <w:rsid w:val="00977166"/>
    <w:rsid w:val="009772AC"/>
    <w:rsid w:val="0097740E"/>
    <w:rsid w:val="00977807"/>
    <w:rsid w:val="00977B66"/>
    <w:rsid w:val="00977C56"/>
    <w:rsid w:val="00977C5B"/>
    <w:rsid w:val="00977C78"/>
    <w:rsid w:val="00977C97"/>
    <w:rsid w:val="0098027B"/>
    <w:rsid w:val="00980557"/>
    <w:rsid w:val="00980939"/>
    <w:rsid w:val="00980C9F"/>
    <w:rsid w:val="00980D55"/>
    <w:rsid w:val="00981119"/>
    <w:rsid w:val="00981193"/>
    <w:rsid w:val="00981312"/>
    <w:rsid w:val="009813A7"/>
    <w:rsid w:val="00981B9E"/>
    <w:rsid w:val="00981C59"/>
    <w:rsid w:val="00981D60"/>
    <w:rsid w:val="00981E5C"/>
    <w:rsid w:val="00981E80"/>
    <w:rsid w:val="009821C5"/>
    <w:rsid w:val="00982385"/>
    <w:rsid w:val="0098247F"/>
    <w:rsid w:val="009825DA"/>
    <w:rsid w:val="009826A1"/>
    <w:rsid w:val="009827C0"/>
    <w:rsid w:val="009828CB"/>
    <w:rsid w:val="0098298C"/>
    <w:rsid w:val="00982997"/>
    <w:rsid w:val="00982A1C"/>
    <w:rsid w:val="00982B40"/>
    <w:rsid w:val="00982BCB"/>
    <w:rsid w:val="00983295"/>
    <w:rsid w:val="00983301"/>
    <w:rsid w:val="00983438"/>
    <w:rsid w:val="00983464"/>
    <w:rsid w:val="0098363A"/>
    <w:rsid w:val="00983865"/>
    <w:rsid w:val="00983ACE"/>
    <w:rsid w:val="00983BE9"/>
    <w:rsid w:val="00983CC1"/>
    <w:rsid w:val="00983D51"/>
    <w:rsid w:val="00983D73"/>
    <w:rsid w:val="00983DB7"/>
    <w:rsid w:val="00983E2D"/>
    <w:rsid w:val="00984281"/>
    <w:rsid w:val="009842D4"/>
    <w:rsid w:val="00984385"/>
    <w:rsid w:val="009846F3"/>
    <w:rsid w:val="009846FF"/>
    <w:rsid w:val="009848BB"/>
    <w:rsid w:val="009848D1"/>
    <w:rsid w:val="00984BB3"/>
    <w:rsid w:val="00984D44"/>
    <w:rsid w:val="00984EDD"/>
    <w:rsid w:val="00984F44"/>
    <w:rsid w:val="0098557F"/>
    <w:rsid w:val="0098564E"/>
    <w:rsid w:val="009856A4"/>
    <w:rsid w:val="0098586A"/>
    <w:rsid w:val="00985879"/>
    <w:rsid w:val="009859C7"/>
    <w:rsid w:val="00985A01"/>
    <w:rsid w:val="00985B7D"/>
    <w:rsid w:val="00985D7F"/>
    <w:rsid w:val="00985F20"/>
    <w:rsid w:val="0098600A"/>
    <w:rsid w:val="009861ED"/>
    <w:rsid w:val="009862EC"/>
    <w:rsid w:val="00986310"/>
    <w:rsid w:val="0098635B"/>
    <w:rsid w:val="00986413"/>
    <w:rsid w:val="00986643"/>
    <w:rsid w:val="009869D7"/>
    <w:rsid w:val="00986B57"/>
    <w:rsid w:val="00987038"/>
    <w:rsid w:val="009870E1"/>
    <w:rsid w:val="0098719E"/>
    <w:rsid w:val="00987209"/>
    <w:rsid w:val="009873B4"/>
    <w:rsid w:val="0098746E"/>
    <w:rsid w:val="00987510"/>
    <w:rsid w:val="0098753A"/>
    <w:rsid w:val="0098767E"/>
    <w:rsid w:val="009878CE"/>
    <w:rsid w:val="00987C1E"/>
    <w:rsid w:val="00987E1D"/>
    <w:rsid w:val="009905CD"/>
    <w:rsid w:val="009909CF"/>
    <w:rsid w:val="00990BAF"/>
    <w:rsid w:val="00990C5C"/>
    <w:rsid w:val="00990FCD"/>
    <w:rsid w:val="009911CD"/>
    <w:rsid w:val="00991273"/>
    <w:rsid w:val="00991325"/>
    <w:rsid w:val="009913EB"/>
    <w:rsid w:val="0099147F"/>
    <w:rsid w:val="009918CC"/>
    <w:rsid w:val="00991B42"/>
    <w:rsid w:val="00991CF8"/>
    <w:rsid w:val="00991E7B"/>
    <w:rsid w:val="00992002"/>
    <w:rsid w:val="009920A2"/>
    <w:rsid w:val="009920A3"/>
    <w:rsid w:val="0099272D"/>
    <w:rsid w:val="009928A5"/>
    <w:rsid w:val="009929AC"/>
    <w:rsid w:val="00992B77"/>
    <w:rsid w:val="00992CCC"/>
    <w:rsid w:val="009932DF"/>
    <w:rsid w:val="009934D2"/>
    <w:rsid w:val="00993A2E"/>
    <w:rsid w:val="00993A4B"/>
    <w:rsid w:val="00993CB4"/>
    <w:rsid w:val="0099461E"/>
    <w:rsid w:val="009947C7"/>
    <w:rsid w:val="00994816"/>
    <w:rsid w:val="00994A25"/>
    <w:rsid w:val="009952BA"/>
    <w:rsid w:val="00995411"/>
    <w:rsid w:val="00995488"/>
    <w:rsid w:val="009958B4"/>
    <w:rsid w:val="00995954"/>
    <w:rsid w:val="009959B4"/>
    <w:rsid w:val="00995DE0"/>
    <w:rsid w:val="00995DE1"/>
    <w:rsid w:val="00995E31"/>
    <w:rsid w:val="00995F3B"/>
    <w:rsid w:val="00996403"/>
    <w:rsid w:val="0099654F"/>
    <w:rsid w:val="00996561"/>
    <w:rsid w:val="0099674B"/>
    <w:rsid w:val="00996865"/>
    <w:rsid w:val="00996887"/>
    <w:rsid w:val="00996924"/>
    <w:rsid w:val="00996B31"/>
    <w:rsid w:val="00996C19"/>
    <w:rsid w:val="00996C3F"/>
    <w:rsid w:val="00996F6D"/>
    <w:rsid w:val="00997299"/>
    <w:rsid w:val="009973D7"/>
    <w:rsid w:val="0099757D"/>
    <w:rsid w:val="0099777F"/>
    <w:rsid w:val="0099790C"/>
    <w:rsid w:val="00997A7B"/>
    <w:rsid w:val="00997B60"/>
    <w:rsid w:val="00997E0C"/>
    <w:rsid w:val="009A021B"/>
    <w:rsid w:val="009A023A"/>
    <w:rsid w:val="009A046F"/>
    <w:rsid w:val="009A0590"/>
    <w:rsid w:val="009A0632"/>
    <w:rsid w:val="009A06A1"/>
    <w:rsid w:val="009A0731"/>
    <w:rsid w:val="009A0753"/>
    <w:rsid w:val="009A0ADC"/>
    <w:rsid w:val="009A0E1E"/>
    <w:rsid w:val="009A0FA2"/>
    <w:rsid w:val="009A0FD8"/>
    <w:rsid w:val="009A10B4"/>
    <w:rsid w:val="009A10D1"/>
    <w:rsid w:val="009A12DE"/>
    <w:rsid w:val="009A131B"/>
    <w:rsid w:val="009A154F"/>
    <w:rsid w:val="009A159E"/>
    <w:rsid w:val="009A173B"/>
    <w:rsid w:val="009A1769"/>
    <w:rsid w:val="009A17E9"/>
    <w:rsid w:val="009A18DD"/>
    <w:rsid w:val="009A1A0F"/>
    <w:rsid w:val="009A1CF6"/>
    <w:rsid w:val="009A1E8E"/>
    <w:rsid w:val="009A21C5"/>
    <w:rsid w:val="009A2261"/>
    <w:rsid w:val="009A2409"/>
    <w:rsid w:val="009A2494"/>
    <w:rsid w:val="009A24D7"/>
    <w:rsid w:val="009A2531"/>
    <w:rsid w:val="009A267F"/>
    <w:rsid w:val="009A26D5"/>
    <w:rsid w:val="009A2723"/>
    <w:rsid w:val="009A298B"/>
    <w:rsid w:val="009A2A6C"/>
    <w:rsid w:val="009A2A8B"/>
    <w:rsid w:val="009A2D59"/>
    <w:rsid w:val="009A30B8"/>
    <w:rsid w:val="009A3146"/>
    <w:rsid w:val="009A32A5"/>
    <w:rsid w:val="009A3319"/>
    <w:rsid w:val="009A33AE"/>
    <w:rsid w:val="009A33CE"/>
    <w:rsid w:val="009A3406"/>
    <w:rsid w:val="009A3452"/>
    <w:rsid w:val="009A3792"/>
    <w:rsid w:val="009A3B81"/>
    <w:rsid w:val="009A3B8B"/>
    <w:rsid w:val="009A3C40"/>
    <w:rsid w:val="009A3D9F"/>
    <w:rsid w:val="009A3F56"/>
    <w:rsid w:val="009A3FB5"/>
    <w:rsid w:val="009A4530"/>
    <w:rsid w:val="009A4745"/>
    <w:rsid w:val="009A486B"/>
    <w:rsid w:val="009A4A9A"/>
    <w:rsid w:val="009A4C37"/>
    <w:rsid w:val="009A4CBD"/>
    <w:rsid w:val="009A4D72"/>
    <w:rsid w:val="009A51F3"/>
    <w:rsid w:val="009A533D"/>
    <w:rsid w:val="009A53B7"/>
    <w:rsid w:val="009A56E9"/>
    <w:rsid w:val="009A57EA"/>
    <w:rsid w:val="009A5838"/>
    <w:rsid w:val="009A594B"/>
    <w:rsid w:val="009A5F50"/>
    <w:rsid w:val="009A60AA"/>
    <w:rsid w:val="009A612A"/>
    <w:rsid w:val="009A6199"/>
    <w:rsid w:val="009A6528"/>
    <w:rsid w:val="009A6828"/>
    <w:rsid w:val="009A698B"/>
    <w:rsid w:val="009A69AE"/>
    <w:rsid w:val="009A6C02"/>
    <w:rsid w:val="009A6FE8"/>
    <w:rsid w:val="009A70AB"/>
    <w:rsid w:val="009A71CC"/>
    <w:rsid w:val="009A722B"/>
    <w:rsid w:val="009A73C1"/>
    <w:rsid w:val="009A75D9"/>
    <w:rsid w:val="009A770A"/>
    <w:rsid w:val="009A780C"/>
    <w:rsid w:val="009A7830"/>
    <w:rsid w:val="009A7872"/>
    <w:rsid w:val="009A7B5F"/>
    <w:rsid w:val="009A7BD5"/>
    <w:rsid w:val="009A7D40"/>
    <w:rsid w:val="009A7E95"/>
    <w:rsid w:val="009A7EF8"/>
    <w:rsid w:val="009A7F97"/>
    <w:rsid w:val="009A7FF4"/>
    <w:rsid w:val="009B0136"/>
    <w:rsid w:val="009B0196"/>
    <w:rsid w:val="009B0351"/>
    <w:rsid w:val="009B0457"/>
    <w:rsid w:val="009B054C"/>
    <w:rsid w:val="009B05FB"/>
    <w:rsid w:val="009B07E0"/>
    <w:rsid w:val="009B08A5"/>
    <w:rsid w:val="009B0A00"/>
    <w:rsid w:val="009B0BEB"/>
    <w:rsid w:val="009B0CDE"/>
    <w:rsid w:val="009B0F54"/>
    <w:rsid w:val="009B136A"/>
    <w:rsid w:val="009B13CF"/>
    <w:rsid w:val="009B184D"/>
    <w:rsid w:val="009B196F"/>
    <w:rsid w:val="009B1F98"/>
    <w:rsid w:val="009B1FCD"/>
    <w:rsid w:val="009B202A"/>
    <w:rsid w:val="009B2156"/>
    <w:rsid w:val="009B220C"/>
    <w:rsid w:val="009B224A"/>
    <w:rsid w:val="009B2280"/>
    <w:rsid w:val="009B230D"/>
    <w:rsid w:val="009B2897"/>
    <w:rsid w:val="009B2A02"/>
    <w:rsid w:val="009B2AF3"/>
    <w:rsid w:val="009B2C9E"/>
    <w:rsid w:val="009B2CEA"/>
    <w:rsid w:val="009B2E93"/>
    <w:rsid w:val="009B2FE9"/>
    <w:rsid w:val="009B30AB"/>
    <w:rsid w:val="009B30AC"/>
    <w:rsid w:val="009B3427"/>
    <w:rsid w:val="009B34BF"/>
    <w:rsid w:val="009B3662"/>
    <w:rsid w:val="009B3F1B"/>
    <w:rsid w:val="009B3F1F"/>
    <w:rsid w:val="009B4046"/>
    <w:rsid w:val="009B41AE"/>
    <w:rsid w:val="009B4212"/>
    <w:rsid w:val="009B434B"/>
    <w:rsid w:val="009B44A9"/>
    <w:rsid w:val="009B44D1"/>
    <w:rsid w:val="009B45C5"/>
    <w:rsid w:val="009B498A"/>
    <w:rsid w:val="009B4A14"/>
    <w:rsid w:val="009B4DCE"/>
    <w:rsid w:val="009B4FE7"/>
    <w:rsid w:val="009B50AA"/>
    <w:rsid w:val="009B511C"/>
    <w:rsid w:val="009B534A"/>
    <w:rsid w:val="009B55CD"/>
    <w:rsid w:val="009B5646"/>
    <w:rsid w:val="009B596D"/>
    <w:rsid w:val="009B5BA6"/>
    <w:rsid w:val="009B5E73"/>
    <w:rsid w:val="009B5F16"/>
    <w:rsid w:val="009B6156"/>
    <w:rsid w:val="009B634C"/>
    <w:rsid w:val="009B64E8"/>
    <w:rsid w:val="009B6557"/>
    <w:rsid w:val="009B6BD6"/>
    <w:rsid w:val="009B6C76"/>
    <w:rsid w:val="009B6EA6"/>
    <w:rsid w:val="009B6EEA"/>
    <w:rsid w:val="009B6F96"/>
    <w:rsid w:val="009B6FA5"/>
    <w:rsid w:val="009B708A"/>
    <w:rsid w:val="009B745A"/>
    <w:rsid w:val="009B76C5"/>
    <w:rsid w:val="009B7715"/>
    <w:rsid w:val="009B7794"/>
    <w:rsid w:val="009B7845"/>
    <w:rsid w:val="009B7893"/>
    <w:rsid w:val="009B7A89"/>
    <w:rsid w:val="009B7B76"/>
    <w:rsid w:val="009B7B79"/>
    <w:rsid w:val="009B7D19"/>
    <w:rsid w:val="009B7E1E"/>
    <w:rsid w:val="009B7E6B"/>
    <w:rsid w:val="009B7FDC"/>
    <w:rsid w:val="009C009A"/>
    <w:rsid w:val="009C018E"/>
    <w:rsid w:val="009C0406"/>
    <w:rsid w:val="009C0773"/>
    <w:rsid w:val="009C0844"/>
    <w:rsid w:val="009C0908"/>
    <w:rsid w:val="009C0ABE"/>
    <w:rsid w:val="009C0C25"/>
    <w:rsid w:val="009C0C30"/>
    <w:rsid w:val="009C0D97"/>
    <w:rsid w:val="009C0FA3"/>
    <w:rsid w:val="009C1186"/>
    <w:rsid w:val="009C12A2"/>
    <w:rsid w:val="009C13F8"/>
    <w:rsid w:val="009C1538"/>
    <w:rsid w:val="009C170B"/>
    <w:rsid w:val="009C19D9"/>
    <w:rsid w:val="009C1A16"/>
    <w:rsid w:val="009C1A2D"/>
    <w:rsid w:val="009C1A48"/>
    <w:rsid w:val="009C1B77"/>
    <w:rsid w:val="009C1BEB"/>
    <w:rsid w:val="009C1DE5"/>
    <w:rsid w:val="009C2027"/>
    <w:rsid w:val="009C204B"/>
    <w:rsid w:val="009C23E4"/>
    <w:rsid w:val="009C24EE"/>
    <w:rsid w:val="009C2537"/>
    <w:rsid w:val="009C2580"/>
    <w:rsid w:val="009C2673"/>
    <w:rsid w:val="009C2797"/>
    <w:rsid w:val="009C2853"/>
    <w:rsid w:val="009C28CE"/>
    <w:rsid w:val="009C28FD"/>
    <w:rsid w:val="009C2A5B"/>
    <w:rsid w:val="009C2B86"/>
    <w:rsid w:val="009C2CC0"/>
    <w:rsid w:val="009C2D32"/>
    <w:rsid w:val="009C2F7F"/>
    <w:rsid w:val="009C3042"/>
    <w:rsid w:val="009C304C"/>
    <w:rsid w:val="009C31DB"/>
    <w:rsid w:val="009C329C"/>
    <w:rsid w:val="009C33FA"/>
    <w:rsid w:val="009C3668"/>
    <w:rsid w:val="009C37AC"/>
    <w:rsid w:val="009C3859"/>
    <w:rsid w:val="009C3980"/>
    <w:rsid w:val="009C39A6"/>
    <w:rsid w:val="009C39E7"/>
    <w:rsid w:val="009C3A8F"/>
    <w:rsid w:val="009C3EB9"/>
    <w:rsid w:val="009C40B3"/>
    <w:rsid w:val="009C4426"/>
    <w:rsid w:val="009C450F"/>
    <w:rsid w:val="009C47BF"/>
    <w:rsid w:val="009C49CF"/>
    <w:rsid w:val="009C4FAE"/>
    <w:rsid w:val="009C4FFE"/>
    <w:rsid w:val="009C51DF"/>
    <w:rsid w:val="009C52A1"/>
    <w:rsid w:val="009C54CE"/>
    <w:rsid w:val="009C5511"/>
    <w:rsid w:val="009C57FA"/>
    <w:rsid w:val="009C5987"/>
    <w:rsid w:val="009C5AC4"/>
    <w:rsid w:val="009C5B37"/>
    <w:rsid w:val="009C5CA2"/>
    <w:rsid w:val="009C5CDF"/>
    <w:rsid w:val="009C5D8A"/>
    <w:rsid w:val="009C5DFD"/>
    <w:rsid w:val="009C61EF"/>
    <w:rsid w:val="009C61F0"/>
    <w:rsid w:val="009C6364"/>
    <w:rsid w:val="009C63AB"/>
    <w:rsid w:val="009C67A6"/>
    <w:rsid w:val="009C6855"/>
    <w:rsid w:val="009C6D78"/>
    <w:rsid w:val="009C6D8C"/>
    <w:rsid w:val="009C7093"/>
    <w:rsid w:val="009C70B5"/>
    <w:rsid w:val="009C70FD"/>
    <w:rsid w:val="009C72E1"/>
    <w:rsid w:val="009C7549"/>
    <w:rsid w:val="009C771C"/>
    <w:rsid w:val="009C7747"/>
    <w:rsid w:val="009C78A2"/>
    <w:rsid w:val="009C7E19"/>
    <w:rsid w:val="009C7F59"/>
    <w:rsid w:val="009D0351"/>
    <w:rsid w:val="009D03F5"/>
    <w:rsid w:val="009D0490"/>
    <w:rsid w:val="009D0612"/>
    <w:rsid w:val="009D06C2"/>
    <w:rsid w:val="009D06DE"/>
    <w:rsid w:val="009D072F"/>
    <w:rsid w:val="009D07F9"/>
    <w:rsid w:val="009D09C5"/>
    <w:rsid w:val="009D0A5F"/>
    <w:rsid w:val="009D0E39"/>
    <w:rsid w:val="009D12C0"/>
    <w:rsid w:val="009D132C"/>
    <w:rsid w:val="009D15D7"/>
    <w:rsid w:val="009D16A3"/>
    <w:rsid w:val="009D16AA"/>
    <w:rsid w:val="009D1789"/>
    <w:rsid w:val="009D188A"/>
    <w:rsid w:val="009D1A97"/>
    <w:rsid w:val="009D1B67"/>
    <w:rsid w:val="009D1E7F"/>
    <w:rsid w:val="009D2140"/>
    <w:rsid w:val="009D219E"/>
    <w:rsid w:val="009D21D8"/>
    <w:rsid w:val="009D2250"/>
    <w:rsid w:val="009D232E"/>
    <w:rsid w:val="009D2335"/>
    <w:rsid w:val="009D243A"/>
    <w:rsid w:val="009D24B6"/>
    <w:rsid w:val="009D2621"/>
    <w:rsid w:val="009D2900"/>
    <w:rsid w:val="009D2993"/>
    <w:rsid w:val="009D2A4D"/>
    <w:rsid w:val="009D2A6E"/>
    <w:rsid w:val="009D2AFB"/>
    <w:rsid w:val="009D2CA7"/>
    <w:rsid w:val="009D2D73"/>
    <w:rsid w:val="009D32F9"/>
    <w:rsid w:val="009D3566"/>
    <w:rsid w:val="009D356F"/>
    <w:rsid w:val="009D38B8"/>
    <w:rsid w:val="009D3979"/>
    <w:rsid w:val="009D3A5A"/>
    <w:rsid w:val="009D3C71"/>
    <w:rsid w:val="009D3E21"/>
    <w:rsid w:val="009D3E31"/>
    <w:rsid w:val="009D3F09"/>
    <w:rsid w:val="009D4063"/>
    <w:rsid w:val="009D414C"/>
    <w:rsid w:val="009D4268"/>
    <w:rsid w:val="009D43C8"/>
    <w:rsid w:val="009D45B5"/>
    <w:rsid w:val="009D46CC"/>
    <w:rsid w:val="009D48E9"/>
    <w:rsid w:val="009D4F1D"/>
    <w:rsid w:val="009D513C"/>
    <w:rsid w:val="009D527C"/>
    <w:rsid w:val="009D5389"/>
    <w:rsid w:val="009D538A"/>
    <w:rsid w:val="009D54AA"/>
    <w:rsid w:val="009D54B9"/>
    <w:rsid w:val="009D564B"/>
    <w:rsid w:val="009D56B9"/>
    <w:rsid w:val="009D5854"/>
    <w:rsid w:val="009D58E9"/>
    <w:rsid w:val="009D59C1"/>
    <w:rsid w:val="009D5B4C"/>
    <w:rsid w:val="009D5B9F"/>
    <w:rsid w:val="009D5C46"/>
    <w:rsid w:val="009D60E5"/>
    <w:rsid w:val="009D6104"/>
    <w:rsid w:val="009D6258"/>
    <w:rsid w:val="009D62D5"/>
    <w:rsid w:val="009D64E0"/>
    <w:rsid w:val="009D65D3"/>
    <w:rsid w:val="009D6656"/>
    <w:rsid w:val="009D66B6"/>
    <w:rsid w:val="009D67C5"/>
    <w:rsid w:val="009D67F6"/>
    <w:rsid w:val="009D6A44"/>
    <w:rsid w:val="009D6B88"/>
    <w:rsid w:val="009D6D2B"/>
    <w:rsid w:val="009D7205"/>
    <w:rsid w:val="009D72E4"/>
    <w:rsid w:val="009D74D8"/>
    <w:rsid w:val="009D759F"/>
    <w:rsid w:val="009D76F2"/>
    <w:rsid w:val="009D7727"/>
    <w:rsid w:val="009D77A1"/>
    <w:rsid w:val="009D797E"/>
    <w:rsid w:val="009D7A45"/>
    <w:rsid w:val="009D7BFF"/>
    <w:rsid w:val="009D7CF3"/>
    <w:rsid w:val="009D7D69"/>
    <w:rsid w:val="009D7F03"/>
    <w:rsid w:val="009D7F44"/>
    <w:rsid w:val="009D7F81"/>
    <w:rsid w:val="009E0386"/>
    <w:rsid w:val="009E0405"/>
    <w:rsid w:val="009E045C"/>
    <w:rsid w:val="009E0780"/>
    <w:rsid w:val="009E07CB"/>
    <w:rsid w:val="009E0966"/>
    <w:rsid w:val="009E0A6A"/>
    <w:rsid w:val="009E0C14"/>
    <w:rsid w:val="009E0D90"/>
    <w:rsid w:val="009E0EE2"/>
    <w:rsid w:val="009E0F18"/>
    <w:rsid w:val="009E11ED"/>
    <w:rsid w:val="009E12F3"/>
    <w:rsid w:val="009E1420"/>
    <w:rsid w:val="009E142B"/>
    <w:rsid w:val="009E156C"/>
    <w:rsid w:val="009E1847"/>
    <w:rsid w:val="009E19E6"/>
    <w:rsid w:val="009E1C5A"/>
    <w:rsid w:val="009E1D52"/>
    <w:rsid w:val="009E1E19"/>
    <w:rsid w:val="009E1F2D"/>
    <w:rsid w:val="009E2026"/>
    <w:rsid w:val="009E203A"/>
    <w:rsid w:val="009E20C4"/>
    <w:rsid w:val="009E2339"/>
    <w:rsid w:val="009E23C3"/>
    <w:rsid w:val="009E26CB"/>
    <w:rsid w:val="009E26D6"/>
    <w:rsid w:val="009E2B74"/>
    <w:rsid w:val="009E2CC1"/>
    <w:rsid w:val="009E2CE1"/>
    <w:rsid w:val="009E2DCD"/>
    <w:rsid w:val="009E2EC1"/>
    <w:rsid w:val="009E328B"/>
    <w:rsid w:val="009E37A6"/>
    <w:rsid w:val="009E37F3"/>
    <w:rsid w:val="009E399E"/>
    <w:rsid w:val="009E3A09"/>
    <w:rsid w:val="009E3D3C"/>
    <w:rsid w:val="009E41E9"/>
    <w:rsid w:val="009E43C5"/>
    <w:rsid w:val="009E4434"/>
    <w:rsid w:val="009E448C"/>
    <w:rsid w:val="009E4496"/>
    <w:rsid w:val="009E4657"/>
    <w:rsid w:val="009E4925"/>
    <w:rsid w:val="009E4929"/>
    <w:rsid w:val="009E4A18"/>
    <w:rsid w:val="009E4A19"/>
    <w:rsid w:val="009E4BF9"/>
    <w:rsid w:val="009E4E2D"/>
    <w:rsid w:val="009E517C"/>
    <w:rsid w:val="009E53C8"/>
    <w:rsid w:val="009E54C4"/>
    <w:rsid w:val="009E561B"/>
    <w:rsid w:val="009E5687"/>
    <w:rsid w:val="009E5800"/>
    <w:rsid w:val="009E5955"/>
    <w:rsid w:val="009E5BB0"/>
    <w:rsid w:val="009E5DF0"/>
    <w:rsid w:val="009E5E3B"/>
    <w:rsid w:val="009E6011"/>
    <w:rsid w:val="009E61D0"/>
    <w:rsid w:val="009E64A3"/>
    <w:rsid w:val="009E66B4"/>
    <w:rsid w:val="009E66FB"/>
    <w:rsid w:val="009E6A99"/>
    <w:rsid w:val="009E6C18"/>
    <w:rsid w:val="009E6C41"/>
    <w:rsid w:val="009E6C9B"/>
    <w:rsid w:val="009E6D02"/>
    <w:rsid w:val="009E6EA8"/>
    <w:rsid w:val="009E7189"/>
    <w:rsid w:val="009E7312"/>
    <w:rsid w:val="009E73B2"/>
    <w:rsid w:val="009E77BE"/>
    <w:rsid w:val="009E77CE"/>
    <w:rsid w:val="009E7AB9"/>
    <w:rsid w:val="009F0078"/>
    <w:rsid w:val="009F00FD"/>
    <w:rsid w:val="009F0355"/>
    <w:rsid w:val="009F042E"/>
    <w:rsid w:val="009F0472"/>
    <w:rsid w:val="009F05F3"/>
    <w:rsid w:val="009F0781"/>
    <w:rsid w:val="009F088E"/>
    <w:rsid w:val="009F08EA"/>
    <w:rsid w:val="009F097F"/>
    <w:rsid w:val="009F09AE"/>
    <w:rsid w:val="009F0B19"/>
    <w:rsid w:val="009F0C11"/>
    <w:rsid w:val="009F0D61"/>
    <w:rsid w:val="009F0E98"/>
    <w:rsid w:val="009F0EEA"/>
    <w:rsid w:val="009F10C7"/>
    <w:rsid w:val="009F1180"/>
    <w:rsid w:val="009F131F"/>
    <w:rsid w:val="009F13C3"/>
    <w:rsid w:val="009F1533"/>
    <w:rsid w:val="009F1923"/>
    <w:rsid w:val="009F195B"/>
    <w:rsid w:val="009F1971"/>
    <w:rsid w:val="009F1EDE"/>
    <w:rsid w:val="009F1F29"/>
    <w:rsid w:val="009F1F36"/>
    <w:rsid w:val="009F202A"/>
    <w:rsid w:val="009F2384"/>
    <w:rsid w:val="009F23C7"/>
    <w:rsid w:val="009F27EF"/>
    <w:rsid w:val="009F291E"/>
    <w:rsid w:val="009F2BC3"/>
    <w:rsid w:val="009F2CD4"/>
    <w:rsid w:val="009F2E53"/>
    <w:rsid w:val="009F2E6D"/>
    <w:rsid w:val="009F2F0F"/>
    <w:rsid w:val="009F2FA9"/>
    <w:rsid w:val="009F30C3"/>
    <w:rsid w:val="009F31C4"/>
    <w:rsid w:val="009F3251"/>
    <w:rsid w:val="009F33D5"/>
    <w:rsid w:val="009F33ED"/>
    <w:rsid w:val="009F34CC"/>
    <w:rsid w:val="009F36CE"/>
    <w:rsid w:val="009F38CE"/>
    <w:rsid w:val="009F3CDD"/>
    <w:rsid w:val="009F3D36"/>
    <w:rsid w:val="009F3D3C"/>
    <w:rsid w:val="009F3F8D"/>
    <w:rsid w:val="009F4441"/>
    <w:rsid w:val="009F44AE"/>
    <w:rsid w:val="009F468C"/>
    <w:rsid w:val="009F46A7"/>
    <w:rsid w:val="009F46F8"/>
    <w:rsid w:val="009F4AB0"/>
    <w:rsid w:val="009F4AD3"/>
    <w:rsid w:val="009F4B7B"/>
    <w:rsid w:val="009F4C6C"/>
    <w:rsid w:val="009F4E3F"/>
    <w:rsid w:val="009F5171"/>
    <w:rsid w:val="009F5208"/>
    <w:rsid w:val="009F5288"/>
    <w:rsid w:val="009F5303"/>
    <w:rsid w:val="009F5338"/>
    <w:rsid w:val="009F5524"/>
    <w:rsid w:val="009F5861"/>
    <w:rsid w:val="009F5B3D"/>
    <w:rsid w:val="009F60E1"/>
    <w:rsid w:val="009F62BC"/>
    <w:rsid w:val="009F63C9"/>
    <w:rsid w:val="009F66DA"/>
    <w:rsid w:val="009F670A"/>
    <w:rsid w:val="009F6763"/>
    <w:rsid w:val="009F67B7"/>
    <w:rsid w:val="009F6958"/>
    <w:rsid w:val="009F6BF2"/>
    <w:rsid w:val="009F6C76"/>
    <w:rsid w:val="009F6D72"/>
    <w:rsid w:val="009F6D7E"/>
    <w:rsid w:val="009F6E95"/>
    <w:rsid w:val="009F6F42"/>
    <w:rsid w:val="009F6FF6"/>
    <w:rsid w:val="009F70EE"/>
    <w:rsid w:val="009F7142"/>
    <w:rsid w:val="009F72DE"/>
    <w:rsid w:val="009F72ED"/>
    <w:rsid w:val="009F74E5"/>
    <w:rsid w:val="009F75A1"/>
    <w:rsid w:val="009F7807"/>
    <w:rsid w:val="009F786F"/>
    <w:rsid w:val="009F79C7"/>
    <w:rsid w:val="009F7B67"/>
    <w:rsid w:val="009F7C81"/>
    <w:rsid w:val="009F7CBB"/>
    <w:rsid w:val="009F7CF9"/>
    <w:rsid w:val="009F7E41"/>
    <w:rsid w:val="009F7F3F"/>
    <w:rsid w:val="009F7FFB"/>
    <w:rsid w:val="00A00005"/>
    <w:rsid w:val="00A0054D"/>
    <w:rsid w:val="00A0062C"/>
    <w:rsid w:val="00A006E5"/>
    <w:rsid w:val="00A009C5"/>
    <w:rsid w:val="00A00A1F"/>
    <w:rsid w:val="00A00BB8"/>
    <w:rsid w:val="00A00E1A"/>
    <w:rsid w:val="00A00F65"/>
    <w:rsid w:val="00A01053"/>
    <w:rsid w:val="00A010F9"/>
    <w:rsid w:val="00A01145"/>
    <w:rsid w:val="00A0126E"/>
    <w:rsid w:val="00A012C0"/>
    <w:rsid w:val="00A01521"/>
    <w:rsid w:val="00A015E2"/>
    <w:rsid w:val="00A01727"/>
    <w:rsid w:val="00A019AD"/>
    <w:rsid w:val="00A01A3C"/>
    <w:rsid w:val="00A01EDB"/>
    <w:rsid w:val="00A01F3D"/>
    <w:rsid w:val="00A01F6A"/>
    <w:rsid w:val="00A02024"/>
    <w:rsid w:val="00A023A1"/>
    <w:rsid w:val="00A024CD"/>
    <w:rsid w:val="00A02779"/>
    <w:rsid w:val="00A027DB"/>
    <w:rsid w:val="00A0295E"/>
    <w:rsid w:val="00A02F47"/>
    <w:rsid w:val="00A034DA"/>
    <w:rsid w:val="00A0369B"/>
    <w:rsid w:val="00A036CC"/>
    <w:rsid w:val="00A03822"/>
    <w:rsid w:val="00A03915"/>
    <w:rsid w:val="00A03A07"/>
    <w:rsid w:val="00A03E68"/>
    <w:rsid w:val="00A03E8A"/>
    <w:rsid w:val="00A03F24"/>
    <w:rsid w:val="00A03F57"/>
    <w:rsid w:val="00A0404E"/>
    <w:rsid w:val="00A0407B"/>
    <w:rsid w:val="00A041B1"/>
    <w:rsid w:val="00A04475"/>
    <w:rsid w:val="00A047B4"/>
    <w:rsid w:val="00A047B8"/>
    <w:rsid w:val="00A04824"/>
    <w:rsid w:val="00A04BFA"/>
    <w:rsid w:val="00A04C8C"/>
    <w:rsid w:val="00A053F2"/>
    <w:rsid w:val="00A0541C"/>
    <w:rsid w:val="00A056D4"/>
    <w:rsid w:val="00A059B2"/>
    <w:rsid w:val="00A05C3B"/>
    <w:rsid w:val="00A05C4A"/>
    <w:rsid w:val="00A05E24"/>
    <w:rsid w:val="00A05FA6"/>
    <w:rsid w:val="00A06289"/>
    <w:rsid w:val="00A0630C"/>
    <w:rsid w:val="00A0631C"/>
    <w:rsid w:val="00A06438"/>
    <w:rsid w:val="00A06624"/>
    <w:rsid w:val="00A06938"/>
    <w:rsid w:val="00A06A0E"/>
    <w:rsid w:val="00A06B58"/>
    <w:rsid w:val="00A06B68"/>
    <w:rsid w:val="00A06DD1"/>
    <w:rsid w:val="00A0721C"/>
    <w:rsid w:val="00A0735B"/>
    <w:rsid w:val="00A07758"/>
    <w:rsid w:val="00A07816"/>
    <w:rsid w:val="00A07986"/>
    <w:rsid w:val="00A07AF5"/>
    <w:rsid w:val="00A10488"/>
    <w:rsid w:val="00A10A24"/>
    <w:rsid w:val="00A10A7D"/>
    <w:rsid w:val="00A10BC8"/>
    <w:rsid w:val="00A10C19"/>
    <w:rsid w:val="00A10C29"/>
    <w:rsid w:val="00A10DC2"/>
    <w:rsid w:val="00A10FF7"/>
    <w:rsid w:val="00A1101A"/>
    <w:rsid w:val="00A111D9"/>
    <w:rsid w:val="00A113AB"/>
    <w:rsid w:val="00A11641"/>
    <w:rsid w:val="00A11898"/>
    <w:rsid w:val="00A11B1C"/>
    <w:rsid w:val="00A11C24"/>
    <w:rsid w:val="00A11D60"/>
    <w:rsid w:val="00A11EAD"/>
    <w:rsid w:val="00A11EDA"/>
    <w:rsid w:val="00A11F7B"/>
    <w:rsid w:val="00A12029"/>
    <w:rsid w:val="00A12159"/>
    <w:rsid w:val="00A12324"/>
    <w:rsid w:val="00A12479"/>
    <w:rsid w:val="00A124F4"/>
    <w:rsid w:val="00A12A77"/>
    <w:rsid w:val="00A12B83"/>
    <w:rsid w:val="00A12C94"/>
    <w:rsid w:val="00A12CFD"/>
    <w:rsid w:val="00A12D9B"/>
    <w:rsid w:val="00A12DB4"/>
    <w:rsid w:val="00A12DF4"/>
    <w:rsid w:val="00A12E92"/>
    <w:rsid w:val="00A12F07"/>
    <w:rsid w:val="00A13659"/>
    <w:rsid w:val="00A136F0"/>
    <w:rsid w:val="00A136F6"/>
    <w:rsid w:val="00A13780"/>
    <w:rsid w:val="00A13947"/>
    <w:rsid w:val="00A139A8"/>
    <w:rsid w:val="00A13DE8"/>
    <w:rsid w:val="00A13FAE"/>
    <w:rsid w:val="00A13FC2"/>
    <w:rsid w:val="00A14187"/>
    <w:rsid w:val="00A1428A"/>
    <w:rsid w:val="00A14353"/>
    <w:rsid w:val="00A143CD"/>
    <w:rsid w:val="00A1449F"/>
    <w:rsid w:val="00A1473D"/>
    <w:rsid w:val="00A14789"/>
    <w:rsid w:val="00A147D7"/>
    <w:rsid w:val="00A1496C"/>
    <w:rsid w:val="00A14B08"/>
    <w:rsid w:val="00A14B15"/>
    <w:rsid w:val="00A14BCD"/>
    <w:rsid w:val="00A14CAB"/>
    <w:rsid w:val="00A1510D"/>
    <w:rsid w:val="00A15120"/>
    <w:rsid w:val="00A152A9"/>
    <w:rsid w:val="00A1539B"/>
    <w:rsid w:val="00A155B8"/>
    <w:rsid w:val="00A15721"/>
    <w:rsid w:val="00A15764"/>
    <w:rsid w:val="00A15838"/>
    <w:rsid w:val="00A15C8B"/>
    <w:rsid w:val="00A15F5F"/>
    <w:rsid w:val="00A15FD4"/>
    <w:rsid w:val="00A16064"/>
    <w:rsid w:val="00A160D7"/>
    <w:rsid w:val="00A16161"/>
    <w:rsid w:val="00A16172"/>
    <w:rsid w:val="00A16586"/>
    <w:rsid w:val="00A1670A"/>
    <w:rsid w:val="00A1676C"/>
    <w:rsid w:val="00A16772"/>
    <w:rsid w:val="00A16777"/>
    <w:rsid w:val="00A16BF0"/>
    <w:rsid w:val="00A16D28"/>
    <w:rsid w:val="00A16D35"/>
    <w:rsid w:val="00A16DBB"/>
    <w:rsid w:val="00A16ED3"/>
    <w:rsid w:val="00A17204"/>
    <w:rsid w:val="00A17228"/>
    <w:rsid w:val="00A1722E"/>
    <w:rsid w:val="00A172DF"/>
    <w:rsid w:val="00A17323"/>
    <w:rsid w:val="00A17447"/>
    <w:rsid w:val="00A174D6"/>
    <w:rsid w:val="00A17650"/>
    <w:rsid w:val="00A1779F"/>
    <w:rsid w:val="00A177D1"/>
    <w:rsid w:val="00A17814"/>
    <w:rsid w:val="00A17A1B"/>
    <w:rsid w:val="00A17DF4"/>
    <w:rsid w:val="00A17E91"/>
    <w:rsid w:val="00A20179"/>
    <w:rsid w:val="00A201E1"/>
    <w:rsid w:val="00A2020D"/>
    <w:rsid w:val="00A2030C"/>
    <w:rsid w:val="00A2038D"/>
    <w:rsid w:val="00A203C8"/>
    <w:rsid w:val="00A204A6"/>
    <w:rsid w:val="00A2079C"/>
    <w:rsid w:val="00A20A65"/>
    <w:rsid w:val="00A20BAD"/>
    <w:rsid w:val="00A20C0E"/>
    <w:rsid w:val="00A20E48"/>
    <w:rsid w:val="00A2114D"/>
    <w:rsid w:val="00A21378"/>
    <w:rsid w:val="00A21439"/>
    <w:rsid w:val="00A21531"/>
    <w:rsid w:val="00A21551"/>
    <w:rsid w:val="00A2167B"/>
    <w:rsid w:val="00A21722"/>
    <w:rsid w:val="00A217BE"/>
    <w:rsid w:val="00A21D4E"/>
    <w:rsid w:val="00A21E96"/>
    <w:rsid w:val="00A21FF0"/>
    <w:rsid w:val="00A220A5"/>
    <w:rsid w:val="00A22311"/>
    <w:rsid w:val="00A22430"/>
    <w:rsid w:val="00A2278D"/>
    <w:rsid w:val="00A227D9"/>
    <w:rsid w:val="00A229A9"/>
    <w:rsid w:val="00A229AA"/>
    <w:rsid w:val="00A229DD"/>
    <w:rsid w:val="00A231B7"/>
    <w:rsid w:val="00A237CC"/>
    <w:rsid w:val="00A23852"/>
    <w:rsid w:val="00A239C6"/>
    <w:rsid w:val="00A23A46"/>
    <w:rsid w:val="00A23AA5"/>
    <w:rsid w:val="00A23BC5"/>
    <w:rsid w:val="00A23CC9"/>
    <w:rsid w:val="00A23CDB"/>
    <w:rsid w:val="00A23D54"/>
    <w:rsid w:val="00A23E2C"/>
    <w:rsid w:val="00A23F9F"/>
    <w:rsid w:val="00A240FF"/>
    <w:rsid w:val="00A242E0"/>
    <w:rsid w:val="00A246DB"/>
    <w:rsid w:val="00A24702"/>
    <w:rsid w:val="00A24762"/>
    <w:rsid w:val="00A248E4"/>
    <w:rsid w:val="00A24B40"/>
    <w:rsid w:val="00A24CAF"/>
    <w:rsid w:val="00A24D9C"/>
    <w:rsid w:val="00A250A1"/>
    <w:rsid w:val="00A25354"/>
    <w:rsid w:val="00A256BB"/>
    <w:rsid w:val="00A2589B"/>
    <w:rsid w:val="00A25969"/>
    <w:rsid w:val="00A259C5"/>
    <w:rsid w:val="00A25AB4"/>
    <w:rsid w:val="00A25EBF"/>
    <w:rsid w:val="00A25F1A"/>
    <w:rsid w:val="00A2616E"/>
    <w:rsid w:val="00A2627A"/>
    <w:rsid w:val="00A26450"/>
    <w:rsid w:val="00A26950"/>
    <w:rsid w:val="00A26A51"/>
    <w:rsid w:val="00A26D95"/>
    <w:rsid w:val="00A26DC3"/>
    <w:rsid w:val="00A26DD5"/>
    <w:rsid w:val="00A26E41"/>
    <w:rsid w:val="00A26EE5"/>
    <w:rsid w:val="00A27020"/>
    <w:rsid w:val="00A27058"/>
    <w:rsid w:val="00A270E2"/>
    <w:rsid w:val="00A2716E"/>
    <w:rsid w:val="00A27316"/>
    <w:rsid w:val="00A2754E"/>
    <w:rsid w:val="00A2788F"/>
    <w:rsid w:val="00A2797B"/>
    <w:rsid w:val="00A279A0"/>
    <w:rsid w:val="00A279B1"/>
    <w:rsid w:val="00A27A65"/>
    <w:rsid w:val="00A27B28"/>
    <w:rsid w:val="00A3010E"/>
    <w:rsid w:val="00A3046A"/>
    <w:rsid w:val="00A304C2"/>
    <w:rsid w:val="00A30609"/>
    <w:rsid w:val="00A3087F"/>
    <w:rsid w:val="00A3088B"/>
    <w:rsid w:val="00A308B0"/>
    <w:rsid w:val="00A3099A"/>
    <w:rsid w:val="00A30A05"/>
    <w:rsid w:val="00A30A8A"/>
    <w:rsid w:val="00A30BE0"/>
    <w:rsid w:val="00A30D93"/>
    <w:rsid w:val="00A30F3F"/>
    <w:rsid w:val="00A30FE0"/>
    <w:rsid w:val="00A31032"/>
    <w:rsid w:val="00A3117A"/>
    <w:rsid w:val="00A31192"/>
    <w:rsid w:val="00A312F7"/>
    <w:rsid w:val="00A31387"/>
    <w:rsid w:val="00A313E6"/>
    <w:rsid w:val="00A31413"/>
    <w:rsid w:val="00A315E0"/>
    <w:rsid w:val="00A31689"/>
    <w:rsid w:val="00A3174E"/>
    <w:rsid w:val="00A317B9"/>
    <w:rsid w:val="00A31842"/>
    <w:rsid w:val="00A318E1"/>
    <w:rsid w:val="00A31B92"/>
    <w:rsid w:val="00A31CAB"/>
    <w:rsid w:val="00A31D4D"/>
    <w:rsid w:val="00A32063"/>
    <w:rsid w:val="00A323EA"/>
    <w:rsid w:val="00A324EE"/>
    <w:rsid w:val="00A3251B"/>
    <w:rsid w:val="00A325C3"/>
    <w:rsid w:val="00A3260C"/>
    <w:rsid w:val="00A32685"/>
    <w:rsid w:val="00A32928"/>
    <w:rsid w:val="00A32B27"/>
    <w:rsid w:val="00A32CD1"/>
    <w:rsid w:val="00A32E78"/>
    <w:rsid w:val="00A32F9C"/>
    <w:rsid w:val="00A3304C"/>
    <w:rsid w:val="00A33098"/>
    <w:rsid w:val="00A3311B"/>
    <w:rsid w:val="00A33303"/>
    <w:rsid w:val="00A3330B"/>
    <w:rsid w:val="00A3346B"/>
    <w:rsid w:val="00A3374B"/>
    <w:rsid w:val="00A33921"/>
    <w:rsid w:val="00A33B86"/>
    <w:rsid w:val="00A33CDF"/>
    <w:rsid w:val="00A33D19"/>
    <w:rsid w:val="00A3420F"/>
    <w:rsid w:val="00A3431C"/>
    <w:rsid w:val="00A343C8"/>
    <w:rsid w:val="00A3454B"/>
    <w:rsid w:val="00A347C4"/>
    <w:rsid w:val="00A3481F"/>
    <w:rsid w:val="00A34D17"/>
    <w:rsid w:val="00A35068"/>
    <w:rsid w:val="00A35103"/>
    <w:rsid w:val="00A351A9"/>
    <w:rsid w:val="00A352CD"/>
    <w:rsid w:val="00A35349"/>
    <w:rsid w:val="00A35604"/>
    <w:rsid w:val="00A35778"/>
    <w:rsid w:val="00A3577C"/>
    <w:rsid w:val="00A3579A"/>
    <w:rsid w:val="00A357E4"/>
    <w:rsid w:val="00A358D9"/>
    <w:rsid w:val="00A35A4B"/>
    <w:rsid w:val="00A35A59"/>
    <w:rsid w:val="00A35EA2"/>
    <w:rsid w:val="00A35F15"/>
    <w:rsid w:val="00A36040"/>
    <w:rsid w:val="00A36145"/>
    <w:rsid w:val="00A361C6"/>
    <w:rsid w:val="00A3632A"/>
    <w:rsid w:val="00A36368"/>
    <w:rsid w:val="00A363F5"/>
    <w:rsid w:val="00A36408"/>
    <w:rsid w:val="00A36B3A"/>
    <w:rsid w:val="00A36BDE"/>
    <w:rsid w:val="00A36CEB"/>
    <w:rsid w:val="00A36D38"/>
    <w:rsid w:val="00A36D89"/>
    <w:rsid w:val="00A36DB6"/>
    <w:rsid w:val="00A36FF0"/>
    <w:rsid w:val="00A37067"/>
    <w:rsid w:val="00A37298"/>
    <w:rsid w:val="00A37401"/>
    <w:rsid w:val="00A374D5"/>
    <w:rsid w:val="00A375D8"/>
    <w:rsid w:val="00A3764D"/>
    <w:rsid w:val="00A3781C"/>
    <w:rsid w:val="00A37AE2"/>
    <w:rsid w:val="00A37B15"/>
    <w:rsid w:val="00A37F9A"/>
    <w:rsid w:val="00A4044C"/>
    <w:rsid w:val="00A40534"/>
    <w:rsid w:val="00A40B67"/>
    <w:rsid w:val="00A40D0D"/>
    <w:rsid w:val="00A40F19"/>
    <w:rsid w:val="00A410D4"/>
    <w:rsid w:val="00A4110C"/>
    <w:rsid w:val="00A411C7"/>
    <w:rsid w:val="00A4150D"/>
    <w:rsid w:val="00A41737"/>
    <w:rsid w:val="00A41822"/>
    <w:rsid w:val="00A41C83"/>
    <w:rsid w:val="00A41D35"/>
    <w:rsid w:val="00A41D84"/>
    <w:rsid w:val="00A41DD9"/>
    <w:rsid w:val="00A41E23"/>
    <w:rsid w:val="00A41E9A"/>
    <w:rsid w:val="00A42169"/>
    <w:rsid w:val="00A4223B"/>
    <w:rsid w:val="00A4230F"/>
    <w:rsid w:val="00A42838"/>
    <w:rsid w:val="00A42C24"/>
    <w:rsid w:val="00A42C4A"/>
    <w:rsid w:val="00A42D32"/>
    <w:rsid w:val="00A42F6A"/>
    <w:rsid w:val="00A43327"/>
    <w:rsid w:val="00A43460"/>
    <w:rsid w:val="00A4368B"/>
    <w:rsid w:val="00A436DA"/>
    <w:rsid w:val="00A43775"/>
    <w:rsid w:val="00A43884"/>
    <w:rsid w:val="00A43D8E"/>
    <w:rsid w:val="00A43FA9"/>
    <w:rsid w:val="00A44183"/>
    <w:rsid w:val="00A443E8"/>
    <w:rsid w:val="00A44536"/>
    <w:rsid w:val="00A4469D"/>
    <w:rsid w:val="00A44999"/>
    <w:rsid w:val="00A44AA2"/>
    <w:rsid w:val="00A44AE5"/>
    <w:rsid w:val="00A44AFE"/>
    <w:rsid w:val="00A44DD5"/>
    <w:rsid w:val="00A44F23"/>
    <w:rsid w:val="00A45044"/>
    <w:rsid w:val="00A450B9"/>
    <w:rsid w:val="00A452F4"/>
    <w:rsid w:val="00A453B1"/>
    <w:rsid w:val="00A4568A"/>
    <w:rsid w:val="00A45772"/>
    <w:rsid w:val="00A457B2"/>
    <w:rsid w:val="00A459BF"/>
    <w:rsid w:val="00A45CC5"/>
    <w:rsid w:val="00A461DE"/>
    <w:rsid w:val="00A46319"/>
    <w:rsid w:val="00A4634F"/>
    <w:rsid w:val="00A463F6"/>
    <w:rsid w:val="00A4648C"/>
    <w:rsid w:val="00A465AE"/>
    <w:rsid w:val="00A46613"/>
    <w:rsid w:val="00A466CD"/>
    <w:rsid w:val="00A467B0"/>
    <w:rsid w:val="00A46876"/>
    <w:rsid w:val="00A46B1D"/>
    <w:rsid w:val="00A46BE6"/>
    <w:rsid w:val="00A46E16"/>
    <w:rsid w:val="00A46EC9"/>
    <w:rsid w:val="00A47041"/>
    <w:rsid w:val="00A471BD"/>
    <w:rsid w:val="00A472CB"/>
    <w:rsid w:val="00A47481"/>
    <w:rsid w:val="00A474F4"/>
    <w:rsid w:val="00A4750F"/>
    <w:rsid w:val="00A476DA"/>
    <w:rsid w:val="00A4773E"/>
    <w:rsid w:val="00A4783A"/>
    <w:rsid w:val="00A47B3C"/>
    <w:rsid w:val="00A47C36"/>
    <w:rsid w:val="00A47DFF"/>
    <w:rsid w:val="00A47E18"/>
    <w:rsid w:val="00A47F9A"/>
    <w:rsid w:val="00A47FC7"/>
    <w:rsid w:val="00A50095"/>
    <w:rsid w:val="00A50276"/>
    <w:rsid w:val="00A504E8"/>
    <w:rsid w:val="00A504EB"/>
    <w:rsid w:val="00A506C6"/>
    <w:rsid w:val="00A50733"/>
    <w:rsid w:val="00A50766"/>
    <w:rsid w:val="00A50832"/>
    <w:rsid w:val="00A50992"/>
    <w:rsid w:val="00A50CB2"/>
    <w:rsid w:val="00A50D09"/>
    <w:rsid w:val="00A50D7C"/>
    <w:rsid w:val="00A5139C"/>
    <w:rsid w:val="00A514E3"/>
    <w:rsid w:val="00A51E16"/>
    <w:rsid w:val="00A51E94"/>
    <w:rsid w:val="00A51F2B"/>
    <w:rsid w:val="00A51F41"/>
    <w:rsid w:val="00A5201D"/>
    <w:rsid w:val="00A52027"/>
    <w:rsid w:val="00A5202B"/>
    <w:rsid w:val="00A52152"/>
    <w:rsid w:val="00A52197"/>
    <w:rsid w:val="00A521AE"/>
    <w:rsid w:val="00A5243C"/>
    <w:rsid w:val="00A52527"/>
    <w:rsid w:val="00A525A2"/>
    <w:rsid w:val="00A52669"/>
    <w:rsid w:val="00A52722"/>
    <w:rsid w:val="00A527AC"/>
    <w:rsid w:val="00A528C8"/>
    <w:rsid w:val="00A52AB3"/>
    <w:rsid w:val="00A52C29"/>
    <w:rsid w:val="00A52CCD"/>
    <w:rsid w:val="00A52E73"/>
    <w:rsid w:val="00A52F1C"/>
    <w:rsid w:val="00A532FA"/>
    <w:rsid w:val="00A532FE"/>
    <w:rsid w:val="00A5333F"/>
    <w:rsid w:val="00A53475"/>
    <w:rsid w:val="00A5351C"/>
    <w:rsid w:val="00A535F9"/>
    <w:rsid w:val="00A53618"/>
    <w:rsid w:val="00A53642"/>
    <w:rsid w:val="00A53725"/>
    <w:rsid w:val="00A538BC"/>
    <w:rsid w:val="00A53AB9"/>
    <w:rsid w:val="00A53B06"/>
    <w:rsid w:val="00A53B87"/>
    <w:rsid w:val="00A53BE4"/>
    <w:rsid w:val="00A53E69"/>
    <w:rsid w:val="00A53F5B"/>
    <w:rsid w:val="00A53F88"/>
    <w:rsid w:val="00A53FC5"/>
    <w:rsid w:val="00A53FC8"/>
    <w:rsid w:val="00A5408A"/>
    <w:rsid w:val="00A542BE"/>
    <w:rsid w:val="00A543CF"/>
    <w:rsid w:val="00A543EC"/>
    <w:rsid w:val="00A5443E"/>
    <w:rsid w:val="00A5444D"/>
    <w:rsid w:val="00A545DE"/>
    <w:rsid w:val="00A545FC"/>
    <w:rsid w:val="00A545FF"/>
    <w:rsid w:val="00A546A9"/>
    <w:rsid w:val="00A546F0"/>
    <w:rsid w:val="00A54766"/>
    <w:rsid w:val="00A548A5"/>
    <w:rsid w:val="00A548E8"/>
    <w:rsid w:val="00A54AFE"/>
    <w:rsid w:val="00A54B47"/>
    <w:rsid w:val="00A54EA8"/>
    <w:rsid w:val="00A55154"/>
    <w:rsid w:val="00A55194"/>
    <w:rsid w:val="00A55288"/>
    <w:rsid w:val="00A553A4"/>
    <w:rsid w:val="00A556A0"/>
    <w:rsid w:val="00A5570B"/>
    <w:rsid w:val="00A558B2"/>
    <w:rsid w:val="00A559E8"/>
    <w:rsid w:val="00A55A52"/>
    <w:rsid w:val="00A55BE7"/>
    <w:rsid w:val="00A55CAC"/>
    <w:rsid w:val="00A55FCC"/>
    <w:rsid w:val="00A56057"/>
    <w:rsid w:val="00A56430"/>
    <w:rsid w:val="00A564CA"/>
    <w:rsid w:val="00A5654D"/>
    <w:rsid w:val="00A56563"/>
    <w:rsid w:val="00A56834"/>
    <w:rsid w:val="00A56A5B"/>
    <w:rsid w:val="00A56F04"/>
    <w:rsid w:val="00A570FA"/>
    <w:rsid w:val="00A571CC"/>
    <w:rsid w:val="00A57576"/>
    <w:rsid w:val="00A575AE"/>
    <w:rsid w:val="00A576B2"/>
    <w:rsid w:val="00A57766"/>
    <w:rsid w:val="00A57855"/>
    <w:rsid w:val="00A57892"/>
    <w:rsid w:val="00A57B65"/>
    <w:rsid w:val="00A57D4D"/>
    <w:rsid w:val="00A57D8C"/>
    <w:rsid w:val="00A57FFD"/>
    <w:rsid w:val="00A60130"/>
    <w:rsid w:val="00A60277"/>
    <w:rsid w:val="00A6055E"/>
    <w:rsid w:val="00A606BA"/>
    <w:rsid w:val="00A60A7C"/>
    <w:rsid w:val="00A60F92"/>
    <w:rsid w:val="00A61223"/>
    <w:rsid w:val="00A613A9"/>
    <w:rsid w:val="00A61437"/>
    <w:rsid w:val="00A615F7"/>
    <w:rsid w:val="00A6163D"/>
    <w:rsid w:val="00A6189E"/>
    <w:rsid w:val="00A61C92"/>
    <w:rsid w:val="00A61CD1"/>
    <w:rsid w:val="00A61D47"/>
    <w:rsid w:val="00A61EC4"/>
    <w:rsid w:val="00A61FC3"/>
    <w:rsid w:val="00A62049"/>
    <w:rsid w:val="00A621FF"/>
    <w:rsid w:val="00A62759"/>
    <w:rsid w:val="00A628DD"/>
    <w:rsid w:val="00A62942"/>
    <w:rsid w:val="00A629AB"/>
    <w:rsid w:val="00A62A97"/>
    <w:rsid w:val="00A62AD3"/>
    <w:rsid w:val="00A62D93"/>
    <w:rsid w:val="00A62EE7"/>
    <w:rsid w:val="00A62FEF"/>
    <w:rsid w:val="00A63091"/>
    <w:rsid w:val="00A63128"/>
    <w:rsid w:val="00A633B6"/>
    <w:rsid w:val="00A636F0"/>
    <w:rsid w:val="00A638B9"/>
    <w:rsid w:val="00A63CB8"/>
    <w:rsid w:val="00A63D8E"/>
    <w:rsid w:val="00A63E4E"/>
    <w:rsid w:val="00A64979"/>
    <w:rsid w:val="00A64C1C"/>
    <w:rsid w:val="00A64C89"/>
    <w:rsid w:val="00A64D11"/>
    <w:rsid w:val="00A650D7"/>
    <w:rsid w:val="00A651E7"/>
    <w:rsid w:val="00A6548C"/>
    <w:rsid w:val="00A654F3"/>
    <w:rsid w:val="00A6563B"/>
    <w:rsid w:val="00A65720"/>
    <w:rsid w:val="00A6582C"/>
    <w:rsid w:val="00A658D1"/>
    <w:rsid w:val="00A65991"/>
    <w:rsid w:val="00A65A84"/>
    <w:rsid w:val="00A65DCD"/>
    <w:rsid w:val="00A66152"/>
    <w:rsid w:val="00A66159"/>
    <w:rsid w:val="00A661F0"/>
    <w:rsid w:val="00A6646D"/>
    <w:rsid w:val="00A6654B"/>
    <w:rsid w:val="00A666FC"/>
    <w:rsid w:val="00A666FE"/>
    <w:rsid w:val="00A668D3"/>
    <w:rsid w:val="00A66B8A"/>
    <w:rsid w:val="00A66BB8"/>
    <w:rsid w:val="00A66C2E"/>
    <w:rsid w:val="00A670E7"/>
    <w:rsid w:val="00A671DC"/>
    <w:rsid w:val="00A67344"/>
    <w:rsid w:val="00A67460"/>
    <w:rsid w:val="00A67783"/>
    <w:rsid w:val="00A67801"/>
    <w:rsid w:val="00A6799D"/>
    <w:rsid w:val="00A679AE"/>
    <w:rsid w:val="00A67A76"/>
    <w:rsid w:val="00A67C0B"/>
    <w:rsid w:val="00A67D27"/>
    <w:rsid w:val="00A67E1B"/>
    <w:rsid w:val="00A70227"/>
    <w:rsid w:val="00A70295"/>
    <w:rsid w:val="00A705CB"/>
    <w:rsid w:val="00A70A73"/>
    <w:rsid w:val="00A70C29"/>
    <w:rsid w:val="00A70DDC"/>
    <w:rsid w:val="00A70DF7"/>
    <w:rsid w:val="00A713B7"/>
    <w:rsid w:val="00A7140D"/>
    <w:rsid w:val="00A716D9"/>
    <w:rsid w:val="00A71ABB"/>
    <w:rsid w:val="00A71D74"/>
    <w:rsid w:val="00A71FB3"/>
    <w:rsid w:val="00A7259E"/>
    <w:rsid w:val="00A726A1"/>
    <w:rsid w:val="00A72802"/>
    <w:rsid w:val="00A72919"/>
    <w:rsid w:val="00A729A6"/>
    <w:rsid w:val="00A72EF8"/>
    <w:rsid w:val="00A733F6"/>
    <w:rsid w:val="00A734C3"/>
    <w:rsid w:val="00A73554"/>
    <w:rsid w:val="00A735EE"/>
    <w:rsid w:val="00A739E7"/>
    <w:rsid w:val="00A73A61"/>
    <w:rsid w:val="00A73A69"/>
    <w:rsid w:val="00A73A7A"/>
    <w:rsid w:val="00A73D27"/>
    <w:rsid w:val="00A73D42"/>
    <w:rsid w:val="00A73D6C"/>
    <w:rsid w:val="00A73E6C"/>
    <w:rsid w:val="00A73F17"/>
    <w:rsid w:val="00A7403F"/>
    <w:rsid w:val="00A74095"/>
    <w:rsid w:val="00A741CC"/>
    <w:rsid w:val="00A741E1"/>
    <w:rsid w:val="00A74200"/>
    <w:rsid w:val="00A7420D"/>
    <w:rsid w:val="00A74422"/>
    <w:rsid w:val="00A74461"/>
    <w:rsid w:val="00A74523"/>
    <w:rsid w:val="00A745CF"/>
    <w:rsid w:val="00A7485E"/>
    <w:rsid w:val="00A74936"/>
    <w:rsid w:val="00A74A24"/>
    <w:rsid w:val="00A74B1C"/>
    <w:rsid w:val="00A74BC5"/>
    <w:rsid w:val="00A75111"/>
    <w:rsid w:val="00A75509"/>
    <w:rsid w:val="00A75635"/>
    <w:rsid w:val="00A75647"/>
    <w:rsid w:val="00A756BB"/>
    <w:rsid w:val="00A75A93"/>
    <w:rsid w:val="00A75DE6"/>
    <w:rsid w:val="00A75E43"/>
    <w:rsid w:val="00A762AC"/>
    <w:rsid w:val="00A7630B"/>
    <w:rsid w:val="00A76D41"/>
    <w:rsid w:val="00A76D84"/>
    <w:rsid w:val="00A76DC3"/>
    <w:rsid w:val="00A76DCF"/>
    <w:rsid w:val="00A770B9"/>
    <w:rsid w:val="00A7712C"/>
    <w:rsid w:val="00A77149"/>
    <w:rsid w:val="00A77409"/>
    <w:rsid w:val="00A7741C"/>
    <w:rsid w:val="00A77548"/>
    <w:rsid w:val="00A775F1"/>
    <w:rsid w:val="00A7761C"/>
    <w:rsid w:val="00A776DE"/>
    <w:rsid w:val="00A7782B"/>
    <w:rsid w:val="00A77A10"/>
    <w:rsid w:val="00A77BE2"/>
    <w:rsid w:val="00A77DF6"/>
    <w:rsid w:val="00A77E10"/>
    <w:rsid w:val="00A77E64"/>
    <w:rsid w:val="00A77ED4"/>
    <w:rsid w:val="00A77F07"/>
    <w:rsid w:val="00A80394"/>
    <w:rsid w:val="00A80490"/>
    <w:rsid w:val="00A804E8"/>
    <w:rsid w:val="00A80509"/>
    <w:rsid w:val="00A80616"/>
    <w:rsid w:val="00A80639"/>
    <w:rsid w:val="00A806CB"/>
    <w:rsid w:val="00A8088F"/>
    <w:rsid w:val="00A80DD3"/>
    <w:rsid w:val="00A80FBE"/>
    <w:rsid w:val="00A81217"/>
    <w:rsid w:val="00A81353"/>
    <w:rsid w:val="00A817EB"/>
    <w:rsid w:val="00A818BD"/>
    <w:rsid w:val="00A81995"/>
    <w:rsid w:val="00A81B73"/>
    <w:rsid w:val="00A821C8"/>
    <w:rsid w:val="00A82299"/>
    <w:rsid w:val="00A822B7"/>
    <w:rsid w:val="00A82312"/>
    <w:rsid w:val="00A82393"/>
    <w:rsid w:val="00A82458"/>
    <w:rsid w:val="00A8252B"/>
    <w:rsid w:val="00A825BD"/>
    <w:rsid w:val="00A82776"/>
    <w:rsid w:val="00A827C5"/>
    <w:rsid w:val="00A82834"/>
    <w:rsid w:val="00A82CA3"/>
    <w:rsid w:val="00A82D14"/>
    <w:rsid w:val="00A82E45"/>
    <w:rsid w:val="00A8305C"/>
    <w:rsid w:val="00A8348E"/>
    <w:rsid w:val="00A835D4"/>
    <w:rsid w:val="00A8360E"/>
    <w:rsid w:val="00A836ED"/>
    <w:rsid w:val="00A83A11"/>
    <w:rsid w:val="00A83B2D"/>
    <w:rsid w:val="00A83E33"/>
    <w:rsid w:val="00A8412D"/>
    <w:rsid w:val="00A841F4"/>
    <w:rsid w:val="00A844B1"/>
    <w:rsid w:val="00A844C2"/>
    <w:rsid w:val="00A84B6F"/>
    <w:rsid w:val="00A84C6C"/>
    <w:rsid w:val="00A84CC0"/>
    <w:rsid w:val="00A84E3C"/>
    <w:rsid w:val="00A84FB5"/>
    <w:rsid w:val="00A84FB8"/>
    <w:rsid w:val="00A85159"/>
    <w:rsid w:val="00A852DD"/>
    <w:rsid w:val="00A8530D"/>
    <w:rsid w:val="00A853A4"/>
    <w:rsid w:val="00A85420"/>
    <w:rsid w:val="00A855D3"/>
    <w:rsid w:val="00A856D7"/>
    <w:rsid w:val="00A85A72"/>
    <w:rsid w:val="00A85AEF"/>
    <w:rsid w:val="00A85F81"/>
    <w:rsid w:val="00A860B2"/>
    <w:rsid w:val="00A860C0"/>
    <w:rsid w:val="00A86186"/>
    <w:rsid w:val="00A863C8"/>
    <w:rsid w:val="00A864FE"/>
    <w:rsid w:val="00A865CF"/>
    <w:rsid w:val="00A86722"/>
    <w:rsid w:val="00A867AC"/>
    <w:rsid w:val="00A86829"/>
    <w:rsid w:val="00A86922"/>
    <w:rsid w:val="00A86934"/>
    <w:rsid w:val="00A86BCC"/>
    <w:rsid w:val="00A86C1B"/>
    <w:rsid w:val="00A86D4C"/>
    <w:rsid w:val="00A87014"/>
    <w:rsid w:val="00A872E1"/>
    <w:rsid w:val="00A873BD"/>
    <w:rsid w:val="00A8784D"/>
    <w:rsid w:val="00A87965"/>
    <w:rsid w:val="00A87B48"/>
    <w:rsid w:val="00A87D01"/>
    <w:rsid w:val="00A87D44"/>
    <w:rsid w:val="00A87D46"/>
    <w:rsid w:val="00A87E78"/>
    <w:rsid w:val="00A90531"/>
    <w:rsid w:val="00A90552"/>
    <w:rsid w:val="00A90604"/>
    <w:rsid w:val="00A90823"/>
    <w:rsid w:val="00A90939"/>
    <w:rsid w:val="00A90A13"/>
    <w:rsid w:val="00A90A42"/>
    <w:rsid w:val="00A90B50"/>
    <w:rsid w:val="00A90CA4"/>
    <w:rsid w:val="00A90D12"/>
    <w:rsid w:val="00A90FF3"/>
    <w:rsid w:val="00A91061"/>
    <w:rsid w:val="00A9107A"/>
    <w:rsid w:val="00A910E3"/>
    <w:rsid w:val="00A91363"/>
    <w:rsid w:val="00A913D8"/>
    <w:rsid w:val="00A9155D"/>
    <w:rsid w:val="00A9162A"/>
    <w:rsid w:val="00A91801"/>
    <w:rsid w:val="00A91DAC"/>
    <w:rsid w:val="00A9206A"/>
    <w:rsid w:val="00A920E9"/>
    <w:rsid w:val="00A9218D"/>
    <w:rsid w:val="00A921AF"/>
    <w:rsid w:val="00A92347"/>
    <w:rsid w:val="00A923C1"/>
    <w:rsid w:val="00A92573"/>
    <w:rsid w:val="00A92605"/>
    <w:rsid w:val="00A92686"/>
    <w:rsid w:val="00A92852"/>
    <w:rsid w:val="00A92A5F"/>
    <w:rsid w:val="00A92E59"/>
    <w:rsid w:val="00A92EA7"/>
    <w:rsid w:val="00A92EB8"/>
    <w:rsid w:val="00A92FC2"/>
    <w:rsid w:val="00A930F4"/>
    <w:rsid w:val="00A931AA"/>
    <w:rsid w:val="00A93275"/>
    <w:rsid w:val="00A93286"/>
    <w:rsid w:val="00A93713"/>
    <w:rsid w:val="00A938C1"/>
    <w:rsid w:val="00A93B63"/>
    <w:rsid w:val="00A93C56"/>
    <w:rsid w:val="00A93C62"/>
    <w:rsid w:val="00A93C94"/>
    <w:rsid w:val="00A93DA6"/>
    <w:rsid w:val="00A93E54"/>
    <w:rsid w:val="00A93F78"/>
    <w:rsid w:val="00A9402A"/>
    <w:rsid w:val="00A94600"/>
    <w:rsid w:val="00A946FF"/>
    <w:rsid w:val="00A9476E"/>
    <w:rsid w:val="00A947B5"/>
    <w:rsid w:val="00A94AA5"/>
    <w:rsid w:val="00A94CDE"/>
    <w:rsid w:val="00A94D42"/>
    <w:rsid w:val="00A94F34"/>
    <w:rsid w:val="00A9518E"/>
    <w:rsid w:val="00A9530F"/>
    <w:rsid w:val="00A953CE"/>
    <w:rsid w:val="00A95449"/>
    <w:rsid w:val="00A954BA"/>
    <w:rsid w:val="00A955D8"/>
    <w:rsid w:val="00A957A6"/>
    <w:rsid w:val="00A9690C"/>
    <w:rsid w:val="00A96B57"/>
    <w:rsid w:val="00A96BBF"/>
    <w:rsid w:val="00A96C48"/>
    <w:rsid w:val="00A96E32"/>
    <w:rsid w:val="00A96EFB"/>
    <w:rsid w:val="00A96F14"/>
    <w:rsid w:val="00A96F4F"/>
    <w:rsid w:val="00A970A1"/>
    <w:rsid w:val="00A9715C"/>
    <w:rsid w:val="00A975B8"/>
    <w:rsid w:val="00A977E0"/>
    <w:rsid w:val="00A97911"/>
    <w:rsid w:val="00A97CAC"/>
    <w:rsid w:val="00AA0068"/>
    <w:rsid w:val="00AA0081"/>
    <w:rsid w:val="00AA0410"/>
    <w:rsid w:val="00AA0422"/>
    <w:rsid w:val="00AA0810"/>
    <w:rsid w:val="00AA08C4"/>
    <w:rsid w:val="00AA09B6"/>
    <w:rsid w:val="00AA0AB3"/>
    <w:rsid w:val="00AA0CA6"/>
    <w:rsid w:val="00AA0CC5"/>
    <w:rsid w:val="00AA0E5E"/>
    <w:rsid w:val="00AA0F0C"/>
    <w:rsid w:val="00AA0FA0"/>
    <w:rsid w:val="00AA0FA9"/>
    <w:rsid w:val="00AA1095"/>
    <w:rsid w:val="00AA1233"/>
    <w:rsid w:val="00AA183C"/>
    <w:rsid w:val="00AA1912"/>
    <w:rsid w:val="00AA199B"/>
    <w:rsid w:val="00AA201E"/>
    <w:rsid w:val="00AA2133"/>
    <w:rsid w:val="00AA2331"/>
    <w:rsid w:val="00AA2669"/>
    <w:rsid w:val="00AA26C0"/>
    <w:rsid w:val="00AA2752"/>
    <w:rsid w:val="00AA27C1"/>
    <w:rsid w:val="00AA28BA"/>
    <w:rsid w:val="00AA2A16"/>
    <w:rsid w:val="00AA2A98"/>
    <w:rsid w:val="00AA2FEA"/>
    <w:rsid w:val="00AA3023"/>
    <w:rsid w:val="00AA307A"/>
    <w:rsid w:val="00AA3091"/>
    <w:rsid w:val="00AA3233"/>
    <w:rsid w:val="00AA3435"/>
    <w:rsid w:val="00AA3496"/>
    <w:rsid w:val="00AA3557"/>
    <w:rsid w:val="00AA359C"/>
    <w:rsid w:val="00AA368E"/>
    <w:rsid w:val="00AA3752"/>
    <w:rsid w:val="00AA384B"/>
    <w:rsid w:val="00AA3950"/>
    <w:rsid w:val="00AA39F7"/>
    <w:rsid w:val="00AA3AC0"/>
    <w:rsid w:val="00AA3B0C"/>
    <w:rsid w:val="00AA3B94"/>
    <w:rsid w:val="00AA3CBB"/>
    <w:rsid w:val="00AA3D4F"/>
    <w:rsid w:val="00AA3DD7"/>
    <w:rsid w:val="00AA3E3A"/>
    <w:rsid w:val="00AA3F37"/>
    <w:rsid w:val="00AA438B"/>
    <w:rsid w:val="00AA45B5"/>
    <w:rsid w:val="00AA45D3"/>
    <w:rsid w:val="00AA4957"/>
    <w:rsid w:val="00AA4999"/>
    <w:rsid w:val="00AA4A52"/>
    <w:rsid w:val="00AA4A86"/>
    <w:rsid w:val="00AA4A9C"/>
    <w:rsid w:val="00AA4AE3"/>
    <w:rsid w:val="00AA4B38"/>
    <w:rsid w:val="00AA4BC3"/>
    <w:rsid w:val="00AA4EA5"/>
    <w:rsid w:val="00AA4FB5"/>
    <w:rsid w:val="00AA50F1"/>
    <w:rsid w:val="00AA540F"/>
    <w:rsid w:val="00AA563D"/>
    <w:rsid w:val="00AA5AE3"/>
    <w:rsid w:val="00AA5D9E"/>
    <w:rsid w:val="00AA5E8C"/>
    <w:rsid w:val="00AA5F9A"/>
    <w:rsid w:val="00AA62C4"/>
    <w:rsid w:val="00AA6336"/>
    <w:rsid w:val="00AA635B"/>
    <w:rsid w:val="00AA6510"/>
    <w:rsid w:val="00AA6A1F"/>
    <w:rsid w:val="00AA6A91"/>
    <w:rsid w:val="00AA6AC8"/>
    <w:rsid w:val="00AA6B44"/>
    <w:rsid w:val="00AA6D88"/>
    <w:rsid w:val="00AA6EE4"/>
    <w:rsid w:val="00AA6F11"/>
    <w:rsid w:val="00AA6F62"/>
    <w:rsid w:val="00AA6F8D"/>
    <w:rsid w:val="00AA6FF2"/>
    <w:rsid w:val="00AA717D"/>
    <w:rsid w:val="00AA71F2"/>
    <w:rsid w:val="00AA7431"/>
    <w:rsid w:val="00AA74A0"/>
    <w:rsid w:val="00AA75F0"/>
    <w:rsid w:val="00AA776E"/>
    <w:rsid w:val="00AA77DC"/>
    <w:rsid w:val="00AA77ED"/>
    <w:rsid w:val="00AA7BE1"/>
    <w:rsid w:val="00AA7EE6"/>
    <w:rsid w:val="00AA7FED"/>
    <w:rsid w:val="00AB011E"/>
    <w:rsid w:val="00AB017E"/>
    <w:rsid w:val="00AB05F4"/>
    <w:rsid w:val="00AB0811"/>
    <w:rsid w:val="00AB08FC"/>
    <w:rsid w:val="00AB0DC1"/>
    <w:rsid w:val="00AB0E81"/>
    <w:rsid w:val="00AB0E93"/>
    <w:rsid w:val="00AB0F4E"/>
    <w:rsid w:val="00AB0F6C"/>
    <w:rsid w:val="00AB1353"/>
    <w:rsid w:val="00AB1565"/>
    <w:rsid w:val="00AB19D2"/>
    <w:rsid w:val="00AB1B00"/>
    <w:rsid w:val="00AB1C0E"/>
    <w:rsid w:val="00AB1CE8"/>
    <w:rsid w:val="00AB2151"/>
    <w:rsid w:val="00AB2281"/>
    <w:rsid w:val="00AB22A2"/>
    <w:rsid w:val="00AB246A"/>
    <w:rsid w:val="00AB25F5"/>
    <w:rsid w:val="00AB2612"/>
    <w:rsid w:val="00AB264E"/>
    <w:rsid w:val="00AB26A9"/>
    <w:rsid w:val="00AB26BB"/>
    <w:rsid w:val="00AB2869"/>
    <w:rsid w:val="00AB2AA9"/>
    <w:rsid w:val="00AB2B27"/>
    <w:rsid w:val="00AB2B54"/>
    <w:rsid w:val="00AB2BB7"/>
    <w:rsid w:val="00AB2C64"/>
    <w:rsid w:val="00AB2CDC"/>
    <w:rsid w:val="00AB2D81"/>
    <w:rsid w:val="00AB33AD"/>
    <w:rsid w:val="00AB3442"/>
    <w:rsid w:val="00AB3517"/>
    <w:rsid w:val="00AB35DA"/>
    <w:rsid w:val="00AB3603"/>
    <w:rsid w:val="00AB384F"/>
    <w:rsid w:val="00AB389C"/>
    <w:rsid w:val="00AB39A5"/>
    <w:rsid w:val="00AB3AA5"/>
    <w:rsid w:val="00AB3CD1"/>
    <w:rsid w:val="00AB3D9B"/>
    <w:rsid w:val="00AB3DF3"/>
    <w:rsid w:val="00AB3ED0"/>
    <w:rsid w:val="00AB4279"/>
    <w:rsid w:val="00AB4534"/>
    <w:rsid w:val="00AB46EC"/>
    <w:rsid w:val="00AB47D1"/>
    <w:rsid w:val="00AB4818"/>
    <w:rsid w:val="00AB483D"/>
    <w:rsid w:val="00AB49ED"/>
    <w:rsid w:val="00AB4BA0"/>
    <w:rsid w:val="00AB4C81"/>
    <w:rsid w:val="00AB4CB3"/>
    <w:rsid w:val="00AB4D1F"/>
    <w:rsid w:val="00AB4D28"/>
    <w:rsid w:val="00AB4D37"/>
    <w:rsid w:val="00AB4E1D"/>
    <w:rsid w:val="00AB4E95"/>
    <w:rsid w:val="00AB4ECF"/>
    <w:rsid w:val="00AB4EEF"/>
    <w:rsid w:val="00AB4F56"/>
    <w:rsid w:val="00AB500A"/>
    <w:rsid w:val="00AB51B9"/>
    <w:rsid w:val="00AB56AC"/>
    <w:rsid w:val="00AB574A"/>
    <w:rsid w:val="00AB5769"/>
    <w:rsid w:val="00AB579D"/>
    <w:rsid w:val="00AB5844"/>
    <w:rsid w:val="00AB5860"/>
    <w:rsid w:val="00AB5883"/>
    <w:rsid w:val="00AB58FA"/>
    <w:rsid w:val="00AB5A11"/>
    <w:rsid w:val="00AB5A3B"/>
    <w:rsid w:val="00AB5B42"/>
    <w:rsid w:val="00AB6034"/>
    <w:rsid w:val="00AB61B8"/>
    <w:rsid w:val="00AB628D"/>
    <w:rsid w:val="00AB62C8"/>
    <w:rsid w:val="00AB6367"/>
    <w:rsid w:val="00AB6404"/>
    <w:rsid w:val="00AB654C"/>
    <w:rsid w:val="00AB67CA"/>
    <w:rsid w:val="00AB6927"/>
    <w:rsid w:val="00AB69DA"/>
    <w:rsid w:val="00AB6A8A"/>
    <w:rsid w:val="00AB6B13"/>
    <w:rsid w:val="00AB6B53"/>
    <w:rsid w:val="00AB6B91"/>
    <w:rsid w:val="00AB6C03"/>
    <w:rsid w:val="00AB6C92"/>
    <w:rsid w:val="00AB6F01"/>
    <w:rsid w:val="00AB70E3"/>
    <w:rsid w:val="00AB7161"/>
    <w:rsid w:val="00AB7376"/>
    <w:rsid w:val="00AB73B9"/>
    <w:rsid w:val="00AB7502"/>
    <w:rsid w:val="00AB77B5"/>
    <w:rsid w:val="00AB7A18"/>
    <w:rsid w:val="00AB7A1C"/>
    <w:rsid w:val="00AB7AC3"/>
    <w:rsid w:val="00AB7BF0"/>
    <w:rsid w:val="00AB7D10"/>
    <w:rsid w:val="00AB7D55"/>
    <w:rsid w:val="00AB7DC2"/>
    <w:rsid w:val="00AB7DF9"/>
    <w:rsid w:val="00AB7F7E"/>
    <w:rsid w:val="00AC00BE"/>
    <w:rsid w:val="00AC049F"/>
    <w:rsid w:val="00AC04BA"/>
    <w:rsid w:val="00AC04CC"/>
    <w:rsid w:val="00AC0851"/>
    <w:rsid w:val="00AC0942"/>
    <w:rsid w:val="00AC09E6"/>
    <w:rsid w:val="00AC0AD0"/>
    <w:rsid w:val="00AC0B38"/>
    <w:rsid w:val="00AC0BE2"/>
    <w:rsid w:val="00AC0E8C"/>
    <w:rsid w:val="00AC0EAE"/>
    <w:rsid w:val="00AC0F0C"/>
    <w:rsid w:val="00AC0FC5"/>
    <w:rsid w:val="00AC1551"/>
    <w:rsid w:val="00AC175E"/>
    <w:rsid w:val="00AC1B05"/>
    <w:rsid w:val="00AC2041"/>
    <w:rsid w:val="00AC220F"/>
    <w:rsid w:val="00AC22C8"/>
    <w:rsid w:val="00AC25BC"/>
    <w:rsid w:val="00AC2803"/>
    <w:rsid w:val="00AC295C"/>
    <w:rsid w:val="00AC2A86"/>
    <w:rsid w:val="00AC2E88"/>
    <w:rsid w:val="00AC303C"/>
    <w:rsid w:val="00AC324A"/>
    <w:rsid w:val="00AC356B"/>
    <w:rsid w:val="00AC376D"/>
    <w:rsid w:val="00AC3C3A"/>
    <w:rsid w:val="00AC3CB4"/>
    <w:rsid w:val="00AC4170"/>
    <w:rsid w:val="00AC42E4"/>
    <w:rsid w:val="00AC452D"/>
    <w:rsid w:val="00AC4541"/>
    <w:rsid w:val="00AC4658"/>
    <w:rsid w:val="00AC4788"/>
    <w:rsid w:val="00AC48DC"/>
    <w:rsid w:val="00AC4A0B"/>
    <w:rsid w:val="00AC4A0D"/>
    <w:rsid w:val="00AC4AE1"/>
    <w:rsid w:val="00AC4AFC"/>
    <w:rsid w:val="00AC4C79"/>
    <w:rsid w:val="00AC4F61"/>
    <w:rsid w:val="00AC4FE0"/>
    <w:rsid w:val="00AC505C"/>
    <w:rsid w:val="00AC523A"/>
    <w:rsid w:val="00AC53E2"/>
    <w:rsid w:val="00AC5522"/>
    <w:rsid w:val="00AC5673"/>
    <w:rsid w:val="00AC5843"/>
    <w:rsid w:val="00AC5995"/>
    <w:rsid w:val="00AC5996"/>
    <w:rsid w:val="00AC5A44"/>
    <w:rsid w:val="00AC5CCE"/>
    <w:rsid w:val="00AC5DD6"/>
    <w:rsid w:val="00AC5E5E"/>
    <w:rsid w:val="00AC5F51"/>
    <w:rsid w:val="00AC60CB"/>
    <w:rsid w:val="00AC6242"/>
    <w:rsid w:val="00AC63B6"/>
    <w:rsid w:val="00AC6417"/>
    <w:rsid w:val="00AC6443"/>
    <w:rsid w:val="00AC6510"/>
    <w:rsid w:val="00AC6941"/>
    <w:rsid w:val="00AC6961"/>
    <w:rsid w:val="00AC6A20"/>
    <w:rsid w:val="00AC6A93"/>
    <w:rsid w:val="00AC6D94"/>
    <w:rsid w:val="00AC6DD5"/>
    <w:rsid w:val="00AC6ED8"/>
    <w:rsid w:val="00AC6EE4"/>
    <w:rsid w:val="00AC70E6"/>
    <w:rsid w:val="00AC74EA"/>
    <w:rsid w:val="00AC7685"/>
    <w:rsid w:val="00AC77AA"/>
    <w:rsid w:val="00AC77FB"/>
    <w:rsid w:val="00AC79B5"/>
    <w:rsid w:val="00AC7A5C"/>
    <w:rsid w:val="00AD0219"/>
    <w:rsid w:val="00AD05A9"/>
    <w:rsid w:val="00AD074C"/>
    <w:rsid w:val="00AD07BC"/>
    <w:rsid w:val="00AD081C"/>
    <w:rsid w:val="00AD0AF6"/>
    <w:rsid w:val="00AD0B97"/>
    <w:rsid w:val="00AD0C61"/>
    <w:rsid w:val="00AD0CE7"/>
    <w:rsid w:val="00AD0D36"/>
    <w:rsid w:val="00AD0D99"/>
    <w:rsid w:val="00AD1614"/>
    <w:rsid w:val="00AD174E"/>
    <w:rsid w:val="00AD1848"/>
    <w:rsid w:val="00AD1A03"/>
    <w:rsid w:val="00AD1A1A"/>
    <w:rsid w:val="00AD1AD8"/>
    <w:rsid w:val="00AD1C4C"/>
    <w:rsid w:val="00AD1C66"/>
    <w:rsid w:val="00AD1D06"/>
    <w:rsid w:val="00AD1D45"/>
    <w:rsid w:val="00AD1D6E"/>
    <w:rsid w:val="00AD1E6F"/>
    <w:rsid w:val="00AD1E7C"/>
    <w:rsid w:val="00AD1F07"/>
    <w:rsid w:val="00AD203C"/>
    <w:rsid w:val="00AD22E0"/>
    <w:rsid w:val="00AD2341"/>
    <w:rsid w:val="00AD299A"/>
    <w:rsid w:val="00AD2D0A"/>
    <w:rsid w:val="00AD2D43"/>
    <w:rsid w:val="00AD2E7D"/>
    <w:rsid w:val="00AD3173"/>
    <w:rsid w:val="00AD3581"/>
    <w:rsid w:val="00AD372C"/>
    <w:rsid w:val="00AD38BE"/>
    <w:rsid w:val="00AD390A"/>
    <w:rsid w:val="00AD3AA3"/>
    <w:rsid w:val="00AD3FD3"/>
    <w:rsid w:val="00AD445D"/>
    <w:rsid w:val="00AD44C3"/>
    <w:rsid w:val="00AD45F0"/>
    <w:rsid w:val="00AD490C"/>
    <w:rsid w:val="00AD4A0C"/>
    <w:rsid w:val="00AD4ABF"/>
    <w:rsid w:val="00AD4AEB"/>
    <w:rsid w:val="00AD4C24"/>
    <w:rsid w:val="00AD4CDC"/>
    <w:rsid w:val="00AD4D26"/>
    <w:rsid w:val="00AD4DCD"/>
    <w:rsid w:val="00AD4ED4"/>
    <w:rsid w:val="00AD52CB"/>
    <w:rsid w:val="00AD53A0"/>
    <w:rsid w:val="00AD53B2"/>
    <w:rsid w:val="00AD553D"/>
    <w:rsid w:val="00AD5632"/>
    <w:rsid w:val="00AD573E"/>
    <w:rsid w:val="00AD5798"/>
    <w:rsid w:val="00AD57C4"/>
    <w:rsid w:val="00AD59D5"/>
    <w:rsid w:val="00AD5D95"/>
    <w:rsid w:val="00AD5DBB"/>
    <w:rsid w:val="00AD5F7D"/>
    <w:rsid w:val="00AD603F"/>
    <w:rsid w:val="00AD606C"/>
    <w:rsid w:val="00AD60AC"/>
    <w:rsid w:val="00AD610C"/>
    <w:rsid w:val="00AD62F9"/>
    <w:rsid w:val="00AD6607"/>
    <w:rsid w:val="00AD667B"/>
    <w:rsid w:val="00AD669E"/>
    <w:rsid w:val="00AD66B2"/>
    <w:rsid w:val="00AD6887"/>
    <w:rsid w:val="00AD6FE2"/>
    <w:rsid w:val="00AD7061"/>
    <w:rsid w:val="00AD7120"/>
    <w:rsid w:val="00AD7122"/>
    <w:rsid w:val="00AD71C8"/>
    <w:rsid w:val="00AD725C"/>
    <w:rsid w:val="00AD7389"/>
    <w:rsid w:val="00AD7629"/>
    <w:rsid w:val="00AD7813"/>
    <w:rsid w:val="00AD7B0C"/>
    <w:rsid w:val="00AD7BF8"/>
    <w:rsid w:val="00AD7E27"/>
    <w:rsid w:val="00AD7F41"/>
    <w:rsid w:val="00AE0231"/>
    <w:rsid w:val="00AE02D2"/>
    <w:rsid w:val="00AE033A"/>
    <w:rsid w:val="00AE06AB"/>
    <w:rsid w:val="00AE07E3"/>
    <w:rsid w:val="00AE0831"/>
    <w:rsid w:val="00AE08C3"/>
    <w:rsid w:val="00AE08D7"/>
    <w:rsid w:val="00AE098D"/>
    <w:rsid w:val="00AE0A55"/>
    <w:rsid w:val="00AE0F02"/>
    <w:rsid w:val="00AE100F"/>
    <w:rsid w:val="00AE11C6"/>
    <w:rsid w:val="00AE125A"/>
    <w:rsid w:val="00AE14BC"/>
    <w:rsid w:val="00AE1680"/>
    <w:rsid w:val="00AE16E8"/>
    <w:rsid w:val="00AE16EF"/>
    <w:rsid w:val="00AE16F4"/>
    <w:rsid w:val="00AE1B1F"/>
    <w:rsid w:val="00AE1D16"/>
    <w:rsid w:val="00AE1F8D"/>
    <w:rsid w:val="00AE20FD"/>
    <w:rsid w:val="00AE2256"/>
    <w:rsid w:val="00AE263F"/>
    <w:rsid w:val="00AE2795"/>
    <w:rsid w:val="00AE2800"/>
    <w:rsid w:val="00AE28D5"/>
    <w:rsid w:val="00AE2A32"/>
    <w:rsid w:val="00AE2C87"/>
    <w:rsid w:val="00AE2CBF"/>
    <w:rsid w:val="00AE2CFA"/>
    <w:rsid w:val="00AE3091"/>
    <w:rsid w:val="00AE312D"/>
    <w:rsid w:val="00AE316A"/>
    <w:rsid w:val="00AE3180"/>
    <w:rsid w:val="00AE338B"/>
    <w:rsid w:val="00AE351D"/>
    <w:rsid w:val="00AE387F"/>
    <w:rsid w:val="00AE3B65"/>
    <w:rsid w:val="00AE3CA7"/>
    <w:rsid w:val="00AE3D47"/>
    <w:rsid w:val="00AE3E24"/>
    <w:rsid w:val="00AE3FF8"/>
    <w:rsid w:val="00AE4060"/>
    <w:rsid w:val="00AE41FB"/>
    <w:rsid w:val="00AE4321"/>
    <w:rsid w:val="00AE4381"/>
    <w:rsid w:val="00AE46A2"/>
    <w:rsid w:val="00AE47F4"/>
    <w:rsid w:val="00AE4DD5"/>
    <w:rsid w:val="00AE5211"/>
    <w:rsid w:val="00AE54B1"/>
    <w:rsid w:val="00AE5555"/>
    <w:rsid w:val="00AE5692"/>
    <w:rsid w:val="00AE582B"/>
    <w:rsid w:val="00AE58B2"/>
    <w:rsid w:val="00AE59F6"/>
    <w:rsid w:val="00AE5A62"/>
    <w:rsid w:val="00AE5A65"/>
    <w:rsid w:val="00AE5B41"/>
    <w:rsid w:val="00AE5BCD"/>
    <w:rsid w:val="00AE5E06"/>
    <w:rsid w:val="00AE5FDB"/>
    <w:rsid w:val="00AE60B1"/>
    <w:rsid w:val="00AE6456"/>
    <w:rsid w:val="00AE64CF"/>
    <w:rsid w:val="00AE6566"/>
    <w:rsid w:val="00AE658A"/>
    <w:rsid w:val="00AE65DA"/>
    <w:rsid w:val="00AE6751"/>
    <w:rsid w:val="00AE6C9A"/>
    <w:rsid w:val="00AE6F1A"/>
    <w:rsid w:val="00AE6F31"/>
    <w:rsid w:val="00AE70C5"/>
    <w:rsid w:val="00AE7104"/>
    <w:rsid w:val="00AE713F"/>
    <w:rsid w:val="00AE7679"/>
    <w:rsid w:val="00AE77AD"/>
    <w:rsid w:val="00AE79BE"/>
    <w:rsid w:val="00AE7A80"/>
    <w:rsid w:val="00AE7C40"/>
    <w:rsid w:val="00AF0260"/>
    <w:rsid w:val="00AF07AD"/>
    <w:rsid w:val="00AF0A5D"/>
    <w:rsid w:val="00AF0A67"/>
    <w:rsid w:val="00AF0BF5"/>
    <w:rsid w:val="00AF0C52"/>
    <w:rsid w:val="00AF0C6A"/>
    <w:rsid w:val="00AF0DA3"/>
    <w:rsid w:val="00AF0E25"/>
    <w:rsid w:val="00AF122C"/>
    <w:rsid w:val="00AF128D"/>
    <w:rsid w:val="00AF15CD"/>
    <w:rsid w:val="00AF177A"/>
    <w:rsid w:val="00AF1865"/>
    <w:rsid w:val="00AF186B"/>
    <w:rsid w:val="00AF18C7"/>
    <w:rsid w:val="00AF18E0"/>
    <w:rsid w:val="00AF1AF3"/>
    <w:rsid w:val="00AF1CAF"/>
    <w:rsid w:val="00AF1D53"/>
    <w:rsid w:val="00AF1D64"/>
    <w:rsid w:val="00AF1E97"/>
    <w:rsid w:val="00AF2423"/>
    <w:rsid w:val="00AF249E"/>
    <w:rsid w:val="00AF256D"/>
    <w:rsid w:val="00AF25D7"/>
    <w:rsid w:val="00AF2767"/>
    <w:rsid w:val="00AF2A31"/>
    <w:rsid w:val="00AF2B71"/>
    <w:rsid w:val="00AF2E8C"/>
    <w:rsid w:val="00AF2F89"/>
    <w:rsid w:val="00AF301F"/>
    <w:rsid w:val="00AF3113"/>
    <w:rsid w:val="00AF3193"/>
    <w:rsid w:val="00AF3259"/>
    <w:rsid w:val="00AF35CF"/>
    <w:rsid w:val="00AF367B"/>
    <w:rsid w:val="00AF3805"/>
    <w:rsid w:val="00AF394D"/>
    <w:rsid w:val="00AF3AB3"/>
    <w:rsid w:val="00AF3C3C"/>
    <w:rsid w:val="00AF3C88"/>
    <w:rsid w:val="00AF3CA6"/>
    <w:rsid w:val="00AF3CF6"/>
    <w:rsid w:val="00AF3D0F"/>
    <w:rsid w:val="00AF3EDA"/>
    <w:rsid w:val="00AF4182"/>
    <w:rsid w:val="00AF4205"/>
    <w:rsid w:val="00AF4371"/>
    <w:rsid w:val="00AF43A7"/>
    <w:rsid w:val="00AF4498"/>
    <w:rsid w:val="00AF4571"/>
    <w:rsid w:val="00AF49ED"/>
    <w:rsid w:val="00AF504D"/>
    <w:rsid w:val="00AF50F4"/>
    <w:rsid w:val="00AF52D7"/>
    <w:rsid w:val="00AF543F"/>
    <w:rsid w:val="00AF546C"/>
    <w:rsid w:val="00AF565D"/>
    <w:rsid w:val="00AF56AF"/>
    <w:rsid w:val="00AF5808"/>
    <w:rsid w:val="00AF59EE"/>
    <w:rsid w:val="00AF602F"/>
    <w:rsid w:val="00AF60CA"/>
    <w:rsid w:val="00AF6369"/>
    <w:rsid w:val="00AF64C5"/>
    <w:rsid w:val="00AF6590"/>
    <w:rsid w:val="00AF6835"/>
    <w:rsid w:val="00AF6A58"/>
    <w:rsid w:val="00AF6C83"/>
    <w:rsid w:val="00AF6CD0"/>
    <w:rsid w:val="00AF6E09"/>
    <w:rsid w:val="00AF6FBE"/>
    <w:rsid w:val="00AF7174"/>
    <w:rsid w:val="00AF730F"/>
    <w:rsid w:val="00AF745E"/>
    <w:rsid w:val="00AF7AC3"/>
    <w:rsid w:val="00AF7D14"/>
    <w:rsid w:val="00AF7F1A"/>
    <w:rsid w:val="00B000A5"/>
    <w:rsid w:val="00B002FD"/>
    <w:rsid w:val="00B00328"/>
    <w:rsid w:val="00B00444"/>
    <w:rsid w:val="00B00480"/>
    <w:rsid w:val="00B00533"/>
    <w:rsid w:val="00B0055C"/>
    <w:rsid w:val="00B00611"/>
    <w:rsid w:val="00B00667"/>
    <w:rsid w:val="00B00769"/>
    <w:rsid w:val="00B00D03"/>
    <w:rsid w:val="00B01014"/>
    <w:rsid w:val="00B0152D"/>
    <w:rsid w:val="00B01561"/>
    <w:rsid w:val="00B017BD"/>
    <w:rsid w:val="00B01801"/>
    <w:rsid w:val="00B018B0"/>
    <w:rsid w:val="00B01D48"/>
    <w:rsid w:val="00B01D89"/>
    <w:rsid w:val="00B02172"/>
    <w:rsid w:val="00B02195"/>
    <w:rsid w:val="00B0220A"/>
    <w:rsid w:val="00B0241B"/>
    <w:rsid w:val="00B0247C"/>
    <w:rsid w:val="00B02650"/>
    <w:rsid w:val="00B02C13"/>
    <w:rsid w:val="00B02F04"/>
    <w:rsid w:val="00B02FB7"/>
    <w:rsid w:val="00B02FCC"/>
    <w:rsid w:val="00B0303E"/>
    <w:rsid w:val="00B0307D"/>
    <w:rsid w:val="00B0332C"/>
    <w:rsid w:val="00B0340B"/>
    <w:rsid w:val="00B036AE"/>
    <w:rsid w:val="00B036CE"/>
    <w:rsid w:val="00B0374D"/>
    <w:rsid w:val="00B0377E"/>
    <w:rsid w:val="00B037B8"/>
    <w:rsid w:val="00B03819"/>
    <w:rsid w:val="00B039B9"/>
    <w:rsid w:val="00B039EE"/>
    <w:rsid w:val="00B03A8E"/>
    <w:rsid w:val="00B03AD9"/>
    <w:rsid w:val="00B03F0B"/>
    <w:rsid w:val="00B03F9F"/>
    <w:rsid w:val="00B040D1"/>
    <w:rsid w:val="00B0441E"/>
    <w:rsid w:val="00B04429"/>
    <w:rsid w:val="00B04860"/>
    <w:rsid w:val="00B0491A"/>
    <w:rsid w:val="00B0494F"/>
    <w:rsid w:val="00B04994"/>
    <w:rsid w:val="00B04C0B"/>
    <w:rsid w:val="00B04EBD"/>
    <w:rsid w:val="00B04ED9"/>
    <w:rsid w:val="00B04F9C"/>
    <w:rsid w:val="00B04FAD"/>
    <w:rsid w:val="00B05325"/>
    <w:rsid w:val="00B053C7"/>
    <w:rsid w:val="00B05416"/>
    <w:rsid w:val="00B05418"/>
    <w:rsid w:val="00B0581E"/>
    <w:rsid w:val="00B05922"/>
    <w:rsid w:val="00B05A9C"/>
    <w:rsid w:val="00B05D9D"/>
    <w:rsid w:val="00B05E7C"/>
    <w:rsid w:val="00B060AC"/>
    <w:rsid w:val="00B060EB"/>
    <w:rsid w:val="00B061E6"/>
    <w:rsid w:val="00B06263"/>
    <w:rsid w:val="00B06272"/>
    <w:rsid w:val="00B0629F"/>
    <w:rsid w:val="00B064BA"/>
    <w:rsid w:val="00B064BB"/>
    <w:rsid w:val="00B064E7"/>
    <w:rsid w:val="00B06671"/>
    <w:rsid w:val="00B0680B"/>
    <w:rsid w:val="00B06930"/>
    <w:rsid w:val="00B069EF"/>
    <w:rsid w:val="00B06A0C"/>
    <w:rsid w:val="00B06C90"/>
    <w:rsid w:val="00B06E53"/>
    <w:rsid w:val="00B07247"/>
    <w:rsid w:val="00B07297"/>
    <w:rsid w:val="00B072FB"/>
    <w:rsid w:val="00B076C9"/>
    <w:rsid w:val="00B07711"/>
    <w:rsid w:val="00B07725"/>
    <w:rsid w:val="00B0794F"/>
    <w:rsid w:val="00B079D7"/>
    <w:rsid w:val="00B07ACF"/>
    <w:rsid w:val="00B07CC5"/>
    <w:rsid w:val="00B07DEA"/>
    <w:rsid w:val="00B07FCF"/>
    <w:rsid w:val="00B10021"/>
    <w:rsid w:val="00B101D1"/>
    <w:rsid w:val="00B102FA"/>
    <w:rsid w:val="00B10470"/>
    <w:rsid w:val="00B105B2"/>
    <w:rsid w:val="00B10A26"/>
    <w:rsid w:val="00B10D51"/>
    <w:rsid w:val="00B10E25"/>
    <w:rsid w:val="00B10EB7"/>
    <w:rsid w:val="00B10F33"/>
    <w:rsid w:val="00B10F36"/>
    <w:rsid w:val="00B10F4D"/>
    <w:rsid w:val="00B10FC4"/>
    <w:rsid w:val="00B10FCF"/>
    <w:rsid w:val="00B1122C"/>
    <w:rsid w:val="00B1125B"/>
    <w:rsid w:val="00B11555"/>
    <w:rsid w:val="00B116A2"/>
    <w:rsid w:val="00B1175A"/>
    <w:rsid w:val="00B118DE"/>
    <w:rsid w:val="00B1199B"/>
    <w:rsid w:val="00B11A0C"/>
    <w:rsid w:val="00B11AB0"/>
    <w:rsid w:val="00B11B29"/>
    <w:rsid w:val="00B11C5D"/>
    <w:rsid w:val="00B11D1A"/>
    <w:rsid w:val="00B11DC3"/>
    <w:rsid w:val="00B11E73"/>
    <w:rsid w:val="00B11FC5"/>
    <w:rsid w:val="00B1203B"/>
    <w:rsid w:val="00B1217A"/>
    <w:rsid w:val="00B12267"/>
    <w:rsid w:val="00B12271"/>
    <w:rsid w:val="00B12319"/>
    <w:rsid w:val="00B123CB"/>
    <w:rsid w:val="00B12583"/>
    <w:rsid w:val="00B125FF"/>
    <w:rsid w:val="00B129AA"/>
    <w:rsid w:val="00B12C4D"/>
    <w:rsid w:val="00B12EAD"/>
    <w:rsid w:val="00B12F19"/>
    <w:rsid w:val="00B131EC"/>
    <w:rsid w:val="00B13254"/>
    <w:rsid w:val="00B133A6"/>
    <w:rsid w:val="00B13A52"/>
    <w:rsid w:val="00B13BD3"/>
    <w:rsid w:val="00B13D58"/>
    <w:rsid w:val="00B13E4B"/>
    <w:rsid w:val="00B13FEF"/>
    <w:rsid w:val="00B141B6"/>
    <w:rsid w:val="00B14465"/>
    <w:rsid w:val="00B146E2"/>
    <w:rsid w:val="00B1486D"/>
    <w:rsid w:val="00B14A87"/>
    <w:rsid w:val="00B14B0A"/>
    <w:rsid w:val="00B14B1F"/>
    <w:rsid w:val="00B14BFC"/>
    <w:rsid w:val="00B14C66"/>
    <w:rsid w:val="00B14D44"/>
    <w:rsid w:val="00B14F3A"/>
    <w:rsid w:val="00B15008"/>
    <w:rsid w:val="00B15274"/>
    <w:rsid w:val="00B152DA"/>
    <w:rsid w:val="00B1541E"/>
    <w:rsid w:val="00B154C8"/>
    <w:rsid w:val="00B159EE"/>
    <w:rsid w:val="00B15ACE"/>
    <w:rsid w:val="00B15B1E"/>
    <w:rsid w:val="00B15BB3"/>
    <w:rsid w:val="00B160DA"/>
    <w:rsid w:val="00B16121"/>
    <w:rsid w:val="00B1659A"/>
    <w:rsid w:val="00B165F4"/>
    <w:rsid w:val="00B16635"/>
    <w:rsid w:val="00B16753"/>
    <w:rsid w:val="00B168EB"/>
    <w:rsid w:val="00B16ABE"/>
    <w:rsid w:val="00B16AE4"/>
    <w:rsid w:val="00B16C3A"/>
    <w:rsid w:val="00B16CF3"/>
    <w:rsid w:val="00B16D69"/>
    <w:rsid w:val="00B17026"/>
    <w:rsid w:val="00B171D9"/>
    <w:rsid w:val="00B172A9"/>
    <w:rsid w:val="00B179F9"/>
    <w:rsid w:val="00B179FC"/>
    <w:rsid w:val="00B17A65"/>
    <w:rsid w:val="00B17D23"/>
    <w:rsid w:val="00B17D5A"/>
    <w:rsid w:val="00B17E33"/>
    <w:rsid w:val="00B17F7E"/>
    <w:rsid w:val="00B20078"/>
    <w:rsid w:val="00B200B2"/>
    <w:rsid w:val="00B20575"/>
    <w:rsid w:val="00B20706"/>
    <w:rsid w:val="00B2077B"/>
    <w:rsid w:val="00B20781"/>
    <w:rsid w:val="00B20AF9"/>
    <w:rsid w:val="00B20F35"/>
    <w:rsid w:val="00B21013"/>
    <w:rsid w:val="00B2101B"/>
    <w:rsid w:val="00B21118"/>
    <w:rsid w:val="00B211BF"/>
    <w:rsid w:val="00B2143C"/>
    <w:rsid w:val="00B21810"/>
    <w:rsid w:val="00B21B33"/>
    <w:rsid w:val="00B21D31"/>
    <w:rsid w:val="00B21E6A"/>
    <w:rsid w:val="00B21EF4"/>
    <w:rsid w:val="00B221C6"/>
    <w:rsid w:val="00B22434"/>
    <w:rsid w:val="00B22518"/>
    <w:rsid w:val="00B225AA"/>
    <w:rsid w:val="00B2282A"/>
    <w:rsid w:val="00B22A5D"/>
    <w:rsid w:val="00B22B2C"/>
    <w:rsid w:val="00B22C05"/>
    <w:rsid w:val="00B2309F"/>
    <w:rsid w:val="00B2313C"/>
    <w:rsid w:val="00B232AF"/>
    <w:rsid w:val="00B2351A"/>
    <w:rsid w:val="00B23684"/>
    <w:rsid w:val="00B236EF"/>
    <w:rsid w:val="00B23811"/>
    <w:rsid w:val="00B238D6"/>
    <w:rsid w:val="00B23DAA"/>
    <w:rsid w:val="00B23EF5"/>
    <w:rsid w:val="00B243A6"/>
    <w:rsid w:val="00B24468"/>
    <w:rsid w:val="00B246CE"/>
    <w:rsid w:val="00B247D6"/>
    <w:rsid w:val="00B248B1"/>
    <w:rsid w:val="00B2499C"/>
    <w:rsid w:val="00B24B21"/>
    <w:rsid w:val="00B24C35"/>
    <w:rsid w:val="00B24EC2"/>
    <w:rsid w:val="00B250FC"/>
    <w:rsid w:val="00B25214"/>
    <w:rsid w:val="00B25329"/>
    <w:rsid w:val="00B25463"/>
    <w:rsid w:val="00B256C6"/>
    <w:rsid w:val="00B2588A"/>
    <w:rsid w:val="00B25B6A"/>
    <w:rsid w:val="00B25C33"/>
    <w:rsid w:val="00B25C9F"/>
    <w:rsid w:val="00B25E43"/>
    <w:rsid w:val="00B25EAB"/>
    <w:rsid w:val="00B26309"/>
    <w:rsid w:val="00B2640B"/>
    <w:rsid w:val="00B26871"/>
    <w:rsid w:val="00B26B46"/>
    <w:rsid w:val="00B26BDE"/>
    <w:rsid w:val="00B26D64"/>
    <w:rsid w:val="00B27000"/>
    <w:rsid w:val="00B27015"/>
    <w:rsid w:val="00B2701D"/>
    <w:rsid w:val="00B2708C"/>
    <w:rsid w:val="00B270C4"/>
    <w:rsid w:val="00B271E9"/>
    <w:rsid w:val="00B274B2"/>
    <w:rsid w:val="00B274C5"/>
    <w:rsid w:val="00B27564"/>
    <w:rsid w:val="00B27848"/>
    <w:rsid w:val="00B27861"/>
    <w:rsid w:val="00B279AF"/>
    <w:rsid w:val="00B27B40"/>
    <w:rsid w:val="00B27B43"/>
    <w:rsid w:val="00B27B52"/>
    <w:rsid w:val="00B27CF8"/>
    <w:rsid w:val="00B27FA1"/>
    <w:rsid w:val="00B30015"/>
    <w:rsid w:val="00B30043"/>
    <w:rsid w:val="00B300DA"/>
    <w:rsid w:val="00B3033F"/>
    <w:rsid w:val="00B30380"/>
    <w:rsid w:val="00B307BE"/>
    <w:rsid w:val="00B30899"/>
    <w:rsid w:val="00B30A4B"/>
    <w:rsid w:val="00B30D07"/>
    <w:rsid w:val="00B30DE6"/>
    <w:rsid w:val="00B30E2A"/>
    <w:rsid w:val="00B30E4D"/>
    <w:rsid w:val="00B30FD6"/>
    <w:rsid w:val="00B30FD8"/>
    <w:rsid w:val="00B31502"/>
    <w:rsid w:val="00B31552"/>
    <w:rsid w:val="00B31617"/>
    <w:rsid w:val="00B3177E"/>
    <w:rsid w:val="00B317D8"/>
    <w:rsid w:val="00B31C23"/>
    <w:rsid w:val="00B31EF3"/>
    <w:rsid w:val="00B31F72"/>
    <w:rsid w:val="00B31FDA"/>
    <w:rsid w:val="00B320CB"/>
    <w:rsid w:val="00B32181"/>
    <w:rsid w:val="00B321C7"/>
    <w:rsid w:val="00B3234D"/>
    <w:rsid w:val="00B323ED"/>
    <w:rsid w:val="00B326C9"/>
    <w:rsid w:val="00B32775"/>
    <w:rsid w:val="00B32818"/>
    <w:rsid w:val="00B32903"/>
    <w:rsid w:val="00B32990"/>
    <w:rsid w:val="00B32A81"/>
    <w:rsid w:val="00B32A85"/>
    <w:rsid w:val="00B32B3D"/>
    <w:rsid w:val="00B32C69"/>
    <w:rsid w:val="00B32DE1"/>
    <w:rsid w:val="00B330FF"/>
    <w:rsid w:val="00B33152"/>
    <w:rsid w:val="00B334E9"/>
    <w:rsid w:val="00B33676"/>
    <w:rsid w:val="00B3374B"/>
    <w:rsid w:val="00B337D8"/>
    <w:rsid w:val="00B33B4A"/>
    <w:rsid w:val="00B33D01"/>
    <w:rsid w:val="00B33E98"/>
    <w:rsid w:val="00B340CE"/>
    <w:rsid w:val="00B34151"/>
    <w:rsid w:val="00B343AD"/>
    <w:rsid w:val="00B344D4"/>
    <w:rsid w:val="00B346D5"/>
    <w:rsid w:val="00B346F1"/>
    <w:rsid w:val="00B349BE"/>
    <w:rsid w:val="00B349EB"/>
    <w:rsid w:val="00B34AE5"/>
    <w:rsid w:val="00B34F6C"/>
    <w:rsid w:val="00B35099"/>
    <w:rsid w:val="00B3515B"/>
    <w:rsid w:val="00B35196"/>
    <w:rsid w:val="00B352EF"/>
    <w:rsid w:val="00B35344"/>
    <w:rsid w:val="00B353E2"/>
    <w:rsid w:val="00B3545F"/>
    <w:rsid w:val="00B356BA"/>
    <w:rsid w:val="00B358F2"/>
    <w:rsid w:val="00B35D17"/>
    <w:rsid w:val="00B35FA7"/>
    <w:rsid w:val="00B36029"/>
    <w:rsid w:val="00B36366"/>
    <w:rsid w:val="00B364FF"/>
    <w:rsid w:val="00B36652"/>
    <w:rsid w:val="00B367F5"/>
    <w:rsid w:val="00B368E1"/>
    <w:rsid w:val="00B36A62"/>
    <w:rsid w:val="00B36A9B"/>
    <w:rsid w:val="00B36AD2"/>
    <w:rsid w:val="00B36D6B"/>
    <w:rsid w:val="00B37073"/>
    <w:rsid w:val="00B370C1"/>
    <w:rsid w:val="00B370CA"/>
    <w:rsid w:val="00B37363"/>
    <w:rsid w:val="00B37550"/>
    <w:rsid w:val="00B37674"/>
    <w:rsid w:val="00B3769C"/>
    <w:rsid w:val="00B376AF"/>
    <w:rsid w:val="00B377A6"/>
    <w:rsid w:val="00B3791D"/>
    <w:rsid w:val="00B37993"/>
    <w:rsid w:val="00B37A00"/>
    <w:rsid w:val="00B37C11"/>
    <w:rsid w:val="00B37D30"/>
    <w:rsid w:val="00B37EF9"/>
    <w:rsid w:val="00B406F2"/>
    <w:rsid w:val="00B4089C"/>
    <w:rsid w:val="00B40AE8"/>
    <w:rsid w:val="00B40B45"/>
    <w:rsid w:val="00B40BDF"/>
    <w:rsid w:val="00B40C63"/>
    <w:rsid w:val="00B40DCF"/>
    <w:rsid w:val="00B41076"/>
    <w:rsid w:val="00B41097"/>
    <w:rsid w:val="00B41295"/>
    <w:rsid w:val="00B412B2"/>
    <w:rsid w:val="00B41307"/>
    <w:rsid w:val="00B4164E"/>
    <w:rsid w:val="00B41650"/>
    <w:rsid w:val="00B41693"/>
    <w:rsid w:val="00B418A3"/>
    <w:rsid w:val="00B4191B"/>
    <w:rsid w:val="00B41997"/>
    <w:rsid w:val="00B41A55"/>
    <w:rsid w:val="00B41D20"/>
    <w:rsid w:val="00B41EA0"/>
    <w:rsid w:val="00B4204C"/>
    <w:rsid w:val="00B421F6"/>
    <w:rsid w:val="00B422F7"/>
    <w:rsid w:val="00B424A0"/>
    <w:rsid w:val="00B426C4"/>
    <w:rsid w:val="00B42816"/>
    <w:rsid w:val="00B42936"/>
    <w:rsid w:val="00B42ACE"/>
    <w:rsid w:val="00B42B06"/>
    <w:rsid w:val="00B42B8A"/>
    <w:rsid w:val="00B42E95"/>
    <w:rsid w:val="00B4301D"/>
    <w:rsid w:val="00B43432"/>
    <w:rsid w:val="00B43873"/>
    <w:rsid w:val="00B43A8B"/>
    <w:rsid w:val="00B43B84"/>
    <w:rsid w:val="00B43C3B"/>
    <w:rsid w:val="00B43D77"/>
    <w:rsid w:val="00B43E90"/>
    <w:rsid w:val="00B440AC"/>
    <w:rsid w:val="00B4415D"/>
    <w:rsid w:val="00B4417A"/>
    <w:rsid w:val="00B44386"/>
    <w:rsid w:val="00B445DD"/>
    <w:rsid w:val="00B44690"/>
    <w:rsid w:val="00B44708"/>
    <w:rsid w:val="00B447F4"/>
    <w:rsid w:val="00B44869"/>
    <w:rsid w:val="00B448B1"/>
    <w:rsid w:val="00B44923"/>
    <w:rsid w:val="00B44938"/>
    <w:rsid w:val="00B44BD1"/>
    <w:rsid w:val="00B44C23"/>
    <w:rsid w:val="00B44D96"/>
    <w:rsid w:val="00B44FBF"/>
    <w:rsid w:val="00B44FDB"/>
    <w:rsid w:val="00B45030"/>
    <w:rsid w:val="00B450EE"/>
    <w:rsid w:val="00B450F1"/>
    <w:rsid w:val="00B451B0"/>
    <w:rsid w:val="00B452A1"/>
    <w:rsid w:val="00B452ED"/>
    <w:rsid w:val="00B45321"/>
    <w:rsid w:val="00B453BF"/>
    <w:rsid w:val="00B45440"/>
    <w:rsid w:val="00B45657"/>
    <w:rsid w:val="00B456BD"/>
    <w:rsid w:val="00B456FC"/>
    <w:rsid w:val="00B45719"/>
    <w:rsid w:val="00B45AE8"/>
    <w:rsid w:val="00B45AFB"/>
    <w:rsid w:val="00B45B35"/>
    <w:rsid w:val="00B45B52"/>
    <w:rsid w:val="00B45B59"/>
    <w:rsid w:val="00B45C42"/>
    <w:rsid w:val="00B45D4F"/>
    <w:rsid w:val="00B45E08"/>
    <w:rsid w:val="00B45E47"/>
    <w:rsid w:val="00B45FCD"/>
    <w:rsid w:val="00B46770"/>
    <w:rsid w:val="00B467BE"/>
    <w:rsid w:val="00B4686B"/>
    <w:rsid w:val="00B46891"/>
    <w:rsid w:val="00B46920"/>
    <w:rsid w:val="00B46D5A"/>
    <w:rsid w:val="00B46DEE"/>
    <w:rsid w:val="00B46E81"/>
    <w:rsid w:val="00B46F04"/>
    <w:rsid w:val="00B46F2B"/>
    <w:rsid w:val="00B47281"/>
    <w:rsid w:val="00B47392"/>
    <w:rsid w:val="00B474A8"/>
    <w:rsid w:val="00B47586"/>
    <w:rsid w:val="00B475C3"/>
    <w:rsid w:val="00B47743"/>
    <w:rsid w:val="00B478B8"/>
    <w:rsid w:val="00B478FD"/>
    <w:rsid w:val="00B47C62"/>
    <w:rsid w:val="00B47D4D"/>
    <w:rsid w:val="00B47F2E"/>
    <w:rsid w:val="00B47FD4"/>
    <w:rsid w:val="00B50092"/>
    <w:rsid w:val="00B500B7"/>
    <w:rsid w:val="00B500BE"/>
    <w:rsid w:val="00B50240"/>
    <w:rsid w:val="00B502BD"/>
    <w:rsid w:val="00B50306"/>
    <w:rsid w:val="00B50467"/>
    <w:rsid w:val="00B504C2"/>
    <w:rsid w:val="00B507DA"/>
    <w:rsid w:val="00B507FE"/>
    <w:rsid w:val="00B50822"/>
    <w:rsid w:val="00B50ACC"/>
    <w:rsid w:val="00B50D2D"/>
    <w:rsid w:val="00B50D36"/>
    <w:rsid w:val="00B50FDD"/>
    <w:rsid w:val="00B5100F"/>
    <w:rsid w:val="00B51093"/>
    <w:rsid w:val="00B51210"/>
    <w:rsid w:val="00B512BF"/>
    <w:rsid w:val="00B51342"/>
    <w:rsid w:val="00B513A8"/>
    <w:rsid w:val="00B51554"/>
    <w:rsid w:val="00B51611"/>
    <w:rsid w:val="00B5183A"/>
    <w:rsid w:val="00B51C43"/>
    <w:rsid w:val="00B51C90"/>
    <w:rsid w:val="00B51D11"/>
    <w:rsid w:val="00B51DF1"/>
    <w:rsid w:val="00B51EE1"/>
    <w:rsid w:val="00B521EE"/>
    <w:rsid w:val="00B52374"/>
    <w:rsid w:val="00B5254C"/>
    <w:rsid w:val="00B527EB"/>
    <w:rsid w:val="00B52A09"/>
    <w:rsid w:val="00B52A39"/>
    <w:rsid w:val="00B52AB9"/>
    <w:rsid w:val="00B52E79"/>
    <w:rsid w:val="00B52F74"/>
    <w:rsid w:val="00B53062"/>
    <w:rsid w:val="00B53075"/>
    <w:rsid w:val="00B531A3"/>
    <w:rsid w:val="00B531AC"/>
    <w:rsid w:val="00B53311"/>
    <w:rsid w:val="00B5357C"/>
    <w:rsid w:val="00B5361A"/>
    <w:rsid w:val="00B53762"/>
    <w:rsid w:val="00B5379B"/>
    <w:rsid w:val="00B537F2"/>
    <w:rsid w:val="00B53A2C"/>
    <w:rsid w:val="00B53D69"/>
    <w:rsid w:val="00B53F6C"/>
    <w:rsid w:val="00B53F6D"/>
    <w:rsid w:val="00B54114"/>
    <w:rsid w:val="00B54264"/>
    <w:rsid w:val="00B54285"/>
    <w:rsid w:val="00B543C5"/>
    <w:rsid w:val="00B5448B"/>
    <w:rsid w:val="00B5455F"/>
    <w:rsid w:val="00B5467D"/>
    <w:rsid w:val="00B54951"/>
    <w:rsid w:val="00B54A6F"/>
    <w:rsid w:val="00B54B43"/>
    <w:rsid w:val="00B54E28"/>
    <w:rsid w:val="00B55018"/>
    <w:rsid w:val="00B5515C"/>
    <w:rsid w:val="00B5518C"/>
    <w:rsid w:val="00B5519A"/>
    <w:rsid w:val="00B556D7"/>
    <w:rsid w:val="00B55846"/>
    <w:rsid w:val="00B558AA"/>
    <w:rsid w:val="00B55AF5"/>
    <w:rsid w:val="00B55B99"/>
    <w:rsid w:val="00B55BAA"/>
    <w:rsid w:val="00B55BFD"/>
    <w:rsid w:val="00B55D16"/>
    <w:rsid w:val="00B55D77"/>
    <w:rsid w:val="00B55F2F"/>
    <w:rsid w:val="00B55F65"/>
    <w:rsid w:val="00B56579"/>
    <w:rsid w:val="00B565B5"/>
    <w:rsid w:val="00B56986"/>
    <w:rsid w:val="00B56A52"/>
    <w:rsid w:val="00B56AB6"/>
    <w:rsid w:val="00B56B1A"/>
    <w:rsid w:val="00B56B67"/>
    <w:rsid w:val="00B56BDD"/>
    <w:rsid w:val="00B56DC2"/>
    <w:rsid w:val="00B56F3D"/>
    <w:rsid w:val="00B57056"/>
    <w:rsid w:val="00B570C0"/>
    <w:rsid w:val="00B5710A"/>
    <w:rsid w:val="00B57276"/>
    <w:rsid w:val="00B574B5"/>
    <w:rsid w:val="00B57842"/>
    <w:rsid w:val="00B57B21"/>
    <w:rsid w:val="00B57CE0"/>
    <w:rsid w:val="00B57F3D"/>
    <w:rsid w:val="00B57F72"/>
    <w:rsid w:val="00B600C7"/>
    <w:rsid w:val="00B600E4"/>
    <w:rsid w:val="00B6015B"/>
    <w:rsid w:val="00B6035E"/>
    <w:rsid w:val="00B60389"/>
    <w:rsid w:val="00B607DF"/>
    <w:rsid w:val="00B6090D"/>
    <w:rsid w:val="00B6108F"/>
    <w:rsid w:val="00B610E1"/>
    <w:rsid w:val="00B61425"/>
    <w:rsid w:val="00B614FA"/>
    <w:rsid w:val="00B61710"/>
    <w:rsid w:val="00B61756"/>
    <w:rsid w:val="00B61806"/>
    <w:rsid w:val="00B61844"/>
    <w:rsid w:val="00B6193F"/>
    <w:rsid w:val="00B61BDF"/>
    <w:rsid w:val="00B61BFC"/>
    <w:rsid w:val="00B61EAF"/>
    <w:rsid w:val="00B62200"/>
    <w:rsid w:val="00B6253B"/>
    <w:rsid w:val="00B62757"/>
    <w:rsid w:val="00B62AC9"/>
    <w:rsid w:val="00B62B40"/>
    <w:rsid w:val="00B62B62"/>
    <w:rsid w:val="00B62D1D"/>
    <w:rsid w:val="00B62F5D"/>
    <w:rsid w:val="00B62FF2"/>
    <w:rsid w:val="00B6306C"/>
    <w:rsid w:val="00B6310C"/>
    <w:rsid w:val="00B63321"/>
    <w:rsid w:val="00B6357A"/>
    <w:rsid w:val="00B635CB"/>
    <w:rsid w:val="00B6369D"/>
    <w:rsid w:val="00B63783"/>
    <w:rsid w:val="00B637A5"/>
    <w:rsid w:val="00B63856"/>
    <w:rsid w:val="00B63ABB"/>
    <w:rsid w:val="00B63D83"/>
    <w:rsid w:val="00B644F6"/>
    <w:rsid w:val="00B6450C"/>
    <w:rsid w:val="00B645C3"/>
    <w:rsid w:val="00B64696"/>
    <w:rsid w:val="00B64726"/>
    <w:rsid w:val="00B648A3"/>
    <w:rsid w:val="00B64AA5"/>
    <w:rsid w:val="00B64C3F"/>
    <w:rsid w:val="00B64D1B"/>
    <w:rsid w:val="00B64E22"/>
    <w:rsid w:val="00B64F8D"/>
    <w:rsid w:val="00B64F95"/>
    <w:rsid w:val="00B64F9B"/>
    <w:rsid w:val="00B65120"/>
    <w:rsid w:val="00B651EA"/>
    <w:rsid w:val="00B6527A"/>
    <w:rsid w:val="00B65379"/>
    <w:rsid w:val="00B656EB"/>
    <w:rsid w:val="00B65706"/>
    <w:rsid w:val="00B6585D"/>
    <w:rsid w:val="00B65883"/>
    <w:rsid w:val="00B65ABA"/>
    <w:rsid w:val="00B65DDA"/>
    <w:rsid w:val="00B65F6A"/>
    <w:rsid w:val="00B65FAC"/>
    <w:rsid w:val="00B661DD"/>
    <w:rsid w:val="00B664AC"/>
    <w:rsid w:val="00B664EF"/>
    <w:rsid w:val="00B66867"/>
    <w:rsid w:val="00B66978"/>
    <w:rsid w:val="00B66A19"/>
    <w:rsid w:val="00B66A9E"/>
    <w:rsid w:val="00B66CA2"/>
    <w:rsid w:val="00B670E4"/>
    <w:rsid w:val="00B67126"/>
    <w:rsid w:val="00B67323"/>
    <w:rsid w:val="00B6748C"/>
    <w:rsid w:val="00B674E5"/>
    <w:rsid w:val="00B67620"/>
    <w:rsid w:val="00B67674"/>
    <w:rsid w:val="00B6784F"/>
    <w:rsid w:val="00B700C4"/>
    <w:rsid w:val="00B70134"/>
    <w:rsid w:val="00B7022D"/>
    <w:rsid w:val="00B7025B"/>
    <w:rsid w:val="00B70436"/>
    <w:rsid w:val="00B704F0"/>
    <w:rsid w:val="00B70699"/>
    <w:rsid w:val="00B70A0A"/>
    <w:rsid w:val="00B70A1C"/>
    <w:rsid w:val="00B70ADE"/>
    <w:rsid w:val="00B70C9C"/>
    <w:rsid w:val="00B70EB2"/>
    <w:rsid w:val="00B70EBF"/>
    <w:rsid w:val="00B70FC6"/>
    <w:rsid w:val="00B70FE2"/>
    <w:rsid w:val="00B7137B"/>
    <w:rsid w:val="00B714B3"/>
    <w:rsid w:val="00B71AEE"/>
    <w:rsid w:val="00B71BF4"/>
    <w:rsid w:val="00B71DD9"/>
    <w:rsid w:val="00B71E55"/>
    <w:rsid w:val="00B71FCA"/>
    <w:rsid w:val="00B72076"/>
    <w:rsid w:val="00B72132"/>
    <w:rsid w:val="00B721F4"/>
    <w:rsid w:val="00B72364"/>
    <w:rsid w:val="00B723E1"/>
    <w:rsid w:val="00B7256E"/>
    <w:rsid w:val="00B72663"/>
    <w:rsid w:val="00B726F7"/>
    <w:rsid w:val="00B7294B"/>
    <w:rsid w:val="00B72BF0"/>
    <w:rsid w:val="00B72FE6"/>
    <w:rsid w:val="00B7302E"/>
    <w:rsid w:val="00B73033"/>
    <w:rsid w:val="00B7327D"/>
    <w:rsid w:val="00B73553"/>
    <w:rsid w:val="00B736B7"/>
    <w:rsid w:val="00B73787"/>
    <w:rsid w:val="00B738C1"/>
    <w:rsid w:val="00B73908"/>
    <w:rsid w:val="00B73AD8"/>
    <w:rsid w:val="00B73AEB"/>
    <w:rsid w:val="00B73BCE"/>
    <w:rsid w:val="00B73DD2"/>
    <w:rsid w:val="00B73FE1"/>
    <w:rsid w:val="00B73FF6"/>
    <w:rsid w:val="00B74021"/>
    <w:rsid w:val="00B7453A"/>
    <w:rsid w:val="00B74589"/>
    <w:rsid w:val="00B7465A"/>
    <w:rsid w:val="00B74747"/>
    <w:rsid w:val="00B7483F"/>
    <w:rsid w:val="00B74C20"/>
    <w:rsid w:val="00B74D6E"/>
    <w:rsid w:val="00B74DC8"/>
    <w:rsid w:val="00B75676"/>
    <w:rsid w:val="00B75A1C"/>
    <w:rsid w:val="00B75A56"/>
    <w:rsid w:val="00B75B47"/>
    <w:rsid w:val="00B75B92"/>
    <w:rsid w:val="00B75CF1"/>
    <w:rsid w:val="00B75F56"/>
    <w:rsid w:val="00B761B6"/>
    <w:rsid w:val="00B76300"/>
    <w:rsid w:val="00B7633B"/>
    <w:rsid w:val="00B7636C"/>
    <w:rsid w:val="00B76518"/>
    <w:rsid w:val="00B76538"/>
    <w:rsid w:val="00B767DF"/>
    <w:rsid w:val="00B767F1"/>
    <w:rsid w:val="00B76808"/>
    <w:rsid w:val="00B76838"/>
    <w:rsid w:val="00B76A00"/>
    <w:rsid w:val="00B76A7C"/>
    <w:rsid w:val="00B76CCB"/>
    <w:rsid w:val="00B76D4C"/>
    <w:rsid w:val="00B76E05"/>
    <w:rsid w:val="00B76E4E"/>
    <w:rsid w:val="00B76FD2"/>
    <w:rsid w:val="00B77114"/>
    <w:rsid w:val="00B7723E"/>
    <w:rsid w:val="00B773C1"/>
    <w:rsid w:val="00B77757"/>
    <w:rsid w:val="00B777EE"/>
    <w:rsid w:val="00B77A1A"/>
    <w:rsid w:val="00B77A96"/>
    <w:rsid w:val="00B77B28"/>
    <w:rsid w:val="00B77C18"/>
    <w:rsid w:val="00B77C92"/>
    <w:rsid w:val="00B77F27"/>
    <w:rsid w:val="00B804BD"/>
    <w:rsid w:val="00B80602"/>
    <w:rsid w:val="00B80638"/>
    <w:rsid w:val="00B8071C"/>
    <w:rsid w:val="00B8071F"/>
    <w:rsid w:val="00B80745"/>
    <w:rsid w:val="00B80783"/>
    <w:rsid w:val="00B808A1"/>
    <w:rsid w:val="00B808C1"/>
    <w:rsid w:val="00B80AC6"/>
    <w:rsid w:val="00B80B4E"/>
    <w:rsid w:val="00B80C50"/>
    <w:rsid w:val="00B80E85"/>
    <w:rsid w:val="00B80F99"/>
    <w:rsid w:val="00B80FD8"/>
    <w:rsid w:val="00B813B5"/>
    <w:rsid w:val="00B81436"/>
    <w:rsid w:val="00B8147E"/>
    <w:rsid w:val="00B8162C"/>
    <w:rsid w:val="00B81666"/>
    <w:rsid w:val="00B81694"/>
    <w:rsid w:val="00B818A8"/>
    <w:rsid w:val="00B818ED"/>
    <w:rsid w:val="00B81B26"/>
    <w:rsid w:val="00B81CC2"/>
    <w:rsid w:val="00B82263"/>
    <w:rsid w:val="00B8235E"/>
    <w:rsid w:val="00B823A0"/>
    <w:rsid w:val="00B824F7"/>
    <w:rsid w:val="00B8255A"/>
    <w:rsid w:val="00B8269F"/>
    <w:rsid w:val="00B826D0"/>
    <w:rsid w:val="00B82823"/>
    <w:rsid w:val="00B82A97"/>
    <w:rsid w:val="00B82B89"/>
    <w:rsid w:val="00B82F23"/>
    <w:rsid w:val="00B8304C"/>
    <w:rsid w:val="00B8335F"/>
    <w:rsid w:val="00B8345E"/>
    <w:rsid w:val="00B835C4"/>
    <w:rsid w:val="00B83688"/>
    <w:rsid w:val="00B8368D"/>
    <w:rsid w:val="00B8369C"/>
    <w:rsid w:val="00B836D8"/>
    <w:rsid w:val="00B83B56"/>
    <w:rsid w:val="00B83D8D"/>
    <w:rsid w:val="00B83E8E"/>
    <w:rsid w:val="00B84188"/>
    <w:rsid w:val="00B8423E"/>
    <w:rsid w:val="00B84384"/>
    <w:rsid w:val="00B84702"/>
    <w:rsid w:val="00B84C8C"/>
    <w:rsid w:val="00B84D07"/>
    <w:rsid w:val="00B84D1A"/>
    <w:rsid w:val="00B84FB0"/>
    <w:rsid w:val="00B850E2"/>
    <w:rsid w:val="00B851CB"/>
    <w:rsid w:val="00B8529B"/>
    <w:rsid w:val="00B85338"/>
    <w:rsid w:val="00B85343"/>
    <w:rsid w:val="00B85540"/>
    <w:rsid w:val="00B855A4"/>
    <w:rsid w:val="00B856DF"/>
    <w:rsid w:val="00B85B71"/>
    <w:rsid w:val="00B85E19"/>
    <w:rsid w:val="00B85EE0"/>
    <w:rsid w:val="00B85F9F"/>
    <w:rsid w:val="00B86081"/>
    <w:rsid w:val="00B861A7"/>
    <w:rsid w:val="00B862DC"/>
    <w:rsid w:val="00B86531"/>
    <w:rsid w:val="00B8674F"/>
    <w:rsid w:val="00B86974"/>
    <w:rsid w:val="00B8699D"/>
    <w:rsid w:val="00B86B03"/>
    <w:rsid w:val="00B86BF2"/>
    <w:rsid w:val="00B86C7C"/>
    <w:rsid w:val="00B86DA3"/>
    <w:rsid w:val="00B8713A"/>
    <w:rsid w:val="00B871CD"/>
    <w:rsid w:val="00B872C3"/>
    <w:rsid w:val="00B87330"/>
    <w:rsid w:val="00B8744D"/>
    <w:rsid w:val="00B874D9"/>
    <w:rsid w:val="00B87602"/>
    <w:rsid w:val="00B877CF"/>
    <w:rsid w:val="00B878CD"/>
    <w:rsid w:val="00B8792A"/>
    <w:rsid w:val="00B879D8"/>
    <w:rsid w:val="00B87D5A"/>
    <w:rsid w:val="00B87DD9"/>
    <w:rsid w:val="00B87E2B"/>
    <w:rsid w:val="00B902BC"/>
    <w:rsid w:val="00B90313"/>
    <w:rsid w:val="00B9051D"/>
    <w:rsid w:val="00B906A3"/>
    <w:rsid w:val="00B906AB"/>
    <w:rsid w:val="00B907E1"/>
    <w:rsid w:val="00B908AA"/>
    <w:rsid w:val="00B90955"/>
    <w:rsid w:val="00B90DE1"/>
    <w:rsid w:val="00B90FB7"/>
    <w:rsid w:val="00B9111E"/>
    <w:rsid w:val="00B912AB"/>
    <w:rsid w:val="00B91372"/>
    <w:rsid w:val="00B914F2"/>
    <w:rsid w:val="00B91529"/>
    <w:rsid w:val="00B91683"/>
    <w:rsid w:val="00B917C5"/>
    <w:rsid w:val="00B917F6"/>
    <w:rsid w:val="00B9189A"/>
    <w:rsid w:val="00B918AD"/>
    <w:rsid w:val="00B91978"/>
    <w:rsid w:val="00B91A35"/>
    <w:rsid w:val="00B91B1A"/>
    <w:rsid w:val="00B91F96"/>
    <w:rsid w:val="00B9207C"/>
    <w:rsid w:val="00B920E2"/>
    <w:rsid w:val="00B92124"/>
    <w:rsid w:val="00B922AE"/>
    <w:rsid w:val="00B923E5"/>
    <w:rsid w:val="00B92547"/>
    <w:rsid w:val="00B9254C"/>
    <w:rsid w:val="00B92684"/>
    <w:rsid w:val="00B9275B"/>
    <w:rsid w:val="00B928A7"/>
    <w:rsid w:val="00B93131"/>
    <w:rsid w:val="00B93258"/>
    <w:rsid w:val="00B93723"/>
    <w:rsid w:val="00B9373D"/>
    <w:rsid w:val="00B9394C"/>
    <w:rsid w:val="00B93958"/>
    <w:rsid w:val="00B93DBC"/>
    <w:rsid w:val="00B93F6B"/>
    <w:rsid w:val="00B94094"/>
    <w:rsid w:val="00B940B7"/>
    <w:rsid w:val="00B940F1"/>
    <w:rsid w:val="00B9432E"/>
    <w:rsid w:val="00B9435F"/>
    <w:rsid w:val="00B945AE"/>
    <w:rsid w:val="00B945CA"/>
    <w:rsid w:val="00B948F8"/>
    <w:rsid w:val="00B94920"/>
    <w:rsid w:val="00B94E54"/>
    <w:rsid w:val="00B94E7F"/>
    <w:rsid w:val="00B94EDD"/>
    <w:rsid w:val="00B94FF6"/>
    <w:rsid w:val="00B95295"/>
    <w:rsid w:val="00B958C6"/>
    <w:rsid w:val="00B95D15"/>
    <w:rsid w:val="00B95DC3"/>
    <w:rsid w:val="00B95EFD"/>
    <w:rsid w:val="00B96017"/>
    <w:rsid w:val="00B96050"/>
    <w:rsid w:val="00B964AD"/>
    <w:rsid w:val="00B96545"/>
    <w:rsid w:val="00B965A2"/>
    <w:rsid w:val="00B96698"/>
    <w:rsid w:val="00B9673A"/>
    <w:rsid w:val="00B968D8"/>
    <w:rsid w:val="00B968ED"/>
    <w:rsid w:val="00B96954"/>
    <w:rsid w:val="00B96AE9"/>
    <w:rsid w:val="00B96B6B"/>
    <w:rsid w:val="00B96E75"/>
    <w:rsid w:val="00B97276"/>
    <w:rsid w:val="00B972BC"/>
    <w:rsid w:val="00B9734A"/>
    <w:rsid w:val="00B976EB"/>
    <w:rsid w:val="00B977DF"/>
    <w:rsid w:val="00B97997"/>
    <w:rsid w:val="00B97A65"/>
    <w:rsid w:val="00B97AEE"/>
    <w:rsid w:val="00B97F7D"/>
    <w:rsid w:val="00BA005A"/>
    <w:rsid w:val="00BA0311"/>
    <w:rsid w:val="00BA0317"/>
    <w:rsid w:val="00BA07DF"/>
    <w:rsid w:val="00BA0A83"/>
    <w:rsid w:val="00BA0ADC"/>
    <w:rsid w:val="00BA0B03"/>
    <w:rsid w:val="00BA0D26"/>
    <w:rsid w:val="00BA0DFA"/>
    <w:rsid w:val="00BA0E13"/>
    <w:rsid w:val="00BA0E66"/>
    <w:rsid w:val="00BA0F2C"/>
    <w:rsid w:val="00BA0FD3"/>
    <w:rsid w:val="00BA1158"/>
    <w:rsid w:val="00BA1202"/>
    <w:rsid w:val="00BA123C"/>
    <w:rsid w:val="00BA12DA"/>
    <w:rsid w:val="00BA15A8"/>
    <w:rsid w:val="00BA1662"/>
    <w:rsid w:val="00BA17B4"/>
    <w:rsid w:val="00BA18B2"/>
    <w:rsid w:val="00BA1ADD"/>
    <w:rsid w:val="00BA1C73"/>
    <w:rsid w:val="00BA1ED8"/>
    <w:rsid w:val="00BA1FF2"/>
    <w:rsid w:val="00BA2298"/>
    <w:rsid w:val="00BA23C5"/>
    <w:rsid w:val="00BA25F9"/>
    <w:rsid w:val="00BA262C"/>
    <w:rsid w:val="00BA26BC"/>
    <w:rsid w:val="00BA28D1"/>
    <w:rsid w:val="00BA2DA9"/>
    <w:rsid w:val="00BA2EFF"/>
    <w:rsid w:val="00BA32CC"/>
    <w:rsid w:val="00BA3422"/>
    <w:rsid w:val="00BA3533"/>
    <w:rsid w:val="00BA3661"/>
    <w:rsid w:val="00BA3694"/>
    <w:rsid w:val="00BA3769"/>
    <w:rsid w:val="00BA39DA"/>
    <w:rsid w:val="00BA3A7D"/>
    <w:rsid w:val="00BA3B7A"/>
    <w:rsid w:val="00BA3C89"/>
    <w:rsid w:val="00BA3F04"/>
    <w:rsid w:val="00BA402B"/>
    <w:rsid w:val="00BA4325"/>
    <w:rsid w:val="00BA4BA2"/>
    <w:rsid w:val="00BA4F5C"/>
    <w:rsid w:val="00BA4FA4"/>
    <w:rsid w:val="00BA5273"/>
    <w:rsid w:val="00BA5466"/>
    <w:rsid w:val="00BA5528"/>
    <w:rsid w:val="00BA586B"/>
    <w:rsid w:val="00BA588E"/>
    <w:rsid w:val="00BA5947"/>
    <w:rsid w:val="00BA5B43"/>
    <w:rsid w:val="00BA5B64"/>
    <w:rsid w:val="00BA5BD2"/>
    <w:rsid w:val="00BA5CF3"/>
    <w:rsid w:val="00BA600A"/>
    <w:rsid w:val="00BA6048"/>
    <w:rsid w:val="00BA655A"/>
    <w:rsid w:val="00BA6A48"/>
    <w:rsid w:val="00BA6F55"/>
    <w:rsid w:val="00BA70A1"/>
    <w:rsid w:val="00BA70BB"/>
    <w:rsid w:val="00BA70C2"/>
    <w:rsid w:val="00BA7121"/>
    <w:rsid w:val="00BA7216"/>
    <w:rsid w:val="00BA77D4"/>
    <w:rsid w:val="00BA78AB"/>
    <w:rsid w:val="00BA7908"/>
    <w:rsid w:val="00BA7B40"/>
    <w:rsid w:val="00BA7C02"/>
    <w:rsid w:val="00BA7C0F"/>
    <w:rsid w:val="00BA7DB0"/>
    <w:rsid w:val="00BA7E1E"/>
    <w:rsid w:val="00BB0075"/>
    <w:rsid w:val="00BB0259"/>
    <w:rsid w:val="00BB0303"/>
    <w:rsid w:val="00BB0525"/>
    <w:rsid w:val="00BB052A"/>
    <w:rsid w:val="00BB05E6"/>
    <w:rsid w:val="00BB06ED"/>
    <w:rsid w:val="00BB0845"/>
    <w:rsid w:val="00BB0876"/>
    <w:rsid w:val="00BB08DB"/>
    <w:rsid w:val="00BB0BC0"/>
    <w:rsid w:val="00BB0BE9"/>
    <w:rsid w:val="00BB0DA1"/>
    <w:rsid w:val="00BB0E7F"/>
    <w:rsid w:val="00BB1040"/>
    <w:rsid w:val="00BB12B8"/>
    <w:rsid w:val="00BB1391"/>
    <w:rsid w:val="00BB139C"/>
    <w:rsid w:val="00BB13D0"/>
    <w:rsid w:val="00BB1482"/>
    <w:rsid w:val="00BB1707"/>
    <w:rsid w:val="00BB17D4"/>
    <w:rsid w:val="00BB1972"/>
    <w:rsid w:val="00BB19E7"/>
    <w:rsid w:val="00BB1A52"/>
    <w:rsid w:val="00BB1CC3"/>
    <w:rsid w:val="00BB1F35"/>
    <w:rsid w:val="00BB2189"/>
    <w:rsid w:val="00BB259F"/>
    <w:rsid w:val="00BB25E1"/>
    <w:rsid w:val="00BB2665"/>
    <w:rsid w:val="00BB2A9E"/>
    <w:rsid w:val="00BB2CA0"/>
    <w:rsid w:val="00BB2D2B"/>
    <w:rsid w:val="00BB2ED0"/>
    <w:rsid w:val="00BB2F87"/>
    <w:rsid w:val="00BB2FBA"/>
    <w:rsid w:val="00BB32E1"/>
    <w:rsid w:val="00BB3558"/>
    <w:rsid w:val="00BB366D"/>
    <w:rsid w:val="00BB3738"/>
    <w:rsid w:val="00BB3B28"/>
    <w:rsid w:val="00BB3C00"/>
    <w:rsid w:val="00BB3CA0"/>
    <w:rsid w:val="00BB43B0"/>
    <w:rsid w:val="00BB43EB"/>
    <w:rsid w:val="00BB4550"/>
    <w:rsid w:val="00BB4601"/>
    <w:rsid w:val="00BB4742"/>
    <w:rsid w:val="00BB47C9"/>
    <w:rsid w:val="00BB49BA"/>
    <w:rsid w:val="00BB4AD6"/>
    <w:rsid w:val="00BB4AFB"/>
    <w:rsid w:val="00BB4C05"/>
    <w:rsid w:val="00BB4D8B"/>
    <w:rsid w:val="00BB51F3"/>
    <w:rsid w:val="00BB5375"/>
    <w:rsid w:val="00BB55E8"/>
    <w:rsid w:val="00BB56E1"/>
    <w:rsid w:val="00BB5B47"/>
    <w:rsid w:val="00BB5B8B"/>
    <w:rsid w:val="00BB5C14"/>
    <w:rsid w:val="00BB5DC4"/>
    <w:rsid w:val="00BB5E05"/>
    <w:rsid w:val="00BB60F3"/>
    <w:rsid w:val="00BB61EB"/>
    <w:rsid w:val="00BB6303"/>
    <w:rsid w:val="00BB63A8"/>
    <w:rsid w:val="00BB656B"/>
    <w:rsid w:val="00BB657A"/>
    <w:rsid w:val="00BB6582"/>
    <w:rsid w:val="00BB6612"/>
    <w:rsid w:val="00BB696F"/>
    <w:rsid w:val="00BB6C71"/>
    <w:rsid w:val="00BB6C80"/>
    <w:rsid w:val="00BB6E72"/>
    <w:rsid w:val="00BB6F6C"/>
    <w:rsid w:val="00BB7066"/>
    <w:rsid w:val="00BB719B"/>
    <w:rsid w:val="00BB779B"/>
    <w:rsid w:val="00BB77A0"/>
    <w:rsid w:val="00BB7815"/>
    <w:rsid w:val="00BB7895"/>
    <w:rsid w:val="00BB78E7"/>
    <w:rsid w:val="00BB79AD"/>
    <w:rsid w:val="00BB7A13"/>
    <w:rsid w:val="00BB7AD7"/>
    <w:rsid w:val="00BB7FC5"/>
    <w:rsid w:val="00BC01EF"/>
    <w:rsid w:val="00BC07D8"/>
    <w:rsid w:val="00BC0975"/>
    <w:rsid w:val="00BC0A2E"/>
    <w:rsid w:val="00BC0B17"/>
    <w:rsid w:val="00BC0B6A"/>
    <w:rsid w:val="00BC0D40"/>
    <w:rsid w:val="00BC10E3"/>
    <w:rsid w:val="00BC12D8"/>
    <w:rsid w:val="00BC13DF"/>
    <w:rsid w:val="00BC1490"/>
    <w:rsid w:val="00BC1564"/>
    <w:rsid w:val="00BC160C"/>
    <w:rsid w:val="00BC1734"/>
    <w:rsid w:val="00BC1821"/>
    <w:rsid w:val="00BC1837"/>
    <w:rsid w:val="00BC1ADF"/>
    <w:rsid w:val="00BC1B01"/>
    <w:rsid w:val="00BC1C68"/>
    <w:rsid w:val="00BC1CB4"/>
    <w:rsid w:val="00BC22C9"/>
    <w:rsid w:val="00BC22FE"/>
    <w:rsid w:val="00BC2347"/>
    <w:rsid w:val="00BC2366"/>
    <w:rsid w:val="00BC244B"/>
    <w:rsid w:val="00BC24F6"/>
    <w:rsid w:val="00BC2665"/>
    <w:rsid w:val="00BC2848"/>
    <w:rsid w:val="00BC28C9"/>
    <w:rsid w:val="00BC293D"/>
    <w:rsid w:val="00BC2A31"/>
    <w:rsid w:val="00BC2B47"/>
    <w:rsid w:val="00BC2B4F"/>
    <w:rsid w:val="00BC2D04"/>
    <w:rsid w:val="00BC3109"/>
    <w:rsid w:val="00BC339F"/>
    <w:rsid w:val="00BC33AE"/>
    <w:rsid w:val="00BC3481"/>
    <w:rsid w:val="00BC3530"/>
    <w:rsid w:val="00BC37AA"/>
    <w:rsid w:val="00BC37E9"/>
    <w:rsid w:val="00BC38A2"/>
    <w:rsid w:val="00BC3A6C"/>
    <w:rsid w:val="00BC3B36"/>
    <w:rsid w:val="00BC3DD1"/>
    <w:rsid w:val="00BC3E2F"/>
    <w:rsid w:val="00BC3F6D"/>
    <w:rsid w:val="00BC4347"/>
    <w:rsid w:val="00BC44B8"/>
    <w:rsid w:val="00BC4830"/>
    <w:rsid w:val="00BC48A6"/>
    <w:rsid w:val="00BC4AF1"/>
    <w:rsid w:val="00BC4BD2"/>
    <w:rsid w:val="00BC4BFB"/>
    <w:rsid w:val="00BC4DA5"/>
    <w:rsid w:val="00BC4E83"/>
    <w:rsid w:val="00BC4E94"/>
    <w:rsid w:val="00BC512A"/>
    <w:rsid w:val="00BC53B0"/>
    <w:rsid w:val="00BC544C"/>
    <w:rsid w:val="00BC544E"/>
    <w:rsid w:val="00BC56A8"/>
    <w:rsid w:val="00BC57CD"/>
    <w:rsid w:val="00BC5C5C"/>
    <w:rsid w:val="00BC5F4E"/>
    <w:rsid w:val="00BC5FB7"/>
    <w:rsid w:val="00BC6008"/>
    <w:rsid w:val="00BC609C"/>
    <w:rsid w:val="00BC621B"/>
    <w:rsid w:val="00BC6454"/>
    <w:rsid w:val="00BC6565"/>
    <w:rsid w:val="00BC65BB"/>
    <w:rsid w:val="00BC6813"/>
    <w:rsid w:val="00BC68BC"/>
    <w:rsid w:val="00BC6E28"/>
    <w:rsid w:val="00BC6E43"/>
    <w:rsid w:val="00BC70A4"/>
    <w:rsid w:val="00BC7241"/>
    <w:rsid w:val="00BC72EB"/>
    <w:rsid w:val="00BC73FC"/>
    <w:rsid w:val="00BC78A6"/>
    <w:rsid w:val="00BC7A27"/>
    <w:rsid w:val="00BC7B09"/>
    <w:rsid w:val="00BC7C25"/>
    <w:rsid w:val="00BC7DAD"/>
    <w:rsid w:val="00BC7FCA"/>
    <w:rsid w:val="00BD016F"/>
    <w:rsid w:val="00BD017E"/>
    <w:rsid w:val="00BD021F"/>
    <w:rsid w:val="00BD023D"/>
    <w:rsid w:val="00BD02D3"/>
    <w:rsid w:val="00BD049C"/>
    <w:rsid w:val="00BD0624"/>
    <w:rsid w:val="00BD06B0"/>
    <w:rsid w:val="00BD08EE"/>
    <w:rsid w:val="00BD08F9"/>
    <w:rsid w:val="00BD0C43"/>
    <w:rsid w:val="00BD0E8A"/>
    <w:rsid w:val="00BD0F3C"/>
    <w:rsid w:val="00BD11A5"/>
    <w:rsid w:val="00BD11F7"/>
    <w:rsid w:val="00BD1264"/>
    <w:rsid w:val="00BD1397"/>
    <w:rsid w:val="00BD144B"/>
    <w:rsid w:val="00BD14C7"/>
    <w:rsid w:val="00BD15E9"/>
    <w:rsid w:val="00BD16A1"/>
    <w:rsid w:val="00BD16EE"/>
    <w:rsid w:val="00BD1741"/>
    <w:rsid w:val="00BD179E"/>
    <w:rsid w:val="00BD1A15"/>
    <w:rsid w:val="00BD1B00"/>
    <w:rsid w:val="00BD1BF3"/>
    <w:rsid w:val="00BD1C3C"/>
    <w:rsid w:val="00BD20EA"/>
    <w:rsid w:val="00BD22B7"/>
    <w:rsid w:val="00BD2338"/>
    <w:rsid w:val="00BD2694"/>
    <w:rsid w:val="00BD29B8"/>
    <w:rsid w:val="00BD2A0A"/>
    <w:rsid w:val="00BD2DBD"/>
    <w:rsid w:val="00BD2ED2"/>
    <w:rsid w:val="00BD3166"/>
    <w:rsid w:val="00BD3189"/>
    <w:rsid w:val="00BD3320"/>
    <w:rsid w:val="00BD34FF"/>
    <w:rsid w:val="00BD3542"/>
    <w:rsid w:val="00BD35C8"/>
    <w:rsid w:val="00BD35DA"/>
    <w:rsid w:val="00BD36AA"/>
    <w:rsid w:val="00BD3712"/>
    <w:rsid w:val="00BD371A"/>
    <w:rsid w:val="00BD3AB3"/>
    <w:rsid w:val="00BD3B1B"/>
    <w:rsid w:val="00BD3B92"/>
    <w:rsid w:val="00BD3D0B"/>
    <w:rsid w:val="00BD4466"/>
    <w:rsid w:val="00BD45E0"/>
    <w:rsid w:val="00BD4A13"/>
    <w:rsid w:val="00BD4BF3"/>
    <w:rsid w:val="00BD4EDF"/>
    <w:rsid w:val="00BD50B4"/>
    <w:rsid w:val="00BD52CB"/>
    <w:rsid w:val="00BD5543"/>
    <w:rsid w:val="00BD5547"/>
    <w:rsid w:val="00BD57E3"/>
    <w:rsid w:val="00BD58ED"/>
    <w:rsid w:val="00BD5B49"/>
    <w:rsid w:val="00BD5CCB"/>
    <w:rsid w:val="00BD5CF4"/>
    <w:rsid w:val="00BD5FDE"/>
    <w:rsid w:val="00BD61CD"/>
    <w:rsid w:val="00BD62B9"/>
    <w:rsid w:val="00BD647A"/>
    <w:rsid w:val="00BD6531"/>
    <w:rsid w:val="00BD6BB6"/>
    <w:rsid w:val="00BD6CD1"/>
    <w:rsid w:val="00BD6DFC"/>
    <w:rsid w:val="00BD6FF1"/>
    <w:rsid w:val="00BD7375"/>
    <w:rsid w:val="00BD7398"/>
    <w:rsid w:val="00BD7460"/>
    <w:rsid w:val="00BD785A"/>
    <w:rsid w:val="00BD7BBA"/>
    <w:rsid w:val="00BD7E7F"/>
    <w:rsid w:val="00BE00D9"/>
    <w:rsid w:val="00BE0197"/>
    <w:rsid w:val="00BE05A5"/>
    <w:rsid w:val="00BE05EB"/>
    <w:rsid w:val="00BE0844"/>
    <w:rsid w:val="00BE096E"/>
    <w:rsid w:val="00BE1401"/>
    <w:rsid w:val="00BE149A"/>
    <w:rsid w:val="00BE16E9"/>
    <w:rsid w:val="00BE1807"/>
    <w:rsid w:val="00BE1CB7"/>
    <w:rsid w:val="00BE1DB1"/>
    <w:rsid w:val="00BE1FC9"/>
    <w:rsid w:val="00BE2A32"/>
    <w:rsid w:val="00BE2A36"/>
    <w:rsid w:val="00BE2AC1"/>
    <w:rsid w:val="00BE2D10"/>
    <w:rsid w:val="00BE2ECF"/>
    <w:rsid w:val="00BE2ED3"/>
    <w:rsid w:val="00BE2F7C"/>
    <w:rsid w:val="00BE300F"/>
    <w:rsid w:val="00BE3176"/>
    <w:rsid w:val="00BE31FD"/>
    <w:rsid w:val="00BE32AE"/>
    <w:rsid w:val="00BE348A"/>
    <w:rsid w:val="00BE36BF"/>
    <w:rsid w:val="00BE3722"/>
    <w:rsid w:val="00BE3BC9"/>
    <w:rsid w:val="00BE3CEA"/>
    <w:rsid w:val="00BE3D6E"/>
    <w:rsid w:val="00BE3FA0"/>
    <w:rsid w:val="00BE3FF6"/>
    <w:rsid w:val="00BE416F"/>
    <w:rsid w:val="00BE41EE"/>
    <w:rsid w:val="00BE438B"/>
    <w:rsid w:val="00BE43DB"/>
    <w:rsid w:val="00BE4674"/>
    <w:rsid w:val="00BE48A8"/>
    <w:rsid w:val="00BE4AB8"/>
    <w:rsid w:val="00BE4EB2"/>
    <w:rsid w:val="00BE5016"/>
    <w:rsid w:val="00BE508C"/>
    <w:rsid w:val="00BE539D"/>
    <w:rsid w:val="00BE5492"/>
    <w:rsid w:val="00BE552B"/>
    <w:rsid w:val="00BE58B8"/>
    <w:rsid w:val="00BE5A73"/>
    <w:rsid w:val="00BE5AE9"/>
    <w:rsid w:val="00BE5B05"/>
    <w:rsid w:val="00BE5BDE"/>
    <w:rsid w:val="00BE5C0C"/>
    <w:rsid w:val="00BE5C37"/>
    <w:rsid w:val="00BE60A2"/>
    <w:rsid w:val="00BE62EC"/>
    <w:rsid w:val="00BE64AE"/>
    <w:rsid w:val="00BE64DD"/>
    <w:rsid w:val="00BE6918"/>
    <w:rsid w:val="00BE6E9C"/>
    <w:rsid w:val="00BE6EE7"/>
    <w:rsid w:val="00BE6F0E"/>
    <w:rsid w:val="00BE6F8D"/>
    <w:rsid w:val="00BE727B"/>
    <w:rsid w:val="00BE7A75"/>
    <w:rsid w:val="00BE7C03"/>
    <w:rsid w:val="00BE7C8E"/>
    <w:rsid w:val="00BE7D6D"/>
    <w:rsid w:val="00BE7F62"/>
    <w:rsid w:val="00BF0074"/>
    <w:rsid w:val="00BF0176"/>
    <w:rsid w:val="00BF0334"/>
    <w:rsid w:val="00BF0974"/>
    <w:rsid w:val="00BF0AA2"/>
    <w:rsid w:val="00BF0B65"/>
    <w:rsid w:val="00BF0CC3"/>
    <w:rsid w:val="00BF0D9E"/>
    <w:rsid w:val="00BF0ED3"/>
    <w:rsid w:val="00BF0FF2"/>
    <w:rsid w:val="00BF101F"/>
    <w:rsid w:val="00BF11FC"/>
    <w:rsid w:val="00BF1672"/>
    <w:rsid w:val="00BF17E0"/>
    <w:rsid w:val="00BF1C00"/>
    <w:rsid w:val="00BF1DA5"/>
    <w:rsid w:val="00BF1F72"/>
    <w:rsid w:val="00BF1FED"/>
    <w:rsid w:val="00BF2289"/>
    <w:rsid w:val="00BF23B7"/>
    <w:rsid w:val="00BF23D8"/>
    <w:rsid w:val="00BF27AD"/>
    <w:rsid w:val="00BF280B"/>
    <w:rsid w:val="00BF287D"/>
    <w:rsid w:val="00BF2B10"/>
    <w:rsid w:val="00BF2D3D"/>
    <w:rsid w:val="00BF2E0A"/>
    <w:rsid w:val="00BF31E6"/>
    <w:rsid w:val="00BF31EB"/>
    <w:rsid w:val="00BF32A7"/>
    <w:rsid w:val="00BF34D1"/>
    <w:rsid w:val="00BF35BC"/>
    <w:rsid w:val="00BF3735"/>
    <w:rsid w:val="00BF38FE"/>
    <w:rsid w:val="00BF3A4D"/>
    <w:rsid w:val="00BF3AE7"/>
    <w:rsid w:val="00BF3C28"/>
    <w:rsid w:val="00BF3C2E"/>
    <w:rsid w:val="00BF3CC8"/>
    <w:rsid w:val="00BF3D49"/>
    <w:rsid w:val="00BF3E5F"/>
    <w:rsid w:val="00BF3F43"/>
    <w:rsid w:val="00BF4006"/>
    <w:rsid w:val="00BF441D"/>
    <w:rsid w:val="00BF454B"/>
    <w:rsid w:val="00BF4A7F"/>
    <w:rsid w:val="00BF4BF8"/>
    <w:rsid w:val="00BF4C31"/>
    <w:rsid w:val="00BF4C32"/>
    <w:rsid w:val="00BF4C33"/>
    <w:rsid w:val="00BF4E4E"/>
    <w:rsid w:val="00BF502E"/>
    <w:rsid w:val="00BF5111"/>
    <w:rsid w:val="00BF5152"/>
    <w:rsid w:val="00BF53CA"/>
    <w:rsid w:val="00BF551A"/>
    <w:rsid w:val="00BF5590"/>
    <w:rsid w:val="00BF5776"/>
    <w:rsid w:val="00BF58EE"/>
    <w:rsid w:val="00BF5A89"/>
    <w:rsid w:val="00BF5AB4"/>
    <w:rsid w:val="00BF5B34"/>
    <w:rsid w:val="00BF5C1F"/>
    <w:rsid w:val="00BF5DA9"/>
    <w:rsid w:val="00BF5ED4"/>
    <w:rsid w:val="00BF5ED7"/>
    <w:rsid w:val="00BF5F4A"/>
    <w:rsid w:val="00BF6085"/>
    <w:rsid w:val="00BF615A"/>
    <w:rsid w:val="00BF6344"/>
    <w:rsid w:val="00BF642C"/>
    <w:rsid w:val="00BF6E05"/>
    <w:rsid w:val="00BF7026"/>
    <w:rsid w:val="00BF734E"/>
    <w:rsid w:val="00BF73AA"/>
    <w:rsid w:val="00BF73E6"/>
    <w:rsid w:val="00BF768E"/>
    <w:rsid w:val="00BF7769"/>
    <w:rsid w:val="00BF791A"/>
    <w:rsid w:val="00BF7B65"/>
    <w:rsid w:val="00BF7D8D"/>
    <w:rsid w:val="00BF7EEF"/>
    <w:rsid w:val="00C000F0"/>
    <w:rsid w:val="00C00699"/>
    <w:rsid w:val="00C0084C"/>
    <w:rsid w:val="00C009DC"/>
    <w:rsid w:val="00C00A80"/>
    <w:rsid w:val="00C00E65"/>
    <w:rsid w:val="00C00ECC"/>
    <w:rsid w:val="00C00ED2"/>
    <w:rsid w:val="00C01193"/>
    <w:rsid w:val="00C0141C"/>
    <w:rsid w:val="00C016BE"/>
    <w:rsid w:val="00C01720"/>
    <w:rsid w:val="00C01871"/>
    <w:rsid w:val="00C01889"/>
    <w:rsid w:val="00C01890"/>
    <w:rsid w:val="00C01985"/>
    <w:rsid w:val="00C01B44"/>
    <w:rsid w:val="00C01E43"/>
    <w:rsid w:val="00C01FFB"/>
    <w:rsid w:val="00C021AB"/>
    <w:rsid w:val="00C02204"/>
    <w:rsid w:val="00C02362"/>
    <w:rsid w:val="00C02476"/>
    <w:rsid w:val="00C024D4"/>
    <w:rsid w:val="00C025C9"/>
    <w:rsid w:val="00C02623"/>
    <w:rsid w:val="00C027F5"/>
    <w:rsid w:val="00C02881"/>
    <w:rsid w:val="00C02999"/>
    <w:rsid w:val="00C029FD"/>
    <w:rsid w:val="00C02B73"/>
    <w:rsid w:val="00C02BA3"/>
    <w:rsid w:val="00C02D97"/>
    <w:rsid w:val="00C02DF8"/>
    <w:rsid w:val="00C02E25"/>
    <w:rsid w:val="00C02FAD"/>
    <w:rsid w:val="00C02FF0"/>
    <w:rsid w:val="00C03042"/>
    <w:rsid w:val="00C033BE"/>
    <w:rsid w:val="00C03608"/>
    <w:rsid w:val="00C03AA5"/>
    <w:rsid w:val="00C03B41"/>
    <w:rsid w:val="00C03B46"/>
    <w:rsid w:val="00C03CDE"/>
    <w:rsid w:val="00C03CF1"/>
    <w:rsid w:val="00C03D07"/>
    <w:rsid w:val="00C03D6F"/>
    <w:rsid w:val="00C04112"/>
    <w:rsid w:val="00C0412B"/>
    <w:rsid w:val="00C043A3"/>
    <w:rsid w:val="00C043EF"/>
    <w:rsid w:val="00C049BB"/>
    <w:rsid w:val="00C04A87"/>
    <w:rsid w:val="00C04CE8"/>
    <w:rsid w:val="00C04CEC"/>
    <w:rsid w:val="00C04E55"/>
    <w:rsid w:val="00C05119"/>
    <w:rsid w:val="00C05429"/>
    <w:rsid w:val="00C05699"/>
    <w:rsid w:val="00C056B7"/>
    <w:rsid w:val="00C058DD"/>
    <w:rsid w:val="00C05C2C"/>
    <w:rsid w:val="00C05D78"/>
    <w:rsid w:val="00C05F40"/>
    <w:rsid w:val="00C0631C"/>
    <w:rsid w:val="00C0645C"/>
    <w:rsid w:val="00C064DF"/>
    <w:rsid w:val="00C06701"/>
    <w:rsid w:val="00C06787"/>
    <w:rsid w:val="00C068ED"/>
    <w:rsid w:val="00C06939"/>
    <w:rsid w:val="00C069B2"/>
    <w:rsid w:val="00C06B3D"/>
    <w:rsid w:val="00C06E81"/>
    <w:rsid w:val="00C07119"/>
    <w:rsid w:val="00C0724D"/>
    <w:rsid w:val="00C072C9"/>
    <w:rsid w:val="00C079EC"/>
    <w:rsid w:val="00C07B26"/>
    <w:rsid w:val="00C07E23"/>
    <w:rsid w:val="00C10078"/>
    <w:rsid w:val="00C10154"/>
    <w:rsid w:val="00C104F9"/>
    <w:rsid w:val="00C10514"/>
    <w:rsid w:val="00C105C0"/>
    <w:rsid w:val="00C10774"/>
    <w:rsid w:val="00C107B8"/>
    <w:rsid w:val="00C107E1"/>
    <w:rsid w:val="00C10924"/>
    <w:rsid w:val="00C10944"/>
    <w:rsid w:val="00C10B84"/>
    <w:rsid w:val="00C10BF6"/>
    <w:rsid w:val="00C10E2E"/>
    <w:rsid w:val="00C10F55"/>
    <w:rsid w:val="00C11063"/>
    <w:rsid w:val="00C110FE"/>
    <w:rsid w:val="00C112F1"/>
    <w:rsid w:val="00C115B5"/>
    <w:rsid w:val="00C11740"/>
    <w:rsid w:val="00C11790"/>
    <w:rsid w:val="00C11A24"/>
    <w:rsid w:val="00C11E7C"/>
    <w:rsid w:val="00C12309"/>
    <w:rsid w:val="00C123EB"/>
    <w:rsid w:val="00C1243F"/>
    <w:rsid w:val="00C124B6"/>
    <w:rsid w:val="00C124CA"/>
    <w:rsid w:val="00C12790"/>
    <w:rsid w:val="00C12810"/>
    <w:rsid w:val="00C128EA"/>
    <w:rsid w:val="00C129B7"/>
    <w:rsid w:val="00C12AC9"/>
    <w:rsid w:val="00C12D20"/>
    <w:rsid w:val="00C12E72"/>
    <w:rsid w:val="00C1337C"/>
    <w:rsid w:val="00C13403"/>
    <w:rsid w:val="00C138D0"/>
    <w:rsid w:val="00C13A46"/>
    <w:rsid w:val="00C13A9B"/>
    <w:rsid w:val="00C13AA5"/>
    <w:rsid w:val="00C13B65"/>
    <w:rsid w:val="00C13BBF"/>
    <w:rsid w:val="00C143CA"/>
    <w:rsid w:val="00C14461"/>
    <w:rsid w:val="00C1453F"/>
    <w:rsid w:val="00C146EF"/>
    <w:rsid w:val="00C1484C"/>
    <w:rsid w:val="00C1489C"/>
    <w:rsid w:val="00C149C6"/>
    <w:rsid w:val="00C14A1A"/>
    <w:rsid w:val="00C14BCC"/>
    <w:rsid w:val="00C156B6"/>
    <w:rsid w:val="00C1580D"/>
    <w:rsid w:val="00C1594E"/>
    <w:rsid w:val="00C159CC"/>
    <w:rsid w:val="00C15ABC"/>
    <w:rsid w:val="00C15B6A"/>
    <w:rsid w:val="00C15B80"/>
    <w:rsid w:val="00C15D5C"/>
    <w:rsid w:val="00C15E76"/>
    <w:rsid w:val="00C1619E"/>
    <w:rsid w:val="00C1637F"/>
    <w:rsid w:val="00C16447"/>
    <w:rsid w:val="00C1697B"/>
    <w:rsid w:val="00C16ECB"/>
    <w:rsid w:val="00C16F78"/>
    <w:rsid w:val="00C17080"/>
    <w:rsid w:val="00C170A5"/>
    <w:rsid w:val="00C17356"/>
    <w:rsid w:val="00C175F5"/>
    <w:rsid w:val="00C17778"/>
    <w:rsid w:val="00C179FB"/>
    <w:rsid w:val="00C17FFB"/>
    <w:rsid w:val="00C20152"/>
    <w:rsid w:val="00C2032E"/>
    <w:rsid w:val="00C204D0"/>
    <w:rsid w:val="00C205EC"/>
    <w:rsid w:val="00C2067D"/>
    <w:rsid w:val="00C206B4"/>
    <w:rsid w:val="00C206EA"/>
    <w:rsid w:val="00C2108A"/>
    <w:rsid w:val="00C210BF"/>
    <w:rsid w:val="00C210C9"/>
    <w:rsid w:val="00C2123C"/>
    <w:rsid w:val="00C21314"/>
    <w:rsid w:val="00C2147A"/>
    <w:rsid w:val="00C21504"/>
    <w:rsid w:val="00C21506"/>
    <w:rsid w:val="00C21531"/>
    <w:rsid w:val="00C21898"/>
    <w:rsid w:val="00C21BB7"/>
    <w:rsid w:val="00C21D3E"/>
    <w:rsid w:val="00C21FF7"/>
    <w:rsid w:val="00C222F3"/>
    <w:rsid w:val="00C22640"/>
    <w:rsid w:val="00C227A6"/>
    <w:rsid w:val="00C22A2E"/>
    <w:rsid w:val="00C22C49"/>
    <w:rsid w:val="00C22C58"/>
    <w:rsid w:val="00C22D74"/>
    <w:rsid w:val="00C22D91"/>
    <w:rsid w:val="00C22E92"/>
    <w:rsid w:val="00C23145"/>
    <w:rsid w:val="00C2314B"/>
    <w:rsid w:val="00C23201"/>
    <w:rsid w:val="00C23263"/>
    <w:rsid w:val="00C232F0"/>
    <w:rsid w:val="00C23320"/>
    <w:rsid w:val="00C2372E"/>
    <w:rsid w:val="00C237B9"/>
    <w:rsid w:val="00C237C2"/>
    <w:rsid w:val="00C23A17"/>
    <w:rsid w:val="00C23B3F"/>
    <w:rsid w:val="00C23C13"/>
    <w:rsid w:val="00C23F7D"/>
    <w:rsid w:val="00C241AC"/>
    <w:rsid w:val="00C24209"/>
    <w:rsid w:val="00C24242"/>
    <w:rsid w:val="00C2450B"/>
    <w:rsid w:val="00C24787"/>
    <w:rsid w:val="00C24A18"/>
    <w:rsid w:val="00C24B62"/>
    <w:rsid w:val="00C24D6E"/>
    <w:rsid w:val="00C24ECE"/>
    <w:rsid w:val="00C24ED8"/>
    <w:rsid w:val="00C24FC8"/>
    <w:rsid w:val="00C2508F"/>
    <w:rsid w:val="00C2527E"/>
    <w:rsid w:val="00C258A7"/>
    <w:rsid w:val="00C259D8"/>
    <w:rsid w:val="00C25CC0"/>
    <w:rsid w:val="00C25DAD"/>
    <w:rsid w:val="00C2612E"/>
    <w:rsid w:val="00C26195"/>
    <w:rsid w:val="00C26734"/>
    <w:rsid w:val="00C26CB9"/>
    <w:rsid w:val="00C26E2B"/>
    <w:rsid w:val="00C2711E"/>
    <w:rsid w:val="00C27235"/>
    <w:rsid w:val="00C27293"/>
    <w:rsid w:val="00C2743E"/>
    <w:rsid w:val="00C275BE"/>
    <w:rsid w:val="00C2763A"/>
    <w:rsid w:val="00C2767D"/>
    <w:rsid w:val="00C2779B"/>
    <w:rsid w:val="00C279C3"/>
    <w:rsid w:val="00C27EBB"/>
    <w:rsid w:val="00C30065"/>
    <w:rsid w:val="00C300A8"/>
    <w:rsid w:val="00C300E2"/>
    <w:rsid w:val="00C301DE"/>
    <w:rsid w:val="00C30968"/>
    <w:rsid w:val="00C30AFE"/>
    <w:rsid w:val="00C30CB7"/>
    <w:rsid w:val="00C30D4A"/>
    <w:rsid w:val="00C30E3D"/>
    <w:rsid w:val="00C3105B"/>
    <w:rsid w:val="00C31165"/>
    <w:rsid w:val="00C31326"/>
    <w:rsid w:val="00C31362"/>
    <w:rsid w:val="00C31639"/>
    <w:rsid w:val="00C31680"/>
    <w:rsid w:val="00C31A1F"/>
    <w:rsid w:val="00C31A83"/>
    <w:rsid w:val="00C31BAD"/>
    <w:rsid w:val="00C31C6C"/>
    <w:rsid w:val="00C3202C"/>
    <w:rsid w:val="00C3237A"/>
    <w:rsid w:val="00C32414"/>
    <w:rsid w:val="00C32455"/>
    <w:rsid w:val="00C3246B"/>
    <w:rsid w:val="00C3248E"/>
    <w:rsid w:val="00C32635"/>
    <w:rsid w:val="00C32AA6"/>
    <w:rsid w:val="00C32C3F"/>
    <w:rsid w:val="00C32CB9"/>
    <w:rsid w:val="00C33016"/>
    <w:rsid w:val="00C33487"/>
    <w:rsid w:val="00C334AA"/>
    <w:rsid w:val="00C33517"/>
    <w:rsid w:val="00C33544"/>
    <w:rsid w:val="00C33799"/>
    <w:rsid w:val="00C3386C"/>
    <w:rsid w:val="00C33977"/>
    <w:rsid w:val="00C33AAC"/>
    <w:rsid w:val="00C33B3A"/>
    <w:rsid w:val="00C33E59"/>
    <w:rsid w:val="00C33FA0"/>
    <w:rsid w:val="00C340DA"/>
    <w:rsid w:val="00C3440E"/>
    <w:rsid w:val="00C3441C"/>
    <w:rsid w:val="00C34496"/>
    <w:rsid w:val="00C345EF"/>
    <w:rsid w:val="00C346A3"/>
    <w:rsid w:val="00C346DF"/>
    <w:rsid w:val="00C3482B"/>
    <w:rsid w:val="00C3485E"/>
    <w:rsid w:val="00C3486C"/>
    <w:rsid w:val="00C34B28"/>
    <w:rsid w:val="00C34BD9"/>
    <w:rsid w:val="00C34D2F"/>
    <w:rsid w:val="00C34D68"/>
    <w:rsid w:val="00C34EF1"/>
    <w:rsid w:val="00C34EF5"/>
    <w:rsid w:val="00C34FB8"/>
    <w:rsid w:val="00C3506B"/>
    <w:rsid w:val="00C350B0"/>
    <w:rsid w:val="00C350CE"/>
    <w:rsid w:val="00C355DD"/>
    <w:rsid w:val="00C3567F"/>
    <w:rsid w:val="00C357AC"/>
    <w:rsid w:val="00C35920"/>
    <w:rsid w:val="00C35BD2"/>
    <w:rsid w:val="00C35C77"/>
    <w:rsid w:val="00C35CA7"/>
    <w:rsid w:val="00C35F37"/>
    <w:rsid w:val="00C35F5B"/>
    <w:rsid w:val="00C36010"/>
    <w:rsid w:val="00C3615D"/>
    <w:rsid w:val="00C36297"/>
    <w:rsid w:val="00C363B4"/>
    <w:rsid w:val="00C36449"/>
    <w:rsid w:val="00C36609"/>
    <w:rsid w:val="00C36642"/>
    <w:rsid w:val="00C36660"/>
    <w:rsid w:val="00C366B4"/>
    <w:rsid w:val="00C36789"/>
    <w:rsid w:val="00C36882"/>
    <w:rsid w:val="00C36888"/>
    <w:rsid w:val="00C36E4E"/>
    <w:rsid w:val="00C37098"/>
    <w:rsid w:val="00C3730B"/>
    <w:rsid w:val="00C373EB"/>
    <w:rsid w:val="00C37404"/>
    <w:rsid w:val="00C37806"/>
    <w:rsid w:val="00C3780D"/>
    <w:rsid w:val="00C378B2"/>
    <w:rsid w:val="00C37AAA"/>
    <w:rsid w:val="00C37B41"/>
    <w:rsid w:val="00C37B88"/>
    <w:rsid w:val="00C37F8D"/>
    <w:rsid w:val="00C40165"/>
    <w:rsid w:val="00C4018F"/>
    <w:rsid w:val="00C40213"/>
    <w:rsid w:val="00C40A81"/>
    <w:rsid w:val="00C40C52"/>
    <w:rsid w:val="00C40E55"/>
    <w:rsid w:val="00C40E61"/>
    <w:rsid w:val="00C40FA4"/>
    <w:rsid w:val="00C40FC9"/>
    <w:rsid w:val="00C41279"/>
    <w:rsid w:val="00C4143B"/>
    <w:rsid w:val="00C41579"/>
    <w:rsid w:val="00C4184A"/>
    <w:rsid w:val="00C41A27"/>
    <w:rsid w:val="00C41B7C"/>
    <w:rsid w:val="00C41C5C"/>
    <w:rsid w:val="00C41D1B"/>
    <w:rsid w:val="00C41E9D"/>
    <w:rsid w:val="00C41EB4"/>
    <w:rsid w:val="00C41F0B"/>
    <w:rsid w:val="00C41F1B"/>
    <w:rsid w:val="00C41F49"/>
    <w:rsid w:val="00C42081"/>
    <w:rsid w:val="00C42732"/>
    <w:rsid w:val="00C42756"/>
    <w:rsid w:val="00C4277C"/>
    <w:rsid w:val="00C4289E"/>
    <w:rsid w:val="00C428C6"/>
    <w:rsid w:val="00C4294B"/>
    <w:rsid w:val="00C42B21"/>
    <w:rsid w:val="00C42C00"/>
    <w:rsid w:val="00C42C9E"/>
    <w:rsid w:val="00C42F7D"/>
    <w:rsid w:val="00C432E7"/>
    <w:rsid w:val="00C435BD"/>
    <w:rsid w:val="00C43656"/>
    <w:rsid w:val="00C439E7"/>
    <w:rsid w:val="00C43C1B"/>
    <w:rsid w:val="00C43DF6"/>
    <w:rsid w:val="00C4415B"/>
    <w:rsid w:val="00C442DC"/>
    <w:rsid w:val="00C444D2"/>
    <w:rsid w:val="00C4491E"/>
    <w:rsid w:val="00C449DA"/>
    <w:rsid w:val="00C44AE1"/>
    <w:rsid w:val="00C44D76"/>
    <w:rsid w:val="00C44F0B"/>
    <w:rsid w:val="00C44FD0"/>
    <w:rsid w:val="00C450C0"/>
    <w:rsid w:val="00C451E7"/>
    <w:rsid w:val="00C454BC"/>
    <w:rsid w:val="00C45977"/>
    <w:rsid w:val="00C45982"/>
    <w:rsid w:val="00C45A79"/>
    <w:rsid w:val="00C45B56"/>
    <w:rsid w:val="00C45F18"/>
    <w:rsid w:val="00C45F52"/>
    <w:rsid w:val="00C45FAF"/>
    <w:rsid w:val="00C4604D"/>
    <w:rsid w:val="00C46170"/>
    <w:rsid w:val="00C46468"/>
    <w:rsid w:val="00C465B7"/>
    <w:rsid w:val="00C46951"/>
    <w:rsid w:val="00C46A0D"/>
    <w:rsid w:val="00C46A19"/>
    <w:rsid w:val="00C46B18"/>
    <w:rsid w:val="00C46D1C"/>
    <w:rsid w:val="00C46F0C"/>
    <w:rsid w:val="00C47029"/>
    <w:rsid w:val="00C47311"/>
    <w:rsid w:val="00C47472"/>
    <w:rsid w:val="00C47585"/>
    <w:rsid w:val="00C4758C"/>
    <w:rsid w:val="00C47630"/>
    <w:rsid w:val="00C47673"/>
    <w:rsid w:val="00C4778F"/>
    <w:rsid w:val="00C47804"/>
    <w:rsid w:val="00C47A82"/>
    <w:rsid w:val="00C47E20"/>
    <w:rsid w:val="00C47E50"/>
    <w:rsid w:val="00C47E9D"/>
    <w:rsid w:val="00C50017"/>
    <w:rsid w:val="00C50156"/>
    <w:rsid w:val="00C502DE"/>
    <w:rsid w:val="00C50573"/>
    <w:rsid w:val="00C50609"/>
    <w:rsid w:val="00C50671"/>
    <w:rsid w:val="00C509AF"/>
    <w:rsid w:val="00C50A41"/>
    <w:rsid w:val="00C50E18"/>
    <w:rsid w:val="00C50E8F"/>
    <w:rsid w:val="00C50F5D"/>
    <w:rsid w:val="00C50FE1"/>
    <w:rsid w:val="00C51099"/>
    <w:rsid w:val="00C5130C"/>
    <w:rsid w:val="00C51543"/>
    <w:rsid w:val="00C51684"/>
    <w:rsid w:val="00C517B9"/>
    <w:rsid w:val="00C5193D"/>
    <w:rsid w:val="00C51B0B"/>
    <w:rsid w:val="00C5206B"/>
    <w:rsid w:val="00C52192"/>
    <w:rsid w:val="00C522F8"/>
    <w:rsid w:val="00C524E2"/>
    <w:rsid w:val="00C526C5"/>
    <w:rsid w:val="00C52879"/>
    <w:rsid w:val="00C52954"/>
    <w:rsid w:val="00C52C60"/>
    <w:rsid w:val="00C52D3B"/>
    <w:rsid w:val="00C53133"/>
    <w:rsid w:val="00C5324C"/>
    <w:rsid w:val="00C535AD"/>
    <w:rsid w:val="00C536DF"/>
    <w:rsid w:val="00C5389A"/>
    <w:rsid w:val="00C53A8F"/>
    <w:rsid w:val="00C53AB2"/>
    <w:rsid w:val="00C53AB9"/>
    <w:rsid w:val="00C53B3E"/>
    <w:rsid w:val="00C53B60"/>
    <w:rsid w:val="00C53BF2"/>
    <w:rsid w:val="00C53D76"/>
    <w:rsid w:val="00C53F14"/>
    <w:rsid w:val="00C540B7"/>
    <w:rsid w:val="00C540C0"/>
    <w:rsid w:val="00C54217"/>
    <w:rsid w:val="00C54312"/>
    <w:rsid w:val="00C543A7"/>
    <w:rsid w:val="00C5440A"/>
    <w:rsid w:val="00C5478E"/>
    <w:rsid w:val="00C54954"/>
    <w:rsid w:val="00C54B32"/>
    <w:rsid w:val="00C54C41"/>
    <w:rsid w:val="00C54CC7"/>
    <w:rsid w:val="00C54E27"/>
    <w:rsid w:val="00C5512B"/>
    <w:rsid w:val="00C55168"/>
    <w:rsid w:val="00C5517B"/>
    <w:rsid w:val="00C5533C"/>
    <w:rsid w:val="00C553CE"/>
    <w:rsid w:val="00C557E0"/>
    <w:rsid w:val="00C55A8D"/>
    <w:rsid w:val="00C55BF3"/>
    <w:rsid w:val="00C55DB6"/>
    <w:rsid w:val="00C55E92"/>
    <w:rsid w:val="00C55FE1"/>
    <w:rsid w:val="00C56010"/>
    <w:rsid w:val="00C5632E"/>
    <w:rsid w:val="00C563A6"/>
    <w:rsid w:val="00C56618"/>
    <w:rsid w:val="00C566CA"/>
    <w:rsid w:val="00C567C0"/>
    <w:rsid w:val="00C568CD"/>
    <w:rsid w:val="00C56A2E"/>
    <w:rsid w:val="00C56A5D"/>
    <w:rsid w:val="00C56AB1"/>
    <w:rsid w:val="00C56AFE"/>
    <w:rsid w:val="00C56BC8"/>
    <w:rsid w:val="00C56E19"/>
    <w:rsid w:val="00C57010"/>
    <w:rsid w:val="00C573BE"/>
    <w:rsid w:val="00C573DF"/>
    <w:rsid w:val="00C574E1"/>
    <w:rsid w:val="00C575B8"/>
    <w:rsid w:val="00C57619"/>
    <w:rsid w:val="00C577C3"/>
    <w:rsid w:val="00C57885"/>
    <w:rsid w:val="00C578F4"/>
    <w:rsid w:val="00C57A45"/>
    <w:rsid w:val="00C57CB8"/>
    <w:rsid w:val="00C57D38"/>
    <w:rsid w:val="00C57E15"/>
    <w:rsid w:val="00C6027D"/>
    <w:rsid w:val="00C60436"/>
    <w:rsid w:val="00C60503"/>
    <w:rsid w:val="00C6086A"/>
    <w:rsid w:val="00C608A4"/>
    <w:rsid w:val="00C60A42"/>
    <w:rsid w:val="00C60B15"/>
    <w:rsid w:val="00C60D1A"/>
    <w:rsid w:val="00C60D81"/>
    <w:rsid w:val="00C60DDF"/>
    <w:rsid w:val="00C60E1B"/>
    <w:rsid w:val="00C60FFE"/>
    <w:rsid w:val="00C611E1"/>
    <w:rsid w:val="00C611FD"/>
    <w:rsid w:val="00C61476"/>
    <w:rsid w:val="00C61D1D"/>
    <w:rsid w:val="00C61D93"/>
    <w:rsid w:val="00C61E6D"/>
    <w:rsid w:val="00C61FFB"/>
    <w:rsid w:val="00C6209B"/>
    <w:rsid w:val="00C620B7"/>
    <w:rsid w:val="00C621FA"/>
    <w:rsid w:val="00C62334"/>
    <w:rsid w:val="00C625A4"/>
    <w:rsid w:val="00C626E0"/>
    <w:rsid w:val="00C627C7"/>
    <w:rsid w:val="00C62800"/>
    <w:rsid w:val="00C62BA5"/>
    <w:rsid w:val="00C6317A"/>
    <w:rsid w:val="00C6322D"/>
    <w:rsid w:val="00C6339A"/>
    <w:rsid w:val="00C63462"/>
    <w:rsid w:val="00C63505"/>
    <w:rsid w:val="00C6384C"/>
    <w:rsid w:val="00C63B87"/>
    <w:rsid w:val="00C63CEF"/>
    <w:rsid w:val="00C63E62"/>
    <w:rsid w:val="00C63EC2"/>
    <w:rsid w:val="00C63F4B"/>
    <w:rsid w:val="00C646C8"/>
    <w:rsid w:val="00C648DD"/>
    <w:rsid w:val="00C64930"/>
    <w:rsid w:val="00C64A72"/>
    <w:rsid w:val="00C64A91"/>
    <w:rsid w:val="00C64AAE"/>
    <w:rsid w:val="00C64AB8"/>
    <w:rsid w:val="00C64D4B"/>
    <w:rsid w:val="00C64E22"/>
    <w:rsid w:val="00C64F45"/>
    <w:rsid w:val="00C65011"/>
    <w:rsid w:val="00C655A4"/>
    <w:rsid w:val="00C655C6"/>
    <w:rsid w:val="00C65644"/>
    <w:rsid w:val="00C657E1"/>
    <w:rsid w:val="00C65858"/>
    <w:rsid w:val="00C65A84"/>
    <w:rsid w:val="00C65AFD"/>
    <w:rsid w:val="00C65BB0"/>
    <w:rsid w:val="00C65D10"/>
    <w:rsid w:val="00C65D8B"/>
    <w:rsid w:val="00C65E1E"/>
    <w:rsid w:val="00C65EDF"/>
    <w:rsid w:val="00C65FF6"/>
    <w:rsid w:val="00C660D2"/>
    <w:rsid w:val="00C663D1"/>
    <w:rsid w:val="00C663F2"/>
    <w:rsid w:val="00C664BA"/>
    <w:rsid w:val="00C665AD"/>
    <w:rsid w:val="00C66673"/>
    <w:rsid w:val="00C6683E"/>
    <w:rsid w:val="00C66846"/>
    <w:rsid w:val="00C66851"/>
    <w:rsid w:val="00C6685E"/>
    <w:rsid w:val="00C668CF"/>
    <w:rsid w:val="00C66906"/>
    <w:rsid w:val="00C66A90"/>
    <w:rsid w:val="00C66BA0"/>
    <w:rsid w:val="00C66C9E"/>
    <w:rsid w:val="00C66EFF"/>
    <w:rsid w:val="00C66F0D"/>
    <w:rsid w:val="00C67081"/>
    <w:rsid w:val="00C670BE"/>
    <w:rsid w:val="00C67111"/>
    <w:rsid w:val="00C6712A"/>
    <w:rsid w:val="00C6739C"/>
    <w:rsid w:val="00C675E9"/>
    <w:rsid w:val="00C6763F"/>
    <w:rsid w:val="00C679BC"/>
    <w:rsid w:val="00C67D0B"/>
    <w:rsid w:val="00C67FE9"/>
    <w:rsid w:val="00C70126"/>
    <w:rsid w:val="00C70349"/>
    <w:rsid w:val="00C70474"/>
    <w:rsid w:val="00C7095C"/>
    <w:rsid w:val="00C70CCB"/>
    <w:rsid w:val="00C70DD1"/>
    <w:rsid w:val="00C70E2E"/>
    <w:rsid w:val="00C710C6"/>
    <w:rsid w:val="00C71143"/>
    <w:rsid w:val="00C71152"/>
    <w:rsid w:val="00C711F4"/>
    <w:rsid w:val="00C71401"/>
    <w:rsid w:val="00C71580"/>
    <w:rsid w:val="00C7170D"/>
    <w:rsid w:val="00C71797"/>
    <w:rsid w:val="00C718BA"/>
    <w:rsid w:val="00C7198D"/>
    <w:rsid w:val="00C71996"/>
    <w:rsid w:val="00C71B80"/>
    <w:rsid w:val="00C71BE3"/>
    <w:rsid w:val="00C71CCF"/>
    <w:rsid w:val="00C71E3F"/>
    <w:rsid w:val="00C71FD8"/>
    <w:rsid w:val="00C720DA"/>
    <w:rsid w:val="00C720E4"/>
    <w:rsid w:val="00C720EC"/>
    <w:rsid w:val="00C7216C"/>
    <w:rsid w:val="00C7233B"/>
    <w:rsid w:val="00C727F2"/>
    <w:rsid w:val="00C72806"/>
    <w:rsid w:val="00C728A5"/>
    <w:rsid w:val="00C729BE"/>
    <w:rsid w:val="00C72B27"/>
    <w:rsid w:val="00C72B61"/>
    <w:rsid w:val="00C72C27"/>
    <w:rsid w:val="00C72DD6"/>
    <w:rsid w:val="00C730EA"/>
    <w:rsid w:val="00C7313A"/>
    <w:rsid w:val="00C7315B"/>
    <w:rsid w:val="00C732DC"/>
    <w:rsid w:val="00C73303"/>
    <w:rsid w:val="00C73417"/>
    <w:rsid w:val="00C73467"/>
    <w:rsid w:val="00C734BD"/>
    <w:rsid w:val="00C734C2"/>
    <w:rsid w:val="00C734F4"/>
    <w:rsid w:val="00C73A43"/>
    <w:rsid w:val="00C73A98"/>
    <w:rsid w:val="00C73BEC"/>
    <w:rsid w:val="00C73C02"/>
    <w:rsid w:val="00C73D5C"/>
    <w:rsid w:val="00C74094"/>
    <w:rsid w:val="00C740E5"/>
    <w:rsid w:val="00C74247"/>
    <w:rsid w:val="00C742AE"/>
    <w:rsid w:val="00C74353"/>
    <w:rsid w:val="00C743AD"/>
    <w:rsid w:val="00C743AE"/>
    <w:rsid w:val="00C743DE"/>
    <w:rsid w:val="00C7452C"/>
    <w:rsid w:val="00C7461B"/>
    <w:rsid w:val="00C746E3"/>
    <w:rsid w:val="00C74701"/>
    <w:rsid w:val="00C74795"/>
    <w:rsid w:val="00C7492D"/>
    <w:rsid w:val="00C74A4B"/>
    <w:rsid w:val="00C75062"/>
    <w:rsid w:val="00C750DE"/>
    <w:rsid w:val="00C750F3"/>
    <w:rsid w:val="00C755D4"/>
    <w:rsid w:val="00C7586F"/>
    <w:rsid w:val="00C75C16"/>
    <w:rsid w:val="00C75D37"/>
    <w:rsid w:val="00C75F01"/>
    <w:rsid w:val="00C7617C"/>
    <w:rsid w:val="00C761F1"/>
    <w:rsid w:val="00C76214"/>
    <w:rsid w:val="00C76279"/>
    <w:rsid w:val="00C762D8"/>
    <w:rsid w:val="00C7644E"/>
    <w:rsid w:val="00C76866"/>
    <w:rsid w:val="00C76A08"/>
    <w:rsid w:val="00C76B09"/>
    <w:rsid w:val="00C76C28"/>
    <w:rsid w:val="00C77030"/>
    <w:rsid w:val="00C77091"/>
    <w:rsid w:val="00C772D2"/>
    <w:rsid w:val="00C772EC"/>
    <w:rsid w:val="00C778CB"/>
    <w:rsid w:val="00C77960"/>
    <w:rsid w:val="00C77C2D"/>
    <w:rsid w:val="00C77CA1"/>
    <w:rsid w:val="00C77D6C"/>
    <w:rsid w:val="00C77F16"/>
    <w:rsid w:val="00C8003B"/>
    <w:rsid w:val="00C802B3"/>
    <w:rsid w:val="00C803A8"/>
    <w:rsid w:val="00C80411"/>
    <w:rsid w:val="00C80570"/>
    <w:rsid w:val="00C80631"/>
    <w:rsid w:val="00C806FF"/>
    <w:rsid w:val="00C8086A"/>
    <w:rsid w:val="00C8086E"/>
    <w:rsid w:val="00C80896"/>
    <w:rsid w:val="00C808BB"/>
    <w:rsid w:val="00C808D9"/>
    <w:rsid w:val="00C809D8"/>
    <w:rsid w:val="00C80B13"/>
    <w:rsid w:val="00C80C24"/>
    <w:rsid w:val="00C80C30"/>
    <w:rsid w:val="00C80CD4"/>
    <w:rsid w:val="00C80CEA"/>
    <w:rsid w:val="00C80D5C"/>
    <w:rsid w:val="00C80D80"/>
    <w:rsid w:val="00C81087"/>
    <w:rsid w:val="00C810FD"/>
    <w:rsid w:val="00C811CB"/>
    <w:rsid w:val="00C81489"/>
    <w:rsid w:val="00C81552"/>
    <w:rsid w:val="00C815BB"/>
    <w:rsid w:val="00C8164F"/>
    <w:rsid w:val="00C81B44"/>
    <w:rsid w:val="00C81D26"/>
    <w:rsid w:val="00C81E0C"/>
    <w:rsid w:val="00C8205E"/>
    <w:rsid w:val="00C822ED"/>
    <w:rsid w:val="00C82365"/>
    <w:rsid w:val="00C823C4"/>
    <w:rsid w:val="00C82594"/>
    <w:rsid w:val="00C827A5"/>
    <w:rsid w:val="00C829EE"/>
    <w:rsid w:val="00C82AB6"/>
    <w:rsid w:val="00C82B7C"/>
    <w:rsid w:val="00C82CFD"/>
    <w:rsid w:val="00C82ECD"/>
    <w:rsid w:val="00C82F74"/>
    <w:rsid w:val="00C83608"/>
    <w:rsid w:val="00C8364C"/>
    <w:rsid w:val="00C83ADE"/>
    <w:rsid w:val="00C83B50"/>
    <w:rsid w:val="00C83F40"/>
    <w:rsid w:val="00C84194"/>
    <w:rsid w:val="00C842C4"/>
    <w:rsid w:val="00C8441A"/>
    <w:rsid w:val="00C84471"/>
    <w:rsid w:val="00C84636"/>
    <w:rsid w:val="00C847AA"/>
    <w:rsid w:val="00C848C7"/>
    <w:rsid w:val="00C84AAD"/>
    <w:rsid w:val="00C84BFD"/>
    <w:rsid w:val="00C84CD9"/>
    <w:rsid w:val="00C84DAF"/>
    <w:rsid w:val="00C84E61"/>
    <w:rsid w:val="00C85000"/>
    <w:rsid w:val="00C852B1"/>
    <w:rsid w:val="00C85580"/>
    <w:rsid w:val="00C857B3"/>
    <w:rsid w:val="00C859D4"/>
    <w:rsid w:val="00C85A2E"/>
    <w:rsid w:val="00C85AB1"/>
    <w:rsid w:val="00C85B37"/>
    <w:rsid w:val="00C85C8D"/>
    <w:rsid w:val="00C85DA1"/>
    <w:rsid w:val="00C85E2B"/>
    <w:rsid w:val="00C85E95"/>
    <w:rsid w:val="00C86021"/>
    <w:rsid w:val="00C8623A"/>
    <w:rsid w:val="00C86640"/>
    <w:rsid w:val="00C8666A"/>
    <w:rsid w:val="00C866EA"/>
    <w:rsid w:val="00C86768"/>
    <w:rsid w:val="00C86806"/>
    <w:rsid w:val="00C86A46"/>
    <w:rsid w:val="00C86D8C"/>
    <w:rsid w:val="00C86F8A"/>
    <w:rsid w:val="00C874D7"/>
    <w:rsid w:val="00C875FB"/>
    <w:rsid w:val="00C877C5"/>
    <w:rsid w:val="00C87AF8"/>
    <w:rsid w:val="00C87BC6"/>
    <w:rsid w:val="00C87F8F"/>
    <w:rsid w:val="00C87FDC"/>
    <w:rsid w:val="00C90016"/>
    <w:rsid w:val="00C901FC"/>
    <w:rsid w:val="00C90369"/>
    <w:rsid w:val="00C9036C"/>
    <w:rsid w:val="00C90684"/>
    <w:rsid w:val="00C9069C"/>
    <w:rsid w:val="00C90742"/>
    <w:rsid w:val="00C90990"/>
    <w:rsid w:val="00C90B5B"/>
    <w:rsid w:val="00C90C1C"/>
    <w:rsid w:val="00C90C5D"/>
    <w:rsid w:val="00C90DA2"/>
    <w:rsid w:val="00C90EE0"/>
    <w:rsid w:val="00C91044"/>
    <w:rsid w:val="00C91151"/>
    <w:rsid w:val="00C91228"/>
    <w:rsid w:val="00C91264"/>
    <w:rsid w:val="00C9143C"/>
    <w:rsid w:val="00C914D2"/>
    <w:rsid w:val="00C9165B"/>
    <w:rsid w:val="00C916F2"/>
    <w:rsid w:val="00C91729"/>
    <w:rsid w:val="00C91741"/>
    <w:rsid w:val="00C917B4"/>
    <w:rsid w:val="00C917DB"/>
    <w:rsid w:val="00C91B7E"/>
    <w:rsid w:val="00C91C36"/>
    <w:rsid w:val="00C91D19"/>
    <w:rsid w:val="00C91D3D"/>
    <w:rsid w:val="00C91D58"/>
    <w:rsid w:val="00C92076"/>
    <w:rsid w:val="00C92193"/>
    <w:rsid w:val="00C92364"/>
    <w:rsid w:val="00C92527"/>
    <w:rsid w:val="00C92578"/>
    <w:rsid w:val="00C92642"/>
    <w:rsid w:val="00C92670"/>
    <w:rsid w:val="00C92735"/>
    <w:rsid w:val="00C927A1"/>
    <w:rsid w:val="00C928A8"/>
    <w:rsid w:val="00C92F12"/>
    <w:rsid w:val="00C93141"/>
    <w:rsid w:val="00C9335A"/>
    <w:rsid w:val="00C9357C"/>
    <w:rsid w:val="00C93584"/>
    <w:rsid w:val="00C935B1"/>
    <w:rsid w:val="00C938CB"/>
    <w:rsid w:val="00C93B5B"/>
    <w:rsid w:val="00C93BB1"/>
    <w:rsid w:val="00C93D40"/>
    <w:rsid w:val="00C93E18"/>
    <w:rsid w:val="00C94202"/>
    <w:rsid w:val="00C9425D"/>
    <w:rsid w:val="00C942D2"/>
    <w:rsid w:val="00C94712"/>
    <w:rsid w:val="00C948CF"/>
    <w:rsid w:val="00C94BCB"/>
    <w:rsid w:val="00C95253"/>
    <w:rsid w:val="00C95327"/>
    <w:rsid w:val="00C95479"/>
    <w:rsid w:val="00C9565B"/>
    <w:rsid w:val="00C9573B"/>
    <w:rsid w:val="00C95D0F"/>
    <w:rsid w:val="00C95EB2"/>
    <w:rsid w:val="00C968C9"/>
    <w:rsid w:val="00C96C8E"/>
    <w:rsid w:val="00C96C9C"/>
    <w:rsid w:val="00C96D9E"/>
    <w:rsid w:val="00C96E0F"/>
    <w:rsid w:val="00C96F25"/>
    <w:rsid w:val="00C97116"/>
    <w:rsid w:val="00C97360"/>
    <w:rsid w:val="00C973BC"/>
    <w:rsid w:val="00C9775D"/>
    <w:rsid w:val="00C97956"/>
    <w:rsid w:val="00C97A41"/>
    <w:rsid w:val="00C97B99"/>
    <w:rsid w:val="00C97C92"/>
    <w:rsid w:val="00C97DE3"/>
    <w:rsid w:val="00CA00ED"/>
    <w:rsid w:val="00CA0263"/>
    <w:rsid w:val="00CA02AB"/>
    <w:rsid w:val="00CA030A"/>
    <w:rsid w:val="00CA0398"/>
    <w:rsid w:val="00CA0476"/>
    <w:rsid w:val="00CA04F9"/>
    <w:rsid w:val="00CA0543"/>
    <w:rsid w:val="00CA055A"/>
    <w:rsid w:val="00CA067D"/>
    <w:rsid w:val="00CA06CF"/>
    <w:rsid w:val="00CA06D0"/>
    <w:rsid w:val="00CA0763"/>
    <w:rsid w:val="00CA0800"/>
    <w:rsid w:val="00CA085B"/>
    <w:rsid w:val="00CA0939"/>
    <w:rsid w:val="00CA0B25"/>
    <w:rsid w:val="00CA0C5D"/>
    <w:rsid w:val="00CA0E40"/>
    <w:rsid w:val="00CA0F71"/>
    <w:rsid w:val="00CA14C9"/>
    <w:rsid w:val="00CA1519"/>
    <w:rsid w:val="00CA17BB"/>
    <w:rsid w:val="00CA17C5"/>
    <w:rsid w:val="00CA1B82"/>
    <w:rsid w:val="00CA1D5B"/>
    <w:rsid w:val="00CA1E6E"/>
    <w:rsid w:val="00CA205E"/>
    <w:rsid w:val="00CA21E3"/>
    <w:rsid w:val="00CA2289"/>
    <w:rsid w:val="00CA2346"/>
    <w:rsid w:val="00CA2425"/>
    <w:rsid w:val="00CA2622"/>
    <w:rsid w:val="00CA2670"/>
    <w:rsid w:val="00CA27AA"/>
    <w:rsid w:val="00CA288F"/>
    <w:rsid w:val="00CA2910"/>
    <w:rsid w:val="00CA29A3"/>
    <w:rsid w:val="00CA2B94"/>
    <w:rsid w:val="00CA2C78"/>
    <w:rsid w:val="00CA2D0B"/>
    <w:rsid w:val="00CA2DB3"/>
    <w:rsid w:val="00CA2FB0"/>
    <w:rsid w:val="00CA2FFF"/>
    <w:rsid w:val="00CA31AB"/>
    <w:rsid w:val="00CA34BB"/>
    <w:rsid w:val="00CA39C6"/>
    <w:rsid w:val="00CA3ACF"/>
    <w:rsid w:val="00CA3ADD"/>
    <w:rsid w:val="00CA3D36"/>
    <w:rsid w:val="00CA3D61"/>
    <w:rsid w:val="00CA3E3E"/>
    <w:rsid w:val="00CA41CA"/>
    <w:rsid w:val="00CA4374"/>
    <w:rsid w:val="00CA46BD"/>
    <w:rsid w:val="00CA4901"/>
    <w:rsid w:val="00CA493F"/>
    <w:rsid w:val="00CA49B0"/>
    <w:rsid w:val="00CA4C07"/>
    <w:rsid w:val="00CA4C6A"/>
    <w:rsid w:val="00CA503B"/>
    <w:rsid w:val="00CA50B9"/>
    <w:rsid w:val="00CA5129"/>
    <w:rsid w:val="00CA518E"/>
    <w:rsid w:val="00CA5397"/>
    <w:rsid w:val="00CA5549"/>
    <w:rsid w:val="00CA564F"/>
    <w:rsid w:val="00CA5654"/>
    <w:rsid w:val="00CA578A"/>
    <w:rsid w:val="00CA58EE"/>
    <w:rsid w:val="00CA58F6"/>
    <w:rsid w:val="00CA5AB1"/>
    <w:rsid w:val="00CA5B9F"/>
    <w:rsid w:val="00CA5CC6"/>
    <w:rsid w:val="00CA5DA7"/>
    <w:rsid w:val="00CA6010"/>
    <w:rsid w:val="00CA620E"/>
    <w:rsid w:val="00CA629A"/>
    <w:rsid w:val="00CA68C1"/>
    <w:rsid w:val="00CA6CBC"/>
    <w:rsid w:val="00CA6DF3"/>
    <w:rsid w:val="00CA7130"/>
    <w:rsid w:val="00CA7131"/>
    <w:rsid w:val="00CA76E8"/>
    <w:rsid w:val="00CA78A7"/>
    <w:rsid w:val="00CA7938"/>
    <w:rsid w:val="00CA7DC6"/>
    <w:rsid w:val="00CA7E3D"/>
    <w:rsid w:val="00CB02E3"/>
    <w:rsid w:val="00CB0481"/>
    <w:rsid w:val="00CB05FA"/>
    <w:rsid w:val="00CB061C"/>
    <w:rsid w:val="00CB06E5"/>
    <w:rsid w:val="00CB0880"/>
    <w:rsid w:val="00CB0F9F"/>
    <w:rsid w:val="00CB11C0"/>
    <w:rsid w:val="00CB1213"/>
    <w:rsid w:val="00CB13F7"/>
    <w:rsid w:val="00CB142B"/>
    <w:rsid w:val="00CB1537"/>
    <w:rsid w:val="00CB1585"/>
    <w:rsid w:val="00CB1653"/>
    <w:rsid w:val="00CB1657"/>
    <w:rsid w:val="00CB1789"/>
    <w:rsid w:val="00CB186A"/>
    <w:rsid w:val="00CB1891"/>
    <w:rsid w:val="00CB18E5"/>
    <w:rsid w:val="00CB194B"/>
    <w:rsid w:val="00CB1B98"/>
    <w:rsid w:val="00CB2114"/>
    <w:rsid w:val="00CB2332"/>
    <w:rsid w:val="00CB2584"/>
    <w:rsid w:val="00CB2608"/>
    <w:rsid w:val="00CB2C64"/>
    <w:rsid w:val="00CB2CC0"/>
    <w:rsid w:val="00CB2EDB"/>
    <w:rsid w:val="00CB2FF5"/>
    <w:rsid w:val="00CB301A"/>
    <w:rsid w:val="00CB3549"/>
    <w:rsid w:val="00CB362F"/>
    <w:rsid w:val="00CB3A15"/>
    <w:rsid w:val="00CB3B39"/>
    <w:rsid w:val="00CB3B72"/>
    <w:rsid w:val="00CB3C9F"/>
    <w:rsid w:val="00CB3DC4"/>
    <w:rsid w:val="00CB3F6F"/>
    <w:rsid w:val="00CB40F9"/>
    <w:rsid w:val="00CB4175"/>
    <w:rsid w:val="00CB438A"/>
    <w:rsid w:val="00CB448D"/>
    <w:rsid w:val="00CB4797"/>
    <w:rsid w:val="00CB4936"/>
    <w:rsid w:val="00CB493E"/>
    <w:rsid w:val="00CB4B64"/>
    <w:rsid w:val="00CB4C84"/>
    <w:rsid w:val="00CB4CBC"/>
    <w:rsid w:val="00CB50EB"/>
    <w:rsid w:val="00CB52EC"/>
    <w:rsid w:val="00CB530F"/>
    <w:rsid w:val="00CB5619"/>
    <w:rsid w:val="00CB5AFD"/>
    <w:rsid w:val="00CB5B3F"/>
    <w:rsid w:val="00CB5DA5"/>
    <w:rsid w:val="00CB60AE"/>
    <w:rsid w:val="00CB61C8"/>
    <w:rsid w:val="00CB61D9"/>
    <w:rsid w:val="00CB62A1"/>
    <w:rsid w:val="00CB6325"/>
    <w:rsid w:val="00CB637D"/>
    <w:rsid w:val="00CB637E"/>
    <w:rsid w:val="00CB6520"/>
    <w:rsid w:val="00CB6CD2"/>
    <w:rsid w:val="00CB6D42"/>
    <w:rsid w:val="00CB6D78"/>
    <w:rsid w:val="00CB714A"/>
    <w:rsid w:val="00CB726A"/>
    <w:rsid w:val="00CB75D1"/>
    <w:rsid w:val="00CB79FD"/>
    <w:rsid w:val="00CB7B37"/>
    <w:rsid w:val="00CB7BAD"/>
    <w:rsid w:val="00CB7F8F"/>
    <w:rsid w:val="00CC0153"/>
    <w:rsid w:val="00CC01D8"/>
    <w:rsid w:val="00CC0598"/>
    <w:rsid w:val="00CC0B6B"/>
    <w:rsid w:val="00CC0F23"/>
    <w:rsid w:val="00CC1068"/>
    <w:rsid w:val="00CC11D5"/>
    <w:rsid w:val="00CC1213"/>
    <w:rsid w:val="00CC130B"/>
    <w:rsid w:val="00CC137B"/>
    <w:rsid w:val="00CC14AB"/>
    <w:rsid w:val="00CC1550"/>
    <w:rsid w:val="00CC178C"/>
    <w:rsid w:val="00CC19A9"/>
    <w:rsid w:val="00CC1A71"/>
    <w:rsid w:val="00CC1ACD"/>
    <w:rsid w:val="00CC1B2F"/>
    <w:rsid w:val="00CC1C9B"/>
    <w:rsid w:val="00CC1CE6"/>
    <w:rsid w:val="00CC1DE2"/>
    <w:rsid w:val="00CC220F"/>
    <w:rsid w:val="00CC2274"/>
    <w:rsid w:val="00CC2459"/>
    <w:rsid w:val="00CC24FC"/>
    <w:rsid w:val="00CC2558"/>
    <w:rsid w:val="00CC25B7"/>
    <w:rsid w:val="00CC27BE"/>
    <w:rsid w:val="00CC29CA"/>
    <w:rsid w:val="00CC2B5F"/>
    <w:rsid w:val="00CC2B9A"/>
    <w:rsid w:val="00CC2DA5"/>
    <w:rsid w:val="00CC2DB4"/>
    <w:rsid w:val="00CC2DE2"/>
    <w:rsid w:val="00CC2E43"/>
    <w:rsid w:val="00CC2E9A"/>
    <w:rsid w:val="00CC3060"/>
    <w:rsid w:val="00CC3074"/>
    <w:rsid w:val="00CC30D5"/>
    <w:rsid w:val="00CC3764"/>
    <w:rsid w:val="00CC37DC"/>
    <w:rsid w:val="00CC37E3"/>
    <w:rsid w:val="00CC3A98"/>
    <w:rsid w:val="00CC3B17"/>
    <w:rsid w:val="00CC3E6D"/>
    <w:rsid w:val="00CC3FC4"/>
    <w:rsid w:val="00CC40C0"/>
    <w:rsid w:val="00CC4146"/>
    <w:rsid w:val="00CC416D"/>
    <w:rsid w:val="00CC4198"/>
    <w:rsid w:val="00CC4209"/>
    <w:rsid w:val="00CC4401"/>
    <w:rsid w:val="00CC4422"/>
    <w:rsid w:val="00CC4427"/>
    <w:rsid w:val="00CC4432"/>
    <w:rsid w:val="00CC4790"/>
    <w:rsid w:val="00CC48BB"/>
    <w:rsid w:val="00CC4A26"/>
    <w:rsid w:val="00CC4A35"/>
    <w:rsid w:val="00CC4BA9"/>
    <w:rsid w:val="00CC4BAC"/>
    <w:rsid w:val="00CC4CE2"/>
    <w:rsid w:val="00CC4E16"/>
    <w:rsid w:val="00CC4E6F"/>
    <w:rsid w:val="00CC52C0"/>
    <w:rsid w:val="00CC53CD"/>
    <w:rsid w:val="00CC53E6"/>
    <w:rsid w:val="00CC541A"/>
    <w:rsid w:val="00CC55E9"/>
    <w:rsid w:val="00CC5789"/>
    <w:rsid w:val="00CC5921"/>
    <w:rsid w:val="00CC59C5"/>
    <w:rsid w:val="00CC5C1D"/>
    <w:rsid w:val="00CC5C5C"/>
    <w:rsid w:val="00CC5E6B"/>
    <w:rsid w:val="00CC5E8A"/>
    <w:rsid w:val="00CC610D"/>
    <w:rsid w:val="00CC613A"/>
    <w:rsid w:val="00CC6328"/>
    <w:rsid w:val="00CC6422"/>
    <w:rsid w:val="00CC6499"/>
    <w:rsid w:val="00CC6580"/>
    <w:rsid w:val="00CC66DA"/>
    <w:rsid w:val="00CC6CFE"/>
    <w:rsid w:val="00CC6E6E"/>
    <w:rsid w:val="00CC6F20"/>
    <w:rsid w:val="00CC6FEE"/>
    <w:rsid w:val="00CC72DC"/>
    <w:rsid w:val="00CC72EE"/>
    <w:rsid w:val="00CC7391"/>
    <w:rsid w:val="00CC7406"/>
    <w:rsid w:val="00CC75A9"/>
    <w:rsid w:val="00CC7A19"/>
    <w:rsid w:val="00CC7A66"/>
    <w:rsid w:val="00CC7AD1"/>
    <w:rsid w:val="00CC7B60"/>
    <w:rsid w:val="00CC7B7C"/>
    <w:rsid w:val="00CC7E5F"/>
    <w:rsid w:val="00CC7EEE"/>
    <w:rsid w:val="00CD00C3"/>
    <w:rsid w:val="00CD029C"/>
    <w:rsid w:val="00CD0359"/>
    <w:rsid w:val="00CD06C6"/>
    <w:rsid w:val="00CD0867"/>
    <w:rsid w:val="00CD08ED"/>
    <w:rsid w:val="00CD0C26"/>
    <w:rsid w:val="00CD0E7F"/>
    <w:rsid w:val="00CD0F99"/>
    <w:rsid w:val="00CD10D6"/>
    <w:rsid w:val="00CD1114"/>
    <w:rsid w:val="00CD120F"/>
    <w:rsid w:val="00CD1216"/>
    <w:rsid w:val="00CD129C"/>
    <w:rsid w:val="00CD1684"/>
    <w:rsid w:val="00CD1A9E"/>
    <w:rsid w:val="00CD1BCB"/>
    <w:rsid w:val="00CD1C1D"/>
    <w:rsid w:val="00CD1C6C"/>
    <w:rsid w:val="00CD1E36"/>
    <w:rsid w:val="00CD1E43"/>
    <w:rsid w:val="00CD1F32"/>
    <w:rsid w:val="00CD1F5E"/>
    <w:rsid w:val="00CD201B"/>
    <w:rsid w:val="00CD2131"/>
    <w:rsid w:val="00CD2135"/>
    <w:rsid w:val="00CD21E7"/>
    <w:rsid w:val="00CD257D"/>
    <w:rsid w:val="00CD2829"/>
    <w:rsid w:val="00CD286E"/>
    <w:rsid w:val="00CD29E3"/>
    <w:rsid w:val="00CD2A4C"/>
    <w:rsid w:val="00CD2C1F"/>
    <w:rsid w:val="00CD2FB1"/>
    <w:rsid w:val="00CD3207"/>
    <w:rsid w:val="00CD33C4"/>
    <w:rsid w:val="00CD33F5"/>
    <w:rsid w:val="00CD344D"/>
    <w:rsid w:val="00CD3530"/>
    <w:rsid w:val="00CD3726"/>
    <w:rsid w:val="00CD3826"/>
    <w:rsid w:val="00CD3B64"/>
    <w:rsid w:val="00CD3F51"/>
    <w:rsid w:val="00CD405A"/>
    <w:rsid w:val="00CD445D"/>
    <w:rsid w:val="00CD44D1"/>
    <w:rsid w:val="00CD44DD"/>
    <w:rsid w:val="00CD455C"/>
    <w:rsid w:val="00CD4577"/>
    <w:rsid w:val="00CD487A"/>
    <w:rsid w:val="00CD4931"/>
    <w:rsid w:val="00CD4961"/>
    <w:rsid w:val="00CD4995"/>
    <w:rsid w:val="00CD4A4F"/>
    <w:rsid w:val="00CD4C48"/>
    <w:rsid w:val="00CD4E31"/>
    <w:rsid w:val="00CD4EC1"/>
    <w:rsid w:val="00CD4F41"/>
    <w:rsid w:val="00CD5053"/>
    <w:rsid w:val="00CD51A2"/>
    <w:rsid w:val="00CD528B"/>
    <w:rsid w:val="00CD5558"/>
    <w:rsid w:val="00CD568D"/>
    <w:rsid w:val="00CD5913"/>
    <w:rsid w:val="00CD5AC6"/>
    <w:rsid w:val="00CD5C8D"/>
    <w:rsid w:val="00CD5D91"/>
    <w:rsid w:val="00CD5FE5"/>
    <w:rsid w:val="00CD60B0"/>
    <w:rsid w:val="00CD61FA"/>
    <w:rsid w:val="00CD6322"/>
    <w:rsid w:val="00CD654D"/>
    <w:rsid w:val="00CD664E"/>
    <w:rsid w:val="00CD67B8"/>
    <w:rsid w:val="00CD6E3D"/>
    <w:rsid w:val="00CD70AE"/>
    <w:rsid w:val="00CD746F"/>
    <w:rsid w:val="00CD74A7"/>
    <w:rsid w:val="00CD7729"/>
    <w:rsid w:val="00CD79A1"/>
    <w:rsid w:val="00CD7B26"/>
    <w:rsid w:val="00CD7D24"/>
    <w:rsid w:val="00CD7DA1"/>
    <w:rsid w:val="00CE00E3"/>
    <w:rsid w:val="00CE02C0"/>
    <w:rsid w:val="00CE0318"/>
    <w:rsid w:val="00CE040D"/>
    <w:rsid w:val="00CE0615"/>
    <w:rsid w:val="00CE0658"/>
    <w:rsid w:val="00CE065A"/>
    <w:rsid w:val="00CE0975"/>
    <w:rsid w:val="00CE09DC"/>
    <w:rsid w:val="00CE09F2"/>
    <w:rsid w:val="00CE0E25"/>
    <w:rsid w:val="00CE1091"/>
    <w:rsid w:val="00CE123B"/>
    <w:rsid w:val="00CE151C"/>
    <w:rsid w:val="00CE1583"/>
    <w:rsid w:val="00CE16BC"/>
    <w:rsid w:val="00CE1762"/>
    <w:rsid w:val="00CE17CD"/>
    <w:rsid w:val="00CE18EB"/>
    <w:rsid w:val="00CE1910"/>
    <w:rsid w:val="00CE1B3B"/>
    <w:rsid w:val="00CE1C24"/>
    <w:rsid w:val="00CE1EB0"/>
    <w:rsid w:val="00CE1F57"/>
    <w:rsid w:val="00CE217B"/>
    <w:rsid w:val="00CE22A6"/>
    <w:rsid w:val="00CE238B"/>
    <w:rsid w:val="00CE27FD"/>
    <w:rsid w:val="00CE28A5"/>
    <w:rsid w:val="00CE293E"/>
    <w:rsid w:val="00CE2AD4"/>
    <w:rsid w:val="00CE2CBC"/>
    <w:rsid w:val="00CE39CB"/>
    <w:rsid w:val="00CE3A8D"/>
    <w:rsid w:val="00CE3B1A"/>
    <w:rsid w:val="00CE3D29"/>
    <w:rsid w:val="00CE3F45"/>
    <w:rsid w:val="00CE4108"/>
    <w:rsid w:val="00CE44B1"/>
    <w:rsid w:val="00CE4527"/>
    <w:rsid w:val="00CE463F"/>
    <w:rsid w:val="00CE4958"/>
    <w:rsid w:val="00CE4ABD"/>
    <w:rsid w:val="00CE4CA9"/>
    <w:rsid w:val="00CE4D1B"/>
    <w:rsid w:val="00CE4D96"/>
    <w:rsid w:val="00CE4FC5"/>
    <w:rsid w:val="00CE5079"/>
    <w:rsid w:val="00CE51BC"/>
    <w:rsid w:val="00CE51E9"/>
    <w:rsid w:val="00CE5253"/>
    <w:rsid w:val="00CE5301"/>
    <w:rsid w:val="00CE530E"/>
    <w:rsid w:val="00CE539E"/>
    <w:rsid w:val="00CE53DE"/>
    <w:rsid w:val="00CE568F"/>
    <w:rsid w:val="00CE57FF"/>
    <w:rsid w:val="00CE5B50"/>
    <w:rsid w:val="00CE5C80"/>
    <w:rsid w:val="00CE5DEB"/>
    <w:rsid w:val="00CE60B4"/>
    <w:rsid w:val="00CE6186"/>
    <w:rsid w:val="00CE66B3"/>
    <w:rsid w:val="00CE67F3"/>
    <w:rsid w:val="00CE699F"/>
    <w:rsid w:val="00CE6CFF"/>
    <w:rsid w:val="00CE6D68"/>
    <w:rsid w:val="00CE6DF8"/>
    <w:rsid w:val="00CE6FBA"/>
    <w:rsid w:val="00CE7104"/>
    <w:rsid w:val="00CE783A"/>
    <w:rsid w:val="00CE7877"/>
    <w:rsid w:val="00CE7922"/>
    <w:rsid w:val="00CE7A2F"/>
    <w:rsid w:val="00CE7A9D"/>
    <w:rsid w:val="00CE7EE4"/>
    <w:rsid w:val="00CF00D5"/>
    <w:rsid w:val="00CF0249"/>
    <w:rsid w:val="00CF075D"/>
    <w:rsid w:val="00CF07D3"/>
    <w:rsid w:val="00CF094E"/>
    <w:rsid w:val="00CF09E8"/>
    <w:rsid w:val="00CF0A04"/>
    <w:rsid w:val="00CF0A90"/>
    <w:rsid w:val="00CF0AED"/>
    <w:rsid w:val="00CF0B4F"/>
    <w:rsid w:val="00CF0BE1"/>
    <w:rsid w:val="00CF0C1E"/>
    <w:rsid w:val="00CF0F79"/>
    <w:rsid w:val="00CF123E"/>
    <w:rsid w:val="00CF127B"/>
    <w:rsid w:val="00CF132C"/>
    <w:rsid w:val="00CF191C"/>
    <w:rsid w:val="00CF19DE"/>
    <w:rsid w:val="00CF1B51"/>
    <w:rsid w:val="00CF1BE2"/>
    <w:rsid w:val="00CF1E3C"/>
    <w:rsid w:val="00CF1E44"/>
    <w:rsid w:val="00CF20D4"/>
    <w:rsid w:val="00CF2148"/>
    <w:rsid w:val="00CF2294"/>
    <w:rsid w:val="00CF23F3"/>
    <w:rsid w:val="00CF2429"/>
    <w:rsid w:val="00CF24E3"/>
    <w:rsid w:val="00CF257E"/>
    <w:rsid w:val="00CF2759"/>
    <w:rsid w:val="00CF2769"/>
    <w:rsid w:val="00CF2920"/>
    <w:rsid w:val="00CF29BD"/>
    <w:rsid w:val="00CF2C6D"/>
    <w:rsid w:val="00CF2E60"/>
    <w:rsid w:val="00CF2E79"/>
    <w:rsid w:val="00CF3126"/>
    <w:rsid w:val="00CF3473"/>
    <w:rsid w:val="00CF34B9"/>
    <w:rsid w:val="00CF34C0"/>
    <w:rsid w:val="00CF3526"/>
    <w:rsid w:val="00CF35F2"/>
    <w:rsid w:val="00CF36E6"/>
    <w:rsid w:val="00CF378C"/>
    <w:rsid w:val="00CF3A0E"/>
    <w:rsid w:val="00CF3AB0"/>
    <w:rsid w:val="00CF3AE7"/>
    <w:rsid w:val="00CF3BF3"/>
    <w:rsid w:val="00CF3ECB"/>
    <w:rsid w:val="00CF4077"/>
    <w:rsid w:val="00CF4648"/>
    <w:rsid w:val="00CF4823"/>
    <w:rsid w:val="00CF4882"/>
    <w:rsid w:val="00CF48A9"/>
    <w:rsid w:val="00CF4935"/>
    <w:rsid w:val="00CF4BD9"/>
    <w:rsid w:val="00CF4CDA"/>
    <w:rsid w:val="00CF4E63"/>
    <w:rsid w:val="00CF4FB3"/>
    <w:rsid w:val="00CF4FBF"/>
    <w:rsid w:val="00CF516D"/>
    <w:rsid w:val="00CF5393"/>
    <w:rsid w:val="00CF55C1"/>
    <w:rsid w:val="00CF57B7"/>
    <w:rsid w:val="00CF5A14"/>
    <w:rsid w:val="00CF5BB9"/>
    <w:rsid w:val="00CF5C00"/>
    <w:rsid w:val="00CF5E89"/>
    <w:rsid w:val="00CF5ECE"/>
    <w:rsid w:val="00CF61D3"/>
    <w:rsid w:val="00CF628F"/>
    <w:rsid w:val="00CF62FD"/>
    <w:rsid w:val="00CF6382"/>
    <w:rsid w:val="00CF6408"/>
    <w:rsid w:val="00CF648D"/>
    <w:rsid w:val="00CF64A3"/>
    <w:rsid w:val="00CF66F0"/>
    <w:rsid w:val="00CF6991"/>
    <w:rsid w:val="00CF6A5F"/>
    <w:rsid w:val="00CF6C4B"/>
    <w:rsid w:val="00CF6F49"/>
    <w:rsid w:val="00CF70EE"/>
    <w:rsid w:val="00CF7350"/>
    <w:rsid w:val="00CF7564"/>
    <w:rsid w:val="00CF7584"/>
    <w:rsid w:val="00CF7967"/>
    <w:rsid w:val="00CF7A03"/>
    <w:rsid w:val="00CF7A0A"/>
    <w:rsid w:val="00CF7A18"/>
    <w:rsid w:val="00CF7A52"/>
    <w:rsid w:val="00CF7EBC"/>
    <w:rsid w:val="00CF7F01"/>
    <w:rsid w:val="00D000A5"/>
    <w:rsid w:val="00D000B6"/>
    <w:rsid w:val="00D00590"/>
    <w:rsid w:val="00D0078B"/>
    <w:rsid w:val="00D00B2F"/>
    <w:rsid w:val="00D00B58"/>
    <w:rsid w:val="00D00CF9"/>
    <w:rsid w:val="00D00E18"/>
    <w:rsid w:val="00D0111D"/>
    <w:rsid w:val="00D01178"/>
    <w:rsid w:val="00D01312"/>
    <w:rsid w:val="00D013C3"/>
    <w:rsid w:val="00D013EE"/>
    <w:rsid w:val="00D01476"/>
    <w:rsid w:val="00D014C8"/>
    <w:rsid w:val="00D014F8"/>
    <w:rsid w:val="00D01628"/>
    <w:rsid w:val="00D01879"/>
    <w:rsid w:val="00D01907"/>
    <w:rsid w:val="00D0197F"/>
    <w:rsid w:val="00D01EC7"/>
    <w:rsid w:val="00D02232"/>
    <w:rsid w:val="00D0228E"/>
    <w:rsid w:val="00D022E8"/>
    <w:rsid w:val="00D02396"/>
    <w:rsid w:val="00D023CC"/>
    <w:rsid w:val="00D0240E"/>
    <w:rsid w:val="00D024A3"/>
    <w:rsid w:val="00D0256E"/>
    <w:rsid w:val="00D0264E"/>
    <w:rsid w:val="00D02744"/>
    <w:rsid w:val="00D02777"/>
    <w:rsid w:val="00D027B2"/>
    <w:rsid w:val="00D028AD"/>
    <w:rsid w:val="00D0298E"/>
    <w:rsid w:val="00D02AB1"/>
    <w:rsid w:val="00D02F56"/>
    <w:rsid w:val="00D02FF3"/>
    <w:rsid w:val="00D032F9"/>
    <w:rsid w:val="00D035BB"/>
    <w:rsid w:val="00D036AA"/>
    <w:rsid w:val="00D03774"/>
    <w:rsid w:val="00D0388C"/>
    <w:rsid w:val="00D039F5"/>
    <w:rsid w:val="00D03B95"/>
    <w:rsid w:val="00D03C2C"/>
    <w:rsid w:val="00D03C3D"/>
    <w:rsid w:val="00D03CFF"/>
    <w:rsid w:val="00D03E27"/>
    <w:rsid w:val="00D03E96"/>
    <w:rsid w:val="00D04133"/>
    <w:rsid w:val="00D04684"/>
    <w:rsid w:val="00D04787"/>
    <w:rsid w:val="00D0482F"/>
    <w:rsid w:val="00D04A81"/>
    <w:rsid w:val="00D04B29"/>
    <w:rsid w:val="00D04C43"/>
    <w:rsid w:val="00D04EB5"/>
    <w:rsid w:val="00D04FDE"/>
    <w:rsid w:val="00D05019"/>
    <w:rsid w:val="00D054F2"/>
    <w:rsid w:val="00D0584A"/>
    <w:rsid w:val="00D05A23"/>
    <w:rsid w:val="00D05D4F"/>
    <w:rsid w:val="00D05D62"/>
    <w:rsid w:val="00D061F5"/>
    <w:rsid w:val="00D06348"/>
    <w:rsid w:val="00D0634D"/>
    <w:rsid w:val="00D0685B"/>
    <w:rsid w:val="00D068AA"/>
    <w:rsid w:val="00D06A64"/>
    <w:rsid w:val="00D06B06"/>
    <w:rsid w:val="00D07216"/>
    <w:rsid w:val="00D072CE"/>
    <w:rsid w:val="00D074A5"/>
    <w:rsid w:val="00D0761F"/>
    <w:rsid w:val="00D07725"/>
    <w:rsid w:val="00D0782A"/>
    <w:rsid w:val="00D07970"/>
    <w:rsid w:val="00D07D5D"/>
    <w:rsid w:val="00D07E89"/>
    <w:rsid w:val="00D101DE"/>
    <w:rsid w:val="00D101E4"/>
    <w:rsid w:val="00D107E0"/>
    <w:rsid w:val="00D108F7"/>
    <w:rsid w:val="00D10CFD"/>
    <w:rsid w:val="00D10EDC"/>
    <w:rsid w:val="00D110DA"/>
    <w:rsid w:val="00D1111B"/>
    <w:rsid w:val="00D11327"/>
    <w:rsid w:val="00D11405"/>
    <w:rsid w:val="00D11462"/>
    <w:rsid w:val="00D1168F"/>
    <w:rsid w:val="00D1181B"/>
    <w:rsid w:val="00D11953"/>
    <w:rsid w:val="00D11AB7"/>
    <w:rsid w:val="00D11B79"/>
    <w:rsid w:val="00D11D0D"/>
    <w:rsid w:val="00D11E5D"/>
    <w:rsid w:val="00D11F6C"/>
    <w:rsid w:val="00D11FE8"/>
    <w:rsid w:val="00D12073"/>
    <w:rsid w:val="00D12088"/>
    <w:rsid w:val="00D120F4"/>
    <w:rsid w:val="00D12345"/>
    <w:rsid w:val="00D12392"/>
    <w:rsid w:val="00D12460"/>
    <w:rsid w:val="00D124AC"/>
    <w:rsid w:val="00D12775"/>
    <w:rsid w:val="00D12911"/>
    <w:rsid w:val="00D12961"/>
    <w:rsid w:val="00D12A5E"/>
    <w:rsid w:val="00D12DE3"/>
    <w:rsid w:val="00D12E18"/>
    <w:rsid w:val="00D1316E"/>
    <w:rsid w:val="00D1323E"/>
    <w:rsid w:val="00D1350C"/>
    <w:rsid w:val="00D13680"/>
    <w:rsid w:val="00D1393F"/>
    <w:rsid w:val="00D14146"/>
    <w:rsid w:val="00D141B7"/>
    <w:rsid w:val="00D1428F"/>
    <w:rsid w:val="00D143A6"/>
    <w:rsid w:val="00D14685"/>
    <w:rsid w:val="00D1487D"/>
    <w:rsid w:val="00D14994"/>
    <w:rsid w:val="00D14F43"/>
    <w:rsid w:val="00D14FFA"/>
    <w:rsid w:val="00D15061"/>
    <w:rsid w:val="00D1511B"/>
    <w:rsid w:val="00D1532A"/>
    <w:rsid w:val="00D153AD"/>
    <w:rsid w:val="00D155B0"/>
    <w:rsid w:val="00D1563A"/>
    <w:rsid w:val="00D1597F"/>
    <w:rsid w:val="00D15B9E"/>
    <w:rsid w:val="00D1601D"/>
    <w:rsid w:val="00D164DF"/>
    <w:rsid w:val="00D16544"/>
    <w:rsid w:val="00D165A9"/>
    <w:rsid w:val="00D1689A"/>
    <w:rsid w:val="00D16D6C"/>
    <w:rsid w:val="00D16D86"/>
    <w:rsid w:val="00D16E4A"/>
    <w:rsid w:val="00D16F78"/>
    <w:rsid w:val="00D17084"/>
    <w:rsid w:val="00D17150"/>
    <w:rsid w:val="00D171C6"/>
    <w:rsid w:val="00D173D1"/>
    <w:rsid w:val="00D17525"/>
    <w:rsid w:val="00D17655"/>
    <w:rsid w:val="00D1788F"/>
    <w:rsid w:val="00D1789B"/>
    <w:rsid w:val="00D17A08"/>
    <w:rsid w:val="00D17C03"/>
    <w:rsid w:val="00D17C1A"/>
    <w:rsid w:val="00D2000B"/>
    <w:rsid w:val="00D20110"/>
    <w:rsid w:val="00D201A7"/>
    <w:rsid w:val="00D2052B"/>
    <w:rsid w:val="00D205E9"/>
    <w:rsid w:val="00D20772"/>
    <w:rsid w:val="00D208C7"/>
    <w:rsid w:val="00D20959"/>
    <w:rsid w:val="00D209A6"/>
    <w:rsid w:val="00D20A28"/>
    <w:rsid w:val="00D20A2C"/>
    <w:rsid w:val="00D20E4E"/>
    <w:rsid w:val="00D212D1"/>
    <w:rsid w:val="00D21402"/>
    <w:rsid w:val="00D21415"/>
    <w:rsid w:val="00D2146C"/>
    <w:rsid w:val="00D214C3"/>
    <w:rsid w:val="00D21623"/>
    <w:rsid w:val="00D21640"/>
    <w:rsid w:val="00D218DF"/>
    <w:rsid w:val="00D21E68"/>
    <w:rsid w:val="00D22139"/>
    <w:rsid w:val="00D22437"/>
    <w:rsid w:val="00D2244F"/>
    <w:rsid w:val="00D22637"/>
    <w:rsid w:val="00D227B5"/>
    <w:rsid w:val="00D22884"/>
    <w:rsid w:val="00D22B19"/>
    <w:rsid w:val="00D22B4A"/>
    <w:rsid w:val="00D22C6B"/>
    <w:rsid w:val="00D22E39"/>
    <w:rsid w:val="00D22F03"/>
    <w:rsid w:val="00D22F10"/>
    <w:rsid w:val="00D2301F"/>
    <w:rsid w:val="00D23156"/>
    <w:rsid w:val="00D231ED"/>
    <w:rsid w:val="00D23583"/>
    <w:rsid w:val="00D23609"/>
    <w:rsid w:val="00D237C0"/>
    <w:rsid w:val="00D238DA"/>
    <w:rsid w:val="00D23A13"/>
    <w:rsid w:val="00D23BE0"/>
    <w:rsid w:val="00D23DAC"/>
    <w:rsid w:val="00D23E6A"/>
    <w:rsid w:val="00D2400C"/>
    <w:rsid w:val="00D24317"/>
    <w:rsid w:val="00D2444D"/>
    <w:rsid w:val="00D2480B"/>
    <w:rsid w:val="00D24937"/>
    <w:rsid w:val="00D24ACA"/>
    <w:rsid w:val="00D24AE9"/>
    <w:rsid w:val="00D24B13"/>
    <w:rsid w:val="00D24C0A"/>
    <w:rsid w:val="00D24CFC"/>
    <w:rsid w:val="00D24D40"/>
    <w:rsid w:val="00D2528D"/>
    <w:rsid w:val="00D252FD"/>
    <w:rsid w:val="00D253F6"/>
    <w:rsid w:val="00D254DC"/>
    <w:rsid w:val="00D254E9"/>
    <w:rsid w:val="00D2562D"/>
    <w:rsid w:val="00D25743"/>
    <w:rsid w:val="00D258D9"/>
    <w:rsid w:val="00D25C2F"/>
    <w:rsid w:val="00D25D90"/>
    <w:rsid w:val="00D25F83"/>
    <w:rsid w:val="00D25FCA"/>
    <w:rsid w:val="00D262A5"/>
    <w:rsid w:val="00D263D9"/>
    <w:rsid w:val="00D26479"/>
    <w:rsid w:val="00D264E7"/>
    <w:rsid w:val="00D26555"/>
    <w:rsid w:val="00D26725"/>
    <w:rsid w:val="00D26743"/>
    <w:rsid w:val="00D269EB"/>
    <w:rsid w:val="00D26C0E"/>
    <w:rsid w:val="00D26CF3"/>
    <w:rsid w:val="00D272E6"/>
    <w:rsid w:val="00D27799"/>
    <w:rsid w:val="00D27A3C"/>
    <w:rsid w:val="00D27D0B"/>
    <w:rsid w:val="00D27D86"/>
    <w:rsid w:val="00D27DEA"/>
    <w:rsid w:val="00D27E92"/>
    <w:rsid w:val="00D27FBA"/>
    <w:rsid w:val="00D30033"/>
    <w:rsid w:val="00D30050"/>
    <w:rsid w:val="00D3009D"/>
    <w:rsid w:val="00D30419"/>
    <w:rsid w:val="00D306CB"/>
    <w:rsid w:val="00D30716"/>
    <w:rsid w:val="00D30911"/>
    <w:rsid w:val="00D30A3B"/>
    <w:rsid w:val="00D30E88"/>
    <w:rsid w:val="00D30F63"/>
    <w:rsid w:val="00D31074"/>
    <w:rsid w:val="00D31286"/>
    <w:rsid w:val="00D313F2"/>
    <w:rsid w:val="00D31C6F"/>
    <w:rsid w:val="00D31C88"/>
    <w:rsid w:val="00D31DCD"/>
    <w:rsid w:val="00D31F59"/>
    <w:rsid w:val="00D32114"/>
    <w:rsid w:val="00D323AB"/>
    <w:rsid w:val="00D323B5"/>
    <w:rsid w:val="00D32568"/>
    <w:rsid w:val="00D326EB"/>
    <w:rsid w:val="00D32AA0"/>
    <w:rsid w:val="00D32B28"/>
    <w:rsid w:val="00D32B92"/>
    <w:rsid w:val="00D32BB7"/>
    <w:rsid w:val="00D32DD7"/>
    <w:rsid w:val="00D32FCA"/>
    <w:rsid w:val="00D331CA"/>
    <w:rsid w:val="00D331E4"/>
    <w:rsid w:val="00D3320A"/>
    <w:rsid w:val="00D33235"/>
    <w:rsid w:val="00D332CD"/>
    <w:rsid w:val="00D3347F"/>
    <w:rsid w:val="00D3352B"/>
    <w:rsid w:val="00D3359C"/>
    <w:rsid w:val="00D33653"/>
    <w:rsid w:val="00D33741"/>
    <w:rsid w:val="00D338CC"/>
    <w:rsid w:val="00D33936"/>
    <w:rsid w:val="00D33EE1"/>
    <w:rsid w:val="00D33FDF"/>
    <w:rsid w:val="00D34114"/>
    <w:rsid w:val="00D342EC"/>
    <w:rsid w:val="00D34308"/>
    <w:rsid w:val="00D34383"/>
    <w:rsid w:val="00D3456C"/>
    <w:rsid w:val="00D3465C"/>
    <w:rsid w:val="00D346EB"/>
    <w:rsid w:val="00D347F9"/>
    <w:rsid w:val="00D34BCA"/>
    <w:rsid w:val="00D34E7F"/>
    <w:rsid w:val="00D34EC6"/>
    <w:rsid w:val="00D34FFA"/>
    <w:rsid w:val="00D35086"/>
    <w:rsid w:val="00D351BA"/>
    <w:rsid w:val="00D352E3"/>
    <w:rsid w:val="00D353A8"/>
    <w:rsid w:val="00D35558"/>
    <w:rsid w:val="00D3577D"/>
    <w:rsid w:val="00D357C4"/>
    <w:rsid w:val="00D35899"/>
    <w:rsid w:val="00D35BDD"/>
    <w:rsid w:val="00D35C89"/>
    <w:rsid w:val="00D35CDE"/>
    <w:rsid w:val="00D35D3B"/>
    <w:rsid w:val="00D360B3"/>
    <w:rsid w:val="00D36136"/>
    <w:rsid w:val="00D36192"/>
    <w:rsid w:val="00D36240"/>
    <w:rsid w:val="00D36381"/>
    <w:rsid w:val="00D3648C"/>
    <w:rsid w:val="00D365C4"/>
    <w:rsid w:val="00D368DE"/>
    <w:rsid w:val="00D36ABE"/>
    <w:rsid w:val="00D36C0C"/>
    <w:rsid w:val="00D36CCF"/>
    <w:rsid w:val="00D36DED"/>
    <w:rsid w:val="00D36E54"/>
    <w:rsid w:val="00D37112"/>
    <w:rsid w:val="00D37193"/>
    <w:rsid w:val="00D37213"/>
    <w:rsid w:val="00D3736C"/>
    <w:rsid w:val="00D3757E"/>
    <w:rsid w:val="00D3759C"/>
    <w:rsid w:val="00D37847"/>
    <w:rsid w:val="00D37AD6"/>
    <w:rsid w:val="00D37D3A"/>
    <w:rsid w:val="00D37F30"/>
    <w:rsid w:val="00D40096"/>
    <w:rsid w:val="00D40135"/>
    <w:rsid w:val="00D401CC"/>
    <w:rsid w:val="00D403C0"/>
    <w:rsid w:val="00D40448"/>
    <w:rsid w:val="00D4053A"/>
    <w:rsid w:val="00D405CB"/>
    <w:rsid w:val="00D4062B"/>
    <w:rsid w:val="00D406B2"/>
    <w:rsid w:val="00D4070C"/>
    <w:rsid w:val="00D40A3D"/>
    <w:rsid w:val="00D40B54"/>
    <w:rsid w:val="00D40B95"/>
    <w:rsid w:val="00D40C4F"/>
    <w:rsid w:val="00D40EE3"/>
    <w:rsid w:val="00D40F14"/>
    <w:rsid w:val="00D40FCD"/>
    <w:rsid w:val="00D4113A"/>
    <w:rsid w:val="00D4114A"/>
    <w:rsid w:val="00D4131F"/>
    <w:rsid w:val="00D4132F"/>
    <w:rsid w:val="00D41449"/>
    <w:rsid w:val="00D41608"/>
    <w:rsid w:val="00D41643"/>
    <w:rsid w:val="00D416A2"/>
    <w:rsid w:val="00D417FC"/>
    <w:rsid w:val="00D41C46"/>
    <w:rsid w:val="00D41DD1"/>
    <w:rsid w:val="00D41E7C"/>
    <w:rsid w:val="00D41EC5"/>
    <w:rsid w:val="00D41ED0"/>
    <w:rsid w:val="00D41FDB"/>
    <w:rsid w:val="00D4200A"/>
    <w:rsid w:val="00D42245"/>
    <w:rsid w:val="00D42362"/>
    <w:rsid w:val="00D4265B"/>
    <w:rsid w:val="00D42896"/>
    <w:rsid w:val="00D42C17"/>
    <w:rsid w:val="00D42C4E"/>
    <w:rsid w:val="00D42DAF"/>
    <w:rsid w:val="00D42F1D"/>
    <w:rsid w:val="00D43053"/>
    <w:rsid w:val="00D43307"/>
    <w:rsid w:val="00D43473"/>
    <w:rsid w:val="00D4390D"/>
    <w:rsid w:val="00D43DD1"/>
    <w:rsid w:val="00D43F0F"/>
    <w:rsid w:val="00D44336"/>
    <w:rsid w:val="00D44546"/>
    <w:rsid w:val="00D445A4"/>
    <w:rsid w:val="00D446B7"/>
    <w:rsid w:val="00D4478F"/>
    <w:rsid w:val="00D447CA"/>
    <w:rsid w:val="00D4493F"/>
    <w:rsid w:val="00D44C5C"/>
    <w:rsid w:val="00D44CFC"/>
    <w:rsid w:val="00D44EE0"/>
    <w:rsid w:val="00D44F95"/>
    <w:rsid w:val="00D44FBD"/>
    <w:rsid w:val="00D44FCC"/>
    <w:rsid w:val="00D4502F"/>
    <w:rsid w:val="00D450C9"/>
    <w:rsid w:val="00D4513A"/>
    <w:rsid w:val="00D45275"/>
    <w:rsid w:val="00D45577"/>
    <w:rsid w:val="00D458DE"/>
    <w:rsid w:val="00D45A52"/>
    <w:rsid w:val="00D45B20"/>
    <w:rsid w:val="00D45D20"/>
    <w:rsid w:val="00D45DA1"/>
    <w:rsid w:val="00D45EA1"/>
    <w:rsid w:val="00D45F28"/>
    <w:rsid w:val="00D45FE0"/>
    <w:rsid w:val="00D46013"/>
    <w:rsid w:val="00D46027"/>
    <w:rsid w:val="00D4617A"/>
    <w:rsid w:val="00D462CB"/>
    <w:rsid w:val="00D46337"/>
    <w:rsid w:val="00D46367"/>
    <w:rsid w:val="00D463DA"/>
    <w:rsid w:val="00D466CD"/>
    <w:rsid w:val="00D4673D"/>
    <w:rsid w:val="00D46847"/>
    <w:rsid w:val="00D46A5E"/>
    <w:rsid w:val="00D4716C"/>
    <w:rsid w:val="00D4721E"/>
    <w:rsid w:val="00D472A3"/>
    <w:rsid w:val="00D47368"/>
    <w:rsid w:val="00D47492"/>
    <w:rsid w:val="00D476C9"/>
    <w:rsid w:val="00D4791A"/>
    <w:rsid w:val="00D47985"/>
    <w:rsid w:val="00D47A87"/>
    <w:rsid w:val="00D47A88"/>
    <w:rsid w:val="00D47B44"/>
    <w:rsid w:val="00D47B71"/>
    <w:rsid w:val="00D47BE1"/>
    <w:rsid w:val="00D47CF8"/>
    <w:rsid w:val="00D47F4D"/>
    <w:rsid w:val="00D47F7B"/>
    <w:rsid w:val="00D47FBC"/>
    <w:rsid w:val="00D500C1"/>
    <w:rsid w:val="00D501BF"/>
    <w:rsid w:val="00D501D6"/>
    <w:rsid w:val="00D50279"/>
    <w:rsid w:val="00D5035E"/>
    <w:rsid w:val="00D503B4"/>
    <w:rsid w:val="00D503BE"/>
    <w:rsid w:val="00D503FD"/>
    <w:rsid w:val="00D504D0"/>
    <w:rsid w:val="00D508BE"/>
    <w:rsid w:val="00D508FB"/>
    <w:rsid w:val="00D5094D"/>
    <w:rsid w:val="00D50966"/>
    <w:rsid w:val="00D50BFC"/>
    <w:rsid w:val="00D50C86"/>
    <w:rsid w:val="00D50CAE"/>
    <w:rsid w:val="00D50F9D"/>
    <w:rsid w:val="00D511C6"/>
    <w:rsid w:val="00D51362"/>
    <w:rsid w:val="00D51377"/>
    <w:rsid w:val="00D515CA"/>
    <w:rsid w:val="00D51713"/>
    <w:rsid w:val="00D51847"/>
    <w:rsid w:val="00D519CA"/>
    <w:rsid w:val="00D51A0B"/>
    <w:rsid w:val="00D51B30"/>
    <w:rsid w:val="00D51B6B"/>
    <w:rsid w:val="00D51E84"/>
    <w:rsid w:val="00D52080"/>
    <w:rsid w:val="00D520EE"/>
    <w:rsid w:val="00D5229A"/>
    <w:rsid w:val="00D52387"/>
    <w:rsid w:val="00D52620"/>
    <w:rsid w:val="00D52878"/>
    <w:rsid w:val="00D52BE6"/>
    <w:rsid w:val="00D52D17"/>
    <w:rsid w:val="00D52D38"/>
    <w:rsid w:val="00D52E83"/>
    <w:rsid w:val="00D53031"/>
    <w:rsid w:val="00D53052"/>
    <w:rsid w:val="00D533C8"/>
    <w:rsid w:val="00D53489"/>
    <w:rsid w:val="00D5352B"/>
    <w:rsid w:val="00D53588"/>
    <w:rsid w:val="00D535CC"/>
    <w:rsid w:val="00D53A22"/>
    <w:rsid w:val="00D53C8D"/>
    <w:rsid w:val="00D53C98"/>
    <w:rsid w:val="00D53E77"/>
    <w:rsid w:val="00D53FD0"/>
    <w:rsid w:val="00D543B0"/>
    <w:rsid w:val="00D5442D"/>
    <w:rsid w:val="00D547F7"/>
    <w:rsid w:val="00D547FA"/>
    <w:rsid w:val="00D54853"/>
    <w:rsid w:val="00D54A75"/>
    <w:rsid w:val="00D54C68"/>
    <w:rsid w:val="00D54E7E"/>
    <w:rsid w:val="00D54F44"/>
    <w:rsid w:val="00D5506F"/>
    <w:rsid w:val="00D550A2"/>
    <w:rsid w:val="00D550A3"/>
    <w:rsid w:val="00D5522F"/>
    <w:rsid w:val="00D553B8"/>
    <w:rsid w:val="00D554B8"/>
    <w:rsid w:val="00D55D56"/>
    <w:rsid w:val="00D56039"/>
    <w:rsid w:val="00D56084"/>
    <w:rsid w:val="00D560C0"/>
    <w:rsid w:val="00D5621D"/>
    <w:rsid w:val="00D56270"/>
    <w:rsid w:val="00D5629A"/>
    <w:rsid w:val="00D564E6"/>
    <w:rsid w:val="00D56545"/>
    <w:rsid w:val="00D5655A"/>
    <w:rsid w:val="00D56767"/>
    <w:rsid w:val="00D569BC"/>
    <w:rsid w:val="00D56BB7"/>
    <w:rsid w:val="00D56EAC"/>
    <w:rsid w:val="00D570DF"/>
    <w:rsid w:val="00D57523"/>
    <w:rsid w:val="00D57584"/>
    <w:rsid w:val="00D57733"/>
    <w:rsid w:val="00D5797B"/>
    <w:rsid w:val="00D57AB3"/>
    <w:rsid w:val="00D57B9D"/>
    <w:rsid w:val="00D57DAD"/>
    <w:rsid w:val="00D57ECF"/>
    <w:rsid w:val="00D57F6A"/>
    <w:rsid w:val="00D600A3"/>
    <w:rsid w:val="00D601A2"/>
    <w:rsid w:val="00D605D2"/>
    <w:rsid w:val="00D60607"/>
    <w:rsid w:val="00D60706"/>
    <w:rsid w:val="00D607BC"/>
    <w:rsid w:val="00D60952"/>
    <w:rsid w:val="00D609D6"/>
    <w:rsid w:val="00D60EE0"/>
    <w:rsid w:val="00D6154C"/>
    <w:rsid w:val="00D6167A"/>
    <w:rsid w:val="00D6170F"/>
    <w:rsid w:val="00D61767"/>
    <w:rsid w:val="00D6219C"/>
    <w:rsid w:val="00D621FF"/>
    <w:rsid w:val="00D6233E"/>
    <w:rsid w:val="00D623A7"/>
    <w:rsid w:val="00D625ED"/>
    <w:rsid w:val="00D62A54"/>
    <w:rsid w:val="00D62ADD"/>
    <w:rsid w:val="00D62D80"/>
    <w:rsid w:val="00D62D97"/>
    <w:rsid w:val="00D62EBA"/>
    <w:rsid w:val="00D62EDC"/>
    <w:rsid w:val="00D62FF6"/>
    <w:rsid w:val="00D6348F"/>
    <w:rsid w:val="00D6355D"/>
    <w:rsid w:val="00D635F7"/>
    <w:rsid w:val="00D6376F"/>
    <w:rsid w:val="00D63915"/>
    <w:rsid w:val="00D63C8D"/>
    <w:rsid w:val="00D63CCE"/>
    <w:rsid w:val="00D63E7B"/>
    <w:rsid w:val="00D6415D"/>
    <w:rsid w:val="00D641E1"/>
    <w:rsid w:val="00D643AA"/>
    <w:rsid w:val="00D6458F"/>
    <w:rsid w:val="00D649E0"/>
    <w:rsid w:val="00D64C72"/>
    <w:rsid w:val="00D64DAC"/>
    <w:rsid w:val="00D65091"/>
    <w:rsid w:val="00D65225"/>
    <w:rsid w:val="00D65494"/>
    <w:rsid w:val="00D656CA"/>
    <w:rsid w:val="00D65CB2"/>
    <w:rsid w:val="00D65D1B"/>
    <w:rsid w:val="00D65F7F"/>
    <w:rsid w:val="00D66073"/>
    <w:rsid w:val="00D662FD"/>
    <w:rsid w:val="00D66537"/>
    <w:rsid w:val="00D66595"/>
    <w:rsid w:val="00D66873"/>
    <w:rsid w:val="00D668EE"/>
    <w:rsid w:val="00D66A4D"/>
    <w:rsid w:val="00D66C08"/>
    <w:rsid w:val="00D66CE9"/>
    <w:rsid w:val="00D66D39"/>
    <w:rsid w:val="00D66FD9"/>
    <w:rsid w:val="00D670E6"/>
    <w:rsid w:val="00D6710B"/>
    <w:rsid w:val="00D67152"/>
    <w:rsid w:val="00D6729E"/>
    <w:rsid w:val="00D675E6"/>
    <w:rsid w:val="00D676F4"/>
    <w:rsid w:val="00D6771F"/>
    <w:rsid w:val="00D67883"/>
    <w:rsid w:val="00D67924"/>
    <w:rsid w:val="00D6797A"/>
    <w:rsid w:val="00D67F17"/>
    <w:rsid w:val="00D702C3"/>
    <w:rsid w:val="00D70494"/>
    <w:rsid w:val="00D70552"/>
    <w:rsid w:val="00D706D9"/>
    <w:rsid w:val="00D70789"/>
    <w:rsid w:val="00D70C8A"/>
    <w:rsid w:val="00D70DD0"/>
    <w:rsid w:val="00D70E3D"/>
    <w:rsid w:val="00D70F50"/>
    <w:rsid w:val="00D7126C"/>
    <w:rsid w:val="00D715F1"/>
    <w:rsid w:val="00D716BB"/>
    <w:rsid w:val="00D71884"/>
    <w:rsid w:val="00D71A91"/>
    <w:rsid w:val="00D71AD5"/>
    <w:rsid w:val="00D71B3B"/>
    <w:rsid w:val="00D71B75"/>
    <w:rsid w:val="00D71C18"/>
    <w:rsid w:val="00D71D32"/>
    <w:rsid w:val="00D71EB3"/>
    <w:rsid w:val="00D7206B"/>
    <w:rsid w:val="00D72179"/>
    <w:rsid w:val="00D72258"/>
    <w:rsid w:val="00D7229F"/>
    <w:rsid w:val="00D72534"/>
    <w:rsid w:val="00D72569"/>
    <w:rsid w:val="00D727A1"/>
    <w:rsid w:val="00D72998"/>
    <w:rsid w:val="00D72B37"/>
    <w:rsid w:val="00D72C20"/>
    <w:rsid w:val="00D72C8A"/>
    <w:rsid w:val="00D72CA7"/>
    <w:rsid w:val="00D72D9B"/>
    <w:rsid w:val="00D72FB3"/>
    <w:rsid w:val="00D72FF1"/>
    <w:rsid w:val="00D73006"/>
    <w:rsid w:val="00D73159"/>
    <w:rsid w:val="00D73334"/>
    <w:rsid w:val="00D7342F"/>
    <w:rsid w:val="00D734E2"/>
    <w:rsid w:val="00D736A5"/>
    <w:rsid w:val="00D736B1"/>
    <w:rsid w:val="00D7379A"/>
    <w:rsid w:val="00D739C6"/>
    <w:rsid w:val="00D73C91"/>
    <w:rsid w:val="00D73CBB"/>
    <w:rsid w:val="00D73E9E"/>
    <w:rsid w:val="00D73EFF"/>
    <w:rsid w:val="00D74017"/>
    <w:rsid w:val="00D740CF"/>
    <w:rsid w:val="00D74212"/>
    <w:rsid w:val="00D74458"/>
    <w:rsid w:val="00D74808"/>
    <w:rsid w:val="00D74883"/>
    <w:rsid w:val="00D749DD"/>
    <w:rsid w:val="00D74A6B"/>
    <w:rsid w:val="00D74AC2"/>
    <w:rsid w:val="00D74EB0"/>
    <w:rsid w:val="00D74F28"/>
    <w:rsid w:val="00D74F9B"/>
    <w:rsid w:val="00D74F9C"/>
    <w:rsid w:val="00D75070"/>
    <w:rsid w:val="00D750A6"/>
    <w:rsid w:val="00D7512C"/>
    <w:rsid w:val="00D751CA"/>
    <w:rsid w:val="00D751F5"/>
    <w:rsid w:val="00D75217"/>
    <w:rsid w:val="00D753DA"/>
    <w:rsid w:val="00D754E5"/>
    <w:rsid w:val="00D7590F"/>
    <w:rsid w:val="00D759D9"/>
    <w:rsid w:val="00D75AC5"/>
    <w:rsid w:val="00D75B69"/>
    <w:rsid w:val="00D75BD3"/>
    <w:rsid w:val="00D75C85"/>
    <w:rsid w:val="00D75CD5"/>
    <w:rsid w:val="00D75E53"/>
    <w:rsid w:val="00D7615C"/>
    <w:rsid w:val="00D761D7"/>
    <w:rsid w:val="00D762FF"/>
    <w:rsid w:val="00D76413"/>
    <w:rsid w:val="00D7657E"/>
    <w:rsid w:val="00D768AC"/>
    <w:rsid w:val="00D76C4F"/>
    <w:rsid w:val="00D76CB3"/>
    <w:rsid w:val="00D76D5B"/>
    <w:rsid w:val="00D773F6"/>
    <w:rsid w:val="00D774F8"/>
    <w:rsid w:val="00D7755E"/>
    <w:rsid w:val="00D776E7"/>
    <w:rsid w:val="00D77BA2"/>
    <w:rsid w:val="00D77CE1"/>
    <w:rsid w:val="00D77EA1"/>
    <w:rsid w:val="00D77F23"/>
    <w:rsid w:val="00D77FA7"/>
    <w:rsid w:val="00D800E6"/>
    <w:rsid w:val="00D801E6"/>
    <w:rsid w:val="00D802E9"/>
    <w:rsid w:val="00D8037D"/>
    <w:rsid w:val="00D80AD4"/>
    <w:rsid w:val="00D80C31"/>
    <w:rsid w:val="00D80D23"/>
    <w:rsid w:val="00D80E39"/>
    <w:rsid w:val="00D80E95"/>
    <w:rsid w:val="00D80F29"/>
    <w:rsid w:val="00D81006"/>
    <w:rsid w:val="00D8119A"/>
    <w:rsid w:val="00D815AD"/>
    <w:rsid w:val="00D815D3"/>
    <w:rsid w:val="00D81816"/>
    <w:rsid w:val="00D81E55"/>
    <w:rsid w:val="00D821D6"/>
    <w:rsid w:val="00D823B4"/>
    <w:rsid w:val="00D82475"/>
    <w:rsid w:val="00D825B4"/>
    <w:rsid w:val="00D826AF"/>
    <w:rsid w:val="00D8288C"/>
    <w:rsid w:val="00D82908"/>
    <w:rsid w:val="00D82A72"/>
    <w:rsid w:val="00D82A91"/>
    <w:rsid w:val="00D82B45"/>
    <w:rsid w:val="00D82C91"/>
    <w:rsid w:val="00D82D3C"/>
    <w:rsid w:val="00D82D5C"/>
    <w:rsid w:val="00D82D89"/>
    <w:rsid w:val="00D82F90"/>
    <w:rsid w:val="00D83061"/>
    <w:rsid w:val="00D834EB"/>
    <w:rsid w:val="00D8366E"/>
    <w:rsid w:val="00D837CC"/>
    <w:rsid w:val="00D8394C"/>
    <w:rsid w:val="00D83B53"/>
    <w:rsid w:val="00D83DA7"/>
    <w:rsid w:val="00D83EDA"/>
    <w:rsid w:val="00D83FF5"/>
    <w:rsid w:val="00D84202"/>
    <w:rsid w:val="00D84287"/>
    <w:rsid w:val="00D842A9"/>
    <w:rsid w:val="00D8440B"/>
    <w:rsid w:val="00D84540"/>
    <w:rsid w:val="00D84656"/>
    <w:rsid w:val="00D84737"/>
    <w:rsid w:val="00D8482D"/>
    <w:rsid w:val="00D848A3"/>
    <w:rsid w:val="00D848FB"/>
    <w:rsid w:val="00D84A11"/>
    <w:rsid w:val="00D84BB8"/>
    <w:rsid w:val="00D84C5B"/>
    <w:rsid w:val="00D84CF9"/>
    <w:rsid w:val="00D84DFB"/>
    <w:rsid w:val="00D8502B"/>
    <w:rsid w:val="00D852CD"/>
    <w:rsid w:val="00D854E2"/>
    <w:rsid w:val="00D85576"/>
    <w:rsid w:val="00D85BA4"/>
    <w:rsid w:val="00D85C0A"/>
    <w:rsid w:val="00D85C4B"/>
    <w:rsid w:val="00D85D4C"/>
    <w:rsid w:val="00D85EDC"/>
    <w:rsid w:val="00D8602A"/>
    <w:rsid w:val="00D8612F"/>
    <w:rsid w:val="00D865A0"/>
    <w:rsid w:val="00D86771"/>
    <w:rsid w:val="00D868D1"/>
    <w:rsid w:val="00D869AF"/>
    <w:rsid w:val="00D86A07"/>
    <w:rsid w:val="00D86BD5"/>
    <w:rsid w:val="00D86C76"/>
    <w:rsid w:val="00D86E4B"/>
    <w:rsid w:val="00D86F17"/>
    <w:rsid w:val="00D870C8"/>
    <w:rsid w:val="00D871BD"/>
    <w:rsid w:val="00D872E5"/>
    <w:rsid w:val="00D879D4"/>
    <w:rsid w:val="00D87B7E"/>
    <w:rsid w:val="00D87CC5"/>
    <w:rsid w:val="00D87CF9"/>
    <w:rsid w:val="00D87DA9"/>
    <w:rsid w:val="00D87E0E"/>
    <w:rsid w:val="00D87EDE"/>
    <w:rsid w:val="00D87EE2"/>
    <w:rsid w:val="00D87F41"/>
    <w:rsid w:val="00D87F78"/>
    <w:rsid w:val="00D87F8A"/>
    <w:rsid w:val="00D90091"/>
    <w:rsid w:val="00D901C9"/>
    <w:rsid w:val="00D9051A"/>
    <w:rsid w:val="00D90548"/>
    <w:rsid w:val="00D909FA"/>
    <w:rsid w:val="00D90B07"/>
    <w:rsid w:val="00D90C5A"/>
    <w:rsid w:val="00D90CC7"/>
    <w:rsid w:val="00D91096"/>
    <w:rsid w:val="00D91318"/>
    <w:rsid w:val="00D914F1"/>
    <w:rsid w:val="00D9153A"/>
    <w:rsid w:val="00D9155D"/>
    <w:rsid w:val="00D916BF"/>
    <w:rsid w:val="00D91801"/>
    <w:rsid w:val="00D9189E"/>
    <w:rsid w:val="00D919A8"/>
    <w:rsid w:val="00D919A9"/>
    <w:rsid w:val="00D91ADF"/>
    <w:rsid w:val="00D91BA5"/>
    <w:rsid w:val="00D91CE6"/>
    <w:rsid w:val="00D91E45"/>
    <w:rsid w:val="00D92139"/>
    <w:rsid w:val="00D92185"/>
    <w:rsid w:val="00D92191"/>
    <w:rsid w:val="00D922C2"/>
    <w:rsid w:val="00D924B6"/>
    <w:rsid w:val="00D92502"/>
    <w:rsid w:val="00D92551"/>
    <w:rsid w:val="00D926C7"/>
    <w:rsid w:val="00D92782"/>
    <w:rsid w:val="00D927EB"/>
    <w:rsid w:val="00D92A76"/>
    <w:rsid w:val="00D92C04"/>
    <w:rsid w:val="00D93035"/>
    <w:rsid w:val="00D9304C"/>
    <w:rsid w:val="00D931F8"/>
    <w:rsid w:val="00D93296"/>
    <w:rsid w:val="00D937BE"/>
    <w:rsid w:val="00D9381B"/>
    <w:rsid w:val="00D93846"/>
    <w:rsid w:val="00D939AD"/>
    <w:rsid w:val="00D93B0A"/>
    <w:rsid w:val="00D93CDA"/>
    <w:rsid w:val="00D93D3A"/>
    <w:rsid w:val="00D93E21"/>
    <w:rsid w:val="00D93EA8"/>
    <w:rsid w:val="00D93EB7"/>
    <w:rsid w:val="00D94028"/>
    <w:rsid w:val="00D942CE"/>
    <w:rsid w:val="00D943A6"/>
    <w:rsid w:val="00D946AF"/>
    <w:rsid w:val="00D94816"/>
    <w:rsid w:val="00D94CED"/>
    <w:rsid w:val="00D950B3"/>
    <w:rsid w:val="00D950E1"/>
    <w:rsid w:val="00D950EB"/>
    <w:rsid w:val="00D9524D"/>
    <w:rsid w:val="00D952EC"/>
    <w:rsid w:val="00D953BB"/>
    <w:rsid w:val="00D9541A"/>
    <w:rsid w:val="00D955F2"/>
    <w:rsid w:val="00D9584B"/>
    <w:rsid w:val="00D9589B"/>
    <w:rsid w:val="00D958C8"/>
    <w:rsid w:val="00D95B8A"/>
    <w:rsid w:val="00D95D3B"/>
    <w:rsid w:val="00D96051"/>
    <w:rsid w:val="00D96372"/>
    <w:rsid w:val="00D964D6"/>
    <w:rsid w:val="00D9651A"/>
    <w:rsid w:val="00D96552"/>
    <w:rsid w:val="00D966C2"/>
    <w:rsid w:val="00D968EE"/>
    <w:rsid w:val="00D96A75"/>
    <w:rsid w:val="00D96B07"/>
    <w:rsid w:val="00D96B9F"/>
    <w:rsid w:val="00D96C94"/>
    <w:rsid w:val="00D96DBA"/>
    <w:rsid w:val="00D96E21"/>
    <w:rsid w:val="00D96FD5"/>
    <w:rsid w:val="00D9701E"/>
    <w:rsid w:val="00D974F5"/>
    <w:rsid w:val="00D977B0"/>
    <w:rsid w:val="00D9798F"/>
    <w:rsid w:val="00D97B45"/>
    <w:rsid w:val="00D97BC9"/>
    <w:rsid w:val="00D97D5B"/>
    <w:rsid w:val="00D97DFF"/>
    <w:rsid w:val="00DA04FF"/>
    <w:rsid w:val="00DA0741"/>
    <w:rsid w:val="00DA07E4"/>
    <w:rsid w:val="00DA08EC"/>
    <w:rsid w:val="00DA0AA3"/>
    <w:rsid w:val="00DA0B3D"/>
    <w:rsid w:val="00DA0C47"/>
    <w:rsid w:val="00DA0D43"/>
    <w:rsid w:val="00DA0F6E"/>
    <w:rsid w:val="00DA0FC4"/>
    <w:rsid w:val="00DA12ED"/>
    <w:rsid w:val="00DA136A"/>
    <w:rsid w:val="00DA15C1"/>
    <w:rsid w:val="00DA17DE"/>
    <w:rsid w:val="00DA197E"/>
    <w:rsid w:val="00DA19AE"/>
    <w:rsid w:val="00DA1A4C"/>
    <w:rsid w:val="00DA1AA6"/>
    <w:rsid w:val="00DA1D42"/>
    <w:rsid w:val="00DA1E4A"/>
    <w:rsid w:val="00DA1ED4"/>
    <w:rsid w:val="00DA2142"/>
    <w:rsid w:val="00DA21E1"/>
    <w:rsid w:val="00DA23D7"/>
    <w:rsid w:val="00DA2B38"/>
    <w:rsid w:val="00DA2E01"/>
    <w:rsid w:val="00DA2EBF"/>
    <w:rsid w:val="00DA3287"/>
    <w:rsid w:val="00DA32BE"/>
    <w:rsid w:val="00DA32C0"/>
    <w:rsid w:val="00DA3381"/>
    <w:rsid w:val="00DA348E"/>
    <w:rsid w:val="00DA36D3"/>
    <w:rsid w:val="00DA39D6"/>
    <w:rsid w:val="00DA3A5E"/>
    <w:rsid w:val="00DA3D21"/>
    <w:rsid w:val="00DA3D40"/>
    <w:rsid w:val="00DA3D80"/>
    <w:rsid w:val="00DA3DFC"/>
    <w:rsid w:val="00DA4062"/>
    <w:rsid w:val="00DA4206"/>
    <w:rsid w:val="00DA432B"/>
    <w:rsid w:val="00DA44C4"/>
    <w:rsid w:val="00DA4772"/>
    <w:rsid w:val="00DA48BB"/>
    <w:rsid w:val="00DA492C"/>
    <w:rsid w:val="00DA4933"/>
    <w:rsid w:val="00DA4988"/>
    <w:rsid w:val="00DA4A9F"/>
    <w:rsid w:val="00DA4C52"/>
    <w:rsid w:val="00DA4FE9"/>
    <w:rsid w:val="00DA525D"/>
    <w:rsid w:val="00DA5296"/>
    <w:rsid w:val="00DA5297"/>
    <w:rsid w:val="00DA52DA"/>
    <w:rsid w:val="00DA5494"/>
    <w:rsid w:val="00DA551A"/>
    <w:rsid w:val="00DA5A0D"/>
    <w:rsid w:val="00DA5C6F"/>
    <w:rsid w:val="00DA60D0"/>
    <w:rsid w:val="00DA62CD"/>
    <w:rsid w:val="00DA6430"/>
    <w:rsid w:val="00DA64B4"/>
    <w:rsid w:val="00DA663A"/>
    <w:rsid w:val="00DA6BE2"/>
    <w:rsid w:val="00DA6C3D"/>
    <w:rsid w:val="00DA6F27"/>
    <w:rsid w:val="00DA7117"/>
    <w:rsid w:val="00DA7270"/>
    <w:rsid w:val="00DA7311"/>
    <w:rsid w:val="00DA7341"/>
    <w:rsid w:val="00DA7397"/>
    <w:rsid w:val="00DA73B2"/>
    <w:rsid w:val="00DA76B0"/>
    <w:rsid w:val="00DA7872"/>
    <w:rsid w:val="00DA7A13"/>
    <w:rsid w:val="00DA7A5A"/>
    <w:rsid w:val="00DA7BEB"/>
    <w:rsid w:val="00DA7D30"/>
    <w:rsid w:val="00DA7E1C"/>
    <w:rsid w:val="00DA7E78"/>
    <w:rsid w:val="00DA7EEC"/>
    <w:rsid w:val="00DB0029"/>
    <w:rsid w:val="00DB008F"/>
    <w:rsid w:val="00DB0120"/>
    <w:rsid w:val="00DB014A"/>
    <w:rsid w:val="00DB0262"/>
    <w:rsid w:val="00DB07CE"/>
    <w:rsid w:val="00DB0864"/>
    <w:rsid w:val="00DB09A2"/>
    <w:rsid w:val="00DB09A6"/>
    <w:rsid w:val="00DB09EB"/>
    <w:rsid w:val="00DB0B0F"/>
    <w:rsid w:val="00DB0E0A"/>
    <w:rsid w:val="00DB0E6D"/>
    <w:rsid w:val="00DB0FB2"/>
    <w:rsid w:val="00DB12F7"/>
    <w:rsid w:val="00DB14D3"/>
    <w:rsid w:val="00DB1591"/>
    <w:rsid w:val="00DB15D2"/>
    <w:rsid w:val="00DB16E8"/>
    <w:rsid w:val="00DB19DC"/>
    <w:rsid w:val="00DB1AAD"/>
    <w:rsid w:val="00DB1AB9"/>
    <w:rsid w:val="00DB1D2D"/>
    <w:rsid w:val="00DB1FC1"/>
    <w:rsid w:val="00DB1FF1"/>
    <w:rsid w:val="00DB2227"/>
    <w:rsid w:val="00DB22CB"/>
    <w:rsid w:val="00DB22DF"/>
    <w:rsid w:val="00DB273D"/>
    <w:rsid w:val="00DB278F"/>
    <w:rsid w:val="00DB2814"/>
    <w:rsid w:val="00DB28F3"/>
    <w:rsid w:val="00DB2C73"/>
    <w:rsid w:val="00DB2D10"/>
    <w:rsid w:val="00DB2DDB"/>
    <w:rsid w:val="00DB2F0D"/>
    <w:rsid w:val="00DB30FF"/>
    <w:rsid w:val="00DB3123"/>
    <w:rsid w:val="00DB3405"/>
    <w:rsid w:val="00DB3A18"/>
    <w:rsid w:val="00DB3C2C"/>
    <w:rsid w:val="00DB3DF1"/>
    <w:rsid w:val="00DB4006"/>
    <w:rsid w:val="00DB40C2"/>
    <w:rsid w:val="00DB4476"/>
    <w:rsid w:val="00DB44BD"/>
    <w:rsid w:val="00DB4B41"/>
    <w:rsid w:val="00DB4B4E"/>
    <w:rsid w:val="00DB5195"/>
    <w:rsid w:val="00DB51C4"/>
    <w:rsid w:val="00DB54D0"/>
    <w:rsid w:val="00DB5811"/>
    <w:rsid w:val="00DB591A"/>
    <w:rsid w:val="00DB5A09"/>
    <w:rsid w:val="00DB5B45"/>
    <w:rsid w:val="00DB5C36"/>
    <w:rsid w:val="00DB5CBC"/>
    <w:rsid w:val="00DB5D1B"/>
    <w:rsid w:val="00DB5F52"/>
    <w:rsid w:val="00DB63BE"/>
    <w:rsid w:val="00DB64D5"/>
    <w:rsid w:val="00DB64DB"/>
    <w:rsid w:val="00DB6660"/>
    <w:rsid w:val="00DB66D5"/>
    <w:rsid w:val="00DB6706"/>
    <w:rsid w:val="00DB67EA"/>
    <w:rsid w:val="00DB695B"/>
    <w:rsid w:val="00DB695E"/>
    <w:rsid w:val="00DB6B53"/>
    <w:rsid w:val="00DB6F11"/>
    <w:rsid w:val="00DB7038"/>
    <w:rsid w:val="00DB708A"/>
    <w:rsid w:val="00DB7292"/>
    <w:rsid w:val="00DB7299"/>
    <w:rsid w:val="00DB7403"/>
    <w:rsid w:val="00DB7429"/>
    <w:rsid w:val="00DB7437"/>
    <w:rsid w:val="00DB79D3"/>
    <w:rsid w:val="00DB7B4A"/>
    <w:rsid w:val="00DB7CC6"/>
    <w:rsid w:val="00DB7CDC"/>
    <w:rsid w:val="00DB7DB1"/>
    <w:rsid w:val="00DB7EE0"/>
    <w:rsid w:val="00DB7F9C"/>
    <w:rsid w:val="00DC0140"/>
    <w:rsid w:val="00DC0319"/>
    <w:rsid w:val="00DC03C7"/>
    <w:rsid w:val="00DC0566"/>
    <w:rsid w:val="00DC0580"/>
    <w:rsid w:val="00DC073F"/>
    <w:rsid w:val="00DC0A15"/>
    <w:rsid w:val="00DC0D69"/>
    <w:rsid w:val="00DC0DDE"/>
    <w:rsid w:val="00DC0EAF"/>
    <w:rsid w:val="00DC110B"/>
    <w:rsid w:val="00DC1265"/>
    <w:rsid w:val="00DC14D1"/>
    <w:rsid w:val="00DC15B0"/>
    <w:rsid w:val="00DC15F5"/>
    <w:rsid w:val="00DC17DB"/>
    <w:rsid w:val="00DC1873"/>
    <w:rsid w:val="00DC1A1A"/>
    <w:rsid w:val="00DC1C36"/>
    <w:rsid w:val="00DC1C94"/>
    <w:rsid w:val="00DC1CEA"/>
    <w:rsid w:val="00DC1D96"/>
    <w:rsid w:val="00DC1E95"/>
    <w:rsid w:val="00DC1FC1"/>
    <w:rsid w:val="00DC21E6"/>
    <w:rsid w:val="00DC233E"/>
    <w:rsid w:val="00DC235C"/>
    <w:rsid w:val="00DC2386"/>
    <w:rsid w:val="00DC241C"/>
    <w:rsid w:val="00DC243A"/>
    <w:rsid w:val="00DC2856"/>
    <w:rsid w:val="00DC2956"/>
    <w:rsid w:val="00DC29F4"/>
    <w:rsid w:val="00DC2D50"/>
    <w:rsid w:val="00DC32E2"/>
    <w:rsid w:val="00DC34F5"/>
    <w:rsid w:val="00DC377A"/>
    <w:rsid w:val="00DC3898"/>
    <w:rsid w:val="00DC3AC9"/>
    <w:rsid w:val="00DC3D51"/>
    <w:rsid w:val="00DC3FDF"/>
    <w:rsid w:val="00DC4334"/>
    <w:rsid w:val="00DC4505"/>
    <w:rsid w:val="00DC46BC"/>
    <w:rsid w:val="00DC47CE"/>
    <w:rsid w:val="00DC4B4D"/>
    <w:rsid w:val="00DC4BB8"/>
    <w:rsid w:val="00DC4C20"/>
    <w:rsid w:val="00DC4D2D"/>
    <w:rsid w:val="00DC4ED1"/>
    <w:rsid w:val="00DC4F9D"/>
    <w:rsid w:val="00DC52B6"/>
    <w:rsid w:val="00DC52DC"/>
    <w:rsid w:val="00DC54BA"/>
    <w:rsid w:val="00DC5601"/>
    <w:rsid w:val="00DC5622"/>
    <w:rsid w:val="00DC5651"/>
    <w:rsid w:val="00DC5674"/>
    <w:rsid w:val="00DC58CB"/>
    <w:rsid w:val="00DC5B87"/>
    <w:rsid w:val="00DC5C55"/>
    <w:rsid w:val="00DC5ECD"/>
    <w:rsid w:val="00DC5F10"/>
    <w:rsid w:val="00DC608F"/>
    <w:rsid w:val="00DC61C9"/>
    <w:rsid w:val="00DC620C"/>
    <w:rsid w:val="00DC64C3"/>
    <w:rsid w:val="00DC65C9"/>
    <w:rsid w:val="00DC67A9"/>
    <w:rsid w:val="00DC6976"/>
    <w:rsid w:val="00DC697A"/>
    <w:rsid w:val="00DC6BFC"/>
    <w:rsid w:val="00DC6C7A"/>
    <w:rsid w:val="00DC6D1C"/>
    <w:rsid w:val="00DC7098"/>
    <w:rsid w:val="00DC71F3"/>
    <w:rsid w:val="00DC7350"/>
    <w:rsid w:val="00DC765E"/>
    <w:rsid w:val="00DC7705"/>
    <w:rsid w:val="00DC792A"/>
    <w:rsid w:val="00DC7CDF"/>
    <w:rsid w:val="00DC7D30"/>
    <w:rsid w:val="00DC7E76"/>
    <w:rsid w:val="00DC7F39"/>
    <w:rsid w:val="00DD01B1"/>
    <w:rsid w:val="00DD02F5"/>
    <w:rsid w:val="00DD0394"/>
    <w:rsid w:val="00DD03B1"/>
    <w:rsid w:val="00DD05B0"/>
    <w:rsid w:val="00DD05C7"/>
    <w:rsid w:val="00DD06D0"/>
    <w:rsid w:val="00DD0B58"/>
    <w:rsid w:val="00DD0CF1"/>
    <w:rsid w:val="00DD0FE1"/>
    <w:rsid w:val="00DD102F"/>
    <w:rsid w:val="00DD1370"/>
    <w:rsid w:val="00DD1440"/>
    <w:rsid w:val="00DD17B6"/>
    <w:rsid w:val="00DD194D"/>
    <w:rsid w:val="00DD1A5B"/>
    <w:rsid w:val="00DD1B03"/>
    <w:rsid w:val="00DD1C48"/>
    <w:rsid w:val="00DD1DCA"/>
    <w:rsid w:val="00DD1E95"/>
    <w:rsid w:val="00DD2209"/>
    <w:rsid w:val="00DD23D4"/>
    <w:rsid w:val="00DD260F"/>
    <w:rsid w:val="00DD2618"/>
    <w:rsid w:val="00DD274D"/>
    <w:rsid w:val="00DD2993"/>
    <w:rsid w:val="00DD2B4A"/>
    <w:rsid w:val="00DD2C0D"/>
    <w:rsid w:val="00DD2FD6"/>
    <w:rsid w:val="00DD35AC"/>
    <w:rsid w:val="00DD36FE"/>
    <w:rsid w:val="00DD3757"/>
    <w:rsid w:val="00DD3BA2"/>
    <w:rsid w:val="00DD3CC1"/>
    <w:rsid w:val="00DD3D15"/>
    <w:rsid w:val="00DD3F02"/>
    <w:rsid w:val="00DD3FFA"/>
    <w:rsid w:val="00DD406C"/>
    <w:rsid w:val="00DD4329"/>
    <w:rsid w:val="00DD4A01"/>
    <w:rsid w:val="00DD4B32"/>
    <w:rsid w:val="00DD4D1C"/>
    <w:rsid w:val="00DD4D42"/>
    <w:rsid w:val="00DD4F7C"/>
    <w:rsid w:val="00DD4FE1"/>
    <w:rsid w:val="00DD5377"/>
    <w:rsid w:val="00DD5908"/>
    <w:rsid w:val="00DD5C1E"/>
    <w:rsid w:val="00DD5CB4"/>
    <w:rsid w:val="00DD5F41"/>
    <w:rsid w:val="00DD601D"/>
    <w:rsid w:val="00DD6049"/>
    <w:rsid w:val="00DD6479"/>
    <w:rsid w:val="00DD65E6"/>
    <w:rsid w:val="00DD6875"/>
    <w:rsid w:val="00DD68DA"/>
    <w:rsid w:val="00DD69FC"/>
    <w:rsid w:val="00DD6C34"/>
    <w:rsid w:val="00DD6E24"/>
    <w:rsid w:val="00DD711D"/>
    <w:rsid w:val="00DD736A"/>
    <w:rsid w:val="00DD73C0"/>
    <w:rsid w:val="00DD75EC"/>
    <w:rsid w:val="00DD7670"/>
    <w:rsid w:val="00DD770C"/>
    <w:rsid w:val="00DD79E6"/>
    <w:rsid w:val="00DD7F1D"/>
    <w:rsid w:val="00DE0042"/>
    <w:rsid w:val="00DE022D"/>
    <w:rsid w:val="00DE02C5"/>
    <w:rsid w:val="00DE043E"/>
    <w:rsid w:val="00DE057B"/>
    <w:rsid w:val="00DE07F4"/>
    <w:rsid w:val="00DE0C69"/>
    <w:rsid w:val="00DE0D5E"/>
    <w:rsid w:val="00DE0E30"/>
    <w:rsid w:val="00DE0F80"/>
    <w:rsid w:val="00DE10EB"/>
    <w:rsid w:val="00DE10EF"/>
    <w:rsid w:val="00DE157E"/>
    <w:rsid w:val="00DE15C6"/>
    <w:rsid w:val="00DE17F5"/>
    <w:rsid w:val="00DE1915"/>
    <w:rsid w:val="00DE1975"/>
    <w:rsid w:val="00DE1996"/>
    <w:rsid w:val="00DE1AAE"/>
    <w:rsid w:val="00DE1AE2"/>
    <w:rsid w:val="00DE1C4C"/>
    <w:rsid w:val="00DE1C8A"/>
    <w:rsid w:val="00DE1DDC"/>
    <w:rsid w:val="00DE1E10"/>
    <w:rsid w:val="00DE1F32"/>
    <w:rsid w:val="00DE2007"/>
    <w:rsid w:val="00DE2139"/>
    <w:rsid w:val="00DE2249"/>
    <w:rsid w:val="00DE24D1"/>
    <w:rsid w:val="00DE25B2"/>
    <w:rsid w:val="00DE276B"/>
    <w:rsid w:val="00DE295F"/>
    <w:rsid w:val="00DE2990"/>
    <w:rsid w:val="00DE2997"/>
    <w:rsid w:val="00DE2A5E"/>
    <w:rsid w:val="00DE2BB0"/>
    <w:rsid w:val="00DE2CA8"/>
    <w:rsid w:val="00DE2CE5"/>
    <w:rsid w:val="00DE2F89"/>
    <w:rsid w:val="00DE3172"/>
    <w:rsid w:val="00DE3621"/>
    <w:rsid w:val="00DE37DF"/>
    <w:rsid w:val="00DE3957"/>
    <w:rsid w:val="00DE39DF"/>
    <w:rsid w:val="00DE3AAE"/>
    <w:rsid w:val="00DE3AFC"/>
    <w:rsid w:val="00DE3B96"/>
    <w:rsid w:val="00DE3CE2"/>
    <w:rsid w:val="00DE3DD6"/>
    <w:rsid w:val="00DE3E19"/>
    <w:rsid w:val="00DE3FC9"/>
    <w:rsid w:val="00DE425D"/>
    <w:rsid w:val="00DE42EE"/>
    <w:rsid w:val="00DE4675"/>
    <w:rsid w:val="00DE4752"/>
    <w:rsid w:val="00DE47C2"/>
    <w:rsid w:val="00DE48E4"/>
    <w:rsid w:val="00DE49EC"/>
    <w:rsid w:val="00DE4A4F"/>
    <w:rsid w:val="00DE4B2E"/>
    <w:rsid w:val="00DE4BFE"/>
    <w:rsid w:val="00DE4D28"/>
    <w:rsid w:val="00DE4E83"/>
    <w:rsid w:val="00DE5024"/>
    <w:rsid w:val="00DE513C"/>
    <w:rsid w:val="00DE544C"/>
    <w:rsid w:val="00DE5920"/>
    <w:rsid w:val="00DE5F5E"/>
    <w:rsid w:val="00DE6174"/>
    <w:rsid w:val="00DE627D"/>
    <w:rsid w:val="00DE6626"/>
    <w:rsid w:val="00DE69E0"/>
    <w:rsid w:val="00DE6A6F"/>
    <w:rsid w:val="00DE6AC1"/>
    <w:rsid w:val="00DE6B9E"/>
    <w:rsid w:val="00DE6BBD"/>
    <w:rsid w:val="00DE6C4F"/>
    <w:rsid w:val="00DE6D8B"/>
    <w:rsid w:val="00DE6EF1"/>
    <w:rsid w:val="00DE6F0A"/>
    <w:rsid w:val="00DE6F1B"/>
    <w:rsid w:val="00DE6F55"/>
    <w:rsid w:val="00DE73BB"/>
    <w:rsid w:val="00DE7402"/>
    <w:rsid w:val="00DE7461"/>
    <w:rsid w:val="00DE7543"/>
    <w:rsid w:val="00DE7629"/>
    <w:rsid w:val="00DE7713"/>
    <w:rsid w:val="00DE78B0"/>
    <w:rsid w:val="00DE7986"/>
    <w:rsid w:val="00DE7AD1"/>
    <w:rsid w:val="00DE7B61"/>
    <w:rsid w:val="00DE7BC6"/>
    <w:rsid w:val="00DE7BDD"/>
    <w:rsid w:val="00DE7C42"/>
    <w:rsid w:val="00DE7D6D"/>
    <w:rsid w:val="00DF005A"/>
    <w:rsid w:val="00DF026D"/>
    <w:rsid w:val="00DF0B54"/>
    <w:rsid w:val="00DF0CC1"/>
    <w:rsid w:val="00DF0EC6"/>
    <w:rsid w:val="00DF0F7D"/>
    <w:rsid w:val="00DF126A"/>
    <w:rsid w:val="00DF1301"/>
    <w:rsid w:val="00DF15DC"/>
    <w:rsid w:val="00DF168E"/>
    <w:rsid w:val="00DF16E8"/>
    <w:rsid w:val="00DF1940"/>
    <w:rsid w:val="00DF19F3"/>
    <w:rsid w:val="00DF1A6C"/>
    <w:rsid w:val="00DF1AAD"/>
    <w:rsid w:val="00DF1AF4"/>
    <w:rsid w:val="00DF20FE"/>
    <w:rsid w:val="00DF21A9"/>
    <w:rsid w:val="00DF21B7"/>
    <w:rsid w:val="00DF234D"/>
    <w:rsid w:val="00DF2408"/>
    <w:rsid w:val="00DF24D6"/>
    <w:rsid w:val="00DF25B3"/>
    <w:rsid w:val="00DF26D7"/>
    <w:rsid w:val="00DF2783"/>
    <w:rsid w:val="00DF2D66"/>
    <w:rsid w:val="00DF2E55"/>
    <w:rsid w:val="00DF30B4"/>
    <w:rsid w:val="00DF31C0"/>
    <w:rsid w:val="00DF3356"/>
    <w:rsid w:val="00DF35EB"/>
    <w:rsid w:val="00DF369B"/>
    <w:rsid w:val="00DF38C2"/>
    <w:rsid w:val="00DF3B36"/>
    <w:rsid w:val="00DF3C36"/>
    <w:rsid w:val="00DF3F66"/>
    <w:rsid w:val="00DF42EB"/>
    <w:rsid w:val="00DF42F7"/>
    <w:rsid w:val="00DF435E"/>
    <w:rsid w:val="00DF44B4"/>
    <w:rsid w:val="00DF44B8"/>
    <w:rsid w:val="00DF4684"/>
    <w:rsid w:val="00DF48ED"/>
    <w:rsid w:val="00DF49FC"/>
    <w:rsid w:val="00DF4C70"/>
    <w:rsid w:val="00DF512F"/>
    <w:rsid w:val="00DF517F"/>
    <w:rsid w:val="00DF51B4"/>
    <w:rsid w:val="00DF5202"/>
    <w:rsid w:val="00DF5233"/>
    <w:rsid w:val="00DF5572"/>
    <w:rsid w:val="00DF5590"/>
    <w:rsid w:val="00DF5BAC"/>
    <w:rsid w:val="00DF61D5"/>
    <w:rsid w:val="00DF6238"/>
    <w:rsid w:val="00DF625C"/>
    <w:rsid w:val="00DF6303"/>
    <w:rsid w:val="00DF641B"/>
    <w:rsid w:val="00DF64B4"/>
    <w:rsid w:val="00DF650C"/>
    <w:rsid w:val="00DF65C2"/>
    <w:rsid w:val="00DF65E5"/>
    <w:rsid w:val="00DF66E7"/>
    <w:rsid w:val="00DF67FE"/>
    <w:rsid w:val="00DF6A1D"/>
    <w:rsid w:val="00DF6B4F"/>
    <w:rsid w:val="00DF6C3B"/>
    <w:rsid w:val="00DF6D8E"/>
    <w:rsid w:val="00DF6E2A"/>
    <w:rsid w:val="00DF718A"/>
    <w:rsid w:val="00DF7194"/>
    <w:rsid w:val="00DF71AF"/>
    <w:rsid w:val="00DF7242"/>
    <w:rsid w:val="00DF72FB"/>
    <w:rsid w:val="00DF76F5"/>
    <w:rsid w:val="00DF77B1"/>
    <w:rsid w:val="00DF7888"/>
    <w:rsid w:val="00DF78CE"/>
    <w:rsid w:val="00DF78DC"/>
    <w:rsid w:val="00DF7F4C"/>
    <w:rsid w:val="00DF7F7F"/>
    <w:rsid w:val="00E000DA"/>
    <w:rsid w:val="00E000FD"/>
    <w:rsid w:val="00E00101"/>
    <w:rsid w:val="00E001D3"/>
    <w:rsid w:val="00E0059B"/>
    <w:rsid w:val="00E00610"/>
    <w:rsid w:val="00E006A6"/>
    <w:rsid w:val="00E00806"/>
    <w:rsid w:val="00E00820"/>
    <w:rsid w:val="00E00BB6"/>
    <w:rsid w:val="00E00CAB"/>
    <w:rsid w:val="00E00D3F"/>
    <w:rsid w:val="00E00E76"/>
    <w:rsid w:val="00E00EE0"/>
    <w:rsid w:val="00E00FB5"/>
    <w:rsid w:val="00E0101E"/>
    <w:rsid w:val="00E012F1"/>
    <w:rsid w:val="00E01661"/>
    <w:rsid w:val="00E016F4"/>
    <w:rsid w:val="00E01B25"/>
    <w:rsid w:val="00E01D9F"/>
    <w:rsid w:val="00E01E5B"/>
    <w:rsid w:val="00E0212A"/>
    <w:rsid w:val="00E02241"/>
    <w:rsid w:val="00E02432"/>
    <w:rsid w:val="00E0246D"/>
    <w:rsid w:val="00E024F1"/>
    <w:rsid w:val="00E02541"/>
    <w:rsid w:val="00E027B0"/>
    <w:rsid w:val="00E02893"/>
    <w:rsid w:val="00E028B3"/>
    <w:rsid w:val="00E02A09"/>
    <w:rsid w:val="00E02A2D"/>
    <w:rsid w:val="00E02E0A"/>
    <w:rsid w:val="00E03057"/>
    <w:rsid w:val="00E03068"/>
    <w:rsid w:val="00E030B7"/>
    <w:rsid w:val="00E0345B"/>
    <w:rsid w:val="00E0362A"/>
    <w:rsid w:val="00E037AD"/>
    <w:rsid w:val="00E0386A"/>
    <w:rsid w:val="00E03898"/>
    <w:rsid w:val="00E03999"/>
    <w:rsid w:val="00E03ABF"/>
    <w:rsid w:val="00E03B63"/>
    <w:rsid w:val="00E03CB2"/>
    <w:rsid w:val="00E03E22"/>
    <w:rsid w:val="00E03F85"/>
    <w:rsid w:val="00E040C1"/>
    <w:rsid w:val="00E040C5"/>
    <w:rsid w:val="00E0479A"/>
    <w:rsid w:val="00E04956"/>
    <w:rsid w:val="00E04DBD"/>
    <w:rsid w:val="00E05006"/>
    <w:rsid w:val="00E05071"/>
    <w:rsid w:val="00E0530F"/>
    <w:rsid w:val="00E05320"/>
    <w:rsid w:val="00E053B4"/>
    <w:rsid w:val="00E0551B"/>
    <w:rsid w:val="00E05573"/>
    <w:rsid w:val="00E05C83"/>
    <w:rsid w:val="00E05CBC"/>
    <w:rsid w:val="00E05DC1"/>
    <w:rsid w:val="00E060BD"/>
    <w:rsid w:val="00E061C3"/>
    <w:rsid w:val="00E064BC"/>
    <w:rsid w:val="00E0663F"/>
    <w:rsid w:val="00E0667E"/>
    <w:rsid w:val="00E066AC"/>
    <w:rsid w:val="00E06815"/>
    <w:rsid w:val="00E069E1"/>
    <w:rsid w:val="00E06AED"/>
    <w:rsid w:val="00E06D54"/>
    <w:rsid w:val="00E06F23"/>
    <w:rsid w:val="00E0704E"/>
    <w:rsid w:val="00E070A6"/>
    <w:rsid w:val="00E07203"/>
    <w:rsid w:val="00E07453"/>
    <w:rsid w:val="00E07727"/>
    <w:rsid w:val="00E07792"/>
    <w:rsid w:val="00E07A43"/>
    <w:rsid w:val="00E07D04"/>
    <w:rsid w:val="00E07D1C"/>
    <w:rsid w:val="00E07F12"/>
    <w:rsid w:val="00E1018C"/>
    <w:rsid w:val="00E10370"/>
    <w:rsid w:val="00E103CA"/>
    <w:rsid w:val="00E103D6"/>
    <w:rsid w:val="00E1050E"/>
    <w:rsid w:val="00E1061F"/>
    <w:rsid w:val="00E10620"/>
    <w:rsid w:val="00E10685"/>
    <w:rsid w:val="00E109A2"/>
    <w:rsid w:val="00E10B67"/>
    <w:rsid w:val="00E10CD2"/>
    <w:rsid w:val="00E10F2A"/>
    <w:rsid w:val="00E1109A"/>
    <w:rsid w:val="00E11100"/>
    <w:rsid w:val="00E112C7"/>
    <w:rsid w:val="00E114FC"/>
    <w:rsid w:val="00E11542"/>
    <w:rsid w:val="00E117B1"/>
    <w:rsid w:val="00E1180D"/>
    <w:rsid w:val="00E11B5E"/>
    <w:rsid w:val="00E11F75"/>
    <w:rsid w:val="00E126B8"/>
    <w:rsid w:val="00E1292F"/>
    <w:rsid w:val="00E12B17"/>
    <w:rsid w:val="00E12C73"/>
    <w:rsid w:val="00E13228"/>
    <w:rsid w:val="00E132BF"/>
    <w:rsid w:val="00E133C6"/>
    <w:rsid w:val="00E1346F"/>
    <w:rsid w:val="00E135B9"/>
    <w:rsid w:val="00E13E60"/>
    <w:rsid w:val="00E13E88"/>
    <w:rsid w:val="00E1434A"/>
    <w:rsid w:val="00E14374"/>
    <w:rsid w:val="00E144D5"/>
    <w:rsid w:val="00E1455B"/>
    <w:rsid w:val="00E149F1"/>
    <w:rsid w:val="00E14A73"/>
    <w:rsid w:val="00E14AAA"/>
    <w:rsid w:val="00E14BE3"/>
    <w:rsid w:val="00E14CF7"/>
    <w:rsid w:val="00E14E14"/>
    <w:rsid w:val="00E14EAA"/>
    <w:rsid w:val="00E1506B"/>
    <w:rsid w:val="00E152B4"/>
    <w:rsid w:val="00E1564E"/>
    <w:rsid w:val="00E15702"/>
    <w:rsid w:val="00E15A4B"/>
    <w:rsid w:val="00E15B8F"/>
    <w:rsid w:val="00E15DF0"/>
    <w:rsid w:val="00E15EF9"/>
    <w:rsid w:val="00E16046"/>
    <w:rsid w:val="00E160AC"/>
    <w:rsid w:val="00E162FA"/>
    <w:rsid w:val="00E16614"/>
    <w:rsid w:val="00E166F5"/>
    <w:rsid w:val="00E1692C"/>
    <w:rsid w:val="00E1694B"/>
    <w:rsid w:val="00E16BFC"/>
    <w:rsid w:val="00E16C72"/>
    <w:rsid w:val="00E16C9E"/>
    <w:rsid w:val="00E16CDF"/>
    <w:rsid w:val="00E16F66"/>
    <w:rsid w:val="00E16F8A"/>
    <w:rsid w:val="00E1707B"/>
    <w:rsid w:val="00E171A0"/>
    <w:rsid w:val="00E174A4"/>
    <w:rsid w:val="00E1753F"/>
    <w:rsid w:val="00E1773A"/>
    <w:rsid w:val="00E177F8"/>
    <w:rsid w:val="00E1786A"/>
    <w:rsid w:val="00E178AB"/>
    <w:rsid w:val="00E17995"/>
    <w:rsid w:val="00E17D37"/>
    <w:rsid w:val="00E20196"/>
    <w:rsid w:val="00E203A2"/>
    <w:rsid w:val="00E20971"/>
    <w:rsid w:val="00E20A9B"/>
    <w:rsid w:val="00E20BAB"/>
    <w:rsid w:val="00E20D34"/>
    <w:rsid w:val="00E20E5A"/>
    <w:rsid w:val="00E20E90"/>
    <w:rsid w:val="00E20F73"/>
    <w:rsid w:val="00E21446"/>
    <w:rsid w:val="00E215A3"/>
    <w:rsid w:val="00E215B2"/>
    <w:rsid w:val="00E21742"/>
    <w:rsid w:val="00E2177A"/>
    <w:rsid w:val="00E21985"/>
    <w:rsid w:val="00E21BD7"/>
    <w:rsid w:val="00E21BFC"/>
    <w:rsid w:val="00E21C9C"/>
    <w:rsid w:val="00E21CBA"/>
    <w:rsid w:val="00E220C6"/>
    <w:rsid w:val="00E2232D"/>
    <w:rsid w:val="00E223DD"/>
    <w:rsid w:val="00E224DF"/>
    <w:rsid w:val="00E2255D"/>
    <w:rsid w:val="00E22C1D"/>
    <w:rsid w:val="00E22CE3"/>
    <w:rsid w:val="00E22D25"/>
    <w:rsid w:val="00E2305E"/>
    <w:rsid w:val="00E2319F"/>
    <w:rsid w:val="00E23237"/>
    <w:rsid w:val="00E23282"/>
    <w:rsid w:val="00E232B1"/>
    <w:rsid w:val="00E239E1"/>
    <w:rsid w:val="00E23A6F"/>
    <w:rsid w:val="00E23C8A"/>
    <w:rsid w:val="00E23EB7"/>
    <w:rsid w:val="00E23FE8"/>
    <w:rsid w:val="00E242E3"/>
    <w:rsid w:val="00E24300"/>
    <w:rsid w:val="00E24452"/>
    <w:rsid w:val="00E244B0"/>
    <w:rsid w:val="00E2454A"/>
    <w:rsid w:val="00E247BE"/>
    <w:rsid w:val="00E248AA"/>
    <w:rsid w:val="00E24D48"/>
    <w:rsid w:val="00E24F46"/>
    <w:rsid w:val="00E24FD4"/>
    <w:rsid w:val="00E24FE6"/>
    <w:rsid w:val="00E25010"/>
    <w:rsid w:val="00E25505"/>
    <w:rsid w:val="00E2560E"/>
    <w:rsid w:val="00E2584B"/>
    <w:rsid w:val="00E25B02"/>
    <w:rsid w:val="00E25B95"/>
    <w:rsid w:val="00E25EFB"/>
    <w:rsid w:val="00E2628B"/>
    <w:rsid w:val="00E26332"/>
    <w:rsid w:val="00E265C3"/>
    <w:rsid w:val="00E2669F"/>
    <w:rsid w:val="00E26A04"/>
    <w:rsid w:val="00E26BD0"/>
    <w:rsid w:val="00E26CB7"/>
    <w:rsid w:val="00E270E7"/>
    <w:rsid w:val="00E27126"/>
    <w:rsid w:val="00E27249"/>
    <w:rsid w:val="00E27270"/>
    <w:rsid w:val="00E2743E"/>
    <w:rsid w:val="00E275B0"/>
    <w:rsid w:val="00E275FB"/>
    <w:rsid w:val="00E2791F"/>
    <w:rsid w:val="00E27A3C"/>
    <w:rsid w:val="00E27A85"/>
    <w:rsid w:val="00E27AD0"/>
    <w:rsid w:val="00E27B3E"/>
    <w:rsid w:val="00E27C59"/>
    <w:rsid w:val="00E27D3F"/>
    <w:rsid w:val="00E27E88"/>
    <w:rsid w:val="00E27EDD"/>
    <w:rsid w:val="00E27EF9"/>
    <w:rsid w:val="00E27F94"/>
    <w:rsid w:val="00E27FBA"/>
    <w:rsid w:val="00E27FFE"/>
    <w:rsid w:val="00E30142"/>
    <w:rsid w:val="00E301A3"/>
    <w:rsid w:val="00E301B7"/>
    <w:rsid w:val="00E3055E"/>
    <w:rsid w:val="00E30801"/>
    <w:rsid w:val="00E30814"/>
    <w:rsid w:val="00E30831"/>
    <w:rsid w:val="00E308AF"/>
    <w:rsid w:val="00E30912"/>
    <w:rsid w:val="00E30991"/>
    <w:rsid w:val="00E30A45"/>
    <w:rsid w:val="00E30C1B"/>
    <w:rsid w:val="00E30C85"/>
    <w:rsid w:val="00E312DA"/>
    <w:rsid w:val="00E314CC"/>
    <w:rsid w:val="00E314DA"/>
    <w:rsid w:val="00E314EB"/>
    <w:rsid w:val="00E31AB2"/>
    <w:rsid w:val="00E31B27"/>
    <w:rsid w:val="00E31BB5"/>
    <w:rsid w:val="00E31F36"/>
    <w:rsid w:val="00E31FA7"/>
    <w:rsid w:val="00E321D0"/>
    <w:rsid w:val="00E322D0"/>
    <w:rsid w:val="00E3259C"/>
    <w:rsid w:val="00E327A6"/>
    <w:rsid w:val="00E32B19"/>
    <w:rsid w:val="00E32C00"/>
    <w:rsid w:val="00E32EAC"/>
    <w:rsid w:val="00E32F5A"/>
    <w:rsid w:val="00E32FA0"/>
    <w:rsid w:val="00E32FCD"/>
    <w:rsid w:val="00E32FEB"/>
    <w:rsid w:val="00E32FF4"/>
    <w:rsid w:val="00E33422"/>
    <w:rsid w:val="00E33695"/>
    <w:rsid w:val="00E3371D"/>
    <w:rsid w:val="00E339D5"/>
    <w:rsid w:val="00E33C4A"/>
    <w:rsid w:val="00E33CB1"/>
    <w:rsid w:val="00E33E26"/>
    <w:rsid w:val="00E3404E"/>
    <w:rsid w:val="00E341DA"/>
    <w:rsid w:val="00E3489B"/>
    <w:rsid w:val="00E34A9B"/>
    <w:rsid w:val="00E34AB1"/>
    <w:rsid w:val="00E34EDD"/>
    <w:rsid w:val="00E34F20"/>
    <w:rsid w:val="00E35476"/>
    <w:rsid w:val="00E35580"/>
    <w:rsid w:val="00E3581D"/>
    <w:rsid w:val="00E358C8"/>
    <w:rsid w:val="00E359DF"/>
    <w:rsid w:val="00E35A4F"/>
    <w:rsid w:val="00E35D13"/>
    <w:rsid w:val="00E35E89"/>
    <w:rsid w:val="00E35F88"/>
    <w:rsid w:val="00E35F97"/>
    <w:rsid w:val="00E3662B"/>
    <w:rsid w:val="00E36676"/>
    <w:rsid w:val="00E366E8"/>
    <w:rsid w:val="00E36738"/>
    <w:rsid w:val="00E368EF"/>
    <w:rsid w:val="00E369A1"/>
    <w:rsid w:val="00E36AE0"/>
    <w:rsid w:val="00E36BC2"/>
    <w:rsid w:val="00E36D05"/>
    <w:rsid w:val="00E36D38"/>
    <w:rsid w:val="00E36DFA"/>
    <w:rsid w:val="00E36EA5"/>
    <w:rsid w:val="00E371D6"/>
    <w:rsid w:val="00E37283"/>
    <w:rsid w:val="00E3729D"/>
    <w:rsid w:val="00E37305"/>
    <w:rsid w:val="00E376E8"/>
    <w:rsid w:val="00E377E1"/>
    <w:rsid w:val="00E378F2"/>
    <w:rsid w:val="00E37904"/>
    <w:rsid w:val="00E37947"/>
    <w:rsid w:val="00E37AB9"/>
    <w:rsid w:val="00E37DE3"/>
    <w:rsid w:val="00E37E08"/>
    <w:rsid w:val="00E37F4E"/>
    <w:rsid w:val="00E401B7"/>
    <w:rsid w:val="00E402B1"/>
    <w:rsid w:val="00E404D0"/>
    <w:rsid w:val="00E4065E"/>
    <w:rsid w:val="00E41080"/>
    <w:rsid w:val="00E410D6"/>
    <w:rsid w:val="00E411D6"/>
    <w:rsid w:val="00E41282"/>
    <w:rsid w:val="00E416A4"/>
    <w:rsid w:val="00E417D5"/>
    <w:rsid w:val="00E418AE"/>
    <w:rsid w:val="00E4193D"/>
    <w:rsid w:val="00E419B6"/>
    <w:rsid w:val="00E419CF"/>
    <w:rsid w:val="00E41DD3"/>
    <w:rsid w:val="00E42078"/>
    <w:rsid w:val="00E42114"/>
    <w:rsid w:val="00E423F2"/>
    <w:rsid w:val="00E42492"/>
    <w:rsid w:val="00E42532"/>
    <w:rsid w:val="00E42662"/>
    <w:rsid w:val="00E4287E"/>
    <w:rsid w:val="00E42C6F"/>
    <w:rsid w:val="00E42CAD"/>
    <w:rsid w:val="00E42D08"/>
    <w:rsid w:val="00E42D35"/>
    <w:rsid w:val="00E43125"/>
    <w:rsid w:val="00E431AE"/>
    <w:rsid w:val="00E43424"/>
    <w:rsid w:val="00E43463"/>
    <w:rsid w:val="00E4399E"/>
    <w:rsid w:val="00E439E1"/>
    <w:rsid w:val="00E43A4D"/>
    <w:rsid w:val="00E43D38"/>
    <w:rsid w:val="00E43E1A"/>
    <w:rsid w:val="00E43EAA"/>
    <w:rsid w:val="00E440B9"/>
    <w:rsid w:val="00E4419E"/>
    <w:rsid w:val="00E442DB"/>
    <w:rsid w:val="00E44347"/>
    <w:rsid w:val="00E445A4"/>
    <w:rsid w:val="00E44935"/>
    <w:rsid w:val="00E4499C"/>
    <w:rsid w:val="00E44C13"/>
    <w:rsid w:val="00E44C55"/>
    <w:rsid w:val="00E44CFF"/>
    <w:rsid w:val="00E44EAE"/>
    <w:rsid w:val="00E44F2B"/>
    <w:rsid w:val="00E4509A"/>
    <w:rsid w:val="00E45171"/>
    <w:rsid w:val="00E451CB"/>
    <w:rsid w:val="00E45238"/>
    <w:rsid w:val="00E45253"/>
    <w:rsid w:val="00E4527E"/>
    <w:rsid w:val="00E45295"/>
    <w:rsid w:val="00E453AA"/>
    <w:rsid w:val="00E45796"/>
    <w:rsid w:val="00E45A97"/>
    <w:rsid w:val="00E45C2C"/>
    <w:rsid w:val="00E45D4F"/>
    <w:rsid w:val="00E45E76"/>
    <w:rsid w:val="00E464C2"/>
    <w:rsid w:val="00E46679"/>
    <w:rsid w:val="00E46AF5"/>
    <w:rsid w:val="00E46D94"/>
    <w:rsid w:val="00E4704D"/>
    <w:rsid w:val="00E470BC"/>
    <w:rsid w:val="00E47369"/>
    <w:rsid w:val="00E47378"/>
    <w:rsid w:val="00E47458"/>
    <w:rsid w:val="00E479E3"/>
    <w:rsid w:val="00E47C41"/>
    <w:rsid w:val="00E47CA2"/>
    <w:rsid w:val="00E47DE7"/>
    <w:rsid w:val="00E47DF9"/>
    <w:rsid w:val="00E47E74"/>
    <w:rsid w:val="00E47F75"/>
    <w:rsid w:val="00E500DE"/>
    <w:rsid w:val="00E500E6"/>
    <w:rsid w:val="00E502A6"/>
    <w:rsid w:val="00E503E3"/>
    <w:rsid w:val="00E504D0"/>
    <w:rsid w:val="00E506AC"/>
    <w:rsid w:val="00E50748"/>
    <w:rsid w:val="00E5074A"/>
    <w:rsid w:val="00E507C8"/>
    <w:rsid w:val="00E50848"/>
    <w:rsid w:val="00E50A2A"/>
    <w:rsid w:val="00E50D1B"/>
    <w:rsid w:val="00E50D2D"/>
    <w:rsid w:val="00E51042"/>
    <w:rsid w:val="00E51157"/>
    <w:rsid w:val="00E51221"/>
    <w:rsid w:val="00E512C3"/>
    <w:rsid w:val="00E512CE"/>
    <w:rsid w:val="00E51424"/>
    <w:rsid w:val="00E51565"/>
    <w:rsid w:val="00E518FC"/>
    <w:rsid w:val="00E51D8F"/>
    <w:rsid w:val="00E51F8A"/>
    <w:rsid w:val="00E51FC6"/>
    <w:rsid w:val="00E5202B"/>
    <w:rsid w:val="00E52079"/>
    <w:rsid w:val="00E5208B"/>
    <w:rsid w:val="00E52125"/>
    <w:rsid w:val="00E524F6"/>
    <w:rsid w:val="00E525F9"/>
    <w:rsid w:val="00E52689"/>
    <w:rsid w:val="00E52780"/>
    <w:rsid w:val="00E528B8"/>
    <w:rsid w:val="00E5298A"/>
    <w:rsid w:val="00E52AFC"/>
    <w:rsid w:val="00E52B48"/>
    <w:rsid w:val="00E52BD0"/>
    <w:rsid w:val="00E52E0B"/>
    <w:rsid w:val="00E52FBB"/>
    <w:rsid w:val="00E53163"/>
    <w:rsid w:val="00E53266"/>
    <w:rsid w:val="00E533D4"/>
    <w:rsid w:val="00E53686"/>
    <w:rsid w:val="00E53711"/>
    <w:rsid w:val="00E53CC2"/>
    <w:rsid w:val="00E53F9B"/>
    <w:rsid w:val="00E53FB8"/>
    <w:rsid w:val="00E5409F"/>
    <w:rsid w:val="00E5417F"/>
    <w:rsid w:val="00E5449B"/>
    <w:rsid w:val="00E544C9"/>
    <w:rsid w:val="00E54618"/>
    <w:rsid w:val="00E54663"/>
    <w:rsid w:val="00E54832"/>
    <w:rsid w:val="00E54876"/>
    <w:rsid w:val="00E548C8"/>
    <w:rsid w:val="00E54C18"/>
    <w:rsid w:val="00E54D72"/>
    <w:rsid w:val="00E55000"/>
    <w:rsid w:val="00E550EE"/>
    <w:rsid w:val="00E553A3"/>
    <w:rsid w:val="00E5547B"/>
    <w:rsid w:val="00E554CC"/>
    <w:rsid w:val="00E555B9"/>
    <w:rsid w:val="00E55978"/>
    <w:rsid w:val="00E55A22"/>
    <w:rsid w:val="00E55AE9"/>
    <w:rsid w:val="00E55B81"/>
    <w:rsid w:val="00E55CEB"/>
    <w:rsid w:val="00E56092"/>
    <w:rsid w:val="00E560B8"/>
    <w:rsid w:val="00E5628E"/>
    <w:rsid w:val="00E562D2"/>
    <w:rsid w:val="00E5639B"/>
    <w:rsid w:val="00E56427"/>
    <w:rsid w:val="00E56567"/>
    <w:rsid w:val="00E56AB6"/>
    <w:rsid w:val="00E56B7A"/>
    <w:rsid w:val="00E56CDF"/>
    <w:rsid w:val="00E57081"/>
    <w:rsid w:val="00E570D5"/>
    <w:rsid w:val="00E5712A"/>
    <w:rsid w:val="00E5720C"/>
    <w:rsid w:val="00E573D9"/>
    <w:rsid w:val="00E5760B"/>
    <w:rsid w:val="00E576E8"/>
    <w:rsid w:val="00E5771E"/>
    <w:rsid w:val="00E57733"/>
    <w:rsid w:val="00E57860"/>
    <w:rsid w:val="00E5787C"/>
    <w:rsid w:val="00E579F5"/>
    <w:rsid w:val="00E579F6"/>
    <w:rsid w:val="00E57BD1"/>
    <w:rsid w:val="00E57C23"/>
    <w:rsid w:val="00E57CDF"/>
    <w:rsid w:val="00E57D02"/>
    <w:rsid w:val="00E57EFC"/>
    <w:rsid w:val="00E60929"/>
    <w:rsid w:val="00E609B5"/>
    <w:rsid w:val="00E60A8F"/>
    <w:rsid w:val="00E60AD3"/>
    <w:rsid w:val="00E60D8C"/>
    <w:rsid w:val="00E60DC6"/>
    <w:rsid w:val="00E60DDB"/>
    <w:rsid w:val="00E60E27"/>
    <w:rsid w:val="00E60E46"/>
    <w:rsid w:val="00E6102B"/>
    <w:rsid w:val="00E611EA"/>
    <w:rsid w:val="00E6141C"/>
    <w:rsid w:val="00E61612"/>
    <w:rsid w:val="00E619F9"/>
    <w:rsid w:val="00E61E3F"/>
    <w:rsid w:val="00E61FC1"/>
    <w:rsid w:val="00E6226A"/>
    <w:rsid w:val="00E6230E"/>
    <w:rsid w:val="00E62446"/>
    <w:rsid w:val="00E625B9"/>
    <w:rsid w:val="00E62614"/>
    <w:rsid w:val="00E62624"/>
    <w:rsid w:val="00E626A1"/>
    <w:rsid w:val="00E62996"/>
    <w:rsid w:val="00E62B7D"/>
    <w:rsid w:val="00E62BF9"/>
    <w:rsid w:val="00E62C45"/>
    <w:rsid w:val="00E62F66"/>
    <w:rsid w:val="00E630D6"/>
    <w:rsid w:val="00E633BF"/>
    <w:rsid w:val="00E6351F"/>
    <w:rsid w:val="00E635A3"/>
    <w:rsid w:val="00E63F04"/>
    <w:rsid w:val="00E64071"/>
    <w:rsid w:val="00E6422F"/>
    <w:rsid w:val="00E6437A"/>
    <w:rsid w:val="00E64584"/>
    <w:rsid w:val="00E64602"/>
    <w:rsid w:val="00E646F9"/>
    <w:rsid w:val="00E64749"/>
    <w:rsid w:val="00E647C3"/>
    <w:rsid w:val="00E648B5"/>
    <w:rsid w:val="00E648BC"/>
    <w:rsid w:val="00E64ABC"/>
    <w:rsid w:val="00E64B70"/>
    <w:rsid w:val="00E64CCE"/>
    <w:rsid w:val="00E64D30"/>
    <w:rsid w:val="00E64D45"/>
    <w:rsid w:val="00E64EDE"/>
    <w:rsid w:val="00E65156"/>
    <w:rsid w:val="00E65407"/>
    <w:rsid w:val="00E654DB"/>
    <w:rsid w:val="00E6561D"/>
    <w:rsid w:val="00E65817"/>
    <w:rsid w:val="00E65818"/>
    <w:rsid w:val="00E6583B"/>
    <w:rsid w:val="00E65BFC"/>
    <w:rsid w:val="00E65C37"/>
    <w:rsid w:val="00E65E05"/>
    <w:rsid w:val="00E65F12"/>
    <w:rsid w:val="00E66130"/>
    <w:rsid w:val="00E663D0"/>
    <w:rsid w:val="00E665A5"/>
    <w:rsid w:val="00E66EAC"/>
    <w:rsid w:val="00E66F35"/>
    <w:rsid w:val="00E67026"/>
    <w:rsid w:val="00E6708C"/>
    <w:rsid w:val="00E67206"/>
    <w:rsid w:val="00E6746B"/>
    <w:rsid w:val="00E675F5"/>
    <w:rsid w:val="00E679F1"/>
    <w:rsid w:val="00E67A76"/>
    <w:rsid w:val="00E67B60"/>
    <w:rsid w:val="00E67BEE"/>
    <w:rsid w:val="00E67BEF"/>
    <w:rsid w:val="00E67D63"/>
    <w:rsid w:val="00E67EA7"/>
    <w:rsid w:val="00E701D6"/>
    <w:rsid w:val="00E70253"/>
    <w:rsid w:val="00E70444"/>
    <w:rsid w:val="00E70664"/>
    <w:rsid w:val="00E70792"/>
    <w:rsid w:val="00E7092A"/>
    <w:rsid w:val="00E709C4"/>
    <w:rsid w:val="00E70A7F"/>
    <w:rsid w:val="00E70F99"/>
    <w:rsid w:val="00E7174B"/>
    <w:rsid w:val="00E71798"/>
    <w:rsid w:val="00E717D2"/>
    <w:rsid w:val="00E717D7"/>
    <w:rsid w:val="00E7182E"/>
    <w:rsid w:val="00E7186D"/>
    <w:rsid w:val="00E7193A"/>
    <w:rsid w:val="00E7194A"/>
    <w:rsid w:val="00E71A7A"/>
    <w:rsid w:val="00E71AD0"/>
    <w:rsid w:val="00E71BA9"/>
    <w:rsid w:val="00E71D77"/>
    <w:rsid w:val="00E71F62"/>
    <w:rsid w:val="00E7203D"/>
    <w:rsid w:val="00E720FD"/>
    <w:rsid w:val="00E7218B"/>
    <w:rsid w:val="00E72911"/>
    <w:rsid w:val="00E72B43"/>
    <w:rsid w:val="00E72D5A"/>
    <w:rsid w:val="00E72D81"/>
    <w:rsid w:val="00E72FF9"/>
    <w:rsid w:val="00E73150"/>
    <w:rsid w:val="00E73417"/>
    <w:rsid w:val="00E73486"/>
    <w:rsid w:val="00E7351E"/>
    <w:rsid w:val="00E73654"/>
    <w:rsid w:val="00E73779"/>
    <w:rsid w:val="00E737BD"/>
    <w:rsid w:val="00E73835"/>
    <w:rsid w:val="00E73AED"/>
    <w:rsid w:val="00E73B9D"/>
    <w:rsid w:val="00E73C6C"/>
    <w:rsid w:val="00E73C8E"/>
    <w:rsid w:val="00E73D3D"/>
    <w:rsid w:val="00E73D63"/>
    <w:rsid w:val="00E73D66"/>
    <w:rsid w:val="00E73EBE"/>
    <w:rsid w:val="00E74014"/>
    <w:rsid w:val="00E740B2"/>
    <w:rsid w:val="00E742D4"/>
    <w:rsid w:val="00E747E4"/>
    <w:rsid w:val="00E748DA"/>
    <w:rsid w:val="00E7490A"/>
    <w:rsid w:val="00E74B1B"/>
    <w:rsid w:val="00E74BB5"/>
    <w:rsid w:val="00E74BBC"/>
    <w:rsid w:val="00E74C49"/>
    <w:rsid w:val="00E74D60"/>
    <w:rsid w:val="00E75377"/>
    <w:rsid w:val="00E7547D"/>
    <w:rsid w:val="00E75677"/>
    <w:rsid w:val="00E7569F"/>
    <w:rsid w:val="00E757E4"/>
    <w:rsid w:val="00E75CA5"/>
    <w:rsid w:val="00E75D7E"/>
    <w:rsid w:val="00E76195"/>
    <w:rsid w:val="00E766B5"/>
    <w:rsid w:val="00E766B7"/>
    <w:rsid w:val="00E7678F"/>
    <w:rsid w:val="00E76959"/>
    <w:rsid w:val="00E76A98"/>
    <w:rsid w:val="00E76C11"/>
    <w:rsid w:val="00E76FF4"/>
    <w:rsid w:val="00E7713A"/>
    <w:rsid w:val="00E77235"/>
    <w:rsid w:val="00E77330"/>
    <w:rsid w:val="00E77381"/>
    <w:rsid w:val="00E7752A"/>
    <w:rsid w:val="00E77873"/>
    <w:rsid w:val="00E779BC"/>
    <w:rsid w:val="00E779D7"/>
    <w:rsid w:val="00E779FC"/>
    <w:rsid w:val="00E77AFA"/>
    <w:rsid w:val="00E77B61"/>
    <w:rsid w:val="00E77C63"/>
    <w:rsid w:val="00E77F9B"/>
    <w:rsid w:val="00E80045"/>
    <w:rsid w:val="00E804AF"/>
    <w:rsid w:val="00E804C8"/>
    <w:rsid w:val="00E805B0"/>
    <w:rsid w:val="00E80AF0"/>
    <w:rsid w:val="00E80C0A"/>
    <w:rsid w:val="00E80C3B"/>
    <w:rsid w:val="00E80D31"/>
    <w:rsid w:val="00E80DF5"/>
    <w:rsid w:val="00E80EA3"/>
    <w:rsid w:val="00E8111D"/>
    <w:rsid w:val="00E811A2"/>
    <w:rsid w:val="00E811B7"/>
    <w:rsid w:val="00E811FE"/>
    <w:rsid w:val="00E812AA"/>
    <w:rsid w:val="00E812C9"/>
    <w:rsid w:val="00E81476"/>
    <w:rsid w:val="00E8152E"/>
    <w:rsid w:val="00E815E4"/>
    <w:rsid w:val="00E816DC"/>
    <w:rsid w:val="00E81EE5"/>
    <w:rsid w:val="00E81F4A"/>
    <w:rsid w:val="00E82280"/>
    <w:rsid w:val="00E82282"/>
    <w:rsid w:val="00E822DE"/>
    <w:rsid w:val="00E824B6"/>
    <w:rsid w:val="00E825D6"/>
    <w:rsid w:val="00E82783"/>
    <w:rsid w:val="00E8291E"/>
    <w:rsid w:val="00E829DD"/>
    <w:rsid w:val="00E82A03"/>
    <w:rsid w:val="00E82C74"/>
    <w:rsid w:val="00E82D82"/>
    <w:rsid w:val="00E82DDD"/>
    <w:rsid w:val="00E82F61"/>
    <w:rsid w:val="00E83480"/>
    <w:rsid w:val="00E836D4"/>
    <w:rsid w:val="00E83802"/>
    <w:rsid w:val="00E83A38"/>
    <w:rsid w:val="00E83B1F"/>
    <w:rsid w:val="00E83BF1"/>
    <w:rsid w:val="00E83E23"/>
    <w:rsid w:val="00E83E5E"/>
    <w:rsid w:val="00E83EEC"/>
    <w:rsid w:val="00E83FC8"/>
    <w:rsid w:val="00E84094"/>
    <w:rsid w:val="00E840C5"/>
    <w:rsid w:val="00E846E5"/>
    <w:rsid w:val="00E848F1"/>
    <w:rsid w:val="00E84C44"/>
    <w:rsid w:val="00E84CED"/>
    <w:rsid w:val="00E84D28"/>
    <w:rsid w:val="00E84D7D"/>
    <w:rsid w:val="00E84DCA"/>
    <w:rsid w:val="00E84FFE"/>
    <w:rsid w:val="00E851FB"/>
    <w:rsid w:val="00E8535D"/>
    <w:rsid w:val="00E85376"/>
    <w:rsid w:val="00E856A2"/>
    <w:rsid w:val="00E856A3"/>
    <w:rsid w:val="00E856C5"/>
    <w:rsid w:val="00E85855"/>
    <w:rsid w:val="00E859C8"/>
    <w:rsid w:val="00E85AEE"/>
    <w:rsid w:val="00E85C4C"/>
    <w:rsid w:val="00E86080"/>
    <w:rsid w:val="00E860D3"/>
    <w:rsid w:val="00E86109"/>
    <w:rsid w:val="00E8632D"/>
    <w:rsid w:val="00E8634E"/>
    <w:rsid w:val="00E86369"/>
    <w:rsid w:val="00E8652A"/>
    <w:rsid w:val="00E865FE"/>
    <w:rsid w:val="00E86620"/>
    <w:rsid w:val="00E86757"/>
    <w:rsid w:val="00E868B3"/>
    <w:rsid w:val="00E86931"/>
    <w:rsid w:val="00E869E9"/>
    <w:rsid w:val="00E86D6B"/>
    <w:rsid w:val="00E86DBD"/>
    <w:rsid w:val="00E8700A"/>
    <w:rsid w:val="00E8718F"/>
    <w:rsid w:val="00E87356"/>
    <w:rsid w:val="00E87404"/>
    <w:rsid w:val="00E8755C"/>
    <w:rsid w:val="00E876A1"/>
    <w:rsid w:val="00E879E3"/>
    <w:rsid w:val="00E87A28"/>
    <w:rsid w:val="00E9007C"/>
    <w:rsid w:val="00E90092"/>
    <w:rsid w:val="00E90526"/>
    <w:rsid w:val="00E90A11"/>
    <w:rsid w:val="00E90E37"/>
    <w:rsid w:val="00E914EE"/>
    <w:rsid w:val="00E9159C"/>
    <w:rsid w:val="00E91651"/>
    <w:rsid w:val="00E917D3"/>
    <w:rsid w:val="00E919AA"/>
    <w:rsid w:val="00E91AE2"/>
    <w:rsid w:val="00E91CAD"/>
    <w:rsid w:val="00E91CB0"/>
    <w:rsid w:val="00E91D6F"/>
    <w:rsid w:val="00E91E31"/>
    <w:rsid w:val="00E91F34"/>
    <w:rsid w:val="00E9211A"/>
    <w:rsid w:val="00E92240"/>
    <w:rsid w:val="00E9237E"/>
    <w:rsid w:val="00E92678"/>
    <w:rsid w:val="00E927B8"/>
    <w:rsid w:val="00E92830"/>
    <w:rsid w:val="00E92941"/>
    <w:rsid w:val="00E92C13"/>
    <w:rsid w:val="00E92CF4"/>
    <w:rsid w:val="00E931C2"/>
    <w:rsid w:val="00E93251"/>
    <w:rsid w:val="00E93301"/>
    <w:rsid w:val="00E933B4"/>
    <w:rsid w:val="00E9345F"/>
    <w:rsid w:val="00E934BD"/>
    <w:rsid w:val="00E9353F"/>
    <w:rsid w:val="00E93A22"/>
    <w:rsid w:val="00E93B84"/>
    <w:rsid w:val="00E945E5"/>
    <w:rsid w:val="00E946A8"/>
    <w:rsid w:val="00E946CF"/>
    <w:rsid w:val="00E94874"/>
    <w:rsid w:val="00E948DD"/>
    <w:rsid w:val="00E94910"/>
    <w:rsid w:val="00E94AEE"/>
    <w:rsid w:val="00E94D40"/>
    <w:rsid w:val="00E94D69"/>
    <w:rsid w:val="00E95097"/>
    <w:rsid w:val="00E952EC"/>
    <w:rsid w:val="00E95358"/>
    <w:rsid w:val="00E953E7"/>
    <w:rsid w:val="00E953E9"/>
    <w:rsid w:val="00E95651"/>
    <w:rsid w:val="00E95934"/>
    <w:rsid w:val="00E95965"/>
    <w:rsid w:val="00E9599D"/>
    <w:rsid w:val="00E959CB"/>
    <w:rsid w:val="00E95CED"/>
    <w:rsid w:val="00E95F49"/>
    <w:rsid w:val="00E9602C"/>
    <w:rsid w:val="00E961B9"/>
    <w:rsid w:val="00E96255"/>
    <w:rsid w:val="00E96C94"/>
    <w:rsid w:val="00E96E3D"/>
    <w:rsid w:val="00E97093"/>
    <w:rsid w:val="00E971D7"/>
    <w:rsid w:val="00E97B72"/>
    <w:rsid w:val="00E97BCF"/>
    <w:rsid w:val="00E97C55"/>
    <w:rsid w:val="00E97CCB"/>
    <w:rsid w:val="00E97CCD"/>
    <w:rsid w:val="00E97E70"/>
    <w:rsid w:val="00E97F6D"/>
    <w:rsid w:val="00EA0034"/>
    <w:rsid w:val="00EA025C"/>
    <w:rsid w:val="00EA0419"/>
    <w:rsid w:val="00EA045F"/>
    <w:rsid w:val="00EA0C4C"/>
    <w:rsid w:val="00EA0C68"/>
    <w:rsid w:val="00EA0DD5"/>
    <w:rsid w:val="00EA10D6"/>
    <w:rsid w:val="00EA1194"/>
    <w:rsid w:val="00EA1996"/>
    <w:rsid w:val="00EA1CF5"/>
    <w:rsid w:val="00EA1CFF"/>
    <w:rsid w:val="00EA1DC9"/>
    <w:rsid w:val="00EA1FBB"/>
    <w:rsid w:val="00EA1FCB"/>
    <w:rsid w:val="00EA2011"/>
    <w:rsid w:val="00EA204F"/>
    <w:rsid w:val="00EA206C"/>
    <w:rsid w:val="00EA2392"/>
    <w:rsid w:val="00EA24A1"/>
    <w:rsid w:val="00EA24AF"/>
    <w:rsid w:val="00EA2626"/>
    <w:rsid w:val="00EA2681"/>
    <w:rsid w:val="00EA279D"/>
    <w:rsid w:val="00EA2809"/>
    <w:rsid w:val="00EA29C1"/>
    <w:rsid w:val="00EA2CBD"/>
    <w:rsid w:val="00EA2EF0"/>
    <w:rsid w:val="00EA2F39"/>
    <w:rsid w:val="00EA3147"/>
    <w:rsid w:val="00EA32BD"/>
    <w:rsid w:val="00EA330B"/>
    <w:rsid w:val="00EA33A6"/>
    <w:rsid w:val="00EA3423"/>
    <w:rsid w:val="00EA3443"/>
    <w:rsid w:val="00EA3457"/>
    <w:rsid w:val="00EA34CB"/>
    <w:rsid w:val="00EA356E"/>
    <w:rsid w:val="00EA3672"/>
    <w:rsid w:val="00EA3CB5"/>
    <w:rsid w:val="00EA3D3B"/>
    <w:rsid w:val="00EA3D76"/>
    <w:rsid w:val="00EA3D78"/>
    <w:rsid w:val="00EA411D"/>
    <w:rsid w:val="00EA427A"/>
    <w:rsid w:val="00EA42F2"/>
    <w:rsid w:val="00EA433A"/>
    <w:rsid w:val="00EA4357"/>
    <w:rsid w:val="00EA443C"/>
    <w:rsid w:val="00EA45F3"/>
    <w:rsid w:val="00EA4B08"/>
    <w:rsid w:val="00EA4E1A"/>
    <w:rsid w:val="00EA50CF"/>
    <w:rsid w:val="00EA52E2"/>
    <w:rsid w:val="00EA539E"/>
    <w:rsid w:val="00EA5761"/>
    <w:rsid w:val="00EA592E"/>
    <w:rsid w:val="00EA60B1"/>
    <w:rsid w:val="00EA63DF"/>
    <w:rsid w:val="00EA69FB"/>
    <w:rsid w:val="00EA6A03"/>
    <w:rsid w:val="00EA6AD7"/>
    <w:rsid w:val="00EA6B59"/>
    <w:rsid w:val="00EA6C6E"/>
    <w:rsid w:val="00EA7021"/>
    <w:rsid w:val="00EA7217"/>
    <w:rsid w:val="00EA7397"/>
    <w:rsid w:val="00EA74FA"/>
    <w:rsid w:val="00EA75BF"/>
    <w:rsid w:val="00EA76BA"/>
    <w:rsid w:val="00EA789E"/>
    <w:rsid w:val="00EA797C"/>
    <w:rsid w:val="00EA7C35"/>
    <w:rsid w:val="00EA7D20"/>
    <w:rsid w:val="00EA7D44"/>
    <w:rsid w:val="00EA7D6A"/>
    <w:rsid w:val="00EA7DAC"/>
    <w:rsid w:val="00EA7E74"/>
    <w:rsid w:val="00EB02AA"/>
    <w:rsid w:val="00EB031E"/>
    <w:rsid w:val="00EB0356"/>
    <w:rsid w:val="00EB04DF"/>
    <w:rsid w:val="00EB0664"/>
    <w:rsid w:val="00EB06DC"/>
    <w:rsid w:val="00EB0C83"/>
    <w:rsid w:val="00EB0E84"/>
    <w:rsid w:val="00EB0EE9"/>
    <w:rsid w:val="00EB116E"/>
    <w:rsid w:val="00EB129D"/>
    <w:rsid w:val="00EB1462"/>
    <w:rsid w:val="00EB1931"/>
    <w:rsid w:val="00EB195E"/>
    <w:rsid w:val="00EB1D62"/>
    <w:rsid w:val="00EB1F10"/>
    <w:rsid w:val="00EB23A6"/>
    <w:rsid w:val="00EB249E"/>
    <w:rsid w:val="00EB2AB1"/>
    <w:rsid w:val="00EB2AB5"/>
    <w:rsid w:val="00EB2C06"/>
    <w:rsid w:val="00EB2CB2"/>
    <w:rsid w:val="00EB2D2A"/>
    <w:rsid w:val="00EB2F70"/>
    <w:rsid w:val="00EB3083"/>
    <w:rsid w:val="00EB3329"/>
    <w:rsid w:val="00EB3702"/>
    <w:rsid w:val="00EB38A0"/>
    <w:rsid w:val="00EB3989"/>
    <w:rsid w:val="00EB3A8A"/>
    <w:rsid w:val="00EB4011"/>
    <w:rsid w:val="00EB42FB"/>
    <w:rsid w:val="00EB43F9"/>
    <w:rsid w:val="00EB4A08"/>
    <w:rsid w:val="00EB4AF1"/>
    <w:rsid w:val="00EB4AFA"/>
    <w:rsid w:val="00EB4CD6"/>
    <w:rsid w:val="00EB4D12"/>
    <w:rsid w:val="00EB4EDC"/>
    <w:rsid w:val="00EB4F63"/>
    <w:rsid w:val="00EB4FBB"/>
    <w:rsid w:val="00EB5108"/>
    <w:rsid w:val="00EB51FB"/>
    <w:rsid w:val="00EB5219"/>
    <w:rsid w:val="00EB53A2"/>
    <w:rsid w:val="00EB54A6"/>
    <w:rsid w:val="00EB5794"/>
    <w:rsid w:val="00EB58A2"/>
    <w:rsid w:val="00EB5BB2"/>
    <w:rsid w:val="00EB5DBA"/>
    <w:rsid w:val="00EB5E93"/>
    <w:rsid w:val="00EB5EA5"/>
    <w:rsid w:val="00EB5FEF"/>
    <w:rsid w:val="00EB6040"/>
    <w:rsid w:val="00EB6086"/>
    <w:rsid w:val="00EB61AE"/>
    <w:rsid w:val="00EB6304"/>
    <w:rsid w:val="00EB642E"/>
    <w:rsid w:val="00EB647D"/>
    <w:rsid w:val="00EB6584"/>
    <w:rsid w:val="00EB664E"/>
    <w:rsid w:val="00EB66B8"/>
    <w:rsid w:val="00EB683E"/>
    <w:rsid w:val="00EB6896"/>
    <w:rsid w:val="00EB68EA"/>
    <w:rsid w:val="00EB6AD8"/>
    <w:rsid w:val="00EB6F63"/>
    <w:rsid w:val="00EB7052"/>
    <w:rsid w:val="00EB70C6"/>
    <w:rsid w:val="00EB713C"/>
    <w:rsid w:val="00EB7512"/>
    <w:rsid w:val="00EB7804"/>
    <w:rsid w:val="00EB7968"/>
    <w:rsid w:val="00EB7A5C"/>
    <w:rsid w:val="00EB7ABC"/>
    <w:rsid w:val="00EB7B0A"/>
    <w:rsid w:val="00EB7BF3"/>
    <w:rsid w:val="00EB7BFE"/>
    <w:rsid w:val="00EB7E1C"/>
    <w:rsid w:val="00EB7F02"/>
    <w:rsid w:val="00EB7F38"/>
    <w:rsid w:val="00EB7F5F"/>
    <w:rsid w:val="00EC0185"/>
    <w:rsid w:val="00EC03E2"/>
    <w:rsid w:val="00EC0430"/>
    <w:rsid w:val="00EC047D"/>
    <w:rsid w:val="00EC0674"/>
    <w:rsid w:val="00EC0B24"/>
    <w:rsid w:val="00EC0B97"/>
    <w:rsid w:val="00EC0FD7"/>
    <w:rsid w:val="00EC11E7"/>
    <w:rsid w:val="00EC13F8"/>
    <w:rsid w:val="00EC1417"/>
    <w:rsid w:val="00EC1772"/>
    <w:rsid w:val="00EC1869"/>
    <w:rsid w:val="00EC1D52"/>
    <w:rsid w:val="00EC1EE4"/>
    <w:rsid w:val="00EC1FCB"/>
    <w:rsid w:val="00EC2348"/>
    <w:rsid w:val="00EC23BF"/>
    <w:rsid w:val="00EC2400"/>
    <w:rsid w:val="00EC24BB"/>
    <w:rsid w:val="00EC2608"/>
    <w:rsid w:val="00EC2841"/>
    <w:rsid w:val="00EC2B10"/>
    <w:rsid w:val="00EC2B69"/>
    <w:rsid w:val="00EC2B6C"/>
    <w:rsid w:val="00EC2BAE"/>
    <w:rsid w:val="00EC30BD"/>
    <w:rsid w:val="00EC3235"/>
    <w:rsid w:val="00EC36E9"/>
    <w:rsid w:val="00EC3A4E"/>
    <w:rsid w:val="00EC3A55"/>
    <w:rsid w:val="00EC3B71"/>
    <w:rsid w:val="00EC3CBD"/>
    <w:rsid w:val="00EC3D27"/>
    <w:rsid w:val="00EC3EE5"/>
    <w:rsid w:val="00EC3EEB"/>
    <w:rsid w:val="00EC400B"/>
    <w:rsid w:val="00EC4123"/>
    <w:rsid w:val="00EC4700"/>
    <w:rsid w:val="00EC4A43"/>
    <w:rsid w:val="00EC4AA5"/>
    <w:rsid w:val="00EC4AC3"/>
    <w:rsid w:val="00EC4E61"/>
    <w:rsid w:val="00EC4F37"/>
    <w:rsid w:val="00EC4FDF"/>
    <w:rsid w:val="00EC5014"/>
    <w:rsid w:val="00EC5211"/>
    <w:rsid w:val="00EC5263"/>
    <w:rsid w:val="00EC52A1"/>
    <w:rsid w:val="00EC53B0"/>
    <w:rsid w:val="00EC5C17"/>
    <w:rsid w:val="00EC5C87"/>
    <w:rsid w:val="00EC5FAD"/>
    <w:rsid w:val="00EC615A"/>
    <w:rsid w:val="00EC6168"/>
    <w:rsid w:val="00EC64F4"/>
    <w:rsid w:val="00EC663E"/>
    <w:rsid w:val="00EC69D6"/>
    <w:rsid w:val="00EC6F87"/>
    <w:rsid w:val="00EC722A"/>
    <w:rsid w:val="00EC73B7"/>
    <w:rsid w:val="00EC770F"/>
    <w:rsid w:val="00EC795A"/>
    <w:rsid w:val="00EC7976"/>
    <w:rsid w:val="00EC7A40"/>
    <w:rsid w:val="00EC7C12"/>
    <w:rsid w:val="00EC7CD2"/>
    <w:rsid w:val="00ED0283"/>
    <w:rsid w:val="00ED02DB"/>
    <w:rsid w:val="00ED0412"/>
    <w:rsid w:val="00ED0539"/>
    <w:rsid w:val="00ED068D"/>
    <w:rsid w:val="00ED073D"/>
    <w:rsid w:val="00ED07A1"/>
    <w:rsid w:val="00ED07EA"/>
    <w:rsid w:val="00ED0CB8"/>
    <w:rsid w:val="00ED0CBA"/>
    <w:rsid w:val="00ED0EA9"/>
    <w:rsid w:val="00ED0F34"/>
    <w:rsid w:val="00ED14AE"/>
    <w:rsid w:val="00ED1509"/>
    <w:rsid w:val="00ED1664"/>
    <w:rsid w:val="00ED16C7"/>
    <w:rsid w:val="00ED18EB"/>
    <w:rsid w:val="00ED1945"/>
    <w:rsid w:val="00ED197C"/>
    <w:rsid w:val="00ED1BB5"/>
    <w:rsid w:val="00ED1DBE"/>
    <w:rsid w:val="00ED1E39"/>
    <w:rsid w:val="00ED1EAD"/>
    <w:rsid w:val="00ED24E9"/>
    <w:rsid w:val="00ED2668"/>
    <w:rsid w:val="00ED2777"/>
    <w:rsid w:val="00ED27AE"/>
    <w:rsid w:val="00ED2883"/>
    <w:rsid w:val="00ED2A04"/>
    <w:rsid w:val="00ED2DE2"/>
    <w:rsid w:val="00ED3043"/>
    <w:rsid w:val="00ED3240"/>
    <w:rsid w:val="00ED3271"/>
    <w:rsid w:val="00ED3342"/>
    <w:rsid w:val="00ED34FF"/>
    <w:rsid w:val="00ED361E"/>
    <w:rsid w:val="00ED366C"/>
    <w:rsid w:val="00ED3756"/>
    <w:rsid w:val="00ED378C"/>
    <w:rsid w:val="00ED382F"/>
    <w:rsid w:val="00ED38A5"/>
    <w:rsid w:val="00ED3AEB"/>
    <w:rsid w:val="00ED3BF8"/>
    <w:rsid w:val="00ED3D0E"/>
    <w:rsid w:val="00ED3E59"/>
    <w:rsid w:val="00ED4170"/>
    <w:rsid w:val="00ED424E"/>
    <w:rsid w:val="00ED438F"/>
    <w:rsid w:val="00ED4497"/>
    <w:rsid w:val="00ED4782"/>
    <w:rsid w:val="00ED4797"/>
    <w:rsid w:val="00ED47B5"/>
    <w:rsid w:val="00ED4823"/>
    <w:rsid w:val="00ED488D"/>
    <w:rsid w:val="00ED4988"/>
    <w:rsid w:val="00ED4A18"/>
    <w:rsid w:val="00ED4AA3"/>
    <w:rsid w:val="00ED4F24"/>
    <w:rsid w:val="00ED5134"/>
    <w:rsid w:val="00ED53B9"/>
    <w:rsid w:val="00ED5587"/>
    <w:rsid w:val="00ED561F"/>
    <w:rsid w:val="00ED5866"/>
    <w:rsid w:val="00ED58EA"/>
    <w:rsid w:val="00ED59C6"/>
    <w:rsid w:val="00ED5C3F"/>
    <w:rsid w:val="00ED5D66"/>
    <w:rsid w:val="00ED5E00"/>
    <w:rsid w:val="00ED5FC9"/>
    <w:rsid w:val="00ED62E9"/>
    <w:rsid w:val="00ED634A"/>
    <w:rsid w:val="00ED63A5"/>
    <w:rsid w:val="00ED6896"/>
    <w:rsid w:val="00ED6AF2"/>
    <w:rsid w:val="00ED6BB9"/>
    <w:rsid w:val="00ED6C07"/>
    <w:rsid w:val="00ED6C9B"/>
    <w:rsid w:val="00ED71FB"/>
    <w:rsid w:val="00ED73FD"/>
    <w:rsid w:val="00ED74E5"/>
    <w:rsid w:val="00ED7520"/>
    <w:rsid w:val="00ED7543"/>
    <w:rsid w:val="00ED75B5"/>
    <w:rsid w:val="00ED7629"/>
    <w:rsid w:val="00ED77C9"/>
    <w:rsid w:val="00ED7A05"/>
    <w:rsid w:val="00ED7C6F"/>
    <w:rsid w:val="00ED7D01"/>
    <w:rsid w:val="00ED7ED6"/>
    <w:rsid w:val="00EE023B"/>
    <w:rsid w:val="00EE0286"/>
    <w:rsid w:val="00EE02A7"/>
    <w:rsid w:val="00EE049B"/>
    <w:rsid w:val="00EE0631"/>
    <w:rsid w:val="00EE08F7"/>
    <w:rsid w:val="00EE09EB"/>
    <w:rsid w:val="00EE0DBE"/>
    <w:rsid w:val="00EE0EC7"/>
    <w:rsid w:val="00EE1058"/>
    <w:rsid w:val="00EE10D0"/>
    <w:rsid w:val="00EE138C"/>
    <w:rsid w:val="00EE18DE"/>
    <w:rsid w:val="00EE19AF"/>
    <w:rsid w:val="00EE19FA"/>
    <w:rsid w:val="00EE1AAD"/>
    <w:rsid w:val="00EE1AD4"/>
    <w:rsid w:val="00EE1C2E"/>
    <w:rsid w:val="00EE1DDF"/>
    <w:rsid w:val="00EE1E31"/>
    <w:rsid w:val="00EE1E4B"/>
    <w:rsid w:val="00EE203D"/>
    <w:rsid w:val="00EE20ED"/>
    <w:rsid w:val="00EE221F"/>
    <w:rsid w:val="00EE227D"/>
    <w:rsid w:val="00EE2344"/>
    <w:rsid w:val="00EE23D9"/>
    <w:rsid w:val="00EE2C7D"/>
    <w:rsid w:val="00EE2EA1"/>
    <w:rsid w:val="00EE31E7"/>
    <w:rsid w:val="00EE37C9"/>
    <w:rsid w:val="00EE3902"/>
    <w:rsid w:val="00EE3A32"/>
    <w:rsid w:val="00EE3B86"/>
    <w:rsid w:val="00EE3C01"/>
    <w:rsid w:val="00EE3CD2"/>
    <w:rsid w:val="00EE3D8E"/>
    <w:rsid w:val="00EE3DA4"/>
    <w:rsid w:val="00EE3DCA"/>
    <w:rsid w:val="00EE3DF3"/>
    <w:rsid w:val="00EE3EEB"/>
    <w:rsid w:val="00EE3FD6"/>
    <w:rsid w:val="00EE435B"/>
    <w:rsid w:val="00EE43CA"/>
    <w:rsid w:val="00EE43D0"/>
    <w:rsid w:val="00EE4483"/>
    <w:rsid w:val="00EE453F"/>
    <w:rsid w:val="00EE47D0"/>
    <w:rsid w:val="00EE49D7"/>
    <w:rsid w:val="00EE4A02"/>
    <w:rsid w:val="00EE4DB6"/>
    <w:rsid w:val="00EE552F"/>
    <w:rsid w:val="00EE5582"/>
    <w:rsid w:val="00EE5729"/>
    <w:rsid w:val="00EE578D"/>
    <w:rsid w:val="00EE58E0"/>
    <w:rsid w:val="00EE5DF8"/>
    <w:rsid w:val="00EE5E38"/>
    <w:rsid w:val="00EE5FE1"/>
    <w:rsid w:val="00EE6149"/>
    <w:rsid w:val="00EE623C"/>
    <w:rsid w:val="00EE641A"/>
    <w:rsid w:val="00EE6943"/>
    <w:rsid w:val="00EE6C03"/>
    <w:rsid w:val="00EE6CAA"/>
    <w:rsid w:val="00EE7133"/>
    <w:rsid w:val="00EE718F"/>
    <w:rsid w:val="00EE735D"/>
    <w:rsid w:val="00EE742B"/>
    <w:rsid w:val="00EE759E"/>
    <w:rsid w:val="00EE7631"/>
    <w:rsid w:val="00EE784E"/>
    <w:rsid w:val="00EE7A05"/>
    <w:rsid w:val="00EF016A"/>
    <w:rsid w:val="00EF0269"/>
    <w:rsid w:val="00EF05DD"/>
    <w:rsid w:val="00EF0652"/>
    <w:rsid w:val="00EF0704"/>
    <w:rsid w:val="00EF073E"/>
    <w:rsid w:val="00EF0807"/>
    <w:rsid w:val="00EF0DC8"/>
    <w:rsid w:val="00EF0F37"/>
    <w:rsid w:val="00EF0F76"/>
    <w:rsid w:val="00EF1043"/>
    <w:rsid w:val="00EF111E"/>
    <w:rsid w:val="00EF1723"/>
    <w:rsid w:val="00EF17FD"/>
    <w:rsid w:val="00EF1923"/>
    <w:rsid w:val="00EF1AF6"/>
    <w:rsid w:val="00EF1BD9"/>
    <w:rsid w:val="00EF1ECA"/>
    <w:rsid w:val="00EF2443"/>
    <w:rsid w:val="00EF2646"/>
    <w:rsid w:val="00EF29DA"/>
    <w:rsid w:val="00EF2A06"/>
    <w:rsid w:val="00EF2C4E"/>
    <w:rsid w:val="00EF3109"/>
    <w:rsid w:val="00EF32CB"/>
    <w:rsid w:val="00EF354A"/>
    <w:rsid w:val="00EF36E6"/>
    <w:rsid w:val="00EF371B"/>
    <w:rsid w:val="00EF38E0"/>
    <w:rsid w:val="00EF3967"/>
    <w:rsid w:val="00EF3E2E"/>
    <w:rsid w:val="00EF3E58"/>
    <w:rsid w:val="00EF3F19"/>
    <w:rsid w:val="00EF437E"/>
    <w:rsid w:val="00EF442A"/>
    <w:rsid w:val="00EF458D"/>
    <w:rsid w:val="00EF47E6"/>
    <w:rsid w:val="00EF4930"/>
    <w:rsid w:val="00EF4AD3"/>
    <w:rsid w:val="00EF4B47"/>
    <w:rsid w:val="00EF4C27"/>
    <w:rsid w:val="00EF4C99"/>
    <w:rsid w:val="00EF4CE1"/>
    <w:rsid w:val="00EF4D13"/>
    <w:rsid w:val="00EF4D2D"/>
    <w:rsid w:val="00EF4FED"/>
    <w:rsid w:val="00EF502B"/>
    <w:rsid w:val="00EF50D5"/>
    <w:rsid w:val="00EF51B8"/>
    <w:rsid w:val="00EF572D"/>
    <w:rsid w:val="00EF577F"/>
    <w:rsid w:val="00EF57CC"/>
    <w:rsid w:val="00EF58AA"/>
    <w:rsid w:val="00EF58D7"/>
    <w:rsid w:val="00EF5960"/>
    <w:rsid w:val="00EF5AED"/>
    <w:rsid w:val="00EF5DED"/>
    <w:rsid w:val="00EF5EA6"/>
    <w:rsid w:val="00EF5F2B"/>
    <w:rsid w:val="00EF610D"/>
    <w:rsid w:val="00EF6292"/>
    <w:rsid w:val="00EF6435"/>
    <w:rsid w:val="00EF6455"/>
    <w:rsid w:val="00EF647F"/>
    <w:rsid w:val="00EF65E7"/>
    <w:rsid w:val="00EF6B08"/>
    <w:rsid w:val="00EF6D38"/>
    <w:rsid w:val="00EF6E0E"/>
    <w:rsid w:val="00EF6FF6"/>
    <w:rsid w:val="00EF6FF7"/>
    <w:rsid w:val="00EF7009"/>
    <w:rsid w:val="00EF709A"/>
    <w:rsid w:val="00EF7294"/>
    <w:rsid w:val="00EF735C"/>
    <w:rsid w:val="00EF7573"/>
    <w:rsid w:val="00EF7625"/>
    <w:rsid w:val="00EF769C"/>
    <w:rsid w:val="00EF76D7"/>
    <w:rsid w:val="00EF77A1"/>
    <w:rsid w:val="00EF7D21"/>
    <w:rsid w:val="00EF7D98"/>
    <w:rsid w:val="00EF7DCC"/>
    <w:rsid w:val="00EF7DD9"/>
    <w:rsid w:val="00EF7E34"/>
    <w:rsid w:val="00F00145"/>
    <w:rsid w:val="00F00461"/>
    <w:rsid w:val="00F00484"/>
    <w:rsid w:val="00F00540"/>
    <w:rsid w:val="00F0070B"/>
    <w:rsid w:val="00F0093B"/>
    <w:rsid w:val="00F00A0F"/>
    <w:rsid w:val="00F00AA4"/>
    <w:rsid w:val="00F00BB4"/>
    <w:rsid w:val="00F00C00"/>
    <w:rsid w:val="00F00C67"/>
    <w:rsid w:val="00F00D7B"/>
    <w:rsid w:val="00F00DDA"/>
    <w:rsid w:val="00F017AF"/>
    <w:rsid w:val="00F01904"/>
    <w:rsid w:val="00F01A4C"/>
    <w:rsid w:val="00F01ABE"/>
    <w:rsid w:val="00F01BE6"/>
    <w:rsid w:val="00F01C71"/>
    <w:rsid w:val="00F01C75"/>
    <w:rsid w:val="00F01F9B"/>
    <w:rsid w:val="00F0202F"/>
    <w:rsid w:val="00F022CA"/>
    <w:rsid w:val="00F0233B"/>
    <w:rsid w:val="00F023C1"/>
    <w:rsid w:val="00F023C7"/>
    <w:rsid w:val="00F02722"/>
    <w:rsid w:val="00F02780"/>
    <w:rsid w:val="00F0279E"/>
    <w:rsid w:val="00F02945"/>
    <w:rsid w:val="00F02957"/>
    <w:rsid w:val="00F02996"/>
    <w:rsid w:val="00F02A7D"/>
    <w:rsid w:val="00F02BAB"/>
    <w:rsid w:val="00F02BAF"/>
    <w:rsid w:val="00F02C4A"/>
    <w:rsid w:val="00F02C70"/>
    <w:rsid w:val="00F02D1E"/>
    <w:rsid w:val="00F02EE2"/>
    <w:rsid w:val="00F0301A"/>
    <w:rsid w:val="00F030F8"/>
    <w:rsid w:val="00F0315C"/>
    <w:rsid w:val="00F03162"/>
    <w:rsid w:val="00F031A4"/>
    <w:rsid w:val="00F03296"/>
    <w:rsid w:val="00F0338E"/>
    <w:rsid w:val="00F038E3"/>
    <w:rsid w:val="00F03AF1"/>
    <w:rsid w:val="00F03AF2"/>
    <w:rsid w:val="00F03D4B"/>
    <w:rsid w:val="00F03DC1"/>
    <w:rsid w:val="00F03EA2"/>
    <w:rsid w:val="00F03EB2"/>
    <w:rsid w:val="00F040B1"/>
    <w:rsid w:val="00F04129"/>
    <w:rsid w:val="00F044E8"/>
    <w:rsid w:val="00F046E3"/>
    <w:rsid w:val="00F04782"/>
    <w:rsid w:val="00F04841"/>
    <w:rsid w:val="00F04A7D"/>
    <w:rsid w:val="00F04CC7"/>
    <w:rsid w:val="00F04FD8"/>
    <w:rsid w:val="00F050AC"/>
    <w:rsid w:val="00F050D4"/>
    <w:rsid w:val="00F052D9"/>
    <w:rsid w:val="00F053A7"/>
    <w:rsid w:val="00F05733"/>
    <w:rsid w:val="00F05A06"/>
    <w:rsid w:val="00F05C6A"/>
    <w:rsid w:val="00F05DF0"/>
    <w:rsid w:val="00F05ECD"/>
    <w:rsid w:val="00F05F99"/>
    <w:rsid w:val="00F060CB"/>
    <w:rsid w:val="00F06183"/>
    <w:rsid w:val="00F061A9"/>
    <w:rsid w:val="00F06279"/>
    <w:rsid w:val="00F0649F"/>
    <w:rsid w:val="00F067AB"/>
    <w:rsid w:val="00F067C7"/>
    <w:rsid w:val="00F069AC"/>
    <w:rsid w:val="00F06A8C"/>
    <w:rsid w:val="00F06B5B"/>
    <w:rsid w:val="00F06BB4"/>
    <w:rsid w:val="00F06CFF"/>
    <w:rsid w:val="00F06D44"/>
    <w:rsid w:val="00F06DAB"/>
    <w:rsid w:val="00F06F66"/>
    <w:rsid w:val="00F071E8"/>
    <w:rsid w:val="00F07472"/>
    <w:rsid w:val="00F074DB"/>
    <w:rsid w:val="00F0772C"/>
    <w:rsid w:val="00F077AA"/>
    <w:rsid w:val="00F0781F"/>
    <w:rsid w:val="00F078F0"/>
    <w:rsid w:val="00F07D0E"/>
    <w:rsid w:val="00F07F05"/>
    <w:rsid w:val="00F07FA1"/>
    <w:rsid w:val="00F07FEF"/>
    <w:rsid w:val="00F1014A"/>
    <w:rsid w:val="00F1088D"/>
    <w:rsid w:val="00F109A8"/>
    <w:rsid w:val="00F10A4F"/>
    <w:rsid w:val="00F10BB1"/>
    <w:rsid w:val="00F10D04"/>
    <w:rsid w:val="00F10E38"/>
    <w:rsid w:val="00F10E85"/>
    <w:rsid w:val="00F10E9C"/>
    <w:rsid w:val="00F111B5"/>
    <w:rsid w:val="00F111F6"/>
    <w:rsid w:val="00F113E1"/>
    <w:rsid w:val="00F11955"/>
    <w:rsid w:val="00F119BF"/>
    <w:rsid w:val="00F119F8"/>
    <w:rsid w:val="00F11DE1"/>
    <w:rsid w:val="00F1201E"/>
    <w:rsid w:val="00F122ED"/>
    <w:rsid w:val="00F12360"/>
    <w:rsid w:val="00F125F1"/>
    <w:rsid w:val="00F126E8"/>
    <w:rsid w:val="00F127F9"/>
    <w:rsid w:val="00F129A1"/>
    <w:rsid w:val="00F12A46"/>
    <w:rsid w:val="00F12A92"/>
    <w:rsid w:val="00F12C68"/>
    <w:rsid w:val="00F12CFE"/>
    <w:rsid w:val="00F13269"/>
    <w:rsid w:val="00F1326F"/>
    <w:rsid w:val="00F13544"/>
    <w:rsid w:val="00F13610"/>
    <w:rsid w:val="00F13691"/>
    <w:rsid w:val="00F137D0"/>
    <w:rsid w:val="00F13B01"/>
    <w:rsid w:val="00F13D6A"/>
    <w:rsid w:val="00F13FBE"/>
    <w:rsid w:val="00F1414E"/>
    <w:rsid w:val="00F141F3"/>
    <w:rsid w:val="00F143DE"/>
    <w:rsid w:val="00F144A0"/>
    <w:rsid w:val="00F144D9"/>
    <w:rsid w:val="00F144FE"/>
    <w:rsid w:val="00F1457D"/>
    <w:rsid w:val="00F146B4"/>
    <w:rsid w:val="00F149AC"/>
    <w:rsid w:val="00F14BBF"/>
    <w:rsid w:val="00F14D5D"/>
    <w:rsid w:val="00F14DB1"/>
    <w:rsid w:val="00F15122"/>
    <w:rsid w:val="00F15451"/>
    <w:rsid w:val="00F156DA"/>
    <w:rsid w:val="00F157BE"/>
    <w:rsid w:val="00F158EB"/>
    <w:rsid w:val="00F15918"/>
    <w:rsid w:val="00F15C56"/>
    <w:rsid w:val="00F15CA5"/>
    <w:rsid w:val="00F15DD8"/>
    <w:rsid w:val="00F15E05"/>
    <w:rsid w:val="00F1617B"/>
    <w:rsid w:val="00F1649D"/>
    <w:rsid w:val="00F164CE"/>
    <w:rsid w:val="00F1657A"/>
    <w:rsid w:val="00F1658C"/>
    <w:rsid w:val="00F165EF"/>
    <w:rsid w:val="00F16990"/>
    <w:rsid w:val="00F16A44"/>
    <w:rsid w:val="00F16B48"/>
    <w:rsid w:val="00F16B97"/>
    <w:rsid w:val="00F16BC6"/>
    <w:rsid w:val="00F16BE8"/>
    <w:rsid w:val="00F16CCE"/>
    <w:rsid w:val="00F16D13"/>
    <w:rsid w:val="00F1710B"/>
    <w:rsid w:val="00F173FF"/>
    <w:rsid w:val="00F175B2"/>
    <w:rsid w:val="00F17757"/>
    <w:rsid w:val="00F177B7"/>
    <w:rsid w:val="00F17A3F"/>
    <w:rsid w:val="00F17A45"/>
    <w:rsid w:val="00F17B2C"/>
    <w:rsid w:val="00F17D0A"/>
    <w:rsid w:val="00F17F8B"/>
    <w:rsid w:val="00F2009D"/>
    <w:rsid w:val="00F200FB"/>
    <w:rsid w:val="00F202AA"/>
    <w:rsid w:val="00F206A4"/>
    <w:rsid w:val="00F206DE"/>
    <w:rsid w:val="00F208CE"/>
    <w:rsid w:val="00F20AB3"/>
    <w:rsid w:val="00F20B0B"/>
    <w:rsid w:val="00F20C25"/>
    <w:rsid w:val="00F211F9"/>
    <w:rsid w:val="00F215E2"/>
    <w:rsid w:val="00F2171E"/>
    <w:rsid w:val="00F218C6"/>
    <w:rsid w:val="00F21AFD"/>
    <w:rsid w:val="00F21BB9"/>
    <w:rsid w:val="00F21DC6"/>
    <w:rsid w:val="00F21F38"/>
    <w:rsid w:val="00F21FE6"/>
    <w:rsid w:val="00F22300"/>
    <w:rsid w:val="00F2252E"/>
    <w:rsid w:val="00F2266D"/>
    <w:rsid w:val="00F226BD"/>
    <w:rsid w:val="00F2287F"/>
    <w:rsid w:val="00F22C25"/>
    <w:rsid w:val="00F23071"/>
    <w:rsid w:val="00F231F1"/>
    <w:rsid w:val="00F231FD"/>
    <w:rsid w:val="00F2325A"/>
    <w:rsid w:val="00F2327A"/>
    <w:rsid w:val="00F2333E"/>
    <w:rsid w:val="00F233F5"/>
    <w:rsid w:val="00F234F8"/>
    <w:rsid w:val="00F23511"/>
    <w:rsid w:val="00F2354A"/>
    <w:rsid w:val="00F235EF"/>
    <w:rsid w:val="00F239CD"/>
    <w:rsid w:val="00F23C15"/>
    <w:rsid w:val="00F23C98"/>
    <w:rsid w:val="00F2408D"/>
    <w:rsid w:val="00F24837"/>
    <w:rsid w:val="00F24934"/>
    <w:rsid w:val="00F24AF1"/>
    <w:rsid w:val="00F24BD3"/>
    <w:rsid w:val="00F24CF4"/>
    <w:rsid w:val="00F24D00"/>
    <w:rsid w:val="00F24E17"/>
    <w:rsid w:val="00F24EAF"/>
    <w:rsid w:val="00F251F2"/>
    <w:rsid w:val="00F25439"/>
    <w:rsid w:val="00F2557C"/>
    <w:rsid w:val="00F25616"/>
    <w:rsid w:val="00F257FC"/>
    <w:rsid w:val="00F25859"/>
    <w:rsid w:val="00F25897"/>
    <w:rsid w:val="00F25A84"/>
    <w:rsid w:val="00F25AE6"/>
    <w:rsid w:val="00F25E5E"/>
    <w:rsid w:val="00F25FBA"/>
    <w:rsid w:val="00F25FCB"/>
    <w:rsid w:val="00F26077"/>
    <w:rsid w:val="00F2628F"/>
    <w:rsid w:val="00F262C4"/>
    <w:rsid w:val="00F26332"/>
    <w:rsid w:val="00F266C6"/>
    <w:rsid w:val="00F266E8"/>
    <w:rsid w:val="00F26946"/>
    <w:rsid w:val="00F2694F"/>
    <w:rsid w:val="00F26977"/>
    <w:rsid w:val="00F269F7"/>
    <w:rsid w:val="00F26AC5"/>
    <w:rsid w:val="00F26CEA"/>
    <w:rsid w:val="00F26EC0"/>
    <w:rsid w:val="00F27092"/>
    <w:rsid w:val="00F270CA"/>
    <w:rsid w:val="00F27210"/>
    <w:rsid w:val="00F2729C"/>
    <w:rsid w:val="00F27306"/>
    <w:rsid w:val="00F27628"/>
    <w:rsid w:val="00F278B3"/>
    <w:rsid w:val="00F278F5"/>
    <w:rsid w:val="00F27B8B"/>
    <w:rsid w:val="00F27CCB"/>
    <w:rsid w:val="00F27DC1"/>
    <w:rsid w:val="00F300FC"/>
    <w:rsid w:val="00F301B0"/>
    <w:rsid w:val="00F304F1"/>
    <w:rsid w:val="00F3058A"/>
    <w:rsid w:val="00F305F1"/>
    <w:rsid w:val="00F30747"/>
    <w:rsid w:val="00F30B6B"/>
    <w:rsid w:val="00F30EE9"/>
    <w:rsid w:val="00F30FB5"/>
    <w:rsid w:val="00F3107E"/>
    <w:rsid w:val="00F310D3"/>
    <w:rsid w:val="00F3112C"/>
    <w:rsid w:val="00F31236"/>
    <w:rsid w:val="00F3141D"/>
    <w:rsid w:val="00F314A0"/>
    <w:rsid w:val="00F3169A"/>
    <w:rsid w:val="00F317C0"/>
    <w:rsid w:val="00F3195F"/>
    <w:rsid w:val="00F31971"/>
    <w:rsid w:val="00F31F16"/>
    <w:rsid w:val="00F31F62"/>
    <w:rsid w:val="00F32038"/>
    <w:rsid w:val="00F3212F"/>
    <w:rsid w:val="00F3227D"/>
    <w:rsid w:val="00F32323"/>
    <w:rsid w:val="00F3233D"/>
    <w:rsid w:val="00F32373"/>
    <w:rsid w:val="00F323BA"/>
    <w:rsid w:val="00F32607"/>
    <w:rsid w:val="00F32809"/>
    <w:rsid w:val="00F32973"/>
    <w:rsid w:val="00F32CA3"/>
    <w:rsid w:val="00F32E25"/>
    <w:rsid w:val="00F32F11"/>
    <w:rsid w:val="00F332FB"/>
    <w:rsid w:val="00F337EC"/>
    <w:rsid w:val="00F3380C"/>
    <w:rsid w:val="00F339C1"/>
    <w:rsid w:val="00F339D4"/>
    <w:rsid w:val="00F33A0E"/>
    <w:rsid w:val="00F33A5D"/>
    <w:rsid w:val="00F33AA7"/>
    <w:rsid w:val="00F33BA4"/>
    <w:rsid w:val="00F33C0E"/>
    <w:rsid w:val="00F33F80"/>
    <w:rsid w:val="00F34472"/>
    <w:rsid w:val="00F34531"/>
    <w:rsid w:val="00F346A7"/>
    <w:rsid w:val="00F3478B"/>
    <w:rsid w:val="00F34928"/>
    <w:rsid w:val="00F34BB7"/>
    <w:rsid w:val="00F3509E"/>
    <w:rsid w:val="00F350F4"/>
    <w:rsid w:val="00F356D8"/>
    <w:rsid w:val="00F357C3"/>
    <w:rsid w:val="00F358BE"/>
    <w:rsid w:val="00F35BA7"/>
    <w:rsid w:val="00F35BAD"/>
    <w:rsid w:val="00F35BEB"/>
    <w:rsid w:val="00F35ED6"/>
    <w:rsid w:val="00F35FA4"/>
    <w:rsid w:val="00F36068"/>
    <w:rsid w:val="00F36326"/>
    <w:rsid w:val="00F36467"/>
    <w:rsid w:val="00F364F4"/>
    <w:rsid w:val="00F36684"/>
    <w:rsid w:val="00F367EF"/>
    <w:rsid w:val="00F3681C"/>
    <w:rsid w:val="00F36A26"/>
    <w:rsid w:val="00F36A8D"/>
    <w:rsid w:val="00F36B6F"/>
    <w:rsid w:val="00F36B77"/>
    <w:rsid w:val="00F36E17"/>
    <w:rsid w:val="00F3725D"/>
    <w:rsid w:val="00F373F6"/>
    <w:rsid w:val="00F37458"/>
    <w:rsid w:val="00F3759A"/>
    <w:rsid w:val="00F377B4"/>
    <w:rsid w:val="00F379A4"/>
    <w:rsid w:val="00F37A4F"/>
    <w:rsid w:val="00F37B4F"/>
    <w:rsid w:val="00F37E82"/>
    <w:rsid w:val="00F4008B"/>
    <w:rsid w:val="00F402AC"/>
    <w:rsid w:val="00F40401"/>
    <w:rsid w:val="00F408B1"/>
    <w:rsid w:val="00F408E4"/>
    <w:rsid w:val="00F40A8F"/>
    <w:rsid w:val="00F40A90"/>
    <w:rsid w:val="00F40B57"/>
    <w:rsid w:val="00F40B5B"/>
    <w:rsid w:val="00F40B61"/>
    <w:rsid w:val="00F40DD7"/>
    <w:rsid w:val="00F40F75"/>
    <w:rsid w:val="00F415BF"/>
    <w:rsid w:val="00F41773"/>
    <w:rsid w:val="00F41847"/>
    <w:rsid w:val="00F41869"/>
    <w:rsid w:val="00F41944"/>
    <w:rsid w:val="00F41BD2"/>
    <w:rsid w:val="00F41BE5"/>
    <w:rsid w:val="00F41C65"/>
    <w:rsid w:val="00F41D09"/>
    <w:rsid w:val="00F42096"/>
    <w:rsid w:val="00F4217D"/>
    <w:rsid w:val="00F42274"/>
    <w:rsid w:val="00F4233F"/>
    <w:rsid w:val="00F423AF"/>
    <w:rsid w:val="00F4242D"/>
    <w:rsid w:val="00F42692"/>
    <w:rsid w:val="00F42791"/>
    <w:rsid w:val="00F4282C"/>
    <w:rsid w:val="00F4294C"/>
    <w:rsid w:val="00F42BC2"/>
    <w:rsid w:val="00F42FDD"/>
    <w:rsid w:val="00F4329A"/>
    <w:rsid w:val="00F4330F"/>
    <w:rsid w:val="00F4336B"/>
    <w:rsid w:val="00F4339B"/>
    <w:rsid w:val="00F4355A"/>
    <w:rsid w:val="00F436AF"/>
    <w:rsid w:val="00F436E5"/>
    <w:rsid w:val="00F438B9"/>
    <w:rsid w:val="00F438D6"/>
    <w:rsid w:val="00F43D7D"/>
    <w:rsid w:val="00F43DC9"/>
    <w:rsid w:val="00F43DF1"/>
    <w:rsid w:val="00F43EC7"/>
    <w:rsid w:val="00F43ECB"/>
    <w:rsid w:val="00F4400C"/>
    <w:rsid w:val="00F44316"/>
    <w:rsid w:val="00F4433F"/>
    <w:rsid w:val="00F44752"/>
    <w:rsid w:val="00F44A40"/>
    <w:rsid w:val="00F44B86"/>
    <w:rsid w:val="00F44DB6"/>
    <w:rsid w:val="00F44EDD"/>
    <w:rsid w:val="00F44F0A"/>
    <w:rsid w:val="00F44F1A"/>
    <w:rsid w:val="00F44FD6"/>
    <w:rsid w:val="00F45190"/>
    <w:rsid w:val="00F4533D"/>
    <w:rsid w:val="00F45591"/>
    <w:rsid w:val="00F4565B"/>
    <w:rsid w:val="00F457D3"/>
    <w:rsid w:val="00F4593E"/>
    <w:rsid w:val="00F45BDD"/>
    <w:rsid w:val="00F45E71"/>
    <w:rsid w:val="00F46023"/>
    <w:rsid w:val="00F4608B"/>
    <w:rsid w:val="00F460EF"/>
    <w:rsid w:val="00F46490"/>
    <w:rsid w:val="00F4672C"/>
    <w:rsid w:val="00F46844"/>
    <w:rsid w:val="00F468E7"/>
    <w:rsid w:val="00F4696F"/>
    <w:rsid w:val="00F469B2"/>
    <w:rsid w:val="00F46AE7"/>
    <w:rsid w:val="00F46AFF"/>
    <w:rsid w:val="00F47077"/>
    <w:rsid w:val="00F47195"/>
    <w:rsid w:val="00F47276"/>
    <w:rsid w:val="00F47278"/>
    <w:rsid w:val="00F472D4"/>
    <w:rsid w:val="00F472EB"/>
    <w:rsid w:val="00F47458"/>
    <w:rsid w:val="00F47696"/>
    <w:rsid w:val="00F47801"/>
    <w:rsid w:val="00F4781D"/>
    <w:rsid w:val="00F47840"/>
    <w:rsid w:val="00F4786F"/>
    <w:rsid w:val="00F479A0"/>
    <w:rsid w:val="00F47B08"/>
    <w:rsid w:val="00F47D79"/>
    <w:rsid w:val="00F47D9B"/>
    <w:rsid w:val="00F50020"/>
    <w:rsid w:val="00F50127"/>
    <w:rsid w:val="00F50215"/>
    <w:rsid w:val="00F50351"/>
    <w:rsid w:val="00F50368"/>
    <w:rsid w:val="00F50468"/>
    <w:rsid w:val="00F504A4"/>
    <w:rsid w:val="00F5066F"/>
    <w:rsid w:val="00F50671"/>
    <w:rsid w:val="00F506F5"/>
    <w:rsid w:val="00F507FA"/>
    <w:rsid w:val="00F50886"/>
    <w:rsid w:val="00F5095B"/>
    <w:rsid w:val="00F509B8"/>
    <w:rsid w:val="00F50D64"/>
    <w:rsid w:val="00F510F9"/>
    <w:rsid w:val="00F51107"/>
    <w:rsid w:val="00F5115E"/>
    <w:rsid w:val="00F5117A"/>
    <w:rsid w:val="00F511CF"/>
    <w:rsid w:val="00F512BA"/>
    <w:rsid w:val="00F513D0"/>
    <w:rsid w:val="00F514CC"/>
    <w:rsid w:val="00F51673"/>
    <w:rsid w:val="00F51926"/>
    <w:rsid w:val="00F51B9A"/>
    <w:rsid w:val="00F51CCD"/>
    <w:rsid w:val="00F51D9A"/>
    <w:rsid w:val="00F51E9D"/>
    <w:rsid w:val="00F51F66"/>
    <w:rsid w:val="00F5206F"/>
    <w:rsid w:val="00F5214D"/>
    <w:rsid w:val="00F52490"/>
    <w:rsid w:val="00F52592"/>
    <w:rsid w:val="00F5261A"/>
    <w:rsid w:val="00F528A1"/>
    <w:rsid w:val="00F529DC"/>
    <w:rsid w:val="00F52BCB"/>
    <w:rsid w:val="00F52CA1"/>
    <w:rsid w:val="00F53121"/>
    <w:rsid w:val="00F53145"/>
    <w:rsid w:val="00F531F5"/>
    <w:rsid w:val="00F5322B"/>
    <w:rsid w:val="00F533F7"/>
    <w:rsid w:val="00F53619"/>
    <w:rsid w:val="00F5361A"/>
    <w:rsid w:val="00F53636"/>
    <w:rsid w:val="00F536A0"/>
    <w:rsid w:val="00F53AA1"/>
    <w:rsid w:val="00F53ADD"/>
    <w:rsid w:val="00F53E42"/>
    <w:rsid w:val="00F53E81"/>
    <w:rsid w:val="00F53EA7"/>
    <w:rsid w:val="00F53F26"/>
    <w:rsid w:val="00F54006"/>
    <w:rsid w:val="00F540C0"/>
    <w:rsid w:val="00F543E9"/>
    <w:rsid w:val="00F54785"/>
    <w:rsid w:val="00F54878"/>
    <w:rsid w:val="00F548AA"/>
    <w:rsid w:val="00F54D18"/>
    <w:rsid w:val="00F54F56"/>
    <w:rsid w:val="00F550E2"/>
    <w:rsid w:val="00F5512E"/>
    <w:rsid w:val="00F55173"/>
    <w:rsid w:val="00F552C6"/>
    <w:rsid w:val="00F55395"/>
    <w:rsid w:val="00F55407"/>
    <w:rsid w:val="00F55EF3"/>
    <w:rsid w:val="00F55FF4"/>
    <w:rsid w:val="00F5605F"/>
    <w:rsid w:val="00F56075"/>
    <w:rsid w:val="00F56383"/>
    <w:rsid w:val="00F56507"/>
    <w:rsid w:val="00F565B4"/>
    <w:rsid w:val="00F56B69"/>
    <w:rsid w:val="00F56BB0"/>
    <w:rsid w:val="00F56BC7"/>
    <w:rsid w:val="00F56CE8"/>
    <w:rsid w:val="00F56D05"/>
    <w:rsid w:val="00F56D13"/>
    <w:rsid w:val="00F56F12"/>
    <w:rsid w:val="00F57013"/>
    <w:rsid w:val="00F571AC"/>
    <w:rsid w:val="00F57215"/>
    <w:rsid w:val="00F5751F"/>
    <w:rsid w:val="00F57610"/>
    <w:rsid w:val="00F57647"/>
    <w:rsid w:val="00F5767B"/>
    <w:rsid w:val="00F57C52"/>
    <w:rsid w:val="00F57D4E"/>
    <w:rsid w:val="00F57EFF"/>
    <w:rsid w:val="00F6004F"/>
    <w:rsid w:val="00F60306"/>
    <w:rsid w:val="00F605C1"/>
    <w:rsid w:val="00F605DB"/>
    <w:rsid w:val="00F60638"/>
    <w:rsid w:val="00F60669"/>
    <w:rsid w:val="00F6087D"/>
    <w:rsid w:val="00F608C5"/>
    <w:rsid w:val="00F60B3B"/>
    <w:rsid w:val="00F60D47"/>
    <w:rsid w:val="00F60DE7"/>
    <w:rsid w:val="00F60E39"/>
    <w:rsid w:val="00F61201"/>
    <w:rsid w:val="00F6121F"/>
    <w:rsid w:val="00F61267"/>
    <w:rsid w:val="00F613BD"/>
    <w:rsid w:val="00F61481"/>
    <w:rsid w:val="00F614FB"/>
    <w:rsid w:val="00F61594"/>
    <w:rsid w:val="00F61620"/>
    <w:rsid w:val="00F61801"/>
    <w:rsid w:val="00F618CD"/>
    <w:rsid w:val="00F618FE"/>
    <w:rsid w:val="00F61C05"/>
    <w:rsid w:val="00F61CB5"/>
    <w:rsid w:val="00F61E98"/>
    <w:rsid w:val="00F61FA4"/>
    <w:rsid w:val="00F61FBB"/>
    <w:rsid w:val="00F6205D"/>
    <w:rsid w:val="00F6235B"/>
    <w:rsid w:val="00F6240B"/>
    <w:rsid w:val="00F627D4"/>
    <w:rsid w:val="00F62B46"/>
    <w:rsid w:val="00F62B87"/>
    <w:rsid w:val="00F630DE"/>
    <w:rsid w:val="00F63171"/>
    <w:rsid w:val="00F631F9"/>
    <w:rsid w:val="00F63919"/>
    <w:rsid w:val="00F639C0"/>
    <w:rsid w:val="00F63D90"/>
    <w:rsid w:val="00F63DCC"/>
    <w:rsid w:val="00F6423F"/>
    <w:rsid w:val="00F64401"/>
    <w:rsid w:val="00F644BC"/>
    <w:rsid w:val="00F64522"/>
    <w:rsid w:val="00F6484C"/>
    <w:rsid w:val="00F6495B"/>
    <w:rsid w:val="00F64B65"/>
    <w:rsid w:val="00F64C0C"/>
    <w:rsid w:val="00F64C21"/>
    <w:rsid w:val="00F64CCA"/>
    <w:rsid w:val="00F64D16"/>
    <w:rsid w:val="00F64D7D"/>
    <w:rsid w:val="00F64DA9"/>
    <w:rsid w:val="00F64F05"/>
    <w:rsid w:val="00F6501B"/>
    <w:rsid w:val="00F6507E"/>
    <w:rsid w:val="00F650E8"/>
    <w:rsid w:val="00F650F8"/>
    <w:rsid w:val="00F6510E"/>
    <w:rsid w:val="00F652F8"/>
    <w:rsid w:val="00F65568"/>
    <w:rsid w:val="00F656C9"/>
    <w:rsid w:val="00F65743"/>
    <w:rsid w:val="00F65A24"/>
    <w:rsid w:val="00F65B08"/>
    <w:rsid w:val="00F65BD2"/>
    <w:rsid w:val="00F65BF7"/>
    <w:rsid w:val="00F65F44"/>
    <w:rsid w:val="00F65F91"/>
    <w:rsid w:val="00F6606A"/>
    <w:rsid w:val="00F661CA"/>
    <w:rsid w:val="00F66427"/>
    <w:rsid w:val="00F6644C"/>
    <w:rsid w:val="00F6667E"/>
    <w:rsid w:val="00F66761"/>
    <w:rsid w:val="00F66763"/>
    <w:rsid w:val="00F66C62"/>
    <w:rsid w:val="00F66D00"/>
    <w:rsid w:val="00F66FBD"/>
    <w:rsid w:val="00F670E6"/>
    <w:rsid w:val="00F6720F"/>
    <w:rsid w:val="00F674EE"/>
    <w:rsid w:val="00F6751D"/>
    <w:rsid w:val="00F675F5"/>
    <w:rsid w:val="00F677D0"/>
    <w:rsid w:val="00F6783D"/>
    <w:rsid w:val="00F678F1"/>
    <w:rsid w:val="00F67BFB"/>
    <w:rsid w:val="00F67E7A"/>
    <w:rsid w:val="00F67EAF"/>
    <w:rsid w:val="00F70094"/>
    <w:rsid w:val="00F700BB"/>
    <w:rsid w:val="00F70178"/>
    <w:rsid w:val="00F701C2"/>
    <w:rsid w:val="00F702CA"/>
    <w:rsid w:val="00F70520"/>
    <w:rsid w:val="00F70542"/>
    <w:rsid w:val="00F705FD"/>
    <w:rsid w:val="00F70891"/>
    <w:rsid w:val="00F709D5"/>
    <w:rsid w:val="00F70B7C"/>
    <w:rsid w:val="00F70D8C"/>
    <w:rsid w:val="00F70FEE"/>
    <w:rsid w:val="00F710BD"/>
    <w:rsid w:val="00F715C3"/>
    <w:rsid w:val="00F717C2"/>
    <w:rsid w:val="00F71833"/>
    <w:rsid w:val="00F71889"/>
    <w:rsid w:val="00F71908"/>
    <w:rsid w:val="00F719D4"/>
    <w:rsid w:val="00F71A99"/>
    <w:rsid w:val="00F71B07"/>
    <w:rsid w:val="00F71BA3"/>
    <w:rsid w:val="00F71C97"/>
    <w:rsid w:val="00F71EF5"/>
    <w:rsid w:val="00F71F51"/>
    <w:rsid w:val="00F724A0"/>
    <w:rsid w:val="00F72638"/>
    <w:rsid w:val="00F728CD"/>
    <w:rsid w:val="00F729AF"/>
    <w:rsid w:val="00F72AEE"/>
    <w:rsid w:val="00F72BEF"/>
    <w:rsid w:val="00F7308A"/>
    <w:rsid w:val="00F733C4"/>
    <w:rsid w:val="00F73464"/>
    <w:rsid w:val="00F73651"/>
    <w:rsid w:val="00F73718"/>
    <w:rsid w:val="00F73C0B"/>
    <w:rsid w:val="00F73CBD"/>
    <w:rsid w:val="00F7419E"/>
    <w:rsid w:val="00F74265"/>
    <w:rsid w:val="00F742BC"/>
    <w:rsid w:val="00F74315"/>
    <w:rsid w:val="00F743B6"/>
    <w:rsid w:val="00F74473"/>
    <w:rsid w:val="00F746B4"/>
    <w:rsid w:val="00F748F6"/>
    <w:rsid w:val="00F74BA8"/>
    <w:rsid w:val="00F74E33"/>
    <w:rsid w:val="00F7514E"/>
    <w:rsid w:val="00F7567F"/>
    <w:rsid w:val="00F7589A"/>
    <w:rsid w:val="00F758E4"/>
    <w:rsid w:val="00F75E82"/>
    <w:rsid w:val="00F76B81"/>
    <w:rsid w:val="00F76BEC"/>
    <w:rsid w:val="00F770AB"/>
    <w:rsid w:val="00F77121"/>
    <w:rsid w:val="00F77571"/>
    <w:rsid w:val="00F775F4"/>
    <w:rsid w:val="00F7768F"/>
    <w:rsid w:val="00F77761"/>
    <w:rsid w:val="00F777B9"/>
    <w:rsid w:val="00F777C6"/>
    <w:rsid w:val="00F778A7"/>
    <w:rsid w:val="00F77A3E"/>
    <w:rsid w:val="00F77C2B"/>
    <w:rsid w:val="00F77C5C"/>
    <w:rsid w:val="00F800D5"/>
    <w:rsid w:val="00F8014B"/>
    <w:rsid w:val="00F80162"/>
    <w:rsid w:val="00F801D8"/>
    <w:rsid w:val="00F801EC"/>
    <w:rsid w:val="00F8044E"/>
    <w:rsid w:val="00F8053A"/>
    <w:rsid w:val="00F80752"/>
    <w:rsid w:val="00F808C9"/>
    <w:rsid w:val="00F80A1B"/>
    <w:rsid w:val="00F80E07"/>
    <w:rsid w:val="00F8109C"/>
    <w:rsid w:val="00F8123E"/>
    <w:rsid w:val="00F812D4"/>
    <w:rsid w:val="00F8134F"/>
    <w:rsid w:val="00F81792"/>
    <w:rsid w:val="00F81895"/>
    <w:rsid w:val="00F81AF8"/>
    <w:rsid w:val="00F81ECF"/>
    <w:rsid w:val="00F81ED6"/>
    <w:rsid w:val="00F8209D"/>
    <w:rsid w:val="00F8282A"/>
    <w:rsid w:val="00F828E6"/>
    <w:rsid w:val="00F829DE"/>
    <w:rsid w:val="00F82EAF"/>
    <w:rsid w:val="00F83045"/>
    <w:rsid w:val="00F832DC"/>
    <w:rsid w:val="00F834C9"/>
    <w:rsid w:val="00F8373A"/>
    <w:rsid w:val="00F838B3"/>
    <w:rsid w:val="00F83E56"/>
    <w:rsid w:val="00F83FB1"/>
    <w:rsid w:val="00F840C9"/>
    <w:rsid w:val="00F8410D"/>
    <w:rsid w:val="00F841C8"/>
    <w:rsid w:val="00F84495"/>
    <w:rsid w:val="00F844DB"/>
    <w:rsid w:val="00F84758"/>
    <w:rsid w:val="00F847CA"/>
    <w:rsid w:val="00F847DE"/>
    <w:rsid w:val="00F848A3"/>
    <w:rsid w:val="00F84A0F"/>
    <w:rsid w:val="00F84AF2"/>
    <w:rsid w:val="00F84BB2"/>
    <w:rsid w:val="00F84D1D"/>
    <w:rsid w:val="00F84E53"/>
    <w:rsid w:val="00F85075"/>
    <w:rsid w:val="00F85141"/>
    <w:rsid w:val="00F851A0"/>
    <w:rsid w:val="00F85286"/>
    <w:rsid w:val="00F85301"/>
    <w:rsid w:val="00F854FF"/>
    <w:rsid w:val="00F856D7"/>
    <w:rsid w:val="00F85AA2"/>
    <w:rsid w:val="00F85CB4"/>
    <w:rsid w:val="00F85E64"/>
    <w:rsid w:val="00F85EE7"/>
    <w:rsid w:val="00F85F12"/>
    <w:rsid w:val="00F85F99"/>
    <w:rsid w:val="00F85FC3"/>
    <w:rsid w:val="00F8604D"/>
    <w:rsid w:val="00F8615B"/>
    <w:rsid w:val="00F86166"/>
    <w:rsid w:val="00F864EC"/>
    <w:rsid w:val="00F86571"/>
    <w:rsid w:val="00F865D7"/>
    <w:rsid w:val="00F86820"/>
    <w:rsid w:val="00F86B70"/>
    <w:rsid w:val="00F86C33"/>
    <w:rsid w:val="00F86D46"/>
    <w:rsid w:val="00F86FA5"/>
    <w:rsid w:val="00F8717C"/>
    <w:rsid w:val="00F8725D"/>
    <w:rsid w:val="00F87409"/>
    <w:rsid w:val="00F87422"/>
    <w:rsid w:val="00F87722"/>
    <w:rsid w:val="00F87973"/>
    <w:rsid w:val="00F87A9D"/>
    <w:rsid w:val="00F90224"/>
    <w:rsid w:val="00F90620"/>
    <w:rsid w:val="00F906FC"/>
    <w:rsid w:val="00F90841"/>
    <w:rsid w:val="00F90D6F"/>
    <w:rsid w:val="00F90D72"/>
    <w:rsid w:val="00F90DE3"/>
    <w:rsid w:val="00F90EC6"/>
    <w:rsid w:val="00F910D6"/>
    <w:rsid w:val="00F911BF"/>
    <w:rsid w:val="00F911DA"/>
    <w:rsid w:val="00F9162F"/>
    <w:rsid w:val="00F9181F"/>
    <w:rsid w:val="00F9186E"/>
    <w:rsid w:val="00F918E7"/>
    <w:rsid w:val="00F91A36"/>
    <w:rsid w:val="00F91A72"/>
    <w:rsid w:val="00F91AAF"/>
    <w:rsid w:val="00F91AC9"/>
    <w:rsid w:val="00F91B96"/>
    <w:rsid w:val="00F92001"/>
    <w:rsid w:val="00F92022"/>
    <w:rsid w:val="00F922B2"/>
    <w:rsid w:val="00F9253D"/>
    <w:rsid w:val="00F925AB"/>
    <w:rsid w:val="00F925D2"/>
    <w:rsid w:val="00F92679"/>
    <w:rsid w:val="00F9269E"/>
    <w:rsid w:val="00F926D1"/>
    <w:rsid w:val="00F926ED"/>
    <w:rsid w:val="00F9279D"/>
    <w:rsid w:val="00F9288E"/>
    <w:rsid w:val="00F928AC"/>
    <w:rsid w:val="00F928D1"/>
    <w:rsid w:val="00F92902"/>
    <w:rsid w:val="00F92A3E"/>
    <w:rsid w:val="00F92DF1"/>
    <w:rsid w:val="00F92E63"/>
    <w:rsid w:val="00F92EEB"/>
    <w:rsid w:val="00F92FB4"/>
    <w:rsid w:val="00F9309F"/>
    <w:rsid w:val="00F930CF"/>
    <w:rsid w:val="00F93159"/>
    <w:rsid w:val="00F93407"/>
    <w:rsid w:val="00F934F4"/>
    <w:rsid w:val="00F935B4"/>
    <w:rsid w:val="00F9379A"/>
    <w:rsid w:val="00F939F6"/>
    <w:rsid w:val="00F93E43"/>
    <w:rsid w:val="00F93EA0"/>
    <w:rsid w:val="00F9414A"/>
    <w:rsid w:val="00F9433B"/>
    <w:rsid w:val="00F94354"/>
    <w:rsid w:val="00F94415"/>
    <w:rsid w:val="00F944BD"/>
    <w:rsid w:val="00F945F8"/>
    <w:rsid w:val="00F9468F"/>
    <w:rsid w:val="00F946F0"/>
    <w:rsid w:val="00F94AB4"/>
    <w:rsid w:val="00F94E27"/>
    <w:rsid w:val="00F94E45"/>
    <w:rsid w:val="00F9512B"/>
    <w:rsid w:val="00F9521E"/>
    <w:rsid w:val="00F95247"/>
    <w:rsid w:val="00F9526B"/>
    <w:rsid w:val="00F95293"/>
    <w:rsid w:val="00F95584"/>
    <w:rsid w:val="00F957AF"/>
    <w:rsid w:val="00F95938"/>
    <w:rsid w:val="00F95A1A"/>
    <w:rsid w:val="00F95CD0"/>
    <w:rsid w:val="00F95D1F"/>
    <w:rsid w:val="00F95E7E"/>
    <w:rsid w:val="00F96154"/>
    <w:rsid w:val="00F9624F"/>
    <w:rsid w:val="00F96456"/>
    <w:rsid w:val="00F96913"/>
    <w:rsid w:val="00F96B33"/>
    <w:rsid w:val="00F96C9D"/>
    <w:rsid w:val="00F96D4D"/>
    <w:rsid w:val="00F96E26"/>
    <w:rsid w:val="00F96E32"/>
    <w:rsid w:val="00F96F47"/>
    <w:rsid w:val="00F97115"/>
    <w:rsid w:val="00F971A3"/>
    <w:rsid w:val="00F97527"/>
    <w:rsid w:val="00F97A70"/>
    <w:rsid w:val="00F97B66"/>
    <w:rsid w:val="00F97CD3"/>
    <w:rsid w:val="00F97D02"/>
    <w:rsid w:val="00F97DD8"/>
    <w:rsid w:val="00F97EA0"/>
    <w:rsid w:val="00FA0083"/>
    <w:rsid w:val="00FA03A6"/>
    <w:rsid w:val="00FA04EB"/>
    <w:rsid w:val="00FA0540"/>
    <w:rsid w:val="00FA06F8"/>
    <w:rsid w:val="00FA0955"/>
    <w:rsid w:val="00FA0957"/>
    <w:rsid w:val="00FA104B"/>
    <w:rsid w:val="00FA1102"/>
    <w:rsid w:val="00FA1201"/>
    <w:rsid w:val="00FA1463"/>
    <w:rsid w:val="00FA146F"/>
    <w:rsid w:val="00FA1541"/>
    <w:rsid w:val="00FA158C"/>
    <w:rsid w:val="00FA162D"/>
    <w:rsid w:val="00FA19FD"/>
    <w:rsid w:val="00FA1A05"/>
    <w:rsid w:val="00FA1CC6"/>
    <w:rsid w:val="00FA1EED"/>
    <w:rsid w:val="00FA1F11"/>
    <w:rsid w:val="00FA1F3D"/>
    <w:rsid w:val="00FA2076"/>
    <w:rsid w:val="00FA23BF"/>
    <w:rsid w:val="00FA246E"/>
    <w:rsid w:val="00FA24B2"/>
    <w:rsid w:val="00FA26CE"/>
    <w:rsid w:val="00FA2998"/>
    <w:rsid w:val="00FA29E0"/>
    <w:rsid w:val="00FA2B67"/>
    <w:rsid w:val="00FA2E5B"/>
    <w:rsid w:val="00FA2F51"/>
    <w:rsid w:val="00FA303B"/>
    <w:rsid w:val="00FA33B2"/>
    <w:rsid w:val="00FA3535"/>
    <w:rsid w:val="00FA3603"/>
    <w:rsid w:val="00FA3A23"/>
    <w:rsid w:val="00FA3AA5"/>
    <w:rsid w:val="00FA3E43"/>
    <w:rsid w:val="00FA41F2"/>
    <w:rsid w:val="00FA43AC"/>
    <w:rsid w:val="00FA47D8"/>
    <w:rsid w:val="00FA4829"/>
    <w:rsid w:val="00FA49A0"/>
    <w:rsid w:val="00FA4B0D"/>
    <w:rsid w:val="00FA4CEA"/>
    <w:rsid w:val="00FA4F39"/>
    <w:rsid w:val="00FA56B2"/>
    <w:rsid w:val="00FA58A1"/>
    <w:rsid w:val="00FA5B1E"/>
    <w:rsid w:val="00FA5BFB"/>
    <w:rsid w:val="00FA5D0A"/>
    <w:rsid w:val="00FA5D75"/>
    <w:rsid w:val="00FA5DE3"/>
    <w:rsid w:val="00FA5ED3"/>
    <w:rsid w:val="00FA5F6F"/>
    <w:rsid w:val="00FA60E4"/>
    <w:rsid w:val="00FA611F"/>
    <w:rsid w:val="00FA6151"/>
    <w:rsid w:val="00FA6370"/>
    <w:rsid w:val="00FA65B3"/>
    <w:rsid w:val="00FA6792"/>
    <w:rsid w:val="00FA67ED"/>
    <w:rsid w:val="00FA6808"/>
    <w:rsid w:val="00FA68C4"/>
    <w:rsid w:val="00FA6985"/>
    <w:rsid w:val="00FA69DA"/>
    <w:rsid w:val="00FA69FF"/>
    <w:rsid w:val="00FA6A40"/>
    <w:rsid w:val="00FA6C27"/>
    <w:rsid w:val="00FA6C8C"/>
    <w:rsid w:val="00FA6E6E"/>
    <w:rsid w:val="00FA6FD7"/>
    <w:rsid w:val="00FA7134"/>
    <w:rsid w:val="00FA727D"/>
    <w:rsid w:val="00FA74E4"/>
    <w:rsid w:val="00FA76E2"/>
    <w:rsid w:val="00FA7747"/>
    <w:rsid w:val="00FA7BB2"/>
    <w:rsid w:val="00FA7D5B"/>
    <w:rsid w:val="00FA7D93"/>
    <w:rsid w:val="00FA7E80"/>
    <w:rsid w:val="00FB0138"/>
    <w:rsid w:val="00FB06CD"/>
    <w:rsid w:val="00FB06D4"/>
    <w:rsid w:val="00FB0960"/>
    <w:rsid w:val="00FB0ABD"/>
    <w:rsid w:val="00FB0CA2"/>
    <w:rsid w:val="00FB11F3"/>
    <w:rsid w:val="00FB1250"/>
    <w:rsid w:val="00FB126F"/>
    <w:rsid w:val="00FB12E5"/>
    <w:rsid w:val="00FB16D7"/>
    <w:rsid w:val="00FB177E"/>
    <w:rsid w:val="00FB1B34"/>
    <w:rsid w:val="00FB1D60"/>
    <w:rsid w:val="00FB1EF3"/>
    <w:rsid w:val="00FB2385"/>
    <w:rsid w:val="00FB2497"/>
    <w:rsid w:val="00FB24A8"/>
    <w:rsid w:val="00FB257F"/>
    <w:rsid w:val="00FB2620"/>
    <w:rsid w:val="00FB2962"/>
    <w:rsid w:val="00FB30B4"/>
    <w:rsid w:val="00FB30C3"/>
    <w:rsid w:val="00FB32CC"/>
    <w:rsid w:val="00FB3343"/>
    <w:rsid w:val="00FB3388"/>
    <w:rsid w:val="00FB3435"/>
    <w:rsid w:val="00FB348B"/>
    <w:rsid w:val="00FB35D0"/>
    <w:rsid w:val="00FB35F5"/>
    <w:rsid w:val="00FB3743"/>
    <w:rsid w:val="00FB3968"/>
    <w:rsid w:val="00FB3A7F"/>
    <w:rsid w:val="00FB3D1D"/>
    <w:rsid w:val="00FB3DE2"/>
    <w:rsid w:val="00FB3F88"/>
    <w:rsid w:val="00FB3FEC"/>
    <w:rsid w:val="00FB4104"/>
    <w:rsid w:val="00FB4403"/>
    <w:rsid w:val="00FB4487"/>
    <w:rsid w:val="00FB46BC"/>
    <w:rsid w:val="00FB46CF"/>
    <w:rsid w:val="00FB49F0"/>
    <w:rsid w:val="00FB4A3F"/>
    <w:rsid w:val="00FB4F70"/>
    <w:rsid w:val="00FB50E9"/>
    <w:rsid w:val="00FB53BF"/>
    <w:rsid w:val="00FB5431"/>
    <w:rsid w:val="00FB591F"/>
    <w:rsid w:val="00FB5949"/>
    <w:rsid w:val="00FB59AF"/>
    <w:rsid w:val="00FB5A3B"/>
    <w:rsid w:val="00FB5E88"/>
    <w:rsid w:val="00FB626B"/>
    <w:rsid w:val="00FB631D"/>
    <w:rsid w:val="00FB66D4"/>
    <w:rsid w:val="00FB6811"/>
    <w:rsid w:val="00FB683B"/>
    <w:rsid w:val="00FB6B9D"/>
    <w:rsid w:val="00FB6C92"/>
    <w:rsid w:val="00FB7161"/>
    <w:rsid w:val="00FB7259"/>
    <w:rsid w:val="00FB75E4"/>
    <w:rsid w:val="00FB7615"/>
    <w:rsid w:val="00FB762A"/>
    <w:rsid w:val="00FB7719"/>
    <w:rsid w:val="00FB7743"/>
    <w:rsid w:val="00FB7764"/>
    <w:rsid w:val="00FB77C0"/>
    <w:rsid w:val="00FB78F2"/>
    <w:rsid w:val="00FB7B3A"/>
    <w:rsid w:val="00FB7BD4"/>
    <w:rsid w:val="00FB7C67"/>
    <w:rsid w:val="00FB7FF1"/>
    <w:rsid w:val="00FC0078"/>
    <w:rsid w:val="00FC05F5"/>
    <w:rsid w:val="00FC09BC"/>
    <w:rsid w:val="00FC0A98"/>
    <w:rsid w:val="00FC0B5D"/>
    <w:rsid w:val="00FC0CFC"/>
    <w:rsid w:val="00FC0D6F"/>
    <w:rsid w:val="00FC0DC8"/>
    <w:rsid w:val="00FC0E98"/>
    <w:rsid w:val="00FC0EA4"/>
    <w:rsid w:val="00FC1308"/>
    <w:rsid w:val="00FC1367"/>
    <w:rsid w:val="00FC1370"/>
    <w:rsid w:val="00FC138F"/>
    <w:rsid w:val="00FC1765"/>
    <w:rsid w:val="00FC1AEC"/>
    <w:rsid w:val="00FC1B75"/>
    <w:rsid w:val="00FC1C57"/>
    <w:rsid w:val="00FC1F11"/>
    <w:rsid w:val="00FC20D6"/>
    <w:rsid w:val="00FC2686"/>
    <w:rsid w:val="00FC2705"/>
    <w:rsid w:val="00FC2707"/>
    <w:rsid w:val="00FC2862"/>
    <w:rsid w:val="00FC298E"/>
    <w:rsid w:val="00FC2A47"/>
    <w:rsid w:val="00FC2BFC"/>
    <w:rsid w:val="00FC2C49"/>
    <w:rsid w:val="00FC311A"/>
    <w:rsid w:val="00FC32E0"/>
    <w:rsid w:val="00FC358B"/>
    <w:rsid w:val="00FC379E"/>
    <w:rsid w:val="00FC384C"/>
    <w:rsid w:val="00FC39E0"/>
    <w:rsid w:val="00FC3AD7"/>
    <w:rsid w:val="00FC3BA5"/>
    <w:rsid w:val="00FC3C27"/>
    <w:rsid w:val="00FC3CA0"/>
    <w:rsid w:val="00FC3D0D"/>
    <w:rsid w:val="00FC3D1D"/>
    <w:rsid w:val="00FC3DAB"/>
    <w:rsid w:val="00FC3F45"/>
    <w:rsid w:val="00FC3F8D"/>
    <w:rsid w:val="00FC406A"/>
    <w:rsid w:val="00FC414A"/>
    <w:rsid w:val="00FC4337"/>
    <w:rsid w:val="00FC4367"/>
    <w:rsid w:val="00FC4371"/>
    <w:rsid w:val="00FC44B3"/>
    <w:rsid w:val="00FC4808"/>
    <w:rsid w:val="00FC48A1"/>
    <w:rsid w:val="00FC4943"/>
    <w:rsid w:val="00FC4A90"/>
    <w:rsid w:val="00FC4AFB"/>
    <w:rsid w:val="00FC4D04"/>
    <w:rsid w:val="00FC4D38"/>
    <w:rsid w:val="00FC4E58"/>
    <w:rsid w:val="00FC4FD7"/>
    <w:rsid w:val="00FC526F"/>
    <w:rsid w:val="00FC532E"/>
    <w:rsid w:val="00FC541A"/>
    <w:rsid w:val="00FC5676"/>
    <w:rsid w:val="00FC58DD"/>
    <w:rsid w:val="00FC595E"/>
    <w:rsid w:val="00FC598E"/>
    <w:rsid w:val="00FC5993"/>
    <w:rsid w:val="00FC599D"/>
    <w:rsid w:val="00FC5B35"/>
    <w:rsid w:val="00FC5E59"/>
    <w:rsid w:val="00FC5F7C"/>
    <w:rsid w:val="00FC60D8"/>
    <w:rsid w:val="00FC6131"/>
    <w:rsid w:val="00FC626E"/>
    <w:rsid w:val="00FC63DA"/>
    <w:rsid w:val="00FC661D"/>
    <w:rsid w:val="00FC6648"/>
    <w:rsid w:val="00FC679A"/>
    <w:rsid w:val="00FC680C"/>
    <w:rsid w:val="00FC69D5"/>
    <w:rsid w:val="00FC6AD3"/>
    <w:rsid w:val="00FC6DB9"/>
    <w:rsid w:val="00FC6E13"/>
    <w:rsid w:val="00FC6EAD"/>
    <w:rsid w:val="00FC6F5A"/>
    <w:rsid w:val="00FC70A9"/>
    <w:rsid w:val="00FC717D"/>
    <w:rsid w:val="00FC71CE"/>
    <w:rsid w:val="00FC71DE"/>
    <w:rsid w:val="00FC7241"/>
    <w:rsid w:val="00FC735E"/>
    <w:rsid w:val="00FC7362"/>
    <w:rsid w:val="00FC7387"/>
    <w:rsid w:val="00FC7604"/>
    <w:rsid w:val="00FC7648"/>
    <w:rsid w:val="00FC76C5"/>
    <w:rsid w:val="00FC7794"/>
    <w:rsid w:val="00FC77E9"/>
    <w:rsid w:val="00FC7B06"/>
    <w:rsid w:val="00FC7F30"/>
    <w:rsid w:val="00FC7FBD"/>
    <w:rsid w:val="00FD0163"/>
    <w:rsid w:val="00FD039A"/>
    <w:rsid w:val="00FD03B3"/>
    <w:rsid w:val="00FD095F"/>
    <w:rsid w:val="00FD0A9A"/>
    <w:rsid w:val="00FD0CBE"/>
    <w:rsid w:val="00FD120D"/>
    <w:rsid w:val="00FD1227"/>
    <w:rsid w:val="00FD12D7"/>
    <w:rsid w:val="00FD141D"/>
    <w:rsid w:val="00FD14EE"/>
    <w:rsid w:val="00FD1514"/>
    <w:rsid w:val="00FD16AB"/>
    <w:rsid w:val="00FD16FC"/>
    <w:rsid w:val="00FD185A"/>
    <w:rsid w:val="00FD1931"/>
    <w:rsid w:val="00FD1A7D"/>
    <w:rsid w:val="00FD1AC7"/>
    <w:rsid w:val="00FD1E62"/>
    <w:rsid w:val="00FD1EC3"/>
    <w:rsid w:val="00FD20BA"/>
    <w:rsid w:val="00FD21FE"/>
    <w:rsid w:val="00FD2344"/>
    <w:rsid w:val="00FD241A"/>
    <w:rsid w:val="00FD24E5"/>
    <w:rsid w:val="00FD2868"/>
    <w:rsid w:val="00FD28DB"/>
    <w:rsid w:val="00FD2AD7"/>
    <w:rsid w:val="00FD3057"/>
    <w:rsid w:val="00FD3114"/>
    <w:rsid w:val="00FD315D"/>
    <w:rsid w:val="00FD336F"/>
    <w:rsid w:val="00FD33FB"/>
    <w:rsid w:val="00FD35AB"/>
    <w:rsid w:val="00FD3677"/>
    <w:rsid w:val="00FD3904"/>
    <w:rsid w:val="00FD3D4E"/>
    <w:rsid w:val="00FD3E51"/>
    <w:rsid w:val="00FD3E81"/>
    <w:rsid w:val="00FD3F2C"/>
    <w:rsid w:val="00FD4233"/>
    <w:rsid w:val="00FD42A5"/>
    <w:rsid w:val="00FD4560"/>
    <w:rsid w:val="00FD45FA"/>
    <w:rsid w:val="00FD4652"/>
    <w:rsid w:val="00FD46AC"/>
    <w:rsid w:val="00FD4842"/>
    <w:rsid w:val="00FD48AA"/>
    <w:rsid w:val="00FD49AD"/>
    <w:rsid w:val="00FD49CD"/>
    <w:rsid w:val="00FD4D26"/>
    <w:rsid w:val="00FD4E7C"/>
    <w:rsid w:val="00FD4FDC"/>
    <w:rsid w:val="00FD501C"/>
    <w:rsid w:val="00FD515D"/>
    <w:rsid w:val="00FD5309"/>
    <w:rsid w:val="00FD586B"/>
    <w:rsid w:val="00FD5E11"/>
    <w:rsid w:val="00FD5EC8"/>
    <w:rsid w:val="00FD5FC6"/>
    <w:rsid w:val="00FD63FD"/>
    <w:rsid w:val="00FD655E"/>
    <w:rsid w:val="00FD6589"/>
    <w:rsid w:val="00FD6AC4"/>
    <w:rsid w:val="00FD6CD1"/>
    <w:rsid w:val="00FD6ECB"/>
    <w:rsid w:val="00FD6EFA"/>
    <w:rsid w:val="00FD7027"/>
    <w:rsid w:val="00FD7248"/>
    <w:rsid w:val="00FD73E1"/>
    <w:rsid w:val="00FD742F"/>
    <w:rsid w:val="00FD7439"/>
    <w:rsid w:val="00FD74BA"/>
    <w:rsid w:val="00FD76E8"/>
    <w:rsid w:val="00FD7706"/>
    <w:rsid w:val="00FD7984"/>
    <w:rsid w:val="00FD79EE"/>
    <w:rsid w:val="00FD7B43"/>
    <w:rsid w:val="00FD7C4E"/>
    <w:rsid w:val="00FD7C82"/>
    <w:rsid w:val="00FD7DA0"/>
    <w:rsid w:val="00FD7EE3"/>
    <w:rsid w:val="00FD7FDF"/>
    <w:rsid w:val="00FE0187"/>
    <w:rsid w:val="00FE02A2"/>
    <w:rsid w:val="00FE05F9"/>
    <w:rsid w:val="00FE0816"/>
    <w:rsid w:val="00FE0A75"/>
    <w:rsid w:val="00FE0B5E"/>
    <w:rsid w:val="00FE0E0B"/>
    <w:rsid w:val="00FE0EAA"/>
    <w:rsid w:val="00FE11BC"/>
    <w:rsid w:val="00FE125C"/>
    <w:rsid w:val="00FE1483"/>
    <w:rsid w:val="00FE156E"/>
    <w:rsid w:val="00FE1776"/>
    <w:rsid w:val="00FE183A"/>
    <w:rsid w:val="00FE1853"/>
    <w:rsid w:val="00FE19C0"/>
    <w:rsid w:val="00FE19E8"/>
    <w:rsid w:val="00FE1BCE"/>
    <w:rsid w:val="00FE1C73"/>
    <w:rsid w:val="00FE1EB2"/>
    <w:rsid w:val="00FE20E9"/>
    <w:rsid w:val="00FE229F"/>
    <w:rsid w:val="00FE22DF"/>
    <w:rsid w:val="00FE232A"/>
    <w:rsid w:val="00FE2468"/>
    <w:rsid w:val="00FE24A4"/>
    <w:rsid w:val="00FE288F"/>
    <w:rsid w:val="00FE2946"/>
    <w:rsid w:val="00FE2976"/>
    <w:rsid w:val="00FE2A3F"/>
    <w:rsid w:val="00FE2A77"/>
    <w:rsid w:val="00FE2B39"/>
    <w:rsid w:val="00FE2B8B"/>
    <w:rsid w:val="00FE2CF8"/>
    <w:rsid w:val="00FE2D6A"/>
    <w:rsid w:val="00FE2EDF"/>
    <w:rsid w:val="00FE2F6F"/>
    <w:rsid w:val="00FE2FFC"/>
    <w:rsid w:val="00FE3021"/>
    <w:rsid w:val="00FE30B8"/>
    <w:rsid w:val="00FE3134"/>
    <w:rsid w:val="00FE319F"/>
    <w:rsid w:val="00FE31D3"/>
    <w:rsid w:val="00FE361A"/>
    <w:rsid w:val="00FE36DB"/>
    <w:rsid w:val="00FE377C"/>
    <w:rsid w:val="00FE37AE"/>
    <w:rsid w:val="00FE39F0"/>
    <w:rsid w:val="00FE3AAD"/>
    <w:rsid w:val="00FE3B6A"/>
    <w:rsid w:val="00FE3E41"/>
    <w:rsid w:val="00FE3F8E"/>
    <w:rsid w:val="00FE40F4"/>
    <w:rsid w:val="00FE4173"/>
    <w:rsid w:val="00FE4218"/>
    <w:rsid w:val="00FE4223"/>
    <w:rsid w:val="00FE4332"/>
    <w:rsid w:val="00FE4336"/>
    <w:rsid w:val="00FE4377"/>
    <w:rsid w:val="00FE4396"/>
    <w:rsid w:val="00FE4534"/>
    <w:rsid w:val="00FE45C5"/>
    <w:rsid w:val="00FE477D"/>
    <w:rsid w:val="00FE4858"/>
    <w:rsid w:val="00FE4A20"/>
    <w:rsid w:val="00FE4A5E"/>
    <w:rsid w:val="00FE4B7B"/>
    <w:rsid w:val="00FE4E3A"/>
    <w:rsid w:val="00FE5003"/>
    <w:rsid w:val="00FE5032"/>
    <w:rsid w:val="00FE52AA"/>
    <w:rsid w:val="00FE53C6"/>
    <w:rsid w:val="00FE557B"/>
    <w:rsid w:val="00FE55B1"/>
    <w:rsid w:val="00FE5735"/>
    <w:rsid w:val="00FE5BD1"/>
    <w:rsid w:val="00FE5CCA"/>
    <w:rsid w:val="00FE5CE5"/>
    <w:rsid w:val="00FE60E7"/>
    <w:rsid w:val="00FE61A0"/>
    <w:rsid w:val="00FE64AE"/>
    <w:rsid w:val="00FE64F7"/>
    <w:rsid w:val="00FE66D7"/>
    <w:rsid w:val="00FE683D"/>
    <w:rsid w:val="00FE68D0"/>
    <w:rsid w:val="00FE69FE"/>
    <w:rsid w:val="00FE6E99"/>
    <w:rsid w:val="00FE6F1E"/>
    <w:rsid w:val="00FE6F9F"/>
    <w:rsid w:val="00FE6FDB"/>
    <w:rsid w:val="00FE7033"/>
    <w:rsid w:val="00FE7279"/>
    <w:rsid w:val="00FE739F"/>
    <w:rsid w:val="00FE748A"/>
    <w:rsid w:val="00FE7541"/>
    <w:rsid w:val="00FE75F4"/>
    <w:rsid w:val="00FE7677"/>
    <w:rsid w:val="00FE798B"/>
    <w:rsid w:val="00FE7C51"/>
    <w:rsid w:val="00FE7CA4"/>
    <w:rsid w:val="00FE7DBA"/>
    <w:rsid w:val="00FE7DC1"/>
    <w:rsid w:val="00FE7F65"/>
    <w:rsid w:val="00FE7FAA"/>
    <w:rsid w:val="00FF030F"/>
    <w:rsid w:val="00FF032A"/>
    <w:rsid w:val="00FF04AC"/>
    <w:rsid w:val="00FF079C"/>
    <w:rsid w:val="00FF0812"/>
    <w:rsid w:val="00FF085A"/>
    <w:rsid w:val="00FF0ACE"/>
    <w:rsid w:val="00FF0BEC"/>
    <w:rsid w:val="00FF0CCD"/>
    <w:rsid w:val="00FF0DA1"/>
    <w:rsid w:val="00FF0E87"/>
    <w:rsid w:val="00FF0F7F"/>
    <w:rsid w:val="00FF1231"/>
    <w:rsid w:val="00FF141D"/>
    <w:rsid w:val="00FF1537"/>
    <w:rsid w:val="00FF1628"/>
    <w:rsid w:val="00FF1687"/>
    <w:rsid w:val="00FF1865"/>
    <w:rsid w:val="00FF1901"/>
    <w:rsid w:val="00FF1CBF"/>
    <w:rsid w:val="00FF1D62"/>
    <w:rsid w:val="00FF2134"/>
    <w:rsid w:val="00FF2466"/>
    <w:rsid w:val="00FF2518"/>
    <w:rsid w:val="00FF2752"/>
    <w:rsid w:val="00FF29D8"/>
    <w:rsid w:val="00FF2BE0"/>
    <w:rsid w:val="00FF2CFF"/>
    <w:rsid w:val="00FF2E93"/>
    <w:rsid w:val="00FF3261"/>
    <w:rsid w:val="00FF33C3"/>
    <w:rsid w:val="00FF33C9"/>
    <w:rsid w:val="00FF349E"/>
    <w:rsid w:val="00FF3592"/>
    <w:rsid w:val="00FF3611"/>
    <w:rsid w:val="00FF365C"/>
    <w:rsid w:val="00FF3844"/>
    <w:rsid w:val="00FF396F"/>
    <w:rsid w:val="00FF3B92"/>
    <w:rsid w:val="00FF3C34"/>
    <w:rsid w:val="00FF3DD5"/>
    <w:rsid w:val="00FF4009"/>
    <w:rsid w:val="00FF40F7"/>
    <w:rsid w:val="00FF4208"/>
    <w:rsid w:val="00FF4285"/>
    <w:rsid w:val="00FF4436"/>
    <w:rsid w:val="00FF4792"/>
    <w:rsid w:val="00FF47E0"/>
    <w:rsid w:val="00FF4A11"/>
    <w:rsid w:val="00FF4BD7"/>
    <w:rsid w:val="00FF4DC1"/>
    <w:rsid w:val="00FF4F99"/>
    <w:rsid w:val="00FF5021"/>
    <w:rsid w:val="00FF52AE"/>
    <w:rsid w:val="00FF52B9"/>
    <w:rsid w:val="00FF53FB"/>
    <w:rsid w:val="00FF5B5C"/>
    <w:rsid w:val="00FF5E70"/>
    <w:rsid w:val="00FF60D4"/>
    <w:rsid w:val="00FF6188"/>
    <w:rsid w:val="00FF61BE"/>
    <w:rsid w:val="00FF6383"/>
    <w:rsid w:val="00FF6411"/>
    <w:rsid w:val="00FF6420"/>
    <w:rsid w:val="00FF6456"/>
    <w:rsid w:val="00FF6558"/>
    <w:rsid w:val="00FF66CF"/>
    <w:rsid w:val="00FF6715"/>
    <w:rsid w:val="00FF6886"/>
    <w:rsid w:val="00FF6A56"/>
    <w:rsid w:val="00FF6AE1"/>
    <w:rsid w:val="00FF6B2D"/>
    <w:rsid w:val="00FF6BDE"/>
    <w:rsid w:val="00FF6BEF"/>
    <w:rsid w:val="00FF6D03"/>
    <w:rsid w:val="00FF6E25"/>
    <w:rsid w:val="00FF6E4B"/>
    <w:rsid w:val="00FF6EC1"/>
    <w:rsid w:val="00FF715E"/>
    <w:rsid w:val="00FF7238"/>
    <w:rsid w:val="00FF7499"/>
    <w:rsid w:val="00FF7677"/>
    <w:rsid w:val="00FF76B5"/>
    <w:rsid w:val="00FF7739"/>
    <w:rsid w:val="00FF782D"/>
    <w:rsid w:val="00FF7866"/>
    <w:rsid w:val="00FF790F"/>
    <w:rsid w:val="00FF7989"/>
    <w:rsid w:val="00FF7EA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0522F62"/>
  <w15:chartTrackingRefBased/>
  <w15:docId w15:val="{E5D3B228-687F-47D1-AD0D-8557C3041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0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0F4E"/>
    <w:pPr>
      <w:spacing w:line="240" w:lineRule="atLeast"/>
      <w:jc w:val="thaiDistribute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6285"/>
    <w:pPr>
      <w:keepNext/>
      <w:numPr>
        <w:numId w:val="1"/>
      </w:numPr>
      <w:shd w:val="solid" w:color="FFFFFF" w:fill="FFFFFF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628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628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628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6285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6285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6285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6285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C6285"/>
    <w:pPr>
      <w:keepNext/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C6285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8C628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8C6285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852C9D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852C9D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852C9D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852C9D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852C9D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852C9D"/>
    <w:rPr>
      <w:rFonts w:ascii="Cambria" w:hAnsi="Cambria" w:cs="Angsana New"/>
      <w:sz w:val="28"/>
      <w:szCs w:val="28"/>
    </w:rPr>
  </w:style>
  <w:style w:type="character" w:customStyle="1" w:styleId="BodyTextChar">
    <w:name w:val="Body Text Char"/>
    <w:aliases w:val="bt Char,body text Char,Body Char,BT Char"/>
    <w:locked/>
    <w:rsid w:val="008C6285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T"/>
    <w:basedOn w:val="Normal"/>
    <w:link w:val="BodyTextChar1"/>
    <w:rsid w:val="008C6285"/>
    <w:pPr>
      <w:spacing w:after="120"/>
    </w:pPr>
    <w:rPr>
      <w:rFonts w:cs="Times New Roman"/>
    </w:rPr>
  </w:style>
  <w:style w:type="character" w:customStyle="1" w:styleId="BodyTextChar1">
    <w:name w:val="Body Text Char1"/>
    <w:aliases w:val="bt Char1,body text Char1,Body Char1,BT Char1"/>
    <w:link w:val="BodyText"/>
    <w:locked/>
    <w:rsid w:val="00852C9D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852C9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C6285"/>
    <w:rPr>
      <w:b/>
      <w:bCs/>
    </w:rPr>
  </w:style>
  <w:style w:type="paragraph" w:styleId="ListBullet">
    <w:name w:val="List Bullet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C628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C6285"/>
    <w:pPr>
      <w:ind w:left="284"/>
    </w:pPr>
  </w:style>
  <w:style w:type="paragraph" w:customStyle="1" w:styleId="AAFrameAddress">
    <w:name w:val="AA Frame Address"/>
    <w:basedOn w:val="Heading1"/>
    <w:uiPriority w:val="99"/>
    <w:rsid w:val="008C628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C628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C628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C628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C628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C628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C628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C628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C628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C628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C628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C628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C628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C6285"/>
    <w:pPr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8C6285"/>
    <w:pPr>
      <w:spacing w:after="240"/>
    </w:pPr>
  </w:style>
  <w:style w:type="paragraph" w:styleId="TOC4">
    <w:name w:val="toc 4"/>
    <w:basedOn w:val="Normal"/>
    <w:next w:val="Normal"/>
    <w:uiPriority w:val="99"/>
    <w:semiHidden/>
    <w:rsid w:val="008C628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C6285"/>
    <w:pPr>
      <w:ind w:left="1134"/>
    </w:pPr>
  </w:style>
  <w:style w:type="paragraph" w:styleId="TOC6">
    <w:name w:val="toc 6"/>
    <w:basedOn w:val="Normal"/>
    <w:next w:val="Normal"/>
    <w:rsid w:val="008C628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C628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C628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C628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C6285"/>
    <w:pPr>
      <w:ind w:left="567" w:hanging="567"/>
    </w:pPr>
  </w:style>
  <w:style w:type="paragraph" w:styleId="ListBullet5">
    <w:name w:val="List Bullet 5"/>
    <w:basedOn w:val="Normal"/>
    <w:uiPriority w:val="99"/>
    <w:rsid w:val="008C628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8C628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52C9D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C628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C628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52C9D"/>
    <w:rPr>
      <w:rFonts w:ascii="Arial" w:hAnsi="Arial" w:cs="Angsana New"/>
      <w:sz w:val="22"/>
      <w:szCs w:val="22"/>
    </w:rPr>
  </w:style>
  <w:style w:type="character" w:styleId="Strong">
    <w:name w:val="Strong"/>
    <w:uiPriority w:val="99"/>
    <w:qFormat/>
    <w:rsid w:val="008C62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C628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8C628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C62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C628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C6285"/>
    <w:pPr>
      <w:tabs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8C6285"/>
  </w:style>
  <w:style w:type="paragraph" w:customStyle="1" w:styleId="ReportMenuBar">
    <w:name w:val="ReportMenuBar"/>
    <w:basedOn w:val="Normal"/>
    <w:uiPriority w:val="99"/>
    <w:rsid w:val="008C628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C628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C62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C62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628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628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C628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C62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C6285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C6285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C628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C628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852C9D"/>
    <w:rPr>
      <w:rFonts w:ascii="Arial" w:hAnsi="Arial" w:cs="Angsana New"/>
      <w:sz w:val="22"/>
      <w:szCs w:val="22"/>
    </w:rPr>
  </w:style>
  <w:style w:type="paragraph" w:customStyle="1" w:styleId="a1">
    <w:name w:val="??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C628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C6285"/>
    <w:pPr>
      <w:tabs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C6285"/>
    <w:pPr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C628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C6285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852C9D"/>
    <w:rPr>
      <w:rFonts w:ascii="Arial" w:hAnsi="Arial" w:cs="Angsana New"/>
      <w:sz w:val="16"/>
    </w:rPr>
  </w:style>
  <w:style w:type="character" w:styleId="PageNumber">
    <w:name w:val="page number"/>
    <w:uiPriority w:val="99"/>
    <w:rsid w:val="008C6285"/>
    <w:rPr>
      <w:rFonts w:cs="Times New Roman"/>
    </w:rPr>
  </w:style>
  <w:style w:type="paragraph" w:customStyle="1" w:styleId="ASSETS">
    <w:name w:val="ASSETS"/>
    <w:basedOn w:val="Normal"/>
    <w:uiPriority w:val="99"/>
    <w:rsid w:val="008C628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8C6285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8C6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52C9D"/>
    <w:rPr>
      <w:rFonts w:cs="Angsana New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AF7F1A"/>
    <w:pPr>
      <w:tabs>
        <w:tab w:val="left" w:pos="540"/>
      </w:tabs>
      <w:spacing w:after="0"/>
      <w:ind w:left="540" w:right="9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AF7F1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C62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8C6285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852C9D"/>
    <w:rPr>
      <w:rFonts w:ascii="Arial" w:hAnsi="Arial" w:cs="Angsana New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C6285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6285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C4209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acctmergecolhdg">
    <w:name w:val="acct merge col hdg"/>
    <w:aliases w:val="mh"/>
    <w:basedOn w:val="Normal"/>
    <w:rsid w:val="008C6285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6285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C6285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852C9D"/>
    <w:rPr>
      <w:rFonts w:ascii="Arial" w:hAnsi="Arial" w:cs="Angsana New"/>
      <w:sz w:val="25"/>
      <w:szCs w:val="25"/>
    </w:rPr>
  </w:style>
  <w:style w:type="paragraph" w:customStyle="1" w:styleId="Graphic">
    <w:name w:val="Graphic"/>
    <w:basedOn w:val="Signature"/>
    <w:uiPriority w:val="99"/>
    <w:rsid w:val="008C6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C6285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C62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C6285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C62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C6285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C6285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C6285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C6285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C6285"/>
    <w:pPr>
      <w:tabs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C62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C62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C62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C62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C62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C6285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C6285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C6285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C62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8C62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C6285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C6285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8C6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  <w:jc w:val="thaiDistribute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852C9D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8C6285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C6285"/>
  </w:style>
  <w:style w:type="paragraph" w:customStyle="1" w:styleId="zreportaddinfo">
    <w:name w:val="zreport addinfo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C6285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C62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C6285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C6285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C62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C6285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C62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C62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C6285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C62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C6285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C62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C6285"/>
  </w:style>
  <w:style w:type="paragraph" w:customStyle="1" w:styleId="nineptheadingcentredbold">
    <w:name w:val="nine pt heading centred bold"/>
    <w:aliases w:val="9hcb"/>
    <w:basedOn w:val="Normal"/>
    <w:uiPriority w:val="99"/>
    <w:rsid w:val="008C6285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C62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C62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C62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C62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C62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C62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C6285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C6285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C6285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C6285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C6285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C6285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C62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C6285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C6285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C6285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C6285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6285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C6285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C6285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C6285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C6285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C62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C6285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6285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C6285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C6285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C62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C6285"/>
    <w:pPr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rsid w:val="008C6285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C62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C62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C6285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C6285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C6285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C6285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C6285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C62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8C62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C6285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C62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C62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C62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C62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C62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C6285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C62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C62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C6285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C6285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C6285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C62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C62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C62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8C6285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C62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C62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C6285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C62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C62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C62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C62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C62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C62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C62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C62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C62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C6285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C62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C62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C62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C6285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C6285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C62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C62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8C62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C62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C62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C62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C62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C62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C62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C6285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C62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C6285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C62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C62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C62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C62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C62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C6285"/>
    <w:pPr>
      <w:tabs>
        <w:tab w:val="num" w:pos="907"/>
      </w:tabs>
      <w:spacing w:line="260" w:lineRule="atLeast"/>
      <w:ind w:left="907" w:hanging="340"/>
      <w:jc w:val="thaiDistribute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C62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6285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C62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C62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C62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C62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C62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C6285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C62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C62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C6285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C62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C62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C62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C62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C62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C62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C62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8C62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C62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C62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C62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C62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C62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C62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C62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C6285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C62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C6285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6285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C6285"/>
    <w:pPr>
      <w:tabs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C6285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6285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8C62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C62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C62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C628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8C628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852C9D"/>
    <w:rPr>
      <w:rFonts w:cs="Angsana New"/>
      <w:sz w:val="2"/>
    </w:rPr>
  </w:style>
  <w:style w:type="character" w:customStyle="1" w:styleId="AccPolicyHeadingCharChar">
    <w:name w:val="Acc Policy Heading Char Char"/>
    <w:uiPriority w:val="99"/>
    <w:rsid w:val="008C6285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F3E6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D925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uiPriority w:val="99"/>
    <w:rsid w:val="00CC420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/>
      <w:sz w:val="30"/>
      <w:szCs w:val="30"/>
      <w:lang w:val="en-US" w:bidi="th-TH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CC4209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5Char1">
    <w:name w:val="Heading 5 Char1"/>
    <w:uiPriority w:val="99"/>
    <w:locked/>
    <w:rsid w:val="00B91978"/>
    <w:rPr>
      <w:rFonts w:cs="EucrosiaUPC"/>
      <w:b/>
      <w:bCs/>
      <w:sz w:val="32"/>
      <w:szCs w:val="32"/>
      <w:lang w:val="en-US" w:eastAsia="en-US" w:bidi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B65B5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0D1EEA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0D1EEA"/>
    <w:rPr>
      <w:rFonts w:ascii="Consolas" w:hAnsi="Consolas" w:cs="Times New Roman"/>
      <w:sz w:val="26"/>
      <w:szCs w:val="26"/>
    </w:rPr>
  </w:style>
  <w:style w:type="paragraph" w:customStyle="1" w:styleId="Default">
    <w:name w:val="Default"/>
    <w:rsid w:val="00EE735D"/>
    <w:pPr>
      <w:autoSpaceDE w:val="0"/>
      <w:autoSpaceDN w:val="0"/>
      <w:adjustRightInd w:val="0"/>
      <w:spacing w:line="240" w:lineRule="atLeast"/>
      <w:jc w:val="thaiDistribute"/>
    </w:pPr>
    <w:rPr>
      <w:rFonts w:ascii="EucrosiaUPC" w:hAnsi="EucrosiaUPC" w:cs="EucrosiaUPC"/>
      <w:color w:val="000000"/>
      <w:sz w:val="24"/>
      <w:szCs w:val="24"/>
    </w:rPr>
  </w:style>
  <w:style w:type="paragraph" w:customStyle="1" w:styleId="NormalIndent11">
    <w:name w:val="Normal Indent11"/>
    <w:basedOn w:val="Normal"/>
    <w:uiPriority w:val="99"/>
    <w:rsid w:val="000458A5"/>
    <w:pPr>
      <w:spacing w:line="260" w:lineRule="atLeast"/>
      <w:ind w:left="142"/>
    </w:pPr>
    <w:rPr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0458A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458A5"/>
    <w:rPr>
      <w:rFonts w:cs="Times New Roman"/>
    </w:rPr>
  </w:style>
  <w:style w:type="character" w:customStyle="1" w:styleId="gt-icon-text1">
    <w:name w:val="gt-icon-text1"/>
    <w:uiPriority w:val="99"/>
    <w:rsid w:val="000458A5"/>
    <w:rPr>
      <w:rFonts w:cs="Times New Roman"/>
    </w:rPr>
  </w:style>
  <w:style w:type="character" w:customStyle="1" w:styleId="shorttext">
    <w:name w:val="short_text"/>
    <w:uiPriority w:val="99"/>
    <w:rsid w:val="000458A5"/>
    <w:rPr>
      <w:rFonts w:cs="Times New Roman"/>
    </w:rPr>
  </w:style>
  <w:style w:type="character" w:customStyle="1" w:styleId="longtext">
    <w:name w:val="long_text"/>
    <w:uiPriority w:val="99"/>
    <w:rsid w:val="000458A5"/>
    <w:rPr>
      <w:rFonts w:cs="Times New Roman"/>
    </w:rPr>
  </w:style>
  <w:style w:type="character" w:customStyle="1" w:styleId="CommentTextChar">
    <w:name w:val="Comment Text Char"/>
    <w:locked/>
    <w:rsid w:val="000458A5"/>
    <w:rPr>
      <w:rFonts w:ascii="Arial" w:hAnsi="Arial"/>
      <w:sz w:val="25"/>
    </w:rPr>
  </w:style>
  <w:style w:type="paragraph" w:styleId="CommentText">
    <w:name w:val="annotation text"/>
    <w:basedOn w:val="Normal"/>
    <w:link w:val="CommentTextChar1"/>
    <w:rsid w:val="000458A5"/>
    <w:pPr>
      <w:spacing w:line="240" w:lineRule="auto"/>
    </w:pPr>
    <w:rPr>
      <w:sz w:val="25"/>
      <w:szCs w:val="25"/>
    </w:rPr>
  </w:style>
  <w:style w:type="character" w:customStyle="1" w:styleId="CommentTextChar1">
    <w:name w:val="Comment Text Char1"/>
    <w:link w:val="CommentText"/>
    <w:uiPriority w:val="99"/>
    <w:semiHidden/>
    <w:locked/>
    <w:rsid w:val="003058C8"/>
    <w:rPr>
      <w:rFonts w:ascii="Arial" w:hAnsi="Arial" w:cs="Times New Roman"/>
      <w:sz w:val="25"/>
      <w:szCs w:val="25"/>
    </w:rPr>
  </w:style>
  <w:style w:type="character" w:customStyle="1" w:styleId="CommentSubjectChar">
    <w:name w:val="Comment Subject Char"/>
    <w:uiPriority w:val="99"/>
    <w:locked/>
    <w:rsid w:val="000458A5"/>
    <w:rPr>
      <w:rFonts w:ascii="Arial" w:hAnsi="Arial"/>
      <w:b/>
      <w:sz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0458A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3058C8"/>
    <w:rPr>
      <w:rFonts w:ascii="Arial" w:hAnsi="Arial" w:cs="Times New Roman"/>
      <w:b/>
      <w:bCs/>
      <w:sz w:val="25"/>
      <w:szCs w:val="25"/>
    </w:rPr>
  </w:style>
  <w:style w:type="paragraph" w:styleId="NoSpacing">
    <w:name w:val="No Spacing"/>
    <w:uiPriority w:val="1"/>
    <w:qFormat/>
    <w:rsid w:val="001C49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SubtleEmphasis">
    <w:name w:val="Subtle Emphasis"/>
    <w:uiPriority w:val="19"/>
    <w:qFormat/>
    <w:rsid w:val="005A7A0E"/>
    <w:rPr>
      <w:i/>
      <w:iCs/>
      <w:color w:val="808080"/>
    </w:rPr>
  </w:style>
  <w:style w:type="character" w:styleId="CommentReference">
    <w:name w:val="annotation reference"/>
    <w:uiPriority w:val="99"/>
    <w:locked/>
    <w:rsid w:val="00671422"/>
    <w:rPr>
      <w:rFonts w:cs="Times New Roman"/>
      <w:sz w:val="16"/>
      <w:szCs w:val="16"/>
    </w:rPr>
  </w:style>
  <w:style w:type="character" w:styleId="LineNumber">
    <w:name w:val="line number"/>
    <w:uiPriority w:val="99"/>
    <w:semiHidden/>
    <w:locked/>
    <w:rsid w:val="00671422"/>
    <w:rPr>
      <w:rFonts w:cs="Times New Roman"/>
    </w:rPr>
  </w:style>
  <w:style w:type="character" w:customStyle="1" w:styleId="AccountingPolicyChar1">
    <w:name w:val="Accounting Policy Char1"/>
    <w:link w:val="AccountingPolicy"/>
    <w:locked/>
    <w:rsid w:val="00DF78DC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F78DC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Heading1Char1">
    <w:name w:val="Heading 1 Char1"/>
    <w:uiPriority w:val="99"/>
    <w:rsid w:val="00E43EA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E43EA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43EA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43EA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43EA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43E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43EAA"/>
  </w:style>
  <w:style w:type="character" w:styleId="Emphasis">
    <w:name w:val="Emphasis"/>
    <w:uiPriority w:val="20"/>
    <w:qFormat/>
    <w:rsid w:val="00E43EA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43EAA"/>
  </w:style>
  <w:style w:type="paragraph" w:styleId="Revision">
    <w:name w:val="Revision"/>
    <w:hidden/>
    <w:uiPriority w:val="99"/>
    <w:semiHidden/>
    <w:rsid w:val="00E43EAA"/>
    <w:pPr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locked/>
    <w:rsid w:val="00E43EA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43EAA"/>
    <w:rPr>
      <w:color w:val="4D90F0"/>
    </w:rPr>
  </w:style>
  <w:style w:type="paragraph" w:styleId="NormalWeb">
    <w:name w:val="Normal (Web)"/>
    <w:basedOn w:val="Normal"/>
    <w:uiPriority w:val="99"/>
    <w:unhideWhenUsed/>
    <w:locked/>
    <w:rsid w:val="00E43E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43EA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">
    <w:name w:val="List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1026C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026CC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1026CC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1026CC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rsid w:val="001026CC"/>
    <w:rPr>
      <w:rFonts w:hAnsi="Tms Rmn" w:cs="Tms Rmn"/>
      <w:i/>
      <w:iCs/>
      <w:sz w:val="24"/>
      <w:szCs w:val="28"/>
    </w:rPr>
  </w:style>
  <w:style w:type="paragraph" w:styleId="BodyTextIndent3">
    <w:name w:val="Body Text Indent 3"/>
    <w:basedOn w:val="Normal"/>
    <w:link w:val="BodyTextIndent3Char"/>
    <w:uiPriority w:val="99"/>
    <w:locked/>
    <w:rsid w:val="001026CC"/>
    <w:pPr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1026CC"/>
    <w:rPr>
      <w:rFonts w:ascii="Arial" w:hAnsi="Arial"/>
      <w:sz w:val="16"/>
      <w:szCs w:val="18"/>
      <w:lang w:val="en-GB" w:bidi="ar-SA"/>
    </w:rPr>
  </w:style>
  <w:style w:type="character" w:styleId="FootnoteReference">
    <w:name w:val="footnote reference"/>
    <w:aliases w:val="fr"/>
    <w:uiPriority w:val="99"/>
    <w:semiHidden/>
    <w:locked/>
    <w:rsid w:val="001026CC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1026CC"/>
    <w:pPr>
      <w:spacing w:before="120" w:after="120" w:line="240" w:lineRule="atLeast"/>
      <w:jc w:val="thaiDistribute"/>
    </w:pPr>
    <w:rPr>
      <w:rFonts w:ascii="Arial" w:hAnsi="Arial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locked/>
    <w:rsid w:val="00102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026CC"/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1026CC"/>
  </w:style>
  <w:style w:type="paragraph" w:customStyle="1" w:styleId="RNormal">
    <w:name w:val="RNormal"/>
    <w:basedOn w:val="Normal"/>
    <w:rsid w:val="00AD667B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Indent2">
    <w:name w:val="Normal Indent2"/>
    <w:basedOn w:val="Normal"/>
    <w:uiPriority w:val="99"/>
    <w:rsid w:val="00363EB2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E14A73"/>
    <w:pPr>
      <w:ind w:left="547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E14A73"/>
    <w:rPr>
      <w:rFonts w:ascii="Angsana New" w:eastAsia="MS Mincho" w:hAnsi="Angsana New"/>
    </w:rPr>
  </w:style>
  <w:style w:type="paragraph" w:customStyle="1" w:styleId="gmail-msolistparagraph">
    <w:name w:val="gmail-msolistparagraph"/>
    <w:basedOn w:val="Normal"/>
    <w:rsid w:val="004A6B7F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63C86"/>
    <w:rPr>
      <w:rFonts w:ascii="Arial" w:hAnsi="Arial"/>
      <w:sz w:val="18"/>
      <w:szCs w:val="22"/>
    </w:rPr>
  </w:style>
  <w:style w:type="character" w:customStyle="1" w:styleId="normaltextrun">
    <w:name w:val="normaltextrun"/>
    <w:rsid w:val="00EC7976"/>
  </w:style>
  <w:style w:type="character" w:customStyle="1" w:styleId="eop">
    <w:name w:val="eop"/>
    <w:rsid w:val="00EC7976"/>
  </w:style>
  <w:style w:type="paragraph" w:customStyle="1" w:styleId="paragraph">
    <w:name w:val="paragraph"/>
    <w:basedOn w:val="Normal"/>
    <w:rsid w:val="00EC797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7797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47797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47797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47797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347797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47797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4779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7797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4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locked/>
    <w:rsid w:val="0034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47797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47797"/>
    <w:rPr>
      <w:rFonts w:ascii="Arial" w:hAnsi="Arial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779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7797"/>
    <w:rPr>
      <w:rFonts w:ascii="Arial" w:hAnsi="Arial"/>
      <w:i/>
      <w:iCs/>
      <w:color w:val="4472C4" w:themeColor="accent1"/>
      <w:sz w:val="18"/>
      <w:szCs w:val="22"/>
    </w:rPr>
  </w:style>
  <w:style w:type="paragraph" w:styleId="List3">
    <w:name w:val="List 3"/>
    <w:basedOn w:val="Normal"/>
    <w:uiPriority w:val="99"/>
    <w:semiHidden/>
    <w:unhideWhenUsed/>
    <w:locked/>
    <w:rsid w:val="00347797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47797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47797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47797"/>
    <w:pPr>
      <w:spacing w:after="120"/>
      <w:ind w:left="36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47797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47797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47797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4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4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47797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47797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347797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47797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47797"/>
    <w:rPr>
      <w:rFonts w:ascii="Arial" w:hAnsi="Arial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4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7797"/>
    <w:pPr>
      <w:keepLines/>
      <w:numPr>
        <w:numId w:val="0"/>
      </w:numPr>
      <w:shd w:val="clear" w:color="auto" w:fill="auto"/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paragraph" w:customStyle="1" w:styleId="Pa38">
    <w:name w:val="Pa38"/>
    <w:basedOn w:val="Normal"/>
    <w:next w:val="Normal"/>
    <w:uiPriority w:val="99"/>
    <w:rsid w:val="001543B9"/>
    <w:pPr>
      <w:autoSpaceDE w:val="0"/>
      <w:autoSpaceDN w:val="0"/>
      <w:adjustRightInd w:val="0"/>
      <w:spacing w:line="140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7205A0"/>
    <w:pPr>
      <w:autoSpaceDE w:val="0"/>
      <w:autoSpaceDN w:val="0"/>
      <w:adjustRightInd w:val="0"/>
      <w:spacing w:line="141" w:lineRule="atLeast"/>
      <w:jc w:val="left"/>
    </w:pPr>
    <w:rPr>
      <w:rFonts w:ascii="Univers LT Std 45 Light" w:hAnsi="Univers LT Std 45 Light"/>
      <w:sz w:val="24"/>
      <w:szCs w:val="24"/>
    </w:rPr>
  </w:style>
  <w:style w:type="numbering" w:customStyle="1" w:styleId="CurrentList1">
    <w:name w:val="Current List1"/>
    <w:rsid w:val="00C66851"/>
    <w:pPr>
      <w:numPr>
        <w:numId w:val="35"/>
      </w:numPr>
    </w:pPr>
  </w:style>
  <w:style w:type="character" w:customStyle="1" w:styleId="ui-provider">
    <w:name w:val="ui-provider"/>
    <w:basedOn w:val="DefaultParagraphFont"/>
    <w:rsid w:val="002631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4BD702F1EE9446B099C2C19BD0C01F" ma:contentTypeVersion="4" ma:contentTypeDescription="Create a new document." ma:contentTypeScope="" ma:versionID="f13c1b93d574005b47a3c708f5a90c84">
  <xsd:schema xmlns:xsd="http://www.w3.org/2001/XMLSchema" xmlns:xs="http://www.w3.org/2001/XMLSchema" xmlns:p="http://schemas.microsoft.com/office/2006/metadata/properties" xmlns:ns2="ae427886-4ac7-4406-a7a7-c930a3033677" targetNamespace="http://schemas.microsoft.com/office/2006/metadata/properties" ma:root="true" ma:fieldsID="0991c715bab18c5f38b51a61d7447396" ns2:_="">
    <xsd:import namespace="ae427886-4ac7-4406-a7a7-c930a30336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427886-4ac7-4406-a7a7-c930a30336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333810-E2FD-4EB6-85DA-202897BCEA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427886-4ac7-4406-a7a7-c930a30336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D29CDE-02D2-4EEF-B17C-91603594C073}">
  <ds:schemaRefs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dcmitype/"/>
    <ds:schemaRef ds:uri="ae427886-4ac7-4406-a7a7-c930a3033677"/>
    <ds:schemaRef ds:uri="http://schemas.microsoft.com/office/infopath/2007/PartnerControls"/>
    <ds:schemaRef ds:uri="http://purl.org/dc/elements/1.1/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CDBCC34-6B14-4B0E-9688-3D0154E234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8139B2-C282-4EC9-9079-DF0485869B5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7</Pages>
  <Words>2573</Words>
  <Characters>9882</Characters>
  <Application>Microsoft Office Word</Application>
  <DocSecurity>0</DocSecurity>
  <Lines>82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Mukda, Tantipisankul</dc:creator>
  <cp:keywords/>
  <dc:description/>
  <cp:lastModifiedBy>danuphol rajaburana</cp:lastModifiedBy>
  <cp:revision>2</cp:revision>
  <cp:lastPrinted>2024-11-25T19:04:00Z</cp:lastPrinted>
  <dcterms:created xsi:type="dcterms:W3CDTF">2024-11-26T11:30:00Z</dcterms:created>
  <dcterms:modified xsi:type="dcterms:W3CDTF">2024-11-26T11:30:00Z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GrammarlyDocumentId">
    <vt:lpwstr>40758630c82fcaa545d2c3107aefc0af87aa20e709bde2714d07221dc6b438d2</vt:lpwstr>
  </property>
  <property fmtid="{D5CDD505-2E9C-101B-9397-08002B2CF9AE}" pid="6" name="ContentTypeId">
    <vt:lpwstr>0x010100D34BD702F1EE9446B099C2C19BD0C01F</vt:lpwstr>
  </property>
</Properties>
</file>