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9A10D1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9A10D1" w:rsidRDefault="00CE17CD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A10D1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9A10D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9A10D1" w:rsidRDefault="003B6C8F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A10D1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9A10D1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9A10D1" w:rsidRDefault="00301C4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9A10D1" w:rsidRDefault="00301C45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</w:tr>
      <w:tr w:rsidR="001B7F10" w:rsidRPr="009A10D1" w14:paraId="06774C72" w14:textId="77777777" w:rsidTr="00B346F1">
        <w:tc>
          <w:tcPr>
            <w:tcW w:w="1098" w:type="dxa"/>
            <w:shd w:val="clear" w:color="auto" w:fill="auto"/>
          </w:tcPr>
          <w:p w14:paraId="0D4000CB" w14:textId="77777777" w:rsidR="001B7F10" w:rsidRPr="009A10D1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B6B17A7" w14:textId="77777777" w:rsidR="001B7F10" w:rsidRPr="009A10D1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1B7F10" w:rsidRPr="009A10D1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9A10D1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77777777" w:rsidR="001B7F10" w:rsidRPr="009A10D1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</w:tr>
      <w:tr w:rsidR="001B7F10" w:rsidRPr="009A10D1" w14:paraId="0428FC8C" w14:textId="77777777" w:rsidTr="00B346F1">
        <w:tc>
          <w:tcPr>
            <w:tcW w:w="1098" w:type="dxa"/>
            <w:shd w:val="clear" w:color="auto" w:fill="auto"/>
          </w:tcPr>
          <w:p w14:paraId="7F0095D8" w14:textId="77777777" w:rsidR="001B7F10" w:rsidRPr="009A10D1" w:rsidRDefault="001B7F10" w:rsidP="00E859C8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4816C6A" w14:textId="77777777" w:rsidR="001B7F10" w:rsidRPr="009A10D1" w:rsidRDefault="001B7F10" w:rsidP="00E859C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E73835" w:rsidRPr="009A10D1" w14:paraId="7361726E" w14:textId="77777777" w:rsidTr="00B346F1">
        <w:tc>
          <w:tcPr>
            <w:tcW w:w="1098" w:type="dxa"/>
            <w:shd w:val="clear" w:color="auto" w:fill="auto"/>
          </w:tcPr>
          <w:p w14:paraId="3B5B26EF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2F16FF9" w14:textId="6360C368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73835" w:rsidRPr="009A10D1" w14:paraId="3E8A15C7" w14:textId="77777777" w:rsidTr="00B346F1">
        <w:tc>
          <w:tcPr>
            <w:tcW w:w="1098" w:type="dxa"/>
            <w:shd w:val="clear" w:color="auto" w:fill="auto"/>
          </w:tcPr>
          <w:p w14:paraId="0481FB07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87EC8A" w14:textId="2111115E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73835" w:rsidRPr="009A10D1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2E35D7F4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เงินฝากสถาบันการเงินระยะสั้นที่ใช้เป็นหลักประกัน </w:t>
            </w:r>
          </w:p>
        </w:tc>
      </w:tr>
      <w:tr w:rsidR="00E73835" w:rsidRPr="009A10D1" w14:paraId="72C98E47" w14:textId="77777777" w:rsidTr="00B346F1">
        <w:tc>
          <w:tcPr>
            <w:tcW w:w="1098" w:type="dxa"/>
            <w:shd w:val="clear" w:color="auto" w:fill="auto"/>
          </w:tcPr>
          <w:p w14:paraId="2F7E6698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F3296A2" w14:textId="3E0148B5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E73835" w:rsidRPr="009A10D1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4094D838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</w:tr>
      <w:tr w:rsidR="00E73835" w:rsidRPr="009A10D1" w14:paraId="2A62EBE9" w14:textId="77777777" w:rsidTr="00B346F1">
        <w:tc>
          <w:tcPr>
            <w:tcW w:w="1098" w:type="dxa"/>
            <w:shd w:val="clear" w:color="auto" w:fill="auto"/>
          </w:tcPr>
          <w:p w14:paraId="5C516728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9EF3F7A" w14:textId="58E1FFEB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</w:tr>
      <w:tr w:rsidR="00E73835" w:rsidRPr="009A10D1" w14:paraId="5B79C911" w14:textId="77777777" w:rsidTr="00B346F1">
        <w:tc>
          <w:tcPr>
            <w:tcW w:w="1098" w:type="dxa"/>
            <w:shd w:val="clear" w:color="auto" w:fill="auto"/>
          </w:tcPr>
          <w:p w14:paraId="30011327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44879EA" w14:textId="0368FA69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E73835" w:rsidRPr="009A10D1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62B1AE42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</w:tr>
      <w:tr w:rsidR="00E73835" w:rsidRPr="009A10D1" w14:paraId="2FB3057C" w14:textId="77777777" w:rsidTr="00B346F1">
        <w:tc>
          <w:tcPr>
            <w:tcW w:w="1098" w:type="dxa"/>
            <w:shd w:val="clear" w:color="auto" w:fill="auto"/>
          </w:tcPr>
          <w:p w14:paraId="38849DAF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A21957" w14:textId="50CD5B14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  <w:tr w:rsidR="00E73835" w:rsidRPr="009A10D1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3D03DF04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E73835" w:rsidRPr="009A10D1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10868645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E73835" w:rsidRPr="009A10D1" w14:paraId="217C857D" w14:textId="77777777" w:rsidTr="00B346F1">
        <w:tc>
          <w:tcPr>
            <w:tcW w:w="1098" w:type="dxa"/>
            <w:shd w:val="clear" w:color="auto" w:fill="auto"/>
          </w:tcPr>
          <w:p w14:paraId="64082DB8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8CED2DF" w14:textId="22C8BB53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E73835" w:rsidRPr="009A10D1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38BA52C7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</w:tr>
      <w:tr w:rsidR="00E73835" w:rsidRPr="009A10D1" w14:paraId="51F0C405" w14:textId="77777777" w:rsidTr="00B346F1">
        <w:tc>
          <w:tcPr>
            <w:tcW w:w="1098" w:type="dxa"/>
            <w:shd w:val="clear" w:color="auto" w:fill="auto"/>
          </w:tcPr>
          <w:p w14:paraId="18098674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77E09D" w14:textId="13B5A1A2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</w:tr>
      <w:tr w:rsidR="00E73835" w:rsidRPr="009A10D1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2698121E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E73835" w:rsidRPr="009A10D1" w14:paraId="5643E6DA" w14:textId="77777777" w:rsidTr="00B346F1">
        <w:tc>
          <w:tcPr>
            <w:tcW w:w="1098" w:type="dxa"/>
            <w:shd w:val="clear" w:color="auto" w:fill="auto"/>
          </w:tcPr>
          <w:p w14:paraId="45F6C460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6D86268" w14:textId="031C8B03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73835" w:rsidRPr="009A10D1" w14:paraId="178EB3D4" w14:textId="77777777" w:rsidTr="00B346F1">
        <w:tc>
          <w:tcPr>
            <w:tcW w:w="1098" w:type="dxa"/>
            <w:shd w:val="clear" w:color="auto" w:fill="auto"/>
          </w:tcPr>
          <w:p w14:paraId="2603D734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63B11E" w14:textId="18CC9D6D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ประมาณการหนี้สินค่ารื้อถอน </w:t>
            </w:r>
          </w:p>
        </w:tc>
      </w:tr>
      <w:tr w:rsidR="00E73835" w:rsidRPr="009A10D1" w14:paraId="131781CC" w14:textId="77777777" w:rsidTr="00B346F1">
        <w:tc>
          <w:tcPr>
            <w:tcW w:w="1098" w:type="dxa"/>
            <w:shd w:val="clear" w:color="auto" w:fill="auto"/>
          </w:tcPr>
          <w:p w14:paraId="4B122BD6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3287B86" w14:textId="70D56550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ส่วนเกินมูลค่าหุ้นและ</w:t>
            </w: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สำรองตามกฎหมาย</w:t>
            </w:r>
          </w:p>
        </w:tc>
      </w:tr>
      <w:tr w:rsidR="00E73835" w:rsidRPr="009A10D1" w14:paraId="3085918A" w14:textId="77777777" w:rsidTr="00B346F1">
        <w:tc>
          <w:tcPr>
            <w:tcW w:w="1098" w:type="dxa"/>
            <w:shd w:val="clear" w:color="auto" w:fill="auto"/>
          </w:tcPr>
          <w:p w14:paraId="700322A5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3550AA1" w14:textId="22E265FA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E73835" w:rsidRPr="009A10D1" w14:paraId="1939CC0C" w14:textId="77777777" w:rsidTr="00B346F1">
        <w:tc>
          <w:tcPr>
            <w:tcW w:w="1098" w:type="dxa"/>
            <w:shd w:val="clear" w:color="auto" w:fill="auto"/>
          </w:tcPr>
          <w:p w14:paraId="0F2D26D0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36BE92" w14:textId="51C5E572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ค่าใช้จ่ายตามลักษณะ</w:t>
            </w:r>
          </w:p>
        </w:tc>
      </w:tr>
      <w:tr w:rsidR="00E73835" w:rsidRPr="009A10D1" w14:paraId="3326854F" w14:textId="77777777" w:rsidTr="00B346F1">
        <w:tc>
          <w:tcPr>
            <w:tcW w:w="1098" w:type="dxa"/>
            <w:shd w:val="clear" w:color="auto" w:fill="auto"/>
          </w:tcPr>
          <w:p w14:paraId="7552A75E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EEBB25D" w14:textId="0FA01243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</w:tr>
      <w:tr w:rsidR="00E73835" w:rsidRPr="009A10D1" w14:paraId="25C2D778" w14:textId="77777777" w:rsidTr="00B346F1">
        <w:tc>
          <w:tcPr>
            <w:tcW w:w="1098" w:type="dxa"/>
            <w:shd w:val="clear" w:color="auto" w:fill="auto"/>
          </w:tcPr>
          <w:p w14:paraId="67D4F459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AEF390" w14:textId="35187035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E73835" w:rsidRPr="009A10D1" w14:paraId="498AC99D" w14:textId="77777777" w:rsidTr="00B346F1">
        <w:tc>
          <w:tcPr>
            <w:tcW w:w="1098" w:type="dxa"/>
            <w:shd w:val="clear" w:color="auto" w:fill="auto"/>
          </w:tcPr>
          <w:p w14:paraId="68193145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9840A45" w14:textId="51278A55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กำไรต่อหุ้น</w:t>
            </w: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  <w:tr w:rsidR="00E73835" w:rsidRPr="009A10D1" w14:paraId="2874241F" w14:textId="77777777" w:rsidTr="00B346F1">
        <w:tc>
          <w:tcPr>
            <w:tcW w:w="1098" w:type="dxa"/>
            <w:shd w:val="clear" w:color="auto" w:fill="auto"/>
          </w:tcPr>
          <w:p w14:paraId="3ED0EFAF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087E549" w14:textId="1EFE5882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E73835" w:rsidRPr="009A10D1" w14:paraId="2A15DC98" w14:textId="77777777" w:rsidTr="00B346F1">
        <w:tc>
          <w:tcPr>
            <w:tcW w:w="1098" w:type="dxa"/>
            <w:shd w:val="clear" w:color="auto" w:fill="auto"/>
          </w:tcPr>
          <w:p w14:paraId="0A9A83D2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4BFB87F" w14:textId="05232D5B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E73835" w:rsidRPr="009A10D1" w14:paraId="16ABEB2A" w14:textId="77777777" w:rsidTr="00B346F1">
        <w:tc>
          <w:tcPr>
            <w:tcW w:w="1098" w:type="dxa"/>
            <w:shd w:val="clear" w:color="auto" w:fill="auto"/>
          </w:tcPr>
          <w:p w14:paraId="23BC81BF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CA3DA7" w14:textId="6E7681A6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การบริหารจัดการทุน</w:t>
            </w:r>
          </w:p>
        </w:tc>
      </w:tr>
      <w:tr w:rsidR="00E73835" w:rsidRPr="009A10D1" w14:paraId="2E00CC59" w14:textId="77777777" w:rsidTr="00B346F1">
        <w:tc>
          <w:tcPr>
            <w:tcW w:w="1098" w:type="dxa"/>
            <w:shd w:val="clear" w:color="auto" w:fill="auto"/>
          </w:tcPr>
          <w:p w14:paraId="05FE4078" w14:textId="77777777" w:rsidR="00E73835" w:rsidRPr="009A10D1" w:rsidRDefault="00E73835" w:rsidP="00E73835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5FBF55E" w14:textId="7A1F4FE7" w:rsidR="00E73835" w:rsidRPr="009A10D1" w:rsidRDefault="00E73835" w:rsidP="00E738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762B75" w:rsidRPr="009A10D1" w14:paraId="14AB534B" w14:textId="77777777" w:rsidTr="00B346F1">
        <w:tc>
          <w:tcPr>
            <w:tcW w:w="1098" w:type="dxa"/>
            <w:shd w:val="clear" w:color="auto" w:fill="auto"/>
          </w:tcPr>
          <w:p w14:paraId="6EC0653D" w14:textId="07707CDB" w:rsidR="00762B75" w:rsidRPr="009A10D1" w:rsidRDefault="00762B75" w:rsidP="00762B75">
            <w:pPr>
              <w:pStyle w:val="IndexHeading"/>
              <w:spacing w:after="0" w:line="240" w:lineRule="auto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7470" w:type="dxa"/>
            <w:shd w:val="clear" w:color="auto" w:fill="auto"/>
          </w:tcPr>
          <w:p w14:paraId="65F8CBB2" w14:textId="70E165C4" w:rsidR="00762B75" w:rsidRPr="009A10D1" w:rsidRDefault="00762B75" w:rsidP="00762B7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</w:rPr>
              <w:t>คดีความฟ้องร้อง</w:t>
            </w:r>
          </w:p>
        </w:tc>
      </w:tr>
      <w:tr w:rsidR="00762B75" w:rsidRPr="009A10D1" w14:paraId="4A5D96E1" w14:textId="77777777" w:rsidTr="00B346F1">
        <w:tc>
          <w:tcPr>
            <w:tcW w:w="1098" w:type="dxa"/>
            <w:shd w:val="clear" w:color="auto" w:fill="auto"/>
          </w:tcPr>
          <w:p w14:paraId="02D21B43" w14:textId="21A06A0D" w:rsidR="00762B75" w:rsidRPr="009A10D1" w:rsidRDefault="00762B75" w:rsidP="00762B75">
            <w:pPr>
              <w:pStyle w:val="IndexHeading"/>
              <w:spacing w:after="0" w:line="240" w:lineRule="auto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7470" w:type="dxa"/>
            <w:shd w:val="clear" w:color="auto" w:fill="auto"/>
          </w:tcPr>
          <w:p w14:paraId="516C7F54" w14:textId="1209F3C9" w:rsidR="00762B75" w:rsidRPr="009A10D1" w:rsidRDefault="00762B75" w:rsidP="00762B7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762B75" w:rsidRPr="009A10D1" w14:paraId="7132CFAB" w14:textId="77777777" w:rsidTr="00B346F1">
        <w:tc>
          <w:tcPr>
            <w:tcW w:w="1098" w:type="dxa"/>
            <w:shd w:val="clear" w:color="auto" w:fill="auto"/>
          </w:tcPr>
          <w:p w14:paraId="087599C9" w14:textId="076847E5" w:rsidR="00762B75" w:rsidRPr="009A10D1" w:rsidRDefault="00762B75" w:rsidP="00762B75">
            <w:pPr>
              <w:pStyle w:val="IndexHeading"/>
              <w:spacing w:after="0" w:line="240" w:lineRule="auto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7470" w:type="dxa"/>
            <w:shd w:val="clear" w:color="auto" w:fill="auto"/>
          </w:tcPr>
          <w:p w14:paraId="22996134" w14:textId="2661142B" w:rsidR="00762B75" w:rsidRPr="009A10D1" w:rsidRDefault="00762B75" w:rsidP="00762B7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32301478" w14:textId="77777777" w:rsidR="003B14EA" w:rsidRPr="009A10D1" w:rsidRDefault="003B14E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="Angsana New" w:hAnsi="Angsana New"/>
          <w:sz w:val="28"/>
          <w:szCs w:val="28"/>
        </w:rPr>
        <w:br w:type="page"/>
      </w:r>
      <w:r w:rsidRPr="009A10D1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98E1D2D" w14:textId="77777777" w:rsidR="009F1F29" w:rsidRPr="009A10D1" w:rsidRDefault="009F1F29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024287" w14:textId="5BE7EFF3" w:rsidR="00A93C94" w:rsidRPr="009A10D1" w:rsidRDefault="003B14E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</w:t>
      </w:r>
      <w:r w:rsidR="008225B5" w:rsidRPr="009A10D1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B54114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466115" w:rsidRPr="009A10D1">
        <w:rPr>
          <w:rFonts w:asciiTheme="majorBidi" w:hAnsiTheme="majorBidi" w:cstheme="majorBidi"/>
          <w:sz w:val="28"/>
          <w:szCs w:val="28"/>
        </w:rPr>
        <w:t>26</w:t>
      </w:r>
      <w:r w:rsidR="00343EC5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343EC5" w:rsidRPr="009A10D1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FF47E0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</w:p>
    <w:p w14:paraId="5DBF268F" w14:textId="77777777" w:rsidR="00A14CAB" w:rsidRPr="009A10D1" w:rsidRDefault="00A14CAB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371CE9" w14:textId="77777777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ข้อมูล</w:t>
      </w:r>
      <w:r w:rsidRPr="009A10D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ทั่วไป</w:t>
      </w:r>
    </w:p>
    <w:p w14:paraId="225CCBC5" w14:textId="77777777" w:rsidR="004539E5" w:rsidRPr="009A10D1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D021616" w14:textId="0AF64204" w:rsidR="003B14EA" w:rsidRPr="009A10D1" w:rsidRDefault="003B14E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บริษัท ยูนิเวนเจอร์ จำกัด (มหาชน) </w:t>
      </w:r>
      <w:r w:rsidRPr="009A10D1">
        <w:rPr>
          <w:rFonts w:asciiTheme="majorBidi" w:hAnsiTheme="majorBidi" w:cstheme="majorBidi"/>
          <w:sz w:val="28"/>
          <w:szCs w:val="28"/>
        </w:rPr>
        <w:t>“</w:t>
      </w:r>
      <w:r w:rsidRPr="009A10D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A10D1">
        <w:rPr>
          <w:rFonts w:asciiTheme="majorBidi" w:hAnsiTheme="majorBidi" w:cstheme="majorBidi"/>
          <w:sz w:val="28"/>
          <w:szCs w:val="28"/>
        </w:rPr>
        <w:t>”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F492A" w:rsidRPr="009A10D1">
        <w:rPr>
          <w:rFonts w:asciiTheme="majorBidi" w:hAnsiTheme="majorBidi" w:cstheme="majorBidi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และจดทะเบียนกับตลาดหลักทรัพย์แห่งประเทศไทยเมื่อเดือนธันวาคม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2531</w:t>
      </w:r>
      <w:r w:rsidR="004F492A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4F492A" w:rsidRPr="009A10D1">
        <w:rPr>
          <w:rFonts w:asciiTheme="majorBidi" w:hAnsiTheme="majorBidi" w:cstheme="majorBidi"/>
          <w:sz w:val="28"/>
          <w:szCs w:val="28"/>
          <w:cs/>
        </w:rPr>
        <w:t>โดย</w:t>
      </w:r>
      <w:r w:rsidRPr="009A10D1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125713" w:rsidRPr="009A10D1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9A10D1">
        <w:rPr>
          <w:rFonts w:asciiTheme="majorBidi" w:hAnsiTheme="majorBidi" w:cstheme="majorBidi"/>
          <w:sz w:val="28"/>
          <w:szCs w:val="28"/>
          <w:cs/>
        </w:rPr>
        <w:t>ตั้งอยู่</w:t>
      </w:r>
      <w:r w:rsidR="000F33FD" w:rsidRPr="009A10D1">
        <w:rPr>
          <w:rFonts w:asciiTheme="majorBidi" w:hAnsiTheme="majorBidi" w:cstheme="majorBidi"/>
          <w:sz w:val="28"/>
          <w:szCs w:val="28"/>
          <w:cs/>
        </w:rPr>
        <w:t>เลขที่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57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ปาร์คเวนเชอร์ อีโคเพล็กซ์</w:t>
      </w:r>
      <w:r w:rsidR="00AE2795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22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ถนนวิทยุ แขวงลุมพินี เขตปทุมวัน กรุงเทพมหานคร</w:t>
      </w:r>
    </w:p>
    <w:p w14:paraId="34163BCF" w14:textId="77777777" w:rsidR="004539E5" w:rsidRPr="009A10D1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4014AAA" w14:textId="77777777" w:rsidR="003B14EA" w:rsidRPr="009A10D1" w:rsidRDefault="003B14EA" w:rsidP="00E859C8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บริษัทใหญ่ในระหว่างปีได้แก่ บริษัท </w:t>
      </w:r>
      <w:r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>อเดลฟอส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</w:t>
      </w:r>
      <w:r w:rsidRPr="009A10D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ซึ่งเป็นนิติบุคคลที่จัดตั้งขึ้นในประเทศไทย </w:t>
      </w:r>
    </w:p>
    <w:p w14:paraId="509A4D20" w14:textId="77777777" w:rsidR="004539E5" w:rsidRPr="009A10D1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A8D97A5" w14:textId="0047D5DC" w:rsidR="00AE2795" w:rsidRPr="009A10D1" w:rsidRDefault="00540E9C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rtl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ธุรกิจผลิต</w:t>
      </w:r>
      <w:r w:rsidRPr="009A10D1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  <w:r w:rsidRPr="009A10D1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และธุรกิจปรึกษาการบริหารงานและควบคุมงานก่อสร้าง</w:t>
      </w:r>
      <w:r w:rsidR="00F9279D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125713" w:rsidRPr="009A10D1">
        <w:rPr>
          <w:rFonts w:asciiTheme="majorBidi" w:hAnsiTheme="majorBidi" w:cstheme="majorBidi"/>
          <w:sz w:val="28"/>
          <w:szCs w:val="28"/>
          <w:cs/>
        </w:rPr>
        <w:t>โดย</w:t>
      </w:r>
      <w:r w:rsidR="00AE2795" w:rsidRPr="009A10D1">
        <w:rPr>
          <w:rFonts w:asciiTheme="majorBidi" w:hAnsiTheme="majorBidi" w:cstheme="majorBidi"/>
          <w:sz w:val="28"/>
          <w:szCs w:val="28"/>
          <w:cs/>
        </w:rPr>
        <w:t>รายละเอียดของบริษัท</w:t>
      </w:r>
      <w:r w:rsidR="007C363D" w:rsidRPr="009A10D1">
        <w:rPr>
          <w:rFonts w:asciiTheme="majorBidi" w:hAnsiTheme="majorBidi" w:cstheme="majorBidi"/>
          <w:sz w:val="28"/>
          <w:szCs w:val="28"/>
          <w:cs/>
        </w:rPr>
        <w:t>ร่วม</w:t>
      </w:r>
      <w:r w:rsidR="00F12A92" w:rsidRPr="009A10D1">
        <w:rPr>
          <w:rFonts w:asciiTheme="majorBidi" w:hAnsiTheme="majorBidi" w:cstheme="majorBidi"/>
          <w:sz w:val="28"/>
          <w:szCs w:val="28"/>
          <w:cs/>
        </w:rPr>
        <w:t>และ</w:t>
      </w:r>
      <w:r w:rsidR="0013656C" w:rsidRPr="009A10D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C363D" w:rsidRPr="009A10D1">
        <w:rPr>
          <w:rFonts w:asciiTheme="majorBidi" w:hAnsiTheme="majorBidi" w:cstheme="majorBidi"/>
          <w:sz w:val="28"/>
          <w:szCs w:val="28"/>
          <w:cs/>
        </w:rPr>
        <w:t>ย่อย</w:t>
      </w:r>
      <w:r w:rsidR="00FB4487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DB09EB" w:rsidRPr="009A10D1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74594" w:rsidRPr="009A10D1">
        <w:rPr>
          <w:rFonts w:asciiTheme="majorBidi" w:hAnsiTheme="majorBidi" w:cstheme="majorBidi"/>
          <w:sz w:val="28"/>
          <w:szCs w:val="28"/>
          <w:cs/>
        </w:rPr>
        <w:t>วันที</w:t>
      </w:r>
      <w:r w:rsidR="004B6A52" w:rsidRPr="009A10D1">
        <w:rPr>
          <w:rFonts w:asciiTheme="majorBidi" w:hAnsiTheme="majorBidi" w:cstheme="majorBidi"/>
          <w:sz w:val="28"/>
          <w:szCs w:val="28"/>
          <w:cs/>
        </w:rPr>
        <w:t>่</w:t>
      </w:r>
      <w:r w:rsidR="0013656C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D17150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325436" w:rsidRPr="009A10D1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E2795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4F78C6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123F51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123F51" w:rsidRPr="009A10D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4F78C6" w:rsidRPr="009A10D1">
        <w:rPr>
          <w:rFonts w:asciiTheme="majorBidi" w:hAnsiTheme="majorBidi" w:cstheme="majorBidi"/>
          <w:sz w:val="28"/>
          <w:szCs w:val="28"/>
          <w:lang w:val="en-GB"/>
        </w:rPr>
        <w:t>6</w:t>
      </w:r>
      <w:r w:rsidR="00F6644C" w:rsidRPr="009A10D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E2795" w:rsidRPr="009A10D1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C4198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DF168E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DF168E" w:rsidRPr="009A10D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C4198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</w:p>
    <w:p w14:paraId="34FF78AC" w14:textId="77777777" w:rsidR="004539E5" w:rsidRPr="009A10D1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C52F42" w14:textId="77777777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th-TH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เกณฑ์</w:t>
      </w:r>
      <w:r w:rsidRPr="009A10D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การจัดทำงบการเงิน</w:t>
      </w:r>
    </w:p>
    <w:p w14:paraId="72B2C978" w14:textId="77777777" w:rsidR="004539E5" w:rsidRPr="009A10D1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6A1F381" w14:textId="426FA6D9" w:rsidR="00020F2E" w:rsidRPr="009A10D1" w:rsidRDefault="001C4CA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76E05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020F2E" w:rsidRPr="009A10D1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5ADE0889" w14:textId="77777777" w:rsidR="004539E5" w:rsidRPr="009A10D1" w:rsidRDefault="004539E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87D62AA" w14:textId="2933A2F4" w:rsidR="00174737" w:rsidRPr="009A10D1" w:rsidRDefault="00143FB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การประมาณการและข้อสมมติหลายประการ ซึ่งมีผลกระทบต่อการ</w:t>
      </w:r>
      <w:r w:rsidR="00704C9C" w:rsidRPr="009A10D1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Pr="009A10D1">
        <w:rPr>
          <w:rFonts w:asciiTheme="majorBidi" w:hAnsiTheme="majorBidi" w:cstheme="majorBidi"/>
          <w:sz w:val="28"/>
          <w:szCs w:val="28"/>
          <w:cs/>
        </w:rPr>
        <w:t>นโยบายการบัญชีของกลุ่มบริษัท</w:t>
      </w:r>
      <w:r w:rsidR="00DA36D3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ท</w:t>
      </w:r>
      <w:r w:rsidR="00BD14C7" w:rsidRPr="009A10D1">
        <w:rPr>
          <w:rFonts w:asciiTheme="majorBidi" w:hAnsiTheme="majorBidi" w:cstheme="majorBidi"/>
          <w:sz w:val="28"/>
          <w:szCs w:val="28"/>
          <w:cs/>
        </w:rPr>
        <w:t>ั้งนี้</w:t>
      </w:r>
      <w:r w:rsidR="00B964AD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8C77C9" w:rsidRPr="009A10D1">
        <w:rPr>
          <w:rFonts w:asciiTheme="majorBidi" w:hAnsiTheme="majorBidi" w:cstheme="majorBidi" w:hint="cs"/>
          <w:sz w:val="28"/>
          <w:szCs w:val="28"/>
          <w:cs/>
        </w:rPr>
        <w:t xml:space="preserve">ซึ่งเปิดเผยในหมายเหตุข้อ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8C77C9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8C77C9" w:rsidRPr="009A10D1">
        <w:rPr>
          <w:rFonts w:asciiTheme="majorBidi" w:hAnsiTheme="majorBidi" w:cstheme="majorBidi" w:hint="cs"/>
          <w:sz w:val="28"/>
          <w:szCs w:val="28"/>
          <w:cs/>
        </w:rPr>
        <w:t>แต่ละข้อ</w:t>
      </w:r>
      <w:r w:rsidRPr="009A10D1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88A5AB3" w14:textId="77777777" w:rsidR="00174737" w:rsidRPr="009A10D1" w:rsidRDefault="00174737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471F49B" w14:textId="77777777" w:rsidR="00174737" w:rsidRPr="009A10D1" w:rsidRDefault="00174737" w:rsidP="00E859C8">
      <w:pPr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133FDD4B" w14:textId="77777777" w:rsidR="009246CF" w:rsidRPr="009A10D1" w:rsidRDefault="009246CF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9A10D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16A1722C" w14:textId="60CC28A3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th-TH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นโยบายการบัญชีที่สำคัญ</w:t>
      </w:r>
    </w:p>
    <w:p w14:paraId="4AA5B8D5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2B09BB8" w14:textId="444B5F7C" w:rsidR="00125139" w:rsidRPr="009A10D1" w:rsidRDefault="00125139" w:rsidP="00E859C8">
      <w:pPr>
        <w:pStyle w:val="BodyText2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1ADC1F3" w14:textId="5B89003B" w:rsidR="008038A1" w:rsidRPr="009A10D1" w:rsidRDefault="00125139" w:rsidP="00E859C8">
      <w:pPr>
        <w:pStyle w:val="BodyText2"/>
        <w:ind w:left="547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9A10D1">
        <w:rPr>
          <w:rFonts w:asciiTheme="majorBidi" w:hAnsiTheme="majorBidi" w:cstheme="majorBidi"/>
          <w:cs/>
        </w:rPr>
        <w:t xml:space="preserve">   </w:t>
      </w:r>
    </w:p>
    <w:p w14:paraId="6DDA1007" w14:textId="77777777" w:rsidR="003B14EA" w:rsidRPr="009A10D1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61A5C9A3" w14:textId="77777777" w:rsidR="003B14EA" w:rsidRPr="009A10D1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0355E0A" w14:textId="137C5771" w:rsidR="00E44935" w:rsidRPr="009A10D1" w:rsidRDefault="00897CCB" w:rsidP="00762B75">
      <w:pPr>
        <w:pStyle w:val="BodyText2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9A10D1">
        <w:rPr>
          <w:rFonts w:asciiTheme="majorBidi" w:hAnsiTheme="majorBidi" w:cstheme="majorBidi"/>
          <w:sz w:val="28"/>
          <w:szCs w:val="28"/>
        </w:rPr>
        <w:t>“</w:t>
      </w: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A10D1">
        <w:rPr>
          <w:rFonts w:asciiTheme="majorBidi" w:hAnsiTheme="majorBidi" w:cstheme="majorBidi"/>
          <w:sz w:val="28"/>
          <w:szCs w:val="28"/>
        </w:rPr>
        <w:t>”</w:t>
      </w:r>
      <w:r w:rsidRPr="009A10D1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</w:t>
      </w:r>
      <w:r w:rsidR="00A17323" w:rsidRPr="009A10D1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</w:p>
    <w:p w14:paraId="085FFC80" w14:textId="77777777" w:rsidR="008038A1" w:rsidRPr="009A10D1" w:rsidRDefault="008038A1" w:rsidP="00762B75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6F48DF9F" w14:textId="53FF8810" w:rsidR="00E44935" w:rsidRPr="009A10D1" w:rsidRDefault="00E44935" w:rsidP="00762B75">
      <w:pPr>
        <w:pStyle w:val="BodyText2"/>
        <w:ind w:left="547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9B7D889" w14:textId="77777777" w:rsidR="00E44935" w:rsidRPr="009A10D1" w:rsidRDefault="00E44935" w:rsidP="00762B75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F148462" w14:textId="06F51786" w:rsidR="004D6F87" w:rsidRPr="009A10D1" w:rsidRDefault="004D6F87" w:rsidP="00762B75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600C87" w:rsidRPr="009A10D1">
        <w:rPr>
          <w:rFonts w:asciiTheme="majorBidi" w:hAnsiTheme="majorBidi" w:cs="Angsana New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600C87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47F99D7" w14:textId="77777777" w:rsidR="00647195" w:rsidRPr="009A10D1" w:rsidRDefault="00647195" w:rsidP="00762B75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141356B" w14:textId="24536E5C" w:rsidR="004D6F87" w:rsidRPr="009A10D1" w:rsidRDefault="004D6F87" w:rsidP="00762B75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F0F1A03" w14:textId="77777777" w:rsidR="00647195" w:rsidRPr="009A10D1" w:rsidRDefault="00647195" w:rsidP="00762B75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F59A975" w14:textId="37EE191B" w:rsidR="004D6F87" w:rsidRPr="009A10D1" w:rsidRDefault="004D6F87" w:rsidP="00762B75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1A1999FB" w14:textId="77777777" w:rsidR="008B2AF6" w:rsidRPr="009A10D1" w:rsidRDefault="008B2AF6" w:rsidP="00762B75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2"/>
          <w:szCs w:val="22"/>
        </w:rPr>
      </w:pPr>
    </w:p>
    <w:p w14:paraId="07707F25" w14:textId="4F1CACAF" w:rsidR="004D6F87" w:rsidRPr="009A10D1" w:rsidRDefault="004D6F87" w:rsidP="00762B75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1CA5CE7" w14:textId="77777777" w:rsidR="004D6F87" w:rsidRPr="009A10D1" w:rsidRDefault="004D6F87" w:rsidP="00762B75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282D183" w14:textId="77777777" w:rsidR="003B14EA" w:rsidRPr="009A10D1" w:rsidRDefault="003B14EA" w:rsidP="00762B75">
      <w:pPr>
        <w:pStyle w:val="BodyText"/>
        <w:spacing w:after="0"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8800C18" w14:textId="6BDB7A1F" w:rsidR="009246CF" w:rsidRPr="009A10D1" w:rsidRDefault="00BF280B" w:rsidP="00762B75">
      <w:pPr>
        <w:tabs>
          <w:tab w:val="left" w:pos="902"/>
        </w:tabs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74B5C36B" w14:textId="14194530" w:rsidR="003B14EA" w:rsidRPr="009A10D1" w:rsidRDefault="003B14EA" w:rsidP="00762B75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</w:p>
    <w:p w14:paraId="7C16E2B2" w14:textId="77777777" w:rsidR="00647195" w:rsidRPr="009A10D1" w:rsidRDefault="00647195" w:rsidP="00762B75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8954F26" w14:textId="535CBD66" w:rsidR="003803BE" w:rsidRPr="009A10D1" w:rsidRDefault="00C15ABC" w:rsidP="00762B7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A75509" w:rsidRPr="009A10D1">
        <w:rPr>
          <w:rFonts w:asciiTheme="majorBidi" w:hAnsiTheme="majorBidi" w:cstheme="majorBidi"/>
          <w:sz w:val="28"/>
          <w:szCs w:val="28"/>
          <w:cs/>
        </w:rPr>
        <w:t xml:space="preserve">ำนวนเงินผลตอบแทนของกลุ่มบริษัท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27DAD33D" w14:textId="77777777" w:rsidR="009246CF" w:rsidRPr="009A10D1" w:rsidRDefault="009246CF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</w:rPr>
      </w:pPr>
    </w:p>
    <w:p w14:paraId="3C2D9D91" w14:textId="77777777" w:rsidR="00B27B40" w:rsidRPr="009A10D1" w:rsidRDefault="00B27B40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580B143" w14:textId="11426BC8" w:rsidR="0088574A" w:rsidRPr="009A10D1" w:rsidRDefault="0088574A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ส่วนได้เสียที่ไม่มีอำนาจควบคุม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1D3D78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BF882C0" w14:textId="3208F6A3" w:rsidR="0088574A" w:rsidRPr="009A10D1" w:rsidRDefault="0088574A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000904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76E05" w:rsidRPr="009A10D1">
        <w:rPr>
          <w:rFonts w:asciiTheme="majorBidi" w:hAnsiTheme="majorBidi" w:cstheme="majorBidi"/>
          <w:sz w:val="28"/>
          <w:szCs w:val="28"/>
          <w:cs/>
        </w:rPr>
        <w:t>เมื่อมี</w:t>
      </w:r>
      <w:r w:rsidRPr="009A10D1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000904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000904" w:rsidRPr="009A10D1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00C87" w:rsidRPr="009A10D1">
        <w:rPr>
          <w:rFonts w:asciiTheme="majorBidi" w:hAnsiTheme="majorBidi" w:cstheme="majorBidi" w:hint="cs"/>
          <w:sz w:val="28"/>
          <w:szCs w:val="28"/>
          <w:cs/>
        </w:rPr>
        <w:t>หรือรับ</w:t>
      </w:r>
      <w:r w:rsidR="00000904" w:rsidRPr="009A10D1">
        <w:rPr>
          <w:rFonts w:asciiTheme="majorBidi" w:hAnsiTheme="majorBidi" w:cstheme="majorBidi"/>
          <w:sz w:val="28"/>
          <w:szCs w:val="28"/>
          <w:cs/>
        </w:rPr>
        <w:t>จากการได้มา</w:t>
      </w:r>
      <w:r w:rsidR="00600C87" w:rsidRPr="009A10D1">
        <w:rPr>
          <w:rFonts w:asciiTheme="majorBidi" w:hAnsiTheme="majorBidi" w:cstheme="majorBidi" w:hint="cs"/>
          <w:sz w:val="28"/>
          <w:szCs w:val="28"/>
          <w:cs/>
        </w:rPr>
        <w:t>หรือจำ</w:t>
      </w:r>
      <w:r w:rsidR="0048021F" w:rsidRPr="009A10D1">
        <w:rPr>
          <w:rFonts w:asciiTheme="majorBidi" w:hAnsiTheme="majorBidi" w:cstheme="majorBidi" w:hint="cs"/>
          <w:sz w:val="28"/>
          <w:szCs w:val="28"/>
          <w:cs/>
        </w:rPr>
        <w:t>ห</w:t>
      </w:r>
      <w:r w:rsidR="00600C87" w:rsidRPr="009A10D1">
        <w:rPr>
          <w:rFonts w:asciiTheme="majorBidi" w:hAnsiTheme="majorBidi" w:cstheme="majorBidi" w:hint="cs"/>
          <w:sz w:val="28"/>
          <w:szCs w:val="28"/>
          <w:cs/>
        </w:rPr>
        <w:t>น่ายไป</w:t>
      </w:r>
      <w:r w:rsidR="00000904" w:rsidRPr="009A10D1">
        <w:rPr>
          <w:rFonts w:asciiTheme="majorBidi" w:hAnsiTheme="majorBidi" w:cstheme="majorBidi"/>
          <w:sz w:val="28"/>
          <w:szCs w:val="28"/>
          <w:cs/>
        </w:rPr>
        <w:t>ซึ่งส่วนได้เสียที่ไม่มีอำนาจควบคุมโดยอำนาจควบคุมไม่เปลี่ยนแปลงรับรู้เป็น</w:t>
      </w:r>
      <w:r w:rsidR="004D6F87" w:rsidRPr="009A10D1">
        <w:rPr>
          <w:rFonts w:asciiTheme="majorBidi" w:hAnsiTheme="majorBidi" w:cstheme="majorBidi"/>
          <w:sz w:val="28"/>
          <w:szCs w:val="28"/>
          <w:cs/>
        </w:rPr>
        <w:t>ส่วนเกิน</w:t>
      </w:r>
      <w:r w:rsidR="004D6F87" w:rsidRPr="009A10D1">
        <w:rPr>
          <w:rFonts w:asciiTheme="majorBidi" w:hAnsiTheme="majorBidi" w:cstheme="majorBidi"/>
          <w:sz w:val="28"/>
          <w:szCs w:val="28"/>
        </w:rPr>
        <w:t>/</w:t>
      </w:r>
      <w:r w:rsidR="004D6F87" w:rsidRPr="009A10D1">
        <w:rPr>
          <w:rFonts w:asciiTheme="majorBidi" w:hAnsiTheme="majorBidi" w:cstheme="majorBidi"/>
          <w:sz w:val="28"/>
          <w:szCs w:val="28"/>
          <w:cs/>
        </w:rPr>
        <w:t>ส่วนต่ำกว่าทุนอื่น</w:t>
      </w:r>
      <w:r w:rsidRPr="009A10D1">
        <w:rPr>
          <w:rFonts w:asciiTheme="majorBidi" w:hAnsiTheme="majorBidi" w:cstheme="majorBidi"/>
          <w:sz w:val="28"/>
          <w:szCs w:val="28"/>
          <w:cs/>
        </w:rPr>
        <w:t>ในส่วนของเจ้าของ</w:t>
      </w:r>
    </w:p>
    <w:p w14:paraId="17BCEFC5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647213F" w14:textId="23AB5569" w:rsidR="00C15ABC" w:rsidRPr="009A10D1" w:rsidRDefault="00C15ABC" w:rsidP="00E859C8">
      <w:pPr>
        <w:tabs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9A10D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31D34F12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26E4750" w14:textId="6A34AF2E" w:rsidR="004D6F87" w:rsidRPr="009A10D1" w:rsidRDefault="004D6F87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000904" w:rsidRPr="009A10D1">
        <w:rPr>
          <w:rFonts w:asciiTheme="majorBidi" w:hAnsiTheme="majorBidi" w:cstheme="majorBidi"/>
          <w:sz w:val="28"/>
          <w:szCs w:val="28"/>
          <w:cs/>
        </w:rPr>
        <w:t>ผล</w:t>
      </w:r>
      <w:r w:rsidRPr="009A10D1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D66B933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D8025B7" w14:textId="77777777" w:rsidR="00C15ABC" w:rsidRPr="009A10D1" w:rsidRDefault="00C15ABC" w:rsidP="00E859C8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833911B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AE1204" w14:textId="2966AEC2" w:rsidR="00647195" w:rsidRPr="009A10D1" w:rsidRDefault="004D6F87" w:rsidP="00E859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A17323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A17323" w:rsidRPr="009A10D1">
        <w:rPr>
          <w:rFonts w:asciiTheme="majorBidi" w:hAnsi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AA9F319" w14:textId="77777777" w:rsidR="00FC3D1D" w:rsidRPr="009A10D1" w:rsidRDefault="00FC3D1D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C31A156" w14:textId="14B1D27C" w:rsidR="004D6F87" w:rsidRPr="009A10D1" w:rsidRDefault="004D6F8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</w:t>
      </w:r>
      <w:r w:rsidR="00A17323" w:rsidRPr="009A10D1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="00000904" w:rsidRPr="009A10D1">
        <w:rPr>
          <w:rFonts w:asciiTheme="majorBidi" w:hAnsiTheme="majorBidi" w:cstheme="majorBidi"/>
          <w:sz w:val="28"/>
          <w:szCs w:val="28"/>
          <w:cs/>
        </w:rPr>
        <w:t>ในงบการเงินรวมด้วย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000904" w:rsidRPr="009A10D1">
        <w:rPr>
          <w:rFonts w:asciiTheme="majorBidi" w:hAnsiTheme="majorBidi" w:cstheme="majorBidi"/>
          <w:sz w:val="28"/>
          <w:szCs w:val="28"/>
          <w:cs/>
        </w:rPr>
        <w:t xml:space="preserve">เงินปันผลรับ </w:t>
      </w:r>
      <w:r w:rsidRPr="009A10D1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="00A17323" w:rsidRPr="009A10D1">
        <w:rPr>
          <w:rFonts w:asciiTheme="majorBidi" w:hAnsiTheme="majorBidi" w:cstheme="majorBidi" w:hint="cs"/>
          <w:sz w:val="28"/>
          <w:szCs w:val="28"/>
          <w:cs/>
        </w:rPr>
        <w:t>หรือการควบคุมร่วม</w:t>
      </w:r>
      <w:r w:rsidRPr="009A10D1">
        <w:rPr>
          <w:rFonts w:asciiTheme="majorBidi" w:hAnsiTheme="majorBidi" w:cstheme="majorBidi"/>
          <w:sz w:val="28"/>
          <w:szCs w:val="28"/>
          <w:cs/>
        </w:rPr>
        <w:t>สิ้นสุดลง</w:t>
      </w:r>
    </w:p>
    <w:p w14:paraId="05A2620C" w14:textId="77777777" w:rsidR="00A17323" w:rsidRPr="009A10D1" w:rsidRDefault="00A17323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3ECD096" w14:textId="77777777" w:rsidR="00A17323" w:rsidRPr="009A10D1" w:rsidRDefault="00A17323" w:rsidP="00A17323">
      <w:pPr>
        <w:pStyle w:val="BodyText"/>
        <w:spacing w:after="0" w:line="240" w:lineRule="auto"/>
        <w:ind w:left="540"/>
        <w:rPr>
          <w:rFonts w:asciiTheme="majorBidi" w:hAnsiTheme="majorBidi" w:cs="Angsana New"/>
          <w:sz w:val="28"/>
          <w:szCs w:val="28"/>
        </w:rPr>
      </w:pPr>
      <w:r w:rsidRPr="009A10D1">
        <w:rPr>
          <w:rFonts w:asciiTheme="majorBidi" w:hAnsiTheme="majorBidi" w:cs="Angsana New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ส่วนได้เสียที่คงเหลืออยู่ของเงินลงทุนนั้นจะถูกรับรู้ด้วยมูลค่ายุติธรรม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 และถือเป็นมูลค่ายุติธรรมที่รับรู้เมื่อเริ่มแรกของสินทรัพย์ทางการเงิน</w:t>
      </w:r>
    </w:p>
    <w:p w14:paraId="40AD5042" w14:textId="77777777" w:rsidR="00A17323" w:rsidRPr="009A10D1" w:rsidRDefault="00A17323" w:rsidP="00A17323">
      <w:pPr>
        <w:pStyle w:val="BodyText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7BAC4046" w14:textId="77777777" w:rsidR="00B27B40" w:rsidRPr="009A10D1" w:rsidRDefault="00B27B40" w:rsidP="00E859C8">
      <w:pPr>
        <w:pStyle w:val="BodyText2"/>
        <w:ind w:left="540" w:firstLine="0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41EB524" w14:textId="33EBE490" w:rsidR="003B14EA" w:rsidRPr="009A10D1" w:rsidRDefault="003B14EA" w:rsidP="00E859C8">
      <w:pPr>
        <w:pStyle w:val="BodyText2"/>
        <w:ind w:left="540" w:firstLine="0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</w:p>
    <w:p w14:paraId="39180803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98904EE" w14:textId="6FB85683" w:rsidR="00E92CF4" w:rsidRPr="009A10D1" w:rsidRDefault="00165C0C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ยอดคง</w:t>
      </w:r>
      <w:r w:rsidR="003B14EA" w:rsidRPr="009A10D1">
        <w:rPr>
          <w:rFonts w:asciiTheme="majorBidi" w:hAnsiTheme="majorBidi" w:cstheme="majorBidi"/>
          <w:sz w:val="28"/>
          <w:szCs w:val="28"/>
          <w:cs/>
        </w:rPr>
        <w:t>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B27B40" w:rsidRPr="009A10D1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="003B14EA" w:rsidRPr="009A10D1">
        <w:rPr>
          <w:rFonts w:asciiTheme="majorBidi" w:hAnsiTheme="majorBidi" w:cstheme="majorBidi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</w:t>
      </w:r>
      <w:r w:rsidR="003B14EA" w:rsidRPr="009A10D1">
        <w:rPr>
          <w:rFonts w:asciiTheme="majorBidi" w:hAnsiTheme="majorBidi" w:cstheme="majorBidi"/>
          <w:spacing w:val="2"/>
          <w:sz w:val="28"/>
          <w:szCs w:val="28"/>
          <w:cs/>
        </w:rPr>
        <w:t>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5722DC7" w14:textId="477CE8DB" w:rsidR="008038A1" w:rsidRPr="009A10D1" w:rsidRDefault="008038A1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lang w:val="th-TH"/>
        </w:rPr>
      </w:pPr>
    </w:p>
    <w:p w14:paraId="188F287B" w14:textId="24334792" w:rsidR="00E92CF4" w:rsidRPr="009A10D1" w:rsidRDefault="00E92CF4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  <w:r w:rsidR="00893C6F"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 xml:space="preserve"> </w:t>
      </w: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บริษัทร่วม</w:t>
      </w:r>
      <w:r w:rsidR="002A433F" w:rsidRPr="009A10D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และการร่วมค้า</w:t>
      </w:r>
    </w:p>
    <w:p w14:paraId="6EA6A793" w14:textId="3B284F83" w:rsidR="004D6BB4" w:rsidRPr="009A10D1" w:rsidRDefault="004D6BB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47F3806" w14:textId="4FB7DA2B" w:rsidR="00893C6F" w:rsidRPr="009A10D1" w:rsidRDefault="00E92CF4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2A433F" w:rsidRPr="009A10D1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9A10D1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762B75" w:rsidRPr="009A10D1">
        <w:rPr>
          <w:rFonts w:asciiTheme="majorBidi" w:hAnsiTheme="majorBidi" w:cstheme="majorBidi"/>
          <w:sz w:val="28"/>
          <w:szCs w:val="28"/>
        </w:rPr>
        <w:br/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4103EB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 กำไร</w:t>
      </w:r>
      <w:r w:rsidR="00B27B40" w:rsidRPr="009A10D1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ขาดทุนจากการขายเงินลงทุนบันทึกในกำไรหรือขาดทุน </w:t>
      </w:r>
    </w:p>
    <w:p w14:paraId="2092388D" w14:textId="77777777" w:rsidR="006D40B4" w:rsidRPr="009A10D1" w:rsidRDefault="006D40B4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A77A918" w14:textId="77777777" w:rsidR="003B14EA" w:rsidRPr="009A10D1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14:paraId="2B9EA668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0F5B97E" w14:textId="5BB9900C" w:rsidR="008E448D" w:rsidRPr="009A10D1" w:rsidRDefault="008E448D" w:rsidP="00E859C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</w:t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 xml:space="preserve">ของแต่ละบริษัทในกลุ่มบริษัท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0A497BF7" w14:textId="77777777" w:rsidR="008E448D" w:rsidRPr="009A10D1" w:rsidRDefault="008E448D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FEE9D95" w14:textId="3C78E124" w:rsidR="005D6476" w:rsidRPr="009A10D1" w:rsidRDefault="008E448D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9A10D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D6476" w:rsidRPr="009A10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6476" w:rsidRPr="009A10D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893C6F" w:rsidRPr="009A10D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5D6476" w:rsidRPr="009A10D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จะรับรู้เข้ากำไรขาดทุนเบ็ดเสร็จอื่น  </w:t>
      </w:r>
    </w:p>
    <w:p w14:paraId="35D048AA" w14:textId="77777777" w:rsidR="00B27B40" w:rsidRPr="009A10D1" w:rsidRDefault="00B27B40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</w:rPr>
      </w:pPr>
    </w:p>
    <w:p w14:paraId="281427B0" w14:textId="227FFF8B" w:rsidR="00020E17" w:rsidRPr="009A10D1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 xml:space="preserve">หน่วยงานในต่างประเทศ  </w:t>
      </w:r>
    </w:p>
    <w:p w14:paraId="237B335E" w14:textId="77777777" w:rsidR="00020E17" w:rsidRPr="009A10D1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color w:val="000000" w:themeColor="text1"/>
        </w:rPr>
      </w:pPr>
    </w:p>
    <w:p w14:paraId="64889FF8" w14:textId="77777777" w:rsidR="00B27B40" w:rsidRPr="009A10D1" w:rsidRDefault="00020E17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A10D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9A10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9A10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9A10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2A433F"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</w:p>
    <w:p w14:paraId="5A8341CF" w14:textId="77777777" w:rsidR="00B27B40" w:rsidRPr="009A10D1" w:rsidRDefault="00B27B40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</w:rPr>
      </w:pPr>
    </w:p>
    <w:p w14:paraId="1580100C" w14:textId="6D377D7E" w:rsidR="00D753DA" w:rsidRPr="009A10D1" w:rsidRDefault="00D753DA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="00B27B40"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จะรับรู้</w:t>
      </w:r>
      <w:r w:rsidR="002737BD"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ในกำไร</w:t>
      </w:r>
      <w:r w:rsidR="00AA1233"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ขาดทุนเ</w:t>
      </w:r>
      <w:r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บ็ดเสร็จอื่น และแสดงเป็น</w:t>
      </w:r>
      <w:r w:rsidR="00AA1233"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สำรอง</w:t>
      </w:r>
      <w:r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การแปลงค่า</w:t>
      </w:r>
      <w:r w:rsidR="00C65858"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</w:t>
      </w:r>
      <w:r w:rsidRPr="009A10D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ในส่วนของผู้ถือหุ้นจนกว่ามีการจำหน่ายเงินลงทุนนั้นออกไป </w:t>
      </w:r>
    </w:p>
    <w:p w14:paraId="7156B436" w14:textId="0DE59BA1" w:rsidR="00B27B40" w:rsidRPr="009A10D1" w:rsidRDefault="00020E17" w:rsidP="00BC512A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A10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B27B40" w:rsidRPr="009A10D1">
        <w:rPr>
          <w:rFonts w:asciiTheme="majorBidi" w:hAnsiTheme="majorBidi" w:cstheme="majorBidi"/>
          <w:color w:val="000000" w:themeColor="text1"/>
          <w:sz w:val="28"/>
          <w:szCs w:val="28"/>
        </w:rPr>
        <w:br w:type="page"/>
      </w:r>
    </w:p>
    <w:p w14:paraId="03406A14" w14:textId="5C767EB6" w:rsidR="00AA717D" w:rsidRPr="009A10D1" w:rsidRDefault="00AA717D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6982F08F" w14:textId="5F538DBE" w:rsidR="00AA717D" w:rsidRPr="009A10D1" w:rsidRDefault="00AA717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</w:p>
    <w:p w14:paraId="6D01DFBA" w14:textId="1A572A1C" w:rsidR="00AA717D" w:rsidRPr="009A10D1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1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33D0A33" w14:textId="77777777" w:rsidR="003E18F8" w:rsidRPr="009A10D1" w:rsidRDefault="003E18F8" w:rsidP="00E859C8">
      <w:pPr>
        <w:pStyle w:val="BodyText"/>
        <w:spacing w:after="0"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BF0C699" w14:textId="5DFB60EC" w:rsidR="00AA717D" w:rsidRPr="009A10D1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FF0000"/>
          <w:sz w:val="28"/>
          <w:szCs w:val="28"/>
        </w:rPr>
      </w:pPr>
      <w:bookmarkStart w:id="0" w:name="_Hlk65750396"/>
      <w:r w:rsidRPr="009A10D1">
        <w:rPr>
          <w:rFonts w:asciiTheme="majorBidi" w:hAnsiTheme="majorBidi" w:cstheme="majorBidi"/>
          <w:sz w:val="28"/>
          <w:szCs w:val="28"/>
          <w:cs/>
        </w:rPr>
        <w:t>ตราสารหนี้ที่</w:t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>ออก</w:t>
      </w:r>
      <w:r w:rsidR="00EC2608" w:rsidRPr="009A10D1">
        <w:rPr>
          <w:rFonts w:asciiTheme="majorBidi" w:hAnsiTheme="majorBidi" w:cstheme="majorBidi" w:hint="cs"/>
          <w:sz w:val="28"/>
          <w:szCs w:val="28"/>
          <w:cs/>
        </w:rPr>
        <w:t>โด</w:t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>ย</w:t>
      </w: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>อื่นๆ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(นอกเหนือจากลูกหนี้การค้า (ดูหมายเหตุข้อ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(ฉ)</w:t>
      </w:r>
      <w:r w:rsidR="00640889" w:rsidRPr="009A10D1">
        <w:rPr>
          <w:rFonts w:asciiTheme="majorBidi" w:hAnsiTheme="majorBidi" w:cstheme="majorBidi"/>
          <w:sz w:val="28"/>
          <w:szCs w:val="28"/>
        </w:rPr>
        <w:t>)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>เมื่อเริ่มแรก</w:t>
      </w:r>
      <w:r w:rsidRPr="009A10D1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 xml:space="preserve"> ทั้งนี้สินทรัพย์ทางการเงินและหนี้สินทางการเงินที่ไม่ได้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</w:t>
      </w:r>
      <w:bookmarkEnd w:id="0"/>
      <w:r w:rsidR="00B94094" w:rsidRPr="009A10D1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="00893C6F" w:rsidRPr="009A10D1">
        <w:rPr>
          <w:rFonts w:asciiTheme="majorBidi" w:hAnsiTheme="majorBidi" w:cstheme="majorBidi"/>
          <w:color w:val="000000"/>
          <w:sz w:val="28"/>
          <w:szCs w:val="28"/>
          <w:cs/>
        </w:rPr>
        <w:t>จะรวมหรือหัก</w:t>
      </w:r>
      <w:r w:rsidRPr="009A10D1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A33B86" w:rsidRPr="009A10D1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A21FF0" w:rsidRPr="009A10D1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A33B86" w:rsidRPr="009A10D1">
        <w:rPr>
          <w:rFonts w:asciiTheme="majorBidi" w:hAnsiTheme="majorBidi" w:cstheme="majorBidi" w:hint="cs"/>
          <w:sz w:val="28"/>
          <w:szCs w:val="28"/>
          <w:cs/>
        </w:rPr>
        <w:t>ออกตราสาร</w:t>
      </w:r>
      <w:r w:rsidR="00893C6F" w:rsidRPr="009A10D1">
        <w:rPr>
          <w:rFonts w:asciiTheme="majorBidi" w:hAnsiTheme="majorBidi" w:cstheme="majorBidi"/>
          <w:sz w:val="28"/>
          <w:szCs w:val="28"/>
          <w:cs/>
        </w:rPr>
        <w:t>ด้วย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5F4A9DE" w14:textId="13E6B696" w:rsidR="009A6528" w:rsidRPr="009A10D1" w:rsidRDefault="009A6528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15B42165" w14:textId="1F48C685" w:rsidR="00AA717D" w:rsidRPr="009A10D1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5175629" w14:textId="77777777" w:rsidR="00C06787" w:rsidRPr="009A10D1" w:rsidRDefault="00C06787" w:rsidP="00E859C8">
      <w:pPr>
        <w:pStyle w:val="BodyText"/>
        <w:spacing w:after="0"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3C5183B3" w14:textId="5EDBF830" w:rsidR="00AA717D" w:rsidRPr="009A10D1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9A10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</w:t>
      </w:r>
      <w:r w:rsidRPr="009A10D1">
        <w:rPr>
          <w:rFonts w:asciiTheme="majorBidi" w:hAnsiTheme="majorBidi" w:cstheme="majorBidi"/>
          <w:sz w:val="28"/>
          <w:szCs w:val="28"/>
          <w:cs/>
        </w:rPr>
        <w:t>จ่าย</w:t>
      </w:r>
      <w:r w:rsidR="00893C6F"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กำไรและขาดทุนจากอัตราแลกเปลี่ยน </w:t>
      </w:r>
      <w:r w:rsidR="008C66DA" w:rsidRPr="009A10D1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1ED3E89D" w14:textId="77777777" w:rsidR="001D26A6" w:rsidRPr="009A10D1" w:rsidRDefault="001D26A6" w:rsidP="00E859C8">
      <w:pPr>
        <w:pStyle w:val="BodyText"/>
        <w:spacing w:after="0" w:line="240" w:lineRule="auto"/>
        <w:ind w:left="900"/>
        <w:rPr>
          <w:rFonts w:asciiTheme="majorBidi" w:hAnsiTheme="majorBidi" w:cstheme="majorBidi"/>
          <w:sz w:val="22"/>
          <w:szCs w:val="28"/>
        </w:rPr>
      </w:pPr>
    </w:p>
    <w:p w14:paraId="2004EDC9" w14:textId="19B0084A" w:rsidR="00AA717D" w:rsidRPr="009A10D1" w:rsidRDefault="001D26A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EA6C6EC" w14:textId="77777777" w:rsidR="00FC3D1D" w:rsidRPr="009A10D1" w:rsidRDefault="00FC3D1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65AC5316" w14:textId="276812D2" w:rsidR="00AA717D" w:rsidRPr="009A10D1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2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659A3D3" w14:textId="77777777" w:rsidR="003E18F8" w:rsidRPr="009A10D1" w:rsidRDefault="003E18F8" w:rsidP="00E859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1EFC6F74" w14:textId="59EA5C53" w:rsidR="00AA717D" w:rsidRPr="009A10D1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Pr="009A10D1">
        <w:rPr>
          <w:rFonts w:asciiTheme="majorBidi" w:hAnsiTheme="majorBidi" w:cstheme="majorBidi"/>
          <w:sz w:val="28"/>
          <w:szCs w:val="28"/>
          <w:cs/>
        </w:rPr>
        <w:t>ความ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54C744E" w14:textId="3FDAA68E" w:rsidR="007F3478" w:rsidRPr="009A10D1" w:rsidRDefault="007F3478" w:rsidP="00E859C8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7116B2E5" w14:textId="690AB250" w:rsidR="00AA717D" w:rsidRPr="009A10D1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กลุ่ม</w:t>
      </w:r>
      <w:r w:rsidRPr="009A10D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9A6528" w:rsidRPr="009A10D1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9A10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ED9DDE0" w14:textId="77777777" w:rsidR="00AA717D" w:rsidRPr="009A10D1" w:rsidRDefault="00AA717D" w:rsidP="00E859C8">
      <w:pPr>
        <w:pStyle w:val="BodyText2"/>
        <w:tabs>
          <w:tab w:val="left" w:pos="1530"/>
        </w:tabs>
        <w:ind w:left="900" w:right="43" w:firstLine="0"/>
        <w:jc w:val="thaiDistribute"/>
        <w:rPr>
          <w:rFonts w:asciiTheme="majorBidi" w:hAnsiTheme="majorBidi" w:cstheme="majorBidi"/>
          <w:color w:val="000000"/>
        </w:rPr>
      </w:pPr>
    </w:p>
    <w:p w14:paraId="57219664" w14:textId="569B9A3F" w:rsidR="00AA717D" w:rsidRPr="009A10D1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ผลต่าง</w:t>
      </w:r>
      <w:r w:rsidRPr="009A10D1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E936720" w14:textId="10841BEA" w:rsidR="00AA717D" w:rsidRPr="009A10D1" w:rsidRDefault="00AA717D" w:rsidP="00E859C8">
      <w:pPr>
        <w:pStyle w:val="BodyText"/>
        <w:tabs>
          <w:tab w:val="left" w:pos="1530"/>
        </w:tabs>
        <w:spacing w:after="0" w:line="240" w:lineRule="auto"/>
        <w:ind w:left="900"/>
        <w:rPr>
          <w:rFonts w:asciiTheme="majorBidi" w:hAnsiTheme="majorBidi" w:cstheme="majorBidi"/>
          <w:color w:val="000000"/>
          <w:sz w:val="22"/>
          <w:szCs w:val="22"/>
        </w:rPr>
      </w:pPr>
    </w:p>
    <w:p w14:paraId="37E80693" w14:textId="47E0A277" w:rsidR="00AA717D" w:rsidRPr="009A10D1" w:rsidRDefault="00AA717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9A10D1">
        <w:rPr>
          <w:rFonts w:asciiTheme="majorBidi" w:hAnsiTheme="majorBidi" w:cstheme="majorBidi"/>
          <w:sz w:val="28"/>
          <w:szCs w:val="28"/>
          <w:cs/>
        </w:rPr>
        <w:t>ทาง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9A10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EB325C" w14:textId="77777777" w:rsidR="00174737" w:rsidRPr="009A10D1" w:rsidRDefault="00174737" w:rsidP="00E859C8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4EABBBBD" w14:textId="22D1D1B1" w:rsidR="00AA717D" w:rsidRPr="009A10D1" w:rsidRDefault="00AA717D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3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="009246CF"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52B9A38F" w14:textId="77777777" w:rsidR="003E18F8" w:rsidRPr="009A10D1" w:rsidRDefault="003E18F8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166CFD38" w14:textId="7FE2BCA0" w:rsidR="004B7B9C" w:rsidRPr="009A10D1" w:rsidRDefault="004B7B9C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Pr="009A10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7F3478" w:rsidRPr="009A10D1">
        <w:rPr>
          <w:rFonts w:asciiTheme="majorBidi" w:hAnsiTheme="majorBidi" w:cstheme="majorBidi"/>
          <w:color w:val="000000"/>
          <w:spacing w:val="-2"/>
          <w:sz w:val="28"/>
          <w:szCs w:val="28"/>
        </w:rPr>
        <w:br/>
      </w:r>
      <w:r w:rsidRPr="009A10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B17D5A" w:rsidRPr="009A10D1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Pr="009A10D1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color w:val="000000"/>
          <w:sz w:val="28"/>
          <w:szCs w:val="28"/>
          <w:lang w:val="en-GB"/>
        </w:rPr>
        <w:t>4</w:t>
      </w:r>
      <w:r w:rsidRPr="009A10D1">
        <w:rPr>
          <w:rFonts w:asciiTheme="majorBidi" w:hAnsiTheme="majorBidi" w:cstheme="majorBidi"/>
          <w:color w:val="000000"/>
          <w:sz w:val="28"/>
          <w:szCs w:val="28"/>
        </w:rPr>
        <w:t>))</w:t>
      </w:r>
    </w:p>
    <w:p w14:paraId="7DF9BB73" w14:textId="447E0C24" w:rsidR="00C06787" w:rsidRPr="009A10D1" w:rsidRDefault="00C06787" w:rsidP="00E859C8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2A54810E" w14:textId="5279C0E6" w:rsidR="005D6476" w:rsidRPr="009A10D1" w:rsidRDefault="005D6476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4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7AD979D2" w14:textId="77777777" w:rsidR="005D6476" w:rsidRPr="009A10D1" w:rsidRDefault="005D6476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2C1D9079" w14:textId="3EEB70EA" w:rsidR="005D6476" w:rsidRPr="009A10D1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1F13736" w14:textId="77777777" w:rsidR="00FC3D1D" w:rsidRPr="009A10D1" w:rsidRDefault="00FC3D1D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17D0A1A1" w14:textId="79CB65D9" w:rsidR="00020E17" w:rsidRPr="009A10D1" w:rsidRDefault="00020E17" w:rsidP="00BF280B">
      <w:pPr>
        <w:pStyle w:val="BodyText"/>
        <w:spacing w:after="0" w:line="240" w:lineRule="auto"/>
        <w:ind w:left="1080"/>
        <w:rPr>
          <w:rFonts w:ascii="Angsana New" w:hAnsi="Angsana New"/>
          <w:i/>
          <w:iCs/>
          <w:color w:val="000000"/>
          <w:sz w:val="28"/>
          <w:szCs w:val="28"/>
        </w:rPr>
      </w:pPr>
      <w:r w:rsidRPr="009A10D1">
        <w:rPr>
          <w:rFonts w:ascii="Angsana New" w:hAnsi="Angsana New"/>
          <w:i/>
          <w:iCs/>
          <w:color w:val="000000"/>
          <w:sz w:val="28"/>
          <w:szCs w:val="28"/>
          <w:cs/>
        </w:rPr>
        <w:t>การป้องกันความเสี่ยงที่ได้รับผลกระทบโดยตรงจากการปฏิรูปอัตราดอกเบี้ยอ้างอิง</w:t>
      </w:r>
    </w:p>
    <w:p w14:paraId="605C973E" w14:textId="77777777" w:rsidR="00D753DA" w:rsidRPr="009A10D1" w:rsidRDefault="00D753DA" w:rsidP="00E859C8">
      <w:pPr>
        <w:pStyle w:val="BodyText"/>
        <w:tabs>
          <w:tab w:val="left" w:pos="1350"/>
        </w:tabs>
        <w:spacing w:after="0" w:line="240" w:lineRule="auto"/>
        <w:ind w:left="990"/>
        <w:rPr>
          <w:rFonts w:ascii="Angsana New" w:hAnsi="Angsana New"/>
          <w:i/>
          <w:iCs/>
          <w:color w:val="000000"/>
          <w:sz w:val="22"/>
          <w:szCs w:val="22"/>
          <w:cs/>
        </w:rPr>
      </w:pPr>
    </w:p>
    <w:p w14:paraId="39D5663F" w14:textId="233F4F1A" w:rsidR="00020E17" w:rsidRPr="009A10D1" w:rsidRDefault="00020E17" w:rsidP="00BF280B">
      <w:pPr>
        <w:pStyle w:val="BodyText"/>
        <w:spacing w:after="0" w:line="240" w:lineRule="auto"/>
        <w:ind w:left="1080"/>
        <w:rPr>
          <w:rFonts w:ascii="Angsana New" w:hAnsi="Angsana New"/>
          <w:color w:val="000000"/>
          <w:sz w:val="28"/>
          <w:szCs w:val="28"/>
        </w:rPr>
      </w:pPr>
      <w:r w:rsidRPr="009A10D1">
        <w:rPr>
          <w:rFonts w:ascii="Angsana New" w:hAnsi="Angsana New"/>
          <w:color w:val="000000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</w:t>
      </w:r>
      <w:r w:rsidRPr="009A10D1">
        <w:rPr>
          <w:rFonts w:ascii="Angsana New" w:hAnsi="Angsana New" w:hint="cs"/>
          <w:color w:val="000000"/>
          <w:sz w:val="28"/>
          <w:szCs w:val="28"/>
          <w:cs/>
        </w:rPr>
        <w:t xml:space="preserve">   </w:t>
      </w:r>
      <w:r w:rsidRPr="009A10D1">
        <w:rPr>
          <w:rFonts w:ascii="Angsana New" w:hAnsi="Angsana New"/>
          <w:color w:val="000000"/>
          <w:sz w:val="28"/>
          <w:szCs w:val="28"/>
          <w:cs/>
        </w:rPr>
        <w:t>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</w:t>
      </w:r>
      <w:r w:rsidRPr="009A10D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9A10D1">
        <w:rPr>
          <w:rFonts w:ascii="Angsana New" w:hAnsi="Angsana New"/>
          <w:color w:val="000000"/>
          <w:sz w:val="28"/>
          <w:szCs w:val="28"/>
          <w:cs/>
        </w:rPr>
        <w:t>ความเสี่ยงจะได้รับการปรับปรุง</w:t>
      </w:r>
      <w:r w:rsidRPr="009A10D1">
        <w:rPr>
          <w:rFonts w:ascii="Angsana New" w:hAnsi="Angsana New" w:hint="cs"/>
          <w:color w:val="000000"/>
          <w:sz w:val="28"/>
          <w:szCs w:val="28"/>
          <w:cs/>
        </w:rPr>
        <w:t>เมื่อมี</w:t>
      </w:r>
      <w:r w:rsidRPr="009A10D1">
        <w:rPr>
          <w:rFonts w:ascii="Angsana New" w:hAnsi="Angsana New"/>
          <w:color w:val="000000"/>
          <w:sz w:val="28"/>
          <w:szCs w:val="28"/>
          <w:cs/>
        </w:rPr>
        <w:t>การเปลี่ยนแปลง</w:t>
      </w:r>
      <w:r w:rsidRPr="009A10D1">
        <w:rPr>
          <w:rFonts w:ascii="Angsana New" w:hAnsi="Angsana New" w:hint="cs"/>
          <w:color w:val="000000"/>
          <w:sz w:val="28"/>
          <w:szCs w:val="28"/>
          <w:cs/>
        </w:rPr>
        <w:t>ในเรื่อง</w:t>
      </w:r>
      <w:r w:rsidRPr="009A10D1">
        <w:rPr>
          <w:rFonts w:ascii="Angsana New" w:hAnsi="Angsana New"/>
          <w:color w:val="000000"/>
          <w:sz w:val="28"/>
          <w:szCs w:val="28"/>
          <w:cs/>
        </w:rPr>
        <w:t xml:space="preserve">ต่อไปนี้ </w:t>
      </w:r>
    </w:p>
    <w:p w14:paraId="41A1707A" w14:textId="77777777" w:rsidR="00D753DA" w:rsidRPr="009A10D1" w:rsidRDefault="00D753DA" w:rsidP="00E859C8">
      <w:pPr>
        <w:spacing w:line="240" w:lineRule="auto"/>
        <w:ind w:left="990" w:right="-45"/>
        <w:rPr>
          <w:rFonts w:ascii="Angsana New" w:hAnsi="Angsana New"/>
          <w:color w:val="000000"/>
          <w:sz w:val="24"/>
          <w:szCs w:val="24"/>
        </w:rPr>
      </w:pPr>
    </w:p>
    <w:p w14:paraId="4AC040AC" w14:textId="77777777" w:rsidR="00020E17" w:rsidRPr="009A10D1" w:rsidRDefault="00020E17" w:rsidP="00BF280B">
      <w:pPr>
        <w:pStyle w:val="ListParagraph"/>
        <w:numPr>
          <w:ilvl w:val="0"/>
          <w:numId w:val="41"/>
        </w:numPr>
        <w:spacing w:line="240" w:lineRule="auto"/>
        <w:ind w:left="1350" w:right="-45" w:hanging="270"/>
        <w:contextualSpacing/>
        <w:rPr>
          <w:rFonts w:ascii="Angsana New" w:hAnsi="Angsana New"/>
          <w:color w:val="000000"/>
          <w:sz w:val="28"/>
          <w:szCs w:val="28"/>
        </w:rPr>
      </w:pPr>
      <w:r w:rsidRPr="009A10D1">
        <w:rPr>
          <w:rFonts w:ascii="Angsana New" w:hAnsi="Angsana New"/>
          <w:color w:val="000000"/>
          <w:sz w:val="28"/>
          <w:szCs w:val="28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4C7DF2C1" w14:textId="77777777" w:rsidR="00020E17" w:rsidRPr="009A10D1" w:rsidRDefault="00020E17" w:rsidP="00BF280B">
      <w:pPr>
        <w:pStyle w:val="ListParagraph"/>
        <w:numPr>
          <w:ilvl w:val="0"/>
          <w:numId w:val="41"/>
        </w:numPr>
        <w:spacing w:line="240" w:lineRule="auto"/>
        <w:ind w:left="1350" w:right="-45" w:hanging="270"/>
        <w:contextualSpacing/>
        <w:rPr>
          <w:rFonts w:ascii="Angsana New" w:hAnsi="Angsana New"/>
          <w:color w:val="000000"/>
          <w:sz w:val="28"/>
          <w:szCs w:val="28"/>
        </w:rPr>
      </w:pPr>
      <w:r w:rsidRPr="009A10D1">
        <w:rPr>
          <w:rFonts w:ascii="Angsana New" w:hAnsi="Angsana New"/>
          <w:color w:val="000000"/>
          <w:sz w:val="28"/>
          <w:szCs w:val="28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47DDB625" w14:textId="10630C48" w:rsidR="00020E17" w:rsidRPr="009A10D1" w:rsidRDefault="00020E17" w:rsidP="00BF280B">
      <w:pPr>
        <w:pStyle w:val="BodyText"/>
        <w:numPr>
          <w:ilvl w:val="0"/>
          <w:numId w:val="41"/>
        </w:numPr>
        <w:spacing w:after="0" w:line="240" w:lineRule="auto"/>
        <w:ind w:left="1350" w:hanging="270"/>
        <w:rPr>
          <w:rFonts w:ascii="Angsana New" w:hAnsi="Angsana New"/>
          <w:color w:val="000000"/>
          <w:sz w:val="20"/>
          <w:szCs w:val="20"/>
        </w:rPr>
      </w:pPr>
      <w:r w:rsidRPr="009A10D1">
        <w:rPr>
          <w:rFonts w:ascii="Angsana New" w:hAnsi="Angsana New"/>
          <w:color w:val="000000"/>
          <w:sz w:val="28"/>
          <w:szCs w:val="28"/>
          <w:cs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  <w:r w:rsidRPr="009A10D1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5A3013F7" w14:textId="77777777" w:rsidR="00D753DA" w:rsidRPr="009A10D1" w:rsidRDefault="00D753DA" w:rsidP="00E859C8">
      <w:pPr>
        <w:pStyle w:val="BodyText"/>
        <w:tabs>
          <w:tab w:val="left" w:pos="1350"/>
        </w:tabs>
        <w:spacing w:after="0" w:line="240" w:lineRule="auto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1FA1871B" w14:textId="682A003C" w:rsidR="00020E17" w:rsidRPr="009A10D1" w:rsidRDefault="00020E17" w:rsidP="00BF280B">
      <w:pPr>
        <w:pStyle w:val="BodyText"/>
        <w:spacing w:after="0" w:line="240" w:lineRule="auto"/>
        <w:ind w:left="1080"/>
        <w:rPr>
          <w:rFonts w:ascii="Angsana New" w:hAnsi="Angsana New"/>
          <w:color w:val="000000"/>
          <w:sz w:val="28"/>
          <w:szCs w:val="28"/>
        </w:rPr>
      </w:pPr>
      <w:r w:rsidRPr="009A10D1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</w:t>
      </w:r>
      <w:r w:rsidRPr="009A10D1">
        <w:rPr>
          <w:rFonts w:ascii="Angsana New" w:hAnsi="Angsana New"/>
          <w:color w:val="000000"/>
          <w:sz w:val="28"/>
          <w:szCs w:val="28"/>
          <w:cs/>
        </w:rPr>
        <w:t xml:space="preserve">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 </w:t>
      </w:r>
    </w:p>
    <w:p w14:paraId="12C8CC3C" w14:textId="77777777" w:rsidR="00020E17" w:rsidRPr="009A10D1" w:rsidRDefault="00020E17" w:rsidP="00E859C8">
      <w:pPr>
        <w:pStyle w:val="BodyText"/>
        <w:tabs>
          <w:tab w:val="left" w:pos="1350"/>
        </w:tabs>
        <w:spacing w:after="0" w:line="240" w:lineRule="auto"/>
        <w:ind w:left="990"/>
        <w:rPr>
          <w:rFonts w:ascii="Angsana New" w:hAnsi="Angsana New"/>
          <w:color w:val="000000"/>
          <w:sz w:val="22"/>
          <w:szCs w:val="22"/>
        </w:rPr>
      </w:pPr>
    </w:p>
    <w:p w14:paraId="3C4FE0D4" w14:textId="2A08CA9B" w:rsidR="00020E17" w:rsidRPr="009A10D1" w:rsidRDefault="00020E17" w:rsidP="00BF280B">
      <w:pPr>
        <w:pStyle w:val="BodyText"/>
        <w:spacing w:after="0" w:line="240" w:lineRule="auto"/>
        <w:ind w:left="1080"/>
        <w:rPr>
          <w:rFonts w:ascii="Angsana New" w:hAnsi="Angsana New" w:cs="Angsana New"/>
          <w:color w:val="000000"/>
          <w:sz w:val="28"/>
          <w:szCs w:val="28"/>
        </w:rPr>
      </w:pPr>
      <w:r w:rsidRPr="009A10D1">
        <w:rPr>
          <w:rFonts w:ascii="Angsana New" w:hAnsi="Angsana New" w:cs="Angsana New"/>
          <w:color w:val="000000"/>
          <w:sz w:val="28"/>
          <w:szCs w:val="28"/>
          <w:cs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</w:t>
      </w:r>
      <w:r w:rsidRPr="009A10D1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</w:t>
      </w:r>
      <w:r w:rsidR="007864A1" w:rsidRPr="009A10D1">
        <w:rPr>
          <w:rFonts w:ascii="Angsana New" w:hAnsi="Angsana New" w:cs="Angsana New" w:hint="cs"/>
          <w:color w:val="000000"/>
          <w:sz w:val="28"/>
          <w:szCs w:val="28"/>
          <w:cs/>
        </w:rPr>
        <w:t>ท</w:t>
      </w:r>
      <w:r w:rsidRPr="009A10D1">
        <w:rPr>
          <w:rFonts w:ascii="Angsana New" w:hAnsi="Angsana New" w:cs="Angsana New"/>
          <w:color w:val="000000"/>
          <w:sz w:val="28"/>
          <w:szCs w:val="28"/>
          <w:cs/>
        </w:rPr>
        <w:t>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</w:t>
      </w:r>
      <w:r w:rsidR="00334109" w:rsidRPr="009A10D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9A10D1">
        <w:rPr>
          <w:rFonts w:ascii="Angsana New" w:hAnsi="Angsana New" w:cs="Angsana New"/>
          <w:color w:val="000000"/>
          <w:sz w:val="28"/>
          <w:szCs w:val="28"/>
          <w:cs/>
        </w:rPr>
        <w:t xml:space="preserve">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5F710659" w14:textId="77777777" w:rsidR="00020E17" w:rsidRPr="009A10D1" w:rsidRDefault="00020E17" w:rsidP="00E859C8">
      <w:pPr>
        <w:pStyle w:val="BodyText"/>
        <w:tabs>
          <w:tab w:val="left" w:pos="1350"/>
        </w:tabs>
        <w:spacing w:after="0" w:line="240" w:lineRule="auto"/>
        <w:ind w:left="990"/>
        <w:rPr>
          <w:rFonts w:ascii="Angsana New" w:hAnsi="Angsana New" w:cs="Angsana New"/>
          <w:color w:val="000000"/>
          <w:sz w:val="22"/>
          <w:szCs w:val="22"/>
        </w:rPr>
      </w:pPr>
    </w:p>
    <w:p w14:paraId="60B883D0" w14:textId="16F0F4FB" w:rsidR="00B813B5" w:rsidRPr="009A10D1" w:rsidRDefault="00020E17" w:rsidP="00BF280B">
      <w:pPr>
        <w:pStyle w:val="BodyText"/>
        <w:spacing w:after="0" w:line="240" w:lineRule="auto"/>
        <w:ind w:left="1080"/>
        <w:rPr>
          <w:rFonts w:ascii="Angsana New" w:hAnsi="Angsana New" w:cs="Angsana New"/>
          <w:color w:val="000000"/>
          <w:sz w:val="28"/>
          <w:szCs w:val="28"/>
        </w:rPr>
      </w:pPr>
      <w:r w:rsidRPr="009A10D1">
        <w:rPr>
          <w:rFonts w:ascii="Angsana New" w:hAnsi="Angsana New" w:cs="Angsana New" w:hint="cs"/>
          <w:color w:val="000000"/>
          <w:sz w:val="28"/>
          <w:szCs w:val="28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</w:t>
      </w:r>
      <w:r w:rsidRPr="009A10D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9A10D1">
        <w:rPr>
          <w:rFonts w:ascii="Angsana New" w:hAnsi="Angsana New" w:cs="Angsana New" w:hint="cs"/>
          <w:color w:val="000000"/>
          <w:sz w:val="28"/>
          <w:szCs w:val="28"/>
          <w:cs/>
        </w:rPr>
        <w:t>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</w:t>
      </w:r>
      <w:r w:rsidRPr="009A10D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9A10D1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</w:t>
      </w:r>
      <w:r w:rsidR="00BA28D1" w:rsidRPr="009A10D1">
        <w:rPr>
          <w:rFonts w:ascii="Angsana New" w:hAnsi="Angsana New" w:cs="Angsana New" w:hint="cs"/>
          <w:color w:val="000000"/>
          <w:sz w:val="28"/>
          <w:szCs w:val="28"/>
          <w:cs/>
        </w:rPr>
        <w:t>ถือ</w:t>
      </w:r>
      <w:r w:rsidRPr="009A10D1">
        <w:rPr>
          <w:rFonts w:ascii="Angsana New" w:hAnsi="Angsana New" w:cs="Angsana New" w:hint="cs"/>
          <w:color w:val="000000"/>
          <w:sz w:val="28"/>
          <w:szCs w:val="28"/>
          <w:cs/>
        </w:rPr>
        <w:t>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  <w:r w:rsidRPr="009A10D1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14:paraId="59746A93" w14:textId="77777777" w:rsidR="00CD3B64" w:rsidRPr="009A10D1" w:rsidRDefault="00CD3B64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i/>
          <w:iCs/>
          <w:sz w:val="22"/>
          <w:szCs w:val="22"/>
        </w:rPr>
      </w:pPr>
    </w:p>
    <w:p w14:paraId="47A47455" w14:textId="3C1A567A" w:rsidR="005D6476" w:rsidRPr="009A10D1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การป้องกันความเสี่ยงในกระแสเงินสด </w:t>
      </w:r>
    </w:p>
    <w:p w14:paraId="0B0FC06B" w14:textId="77777777" w:rsidR="005D6476" w:rsidRPr="009A10D1" w:rsidRDefault="005D6476" w:rsidP="00E859C8">
      <w:pPr>
        <w:spacing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76556CAF" w14:textId="77777777" w:rsidR="005D6476" w:rsidRPr="009A10D1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6376F08" w14:textId="77777777" w:rsidR="005D6476" w:rsidRPr="009A10D1" w:rsidRDefault="005D6476" w:rsidP="00E859C8">
      <w:pPr>
        <w:spacing w:line="240" w:lineRule="auto"/>
        <w:ind w:left="900"/>
        <w:rPr>
          <w:rFonts w:asciiTheme="majorBidi" w:hAnsiTheme="majorBidi" w:cstheme="majorBidi"/>
          <w:sz w:val="22"/>
          <w:szCs w:val="22"/>
          <w:cs/>
        </w:rPr>
      </w:pPr>
    </w:p>
    <w:p w14:paraId="57AB70AE" w14:textId="77777777" w:rsidR="005D6476" w:rsidRPr="009A10D1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9A10D1">
        <w:rPr>
          <w:rFonts w:asciiTheme="majorBidi" w:hAnsiTheme="majorBidi" w:cstheme="majorBidi"/>
          <w:sz w:val="28"/>
          <w:szCs w:val="28"/>
        </w:rPr>
        <w:t xml:space="preserve">(Spot element) </w:t>
      </w:r>
      <w:r w:rsidRPr="009A10D1">
        <w:rPr>
          <w:rFonts w:asciiTheme="majorBidi" w:hAnsiTheme="majorBidi" w:cstheme="majorBidi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</w:t>
      </w:r>
      <w:r w:rsidRPr="009A10D1">
        <w:rPr>
          <w:rFonts w:asciiTheme="majorBidi" w:hAnsiTheme="majorBidi" w:cstheme="majorBidi"/>
          <w:spacing w:val="-4"/>
          <w:sz w:val="28"/>
          <w:szCs w:val="28"/>
          <w:cs/>
        </w:rPr>
        <w:t>ป้องกันความเสี่ยงสำหรับความสัมพันธ์ในการป้องกันความเสี่ยงในกระแสเงินสด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670E96D4" w14:textId="77777777" w:rsidR="005D6476" w:rsidRPr="009A10D1" w:rsidRDefault="005D6476" w:rsidP="00E859C8">
      <w:pPr>
        <w:spacing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35BD3821" w14:textId="77777777" w:rsidR="005D6476" w:rsidRPr="009A10D1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0D95A643" w14:textId="77777777" w:rsidR="00762B75" w:rsidRPr="009A10D1" w:rsidRDefault="00762B75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40217406" w14:textId="0ECDF0A5" w:rsidR="005D6476" w:rsidRPr="009A10D1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02AA882" w14:textId="77777777" w:rsidR="00472259" w:rsidRPr="009A10D1" w:rsidRDefault="00472259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27E1A1B2" w14:textId="32A49F57" w:rsidR="005D6476" w:rsidRPr="009A10D1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60501DC" w14:textId="77777777" w:rsidR="005D6476" w:rsidRPr="009A10D1" w:rsidRDefault="005D6476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21233DC" w14:textId="780329F4" w:rsidR="006949A0" w:rsidRPr="009A10D1" w:rsidRDefault="005D6476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99C73B3" w14:textId="0BC5A831" w:rsidR="001D26A6" w:rsidRPr="009A10D1" w:rsidRDefault="001D26A6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F59CF88" w14:textId="0F4AEA56" w:rsidR="001D26A6" w:rsidRPr="009A10D1" w:rsidRDefault="001D26A6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(ง</w:t>
      </w:r>
      <w:r w:rsidR="000718B1"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5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9246CF"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7970B69E" w14:textId="741ACE98" w:rsidR="001D26A6" w:rsidRPr="009A10D1" w:rsidRDefault="001D26A6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A2B4EDD" w14:textId="79D92B43" w:rsidR="00DD2618" w:rsidRPr="009A10D1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A7D704A" w14:textId="77777777" w:rsidR="00DD2618" w:rsidRPr="009A10D1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949B866" w14:textId="5820AFAA" w:rsidR="00DD2618" w:rsidRPr="009A10D1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C340203" w14:textId="77777777" w:rsidR="00DD2618" w:rsidRPr="009A10D1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10AA37F4" w14:textId="77777777" w:rsidR="006B023A" w:rsidRPr="009A10D1" w:rsidRDefault="00DD2618" w:rsidP="006B023A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16067354" w14:textId="77777777" w:rsidR="006B023A" w:rsidRPr="009A10D1" w:rsidRDefault="006B023A" w:rsidP="006B023A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2F44CD57" w14:textId="6D3143E4" w:rsidR="00DD2618" w:rsidRPr="009A10D1" w:rsidRDefault="00DD2618" w:rsidP="006B023A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</w:t>
      </w:r>
    </w:p>
    <w:p w14:paraId="2FB91B3C" w14:textId="77777777" w:rsidR="00762B75" w:rsidRPr="009A10D1" w:rsidRDefault="00762B75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23C6B36B" w14:textId="26874D9C" w:rsidR="00DD2618" w:rsidRPr="009A10D1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900A4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56035C" w:rsidRPr="009A10D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82DBD" w:rsidRPr="009A10D1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="0056035C" w:rsidRPr="009A10D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และ </w:t>
      </w:r>
      <w:r w:rsidR="0056035C" w:rsidRPr="009A10D1">
        <w:rPr>
          <w:rFonts w:asciiTheme="majorBidi" w:hAnsiTheme="majorBidi" w:cstheme="majorBidi"/>
          <w:sz w:val="28"/>
          <w:szCs w:val="28"/>
        </w:rPr>
        <w:t>60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38CED75C" w14:textId="4F8F3DE5" w:rsidR="009246CF" w:rsidRPr="009A10D1" w:rsidRDefault="009246CF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1375C723" w14:textId="7E41AE76" w:rsidR="00DD2618" w:rsidRPr="009A10D1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8655385" w14:textId="151B0375" w:rsidR="00DD2618" w:rsidRPr="009A10D1" w:rsidRDefault="00DD2618" w:rsidP="00E859C8">
      <w:pPr>
        <w:pStyle w:val="BodyText"/>
        <w:spacing w:after="0" w:line="240" w:lineRule="auto"/>
        <w:ind w:left="1260" w:hanging="1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-</w:t>
      </w:r>
      <w:r w:rsidRPr="009A10D1">
        <w:rPr>
          <w:rFonts w:asciiTheme="majorBidi" w:hAnsiTheme="majorBidi" w:cstheme="majorBidi"/>
          <w:sz w:val="28"/>
          <w:szCs w:val="28"/>
        </w:rPr>
        <w:t xml:space="preserve">  </w:t>
      </w:r>
      <w:r w:rsidR="009246CF"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</w:t>
      </w:r>
      <w:r w:rsidR="009246CF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เบี้ย เช่น การยึดหลักประกัน (หากมีการวางหลักประกัน) หรือ </w:t>
      </w:r>
    </w:p>
    <w:p w14:paraId="5241EBEF" w14:textId="313FAF0A" w:rsidR="00DD2618" w:rsidRPr="009A10D1" w:rsidRDefault="00DD2618" w:rsidP="00E859C8">
      <w:pPr>
        <w:pStyle w:val="BodyText"/>
        <w:spacing w:after="0" w:line="240" w:lineRule="auto"/>
        <w:ind w:left="1260" w:hanging="18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-</w:t>
      </w:r>
      <w:r w:rsidRPr="009A10D1">
        <w:rPr>
          <w:rFonts w:asciiTheme="majorBidi" w:hAnsiTheme="majorBidi" w:cstheme="majorBidi"/>
          <w:sz w:val="28"/>
          <w:szCs w:val="28"/>
        </w:rPr>
        <w:t xml:space="preserve">  </w:t>
      </w:r>
      <w:r w:rsidR="009246CF"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0900A4" w:rsidRPr="009A10D1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วัน</w:t>
      </w:r>
      <w:r w:rsidR="00782DBD" w:rsidRPr="009A10D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82DBD" w:rsidRPr="009A10D1">
        <w:rPr>
          <w:rFonts w:asciiTheme="majorBidi" w:hAnsiTheme="majorBidi" w:cstheme="majorBidi"/>
          <w:sz w:val="28"/>
          <w:szCs w:val="28"/>
        </w:rPr>
        <w:t xml:space="preserve">120 </w:t>
      </w:r>
      <w:r w:rsidR="00782DBD" w:rsidRPr="009A10D1">
        <w:rPr>
          <w:rFonts w:asciiTheme="majorBidi" w:hAnsiTheme="majorBidi" w:cstheme="majorBidi" w:hint="cs"/>
          <w:sz w:val="28"/>
          <w:szCs w:val="28"/>
          <w:cs/>
        </w:rPr>
        <w:t>วัน</w:t>
      </w:r>
    </w:p>
    <w:p w14:paraId="460508C4" w14:textId="77777777" w:rsidR="00DD2618" w:rsidRPr="009A10D1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4A2E11FB" w14:textId="3139EFC7" w:rsidR="00DD2618" w:rsidRPr="009A10D1" w:rsidRDefault="00DD2618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FA2998"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6474AEA9" w14:textId="77777777" w:rsidR="00DD2618" w:rsidRPr="009A10D1" w:rsidRDefault="00DD2618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6C131EE" w14:textId="1B4DF3F3" w:rsidR="001D26A6" w:rsidRPr="009A10D1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947CCF" w14:textId="77777777" w:rsidR="00CB1657" w:rsidRPr="009A10D1" w:rsidRDefault="00CB1657" w:rsidP="00E859C8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51312C90" w14:textId="104FAAE9" w:rsidR="00DD2618" w:rsidRPr="009A10D1" w:rsidRDefault="00DD2618" w:rsidP="00E859C8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ง.</w:t>
      </w:r>
      <w:r w:rsidR="00B17D5A" w:rsidRPr="009A10D1"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  <w:t>7</w:t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FA2998" w:rsidRPr="009A10D1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00B17D44" w14:textId="77777777" w:rsidR="00DD2618" w:rsidRPr="009A10D1" w:rsidRDefault="00DD2618" w:rsidP="00E859C8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4F1E1C51" w14:textId="668761AF" w:rsidR="00DD2618" w:rsidRPr="009A10D1" w:rsidRDefault="00DD2618" w:rsidP="00E859C8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B4F0C33" w14:textId="77777777" w:rsidR="0012444E" w:rsidRPr="009A10D1" w:rsidRDefault="0012444E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4CBBB72" w14:textId="47D1D6E1" w:rsidR="003B14EA" w:rsidRPr="009A10D1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6E2C05B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BBFE7E8" w14:textId="261953D4" w:rsidR="001A7354" w:rsidRPr="009A10D1" w:rsidRDefault="003B14EA" w:rsidP="00E859C8">
      <w:pPr>
        <w:spacing w:line="240" w:lineRule="auto"/>
        <w:ind w:left="547" w:hanging="547"/>
        <w:rPr>
          <w:rFonts w:asciiTheme="majorBidi" w:hAnsiTheme="majorBidi" w:cstheme="majorBidi"/>
          <w:sz w:val="22"/>
          <w:szCs w:val="22"/>
        </w:rPr>
      </w:pPr>
      <w:r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</w:t>
      </w:r>
      <w:r w:rsidR="000F372E" w:rsidRPr="009A10D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ยอดเงินฝากธนาคาร </w:t>
      </w:r>
    </w:p>
    <w:p w14:paraId="116E9815" w14:textId="77777777" w:rsidR="006B023A" w:rsidRPr="009A10D1" w:rsidRDefault="006B023A" w:rsidP="00E859C8">
      <w:pPr>
        <w:spacing w:line="240" w:lineRule="auto"/>
        <w:ind w:left="547" w:hanging="547"/>
        <w:rPr>
          <w:rFonts w:asciiTheme="majorBidi" w:hAnsiTheme="majorBidi" w:cstheme="majorBidi"/>
          <w:sz w:val="22"/>
          <w:szCs w:val="22"/>
          <w:cs/>
        </w:rPr>
      </w:pPr>
    </w:p>
    <w:p w14:paraId="11FF493B" w14:textId="77777777" w:rsidR="00B726F7" w:rsidRPr="009A10D1" w:rsidRDefault="00B726F7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D1A481E" w14:textId="33F9D223" w:rsidR="003B14EA" w:rsidRPr="009A10D1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ลูกหนี้การค้า</w:t>
      </w:r>
      <w:r w:rsidR="00DC6976"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และสินทรัพย์ที่เกิดจากสัญญา</w:t>
      </w:r>
    </w:p>
    <w:p w14:paraId="044D889C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DC81AD" w14:textId="5121BAF1" w:rsidR="00AA717D" w:rsidRPr="009A10D1" w:rsidRDefault="00CC613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ลูกหนี้</w:t>
      </w:r>
      <w:r w:rsidR="00152542" w:rsidRPr="009A10D1">
        <w:rPr>
          <w:rFonts w:asciiTheme="majorBidi" w:hAnsiTheme="majorBidi" w:cstheme="majorBidi"/>
          <w:color w:val="000000"/>
          <w:sz w:val="28"/>
          <w:szCs w:val="28"/>
          <w:cs/>
        </w:rPr>
        <w:t>การค้า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AA717D" w:rsidRPr="009A10D1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AA717D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90D83D5" w14:textId="09A91EF9" w:rsidR="00762B75" w:rsidRPr="009A10D1" w:rsidRDefault="00762B75">
      <w:pPr>
        <w:spacing w:line="240" w:lineRule="auto"/>
        <w:jc w:val="left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05F1AAA0" w14:textId="0B8A05CF" w:rsidR="00AA717D" w:rsidRPr="009A10D1" w:rsidRDefault="00AA717D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680A916" w14:textId="10E367C5" w:rsidR="001A7354" w:rsidRPr="009A10D1" w:rsidRDefault="001A7354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</w:rPr>
      </w:pPr>
    </w:p>
    <w:p w14:paraId="4F28AFD7" w14:textId="5A2A12E1" w:rsidR="00F47195" w:rsidRPr="009A10D1" w:rsidRDefault="001A7354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สินทรัพย์ที่เกิดจากสัญญาจะถูกจัดประเภทเป็นลูกหนี้การค้าเมื่อกลุ่มบริษัทออกใบแจ้งหนี้</w:t>
      </w:r>
    </w:p>
    <w:p w14:paraId="3FEA75D4" w14:textId="77777777" w:rsidR="001A7354" w:rsidRPr="009A10D1" w:rsidRDefault="001A7354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</w:rPr>
      </w:pPr>
    </w:p>
    <w:p w14:paraId="15307264" w14:textId="13C545C6" w:rsidR="0029755A" w:rsidRPr="009A10D1" w:rsidRDefault="0029755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/>
          <w:b/>
          <w:bCs/>
          <w:i/>
          <w:iCs/>
          <w:sz w:val="28"/>
          <w:szCs w:val="28"/>
          <w:cs/>
        </w:rPr>
        <w:t>เงินประกันผลงานค้างรับ</w:t>
      </w:r>
    </w:p>
    <w:p w14:paraId="12126C10" w14:textId="77777777" w:rsidR="0029755A" w:rsidRPr="009A10D1" w:rsidRDefault="0029755A" w:rsidP="00E859C8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88AF4AF" w14:textId="45BC0D53" w:rsidR="0029755A" w:rsidRPr="009A10D1" w:rsidRDefault="0029755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9A10D1">
        <w:rPr>
          <w:rFonts w:asciiTheme="majorBidi" w:hAnsiTheme="majorBidi" w:cstheme="majorBidi"/>
          <w:b/>
          <w:spacing w:val="-2"/>
          <w:sz w:val="28"/>
          <w:szCs w:val="28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</w:t>
      </w:r>
      <w:r w:rsidR="007864A1" w:rsidRPr="009A10D1">
        <w:rPr>
          <w:rFonts w:asciiTheme="majorBidi" w:hAnsiTheme="majorBidi" w:cstheme="majorBidi" w:hint="cs"/>
          <w:b/>
          <w:spacing w:val="-2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b/>
          <w:spacing w:val="-2"/>
          <w:sz w:val="28"/>
          <w:szCs w:val="28"/>
          <w:cs/>
        </w:rPr>
        <w:t>เงินประกันผลงานค้างรับจะถูกจัดประเภทเป็นสินทรัพย์ไม่หมุนเวียนตามเงื่อนไขของสัญญา</w:t>
      </w:r>
      <w:r w:rsidR="001E0454" w:rsidRPr="009A10D1">
        <w:rPr>
          <w:rFonts w:asciiTheme="majorBidi" w:hAnsiTheme="majorBidi" w:cstheme="majorBidi"/>
          <w:b/>
          <w:spacing w:val="-2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b/>
          <w:spacing w:val="-2"/>
          <w:sz w:val="28"/>
          <w:szCs w:val="28"/>
          <w:cs/>
        </w:rPr>
        <w:t>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  <w:r w:rsidR="007864A1" w:rsidRPr="009A10D1">
        <w:rPr>
          <w:rFonts w:asciiTheme="majorBidi" w:hAnsiTheme="majorBidi" w:cstheme="majorBidi" w:hint="cs"/>
          <w:b/>
          <w:spacing w:val="-2"/>
          <w:sz w:val="28"/>
          <w:szCs w:val="28"/>
          <w:cs/>
        </w:rPr>
        <w:t xml:space="preserve"> </w:t>
      </w:r>
    </w:p>
    <w:p w14:paraId="7959DA61" w14:textId="77777777" w:rsidR="0029755A" w:rsidRPr="009A10D1" w:rsidRDefault="0029755A" w:rsidP="00E859C8">
      <w:pPr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BF3FCFD" w14:textId="0E7AB9A4" w:rsidR="003B14EA" w:rsidRPr="009A10D1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2A3D33CD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8F91AAA" w14:textId="66439F39" w:rsidR="003B14EA" w:rsidRPr="009A10D1" w:rsidRDefault="003B14EA" w:rsidP="00E859C8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1A7354" w:rsidRPr="009A10D1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9A10D1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</w:p>
    <w:p w14:paraId="5780A168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1EDDCF" w14:textId="5C7EA30C" w:rsidR="00647195" w:rsidRPr="009A10D1" w:rsidRDefault="00196565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9A10D1">
        <w:rPr>
          <w:rFonts w:asciiTheme="majorBidi" w:hAnsiTheme="majorBidi" w:cstheme="majorBidi"/>
          <w:b/>
          <w:spacing w:val="-2"/>
          <w:sz w:val="28"/>
          <w:szCs w:val="28"/>
          <w:cs/>
        </w:rPr>
        <w:t xml:space="preserve">ต้นทุนของสินค้าสำเร็จรูป สินค้าระหว่างผลิตและวัตถุดิบคำนวณโดยใช้วิธีถัวเฉลี่ยถ่วงน้ำหนัก ต้นทุนของวัสดุสิ้นเปลืองโรงงานและวัตถุประกอบการผลิตคำนวนโดยใช้วิธีเข้าก่อนออกก่อน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</w:t>
      </w:r>
      <w:r w:rsidRPr="009A10D1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2AB0D16D" w14:textId="77777777" w:rsidR="001F0992" w:rsidRPr="009A10D1" w:rsidRDefault="001F0992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2"/>
          <w:szCs w:val="22"/>
        </w:rPr>
      </w:pPr>
    </w:p>
    <w:p w14:paraId="20B6BFBD" w14:textId="7B5944C9" w:rsidR="000C4A29" w:rsidRPr="009A10D1" w:rsidRDefault="000C4A29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9A10D1">
        <w:rPr>
          <w:rFonts w:asciiTheme="majorBidi" w:hAnsiTheme="majorBidi" w:cstheme="majorBidi"/>
          <w:b/>
          <w:spacing w:val="-2"/>
          <w:sz w:val="28"/>
          <w:szCs w:val="28"/>
          <w:cs/>
        </w:rPr>
        <w:t>วัสดุสำรองคลังที่ไม่เข้าเงื่อนไขตามคำนิยามของที่ดิน อาคารและอุปกรณ์ แสดงด้วยราคาทุนหักค่าเผื่อวัสดุสำรองคลังล้าสมัยหรือเสื่อมคุณภาพ ราคาทุนคำนวณตามวิธีถัวเฉลี่ยเคลื่อนที่ กลุ่มบริษัทได้พิจารณาตั้งค่าเผื่อสำหรับวัสดุสำรองคลังล้าสมัยหรือเสื่อมคุณภาพเป็นกรณีตามเกณฑ์เฉพาะเจาะจง</w:t>
      </w:r>
    </w:p>
    <w:p w14:paraId="12B8B048" w14:textId="524F6311" w:rsidR="008038A1" w:rsidRPr="009A10D1" w:rsidRDefault="008038A1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2"/>
          <w:szCs w:val="22"/>
        </w:rPr>
      </w:pPr>
    </w:p>
    <w:p w14:paraId="292B03C1" w14:textId="07652B47" w:rsidR="00647195" w:rsidRPr="009A10D1" w:rsidRDefault="00BD023D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อสังหาริมทรัพย์พัฒนาเพื่อขาย </w:t>
      </w:r>
      <w:r w:rsidRPr="009A10D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A08BF8C" w14:textId="77777777" w:rsidR="00BD023D" w:rsidRPr="009A10D1" w:rsidRDefault="00BD023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</w:rPr>
      </w:pPr>
    </w:p>
    <w:p w14:paraId="43FE0AE4" w14:textId="33DC5E5B" w:rsidR="00BD023D" w:rsidRPr="009A10D1" w:rsidRDefault="00BD023D" w:rsidP="00E859C8">
      <w:pPr>
        <w:spacing w:line="240" w:lineRule="auto"/>
        <w:ind w:left="554" w:hanging="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อสังหาริมทรัพย์พัฒนาเพื่อขายคือ อสังหาริมทรัพย์</w:t>
      </w:r>
      <w:bookmarkStart w:id="1" w:name="_Hlk54682057"/>
      <w:r w:rsidRPr="009A10D1">
        <w:rPr>
          <w:rFonts w:asciiTheme="majorBidi" w:hAnsiTheme="majorBidi" w:cstheme="majorBidi"/>
          <w:sz w:val="28"/>
          <w:szCs w:val="28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1"/>
      <w:r w:rsidRPr="009A10D1">
        <w:rPr>
          <w:rFonts w:asciiTheme="majorBidi" w:hAnsiTheme="majorBidi" w:cstheme="majorBidi"/>
          <w:sz w:val="28"/>
          <w:szCs w:val="28"/>
          <w:cs/>
        </w:rPr>
        <w:t xml:space="preserve"> 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03F4A373" w14:textId="77777777" w:rsidR="00BD023D" w:rsidRPr="009A10D1" w:rsidRDefault="00BD023D" w:rsidP="00E859C8">
      <w:pPr>
        <w:spacing w:line="240" w:lineRule="auto"/>
        <w:ind w:left="554" w:hanging="7"/>
        <w:rPr>
          <w:rFonts w:asciiTheme="majorBidi" w:hAnsiTheme="majorBidi" w:cstheme="majorBidi"/>
          <w:sz w:val="22"/>
          <w:szCs w:val="22"/>
        </w:rPr>
      </w:pPr>
    </w:p>
    <w:p w14:paraId="5B2F255A" w14:textId="269ACBA4" w:rsidR="00BD023D" w:rsidRPr="009A10D1" w:rsidRDefault="00BD023D" w:rsidP="00E859C8">
      <w:pPr>
        <w:spacing w:line="240" w:lineRule="auto"/>
        <w:ind w:left="554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ๆ ที่เกี่ยวข้อง</w:t>
      </w:r>
      <w:r w:rsidRPr="009A10D1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</w:t>
      </w:r>
      <w:r w:rsidRPr="009A10D1">
        <w:rPr>
          <w:rFonts w:asciiTheme="majorBidi" w:eastAsia="EucrosiaUPCBold" w:hAnsiTheme="majorBidi" w:cstheme="majorBidi"/>
          <w:sz w:val="28"/>
          <w:szCs w:val="28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9A10D1">
        <w:rPr>
          <w:rFonts w:asciiTheme="majorBidi" w:hAnsiTheme="majorBidi" w:cstheme="majorBidi"/>
          <w:sz w:val="28"/>
          <w:szCs w:val="28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3AB8DED6" w14:textId="77777777" w:rsidR="00BD023D" w:rsidRPr="009A10D1" w:rsidRDefault="00BD023D" w:rsidP="00E859C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1499C38" w14:textId="065237F1" w:rsidR="00BD023D" w:rsidRPr="009A10D1" w:rsidRDefault="00BD023D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5FFB006F" w14:textId="77777777" w:rsidR="00BD023D" w:rsidRPr="009A10D1" w:rsidRDefault="00BD023D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391AB08D" w14:textId="45465CA6" w:rsidR="00FA2998" w:rsidRPr="009A10D1" w:rsidRDefault="00BD023D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 </w:t>
      </w:r>
    </w:p>
    <w:p w14:paraId="09B00096" w14:textId="77777777" w:rsidR="00472259" w:rsidRPr="009A10D1" w:rsidRDefault="00472259" w:rsidP="00E859C8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7009F23" w14:textId="11E5D4A0" w:rsidR="003B14EA" w:rsidRPr="009A10D1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6DE5F7B9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DD45F69" w14:textId="2FDD00EF" w:rsidR="006C72FC" w:rsidRPr="009A10D1" w:rsidRDefault="006C72F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ต้นทุนรวมค่าใช้จ่ายทางตรงเพื่อให้ได้มาซึ่งอสังหาริมทรัพย์เพื่อการลงทุนต้นทุนการก่อสร้าง</w:t>
      </w:r>
      <w:r w:rsidR="00CD3B64" w:rsidRPr="009A10D1">
        <w:rPr>
          <w:rFonts w:asciiTheme="majorBidi" w:hAnsiTheme="majorBidi" w:cstheme="majorBidi" w:hint="cs"/>
          <w:sz w:val="28"/>
          <w:szCs w:val="28"/>
          <w:cs/>
        </w:rPr>
        <w:t>สินทรัพย์</w:t>
      </w:r>
      <w:r w:rsidRPr="009A10D1">
        <w:rPr>
          <w:rFonts w:asciiTheme="majorBidi" w:hAnsiTheme="majorBidi" w:cstheme="majorBidi"/>
          <w:sz w:val="28"/>
          <w:szCs w:val="28"/>
          <w:cs/>
        </w:rPr>
        <w:t>ที่กิจการก่อสร้างเองรวมถึงต้นทุนการกู้ยืม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เมื่อมีการเปลี่ยนแปลงการใช้งานของสังหาริมทรัพย์โดยจัดประเภทไปเป็นที่ดิน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475D0B92" w14:textId="77777777" w:rsidR="006C72FC" w:rsidRPr="009A10D1" w:rsidRDefault="006C72FC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272673D9" w14:textId="4274307F" w:rsidR="00AD44C3" w:rsidRPr="009A10D1" w:rsidRDefault="006C72FC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9A10D1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รับรู้ในกำไรหรือขาดทุน </w:t>
      </w:r>
    </w:p>
    <w:p w14:paraId="74A8D321" w14:textId="77777777" w:rsidR="00141E34" w:rsidRPr="009A10D1" w:rsidRDefault="00141E34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2"/>
          <w:szCs w:val="22"/>
        </w:rPr>
      </w:pPr>
    </w:p>
    <w:p w14:paraId="2929F03E" w14:textId="224639AD" w:rsidR="003B14EA" w:rsidRPr="009A10D1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</w:t>
      </w:r>
      <w:r w:rsidR="00165C0C"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อาคารและอุปกรณ์</w:t>
      </w:r>
    </w:p>
    <w:p w14:paraId="48F24A19" w14:textId="77777777" w:rsidR="00647195" w:rsidRPr="009A10D1" w:rsidRDefault="0064719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63E8B56" w14:textId="5089FC02" w:rsidR="006C72FC" w:rsidRPr="009A10D1" w:rsidRDefault="006C72F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4C8BF7A" w14:textId="7CA8DC5B" w:rsidR="0009206D" w:rsidRPr="009A10D1" w:rsidRDefault="0009206D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6F4896C1" w14:textId="046CBC8B" w:rsidR="006C72FC" w:rsidRPr="009A10D1" w:rsidRDefault="00B570C0" w:rsidP="00141E3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2057F0" w:rsidRPr="009A10D1">
        <w:rPr>
          <w:rFonts w:asciiTheme="majorBidi" w:hAnsiTheme="majorBidi" w:cstheme="majorBidi"/>
          <w:sz w:val="28"/>
          <w:szCs w:val="28"/>
          <w:cs/>
        </w:rPr>
        <w:t>ต้นทุ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นของ</w:t>
      </w:r>
      <w:r w:rsidR="002057F0" w:rsidRPr="009A10D1">
        <w:rPr>
          <w:rFonts w:asciiTheme="majorBidi" w:hAnsiTheme="majorBidi" w:cstheme="majorBidi"/>
          <w:sz w:val="28"/>
          <w:szCs w:val="28"/>
          <w:cs/>
        </w:rPr>
        <w:t>การก่อสร้างสินทรัพย์ที่กิจการก่อสร้างเอง รวมถึงต้นทุนการกู้ยืม และ</w:t>
      </w:r>
      <w:r w:rsidR="006C72FC" w:rsidRPr="009A10D1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="006C72FC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6C72FC" w:rsidRPr="009A10D1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="006C72FC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6C72FC" w:rsidRPr="009A10D1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="006C72FC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6C72FC" w:rsidRPr="009A10D1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6C72FC" w:rsidRPr="009A10D1">
        <w:rPr>
          <w:rFonts w:asciiTheme="majorBidi" w:hAnsiTheme="majorBidi" w:cstheme="majorBidi"/>
          <w:sz w:val="28"/>
          <w:szCs w:val="28"/>
        </w:rPr>
        <w:t xml:space="preserve"> </w:t>
      </w:r>
    </w:p>
    <w:p w14:paraId="5F5FF815" w14:textId="7FBD2A92" w:rsidR="00C01871" w:rsidRPr="009A10D1" w:rsidRDefault="00C01871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3A92E28" w14:textId="37FFE680" w:rsidR="006C72FC" w:rsidRPr="009A10D1" w:rsidRDefault="006C72FC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9A10D1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034DBF" w:rsidRPr="009A10D1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</w:p>
    <w:p w14:paraId="700CEDD5" w14:textId="39EC40E3" w:rsidR="00B726F7" w:rsidRPr="009A10D1" w:rsidRDefault="00B726F7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04761891" w14:textId="537FFCAA" w:rsidR="008856AF" w:rsidRPr="009A10D1" w:rsidRDefault="008856AF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9A10D1">
        <w:rPr>
          <w:rFonts w:asciiTheme="majorBidi" w:hAnsiTheme="majorBidi" w:cstheme="majorBidi"/>
          <w:sz w:val="28"/>
          <w:szCs w:val="28"/>
        </w:rPr>
        <w:t>“</w:t>
      </w:r>
      <w:r w:rsidRPr="009A10D1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9A10D1">
        <w:rPr>
          <w:rFonts w:asciiTheme="majorBidi" w:hAnsiTheme="majorBidi" w:cstheme="majorBidi"/>
          <w:sz w:val="28"/>
          <w:szCs w:val="28"/>
        </w:rPr>
        <w:t xml:space="preserve">” </w:t>
      </w:r>
      <w:r w:rsidRPr="009A10D1">
        <w:rPr>
          <w:rFonts w:asciiTheme="majorBidi" w:hAnsiTheme="majorBidi" w:cstheme="majorBidi"/>
          <w:sz w:val="28"/>
          <w:szCs w:val="28"/>
          <w:cs/>
        </w:rPr>
        <w:t>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64726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</w:rPr>
        <w:t>“</w:t>
      </w:r>
      <w:r w:rsidRPr="009A10D1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9A10D1">
        <w:rPr>
          <w:rFonts w:asciiTheme="majorBidi" w:hAnsiTheme="majorBidi" w:cstheme="majorBidi"/>
          <w:sz w:val="28"/>
          <w:szCs w:val="28"/>
        </w:rPr>
        <w:t>”</w:t>
      </w:r>
      <w:r w:rsidR="00B64726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64726" w:rsidRPr="009A10D1">
        <w:rPr>
          <w:rFonts w:asciiTheme="majorBidi" w:hAnsiTheme="majorBidi" w:cstheme="majorBidi" w:hint="cs"/>
          <w:sz w:val="28"/>
          <w:szCs w:val="28"/>
          <w:cs/>
        </w:rPr>
        <w:t xml:space="preserve"> ใ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7CE02099" w14:textId="77777777" w:rsidR="00B726F7" w:rsidRPr="009A10D1" w:rsidRDefault="00B726F7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6E9938C" w14:textId="5CF4E651" w:rsidR="00B94094" w:rsidRPr="009A10D1" w:rsidRDefault="00B94094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58C8EF57" w14:textId="77777777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AA67A4F" w14:textId="77777777" w:rsidR="006949A0" w:rsidRPr="009A10D1" w:rsidRDefault="008856AF" w:rsidP="00E859C8">
      <w:pPr>
        <w:pStyle w:val="Default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9A10D1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9A10D1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18D0307F" w14:textId="77777777" w:rsidR="006949A0" w:rsidRPr="009A10D1" w:rsidRDefault="006949A0" w:rsidP="00E859C8">
      <w:pPr>
        <w:pStyle w:val="Default"/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2DEBFCDE" w14:textId="1FAF07EF" w:rsidR="003B14EA" w:rsidRPr="009A10D1" w:rsidRDefault="003B14EA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3E1A770B" w14:textId="77777777" w:rsidR="00330B1D" w:rsidRPr="009A10D1" w:rsidRDefault="00330B1D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</w:rPr>
      </w:pPr>
    </w:p>
    <w:p w14:paraId="1C8F0586" w14:textId="3F1DB099" w:rsidR="00330B1D" w:rsidRPr="009A10D1" w:rsidRDefault="00330B1D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="002057F0" w:rsidRPr="009A10D1">
        <w:rPr>
          <w:rFonts w:asciiTheme="majorBidi" w:hAnsiTheme="majorBidi" w:cstheme="majorBidi"/>
          <w:sz w:val="28"/>
          <w:szCs w:val="28"/>
          <w:cs/>
        </w:rPr>
        <w:t>โดย</w:t>
      </w:r>
      <w:r w:rsidRPr="009A10D1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B94094" w:rsidRPr="009A10D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057F0" w:rsidRPr="009A10D1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85EDC" w:rsidRPr="009A10D1">
        <w:rPr>
          <w:rFonts w:asciiTheme="majorBidi" w:hAnsiTheme="majorBidi" w:cstheme="majorBidi" w:hint="cs"/>
          <w:sz w:val="28"/>
          <w:szCs w:val="28"/>
          <w:cs/>
        </w:rPr>
        <w:t>และติดตั้ง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55F985C4" w14:textId="77777777" w:rsidR="00152542" w:rsidRPr="009A10D1" w:rsidRDefault="00152542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4328C387" w14:textId="138B4BF4" w:rsidR="003B14EA" w:rsidRPr="009A10D1" w:rsidRDefault="003B14EA" w:rsidP="00E859C8">
      <w:pPr>
        <w:tabs>
          <w:tab w:val="left" w:pos="540"/>
        </w:tabs>
        <w:spacing w:line="240" w:lineRule="auto"/>
        <w:ind w:left="540" w:firstLine="18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ประมาณการอายุการ</w:t>
      </w:r>
      <w:r w:rsidR="002932B7" w:rsidRPr="009A10D1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9A10D1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14:paraId="0DE1DC73" w14:textId="77777777" w:rsidR="00B129AA" w:rsidRPr="009A10D1" w:rsidRDefault="00B129AA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7B9C" w:rsidRPr="009A10D1" w14:paraId="23808232" w14:textId="77777777" w:rsidTr="00BF4006">
        <w:tc>
          <w:tcPr>
            <w:tcW w:w="5390" w:type="dxa"/>
            <w:vAlign w:val="bottom"/>
          </w:tcPr>
          <w:p w14:paraId="3F6E1A5B" w14:textId="6A5E94D6" w:rsidR="004B7B9C" w:rsidRPr="009A10D1" w:rsidRDefault="004339C4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</w:t>
            </w:r>
            <w:r w:rsidR="00095A05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่วนปรับปรุงที่ดิน</w:t>
            </w:r>
          </w:p>
        </w:tc>
        <w:tc>
          <w:tcPr>
            <w:tcW w:w="1195" w:type="dxa"/>
            <w:vAlign w:val="bottom"/>
          </w:tcPr>
          <w:p w14:paraId="75810428" w14:textId="783F8266" w:rsidR="004B7B9C" w:rsidRPr="009A10D1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675" w:type="dxa"/>
            <w:vAlign w:val="bottom"/>
          </w:tcPr>
          <w:p w14:paraId="77BCDD3E" w14:textId="46309EC1" w:rsidR="004B7B9C" w:rsidRPr="009A10D1" w:rsidRDefault="004B7B9C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B7B9C" w:rsidRPr="009A10D1" w14:paraId="36591341" w14:textId="77777777" w:rsidTr="00BF4006">
        <w:tc>
          <w:tcPr>
            <w:tcW w:w="5390" w:type="dxa"/>
            <w:vAlign w:val="bottom"/>
          </w:tcPr>
          <w:p w14:paraId="2AAC2014" w14:textId="427D099A" w:rsidR="004B7B9C" w:rsidRPr="009A10D1" w:rsidRDefault="004B7B9C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  <w:vAlign w:val="bottom"/>
          </w:tcPr>
          <w:p w14:paraId="285769F9" w14:textId="79CFAC8E" w:rsidR="004B7B9C" w:rsidRPr="009A10D1" w:rsidRDefault="00615FC8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7B9C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3182"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B7B9C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675" w:type="dxa"/>
            <w:vAlign w:val="bottom"/>
          </w:tcPr>
          <w:p w14:paraId="478E3A22" w14:textId="5360DDFA" w:rsidR="004B7B9C" w:rsidRPr="009A10D1" w:rsidRDefault="004B7B9C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1871" w:rsidRPr="009A10D1" w14:paraId="5DC0CBC8" w14:textId="77777777" w:rsidTr="00BF4006">
        <w:tc>
          <w:tcPr>
            <w:tcW w:w="5390" w:type="dxa"/>
            <w:vAlign w:val="bottom"/>
          </w:tcPr>
          <w:p w14:paraId="4D654C2B" w14:textId="14763141" w:rsidR="00C01871" w:rsidRPr="009A10D1" w:rsidRDefault="00C01871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195" w:type="dxa"/>
          </w:tcPr>
          <w:p w14:paraId="4227DFBE" w14:textId="01BD0044" w:rsidR="00C01871" w:rsidRPr="009A10D1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0EBF58DD" w14:textId="1AE1E7B1" w:rsidR="00C01871" w:rsidRPr="009A10D1" w:rsidRDefault="00C01871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1871" w:rsidRPr="009A10D1" w14:paraId="7A18DD94" w14:textId="77777777" w:rsidTr="00BF4006">
        <w:tc>
          <w:tcPr>
            <w:tcW w:w="5390" w:type="dxa"/>
            <w:vAlign w:val="bottom"/>
          </w:tcPr>
          <w:p w14:paraId="554C9DBC" w14:textId="4EF15880" w:rsidR="00C01871" w:rsidRPr="009A10D1" w:rsidRDefault="00C01871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สถานีก๊าซและระบบท่อก๊าซ</w:t>
            </w:r>
          </w:p>
        </w:tc>
        <w:tc>
          <w:tcPr>
            <w:tcW w:w="1195" w:type="dxa"/>
          </w:tcPr>
          <w:p w14:paraId="774C1D5F" w14:textId="3C8DC250" w:rsidR="00C01871" w:rsidRPr="009A10D1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3E0FAAD1" w14:textId="217510DC" w:rsidR="00C01871" w:rsidRPr="009A10D1" w:rsidRDefault="00C01871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9A10D1" w14:paraId="10443369" w14:textId="77777777" w:rsidTr="00BF4006">
        <w:tc>
          <w:tcPr>
            <w:tcW w:w="5390" w:type="dxa"/>
            <w:vAlign w:val="bottom"/>
          </w:tcPr>
          <w:p w14:paraId="140F7695" w14:textId="77777777" w:rsidR="00AA2752" w:rsidRPr="009A10D1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044F15F" w14:textId="55A0803C" w:rsidR="00AA2752" w:rsidRPr="009A10D1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AA2752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3182"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A2752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</w:p>
        </w:tc>
        <w:tc>
          <w:tcPr>
            <w:tcW w:w="675" w:type="dxa"/>
          </w:tcPr>
          <w:p w14:paraId="5FEC88AD" w14:textId="77777777" w:rsidR="00AA2752" w:rsidRPr="009A10D1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9A10D1" w14:paraId="265C3CA2" w14:textId="77777777" w:rsidTr="00BF4006">
        <w:tc>
          <w:tcPr>
            <w:tcW w:w="5390" w:type="dxa"/>
            <w:vAlign w:val="bottom"/>
          </w:tcPr>
          <w:p w14:paraId="2374FF77" w14:textId="5A020AAA" w:rsidR="00AA2752" w:rsidRPr="009A10D1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</w:t>
            </w:r>
            <w:r w:rsidR="00B346F1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  <w:r w:rsidR="00B346F1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0992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B346F1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95" w:type="dxa"/>
          </w:tcPr>
          <w:p w14:paraId="5A79342C" w14:textId="6AB66C0C" w:rsidR="00AA2752" w:rsidRPr="009A10D1" w:rsidRDefault="00B17D5A" w:rsidP="00E859C8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AA2752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3182"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A2752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675" w:type="dxa"/>
          </w:tcPr>
          <w:p w14:paraId="76D361CF" w14:textId="77777777" w:rsidR="00AA2752" w:rsidRPr="009A10D1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9A10D1" w14:paraId="40F5CEDB" w14:textId="77777777" w:rsidTr="00BF4006">
        <w:tc>
          <w:tcPr>
            <w:tcW w:w="5390" w:type="dxa"/>
            <w:vAlign w:val="bottom"/>
          </w:tcPr>
          <w:p w14:paraId="3B8EE533" w14:textId="77777777" w:rsidR="00AA2752" w:rsidRPr="009A10D1" w:rsidRDefault="00AA2752" w:rsidP="00E859C8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3FBA0E7" w14:textId="7393A1DC" w:rsidR="00AA2752" w:rsidRPr="009A10D1" w:rsidRDefault="00B17D5A" w:rsidP="00E859C8">
            <w:pPr>
              <w:spacing w:line="240" w:lineRule="auto"/>
              <w:ind w:left="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1E5C75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E5C75"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E5C75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B023A" w:rsidRPr="009A10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5" w:type="dxa"/>
          </w:tcPr>
          <w:p w14:paraId="1758B3C8" w14:textId="77777777" w:rsidR="00AA2752" w:rsidRPr="009A10D1" w:rsidRDefault="00AA2752" w:rsidP="00E859C8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6E2FC84" w14:textId="77777777" w:rsidR="00B64726" w:rsidRPr="009A10D1" w:rsidRDefault="00B64726" w:rsidP="00B6472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bookmarkStart w:id="2" w:name="_Hlk56201542"/>
    </w:p>
    <w:p w14:paraId="576AB6F6" w14:textId="77777777" w:rsidR="00B726F7" w:rsidRPr="009A10D1" w:rsidRDefault="00B726F7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00FCC9D" w14:textId="0A1B6126" w:rsidR="00821D6C" w:rsidRPr="009A10D1" w:rsidRDefault="00821D6C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</w:t>
      </w:r>
      <w:r w:rsidR="00E10685"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ใน</w:t>
      </w:r>
      <w:bookmarkStart w:id="3" w:name="_Hlk56201554"/>
      <w:r w:rsidR="00E10685"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การได้มาซึ่งสัญญาที่ทำกับลูกค้า</w:t>
      </w:r>
      <w:bookmarkEnd w:id="3"/>
    </w:p>
    <w:bookmarkEnd w:id="2"/>
    <w:p w14:paraId="392973E2" w14:textId="77777777" w:rsidR="00821D6C" w:rsidRPr="009A10D1" w:rsidRDefault="00821D6C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64F7E92" w14:textId="66245A04" w:rsidR="00821D6C" w:rsidRPr="009A10D1" w:rsidRDefault="00E10685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bookmarkStart w:id="4" w:name="_Hlk56201569"/>
      <w:r w:rsidRPr="009A10D1">
        <w:rPr>
          <w:rFonts w:asciiTheme="majorBidi" w:hAnsiTheme="majorBidi" w:cstheme="majorBidi"/>
          <w:sz w:val="28"/>
          <w:szCs w:val="28"/>
          <w:cs/>
        </w:rPr>
        <w:t>ต้นทุนในการได้มาซึ่งสัญญาที่ทำกับลูกค้า</w:t>
      </w:r>
      <w:bookmarkEnd w:id="4"/>
      <w:r w:rsidR="00821D6C" w:rsidRPr="009A10D1">
        <w:rPr>
          <w:rFonts w:asciiTheme="majorBidi" w:hAnsiTheme="majorBidi" w:cstheme="majorBidi"/>
          <w:sz w:val="28"/>
          <w:szCs w:val="28"/>
          <w:cs/>
        </w:rPr>
        <w:t>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FB3343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5" w:name="_Hlk56201582"/>
      <w:r w:rsidR="00FB3343" w:rsidRPr="009A10D1">
        <w:rPr>
          <w:rFonts w:asciiTheme="majorBidi" w:hAnsiTheme="majorBidi" w:cstheme="majorBidi"/>
          <w:sz w:val="28"/>
          <w:szCs w:val="28"/>
          <w:cs/>
        </w:rPr>
        <w:t>อย่างไรก็ตาม ต้นทุนส่วนเพิ่ม</w:t>
      </w:r>
      <w:r w:rsidR="006F6DCE" w:rsidRPr="009A10D1">
        <w:rPr>
          <w:rFonts w:asciiTheme="majorBidi" w:hAnsiTheme="majorBidi" w:cstheme="majorBidi"/>
          <w:sz w:val="28"/>
          <w:szCs w:val="28"/>
          <w:cs/>
        </w:rPr>
        <w:t>จากการทำสัญญาจะรับรู้เป็นค่าใช้จ่ายเมื่อเกิดขึ้น หากคาดว่าระยะเวลาในการตัดจำหน่ายเท่ากับหรือน้อยกว่าหนึ่งปี</w:t>
      </w:r>
      <w:bookmarkEnd w:id="5"/>
    </w:p>
    <w:p w14:paraId="32B755DF" w14:textId="77777777" w:rsidR="000A4023" w:rsidRPr="009A10D1" w:rsidRDefault="000A4023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D221999" w14:textId="73E46C06" w:rsidR="00E05071" w:rsidRPr="009A10D1" w:rsidRDefault="00E366E8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6" w:name="_Hlk56201603"/>
      <w:r w:rsidRPr="009A10D1">
        <w:rPr>
          <w:rFonts w:asciiTheme="majorBidi" w:hAnsiTheme="majorBidi" w:cstheme="majorBidi"/>
          <w:sz w:val="28"/>
          <w:szCs w:val="28"/>
          <w:cs/>
        </w:rPr>
        <w:t>ต้นทุนในการได้มาซึ่งสัญญาที่ทำกับลูกค้า</w:t>
      </w:r>
      <w:r w:rsidR="00BC609C" w:rsidRPr="009A10D1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</w:t>
      </w:r>
      <w:r w:rsidR="002057F0" w:rsidRPr="009A10D1">
        <w:rPr>
          <w:rFonts w:asciiTheme="majorBidi" w:hAnsiTheme="majorBidi" w:cstheme="majorBidi"/>
          <w:sz w:val="28"/>
          <w:szCs w:val="28"/>
          <w:cs/>
        </w:rPr>
        <w:t>ค่า</w:t>
      </w:r>
      <w:r w:rsidR="00C7198D" w:rsidRPr="009A10D1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2057F0" w:rsidRPr="009A10D1">
        <w:rPr>
          <w:rFonts w:asciiTheme="majorBidi" w:hAnsiTheme="majorBidi" w:cstheme="majorBidi"/>
          <w:sz w:val="28"/>
          <w:szCs w:val="28"/>
          <w:cs/>
        </w:rPr>
        <w:t>สะสมและ</w:t>
      </w:r>
      <w:r w:rsidR="00BC609C" w:rsidRPr="009A10D1">
        <w:rPr>
          <w:rFonts w:asciiTheme="majorBidi" w:hAnsiTheme="majorBidi" w:cstheme="majorBidi"/>
          <w:sz w:val="28"/>
          <w:szCs w:val="28"/>
          <w:cs/>
        </w:rPr>
        <w:t>ขาดทุนจากการด้อย</w:t>
      </w:r>
      <w:bookmarkEnd w:id="6"/>
      <w:r w:rsidR="00A54EA8" w:rsidRPr="009A10D1">
        <w:rPr>
          <w:rFonts w:asciiTheme="majorBidi" w:hAnsiTheme="majorBidi" w:cstheme="majorBidi"/>
          <w:sz w:val="28"/>
          <w:szCs w:val="28"/>
          <w:cs/>
        </w:rPr>
        <w:t>ค่า</w:t>
      </w:r>
      <w:r w:rsidR="00C7198D" w:rsidRPr="009A10D1">
        <w:rPr>
          <w:rFonts w:asciiTheme="majorBidi" w:hAnsiTheme="majorBidi" w:cstheme="majorBidi"/>
          <w:sz w:val="28"/>
          <w:szCs w:val="28"/>
          <w:cs/>
        </w:rPr>
        <w:br/>
        <w:t>ค่า</w:t>
      </w:r>
      <w:r w:rsidR="00C7198D" w:rsidRPr="009A10D1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A54EA8" w:rsidRPr="009A10D1">
        <w:rPr>
          <w:rFonts w:asciiTheme="majorBidi" w:hAnsiTheme="majorBidi" w:cstheme="majorBidi"/>
          <w:sz w:val="28"/>
          <w:szCs w:val="28"/>
          <w:cs/>
        </w:rPr>
        <w:t>บันทึกเป็นค่าใช้จ่ายในกำไรหรือขาดทุน คำนวน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3DC6E669" w14:textId="37820E58" w:rsidR="00341379" w:rsidRPr="009A10D1" w:rsidRDefault="00341379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lang w:val="en-GB"/>
        </w:rPr>
      </w:pPr>
    </w:p>
    <w:p w14:paraId="2D305C96" w14:textId="3A1EEB76" w:rsidR="00A54EA8" w:rsidRPr="009A10D1" w:rsidRDefault="002148DA" w:rsidP="000B3A8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ค่าความนิยม</w:t>
      </w:r>
    </w:p>
    <w:p w14:paraId="47CA8136" w14:textId="77777777" w:rsidR="000B3A88" w:rsidRPr="009A10D1" w:rsidRDefault="000B3A88" w:rsidP="000B3A8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B7F0179" w14:textId="7059072A" w:rsidR="002148DA" w:rsidRPr="009A10D1" w:rsidRDefault="002148DA" w:rsidP="00E859C8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</w:p>
    <w:p w14:paraId="3811D311" w14:textId="55615A2A" w:rsidR="00C06787" w:rsidRPr="009A10D1" w:rsidRDefault="00C0678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AE7ED3A" w14:textId="5F681C48" w:rsidR="003B14EA" w:rsidRPr="009A10D1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  <w:r w:rsidR="00B91372"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</w:t>
      </w:r>
    </w:p>
    <w:p w14:paraId="0E84A63C" w14:textId="4D13D25E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5460C78" w14:textId="25F1D005" w:rsidR="00A231B7" w:rsidRPr="009A10D1" w:rsidRDefault="00A231B7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</w:t>
      </w:r>
      <w:r w:rsidR="008E5618"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ๆ</w:t>
      </w:r>
    </w:p>
    <w:p w14:paraId="644CB81D" w14:textId="77777777" w:rsidR="00A231B7" w:rsidRPr="009A10D1" w:rsidRDefault="00A231B7" w:rsidP="00E859C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E6E6E6"/>
        </w:rPr>
      </w:pPr>
    </w:p>
    <w:p w14:paraId="3B591B68" w14:textId="3693395C" w:rsidR="00A231B7" w:rsidRPr="009A10D1" w:rsidRDefault="00A231B7" w:rsidP="00E859C8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ๆ วัดมูลค่าด้วยราคาทุนหักค่าตัดจำหน่ายสะสมและขาดทุนจากการด้อยค่า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47D2704" w14:textId="77777777" w:rsidR="00A231B7" w:rsidRPr="009A10D1" w:rsidRDefault="00A231B7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7E04BC1" w14:textId="50458981" w:rsidR="0009206D" w:rsidRPr="009A10D1" w:rsidRDefault="00A46EC9" w:rsidP="00E859C8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6B90BAF" w14:textId="5401E8AD" w:rsidR="00C06787" w:rsidRPr="009A10D1" w:rsidRDefault="00C06787" w:rsidP="00E859C8">
      <w:pPr>
        <w:spacing w:line="240" w:lineRule="auto"/>
        <w:ind w:left="540"/>
        <w:rPr>
          <w:rFonts w:asciiTheme="majorBidi" w:hAnsiTheme="majorBidi"/>
          <w:sz w:val="22"/>
          <w:szCs w:val="22"/>
        </w:rPr>
      </w:pPr>
    </w:p>
    <w:p w14:paraId="27B1FCD6" w14:textId="3D1CF81E" w:rsidR="00A231B7" w:rsidRPr="009A10D1" w:rsidRDefault="00A231B7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</w:p>
    <w:p w14:paraId="723D6645" w14:textId="77777777" w:rsidR="00A231B7" w:rsidRPr="009A10D1" w:rsidRDefault="00A231B7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6750" w:type="dxa"/>
        <w:tblInd w:w="450" w:type="dxa"/>
        <w:tblLook w:val="01E0" w:firstRow="1" w:lastRow="1" w:firstColumn="1" w:lastColumn="1" w:noHBand="0" w:noVBand="0"/>
      </w:tblPr>
      <w:tblGrid>
        <w:gridCol w:w="4483"/>
        <w:gridCol w:w="2267"/>
      </w:tblGrid>
      <w:tr w:rsidR="00DC3AC9" w:rsidRPr="009A10D1" w14:paraId="47E3F5FF" w14:textId="77777777" w:rsidTr="008B2DDE">
        <w:tc>
          <w:tcPr>
            <w:tcW w:w="4483" w:type="dxa"/>
          </w:tcPr>
          <w:p w14:paraId="38895EAD" w14:textId="77777777" w:rsidR="00DC3AC9" w:rsidRPr="009A10D1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267" w:type="dxa"/>
          </w:tcPr>
          <w:p w14:paraId="0901E533" w14:textId="0E39C412" w:rsidR="00DC3AC9" w:rsidRPr="009A10D1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C3AC9" w:rsidRPr="009A10D1" w14:paraId="42031528" w14:textId="77777777" w:rsidTr="008B2DDE">
        <w:tc>
          <w:tcPr>
            <w:tcW w:w="4483" w:type="dxa"/>
          </w:tcPr>
          <w:p w14:paraId="7C178433" w14:textId="0A0BA7C8" w:rsidR="00DC3AC9" w:rsidRPr="009A10D1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สิทธิในการใช้สายส่งกระแสไฟฟ้า</w:t>
            </w:r>
          </w:p>
        </w:tc>
        <w:tc>
          <w:tcPr>
            <w:tcW w:w="2267" w:type="dxa"/>
          </w:tcPr>
          <w:p w14:paraId="2D378BFE" w14:textId="7A2DD454" w:rsidR="00DC3AC9" w:rsidRPr="009A10D1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9A10D1" w14:paraId="5DD6FB19" w14:textId="77777777" w:rsidTr="008B2DDE">
        <w:tc>
          <w:tcPr>
            <w:tcW w:w="4483" w:type="dxa"/>
          </w:tcPr>
          <w:p w14:paraId="0F3939EB" w14:textId="3CF8FEC2" w:rsidR="00DC3AC9" w:rsidRPr="009A10D1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สิทธิในการใช้ระบบท่อก๊าซ </w:t>
            </w:r>
          </w:p>
        </w:tc>
        <w:tc>
          <w:tcPr>
            <w:tcW w:w="2267" w:type="dxa"/>
          </w:tcPr>
          <w:p w14:paraId="216FA2B2" w14:textId="12010468" w:rsidR="00DC3AC9" w:rsidRPr="009A10D1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9A10D1" w14:paraId="0C06C83E" w14:textId="77777777" w:rsidTr="008B2DDE">
        <w:tc>
          <w:tcPr>
            <w:tcW w:w="4483" w:type="dxa"/>
          </w:tcPr>
          <w:p w14:paraId="3792325D" w14:textId="24D2B527" w:rsidR="00DC3AC9" w:rsidRPr="009A10D1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267" w:type="dxa"/>
          </w:tcPr>
          <w:p w14:paraId="7EA2E576" w14:textId="063EE9BA" w:rsidR="00DC3AC9" w:rsidRPr="009A10D1" w:rsidRDefault="00B17D5A" w:rsidP="00E859C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DC3AC9" w:rsidRPr="009A10D1" w14:paraId="338A1869" w14:textId="77777777" w:rsidTr="008B2DDE">
        <w:tc>
          <w:tcPr>
            <w:tcW w:w="4483" w:type="dxa"/>
          </w:tcPr>
          <w:p w14:paraId="74D81118" w14:textId="2E4CB591" w:rsidR="00DC3AC9" w:rsidRPr="009A10D1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ยอดคงเหลือตามสัญญาที่รอรับรู้เป็นรายได้ (</w:t>
            </w:r>
            <w:r w:rsidRPr="009A10D1">
              <w:rPr>
                <w:rFonts w:ascii="Angsana New" w:hAnsi="Angsana New"/>
                <w:sz w:val="28"/>
                <w:szCs w:val="28"/>
              </w:rPr>
              <w:t>Backlog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67" w:type="dxa"/>
          </w:tcPr>
          <w:p w14:paraId="2014B48A" w14:textId="6F4BA437" w:rsidR="00DC3AC9" w:rsidRPr="009A10D1" w:rsidRDefault="00B17D5A" w:rsidP="001639E9">
            <w:pPr>
              <w:tabs>
                <w:tab w:val="left" w:pos="540"/>
              </w:tabs>
              <w:spacing w:line="240" w:lineRule="auto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="00DC1C36"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C3AC9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2DDE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8B2DDE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11</w:t>
            </w:r>
            <w:r w:rsidR="008B2DDE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</w:tr>
      <w:tr w:rsidR="00DC3AC9" w:rsidRPr="009A10D1" w14:paraId="44B8210D" w14:textId="77777777" w:rsidTr="008B2DDE">
        <w:tc>
          <w:tcPr>
            <w:tcW w:w="4483" w:type="dxa"/>
          </w:tcPr>
          <w:p w14:paraId="7010AE7F" w14:textId="61B354D1" w:rsidR="00DC3AC9" w:rsidRPr="009A10D1" w:rsidRDefault="00DC3A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ความสัมพันธ์ลูกค้า</w:t>
            </w:r>
          </w:p>
        </w:tc>
        <w:tc>
          <w:tcPr>
            <w:tcW w:w="2267" w:type="dxa"/>
          </w:tcPr>
          <w:p w14:paraId="4B03398B" w14:textId="6695D6C2" w:rsidR="00DC3AC9" w:rsidRPr="009A10D1" w:rsidRDefault="00B17D5A" w:rsidP="001639E9">
            <w:pPr>
              <w:tabs>
                <w:tab w:val="left" w:pos="540"/>
              </w:tabs>
              <w:spacing w:line="240" w:lineRule="auto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38401F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3AC9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</w:tr>
    </w:tbl>
    <w:p w14:paraId="445DF899" w14:textId="77777777" w:rsidR="00141E34" w:rsidRPr="009A10D1" w:rsidRDefault="00141E34" w:rsidP="00E6458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1D77D5" w14:textId="77777777" w:rsidR="00CD3B64" w:rsidRPr="009A10D1" w:rsidRDefault="00B91372" w:rsidP="00E6458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ค่าตัดจำหน่ายของสินทรัพย์ไม่มีตัวตนอื่นบันทึกใน</w:t>
      </w:r>
      <w:r w:rsidR="00B7483F" w:rsidRPr="009A10D1">
        <w:rPr>
          <w:rFonts w:asciiTheme="majorBidi" w:hAnsiTheme="majorBidi"/>
          <w:sz w:val="28"/>
          <w:szCs w:val="28"/>
          <w:cs/>
        </w:rPr>
        <w:t>ต้นทุนขายและต้นทุนการให้บริการ</w:t>
      </w:r>
      <w:r w:rsidR="00C06787" w:rsidRPr="009A10D1">
        <w:rPr>
          <w:rFonts w:asciiTheme="majorBidi" w:hAnsiTheme="majorBidi" w:hint="cs"/>
          <w:sz w:val="28"/>
          <w:szCs w:val="28"/>
          <w:cs/>
        </w:rPr>
        <w:t xml:space="preserve"> </w:t>
      </w:r>
      <w:r w:rsidR="006031C1" w:rsidRPr="009A10D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A10D1">
        <w:rPr>
          <w:rFonts w:asciiTheme="majorBidi" w:hAnsiTheme="majorBidi" w:cstheme="majorBidi"/>
          <w:sz w:val="28"/>
          <w:szCs w:val="28"/>
          <w:cs/>
        </w:rPr>
        <w:t>ค่าใช้จ่ายในการบริหาร</w:t>
      </w:r>
    </w:p>
    <w:p w14:paraId="5CF6F543" w14:textId="4B379A0B" w:rsidR="00B91372" w:rsidRPr="009A10D1" w:rsidRDefault="00B91372" w:rsidP="00E6458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CF9D367" w14:textId="77777777" w:rsidR="00B726F7" w:rsidRPr="009A10D1" w:rsidRDefault="00B726F7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6BA3091" w14:textId="136D238F" w:rsidR="00C55168" w:rsidRPr="009A10D1" w:rsidRDefault="00C55168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</w:p>
    <w:p w14:paraId="6797DC96" w14:textId="47F65B01" w:rsidR="00C55168" w:rsidRPr="009A10D1" w:rsidRDefault="00C55168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8289789" w14:textId="375A53CF" w:rsidR="00C55168" w:rsidRPr="009A10D1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C52879" w:rsidRPr="009A10D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b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5DA00B8" w14:textId="7506F4B8" w:rsidR="00C52879" w:rsidRPr="009A10D1" w:rsidRDefault="00C52879" w:rsidP="00E859C8">
      <w:pPr>
        <w:spacing w:line="240" w:lineRule="auto"/>
        <w:jc w:val="left"/>
        <w:rPr>
          <w:rFonts w:asciiTheme="majorBidi" w:hAnsiTheme="majorBidi" w:cstheme="majorBidi"/>
          <w:b/>
          <w:i/>
          <w:iCs/>
          <w:sz w:val="22"/>
          <w:szCs w:val="22"/>
          <w:cs/>
        </w:rPr>
      </w:pPr>
    </w:p>
    <w:p w14:paraId="7FED81E8" w14:textId="6E1E9228" w:rsidR="00C55168" w:rsidRPr="009A10D1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ในฐานะผู้เช่า</w:t>
      </w:r>
    </w:p>
    <w:p w14:paraId="2AD27BA9" w14:textId="77777777" w:rsidR="00482FBC" w:rsidRPr="009A10D1" w:rsidRDefault="00482FBC" w:rsidP="00E859C8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2"/>
          <w:szCs w:val="22"/>
          <w:cs/>
        </w:rPr>
      </w:pPr>
    </w:p>
    <w:p w14:paraId="559D8F6D" w14:textId="31F46EBF" w:rsidR="00C55168" w:rsidRPr="009A10D1" w:rsidRDefault="00C55168" w:rsidP="00E859C8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9A10D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1894230A" w14:textId="77777777" w:rsidR="00C55168" w:rsidRPr="009A10D1" w:rsidRDefault="00C55168" w:rsidP="00E859C8">
      <w:pPr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p w14:paraId="0610F354" w14:textId="127978E0" w:rsidR="00C55168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8AD3CC9" w14:textId="77777777" w:rsidR="00B726F7" w:rsidRPr="009A10D1" w:rsidRDefault="00B726F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2"/>
          <w:szCs w:val="22"/>
        </w:rPr>
      </w:pPr>
    </w:p>
    <w:p w14:paraId="48ABE969" w14:textId="773007EE" w:rsidR="00C55168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04E68" w:rsidRPr="009A10D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7" w:name="_Hlk65854665"/>
      <w:r w:rsidRPr="009A10D1">
        <w:rPr>
          <w:rFonts w:asciiTheme="majorBidi" w:hAnsiTheme="majorBidi" w:cstheme="majorBidi"/>
          <w:b/>
          <w:sz w:val="28"/>
          <w:szCs w:val="28"/>
        </w:rPr>
        <w:t xml:space="preserve"> </w:t>
      </w:r>
      <w:bookmarkStart w:id="8" w:name="_Hlk65854679"/>
      <w:bookmarkEnd w:id="7"/>
    </w:p>
    <w:p w14:paraId="06263717" w14:textId="77777777" w:rsidR="00C55168" w:rsidRPr="009A10D1" w:rsidRDefault="00C55168" w:rsidP="00E859C8">
      <w:pPr>
        <w:tabs>
          <w:tab w:val="left" w:pos="1890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bookmarkEnd w:id="8"/>
    <w:p w14:paraId="031C2DF3" w14:textId="4C14F445" w:rsidR="00C55168" w:rsidRPr="009A10D1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9A10D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b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9A10D1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B1B666B" w14:textId="77777777" w:rsidR="00C55168" w:rsidRPr="009A10D1" w:rsidRDefault="00C55168" w:rsidP="00E859C8">
      <w:pPr>
        <w:tabs>
          <w:tab w:val="left" w:pos="1890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p w14:paraId="4DE653B7" w14:textId="4B7DDDDA" w:rsidR="002148DA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bookmarkStart w:id="9" w:name="_Hlk65855261"/>
      <w:r w:rsidRPr="009A10D1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9"/>
      <w:r w:rsidRPr="009A10D1">
        <w:rPr>
          <w:rFonts w:asciiTheme="majorBidi" w:hAnsiTheme="majorBidi" w:cstheme="majorBidi"/>
          <w:b/>
          <w:sz w:val="28"/>
          <w:szCs w:val="28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6B4D0E2" w14:textId="51BE3C07" w:rsidR="0009206D" w:rsidRPr="009A10D1" w:rsidRDefault="0009206D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2"/>
          <w:szCs w:val="22"/>
        </w:rPr>
      </w:pPr>
    </w:p>
    <w:p w14:paraId="04096157" w14:textId="636B317B" w:rsidR="00C55168" w:rsidRPr="009A10D1" w:rsidRDefault="00C55168" w:rsidP="00E859C8">
      <w:pPr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ในฐานะ</w:t>
      </w:r>
      <w:r w:rsidRPr="009A10D1">
        <w:rPr>
          <w:rFonts w:asciiTheme="majorBidi" w:hAnsiTheme="majorBidi" w:cstheme="majorBidi"/>
          <w:b/>
          <w:i/>
          <w:iCs/>
          <w:sz w:val="28"/>
          <w:szCs w:val="28"/>
          <w:cs/>
        </w:rPr>
        <w:t>ผู้ให้</w:t>
      </w:r>
      <w:r w:rsidRPr="009A10D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เช่า</w:t>
      </w:r>
    </w:p>
    <w:p w14:paraId="528CC888" w14:textId="77777777" w:rsidR="00482FBC" w:rsidRPr="009A10D1" w:rsidRDefault="00482FB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76E7E925" w14:textId="1C6E2FE8" w:rsidR="00C55168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ณ</w:t>
      </w:r>
      <w:r w:rsidR="007E5BFB" w:rsidRPr="009A10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วันเริ่มต้นของสัญญาเช่าหรือวันที่มีการเปลี่ยนแปลงสัญญาเช่า</w:t>
      </w:r>
      <w:r w:rsidR="0072341D"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9E82687" w14:textId="77777777" w:rsidR="00C55168" w:rsidRPr="009A10D1" w:rsidRDefault="00C55168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22"/>
          <w:szCs w:val="22"/>
        </w:rPr>
      </w:pPr>
    </w:p>
    <w:p w14:paraId="1A1AED13" w14:textId="3224A78F" w:rsidR="00C55168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605B830" w14:textId="77777777" w:rsidR="00C55168" w:rsidRPr="009A10D1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7477CB72" w14:textId="67A57811" w:rsidR="00C55168" w:rsidRPr="009A10D1" w:rsidRDefault="00C55168" w:rsidP="00E859C8">
      <w:pPr>
        <w:pStyle w:val="ListParagraph"/>
        <w:tabs>
          <w:tab w:val="left" w:pos="1890"/>
        </w:tabs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เมื่อกลุ่มบริษัทเป็นผู้ให้เช่าช่วง</w:t>
      </w:r>
      <w:r w:rsidRPr="009A10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</w:p>
    <w:p w14:paraId="32C4D597" w14:textId="77777777" w:rsidR="00C55168" w:rsidRPr="009A10D1" w:rsidRDefault="00C55168" w:rsidP="00E859C8">
      <w:pPr>
        <w:spacing w:line="240" w:lineRule="auto"/>
        <w:rPr>
          <w:rFonts w:asciiTheme="majorBidi" w:hAnsiTheme="majorBidi" w:cstheme="majorBidi"/>
          <w:color w:val="000000"/>
          <w:sz w:val="22"/>
          <w:szCs w:val="22"/>
        </w:rPr>
      </w:pPr>
    </w:p>
    <w:p w14:paraId="4442E164" w14:textId="4AC54C58" w:rsidR="00C55168" w:rsidRPr="009A10D1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</w:t>
      </w:r>
      <w:r w:rsidR="004D5719" w:rsidRPr="009A10D1">
        <w:rPr>
          <w:rFonts w:asciiTheme="majorBidi" w:hAnsiTheme="majorBidi" w:cstheme="majorBidi"/>
          <w:color w:val="000000"/>
          <w:sz w:val="28"/>
          <w:szCs w:val="28"/>
          <w:cs/>
        </w:rPr>
        <w:t>ท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54CD8382" w14:textId="77777777" w:rsidR="00C55168" w:rsidRPr="009A10D1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6B3AE552" w14:textId="7F4A0B45" w:rsidR="00C55168" w:rsidRPr="009A10D1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9A10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2F3BE0D" w14:textId="77777777" w:rsidR="00247724" w:rsidRPr="009A10D1" w:rsidRDefault="00247724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2BEFEDAF" w14:textId="65BBAA94" w:rsidR="00C55168" w:rsidRPr="009A10D1" w:rsidRDefault="00C5516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B17D5A" w:rsidRPr="009A10D1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="00511788" w:rsidRPr="009A10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="00510B37" w:rsidRPr="009A10D1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="00510B37" w:rsidRPr="009A10D1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color w:val="000000"/>
          <w:sz w:val="28"/>
          <w:szCs w:val="28"/>
          <w:lang w:val="en-GB"/>
        </w:rPr>
        <w:t>5</w:t>
      </w:r>
      <w:r w:rsidRPr="009A10D1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706ACF7A" w14:textId="77777777" w:rsidR="00FA2998" w:rsidRPr="009A10D1" w:rsidRDefault="00FA2998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1DC0B318" w14:textId="77777777" w:rsidR="00C55168" w:rsidRPr="009A10D1" w:rsidRDefault="00C55168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</w:t>
      </w: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ทางการ</w:t>
      </w: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</w:t>
      </w:r>
    </w:p>
    <w:p w14:paraId="5C51A660" w14:textId="77777777" w:rsidR="00C55168" w:rsidRPr="009A10D1" w:rsidRDefault="00C55168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4F936B0E" w14:textId="52D79D3D" w:rsidR="00C55168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657ECA21" w14:textId="77777777" w:rsidR="00C55168" w:rsidRPr="009A10D1" w:rsidRDefault="00C55168" w:rsidP="00E859C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C1D5038" w14:textId="5F5FA363" w:rsidR="00C55168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730BF39D" w14:textId="77777777" w:rsidR="00C06787" w:rsidRPr="009A10D1" w:rsidRDefault="00C0678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30FEE825" w14:textId="3284403B" w:rsidR="00C55168" w:rsidRPr="009A10D1" w:rsidRDefault="00345FC9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</w:t>
      </w:r>
      <w:r w:rsidR="00185269" w:rsidRPr="009A10D1">
        <w:rPr>
          <w:rFonts w:asciiTheme="majorBidi" w:hAnsiTheme="majorBidi" w:cs="Angsana New"/>
          <w:sz w:val="28"/>
          <w:szCs w:val="28"/>
        </w:rPr>
        <w:t xml:space="preserve"> </w:t>
      </w:r>
      <w:r w:rsidRPr="009A10D1">
        <w:rPr>
          <w:rFonts w:asciiTheme="majorBidi" w:hAnsiTheme="majorBidi" w:cs="Angsana New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C55168" w:rsidRPr="009A10D1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C55168" w:rsidRPr="009A10D1">
        <w:rPr>
          <w:rFonts w:asciiTheme="majorBidi" w:hAnsiTheme="majorBidi" w:cstheme="majorBidi"/>
          <w:sz w:val="28"/>
          <w:szCs w:val="28"/>
        </w:rPr>
        <w:t xml:space="preserve"> </w:t>
      </w:r>
    </w:p>
    <w:p w14:paraId="23A90327" w14:textId="77777777" w:rsidR="00CD3B64" w:rsidRPr="009A10D1" w:rsidRDefault="00CD3B64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813B7FD" w14:textId="77777777" w:rsidR="00B726F7" w:rsidRPr="009A10D1" w:rsidRDefault="00B726F7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2EA5EE" w14:textId="1EB45AFF" w:rsidR="00CD3B64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8792B25" w14:textId="25EAB501" w:rsidR="00C55168" w:rsidRPr="009A10D1" w:rsidRDefault="00C5516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</w:rPr>
      </w:pPr>
      <w:r w:rsidRPr="009A10D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40F8F724" w14:textId="77777777" w:rsidR="0029284C" w:rsidRPr="009A10D1" w:rsidRDefault="0029284C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22357057" w14:textId="77777777" w:rsidR="0085769B" w:rsidRPr="009A10D1" w:rsidRDefault="0085769B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34402C8" w14:textId="20661414" w:rsidR="00482FBC" w:rsidRPr="009A10D1" w:rsidRDefault="0029284C" w:rsidP="00E859C8">
      <w:pPr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9A10D1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หนี้สินที่เกิดจากสัญญา</w:t>
      </w:r>
      <w:r w:rsidR="00B91372" w:rsidRPr="009A10D1">
        <w:rPr>
          <w:rFonts w:asciiTheme="majorBidi" w:hAnsiTheme="majorBidi" w:cstheme="majorBidi"/>
          <w:spacing w:val="-2"/>
          <w:sz w:val="28"/>
          <w:szCs w:val="28"/>
          <w:cs/>
        </w:rPr>
        <w:t>รวมถึงเงินรับล่วงหน้าจากลูกค้า</w:t>
      </w:r>
      <w:r w:rsidRPr="009A10D1">
        <w:rPr>
          <w:rFonts w:asciiTheme="majorBidi" w:hAnsiTheme="majorBidi" w:cstheme="majorBidi"/>
          <w:spacing w:val="-2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B91372" w:rsidRPr="009A10D1">
        <w:rPr>
          <w:rFonts w:asciiTheme="majorBidi" w:hAnsiTheme="majorBidi" w:cstheme="majorBidi"/>
          <w:spacing w:val="-2"/>
          <w:sz w:val="28"/>
          <w:szCs w:val="28"/>
          <w:cs/>
        </w:rPr>
        <w:t>รวมถึงเงินรับล่วงหน้าจากลูกค้า</w:t>
      </w:r>
      <w:r w:rsidRPr="009A10D1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677EFCE" w14:textId="0EBC949F" w:rsidR="00341379" w:rsidRPr="009A10D1" w:rsidRDefault="00341379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2A0E0639" w14:textId="53C0B265" w:rsidR="003B14EA" w:rsidRPr="009A10D1" w:rsidRDefault="003B14EA" w:rsidP="00E859C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77118F8C" w14:textId="77777777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BCDBB4" w14:textId="77777777" w:rsidR="003B14EA" w:rsidRPr="009A10D1" w:rsidRDefault="003B14EA" w:rsidP="00E859C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9A10D1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3456D52" w14:textId="77777777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97FB00A" w14:textId="1792FC0B" w:rsidR="00A0721C" w:rsidRPr="009A10D1" w:rsidRDefault="00B2499C" w:rsidP="00E859C8">
      <w:pPr>
        <w:spacing w:line="240" w:lineRule="auto"/>
        <w:ind w:left="547"/>
        <w:rPr>
          <w:rFonts w:asciiTheme="majorBidi" w:hAnsiTheme="majorBidi" w:cstheme="majorBidi"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45FC9" w:rsidRPr="009A10D1">
        <w:rPr>
          <w:rFonts w:asciiTheme="majorBidi" w:hAnsi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</w:t>
      </w:r>
      <w:r w:rsidR="008F34B8" w:rsidRPr="009A10D1">
        <w:rPr>
          <w:rFonts w:asciiTheme="majorBidi" w:hAnsiTheme="majorBidi" w:cstheme="majorBidi"/>
          <w:i/>
          <w:sz w:val="28"/>
          <w:szCs w:val="28"/>
          <w:cs/>
        </w:rPr>
        <w:t>ระยะเวลาที่พนักงานได้ทำงานให้กับกิจการ</w:t>
      </w:r>
      <w:r w:rsidR="008F34B8" w:rsidRPr="009A10D1">
        <w:rPr>
          <w:rFonts w:asciiTheme="majorBidi" w:hAnsiTheme="majorBidi" w:cstheme="majorBidi"/>
          <w:i/>
          <w:sz w:val="28"/>
          <w:szCs w:val="28"/>
          <w:shd w:val="clear" w:color="auto" w:fill="D9D9D9"/>
          <w:cs/>
        </w:rPr>
        <w:t xml:space="preserve"> </w:t>
      </w:r>
    </w:p>
    <w:p w14:paraId="6A792A6D" w14:textId="77777777" w:rsidR="00D20A2C" w:rsidRPr="009A10D1" w:rsidRDefault="00D20A2C" w:rsidP="00E859C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2"/>
          <w:szCs w:val="22"/>
        </w:rPr>
      </w:pPr>
    </w:p>
    <w:p w14:paraId="4C4C06A7" w14:textId="711C6C71" w:rsidR="003B14EA" w:rsidRPr="009A10D1" w:rsidRDefault="003B14EA" w:rsidP="00E859C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9A10D1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BA810C2" w14:textId="77777777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7B1192" w14:textId="191A2E89" w:rsidR="006F6DCE" w:rsidRPr="009A10D1" w:rsidRDefault="000C2C3F" w:rsidP="00E859C8">
      <w:pPr>
        <w:spacing w:line="240" w:lineRule="auto"/>
        <w:ind w:left="547"/>
        <w:rPr>
          <w:rFonts w:asciiTheme="majorBidi" w:hAnsiTheme="majorBidi" w:cstheme="majorBidi"/>
          <w:i/>
          <w:sz w:val="28"/>
          <w:szCs w:val="28"/>
        </w:rPr>
      </w:pPr>
      <w:r w:rsidRPr="009A10D1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8E5618" w:rsidRPr="009A10D1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</w:t>
      </w:r>
      <w:r w:rsidR="00EF3967" w:rsidRPr="009A10D1">
        <w:rPr>
          <w:rFonts w:asciiTheme="majorBidi" w:hAnsiTheme="majorBidi" w:cstheme="majorBidi"/>
          <w:i/>
          <w:sz w:val="28"/>
          <w:szCs w:val="28"/>
          <w:cs/>
        </w:rPr>
        <w:t>ี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โดยวิธีคิดลดแต่ละหน่วยที</w:t>
      </w:r>
      <w:r w:rsidR="00EF3967" w:rsidRPr="009A10D1">
        <w:rPr>
          <w:rFonts w:asciiTheme="majorBidi" w:hAnsiTheme="majorBidi" w:cstheme="majorBidi"/>
          <w:i/>
          <w:sz w:val="28"/>
          <w:szCs w:val="28"/>
          <w:cs/>
        </w:rPr>
        <w:t>่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ประมาณการไว้</w:t>
      </w:r>
    </w:p>
    <w:p w14:paraId="1C77F19F" w14:textId="77777777" w:rsidR="00B813B5" w:rsidRPr="009A10D1" w:rsidRDefault="00B813B5" w:rsidP="00E859C8">
      <w:pPr>
        <w:spacing w:line="240" w:lineRule="auto"/>
        <w:ind w:left="547"/>
        <w:rPr>
          <w:rFonts w:asciiTheme="majorBidi" w:hAnsiTheme="majorBidi" w:cstheme="majorBidi"/>
          <w:i/>
          <w:sz w:val="22"/>
          <w:szCs w:val="22"/>
          <w:cs/>
        </w:rPr>
      </w:pPr>
    </w:p>
    <w:p w14:paraId="3CF0B28D" w14:textId="11B485E8" w:rsidR="00472815" w:rsidRPr="009A10D1" w:rsidRDefault="00B2499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9A10D1">
        <w:rPr>
          <w:rFonts w:asciiTheme="majorBidi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472815" w:rsidRPr="009A10D1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8E5618" w:rsidRPr="009A10D1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72815" w:rsidRPr="009A10D1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E5618" w:rsidRPr="009A10D1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72815" w:rsidRPr="009A10D1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7514BC4" w14:textId="77777777" w:rsidR="00C06787" w:rsidRPr="009A10D1" w:rsidRDefault="00C06787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5A09BFC3" w14:textId="48127CF3" w:rsidR="00B2499C" w:rsidRPr="009A10D1" w:rsidRDefault="00B2499C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9A10D1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30E8244" w14:textId="77777777" w:rsidR="00F513D0" w:rsidRPr="009A10D1" w:rsidRDefault="00F513D0" w:rsidP="00E859C8">
      <w:pPr>
        <w:pStyle w:val="NoSpacing"/>
        <w:spacing w:line="240" w:lineRule="auto"/>
        <w:rPr>
          <w:rFonts w:asciiTheme="majorBidi" w:hAnsiTheme="majorBidi" w:cstheme="majorBidi"/>
          <w:iCs/>
          <w:sz w:val="22"/>
        </w:rPr>
      </w:pPr>
    </w:p>
    <w:p w14:paraId="1B79CC2B" w14:textId="77777777" w:rsidR="00B726F7" w:rsidRPr="009A10D1" w:rsidRDefault="00B726F7">
      <w:pPr>
        <w:spacing w:line="240" w:lineRule="auto"/>
        <w:jc w:val="left"/>
        <w:rPr>
          <w:rFonts w:asciiTheme="majorBidi" w:hAnsiTheme="majorBidi" w:cstheme="majorBidi"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1EA85029" w14:textId="739E5041" w:rsidR="00FC63DA" w:rsidRPr="009A10D1" w:rsidRDefault="002932B7" w:rsidP="00E859C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9A10D1">
        <w:rPr>
          <w:rFonts w:asciiTheme="majorBidi" w:hAnsiTheme="majorBidi" w:cstheme="majorBidi"/>
          <w:iCs/>
          <w:sz w:val="28"/>
          <w:szCs w:val="28"/>
          <w:cs/>
        </w:rPr>
        <w:t>ผล</w:t>
      </w:r>
      <w:r w:rsidR="00FC63DA" w:rsidRPr="009A10D1">
        <w:rPr>
          <w:rFonts w:asciiTheme="majorBidi" w:hAnsiTheme="majorBidi" w:cstheme="majorBidi"/>
          <w:iCs/>
          <w:sz w:val="28"/>
          <w:szCs w:val="28"/>
          <w:cs/>
        </w:rPr>
        <w:t>ประโยชน์เมื่อเลิกจ้าง</w:t>
      </w:r>
    </w:p>
    <w:p w14:paraId="3A17E620" w14:textId="77777777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1E41A10" w14:textId="29B33FF0" w:rsidR="00C646C8" w:rsidRPr="009A10D1" w:rsidRDefault="00B2499C" w:rsidP="00E859C8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9A10D1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B17D5A" w:rsidRPr="009A10D1">
        <w:rPr>
          <w:rFonts w:asciiTheme="majorBidi" w:hAnsiTheme="majorBidi" w:cstheme="majorBidi"/>
          <w:iCs/>
          <w:sz w:val="28"/>
          <w:szCs w:val="28"/>
          <w:lang w:val="en-GB"/>
        </w:rPr>
        <w:t>12</w:t>
      </w:r>
      <w:r w:rsidRPr="009A10D1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</w:t>
      </w:r>
      <w:r w:rsidR="00D676F4" w:rsidRPr="009A10D1">
        <w:rPr>
          <w:rFonts w:asciiTheme="majorBidi" w:hAnsiTheme="majorBidi" w:cstheme="majorBidi"/>
          <w:i/>
          <w:sz w:val="28"/>
          <w:szCs w:val="28"/>
          <w:cs/>
        </w:rPr>
        <w:t>่อเลิกจ้างจะถูกคิดลดกระแสเงินสด</w:t>
      </w:r>
    </w:p>
    <w:p w14:paraId="24FFE3D6" w14:textId="77777777" w:rsidR="00B20078" w:rsidRPr="009A10D1" w:rsidRDefault="00B20078" w:rsidP="00E859C8">
      <w:pPr>
        <w:spacing w:line="240" w:lineRule="auto"/>
        <w:ind w:left="547"/>
        <w:rPr>
          <w:rFonts w:asciiTheme="majorBidi" w:hAnsiTheme="majorBidi" w:cstheme="majorBidi"/>
          <w:iCs/>
          <w:sz w:val="22"/>
          <w:szCs w:val="22"/>
        </w:rPr>
      </w:pPr>
    </w:p>
    <w:p w14:paraId="3D8A9760" w14:textId="0A9F86B7" w:rsidR="00A10A7D" w:rsidRPr="009A10D1" w:rsidRDefault="00A10A7D" w:rsidP="00E859C8">
      <w:pPr>
        <w:spacing w:line="240" w:lineRule="auto"/>
        <w:ind w:left="547"/>
        <w:rPr>
          <w:rFonts w:asciiTheme="majorBidi" w:hAnsiTheme="majorBidi" w:cstheme="majorBidi"/>
          <w:iCs/>
          <w:sz w:val="28"/>
          <w:szCs w:val="28"/>
        </w:rPr>
      </w:pPr>
      <w:r w:rsidRPr="009A10D1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8DE0031" w14:textId="77777777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7BA01C3" w14:textId="77777777" w:rsidR="00B2499C" w:rsidRPr="009A10D1" w:rsidRDefault="00B2499C" w:rsidP="00E859C8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9A10D1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640495" w:rsidRPr="009A10D1">
        <w:rPr>
          <w:rFonts w:asciiTheme="majorBidi" w:hAnsiTheme="majorBidi" w:cstheme="majorBidi"/>
          <w:i/>
          <w:sz w:val="28"/>
          <w:szCs w:val="28"/>
          <w:cs/>
        </w:rPr>
        <w:t>จะจ่ายชำระ หากกลุ่มบริษัท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2412F7" w14:textId="32D42C47" w:rsidR="00341379" w:rsidRPr="009A10D1" w:rsidRDefault="00341379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9454A82" w14:textId="2F6B0178" w:rsidR="003B14EA" w:rsidRPr="009A10D1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1248223D" w14:textId="77777777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563CCC" w14:textId="37C7D6EE" w:rsidR="002E123D" w:rsidRPr="009A10D1" w:rsidRDefault="002E123D" w:rsidP="00E859C8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9A10D1">
        <w:rPr>
          <w:rFonts w:asciiTheme="majorBidi" w:hAnsiTheme="majorBidi" w:cstheme="majorBidi"/>
          <w:i/>
          <w:sz w:val="28"/>
          <w:szCs w:val="28"/>
          <w:cs/>
        </w:rPr>
        <w:t>ประมาณการหนี้สินจะรับรู้ก็ต่อเมื่อกลุ่มบริษัทมีภาระ</w:t>
      </w:r>
      <w:r w:rsidR="002932B7" w:rsidRPr="009A10D1">
        <w:rPr>
          <w:rFonts w:asciiTheme="majorBidi" w:hAnsiTheme="majorBidi" w:cstheme="majorBidi"/>
          <w:i/>
          <w:sz w:val="28"/>
          <w:szCs w:val="28"/>
          <w:cs/>
        </w:rPr>
        <w:t>ผูกพัน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ตามกฎหมาย</w:t>
      </w:r>
      <w:r w:rsidR="002932B7" w:rsidRPr="009A10D1">
        <w:rPr>
          <w:rFonts w:asciiTheme="majorBidi" w:hAnsiTheme="majorBidi" w:cstheme="majorBidi"/>
          <w:i/>
          <w:sz w:val="28"/>
          <w:szCs w:val="28"/>
          <w:cs/>
        </w:rPr>
        <w:t>หรือภาระผูกพันจากการอนุมาน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ที่เกิดขึ้นในปัจจุบันอันเป็นผลมาจากเหตุการณ์ในอดีต</w:t>
      </w:r>
      <w:r w:rsidR="002932B7" w:rsidRPr="009A10D1">
        <w:rPr>
          <w:rFonts w:asciiTheme="majorBidi" w:hAnsiTheme="majorBidi" w:cstheme="majorBidi"/>
          <w:i/>
          <w:sz w:val="28"/>
          <w:szCs w:val="28"/>
          <w:cs/>
        </w:rPr>
        <w:t>ซึ่งสามารถประมาณจำนวนของภาระผูกพันได้อย่างน่าเชื่อถือ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932B7" w:rsidRPr="009A10D1">
        <w:rPr>
          <w:rFonts w:asciiTheme="majorBidi" w:hAnsiTheme="majorBidi" w:cstheme="majorBidi"/>
          <w:i/>
          <w:sz w:val="28"/>
          <w:szCs w:val="28"/>
          <w:cs/>
        </w:rPr>
        <w:t>ผูกพัน</w:t>
      </w:r>
      <w:r w:rsidRPr="009A10D1">
        <w:rPr>
          <w:rFonts w:asciiTheme="majorBidi" w:hAnsiTheme="majorBidi" w:cstheme="majorBidi"/>
          <w:i/>
          <w:sz w:val="28"/>
          <w:szCs w:val="28"/>
          <w:cs/>
        </w:rPr>
        <w:t>ดังกล่าว</w:t>
      </w:r>
      <w:r w:rsidR="00225D91" w:rsidRPr="009A10D1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="00225D91" w:rsidRPr="009A10D1">
        <w:rPr>
          <w:rFonts w:asciiTheme="majorBidi" w:hAnsiTheme="majorBidi"/>
          <w:i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5E3F11D" w14:textId="14A59917" w:rsidR="00532ADD" w:rsidRPr="009A10D1" w:rsidRDefault="00532ADD" w:rsidP="00E859C8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2C559AEE" w14:textId="15D84227" w:rsidR="00532ADD" w:rsidRPr="009A10D1" w:rsidRDefault="00532ADD" w:rsidP="00E859C8">
      <w:pPr>
        <w:spacing w:line="240" w:lineRule="auto"/>
        <w:ind w:left="540"/>
        <w:rPr>
          <w:rFonts w:asciiTheme="majorBidi" w:hAnsiTheme="majorBidi" w:cstheme="majorBidi"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iCs/>
          <w:sz w:val="28"/>
          <w:szCs w:val="28"/>
          <w:cs/>
        </w:rPr>
        <w:t>ประมาณการหนี้สินค่ารื้อถอน</w:t>
      </w:r>
      <w:r w:rsidR="003B4E67" w:rsidRPr="009A10D1">
        <w:rPr>
          <w:rFonts w:asciiTheme="majorBidi" w:hAnsiTheme="majorBidi" w:cstheme="majorBidi" w:hint="cs"/>
          <w:iCs/>
          <w:sz w:val="28"/>
          <w:szCs w:val="28"/>
          <w:cs/>
        </w:rPr>
        <w:t>โรงไฟฟ้า</w:t>
      </w:r>
    </w:p>
    <w:p w14:paraId="6B2557E0" w14:textId="77777777" w:rsidR="00532ADD" w:rsidRPr="009A10D1" w:rsidRDefault="00532ADD" w:rsidP="00E859C8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2FEEB9A2" w14:textId="192A6B49" w:rsidR="00532ADD" w:rsidRPr="009A10D1" w:rsidRDefault="00532ADD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กลุ่มบริษัทรับรู้ประมาณการหนี้สินค่ารื้อถอน</w:t>
      </w:r>
      <w:r w:rsidR="00225D91" w:rsidRPr="009A10D1">
        <w:rPr>
          <w:rFonts w:asciiTheme="majorBidi" w:hAnsiTheme="majorBidi" w:cstheme="majorBidi" w:hint="cs"/>
          <w:sz w:val="28"/>
          <w:szCs w:val="28"/>
          <w:cs/>
          <w:lang w:bidi="th-TH"/>
        </w:rPr>
        <w:t>โรงไฟฟ้า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ด้วยมูลค่าปัจจุบันของประมาณการของต้นทุนค่ารื้อถอน</w:t>
      </w:r>
      <w:r w:rsidR="00225D91" w:rsidRPr="009A10D1">
        <w:rPr>
          <w:rFonts w:asciiTheme="majorBidi" w:hAnsiTheme="majorBidi" w:cstheme="majorBidi" w:hint="cs"/>
          <w:sz w:val="28"/>
          <w:szCs w:val="28"/>
          <w:cs/>
          <w:lang w:bidi="th-TH"/>
        </w:rPr>
        <w:t>โรงไฟฟ้า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ที่จะเกิดขึ้น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วันสิ้นสุดสัญญา</w:t>
      </w:r>
      <w:r w:rsidR="003B4E67" w:rsidRPr="009A10D1">
        <w:rPr>
          <w:rFonts w:asciiTheme="majorBidi" w:hAnsiTheme="majorBidi" w:cstheme="majorBidi" w:hint="cs"/>
          <w:sz w:val="28"/>
          <w:szCs w:val="28"/>
          <w:cs/>
          <w:lang w:bidi="th-TH"/>
        </w:rPr>
        <w:t>เช่าที่ดินกับการนิคมอุตสาหกรรมแห่งประเทศไทย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หนี้สินค่ารื้อถอนที่รับรู้คิดมาจากประมาณการต้นทุนค่ารื้อถอนในอนาคต</w:t>
      </w:r>
      <w:r w:rsidR="00F54F56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โดยมีสมมติฐานต่างๆ</w:t>
      </w:r>
      <w:r w:rsidR="00F54F56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เช่น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ระยะเวลารื้อถอนและอัตราเงินเฟ้อในอนาคต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และแสดงเป็นส่วนหนึ่งของต้นทุนโรงไฟฟ้า</w:t>
      </w:r>
    </w:p>
    <w:p w14:paraId="0B62A098" w14:textId="77777777" w:rsidR="00C06787" w:rsidRPr="009A10D1" w:rsidRDefault="00C06787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6B6A19DD" w14:textId="2DE923D7" w:rsidR="00A658D1" w:rsidRPr="009A10D1" w:rsidRDefault="00A658D1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06F2DA4" w14:textId="77777777" w:rsidR="00A658D1" w:rsidRPr="009A10D1" w:rsidRDefault="00A658D1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25555C5D" w14:textId="7188AE0E" w:rsidR="00820140" w:rsidRPr="009A10D1" w:rsidRDefault="000C2C3F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วันที่วัดมูลค่าในตลาดหลัก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หรือตลาดที่ให้ประโยชน์สูงสุด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หากไม่มีตลาดหลัก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ที่กลุ่มบริษัทสามารถเข้าถึงได้ในวันดังกล่าว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38A3464" w14:textId="77777777" w:rsidR="000C2C3F" w:rsidRPr="009A10D1" w:rsidRDefault="000C2C3F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0AEA77DA" w14:textId="0C4F6CD6" w:rsidR="000C2C3F" w:rsidRPr="009A10D1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9A10D1">
        <w:rPr>
          <w:rFonts w:asciiTheme="majorBidi" w:hAnsiTheme="majorBidi" w:cstheme="majorBidi"/>
          <w:sz w:val="28"/>
          <w:szCs w:val="28"/>
          <w:cs/>
          <w:lang w:val="en-GB"/>
        </w:rPr>
        <w:t>การวัดมูลค่ายุติธรรมของสินทรัพย์หรือหนี้สิน</w:t>
      </w:r>
      <w:r w:rsidRPr="009A10D1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A10D1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val="en-GB"/>
        </w:rPr>
        <w:t xml:space="preserve">ดังนี้ </w:t>
      </w:r>
    </w:p>
    <w:p w14:paraId="5E0EF321" w14:textId="77777777" w:rsidR="00960EE8" w:rsidRPr="009A10D1" w:rsidRDefault="00960EE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60048DC1" w14:textId="72BE0391" w:rsidR="000C2C3F" w:rsidRPr="009A10D1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B17D5A" w:rsidRPr="009A10D1">
        <w:rPr>
          <w:rFonts w:asciiTheme="majorBidi" w:hAnsiTheme="majorBidi" w:cstheme="majorBidi"/>
          <w:sz w:val="28"/>
          <w:szCs w:val="28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9BF21B9" w14:textId="4EE14449" w:rsidR="000C2C3F" w:rsidRPr="009A10D1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</w:rPr>
        <w:t>2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17D5A" w:rsidRPr="009A10D1">
        <w:rPr>
          <w:rFonts w:asciiTheme="majorBidi" w:hAnsiTheme="majorBidi" w:cstheme="majorBidi"/>
          <w:sz w:val="28"/>
          <w:szCs w:val="28"/>
        </w:rPr>
        <w:t>1</w:t>
      </w:r>
    </w:p>
    <w:p w14:paraId="247D6C4F" w14:textId="351668FF" w:rsidR="000C2C3F" w:rsidRPr="009A10D1" w:rsidRDefault="000C2C3F" w:rsidP="00E859C8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</w:rPr>
        <w:t>3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8951666" w14:textId="77777777" w:rsidR="00960EE8" w:rsidRPr="009A10D1" w:rsidRDefault="00960EE8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Cs w:val="22"/>
        </w:rPr>
      </w:pPr>
    </w:p>
    <w:p w14:paraId="3D9A718F" w14:textId="54A40464" w:rsidR="000C2C3F" w:rsidRPr="009A10D1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 w:bidi="ar-SA"/>
        </w:rPr>
      </w:pPr>
      <w:r w:rsidRPr="009A10D1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03559C" w14:textId="77777777" w:rsidR="000C2C3F" w:rsidRPr="009A10D1" w:rsidRDefault="000C2C3F" w:rsidP="00E859C8">
      <w:pPr>
        <w:pStyle w:val="BodyText"/>
        <w:spacing w:after="0" w:line="240" w:lineRule="auto"/>
        <w:ind w:left="540" w:right="27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503FE257" w14:textId="071CF7DE" w:rsidR="00AD44C3" w:rsidRPr="009A10D1" w:rsidRDefault="000C2C3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9A10D1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2A75661" w14:textId="77777777" w:rsidR="00960EE8" w:rsidRPr="009A10D1" w:rsidRDefault="00960EE8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28E839DF" w14:textId="382DCDE0" w:rsidR="003B14EA" w:rsidRPr="009A10D1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รายได้</w:t>
      </w:r>
    </w:p>
    <w:p w14:paraId="7000EFBC" w14:textId="77777777" w:rsidR="006D739E" w:rsidRPr="009A10D1" w:rsidRDefault="006D739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6CCEED8" w14:textId="3EAF242D" w:rsidR="005D227F" w:rsidRPr="009A10D1" w:rsidRDefault="005D227F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10" w:name="_Hlk56201874"/>
      <w:r w:rsidRPr="009A10D1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86325A" w:rsidRPr="009A10D1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9A10D1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</w:t>
      </w:r>
    </w:p>
    <w:bookmarkEnd w:id="10"/>
    <w:p w14:paraId="7AE37F4D" w14:textId="5068A5DD" w:rsidR="00B71E55" w:rsidRPr="009A10D1" w:rsidRDefault="00B71E55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76A90DDE" w14:textId="17102E3B" w:rsidR="0086325A" w:rsidRPr="009A10D1" w:rsidRDefault="0086325A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6E439598" w14:textId="77777777" w:rsidR="002A1596" w:rsidRPr="009A10D1" w:rsidRDefault="002A1596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hd w:val="clear" w:color="auto" w:fill="D9D9D9" w:themeFill="background1" w:themeFillShade="D9"/>
        </w:rPr>
      </w:pPr>
    </w:p>
    <w:p w14:paraId="69994F5A" w14:textId="544859C7" w:rsidR="005D227F" w:rsidRPr="009A10D1" w:rsidRDefault="005D227F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หรือ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9861021" w14:textId="34A37062" w:rsidR="002148DA" w:rsidRPr="009A10D1" w:rsidRDefault="002148DA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5AD0A62" w14:textId="3DACE7DF" w:rsidR="00B7723E" w:rsidRPr="009A10D1" w:rsidRDefault="0086325A" w:rsidP="00E859C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ๆ</w:t>
      </w:r>
    </w:p>
    <w:p w14:paraId="2F1DBAC4" w14:textId="77777777" w:rsidR="00152542" w:rsidRPr="009A10D1" w:rsidRDefault="00152542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  <w:lang w:val="th-TH"/>
        </w:rPr>
      </w:pPr>
      <w:bookmarkStart w:id="11" w:name="_Hlk56201891"/>
    </w:p>
    <w:p w14:paraId="73AC0CD4" w14:textId="1002E32C" w:rsidR="005D227F" w:rsidRPr="009A10D1" w:rsidRDefault="005D227F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รายได้จากการขายอสังหาริมทรัพย์</w:t>
      </w:r>
    </w:p>
    <w:p w14:paraId="2A7524F7" w14:textId="77777777" w:rsidR="005D227F" w:rsidRPr="009A10D1" w:rsidRDefault="005D227F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B17EC9F" w14:textId="524CD620" w:rsidR="005D227F" w:rsidRPr="009A10D1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หรือภาษีขายอื่น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ๆ และแสดงสุทธิจากส่วนลดและสิ่งตอบแทนที่กลุ่มบริษัทจ่ายให้กับลูกค้า </w:t>
      </w:r>
    </w:p>
    <w:p w14:paraId="0FDD8840" w14:textId="77777777" w:rsidR="005D227F" w:rsidRPr="009A10D1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40C0B5B9" w14:textId="68BF5EF7" w:rsidR="005D227F" w:rsidRPr="009A10D1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ๆ </w:t>
      </w:r>
    </w:p>
    <w:p w14:paraId="3C085612" w14:textId="77777777" w:rsidR="005D227F" w:rsidRPr="009A10D1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26DABE8B" w14:textId="731E347D" w:rsidR="005D227F" w:rsidRPr="009A10D1" w:rsidRDefault="005D227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</w:t>
      </w:r>
      <w:r w:rsidR="00A538BC" w:rsidRPr="009A10D1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07052F" w:rsidRPr="009A10D1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="00A538BC" w:rsidRPr="009A10D1">
        <w:rPr>
          <w:rFonts w:asciiTheme="majorBidi" w:hAnsiTheme="majorBidi" w:cstheme="majorBidi" w:hint="cs"/>
          <w:sz w:val="28"/>
          <w:szCs w:val="28"/>
          <w:cs/>
        </w:rPr>
        <w:t>เงินรับล่วงหน้าจากลูกค้า</w:t>
      </w:r>
      <w:r w:rsidRPr="009A10D1">
        <w:rPr>
          <w:rFonts w:asciiTheme="majorBidi" w:hAnsiTheme="majorBidi" w:cstheme="majorBidi"/>
          <w:sz w:val="28"/>
          <w:szCs w:val="28"/>
          <w:cs/>
        </w:rPr>
        <w:t>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</w:t>
      </w:r>
      <w:r w:rsidR="00520DD0" w:rsidRPr="009A10D1">
        <w:rPr>
          <w:rFonts w:asciiTheme="majorBidi" w:hAnsiTheme="majorBidi" w:cstheme="majorBidi"/>
          <w:sz w:val="28"/>
          <w:szCs w:val="28"/>
          <w:cs/>
        </w:rPr>
        <w:t xml:space="preserve"> ดอกเบี้ยจ่ายบันทึกโดยใช้วิธีอัตราดอกเบี้ยที่แท้จริง</w:t>
      </w:r>
      <w:r w:rsidR="007D79A1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520DD0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9A10D1">
        <w:rPr>
          <w:rFonts w:asciiTheme="majorBidi" w:hAnsiTheme="majorBidi" w:cstheme="majorBidi"/>
          <w:sz w:val="28"/>
          <w:szCs w:val="28"/>
          <w:cs/>
        </w:rPr>
        <w:t>เดือน</w:t>
      </w:r>
    </w:p>
    <w:bookmarkEnd w:id="11"/>
    <w:p w14:paraId="3AC75EF3" w14:textId="10B376B7" w:rsidR="00341379" w:rsidRPr="009A10D1" w:rsidRDefault="00341379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0"/>
          <w:szCs w:val="20"/>
        </w:rPr>
      </w:pPr>
    </w:p>
    <w:p w14:paraId="5AC119EF" w14:textId="7DF8544F" w:rsidR="00AF1CAF" w:rsidRPr="009A10D1" w:rsidRDefault="00AF1CAF" w:rsidP="00E859C8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รายได้ค่านายหน้า</w:t>
      </w:r>
    </w:p>
    <w:p w14:paraId="293A6524" w14:textId="77777777" w:rsidR="00341379" w:rsidRPr="009A10D1" w:rsidRDefault="00341379" w:rsidP="00E859C8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0"/>
          <w:szCs w:val="20"/>
        </w:rPr>
      </w:pPr>
    </w:p>
    <w:p w14:paraId="0D85E98C" w14:textId="088D3677" w:rsidR="00AF1CAF" w:rsidRPr="009A10D1" w:rsidRDefault="00AF1CAF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="002D52B3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A745CF" w:rsidRPr="009A10D1">
        <w:rPr>
          <w:rFonts w:asciiTheme="majorBidi" w:hAnsiTheme="majorBidi"/>
          <w:sz w:val="28"/>
          <w:szCs w:val="28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561926F1" w14:textId="1838C011" w:rsidR="00CD3B64" w:rsidRPr="009A10D1" w:rsidRDefault="00CD3B64" w:rsidP="003D6AE7">
      <w:pPr>
        <w:spacing w:line="240" w:lineRule="auto"/>
        <w:jc w:val="left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465673C0" w14:textId="6B19D601" w:rsidR="003D6AE7" w:rsidRPr="009A10D1" w:rsidRDefault="003D6AE7" w:rsidP="003D6AE7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รายได้จากสัญญาเช่าเงินทุน</w:t>
      </w:r>
    </w:p>
    <w:p w14:paraId="34507D65" w14:textId="77777777" w:rsidR="003D6AE7" w:rsidRPr="009A10D1" w:rsidRDefault="003D6AE7" w:rsidP="003D6AE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9C536E7" w14:textId="1B00FAAE" w:rsidR="003D6AE7" w:rsidRPr="009A10D1" w:rsidRDefault="00312B64" w:rsidP="003D6AE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D6AE7" w:rsidRPr="009A10D1">
        <w:rPr>
          <w:rFonts w:asciiTheme="majorBidi" w:hAnsiTheme="majorBidi" w:cstheme="majorBidi" w:hint="cs"/>
          <w:sz w:val="28"/>
          <w:szCs w:val="28"/>
          <w:cs/>
        </w:rPr>
        <w:t>บริษัทรับรู้รายได้จากสัญญาเช่าเงินทุนตามวิธีดอกเบี้ยที่แท้จริง</w:t>
      </w:r>
    </w:p>
    <w:p w14:paraId="72E9AD30" w14:textId="09A5FEA8" w:rsidR="002148DA" w:rsidRPr="009A10D1" w:rsidRDefault="002148DA" w:rsidP="003D6AE7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1D8C007D" w14:textId="77777777" w:rsidR="002148DA" w:rsidRPr="009A10D1" w:rsidRDefault="002148DA" w:rsidP="00E859C8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รายได้จากการขาย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กระแสไฟฟ้า</w:t>
      </w:r>
    </w:p>
    <w:p w14:paraId="1EFB7F99" w14:textId="77777777" w:rsidR="002148DA" w:rsidRPr="009A10D1" w:rsidRDefault="002148DA" w:rsidP="00E859C8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0"/>
          <w:szCs w:val="20"/>
          <w:cs/>
          <w:lang w:val="th-TH"/>
        </w:rPr>
      </w:pPr>
    </w:p>
    <w:p w14:paraId="315ACF4C" w14:textId="6D578A41" w:rsidR="002148DA" w:rsidRPr="009A10D1" w:rsidRDefault="002148DA" w:rsidP="00E859C8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รายได้ตามสัญญาซื้อขายไฟฟ้าเป็นระยะเวลา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ปี กับการไฟฟ้าฝ่ายผลิตแห่งประเทศไทย (กฟผ.) ประกอบด้วยรายได้ค่าพลังไฟฟ้าและค่าพลังงานไฟฟ้า รายได้ค่าพลังไฟฟ้ารับรู้ตามอัตราและเงื่อนไขที่กำหนดในสัญญาซื้อขายไฟฟ้า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6F5F73D4" w14:textId="0D925AAF" w:rsidR="00696D01" w:rsidRPr="009A10D1" w:rsidRDefault="00696D01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5050D71" w14:textId="09ED4AE9" w:rsidR="002932B7" w:rsidRPr="009A10D1" w:rsidRDefault="002932B7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ต้นทุนการขายอสังหาริมทรัพย์</w:t>
      </w:r>
    </w:p>
    <w:p w14:paraId="1DE17322" w14:textId="77777777" w:rsidR="002932B7" w:rsidRPr="009A10D1" w:rsidRDefault="002932B7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0A92FA" w14:textId="4F6C59C9" w:rsidR="002932B7" w:rsidRPr="009A10D1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ต้นทุนการขาย</w:t>
      </w:r>
      <w:r w:rsidR="00930138"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Pr="009A10D1">
        <w:rPr>
          <w:rFonts w:asciiTheme="majorBidi" w:hAnsiTheme="majorBidi" w:cstheme="majorBidi"/>
          <w:sz w:val="28"/>
          <w:szCs w:val="28"/>
          <w:cs/>
        </w:rPr>
        <w:t>ประกอบด้วยต้นทุนที่ดิน ค่าออกแบบ ค่าสาธารณูปโภค</w:t>
      </w:r>
      <w:r w:rsidR="0093013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ค่าก่อสร้าง ต้นทุนการกู้ยืมและค่าใช้จ่ายอื่นที่เกี่ยวข้อง</w:t>
      </w:r>
    </w:p>
    <w:p w14:paraId="49B5606E" w14:textId="77777777" w:rsidR="00B27015" w:rsidRPr="009A10D1" w:rsidRDefault="00B2701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412D1C" w14:textId="2292BCE2" w:rsidR="00482A95" w:rsidRPr="009A10D1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ในการคำนวณหาต้นทุนขาย</w:t>
      </w:r>
      <w:r w:rsidR="00930138"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776723" w:rsidRPr="009A10D1">
        <w:rPr>
          <w:rFonts w:asciiTheme="majorBidi" w:hAnsiTheme="majorBidi" w:cstheme="majorBidi"/>
          <w:sz w:val="28"/>
          <w:szCs w:val="28"/>
          <w:cs/>
        </w:rPr>
        <w:t xml:space="preserve">พัฒนาเพื่อขาย </w:t>
      </w:r>
      <w:r w:rsidR="00930138" w:rsidRPr="009A10D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A10D1">
        <w:rPr>
          <w:rFonts w:asciiTheme="majorBidi" w:hAnsiTheme="majorBidi" w:cstheme="majorBidi"/>
          <w:sz w:val="28"/>
          <w:szCs w:val="28"/>
          <w:cs/>
        </w:rPr>
        <w:t>ได้ทำการแบ่งสรรต้นทุนการพัฒนาทั้งหมดที่คาดว</w:t>
      </w:r>
      <w:r w:rsidR="00232DD9" w:rsidRPr="009A10D1">
        <w:rPr>
          <w:rFonts w:asciiTheme="majorBidi" w:hAnsiTheme="majorBidi" w:cstheme="majorBidi"/>
          <w:sz w:val="28"/>
          <w:szCs w:val="28"/>
          <w:cs/>
        </w:rPr>
        <w:t>่</w:t>
      </w:r>
      <w:r w:rsidRPr="009A10D1">
        <w:rPr>
          <w:rFonts w:asciiTheme="majorBidi" w:hAnsiTheme="majorBidi" w:cstheme="majorBidi"/>
          <w:sz w:val="28"/>
          <w:szCs w:val="28"/>
          <w:cs/>
        </w:rPr>
        <w:t>าจะเกิดขึ้น (โดยคำนึงถึงต้นทุนที่เกิดขึ้นจริงด้วย) ตามเกณฑ์พื้นที่ขาย</w:t>
      </w:r>
    </w:p>
    <w:p w14:paraId="7264EF1C" w14:textId="77777777" w:rsidR="00152542" w:rsidRPr="009A10D1" w:rsidRDefault="00152542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FF2E3D" w14:textId="0323F9DE" w:rsidR="00B813B5" w:rsidRPr="009A10D1" w:rsidRDefault="00482A95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0095F76A" w14:textId="679FD606" w:rsidR="003B14EA" w:rsidRPr="009A10D1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144156FB" w14:textId="77777777" w:rsidR="00ED2A04" w:rsidRPr="009A10D1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921EAED" w14:textId="51050BBA" w:rsidR="008C684E" w:rsidRPr="009A10D1" w:rsidRDefault="008C684E" w:rsidP="00E859C8">
      <w:pPr>
        <w:spacing w:line="240" w:lineRule="auto"/>
        <w:ind w:left="540"/>
        <w:rPr>
          <w:rFonts w:asciiTheme="majorBidi" w:hAnsiTheme="majorBidi" w:cstheme="majorBidi"/>
          <w:spacing w:val="-4"/>
          <w:sz w:val="28"/>
          <w:szCs w:val="28"/>
        </w:rPr>
      </w:pPr>
      <w:r w:rsidRPr="009A10D1">
        <w:rPr>
          <w:rFonts w:asciiTheme="majorBidi" w:hAnsiTheme="majorBidi" w:cstheme="maj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01287" w:rsidRPr="009A10D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pacing w:val="-4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9A10D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43EC517D" w14:textId="77777777" w:rsidR="00ED2A04" w:rsidRPr="009A10D1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389C21" w14:textId="33A03882" w:rsidR="00BD2694" w:rsidRPr="009A10D1" w:rsidRDefault="008C684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ๆ</w:t>
      </w:r>
    </w:p>
    <w:p w14:paraId="24A4AC9E" w14:textId="77777777" w:rsidR="00FA2998" w:rsidRPr="009A10D1" w:rsidRDefault="00FA2998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76CA8E01" w14:textId="62419EB5" w:rsidR="00F9288E" w:rsidRPr="009A10D1" w:rsidRDefault="00F9288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</w:t>
      </w:r>
      <w:r w:rsidR="00D1316E" w:rsidRPr="009A10D1">
        <w:rPr>
          <w:rFonts w:asciiTheme="majorBidi" w:hAnsiTheme="majorBidi" w:cstheme="majorBidi"/>
          <w:sz w:val="28"/>
          <w:szCs w:val="28"/>
          <w:cs/>
        </w:rPr>
        <w:t>ต่างชั่วคราว</w:t>
      </w:r>
      <w:r w:rsidR="008C684E" w:rsidRPr="009A10D1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1316E" w:rsidRPr="009A10D1">
        <w:rPr>
          <w:rFonts w:asciiTheme="majorBidi" w:hAnsiTheme="majorBidi" w:cstheme="majorBidi"/>
          <w:sz w:val="28"/>
          <w:szCs w:val="28"/>
          <w:cs/>
        </w:rPr>
        <w:t xml:space="preserve">การรับรู้ค่าความนิยมในครั้งแรก </w:t>
      </w:r>
      <w:r w:rsidRPr="009A10D1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165C0C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53B6AB68" w14:textId="77777777" w:rsidR="00ED2A04" w:rsidRPr="009A10D1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1DA961E" w14:textId="4B9DA020" w:rsidR="00F9288E" w:rsidRPr="009A10D1" w:rsidRDefault="00D6355D" w:rsidP="00E859C8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การวัดมู</w:t>
      </w:r>
      <w:r w:rsidR="00F9288E" w:rsidRPr="009A10D1">
        <w:rPr>
          <w:rFonts w:asciiTheme="majorBidi" w:hAnsiTheme="majorBidi" w:cstheme="majorBidi"/>
          <w:sz w:val="28"/>
          <w:szCs w:val="28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F9288E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9A10D1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C684E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9A10D1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9BDAE80" w14:textId="55BD73E4" w:rsidR="00ED2A04" w:rsidRPr="009A10D1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13CE96" w14:textId="72E94BBF" w:rsidR="008C684E" w:rsidRPr="009A10D1" w:rsidRDefault="008C684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ACF19B" w14:textId="77777777" w:rsidR="008C684E" w:rsidRPr="009A10D1" w:rsidRDefault="008C684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1F7BD0" w14:textId="4305FACB" w:rsidR="003B14EA" w:rsidRPr="009A10D1" w:rsidRDefault="003B14EA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กำไรต่อหุ้น </w:t>
      </w:r>
    </w:p>
    <w:p w14:paraId="3EDDD0E0" w14:textId="77777777" w:rsidR="00ED2A04" w:rsidRPr="009A10D1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33773DC" w14:textId="5E65CE5B" w:rsidR="00B813B5" w:rsidRPr="009A10D1" w:rsidRDefault="00485566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="00901287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</w:p>
    <w:p w14:paraId="020F24E2" w14:textId="77777777" w:rsidR="000467C7" w:rsidRPr="009A10D1" w:rsidRDefault="000467C7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th-TH"/>
        </w:rPr>
      </w:pPr>
    </w:p>
    <w:p w14:paraId="6609B801" w14:textId="54B87D56" w:rsidR="00CB2FF5" w:rsidRPr="009A10D1" w:rsidRDefault="00CB2FF5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1DE4ECCF" w14:textId="77777777" w:rsidR="00CB2FF5" w:rsidRPr="009A10D1" w:rsidRDefault="00CB2FF5" w:rsidP="00E859C8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2"/>
          <w:szCs w:val="22"/>
        </w:rPr>
      </w:pPr>
    </w:p>
    <w:p w14:paraId="725D90FF" w14:textId="0706A510" w:rsidR="00CB2FF5" w:rsidRPr="009A10D1" w:rsidRDefault="00331ECC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466628" w:rsidRPr="009A10D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66628" w:rsidRPr="009A10D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b/>
          <w:sz w:val="28"/>
          <w:szCs w:val="28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4FA546F" w14:textId="39FBA63E" w:rsidR="00F66763" w:rsidRPr="009A10D1" w:rsidRDefault="00F66763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2643C60" w14:textId="3460E9E9" w:rsidR="00F9288E" w:rsidRPr="009A10D1" w:rsidRDefault="00F9288E" w:rsidP="00E859C8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2F6ED0B2" w14:textId="77777777" w:rsidR="00EF1923" w:rsidRPr="009A10D1" w:rsidRDefault="00EF1923" w:rsidP="00E859C8">
      <w:pPr>
        <w:spacing w:line="240" w:lineRule="auto"/>
        <w:ind w:left="540"/>
        <w:rPr>
          <w:rFonts w:asciiTheme="majorBidi" w:eastAsia="Calibri" w:hAnsiTheme="majorBidi" w:cstheme="majorBidi"/>
          <w:sz w:val="22"/>
          <w:szCs w:val="22"/>
        </w:rPr>
      </w:pPr>
    </w:p>
    <w:p w14:paraId="06302C6C" w14:textId="458F0DC2" w:rsidR="00F9288E" w:rsidRPr="009A10D1" w:rsidRDefault="00F9288E" w:rsidP="00E859C8">
      <w:pPr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  <w:r w:rsidRPr="009A10D1">
        <w:rPr>
          <w:rFonts w:asciiTheme="majorBidi" w:eastAsia="Calibr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="00B7256E" w:rsidRPr="009A10D1">
        <w:rPr>
          <w:rFonts w:asciiTheme="majorBidi" w:eastAsia="Calibri" w:hAnsiTheme="majorBidi" w:cstheme="majorBidi"/>
          <w:sz w:val="28"/>
          <w:szCs w:val="28"/>
          <w:cs/>
        </w:rPr>
        <w:t>คณะกรรมการบริหาร</w:t>
      </w:r>
      <w:r w:rsidRPr="009A10D1">
        <w:rPr>
          <w:rFonts w:asciiTheme="majorBidi" w:eastAsia="Calibri" w:hAnsiTheme="majorBidi" w:cstheme="majorBidi"/>
          <w:sz w:val="28"/>
          <w:szCs w:val="28"/>
          <w:cs/>
        </w:rPr>
        <w:t>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B7256E" w:rsidRPr="009A10D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13094" w:rsidRPr="009A10D1">
        <w:rPr>
          <w:rFonts w:asciiTheme="majorBidi" w:eastAsia="Calibri" w:hAnsiTheme="majorBidi" w:cstheme="majorBidi"/>
          <w:sz w:val="28"/>
          <w:szCs w:val="28"/>
          <w:cs/>
        </w:rPr>
        <w:t>รายการที่ไม่สามารถ</w:t>
      </w:r>
      <w:r w:rsidR="00A756BB" w:rsidRPr="009A10D1">
        <w:rPr>
          <w:rFonts w:asciiTheme="majorBidi" w:eastAsia="Calibri" w:hAnsiTheme="majorBidi" w:cstheme="majorBidi"/>
          <w:sz w:val="28"/>
          <w:szCs w:val="28"/>
          <w:cs/>
        </w:rPr>
        <w:t>ปัน</w:t>
      </w:r>
      <w:r w:rsidR="00213094" w:rsidRPr="009A10D1">
        <w:rPr>
          <w:rFonts w:asciiTheme="majorBidi" w:eastAsia="Calibri" w:hAnsiTheme="majorBidi" w:cstheme="majorBidi"/>
          <w:sz w:val="28"/>
          <w:szCs w:val="28"/>
          <w:cs/>
        </w:rPr>
        <w:t>ส่วนได้ส่วนใหญ่เป็นรายการ</w:t>
      </w:r>
      <w:r w:rsidR="00901287" w:rsidRPr="009A10D1">
        <w:rPr>
          <w:rFonts w:asciiTheme="majorBidi" w:eastAsia="Calibri" w:hAnsiTheme="majorBidi" w:cstheme="majorBidi"/>
          <w:sz w:val="28"/>
          <w:szCs w:val="28"/>
          <w:cs/>
        </w:rPr>
        <w:t>เงินลงทุ</w:t>
      </w:r>
      <w:r w:rsidR="0046003A" w:rsidRPr="009A10D1">
        <w:rPr>
          <w:rFonts w:asciiTheme="majorBidi" w:eastAsia="Calibri" w:hAnsiTheme="majorBidi" w:cstheme="majorBidi" w:hint="cs"/>
          <w:sz w:val="28"/>
          <w:szCs w:val="28"/>
          <w:cs/>
        </w:rPr>
        <w:t>น</w:t>
      </w:r>
      <w:r w:rsidR="00B15274" w:rsidRPr="009A10D1">
        <w:rPr>
          <w:rFonts w:asciiTheme="majorBidi" w:eastAsia="Calibri" w:hAnsiTheme="majorBidi" w:cstheme="majorBidi" w:hint="cs"/>
          <w:sz w:val="28"/>
          <w:szCs w:val="28"/>
          <w:cs/>
        </w:rPr>
        <w:t>ใ</w:t>
      </w:r>
      <w:r w:rsidR="00901287" w:rsidRPr="009A10D1">
        <w:rPr>
          <w:rFonts w:asciiTheme="majorBidi" w:eastAsia="Calibri" w:hAnsiTheme="majorBidi" w:cstheme="majorBidi"/>
          <w:sz w:val="28"/>
          <w:szCs w:val="28"/>
          <w:cs/>
        </w:rPr>
        <w:t>นบริษัทร่วม</w:t>
      </w:r>
      <w:r w:rsidR="00CD3B64" w:rsidRPr="009A10D1">
        <w:rPr>
          <w:rFonts w:asciiTheme="majorBidi" w:eastAsia="Calibri" w:hAnsiTheme="majorBidi" w:cstheme="majorBidi" w:hint="cs"/>
          <w:sz w:val="28"/>
          <w:szCs w:val="28"/>
          <w:cs/>
        </w:rPr>
        <w:t xml:space="preserve"> เงินลงทุนในการร่วมค้า</w:t>
      </w:r>
      <w:r w:rsidR="00901287" w:rsidRPr="009A10D1">
        <w:rPr>
          <w:rFonts w:asciiTheme="majorBidi" w:eastAsia="Calibri" w:hAnsiTheme="majorBidi" w:cstheme="majorBidi"/>
          <w:sz w:val="28"/>
          <w:szCs w:val="28"/>
          <w:cs/>
        </w:rPr>
        <w:t xml:space="preserve"> สินทรัพย์อื่น หนี้สิน </w:t>
      </w:r>
      <w:r w:rsidR="00213094" w:rsidRPr="009A10D1">
        <w:rPr>
          <w:rFonts w:asciiTheme="majorBidi" w:eastAsia="Calibri" w:hAnsiTheme="majorBidi" w:cstheme="majorBidi"/>
          <w:sz w:val="28"/>
          <w:szCs w:val="28"/>
          <w:cs/>
        </w:rPr>
        <w:t xml:space="preserve">รายได้อื่น </w:t>
      </w:r>
      <w:r w:rsidR="00901287" w:rsidRPr="009A10D1">
        <w:rPr>
          <w:rFonts w:asciiTheme="majorBidi" w:eastAsia="Calibri" w:hAnsiTheme="majorBidi" w:cstheme="majorBidi"/>
          <w:sz w:val="28"/>
          <w:szCs w:val="28"/>
          <w:cs/>
        </w:rPr>
        <w:t>ต้นทุนทางการเงิน และ</w:t>
      </w:r>
      <w:r w:rsidR="00213094" w:rsidRPr="009A10D1">
        <w:rPr>
          <w:rFonts w:asciiTheme="majorBidi" w:eastAsia="Calibri" w:hAnsiTheme="majorBidi" w:cstheme="majorBidi"/>
          <w:sz w:val="28"/>
          <w:szCs w:val="28"/>
          <w:cs/>
        </w:rPr>
        <w:t>ส่วนแบ่งกำไ</w:t>
      </w:r>
      <w:r w:rsidR="00901287" w:rsidRPr="009A10D1">
        <w:rPr>
          <w:rFonts w:asciiTheme="majorBidi" w:eastAsia="Calibri" w:hAnsiTheme="majorBidi" w:cstheme="majorBidi"/>
          <w:sz w:val="28"/>
          <w:szCs w:val="28"/>
          <w:cs/>
        </w:rPr>
        <w:t>ร</w:t>
      </w:r>
      <w:r w:rsidR="00D46027" w:rsidRPr="009A10D1">
        <w:rPr>
          <w:rFonts w:asciiTheme="majorBidi" w:eastAsia="Calibri" w:hAnsiTheme="majorBidi" w:cstheme="majorBidi" w:hint="cs"/>
          <w:sz w:val="28"/>
          <w:szCs w:val="28"/>
          <w:cs/>
        </w:rPr>
        <w:t xml:space="preserve"> (ขาดทุน) </w:t>
      </w:r>
      <w:r w:rsidR="00B9275B" w:rsidRPr="009A10D1">
        <w:rPr>
          <w:rFonts w:asciiTheme="majorBidi" w:eastAsia="Calibri" w:hAnsiTheme="majorBidi" w:cstheme="majorBidi" w:hint="cs"/>
          <w:sz w:val="28"/>
          <w:szCs w:val="28"/>
          <w:cs/>
        </w:rPr>
        <w:t>ของ</w:t>
      </w:r>
      <w:r w:rsidR="00D46027" w:rsidRPr="009A10D1">
        <w:rPr>
          <w:rFonts w:asciiTheme="majorBidi" w:eastAsia="Calibri" w:hAnsiTheme="majorBidi" w:cstheme="majorBidi" w:hint="cs"/>
          <w:sz w:val="28"/>
          <w:szCs w:val="28"/>
          <w:cs/>
        </w:rPr>
        <w:t>การร่วมค้าและ</w:t>
      </w:r>
      <w:r w:rsidR="00213094" w:rsidRPr="009A10D1">
        <w:rPr>
          <w:rFonts w:asciiTheme="majorBidi" w:eastAsia="Calibri" w:hAnsiTheme="majorBidi" w:cstheme="majorBidi"/>
          <w:sz w:val="28"/>
          <w:szCs w:val="28"/>
          <w:cs/>
        </w:rPr>
        <w:t>บริษัทร่วม</w:t>
      </w:r>
    </w:p>
    <w:p w14:paraId="41250569" w14:textId="77777777" w:rsidR="002D2DFB" w:rsidRPr="009A10D1" w:rsidRDefault="002D2DFB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00694CA" w14:textId="4CAFDC23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</w:p>
    <w:p w14:paraId="2786EED6" w14:textId="77777777" w:rsidR="00ED2A04" w:rsidRPr="009A10D1" w:rsidRDefault="00ED2A04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E855F54" w14:textId="475FFCBF" w:rsidR="000C6121" w:rsidRPr="009A10D1" w:rsidRDefault="004A7B1B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</w:t>
      </w:r>
      <w:r w:rsidR="00B16121" w:rsidRPr="009A10D1">
        <w:rPr>
          <w:rFonts w:asciiTheme="majorBidi" w:hAnsiTheme="majorBidi"/>
          <w:sz w:val="28"/>
          <w:szCs w:val="28"/>
          <w:cs/>
        </w:rPr>
        <w:t xml:space="preserve">บริษัทใหญ่ </w:t>
      </w:r>
      <w:r w:rsidRPr="009A10D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A68F5" w:rsidRPr="009A10D1">
        <w:rPr>
          <w:rFonts w:asciiTheme="majorBidi" w:hAnsiTheme="majorBidi" w:cstheme="majorBidi"/>
          <w:sz w:val="28"/>
          <w:szCs w:val="28"/>
          <w:cs/>
        </w:rPr>
        <w:t>ร่วม</w:t>
      </w:r>
      <w:r w:rsidR="000F6CAC" w:rsidRPr="009A10D1">
        <w:rPr>
          <w:rFonts w:asciiTheme="majorBidi" w:hAnsiTheme="majorBidi" w:cstheme="majorBidi"/>
          <w:sz w:val="28"/>
          <w:szCs w:val="28"/>
          <w:cs/>
        </w:rPr>
        <w:t>และ</w:t>
      </w:r>
      <w:r w:rsidR="001A68F5" w:rsidRPr="009A10D1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00139A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ได้เปิดเผยในหมายเหตุข้อ</w:t>
      </w:r>
      <w:r w:rsidR="0017283A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035B92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33FA0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3E96" w:rsidRPr="009A10D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33FA0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2A3E96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CB3549" w:rsidRPr="009A10D1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22276F" w:rsidRPr="009A10D1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DA726AE" w14:textId="77777777" w:rsidR="00B917F6" w:rsidRPr="009A10D1" w:rsidRDefault="00B917F6" w:rsidP="00E859C8">
      <w:pPr>
        <w:spacing w:line="240" w:lineRule="auto"/>
        <w:ind w:left="540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51"/>
        <w:gridCol w:w="9"/>
        <w:gridCol w:w="4050"/>
      </w:tblGrid>
      <w:tr w:rsidR="00E27AD0" w:rsidRPr="009A10D1" w14:paraId="46408657" w14:textId="77777777" w:rsidTr="00B64726">
        <w:trPr>
          <w:trHeight w:val="20"/>
          <w:tblHeader/>
        </w:trPr>
        <w:tc>
          <w:tcPr>
            <w:tcW w:w="4410" w:type="dxa"/>
            <w:hideMark/>
          </w:tcPr>
          <w:p w14:paraId="09E2256E" w14:textId="64DCEB8B" w:rsidR="00E27AD0" w:rsidRPr="009A10D1" w:rsidRDefault="00E27AD0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gridSpan w:val="2"/>
            <w:hideMark/>
          </w:tcPr>
          <w:p w14:paraId="43C2AF6C" w14:textId="0A041496" w:rsidR="00E27AD0" w:rsidRPr="009A10D1" w:rsidRDefault="00E27AD0" w:rsidP="00E859C8">
            <w:pPr>
              <w:spacing w:line="240" w:lineRule="auto"/>
              <w:ind w:left="-12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44A9EEF2" w14:textId="77777777" w:rsidR="00E27AD0" w:rsidRPr="009A10D1" w:rsidRDefault="00E27AD0" w:rsidP="00E859C8">
            <w:pPr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27AD0" w:rsidRPr="009A10D1" w14:paraId="44A8FF37" w14:textId="77777777" w:rsidTr="00B64726">
        <w:trPr>
          <w:trHeight w:val="20"/>
        </w:trPr>
        <w:tc>
          <w:tcPr>
            <w:tcW w:w="4410" w:type="dxa"/>
            <w:hideMark/>
          </w:tcPr>
          <w:p w14:paraId="346E9BEF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อเดลฟอส จำกัด</w:t>
            </w:r>
          </w:p>
        </w:tc>
        <w:tc>
          <w:tcPr>
            <w:tcW w:w="1260" w:type="dxa"/>
            <w:gridSpan w:val="2"/>
            <w:hideMark/>
          </w:tcPr>
          <w:p w14:paraId="126101FC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2E95D213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เป็นบริษัทใหญ่ของบริษัท และมีกรรมการร่วมกัน</w:t>
            </w:r>
          </w:p>
        </w:tc>
      </w:tr>
      <w:tr w:rsidR="00E27AD0" w:rsidRPr="009A10D1" w14:paraId="4D76DB11" w14:textId="77777777" w:rsidTr="00B64726">
        <w:trPr>
          <w:trHeight w:val="20"/>
        </w:trPr>
        <w:tc>
          <w:tcPr>
            <w:tcW w:w="4410" w:type="dxa"/>
            <w:hideMark/>
          </w:tcPr>
          <w:p w14:paraId="2253B26E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  <w:gridSpan w:val="2"/>
            <w:hideMark/>
          </w:tcPr>
          <w:p w14:paraId="7FF0EA71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585EF200" w14:textId="4B645926" w:rsidR="00E27AD0" w:rsidRPr="009A10D1" w:rsidRDefault="0049431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9A10D1" w14:paraId="595E881F" w14:textId="77777777" w:rsidTr="00B64726">
        <w:trPr>
          <w:trHeight w:val="20"/>
        </w:trPr>
        <w:tc>
          <w:tcPr>
            <w:tcW w:w="4410" w:type="dxa"/>
            <w:hideMark/>
          </w:tcPr>
          <w:p w14:paraId="63BEF8AF" w14:textId="001188B9" w:rsidR="00E27AD0" w:rsidRPr="009A10D1" w:rsidRDefault="00E27AD0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  <w:gridSpan w:val="2"/>
            <w:hideMark/>
          </w:tcPr>
          <w:p w14:paraId="1F1D25A9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2B182C0C" w14:textId="150391DE" w:rsidR="00E27AD0" w:rsidRPr="009A10D1" w:rsidRDefault="007E437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9A10D1" w14:paraId="4F147AEC" w14:textId="77777777" w:rsidTr="00B64726">
        <w:trPr>
          <w:trHeight w:val="20"/>
        </w:trPr>
        <w:tc>
          <w:tcPr>
            <w:tcW w:w="4410" w:type="dxa"/>
            <w:hideMark/>
          </w:tcPr>
          <w:p w14:paraId="1A98FD35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60" w:type="dxa"/>
            <w:gridSpan w:val="2"/>
            <w:hideMark/>
          </w:tcPr>
          <w:p w14:paraId="7A369BF6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1C0A3809" w14:textId="02292584" w:rsidR="00E27AD0" w:rsidRPr="009A10D1" w:rsidRDefault="001752EC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9A10D1" w14:paraId="657CD334" w14:textId="77777777" w:rsidTr="00B64726">
        <w:trPr>
          <w:trHeight w:val="20"/>
        </w:trPr>
        <w:tc>
          <w:tcPr>
            <w:tcW w:w="4410" w:type="dxa"/>
            <w:hideMark/>
          </w:tcPr>
          <w:p w14:paraId="62AA82BB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ที.ซี.ซี. เทคโนโลยี จำกัด</w:t>
            </w:r>
          </w:p>
        </w:tc>
        <w:tc>
          <w:tcPr>
            <w:tcW w:w="1260" w:type="dxa"/>
            <w:gridSpan w:val="2"/>
            <w:hideMark/>
          </w:tcPr>
          <w:p w14:paraId="42662BAE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64A693B1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9A10D1" w14:paraId="30F9DCF6" w14:textId="77777777" w:rsidTr="00B64726">
        <w:trPr>
          <w:trHeight w:val="20"/>
        </w:trPr>
        <w:tc>
          <w:tcPr>
            <w:tcW w:w="4410" w:type="dxa"/>
            <w:hideMark/>
          </w:tcPr>
          <w:p w14:paraId="00BF4CEF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ไทยเบฟเวอเรจ จำกัด (มหาชน)</w:t>
            </w:r>
          </w:p>
        </w:tc>
        <w:tc>
          <w:tcPr>
            <w:tcW w:w="1260" w:type="dxa"/>
            <w:gridSpan w:val="2"/>
            <w:hideMark/>
          </w:tcPr>
          <w:p w14:paraId="45F71489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32DBAFF3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9A10D1" w14:paraId="2F6F884D" w14:textId="77777777" w:rsidTr="00B64726">
        <w:trPr>
          <w:trHeight w:val="20"/>
        </w:trPr>
        <w:tc>
          <w:tcPr>
            <w:tcW w:w="4410" w:type="dxa"/>
            <w:hideMark/>
          </w:tcPr>
          <w:p w14:paraId="0077D03F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โออิชิ ราเมน จำกัด</w:t>
            </w:r>
          </w:p>
        </w:tc>
        <w:tc>
          <w:tcPr>
            <w:tcW w:w="1260" w:type="dxa"/>
            <w:gridSpan w:val="2"/>
            <w:hideMark/>
          </w:tcPr>
          <w:p w14:paraId="0F7CB052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3D84EC71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9A10D1" w14:paraId="1693F83B" w14:textId="77777777" w:rsidTr="00B64726">
        <w:trPr>
          <w:trHeight w:val="20"/>
        </w:trPr>
        <w:tc>
          <w:tcPr>
            <w:tcW w:w="4410" w:type="dxa"/>
            <w:hideMark/>
          </w:tcPr>
          <w:p w14:paraId="64CCBAA7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ทศภาค จำกัด</w:t>
            </w:r>
          </w:p>
        </w:tc>
        <w:tc>
          <w:tcPr>
            <w:tcW w:w="1260" w:type="dxa"/>
            <w:gridSpan w:val="2"/>
            <w:hideMark/>
          </w:tcPr>
          <w:p w14:paraId="1D2179DA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284C6A3A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9A10D1" w14:paraId="1A6A1C74" w14:textId="77777777" w:rsidTr="00B64726">
        <w:trPr>
          <w:trHeight w:val="20"/>
        </w:trPr>
        <w:tc>
          <w:tcPr>
            <w:tcW w:w="4410" w:type="dxa"/>
            <w:hideMark/>
          </w:tcPr>
          <w:p w14:paraId="5FC25A20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260" w:type="dxa"/>
            <w:gridSpan w:val="2"/>
            <w:hideMark/>
          </w:tcPr>
          <w:p w14:paraId="3E0858BD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61411FB4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9A10D1" w14:paraId="281825BC" w14:textId="77777777" w:rsidTr="00B64726">
        <w:trPr>
          <w:trHeight w:val="20"/>
        </w:trPr>
        <w:tc>
          <w:tcPr>
            <w:tcW w:w="4410" w:type="dxa"/>
            <w:hideMark/>
          </w:tcPr>
          <w:p w14:paraId="20A94B89" w14:textId="77777777" w:rsidR="00D46027" w:rsidRPr="009A10D1" w:rsidRDefault="00B0374D" w:rsidP="00E859C8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เอดับบลิวซี ไลฟ์สไตล์ คอมเมอร์เชียล </w:t>
            </w:r>
          </w:p>
          <w:p w14:paraId="7F7423AB" w14:textId="1545ABE2" w:rsidR="00D46027" w:rsidRPr="009A10D1" w:rsidRDefault="00B6472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B0374D" w:rsidRPr="009A10D1">
              <w:rPr>
                <w:rFonts w:asciiTheme="majorBidi" w:hAnsiTheme="majorBidi"/>
                <w:sz w:val="28"/>
                <w:szCs w:val="28"/>
                <w:cs/>
              </w:rPr>
              <w:t>พร็อพเพอร์ตี จำกัด</w:t>
            </w:r>
            <w:r w:rsidR="00B0374D" w:rsidRPr="009A10D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B0374D" w:rsidRPr="009A10D1">
              <w:rPr>
                <w:rFonts w:asciiTheme="majorBidi" w:hAnsiTheme="majorBidi"/>
                <w:sz w:val="28"/>
                <w:szCs w:val="28"/>
              </w:rPr>
              <w:t>(</w:t>
            </w:r>
            <w:r w:rsidR="00B0374D" w:rsidRPr="009A10D1">
              <w:rPr>
                <w:rFonts w:asciiTheme="majorBidi" w:hAnsiTheme="majorBidi" w:hint="cs"/>
                <w:sz w:val="28"/>
                <w:szCs w:val="28"/>
                <w:cs/>
              </w:rPr>
              <w:t xml:space="preserve">เดิมชื่อ </w:t>
            </w:r>
            <w:r w:rsidR="00E27AD0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ที.ซี.ซี. </w:t>
            </w:r>
          </w:p>
          <w:p w14:paraId="6362E51F" w14:textId="786864BD" w:rsidR="00E27AD0" w:rsidRPr="009A10D1" w:rsidRDefault="00B64726" w:rsidP="00D46027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E27AD0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คอมเมอร์เชียล </w:t>
            </w:r>
            <w:r w:rsidR="00D46027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พ</w:t>
            </w:r>
            <w:r w:rsidR="00E27AD0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ร็อพเพอร์ตี้ แมนเนจเม้นท์ จำกัด</w:t>
            </w:r>
            <w:r w:rsidR="00B0374D"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63FCC395" w14:textId="77777777" w:rsidR="00981312" w:rsidRPr="009A10D1" w:rsidRDefault="00981312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8C13A" w14:textId="77777777" w:rsidR="00B0374D" w:rsidRPr="009A10D1" w:rsidRDefault="00B0374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8057D" w14:textId="69106252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A278EDC" w14:textId="77777777" w:rsidR="00981312" w:rsidRPr="009A10D1" w:rsidRDefault="00981312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142809" w14:textId="77777777" w:rsidR="00B0374D" w:rsidRPr="009A10D1" w:rsidRDefault="00B0374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A070E6" w14:textId="633994F3" w:rsidR="00E27AD0" w:rsidRPr="009A10D1" w:rsidRDefault="00981312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9A10D1" w14:paraId="2B28B258" w14:textId="77777777" w:rsidTr="00B64726">
        <w:trPr>
          <w:trHeight w:val="20"/>
        </w:trPr>
        <w:tc>
          <w:tcPr>
            <w:tcW w:w="4410" w:type="dxa"/>
          </w:tcPr>
          <w:p w14:paraId="0A790172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เกษมทรัพย์สิริ จำกัด</w:t>
            </w:r>
          </w:p>
        </w:tc>
        <w:tc>
          <w:tcPr>
            <w:tcW w:w="1260" w:type="dxa"/>
            <w:gridSpan w:val="2"/>
          </w:tcPr>
          <w:p w14:paraId="5F392643" w14:textId="77777777" w:rsidR="00E27AD0" w:rsidRPr="009A10D1" w:rsidRDefault="00E27AD0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E7DCCDB" w14:textId="77777777" w:rsidR="00E27AD0" w:rsidRPr="009A10D1" w:rsidRDefault="00E27AD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9A10D1" w14:paraId="0D4AD5A4" w14:textId="77777777" w:rsidTr="00B64726">
        <w:trPr>
          <w:trHeight w:val="20"/>
        </w:trPr>
        <w:tc>
          <w:tcPr>
            <w:tcW w:w="4410" w:type="dxa"/>
          </w:tcPr>
          <w:p w14:paraId="7CE88E0E" w14:textId="259A4744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เอฟ แอนด์ บี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60" w:type="dxa"/>
            <w:gridSpan w:val="2"/>
          </w:tcPr>
          <w:p w14:paraId="5FB51E4A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E98F70F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9A10D1" w14:paraId="4EB09617" w14:textId="77777777" w:rsidTr="00B64726">
        <w:trPr>
          <w:trHeight w:val="20"/>
        </w:trPr>
        <w:tc>
          <w:tcPr>
            <w:tcW w:w="4410" w:type="dxa"/>
            <w:hideMark/>
          </w:tcPr>
          <w:p w14:paraId="1A794F03" w14:textId="2E2B5D0F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260" w:type="dxa"/>
            <w:gridSpan w:val="2"/>
          </w:tcPr>
          <w:p w14:paraId="2B6489C1" w14:textId="6B3FD200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2E856641" w14:textId="5C780FB5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9A10D1" w14:paraId="68DA58F8" w14:textId="77777777" w:rsidTr="00B64726">
        <w:trPr>
          <w:trHeight w:val="20"/>
        </w:trPr>
        <w:tc>
          <w:tcPr>
            <w:tcW w:w="4410" w:type="dxa"/>
            <w:hideMark/>
          </w:tcPr>
          <w:p w14:paraId="5F5D9D72" w14:textId="77777777" w:rsidR="00197B2D" w:rsidRPr="009A10D1" w:rsidRDefault="00197B2D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260" w:type="dxa"/>
            <w:gridSpan w:val="2"/>
          </w:tcPr>
          <w:p w14:paraId="256DFAF4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074122A2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9A10D1" w14:paraId="41F51C27" w14:textId="77777777" w:rsidTr="00B64726">
        <w:trPr>
          <w:trHeight w:val="20"/>
        </w:trPr>
        <w:tc>
          <w:tcPr>
            <w:tcW w:w="4410" w:type="dxa"/>
            <w:hideMark/>
          </w:tcPr>
          <w:p w14:paraId="1B94242C" w14:textId="3D0508EE" w:rsidR="00197B2D" w:rsidRPr="009A10D1" w:rsidRDefault="00197B2D" w:rsidP="00E859C8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วัน แบงค็อก จำกัด</w:t>
            </w:r>
          </w:p>
        </w:tc>
        <w:tc>
          <w:tcPr>
            <w:tcW w:w="1260" w:type="dxa"/>
            <w:gridSpan w:val="2"/>
          </w:tcPr>
          <w:p w14:paraId="1D3C6C0D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3209EDD0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9A10D1" w14:paraId="13AD8E6D" w14:textId="77777777" w:rsidTr="00B64726">
        <w:trPr>
          <w:trHeight w:val="20"/>
        </w:trPr>
        <w:tc>
          <w:tcPr>
            <w:tcW w:w="4410" w:type="dxa"/>
            <w:hideMark/>
          </w:tcPr>
          <w:p w14:paraId="32E9510F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เอ็น.ซี.ซี. แมนเนจเม้นท์ แอนด์ </w:t>
            </w:r>
          </w:p>
          <w:p w14:paraId="3BD77BF3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ดิเวลลอปเม้นท์ จำกัด</w:t>
            </w:r>
          </w:p>
        </w:tc>
        <w:tc>
          <w:tcPr>
            <w:tcW w:w="1260" w:type="dxa"/>
            <w:gridSpan w:val="2"/>
          </w:tcPr>
          <w:p w14:paraId="54BAE867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728A11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hideMark/>
          </w:tcPr>
          <w:p w14:paraId="42276F10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DC9E30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9A10D1" w14:paraId="1E4C9F77" w14:textId="77777777" w:rsidTr="00B64726">
        <w:trPr>
          <w:trHeight w:val="20"/>
        </w:trPr>
        <w:tc>
          <w:tcPr>
            <w:tcW w:w="4410" w:type="dxa"/>
          </w:tcPr>
          <w:p w14:paraId="5C544C27" w14:textId="14D06974" w:rsidR="00197B2D" w:rsidRPr="009A10D1" w:rsidRDefault="00197B2D" w:rsidP="00E859C8">
            <w:pPr>
              <w:pStyle w:val="NoSpacing"/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เดอะสตรีท รีเทล ดีเวลลอปเม้นท์ จำกัด</w:t>
            </w:r>
          </w:p>
        </w:tc>
        <w:tc>
          <w:tcPr>
            <w:tcW w:w="1260" w:type="dxa"/>
            <w:gridSpan w:val="2"/>
          </w:tcPr>
          <w:p w14:paraId="2513D9F6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5D6D8ED" w14:textId="77777777" w:rsidR="00197B2D" w:rsidRPr="009A10D1" w:rsidRDefault="00B76300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9A10D1" w14:paraId="2A64AA32" w14:textId="77777777" w:rsidTr="00B64726">
        <w:trPr>
          <w:trHeight w:val="20"/>
        </w:trPr>
        <w:tc>
          <w:tcPr>
            <w:tcW w:w="4410" w:type="dxa"/>
          </w:tcPr>
          <w:p w14:paraId="7C8E67E0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แสงโสม จำกัด</w:t>
            </w:r>
          </w:p>
        </w:tc>
        <w:tc>
          <w:tcPr>
            <w:tcW w:w="1260" w:type="dxa"/>
            <w:gridSpan w:val="2"/>
          </w:tcPr>
          <w:p w14:paraId="7E33FFCC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BE92607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9A10D1" w14:paraId="08F49E1D" w14:textId="77777777" w:rsidTr="00B64726">
        <w:trPr>
          <w:trHeight w:val="20"/>
        </w:trPr>
        <w:tc>
          <w:tcPr>
            <w:tcW w:w="4410" w:type="dxa"/>
          </w:tcPr>
          <w:p w14:paraId="11688104" w14:textId="67B23FA1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ควอนตัม แอสเซ็ทส์</w:t>
            </w:r>
            <w:r w:rsidR="006720E3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260" w:type="dxa"/>
            <w:gridSpan w:val="2"/>
          </w:tcPr>
          <w:p w14:paraId="7AB11475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722B131" w14:textId="77777777" w:rsidR="00197B2D" w:rsidRPr="009A10D1" w:rsidRDefault="00BC56A8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9A10D1" w14:paraId="3C81E33D" w14:textId="77777777" w:rsidTr="00B64726">
        <w:trPr>
          <w:trHeight w:val="20"/>
        </w:trPr>
        <w:tc>
          <w:tcPr>
            <w:tcW w:w="4410" w:type="dxa"/>
          </w:tcPr>
          <w:p w14:paraId="070C9D63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โรงงานอุตสาหกรรมกระดาษ</w:t>
            </w:r>
          </w:p>
          <w:p w14:paraId="09FE9D29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บางปะอิน จำกัด</w:t>
            </w:r>
          </w:p>
        </w:tc>
        <w:tc>
          <w:tcPr>
            <w:tcW w:w="1260" w:type="dxa"/>
            <w:gridSpan w:val="2"/>
          </w:tcPr>
          <w:p w14:paraId="07DFD83C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71AF6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1522CCE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8DA1B9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9A10D1" w14:paraId="65CDDF9C" w14:textId="77777777" w:rsidTr="00B64726">
        <w:trPr>
          <w:trHeight w:val="20"/>
        </w:trPr>
        <w:tc>
          <w:tcPr>
            <w:tcW w:w="4410" w:type="dxa"/>
          </w:tcPr>
          <w:p w14:paraId="3ADB15CE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260" w:type="dxa"/>
            <w:gridSpan w:val="2"/>
          </w:tcPr>
          <w:p w14:paraId="01E050D6" w14:textId="77777777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589E2C8" w14:textId="77777777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9A10D1" w14:paraId="72A0A275" w14:textId="77777777" w:rsidTr="00B64726">
        <w:trPr>
          <w:trHeight w:val="20"/>
        </w:trPr>
        <w:tc>
          <w:tcPr>
            <w:tcW w:w="4410" w:type="dxa"/>
          </w:tcPr>
          <w:p w14:paraId="2229FE5E" w14:textId="77777777" w:rsidR="00083287" w:rsidRPr="009A10D1" w:rsidRDefault="00197B2D" w:rsidP="008224E6">
            <w:pPr>
              <w:pStyle w:val="NoSpacing"/>
              <w:spacing w:line="240" w:lineRule="auto"/>
              <w:ind w:left="165" w:hanging="165"/>
              <w:rPr>
                <w:rFonts w:asciiTheme="majorBidi" w:hAnsiTheme="majorBidi"/>
                <w:sz w:val="28"/>
                <w:szCs w:val="28"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</w:t>
            </w:r>
            <w:r w:rsidR="003A6D15" w:rsidRPr="009A10D1">
              <w:rPr>
                <w:rFonts w:asciiTheme="majorBidi" w:hAnsiTheme="majorBidi"/>
                <w:sz w:val="28"/>
                <w:szCs w:val="28"/>
                <w:cs/>
              </w:rPr>
              <w:t>ลักซูรี โฮเทล</w:t>
            </w:r>
            <w:r w:rsidR="003A6D15" w:rsidRPr="009A10D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3A6D15" w:rsidRPr="009A10D1">
              <w:rPr>
                <w:rFonts w:asciiTheme="majorBidi" w:hAnsiTheme="majorBidi"/>
                <w:sz w:val="28"/>
                <w:szCs w:val="28"/>
                <w:cs/>
              </w:rPr>
              <w:t>ดีเวลลอปเม้นท์ สุขุมวิท</w:t>
            </w:r>
            <w:r w:rsidR="008224E6" w:rsidRPr="009A10D1">
              <w:rPr>
                <w:rFonts w:asciiTheme="majorBidi" w:hAnsiTheme="majorBidi"/>
                <w:sz w:val="28"/>
                <w:szCs w:val="28"/>
              </w:rPr>
              <w:t xml:space="preserve"> 38</w:t>
            </w:r>
            <w:r w:rsidR="003A6D15" w:rsidRPr="009A10D1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  <w:p w14:paraId="222C7CF4" w14:textId="0E0299A1" w:rsidR="00197B2D" w:rsidRPr="009A10D1" w:rsidRDefault="003A6D15" w:rsidP="008224E6">
            <w:pPr>
              <w:pStyle w:val="NoSpacing"/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83287" w:rsidRPr="009A10D1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9A10D1">
              <w:rPr>
                <w:rFonts w:asciiTheme="majorBidi" w:hAnsi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 xml:space="preserve">เดิมชื่อ บริษัท </w:t>
            </w:r>
            <w:r w:rsidR="00B17D5A" w:rsidRPr="009A10D1">
              <w:rPr>
                <w:rFonts w:asciiTheme="majorBidi" w:hAnsiTheme="majorBidi"/>
                <w:sz w:val="28"/>
                <w:szCs w:val="28"/>
              </w:rPr>
              <w:t>38</w:t>
            </w:r>
            <w:r w:rsidR="00197B2D" w:rsidRPr="009A10D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197B2D" w:rsidRPr="009A10D1">
              <w:rPr>
                <w:rFonts w:asciiTheme="majorBidi" w:hAnsiTheme="majorBidi"/>
                <w:sz w:val="28"/>
                <w:szCs w:val="28"/>
                <w:cs/>
              </w:rPr>
              <w:t>ดีเวลลอปเม้นท์ จำกัด</w:t>
            </w:r>
            <w:r w:rsidRPr="009A10D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416301C6" w14:textId="77777777" w:rsidR="008224E6" w:rsidRPr="009A10D1" w:rsidRDefault="008224E6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C2725C" w14:textId="5F3DF20A" w:rsidR="00197B2D" w:rsidRPr="009A10D1" w:rsidRDefault="00197B2D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6F8CF8E" w14:textId="77777777" w:rsidR="008224E6" w:rsidRPr="009A10D1" w:rsidRDefault="008224E6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AA0579" w14:textId="0E47E3BF" w:rsidR="00197B2D" w:rsidRPr="009A10D1" w:rsidRDefault="00197B2D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743C9302" w14:textId="77777777" w:rsidTr="00B64726">
        <w:trPr>
          <w:trHeight w:val="20"/>
        </w:trPr>
        <w:tc>
          <w:tcPr>
            <w:tcW w:w="4410" w:type="dxa"/>
          </w:tcPr>
          <w:p w14:paraId="3642DD73" w14:textId="446C7DDF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ชินาทรัพย์ จำกัด</w:t>
            </w:r>
          </w:p>
        </w:tc>
        <w:tc>
          <w:tcPr>
            <w:tcW w:w="1260" w:type="dxa"/>
            <w:gridSpan w:val="2"/>
          </w:tcPr>
          <w:p w14:paraId="3E3666C9" w14:textId="5B2E451F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811F6F9" w14:textId="191EAA8E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537FC8DB" w14:textId="77777777" w:rsidTr="00B64726">
        <w:trPr>
          <w:trHeight w:val="20"/>
        </w:trPr>
        <w:tc>
          <w:tcPr>
            <w:tcW w:w="4410" w:type="dxa"/>
          </w:tcPr>
          <w:p w14:paraId="5FAC3BBE" w14:textId="23DB67D3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  <w:gridSpan w:val="2"/>
          </w:tcPr>
          <w:p w14:paraId="6725E172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BC36ED6" w14:textId="69F60D35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2BD662B1" w14:textId="77777777" w:rsidTr="00B64726">
        <w:trPr>
          <w:trHeight w:val="20"/>
        </w:trPr>
        <w:tc>
          <w:tcPr>
            <w:tcW w:w="4410" w:type="dxa"/>
            <w:shd w:val="clear" w:color="auto" w:fill="auto"/>
          </w:tcPr>
          <w:p w14:paraId="67DA21D9" w14:textId="02752F03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ป้อมทิพย์ (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2012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6516BEA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CA5B324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3D2F914F" w14:textId="77777777" w:rsidTr="00B64726">
        <w:trPr>
          <w:trHeight w:val="20"/>
        </w:trPr>
        <w:tc>
          <w:tcPr>
            <w:tcW w:w="4410" w:type="dxa"/>
            <w:shd w:val="clear" w:color="auto" w:fill="auto"/>
          </w:tcPr>
          <w:p w14:paraId="1DA6A746" w14:textId="6A3A51F3" w:rsidR="00103973" w:rsidRPr="009A10D1" w:rsidRDefault="00103973" w:rsidP="00615F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A10D1">
              <w:rPr>
                <w:rFonts w:asciiTheme="majorBidi" w:hAnsiTheme="majorBidi"/>
                <w:sz w:val="28"/>
                <w:szCs w:val="28"/>
                <w:cs/>
              </w:rPr>
              <w:t xml:space="preserve"> อมรินทร์ คอร์เปอเรชั่นส์ จำกัด (มหาชน)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FD44E73" w14:textId="21356C7E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B2C4A6B" w14:textId="6FBEC77E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76691464" w14:textId="77777777" w:rsidTr="00B64726">
        <w:trPr>
          <w:trHeight w:val="20"/>
        </w:trPr>
        <w:tc>
          <w:tcPr>
            <w:tcW w:w="4410" w:type="dxa"/>
            <w:shd w:val="clear" w:color="auto" w:fill="auto"/>
          </w:tcPr>
          <w:p w14:paraId="3AD107D8" w14:textId="2AACBCF8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ทีซีซี โฮเทล แอสเสท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แมนเนจเม้นท์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A9D02E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0E1182C" w14:textId="77777777" w:rsidR="00103973" w:rsidRPr="009A10D1" w:rsidRDefault="00103973" w:rsidP="001039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1F4F4E99" w14:textId="77777777" w:rsidTr="00B64726">
        <w:trPr>
          <w:trHeight w:val="20"/>
        </w:trPr>
        <w:tc>
          <w:tcPr>
            <w:tcW w:w="4410" w:type="dxa"/>
            <w:shd w:val="clear" w:color="auto" w:fill="auto"/>
          </w:tcPr>
          <w:p w14:paraId="0CB0701C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แม๊กซ์ เอเชีย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7C98E87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A6DBF43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4CEF6498" w14:textId="77777777" w:rsidTr="00B64726">
        <w:trPr>
          <w:trHeight w:val="20"/>
        </w:trPr>
        <w:tc>
          <w:tcPr>
            <w:tcW w:w="4410" w:type="dxa"/>
            <w:shd w:val="clear" w:color="auto" w:fill="auto"/>
          </w:tcPr>
          <w:p w14:paraId="4E50780F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นอร์ธปาร์ค กอล์ฟ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แอนด์</w:t>
            </w:r>
          </w:p>
          <w:p w14:paraId="001AB9D6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สปอร์ตคลับ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C57E6D0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3E8982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12E478C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BA180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36FFF1B8" w14:textId="77777777" w:rsidTr="00B64726">
        <w:trPr>
          <w:trHeight w:val="20"/>
        </w:trPr>
        <w:tc>
          <w:tcPr>
            <w:tcW w:w="4410" w:type="dxa"/>
          </w:tcPr>
          <w:p w14:paraId="25202C61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0F545130" w14:textId="55FFD4DF" w:rsidR="00103973" w:rsidRPr="009A10D1" w:rsidRDefault="00103973" w:rsidP="005B3913">
            <w:pPr>
              <w:pStyle w:val="NoSpacing"/>
              <w:tabs>
                <w:tab w:val="clear" w:pos="227"/>
                <w:tab w:val="clear" w:pos="454"/>
                <w:tab w:val="left" w:pos="160"/>
              </w:tabs>
              <w:spacing w:line="240" w:lineRule="auto"/>
              <w:ind w:firstLine="165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(ประเทศไทย) จำกัด (มหาชน) </w:t>
            </w:r>
          </w:p>
        </w:tc>
        <w:tc>
          <w:tcPr>
            <w:tcW w:w="1260" w:type="dxa"/>
            <w:gridSpan w:val="2"/>
          </w:tcPr>
          <w:p w14:paraId="48C70A9C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ECC1B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6CE45C0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6CCE9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501B013E" w14:textId="77777777" w:rsidTr="00B64726">
        <w:trPr>
          <w:trHeight w:val="20"/>
        </w:trPr>
        <w:tc>
          <w:tcPr>
            <w:tcW w:w="4410" w:type="dxa"/>
            <w:shd w:val="clear" w:color="auto" w:fill="auto"/>
          </w:tcPr>
          <w:p w14:paraId="4C2C064F" w14:textId="42873591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แอสเสท เวิรด์ คอร์ป จำกัด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F8E8A6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F1E7FD5" w14:textId="77777777" w:rsidR="00103973" w:rsidRPr="009A10D1" w:rsidRDefault="00103973" w:rsidP="001039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1AA18D1E" w14:textId="77777777" w:rsidTr="00B64726">
        <w:trPr>
          <w:trHeight w:val="20"/>
        </w:trPr>
        <w:tc>
          <w:tcPr>
            <w:tcW w:w="4410" w:type="dxa"/>
            <w:shd w:val="clear" w:color="auto" w:fill="auto"/>
          </w:tcPr>
          <w:p w14:paraId="52EA32F8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DB22C35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756DE79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2097E1F8" w14:textId="77777777" w:rsidTr="00B64726">
        <w:trPr>
          <w:trHeight w:val="20"/>
        </w:trPr>
        <w:tc>
          <w:tcPr>
            <w:tcW w:w="4410" w:type="dxa"/>
          </w:tcPr>
          <w:p w14:paraId="36281777" w14:textId="77777777" w:rsidR="00103973" w:rsidRPr="009A10D1" w:rsidRDefault="00103973" w:rsidP="00103973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ซีดับเบิ้ลยู ทาวเวอร์ จํากัด</w:t>
            </w:r>
          </w:p>
        </w:tc>
        <w:tc>
          <w:tcPr>
            <w:tcW w:w="1260" w:type="dxa"/>
            <w:gridSpan w:val="2"/>
          </w:tcPr>
          <w:p w14:paraId="3B18FA56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848815F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615BE968" w14:textId="77777777" w:rsidTr="00B64726">
        <w:trPr>
          <w:trHeight w:val="20"/>
        </w:trPr>
        <w:tc>
          <w:tcPr>
            <w:tcW w:w="4410" w:type="dxa"/>
          </w:tcPr>
          <w:p w14:paraId="3386FEDE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1260" w:type="dxa"/>
            <w:gridSpan w:val="2"/>
          </w:tcPr>
          <w:p w14:paraId="5CEC622A" w14:textId="77777777" w:rsidR="00103973" w:rsidRPr="009A10D1" w:rsidRDefault="00103973" w:rsidP="003D5097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37EC517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6743B33E" w14:textId="77777777" w:rsidTr="00B64726">
        <w:trPr>
          <w:trHeight w:val="20"/>
        </w:trPr>
        <w:tc>
          <w:tcPr>
            <w:tcW w:w="4410" w:type="dxa"/>
          </w:tcPr>
          <w:p w14:paraId="6A5F8874" w14:textId="2DA0FC69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สแกนดิค สตีล จำกัด</w:t>
            </w:r>
          </w:p>
        </w:tc>
        <w:tc>
          <w:tcPr>
            <w:tcW w:w="1260" w:type="dxa"/>
            <w:gridSpan w:val="2"/>
          </w:tcPr>
          <w:p w14:paraId="6E02CAF1" w14:textId="5455625D" w:rsidR="00103973" w:rsidRPr="009A10D1" w:rsidRDefault="00103973" w:rsidP="003D5097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C30629A" w14:textId="6AAB6AD1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09DD5980" w14:textId="77777777" w:rsidTr="00B64726">
        <w:trPr>
          <w:trHeight w:val="20"/>
        </w:trPr>
        <w:tc>
          <w:tcPr>
            <w:tcW w:w="4410" w:type="dxa"/>
          </w:tcPr>
          <w:p w14:paraId="1818648C" w14:textId="7E19F2BD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 สาธร เรียลตี้ จำกัด</w:t>
            </w:r>
          </w:p>
        </w:tc>
        <w:tc>
          <w:tcPr>
            <w:tcW w:w="1260" w:type="dxa"/>
            <w:gridSpan w:val="2"/>
          </w:tcPr>
          <w:p w14:paraId="7AD6179D" w14:textId="1202054E" w:rsidR="00103973" w:rsidRPr="009A10D1" w:rsidRDefault="00103973" w:rsidP="003D5097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254CA31" w14:textId="72923E6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233E664A" w14:textId="77777777" w:rsidTr="00B64726">
        <w:trPr>
          <w:trHeight w:val="20"/>
        </w:trPr>
        <w:tc>
          <w:tcPr>
            <w:tcW w:w="4410" w:type="dxa"/>
          </w:tcPr>
          <w:p w14:paraId="62DF1AAF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เฟิร์ส แสควร์ จำกัด</w:t>
            </w:r>
          </w:p>
        </w:tc>
        <w:tc>
          <w:tcPr>
            <w:tcW w:w="1260" w:type="dxa"/>
            <w:gridSpan w:val="2"/>
          </w:tcPr>
          <w:p w14:paraId="240FA004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67A7746" w14:textId="77777777" w:rsidR="00103973" w:rsidRPr="009A10D1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1FC3F635" w14:textId="77777777" w:rsidTr="00B64726">
        <w:trPr>
          <w:trHeight w:val="20"/>
        </w:trPr>
        <w:tc>
          <w:tcPr>
            <w:tcW w:w="4410" w:type="dxa"/>
          </w:tcPr>
          <w:p w14:paraId="52F8883B" w14:textId="53DA074B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กรุงเทพบ้านและที่ดิน จำกัด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1260" w:type="dxa"/>
            <w:gridSpan w:val="2"/>
          </w:tcPr>
          <w:p w14:paraId="4395A66E" w14:textId="251B7BAD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50BC652" w14:textId="413FC5D7" w:rsidR="00103973" w:rsidRPr="009A10D1" w:rsidRDefault="00103973" w:rsidP="0010397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2DD37EA6" w14:textId="77777777" w:rsidTr="00B64726">
        <w:trPr>
          <w:trHeight w:val="20"/>
        </w:trPr>
        <w:tc>
          <w:tcPr>
            <w:tcW w:w="4410" w:type="dxa"/>
          </w:tcPr>
          <w:p w14:paraId="3BC90E7E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แผ่นดินทอง พร็อพเพอร์ตี้ </w:t>
            </w:r>
          </w:p>
          <w:p w14:paraId="2B3DDD4E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ดีเวลลอปเม้นท์ จำกัด (มหาชน)</w:t>
            </w:r>
          </w:p>
        </w:tc>
        <w:tc>
          <w:tcPr>
            <w:tcW w:w="1260" w:type="dxa"/>
            <w:gridSpan w:val="2"/>
          </w:tcPr>
          <w:p w14:paraId="7F5FB187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2A9117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D0CDB60" w14:textId="77777777" w:rsidR="00103973" w:rsidRPr="009A10D1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8B850" w14:textId="77777777" w:rsidR="00103973" w:rsidRPr="009A10D1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5E738AA8" w14:textId="77777777" w:rsidTr="00B64726">
        <w:trPr>
          <w:trHeight w:val="20"/>
        </w:trPr>
        <w:tc>
          <w:tcPr>
            <w:tcW w:w="4410" w:type="dxa"/>
          </w:tcPr>
          <w:p w14:paraId="2588351D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56A6955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อสังหาริมทรัพย์โกลเด้นเวนเจอร์</w:t>
            </w:r>
          </w:p>
        </w:tc>
        <w:tc>
          <w:tcPr>
            <w:tcW w:w="1260" w:type="dxa"/>
            <w:gridSpan w:val="2"/>
          </w:tcPr>
          <w:p w14:paraId="0E57D862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14D216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3EE20F5" w14:textId="77777777" w:rsidR="00103973" w:rsidRPr="009A10D1" w:rsidRDefault="00103973" w:rsidP="00103973">
            <w:pPr>
              <w:spacing w:line="240" w:lineRule="auto"/>
              <w:ind w:left="162" w:right="-220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ผู้ถือหุ้นรายใหญ่ของบริษัทเป็นนิติบุคคลที่มี</w:t>
            </w:r>
          </w:p>
          <w:p w14:paraId="65DCB0B2" w14:textId="42D7E074" w:rsidR="00103973" w:rsidRPr="009A10D1" w:rsidRDefault="00103973" w:rsidP="00103973">
            <w:pPr>
              <w:spacing w:line="240" w:lineRule="auto"/>
              <w:ind w:left="162" w:right="-220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03973" w:rsidRPr="009A10D1" w14:paraId="219553CE" w14:textId="77777777" w:rsidTr="00B64726">
        <w:trPr>
          <w:trHeight w:val="20"/>
        </w:trPr>
        <w:tc>
          <w:tcPr>
            <w:tcW w:w="4410" w:type="dxa"/>
          </w:tcPr>
          <w:p w14:paraId="16A97955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เกษมทรัพย์ภักดี จำกัด</w:t>
            </w:r>
          </w:p>
        </w:tc>
        <w:tc>
          <w:tcPr>
            <w:tcW w:w="1260" w:type="dxa"/>
            <w:gridSpan w:val="2"/>
          </w:tcPr>
          <w:p w14:paraId="7EA07FCD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E53D813" w14:textId="77777777" w:rsidR="00103973" w:rsidRPr="009A10D1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3973" w:rsidRPr="009A10D1" w14:paraId="49ADBC0B" w14:textId="77777777" w:rsidTr="00B64726">
        <w:trPr>
          <w:trHeight w:val="20"/>
        </w:trPr>
        <w:tc>
          <w:tcPr>
            <w:tcW w:w="4410" w:type="dxa"/>
          </w:tcPr>
          <w:p w14:paraId="78BCC5E6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 สาธร โฮเต็ล จำกัด</w:t>
            </w:r>
          </w:p>
        </w:tc>
        <w:tc>
          <w:tcPr>
            <w:tcW w:w="1260" w:type="dxa"/>
            <w:gridSpan w:val="2"/>
          </w:tcPr>
          <w:p w14:paraId="7D00EE01" w14:textId="77777777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7B79A78" w14:textId="77777777" w:rsidR="00103973" w:rsidRPr="009A10D1" w:rsidRDefault="00103973" w:rsidP="00103973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5878C61D" w14:textId="77777777" w:rsidTr="00B64726">
        <w:trPr>
          <w:trHeight w:val="20"/>
        </w:trPr>
        <w:tc>
          <w:tcPr>
            <w:tcW w:w="4410" w:type="dxa"/>
          </w:tcPr>
          <w:p w14:paraId="062C57D4" w14:textId="706C777A" w:rsidR="00103973" w:rsidRPr="009A10D1" w:rsidRDefault="00103973" w:rsidP="00103973">
            <w:pPr>
              <w:pStyle w:val="NoSpacing"/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ฟินิกซ์บอกซ์ จำกัด </w:t>
            </w:r>
          </w:p>
        </w:tc>
        <w:tc>
          <w:tcPr>
            <w:tcW w:w="1260" w:type="dxa"/>
            <w:gridSpan w:val="2"/>
          </w:tcPr>
          <w:p w14:paraId="6E321403" w14:textId="7518B934" w:rsidR="00103973" w:rsidRPr="009A10D1" w:rsidRDefault="00103973" w:rsidP="003D5097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236B98B" w14:textId="3DF27F28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3973" w:rsidRPr="009A10D1" w14:paraId="2F8E0D15" w14:textId="77777777" w:rsidTr="00B64726">
        <w:trPr>
          <w:trHeight w:val="20"/>
        </w:trPr>
        <w:tc>
          <w:tcPr>
            <w:tcW w:w="4410" w:type="dxa"/>
          </w:tcPr>
          <w:p w14:paraId="49521ED1" w14:textId="2C387FF2" w:rsidR="00103973" w:rsidRPr="009A10D1" w:rsidRDefault="00103973" w:rsidP="00B64726">
            <w:pPr>
              <w:pStyle w:val="NoSpacin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เฟรเซอร์ส พร็อพเพอร์ตี้ โฮม </w:t>
            </w:r>
          </w:p>
          <w:p w14:paraId="3F749633" w14:textId="1B8F3A48" w:rsidR="00103973" w:rsidRPr="009A10D1" w:rsidRDefault="00103973" w:rsidP="00103973">
            <w:pPr>
              <w:pStyle w:val="NoSpacing"/>
              <w:tabs>
                <w:tab w:val="clear" w:pos="227"/>
              </w:tabs>
              <w:spacing w:line="240" w:lineRule="auto"/>
              <w:ind w:left="160" w:hanging="17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1260" w:type="dxa"/>
            <w:gridSpan w:val="2"/>
          </w:tcPr>
          <w:p w14:paraId="70286636" w14:textId="77777777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2F120" w14:textId="68F09246" w:rsidR="00103973" w:rsidRPr="009A10D1" w:rsidRDefault="00103973" w:rsidP="00103973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EFB29D6" w14:textId="77777777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D94738" w14:textId="58E61D34" w:rsidR="00103973" w:rsidRPr="009A10D1" w:rsidRDefault="00103973" w:rsidP="00103973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4BBA3A61" w14:textId="77777777" w:rsidTr="00B64726">
        <w:trPr>
          <w:trHeight w:val="20"/>
        </w:trPr>
        <w:tc>
          <w:tcPr>
            <w:tcW w:w="4410" w:type="dxa"/>
          </w:tcPr>
          <w:p w14:paraId="2D960108" w14:textId="77777777" w:rsidR="00B726F7" w:rsidRPr="009A10D1" w:rsidRDefault="00B726F7" w:rsidP="00101C4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365902" w14:textId="18F57961" w:rsidR="00101C46" w:rsidRPr="009A10D1" w:rsidRDefault="00101C46" w:rsidP="00101C4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</w:t>
            </w:r>
          </w:p>
          <w:p w14:paraId="0296FA8C" w14:textId="60BBADE7" w:rsidR="00101C46" w:rsidRPr="009A10D1" w:rsidRDefault="00101C46" w:rsidP="00101C46">
            <w:pPr>
              <w:pStyle w:val="NoSpacing"/>
              <w:tabs>
                <w:tab w:val="clear" w:pos="227"/>
                <w:tab w:val="left" w:pos="177"/>
              </w:tabs>
              <w:spacing w:line="240" w:lineRule="auto"/>
              <w:ind w:left="7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(ประเทศไทย) จำกัด</w:t>
            </w:r>
          </w:p>
        </w:tc>
        <w:tc>
          <w:tcPr>
            <w:tcW w:w="1260" w:type="dxa"/>
            <w:gridSpan w:val="2"/>
          </w:tcPr>
          <w:p w14:paraId="4239FD0C" w14:textId="77777777" w:rsidR="00101C46" w:rsidRPr="009A10D1" w:rsidRDefault="00101C46" w:rsidP="00101C46">
            <w:pPr>
              <w:spacing w:line="240" w:lineRule="auto"/>
              <w:ind w:left="-12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0D683C" w14:textId="77777777" w:rsidR="007814A0" w:rsidRPr="009A10D1" w:rsidRDefault="007814A0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167611" w14:textId="22044D12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BD1C66E" w14:textId="77777777" w:rsidR="00101C46" w:rsidRPr="009A10D1" w:rsidRDefault="00101C46" w:rsidP="00101C46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46B115" w14:textId="77777777" w:rsidR="007814A0" w:rsidRPr="009A10D1" w:rsidRDefault="007814A0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BC66A1" w14:textId="1FD4A18F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7100C0B2" w14:textId="77777777" w:rsidTr="00B64726">
        <w:trPr>
          <w:trHeight w:val="20"/>
        </w:trPr>
        <w:tc>
          <w:tcPr>
            <w:tcW w:w="4410" w:type="dxa"/>
          </w:tcPr>
          <w:p w14:paraId="0D4E29D3" w14:textId="0F4A3934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ภักดี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ฮอสพิทาลิตี้ จำกัด</w:t>
            </w:r>
          </w:p>
        </w:tc>
        <w:tc>
          <w:tcPr>
            <w:tcW w:w="1260" w:type="dxa"/>
            <w:gridSpan w:val="2"/>
          </w:tcPr>
          <w:p w14:paraId="0AA74644" w14:textId="45859AF1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E3F6489" w14:textId="3195EA5D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61293C8B" w14:textId="77777777" w:rsidTr="00B64726">
        <w:trPr>
          <w:trHeight w:val="20"/>
        </w:trPr>
        <w:tc>
          <w:tcPr>
            <w:tcW w:w="4410" w:type="dxa"/>
          </w:tcPr>
          <w:p w14:paraId="16CC089A" w14:textId="2F4BBA87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อมรินทร์ เทเลวิชั่น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2C72AA07" w14:textId="503863C7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5F19D38" w14:textId="2BB8D3E1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9A10D1" w14:paraId="5D797C14" w14:textId="77777777" w:rsidTr="00B64726">
        <w:trPr>
          <w:trHeight w:val="20"/>
        </w:trPr>
        <w:tc>
          <w:tcPr>
            <w:tcW w:w="4410" w:type="dxa"/>
          </w:tcPr>
          <w:p w14:paraId="25741E0F" w14:textId="0027BCF3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ลักซ์ชูรี โฮเทลส์ และ รีสอร์ท จำกัด</w:t>
            </w:r>
          </w:p>
        </w:tc>
        <w:tc>
          <w:tcPr>
            <w:tcW w:w="1260" w:type="dxa"/>
            <w:gridSpan w:val="2"/>
          </w:tcPr>
          <w:p w14:paraId="72B1DFBE" w14:textId="00DD49B1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2CE16201" w14:textId="6F9E8330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588E614A" w14:textId="77777777" w:rsidTr="00B64726">
        <w:trPr>
          <w:trHeight w:val="20"/>
        </w:trPr>
        <w:tc>
          <w:tcPr>
            <w:tcW w:w="4410" w:type="dxa"/>
          </w:tcPr>
          <w:p w14:paraId="6BDC65F3" w14:textId="15C7A0B4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ทิพย์ชโลธร จำกัด</w:t>
            </w:r>
          </w:p>
        </w:tc>
        <w:tc>
          <w:tcPr>
            <w:tcW w:w="1260" w:type="dxa"/>
            <w:gridSpan w:val="2"/>
          </w:tcPr>
          <w:p w14:paraId="0140083A" w14:textId="2BAA826F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08850BF" w14:textId="2E7888C5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2FF739A2" w14:textId="77777777" w:rsidTr="00B64726">
        <w:trPr>
          <w:trHeight w:val="20"/>
        </w:trPr>
        <w:tc>
          <w:tcPr>
            <w:tcW w:w="4410" w:type="dxa"/>
          </w:tcPr>
          <w:p w14:paraId="0DBC6BEC" w14:textId="762E15F1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มีโชค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168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14:paraId="1084F156" w14:textId="475A950B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72B3759" w14:textId="70A23EA0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1E7B4D1B" w14:textId="77777777" w:rsidTr="00B64726">
        <w:trPr>
          <w:trHeight w:val="20"/>
        </w:trPr>
        <w:tc>
          <w:tcPr>
            <w:tcW w:w="4410" w:type="dxa"/>
          </w:tcPr>
          <w:p w14:paraId="0AF64F7B" w14:textId="77777777" w:rsidR="00101C46" w:rsidRPr="009A10D1" w:rsidRDefault="00101C46" w:rsidP="00101C46">
            <w:pPr>
              <w:pStyle w:val="NoSpacing"/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สมาร์ทโฮม ซิสเต็มส์ จำกัด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เดิมชื่อ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A10D1">
              <w:rPr>
                <w:cs/>
              </w:rPr>
              <w:t xml:space="preserve"> </w:t>
            </w:r>
            <w:r w:rsidRPr="009A10D1">
              <w:t xml:space="preserve">       </w:t>
            </w:r>
          </w:p>
          <w:p w14:paraId="2F0EC009" w14:textId="15554361" w:rsidR="00101C46" w:rsidRPr="009A10D1" w:rsidRDefault="00101C46" w:rsidP="00101C46">
            <w:pPr>
              <w:pStyle w:val="NoSpacing"/>
              <w:spacing w:line="240" w:lineRule="auto"/>
              <w:rPr>
                <w:rFonts w:cstheme="majorBidi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สเปลนดิด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แอล จำกัด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3913EC10" w14:textId="77777777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E9E5EB" w14:textId="7E310183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957F077" w14:textId="77777777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26619B" w14:textId="4C53E3D3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01C46" w:rsidRPr="009A10D1" w14:paraId="2CA38D7C" w14:textId="77777777" w:rsidTr="00B64726">
        <w:trPr>
          <w:trHeight w:val="20"/>
        </w:trPr>
        <w:tc>
          <w:tcPr>
            <w:tcW w:w="4410" w:type="dxa"/>
          </w:tcPr>
          <w:p w14:paraId="1EAD9172" w14:textId="46B5825A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260" w:type="dxa"/>
            <w:gridSpan w:val="2"/>
          </w:tcPr>
          <w:p w14:paraId="03B195D1" w14:textId="393CF3C3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4ECD14CB" w14:textId="49618960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9A10D1" w14:paraId="0AFEE0B7" w14:textId="77777777" w:rsidTr="00B64726">
        <w:trPr>
          <w:trHeight w:val="20"/>
        </w:trPr>
        <w:tc>
          <w:tcPr>
            <w:tcW w:w="4410" w:type="dxa"/>
          </w:tcPr>
          <w:p w14:paraId="449EBB59" w14:textId="48021216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1260" w:type="dxa"/>
            <w:gridSpan w:val="2"/>
          </w:tcPr>
          <w:p w14:paraId="18861402" w14:textId="72605721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ABA5FEC" w14:textId="6A437511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เป็นผู้ถือหุ้นรายใหญ่ในบริษัทย่อย</w:t>
            </w:r>
          </w:p>
        </w:tc>
      </w:tr>
      <w:tr w:rsidR="00101C46" w:rsidRPr="009A10D1" w14:paraId="54799209" w14:textId="77777777" w:rsidTr="00B64726">
        <w:trPr>
          <w:trHeight w:val="20"/>
        </w:trPr>
        <w:tc>
          <w:tcPr>
            <w:tcW w:w="4410" w:type="dxa"/>
          </w:tcPr>
          <w:p w14:paraId="5E2F84CA" w14:textId="0C4B0EA5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แปซิฟิค เลเช่อร์ (ประเทศไทย) จำกัด</w:t>
            </w:r>
          </w:p>
        </w:tc>
        <w:tc>
          <w:tcPr>
            <w:tcW w:w="1260" w:type="dxa"/>
            <w:gridSpan w:val="2"/>
          </w:tcPr>
          <w:p w14:paraId="60061B2A" w14:textId="74FB7E47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54CF5AB" w14:textId="76E24EA8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กรรมการมีความเกี่ยวโยงกับกรรมการของบริษัท</w:t>
            </w:r>
          </w:p>
        </w:tc>
      </w:tr>
      <w:tr w:rsidR="00DE24D1" w:rsidRPr="009A10D1" w14:paraId="677E02BC" w14:textId="77777777" w:rsidTr="00B64726">
        <w:trPr>
          <w:trHeight w:val="20"/>
        </w:trPr>
        <w:tc>
          <w:tcPr>
            <w:tcW w:w="4410" w:type="dxa"/>
          </w:tcPr>
          <w:p w14:paraId="6C5BF1EE" w14:textId="4E3425A8" w:rsidR="00DE24D1" w:rsidRPr="009A10D1" w:rsidRDefault="00DE24D1" w:rsidP="00DE24D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1260" w:type="dxa"/>
            <w:gridSpan w:val="2"/>
          </w:tcPr>
          <w:p w14:paraId="1E5D19D8" w14:textId="7A66452D" w:rsidR="00DE24D1" w:rsidRPr="009A10D1" w:rsidRDefault="00DE24D1" w:rsidP="00DE24D1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4B539F9" w14:textId="023AF9D8" w:rsidR="00DE24D1" w:rsidRPr="009A10D1" w:rsidRDefault="00DE24D1" w:rsidP="00DE24D1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319D1D48" w14:textId="77777777" w:rsidTr="00B64726">
        <w:trPr>
          <w:trHeight w:val="20"/>
        </w:trPr>
        <w:tc>
          <w:tcPr>
            <w:tcW w:w="4410" w:type="dxa"/>
          </w:tcPr>
          <w:p w14:paraId="683BDB1C" w14:textId="085F197B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260" w:type="dxa"/>
            <w:gridSpan w:val="2"/>
          </w:tcPr>
          <w:p w14:paraId="5B51A1D4" w14:textId="4078CD27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5BA27FE" w14:textId="2045162D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9A10D1" w14:paraId="11B2A957" w14:textId="77777777" w:rsidTr="00B64726">
        <w:trPr>
          <w:trHeight w:val="20"/>
        </w:trPr>
        <w:tc>
          <w:tcPr>
            <w:tcW w:w="4410" w:type="dxa"/>
          </w:tcPr>
          <w:p w14:paraId="73791D1C" w14:textId="1C33A0E9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โออิชิ กรุ๊ป จำกัด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085E9FBB" w14:textId="75632A1B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122736B" w14:textId="13ACFAE6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9A10D1" w14:paraId="7614E170" w14:textId="77777777" w:rsidTr="00B64726">
        <w:trPr>
          <w:trHeight w:val="20"/>
        </w:trPr>
        <w:tc>
          <w:tcPr>
            <w:tcW w:w="4410" w:type="dxa"/>
          </w:tcPr>
          <w:p w14:paraId="0E171D70" w14:textId="0E5C9381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โออิชิ ฟู้ด เซอร์วิส จำกัด</w:t>
            </w:r>
          </w:p>
        </w:tc>
        <w:tc>
          <w:tcPr>
            <w:tcW w:w="1260" w:type="dxa"/>
            <w:gridSpan w:val="2"/>
          </w:tcPr>
          <w:p w14:paraId="27D11952" w14:textId="78533EF2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1BC52B25" w14:textId="125B2155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9A10D1" w14:paraId="32391A75" w14:textId="77777777" w:rsidTr="00B64726">
        <w:trPr>
          <w:trHeight w:val="20"/>
        </w:trPr>
        <w:tc>
          <w:tcPr>
            <w:tcW w:w="4410" w:type="dxa"/>
          </w:tcPr>
          <w:p w14:paraId="7BD5C867" w14:textId="4D3B9CE8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สีลม คอร์ปอเรชั่น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53760D6E" w14:textId="28001B1F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2EE1218" w14:textId="213EA19A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5E04F202" w14:textId="77777777" w:rsidTr="00B64726">
        <w:trPr>
          <w:trHeight w:val="20"/>
        </w:trPr>
        <w:tc>
          <w:tcPr>
            <w:tcW w:w="4410" w:type="dxa"/>
          </w:tcPr>
          <w:p w14:paraId="4AB59479" w14:textId="35B270AE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260" w:type="dxa"/>
            <w:gridSpan w:val="2"/>
          </w:tcPr>
          <w:p w14:paraId="330DD5C0" w14:textId="4BA1A385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4CE00E4" w14:textId="576D532D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67BC707F" w14:textId="77777777" w:rsidTr="00B64726">
        <w:trPr>
          <w:trHeight w:val="20"/>
        </w:trPr>
        <w:tc>
          <w:tcPr>
            <w:tcW w:w="4410" w:type="dxa"/>
          </w:tcPr>
          <w:p w14:paraId="7EC525FE" w14:textId="536327E4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1260" w:type="dxa"/>
            <w:gridSpan w:val="2"/>
          </w:tcPr>
          <w:p w14:paraId="6C4F775C" w14:textId="2FDA3E4D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FA2E874" w14:textId="56ACBDAA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72C47E53" w14:textId="77777777" w:rsidTr="00B64726">
        <w:trPr>
          <w:trHeight w:val="20"/>
        </w:trPr>
        <w:tc>
          <w:tcPr>
            <w:tcW w:w="4410" w:type="dxa"/>
          </w:tcPr>
          <w:p w14:paraId="453A45A7" w14:textId="2B2D1003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260" w:type="dxa"/>
            <w:gridSpan w:val="2"/>
          </w:tcPr>
          <w:p w14:paraId="678F01B0" w14:textId="0CCAC20C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440BDF6" w14:textId="5BC482D5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48A3F944" w14:textId="77777777" w:rsidTr="00B64726">
        <w:trPr>
          <w:trHeight w:val="20"/>
        </w:trPr>
        <w:tc>
          <w:tcPr>
            <w:tcW w:w="4410" w:type="dxa"/>
          </w:tcPr>
          <w:p w14:paraId="772F2F02" w14:textId="1B4F9E69" w:rsidR="00101C46" w:rsidRPr="009A10D1" w:rsidRDefault="00101C46" w:rsidP="00101C46">
            <w:pPr>
              <w:pStyle w:val="NoSpacing"/>
              <w:spacing w:line="240" w:lineRule="auto"/>
              <w:rPr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ท แอสเสท เวิรด์ รีเทล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682B5F7A" w14:textId="59830274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62FABFFB" w14:textId="1CCF02A4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6C56F598" w14:textId="77777777" w:rsidTr="00B64726">
        <w:trPr>
          <w:trHeight w:val="20"/>
        </w:trPr>
        <w:tc>
          <w:tcPr>
            <w:tcW w:w="4410" w:type="dxa"/>
            <w:vAlign w:val="bottom"/>
          </w:tcPr>
          <w:p w14:paraId="628F8214" w14:textId="77777777" w:rsidR="00101C46" w:rsidRPr="009A10D1" w:rsidRDefault="00101C46" w:rsidP="00101C4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ฮาม่อน บี.กริม จำกัด</w:t>
            </w:r>
          </w:p>
          <w:p w14:paraId="232D20BF" w14:textId="513E6AAE" w:rsidR="00101C46" w:rsidRPr="009A10D1" w:rsidRDefault="00101C46" w:rsidP="00101C4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54E0E24" w14:textId="46EF1475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F160886" w14:textId="77777777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ผู้ถือหุ้นใหญ่เป็นกรรมการของนิติบุคคล</w:t>
            </w:r>
          </w:p>
          <w:p w14:paraId="6E812AE1" w14:textId="3E3A5779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ที่เป็นผู้ถือหุ้นรายใหญ่ในบริษัทย่อย</w:t>
            </w:r>
          </w:p>
        </w:tc>
      </w:tr>
      <w:tr w:rsidR="00101C46" w:rsidRPr="009A10D1" w14:paraId="41838D24" w14:textId="77777777" w:rsidTr="00B64726">
        <w:trPr>
          <w:trHeight w:val="20"/>
        </w:trPr>
        <w:tc>
          <w:tcPr>
            <w:tcW w:w="4410" w:type="dxa"/>
          </w:tcPr>
          <w:p w14:paraId="6F195FB9" w14:textId="48894373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  <w:gridSpan w:val="2"/>
          </w:tcPr>
          <w:p w14:paraId="3B7A34FE" w14:textId="54ED705D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A4FC69E" w14:textId="33FC749B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050A59A2" w14:textId="77777777" w:rsidTr="00B64726">
        <w:trPr>
          <w:trHeight w:val="20"/>
        </w:trPr>
        <w:tc>
          <w:tcPr>
            <w:tcW w:w="4410" w:type="dxa"/>
          </w:tcPr>
          <w:p w14:paraId="7E612AFD" w14:textId="77122975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260" w:type="dxa"/>
            <w:gridSpan w:val="2"/>
          </w:tcPr>
          <w:p w14:paraId="70BB29F0" w14:textId="0ECD74D4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744CA1B" w14:textId="7B079E49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6D2FF728" w14:textId="77777777" w:rsidTr="00B64726">
        <w:trPr>
          <w:trHeight w:val="20"/>
        </w:trPr>
        <w:tc>
          <w:tcPr>
            <w:tcW w:w="4410" w:type="dxa"/>
          </w:tcPr>
          <w:p w14:paraId="18539D45" w14:textId="57423FB1" w:rsidR="00101C46" w:rsidRPr="009A10D1" w:rsidRDefault="00101C46" w:rsidP="00101C46">
            <w:pPr>
              <w:pStyle w:val="NoSpacing"/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บริษัท บี.กริม เทคโนโลยี จำกัด</w:t>
            </w:r>
          </w:p>
        </w:tc>
        <w:tc>
          <w:tcPr>
            <w:tcW w:w="1260" w:type="dxa"/>
            <w:gridSpan w:val="2"/>
          </w:tcPr>
          <w:p w14:paraId="5AC52333" w14:textId="1325EE6A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E5B207C" w14:textId="77777777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ผู้ถือหุ้นใหญ่เป็นกรรมการของนิติบุคคล</w:t>
            </w:r>
          </w:p>
          <w:p w14:paraId="57E45223" w14:textId="08FA2D16" w:rsidR="00101C46" w:rsidRPr="009A10D1" w:rsidRDefault="00101C46" w:rsidP="00101C46">
            <w:pPr>
              <w:pStyle w:val="NoSpacing"/>
              <w:tabs>
                <w:tab w:val="clear" w:pos="227"/>
                <w:tab w:val="left" w:pos="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ที่เป็นผู้ถือหุ้นรายใหญ่ในบริษัทย่อย</w:t>
            </w:r>
          </w:p>
        </w:tc>
      </w:tr>
      <w:tr w:rsidR="00101C46" w:rsidRPr="009A10D1" w14:paraId="3A34783C" w14:textId="77777777" w:rsidTr="00B64726">
        <w:trPr>
          <w:trHeight w:val="20"/>
        </w:trPr>
        <w:tc>
          <w:tcPr>
            <w:tcW w:w="4410" w:type="dxa"/>
          </w:tcPr>
          <w:p w14:paraId="544E76EF" w14:textId="3BE5A813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บริษัท โฮม แอนด์ ออฟฟิศ ดิลิเวอรี่ จำกัด</w:t>
            </w:r>
          </w:p>
        </w:tc>
        <w:tc>
          <w:tcPr>
            <w:tcW w:w="1260" w:type="dxa"/>
            <w:gridSpan w:val="2"/>
          </w:tcPr>
          <w:p w14:paraId="61359673" w14:textId="746DADB3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FD99BA2" w14:textId="2EADB333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338B9380" w14:textId="77777777" w:rsidTr="00B64726">
        <w:trPr>
          <w:trHeight w:val="20"/>
        </w:trPr>
        <w:tc>
          <w:tcPr>
            <w:tcW w:w="4410" w:type="dxa"/>
          </w:tcPr>
          <w:p w14:paraId="1E802B43" w14:textId="58C07914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เอส.เอ.ออโต้ จำกัด</w:t>
            </w:r>
          </w:p>
        </w:tc>
        <w:tc>
          <w:tcPr>
            <w:tcW w:w="1260" w:type="dxa"/>
            <w:gridSpan w:val="2"/>
          </w:tcPr>
          <w:p w14:paraId="36087312" w14:textId="6AF1CE07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7D33492F" w14:textId="5979D39C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01C46" w:rsidRPr="009A10D1" w14:paraId="75CF95CD" w14:textId="77777777" w:rsidTr="00B64726">
        <w:trPr>
          <w:trHeight w:val="20"/>
        </w:trPr>
        <w:tc>
          <w:tcPr>
            <w:tcW w:w="4410" w:type="dxa"/>
          </w:tcPr>
          <w:p w14:paraId="0D26ABE1" w14:textId="31B7E542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 โลจิสติกส์ พาร์ค จำกัด</w:t>
            </w:r>
          </w:p>
        </w:tc>
        <w:tc>
          <w:tcPr>
            <w:tcW w:w="1260" w:type="dxa"/>
            <w:gridSpan w:val="2"/>
          </w:tcPr>
          <w:p w14:paraId="1F9C8439" w14:textId="76E2E9CB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52893BFF" w14:textId="7A300242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28FB40C4" w14:textId="77777777" w:rsidTr="00B64726">
        <w:trPr>
          <w:trHeight w:val="20"/>
        </w:trPr>
        <w:tc>
          <w:tcPr>
            <w:tcW w:w="4410" w:type="dxa"/>
          </w:tcPr>
          <w:p w14:paraId="2D34C435" w14:textId="1ED3A560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260" w:type="dxa"/>
            <w:gridSpan w:val="2"/>
          </w:tcPr>
          <w:p w14:paraId="5C57FC52" w14:textId="387C100B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677B22D" w14:textId="0A804A5E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01C46" w:rsidRPr="009A10D1" w14:paraId="18F5955B" w14:textId="77777777" w:rsidTr="00B64726">
        <w:trPr>
          <w:trHeight w:val="20"/>
        </w:trPr>
        <w:tc>
          <w:tcPr>
            <w:tcW w:w="4410" w:type="dxa"/>
          </w:tcPr>
          <w:p w14:paraId="26BEB3FB" w14:textId="76B1BFDA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บริษัท วังน้อย โลจิสติกส์ พาร์ค จำกัด</w:t>
            </w:r>
          </w:p>
        </w:tc>
        <w:tc>
          <w:tcPr>
            <w:tcW w:w="1260" w:type="dxa"/>
            <w:gridSpan w:val="2"/>
          </w:tcPr>
          <w:p w14:paraId="7D0B6DD6" w14:textId="1C1A07E2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3A8199C9" w14:textId="2DAD1BFB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01C46" w:rsidRPr="009A10D1" w14:paraId="0163065A" w14:textId="77777777" w:rsidTr="00B64726">
        <w:trPr>
          <w:trHeight w:val="20"/>
        </w:trPr>
        <w:tc>
          <w:tcPr>
            <w:tcW w:w="4410" w:type="dxa"/>
          </w:tcPr>
          <w:p w14:paraId="3D6B0D21" w14:textId="2A77CA2A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บริษัท นอร์ธ ปาร์ค เรียลเอสเตท จำกัด</w:t>
            </w:r>
          </w:p>
        </w:tc>
        <w:tc>
          <w:tcPr>
            <w:tcW w:w="1260" w:type="dxa"/>
            <w:gridSpan w:val="2"/>
          </w:tcPr>
          <w:p w14:paraId="4EE38F18" w14:textId="50936F1E" w:rsidR="00101C46" w:rsidRPr="009A10D1" w:rsidRDefault="00101C46" w:rsidP="00101C4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0" w:type="dxa"/>
          </w:tcPr>
          <w:p w14:paraId="0AF558F9" w14:textId="431AC523" w:rsidR="00101C46" w:rsidRPr="009A10D1" w:rsidRDefault="00101C46" w:rsidP="00101C4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9A10D1" w14:paraId="6688571D" w14:textId="77777777" w:rsidTr="00975B69">
        <w:trPr>
          <w:trHeight w:val="20"/>
        </w:trPr>
        <w:tc>
          <w:tcPr>
            <w:tcW w:w="4410" w:type="dxa"/>
          </w:tcPr>
          <w:p w14:paraId="65962B6F" w14:textId="2D1E7AB0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บริษัท มัสบี จำกัด</w:t>
            </w:r>
          </w:p>
        </w:tc>
        <w:tc>
          <w:tcPr>
            <w:tcW w:w="1251" w:type="dxa"/>
          </w:tcPr>
          <w:p w14:paraId="4D0D3922" w14:textId="10D12635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F55B834" w14:textId="42B37308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9A10D1" w14:paraId="54B6E57F" w14:textId="77777777" w:rsidTr="00975B69">
        <w:trPr>
          <w:trHeight w:val="20"/>
        </w:trPr>
        <w:tc>
          <w:tcPr>
            <w:tcW w:w="4410" w:type="dxa"/>
          </w:tcPr>
          <w:p w14:paraId="16162A59" w14:textId="3ED2E4BF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บริษัท ฟู้ด ออฟ เอเชีย จำกัด</w:t>
            </w:r>
          </w:p>
        </w:tc>
        <w:tc>
          <w:tcPr>
            <w:tcW w:w="1251" w:type="dxa"/>
          </w:tcPr>
          <w:p w14:paraId="6B635C4A" w14:textId="576E3BC0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DD8796B" w14:textId="3AF709DF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9A10D1" w14:paraId="02B0C2D7" w14:textId="77777777" w:rsidTr="00DE24D1">
        <w:trPr>
          <w:trHeight w:val="20"/>
        </w:trPr>
        <w:tc>
          <w:tcPr>
            <w:tcW w:w="4410" w:type="dxa"/>
            <w:shd w:val="clear" w:color="auto" w:fill="auto"/>
          </w:tcPr>
          <w:p w14:paraId="7D561F4D" w14:textId="63E0F37C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251" w:type="dxa"/>
            <w:shd w:val="clear" w:color="auto" w:fill="auto"/>
          </w:tcPr>
          <w:p w14:paraId="6BFBC47B" w14:textId="4423AD75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  <w:shd w:val="clear" w:color="auto" w:fill="auto"/>
          </w:tcPr>
          <w:p w14:paraId="34AD9819" w14:textId="44966342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9A10D1" w14:paraId="4A93C25C" w14:textId="77777777" w:rsidTr="00975B69">
        <w:trPr>
          <w:trHeight w:val="20"/>
        </w:trPr>
        <w:tc>
          <w:tcPr>
            <w:tcW w:w="4410" w:type="dxa"/>
          </w:tcPr>
          <w:p w14:paraId="0AD58B9E" w14:textId="77777777" w:rsidR="00DE24D1" w:rsidRPr="009A10D1" w:rsidRDefault="00E62BF9" w:rsidP="00E62BF9">
            <w:pPr>
              <w:pStyle w:val="NoSpacing"/>
              <w:tabs>
                <w:tab w:val="clear" w:pos="227"/>
              </w:tabs>
              <w:spacing w:line="240" w:lineRule="auto"/>
              <w:ind w:left="165" w:hanging="165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เฟรเซอร์ส พร็อพเพอร์ตี้ เมเนจเมนท์</w:t>
            </w:r>
            <w:r w:rsidRPr="009A10D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เซอร์วิสเซส</w:t>
            </w:r>
          </w:p>
          <w:p w14:paraId="44F4854B" w14:textId="39EEBD11" w:rsidR="00E62BF9" w:rsidRPr="009A10D1" w:rsidRDefault="00E62BF9" w:rsidP="00E62BF9">
            <w:pPr>
              <w:pStyle w:val="NoSpacing"/>
              <w:tabs>
                <w:tab w:val="clear" w:pos="227"/>
              </w:tabs>
              <w:spacing w:line="240" w:lineRule="auto"/>
              <w:ind w:left="165" w:hanging="16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E24D1" w:rsidRPr="009A10D1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251" w:type="dxa"/>
          </w:tcPr>
          <w:p w14:paraId="658DF74C" w14:textId="77777777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AA6157" w14:textId="12550CE8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2B1C4EF" w14:textId="77777777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65484E" w14:textId="690F1551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9A10D1" w14:paraId="1B6E9824" w14:textId="77777777" w:rsidTr="00975B69">
        <w:trPr>
          <w:trHeight w:val="20"/>
        </w:trPr>
        <w:tc>
          <w:tcPr>
            <w:tcW w:w="4410" w:type="dxa"/>
          </w:tcPr>
          <w:p w14:paraId="21941E16" w14:textId="6523125B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51" w:type="dxa"/>
          </w:tcPr>
          <w:p w14:paraId="4A530397" w14:textId="2F71E388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6DBD8A46" w14:textId="2621D027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9A10D1" w14:paraId="699CBEFF" w14:textId="77777777" w:rsidTr="00975B69">
        <w:trPr>
          <w:trHeight w:val="20"/>
        </w:trPr>
        <w:tc>
          <w:tcPr>
            <w:tcW w:w="4410" w:type="dxa"/>
          </w:tcPr>
          <w:p w14:paraId="7CCF6887" w14:textId="19EBE64D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เร้ด ล็อบสเตอร์ รีเทล เอเชีย จำกัด</w:t>
            </w:r>
          </w:p>
        </w:tc>
        <w:tc>
          <w:tcPr>
            <w:tcW w:w="1251" w:type="dxa"/>
          </w:tcPr>
          <w:p w14:paraId="3BE9FFE0" w14:textId="28815224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1B09FF88" w14:textId="1C5EA85A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9A10D1" w14:paraId="1C6AB10C" w14:textId="77777777" w:rsidTr="00975B69">
        <w:trPr>
          <w:trHeight w:val="20"/>
        </w:trPr>
        <w:tc>
          <w:tcPr>
            <w:tcW w:w="4410" w:type="dxa"/>
          </w:tcPr>
          <w:p w14:paraId="6E62B860" w14:textId="2E784863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สะไปซ์ ออฟ เอเซีย จำกัด</w:t>
            </w:r>
          </w:p>
        </w:tc>
        <w:tc>
          <w:tcPr>
            <w:tcW w:w="1251" w:type="dxa"/>
          </w:tcPr>
          <w:p w14:paraId="5C482AD1" w14:textId="4F02F4F8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579F7C26" w14:textId="766D4295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9A10D1" w14:paraId="3C7AB17F" w14:textId="77777777" w:rsidTr="00975B69">
        <w:trPr>
          <w:trHeight w:val="20"/>
        </w:trPr>
        <w:tc>
          <w:tcPr>
            <w:tcW w:w="4410" w:type="dxa"/>
          </w:tcPr>
          <w:p w14:paraId="4416DAC6" w14:textId="39D44875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โฟร์ ดรีม พร็อพเพอร์ตี้ จำกัด</w:t>
            </w:r>
          </w:p>
        </w:tc>
        <w:tc>
          <w:tcPr>
            <w:tcW w:w="1251" w:type="dxa"/>
          </w:tcPr>
          <w:p w14:paraId="3BD3A75C" w14:textId="3F7CB69E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1C84E90" w14:textId="0F2E5A41" w:rsidR="00E62BF9" w:rsidRPr="009A10D1" w:rsidRDefault="00E62BF9" w:rsidP="00796FE4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กรรมการมีความเกี่ยวโยงกับกรรมการของบริษั</w:t>
            </w:r>
            <w:r w:rsidR="00796FE4" w:rsidRPr="009A10D1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</w:p>
        </w:tc>
      </w:tr>
      <w:tr w:rsidR="00E62BF9" w:rsidRPr="009A10D1" w14:paraId="1F5FA9D4" w14:textId="77777777" w:rsidTr="00975B69">
        <w:trPr>
          <w:trHeight w:val="20"/>
        </w:trPr>
        <w:tc>
          <w:tcPr>
            <w:tcW w:w="4410" w:type="dxa"/>
          </w:tcPr>
          <w:p w14:paraId="3D05F47F" w14:textId="11EA9CAB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เบ็ตเตอร์บี มาร์เก็ตเพลส จำกัด</w:t>
            </w:r>
          </w:p>
        </w:tc>
        <w:tc>
          <w:tcPr>
            <w:tcW w:w="1251" w:type="dxa"/>
          </w:tcPr>
          <w:p w14:paraId="28817305" w14:textId="5215EA03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9265A37" w14:textId="057DE341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9A10D1" w14:paraId="0CB456A9" w14:textId="77777777" w:rsidTr="00975B69">
        <w:trPr>
          <w:trHeight w:val="20"/>
        </w:trPr>
        <w:tc>
          <w:tcPr>
            <w:tcW w:w="4410" w:type="dxa"/>
          </w:tcPr>
          <w:p w14:paraId="3402E62F" w14:textId="648B55BA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บิ๊กซี ฟู๊ด เซอร์วิส จำกัด</w:t>
            </w:r>
          </w:p>
        </w:tc>
        <w:tc>
          <w:tcPr>
            <w:tcW w:w="1251" w:type="dxa"/>
          </w:tcPr>
          <w:p w14:paraId="6E456D71" w14:textId="6F714015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884761E" w14:textId="4983E3AB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9A10D1" w14:paraId="3368A8A9" w14:textId="77777777" w:rsidTr="00975B69">
        <w:trPr>
          <w:trHeight w:val="20"/>
        </w:trPr>
        <w:tc>
          <w:tcPr>
            <w:tcW w:w="4410" w:type="dxa"/>
          </w:tcPr>
          <w:p w14:paraId="49F81E0B" w14:textId="5DD2D2CF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บี.กริม เพาเวอร์ เซอร์วิส จำกัด</w:t>
            </w:r>
          </w:p>
        </w:tc>
        <w:tc>
          <w:tcPr>
            <w:tcW w:w="1251" w:type="dxa"/>
          </w:tcPr>
          <w:p w14:paraId="4EA55BB8" w14:textId="7E88E9AF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38BC85E0" w14:textId="1E73B8CF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E62BF9" w:rsidRPr="009A10D1" w14:paraId="433AE837" w14:textId="77777777" w:rsidTr="00975B69">
        <w:trPr>
          <w:trHeight w:val="20"/>
        </w:trPr>
        <w:tc>
          <w:tcPr>
            <w:tcW w:w="4410" w:type="dxa"/>
          </w:tcPr>
          <w:p w14:paraId="1397D7DA" w14:textId="5A3DF679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ป้อมกิจ จำกัด</w:t>
            </w:r>
          </w:p>
        </w:tc>
        <w:tc>
          <w:tcPr>
            <w:tcW w:w="1251" w:type="dxa"/>
          </w:tcPr>
          <w:p w14:paraId="4340734D" w14:textId="612F9A7B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1A943827" w14:textId="41384F37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9A10D1" w14:paraId="57332CD8" w14:textId="77777777" w:rsidTr="00975B69">
        <w:trPr>
          <w:trHeight w:val="20"/>
        </w:trPr>
        <w:tc>
          <w:tcPr>
            <w:tcW w:w="4410" w:type="dxa"/>
          </w:tcPr>
          <w:p w14:paraId="799F5446" w14:textId="24CF9D87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บิสโตร เอเชีย จำกัด</w:t>
            </w:r>
          </w:p>
        </w:tc>
        <w:tc>
          <w:tcPr>
            <w:tcW w:w="1251" w:type="dxa"/>
          </w:tcPr>
          <w:p w14:paraId="7070F99D" w14:textId="44A0D0E6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3924E35D" w14:textId="08A2E80E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9A10D1" w14:paraId="4834D098" w14:textId="77777777" w:rsidTr="00975B69">
        <w:trPr>
          <w:trHeight w:val="20"/>
        </w:trPr>
        <w:tc>
          <w:tcPr>
            <w:tcW w:w="4410" w:type="dxa"/>
          </w:tcPr>
          <w:p w14:paraId="7E4E57E8" w14:textId="39743C34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โอบีเอ็ม จอยท์ เวนเจอร์ จำกัด</w:t>
            </w:r>
          </w:p>
        </w:tc>
        <w:tc>
          <w:tcPr>
            <w:tcW w:w="1251" w:type="dxa"/>
          </w:tcPr>
          <w:p w14:paraId="1E8F49E8" w14:textId="687AD22E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A130F09" w14:textId="6CAD135C" w:rsidR="00E62BF9" w:rsidRPr="009A10D1" w:rsidRDefault="00E62BF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9A10D1" w14:paraId="511A461E" w14:textId="77777777" w:rsidTr="00975B69">
        <w:trPr>
          <w:trHeight w:val="20"/>
        </w:trPr>
        <w:tc>
          <w:tcPr>
            <w:tcW w:w="4410" w:type="dxa"/>
          </w:tcPr>
          <w:p w14:paraId="09E20C18" w14:textId="6DEDC189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พัฒนา อินเตอร์โฮลดิ้ง จำกัด</w:t>
            </w:r>
          </w:p>
        </w:tc>
        <w:tc>
          <w:tcPr>
            <w:tcW w:w="1251" w:type="dxa"/>
          </w:tcPr>
          <w:p w14:paraId="3FF6AC51" w14:textId="1F6ABC38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53D70B8" w14:textId="6EFFE4E8" w:rsidR="00E62BF9" w:rsidRPr="009A10D1" w:rsidRDefault="00286ED9" w:rsidP="00E62BF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E62BF9" w:rsidRPr="009A10D1" w14:paraId="0A8F3612" w14:textId="77777777" w:rsidTr="00975B69">
        <w:trPr>
          <w:trHeight w:val="20"/>
        </w:trPr>
        <w:tc>
          <w:tcPr>
            <w:tcW w:w="4410" w:type="dxa"/>
          </w:tcPr>
          <w:p w14:paraId="3151BB72" w14:textId="6363C366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เดอะ ซี แคนวาส จำกัด</w:t>
            </w:r>
          </w:p>
        </w:tc>
        <w:tc>
          <w:tcPr>
            <w:tcW w:w="1251" w:type="dxa"/>
          </w:tcPr>
          <w:p w14:paraId="2790BF4F" w14:textId="287D6401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77080AB2" w14:textId="6D724A89" w:rsidR="00E62BF9" w:rsidRPr="009A10D1" w:rsidRDefault="00E62BF9" w:rsidP="00E62BF9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62BF9" w:rsidRPr="009A10D1" w14:paraId="05D29CD9" w14:textId="77777777" w:rsidTr="00975B69">
        <w:trPr>
          <w:trHeight w:val="20"/>
        </w:trPr>
        <w:tc>
          <w:tcPr>
            <w:tcW w:w="4410" w:type="dxa"/>
          </w:tcPr>
          <w:p w14:paraId="47C86C4F" w14:textId="09FCCAAD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วัน แบงค็อก มิตซูโคชิ จำกัด</w:t>
            </w:r>
          </w:p>
        </w:tc>
        <w:tc>
          <w:tcPr>
            <w:tcW w:w="1251" w:type="dxa"/>
          </w:tcPr>
          <w:p w14:paraId="6EEFE75E" w14:textId="40E4CE2A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048BE4BB" w14:textId="24C5FC26" w:rsidR="00E62BF9" w:rsidRPr="009A10D1" w:rsidRDefault="00E62BF9" w:rsidP="00E62BF9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62BF9" w:rsidRPr="009A10D1" w14:paraId="2265FEE0" w14:textId="77777777" w:rsidTr="00975B69">
        <w:trPr>
          <w:trHeight w:val="20"/>
        </w:trPr>
        <w:tc>
          <w:tcPr>
            <w:tcW w:w="4410" w:type="dxa"/>
          </w:tcPr>
          <w:p w14:paraId="7CE64B54" w14:textId="54076363" w:rsidR="00E62BF9" w:rsidRPr="009A10D1" w:rsidRDefault="00E62BF9" w:rsidP="00E62BF9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เอฟแอนด์เอ็น ยูไนเต็ด จำกัด</w:t>
            </w:r>
          </w:p>
        </w:tc>
        <w:tc>
          <w:tcPr>
            <w:tcW w:w="1251" w:type="dxa"/>
          </w:tcPr>
          <w:p w14:paraId="29E4CC93" w14:textId="1E03C8F5" w:rsidR="00E62BF9" w:rsidRPr="009A10D1" w:rsidRDefault="00E62BF9" w:rsidP="00E62BF9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988DBD3" w14:textId="41F082B3" w:rsidR="00E62BF9" w:rsidRPr="009A10D1" w:rsidRDefault="00E62BF9" w:rsidP="00E62BF9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CE065A" w:rsidRPr="009A10D1" w14:paraId="2373D8BD" w14:textId="77777777" w:rsidTr="00975B69">
        <w:trPr>
          <w:trHeight w:val="20"/>
        </w:trPr>
        <w:tc>
          <w:tcPr>
            <w:tcW w:w="4410" w:type="dxa"/>
          </w:tcPr>
          <w:p w14:paraId="2C3BAEC8" w14:textId="101DCDE5" w:rsidR="00CE065A" w:rsidRPr="009A10D1" w:rsidRDefault="00CE065A" w:rsidP="00CE065A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เ</w:t>
            </w: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มโทรโปลิส เอ็นเตอร์ไพร์ส จำกัด</w:t>
            </w:r>
          </w:p>
        </w:tc>
        <w:tc>
          <w:tcPr>
            <w:tcW w:w="1251" w:type="dxa"/>
          </w:tcPr>
          <w:p w14:paraId="08ACF744" w14:textId="0F50B3A4" w:rsidR="00CE065A" w:rsidRPr="009A10D1" w:rsidRDefault="00CE065A" w:rsidP="00CE065A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6E969F8D" w14:textId="4856BC58" w:rsidR="00CE065A" w:rsidRPr="009A10D1" w:rsidRDefault="00CE065A" w:rsidP="00CE065A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กรรมการมีความเกี่ยวโยงกับกรรมการของบริษั</w:t>
            </w: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Pr="009A10D1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</w:p>
        </w:tc>
      </w:tr>
      <w:tr w:rsidR="00243B20" w:rsidRPr="009A10D1" w14:paraId="286FECFD" w14:textId="77777777" w:rsidTr="00975B69">
        <w:trPr>
          <w:trHeight w:val="20"/>
        </w:trPr>
        <w:tc>
          <w:tcPr>
            <w:tcW w:w="4410" w:type="dxa"/>
          </w:tcPr>
          <w:p w14:paraId="2BBED8AD" w14:textId="2C7139F8" w:rsidR="00243B20" w:rsidRPr="009A10D1" w:rsidRDefault="00243B20" w:rsidP="00243B20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ป้อมเจริญ จำกัด</w:t>
            </w:r>
          </w:p>
        </w:tc>
        <w:tc>
          <w:tcPr>
            <w:tcW w:w="1251" w:type="dxa"/>
          </w:tcPr>
          <w:p w14:paraId="538B28CF" w14:textId="7906C585" w:rsidR="00243B20" w:rsidRPr="009A10D1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1CA95D60" w14:textId="4E7C50E4" w:rsidR="00243B20" w:rsidRPr="009A10D1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43B20" w:rsidRPr="009A10D1" w14:paraId="23445163" w14:textId="77777777" w:rsidTr="00975B69">
        <w:trPr>
          <w:trHeight w:val="20"/>
        </w:trPr>
        <w:tc>
          <w:tcPr>
            <w:tcW w:w="4410" w:type="dxa"/>
          </w:tcPr>
          <w:p w14:paraId="1924CCA5" w14:textId="428EA237" w:rsidR="00243B20" w:rsidRPr="009A10D1" w:rsidRDefault="00243B20" w:rsidP="00243B20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สารพัดไทย จำกัด</w:t>
            </w:r>
          </w:p>
        </w:tc>
        <w:tc>
          <w:tcPr>
            <w:tcW w:w="1251" w:type="dxa"/>
          </w:tcPr>
          <w:p w14:paraId="33CBA31E" w14:textId="13D48B10" w:rsidR="00243B20" w:rsidRPr="009A10D1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263D9330" w14:textId="50667561" w:rsidR="00243B20" w:rsidRPr="009A10D1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43B20" w:rsidRPr="009A10D1" w14:paraId="2265B863" w14:textId="77777777" w:rsidTr="00975B69">
        <w:trPr>
          <w:trHeight w:val="20"/>
        </w:trPr>
        <w:tc>
          <w:tcPr>
            <w:tcW w:w="4410" w:type="dxa"/>
          </w:tcPr>
          <w:p w14:paraId="118EEDB6" w14:textId="77777777" w:rsidR="00DE24D1" w:rsidRPr="009A10D1" w:rsidRDefault="00243B20" w:rsidP="00243B20">
            <w:pPr>
              <w:pStyle w:val="NoSpacing"/>
              <w:tabs>
                <w:tab w:val="clear" w:pos="227"/>
              </w:tabs>
              <w:spacing w:line="240" w:lineRule="auto"/>
              <w:ind w:left="165" w:hanging="165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เฟรเซอร์ส พร็อพเพอร์ตี้ พาวเวอร์ (ประเทศไทย)</w:t>
            </w:r>
          </w:p>
          <w:p w14:paraId="3210FB03" w14:textId="7A65D6E1" w:rsidR="00243B20" w:rsidRPr="009A10D1" w:rsidRDefault="00243B20" w:rsidP="00243B20">
            <w:pPr>
              <w:pStyle w:val="NoSpacing"/>
              <w:tabs>
                <w:tab w:val="clear" w:pos="227"/>
              </w:tabs>
              <w:spacing w:line="240" w:lineRule="auto"/>
              <w:ind w:left="165" w:hanging="16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E24D1" w:rsidRPr="009A10D1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51" w:type="dxa"/>
          </w:tcPr>
          <w:p w14:paraId="1939C8D4" w14:textId="77777777" w:rsidR="007814A0" w:rsidRPr="009A10D1" w:rsidRDefault="007814A0" w:rsidP="00243B2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7A6380" w14:textId="1C3E3311" w:rsidR="00243B20" w:rsidRPr="009A10D1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36DCFD3" w14:textId="77777777" w:rsidR="007814A0" w:rsidRPr="009A10D1" w:rsidRDefault="007814A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248154C" w14:textId="58DA2297" w:rsidR="00243B20" w:rsidRPr="009A10D1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43B20" w:rsidRPr="009A10D1" w14:paraId="29CAE174" w14:textId="77777777" w:rsidTr="00975B69">
        <w:trPr>
          <w:trHeight w:val="20"/>
        </w:trPr>
        <w:tc>
          <w:tcPr>
            <w:tcW w:w="4410" w:type="dxa"/>
          </w:tcPr>
          <w:p w14:paraId="72D94016" w14:textId="11CF8E4C" w:rsidR="00243B20" w:rsidRPr="009A10D1" w:rsidRDefault="00243B20" w:rsidP="00243B20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เดอะ ฟอรั่ม จำกัด</w:t>
            </w:r>
          </w:p>
        </w:tc>
        <w:tc>
          <w:tcPr>
            <w:tcW w:w="1251" w:type="dxa"/>
          </w:tcPr>
          <w:p w14:paraId="137C7D96" w14:textId="5D6B7055" w:rsidR="00243B20" w:rsidRPr="009A10D1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29EAA50E" w14:textId="3608D1BC" w:rsidR="00243B20" w:rsidRPr="009A10D1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43B20" w:rsidRPr="009A10D1" w14:paraId="5579B04B" w14:textId="77777777" w:rsidTr="00975B69">
        <w:trPr>
          <w:trHeight w:val="20"/>
        </w:trPr>
        <w:tc>
          <w:tcPr>
            <w:tcW w:w="4410" w:type="dxa"/>
          </w:tcPr>
          <w:p w14:paraId="49E48838" w14:textId="5A21525D" w:rsidR="00243B20" w:rsidRPr="009A10D1" w:rsidRDefault="00243B20" w:rsidP="00243B20">
            <w:pPr>
              <w:pStyle w:val="NoSpacing"/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บริษัท ซี เอ ซี จำกัด</w:t>
            </w:r>
          </w:p>
        </w:tc>
        <w:tc>
          <w:tcPr>
            <w:tcW w:w="1251" w:type="dxa"/>
          </w:tcPr>
          <w:p w14:paraId="5F4AA941" w14:textId="7DC14A50" w:rsidR="00243B20" w:rsidRPr="009A10D1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059" w:type="dxa"/>
            <w:gridSpan w:val="2"/>
          </w:tcPr>
          <w:p w14:paraId="4E4C0571" w14:textId="3750D3E7" w:rsidR="00243B20" w:rsidRPr="009A10D1" w:rsidRDefault="00243B20" w:rsidP="00243B20">
            <w:pPr>
              <w:pStyle w:val="NoSpacing"/>
              <w:spacing w:line="240" w:lineRule="auto"/>
              <w:ind w:left="158" w:right="-288" w:hanging="1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43B20" w:rsidRPr="009A10D1" w14:paraId="667E09AE" w14:textId="77777777" w:rsidTr="00975B69">
        <w:trPr>
          <w:trHeight w:val="20"/>
        </w:trPr>
        <w:tc>
          <w:tcPr>
            <w:tcW w:w="4410" w:type="dxa"/>
          </w:tcPr>
          <w:p w14:paraId="25B4A852" w14:textId="77777777" w:rsidR="00243B20" w:rsidRPr="009A10D1" w:rsidRDefault="00243B20" w:rsidP="00243B20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51" w:type="dxa"/>
          </w:tcPr>
          <w:p w14:paraId="1EAA13BA" w14:textId="020BCE57" w:rsidR="00243B20" w:rsidRPr="009A10D1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2"/>
          </w:tcPr>
          <w:p w14:paraId="3B09152C" w14:textId="2F6C9971" w:rsidR="00243B20" w:rsidRPr="009A10D1" w:rsidRDefault="00243B20" w:rsidP="00243B20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และควบคุมกิจกรรมต่าง ๆ ของกิจการไม่ว่าทางตรง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หรือทางอ้อม ทั้งนี้รวมถึงกรรมการของกลุ่มบริษัท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243B20" w:rsidRPr="009A10D1" w14:paraId="463657BB" w14:textId="77777777" w:rsidTr="00975B69">
        <w:trPr>
          <w:trHeight w:val="20"/>
        </w:trPr>
        <w:tc>
          <w:tcPr>
            <w:tcW w:w="4410" w:type="dxa"/>
          </w:tcPr>
          <w:p w14:paraId="0A552328" w14:textId="77777777" w:rsidR="00243B20" w:rsidRPr="009A10D1" w:rsidRDefault="00243B20" w:rsidP="00243B2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7F327691" w14:textId="19F79D6D" w:rsidR="00243B20" w:rsidRPr="009A10D1" w:rsidRDefault="00243B20" w:rsidP="00243B20">
            <w:pPr>
              <w:pStyle w:val="NoSpacing"/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2"/>
          </w:tcPr>
          <w:p w14:paraId="4DFB8BFD" w14:textId="77777777" w:rsidR="00243B20" w:rsidRPr="009A10D1" w:rsidRDefault="00243B20" w:rsidP="00243B20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70A68ED" w14:textId="77777777" w:rsidR="001C446D" w:rsidRPr="009A10D1" w:rsidRDefault="001C446D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9A10D1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472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242"/>
        <w:gridCol w:w="1104"/>
        <w:gridCol w:w="1144"/>
        <w:gridCol w:w="239"/>
        <w:gridCol w:w="1085"/>
        <w:gridCol w:w="6"/>
        <w:gridCol w:w="261"/>
        <w:gridCol w:w="1080"/>
        <w:gridCol w:w="239"/>
        <w:gridCol w:w="1063"/>
        <w:gridCol w:w="9"/>
      </w:tblGrid>
      <w:tr w:rsidR="008F469A" w:rsidRPr="009A10D1" w14:paraId="150022F1" w14:textId="77777777" w:rsidTr="00F550E2">
        <w:trPr>
          <w:gridAfter w:val="1"/>
          <w:wAfter w:w="8" w:type="pct"/>
        </w:trPr>
        <w:tc>
          <w:tcPr>
            <w:tcW w:w="2294" w:type="pct"/>
            <w:gridSpan w:val="2"/>
          </w:tcPr>
          <w:p w14:paraId="1C3D5DC0" w14:textId="77777777" w:rsidR="00C06787" w:rsidRPr="009A10D1" w:rsidRDefault="00C06787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3" w:type="pct"/>
            <w:gridSpan w:val="3"/>
          </w:tcPr>
          <w:p w14:paraId="7942528F" w14:textId="77777777" w:rsidR="00C06787" w:rsidRPr="009A10D1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066208E" w14:textId="77777777" w:rsidR="00C06787" w:rsidRPr="009A10D1" w:rsidRDefault="00C06787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pct"/>
            <w:gridSpan w:val="3"/>
          </w:tcPr>
          <w:p w14:paraId="68FB8A93" w14:textId="77777777" w:rsidR="00C06787" w:rsidRPr="009A10D1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1D8F" w:rsidRPr="009A10D1" w14:paraId="654CD5D8" w14:textId="77777777" w:rsidTr="00F550E2">
        <w:tc>
          <w:tcPr>
            <w:tcW w:w="1711" w:type="pct"/>
          </w:tcPr>
          <w:p w14:paraId="41492AE0" w14:textId="14DB2D18" w:rsidR="00C06787" w:rsidRPr="009A10D1" w:rsidRDefault="00C06787" w:rsidP="00E859C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82" w:type="pct"/>
          </w:tcPr>
          <w:p w14:paraId="2EFEBD7A" w14:textId="4387FF92" w:rsidR="00C06787" w:rsidRPr="009A10D1" w:rsidRDefault="00C06787" w:rsidP="00E859C8">
            <w:pPr>
              <w:pStyle w:val="BodyText"/>
              <w:spacing w:after="0" w:line="240" w:lineRule="auto"/>
              <w:ind w:left="7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" w:type="pct"/>
            <w:vAlign w:val="center"/>
          </w:tcPr>
          <w:p w14:paraId="7DB7AC96" w14:textId="0861A9DF" w:rsidR="00C06787" w:rsidRPr="009A10D1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F47E0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6" w:type="pct"/>
            <w:vAlign w:val="center"/>
          </w:tcPr>
          <w:p w14:paraId="0A64EA56" w14:textId="77777777" w:rsidR="00C06787" w:rsidRPr="009A10D1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5C7E91D3" w14:textId="185CC8DF" w:rsidR="00C06787" w:rsidRPr="009A10D1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F47E0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38" w:type="pct"/>
          </w:tcPr>
          <w:p w14:paraId="7EAD2869" w14:textId="77777777" w:rsidR="00C06787" w:rsidRPr="009A10D1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vAlign w:val="center"/>
          </w:tcPr>
          <w:p w14:paraId="53F43F67" w14:textId="4834A9BD" w:rsidR="00C06787" w:rsidRPr="009A10D1" w:rsidRDefault="00FF47E0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" w:type="pct"/>
            <w:vAlign w:val="center"/>
          </w:tcPr>
          <w:p w14:paraId="5C31249D" w14:textId="77777777" w:rsidR="00C06787" w:rsidRPr="009A10D1" w:rsidRDefault="00C06787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64567ED6" w14:textId="7E724AAD" w:rsidR="00C06787" w:rsidRPr="009A10D1" w:rsidRDefault="00FF47E0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8F469A" w:rsidRPr="009A10D1" w14:paraId="2C9B6AF0" w14:textId="77777777" w:rsidTr="00F550E2">
        <w:trPr>
          <w:gridAfter w:val="1"/>
          <w:wAfter w:w="8" w:type="pct"/>
        </w:trPr>
        <w:tc>
          <w:tcPr>
            <w:tcW w:w="1711" w:type="pct"/>
          </w:tcPr>
          <w:p w14:paraId="4FB4B435" w14:textId="77777777" w:rsidR="00C06787" w:rsidRPr="009A10D1" w:rsidRDefault="00C06787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62722EF1" w14:textId="77777777" w:rsidR="00C06787" w:rsidRPr="009A10D1" w:rsidRDefault="00C06787" w:rsidP="00E859C8">
            <w:pPr>
              <w:pStyle w:val="NoSpacing"/>
              <w:spacing w:line="240" w:lineRule="auto"/>
              <w:ind w:left="15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8" w:type="pct"/>
            <w:gridSpan w:val="8"/>
          </w:tcPr>
          <w:p w14:paraId="517FBDA6" w14:textId="77777777" w:rsidR="00C06787" w:rsidRPr="009A10D1" w:rsidRDefault="00C06787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51D8F" w:rsidRPr="009A10D1" w14:paraId="13C43114" w14:textId="77777777" w:rsidTr="00F550E2">
        <w:tc>
          <w:tcPr>
            <w:tcW w:w="2294" w:type="pct"/>
            <w:gridSpan w:val="2"/>
          </w:tcPr>
          <w:p w14:paraId="616246A9" w14:textId="77777777" w:rsidR="00C06787" w:rsidRPr="009A10D1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4" w:type="pct"/>
          </w:tcPr>
          <w:p w14:paraId="123DBA8F" w14:textId="77777777" w:rsidR="00C06787" w:rsidRPr="009A10D1" w:rsidRDefault="00C06787" w:rsidP="00E859C8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652AA869" w14:textId="77777777" w:rsidR="00C06787" w:rsidRPr="009A10D1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308BA148" w14:textId="77777777" w:rsidR="00C06787" w:rsidRPr="009A10D1" w:rsidRDefault="00C06787" w:rsidP="00E859C8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7B71886" w14:textId="77777777" w:rsidR="00C06787" w:rsidRPr="009A10D1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634D6EC" w14:textId="77777777" w:rsidR="00C06787" w:rsidRPr="009A10D1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425FA84" w14:textId="77777777" w:rsidR="00C06787" w:rsidRPr="009A10D1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70089189" w14:textId="77777777" w:rsidR="00C06787" w:rsidRPr="009A10D1" w:rsidRDefault="00C06787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8F" w:rsidRPr="009A10D1" w14:paraId="168A6756" w14:textId="77777777" w:rsidTr="00F550E2">
        <w:tc>
          <w:tcPr>
            <w:tcW w:w="2294" w:type="pct"/>
            <w:gridSpan w:val="2"/>
          </w:tcPr>
          <w:p w14:paraId="689B8CED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04" w:type="pct"/>
          </w:tcPr>
          <w:p w14:paraId="327A56EF" w14:textId="2D80C384" w:rsidR="00FF47E0" w:rsidRPr="009A10D1" w:rsidRDefault="00A67A76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2.40</w:t>
            </w:r>
          </w:p>
        </w:tc>
        <w:tc>
          <w:tcPr>
            <w:tcW w:w="126" w:type="pct"/>
          </w:tcPr>
          <w:p w14:paraId="1A65EBD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53144DFF" w14:textId="396F80BF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138" w:type="pct"/>
          </w:tcPr>
          <w:p w14:paraId="4D011BC2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E92BF70" w14:textId="1F2FAD0A" w:rsidR="00FF47E0" w:rsidRPr="009A10D1" w:rsidRDefault="00E55A22" w:rsidP="00A2616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EC6FCFD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52E42C75" w14:textId="74E3AA90" w:rsidR="00FF47E0" w:rsidRPr="009A10D1" w:rsidRDefault="00FF47E0" w:rsidP="00087797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D8F" w:rsidRPr="009A10D1" w14:paraId="0E827EB2" w14:textId="77777777" w:rsidTr="00F550E2">
        <w:tc>
          <w:tcPr>
            <w:tcW w:w="2294" w:type="pct"/>
            <w:gridSpan w:val="2"/>
          </w:tcPr>
          <w:p w14:paraId="56AB181F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04" w:type="pct"/>
          </w:tcPr>
          <w:p w14:paraId="7CC93AD8" w14:textId="4F563D5C" w:rsidR="00FF47E0" w:rsidRPr="009A10D1" w:rsidRDefault="00A67A76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126" w:type="pct"/>
          </w:tcPr>
          <w:p w14:paraId="4EE36BA6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05A5B0D3" w14:textId="0AFCD9B0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  <w:tc>
          <w:tcPr>
            <w:tcW w:w="138" w:type="pct"/>
          </w:tcPr>
          <w:p w14:paraId="407D493F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16FD160" w14:textId="1F21D54F" w:rsidR="00FF47E0" w:rsidRPr="009A10D1" w:rsidRDefault="00E55A22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126" w:type="pct"/>
          </w:tcPr>
          <w:p w14:paraId="59C02165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3ACE1182" w14:textId="47DFAF3D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</w:tr>
      <w:tr w:rsidR="00E51D8F" w:rsidRPr="009A10D1" w14:paraId="6D2BAC52" w14:textId="77777777" w:rsidTr="00F550E2">
        <w:tc>
          <w:tcPr>
            <w:tcW w:w="2294" w:type="pct"/>
            <w:gridSpan w:val="2"/>
          </w:tcPr>
          <w:p w14:paraId="3F433DAB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4" w:type="pct"/>
          </w:tcPr>
          <w:p w14:paraId="11A19C25" w14:textId="70EE5F69" w:rsidR="00FF47E0" w:rsidRPr="009A10D1" w:rsidRDefault="00A67A76" w:rsidP="00A67A7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26" w:type="pct"/>
          </w:tcPr>
          <w:p w14:paraId="7FEFF4C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338F79F9" w14:textId="768EB6B0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  <w:tc>
          <w:tcPr>
            <w:tcW w:w="138" w:type="pct"/>
          </w:tcPr>
          <w:p w14:paraId="2247181B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C7484B3" w14:textId="5FE8AD52" w:rsidR="00FF47E0" w:rsidRPr="009A10D1" w:rsidRDefault="00E55A22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26" w:type="pct"/>
          </w:tcPr>
          <w:p w14:paraId="3D13860B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310A249F" w14:textId="57F6712A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</w:tr>
      <w:tr w:rsidR="00E51D8F" w:rsidRPr="009A10D1" w14:paraId="13E8BF68" w14:textId="77777777" w:rsidTr="00F550E2">
        <w:tc>
          <w:tcPr>
            <w:tcW w:w="2294" w:type="pct"/>
            <w:gridSpan w:val="2"/>
          </w:tcPr>
          <w:p w14:paraId="3F7EA759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04" w:type="pct"/>
          </w:tcPr>
          <w:p w14:paraId="78E6C7FC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489319C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6" w:type="pct"/>
            <w:gridSpan w:val="2"/>
          </w:tcPr>
          <w:p w14:paraId="4E503A8F" w14:textId="77777777" w:rsidR="00FF47E0" w:rsidRPr="009A10D1" w:rsidRDefault="00FF47E0" w:rsidP="00FF47E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</w:tcPr>
          <w:p w14:paraId="76E36F4A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0" w:type="pct"/>
          </w:tcPr>
          <w:p w14:paraId="0E3166F1" w14:textId="77777777" w:rsidR="00FF47E0" w:rsidRPr="009A10D1" w:rsidRDefault="00FF47E0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1846E52C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65" w:type="pct"/>
            <w:gridSpan w:val="2"/>
          </w:tcPr>
          <w:p w14:paraId="72D2969B" w14:textId="77777777" w:rsidR="00FF47E0" w:rsidRPr="009A10D1" w:rsidRDefault="00FF47E0" w:rsidP="00FF47E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1D8F" w:rsidRPr="009A10D1" w14:paraId="6847A183" w14:textId="77777777" w:rsidTr="00F550E2">
        <w:tc>
          <w:tcPr>
            <w:tcW w:w="2294" w:type="pct"/>
            <w:gridSpan w:val="2"/>
          </w:tcPr>
          <w:p w14:paraId="4E0AEBF5" w14:textId="4F36A39C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4" w:type="pct"/>
          </w:tcPr>
          <w:p w14:paraId="140AFF0E" w14:textId="6105EA12" w:rsidR="00FF47E0" w:rsidRPr="009A10D1" w:rsidRDefault="00FF47E0" w:rsidP="00FF47E0">
            <w:pPr>
              <w:pStyle w:val="BodyText"/>
              <w:tabs>
                <w:tab w:val="decimal" w:pos="644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04E788E4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417B4D46" w14:textId="07D066D7" w:rsidR="00FF47E0" w:rsidRPr="009A10D1" w:rsidRDefault="00FF47E0" w:rsidP="00FF47E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25043FB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C4CCDF2" w14:textId="0AEED790" w:rsidR="00FF47E0" w:rsidRPr="009A10D1" w:rsidRDefault="00FF47E0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3985ADFB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587053B1" w14:textId="35BC1142" w:rsidR="00FF47E0" w:rsidRPr="009A10D1" w:rsidRDefault="00FF47E0" w:rsidP="00FF47E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8F" w:rsidRPr="009A10D1" w14:paraId="01ECE2E6" w14:textId="77777777" w:rsidTr="00F550E2">
        <w:tc>
          <w:tcPr>
            <w:tcW w:w="2294" w:type="pct"/>
            <w:gridSpan w:val="2"/>
          </w:tcPr>
          <w:p w14:paraId="1F0C143B" w14:textId="7E2F6EE3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04" w:type="pct"/>
          </w:tcPr>
          <w:p w14:paraId="2D70D5A8" w14:textId="314418E4" w:rsidR="00FF47E0" w:rsidRPr="009A10D1" w:rsidRDefault="00067A61" w:rsidP="00A67A7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5CC146AD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7DC140F9" w14:textId="0D195C1B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9E68066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AD8B148" w14:textId="42C7258B" w:rsidR="00FF47E0" w:rsidRPr="009A10D1" w:rsidRDefault="00067A61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102.12</w:t>
            </w:r>
          </w:p>
        </w:tc>
        <w:tc>
          <w:tcPr>
            <w:tcW w:w="126" w:type="pct"/>
          </w:tcPr>
          <w:p w14:paraId="0615E41D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10DCCE8E" w14:textId="1B74237A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</w:tr>
      <w:tr w:rsidR="00E51D8F" w:rsidRPr="009A10D1" w14:paraId="7C572522" w14:textId="77777777" w:rsidTr="00F550E2">
        <w:tc>
          <w:tcPr>
            <w:tcW w:w="2294" w:type="pct"/>
            <w:gridSpan w:val="2"/>
          </w:tcPr>
          <w:p w14:paraId="51C5E03E" w14:textId="5A4D6BD2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4" w:type="pct"/>
          </w:tcPr>
          <w:p w14:paraId="2F388616" w14:textId="1C7BAAEA" w:rsidR="00FF47E0" w:rsidRPr="009A10D1" w:rsidRDefault="00067A61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267CD27C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1DA3A662" w14:textId="14F46352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A32AE15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54D231C" w14:textId="2F3722FF" w:rsidR="00FF47E0" w:rsidRPr="009A10D1" w:rsidRDefault="00067A61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339.15</w:t>
            </w:r>
          </w:p>
        </w:tc>
        <w:tc>
          <w:tcPr>
            <w:tcW w:w="126" w:type="pct"/>
          </w:tcPr>
          <w:p w14:paraId="2B48CDF4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2311C8F5" w14:textId="7B752295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</w:p>
        </w:tc>
      </w:tr>
      <w:tr w:rsidR="00E51D8F" w:rsidRPr="009A10D1" w14:paraId="37E2BC3E" w14:textId="77777777" w:rsidTr="00F550E2">
        <w:tc>
          <w:tcPr>
            <w:tcW w:w="2294" w:type="pct"/>
            <w:gridSpan w:val="2"/>
          </w:tcPr>
          <w:p w14:paraId="45F9ECB5" w14:textId="5E85C25D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4" w:type="pct"/>
          </w:tcPr>
          <w:p w14:paraId="1FFAB7B1" w14:textId="4F5887F2" w:rsidR="00FF47E0" w:rsidRPr="009A10D1" w:rsidRDefault="00067A61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7065D644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0DD9EE29" w14:textId="67B17ADD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C924D51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3AD25FF" w14:textId="023EE457" w:rsidR="00FF47E0" w:rsidRPr="009A10D1" w:rsidRDefault="00067A61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188.40</w:t>
            </w:r>
          </w:p>
        </w:tc>
        <w:tc>
          <w:tcPr>
            <w:tcW w:w="126" w:type="pct"/>
          </w:tcPr>
          <w:p w14:paraId="74976DF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7063989D" w14:textId="7D19BD61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204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</w:p>
        </w:tc>
      </w:tr>
      <w:tr w:rsidR="00E51D8F" w:rsidRPr="009A10D1" w14:paraId="4AEA7C17" w14:textId="77777777" w:rsidTr="00F550E2">
        <w:tc>
          <w:tcPr>
            <w:tcW w:w="2294" w:type="pct"/>
            <w:gridSpan w:val="2"/>
          </w:tcPr>
          <w:p w14:paraId="6FC9ED03" w14:textId="380B2D1B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4" w:type="pct"/>
          </w:tcPr>
          <w:p w14:paraId="30967D4F" w14:textId="2680C111" w:rsidR="00FF47E0" w:rsidRPr="009A10D1" w:rsidRDefault="00067A61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85204DC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1D913880" w14:textId="6FDB9AD5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67315266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A331354" w14:textId="0C0BE6C0" w:rsidR="00FF47E0" w:rsidRPr="009A10D1" w:rsidRDefault="00AD0B97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4.28</w:t>
            </w:r>
          </w:p>
        </w:tc>
        <w:tc>
          <w:tcPr>
            <w:tcW w:w="126" w:type="pct"/>
          </w:tcPr>
          <w:p w14:paraId="44797C85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03AACF97" w14:textId="5196881B" w:rsidR="00FF47E0" w:rsidRPr="009A10D1" w:rsidRDefault="00AD0B97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3.79</w:t>
            </w:r>
          </w:p>
        </w:tc>
      </w:tr>
      <w:tr w:rsidR="00E51D8F" w:rsidRPr="009A10D1" w14:paraId="22AEB5C6" w14:textId="77777777" w:rsidTr="00F550E2">
        <w:tc>
          <w:tcPr>
            <w:tcW w:w="2294" w:type="pct"/>
            <w:gridSpan w:val="2"/>
          </w:tcPr>
          <w:p w14:paraId="1B048C7B" w14:textId="3E96FCAB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04" w:type="pct"/>
          </w:tcPr>
          <w:p w14:paraId="188E06EE" w14:textId="347B680B" w:rsidR="00FF47E0" w:rsidRPr="009A10D1" w:rsidRDefault="00067A61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BAC8D7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45BAC546" w14:textId="7C38941E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92EE22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6A5BB59" w14:textId="7C02B83A" w:rsidR="00FF47E0" w:rsidRPr="009A10D1" w:rsidRDefault="00A2616E" w:rsidP="00A2616E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26" w:type="pct"/>
          </w:tcPr>
          <w:p w14:paraId="1F10F104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67FAFC52" w14:textId="017AF7F8" w:rsidR="00FF47E0" w:rsidRPr="009A10D1" w:rsidRDefault="00FF47E0" w:rsidP="00A2616E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D8F" w:rsidRPr="009A10D1" w14:paraId="4EE7C57C" w14:textId="77777777" w:rsidTr="00F550E2">
        <w:tc>
          <w:tcPr>
            <w:tcW w:w="2294" w:type="pct"/>
            <w:gridSpan w:val="2"/>
          </w:tcPr>
          <w:p w14:paraId="36B7AE75" w14:textId="1E070E9A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604" w:type="pct"/>
          </w:tcPr>
          <w:p w14:paraId="3FAC8ED4" w14:textId="7D5330AE" w:rsidR="00FF47E0" w:rsidRPr="009A10D1" w:rsidRDefault="00067A61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59F02A1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D8A99DA" w14:textId="43942727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93D2B9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ABD3EC1" w14:textId="26135B73" w:rsidR="00FF47E0" w:rsidRPr="009A10D1" w:rsidRDefault="00087797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0.97</w:t>
            </w:r>
          </w:p>
        </w:tc>
        <w:tc>
          <w:tcPr>
            <w:tcW w:w="126" w:type="pct"/>
          </w:tcPr>
          <w:p w14:paraId="091D4D4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442B5EFC" w14:textId="1DC40CEA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</w:tr>
      <w:tr w:rsidR="00E51D8F" w:rsidRPr="009A10D1" w14:paraId="21C22653" w14:textId="77777777" w:rsidTr="00F550E2">
        <w:tc>
          <w:tcPr>
            <w:tcW w:w="2294" w:type="pct"/>
            <w:gridSpan w:val="2"/>
          </w:tcPr>
          <w:p w14:paraId="3678E9CB" w14:textId="59665BFD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4" w:type="pct"/>
          </w:tcPr>
          <w:p w14:paraId="57ADDD52" w14:textId="7B7F765F" w:rsidR="00FF47E0" w:rsidRPr="009A10D1" w:rsidRDefault="00067A61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4410850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48CD4400" w14:textId="42EDEA0B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05B68CA5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73E44D9" w14:textId="56D66371" w:rsidR="00FF47E0" w:rsidRPr="009A10D1" w:rsidRDefault="00087797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1.36</w:t>
            </w:r>
          </w:p>
        </w:tc>
        <w:tc>
          <w:tcPr>
            <w:tcW w:w="126" w:type="pct"/>
          </w:tcPr>
          <w:p w14:paraId="3AE4076F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58FDF58E" w14:textId="2301BF38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</w:p>
        </w:tc>
      </w:tr>
      <w:tr w:rsidR="00E51D8F" w:rsidRPr="009A10D1" w14:paraId="09B26D76" w14:textId="77777777" w:rsidTr="00F550E2">
        <w:tc>
          <w:tcPr>
            <w:tcW w:w="2294" w:type="pct"/>
            <w:gridSpan w:val="2"/>
          </w:tcPr>
          <w:p w14:paraId="214000A5" w14:textId="754381C5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4" w:type="pct"/>
          </w:tcPr>
          <w:p w14:paraId="2F656C12" w14:textId="63ED21C1" w:rsidR="00FF47E0" w:rsidRPr="009A10D1" w:rsidRDefault="00067A61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60EFB5D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72102DA" w14:textId="5C923AAA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8775309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4B98B6A" w14:textId="04565ECB" w:rsidR="00FF47E0" w:rsidRPr="009A10D1" w:rsidRDefault="00087797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10.91</w:t>
            </w:r>
          </w:p>
        </w:tc>
        <w:tc>
          <w:tcPr>
            <w:tcW w:w="126" w:type="pct"/>
          </w:tcPr>
          <w:p w14:paraId="2D2620D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2AC604C9" w14:textId="5EFCE9C8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</w:t>
            </w:r>
          </w:p>
        </w:tc>
      </w:tr>
      <w:tr w:rsidR="00E51D8F" w:rsidRPr="009A10D1" w14:paraId="0AA30FC5" w14:textId="77777777" w:rsidTr="00F550E2">
        <w:tc>
          <w:tcPr>
            <w:tcW w:w="2294" w:type="pct"/>
            <w:gridSpan w:val="2"/>
          </w:tcPr>
          <w:p w14:paraId="4D178596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</w:p>
        </w:tc>
        <w:tc>
          <w:tcPr>
            <w:tcW w:w="604" w:type="pct"/>
          </w:tcPr>
          <w:p w14:paraId="1A6CABC7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5606B46D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5A44B035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  <w:shd w:val="clear" w:color="auto" w:fill="auto"/>
          </w:tcPr>
          <w:p w14:paraId="1828CFB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0" w:type="pct"/>
            <w:shd w:val="clear" w:color="auto" w:fill="auto"/>
          </w:tcPr>
          <w:p w14:paraId="70B4D5D3" w14:textId="77777777" w:rsidR="00FF47E0" w:rsidRPr="009A10D1" w:rsidRDefault="00FF47E0" w:rsidP="00FF47E0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647BEAA6" w14:textId="77777777" w:rsidR="00FF47E0" w:rsidRPr="009A10D1" w:rsidRDefault="00FF47E0" w:rsidP="00FF47E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00E5CAD5" w14:textId="77777777" w:rsidR="00FF47E0" w:rsidRPr="009A10D1" w:rsidRDefault="00FF47E0" w:rsidP="00FF47E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1D8F" w:rsidRPr="009A10D1" w14:paraId="7A6EA2B6" w14:textId="77777777" w:rsidTr="00F550E2">
        <w:tc>
          <w:tcPr>
            <w:tcW w:w="2294" w:type="pct"/>
            <w:gridSpan w:val="2"/>
          </w:tcPr>
          <w:p w14:paraId="398DA1A4" w14:textId="08F20338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4" w:type="pct"/>
          </w:tcPr>
          <w:p w14:paraId="097ED85D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623F1BB5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2A16EA3D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C24E6D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EB7FD20" w14:textId="77777777" w:rsidR="00FF47E0" w:rsidRPr="009A10D1" w:rsidRDefault="00FF47E0" w:rsidP="00FF47E0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3376919D" w14:textId="77777777" w:rsidR="00FF47E0" w:rsidRPr="009A10D1" w:rsidRDefault="00FF47E0" w:rsidP="00FF47E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66BCF778" w14:textId="77777777" w:rsidR="00FF47E0" w:rsidRPr="009A10D1" w:rsidRDefault="00FF47E0" w:rsidP="00FF47E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8F" w:rsidRPr="009A10D1" w14:paraId="5F8395C6" w14:textId="77777777" w:rsidTr="00F550E2">
        <w:tc>
          <w:tcPr>
            <w:tcW w:w="2294" w:type="pct"/>
            <w:gridSpan w:val="2"/>
          </w:tcPr>
          <w:p w14:paraId="6FD6D9C4" w14:textId="6FD14F18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4" w:type="pct"/>
          </w:tcPr>
          <w:p w14:paraId="206D177C" w14:textId="77D3D9A1" w:rsidR="00FF47E0" w:rsidRPr="009A10D1" w:rsidRDefault="00B15ACE" w:rsidP="00C4597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42ABD7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46B2B09B" w14:textId="16955B9F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</w:t>
            </w:r>
          </w:p>
        </w:tc>
        <w:tc>
          <w:tcPr>
            <w:tcW w:w="138" w:type="pct"/>
          </w:tcPr>
          <w:p w14:paraId="502DFD41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0F598361" w14:textId="007F3B43" w:rsidR="00FF47E0" w:rsidRPr="009A10D1" w:rsidRDefault="00087797" w:rsidP="004B67F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811CEC4" w14:textId="77777777" w:rsidR="00FF47E0" w:rsidRPr="009A10D1" w:rsidRDefault="00FF47E0" w:rsidP="00FF47E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5E362DB0" w14:textId="7A38405F" w:rsidR="00FF47E0" w:rsidRPr="009A10D1" w:rsidRDefault="00FF47E0" w:rsidP="00087797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D8F" w:rsidRPr="009A10D1" w14:paraId="44467B02" w14:textId="77777777" w:rsidTr="00F550E2">
        <w:tc>
          <w:tcPr>
            <w:tcW w:w="2294" w:type="pct"/>
            <w:gridSpan w:val="2"/>
          </w:tcPr>
          <w:p w14:paraId="5615A8CA" w14:textId="5B1A008F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04" w:type="pct"/>
          </w:tcPr>
          <w:p w14:paraId="17F941C0" w14:textId="1550FB9D" w:rsidR="00FF47E0" w:rsidRPr="009A10D1" w:rsidRDefault="00B15ACE" w:rsidP="009B184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505C1999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784EDAEB" w14:textId="496521FC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</w:t>
            </w:r>
          </w:p>
        </w:tc>
        <w:tc>
          <w:tcPr>
            <w:tcW w:w="138" w:type="pct"/>
          </w:tcPr>
          <w:p w14:paraId="04316F7F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778F1401" w14:textId="2C111E95" w:rsidR="00FF47E0" w:rsidRPr="009A10D1" w:rsidRDefault="00087797" w:rsidP="0008779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6FF6565" w14:textId="77777777" w:rsidR="00FF47E0" w:rsidRPr="009A10D1" w:rsidRDefault="00FF47E0" w:rsidP="00FF47E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4EE1B76C" w14:textId="3C764931" w:rsidR="00FF47E0" w:rsidRPr="009A10D1" w:rsidRDefault="00FF47E0" w:rsidP="00087797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D8F" w:rsidRPr="009A10D1" w14:paraId="2842D70A" w14:textId="77777777" w:rsidTr="00F550E2">
        <w:tc>
          <w:tcPr>
            <w:tcW w:w="2294" w:type="pct"/>
            <w:gridSpan w:val="2"/>
          </w:tcPr>
          <w:p w14:paraId="37CEEF2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04" w:type="pct"/>
          </w:tcPr>
          <w:p w14:paraId="18B85E18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73FE6C6C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6" w:type="pct"/>
            <w:gridSpan w:val="2"/>
          </w:tcPr>
          <w:p w14:paraId="029263CC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</w:tcPr>
          <w:p w14:paraId="450B46A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0" w:type="pct"/>
            <w:shd w:val="clear" w:color="auto" w:fill="auto"/>
          </w:tcPr>
          <w:p w14:paraId="5CA146D6" w14:textId="77777777" w:rsidR="00FF47E0" w:rsidRPr="009A10D1" w:rsidRDefault="00FF47E0" w:rsidP="00FF47E0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32276100" w14:textId="77777777" w:rsidR="00FF47E0" w:rsidRPr="009A10D1" w:rsidRDefault="00FF47E0" w:rsidP="00FF47E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2BC10E00" w14:textId="77777777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1D8F" w:rsidRPr="009A10D1" w14:paraId="54E2106A" w14:textId="77777777" w:rsidTr="00F550E2">
        <w:tc>
          <w:tcPr>
            <w:tcW w:w="2294" w:type="pct"/>
            <w:gridSpan w:val="2"/>
          </w:tcPr>
          <w:p w14:paraId="76F4E97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</w:tcPr>
          <w:p w14:paraId="2CACCF73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C9F2D3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01959668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2B7D2F2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1246C7A" w14:textId="77777777" w:rsidR="00FF47E0" w:rsidRPr="009A10D1" w:rsidRDefault="00FF47E0" w:rsidP="00FF47E0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2D624C1A" w14:textId="77777777" w:rsidR="00FF47E0" w:rsidRPr="009A10D1" w:rsidRDefault="00FF47E0" w:rsidP="00FF47E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2F0E5BBC" w14:textId="77777777" w:rsidR="00FF47E0" w:rsidRPr="009A10D1" w:rsidRDefault="00FF47E0" w:rsidP="00FF47E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8F" w:rsidRPr="009A10D1" w14:paraId="0DE29D21" w14:textId="77777777" w:rsidTr="00F550E2">
        <w:tc>
          <w:tcPr>
            <w:tcW w:w="2294" w:type="pct"/>
            <w:gridSpan w:val="2"/>
          </w:tcPr>
          <w:p w14:paraId="7F9C9988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04" w:type="pct"/>
          </w:tcPr>
          <w:p w14:paraId="35BAED3E" w14:textId="0A65F081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91A79" w:rsidRPr="009A10D1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91A79" w:rsidRPr="009A10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6" w:type="pct"/>
          </w:tcPr>
          <w:p w14:paraId="5F2C40A8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3FB964C4" w14:textId="69820EC5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</w:t>
            </w:r>
          </w:p>
        </w:tc>
        <w:tc>
          <w:tcPr>
            <w:tcW w:w="138" w:type="pct"/>
          </w:tcPr>
          <w:p w14:paraId="465B9715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2BFDF57" w14:textId="18A78982" w:rsidR="00FF47E0" w:rsidRPr="009A10D1" w:rsidRDefault="004B67F6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E7D6DC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3A2A8FFD" w14:textId="364E8EB0" w:rsidR="00FF47E0" w:rsidRPr="009A10D1" w:rsidRDefault="00FF47E0" w:rsidP="008D212D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D8F" w:rsidRPr="009A10D1" w14:paraId="5B913D34" w14:textId="77777777" w:rsidTr="00F550E2">
        <w:tc>
          <w:tcPr>
            <w:tcW w:w="2294" w:type="pct"/>
            <w:gridSpan w:val="2"/>
          </w:tcPr>
          <w:p w14:paraId="49B2A1A7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604" w:type="pct"/>
          </w:tcPr>
          <w:p w14:paraId="64F05304" w14:textId="7DE492B7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12.48</w:t>
            </w:r>
          </w:p>
        </w:tc>
        <w:tc>
          <w:tcPr>
            <w:tcW w:w="126" w:type="pct"/>
          </w:tcPr>
          <w:p w14:paraId="72ADA80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0B130941" w14:textId="1699E892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</w:p>
        </w:tc>
        <w:tc>
          <w:tcPr>
            <w:tcW w:w="138" w:type="pct"/>
          </w:tcPr>
          <w:p w14:paraId="7456C2D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F7D0C0B" w14:textId="6E531258" w:rsidR="00FF47E0" w:rsidRPr="009A10D1" w:rsidRDefault="004B67F6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B43D159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33C30485" w14:textId="5EDCBD0B" w:rsidR="00FF47E0" w:rsidRPr="009A10D1" w:rsidRDefault="00FF47E0" w:rsidP="008D212D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D8F" w:rsidRPr="009A10D1" w14:paraId="2C9542E4" w14:textId="77777777" w:rsidTr="00F550E2">
        <w:tc>
          <w:tcPr>
            <w:tcW w:w="2294" w:type="pct"/>
            <w:gridSpan w:val="2"/>
          </w:tcPr>
          <w:p w14:paraId="6DE5DA64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604" w:type="pct"/>
          </w:tcPr>
          <w:p w14:paraId="25F81AC0" w14:textId="4DE4C8DD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2.94</w:t>
            </w:r>
          </w:p>
        </w:tc>
        <w:tc>
          <w:tcPr>
            <w:tcW w:w="126" w:type="pct"/>
          </w:tcPr>
          <w:p w14:paraId="3A270B4C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06E92A65" w14:textId="0F548ACD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</w:p>
        </w:tc>
        <w:tc>
          <w:tcPr>
            <w:tcW w:w="138" w:type="pct"/>
          </w:tcPr>
          <w:p w14:paraId="3A0C189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7D193A83" w14:textId="47D93076" w:rsidR="00FF47E0" w:rsidRPr="009A10D1" w:rsidRDefault="004B67F6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2.94</w:t>
            </w:r>
          </w:p>
        </w:tc>
        <w:tc>
          <w:tcPr>
            <w:tcW w:w="126" w:type="pct"/>
            <w:shd w:val="clear" w:color="auto" w:fill="auto"/>
          </w:tcPr>
          <w:p w14:paraId="4BE6C0FB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6E862DBB" w14:textId="0C5DE8D5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</w:p>
        </w:tc>
      </w:tr>
      <w:tr w:rsidR="00E51D8F" w:rsidRPr="009A10D1" w14:paraId="1469EEF6" w14:textId="77777777" w:rsidTr="00F550E2">
        <w:tc>
          <w:tcPr>
            <w:tcW w:w="2294" w:type="pct"/>
            <w:gridSpan w:val="2"/>
          </w:tcPr>
          <w:p w14:paraId="0F89488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4" w:type="pct"/>
          </w:tcPr>
          <w:p w14:paraId="20B1393E" w14:textId="4D62C085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10.91</w:t>
            </w:r>
          </w:p>
        </w:tc>
        <w:tc>
          <w:tcPr>
            <w:tcW w:w="126" w:type="pct"/>
          </w:tcPr>
          <w:p w14:paraId="49EDC834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42265413" w14:textId="56BF2211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</w:p>
        </w:tc>
        <w:tc>
          <w:tcPr>
            <w:tcW w:w="138" w:type="pct"/>
          </w:tcPr>
          <w:p w14:paraId="537426E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A0663FC" w14:textId="3AECABF7" w:rsidR="00FF47E0" w:rsidRPr="009A10D1" w:rsidRDefault="004B67F6" w:rsidP="00FF47E0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26" w:type="pct"/>
          </w:tcPr>
          <w:p w14:paraId="5236871F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10EAA288" w14:textId="3AEE7BD6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</w:t>
            </w:r>
          </w:p>
        </w:tc>
      </w:tr>
      <w:tr w:rsidR="00E51D8F" w:rsidRPr="009A10D1" w14:paraId="33A47BFF" w14:textId="77777777" w:rsidTr="00F550E2">
        <w:tc>
          <w:tcPr>
            <w:tcW w:w="2294" w:type="pct"/>
            <w:gridSpan w:val="2"/>
          </w:tcPr>
          <w:p w14:paraId="1D0F66FD" w14:textId="4E72BD6B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4" w:type="pct"/>
          </w:tcPr>
          <w:p w14:paraId="72EEC250" w14:textId="646B6776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12.11</w:t>
            </w:r>
          </w:p>
        </w:tc>
        <w:tc>
          <w:tcPr>
            <w:tcW w:w="126" w:type="pct"/>
          </w:tcPr>
          <w:p w14:paraId="4CA15F1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5C8C725" w14:textId="50B596F3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138" w:type="pct"/>
          </w:tcPr>
          <w:p w14:paraId="628CCA94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E447E6F" w14:textId="248DF8D3" w:rsidR="00FF47E0" w:rsidRPr="009A10D1" w:rsidRDefault="004B67F6" w:rsidP="004B67F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34B34D07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5D9EE42D" w14:textId="3F392540" w:rsidR="00FF47E0" w:rsidRPr="009A10D1" w:rsidRDefault="00FF47E0" w:rsidP="008D212D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D8F" w:rsidRPr="009A10D1" w14:paraId="12D868B5" w14:textId="77777777" w:rsidTr="00F550E2">
        <w:tc>
          <w:tcPr>
            <w:tcW w:w="2294" w:type="pct"/>
            <w:gridSpan w:val="2"/>
          </w:tcPr>
          <w:p w14:paraId="2B2ECBBA" w14:textId="6A19C96C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4" w:type="pct"/>
          </w:tcPr>
          <w:p w14:paraId="3D4A6155" w14:textId="549CB351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1.48</w:t>
            </w:r>
          </w:p>
        </w:tc>
        <w:tc>
          <w:tcPr>
            <w:tcW w:w="126" w:type="pct"/>
          </w:tcPr>
          <w:p w14:paraId="6984CDA6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26D235FE" w14:textId="25B8BB0E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</w:t>
            </w:r>
          </w:p>
        </w:tc>
        <w:tc>
          <w:tcPr>
            <w:tcW w:w="138" w:type="pct"/>
          </w:tcPr>
          <w:p w14:paraId="696E1F32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0AFBDC5" w14:textId="01D358BE" w:rsidR="00FF47E0" w:rsidRPr="009A10D1" w:rsidRDefault="004B67F6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31100B07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4F83EAED" w14:textId="3718136C" w:rsidR="00FF47E0" w:rsidRPr="009A10D1" w:rsidRDefault="00FF47E0" w:rsidP="008D212D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D8F" w:rsidRPr="009A10D1" w14:paraId="720C45B4" w14:textId="77777777" w:rsidTr="00F550E2">
        <w:tc>
          <w:tcPr>
            <w:tcW w:w="2294" w:type="pct"/>
            <w:gridSpan w:val="2"/>
          </w:tcPr>
          <w:p w14:paraId="3F0105A5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04" w:type="pct"/>
          </w:tcPr>
          <w:p w14:paraId="25426036" w14:textId="475751A1" w:rsidR="00FF47E0" w:rsidRPr="009A10D1" w:rsidRDefault="00B80602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9601B"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6" w:type="pct"/>
          </w:tcPr>
          <w:p w14:paraId="7E71C637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DCE1A92" w14:textId="27740E85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38" w:type="pct"/>
          </w:tcPr>
          <w:p w14:paraId="16DE5724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AC1BC8B" w14:textId="5FD3827D" w:rsidR="00FF47E0" w:rsidRPr="009A10D1" w:rsidRDefault="004B67F6" w:rsidP="00FF47E0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0602" w:rsidRPr="009A10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80602" w:rsidRPr="009A10D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6" w:type="pct"/>
          </w:tcPr>
          <w:p w14:paraId="256B10BE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176E0040" w14:textId="79E84EAC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</w:tr>
      <w:tr w:rsidR="00E51D8F" w:rsidRPr="009A10D1" w14:paraId="4F349C5E" w14:textId="77777777" w:rsidTr="00F550E2">
        <w:tc>
          <w:tcPr>
            <w:tcW w:w="2294" w:type="pct"/>
            <w:gridSpan w:val="2"/>
          </w:tcPr>
          <w:p w14:paraId="219550EA" w14:textId="39E7DF38" w:rsidR="00FF47E0" w:rsidRPr="009A10D1" w:rsidRDefault="00AD0B97" w:rsidP="00E51D8F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ค่าเช่าเครื่องคอมพิวเตอร์และค่าบริการระบบสารสนเทศ</w:t>
            </w:r>
          </w:p>
        </w:tc>
        <w:tc>
          <w:tcPr>
            <w:tcW w:w="604" w:type="pct"/>
          </w:tcPr>
          <w:p w14:paraId="784DDDEC" w14:textId="33F0E19F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35.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6" w:type="pct"/>
          </w:tcPr>
          <w:p w14:paraId="5E479A6C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7BFC0C74" w14:textId="08C3E7E5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</w:t>
            </w:r>
          </w:p>
        </w:tc>
        <w:tc>
          <w:tcPr>
            <w:tcW w:w="138" w:type="pct"/>
          </w:tcPr>
          <w:p w14:paraId="0F76BB9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906AC93" w14:textId="53817588" w:rsidR="00FF47E0" w:rsidRPr="009A10D1" w:rsidRDefault="004B67F6" w:rsidP="00FF47E0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13.48</w:t>
            </w:r>
          </w:p>
        </w:tc>
        <w:tc>
          <w:tcPr>
            <w:tcW w:w="126" w:type="pct"/>
          </w:tcPr>
          <w:p w14:paraId="701769C0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4D40EF99" w14:textId="55BC79DE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</w:t>
            </w:r>
          </w:p>
        </w:tc>
      </w:tr>
      <w:tr w:rsidR="00E51D8F" w:rsidRPr="009A10D1" w14:paraId="492FEBDE" w14:textId="77777777" w:rsidTr="00F550E2">
        <w:tc>
          <w:tcPr>
            <w:tcW w:w="2294" w:type="pct"/>
            <w:gridSpan w:val="2"/>
          </w:tcPr>
          <w:p w14:paraId="03AF0314" w14:textId="1BD791A4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604" w:type="pct"/>
          </w:tcPr>
          <w:p w14:paraId="6C15CB9D" w14:textId="7C1C8CA8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13.00</w:t>
            </w:r>
          </w:p>
        </w:tc>
        <w:tc>
          <w:tcPr>
            <w:tcW w:w="126" w:type="pct"/>
          </w:tcPr>
          <w:p w14:paraId="1B312C77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48839065" w14:textId="741C6AB6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  <w:tc>
          <w:tcPr>
            <w:tcW w:w="138" w:type="pct"/>
          </w:tcPr>
          <w:p w14:paraId="7A47513F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D04E6EF" w14:textId="031E1632" w:rsidR="00FF47E0" w:rsidRPr="009A10D1" w:rsidRDefault="004B67F6" w:rsidP="00FF47E0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11.67</w:t>
            </w:r>
          </w:p>
        </w:tc>
        <w:tc>
          <w:tcPr>
            <w:tcW w:w="126" w:type="pct"/>
          </w:tcPr>
          <w:p w14:paraId="601C1AD7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313E96E7" w14:textId="0AA19FE2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</w:tr>
      <w:tr w:rsidR="00E51D8F" w:rsidRPr="009A10D1" w14:paraId="76577AFB" w14:textId="77777777" w:rsidTr="00F550E2">
        <w:tc>
          <w:tcPr>
            <w:tcW w:w="2294" w:type="pct"/>
            <w:gridSpan w:val="2"/>
          </w:tcPr>
          <w:p w14:paraId="07E5D7DB" w14:textId="20CEE984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4" w:type="pct"/>
          </w:tcPr>
          <w:p w14:paraId="17968F1A" w14:textId="599121D5" w:rsidR="00FF47E0" w:rsidRPr="009A10D1" w:rsidRDefault="0029601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7BDC" w:rsidRPr="009A10D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</w:rPr>
              <w:t>.45</w:t>
            </w:r>
          </w:p>
        </w:tc>
        <w:tc>
          <w:tcPr>
            <w:tcW w:w="126" w:type="pct"/>
          </w:tcPr>
          <w:p w14:paraId="05FCA82C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48CC5DA6" w14:textId="18AB7F9C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46F04" w:rsidRPr="009A10D1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8" w:type="pct"/>
          </w:tcPr>
          <w:p w14:paraId="633195F3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05273A8" w14:textId="5B25BF6C" w:rsidR="00FF47E0" w:rsidRPr="009A10D1" w:rsidRDefault="004B67F6" w:rsidP="00FF47E0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="00B46F04" w:rsidRPr="009A10D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6" w:type="pct"/>
          </w:tcPr>
          <w:p w14:paraId="762BA87A" w14:textId="77777777" w:rsidR="00FF47E0" w:rsidRPr="009A10D1" w:rsidRDefault="00FF47E0" w:rsidP="00FF47E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03EB5639" w14:textId="236F3582" w:rsidR="00B46F04" w:rsidRPr="009A10D1" w:rsidRDefault="00FF47E0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46F04" w:rsidRPr="009A10D1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F550E2" w:rsidRPr="009A10D1" w14:paraId="57646735" w14:textId="77777777" w:rsidTr="00F550E2">
        <w:tc>
          <w:tcPr>
            <w:tcW w:w="2294" w:type="pct"/>
            <w:gridSpan w:val="2"/>
          </w:tcPr>
          <w:p w14:paraId="7598EAED" w14:textId="37B6A588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4" w:type="pct"/>
          </w:tcPr>
          <w:p w14:paraId="067981F5" w14:textId="74F93442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74.76</w:t>
            </w:r>
          </w:p>
        </w:tc>
        <w:tc>
          <w:tcPr>
            <w:tcW w:w="126" w:type="pct"/>
          </w:tcPr>
          <w:p w14:paraId="7E7B5138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5BE7BA8B" w14:textId="1756D0B9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  <w:tc>
          <w:tcPr>
            <w:tcW w:w="138" w:type="pct"/>
          </w:tcPr>
          <w:p w14:paraId="63EC413B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98F735C" w14:textId="78920FB6" w:rsidR="00F550E2" w:rsidRPr="009A10D1" w:rsidRDefault="00F550E2" w:rsidP="00F550E2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0.31</w:t>
            </w:r>
          </w:p>
        </w:tc>
        <w:tc>
          <w:tcPr>
            <w:tcW w:w="126" w:type="pct"/>
          </w:tcPr>
          <w:p w14:paraId="0F498517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</w:tcPr>
          <w:p w14:paraId="12836FCB" w14:textId="1671B666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</w:t>
            </w:r>
          </w:p>
        </w:tc>
      </w:tr>
    </w:tbl>
    <w:p w14:paraId="7C647684" w14:textId="77777777" w:rsidR="00F550E2" w:rsidRPr="009A10D1" w:rsidRDefault="00F550E2"/>
    <w:tbl>
      <w:tblPr>
        <w:tblW w:w="9472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349"/>
        <w:gridCol w:w="1102"/>
        <w:gridCol w:w="36"/>
        <w:gridCol w:w="220"/>
        <w:gridCol w:w="6"/>
        <w:gridCol w:w="15"/>
        <w:gridCol w:w="1085"/>
        <w:gridCol w:w="6"/>
        <w:gridCol w:w="15"/>
        <w:gridCol w:w="6"/>
        <w:gridCol w:w="248"/>
        <w:gridCol w:w="1038"/>
        <w:gridCol w:w="44"/>
        <w:gridCol w:w="237"/>
        <w:gridCol w:w="1065"/>
      </w:tblGrid>
      <w:tr w:rsidR="00F550E2" w:rsidRPr="009A10D1" w14:paraId="5095AD1B" w14:textId="77777777" w:rsidTr="00DE24D1">
        <w:tc>
          <w:tcPr>
            <w:tcW w:w="2296" w:type="pct"/>
          </w:tcPr>
          <w:p w14:paraId="605A126D" w14:textId="6DF07DD2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6"/>
          </w:tcPr>
          <w:p w14:paraId="287686C9" w14:textId="0EEA739E" w:rsidR="00F550E2" w:rsidRPr="009A10D1" w:rsidRDefault="00F550E2" w:rsidP="00F550E2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  <w:gridSpan w:val="4"/>
          </w:tcPr>
          <w:p w14:paraId="661D8583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pct"/>
            <w:gridSpan w:val="4"/>
          </w:tcPr>
          <w:p w14:paraId="1AC9F3AB" w14:textId="57A98ADF" w:rsidR="00F550E2" w:rsidRPr="009A10D1" w:rsidRDefault="00F550E2" w:rsidP="00F550E2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0E2" w:rsidRPr="009A10D1" w14:paraId="76B4C390" w14:textId="77777777" w:rsidTr="00DE24D1">
        <w:tc>
          <w:tcPr>
            <w:tcW w:w="2296" w:type="pct"/>
          </w:tcPr>
          <w:p w14:paraId="1D96AA3E" w14:textId="7043D603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01" w:type="pct"/>
            <w:gridSpan w:val="2"/>
            <w:vAlign w:val="center"/>
          </w:tcPr>
          <w:p w14:paraId="380DD548" w14:textId="633BD316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gridSpan w:val="3"/>
            <w:vAlign w:val="center"/>
          </w:tcPr>
          <w:p w14:paraId="05BBECF2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157DC5D3" w14:textId="5B3E26BC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" w:type="pct"/>
            <w:gridSpan w:val="3"/>
          </w:tcPr>
          <w:p w14:paraId="151AF530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vAlign w:val="center"/>
          </w:tcPr>
          <w:p w14:paraId="463CFB7E" w14:textId="5E0CDFD2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5" w:type="pct"/>
            <w:vAlign w:val="center"/>
          </w:tcPr>
          <w:p w14:paraId="2C88EE6F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vAlign w:val="center"/>
          </w:tcPr>
          <w:p w14:paraId="1C2FF41D" w14:textId="0B66CDE0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F550E2" w:rsidRPr="009A10D1" w14:paraId="25FC42BB" w14:textId="77777777" w:rsidTr="00DE24D1">
        <w:tc>
          <w:tcPr>
            <w:tcW w:w="2296" w:type="pct"/>
          </w:tcPr>
          <w:p w14:paraId="0467F2E4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4" w:type="pct"/>
            <w:gridSpan w:val="14"/>
          </w:tcPr>
          <w:p w14:paraId="3A1A820F" w14:textId="7737EB67" w:rsidR="00F550E2" w:rsidRPr="009A10D1" w:rsidRDefault="00F550E2" w:rsidP="00F550E2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550E2" w:rsidRPr="009A10D1" w14:paraId="507833D2" w14:textId="77777777" w:rsidTr="00DE24D1">
        <w:tc>
          <w:tcPr>
            <w:tcW w:w="2296" w:type="pct"/>
          </w:tcPr>
          <w:p w14:paraId="6C34AF08" w14:textId="3F7FC230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01" w:type="pct"/>
            <w:gridSpan w:val="2"/>
          </w:tcPr>
          <w:p w14:paraId="3C2BBA58" w14:textId="2720B670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gridSpan w:val="3"/>
          </w:tcPr>
          <w:p w14:paraId="7498A64B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1F3093C5" w14:textId="130B3D7E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3"/>
          </w:tcPr>
          <w:p w14:paraId="25A19E3F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4409AC6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D7E6722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75476EF2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0E2" w:rsidRPr="009A10D1" w14:paraId="4A5BEDFA" w14:textId="77777777" w:rsidTr="00DE24D1">
        <w:tc>
          <w:tcPr>
            <w:tcW w:w="2296" w:type="pct"/>
          </w:tcPr>
          <w:p w14:paraId="557C7741" w14:textId="633CFA45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ขายและการให้บริการ</w:t>
            </w:r>
          </w:p>
        </w:tc>
        <w:tc>
          <w:tcPr>
            <w:tcW w:w="601" w:type="pct"/>
            <w:gridSpan w:val="2"/>
          </w:tcPr>
          <w:p w14:paraId="22F7E8A2" w14:textId="0D0A08C2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27" w:type="pct"/>
            <w:gridSpan w:val="3"/>
          </w:tcPr>
          <w:p w14:paraId="1BA45789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0ABEDD98" w14:textId="6B526E8D" w:rsidR="00F550E2" w:rsidRPr="009A10D1" w:rsidRDefault="00F550E2" w:rsidP="009C2F7F">
            <w:pPr>
              <w:pStyle w:val="BodyText"/>
              <w:tabs>
                <w:tab w:val="decimal" w:pos="64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3"/>
          </w:tcPr>
          <w:p w14:paraId="5747B3E2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74CCD09F" w14:textId="51303A6F" w:rsidR="00F550E2" w:rsidRPr="009A10D1" w:rsidRDefault="00F550E2" w:rsidP="00F550E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706C56B3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07470372" w14:textId="77EE8FC0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0E2" w:rsidRPr="009A10D1" w14:paraId="6BF78CDC" w14:textId="77777777" w:rsidTr="00DE24D1">
        <w:tc>
          <w:tcPr>
            <w:tcW w:w="2296" w:type="pct"/>
          </w:tcPr>
          <w:p w14:paraId="4A4A871C" w14:textId="193A4FD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601" w:type="pct"/>
            <w:gridSpan w:val="2"/>
          </w:tcPr>
          <w:p w14:paraId="282E23AD" w14:textId="647C0297" w:rsidR="00F550E2" w:rsidRPr="009A10D1" w:rsidRDefault="00F550E2" w:rsidP="00F550E2">
            <w:pPr>
              <w:pStyle w:val="BodyText"/>
              <w:tabs>
                <w:tab w:val="decimal" w:pos="666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3"/>
          </w:tcPr>
          <w:p w14:paraId="0D1B69E9" w14:textId="5E6D42E1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FBABCC0" w14:textId="0EE1FCE7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</w:t>
            </w:r>
          </w:p>
        </w:tc>
        <w:tc>
          <w:tcPr>
            <w:tcW w:w="141" w:type="pct"/>
            <w:gridSpan w:val="3"/>
          </w:tcPr>
          <w:p w14:paraId="69E7F8ED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03457A96" w14:textId="0CBE32F1" w:rsidR="00F550E2" w:rsidRPr="009A10D1" w:rsidRDefault="00F550E2" w:rsidP="00F550E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1B7C81D8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128DFB8A" w14:textId="59EA0D1A" w:rsidR="00F550E2" w:rsidRPr="009A10D1" w:rsidRDefault="00F550E2" w:rsidP="00F550E2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0E2" w:rsidRPr="009A10D1" w14:paraId="28D1C1E3" w14:textId="77777777" w:rsidTr="00DE24D1">
        <w:tc>
          <w:tcPr>
            <w:tcW w:w="2296" w:type="pct"/>
          </w:tcPr>
          <w:p w14:paraId="724DAA9B" w14:textId="6E8065F8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1" w:type="pct"/>
            <w:gridSpan w:val="2"/>
          </w:tcPr>
          <w:p w14:paraId="2896E9B5" w14:textId="430A46C8" w:rsidR="00F550E2" w:rsidRPr="009A10D1" w:rsidRDefault="00F550E2" w:rsidP="00CE065A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0.52</w:t>
            </w:r>
          </w:p>
        </w:tc>
        <w:tc>
          <w:tcPr>
            <w:tcW w:w="127" w:type="pct"/>
            <w:gridSpan w:val="3"/>
          </w:tcPr>
          <w:p w14:paraId="40907FB9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0280B42D" w14:textId="2A4210C8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0.15</w:t>
            </w:r>
          </w:p>
        </w:tc>
        <w:tc>
          <w:tcPr>
            <w:tcW w:w="141" w:type="pct"/>
            <w:gridSpan w:val="3"/>
          </w:tcPr>
          <w:p w14:paraId="1E8CDF44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1D5E0109" w14:textId="77B51001" w:rsidR="00F550E2" w:rsidRPr="009A10D1" w:rsidRDefault="00F550E2" w:rsidP="00F550E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3A5A6BC5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39E53291" w14:textId="5F723220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0E2" w:rsidRPr="009A10D1" w14:paraId="463E5C5F" w14:textId="77777777" w:rsidTr="00DE24D1">
        <w:tc>
          <w:tcPr>
            <w:tcW w:w="2296" w:type="pct"/>
          </w:tcPr>
          <w:p w14:paraId="28F3FA51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601" w:type="pct"/>
            <w:gridSpan w:val="2"/>
          </w:tcPr>
          <w:p w14:paraId="32D6C66D" w14:textId="7FF2FB45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pct"/>
            <w:gridSpan w:val="3"/>
          </w:tcPr>
          <w:p w14:paraId="748704A2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6" w:type="pct"/>
            <w:gridSpan w:val="2"/>
          </w:tcPr>
          <w:p w14:paraId="7AC9AE2A" w14:textId="77777777" w:rsidR="00F550E2" w:rsidRPr="009A10D1" w:rsidRDefault="00F550E2" w:rsidP="00F550E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3"/>
          </w:tcPr>
          <w:p w14:paraId="262B7014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71" w:type="pct"/>
            <w:gridSpan w:val="2"/>
          </w:tcPr>
          <w:p w14:paraId="6B777B9D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pct"/>
          </w:tcPr>
          <w:p w14:paraId="61CE39C2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62" w:type="pct"/>
          </w:tcPr>
          <w:p w14:paraId="3F8AADE7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50E2" w:rsidRPr="009A10D1" w14:paraId="4437772C" w14:textId="77777777" w:rsidTr="00DE24D1">
        <w:tc>
          <w:tcPr>
            <w:tcW w:w="2296" w:type="pct"/>
          </w:tcPr>
          <w:p w14:paraId="05A28492" w14:textId="2BB600A8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1" w:type="pct"/>
            <w:gridSpan w:val="2"/>
          </w:tcPr>
          <w:p w14:paraId="46C49674" w14:textId="1B8C1E76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gridSpan w:val="3"/>
          </w:tcPr>
          <w:p w14:paraId="7ECCA991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0C92202E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3"/>
          </w:tcPr>
          <w:p w14:paraId="5CE94BF7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7D1438F7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0BDA4DB3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50E38A24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0E2" w:rsidRPr="009A10D1" w14:paraId="260D689F" w14:textId="77777777" w:rsidTr="00DE24D1">
        <w:tc>
          <w:tcPr>
            <w:tcW w:w="2296" w:type="pct"/>
          </w:tcPr>
          <w:p w14:paraId="1EE3A2A3" w14:textId="1B0A1B9A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1" w:type="pct"/>
            <w:gridSpan w:val="2"/>
          </w:tcPr>
          <w:p w14:paraId="1DE2FDEA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gridSpan w:val="3"/>
          </w:tcPr>
          <w:p w14:paraId="2833C46A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502D825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3"/>
          </w:tcPr>
          <w:p w14:paraId="392AE1C7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3D245D12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371343D9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791E9A2B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0E2" w:rsidRPr="009A10D1" w14:paraId="6F45DE40" w14:textId="77777777" w:rsidTr="00DE24D1">
        <w:tc>
          <w:tcPr>
            <w:tcW w:w="2296" w:type="pct"/>
          </w:tcPr>
          <w:p w14:paraId="6B735F1F" w14:textId="6DD1A5A1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601" w:type="pct"/>
            <w:gridSpan w:val="2"/>
          </w:tcPr>
          <w:p w14:paraId="44150D6A" w14:textId="1876FBE4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179.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27" w:type="pct"/>
            <w:gridSpan w:val="3"/>
          </w:tcPr>
          <w:p w14:paraId="76B07DBC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BD49A84" w14:textId="358C1636" w:rsidR="00F550E2" w:rsidRPr="009A10D1" w:rsidRDefault="00F550E2" w:rsidP="00F550E2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56.11</w:t>
            </w:r>
          </w:p>
        </w:tc>
        <w:tc>
          <w:tcPr>
            <w:tcW w:w="141" w:type="pct"/>
            <w:gridSpan w:val="3"/>
          </w:tcPr>
          <w:p w14:paraId="5638B8A8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5910E4DD" w14:textId="330345FF" w:rsidR="00F550E2" w:rsidRPr="009A10D1" w:rsidRDefault="00F550E2" w:rsidP="00F550E2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35.55</w:t>
            </w:r>
          </w:p>
        </w:tc>
        <w:tc>
          <w:tcPr>
            <w:tcW w:w="125" w:type="pct"/>
          </w:tcPr>
          <w:p w14:paraId="7828D856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52004437" w14:textId="1D6AB077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</w:tr>
      <w:tr w:rsidR="00F550E2" w:rsidRPr="009A10D1" w14:paraId="21B24A62" w14:textId="77777777" w:rsidTr="00DE24D1">
        <w:tc>
          <w:tcPr>
            <w:tcW w:w="2296" w:type="pct"/>
          </w:tcPr>
          <w:p w14:paraId="2E0A45D0" w14:textId="4FDC6359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5B24F5BB" w14:textId="18C506CF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</w:rPr>
              <w:t>5.44</w:t>
            </w:r>
          </w:p>
        </w:tc>
        <w:tc>
          <w:tcPr>
            <w:tcW w:w="127" w:type="pct"/>
            <w:gridSpan w:val="3"/>
          </w:tcPr>
          <w:p w14:paraId="33F3F77A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3169D66B" w14:textId="6C374A24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41" w:type="pct"/>
            <w:gridSpan w:val="3"/>
          </w:tcPr>
          <w:p w14:paraId="44538B35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54103CE8" w14:textId="4618111E" w:rsidR="00F550E2" w:rsidRPr="009A10D1" w:rsidRDefault="00F550E2" w:rsidP="00F550E2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4.06</w:t>
            </w:r>
          </w:p>
        </w:tc>
        <w:tc>
          <w:tcPr>
            <w:tcW w:w="125" w:type="pct"/>
          </w:tcPr>
          <w:p w14:paraId="0DFD6328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CD1A4F6" w14:textId="2AFB1FBA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</w:t>
            </w:r>
          </w:p>
        </w:tc>
      </w:tr>
      <w:tr w:rsidR="00F550E2" w:rsidRPr="009A10D1" w14:paraId="11F2126A" w14:textId="77777777" w:rsidTr="00DE24D1">
        <w:tc>
          <w:tcPr>
            <w:tcW w:w="2296" w:type="pct"/>
          </w:tcPr>
          <w:p w14:paraId="772A01AE" w14:textId="0EB91F2A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8F7237" w14:textId="44170A24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BD5FD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4.77</w:t>
            </w:r>
          </w:p>
        </w:tc>
        <w:tc>
          <w:tcPr>
            <w:tcW w:w="127" w:type="pct"/>
            <w:gridSpan w:val="3"/>
          </w:tcPr>
          <w:p w14:paraId="171D6127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24DF58" w14:textId="2B1A238B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.46</w:t>
            </w:r>
          </w:p>
        </w:tc>
        <w:tc>
          <w:tcPr>
            <w:tcW w:w="141" w:type="pct"/>
            <w:gridSpan w:val="3"/>
          </w:tcPr>
          <w:p w14:paraId="6A992C6D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A3C4C" w14:textId="0015DEF5" w:rsidR="00F550E2" w:rsidRPr="009A10D1" w:rsidRDefault="00F550E2" w:rsidP="00F550E2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39.61</w:t>
            </w:r>
          </w:p>
        </w:tc>
        <w:tc>
          <w:tcPr>
            <w:tcW w:w="125" w:type="pct"/>
          </w:tcPr>
          <w:p w14:paraId="67F7FC42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F956936" w14:textId="4A077E58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86</w:t>
            </w:r>
          </w:p>
        </w:tc>
      </w:tr>
      <w:tr w:rsidR="00F550E2" w:rsidRPr="009A10D1" w14:paraId="5221FE6E" w14:textId="77777777" w:rsidTr="00DE24D1">
        <w:tc>
          <w:tcPr>
            <w:tcW w:w="2296" w:type="pct"/>
          </w:tcPr>
          <w:p w14:paraId="281F839A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5C087892" w14:textId="77777777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" w:type="pct"/>
            <w:gridSpan w:val="3"/>
          </w:tcPr>
          <w:p w14:paraId="4C0659C5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</w:tcBorders>
          </w:tcPr>
          <w:p w14:paraId="2AAEC784" w14:textId="77777777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gridSpan w:val="3"/>
          </w:tcPr>
          <w:p w14:paraId="0E28CA7A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571" w:type="pct"/>
            <w:gridSpan w:val="2"/>
            <w:tcBorders>
              <w:top w:val="double" w:sz="4" w:space="0" w:color="auto"/>
            </w:tcBorders>
          </w:tcPr>
          <w:p w14:paraId="4DEC74A6" w14:textId="77777777" w:rsidR="00F550E2" w:rsidRPr="009A10D1" w:rsidRDefault="00F550E2" w:rsidP="00F550E2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</w:tcPr>
          <w:p w14:paraId="0343E557" w14:textId="77777777" w:rsidR="00F550E2" w:rsidRPr="009A10D1" w:rsidRDefault="00F550E2" w:rsidP="00F550E2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5EC1F6B2" w14:textId="77777777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50E2" w:rsidRPr="009A10D1" w14:paraId="27635DB8" w14:textId="77777777" w:rsidTr="00DE24D1">
        <w:tc>
          <w:tcPr>
            <w:tcW w:w="2296" w:type="pct"/>
          </w:tcPr>
          <w:p w14:paraId="7FF9B39E" w14:textId="4A37D7DA" w:rsidR="00F550E2" w:rsidRPr="009A10D1" w:rsidRDefault="00F550E2" w:rsidP="00F550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1" w:type="pct"/>
            <w:gridSpan w:val="8"/>
          </w:tcPr>
          <w:p w14:paraId="296CB50D" w14:textId="77777777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14:paraId="4A6A88EA" w14:textId="77777777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pct"/>
            <w:gridSpan w:val="4"/>
          </w:tcPr>
          <w:p w14:paraId="74136700" w14:textId="77777777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0E2" w:rsidRPr="009A10D1" w14:paraId="695DAD4A" w14:textId="77777777" w:rsidTr="00DE24D1">
        <w:tc>
          <w:tcPr>
            <w:tcW w:w="2296" w:type="pct"/>
          </w:tcPr>
          <w:p w14:paraId="2A0F12EB" w14:textId="5D131519" w:rsidR="00F550E2" w:rsidRPr="009A10D1" w:rsidRDefault="00F550E2" w:rsidP="00F550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82" w:type="pct"/>
            <w:vAlign w:val="center"/>
          </w:tcPr>
          <w:p w14:paraId="1F558841" w14:textId="25BF6439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" w:type="pct"/>
            <w:gridSpan w:val="2"/>
            <w:vAlign w:val="center"/>
          </w:tcPr>
          <w:p w14:paraId="2F58F903" w14:textId="77777777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gridSpan w:val="5"/>
            <w:vAlign w:val="center"/>
          </w:tcPr>
          <w:p w14:paraId="0355A1F0" w14:textId="08471742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" w:type="pct"/>
            <w:gridSpan w:val="2"/>
          </w:tcPr>
          <w:p w14:paraId="0732305C" w14:textId="77777777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vAlign w:val="center"/>
          </w:tcPr>
          <w:p w14:paraId="2B75E76E" w14:textId="2FBB1A4F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6" w:type="pct"/>
            <w:gridSpan w:val="2"/>
            <w:vAlign w:val="center"/>
          </w:tcPr>
          <w:p w14:paraId="653C2EAA" w14:textId="77777777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50D72971" w14:textId="7332D2B4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F550E2" w:rsidRPr="009A10D1" w14:paraId="7D653F6D" w14:textId="77777777" w:rsidTr="00DE24D1">
        <w:tc>
          <w:tcPr>
            <w:tcW w:w="2296" w:type="pct"/>
          </w:tcPr>
          <w:p w14:paraId="49CDD689" w14:textId="77777777" w:rsidR="00F550E2" w:rsidRPr="009A10D1" w:rsidRDefault="00F550E2" w:rsidP="00F550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4" w:type="pct"/>
            <w:gridSpan w:val="14"/>
          </w:tcPr>
          <w:p w14:paraId="78AC19C3" w14:textId="77777777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550E2" w:rsidRPr="009A10D1" w14:paraId="5F47E443" w14:textId="77777777" w:rsidTr="00DE24D1">
        <w:tc>
          <w:tcPr>
            <w:tcW w:w="2296" w:type="pct"/>
          </w:tcPr>
          <w:p w14:paraId="303F46E3" w14:textId="77777777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82" w:type="pct"/>
            <w:shd w:val="clear" w:color="auto" w:fill="auto"/>
          </w:tcPr>
          <w:p w14:paraId="068F49E9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42132225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gridSpan w:val="5"/>
          </w:tcPr>
          <w:p w14:paraId="7311CF9D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0D56A2A3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4FAA1092" w14:textId="77777777" w:rsidR="00F550E2" w:rsidRPr="009A10D1" w:rsidRDefault="00F550E2" w:rsidP="00F550E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4A4A8436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27BED6EC" w14:textId="77777777" w:rsidR="00F550E2" w:rsidRPr="009A10D1" w:rsidRDefault="00F550E2" w:rsidP="00F550E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0E2" w:rsidRPr="009A10D1" w14:paraId="094C03A3" w14:textId="77777777" w:rsidTr="00DE24D1">
        <w:tc>
          <w:tcPr>
            <w:tcW w:w="2296" w:type="pct"/>
          </w:tcPr>
          <w:p w14:paraId="640CD7F2" w14:textId="77777777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2" w:type="pct"/>
            <w:shd w:val="clear" w:color="auto" w:fill="auto"/>
          </w:tcPr>
          <w:p w14:paraId="5BC5578C" w14:textId="52BA9EF9" w:rsidR="00F550E2" w:rsidRPr="009A10D1" w:rsidRDefault="00F550E2" w:rsidP="00644C5C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35" w:type="pct"/>
            <w:gridSpan w:val="2"/>
          </w:tcPr>
          <w:p w14:paraId="3CBC80A2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gridSpan w:val="5"/>
            <w:shd w:val="clear" w:color="auto" w:fill="auto"/>
          </w:tcPr>
          <w:p w14:paraId="269F9A79" w14:textId="710F2FD2" w:rsidR="00F550E2" w:rsidRPr="009A10D1" w:rsidRDefault="00F550E2" w:rsidP="00F550E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53F5E2B5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1B070FED" w14:textId="2539D878" w:rsidR="00F550E2" w:rsidRPr="009A10D1" w:rsidRDefault="00F550E2" w:rsidP="00F550E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</w:tcPr>
          <w:p w14:paraId="78FAA639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42C7E293" w14:textId="016AF835" w:rsidR="00F550E2" w:rsidRPr="009A10D1" w:rsidRDefault="00F550E2" w:rsidP="00F550E2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0E2" w:rsidRPr="009A10D1" w14:paraId="7BFEB115" w14:textId="77777777" w:rsidTr="00DE24D1">
        <w:tc>
          <w:tcPr>
            <w:tcW w:w="2296" w:type="pct"/>
          </w:tcPr>
          <w:p w14:paraId="44343CB6" w14:textId="77777777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shd w:val="clear" w:color="auto" w:fill="auto"/>
          </w:tcPr>
          <w:p w14:paraId="2309EA4F" w14:textId="79968692" w:rsidR="00F550E2" w:rsidRPr="009A10D1" w:rsidRDefault="00F550E2" w:rsidP="00644C5C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89.83</w:t>
            </w:r>
          </w:p>
        </w:tc>
        <w:tc>
          <w:tcPr>
            <w:tcW w:w="135" w:type="pct"/>
            <w:gridSpan w:val="2"/>
          </w:tcPr>
          <w:p w14:paraId="4E6EAA85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5"/>
            <w:shd w:val="clear" w:color="auto" w:fill="auto"/>
          </w:tcPr>
          <w:p w14:paraId="069097A5" w14:textId="1BFEBD41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</w:t>
            </w:r>
          </w:p>
        </w:tc>
        <w:tc>
          <w:tcPr>
            <w:tcW w:w="132" w:type="pct"/>
            <w:gridSpan w:val="2"/>
          </w:tcPr>
          <w:p w14:paraId="74165AEC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</w:tcPr>
          <w:p w14:paraId="18AB029A" w14:textId="37324365" w:rsidR="00F550E2" w:rsidRPr="009A10D1" w:rsidRDefault="00F550E2" w:rsidP="00F550E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</w:tcPr>
          <w:p w14:paraId="738F92F4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66057FA4" w14:textId="2034C230" w:rsidR="00F550E2" w:rsidRPr="009A10D1" w:rsidRDefault="00F550E2" w:rsidP="00F550E2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0E2" w:rsidRPr="009A10D1" w14:paraId="1A9010FD" w14:textId="77777777" w:rsidTr="00DE24D1">
        <w:tc>
          <w:tcPr>
            <w:tcW w:w="2296" w:type="pct"/>
          </w:tcPr>
          <w:p w14:paraId="467F17B2" w14:textId="5E849AFC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4BCE674" w14:textId="4ED7D194" w:rsidR="00F550E2" w:rsidRPr="009A10D1" w:rsidRDefault="00F550E2" w:rsidP="00644C5C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0.27</w:t>
            </w:r>
          </w:p>
        </w:tc>
        <w:tc>
          <w:tcPr>
            <w:tcW w:w="135" w:type="pct"/>
            <w:gridSpan w:val="2"/>
          </w:tcPr>
          <w:p w14:paraId="2DE19B00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0424F1" w14:textId="3181ADC7" w:rsidR="00F550E2" w:rsidRPr="009A10D1" w:rsidRDefault="00F550E2" w:rsidP="00F550E2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110A1881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B5AD65E" w14:textId="56F4825C" w:rsidR="00F550E2" w:rsidRPr="009A10D1" w:rsidRDefault="00F550E2" w:rsidP="00F550E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</w:tcPr>
          <w:p w14:paraId="76DEB541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8DC6809" w14:textId="7D39DFCE" w:rsidR="00F550E2" w:rsidRPr="009A10D1" w:rsidRDefault="00F550E2" w:rsidP="00F550E2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0E2" w:rsidRPr="009A10D1" w14:paraId="5A8FBA33" w14:textId="77777777" w:rsidTr="00DE24D1">
        <w:tc>
          <w:tcPr>
            <w:tcW w:w="2296" w:type="pct"/>
          </w:tcPr>
          <w:p w14:paraId="74DC7227" w14:textId="77777777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4485D" w14:textId="4B0D48E4" w:rsidR="00F550E2" w:rsidRPr="009A10D1" w:rsidRDefault="00F550E2" w:rsidP="00644C5C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90.31</w:t>
            </w:r>
          </w:p>
        </w:tc>
        <w:tc>
          <w:tcPr>
            <w:tcW w:w="135" w:type="pct"/>
            <w:gridSpan w:val="2"/>
          </w:tcPr>
          <w:p w14:paraId="4D28FDE9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1C397" w14:textId="59AD91D1" w:rsidR="00F550E2" w:rsidRPr="009A10D1" w:rsidRDefault="00F550E2" w:rsidP="00F550E2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</w:t>
            </w:r>
          </w:p>
        </w:tc>
        <w:tc>
          <w:tcPr>
            <w:tcW w:w="132" w:type="pct"/>
            <w:gridSpan w:val="2"/>
          </w:tcPr>
          <w:p w14:paraId="30D93992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188254FB" w14:textId="1E503E54" w:rsidR="00F550E2" w:rsidRPr="009A10D1" w:rsidRDefault="00F550E2" w:rsidP="00DE24D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</w:tcPr>
          <w:p w14:paraId="5B02EAD6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9F802CA" w14:textId="60890170" w:rsidR="00F550E2" w:rsidRPr="009A10D1" w:rsidRDefault="00F550E2" w:rsidP="00F550E2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550E2" w:rsidRPr="009A10D1" w14:paraId="53E01680" w14:textId="77777777" w:rsidTr="00DE24D1">
        <w:tc>
          <w:tcPr>
            <w:tcW w:w="2296" w:type="pct"/>
          </w:tcPr>
          <w:p w14:paraId="56E726EB" w14:textId="77777777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</w:tcPr>
          <w:p w14:paraId="7CCCF0E4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5D424DC4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gridSpan w:val="5"/>
          </w:tcPr>
          <w:p w14:paraId="53AE4A9E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14:paraId="6071773F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7BF8A2A5" w14:textId="77777777" w:rsidR="00F550E2" w:rsidRPr="009A10D1" w:rsidRDefault="00F550E2" w:rsidP="00F550E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  <w:gridSpan w:val="2"/>
          </w:tcPr>
          <w:p w14:paraId="0C849053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6" w:type="pct"/>
          </w:tcPr>
          <w:p w14:paraId="54A187B5" w14:textId="77777777" w:rsidR="00F550E2" w:rsidRPr="009A10D1" w:rsidRDefault="00F550E2" w:rsidP="00F550E2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C2F7F" w:rsidRPr="009A10D1" w14:paraId="57D7C232" w14:textId="77777777" w:rsidTr="00DE24D1">
        <w:tc>
          <w:tcPr>
            <w:tcW w:w="2296" w:type="pct"/>
          </w:tcPr>
          <w:p w14:paraId="3C8DDB44" w14:textId="43D56DD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82" w:type="pct"/>
          </w:tcPr>
          <w:p w14:paraId="29219FF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0A03700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gridSpan w:val="5"/>
          </w:tcPr>
          <w:p w14:paraId="40EE4C9C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14:paraId="10FDC4C2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7271EFE9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  <w:gridSpan w:val="2"/>
          </w:tcPr>
          <w:p w14:paraId="180DA8A5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6" w:type="pct"/>
          </w:tcPr>
          <w:p w14:paraId="5F0B841A" w14:textId="77777777" w:rsidR="009C2F7F" w:rsidRPr="009A10D1" w:rsidRDefault="009C2F7F" w:rsidP="009C2F7F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C2F7F" w:rsidRPr="009A10D1" w14:paraId="28732D24" w14:textId="77777777" w:rsidTr="00DE24D1">
        <w:tc>
          <w:tcPr>
            <w:tcW w:w="2296" w:type="pct"/>
          </w:tcPr>
          <w:p w14:paraId="49F35CD7" w14:textId="6DE3A300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83D77E1" w14:textId="50F1254B" w:rsidR="009C2F7F" w:rsidRPr="009A10D1" w:rsidRDefault="009C2F7F" w:rsidP="009C2F7F">
            <w:pPr>
              <w:pStyle w:val="BodyText"/>
              <w:tabs>
                <w:tab w:val="decimal" w:pos="666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092CA911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gridSpan w:val="5"/>
          </w:tcPr>
          <w:p w14:paraId="115E98BE" w14:textId="4E309679" w:rsidR="009C2F7F" w:rsidRPr="009A10D1" w:rsidRDefault="009C2F7F" w:rsidP="009C2F7F">
            <w:pPr>
              <w:pStyle w:val="BodyText"/>
              <w:tabs>
                <w:tab w:val="decimal" w:pos="6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751660E6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76905A60" w14:textId="39096CD6" w:rsidR="009C2F7F" w:rsidRPr="009A10D1" w:rsidRDefault="009C2F7F" w:rsidP="00DE24D1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100.72</w:t>
            </w:r>
          </w:p>
        </w:tc>
        <w:tc>
          <w:tcPr>
            <w:tcW w:w="146" w:type="pct"/>
            <w:gridSpan w:val="2"/>
          </w:tcPr>
          <w:p w14:paraId="1AE81AC6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6" w:type="pct"/>
          </w:tcPr>
          <w:p w14:paraId="5557E82F" w14:textId="39A10F28" w:rsidR="009C2F7F" w:rsidRPr="009A10D1" w:rsidRDefault="009C2F7F" w:rsidP="009C2F7F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</w:p>
        </w:tc>
      </w:tr>
      <w:tr w:rsidR="009C2F7F" w:rsidRPr="009A10D1" w14:paraId="1E5B39B1" w14:textId="77777777" w:rsidTr="00DE24D1">
        <w:tc>
          <w:tcPr>
            <w:tcW w:w="2296" w:type="pct"/>
          </w:tcPr>
          <w:p w14:paraId="0E1F692C" w14:textId="72CF3AF5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66127AF3" w14:textId="1315C982" w:rsidR="009C2F7F" w:rsidRPr="009A10D1" w:rsidRDefault="009C2F7F" w:rsidP="009C2F7F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8.03</w:t>
            </w:r>
          </w:p>
        </w:tc>
        <w:tc>
          <w:tcPr>
            <w:tcW w:w="135" w:type="pct"/>
            <w:gridSpan w:val="2"/>
          </w:tcPr>
          <w:p w14:paraId="6E039E6E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gridSpan w:val="5"/>
          </w:tcPr>
          <w:p w14:paraId="1BE1E038" w14:textId="0C69D9F1" w:rsidR="009C2F7F" w:rsidRPr="009A10D1" w:rsidRDefault="00AB67CA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5.99</w:t>
            </w:r>
          </w:p>
        </w:tc>
        <w:tc>
          <w:tcPr>
            <w:tcW w:w="132" w:type="pct"/>
            <w:gridSpan w:val="2"/>
          </w:tcPr>
          <w:p w14:paraId="43637A5E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5A5A4090" w14:textId="48232FEC" w:rsidR="009C2F7F" w:rsidRPr="009A10D1" w:rsidRDefault="009C2F7F" w:rsidP="00DE24D1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46" w:type="pct"/>
            <w:gridSpan w:val="2"/>
          </w:tcPr>
          <w:p w14:paraId="536BBB0A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66F34998" w14:textId="08F23C57" w:rsidR="009C2F7F" w:rsidRPr="009A10D1" w:rsidRDefault="009C2F7F" w:rsidP="009C2F7F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</w:tr>
      <w:tr w:rsidR="009C2F7F" w:rsidRPr="009A10D1" w14:paraId="089775CB" w14:textId="77777777" w:rsidTr="00DE24D1">
        <w:tc>
          <w:tcPr>
            <w:tcW w:w="2296" w:type="pct"/>
          </w:tcPr>
          <w:p w14:paraId="3A239583" w14:textId="01A8DB2C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BA13A" w14:textId="45ECE852" w:rsidR="009C2F7F" w:rsidRPr="009A10D1" w:rsidRDefault="009C2F7F" w:rsidP="00DE24D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8.03</w:t>
            </w:r>
          </w:p>
        </w:tc>
        <w:tc>
          <w:tcPr>
            <w:tcW w:w="135" w:type="pct"/>
            <w:gridSpan w:val="2"/>
          </w:tcPr>
          <w:p w14:paraId="5ED4F15B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C0E3F" w14:textId="04751FF5" w:rsidR="009C2F7F" w:rsidRPr="009A10D1" w:rsidRDefault="00AB67CA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5.99</w:t>
            </w:r>
          </w:p>
        </w:tc>
        <w:tc>
          <w:tcPr>
            <w:tcW w:w="132" w:type="pct"/>
            <w:gridSpan w:val="2"/>
          </w:tcPr>
          <w:p w14:paraId="5CFB5DBA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247966B" w14:textId="1701C2C3" w:rsidR="009C2F7F" w:rsidRPr="009A10D1" w:rsidRDefault="009C2F7F" w:rsidP="00DE24D1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100.75</w:t>
            </w:r>
          </w:p>
        </w:tc>
        <w:tc>
          <w:tcPr>
            <w:tcW w:w="146" w:type="pct"/>
            <w:gridSpan w:val="2"/>
          </w:tcPr>
          <w:p w14:paraId="7F624548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7808E71F" w14:textId="399971A1" w:rsidR="009C2F7F" w:rsidRPr="009A10D1" w:rsidRDefault="009C2F7F" w:rsidP="009C2F7F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133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</w:p>
        </w:tc>
      </w:tr>
      <w:tr w:rsidR="00DE24D1" w:rsidRPr="009A10D1" w14:paraId="04EE38FF" w14:textId="77777777" w:rsidTr="00DE24D1">
        <w:tc>
          <w:tcPr>
            <w:tcW w:w="2296" w:type="pct"/>
          </w:tcPr>
          <w:p w14:paraId="6BC0CD68" w14:textId="77777777" w:rsidR="00DE24D1" w:rsidRPr="009A10D1" w:rsidRDefault="00DE24D1" w:rsidP="00CA64A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</w:tcPr>
          <w:p w14:paraId="5E94FB93" w14:textId="77777777" w:rsidR="00DE24D1" w:rsidRPr="009A10D1" w:rsidRDefault="00DE24D1" w:rsidP="00CA64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  <w:gridSpan w:val="3"/>
          </w:tcPr>
          <w:p w14:paraId="14842CB8" w14:textId="77777777" w:rsidR="00DE24D1" w:rsidRPr="009A10D1" w:rsidRDefault="00DE24D1" w:rsidP="00CA64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gridSpan w:val="5"/>
          </w:tcPr>
          <w:p w14:paraId="2DB43B0E" w14:textId="77777777" w:rsidR="00DE24D1" w:rsidRPr="009A10D1" w:rsidRDefault="00DE24D1" w:rsidP="00CA64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</w:tcPr>
          <w:p w14:paraId="764A4201" w14:textId="77777777" w:rsidR="00DE24D1" w:rsidRPr="009A10D1" w:rsidRDefault="00DE24D1" w:rsidP="00CA64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19D309DD" w14:textId="77777777" w:rsidR="00DE24D1" w:rsidRPr="009A10D1" w:rsidRDefault="00DE24D1" w:rsidP="00CA64A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2"/>
          </w:tcPr>
          <w:p w14:paraId="502E3388" w14:textId="77777777" w:rsidR="00DE24D1" w:rsidRPr="009A10D1" w:rsidRDefault="00DE24D1" w:rsidP="00CA64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2" w:type="pct"/>
          </w:tcPr>
          <w:p w14:paraId="177BD6DA" w14:textId="77777777" w:rsidR="00DE24D1" w:rsidRPr="009A10D1" w:rsidRDefault="00DE24D1" w:rsidP="00CA64AE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E24D1" w:rsidRPr="009A10D1" w14:paraId="72586070" w14:textId="77777777" w:rsidTr="00DE24D1">
        <w:tc>
          <w:tcPr>
            <w:tcW w:w="2296" w:type="pct"/>
          </w:tcPr>
          <w:p w14:paraId="420D5345" w14:textId="04E2C9A8" w:rsidR="00DE24D1" w:rsidRPr="009A10D1" w:rsidRDefault="00DE24D1" w:rsidP="00DE24D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82" w:type="pct"/>
          </w:tcPr>
          <w:p w14:paraId="14406698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  <w:gridSpan w:val="3"/>
          </w:tcPr>
          <w:p w14:paraId="05AC979C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gridSpan w:val="5"/>
          </w:tcPr>
          <w:p w14:paraId="4940EC9A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</w:tcPr>
          <w:p w14:paraId="5AC19ADF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505F4F6D" w14:textId="77777777" w:rsidR="00DE24D1" w:rsidRPr="009A10D1" w:rsidRDefault="00DE24D1" w:rsidP="00DE24D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2"/>
          </w:tcPr>
          <w:p w14:paraId="7376F072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2" w:type="pct"/>
          </w:tcPr>
          <w:p w14:paraId="34F33C2D" w14:textId="77777777" w:rsidR="00DE24D1" w:rsidRPr="009A10D1" w:rsidRDefault="00DE24D1" w:rsidP="00DE24D1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E24D1" w:rsidRPr="009A10D1" w14:paraId="1FE5D058" w14:textId="77777777" w:rsidTr="00DE24D1">
        <w:tc>
          <w:tcPr>
            <w:tcW w:w="2296" w:type="pct"/>
          </w:tcPr>
          <w:p w14:paraId="43789D93" w14:textId="548BA765" w:rsidR="00DE24D1" w:rsidRPr="009A10D1" w:rsidRDefault="00DE24D1" w:rsidP="00DE24D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2" w:type="pct"/>
          </w:tcPr>
          <w:p w14:paraId="0541F808" w14:textId="6D554D59" w:rsidR="00DE24D1" w:rsidRPr="009A10D1" w:rsidRDefault="00DE24D1" w:rsidP="00DE24D1">
            <w:pPr>
              <w:pStyle w:val="BodyText"/>
              <w:tabs>
                <w:tab w:val="decimal" w:pos="666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3"/>
          </w:tcPr>
          <w:p w14:paraId="4ED50666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gridSpan w:val="5"/>
          </w:tcPr>
          <w:p w14:paraId="5D63596F" w14:textId="1E4F4EDD" w:rsidR="00DE24D1" w:rsidRPr="009A10D1" w:rsidRDefault="00DE24D1" w:rsidP="00DE24D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  <w:tc>
          <w:tcPr>
            <w:tcW w:w="131" w:type="pct"/>
          </w:tcPr>
          <w:p w14:paraId="476AE41F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6ABE4935" w14:textId="57667F32" w:rsidR="00DE24D1" w:rsidRPr="009A10D1" w:rsidRDefault="00DE24D1" w:rsidP="00DE24D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210B6F31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2" w:type="pct"/>
          </w:tcPr>
          <w:p w14:paraId="4EB564B8" w14:textId="01FFEF93" w:rsidR="00DE24D1" w:rsidRPr="009A10D1" w:rsidRDefault="00DE24D1" w:rsidP="00DE24D1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4D1" w:rsidRPr="009A10D1" w14:paraId="33EC4CFC" w14:textId="77777777" w:rsidTr="00DE24D1">
        <w:tc>
          <w:tcPr>
            <w:tcW w:w="2296" w:type="pct"/>
          </w:tcPr>
          <w:p w14:paraId="4E769037" w14:textId="3259CA6C" w:rsidR="00DE24D1" w:rsidRPr="009A10D1" w:rsidRDefault="00DE24D1" w:rsidP="00DE24D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35877C6D" w14:textId="7540BD3D" w:rsidR="00DE24D1" w:rsidRPr="009A10D1" w:rsidRDefault="00DE24D1" w:rsidP="00DE24D1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215.58</w:t>
            </w:r>
          </w:p>
        </w:tc>
        <w:tc>
          <w:tcPr>
            <w:tcW w:w="138" w:type="pct"/>
            <w:gridSpan w:val="3"/>
          </w:tcPr>
          <w:p w14:paraId="29BD3166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gridSpan w:val="5"/>
          </w:tcPr>
          <w:p w14:paraId="5A1CDAB0" w14:textId="15C7C968" w:rsidR="00DE24D1" w:rsidRPr="009A10D1" w:rsidRDefault="00DE24D1" w:rsidP="00DE24D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  <w:tc>
          <w:tcPr>
            <w:tcW w:w="131" w:type="pct"/>
          </w:tcPr>
          <w:p w14:paraId="1FFE7A77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00ACE99F" w14:textId="375B2CD0" w:rsidR="00DE24D1" w:rsidRPr="009A10D1" w:rsidRDefault="00DE24D1" w:rsidP="00DE24D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048B29B2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9CB363A" w14:textId="1CA78111" w:rsidR="00DE24D1" w:rsidRPr="009A10D1" w:rsidRDefault="00DE24D1" w:rsidP="00DE24D1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4D1" w:rsidRPr="009A10D1" w14:paraId="61C40863" w14:textId="77777777" w:rsidTr="00DE24D1">
        <w:tc>
          <w:tcPr>
            <w:tcW w:w="2296" w:type="pct"/>
          </w:tcPr>
          <w:p w14:paraId="0B522815" w14:textId="4A9F6014" w:rsidR="00DE24D1" w:rsidRPr="009A10D1" w:rsidRDefault="00DE24D1" w:rsidP="00DE24D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5A82" w14:textId="1E6E85F3" w:rsidR="00DE24D1" w:rsidRPr="009A10D1" w:rsidRDefault="00DE24D1" w:rsidP="00DE24D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215.58</w:t>
            </w:r>
          </w:p>
        </w:tc>
        <w:tc>
          <w:tcPr>
            <w:tcW w:w="138" w:type="pct"/>
            <w:gridSpan w:val="3"/>
          </w:tcPr>
          <w:p w14:paraId="2C1525DD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A53B2" w14:textId="028DE284" w:rsidR="00DE24D1" w:rsidRPr="009A10D1" w:rsidRDefault="00DE24D1" w:rsidP="00DE24D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85</w:t>
            </w:r>
          </w:p>
        </w:tc>
        <w:tc>
          <w:tcPr>
            <w:tcW w:w="131" w:type="pct"/>
          </w:tcPr>
          <w:p w14:paraId="1E49A749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AA36A46" w14:textId="27C58AA1" w:rsidR="00DE24D1" w:rsidRPr="009A10D1" w:rsidRDefault="00DE24D1" w:rsidP="00DE24D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3A30AF3C" w14:textId="77777777" w:rsidR="00DE24D1" w:rsidRPr="009A10D1" w:rsidRDefault="00DE24D1" w:rsidP="00DE24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78BF6649" w14:textId="775B4554" w:rsidR="00DE24D1" w:rsidRPr="009A10D1" w:rsidRDefault="00DE24D1" w:rsidP="00DE24D1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096C8E6" w14:textId="4CA154B8" w:rsidR="009C2F7F" w:rsidRPr="009A10D1" w:rsidRDefault="009C2F7F">
      <w:pPr>
        <w:spacing w:line="240" w:lineRule="auto"/>
        <w:jc w:val="left"/>
        <w:rPr>
          <w:cs/>
        </w:rPr>
      </w:pPr>
    </w:p>
    <w:p w14:paraId="305BA50E" w14:textId="77777777" w:rsidR="005F1377" w:rsidRPr="009A10D1" w:rsidRDefault="005F1377"/>
    <w:p w14:paraId="0FCF9277" w14:textId="77777777" w:rsidR="00DE24D1" w:rsidRPr="009A10D1" w:rsidRDefault="00DE24D1"/>
    <w:tbl>
      <w:tblPr>
        <w:tblW w:w="9472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349"/>
        <w:gridCol w:w="1102"/>
        <w:gridCol w:w="258"/>
        <w:gridCol w:w="1125"/>
        <w:gridCol w:w="250"/>
        <w:gridCol w:w="1042"/>
        <w:gridCol w:w="275"/>
        <w:gridCol w:w="6"/>
        <w:gridCol w:w="1065"/>
      </w:tblGrid>
      <w:tr w:rsidR="00F550E2" w:rsidRPr="009A10D1" w14:paraId="419F8620" w14:textId="77777777" w:rsidTr="00C64AAE">
        <w:tc>
          <w:tcPr>
            <w:tcW w:w="2296" w:type="pct"/>
          </w:tcPr>
          <w:p w14:paraId="0F0C38D9" w14:textId="11ECCFED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1D7ED7C1" w14:textId="7B138F2D" w:rsidR="00F550E2" w:rsidRPr="009A10D1" w:rsidRDefault="00F550E2" w:rsidP="00F550E2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627C6CE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pct"/>
            <w:gridSpan w:val="4"/>
          </w:tcPr>
          <w:p w14:paraId="16C5E99A" w14:textId="3868B36D" w:rsidR="00F550E2" w:rsidRPr="009A10D1" w:rsidRDefault="00F550E2" w:rsidP="00F550E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0E2" w:rsidRPr="009A10D1" w14:paraId="4A5911F5" w14:textId="77777777" w:rsidTr="00C64AAE">
        <w:tc>
          <w:tcPr>
            <w:tcW w:w="2296" w:type="pct"/>
          </w:tcPr>
          <w:p w14:paraId="089F735E" w14:textId="44F17477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82" w:type="pct"/>
            <w:vAlign w:val="center"/>
          </w:tcPr>
          <w:p w14:paraId="68198755" w14:textId="0F9D5F49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" w:type="pct"/>
            <w:vAlign w:val="center"/>
          </w:tcPr>
          <w:p w14:paraId="3669ABD6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0EF1F00F" w14:textId="23FCC5B1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" w:type="pct"/>
          </w:tcPr>
          <w:p w14:paraId="72933594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center"/>
          </w:tcPr>
          <w:p w14:paraId="147B6F92" w14:textId="17A55E15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5" w:type="pct"/>
            <w:vAlign w:val="center"/>
          </w:tcPr>
          <w:p w14:paraId="5E73F0CE" w14:textId="77777777" w:rsidR="00F550E2" w:rsidRPr="009A10D1" w:rsidRDefault="00F550E2" w:rsidP="00F550E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20E9F497" w14:textId="6B19747B" w:rsidR="00F550E2" w:rsidRPr="009A10D1" w:rsidRDefault="00F550E2" w:rsidP="00F550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F550E2" w:rsidRPr="009A10D1" w14:paraId="1B03BEF7" w14:textId="77777777" w:rsidTr="00C64AAE">
        <w:tc>
          <w:tcPr>
            <w:tcW w:w="2296" w:type="pct"/>
          </w:tcPr>
          <w:p w14:paraId="567F8293" w14:textId="77777777" w:rsidR="00F550E2" w:rsidRPr="009A10D1" w:rsidRDefault="00F550E2" w:rsidP="00F550E2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2" w:type="pct"/>
            <w:gridSpan w:val="8"/>
          </w:tcPr>
          <w:p w14:paraId="663F0731" w14:textId="4EC2972E" w:rsidR="00F550E2" w:rsidRPr="009A10D1" w:rsidRDefault="00F550E2" w:rsidP="00F550E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C2F7F" w:rsidRPr="009A10D1" w14:paraId="4A9D08AB" w14:textId="77777777" w:rsidTr="00C64AAE">
        <w:tc>
          <w:tcPr>
            <w:tcW w:w="2296" w:type="pct"/>
          </w:tcPr>
          <w:p w14:paraId="3CA38734" w14:textId="5CD36D0A" w:rsidR="009C2F7F" w:rsidRPr="009A10D1" w:rsidRDefault="009C2F7F" w:rsidP="009C2F7F">
            <w:pPr>
              <w:spacing w:line="240" w:lineRule="auto"/>
              <w:ind w:right="710"/>
              <w:jc w:val="left"/>
              <w:rPr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82" w:type="pct"/>
          </w:tcPr>
          <w:p w14:paraId="6886A709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10C2F99C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</w:tcPr>
          <w:p w14:paraId="22EE9A62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36A56ABC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</w:tcPr>
          <w:p w14:paraId="02FC6C91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28DDA7FB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</w:tcPr>
          <w:p w14:paraId="5A820F97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2F7F" w:rsidRPr="009A10D1" w14:paraId="1E913B85" w14:textId="77777777" w:rsidTr="00C64AAE">
        <w:tc>
          <w:tcPr>
            <w:tcW w:w="2296" w:type="pct"/>
          </w:tcPr>
          <w:p w14:paraId="551D9FBD" w14:textId="03F2967E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6C85E90E" w14:textId="41CEA30D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2.52</w:t>
            </w:r>
          </w:p>
        </w:tc>
        <w:tc>
          <w:tcPr>
            <w:tcW w:w="136" w:type="pct"/>
          </w:tcPr>
          <w:p w14:paraId="684A9E4B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1A785C8" w14:textId="67505ED3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11.0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9" w:type="pct"/>
          </w:tcPr>
          <w:p w14:paraId="62C3F7A9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1300FC78" w14:textId="74AF86EF" w:rsidR="009C2F7F" w:rsidRPr="009A10D1" w:rsidRDefault="009C2F7F" w:rsidP="009C2F7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7E2348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2C06DE77" w14:textId="0660CA22" w:rsidR="009C2F7F" w:rsidRPr="009A10D1" w:rsidRDefault="009C2F7F" w:rsidP="009C2F7F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C2F7F" w:rsidRPr="009A10D1" w14:paraId="553B15C4" w14:textId="77777777" w:rsidTr="00C64AAE">
        <w:tc>
          <w:tcPr>
            <w:tcW w:w="2296" w:type="pct"/>
          </w:tcPr>
          <w:p w14:paraId="1916305A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0349B621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3DDCC3C4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</w:tcPr>
          <w:p w14:paraId="594EFD63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465B9EDF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</w:tcPr>
          <w:p w14:paraId="43EABE08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1F891DC3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</w:tcPr>
          <w:p w14:paraId="6A47880C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2F7F" w:rsidRPr="009A10D1" w14:paraId="7FC75C4D" w14:textId="77777777" w:rsidTr="00C64AAE">
        <w:tc>
          <w:tcPr>
            <w:tcW w:w="2296" w:type="pct"/>
          </w:tcPr>
          <w:p w14:paraId="5F59DC91" w14:textId="239DC91F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82" w:type="pct"/>
          </w:tcPr>
          <w:p w14:paraId="156FA30F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6CF3E01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078A981D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6AFA4BC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1F3AEB50" w14:textId="3D86C383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32622F02" w14:textId="7B2E3558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7BB23C7C" w14:textId="7F3C133F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2F7F" w:rsidRPr="009A10D1" w14:paraId="0319AD80" w14:textId="77777777" w:rsidTr="00C64AAE">
        <w:tc>
          <w:tcPr>
            <w:tcW w:w="2296" w:type="pct"/>
          </w:tcPr>
          <w:p w14:paraId="45DF5038" w14:textId="460B9460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315415F" w14:textId="1736F0ED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38.10</w:t>
            </w:r>
          </w:p>
        </w:tc>
        <w:tc>
          <w:tcPr>
            <w:tcW w:w="136" w:type="pct"/>
          </w:tcPr>
          <w:p w14:paraId="0179A8D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34FE779" w14:textId="29F5F52E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324.15</w:t>
            </w:r>
          </w:p>
        </w:tc>
        <w:tc>
          <w:tcPr>
            <w:tcW w:w="129" w:type="pct"/>
          </w:tcPr>
          <w:p w14:paraId="1B6FE7D9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2F1E3B79" w14:textId="0CD86C13" w:rsidR="009C2F7F" w:rsidRPr="009A10D1" w:rsidRDefault="009C2F7F" w:rsidP="009C2F7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5DC65AA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6334FEA3" w14:textId="405F0147" w:rsidR="009C2F7F" w:rsidRPr="009A10D1" w:rsidRDefault="009C2F7F" w:rsidP="009C2F7F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C2F7F" w:rsidRPr="009A10D1" w14:paraId="3F034FF6" w14:textId="77777777" w:rsidTr="00C64AAE">
        <w:tc>
          <w:tcPr>
            <w:tcW w:w="2296" w:type="pct"/>
          </w:tcPr>
          <w:p w14:paraId="65B17A43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4AC5C64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4361526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7A4013C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39D001E9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7BE61A70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45912FE0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</w:tcPr>
          <w:p w14:paraId="6DE68182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2F7F" w:rsidRPr="009A10D1" w14:paraId="5DDFE79E" w14:textId="77777777" w:rsidTr="00C64AAE">
        <w:tc>
          <w:tcPr>
            <w:tcW w:w="2296" w:type="pct"/>
          </w:tcPr>
          <w:p w14:paraId="0E263DA2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82" w:type="pct"/>
          </w:tcPr>
          <w:p w14:paraId="6C172E6A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505C8C0C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097585CC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C9AA9F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547848AB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2588A868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06B160EC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2F7F" w:rsidRPr="009A10D1" w14:paraId="54AFAF58" w14:textId="77777777" w:rsidTr="00C64AAE">
        <w:tc>
          <w:tcPr>
            <w:tcW w:w="2296" w:type="pct"/>
          </w:tcPr>
          <w:p w14:paraId="71C586D7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41D2DC45" w14:textId="519DB48A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515907C6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5F8C266C" w14:textId="2F4D1AC1" w:rsidR="009C2F7F" w:rsidRPr="009A10D1" w:rsidRDefault="009C2F7F" w:rsidP="009C2F7F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1EAAE1DE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1CA7B2F4" w14:textId="321FCED3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7,888.20</w:t>
            </w:r>
          </w:p>
        </w:tc>
        <w:tc>
          <w:tcPr>
            <w:tcW w:w="145" w:type="pct"/>
          </w:tcPr>
          <w:p w14:paraId="6889020C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6B20642B" w14:textId="5A40252A" w:rsidR="009C2F7F" w:rsidRPr="009A10D1" w:rsidRDefault="009C2F7F" w:rsidP="009C2F7F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649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</w:p>
        </w:tc>
      </w:tr>
      <w:tr w:rsidR="009C2F7F" w:rsidRPr="009A10D1" w14:paraId="47AAFC30" w14:textId="77777777" w:rsidTr="00C64AAE">
        <w:tc>
          <w:tcPr>
            <w:tcW w:w="2296" w:type="pct"/>
          </w:tcPr>
          <w:p w14:paraId="72E6A832" w14:textId="77777777" w:rsidR="002248CD" w:rsidRPr="009A10D1" w:rsidRDefault="002248CD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15CF6F37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  <w:vAlign w:val="bottom"/>
          </w:tcPr>
          <w:p w14:paraId="51EA5DEE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vAlign w:val="bottom"/>
          </w:tcPr>
          <w:p w14:paraId="27226235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6D1E508F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  <w:vAlign w:val="bottom"/>
          </w:tcPr>
          <w:p w14:paraId="3F057ED4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vAlign w:val="bottom"/>
          </w:tcPr>
          <w:p w14:paraId="50DF4EA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  <w:vAlign w:val="bottom"/>
          </w:tcPr>
          <w:p w14:paraId="21DA1D83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2F7F" w:rsidRPr="009A10D1" w14:paraId="60D577E7" w14:textId="77777777" w:rsidTr="00C64AAE">
        <w:tc>
          <w:tcPr>
            <w:tcW w:w="2296" w:type="pct"/>
          </w:tcPr>
          <w:p w14:paraId="05998FDD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82" w:type="pct"/>
          </w:tcPr>
          <w:p w14:paraId="6F30BD44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3BD9CB72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</w:tcPr>
          <w:p w14:paraId="2D5EA410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22C8D6E0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</w:tcPr>
          <w:p w14:paraId="0DE819C8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1C31CF4C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</w:tcPr>
          <w:p w14:paraId="3DEA4E95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6ED9" w:rsidRPr="009A10D1" w14:paraId="14F48D88" w14:textId="77777777" w:rsidTr="00C64AAE">
        <w:tc>
          <w:tcPr>
            <w:tcW w:w="2296" w:type="pct"/>
          </w:tcPr>
          <w:p w14:paraId="1A83509C" w14:textId="1E55FCA6" w:rsidR="00286ED9" w:rsidRPr="009A10D1" w:rsidRDefault="00286ED9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(แสดงเป็นส่วนหนึ่งของสินทรัพย์หมุนเวียนอื่นและ</w:t>
            </w:r>
          </w:p>
        </w:tc>
        <w:tc>
          <w:tcPr>
            <w:tcW w:w="582" w:type="pct"/>
          </w:tcPr>
          <w:p w14:paraId="3AB82EDD" w14:textId="77777777" w:rsidR="00286ED9" w:rsidRPr="009A10D1" w:rsidRDefault="00286ED9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46EAA4FC" w14:textId="77777777" w:rsidR="00286ED9" w:rsidRPr="009A10D1" w:rsidRDefault="00286ED9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</w:tcPr>
          <w:p w14:paraId="32C82313" w14:textId="77777777" w:rsidR="00286ED9" w:rsidRPr="009A10D1" w:rsidRDefault="00286ED9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42F66D57" w14:textId="77777777" w:rsidR="00286ED9" w:rsidRPr="009A10D1" w:rsidRDefault="00286ED9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</w:tcPr>
          <w:p w14:paraId="02CD697E" w14:textId="77777777" w:rsidR="00286ED9" w:rsidRPr="009A10D1" w:rsidRDefault="00286ED9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1D54B3CF" w14:textId="77777777" w:rsidR="00286ED9" w:rsidRPr="009A10D1" w:rsidRDefault="00286ED9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</w:tcPr>
          <w:p w14:paraId="5582C60C" w14:textId="77777777" w:rsidR="00286ED9" w:rsidRPr="009A10D1" w:rsidRDefault="00286ED9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6ED9" w:rsidRPr="009A10D1" w14:paraId="718FEDF7" w14:textId="77777777" w:rsidTr="00C64AAE">
        <w:tc>
          <w:tcPr>
            <w:tcW w:w="2296" w:type="pct"/>
          </w:tcPr>
          <w:p w14:paraId="7E08EC12" w14:textId="2B76451D" w:rsidR="00286ED9" w:rsidRPr="009A10D1" w:rsidRDefault="00286ED9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สินทรัพย์ไม่หมุนเวียนอื่น)</w:t>
            </w:r>
          </w:p>
        </w:tc>
        <w:tc>
          <w:tcPr>
            <w:tcW w:w="582" w:type="pct"/>
          </w:tcPr>
          <w:p w14:paraId="375579D5" w14:textId="77777777" w:rsidR="00286ED9" w:rsidRPr="009A10D1" w:rsidRDefault="00286ED9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652FADA1" w14:textId="77777777" w:rsidR="00286ED9" w:rsidRPr="009A10D1" w:rsidRDefault="00286ED9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</w:tcPr>
          <w:p w14:paraId="7124DDBD" w14:textId="77777777" w:rsidR="00286ED9" w:rsidRPr="009A10D1" w:rsidRDefault="00286ED9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2E5B9D36" w14:textId="77777777" w:rsidR="00286ED9" w:rsidRPr="009A10D1" w:rsidRDefault="00286ED9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</w:tcPr>
          <w:p w14:paraId="0BAAFCB5" w14:textId="77777777" w:rsidR="00286ED9" w:rsidRPr="009A10D1" w:rsidRDefault="00286ED9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39AD684C" w14:textId="77777777" w:rsidR="00286ED9" w:rsidRPr="009A10D1" w:rsidRDefault="00286ED9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</w:tcPr>
          <w:p w14:paraId="4C86FC75" w14:textId="77777777" w:rsidR="00286ED9" w:rsidRPr="009A10D1" w:rsidRDefault="00286ED9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2F7F" w:rsidRPr="009A10D1" w14:paraId="445ED00E" w14:textId="77777777" w:rsidTr="00C64AAE">
        <w:tc>
          <w:tcPr>
            <w:tcW w:w="2296" w:type="pct"/>
          </w:tcPr>
          <w:p w14:paraId="3AD0E9ED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BAAEE67" w14:textId="0717DC19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0.29</w:t>
            </w:r>
          </w:p>
        </w:tc>
        <w:tc>
          <w:tcPr>
            <w:tcW w:w="136" w:type="pct"/>
          </w:tcPr>
          <w:p w14:paraId="6788E64B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09F7B546" w14:textId="3497A0C1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1.02</w:t>
            </w:r>
          </w:p>
        </w:tc>
        <w:tc>
          <w:tcPr>
            <w:tcW w:w="129" w:type="pct"/>
          </w:tcPr>
          <w:p w14:paraId="7EF1F2BA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22F9C188" w14:textId="1A67EA62" w:rsidR="009C2F7F" w:rsidRPr="009A10D1" w:rsidRDefault="009C2F7F" w:rsidP="009C2F7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28250E7" w14:textId="77777777" w:rsidR="009C2F7F" w:rsidRPr="009A10D1" w:rsidRDefault="009C2F7F" w:rsidP="009C2F7F">
            <w:pPr>
              <w:pStyle w:val="BodyText"/>
              <w:tabs>
                <w:tab w:val="decimal" w:pos="522"/>
                <w:tab w:val="decimal" w:pos="5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3C66873C" w14:textId="18A694F5" w:rsidR="009C2F7F" w:rsidRPr="009A10D1" w:rsidRDefault="009C2F7F" w:rsidP="009C2F7F">
            <w:pPr>
              <w:pStyle w:val="BodyText"/>
              <w:tabs>
                <w:tab w:val="decimal" w:pos="57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9C2F7F" w:rsidRPr="009A10D1" w14:paraId="2C56B071" w14:textId="77777777" w:rsidTr="00C64AAE">
        <w:tc>
          <w:tcPr>
            <w:tcW w:w="2296" w:type="pct"/>
          </w:tcPr>
          <w:p w14:paraId="046078F7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40D40F9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0B824E80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10A4743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225CA91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57D073DB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72F98CD8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</w:tcPr>
          <w:p w14:paraId="6A9D3712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2F7F" w:rsidRPr="009A10D1" w14:paraId="70CD92EE" w14:textId="77777777" w:rsidTr="00C64AAE">
        <w:tc>
          <w:tcPr>
            <w:tcW w:w="2296" w:type="pct"/>
          </w:tcPr>
          <w:p w14:paraId="14BB9F0B" w14:textId="34CFD8BD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582" w:type="pct"/>
          </w:tcPr>
          <w:p w14:paraId="7CD1211D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DF0579B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085DE21A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4B7BE9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6818453B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0624CB1E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4C90F9D7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2F7F" w:rsidRPr="009A10D1" w14:paraId="14A19617" w14:textId="77777777" w:rsidTr="00C64AAE">
        <w:tc>
          <w:tcPr>
            <w:tcW w:w="2296" w:type="pct"/>
          </w:tcPr>
          <w:p w14:paraId="738B6DC4" w14:textId="02F4DDFE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82" w:type="pct"/>
          </w:tcPr>
          <w:p w14:paraId="46FEEEAA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D16D057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2F43789E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A770529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530DE5D6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57372AD1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7A72793A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2F7F" w:rsidRPr="009A10D1" w14:paraId="12CA727C" w14:textId="77777777" w:rsidTr="00C64AAE">
        <w:tc>
          <w:tcPr>
            <w:tcW w:w="2296" w:type="pct"/>
          </w:tcPr>
          <w:p w14:paraId="77BB4EE5" w14:textId="0EA5B782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67CE970F" w14:textId="74F86B78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5.97</w:t>
            </w:r>
          </w:p>
        </w:tc>
        <w:tc>
          <w:tcPr>
            <w:tcW w:w="136" w:type="pct"/>
          </w:tcPr>
          <w:p w14:paraId="7B85FBA1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5E133FE1" w14:textId="7419143A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5.97</w:t>
            </w:r>
          </w:p>
        </w:tc>
        <w:tc>
          <w:tcPr>
            <w:tcW w:w="129" w:type="pct"/>
          </w:tcPr>
          <w:p w14:paraId="23868643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7AD984EA" w14:textId="4090FD50" w:rsidR="009C2F7F" w:rsidRPr="009A10D1" w:rsidRDefault="009C2F7F" w:rsidP="009C2F7F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5.97</w:t>
            </w:r>
          </w:p>
        </w:tc>
        <w:tc>
          <w:tcPr>
            <w:tcW w:w="145" w:type="pct"/>
          </w:tcPr>
          <w:p w14:paraId="05CCF747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2337126C" w14:textId="23C0F0BC" w:rsidR="009C2F7F" w:rsidRPr="009A10D1" w:rsidRDefault="009C2F7F" w:rsidP="009C2F7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5.97</w:t>
            </w:r>
          </w:p>
        </w:tc>
      </w:tr>
      <w:tr w:rsidR="009C2F7F" w:rsidRPr="009A10D1" w14:paraId="2FFA80D9" w14:textId="77777777" w:rsidTr="00C64AAE">
        <w:tc>
          <w:tcPr>
            <w:tcW w:w="2296" w:type="pct"/>
          </w:tcPr>
          <w:p w14:paraId="125B2933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E48489E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4616ACF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6EF74CB6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2046C40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55DBE9C8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70A48D4C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</w:tcPr>
          <w:p w14:paraId="73CD8F2C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2F7F" w:rsidRPr="009A10D1" w14:paraId="4C15DCEB" w14:textId="77777777" w:rsidTr="00C64AAE">
        <w:tc>
          <w:tcPr>
            <w:tcW w:w="2296" w:type="pct"/>
          </w:tcPr>
          <w:p w14:paraId="30855B58" w14:textId="24479F8A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582" w:type="pct"/>
          </w:tcPr>
          <w:p w14:paraId="070E08B4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0708AAD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3884EBE9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5E5B140C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671CF85C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5D70BFC1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49794340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2F7F" w:rsidRPr="009A10D1" w14:paraId="4568F4B6" w14:textId="77777777" w:rsidTr="00C64AAE">
        <w:tc>
          <w:tcPr>
            <w:tcW w:w="2296" w:type="pct"/>
          </w:tcPr>
          <w:p w14:paraId="198AAEE5" w14:textId="77777777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82" w:type="pct"/>
          </w:tcPr>
          <w:p w14:paraId="78645989" w14:textId="77777777" w:rsidR="009C2F7F" w:rsidRPr="009A10D1" w:rsidRDefault="009C2F7F" w:rsidP="009C2F7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CCBCE83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71BE473C" w14:textId="77777777" w:rsidR="009C2F7F" w:rsidRPr="009A10D1" w:rsidRDefault="009C2F7F" w:rsidP="009C2F7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BBFCC39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780A7142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43A7E6EA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1B527541" w14:textId="77777777" w:rsidR="009C2F7F" w:rsidRPr="009A10D1" w:rsidRDefault="009C2F7F" w:rsidP="009C2F7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2F7F" w:rsidRPr="009A10D1" w14:paraId="1710D358" w14:textId="77777777" w:rsidTr="00C64AAE">
        <w:tc>
          <w:tcPr>
            <w:tcW w:w="2296" w:type="pct"/>
          </w:tcPr>
          <w:p w14:paraId="6680C980" w14:textId="25A6DD4B" w:rsidR="009C2F7F" w:rsidRPr="009A10D1" w:rsidRDefault="009C2F7F" w:rsidP="009C2F7F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5BF161A" w14:textId="03BE6B4F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5.85</w:t>
            </w:r>
          </w:p>
        </w:tc>
        <w:tc>
          <w:tcPr>
            <w:tcW w:w="136" w:type="pct"/>
          </w:tcPr>
          <w:p w14:paraId="3EBFE526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62C6A677" w14:textId="12726F3D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5.80</w:t>
            </w:r>
          </w:p>
        </w:tc>
        <w:tc>
          <w:tcPr>
            <w:tcW w:w="129" w:type="pct"/>
          </w:tcPr>
          <w:p w14:paraId="79ECFDE4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13D50BCB" w14:textId="22F8731E" w:rsidR="009C2F7F" w:rsidRPr="009A10D1" w:rsidRDefault="009C2F7F" w:rsidP="009C2F7F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2.00</w:t>
            </w:r>
          </w:p>
        </w:tc>
        <w:tc>
          <w:tcPr>
            <w:tcW w:w="145" w:type="pct"/>
          </w:tcPr>
          <w:p w14:paraId="6F3216E0" w14:textId="77777777" w:rsidR="009C2F7F" w:rsidRPr="009A10D1" w:rsidRDefault="009C2F7F" w:rsidP="009C2F7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6FA48F0D" w14:textId="10268FEC" w:rsidR="009C2F7F" w:rsidRPr="009A10D1" w:rsidRDefault="009C2F7F" w:rsidP="009C2F7F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2.00</w:t>
            </w:r>
          </w:p>
        </w:tc>
      </w:tr>
      <w:tr w:rsidR="002749D9" w:rsidRPr="009A10D1" w14:paraId="25476544" w14:textId="77777777" w:rsidTr="00C64AAE">
        <w:tc>
          <w:tcPr>
            <w:tcW w:w="2296" w:type="pct"/>
          </w:tcPr>
          <w:p w14:paraId="23D33E57" w14:textId="77777777" w:rsidR="002749D9" w:rsidRPr="009A10D1" w:rsidRDefault="002749D9" w:rsidP="002749D9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</w:tcPr>
          <w:p w14:paraId="7A0B42DA" w14:textId="77777777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1D10AEB1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</w:tcPr>
          <w:p w14:paraId="240A7BC4" w14:textId="77777777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413AE246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</w:tcPr>
          <w:p w14:paraId="0B0769A1" w14:textId="77777777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366C02EE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</w:tcPr>
          <w:p w14:paraId="68B93C33" w14:textId="77777777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749D9" w:rsidRPr="009A10D1" w14:paraId="79B6F4A1" w14:textId="77777777" w:rsidTr="00C64AAE">
        <w:tc>
          <w:tcPr>
            <w:tcW w:w="2296" w:type="pct"/>
          </w:tcPr>
          <w:p w14:paraId="4513DB3D" w14:textId="74D81620" w:rsidR="002749D9" w:rsidRPr="009A10D1" w:rsidRDefault="002749D9" w:rsidP="002749D9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25CE8BF4" w14:textId="77777777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14:paraId="7FDBCC7B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</w:tcPr>
          <w:p w14:paraId="2E407768" w14:textId="77777777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7A3199D5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</w:tcPr>
          <w:p w14:paraId="5BE78467" w14:textId="77777777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5BCF3F5B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</w:tcPr>
          <w:p w14:paraId="38BE5B07" w14:textId="77777777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749D9" w:rsidRPr="009A10D1" w14:paraId="69E58437" w14:textId="77777777" w:rsidTr="00C64AAE">
        <w:tc>
          <w:tcPr>
            <w:tcW w:w="2296" w:type="pct"/>
          </w:tcPr>
          <w:p w14:paraId="651E92C8" w14:textId="438D28B2" w:rsidR="002749D9" w:rsidRPr="009A10D1" w:rsidRDefault="002749D9" w:rsidP="00274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60F1F957" w14:textId="321F1A8F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136" w:type="pct"/>
          </w:tcPr>
          <w:p w14:paraId="3DF77405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592AAF7E" w14:textId="42537CBD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0.19</w:t>
            </w:r>
          </w:p>
        </w:tc>
        <w:tc>
          <w:tcPr>
            <w:tcW w:w="129" w:type="pct"/>
          </w:tcPr>
          <w:p w14:paraId="559B6025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44C45072" w14:textId="4ED52242" w:rsidR="002749D9" w:rsidRPr="009A10D1" w:rsidRDefault="002749D9" w:rsidP="002749D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A4EF98F" w14:textId="77777777" w:rsidR="002749D9" w:rsidRPr="009A10D1" w:rsidRDefault="002749D9" w:rsidP="00274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02C8BC1E" w14:textId="720AE648" w:rsidR="002749D9" w:rsidRPr="009A10D1" w:rsidRDefault="002749D9" w:rsidP="00274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64AAE" w:rsidRPr="009A10D1" w14:paraId="1201081A" w14:textId="77777777" w:rsidTr="00C64AAE">
        <w:tc>
          <w:tcPr>
            <w:tcW w:w="2296" w:type="pct"/>
          </w:tcPr>
          <w:p w14:paraId="78C84E59" w14:textId="77777777" w:rsidR="00C64AAE" w:rsidRPr="009A10D1" w:rsidRDefault="00C64AAE" w:rsidP="00D45EA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82" w:type="pct"/>
          </w:tcPr>
          <w:p w14:paraId="377298C1" w14:textId="77777777" w:rsidR="00C64AAE" w:rsidRPr="009A10D1" w:rsidRDefault="00C64AAE" w:rsidP="00D45EA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pct"/>
          </w:tcPr>
          <w:p w14:paraId="425AF7A9" w14:textId="77777777" w:rsidR="00C64AAE" w:rsidRPr="009A10D1" w:rsidRDefault="00C64AAE" w:rsidP="00D45EA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</w:tcPr>
          <w:p w14:paraId="36DBD62D" w14:textId="77777777" w:rsidR="00C64AAE" w:rsidRPr="009A10D1" w:rsidRDefault="00C64AAE" w:rsidP="00D45EA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2AB456A3" w14:textId="77777777" w:rsidR="00C64AAE" w:rsidRPr="009A10D1" w:rsidRDefault="00C64AAE" w:rsidP="00D45EA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7" w:type="pct"/>
          </w:tcPr>
          <w:p w14:paraId="636C8055" w14:textId="77777777" w:rsidR="00C64AAE" w:rsidRPr="009A10D1" w:rsidRDefault="00C64AAE" w:rsidP="00D45EA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  <w:gridSpan w:val="2"/>
          </w:tcPr>
          <w:p w14:paraId="548423E8" w14:textId="77777777" w:rsidR="00C64AAE" w:rsidRPr="009A10D1" w:rsidRDefault="00C64AAE" w:rsidP="00D45EA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5" w:type="pct"/>
          </w:tcPr>
          <w:p w14:paraId="6C624BC0" w14:textId="77777777" w:rsidR="00C64AAE" w:rsidRPr="009A10D1" w:rsidRDefault="00C64AAE" w:rsidP="00D45EAC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64AAE" w:rsidRPr="009A10D1" w14:paraId="5E708C88" w14:textId="77777777" w:rsidTr="00C64AAE">
        <w:tc>
          <w:tcPr>
            <w:tcW w:w="2296" w:type="pct"/>
          </w:tcPr>
          <w:p w14:paraId="4CA090F5" w14:textId="39CDFD18" w:rsidR="00C64AAE" w:rsidRPr="009A10D1" w:rsidRDefault="00C64AAE" w:rsidP="00C64AA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82" w:type="pct"/>
          </w:tcPr>
          <w:p w14:paraId="46E5D3BB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pct"/>
          </w:tcPr>
          <w:p w14:paraId="79F886C5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</w:tcPr>
          <w:p w14:paraId="4E572B9A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01308C7D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7" w:type="pct"/>
          </w:tcPr>
          <w:p w14:paraId="3E8A4D36" w14:textId="77777777" w:rsidR="00C64AAE" w:rsidRPr="009A10D1" w:rsidRDefault="00C64AAE" w:rsidP="00C64AA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  <w:gridSpan w:val="2"/>
          </w:tcPr>
          <w:p w14:paraId="5AC0D421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5" w:type="pct"/>
          </w:tcPr>
          <w:p w14:paraId="3296CE2E" w14:textId="77777777" w:rsidR="00C64AAE" w:rsidRPr="009A10D1" w:rsidRDefault="00C64AAE" w:rsidP="00C64AAE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64AAE" w:rsidRPr="009A10D1" w14:paraId="33CAD24F" w14:textId="77777777" w:rsidTr="00C64AAE">
        <w:tc>
          <w:tcPr>
            <w:tcW w:w="2296" w:type="pct"/>
          </w:tcPr>
          <w:p w14:paraId="1ECC24BC" w14:textId="77777777" w:rsidR="00C64AAE" w:rsidRPr="009A10D1" w:rsidRDefault="00C64AAE" w:rsidP="00C64AA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8AA0648" w14:textId="77777777" w:rsidR="00C64AAE" w:rsidRPr="009A10D1" w:rsidRDefault="00C64AAE" w:rsidP="00C64AAE">
            <w:pPr>
              <w:pStyle w:val="BodyText"/>
              <w:tabs>
                <w:tab w:val="decimal" w:pos="666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4DBFC4A8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</w:tcPr>
          <w:p w14:paraId="50E84C54" w14:textId="77777777" w:rsidR="00C64AAE" w:rsidRPr="009A10D1" w:rsidRDefault="00C64AAE" w:rsidP="00C64AAE">
            <w:pPr>
              <w:pStyle w:val="BodyText"/>
              <w:tabs>
                <w:tab w:val="decimal" w:pos="6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AC5108C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7" w:type="pct"/>
          </w:tcPr>
          <w:p w14:paraId="7518C97C" w14:textId="4208D2FA" w:rsidR="00C64AAE" w:rsidRPr="009A10D1" w:rsidRDefault="00C64AAE" w:rsidP="00C64AAE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48" w:type="pct"/>
            <w:gridSpan w:val="2"/>
          </w:tcPr>
          <w:p w14:paraId="52F69959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5" w:type="pct"/>
          </w:tcPr>
          <w:p w14:paraId="5965DC8C" w14:textId="7E8ED3B3" w:rsidR="00C64AAE" w:rsidRPr="009A10D1" w:rsidRDefault="00C64AAE" w:rsidP="00C64AAE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</w:t>
            </w:r>
          </w:p>
        </w:tc>
      </w:tr>
      <w:tr w:rsidR="00C64AAE" w:rsidRPr="009A10D1" w14:paraId="7B801689" w14:textId="77777777" w:rsidTr="00C64AAE">
        <w:tc>
          <w:tcPr>
            <w:tcW w:w="2296" w:type="pct"/>
          </w:tcPr>
          <w:p w14:paraId="06F2E650" w14:textId="77777777" w:rsidR="00C64AAE" w:rsidRPr="009A10D1" w:rsidRDefault="00C64AAE" w:rsidP="00C64AA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2F7A34B9" w14:textId="17BD0462" w:rsidR="00C64AAE" w:rsidRPr="009A10D1" w:rsidRDefault="00C64AAE" w:rsidP="00C64AAE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15.47</w:t>
            </w:r>
          </w:p>
        </w:tc>
        <w:tc>
          <w:tcPr>
            <w:tcW w:w="136" w:type="pct"/>
          </w:tcPr>
          <w:p w14:paraId="7E4576BE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49E9598C" w14:textId="31783BC6" w:rsidR="00C64AAE" w:rsidRPr="009A10D1" w:rsidRDefault="00C64AAE" w:rsidP="00C64AA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</w:p>
        </w:tc>
        <w:tc>
          <w:tcPr>
            <w:tcW w:w="132" w:type="pct"/>
          </w:tcPr>
          <w:p w14:paraId="181D39E3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34426DC4" w14:textId="1FE96E40" w:rsidR="00C64AAE" w:rsidRPr="009A10D1" w:rsidRDefault="00C64AAE" w:rsidP="00C64AAE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9.03</w:t>
            </w:r>
          </w:p>
        </w:tc>
        <w:tc>
          <w:tcPr>
            <w:tcW w:w="148" w:type="pct"/>
            <w:gridSpan w:val="2"/>
          </w:tcPr>
          <w:p w14:paraId="7379C9CC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</w:tcPr>
          <w:p w14:paraId="223F8FE5" w14:textId="3A3074EC" w:rsidR="00C64AAE" w:rsidRPr="009A10D1" w:rsidRDefault="00C64AAE" w:rsidP="00C64AAE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</w:tr>
      <w:tr w:rsidR="00C64AAE" w:rsidRPr="009A10D1" w14:paraId="3531F90B" w14:textId="77777777" w:rsidTr="00C64AAE">
        <w:tc>
          <w:tcPr>
            <w:tcW w:w="2296" w:type="pct"/>
          </w:tcPr>
          <w:p w14:paraId="7BED7782" w14:textId="77777777" w:rsidR="00C64AAE" w:rsidRPr="009A10D1" w:rsidRDefault="00C64AAE" w:rsidP="00C64AA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EAC3D" w14:textId="66C93856" w:rsidR="00C64AAE" w:rsidRPr="009A10D1" w:rsidRDefault="00C64AAE" w:rsidP="00C64AA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15.47</w:t>
            </w:r>
          </w:p>
        </w:tc>
        <w:tc>
          <w:tcPr>
            <w:tcW w:w="136" w:type="pct"/>
          </w:tcPr>
          <w:p w14:paraId="2DF27D4C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D9DFB" w14:textId="50B84DB2" w:rsidR="00C64AAE" w:rsidRPr="009A10D1" w:rsidRDefault="00C64AAE" w:rsidP="00C64AA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68</w:t>
            </w:r>
          </w:p>
        </w:tc>
        <w:tc>
          <w:tcPr>
            <w:tcW w:w="132" w:type="pct"/>
          </w:tcPr>
          <w:p w14:paraId="67628A10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4A576686" w14:textId="22696BA4" w:rsidR="00C64AAE" w:rsidRPr="009A10D1" w:rsidRDefault="00C64AAE" w:rsidP="00C64AAE">
            <w:pPr>
              <w:pStyle w:val="BodyText"/>
              <w:tabs>
                <w:tab w:val="decimal" w:pos="5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9.43</w:t>
            </w:r>
          </w:p>
        </w:tc>
        <w:tc>
          <w:tcPr>
            <w:tcW w:w="148" w:type="pct"/>
            <w:gridSpan w:val="2"/>
          </w:tcPr>
          <w:p w14:paraId="1604ECF0" w14:textId="77777777" w:rsidR="00C64AAE" w:rsidRPr="009A10D1" w:rsidRDefault="00C64AAE" w:rsidP="00C64AA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60266E3" w14:textId="30F59595" w:rsidR="00C64AAE" w:rsidRPr="009A10D1" w:rsidRDefault="00C64AAE" w:rsidP="00C64AAE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95</w:t>
            </w:r>
          </w:p>
        </w:tc>
      </w:tr>
    </w:tbl>
    <w:p w14:paraId="4511F43C" w14:textId="76DC3FFD" w:rsidR="007D08D7" w:rsidRPr="009A10D1" w:rsidRDefault="007D08D7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2"/>
        <w:gridCol w:w="1172"/>
        <w:gridCol w:w="278"/>
        <w:gridCol w:w="1170"/>
        <w:gridCol w:w="255"/>
        <w:gridCol w:w="1095"/>
        <w:gridCol w:w="236"/>
        <w:gridCol w:w="1195"/>
      </w:tblGrid>
      <w:tr w:rsidR="008F469A" w:rsidRPr="009A10D1" w14:paraId="30B9577C" w14:textId="77777777" w:rsidTr="00FF47E0">
        <w:trPr>
          <w:tblHeader/>
        </w:trPr>
        <w:tc>
          <w:tcPr>
            <w:tcW w:w="2143" w:type="pct"/>
          </w:tcPr>
          <w:p w14:paraId="45055401" w14:textId="0700C474" w:rsidR="00FB7764" w:rsidRPr="009A10D1" w:rsidRDefault="00FB7764" w:rsidP="00E859C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</w:rPr>
              <w:br w:type="page"/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6" w:type="pct"/>
            <w:gridSpan w:val="3"/>
          </w:tcPr>
          <w:p w14:paraId="491BB939" w14:textId="5D0E4404" w:rsidR="00FB7764" w:rsidRPr="009A10D1" w:rsidRDefault="00FB7764" w:rsidP="001B1E1D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14:paraId="479D9B45" w14:textId="77777777" w:rsidR="00FB7764" w:rsidRPr="009A10D1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4675D000" w14:textId="1924ED77" w:rsidR="00FB7764" w:rsidRPr="009A10D1" w:rsidRDefault="00FB7764" w:rsidP="001B1E1D">
            <w:pPr>
              <w:pStyle w:val="BodyText"/>
              <w:spacing w:after="0" w:line="240" w:lineRule="auto"/>
              <w:ind w:left="-105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9A10D1" w14:paraId="5D09E7A8" w14:textId="77777777" w:rsidTr="00FF47E0">
        <w:trPr>
          <w:tblHeader/>
        </w:trPr>
        <w:tc>
          <w:tcPr>
            <w:tcW w:w="2143" w:type="pct"/>
          </w:tcPr>
          <w:p w14:paraId="39DBFE08" w14:textId="651AD607" w:rsidR="00FB7764" w:rsidRPr="009A10D1" w:rsidRDefault="00FB7764" w:rsidP="00E859C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20" w:type="pct"/>
            <w:vAlign w:val="center"/>
          </w:tcPr>
          <w:p w14:paraId="47AD44BC" w14:textId="02C3D92D" w:rsidR="00FB7764" w:rsidRPr="009A10D1" w:rsidRDefault="00B17D5A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F47E0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47" w:type="pct"/>
            <w:vAlign w:val="center"/>
          </w:tcPr>
          <w:p w14:paraId="5D32B33E" w14:textId="77777777" w:rsidR="00FB7764" w:rsidRPr="009A10D1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D132E48" w14:textId="6CF6D90D" w:rsidR="00FB7764" w:rsidRPr="009A10D1" w:rsidRDefault="00FF47E0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" w:type="pct"/>
            <w:shd w:val="clear" w:color="auto" w:fill="auto"/>
          </w:tcPr>
          <w:p w14:paraId="63E37B69" w14:textId="77777777" w:rsidR="00FB7764" w:rsidRPr="009A10D1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90263B5" w14:textId="462B61C4" w:rsidR="00FB7764" w:rsidRPr="009A10D1" w:rsidRDefault="00FF47E0" w:rsidP="001B1E1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5BB7D432" w14:textId="77777777" w:rsidR="00FB7764" w:rsidRPr="009A10D1" w:rsidRDefault="00FB7764" w:rsidP="00E859C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65459E8" w14:textId="073CD0E8" w:rsidR="00FB7764" w:rsidRPr="009A10D1" w:rsidRDefault="00FF47E0" w:rsidP="001B1E1D">
            <w:pPr>
              <w:pStyle w:val="BodyText"/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FB7764" w:rsidRPr="009A10D1" w14:paraId="1D1677EF" w14:textId="77777777" w:rsidTr="00B6015B">
        <w:trPr>
          <w:tblHeader/>
        </w:trPr>
        <w:tc>
          <w:tcPr>
            <w:tcW w:w="2143" w:type="pct"/>
          </w:tcPr>
          <w:p w14:paraId="1D1A4C65" w14:textId="77777777" w:rsidR="00FB7764" w:rsidRPr="009A10D1" w:rsidRDefault="00FB7764" w:rsidP="00E859C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57" w:type="pct"/>
            <w:gridSpan w:val="7"/>
            <w:vAlign w:val="center"/>
          </w:tcPr>
          <w:p w14:paraId="3857D86C" w14:textId="15517CB2" w:rsidR="00FB7764" w:rsidRPr="009A10D1" w:rsidRDefault="00FB7764" w:rsidP="001B1E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F47E0" w:rsidRPr="009A10D1" w14:paraId="15549B3E" w14:textId="77777777" w:rsidTr="00FF47E0">
        <w:tc>
          <w:tcPr>
            <w:tcW w:w="2143" w:type="pct"/>
          </w:tcPr>
          <w:p w14:paraId="7EFE912A" w14:textId="49D3768A" w:rsidR="00FF47E0" w:rsidRPr="009A10D1" w:rsidRDefault="00FF47E0" w:rsidP="00FF47E0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620" w:type="pct"/>
          </w:tcPr>
          <w:p w14:paraId="0713F996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5AB6C0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721B3A0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2F4CCBA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345EDFFA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36C33C95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AF7F3E5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47E0" w:rsidRPr="009A10D1" w14:paraId="24F8E6CF" w14:textId="77777777" w:rsidTr="009B4DCE">
        <w:tc>
          <w:tcPr>
            <w:tcW w:w="2143" w:type="pct"/>
          </w:tcPr>
          <w:p w14:paraId="28C97C5D" w14:textId="215EBA38" w:rsidR="00FF47E0" w:rsidRPr="009A10D1" w:rsidRDefault="009B4DCE" w:rsidP="00FF47E0">
            <w:pPr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4B4CBCF" w14:textId="64E0430D" w:rsidR="00FF47E0" w:rsidRPr="009A10D1" w:rsidRDefault="00B6015B" w:rsidP="00644C5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1.15</w:t>
            </w:r>
          </w:p>
        </w:tc>
        <w:tc>
          <w:tcPr>
            <w:tcW w:w="147" w:type="pct"/>
          </w:tcPr>
          <w:p w14:paraId="36FB9DBD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DDF37D2" w14:textId="058674FC" w:rsidR="00FF47E0" w:rsidRPr="009A10D1" w:rsidRDefault="00FF47E0" w:rsidP="0039585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1.75</w:t>
            </w:r>
          </w:p>
        </w:tc>
        <w:tc>
          <w:tcPr>
            <w:tcW w:w="135" w:type="pct"/>
          </w:tcPr>
          <w:p w14:paraId="276D5D2A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299BE110" w14:textId="02A8E870" w:rsidR="00FF47E0" w:rsidRPr="009A10D1" w:rsidRDefault="004D7F9F" w:rsidP="005B0F79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C15DD41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DD5FA87" w14:textId="3C716E64" w:rsidR="00FF47E0" w:rsidRPr="009A10D1" w:rsidRDefault="00FF47E0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FF47E0" w:rsidRPr="009A10D1" w14:paraId="03FEAF7C" w14:textId="77777777" w:rsidTr="009B4DCE">
        <w:tc>
          <w:tcPr>
            <w:tcW w:w="2143" w:type="pct"/>
          </w:tcPr>
          <w:p w14:paraId="2C89D8B5" w14:textId="77777777" w:rsidR="00FF47E0" w:rsidRPr="009A10D1" w:rsidRDefault="00FF47E0" w:rsidP="00FF47E0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F4B57AB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486F12A3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682AD70C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4E88CD69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13D1E1E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</w:tcPr>
          <w:p w14:paraId="50B95118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068EAA5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F47E0" w:rsidRPr="009A10D1" w14:paraId="56D4BC34" w14:textId="77777777" w:rsidTr="00FF47E0">
        <w:tc>
          <w:tcPr>
            <w:tcW w:w="2143" w:type="pct"/>
          </w:tcPr>
          <w:p w14:paraId="4296D102" w14:textId="08867563" w:rsidR="00FF47E0" w:rsidRPr="009A10D1" w:rsidRDefault="00FF47E0" w:rsidP="00FF47E0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620" w:type="pct"/>
          </w:tcPr>
          <w:p w14:paraId="2EDD0E2C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1757CA8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33C2E98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6D456E8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B16EC61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97726DF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B1B067C" w14:textId="77777777" w:rsidR="00FF47E0" w:rsidRPr="009A10D1" w:rsidRDefault="00FF47E0" w:rsidP="00FF47E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47E0" w:rsidRPr="009A10D1" w14:paraId="69577C2F" w14:textId="77777777" w:rsidTr="00FF47E0">
        <w:tc>
          <w:tcPr>
            <w:tcW w:w="2143" w:type="pct"/>
          </w:tcPr>
          <w:p w14:paraId="3A450C27" w14:textId="77777777" w:rsidR="00FF47E0" w:rsidRPr="009A10D1" w:rsidRDefault="00FF47E0" w:rsidP="00FF47E0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5F01847" w14:textId="7EA9D76A" w:rsidR="00FF47E0" w:rsidRPr="009A10D1" w:rsidRDefault="00B6015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6.62</w:t>
            </w:r>
          </w:p>
        </w:tc>
        <w:tc>
          <w:tcPr>
            <w:tcW w:w="147" w:type="pct"/>
          </w:tcPr>
          <w:p w14:paraId="66E002AE" w14:textId="77777777" w:rsidR="00FF47E0" w:rsidRPr="009A10D1" w:rsidRDefault="00FF47E0" w:rsidP="00FF47E0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AD3B177" w14:textId="1EBB1871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50</w:t>
            </w:r>
          </w:p>
        </w:tc>
        <w:tc>
          <w:tcPr>
            <w:tcW w:w="135" w:type="pct"/>
          </w:tcPr>
          <w:p w14:paraId="664BFD6B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C45CDE3" w14:textId="69D14AC1" w:rsidR="00FF47E0" w:rsidRPr="009A10D1" w:rsidRDefault="002556B4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1.97</w:t>
            </w:r>
          </w:p>
        </w:tc>
        <w:tc>
          <w:tcPr>
            <w:tcW w:w="125" w:type="pct"/>
          </w:tcPr>
          <w:p w14:paraId="6CF83309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8CADB9B" w14:textId="5B395F4B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59</w:t>
            </w:r>
          </w:p>
        </w:tc>
      </w:tr>
      <w:tr w:rsidR="00FF47E0" w:rsidRPr="009A10D1" w14:paraId="2C0AD76D" w14:textId="77777777" w:rsidTr="00FF47E0">
        <w:tc>
          <w:tcPr>
            <w:tcW w:w="2143" w:type="pct"/>
          </w:tcPr>
          <w:p w14:paraId="5C43FDB9" w14:textId="77777777" w:rsidR="00FF47E0" w:rsidRPr="009A10D1" w:rsidRDefault="00FF47E0" w:rsidP="00FF47E0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7699C91" w14:textId="77777777" w:rsidR="00FF47E0" w:rsidRPr="009A10D1" w:rsidRDefault="00FF47E0" w:rsidP="00FF47E0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69A831E7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48F52D7" w14:textId="77777777" w:rsidR="00FF47E0" w:rsidRPr="009A10D1" w:rsidRDefault="00FF47E0" w:rsidP="00FF47E0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</w:tcPr>
          <w:p w14:paraId="3969FFD6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28886CA" w14:textId="77777777" w:rsidR="00FF47E0" w:rsidRPr="009A10D1" w:rsidRDefault="00FF47E0" w:rsidP="00FF47E0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" w:type="pct"/>
          </w:tcPr>
          <w:p w14:paraId="3AA7C940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51E07C3B" w14:textId="77777777" w:rsidR="00FF47E0" w:rsidRPr="009A10D1" w:rsidRDefault="00FF47E0" w:rsidP="00FF47E0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F47E0" w:rsidRPr="009A10D1" w14:paraId="1EE611C7" w14:textId="77777777" w:rsidTr="00FF47E0">
        <w:tc>
          <w:tcPr>
            <w:tcW w:w="2143" w:type="pct"/>
          </w:tcPr>
          <w:p w14:paraId="36F72AF8" w14:textId="6893B359" w:rsidR="00FF47E0" w:rsidRPr="009A10D1" w:rsidRDefault="00FF47E0" w:rsidP="00FF47E0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433832AD" w14:textId="77777777" w:rsidR="00FF47E0" w:rsidRPr="009A10D1" w:rsidRDefault="00FF47E0" w:rsidP="00FF47E0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DFCF4BB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4C459AA0" w14:textId="77777777" w:rsidR="00FF47E0" w:rsidRPr="009A10D1" w:rsidRDefault="00FF47E0" w:rsidP="00FF47E0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549CD29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B5059FD" w14:textId="77777777" w:rsidR="00FF47E0" w:rsidRPr="009A10D1" w:rsidRDefault="00FF47E0" w:rsidP="00FF47E0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4990C4F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E7A24E4" w14:textId="77777777" w:rsidR="00FF47E0" w:rsidRPr="009A10D1" w:rsidRDefault="00FF47E0" w:rsidP="00FF47E0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47E0" w:rsidRPr="009A10D1" w14:paraId="211A884C" w14:textId="77777777" w:rsidTr="00FF47E0">
        <w:tc>
          <w:tcPr>
            <w:tcW w:w="2143" w:type="pct"/>
          </w:tcPr>
          <w:p w14:paraId="7B44B5B0" w14:textId="77777777" w:rsidR="00FF47E0" w:rsidRPr="009A10D1" w:rsidRDefault="00FF47E0" w:rsidP="00FF47E0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5FB1C33" w14:textId="3F4EF68F" w:rsidR="00FF47E0" w:rsidRPr="009A10D1" w:rsidRDefault="00B6015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15.42</w:t>
            </w:r>
          </w:p>
        </w:tc>
        <w:tc>
          <w:tcPr>
            <w:tcW w:w="147" w:type="pct"/>
          </w:tcPr>
          <w:p w14:paraId="5D757C5C" w14:textId="77777777" w:rsidR="00FF47E0" w:rsidRPr="009A10D1" w:rsidRDefault="00FF47E0" w:rsidP="00FF47E0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F30B939" w14:textId="07FE5725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</w:t>
            </w:r>
          </w:p>
        </w:tc>
        <w:tc>
          <w:tcPr>
            <w:tcW w:w="135" w:type="pct"/>
          </w:tcPr>
          <w:p w14:paraId="0B3EBDD1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104A304" w14:textId="7CD34A5E" w:rsidR="00FF47E0" w:rsidRPr="009A10D1" w:rsidRDefault="002556B4" w:rsidP="00242DE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2.44</w:t>
            </w:r>
          </w:p>
        </w:tc>
        <w:tc>
          <w:tcPr>
            <w:tcW w:w="125" w:type="pct"/>
          </w:tcPr>
          <w:p w14:paraId="29EE8AC0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F4DA75E" w14:textId="6257D070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47</w:t>
            </w:r>
          </w:p>
        </w:tc>
      </w:tr>
      <w:tr w:rsidR="00FF47E0" w:rsidRPr="009A10D1" w14:paraId="2B30AB16" w14:textId="77777777" w:rsidTr="00FF47E0">
        <w:tc>
          <w:tcPr>
            <w:tcW w:w="2143" w:type="pct"/>
          </w:tcPr>
          <w:p w14:paraId="7CFDBF06" w14:textId="77777777" w:rsidR="00FF47E0" w:rsidRPr="009A10D1" w:rsidRDefault="00FF47E0" w:rsidP="00FF47E0">
            <w:pPr>
              <w:spacing w:line="240" w:lineRule="auto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2D963D52" w14:textId="77777777" w:rsidR="00FF47E0" w:rsidRPr="009A10D1" w:rsidRDefault="00FF47E0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77BB3B3E" w14:textId="77777777" w:rsidR="00FF47E0" w:rsidRPr="009A10D1" w:rsidRDefault="00FF47E0" w:rsidP="00FF47E0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64DCAC29" w14:textId="77777777" w:rsidR="00FF47E0" w:rsidRPr="009A10D1" w:rsidRDefault="00FF47E0" w:rsidP="00FF47E0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</w:tcPr>
          <w:p w14:paraId="00C59DCE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8439372" w14:textId="77777777" w:rsidR="00FF47E0" w:rsidRPr="009A10D1" w:rsidRDefault="00FF47E0" w:rsidP="00FF47E0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</w:tcPr>
          <w:p w14:paraId="137C4B51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2622BA2" w14:textId="77777777" w:rsidR="00FF47E0" w:rsidRPr="009A10D1" w:rsidRDefault="00FF47E0" w:rsidP="00FF47E0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F47E0" w:rsidRPr="009A10D1" w14:paraId="6741C7AD" w14:textId="77777777" w:rsidTr="00FF47E0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193509B2" w14:textId="77777777" w:rsidR="00FF47E0" w:rsidRPr="009A10D1" w:rsidRDefault="00FF47E0" w:rsidP="00FF47E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20" w:type="pct"/>
          </w:tcPr>
          <w:p w14:paraId="22C1C0A4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E081849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7989804" w14:textId="77777777" w:rsidR="00FF47E0" w:rsidRPr="009A10D1" w:rsidRDefault="00FF47E0" w:rsidP="00FF47E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540C8FB8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0F25D84" w14:textId="77777777" w:rsidR="00FF47E0" w:rsidRPr="009A10D1" w:rsidRDefault="00FF47E0" w:rsidP="00FF47E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6CFA31FE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55CE172" w14:textId="77777777" w:rsidR="00FF47E0" w:rsidRPr="009A10D1" w:rsidRDefault="00FF47E0" w:rsidP="00FF47E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47E0" w:rsidRPr="009A10D1" w14:paraId="6C3F5E7D" w14:textId="77777777" w:rsidTr="00FF47E0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61961BF3" w14:textId="77777777" w:rsidR="00FF47E0" w:rsidRPr="009A10D1" w:rsidRDefault="00FF47E0" w:rsidP="00FF47E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0" w:type="pct"/>
            <w:vAlign w:val="center"/>
          </w:tcPr>
          <w:p w14:paraId="56BB2CE4" w14:textId="50D903D0" w:rsidR="00FF47E0" w:rsidRPr="009A10D1" w:rsidRDefault="002556B4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5B60B15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  <w:hideMark/>
          </w:tcPr>
          <w:p w14:paraId="13D3FFD2" w14:textId="1C9E5649" w:rsidR="00FF47E0" w:rsidRPr="009A10D1" w:rsidRDefault="00FF47E0" w:rsidP="00B6015B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709D0F0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EA1631F" w14:textId="2B7DF356" w:rsidR="00FF47E0" w:rsidRPr="009A10D1" w:rsidRDefault="002556B4" w:rsidP="009C57F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420.90</w:t>
            </w:r>
          </w:p>
        </w:tc>
        <w:tc>
          <w:tcPr>
            <w:tcW w:w="125" w:type="pct"/>
          </w:tcPr>
          <w:p w14:paraId="70649797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hideMark/>
          </w:tcPr>
          <w:p w14:paraId="5E187B4F" w14:textId="1A168CD1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874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</w:t>
            </w:r>
          </w:p>
        </w:tc>
      </w:tr>
      <w:tr w:rsidR="00FF47E0" w:rsidRPr="009A10D1" w14:paraId="36D393EC" w14:textId="77777777" w:rsidTr="00FF47E0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5618C49D" w14:textId="77777777" w:rsidR="00FF47E0" w:rsidRPr="009A10D1" w:rsidRDefault="00FF47E0" w:rsidP="00FF47E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</w:tcPr>
          <w:p w14:paraId="0F3BA7C2" w14:textId="62911C3C" w:rsidR="00FF47E0" w:rsidRPr="009A10D1" w:rsidRDefault="00B6015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1,802.80</w:t>
            </w:r>
          </w:p>
        </w:tc>
        <w:tc>
          <w:tcPr>
            <w:tcW w:w="147" w:type="pct"/>
          </w:tcPr>
          <w:p w14:paraId="7E9F8674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hideMark/>
          </w:tcPr>
          <w:p w14:paraId="48F60D32" w14:textId="7FE9E15A" w:rsidR="00FF47E0" w:rsidRPr="009A10D1" w:rsidRDefault="00FF47E0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35" w:type="pct"/>
          </w:tcPr>
          <w:p w14:paraId="22651726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B35DA6F" w14:textId="74C546CE" w:rsidR="00FF47E0" w:rsidRPr="009A10D1" w:rsidRDefault="002556B4" w:rsidP="009C57F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7C098EB1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hideMark/>
          </w:tcPr>
          <w:p w14:paraId="15B40940" w14:textId="18F631F0" w:rsidR="00FF47E0" w:rsidRPr="009A10D1" w:rsidRDefault="00FF47E0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47E0" w:rsidRPr="009A10D1" w14:paraId="46696D46" w14:textId="77777777" w:rsidTr="00DA4206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6DDE9CFF" w14:textId="77777777" w:rsidR="00FF47E0" w:rsidRPr="009A10D1" w:rsidRDefault="00FF47E0" w:rsidP="00FF47E0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9E1CB" w14:textId="78C98827" w:rsidR="00FF47E0" w:rsidRPr="009A10D1" w:rsidRDefault="00B6015B" w:rsidP="00644C5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11.80</w:t>
            </w:r>
          </w:p>
        </w:tc>
        <w:tc>
          <w:tcPr>
            <w:tcW w:w="147" w:type="pct"/>
          </w:tcPr>
          <w:p w14:paraId="1797E5AA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27816" w14:textId="5BAD0190" w:rsidR="00FF47E0" w:rsidRPr="009A10D1" w:rsidRDefault="00FF47E0" w:rsidP="00B6015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</w:p>
        </w:tc>
        <w:tc>
          <w:tcPr>
            <w:tcW w:w="135" w:type="pct"/>
          </w:tcPr>
          <w:p w14:paraId="2BD5A8DA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B8A43" w14:textId="30743295" w:rsidR="00FF47E0" w:rsidRPr="009A10D1" w:rsidRDefault="002556B4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3BB408BA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BF9FFD" w14:textId="1EE88DAD" w:rsidR="00FF47E0" w:rsidRPr="009A10D1" w:rsidRDefault="00FF47E0" w:rsidP="00FF47E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47E0" w:rsidRPr="009A10D1" w14:paraId="38942F31" w14:textId="77777777" w:rsidTr="00DA4206">
        <w:tblPrEx>
          <w:tblLook w:val="04A0" w:firstRow="1" w:lastRow="0" w:firstColumn="1" w:lastColumn="0" w:noHBand="0" w:noVBand="1"/>
        </w:tblPrEx>
        <w:tc>
          <w:tcPr>
            <w:tcW w:w="2143" w:type="pct"/>
            <w:hideMark/>
          </w:tcPr>
          <w:p w14:paraId="5591F164" w14:textId="77777777" w:rsidR="00FF47E0" w:rsidRPr="009A10D1" w:rsidRDefault="00FF47E0" w:rsidP="00FF47E0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676CC" w14:textId="501B21E4" w:rsidR="00FF47E0" w:rsidRPr="009A10D1" w:rsidRDefault="00B6015B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1,814.60</w:t>
            </w:r>
          </w:p>
        </w:tc>
        <w:tc>
          <w:tcPr>
            <w:tcW w:w="147" w:type="pct"/>
          </w:tcPr>
          <w:p w14:paraId="56685869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1487FC" w14:textId="08053720" w:rsidR="00FF47E0" w:rsidRPr="009A10D1" w:rsidRDefault="00FF47E0" w:rsidP="00644C5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</w:t>
            </w:r>
          </w:p>
        </w:tc>
        <w:tc>
          <w:tcPr>
            <w:tcW w:w="135" w:type="pct"/>
          </w:tcPr>
          <w:p w14:paraId="3AB1D891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DFCA1" w14:textId="2DD7BAD2" w:rsidR="00FF47E0" w:rsidRPr="009A10D1" w:rsidRDefault="002556B4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420.90</w:t>
            </w:r>
          </w:p>
        </w:tc>
        <w:tc>
          <w:tcPr>
            <w:tcW w:w="125" w:type="pct"/>
          </w:tcPr>
          <w:p w14:paraId="2061910B" w14:textId="77777777" w:rsidR="00FF47E0" w:rsidRPr="009A10D1" w:rsidRDefault="00FF47E0" w:rsidP="00FF47E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0623B1" w14:textId="5B96D690" w:rsidR="00FF47E0" w:rsidRPr="009A10D1" w:rsidRDefault="00FF47E0" w:rsidP="00FF47E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90</w:t>
            </w:r>
          </w:p>
        </w:tc>
      </w:tr>
    </w:tbl>
    <w:p w14:paraId="70038B1D" w14:textId="77777777" w:rsidR="00644C5C" w:rsidRPr="009A10D1" w:rsidRDefault="00644C5C" w:rsidP="00644C5C">
      <w:pPr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F39100C" w14:textId="77777777" w:rsidR="002749D9" w:rsidRPr="009A10D1" w:rsidRDefault="00644C5C" w:rsidP="002B0BA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Pr="009A10D1">
        <w:rPr>
          <w:rFonts w:asciiTheme="majorBidi" w:hAnsiTheme="majorBidi" w:cstheme="majorBidi"/>
          <w:sz w:val="28"/>
          <w:szCs w:val="28"/>
        </w:rPr>
        <w:t>30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9A10D1">
        <w:rPr>
          <w:rFonts w:asciiTheme="majorBidi" w:hAnsiTheme="majorBidi" w:cstheme="majorBidi"/>
          <w:sz w:val="28"/>
          <w:szCs w:val="28"/>
        </w:rPr>
        <w:t>2567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บริษัทย่อยมีเงินกู้ยืมระยะสั้นจากกิจการอื่นที่เกี่ยวข้องกันเพิ่มขึ้นจำนวน </w:t>
      </w:r>
      <w:r w:rsidRPr="009A10D1">
        <w:rPr>
          <w:rFonts w:asciiTheme="majorBidi" w:hAnsiTheme="majorBidi" w:cstheme="majorBidi"/>
          <w:sz w:val="28"/>
          <w:szCs w:val="28"/>
        </w:rPr>
        <w:t xml:space="preserve">       626.50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2B0BA6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เป็นตั๋วสัญญาใช้เงิน โดยมีอัตราดอกเบี้ยร้อยละ </w:t>
      </w:r>
      <w:r w:rsidRPr="009A10D1">
        <w:rPr>
          <w:rFonts w:asciiTheme="majorBidi" w:hAnsiTheme="majorBidi" w:cstheme="majorBidi"/>
          <w:sz w:val="28"/>
          <w:szCs w:val="28"/>
        </w:rPr>
        <w:t xml:space="preserve">3.75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A10D1">
        <w:rPr>
          <w:rFonts w:asciiTheme="majorBidi" w:hAnsiTheme="majorBidi" w:cstheme="majorBidi"/>
          <w:sz w:val="28"/>
          <w:szCs w:val="28"/>
        </w:rPr>
        <w:t xml:space="preserve">5.55 </w:t>
      </w:r>
      <w:r w:rsidRPr="009A10D1">
        <w:rPr>
          <w:rFonts w:asciiTheme="majorBidi" w:hAnsiTheme="majorBidi" w:cstheme="majorBidi"/>
          <w:sz w:val="28"/>
          <w:szCs w:val="28"/>
          <w:cs/>
        </w:rPr>
        <w:t>และมีกำหนดชำระคืนเมื่อทวงถาม</w:t>
      </w:r>
    </w:p>
    <w:p w14:paraId="1AEE5628" w14:textId="77777777" w:rsidR="002749D9" w:rsidRPr="009A10D1" w:rsidRDefault="002749D9" w:rsidP="002B0BA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22560C4A" w14:textId="3BD9CEDA" w:rsidR="00015BF1" w:rsidRPr="009A10D1" w:rsidRDefault="00015BF1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มีดังต่อไปนี้  </w:t>
      </w:r>
    </w:p>
    <w:p w14:paraId="6220DCD0" w14:textId="5D3D3943" w:rsidR="009512A0" w:rsidRPr="009A10D1" w:rsidRDefault="00715D7D" w:rsidP="00E859C8">
      <w:pPr>
        <w:pStyle w:val="NoSpacing"/>
        <w:spacing w:line="240" w:lineRule="auto"/>
        <w:rPr>
          <w:rFonts w:asciiTheme="majorBidi" w:hAnsiTheme="majorBidi" w:cstheme="majorBidi"/>
          <w:snapToGrid w:val="0"/>
          <w:sz w:val="22"/>
          <w:lang w:eastAsia="th-TH"/>
        </w:rPr>
      </w:pPr>
      <w:r w:rsidRPr="009A10D1">
        <w:rPr>
          <w:rFonts w:asciiTheme="majorBidi" w:hAnsiTheme="majorBidi" w:cstheme="majorBidi"/>
          <w:snapToGrid w:val="0"/>
          <w:sz w:val="28"/>
          <w:szCs w:val="28"/>
          <w:lang w:eastAsia="th-TH"/>
        </w:rPr>
        <w:tab/>
      </w:r>
    </w:p>
    <w:p w14:paraId="21C3F8BF" w14:textId="77777777" w:rsidR="009512A0" w:rsidRPr="009A10D1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บริษัทได้ทำสัญญากับบริษัทย่อยหลายแห่ง เพื่อให้บริการในการช่วยบริหารมีกำหนดระยะเวลาและค่าบริการเป็นราคาที่ตกลงกันตามสัญญา</w:t>
      </w:r>
    </w:p>
    <w:p w14:paraId="1A9F32E0" w14:textId="77777777" w:rsidR="0035152E" w:rsidRPr="009A10D1" w:rsidRDefault="0035152E" w:rsidP="00E859C8">
      <w:pPr>
        <w:pStyle w:val="NoSpacing"/>
        <w:spacing w:line="240" w:lineRule="auto"/>
        <w:rPr>
          <w:rFonts w:asciiTheme="majorBidi" w:hAnsiTheme="majorBidi" w:cstheme="majorBidi"/>
          <w:snapToGrid w:val="0"/>
          <w:sz w:val="22"/>
          <w:lang w:eastAsia="th-TH"/>
        </w:rPr>
      </w:pPr>
    </w:p>
    <w:p w14:paraId="22B51E8F" w14:textId="64921513" w:rsidR="009512A0" w:rsidRPr="009A10D1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บริษัทย่อยของบริษัทได้ทำสัญญาให้บริการที่ปรึกษากับ</w:t>
      </w:r>
      <w:r w:rsidR="00FC4E58"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</w:t>
      </w:r>
      <w:r w:rsidR="00EE578D"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ั</w:t>
      </w:r>
      <w:r w:rsidR="00FC4E58"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ทใหญ่ และ</w:t>
      </w: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533F5457" w14:textId="77777777" w:rsidR="00B81666" w:rsidRPr="009A10D1" w:rsidRDefault="00B81666" w:rsidP="00B81666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pacing w:val="-2"/>
          <w:sz w:val="22"/>
          <w:cs/>
          <w:lang w:eastAsia="th-TH"/>
        </w:rPr>
      </w:pPr>
    </w:p>
    <w:p w14:paraId="2370BE24" w14:textId="1A8CA724" w:rsidR="006E2800" w:rsidRPr="009A10D1" w:rsidRDefault="006E280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9A10D1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บริษัทย่อยของบริษัทได้ทำสัญญารับจ้างบริหารงานและควบคุมงานก่อสร้างกับบริษัทที่เกี่ยวข้องกัน </w:t>
      </w: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เพื่อดำเนินการบริหารงานก่อสร้างและควบคุมงบประมาณของการก่อสร้างรวมทั้งเป็นที่ปรึกษาในด้านต่าง</w:t>
      </w: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ๆ ที่เกี่ยวกับการก่อสร้างโครงการโดยมีกำหนดระยะเวลาและค่าบริการเป็นราคาที่ตกลงกันตามสัญญา</w:t>
      </w:r>
    </w:p>
    <w:p w14:paraId="373B32C9" w14:textId="77777777" w:rsidR="006E2800" w:rsidRPr="009A10D1" w:rsidRDefault="006E2800" w:rsidP="006E2800">
      <w:pPr>
        <w:pStyle w:val="ListParagraph"/>
        <w:rPr>
          <w:rFonts w:asciiTheme="majorBidi" w:hAnsiTheme="majorBidi" w:cstheme="majorBidi"/>
          <w:snapToGrid w:val="0"/>
          <w:spacing w:val="-2"/>
          <w:sz w:val="22"/>
          <w:lang w:eastAsia="th-TH"/>
        </w:rPr>
      </w:pPr>
    </w:p>
    <w:p w14:paraId="1353D6CD" w14:textId="77777777" w:rsidR="00C64AAE" w:rsidRPr="009A10D1" w:rsidRDefault="00C64AAE" w:rsidP="006E2800">
      <w:pPr>
        <w:pStyle w:val="ListParagraph"/>
        <w:rPr>
          <w:rFonts w:asciiTheme="majorBidi" w:hAnsiTheme="majorBidi" w:cstheme="majorBidi"/>
          <w:snapToGrid w:val="0"/>
          <w:spacing w:val="-2"/>
          <w:sz w:val="22"/>
          <w:lang w:eastAsia="th-TH"/>
        </w:rPr>
      </w:pPr>
    </w:p>
    <w:p w14:paraId="2B72D55E" w14:textId="77777777" w:rsidR="00C64AAE" w:rsidRPr="009A10D1" w:rsidRDefault="00C64AAE" w:rsidP="006E2800">
      <w:pPr>
        <w:pStyle w:val="ListParagraph"/>
        <w:rPr>
          <w:rFonts w:asciiTheme="majorBidi" w:hAnsiTheme="majorBidi" w:cstheme="majorBidi"/>
          <w:snapToGrid w:val="0"/>
          <w:spacing w:val="-2"/>
          <w:sz w:val="22"/>
          <w:cs/>
          <w:lang w:eastAsia="th-TH"/>
        </w:rPr>
      </w:pPr>
    </w:p>
    <w:p w14:paraId="5ABC039C" w14:textId="7A68D999" w:rsidR="00C710C6" w:rsidRPr="009A10D1" w:rsidRDefault="009512A0" w:rsidP="00E859C8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บริษัทย่อยของบริษัทได้ทำสัญญารับบริหารอาคารกับบริษัทที่เกี่ยวข้องกัน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A234C2D" w14:textId="77777777" w:rsidR="00754210" w:rsidRPr="009A10D1" w:rsidRDefault="00754210" w:rsidP="00E859C8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2"/>
          <w:szCs w:val="22"/>
          <w:cs/>
          <w:lang w:eastAsia="th-TH"/>
        </w:rPr>
      </w:pPr>
    </w:p>
    <w:p w14:paraId="768B150B" w14:textId="65C874C2" w:rsidR="00554775" w:rsidRPr="009A10D1" w:rsidRDefault="00E57D02" w:rsidP="00554775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บริษัทย่อยของบริษัทได้ทำสัญญาซื้อขายไฟฟ้ากับบริษัทที่เกี่ยวข้องกั</w:t>
      </w:r>
      <w:r w:rsidR="008C66DA" w:rsidRPr="009A10D1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น</w:t>
      </w: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เป็นระยะเวลา </w:t>
      </w:r>
      <w:r w:rsidR="008C66DA" w:rsidRPr="009A10D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10</w:t>
      </w:r>
      <w:r w:rsidR="008C66DA"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9A10D1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-</w:t>
      </w:r>
      <w:r w:rsidR="008C66DA"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8C66DA" w:rsidRPr="009A10D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20 </w:t>
      </w:r>
      <w:r w:rsidR="008C66DA"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ปี</w:t>
      </w: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นับแต่วันเริ่มต้นซื้อขายไฟฟ้า </w:t>
      </w:r>
      <w:r w:rsidR="005E3E87" w:rsidRPr="009A10D1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โดย</w:t>
      </w: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</w:t>
      </w:r>
      <w:r w:rsidR="005E3E87" w:rsidRPr="009A10D1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ย่อย</w:t>
      </w:r>
      <w:r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ดังกล่าวมีหน้าที่ก่อสร้างโรงไฟฟ้าจากพลังงานแสงอาทิตย์ และจำหน่ายไฟฟ้าที่ผลิตได้</w:t>
      </w:r>
      <w:r w:rsidR="005E3E87" w:rsidRPr="009A10D1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ให้กับบริษัทที่เกี่ยวข้องกันตามราคาที่ตกลงกันตามสัญญา</w:t>
      </w:r>
    </w:p>
    <w:p w14:paraId="58A39080" w14:textId="77777777" w:rsidR="00554775" w:rsidRPr="009A10D1" w:rsidRDefault="00554775" w:rsidP="00554775">
      <w:pPr>
        <w:pStyle w:val="ListParagraph"/>
        <w:rPr>
          <w:rFonts w:asciiTheme="majorBidi" w:hAnsiTheme="majorBidi" w:cstheme="majorBidi"/>
          <w:snapToGrid w:val="0"/>
          <w:spacing w:val="-2"/>
          <w:sz w:val="22"/>
          <w:lang w:eastAsia="th-TH"/>
        </w:rPr>
      </w:pPr>
    </w:p>
    <w:p w14:paraId="63624391" w14:textId="731D55F6" w:rsidR="00554775" w:rsidRPr="009A10D1" w:rsidRDefault="00554775" w:rsidP="00554775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9A10D1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บริษัทย่อยของบริษัทได้ทำสัญญารับบริหารโครงการกับบริษัทที่เกี่ยวข้องกัน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414EA362" w14:textId="77777777" w:rsidR="0038401F" w:rsidRPr="009A10D1" w:rsidRDefault="0038401F" w:rsidP="009C57FA">
      <w:pPr>
        <w:rPr>
          <w:rFonts w:asciiTheme="majorBidi" w:hAnsiTheme="majorBidi" w:cstheme="majorBidi"/>
          <w:snapToGrid w:val="0"/>
          <w:sz w:val="22"/>
          <w:szCs w:val="22"/>
          <w:lang w:eastAsia="th-TH"/>
        </w:rPr>
      </w:pPr>
    </w:p>
    <w:p w14:paraId="1BD7CFE1" w14:textId="5D0087EC" w:rsidR="0038401F" w:rsidRPr="009A10D1" w:rsidRDefault="0038401F" w:rsidP="006E2800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9A10D1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บริษัทย่อยของบริษัทได้ทำสัญญารับจ้างบริการจัดเก็บรายได้พื้นที่จอดรถ และควบคุมการเข้าออกอาคารกับบริษัทที่เกี่ยวข้องกัน โดยมี</w:t>
      </w:r>
      <w:r w:rsidR="002248CD" w:rsidRPr="009A10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กำหนด</w:t>
      </w:r>
      <w:r w:rsidRPr="009A10D1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ระยะเวลาและค่าบริการเป็นราคาที่ตกลงกันตามสัญญา</w:t>
      </w:r>
    </w:p>
    <w:p w14:paraId="7785C3C9" w14:textId="77777777" w:rsidR="00104502" w:rsidRPr="009A10D1" w:rsidRDefault="00104502" w:rsidP="00104502">
      <w:pPr>
        <w:widowControl w:val="0"/>
        <w:spacing w:line="240" w:lineRule="auto"/>
        <w:rPr>
          <w:rFonts w:asciiTheme="majorBidi" w:hAnsiTheme="majorBidi" w:cstheme="majorBidi"/>
          <w:snapToGrid w:val="0"/>
          <w:sz w:val="22"/>
          <w:szCs w:val="22"/>
          <w:cs/>
          <w:lang w:eastAsia="th-TH"/>
        </w:rPr>
      </w:pPr>
    </w:p>
    <w:p w14:paraId="18616489" w14:textId="679B9471" w:rsidR="00104502" w:rsidRPr="009A10D1" w:rsidRDefault="00104502" w:rsidP="00104502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9A10D1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บริษัทย่อยของบริษัทได้ทำสัญญาใช้สถานที่ติดตั้งสถานีชาร์จประจุรถยนต์ไฟฟ้ากับบริษัทที่เกี่ยวข้องกัน </w:t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โดยมี</w:t>
      </w:r>
      <w:r w:rsidR="002248CD"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กำหนด</w:t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ระยะเวลาและค่าบริการเป็นราคาที่ตกลงกันตามสัญญา</w:t>
      </w:r>
    </w:p>
    <w:p w14:paraId="1AB8D0D8" w14:textId="77777777" w:rsidR="00F37A4F" w:rsidRPr="009A10D1" w:rsidRDefault="00F37A4F" w:rsidP="00F37A4F">
      <w:pPr>
        <w:pStyle w:val="ListParagraph"/>
        <w:rPr>
          <w:rFonts w:asciiTheme="majorBidi" w:hAnsiTheme="majorBidi" w:cstheme="majorBidi"/>
          <w:snapToGrid w:val="0"/>
          <w:sz w:val="22"/>
          <w:lang w:eastAsia="th-TH"/>
        </w:rPr>
      </w:pPr>
    </w:p>
    <w:p w14:paraId="2333F15B" w14:textId="77777777" w:rsidR="00F37A4F" w:rsidRPr="009A10D1" w:rsidRDefault="00F37A4F" w:rsidP="00F37A4F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บริษัทย่อยของบริษัทได้ทำสัญญาให้บริการที่ปรึกษาด้านการจัดการและสิ่งอำนวยความสะดวกกับบริษัทที่เกี่ยวข้องกันแห่งหนึ่ง</w:t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โดยมีกำหนดระยะเวลาและค่าบริการเป็นราคาที่ตกลงกันตามสัญญา</w:t>
      </w:r>
    </w:p>
    <w:p w14:paraId="2A96D683" w14:textId="77777777" w:rsidR="00C64AAE" w:rsidRPr="009A10D1" w:rsidRDefault="00C64AAE" w:rsidP="00C64AAE">
      <w:pPr>
        <w:pStyle w:val="ListParagraph"/>
        <w:rPr>
          <w:rFonts w:asciiTheme="majorBidi" w:hAnsiTheme="majorBidi" w:cstheme="majorBidi"/>
          <w:snapToGrid w:val="0"/>
          <w:sz w:val="22"/>
          <w:lang w:eastAsia="th-TH"/>
        </w:rPr>
      </w:pPr>
    </w:p>
    <w:p w14:paraId="41A679AE" w14:textId="7E365DEA" w:rsidR="00C64AAE" w:rsidRPr="009A10D1" w:rsidRDefault="00C64AAE" w:rsidP="00C64AAE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บริษัทย่อยของบริษัทได้ทำสัญญาขายอุปกรณ์พร้อมติดตั้งและบำรุงรักษาระบบ</w:t>
      </w:r>
      <w:r w:rsidR="007814A0" w:rsidRPr="009A10D1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บริหาร</w:t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ลานจอด และระบบ</w:t>
      </w:r>
      <w:r w:rsidR="007814A0" w:rsidRPr="009A10D1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บริหารจัดการ</w:t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ควบคุมการเข้าออกอาคารกับบริษัทที่เกี</w:t>
      </w:r>
      <w:r w:rsidR="004A5578" w:rsidRPr="009A10D1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่</w:t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ยวข้องกัน โดยมีกำหนดระยะเวลาและค่าบริการเป็นราคาที่ตกลงกันตามสัญญา</w:t>
      </w:r>
    </w:p>
    <w:p w14:paraId="535C282F" w14:textId="77777777" w:rsidR="00F37A4F" w:rsidRPr="009A10D1" w:rsidRDefault="00F37A4F" w:rsidP="00E859C8">
      <w:pPr>
        <w:tabs>
          <w:tab w:val="left" w:pos="900"/>
          <w:tab w:val="left" w:pos="1260"/>
          <w:tab w:val="left" w:pos="2160"/>
        </w:tabs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22"/>
          <w:szCs w:val="22"/>
          <w:lang w:eastAsia="th-TH"/>
        </w:rPr>
      </w:pPr>
    </w:p>
    <w:p w14:paraId="1D18D35F" w14:textId="1219B565" w:rsidR="009512A0" w:rsidRPr="009A10D1" w:rsidRDefault="009512A0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9A10D1" w:rsidRDefault="009512A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0117C09" w14:textId="160FECCB" w:rsidR="009512A0" w:rsidRPr="009A10D1" w:rsidRDefault="009512A0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ณ วันที่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548A5" w:rsidRPr="009A10D1">
        <w:rPr>
          <w:rFonts w:asciiTheme="majorBidi" w:hAnsiTheme="majorBidi" w:cstheme="majorBidi"/>
          <w:sz w:val="28"/>
          <w:szCs w:val="28"/>
        </w:rPr>
        <w:t>7</w:t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0954CA" w:rsidRPr="009A10D1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มีดังนี้</w:t>
      </w:r>
    </w:p>
    <w:p w14:paraId="05205866" w14:textId="77777777" w:rsidR="008C66DA" w:rsidRPr="009A10D1" w:rsidRDefault="008C66DA" w:rsidP="00E859C8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z w:val="22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270"/>
        <w:gridCol w:w="1980"/>
      </w:tblGrid>
      <w:tr w:rsidR="009512A0" w:rsidRPr="009A10D1" w14:paraId="1BF6BDD5" w14:textId="77777777" w:rsidTr="004B31A1">
        <w:tc>
          <w:tcPr>
            <w:tcW w:w="5220" w:type="dxa"/>
          </w:tcPr>
          <w:p w14:paraId="39D01DEB" w14:textId="77777777" w:rsidR="009512A0" w:rsidRPr="009A10D1" w:rsidRDefault="009512A0" w:rsidP="00E859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9A10D1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9A10D1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9A10D1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9A10D1" w14:paraId="525357A5" w14:textId="77777777" w:rsidTr="004B31A1">
        <w:tc>
          <w:tcPr>
            <w:tcW w:w="5220" w:type="dxa"/>
          </w:tcPr>
          <w:p w14:paraId="63DD57BD" w14:textId="77777777" w:rsidR="009512A0" w:rsidRPr="009A10D1" w:rsidRDefault="009512A0" w:rsidP="00E859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9A10D1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9A10D1" w14:paraId="7DBEDB11" w14:textId="77777777" w:rsidTr="004B31A1">
        <w:tc>
          <w:tcPr>
            <w:tcW w:w="5220" w:type="dxa"/>
          </w:tcPr>
          <w:p w14:paraId="625625DD" w14:textId="77777777" w:rsidR="009512A0" w:rsidRPr="009A10D1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3B894E6C" w:rsidR="009512A0" w:rsidRPr="009A10D1" w:rsidRDefault="00DC67A9" w:rsidP="00E859C8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8.40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9A10D1" w:rsidRDefault="009512A0" w:rsidP="00E859C8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1D924F0B" w:rsidR="009512A0" w:rsidRPr="009A10D1" w:rsidRDefault="00DC67A9" w:rsidP="00E859C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12A0" w:rsidRPr="009A10D1" w14:paraId="56B22FF6" w14:textId="77777777" w:rsidTr="004B31A1">
        <w:tc>
          <w:tcPr>
            <w:tcW w:w="5220" w:type="dxa"/>
          </w:tcPr>
          <w:p w14:paraId="1DE70A4C" w14:textId="77777777" w:rsidR="009512A0" w:rsidRPr="009A10D1" w:rsidRDefault="009512A0" w:rsidP="00E859C8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04437EA4" w:rsidR="009512A0" w:rsidRPr="009A10D1" w:rsidRDefault="00DC67A9" w:rsidP="00E859C8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1,624.19</w:t>
            </w:r>
          </w:p>
        </w:tc>
        <w:tc>
          <w:tcPr>
            <w:tcW w:w="270" w:type="dxa"/>
          </w:tcPr>
          <w:p w14:paraId="0B2B39D6" w14:textId="77777777" w:rsidR="009512A0" w:rsidRPr="009A10D1" w:rsidRDefault="009512A0" w:rsidP="00E859C8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51C8CFA3" w:rsidR="00CB2332" w:rsidRPr="009A10D1" w:rsidRDefault="00DC67A9" w:rsidP="00554775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217.11</w:t>
            </w:r>
          </w:p>
        </w:tc>
      </w:tr>
    </w:tbl>
    <w:p w14:paraId="5ED62DBC" w14:textId="77777777" w:rsidR="00F37A4F" w:rsidRPr="009A10D1" w:rsidRDefault="00F37A4F" w:rsidP="00F37A4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</w:p>
    <w:p w14:paraId="51A93FC2" w14:textId="77777777" w:rsidR="002749D9" w:rsidRPr="009A10D1" w:rsidRDefault="002749D9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CF3A469" w14:textId="1769D1FB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79F7190C" w14:textId="77777777" w:rsidR="00132C9B" w:rsidRPr="009A10D1" w:rsidRDefault="00132C9B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044"/>
        <w:gridCol w:w="267"/>
        <w:gridCol w:w="1067"/>
        <w:gridCol w:w="267"/>
        <w:gridCol w:w="994"/>
        <w:gridCol w:w="267"/>
        <w:gridCol w:w="1024"/>
      </w:tblGrid>
      <w:tr w:rsidR="003B14EA" w:rsidRPr="009A10D1" w14:paraId="6509922F" w14:textId="77777777" w:rsidTr="008F469A">
        <w:trPr>
          <w:tblHeader/>
        </w:trPr>
        <w:tc>
          <w:tcPr>
            <w:tcW w:w="2361" w:type="pct"/>
          </w:tcPr>
          <w:p w14:paraId="1788D773" w14:textId="77777777" w:rsidR="003B14EA" w:rsidRPr="009A10D1" w:rsidRDefault="003B14EA" w:rsidP="00E859C8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pct"/>
            <w:gridSpan w:val="3"/>
          </w:tcPr>
          <w:p w14:paraId="77BE1471" w14:textId="77777777" w:rsidR="003B14EA" w:rsidRPr="009A10D1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2231FB2" w14:textId="77777777" w:rsidR="003B14EA" w:rsidRPr="009A10D1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pct"/>
            <w:gridSpan w:val="3"/>
          </w:tcPr>
          <w:p w14:paraId="2883D831" w14:textId="77777777" w:rsidR="003B14EA" w:rsidRPr="009A10D1" w:rsidRDefault="003B14E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25B2A" w:rsidRPr="009A10D1" w14:paraId="71DE8919" w14:textId="77777777" w:rsidTr="008F469A">
        <w:trPr>
          <w:tblHeader/>
        </w:trPr>
        <w:tc>
          <w:tcPr>
            <w:tcW w:w="2361" w:type="pct"/>
          </w:tcPr>
          <w:p w14:paraId="3B3A12BB" w14:textId="77777777" w:rsidR="00125B2A" w:rsidRPr="009A10D1" w:rsidRDefault="00125B2A" w:rsidP="00E859C8">
            <w:pPr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3DED5ADD" w14:textId="694A99F0" w:rsidR="00125B2A" w:rsidRPr="009A10D1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2A532E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43" w:type="pct"/>
          </w:tcPr>
          <w:p w14:paraId="55C39C56" w14:textId="77777777" w:rsidR="00125B2A" w:rsidRPr="009A10D1" w:rsidRDefault="00125B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C517718" w14:textId="4D27DAC0" w:rsidR="00125B2A" w:rsidRPr="009A10D1" w:rsidRDefault="002A532E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" w:type="pct"/>
          </w:tcPr>
          <w:p w14:paraId="6C52A41D" w14:textId="77777777" w:rsidR="00125B2A" w:rsidRPr="009A10D1" w:rsidRDefault="00125B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96EE8EB" w14:textId="0BA8277F" w:rsidR="00125B2A" w:rsidRPr="009A10D1" w:rsidRDefault="002A532E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3" w:type="pct"/>
          </w:tcPr>
          <w:p w14:paraId="6EEA46ED" w14:textId="77777777" w:rsidR="00125B2A" w:rsidRPr="009A10D1" w:rsidRDefault="00125B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2CAFDDD9" w14:textId="4057DC8A" w:rsidR="00125B2A" w:rsidRPr="009A10D1" w:rsidRDefault="002A532E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125B2A" w:rsidRPr="009A10D1" w14:paraId="03AECEFA" w14:textId="77777777" w:rsidTr="008F469A">
        <w:trPr>
          <w:tblHeader/>
        </w:trPr>
        <w:tc>
          <w:tcPr>
            <w:tcW w:w="2361" w:type="pct"/>
          </w:tcPr>
          <w:p w14:paraId="013E77ED" w14:textId="77777777" w:rsidR="00125B2A" w:rsidRPr="009A10D1" w:rsidRDefault="00125B2A" w:rsidP="00E859C8">
            <w:pPr>
              <w:pStyle w:val="BodyText"/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9" w:type="pct"/>
            <w:gridSpan w:val="7"/>
          </w:tcPr>
          <w:p w14:paraId="548B6BAE" w14:textId="77777777" w:rsidR="00125B2A" w:rsidRPr="009A10D1" w:rsidRDefault="00125B2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532E" w:rsidRPr="009A10D1" w14:paraId="7CF02CA1" w14:textId="77777777" w:rsidTr="008F469A">
        <w:tc>
          <w:tcPr>
            <w:tcW w:w="2361" w:type="pct"/>
          </w:tcPr>
          <w:p w14:paraId="644706D0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59" w:type="pct"/>
          </w:tcPr>
          <w:p w14:paraId="13DD4A08" w14:textId="06B2D1E6" w:rsidR="002A532E" w:rsidRPr="009A10D1" w:rsidRDefault="005B0F79" w:rsidP="002A532E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1.29</w:t>
            </w:r>
          </w:p>
        </w:tc>
        <w:tc>
          <w:tcPr>
            <w:tcW w:w="143" w:type="pct"/>
          </w:tcPr>
          <w:p w14:paraId="2B6DE109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5EDEBA" w14:textId="6FDA3B94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  <w:tc>
          <w:tcPr>
            <w:tcW w:w="143" w:type="pct"/>
          </w:tcPr>
          <w:p w14:paraId="1F9351DA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1B7C839" w14:textId="4A6C5170" w:rsidR="002A532E" w:rsidRPr="009A10D1" w:rsidRDefault="00466115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43" w:type="pct"/>
          </w:tcPr>
          <w:p w14:paraId="32891D1B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512E6BF3" w14:textId="07C66A79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</w:t>
            </w:r>
          </w:p>
        </w:tc>
      </w:tr>
      <w:tr w:rsidR="002A532E" w:rsidRPr="009A10D1" w14:paraId="5FE0AB1F" w14:textId="77777777" w:rsidTr="008F469A">
        <w:tc>
          <w:tcPr>
            <w:tcW w:w="2361" w:type="pct"/>
          </w:tcPr>
          <w:p w14:paraId="631D39B8" w14:textId="22021A34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59" w:type="pct"/>
          </w:tcPr>
          <w:p w14:paraId="733C2474" w14:textId="339FB924" w:rsidR="002A532E" w:rsidRPr="009A10D1" w:rsidRDefault="005B0F79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786.36</w:t>
            </w:r>
          </w:p>
        </w:tc>
        <w:tc>
          <w:tcPr>
            <w:tcW w:w="143" w:type="pct"/>
          </w:tcPr>
          <w:p w14:paraId="654F6376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A7804F" w14:textId="214D0D59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</w:p>
        </w:tc>
        <w:tc>
          <w:tcPr>
            <w:tcW w:w="143" w:type="pct"/>
          </w:tcPr>
          <w:p w14:paraId="01F21365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EDEC21D" w14:textId="174E8D64" w:rsidR="002A532E" w:rsidRPr="009A10D1" w:rsidRDefault="00466115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165.94</w:t>
            </w:r>
          </w:p>
        </w:tc>
        <w:tc>
          <w:tcPr>
            <w:tcW w:w="143" w:type="pct"/>
          </w:tcPr>
          <w:p w14:paraId="02C9A3C4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0C9C366D" w14:textId="38897183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</w:tr>
      <w:tr w:rsidR="002A532E" w:rsidRPr="009A10D1" w14:paraId="4B795CBB" w14:textId="77777777" w:rsidTr="008F469A">
        <w:tc>
          <w:tcPr>
            <w:tcW w:w="2361" w:type="pct"/>
          </w:tcPr>
          <w:p w14:paraId="54620E83" w14:textId="03E45F09" w:rsidR="002A532E" w:rsidRPr="009A10D1" w:rsidRDefault="002A532E" w:rsidP="002A532E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เงินสดและรายการเทียบเท่าเงินสดในงบแสดงฐานะการเงิน 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0D3A2A9" w14:textId="3CF8A997" w:rsidR="002A532E" w:rsidRPr="009A10D1" w:rsidRDefault="005B0F79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787.65</w:t>
            </w:r>
          </w:p>
        </w:tc>
        <w:tc>
          <w:tcPr>
            <w:tcW w:w="143" w:type="pct"/>
          </w:tcPr>
          <w:p w14:paraId="62141CE3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0271163" w14:textId="6F487319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707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3" w:type="pct"/>
          </w:tcPr>
          <w:p w14:paraId="65D2CA5F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2AA7C52" w14:textId="0512880C" w:rsidR="002A532E" w:rsidRPr="009A10D1" w:rsidRDefault="00466115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165.99</w:t>
            </w:r>
          </w:p>
        </w:tc>
        <w:tc>
          <w:tcPr>
            <w:tcW w:w="143" w:type="pct"/>
          </w:tcPr>
          <w:p w14:paraId="41703F83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A82801C" w14:textId="63AB0182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</w:t>
            </w:r>
          </w:p>
        </w:tc>
      </w:tr>
      <w:tr w:rsidR="002A532E" w:rsidRPr="009A10D1" w14:paraId="22B4FC98" w14:textId="77777777" w:rsidTr="008F469A">
        <w:tc>
          <w:tcPr>
            <w:tcW w:w="2361" w:type="pct"/>
          </w:tcPr>
          <w:p w14:paraId="0A4FB139" w14:textId="4AAE0195" w:rsidR="002A532E" w:rsidRPr="009A10D1" w:rsidRDefault="002A532E" w:rsidP="002A532E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เงินสดและรายการเทียบเท่าเงินสดในงบกระแสเงินสด</w:t>
            </w: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2E4E9FB7" w14:textId="4837D9ED" w:rsidR="002A532E" w:rsidRPr="009A10D1" w:rsidRDefault="005B0F79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787.65</w:t>
            </w:r>
          </w:p>
        </w:tc>
        <w:tc>
          <w:tcPr>
            <w:tcW w:w="143" w:type="pct"/>
          </w:tcPr>
          <w:p w14:paraId="1951F850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0DDD8314" w14:textId="135C7235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707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3" w:type="pct"/>
          </w:tcPr>
          <w:p w14:paraId="05FA5C54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double" w:sz="4" w:space="0" w:color="auto"/>
              <w:bottom w:val="double" w:sz="4" w:space="0" w:color="auto"/>
            </w:tcBorders>
          </w:tcPr>
          <w:p w14:paraId="70B4AF9F" w14:textId="3CDEC9FB" w:rsidR="002A532E" w:rsidRPr="009A10D1" w:rsidRDefault="00466115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165.99</w:t>
            </w:r>
          </w:p>
        </w:tc>
        <w:tc>
          <w:tcPr>
            <w:tcW w:w="143" w:type="pct"/>
          </w:tcPr>
          <w:p w14:paraId="5EC24DF0" w14:textId="77777777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14:paraId="07E97833" w14:textId="054A06E0" w:rsidR="002A532E" w:rsidRPr="009A10D1" w:rsidRDefault="002A532E" w:rsidP="002A532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</w:t>
            </w:r>
          </w:p>
        </w:tc>
      </w:tr>
    </w:tbl>
    <w:p w14:paraId="091496F0" w14:textId="77777777" w:rsidR="0009206D" w:rsidRPr="009A10D1" w:rsidRDefault="0009206D" w:rsidP="00E859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831E7" w14:textId="0890BACC" w:rsidR="00E07F12" w:rsidRPr="009A10D1" w:rsidRDefault="00E07F12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เงินฝาก</w:t>
      </w:r>
      <w:r w:rsidR="007B0542" w:rsidRPr="009A10D1">
        <w:rPr>
          <w:rFonts w:asciiTheme="majorBidi" w:hAnsiTheme="majorBidi"/>
          <w:sz w:val="28"/>
          <w:szCs w:val="28"/>
          <w:u w:val="none"/>
          <w:cs/>
        </w:rPr>
        <w:t>สถาบันการเงิน</w:t>
      </w: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ระยะสั้นที่ใช้เป็นหลักประกัน</w:t>
      </w:r>
    </w:p>
    <w:p w14:paraId="2DEDC515" w14:textId="15AE70A0" w:rsidR="00E07F12" w:rsidRPr="009A10D1" w:rsidRDefault="00E07F12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023743A" w14:textId="5E6F0D3E" w:rsidR="00E07F12" w:rsidRPr="009A10D1" w:rsidRDefault="00E07F12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2A532E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กลุ่มบริษัทมีเงินฝาก</w:t>
      </w:r>
      <w:r w:rsidR="00374688" w:rsidRPr="009A10D1">
        <w:rPr>
          <w:rFonts w:asciiTheme="majorBidi" w:hAnsiTheme="majorBidi" w:cstheme="majorBidi"/>
          <w:sz w:val="28"/>
          <w:szCs w:val="28"/>
          <w:cs/>
        </w:rPr>
        <w:t>สถาบันการเงิน</w:t>
      </w:r>
      <w:r w:rsidRPr="009A10D1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104502" w:rsidRPr="009A10D1">
        <w:rPr>
          <w:rFonts w:asciiTheme="majorBidi" w:hAnsiTheme="majorBidi"/>
          <w:sz w:val="28"/>
          <w:szCs w:val="28"/>
          <w:cs/>
        </w:rPr>
        <w:t>ที่ใช้เป็นหลักประกัน</w:t>
      </w:r>
      <w:r w:rsidRPr="009A10D1">
        <w:rPr>
          <w:rFonts w:asciiTheme="majorBidi" w:hAnsiTheme="majorBidi" w:cstheme="majorBidi"/>
          <w:sz w:val="28"/>
          <w:szCs w:val="28"/>
          <w:cs/>
        </w:rPr>
        <w:t>จำนวน</w:t>
      </w:r>
      <w:r w:rsidR="002A532E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F80752" w:rsidRPr="009A10D1">
        <w:rPr>
          <w:rFonts w:asciiTheme="majorBidi" w:hAnsiTheme="majorBidi" w:cstheme="majorBidi"/>
          <w:sz w:val="28"/>
          <w:szCs w:val="28"/>
        </w:rPr>
        <w:t>2,120.25</w:t>
      </w:r>
      <w:r w:rsidR="003050B4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E028B3" w:rsidRPr="009A10D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2A532E" w:rsidRPr="009A10D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E028B3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A532E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2,807.59 </w:t>
      </w:r>
      <w:r w:rsidR="00E028B3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19EA" w:rsidRPr="009A10D1">
        <w:rPr>
          <w:rFonts w:asciiTheme="majorBidi" w:hAnsiTheme="majorBidi" w:cstheme="majorBidi"/>
          <w:sz w:val="28"/>
          <w:szCs w:val="28"/>
          <w:cs/>
        </w:rPr>
        <w:t>ซึ่งวางไว้เป็นหลักประกันสำหรับวงเงินสินเชื่อ</w:t>
      </w:r>
      <w:r w:rsidR="00104502" w:rsidRPr="009A10D1">
        <w:rPr>
          <w:rFonts w:asciiTheme="majorBidi" w:hAnsiTheme="majorBidi" w:cstheme="majorBidi"/>
          <w:sz w:val="28"/>
          <w:szCs w:val="28"/>
          <w:cs/>
        </w:rPr>
        <w:t>ระยะยาว</w:t>
      </w:r>
      <w:r w:rsidR="006E19EA" w:rsidRPr="009A10D1">
        <w:rPr>
          <w:rFonts w:asciiTheme="majorBidi" w:hAnsiTheme="majorBidi" w:cstheme="majorBidi"/>
          <w:sz w:val="28"/>
          <w:szCs w:val="28"/>
          <w:cs/>
        </w:rPr>
        <w:t>ที่ได้รับจากสถาบันการเงิน</w:t>
      </w:r>
      <w:r w:rsidR="00104502" w:rsidRPr="009A10D1">
        <w:rPr>
          <w:rFonts w:asciiTheme="majorBidi" w:hAnsiTheme="majorBidi" w:cstheme="majorBidi"/>
          <w:sz w:val="28"/>
          <w:szCs w:val="28"/>
          <w:cs/>
        </w:rPr>
        <w:t xml:space="preserve">ตามที่เปิดเผยไว้ในหมายเหตุข้อ </w:t>
      </w:r>
      <w:r w:rsidR="00104502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C66C9E" w:rsidRPr="009A10D1">
        <w:rPr>
          <w:rFonts w:asciiTheme="majorBidi" w:hAnsiTheme="majorBidi" w:cstheme="majorBidi"/>
          <w:sz w:val="28"/>
          <w:szCs w:val="28"/>
          <w:lang w:val="en-GB"/>
        </w:rPr>
        <w:t>8</w:t>
      </w:r>
      <w:r w:rsidR="006E19EA" w:rsidRPr="009A10D1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6A70E6" w:rsidRPr="009A10D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E19EA" w:rsidRPr="009A10D1">
        <w:rPr>
          <w:rFonts w:asciiTheme="majorBidi" w:hAnsiTheme="majorBidi" w:cstheme="majorBidi"/>
          <w:sz w:val="28"/>
          <w:szCs w:val="28"/>
          <w:cs/>
        </w:rPr>
        <w:t>บริษัทสามาร</w:t>
      </w:r>
      <w:r w:rsidR="007C5D83" w:rsidRPr="009A10D1">
        <w:rPr>
          <w:rFonts w:asciiTheme="majorBidi" w:hAnsiTheme="majorBidi" w:cstheme="majorBidi"/>
          <w:sz w:val="28"/>
          <w:szCs w:val="28"/>
          <w:cs/>
        </w:rPr>
        <w:t>ถ</w:t>
      </w:r>
      <w:r w:rsidR="006E19EA" w:rsidRPr="009A10D1">
        <w:rPr>
          <w:rFonts w:asciiTheme="majorBidi" w:hAnsiTheme="majorBidi" w:cstheme="majorBidi"/>
          <w:sz w:val="28"/>
          <w:szCs w:val="28"/>
          <w:cs/>
        </w:rPr>
        <w:t>ถอนเงินฝากในบัญชีเพื่อใช้ในการดำเนินงานตามปกติหลังจากได้รับอนุมัติจากสถาบันการเงินที่ให้กู้ยืมแล้ว</w:t>
      </w:r>
    </w:p>
    <w:p w14:paraId="72625A27" w14:textId="0446A23D" w:rsidR="00F37A4F" w:rsidRPr="009A10D1" w:rsidRDefault="00F37A4F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p w14:paraId="4E1B6E2D" w14:textId="129A7E64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</w:p>
    <w:p w14:paraId="4F949D03" w14:textId="49936E94" w:rsidR="005E7A1D" w:rsidRPr="009A10D1" w:rsidRDefault="005E7A1D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525"/>
        <w:gridCol w:w="364"/>
        <w:gridCol w:w="275"/>
        <w:gridCol w:w="1120"/>
        <w:gridCol w:w="241"/>
        <w:gridCol w:w="1169"/>
        <w:gridCol w:w="263"/>
        <w:gridCol w:w="1165"/>
      </w:tblGrid>
      <w:tr w:rsidR="00D53C98" w:rsidRPr="009A10D1" w14:paraId="0896184C" w14:textId="77777777" w:rsidTr="00005471">
        <w:tc>
          <w:tcPr>
            <w:tcW w:w="1700" w:type="pct"/>
          </w:tcPr>
          <w:p w14:paraId="3DA6855E" w14:textId="77777777" w:rsidR="00D1789B" w:rsidRPr="009A10D1" w:rsidRDefault="00D1789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pct"/>
          </w:tcPr>
          <w:p w14:paraId="385746AF" w14:textId="77777777" w:rsidR="00D1789B" w:rsidRPr="009A10D1" w:rsidRDefault="00D1789B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8" w:type="pct"/>
            <w:gridSpan w:val="3"/>
          </w:tcPr>
          <w:p w14:paraId="073F71C2" w14:textId="00E03457" w:rsidR="00D1789B" w:rsidRPr="009A10D1" w:rsidRDefault="00D1789B" w:rsidP="00E859C8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27FBCC36" w14:textId="77777777" w:rsidR="00D1789B" w:rsidRPr="009A10D1" w:rsidRDefault="00D1789B" w:rsidP="00E859C8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pct"/>
            <w:gridSpan w:val="3"/>
          </w:tcPr>
          <w:p w14:paraId="01D5F7F5" w14:textId="6184F13D" w:rsidR="00D1789B" w:rsidRPr="009A10D1" w:rsidRDefault="00870D2F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469A" w:rsidRPr="009A10D1" w14:paraId="10C16139" w14:textId="77777777" w:rsidTr="00005471">
        <w:tc>
          <w:tcPr>
            <w:tcW w:w="1700" w:type="pct"/>
          </w:tcPr>
          <w:p w14:paraId="012EC820" w14:textId="77777777" w:rsidR="00D1789B" w:rsidRPr="009A10D1" w:rsidRDefault="00D1789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7AC013AF" w14:textId="5B2A9ADE" w:rsidR="00D1789B" w:rsidRPr="009A10D1" w:rsidRDefault="00D1789B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5C007A1" w14:textId="45916F13" w:rsidR="00D1789B" w:rsidRPr="009A10D1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2F18EEC" w14:textId="77777777" w:rsidR="00D1789B" w:rsidRPr="009A10D1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804A8A3" w14:textId="0C842E76" w:rsidR="00D1789B" w:rsidRPr="009A10D1" w:rsidRDefault="0033683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0" w:type="pct"/>
          </w:tcPr>
          <w:p w14:paraId="55C631D5" w14:textId="77777777" w:rsidR="00D1789B" w:rsidRPr="009A10D1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2F729032" w14:textId="07969946" w:rsidR="00D1789B" w:rsidRPr="009A10D1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2A532E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42" w:type="pct"/>
          </w:tcPr>
          <w:p w14:paraId="5912A382" w14:textId="77777777" w:rsidR="00D1789B" w:rsidRPr="009A10D1" w:rsidRDefault="00D1789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B1787CC" w14:textId="2F1E1CB0" w:rsidR="00D1789B" w:rsidRPr="009A10D1" w:rsidRDefault="002A532E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D53C98" w:rsidRPr="009A10D1" w14:paraId="677C1369" w14:textId="77777777" w:rsidTr="00005471">
        <w:tc>
          <w:tcPr>
            <w:tcW w:w="1700" w:type="pct"/>
          </w:tcPr>
          <w:p w14:paraId="7CF27EE4" w14:textId="77777777" w:rsidR="0012050A" w:rsidRPr="009A10D1" w:rsidRDefault="0012050A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7DFAEC3B" w14:textId="77777777" w:rsidR="0012050A" w:rsidRPr="009A10D1" w:rsidRDefault="0012050A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1E4599EF" w14:textId="77777777" w:rsidR="0012050A" w:rsidRPr="009A10D1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6F2F1B18" w14:textId="77777777" w:rsidR="0012050A" w:rsidRPr="009A10D1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7D2F6D8A" w14:textId="77777777" w:rsidR="0012050A" w:rsidRPr="009A10D1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1F8A30DC" w14:textId="77777777" w:rsidR="0012050A" w:rsidRPr="009A10D1" w:rsidRDefault="0012050A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pct"/>
            <w:gridSpan w:val="3"/>
          </w:tcPr>
          <w:p w14:paraId="60563D57" w14:textId="28F60310" w:rsidR="0012050A" w:rsidRPr="009A10D1" w:rsidRDefault="0012050A" w:rsidP="00E859C8">
            <w:pPr>
              <w:tabs>
                <w:tab w:val="decimal" w:pos="47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9A10D1" w14:paraId="65F847C3" w14:textId="77777777" w:rsidTr="00005471">
        <w:tc>
          <w:tcPr>
            <w:tcW w:w="1700" w:type="pct"/>
          </w:tcPr>
          <w:p w14:paraId="7C23BD19" w14:textId="6F5551FB" w:rsidR="00D1789B" w:rsidRPr="009A10D1" w:rsidRDefault="009C2F7F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="00D1789B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2" w:type="pct"/>
          </w:tcPr>
          <w:p w14:paraId="021A74A7" w14:textId="77777777" w:rsidR="00D1789B" w:rsidRPr="009A10D1" w:rsidRDefault="00D1789B" w:rsidP="00E859C8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4BF9D4DA" w14:textId="77777777" w:rsidR="00D1789B" w:rsidRPr="009A10D1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A679327" w14:textId="77777777" w:rsidR="00D1789B" w:rsidRPr="009A10D1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0285157D" w14:textId="77777777" w:rsidR="00D1789B" w:rsidRPr="009A10D1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4696197A" w14:textId="77777777" w:rsidR="00D1789B" w:rsidRPr="009A10D1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075C3897" w14:textId="77777777" w:rsidR="00D1789B" w:rsidRPr="009A10D1" w:rsidRDefault="00D1789B" w:rsidP="00E859C8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7F3A61C" w14:textId="77777777" w:rsidR="00D1789B" w:rsidRPr="009A10D1" w:rsidRDefault="00D1789B" w:rsidP="00E859C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9387549" w14:textId="77777777" w:rsidR="00D1789B" w:rsidRPr="009A10D1" w:rsidRDefault="00D1789B" w:rsidP="00E859C8">
            <w:pPr>
              <w:tabs>
                <w:tab w:val="decimal" w:pos="47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32E" w:rsidRPr="009A10D1" w14:paraId="51A2A34D" w14:textId="77777777" w:rsidTr="00005471">
        <w:tc>
          <w:tcPr>
            <w:tcW w:w="1700" w:type="pct"/>
          </w:tcPr>
          <w:p w14:paraId="00E5E04E" w14:textId="42120DBB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22" w:type="pct"/>
          </w:tcPr>
          <w:p w14:paraId="0DDAC95C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1D6B8AAB" w14:textId="51F9BB55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1B38299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1EA5F9D1" w14:textId="271E56EE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606D9AFE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7DFFAD5" w14:textId="397D2112" w:rsidR="002A532E" w:rsidRPr="009A10D1" w:rsidRDefault="00C9036C" w:rsidP="00644C5C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5E38D8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5.77</w:t>
            </w:r>
          </w:p>
        </w:tc>
        <w:tc>
          <w:tcPr>
            <w:tcW w:w="142" w:type="pct"/>
          </w:tcPr>
          <w:p w14:paraId="16A6A130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825FD2" w14:textId="138A3F28" w:rsidR="002A532E" w:rsidRPr="009A10D1" w:rsidRDefault="002A532E" w:rsidP="00644C5C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</w:p>
        </w:tc>
      </w:tr>
      <w:tr w:rsidR="002A532E" w:rsidRPr="009A10D1" w14:paraId="36F0D35D" w14:textId="77777777" w:rsidTr="00005471">
        <w:tc>
          <w:tcPr>
            <w:tcW w:w="1700" w:type="pct"/>
          </w:tcPr>
          <w:p w14:paraId="675F9AA9" w14:textId="71EB29B3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22" w:type="pct"/>
          </w:tcPr>
          <w:p w14:paraId="59BD2F7E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49D3D668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5ED52141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3169B3C6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3F2281C1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29D8A640" w14:textId="77777777" w:rsidR="002A532E" w:rsidRPr="009A10D1" w:rsidRDefault="002A532E" w:rsidP="002A532E">
            <w:pPr>
              <w:tabs>
                <w:tab w:val="decimal" w:pos="606"/>
              </w:tabs>
              <w:spacing w:line="240" w:lineRule="auto"/>
              <w:ind w:left="-14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76EB69E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D60D5A4" w14:textId="77777777" w:rsidR="002A532E" w:rsidRPr="009A10D1" w:rsidRDefault="002A532E" w:rsidP="002A532E">
            <w:pPr>
              <w:tabs>
                <w:tab w:val="decimal" w:pos="520"/>
              </w:tabs>
              <w:spacing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32E" w:rsidRPr="009A10D1" w14:paraId="55C4CA7E" w14:textId="77777777" w:rsidTr="00005471">
        <w:tc>
          <w:tcPr>
            <w:tcW w:w="1700" w:type="pct"/>
          </w:tcPr>
          <w:p w14:paraId="4FE96815" w14:textId="493F803B" w:rsidR="002A532E" w:rsidRPr="009A10D1" w:rsidRDefault="002A532E" w:rsidP="002A532E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2" w:type="pct"/>
          </w:tcPr>
          <w:p w14:paraId="484ACA8A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7848F2F6" w14:textId="003F7C81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219DB79D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3A99B968" w14:textId="749481AB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366AAD8A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35904A0B" w14:textId="79C943F1" w:rsidR="002A532E" w:rsidRPr="009A10D1" w:rsidRDefault="00C9036C" w:rsidP="00644C5C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5E38D8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1.26</w:t>
            </w:r>
          </w:p>
        </w:tc>
        <w:tc>
          <w:tcPr>
            <w:tcW w:w="142" w:type="pct"/>
          </w:tcPr>
          <w:p w14:paraId="7B7569B3" w14:textId="03BDCB04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264F2D5" w14:textId="1F07AE46" w:rsidR="002A532E" w:rsidRPr="009A10D1" w:rsidRDefault="002A532E" w:rsidP="00644C5C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</w:p>
        </w:tc>
      </w:tr>
      <w:tr w:rsidR="002A532E" w:rsidRPr="009A10D1" w14:paraId="1B1188A7" w14:textId="77777777" w:rsidTr="00005471">
        <w:tc>
          <w:tcPr>
            <w:tcW w:w="1700" w:type="pct"/>
          </w:tcPr>
          <w:p w14:paraId="799919F0" w14:textId="47AE3CE3" w:rsidR="002A532E" w:rsidRPr="009A10D1" w:rsidRDefault="002A532E" w:rsidP="002A532E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185080C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67927193" w14:textId="4A1AAD3F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781BFD9A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64DCE325" w14:textId="1E980C40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0902F95B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5224D5A6" w14:textId="533BEFD4" w:rsidR="002A532E" w:rsidRPr="009A10D1" w:rsidRDefault="00C9036C" w:rsidP="00644C5C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0.70</w:t>
            </w:r>
          </w:p>
        </w:tc>
        <w:tc>
          <w:tcPr>
            <w:tcW w:w="142" w:type="pct"/>
          </w:tcPr>
          <w:p w14:paraId="6A2526FB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E5557AE" w14:textId="4030AD52" w:rsidR="002A532E" w:rsidRPr="009A10D1" w:rsidRDefault="002A532E" w:rsidP="00644C5C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</w:t>
            </w:r>
          </w:p>
        </w:tc>
      </w:tr>
      <w:tr w:rsidR="002A532E" w:rsidRPr="009A10D1" w14:paraId="674E1716" w14:textId="77777777" w:rsidTr="00005471">
        <w:tc>
          <w:tcPr>
            <w:tcW w:w="1700" w:type="pct"/>
          </w:tcPr>
          <w:p w14:paraId="0AB42B5D" w14:textId="1C23FB6B" w:rsidR="002A532E" w:rsidRPr="009A10D1" w:rsidRDefault="002A532E" w:rsidP="002A532E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3CF04735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68E88D79" w14:textId="34B4AA92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3C885743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5888C4A" w14:textId="7C752260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727AE2BF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F59C0DB" w14:textId="1F2E89FF" w:rsidR="002A532E" w:rsidRPr="009A10D1" w:rsidRDefault="00C9036C" w:rsidP="00644C5C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1.27</w:t>
            </w:r>
          </w:p>
        </w:tc>
        <w:tc>
          <w:tcPr>
            <w:tcW w:w="142" w:type="pct"/>
          </w:tcPr>
          <w:p w14:paraId="61487AFB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4A2DEE7" w14:textId="1880519E" w:rsidR="002A532E" w:rsidRPr="009A10D1" w:rsidRDefault="002A532E" w:rsidP="001E3867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32E" w:rsidRPr="009A10D1" w14:paraId="08891DC1" w14:textId="77777777" w:rsidTr="00005471">
        <w:tc>
          <w:tcPr>
            <w:tcW w:w="1700" w:type="pct"/>
          </w:tcPr>
          <w:p w14:paraId="39D898A9" w14:textId="07ACF113" w:rsidR="002A532E" w:rsidRPr="009A10D1" w:rsidRDefault="002A532E" w:rsidP="002A532E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456553ED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pct"/>
          </w:tcPr>
          <w:p w14:paraId="5B517E57" w14:textId="37509A96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6068C83D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ED6B6EF" w14:textId="120079E2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7E34C271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9145E2A" w14:textId="01142ABA" w:rsidR="002A532E" w:rsidRPr="009A10D1" w:rsidRDefault="00C9036C" w:rsidP="00644C5C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1.31</w:t>
            </w:r>
          </w:p>
        </w:tc>
        <w:tc>
          <w:tcPr>
            <w:tcW w:w="142" w:type="pct"/>
          </w:tcPr>
          <w:p w14:paraId="2D6D4780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45CD5F6" w14:textId="4876566A" w:rsidR="002A532E" w:rsidRPr="009A10D1" w:rsidRDefault="002A532E" w:rsidP="00644C5C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</w:tr>
      <w:tr w:rsidR="002A532E" w:rsidRPr="009A10D1" w14:paraId="5E8E84EF" w14:textId="77777777" w:rsidTr="00005471">
        <w:tc>
          <w:tcPr>
            <w:tcW w:w="1700" w:type="pct"/>
          </w:tcPr>
          <w:p w14:paraId="0F47315C" w14:textId="77777777" w:rsidR="002A532E" w:rsidRPr="009A10D1" w:rsidRDefault="002A532E" w:rsidP="002A532E">
            <w:pPr>
              <w:spacing w:line="240" w:lineRule="auto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393D4B66" w14:textId="367732F5" w:rsidR="002A532E" w:rsidRPr="009A10D1" w:rsidRDefault="002A532E" w:rsidP="002A532E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96" w:type="pct"/>
            <w:shd w:val="clear" w:color="auto" w:fill="auto"/>
          </w:tcPr>
          <w:p w14:paraId="7F824BA3" w14:textId="0745EBE3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449CA646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48A3A139" w14:textId="000C21B5" w:rsidR="002A532E" w:rsidRPr="009A10D1" w:rsidRDefault="008B0C32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30" w:type="pct"/>
          </w:tcPr>
          <w:p w14:paraId="486CE0B9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13F5EAF5" w14:textId="278F1113" w:rsidR="002A532E" w:rsidRPr="009A10D1" w:rsidRDefault="00C9036C" w:rsidP="00644C5C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90.</w:t>
            </w:r>
            <w:r w:rsidR="00ED1EAD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31</w:t>
            </w:r>
          </w:p>
        </w:tc>
        <w:tc>
          <w:tcPr>
            <w:tcW w:w="142" w:type="pct"/>
          </w:tcPr>
          <w:p w14:paraId="5C4372FF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229F911B" w14:textId="234A6BFB" w:rsidR="002A532E" w:rsidRPr="009A10D1" w:rsidRDefault="002A532E" w:rsidP="002A532E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</w:t>
            </w:r>
          </w:p>
        </w:tc>
      </w:tr>
    </w:tbl>
    <w:p w14:paraId="4BBC0558" w14:textId="627CB66F" w:rsidR="00341379" w:rsidRPr="009A10D1" w:rsidRDefault="00341379"/>
    <w:p w14:paraId="0EF3AD0E" w14:textId="77777777" w:rsidR="002749D9" w:rsidRPr="009A10D1" w:rsidRDefault="002749D9"/>
    <w:p w14:paraId="589439F5" w14:textId="77777777" w:rsidR="002749D9" w:rsidRPr="009A10D1" w:rsidRDefault="002749D9"/>
    <w:p w14:paraId="5BA7C2BF" w14:textId="77777777" w:rsidR="002749D9" w:rsidRPr="009A10D1" w:rsidRDefault="002749D9"/>
    <w:p w14:paraId="3454F878" w14:textId="77777777" w:rsidR="002749D9" w:rsidRPr="009A10D1" w:rsidRDefault="002749D9"/>
    <w:p w14:paraId="6316A8FC" w14:textId="77777777" w:rsidR="002749D9" w:rsidRPr="009A10D1" w:rsidRDefault="002749D9"/>
    <w:p w14:paraId="62674D0D" w14:textId="77777777" w:rsidR="002749D9" w:rsidRPr="009A10D1" w:rsidRDefault="002749D9"/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525"/>
        <w:gridCol w:w="364"/>
        <w:gridCol w:w="275"/>
        <w:gridCol w:w="1120"/>
        <w:gridCol w:w="241"/>
        <w:gridCol w:w="1169"/>
        <w:gridCol w:w="263"/>
        <w:gridCol w:w="1165"/>
      </w:tblGrid>
      <w:tr w:rsidR="002A532E" w:rsidRPr="009A10D1" w14:paraId="2C92CE5F" w14:textId="77777777" w:rsidTr="00005471">
        <w:tc>
          <w:tcPr>
            <w:tcW w:w="1700" w:type="pct"/>
          </w:tcPr>
          <w:p w14:paraId="2E3A3DCB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0B616752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2C56EB6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5B34FF40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1B3130DD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14:paraId="492C565E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pct"/>
            <w:gridSpan w:val="3"/>
          </w:tcPr>
          <w:p w14:paraId="3A1E042C" w14:textId="4187F59D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532E" w:rsidRPr="009A10D1" w14:paraId="4B9928CB" w14:textId="77777777" w:rsidTr="00005471">
        <w:tc>
          <w:tcPr>
            <w:tcW w:w="1700" w:type="pct"/>
          </w:tcPr>
          <w:p w14:paraId="512EEEC3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108A98CB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0145114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167741FD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782B3297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14:paraId="2C40C717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4C227720" w14:textId="467CBBA0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</w:tcPr>
          <w:p w14:paraId="6140E230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3223EE" w14:textId="18A9E03B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A532E" w:rsidRPr="009A10D1" w14:paraId="07083343" w14:textId="77777777" w:rsidTr="00005471">
        <w:tc>
          <w:tcPr>
            <w:tcW w:w="1700" w:type="pct"/>
          </w:tcPr>
          <w:p w14:paraId="141A9622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5AFE61A7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6BF5328F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38A1918F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959ED4C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14:paraId="79F147FC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pct"/>
            <w:gridSpan w:val="3"/>
          </w:tcPr>
          <w:p w14:paraId="6BB12C95" w14:textId="1A2046F1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532E" w:rsidRPr="009A10D1" w14:paraId="312C62CD" w14:textId="77777777" w:rsidTr="00005471">
        <w:tc>
          <w:tcPr>
            <w:tcW w:w="1700" w:type="pct"/>
          </w:tcPr>
          <w:p w14:paraId="1C8EB3A5" w14:textId="68E9308C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822" w:type="pct"/>
          </w:tcPr>
          <w:p w14:paraId="298E8D38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5CCC73BC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2A80DDB2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CC5CCCF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14:paraId="3B4EDE31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5BAED218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CBEC9D2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E5154BC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7CF5" w:rsidRPr="009A10D1" w14:paraId="6F96641F" w14:textId="77777777" w:rsidTr="00005471">
        <w:tc>
          <w:tcPr>
            <w:tcW w:w="1700" w:type="pct"/>
          </w:tcPr>
          <w:p w14:paraId="0ED71649" w14:textId="6277EE68" w:rsidR="007B7CF5" w:rsidRPr="009A10D1" w:rsidRDefault="007B7CF5" w:rsidP="007B7C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22" w:type="pct"/>
          </w:tcPr>
          <w:p w14:paraId="6C7EB0C1" w14:textId="77777777" w:rsidR="007B7CF5" w:rsidRPr="009A10D1" w:rsidRDefault="007B7CF5" w:rsidP="007B7CF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534FCBD5" w14:textId="1578590D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374B7DA0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661F3565" w14:textId="207722A2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56504E77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1DEFED9" w14:textId="312DE7CC" w:rsidR="007B7CF5" w:rsidRPr="009A10D1" w:rsidRDefault="007B7CF5" w:rsidP="007B7CF5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,155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pct"/>
          </w:tcPr>
          <w:p w14:paraId="42E3BFF2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6477D15" w14:textId="4D372ACE" w:rsidR="007B7CF5" w:rsidRPr="009A10D1" w:rsidRDefault="007B7CF5" w:rsidP="007B7CF5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107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</w:t>
            </w:r>
          </w:p>
        </w:tc>
      </w:tr>
      <w:tr w:rsidR="007B7CF5" w:rsidRPr="009A10D1" w14:paraId="154C4615" w14:textId="77777777" w:rsidTr="00005471">
        <w:tc>
          <w:tcPr>
            <w:tcW w:w="1700" w:type="pct"/>
          </w:tcPr>
          <w:p w14:paraId="778BDCC3" w14:textId="1B990201" w:rsidR="007B7CF5" w:rsidRPr="009A10D1" w:rsidRDefault="007B7CF5" w:rsidP="007B7C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22" w:type="pct"/>
          </w:tcPr>
          <w:p w14:paraId="4BA12D6F" w14:textId="77777777" w:rsidR="007B7CF5" w:rsidRPr="009A10D1" w:rsidRDefault="007B7CF5" w:rsidP="007B7CF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158DA43" w14:textId="77777777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48B9F523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0FE0D6B" w14:textId="77777777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4D558EAC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64F3D4A" w14:textId="77777777" w:rsidR="007B7CF5" w:rsidRPr="009A10D1" w:rsidRDefault="007B7CF5" w:rsidP="007B7CF5">
            <w:pPr>
              <w:tabs>
                <w:tab w:val="decimal" w:pos="520"/>
                <w:tab w:val="decimal" w:pos="683"/>
              </w:tabs>
              <w:spacing w:line="240" w:lineRule="auto"/>
              <w:ind w:left="-140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8EF33CD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BA2F2DF" w14:textId="77777777" w:rsidR="007B7CF5" w:rsidRPr="009A10D1" w:rsidRDefault="007B7CF5" w:rsidP="007B7CF5">
            <w:pPr>
              <w:tabs>
                <w:tab w:val="decimal" w:pos="520"/>
                <w:tab w:val="decimal" w:pos="692"/>
              </w:tabs>
              <w:spacing w:line="240" w:lineRule="auto"/>
              <w:ind w:left="-122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7CF5" w:rsidRPr="009A10D1" w14:paraId="6F4FD392" w14:textId="77777777" w:rsidTr="00005471">
        <w:tc>
          <w:tcPr>
            <w:tcW w:w="1700" w:type="pct"/>
          </w:tcPr>
          <w:p w14:paraId="4CF0C1E9" w14:textId="02CA1EF3" w:rsidR="007B7CF5" w:rsidRPr="009A10D1" w:rsidRDefault="007B7CF5" w:rsidP="007B7CF5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2" w:type="pct"/>
          </w:tcPr>
          <w:p w14:paraId="4B4BF557" w14:textId="77777777" w:rsidR="007B7CF5" w:rsidRPr="009A10D1" w:rsidRDefault="007B7CF5" w:rsidP="007B7CF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6" w:type="pct"/>
          </w:tcPr>
          <w:p w14:paraId="3C0FE173" w14:textId="77777777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4848C042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A0488C2" w14:textId="77777777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0AFF39B8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7C560701" w14:textId="452C5CEC" w:rsidR="007B7CF5" w:rsidRPr="009A10D1" w:rsidRDefault="007B7CF5" w:rsidP="007B7CF5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2" w:type="pct"/>
          </w:tcPr>
          <w:p w14:paraId="0B57B64A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EF8F15A" w14:textId="26A21C6B" w:rsidR="007B7CF5" w:rsidRPr="009A10D1" w:rsidRDefault="007B7CF5" w:rsidP="007B7CF5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</w:t>
            </w:r>
          </w:p>
        </w:tc>
      </w:tr>
      <w:tr w:rsidR="007B7CF5" w:rsidRPr="009A10D1" w14:paraId="549C48F7" w14:textId="77777777" w:rsidTr="00005471">
        <w:tc>
          <w:tcPr>
            <w:tcW w:w="1700" w:type="pct"/>
          </w:tcPr>
          <w:p w14:paraId="5BEC1F49" w14:textId="52D3B771" w:rsidR="007B7CF5" w:rsidRPr="009A10D1" w:rsidRDefault="007B7CF5" w:rsidP="007B7CF5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C791BAC" w14:textId="77777777" w:rsidR="007B7CF5" w:rsidRPr="009A10D1" w:rsidRDefault="007B7CF5" w:rsidP="007B7CF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1D275B65" w14:textId="4793F386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09E9F73A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6FBE351F" w14:textId="046C3E05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" w:type="pct"/>
          </w:tcPr>
          <w:p w14:paraId="6F08EA48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4410CE75" w14:textId="5A3491AE" w:rsidR="007B7CF5" w:rsidRPr="009A10D1" w:rsidRDefault="007B7CF5" w:rsidP="007B7CF5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74.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2" w:type="pct"/>
          </w:tcPr>
          <w:p w14:paraId="53CD338C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23F61EC" w14:textId="25687654" w:rsidR="007B7CF5" w:rsidRPr="009A10D1" w:rsidRDefault="007B7CF5" w:rsidP="007B7CF5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</w:p>
        </w:tc>
      </w:tr>
      <w:tr w:rsidR="007B7CF5" w:rsidRPr="009A10D1" w14:paraId="31EF9B14" w14:textId="77777777" w:rsidTr="00005471">
        <w:tc>
          <w:tcPr>
            <w:tcW w:w="1700" w:type="pct"/>
          </w:tcPr>
          <w:p w14:paraId="0AA80859" w14:textId="40960D09" w:rsidR="007B7CF5" w:rsidRPr="009A10D1" w:rsidRDefault="007B7CF5" w:rsidP="007B7CF5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6B54F5ED" w14:textId="77777777" w:rsidR="007B7CF5" w:rsidRPr="009A10D1" w:rsidRDefault="007B7CF5" w:rsidP="007B7CF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356B7CC2" w14:textId="12D6CE2F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779DFB76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02C4C7AC" w14:textId="11F22DE1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522CB0E1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pct"/>
          </w:tcPr>
          <w:p w14:paraId="178A85B4" w14:textId="14FAE520" w:rsidR="007B7CF5" w:rsidRPr="009A10D1" w:rsidRDefault="007B7CF5" w:rsidP="007B7CF5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43.86</w:t>
            </w:r>
          </w:p>
        </w:tc>
        <w:tc>
          <w:tcPr>
            <w:tcW w:w="142" w:type="pct"/>
          </w:tcPr>
          <w:p w14:paraId="38380C54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</w:tcPr>
          <w:p w14:paraId="593DC65C" w14:textId="3CCE07C6" w:rsidR="007B7CF5" w:rsidRPr="009A10D1" w:rsidRDefault="007B7CF5" w:rsidP="007B7CF5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</w:t>
            </w:r>
          </w:p>
        </w:tc>
      </w:tr>
      <w:tr w:rsidR="007B7CF5" w:rsidRPr="009A10D1" w14:paraId="72D7041E" w14:textId="77777777" w:rsidTr="00005471">
        <w:tc>
          <w:tcPr>
            <w:tcW w:w="1700" w:type="pct"/>
          </w:tcPr>
          <w:p w14:paraId="501D1812" w14:textId="39C4BA42" w:rsidR="007B7CF5" w:rsidRPr="009A10D1" w:rsidRDefault="007B7CF5" w:rsidP="007B7CF5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7314129" w14:textId="77777777" w:rsidR="007B7CF5" w:rsidRPr="009A10D1" w:rsidRDefault="007B7CF5" w:rsidP="007B7CF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79D747A" w14:textId="71EF3A83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3E8A10BC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1B0E0C6" w14:textId="55B09273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09ABFC07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5F041D5" w14:textId="18ADC31C" w:rsidR="007B7CF5" w:rsidRPr="009A10D1" w:rsidRDefault="007B7CF5" w:rsidP="007B7CF5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89.65</w:t>
            </w:r>
          </w:p>
        </w:tc>
        <w:tc>
          <w:tcPr>
            <w:tcW w:w="142" w:type="pct"/>
          </w:tcPr>
          <w:p w14:paraId="0D1A3F14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2F2ACAB" w14:textId="5982FBAC" w:rsidR="007B7CF5" w:rsidRPr="009A10D1" w:rsidRDefault="007B7CF5" w:rsidP="007B7CF5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</w:p>
        </w:tc>
      </w:tr>
      <w:tr w:rsidR="007B7CF5" w:rsidRPr="009A10D1" w14:paraId="730779BD" w14:textId="77777777" w:rsidTr="00005471">
        <w:tc>
          <w:tcPr>
            <w:tcW w:w="1700" w:type="pct"/>
          </w:tcPr>
          <w:p w14:paraId="3DC5F799" w14:textId="77777777" w:rsidR="007B7CF5" w:rsidRPr="009A10D1" w:rsidRDefault="007B7CF5" w:rsidP="007B7CF5">
            <w:pPr>
              <w:spacing w:line="240" w:lineRule="auto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pct"/>
          </w:tcPr>
          <w:p w14:paraId="6EB8766E" w14:textId="77777777" w:rsidR="007B7CF5" w:rsidRPr="009A10D1" w:rsidRDefault="007B7CF5" w:rsidP="007B7CF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5A44F99" w14:textId="268C84C1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7B8E8150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2503C703" w14:textId="01A4B3A5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1CF675C4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3610921B" w14:textId="1C779244" w:rsidR="007B7CF5" w:rsidRPr="009A10D1" w:rsidRDefault="007B7CF5" w:rsidP="007B7CF5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1,596.57</w:t>
            </w:r>
          </w:p>
        </w:tc>
        <w:tc>
          <w:tcPr>
            <w:tcW w:w="142" w:type="pct"/>
          </w:tcPr>
          <w:p w14:paraId="34C1EE9A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0EEB46CA" w14:textId="73CDF768" w:rsidR="007B7CF5" w:rsidRPr="009A10D1" w:rsidRDefault="007B7CF5" w:rsidP="007B7CF5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405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</w:tr>
      <w:tr w:rsidR="007B7CF5" w:rsidRPr="009A10D1" w14:paraId="2A7560FB" w14:textId="77777777" w:rsidTr="00431943">
        <w:tc>
          <w:tcPr>
            <w:tcW w:w="1700" w:type="pct"/>
          </w:tcPr>
          <w:p w14:paraId="6FD6F960" w14:textId="70D23906" w:rsidR="007B7CF5" w:rsidRPr="009A10D1" w:rsidRDefault="007B7CF5" w:rsidP="007B7C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2" w:type="pct"/>
          </w:tcPr>
          <w:p w14:paraId="2529BED4" w14:textId="77777777" w:rsidR="007B7CF5" w:rsidRPr="009A10D1" w:rsidRDefault="007B7CF5" w:rsidP="007B7CF5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pct"/>
          </w:tcPr>
          <w:p w14:paraId="4D8A94AB" w14:textId="055CFFA2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5876532A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4E615370" w14:textId="2AEA9B85" w:rsidR="007B7CF5" w:rsidRPr="009A10D1" w:rsidRDefault="007B7CF5" w:rsidP="007B7CF5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06CAE015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0034ACA" w14:textId="6AD07F60" w:rsidR="007B7CF5" w:rsidRPr="009A10D1" w:rsidRDefault="007B7CF5" w:rsidP="007B7CF5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1,686.88</w:t>
            </w:r>
          </w:p>
        </w:tc>
        <w:tc>
          <w:tcPr>
            <w:tcW w:w="142" w:type="pct"/>
          </w:tcPr>
          <w:p w14:paraId="0958F3F7" w14:textId="77777777" w:rsidR="007B7CF5" w:rsidRPr="009A10D1" w:rsidRDefault="007B7CF5" w:rsidP="007B7CF5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493F045" w14:textId="788DDC3D" w:rsidR="007B7CF5" w:rsidRPr="009A10D1" w:rsidRDefault="007B7CF5" w:rsidP="007B7CF5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479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92</w:t>
            </w:r>
          </w:p>
        </w:tc>
      </w:tr>
      <w:tr w:rsidR="002A532E" w:rsidRPr="009A10D1" w14:paraId="71938BA4" w14:textId="77777777" w:rsidTr="00005471">
        <w:tc>
          <w:tcPr>
            <w:tcW w:w="2522" w:type="pct"/>
            <w:gridSpan w:val="2"/>
          </w:tcPr>
          <w:p w14:paraId="5F6AF5F8" w14:textId="43D17437" w:rsidR="002A532E" w:rsidRPr="009A10D1" w:rsidRDefault="002A532E" w:rsidP="002A532E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6" w:type="pct"/>
          </w:tcPr>
          <w:p w14:paraId="256B0DDA" w14:textId="77777777" w:rsidR="002A532E" w:rsidRPr="009A10D1" w:rsidRDefault="002A532E" w:rsidP="002A532E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16FF271C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558C1884" w14:textId="77777777" w:rsidR="002A532E" w:rsidRPr="009A10D1" w:rsidRDefault="002A532E" w:rsidP="002A532E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7A955465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4DD39BBB" w14:textId="61CBC0B8" w:rsidR="002A532E" w:rsidRPr="009A10D1" w:rsidRDefault="00C9036C" w:rsidP="00644C5C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(27.1</w:t>
            </w:r>
            <w:r w:rsidR="0089659A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4A0A2448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021EC5B6" w14:textId="545BF64F" w:rsidR="002A532E" w:rsidRPr="009A10D1" w:rsidRDefault="002A532E" w:rsidP="00644C5C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532E" w:rsidRPr="009A10D1" w14:paraId="6098F287" w14:textId="77777777" w:rsidTr="00005471">
        <w:tc>
          <w:tcPr>
            <w:tcW w:w="1700" w:type="pct"/>
          </w:tcPr>
          <w:p w14:paraId="421596C7" w14:textId="5DDFD6BB" w:rsidR="002A532E" w:rsidRPr="009A10D1" w:rsidRDefault="002A532E" w:rsidP="002A532E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2" w:type="pct"/>
          </w:tcPr>
          <w:p w14:paraId="51463898" w14:textId="77777777" w:rsidR="002A532E" w:rsidRPr="009A10D1" w:rsidRDefault="002A532E" w:rsidP="002A532E">
            <w:pPr>
              <w:pStyle w:val="BodyText"/>
              <w:spacing w:after="0" w:line="240" w:lineRule="auto"/>
              <w:ind w:left="-122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DF5F311" w14:textId="77777777" w:rsidR="002A532E" w:rsidRPr="009A10D1" w:rsidRDefault="002A532E" w:rsidP="002A532E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2F7A9078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0C051567" w14:textId="77777777" w:rsidR="002A532E" w:rsidRPr="009A10D1" w:rsidRDefault="002A532E" w:rsidP="002A532E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3A12C0AC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765F6C" w14:textId="3C205675" w:rsidR="00006BBD" w:rsidRPr="009A10D1" w:rsidRDefault="00C9036C" w:rsidP="00644C5C">
            <w:pPr>
              <w:pStyle w:val="BodyText"/>
              <w:tabs>
                <w:tab w:val="decimal" w:pos="683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1,659.7</w:t>
            </w:r>
            <w:r w:rsidR="00006BBD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2" w:type="pct"/>
          </w:tcPr>
          <w:p w14:paraId="6437A360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5837E81" w14:textId="4088E762" w:rsidR="002A532E" w:rsidRPr="009A10D1" w:rsidRDefault="002A532E" w:rsidP="00644C5C">
            <w:pPr>
              <w:pStyle w:val="BodyText"/>
              <w:tabs>
                <w:tab w:val="decimal" w:pos="692"/>
              </w:tabs>
              <w:spacing w:after="0" w:line="240" w:lineRule="auto"/>
              <w:ind w:left="-150" w:right="-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</w:t>
            </w:r>
          </w:p>
        </w:tc>
      </w:tr>
    </w:tbl>
    <w:p w14:paraId="692A48AB" w14:textId="77777777" w:rsidR="0009206D" w:rsidRPr="009A10D1" w:rsidRDefault="0009206D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</w:rPr>
      </w:pPr>
    </w:p>
    <w:p w14:paraId="2CBDE4A9" w14:textId="2CED8764" w:rsidR="00FF2E93" w:rsidRPr="009A10D1" w:rsidRDefault="003B14EA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9A10D1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9A10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มีระยะเวลาตั้งแต่ </w:t>
      </w:r>
      <w:r w:rsidR="005C7FB7" w:rsidRPr="009A10D1">
        <w:rPr>
          <w:rFonts w:asciiTheme="majorBidi" w:hAnsiTheme="majorBidi" w:cstheme="majorBidi"/>
          <w:sz w:val="28"/>
          <w:szCs w:val="28"/>
          <w:lang w:val="en-GB"/>
        </w:rPr>
        <w:t xml:space="preserve">7 </w:t>
      </w:r>
      <w:r w:rsidRPr="009A10D1">
        <w:rPr>
          <w:rFonts w:asciiTheme="majorBidi" w:hAnsiTheme="majorBidi" w:cstheme="majorBidi"/>
          <w:sz w:val="28"/>
          <w:szCs w:val="28"/>
          <w:cs/>
        </w:rPr>
        <w:t>วันถึง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120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520CDB" w:rsidRPr="009A10D1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090EAD10" w14:textId="77777777" w:rsidR="00972663" w:rsidRPr="009A10D1" w:rsidRDefault="00972663" w:rsidP="00E859C8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</w:rPr>
      </w:pPr>
    </w:p>
    <w:p w14:paraId="5E631D67" w14:textId="443C4E2E" w:rsidR="00375EA2" w:rsidRPr="009A10D1" w:rsidRDefault="00972663" w:rsidP="00452BC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C95EB2" w:rsidRPr="009A10D1">
        <w:rPr>
          <w:rFonts w:asciiTheme="majorBidi" w:hAnsiTheme="majorBidi" w:cstheme="majorBidi"/>
          <w:sz w:val="28"/>
          <w:szCs w:val="28"/>
          <w:cs/>
        </w:rPr>
        <w:t>เ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="009F468C" w:rsidRPr="009A10D1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9A10D1">
        <w:rPr>
          <w:rFonts w:asciiTheme="majorBidi" w:hAnsiTheme="majorBidi" w:cstheme="majorBidi"/>
          <w:sz w:val="28"/>
          <w:szCs w:val="28"/>
        </w:rPr>
        <w:t xml:space="preserve"> (</w:t>
      </w:r>
      <w:r w:rsidR="00B15274" w:rsidRPr="009A10D1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sz w:val="28"/>
          <w:szCs w:val="28"/>
          <w:cs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>)</w:t>
      </w:r>
    </w:p>
    <w:p w14:paraId="6CBB0A16" w14:textId="41E444E6" w:rsidR="00452BC3" w:rsidRPr="009A10D1" w:rsidRDefault="00452BC3" w:rsidP="00452BC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9152B12" w14:textId="27ACAF15" w:rsidR="00AF1AF3" w:rsidRPr="009A10D1" w:rsidRDefault="00AF1AF3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ลูกหนี้หมุนเวียนอื่น</w:t>
      </w:r>
    </w:p>
    <w:p w14:paraId="2CEAC961" w14:textId="7375A27B" w:rsidR="00AF1AF3" w:rsidRPr="009A10D1" w:rsidRDefault="00AF1AF3" w:rsidP="00E859C8">
      <w:pPr>
        <w:tabs>
          <w:tab w:val="left" w:pos="720"/>
        </w:tabs>
        <w:spacing w:line="240" w:lineRule="auto"/>
        <w:ind w:right="-43" w:firstLine="547"/>
        <w:rPr>
          <w:rFonts w:asciiTheme="majorBidi" w:hAnsiTheme="majorBidi" w:cstheme="majorBidi"/>
          <w:sz w:val="22"/>
          <w:szCs w:val="22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109"/>
        <w:gridCol w:w="273"/>
        <w:gridCol w:w="1095"/>
        <w:gridCol w:w="280"/>
        <w:gridCol w:w="1092"/>
        <w:gridCol w:w="243"/>
        <w:gridCol w:w="1073"/>
      </w:tblGrid>
      <w:tr w:rsidR="00EE5FE1" w:rsidRPr="009A10D1" w14:paraId="3E598D04" w14:textId="77777777" w:rsidTr="002A532E">
        <w:tc>
          <w:tcPr>
            <w:tcW w:w="2199" w:type="pct"/>
          </w:tcPr>
          <w:p w14:paraId="35089C10" w14:textId="77777777" w:rsidR="00EE5FE1" w:rsidRPr="009A10D1" w:rsidRDefault="00EE5FE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3" w:type="pct"/>
            <w:gridSpan w:val="3"/>
          </w:tcPr>
          <w:p w14:paraId="2657DF84" w14:textId="77777777" w:rsidR="00EE5FE1" w:rsidRPr="009A10D1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4268C4B" w14:textId="77777777" w:rsidR="00EE5FE1" w:rsidRPr="009A10D1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pct"/>
            <w:gridSpan w:val="3"/>
          </w:tcPr>
          <w:p w14:paraId="25E0DBB6" w14:textId="77777777" w:rsidR="00EE5FE1" w:rsidRPr="009A10D1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E5FE1" w:rsidRPr="009A10D1" w14:paraId="4EAFD174" w14:textId="77777777" w:rsidTr="002A532E">
        <w:tc>
          <w:tcPr>
            <w:tcW w:w="2199" w:type="pct"/>
          </w:tcPr>
          <w:p w14:paraId="3CC5ACA7" w14:textId="77777777" w:rsidR="00EE5FE1" w:rsidRPr="009A10D1" w:rsidRDefault="00EE5FE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67D564B" w14:textId="3CD4EA96" w:rsidR="00EE5FE1" w:rsidRPr="009A10D1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2A532E"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8" w:type="pct"/>
          </w:tcPr>
          <w:p w14:paraId="116423A3" w14:textId="77777777" w:rsidR="00EE5FE1" w:rsidRPr="009A10D1" w:rsidRDefault="00EE5FE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49B7D405" w14:textId="2F6AA05C" w:rsidR="00EE5FE1" w:rsidRPr="009A10D1" w:rsidRDefault="002A532E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2" w:type="pct"/>
          </w:tcPr>
          <w:p w14:paraId="2C4D9950" w14:textId="77777777" w:rsidR="00EE5FE1" w:rsidRPr="009A10D1" w:rsidRDefault="00EE5FE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7FF4F34" w14:textId="1C20B822" w:rsidR="00EE5FE1" w:rsidRPr="009A10D1" w:rsidRDefault="002A532E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2" w:type="pct"/>
          </w:tcPr>
          <w:p w14:paraId="588E601F" w14:textId="77777777" w:rsidR="00EE5FE1" w:rsidRPr="009A10D1" w:rsidRDefault="00EE5FE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690A641E" w14:textId="2967539D" w:rsidR="00EE5FE1" w:rsidRPr="009A10D1" w:rsidRDefault="002A532E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E5FE1" w:rsidRPr="009A10D1" w14:paraId="2A67C6A6" w14:textId="77777777" w:rsidTr="002A532E">
        <w:tc>
          <w:tcPr>
            <w:tcW w:w="2199" w:type="pct"/>
          </w:tcPr>
          <w:p w14:paraId="4A0320F6" w14:textId="77777777" w:rsidR="00EE5FE1" w:rsidRPr="009A10D1" w:rsidRDefault="00EE5FE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1" w:type="pct"/>
            <w:gridSpan w:val="7"/>
          </w:tcPr>
          <w:p w14:paraId="751464B1" w14:textId="1962E842" w:rsidR="00EE5FE1" w:rsidRPr="009A10D1" w:rsidRDefault="00EE5FE1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A532E" w:rsidRPr="009A10D1" w14:paraId="1C0EBF47" w14:textId="77777777" w:rsidTr="002A532E">
        <w:tc>
          <w:tcPr>
            <w:tcW w:w="2199" w:type="pct"/>
          </w:tcPr>
          <w:p w14:paraId="6A3C9AF4" w14:textId="77777777" w:rsidR="002A532E" w:rsidRPr="009A10D1" w:rsidRDefault="002A532E" w:rsidP="002A532E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601" w:type="pct"/>
          </w:tcPr>
          <w:p w14:paraId="32117BE0" w14:textId="70096EDE" w:rsidR="002A532E" w:rsidRPr="009A10D1" w:rsidRDefault="001F7CA1" w:rsidP="002A532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521.23</w:t>
            </w:r>
          </w:p>
        </w:tc>
        <w:tc>
          <w:tcPr>
            <w:tcW w:w="148" w:type="pct"/>
          </w:tcPr>
          <w:p w14:paraId="63CA162B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4" w:type="pct"/>
          </w:tcPr>
          <w:p w14:paraId="5AC148A2" w14:textId="72ECFF32" w:rsidR="002A532E" w:rsidRPr="009A10D1" w:rsidRDefault="002A532E" w:rsidP="002A532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447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46</w:t>
            </w:r>
          </w:p>
        </w:tc>
        <w:tc>
          <w:tcPr>
            <w:tcW w:w="152" w:type="pct"/>
          </w:tcPr>
          <w:p w14:paraId="440C66F6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2AD6CBBA" w14:textId="5E9632F7" w:rsidR="002A532E" w:rsidRPr="009A10D1" w:rsidRDefault="005E4069" w:rsidP="002A532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115.09</w:t>
            </w:r>
          </w:p>
        </w:tc>
        <w:tc>
          <w:tcPr>
            <w:tcW w:w="132" w:type="pct"/>
          </w:tcPr>
          <w:p w14:paraId="0D5268AE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82" w:type="pct"/>
          </w:tcPr>
          <w:p w14:paraId="2D8680FA" w14:textId="6AD68CA8" w:rsidR="002A532E" w:rsidRPr="009A10D1" w:rsidRDefault="002A532E" w:rsidP="002A532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146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64</w:t>
            </w:r>
          </w:p>
        </w:tc>
      </w:tr>
      <w:tr w:rsidR="002A532E" w:rsidRPr="009A10D1" w14:paraId="4027E0ED" w14:textId="77777777" w:rsidTr="002A532E">
        <w:tc>
          <w:tcPr>
            <w:tcW w:w="2199" w:type="pct"/>
          </w:tcPr>
          <w:p w14:paraId="7CCCD311" w14:textId="6CFCD736" w:rsidR="002A532E" w:rsidRPr="009A10D1" w:rsidRDefault="002A532E" w:rsidP="002A532E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8CA2FEE" w14:textId="3B247312" w:rsidR="002A532E" w:rsidRPr="009A10D1" w:rsidRDefault="001F7CA1" w:rsidP="002A532E">
            <w:pPr>
              <w:pStyle w:val="BodyText"/>
              <w:tabs>
                <w:tab w:val="decimal" w:pos="60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(246.74)</w:t>
            </w:r>
          </w:p>
        </w:tc>
        <w:tc>
          <w:tcPr>
            <w:tcW w:w="148" w:type="pct"/>
          </w:tcPr>
          <w:p w14:paraId="5F9DA7EF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4059EF" w14:textId="6FDD38CF" w:rsidR="002A532E" w:rsidRPr="009A10D1" w:rsidRDefault="002A532E" w:rsidP="002A532E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246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74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2" w:type="pct"/>
          </w:tcPr>
          <w:p w14:paraId="45C7050F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F19E51D" w14:textId="79DB758D" w:rsidR="002A532E" w:rsidRPr="009A10D1" w:rsidRDefault="005E4069" w:rsidP="002A532E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(6.02)</w:t>
            </w:r>
          </w:p>
        </w:tc>
        <w:tc>
          <w:tcPr>
            <w:tcW w:w="132" w:type="pct"/>
          </w:tcPr>
          <w:p w14:paraId="1F77937B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9619898" w14:textId="5AE2DD9D" w:rsidR="002A532E" w:rsidRPr="009A10D1" w:rsidRDefault="002A532E" w:rsidP="004F78C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53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</w:t>
            </w: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2A532E" w:rsidRPr="009A10D1" w14:paraId="558016EB" w14:textId="77777777" w:rsidTr="002A532E">
        <w:tc>
          <w:tcPr>
            <w:tcW w:w="2199" w:type="pct"/>
          </w:tcPr>
          <w:p w14:paraId="54ECB88A" w14:textId="77777777" w:rsidR="002A532E" w:rsidRPr="009A10D1" w:rsidRDefault="002A532E" w:rsidP="002A532E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8707B2C" w14:textId="536D446C" w:rsidR="002A532E" w:rsidRPr="009A10D1" w:rsidRDefault="001F7CA1" w:rsidP="002A532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274.49</w:t>
            </w:r>
          </w:p>
        </w:tc>
        <w:tc>
          <w:tcPr>
            <w:tcW w:w="148" w:type="pct"/>
          </w:tcPr>
          <w:p w14:paraId="2E32162F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289E2B0" w14:textId="703A7D19" w:rsidR="002A532E" w:rsidRPr="009A10D1" w:rsidRDefault="002A532E" w:rsidP="002A532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200</w:t>
            </w: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72</w:t>
            </w:r>
          </w:p>
        </w:tc>
        <w:tc>
          <w:tcPr>
            <w:tcW w:w="152" w:type="pct"/>
          </w:tcPr>
          <w:p w14:paraId="0ECA5D12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4613AEF" w14:textId="19FBFFBC" w:rsidR="002A532E" w:rsidRPr="009A10D1" w:rsidRDefault="005E4069" w:rsidP="002A532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109.07</w:t>
            </w:r>
          </w:p>
        </w:tc>
        <w:tc>
          <w:tcPr>
            <w:tcW w:w="132" w:type="pct"/>
          </w:tcPr>
          <w:p w14:paraId="211E8990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B902FA2" w14:textId="1C40CD47" w:rsidR="002A532E" w:rsidRPr="009A10D1" w:rsidRDefault="002A532E" w:rsidP="002A532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140</w:t>
            </w: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62</w:t>
            </w:r>
          </w:p>
        </w:tc>
      </w:tr>
      <w:tr w:rsidR="002A532E" w:rsidRPr="009A10D1" w14:paraId="2FAF53B1" w14:textId="77777777" w:rsidTr="002A532E">
        <w:tc>
          <w:tcPr>
            <w:tcW w:w="2199" w:type="pct"/>
          </w:tcPr>
          <w:p w14:paraId="2DFC10A3" w14:textId="77777777" w:rsidR="002A532E" w:rsidRPr="009A10D1" w:rsidRDefault="002A532E" w:rsidP="002A532E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A16F9D5" w14:textId="577C8CAE" w:rsidR="002A532E" w:rsidRPr="009A10D1" w:rsidRDefault="002A532E" w:rsidP="002A532E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1E7B3832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827AB81" w14:textId="77777777" w:rsidR="002A532E" w:rsidRPr="009A10D1" w:rsidRDefault="002A532E" w:rsidP="002A532E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" w:type="pct"/>
          </w:tcPr>
          <w:p w14:paraId="24EB6FCC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72CA95E" w14:textId="77777777" w:rsidR="002A532E" w:rsidRPr="009A10D1" w:rsidRDefault="002A532E" w:rsidP="002A532E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</w:tcPr>
          <w:p w14:paraId="076A6733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805C04F" w14:textId="77777777" w:rsidR="002A532E" w:rsidRPr="009A10D1" w:rsidRDefault="002A532E" w:rsidP="002A532E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2A532E" w:rsidRPr="009A10D1" w14:paraId="737BBEFC" w14:textId="77777777" w:rsidTr="002A532E">
        <w:tc>
          <w:tcPr>
            <w:tcW w:w="2199" w:type="pct"/>
          </w:tcPr>
          <w:p w14:paraId="12007EE4" w14:textId="07300359" w:rsidR="002A532E" w:rsidRPr="009A10D1" w:rsidRDefault="002A532E" w:rsidP="002A532E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01" w:type="pct"/>
            <w:gridSpan w:val="7"/>
          </w:tcPr>
          <w:p w14:paraId="3810B1A4" w14:textId="63FC3E2B" w:rsidR="002A532E" w:rsidRPr="009A10D1" w:rsidRDefault="002A532E" w:rsidP="002A532E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532E" w:rsidRPr="009A10D1" w14:paraId="5E5EAF64" w14:textId="77777777" w:rsidTr="002A532E">
        <w:tc>
          <w:tcPr>
            <w:tcW w:w="2199" w:type="pct"/>
          </w:tcPr>
          <w:p w14:paraId="01CD83B7" w14:textId="248F6584" w:rsidR="002A532E" w:rsidRPr="009A10D1" w:rsidRDefault="002A532E" w:rsidP="002A532E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</w:t>
            </w:r>
            <w:r w:rsidRPr="009A10D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ต้นปี</w:t>
            </w:r>
          </w:p>
        </w:tc>
        <w:tc>
          <w:tcPr>
            <w:tcW w:w="601" w:type="pct"/>
          </w:tcPr>
          <w:p w14:paraId="4442A8B8" w14:textId="3DA1FD23" w:rsidR="002A532E" w:rsidRPr="009A10D1" w:rsidRDefault="001F7CA1" w:rsidP="00E247B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246.74</w:t>
            </w:r>
          </w:p>
        </w:tc>
        <w:tc>
          <w:tcPr>
            <w:tcW w:w="148" w:type="pct"/>
          </w:tcPr>
          <w:p w14:paraId="4C4F7F40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0D19404" w14:textId="5C4C27DB" w:rsidR="002A532E" w:rsidRPr="009A10D1" w:rsidRDefault="002A532E" w:rsidP="002A532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  <w:tc>
          <w:tcPr>
            <w:tcW w:w="152" w:type="pct"/>
          </w:tcPr>
          <w:p w14:paraId="23282829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699640A" w14:textId="635916B3" w:rsidR="002A532E" w:rsidRPr="009A10D1" w:rsidRDefault="005E4069" w:rsidP="002A532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6.02</w:t>
            </w:r>
          </w:p>
        </w:tc>
        <w:tc>
          <w:tcPr>
            <w:tcW w:w="132" w:type="pct"/>
          </w:tcPr>
          <w:p w14:paraId="559FC7D8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DC29F1B" w14:textId="59BB713D" w:rsidR="002A532E" w:rsidRPr="009A10D1" w:rsidRDefault="002A532E" w:rsidP="002A532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</w:tr>
      <w:tr w:rsidR="002A532E" w:rsidRPr="009A10D1" w14:paraId="64931319" w14:textId="77777777" w:rsidTr="002A532E">
        <w:tc>
          <w:tcPr>
            <w:tcW w:w="2199" w:type="pct"/>
          </w:tcPr>
          <w:p w14:paraId="7C90DEAE" w14:textId="5C4078C5" w:rsidR="002A532E" w:rsidRPr="009A10D1" w:rsidRDefault="002A532E" w:rsidP="002A532E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601" w:type="pct"/>
          </w:tcPr>
          <w:p w14:paraId="5CBBB5AA" w14:textId="293EF869" w:rsidR="002A532E" w:rsidRPr="009A10D1" w:rsidRDefault="001F7CA1" w:rsidP="006C3B8D">
            <w:pPr>
              <w:pStyle w:val="BodyText"/>
              <w:tabs>
                <w:tab w:val="decimal" w:pos="69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8352FB9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B749471" w14:textId="0E90775D" w:rsidR="002A532E" w:rsidRPr="009A10D1" w:rsidRDefault="002A532E" w:rsidP="002A532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240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72</w:t>
            </w:r>
          </w:p>
        </w:tc>
        <w:tc>
          <w:tcPr>
            <w:tcW w:w="152" w:type="pct"/>
          </w:tcPr>
          <w:p w14:paraId="626F6A6C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75293FD" w14:textId="6BC8CDC8" w:rsidR="002A532E" w:rsidRPr="009A10D1" w:rsidRDefault="005E4069" w:rsidP="006C3B8D">
            <w:pPr>
              <w:pStyle w:val="BodyText"/>
              <w:tabs>
                <w:tab w:val="decimal" w:pos="69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6043A2F" w14:textId="77777777" w:rsidR="002A532E" w:rsidRPr="009A10D1" w:rsidRDefault="002A532E" w:rsidP="006C3B8D">
            <w:pPr>
              <w:pStyle w:val="BodyText"/>
              <w:tabs>
                <w:tab w:val="decimal" w:pos="432"/>
                <w:tab w:val="decimal" w:pos="575"/>
                <w:tab w:val="decimal" w:pos="69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B38FEC8" w14:textId="35CBBF01" w:rsidR="002A532E" w:rsidRPr="009A10D1" w:rsidRDefault="002A532E" w:rsidP="006C3B8D">
            <w:pPr>
              <w:pStyle w:val="BodyText"/>
              <w:tabs>
                <w:tab w:val="decimal" w:pos="69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32E" w:rsidRPr="009A10D1" w14:paraId="78E6C85D" w14:textId="77777777" w:rsidTr="002A532E">
        <w:tc>
          <w:tcPr>
            <w:tcW w:w="2199" w:type="pct"/>
          </w:tcPr>
          <w:p w14:paraId="644FFF96" w14:textId="7AD7B16D" w:rsidR="002A532E" w:rsidRPr="009A10D1" w:rsidRDefault="002A532E" w:rsidP="002A532E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ณ วัน</w:t>
            </w:r>
            <w:r w:rsidRPr="009A10D1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สิ้นปี</w:t>
            </w: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C0D06D7" w14:textId="0FD89165" w:rsidR="002A532E" w:rsidRPr="009A10D1" w:rsidRDefault="001F7CA1" w:rsidP="00E247BE">
            <w:pPr>
              <w:pStyle w:val="BodyText"/>
              <w:tabs>
                <w:tab w:val="decimal" w:pos="53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246.74</w:t>
            </w:r>
          </w:p>
        </w:tc>
        <w:tc>
          <w:tcPr>
            <w:tcW w:w="148" w:type="pct"/>
          </w:tcPr>
          <w:p w14:paraId="4ACC4EC8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AF71F0F" w14:textId="49D0EFE8" w:rsidR="002A532E" w:rsidRPr="009A10D1" w:rsidRDefault="002A532E" w:rsidP="002A532E">
            <w:pPr>
              <w:pStyle w:val="BodyText"/>
              <w:tabs>
                <w:tab w:val="decimal" w:pos="526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246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74</w:t>
            </w:r>
          </w:p>
        </w:tc>
        <w:tc>
          <w:tcPr>
            <w:tcW w:w="152" w:type="pct"/>
          </w:tcPr>
          <w:p w14:paraId="156F321B" w14:textId="77777777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5E1FD5D" w14:textId="210E3682" w:rsidR="002A532E" w:rsidRPr="009A10D1" w:rsidRDefault="005E4069" w:rsidP="002A532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6.02</w:t>
            </w:r>
          </w:p>
        </w:tc>
        <w:tc>
          <w:tcPr>
            <w:tcW w:w="132" w:type="pct"/>
          </w:tcPr>
          <w:p w14:paraId="29C1C489" w14:textId="405F0DBB" w:rsidR="002A532E" w:rsidRPr="009A10D1" w:rsidRDefault="002A532E" w:rsidP="002A532E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9D76E4" w14:textId="156119A1" w:rsidR="002A532E" w:rsidRPr="009A10D1" w:rsidRDefault="002A532E" w:rsidP="002A532E">
            <w:pPr>
              <w:pStyle w:val="BodyText"/>
              <w:tabs>
                <w:tab w:val="decimal" w:pos="529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02</w:t>
            </w:r>
          </w:p>
        </w:tc>
      </w:tr>
    </w:tbl>
    <w:p w14:paraId="099D6D59" w14:textId="0BAD351D" w:rsidR="002D2779" w:rsidRPr="009A10D1" w:rsidRDefault="002D2779" w:rsidP="00452BC3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</w:rPr>
        <w:br w:type="page"/>
      </w:r>
    </w:p>
    <w:p w14:paraId="2368C621" w14:textId="0F57D5BA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สินค้าคงเหลือ</w:t>
      </w:r>
    </w:p>
    <w:p w14:paraId="0585AC58" w14:textId="7F003909" w:rsidR="003B14EA" w:rsidRPr="009A10D1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358"/>
        <w:gridCol w:w="1260"/>
      </w:tblGrid>
      <w:tr w:rsidR="00762BF5" w:rsidRPr="009A10D1" w14:paraId="330B1852" w14:textId="77777777" w:rsidTr="004B31A1">
        <w:trPr>
          <w:tblHeader/>
        </w:trPr>
        <w:tc>
          <w:tcPr>
            <w:tcW w:w="3447" w:type="pct"/>
          </w:tcPr>
          <w:p w14:paraId="743162F7" w14:textId="77777777" w:rsidR="00762BF5" w:rsidRPr="009A10D1" w:rsidRDefault="00762BF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pct"/>
            <w:gridSpan w:val="3"/>
          </w:tcPr>
          <w:p w14:paraId="25AE8402" w14:textId="77777777" w:rsidR="00762BF5" w:rsidRPr="009A10D1" w:rsidRDefault="00762BF5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9A10D1" w14:paraId="29B8320D" w14:textId="77777777" w:rsidTr="004B31A1">
        <w:trPr>
          <w:tblHeader/>
        </w:trPr>
        <w:tc>
          <w:tcPr>
            <w:tcW w:w="3447" w:type="pct"/>
          </w:tcPr>
          <w:p w14:paraId="4BB0C23A" w14:textId="77777777" w:rsidR="008C1AE4" w:rsidRPr="009A10D1" w:rsidRDefault="008C1AE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57180D00" w14:textId="37A3A9A5" w:rsidR="008C1AE4" w:rsidRPr="009A10D1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2A532E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93" w:type="pct"/>
          </w:tcPr>
          <w:p w14:paraId="50B7A259" w14:textId="77777777" w:rsidR="008C1AE4" w:rsidRPr="009A10D1" w:rsidRDefault="008C1AE4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2FDC1902" w14:textId="29F96816" w:rsidR="00A41E9A" w:rsidRPr="009A10D1" w:rsidRDefault="002A532E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8C1AE4" w:rsidRPr="009A10D1" w14:paraId="56F6E3AE" w14:textId="77777777" w:rsidTr="004B31A1">
        <w:trPr>
          <w:tblHeader/>
        </w:trPr>
        <w:tc>
          <w:tcPr>
            <w:tcW w:w="3447" w:type="pct"/>
          </w:tcPr>
          <w:p w14:paraId="1A64EBC6" w14:textId="77777777" w:rsidR="008C1AE4" w:rsidRPr="009A10D1" w:rsidRDefault="008C1AE4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pct"/>
            <w:gridSpan w:val="3"/>
          </w:tcPr>
          <w:p w14:paraId="2CB5D69C" w14:textId="77777777" w:rsidR="008C1AE4" w:rsidRPr="009A10D1" w:rsidRDefault="008C1AE4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532E" w:rsidRPr="009A10D1" w14:paraId="4B7D924B" w14:textId="77777777" w:rsidTr="00A43FA9">
        <w:tc>
          <w:tcPr>
            <w:tcW w:w="3447" w:type="pct"/>
          </w:tcPr>
          <w:p w14:paraId="58896F37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80" w:type="pct"/>
            <w:shd w:val="clear" w:color="auto" w:fill="auto"/>
          </w:tcPr>
          <w:p w14:paraId="2B7C6520" w14:textId="754EE840" w:rsidR="002A532E" w:rsidRPr="009A10D1" w:rsidRDefault="00A43FA9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705822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705822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</w:t>
            </w:r>
          </w:p>
        </w:tc>
        <w:tc>
          <w:tcPr>
            <w:tcW w:w="193" w:type="pct"/>
          </w:tcPr>
          <w:p w14:paraId="5E4055CA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5280610" w14:textId="227B45E9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2A532E" w:rsidRPr="009A10D1" w14:paraId="16DBC9BC" w14:textId="77777777" w:rsidTr="00A43FA9">
        <w:tc>
          <w:tcPr>
            <w:tcW w:w="3447" w:type="pct"/>
          </w:tcPr>
          <w:p w14:paraId="2B62121A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80" w:type="pct"/>
            <w:shd w:val="clear" w:color="auto" w:fill="auto"/>
          </w:tcPr>
          <w:p w14:paraId="6C5D3487" w14:textId="4645FC1A" w:rsidR="002A532E" w:rsidRPr="009A10D1" w:rsidRDefault="00A43FA9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15.87</w:t>
            </w:r>
          </w:p>
        </w:tc>
        <w:tc>
          <w:tcPr>
            <w:tcW w:w="193" w:type="pct"/>
          </w:tcPr>
          <w:p w14:paraId="4EB50B04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1274688E" w14:textId="1E523581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15.38</w:t>
            </w:r>
          </w:p>
        </w:tc>
      </w:tr>
      <w:tr w:rsidR="002A532E" w:rsidRPr="009A10D1" w14:paraId="3A7C8D7E" w14:textId="77777777" w:rsidTr="00A43FA9">
        <w:tc>
          <w:tcPr>
            <w:tcW w:w="3447" w:type="pct"/>
          </w:tcPr>
          <w:p w14:paraId="08D6E2FA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80" w:type="pct"/>
            <w:shd w:val="clear" w:color="auto" w:fill="auto"/>
          </w:tcPr>
          <w:p w14:paraId="36CE54B5" w14:textId="2D87A38C" w:rsidR="002A532E" w:rsidRPr="009A10D1" w:rsidRDefault="00A43FA9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111.56</w:t>
            </w:r>
          </w:p>
        </w:tc>
        <w:tc>
          <w:tcPr>
            <w:tcW w:w="193" w:type="pct"/>
          </w:tcPr>
          <w:p w14:paraId="24946CF6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D24DE99" w14:textId="41B05F3E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122.52</w:t>
            </w:r>
          </w:p>
        </w:tc>
      </w:tr>
      <w:tr w:rsidR="002A532E" w:rsidRPr="009A10D1" w14:paraId="3FE94551" w14:textId="77777777" w:rsidTr="00A43FA9">
        <w:tc>
          <w:tcPr>
            <w:tcW w:w="3447" w:type="pct"/>
          </w:tcPr>
          <w:p w14:paraId="574CE2A1" w14:textId="4DB4F68B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วัสดุและวัสดุสำรองคลัง</w:t>
            </w:r>
          </w:p>
        </w:tc>
        <w:tc>
          <w:tcPr>
            <w:tcW w:w="680" w:type="pct"/>
            <w:shd w:val="clear" w:color="auto" w:fill="auto"/>
          </w:tcPr>
          <w:p w14:paraId="3B9F1BBF" w14:textId="08ABC2B4" w:rsidR="002A532E" w:rsidRPr="009A10D1" w:rsidRDefault="00A43FA9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267.74</w:t>
            </w:r>
          </w:p>
        </w:tc>
        <w:tc>
          <w:tcPr>
            <w:tcW w:w="193" w:type="pct"/>
          </w:tcPr>
          <w:p w14:paraId="61F83F62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0BA47A02" w14:textId="66D923EB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</w:tr>
      <w:tr w:rsidR="002A532E" w:rsidRPr="009A10D1" w14:paraId="3DA4B521" w14:textId="77777777" w:rsidTr="00A43FA9">
        <w:tc>
          <w:tcPr>
            <w:tcW w:w="3447" w:type="pct"/>
          </w:tcPr>
          <w:p w14:paraId="7314FCCE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80" w:type="pct"/>
            <w:shd w:val="clear" w:color="auto" w:fill="auto"/>
          </w:tcPr>
          <w:p w14:paraId="07335683" w14:textId="2AEAC172" w:rsidR="002A532E" w:rsidRPr="009A10D1" w:rsidRDefault="009602AC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0.91</w:t>
            </w:r>
          </w:p>
        </w:tc>
        <w:tc>
          <w:tcPr>
            <w:tcW w:w="193" w:type="pct"/>
          </w:tcPr>
          <w:p w14:paraId="578A93D0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7A55838D" w14:textId="4F8ED5CC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</w:tr>
      <w:tr w:rsidR="002A532E" w:rsidRPr="009A10D1" w14:paraId="5EFAE92E" w14:textId="77777777" w:rsidTr="00A43FA9">
        <w:tc>
          <w:tcPr>
            <w:tcW w:w="3447" w:type="pct"/>
          </w:tcPr>
          <w:p w14:paraId="72C58508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14:paraId="1E8D8024" w14:textId="25D4F448" w:rsidR="002A532E" w:rsidRPr="009A10D1" w:rsidRDefault="00705822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fldChar w:fldCharType="begin"/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instrText xml:space="preserve"> =SUM(ABOVE) </w:instrTex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fldChar w:fldCharType="separate"/>
            </w:r>
            <w:r w:rsidRPr="009A10D1">
              <w:rPr>
                <w:rFonts w:asciiTheme="majorBidi" w:hAnsiTheme="majorBidi" w:cstheme="majorBidi"/>
                <w:noProof/>
                <w:sz w:val="28"/>
                <w:szCs w:val="28"/>
                <w:lang w:bidi="th-TH"/>
              </w:rPr>
              <w:t>757.41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93" w:type="pct"/>
          </w:tcPr>
          <w:p w14:paraId="35799ED9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5CFC666" w14:textId="448C71ED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1,054.76</w:t>
            </w:r>
          </w:p>
        </w:tc>
      </w:tr>
      <w:tr w:rsidR="002A532E" w:rsidRPr="009A10D1" w14:paraId="69224098" w14:textId="77777777" w:rsidTr="00A43FA9">
        <w:tc>
          <w:tcPr>
            <w:tcW w:w="3447" w:type="pct"/>
          </w:tcPr>
          <w:p w14:paraId="5AD07768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0A81A7A0" w14:textId="76410B60" w:rsidR="002A532E" w:rsidRPr="009A10D1" w:rsidRDefault="009602AC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3FA9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39.00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93" w:type="pct"/>
          </w:tcPr>
          <w:p w14:paraId="2B086C9C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D3B5B15" w14:textId="7C982FF5" w:rsidR="002A532E" w:rsidRPr="009A10D1" w:rsidRDefault="002A532E" w:rsidP="004F78C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2" w:right="-6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(139.69)</w:t>
            </w:r>
          </w:p>
        </w:tc>
      </w:tr>
      <w:tr w:rsidR="002A532E" w:rsidRPr="009A10D1" w14:paraId="35505282" w14:textId="77777777" w:rsidTr="00A43FA9">
        <w:tc>
          <w:tcPr>
            <w:tcW w:w="3447" w:type="pct"/>
          </w:tcPr>
          <w:p w14:paraId="6214ECBF" w14:textId="260DE5C6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B39F2" w14:textId="5FD2A745" w:rsidR="002A532E" w:rsidRPr="009A10D1" w:rsidRDefault="00705822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718.41</w:t>
            </w:r>
          </w:p>
        </w:tc>
        <w:tc>
          <w:tcPr>
            <w:tcW w:w="193" w:type="pct"/>
          </w:tcPr>
          <w:p w14:paraId="2A7ADB99" w14:textId="0700D738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6473886" w14:textId="330CBB04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915.07</w:t>
            </w:r>
          </w:p>
        </w:tc>
      </w:tr>
      <w:tr w:rsidR="002A532E" w:rsidRPr="009A10D1" w14:paraId="08B8DCD0" w14:textId="77777777" w:rsidTr="004B31A1">
        <w:tc>
          <w:tcPr>
            <w:tcW w:w="3447" w:type="pct"/>
          </w:tcPr>
          <w:p w14:paraId="667DE78D" w14:textId="015D3FE4" w:rsidR="002A532E" w:rsidRPr="009A10D1" w:rsidRDefault="002A532E" w:rsidP="002A532E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728F8DF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3" w:type="pct"/>
          </w:tcPr>
          <w:p w14:paraId="49E04506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0" w:type="pct"/>
          </w:tcPr>
          <w:p w14:paraId="3BC4D1FE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Cs w:val="22"/>
              </w:rPr>
            </w:pPr>
          </w:p>
        </w:tc>
      </w:tr>
      <w:tr w:rsidR="002A532E" w:rsidRPr="009A10D1" w14:paraId="1FC6BB2B" w14:textId="77777777" w:rsidTr="004B31A1">
        <w:tc>
          <w:tcPr>
            <w:tcW w:w="3447" w:type="pct"/>
          </w:tcPr>
          <w:p w14:paraId="657A194B" w14:textId="30382822" w:rsidR="002A532E" w:rsidRPr="009A10D1" w:rsidRDefault="002A532E" w:rsidP="002A532E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680" w:type="pct"/>
          </w:tcPr>
          <w:p w14:paraId="18294ACF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pct"/>
          </w:tcPr>
          <w:p w14:paraId="0327A4A5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22E3FF52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32E" w:rsidRPr="009A10D1" w14:paraId="52781D64" w14:textId="77777777" w:rsidTr="004B31A1">
        <w:tc>
          <w:tcPr>
            <w:tcW w:w="3447" w:type="pct"/>
          </w:tcPr>
          <w:p w14:paraId="26072AF4" w14:textId="77777777" w:rsidR="002A532E" w:rsidRPr="009A10D1" w:rsidRDefault="002A532E" w:rsidP="002A532E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80" w:type="pct"/>
          </w:tcPr>
          <w:p w14:paraId="7C078D4E" w14:textId="4F0ADD06" w:rsidR="002A532E" w:rsidRPr="009A10D1" w:rsidRDefault="00C33E59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</w:t>
            </w:r>
            <w:r w:rsidR="00BC57CD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03.67</w:t>
            </w:r>
          </w:p>
        </w:tc>
        <w:tc>
          <w:tcPr>
            <w:tcW w:w="193" w:type="pct"/>
          </w:tcPr>
          <w:p w14:paraId="48C4F228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468AB615" w14:textId="1B25DB7F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</w:tr>
      <w:tr w:rsidR="002A532E" w:rsidRPr="009A10D1" w14:paraId="235D1A32" w14:textId="77777777" w:rsidTr="004B31A1">
        <w:tc>
          <w:tcPr>
            <w:tcW w:w="3447" w:type="pct"/>
          </w:tcPr>
          <w:p w14:paraId="650C7665" w14:textId="28055F21" w:rsidR="002A532E" w:rsidRPr="009A10D1" w:rsidRDefault="00C33E59" w:rsidP="002A532E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  <w:r w:rsidR="007049B7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532E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2A532E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680" w:type="pct"/>
          </w:tcPr>
          <w:p w14:paraId="2A26DE34" w14:textId="0940A50E" w:rsidR="002A532E" w:rsidRPr="009A10D1" w:rsidRDefault="00C33E59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C57CD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89.55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3" w:type="pct"/>
          </w:tcPr>
          <w:p w14:paraId="30273EBE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C9ECE4C" w14:textId="5539AAAB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</w:p>
        </w:tc>
      </w:tr>
      <w:tr w:rsidR="002A532E" w:rsidRPr="009A10D1" w14:paraId="5A8DC76B" w14:textId="77777777" w:rsidTr="004B31A1">
        <w:tc>
          <w:tcPr>
            <w:tcW w:w="3447" w:type="pct"/>
          </w:tcPr>
          <w:p w14:paraId="45C2A8E2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7D5D332" w14:textId="61AB75E6" w:rsidR="002A532E" w:rsidRPr="009A10D1" w:rsidRDefault="00C33E59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9,51</w:t>
            </w:r>
            <w:r w:rsidR="00705822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C57CD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93" w:type="pct"/>
          </w:tcPr>
          <w:p w14:paraId="411410FC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9DC7BFF" w14:textId="04C131D0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282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</w:t>
            </w:r>
          </w:p>
        </w:tc>
      </w:tr>
    </w:tbl>
    <w:p w14:paraId="16C0ADDC" w14:textId="3003E3D6" w:rsidR="00F37A4F" w:rsidRPr="009A10D1" w:rsidRDefault="00F37A4F" w:rsidP="00E859C8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</w:rPr>
      </w:pPr>
    </w:p>
    <w:p w14:paraId="7CAACE12" w14:textId="456D82DA" w:rsidR="003B14EA" w:rsidRPr="009A10D1" w:rsidRDefault="00BB5C14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อสังหาริมทรัพย์พัฒนาเพื่อขาย</w:t>
      </w:r>
    </w:p>
    <w:p w14:paraId="15575A88" w14:textId="77777777" w:rsidR="001A129C" w:rsidRPr="009A10D1" w:rsidRDefault="001A129C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D80F29" w:rsidRPr="009A10D1" w14:paraId="67C38268" w14:textId="77777777" w:rsidTr="00B34F6C">
        <w:tc>
          <w:tcPr>
            <w:tcW w:w="2910" w:type="pct"/>
          </w:tcPr>
          <w:p w14:paraId="70F0E48F" w14:textId="77777777" w:rsidR="00D80F29" w:rsidRPr="009A10D1" w:rsidRDefault="00D80F2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647D44C6" w14:textId="77777777" w:rsidR="00D80F29" w:rsidRPr="009A10D1" w:rsidRDefault="00D80F29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pct"/>
            <w:gridSpan w:val="3"/>
          </w:tcPr>
          <w:p w14:paraId="34C43F77" w14:textId="77777777" w:rsidR="00D80F29" w:rsidRPr="009A10D1" w:rsidRDefault="00D80F2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9A10D1" w14:paraId="624A759C" w14:textId="77777777" w:rsidTr="00705E08">
        <w:tc>
          <w:tcPr>
            <w:tcW w:w="2910" w:type="pct"/>
          </w:tcPr>
          <w:p w14:paraId="526EC93D" w14:textId="77777777" w:rsidR="008C1AE4" w:rsidRPr="009A10D1" w:rsidRDefault="008C1AE4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F2B13DB" w14:textId="5AA89210" w:rsidR="008C1AE4" w:rsidRPr="009A10D1" w:rsidRDefault="008C1AE4" w:rsidP="00E859C8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</w:tcPr>
          <w:p w14:paraId="32A5AB93" w14:textId="09FA1540" w:rsidR="008C1AE4" w:rsidRPr="009A10D1" w:rsidRDefault="00B17D5A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2A532E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78" w:type="pct"/>
          </w:tcPr>
          <w:p w14:paraId="18B3F95A" w14:textId="77777777" w:rsidR="008C1AE4" w:rsidRPr="009A10D1" w:rsidRDefault="008C1AE4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4B71A818" w14:textId="78BBE1D1" w:rsidR="008C1AE4" w:rsidRPr="009A10D1" w:rsidRDefault="002A532E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8C1AE4" w:rsidRPr="009A10D1" w14:paraId="225A6018" w14:textId="77777777" w:rsidTr="00B34F6C">
        <w:tc>
          <w:tcPr>
            <w:tcW w:w="2910" w:type="pct"/>
          </w:tcPr>
          <w:p w14:paraId="5D8EDA28" w14:textId="77777777" w:rsidR="008C1AE4" w:rsidRPr="009A10D1" w:rsidRDefault="008C1AE4" w:rsidP="00E859C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4C540D5E" w14:textId="77777777" w:rsidR="008C1AE4" w:rsidRPr="009A10D1" w:rsidRDefault="008C1AE4" w:rsidP="00E859C8">
            <w:pPr>
              <w:pStyle w:val="BodyText"/>
              <w:spacing w:after="0" w:line="240" w:lineRule="auto"/>
              <w:ind w:left="-107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4F91AB03" w14:textId="77777777" w:rsidR="008C1AE4" w:rsidRPr="009A10D1" w:rsidRDefault="008C1AE4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532E" w:rsidRPr="009A10D1" w14:paraId="41035FC7" w14:textId="77777777" w:rsidTr="00705E08">
        <w:tc>
          <w:tcPr>
            <w:tcW w:w="2910" w:type="pct"/>
          </w:tcPr>
          <w:p w14:paraId="4D38E702" w14:textId="1EF8F9D5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538" w:type="pct"/>
          </w:tcPr>
          <w:p w14:paraId="1B03280C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6324128C" w14:textId="537CBF7C" w:rsidR="002A532E" w:rsidRPr="009A10D1" w:rsidRDefault="00EF2C4E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3,478.</w:t>
            </w:r>
            <w:r w:rsidR="00445EFB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78" w:type="pct"/>
          </w:tcPr>
          <w:p w14:paraId="79E87BEB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66E6D843" w14:textId="6CD77AEE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</w:tr>
      <w:tr w:rsidR="002A532E" w:rsidRPr="009A10D1" w14:paraId="5FD95005" w14:textId="77777777" w:rsidTr="00705E08">
        <w:tc>
          <w:tcPr>
            <w:tcW w:w="2910" w:type="pct"/>
          </w:tcPr>
          <w:p w14:paraId="397E1C2D" w14:textId="03807AB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360BBDBE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B7B023A" w14:textId="302C69F2" w:rsidR="002A532E" w:rsidRPr="009A10D1" w:rsidRDefault="00EF2C4E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2,769.43</w:t>
            </w:r>
          </w:p>
        </w:tc>
        <w:tc>
          <w:tcPr>
            <w:tcW w:w="178" w:type="pct"/>
          </w:tcPr>
          <w:p w14:paraId="391173F7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D9A9F2C" w14:textId="412C274D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</w:tr>
      <w:tr w:rsidR="002A532E" w:rsidRPr="009A10D1" w14:paraId="2FCC9ECF" w14:textId="77777777" w:rsidTr="00705E08">
        <w:tc>
          <w:tcPr>
            <w:tcW w:w="2910" w:type="pct"/>
          </w:tcPr>
          <w:p w14:paraId="2EDFC588" w14:textId="77777777" w:rsidR="002A532E" w:rsidRPr="009A10D1" w:rsidRDefault="002A532E" w:rsidP="002A532E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59A9B398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E5BA91B" w14:textId="3AD00CB4" w:rsidR="002A532E" w:rsidRPr="009A10D1" w:rsidRDefault="00EF2C4E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6,247.</w:t>
            </w:r>
            <w:r w:rsidR="00445EFB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78" w:type="pct"/>
          </w:tcPr>
          <w:p w14:paraId="7D73574F" w14:textId="67CD3C23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4CE95E1F" w14:textId="6F2133E1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417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</w:t>
            </w:r>
          </w:p>
        </w:tc>
      </w:tr>
      <w:tr w:rsidR="002A532E" w:rsidRPr="009A10D1" w14:paraId="38A73AF6" w14:textId="77777777" w:rsidTr="00705E08">
        <w:tc>
          <w:tcPr>
            <w:tcW w:w="2910" w:type="pct"/>
          </w:tcPr>
          <w:p w14:paraId="57F532FB" w14:textId="7CA46940" w:rsidR="002A532E" w:rsidRPr="009A10D1" w:rsidRDefault="002A532E" w:rsidP="002A532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74B1A178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D8C7413" w14:textId="6E168252" w:rsidR="002A532E" w:rsidRPr="009A10D1" w:rsidRDefault="00EF2C4E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(4.11)</w:t>
            </w:r>
          </w:p>
        </w:tc>
        <w:tc>
          <w:tcPr>
            <w:tcW w:w="178" w:type="pct"/>
          </w:tcPr>
          <w:p w14:paraId="704DE3ED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72DF1EE" w14:textId="3850F4A6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A532E" w:rsidRPr="009A10D1" w14:paraId="231EBDDB" w14:textId="77777777" w:rsidTr="00705E08">
        <w:tc>
          <w:tcPr>
            <w:tcW w:w="2910" w:type="pct"/>
          </w:tcPr>
          <w:p w14:paraId="028DC0D1" w14:textId="77777777" w:rsidR="002A532E" w:rsidRPr="009A10D1" w:rsidRDefault="002A532E" w:rsidP="002A532E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132AD66A" w14:textId="77777777" w:rsidR="002A532E" w:rsidRPr="009A10D1" w:rsidRDefault="002A532E" w:rsidP="002A532E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D7054BC" w14:textId="2B8CA7EA" w:rsidR="002A532E" w:rsidRPr="009A10D1" w:rsidRDefault="00350573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6,243.</w:t>
            </w:r>
            <w:r w:rsidR="00445EFB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178" w:type="pct"/>
          </w:tcPr>
          <w:p w14:paraId="096F91EF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183E2504" w14:textId="199D9D0A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</w:p>
        </w:tc>
      </w:tr>
    </w:tbl>
    <w:p w14:paraId="0D45A8B7" w14:textId="21D62A4E" w:rsidR="002749D9" w:rsidRPr="009A10D1" w:rsidRDefault="002749D9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3021BFAA" w14:textId="77777777" w:rsidR="002749D9" w:rsidRPr="009A10D1" w:rsidRDefault="002749D9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9A10D1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3"/>
        <w:gridCol w:w="999"/>
        <w:gridCol w:w="1251"/>
        <w:gridCol w:w="330"/>
        <w:gridCol w:w="1300"/>
      </w:tblGrid>
      <w:tr w:rsidR="00005471" w:rsidRPr="009A10D1" w14:paraId="73427B32" w14:textId="77777777" w:rsidTr="00005471">
        <w:tc>
          <w:tcPr>
            <w:tcW w:w="2910" w:type="pct"/>
          </w:tcPr>
          <w:p w14:paraId="32E83ACA" w14:textId="7A0C6835" w:rsidR="00005471" w:rsidRPr="009A10D1" w:rsidRDefault="00005471" w:rsidP="00005471">
            <w:pPr>
              <w:spacing w:line="240" w:lineRule="auto"/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0DB874F7" w14:textId="090E0617" w:rsidR="00005471" w:rsidRPr="009A10D1" w:rsidRDefault="00005471" w:rsidP="0000547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3FEC9CA7" w14:textId="77F36188" w:rsidR="00005471" w:rsidRPr="009A10D1" w:rsidRDefault="00005471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05471" w:rsidRPr="009A10D1" w14:paraId="5919A446" w14:textId="77777777" w:rsidTr="00005471">
        <w:tc>
          <w:tcPr>
            <w:tcW w:w="2910" w:type="pct"/>
          </w:tcPr>
          <w:p w14:paraId="3EDEA9F2" w14:textId="77777777" w:rsidR="00005471" w:rsidRPr="009A10D1" w:rsidRDefault="00005471" w:rsidP="00005471">
            <w:pPr>
              <w:spacing w:line="240" w:lineRule="auto"/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7F2A7018" w14:textId="041FEF84" w:rsidR="00005471" w:rsidRPr="009A10D1" w:rsidRDefault="00005471" w:rsidP="0000547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74" w:type="pct"/>
          </w:tcPr>
          <w:p w14:paraId="1A1B37FD" w14:textId="67702B4F" w:rsidR="00005471" w:rsidRPr="009A10D1" w:rsidRDefault="00B17D5A" w:rsidP="0000547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532E" w:rsidRPr="009A10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pct"/>
          </w:tcPr>
          <w:p w14:paraId="213FB4B6" w14:textId="77777777" w:rsidR="00005471" w:rsidRPr="009A10D1" w:rsidRDefault="00005471" w:rsidP="0000547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</w:tcPr>
          <w:p w14:paraId="24046EC1" w14:textId="46DFB06B" w:rsidR="00005471" w:rsidRPr="009A10D1" w:rsidRDefault="002A532E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05471" w:rsidRPr="009A10D1" w14:paraId="078CD4F2" w14:textId="77777777" w:rsidTr="00005471">
        <w:tc>
          <w:tcPr>
            <w:tcW w:w="2910" w:type="pct"/>
          </w:tcPr>
          <w:p w14:paraId="544B7B24" w14:textId="77777777" w:rsidR="00005471" w:rsidRPr="009A10D1" w:rsidRDefault="00005471" w:rsidP="00005471">
            <w:pPr>
              <w:spacing w:line="240" w:lineRule="auto"/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6EC0055E" w14:textId="77777777" w:rsidR="00005471" w:rsidRPr="009A10D1" w:rsidRDefault="00005471" w:rsidP="0000547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52" w:type="pct"/>
            <w:gridSpan w:val="3"/>
          </w:tcPr>
          <w:p w14:paraId="16CE6888" w14:textId="52AEACCD" w:rsidR="00005471" w:rsidRPr="009A10D1" w:rsidRDefault="00005471" w:rsidP="000054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532E" w:rsidRPr="009A10D1" w14:paraId="5E3F1A17" w14:textId="77777777" w:rsidTr="00005471">
        <w:tc>
          <w:tcPr>
            <w:tcW w:w="2910" w:type="pct"/>
          </w:tcPr>
          <w:p w14:paraId="2B312723" w14:textId="77777777" w:rsidR="002A532E" w:rsidRPr="009A10D1" w:rsidRDefault="002A532E" w:rsidP="002A53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67550D0F" w14:textId="17B72715" w:rsidR="002A532E" w:rsidRPr="009A10D1" w:rsidRDefault="002A532E" w:rsidP="002A532E">
            <w:pPr>
              <w:spacing w:line="240" w:lineRule="auto"/>
              <w:ind w:firstLine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เพื่อขายในระหว่างปี</w:t>
            </w:r>
          </w:p>
        </w:tc>
        <w:tc>
          <w:tcPr>
            <w:tcW w:w="538" w:type="pct"/>
          </w:tcPr>
          <w:p w14:paraId="68632166" w14:textId="77777777" w:rsidR="002A532E" w:rsidRPr="009A10D1" w:rsidRDefault="002A532E" w:rsidP="002A532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4E2F1C2" w14:textId="62F32EB8" w:rsidR="002A532E" w:rsidRPr="009A10D1" w:rsidRDefault="002A532E" w:rsidP="002A532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2</w:t>
            </w:r>
            <w:r w:rsidR="00850F8D"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4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BC381C2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617C3D" w14:textId="2A57A088" w:rsidR="0031460A" w:rsidRPr="009A10D1" w:rsidRDefault="00AE338B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39.21</w:t>
            </w:r>
          </w:p>
        </w:tc>
        <w:tc>
          <w:tcPr>
            <w:tcW w:w="178" w:type="pct"/>
          </w:tcPr>
          <w:p w14:paraId="23E8050E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42DA9C35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16BC36" w14:textId="57A76350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</w:tr>
      <w:tr w:rsidR="002A532E" w:rsidRPr="009A10D1" w14:paraId="7E41EA32" w14:textId="77777777" w:rsidTr="00005471">
        <w:tc>
          <w:tcPr>
            <w:tcW w:w="2910" w:type="pct"/>
          </w:tcPr>
          <w:p w14:paraId="587D26C6" w14:textId="77777777" w:rsidR="002A532E" w:rsidRPr="009A10D1" w:rsidRDefault="002A532E" w:rsidP="002A532E">
            <w:pPr>
              <w:tabs>
                <w:tab w:val="left" w:pos="72"/>
              </w:tabs>
              <w:spacing w:line="240" w:lineRule="auto"/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54454C46" w14:textId="77777777" w:rsidR="002A532E" w:rsidRPr="009A10D1" w:rsidRDefault="002A532E" w:rsidP="002A53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018C0B2D" w14:textId="10568CA1" w:rsidR="002A532E" w:rsidRPr="009A10D1" w:rsidRDefault="0031460A" w:rsidP="002A532E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MLR-2.25, MLR-2.07, THOR+2.00</w:t>
            </w:r>
          </w:p>
        </w:tc>
        <w:tc>
          <w:tcPr>
            <w:tcW w:w="178" w:type="pct"/>
          </w:tcPr>
          <w:p w14:paraId="7495667B" w14:textId="77777777" w:rsidR="002A532E" w:rsidRPr="009A10D1" w:rsidRDefault="002A532E" w:rsidP="002A532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9BDB7D2" w14:textId="65889395" w:rsidR="002A532E" w:rsidRPr="009A10D1" w:rsidRDefault="002A532E" w:rsidP="002A532E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MLR-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</w:p>
        </w:tc>
      </w:tr>
      <w:tr w:rsidR="002A532E" w:rsidRPr="009A10D1" w14:paraId="6D84EA6D" w14:textId="77777777" w:rsidTr="00617E9F">
        <w:tc>
          <w:tcPr>
            <w:tcW w:w="2910" w:type="pct"/>
          </w:tcPr>
          <w:p w14:paraId="2988BC5E" w14:textId="77777777" w:rsidR="002A532E" w:rsidRPr="009A10D1" w:rsidRDefault="002A532E" w:rsidP="002A532E">
            <w:pPr>
              <w:spacing w:line="240" w:lineRule="auto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8" w:type="pct"/>
          </w:tcPr>
          <w:p w14:paraId="7DAF2C66" w14:textId="45B289FD" w:rsidR="002A532E" w:rsidRPr="009A10D1" w:rsidRDefault="002A532E" w:rsidP="002A53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4" w:type="pct"/>
          </w:tcPr>
          <w:p w14:paraId="4447457B" w14:textId="58434774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  <w:tc>
          <w:tcPr>
            <w:tcW w:w="178" w:type="pct"/>
          </w:tcPr>
          <w:p w14:paraId="7D416668" w14:textId="77777777" w:rsidR="002A532E" w:rsidRPr="009A10D1" w:rsidRDefault="002A532E" w:rsidP="002A532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0" w:type="pct"/>
          </w:tcPr>
          <w:p w14:paraId="5102A51B" w14:textId="4B174F1F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</w:tr>
      <w:tr w:rsidR="002A532E" w:rsidRPr="009A10D1" w14:paraId="2F8A36AD" w14:textId="77777777" w:rsidTr="00617E9F">
        <w:tc>
          <w:tcPr>
            <w:tcW w:w="2910" w:type="pct"/>
          </w:tcPr>
          <w:p w14:paraId="41C28A8F" w14:textId="77777777" w:rsidR="002A532E" w:rsidRPr="009A10D1" w:rsidRDefault="002A532E" w:rsidP="002A532E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538" w:type="pct"/>
          </w:tcPr>
          <w:p w14:paraId="5F4A564E" w14:textId="77777777" w:rsidR="002A532E" w:rsidRPr="009A10D1" w:rsidRDefault="002A532E" w:rsidP="002A53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41DDDDAE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78E32E6" w14:textId="77777777" w:rsidR="002A532E" w:rsidRPr="009A10D1" w:rsidRDefault="002A532E" w:rsidP="002A532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2543A7D4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532E" w:rsidRPr="009A10D1" w14:paraId="7A5D0717" w14:textId="77777777" w:rsidTr="00617E9F">
        <w:tc>
          <w:tcPr>
            <w:tcW w:w="2910" w:type="pct"/>
          </w:tcPr>
          <w:p w14:paraId="64604956" w14:textId="77777777" w:rsidR="002A532E" w:rsidRPr="009A10D1" w:rsidRDefault="002A532E" w:rsidP="002A532E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  <w:r w:rsidRPr="009A10D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38" w:type="pct"/>
          </w:tcPr>
          <w:p w14:paraId="5CEA54D0" w14:textId="77777777" w:rsidR="002A532E" w:rsidRPr="009A10D1" w:rsidRDefault="002A532E" w:rsidP="002A53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24C490F9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23FA5908" w14:textId="77777777" w:rsidR="002A532E" w:rsidRPr="009A10D1" w:rsidRDefault="002A532E" w:rsidP="002A532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63640B3" w14:textId="77777777" w:rsidR="002A532E" w:rsidRPr="009A10D1" w:rsidRDefault="002A532E" w:rsidP="002A532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532E" w:rsidRPr="009A10D1" w14:paraId="5D121FDB" w14:textId="77777777" w:rsidTr="00617E9F">
        <w:tc>
          <w:tcPr>
            <w:tcW w:w="2910" w:type="pct"/>
          </w:tcPr>
          <w:p w14:paraId="5DE5E50E" w14:textId="77777777" w:rsidR="002A532E" w:rsidRPr="009A10D1" w:rsidRDefault="002A532E" w:rsidP="002A532E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579132E9" w14:textId="77777777" w:rsidR="002A532E" w:rsidRPr="009A10D1" w:rsidRDefault="002A532E" w:rsidP="002A53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785AF2E7" w14:textId="748F3163" w:rsidR="002A532E" w:rsidRPr="009A10D1" w:rsidRDefault="0031460A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2,312.</w:t>
            </w:r>
            <w:r w:rsidR="006604F4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78" w:type="pct"/>
          </w:tcPr>
          <w:p w14:paraId="54257516" w14:textId="77777777" w:rsidR="002A532E" w:rsidRPr="009A10D1" w:rsidRDefault="002A532E" w:rsidP="002A532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3C09BFDC" w14:textId="6A1917E0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964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</w:tr>
      <w:tr w:rsidR="002A532E" w:rsidRPr="009A10D1" w14:paraId="372A3445" w14:textId="77777777" w:rsidTr="00617E9F">
        <w:tc>
          <w:tcPr>
            <w:tcW w:w="2910" w:type="pct"/>
          </w:tcPr>
          <w:p w14:paraId="1B5CF299" w14:textId="1B91F6E5" w:rsidR="002A532E" w:rsidRPr="009A10D1" w:rsidRDefault="002F7C19" w:rsidP="002A532E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A532E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57D3897C" w14:textId="77777777" w:rsidR="002A532E" w:rsidRPr="009A10D1" w:rsidRDefault="002A532E" w:rsidP="002A53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694E32D6" w14:textId="5851C26F" w:rsidR="002A532E" w:rsidRPr="009A10D1" w:rsidRDefault="0031460A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(2.49)</w:t>
            </w:r>
          </w:p>
        </w:tc>
        <w:tc>
          <w:tcPr>
            <w:tcW w:w="178" w:type="pct"/>
          </w:tcPr>
          <w:p w14:paraId="78011EF2" w14:textId="77777777" w:rsidR="002A532E" w:rsidRPr="009A10D1" w:rsidRDefault="002A532E" w:rsidP="002A532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E0D16A2" w14:textId="5E0300D0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</w:p>
        </w:tc>
      </w:tr>
      <w:tr w:rsidR="002A532E" w:rsidRPr="009A10D1" w14:paraId="3D2D0404" w14:textId="77777777" w:rsidTr="00617E9F">
        <w:tc>
          <w:tcPr>
            <w:tcW w:w="2910" w:type="pct"/>
          </w:tcPr>
          <w:p w14:paraId="692418B9" w14:textId="77777777" w:rsidR="002A532E" w:rsidRPr="009A10D1" w:rsidRDefault="002A532E" w:rsidP="002A532E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28D5735C" w14:textId="77777777" w:rsidR="002A532E" w:rsidRPr="009A10D1" w:rsidRDefault="002A532E" w:rsidP="002A53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FB75775" w14:textId="5C3B9C43" w:rsidR="002A532E" w:rsidRPr="009A10D1" w:rsidRDefault="0031460A" w:rsidP="002A53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2,309.</w:t>
            </w:r>
            <w:r w:rsidR="006604F4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78" w:type="pct"/>
          </w:tcPr>
          <w:p w14:paraId="57A2DE79" w14:textId="77777777" w:rsidR="002A532E" w:rsidRPr="009A10D1" w:rsidRDefault="002A532E" w:rsidP="002A532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1E3D9FED" w14:textId="0A63EFE5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</w:t>
            </w:r>
          </w:p>
        </w:tc>
      </w:tr>
    </w:tbl>
    <w:p w14:paraId="18AB0BAF" w14:textId="77777777" w:rsidR="00BE4674" w:rsidRPr="009A10D1" w:rsidRDefault="00BE4674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57A4585" w14:textId="52F0F56C" w:rsidR="00A3088B" w:rsidRPr="009A10D1" w:rsidRDefault="007548F7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A3088B" w:rsidRPr="009A10D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307CEF"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อสังหาริมทรัพย์ที่พัฒนาแล้ว</w:t>
      </w:r>
      <w:r w:rsidR="00307CEF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10</w:t>
      </w:r>
      <w:r w:rsidR="00307CEF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A3088B" w:rsidRPr="009A10D1">
        <w:rPr>
          <w:rFonts w:asciiTheme="majorBidi" w:hAnsiTheme="majorBidi" w:cstheme="majorBidi"/>
          <w:sz w:val="28"/>
          <w:szCs w:val="28"/>
          <w:cs/>
        </w:rPr>
        <w:t>โครงการ และ</w:t>
      </w:r>
      <w:r w:rsidR="00307CEF"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Pr="009A10D1" w:rsidRDefault="00307CEF" w:rsidP="00E859C8">
      <w:pPr>
        <w:spacing w:line="240" w:lineRule="auto"/>
        <w:ind w:left="540" w:right="63"/>
        <w:rPr>
          <w:rFonts w:asciiTheme="majorBidi" w:hAnsiTheme="majorBidi" w:cstheme="majorBidi"/>
          <w:sz w:val="22"/>
          <w:szCs w:val="22"/>
        </w:rPr>
      </w:pPr>
    </w:p>
    <w:p w14:paraId="64BE6897" w14:textId="711F3486" w:rsidR="005C16D6" w:rsidRPr="009A10D1" w:rsidRDefault="00B62F5D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2A532E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="00BA32CC" w:rsidRPr="009A10D1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722463" w:rsidRPr="009A10D1">
        <w:rPr>
          <w:rFonts w:asciiTheme="majorBidi" w:hAnsiTheme="majorBidi" w:cstheme="majorBidi"/>
          <w:sz w:val="28"/>
          <w:szCs w:val="28"/>
        </w:rPr>
        <w:t>2,76</w:t>
      </w:r>
      <w:r w:rsidR="00F670E6" w:rsidRPr="009A10D1">
        <w:rPr>
          <w:rFonts w:asciiTheme="majorBidi" w:hAnsiTheme="majorBidi" w:cstheme="majorBidi"/>
          <w:sz w:val="28"/>
          <w:szCs w:val="28"/>
        </w:rPr>
        <w:t>9</w:t>
      </w:r>
      <w:r w:rsidR="00722463" w:rsidRPr="009A10D1">
        <w:rPr>
          <w:rFonts w:asciiTheme="majorBidi" w:hAnsiTheme="majorBidi" w:cstheme="majorBidi"/>
          <w:sz w:val="28"/>
          <w:szCs w:val="28"/>
        </w:rPr>
        <w:t>.43</w:t>
      </w:r>
      <w:r w:rsidR="00BA32CC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2A532E" w:rsidRPr="009A10D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A532E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2,710.31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คาดว่าจะพัฒนาสำเร็จในระยะเวลาเกินกว่า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ปีนับจากรอบระยะเวลารายงาน</w:t>
      </w:r>
    </w:p>
    <w:p w14:paraId="363EFF07" w14:textId="77777777" w:rsidR="004A4E50" w:rsidRPr="009A10D1" w:rsidRDefault="004A4E5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33C47F" w14:textId="4FD97731" w:rsidR="00B90FB7" w:rsidRPr="009A10D1" w:rsidRDefault="00B90FB7" w:rsidP="00E859C8">
      <w:pPr>
        <w:spacing w:line="240" w:lineRule="auto"/>
        <w:ind w:left="540" w:right="-47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การพิจารณาค่าเผื่อการลดมูลค่า</w:t>
      </w:r>
      <w:r w:rsidR="00C36010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อสังหาริมทรัพย์พัฒนา</w:t>
      </w:r>
      <w:r w:rsidR="00BB5C14" w:rsidRPr="009A10D1">
        <w:rPr>
          <w:rFonts w:asciiTheme="majorBidi" w:hAnsiTheme="majorBidi" w:cstheme="majorBidi"/>
          <w:i/>
          <w:iCs/>
          <w:sz w:val="28"/>
          <w:szCs w:val="28"/>
          <w:cs/>
        </w:rPr>
        <w:t>เพื่อขาย</w:t>
      </w:r>
    </w:p>
    <w:p w14:paraId="18064555" w14:textId="77777777" w:rsidR="00B90FB7" w:rsidRPr="009A10D1" w:rsidRDefault="00B90FB7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39E97D5" w14:textId="100CC454" w:rsidR="00ED77C9" w:rsidRPr="009A10D1" w:rsidRDefault="00B90FB7" w:rsidP="00E859C8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กลุ่มบริษัทมีการประเมินมูลค่าสุทธิที่จะได้รับของ</w:t>
      </w:r>
      <w:r w:rsidR="00FE1EB2" w:rsidRPr="009A10D1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อสังหาริมทรัพย์พัฒนาเพื่อขาย </w:t>
      </w:r>
      <w:r w:rsidR="001E1B3B" w:rsidRPr="009A10D1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9A10D1">
        <w:rPr>
          <w:rFonts w:asciiTheme="majorBidi" w:hAnsiTheme="majorBidi" w:cstheme="majorBidi"/>
          <w:sz w:val="28"/>
          <w:szCs w:val="28"/>
          <w:cs/>
        </w:rPr>
        <w:t>ทุกรอบระยะเวลาที่รายงานโดยพิจารณาจากประสบการณ์ที่ผ่าน</w:t>
      </w:r>
      <w:r w:rsidR="001E1B3B" w:rsidRPr="009A10D1">
        <w:rPr>
          <w:rFonts w:asciiTheme="majorBidi" w:hAnsiTheme="majorBidi" w:cstheme="majorBidi"/>
          <w:sz w:val="28"/>
          <w:szCs w:val="28"/>
          <w:cs/>
        </w:rPr>
        <w:t>มาของกลุ่มบริษัทในการประมาณการราคาขาย</w:t>
      </w:r>
      <w:r w:rsidRPr="009A10D1">
        <w:rPr>
          <w:rFonts w:asciiTheme="majorBidi" w:hAnsiTheme="majorBidi" w:cstheme="majorBidi"/>
          <w:sz w:val="28"/>
          <w:szCs w:val="28"/>
          <w:cs/>
        </w:rPr>
        <w:t>และ</w:t>
      </w:r>
      <w:r w:rsidR="001E1B3B" w:rsidRPr="009A10D1">
        <w:rPr>
          <w:rFonts w:asciiTheme="majorBidi" w:hAnsiTheme="majorBidi" w:cstheme="majorBidi"/>
          <w:sz w:val="28"/>
          <w:szCs w:val="28"/>
          <w:cs/>
        </w:rPr>
        <w:t>ต้นทุนการก่อสร้างที่จะเกิดขึ้นในอนาคตซึ่ง</w:t>
      </w:r>
      <w:r w:rsidR="007A302F" w:rsidRPr="009A10D1">
        <w:rPr>
          <w:rFonts w:asciiTheme="majorBidi" w:hAnsiTheme="majorBidi" w:cstheme="majorBidi"/>
          <w:sz w:val="28"/>
          <w:szCs w:val="28"/>
          <w:cs/>
        </w:rPr>
        <w:t>เกี่ยวข้องกับการใช้ดุลยพินิจของผู้บริหารและ</w:t>
      </w:r>
      <w:r w:rsidR="001E1B3B" w:rsidRPr="009A10D1">
        <w:rPr>
          <w:rFonts w:asciiTheme="majorBidi" w:hAnsiTheme="majorBidi" w:cstheme="majorBidi"/>
          <w:sz w:val="28"/>
          <w:szCs w:val="28"/>
          <w:cs/>
        </w:rPr>
        <w:t>ขึ้นอยู่กับ</w:t>
      </w:r>
      <w:r w:rsidR="007A302F" w:rsidRPr="009A10D1">
        <w:rPr>
          <w:rFonts w:asciiTheme="majorBidi" w:hAnsiTheme="majorBidi" w:cstheme="majorBidi"/>
          <w:sz w:val="28"/>
          <w:szCs w:val="28"/>
          <w:cs/>
        </w:rPr>
        <w:t>หลายตัวแปรรวมถึง</w:t>
      </w:r>
      <w:r w:rsidR="00A16161" w:rsidRPr="009A10D1">
        <w:rPr>
          <w:rFonts w:asciiTheme="majorBidi" w:hAnsiTheme="majorBidi" w:cstheme="majorBidi"/>
          <w:sz w:val="28"/>
          <w:szCs w:val="28"/>
          <w:cs/>
        </w:rPr>
        <w:t>เงื่อนไข</w:t>
      </w:r>
      <w:r w:rsidR="001E1B3B" w:rsidRPr="009A10D1">
        <w:rPr>
          <w:rFonts w:asciiTheme="majorBidi" w:hAnsiTheme="majorBidi" w:cstheme="majorBidi"/>
          <w:sz w:val="28"/>
          <w:szCs w:val="28"/>
          <w:cs/>
        </w:rPr>
        <w:t>สภาพการตลาดที่เกี่ยว</w:t>
      </w:r>
      <w:r w:rsidR="00AA3950" w:rsidRPr="009A10D1">
        <w:rPr>
          <w:rFonts w:asciiTheme="majorBidi" w:hAnsiTheme="majorBidi" w:cstheme="majorBidi"/>
          <w:sz w:val="28"/>
          <w:szCs w:val="28"/>
          <w:cs/>
        </w:rPr>
        <w:t>ข้อง</w:t>
      </w:r>
      <w:r w:rsidR="001E1B3B" w:rsidRPr="009A10D1">
        <w:rPr>
          <w:rFonts w:asciiTheme="majorBidi" w:hAnsiTheme="majorBidi" w:cstheme="majorBidi"/>
          <w:sz w:val="28"/>
          <w:szCs w:val="28"/>
          <w:cs/>
        </w:rPr>
        <w:t>กับ</w:t>
      </w:r>
      <w:r w:rsidR="00AA3950" w:rsidRPr="009A10D1">
        <w:rPr>
          <w:rFonts w:asciiTheme="majorBidi" w:hAnsiTheme="majorBidi" w:cstheme="majorBidi"/>
          <w:sz w:val="28"/>
          <w:szCs w:val="28"/>
          <w:cs/>
        </w:rPr>
        <w:t>วัสดุก่อสร้าง ต้นทุนการจ้างผู้รับเหมาและประเด็นในด้านการก่อสร้าง โดยเฉพาะอย่างยิ่ง</w:t>
      </w:r>
      <w:r w:rsidR="00A16161" w:rsidRPr="009A10D1">
        <w:rPr>
          <w:rFonts w:asciiTheme="majorBidi" w:hAnsiTheme="majorBidi" w:cstheme="majorBidi"/>
          <w:sz w:val="28"/>
          <w:szCs w:val="28"/>
          <w:cs/>
        </w:rPr>
        <w:t>แผน</w:t>
      </w:r>
      <w:r w:rsidR="00AA3950" w:rsidRPr="009A10D1">
        <w:rPr>
          <w:rFonts w:asciiTheme="majorBidi" w:hAnsiTheme="majorBidi" w:cstheme="majorBidi"/>
          <w:sz w:val="28"/>
          <w:szCs w:val="28"/>
          <w:cs/>
        </w:rPr>
        <w:t xml:space="preserve">ในการดำเนินงานในโครงการที่อยู่ในระหว่างการก่อสร้างให้แล้วเสร็จ </w:t>
      </w:r>
      <w:r w:rsidRPr="009A10D1">
        <w:rPr>
          <w:rFonts w:asciiTheme="majorBidi" w:hAnsiTheme="majorBidi" w:cstheme="majorBidi"/>
          <w:sz w:val="28"/>
          <w:szCs w:val="28"/>
          <w:cs/>
        </w:rPr>
        <w:t>ซึ่งจะส่งผล</w:t>
      </w:r>
      <w:r w:rsidR="00A16161" w:rsidRPr="009A10D1">
        <w:rPr>
          <w:rFonts w:asciiTheme="majorBidi" w:hAnsiTheme="majorBidi" w:cstheme="majorBidi"/>
          <w:sz w:val="28"/>
          <w:szCs w:val="28"/>
          <w:cs/>
        </w:rPr>
        <w:t>ต่อการพิจารณา</w:t>
      </w:r>
      <w:r w:rsidR="00384664" w:rsidRPr="009A10D1">
        <w:rPr>
          <w:rFonts w:asciiTheme="majorBidi" w:hAnsiTheme="majorBidi" w:cstheme="majorBidi"/>
          <w:sz w:val="28"/>
          <w:szCs w:val="28"/>
          <w:cs/>
        </w:rPr>
        <w:t>ต่อ</w:t>
      </w:r>
      <w:r w:rsidR="00A16161" w:rsidRPr="009A10D1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384664" w:rsidRPr="009A10D1">
        <w:rPr>
          <w:rFonts w:asciiTheme="majorBidi" w:hAnsiTheme="majorBidi" w:cstheme="majorBidi"/>
          <w:sz w:val="28"/>
          <w:szCs w:val="28"/>
          <w:cs/>
        </w:rPr>
        <w:t>ตามบัญชี</w:t>
      </w:r>
      <w:r w:rsidRPr="009A10D1">
        <w:rPr>
          <w:rFonts w:asciiTheme="majorBidi" w:hAnsiTheme="majorBidi" w:cstheme="majorBidi"/>
          <w:sz w:val="28"/>
          <w:szCs w:val="28"/>
          <w:cs/>
        </w:rPr>
        <w:t>ของ</w:t>
      </w:r>
      <w:r w:rsidR="00FE1EB2"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144E7A" w:rsidRPr="009A10D1">
        <w:rPr>
          <w:rFonts w:asciiTheme="majorBidi" w:hAnsiTheme="majorBidi" w:cstheme="majorBidi"/>
          <w:sz w:val="28"/>
          <w:szCs w:val="28"/>
          <w:cs/>
        </w:rPr>
        <w:t>ในอนาคต</w:t>
      </w:r>
    </w:p>
    <w:p w14:paraId="54D48B67" w14:textId="1F5AE1A7" w:rsidR="00FA56B2" w:rsidRPr="009A10D1" w:rsidRDefault="00FA56B2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77316385" w14:textId="61DDD45B" w:rsidR="003E4163" w:rsidRPr="009A10D1" w:rsidRDefault="003E4163" w:rsidP="00E859C8">
      <w:pPr>
        <w:spacing w:line="240" w:lineRule="auto"/>
        <w:ind w:left="540" w:right="63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CC3D735" w14:textId="77777777" w:rsidR="003E4163" w:rsidRPr="009A10D1" w:rsidRDefault="003E4163" w:rsidP="00E859C8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27B47B85" w14:textId="2C1317A9" w:rsidR="00F3141D" w:rsidRPr="009A10D1" w:rsidRDefault="003E4163" w:rsidP="00FA56B2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9A10D1">
        <w:rPr>
          <w:rFonts w:asciiTheme="majorBidi" w:hAnsiTheme="majorBidi" w:cstheme="majorBidi"/>
          <w:spacing w:val="-2"/>
          <w:sz w:val="28"/>
          <w:szCs w:val="28"/>
          <w:cs/>
        </w:rPr>
        <w:t>กู้ยืม</w:t>
      </w:r>
      <w:r w:rsidR="000A7792" w:rsidRPr="009A10D1">
        <w:rPr>
          <w:rFonts w:asciiTheme="majorBidi" w:hAnsiTheme="majorBidi" w:cstheme="majorBidi"/>
          <w:spacing w:val="-2"/>
          <w:sz w:val="28"/>
          <w:szCs w:val="28"/>
          <w:cs/>
        </w:rPr>
        <w:t>จากสถาบันการเงิน</w:t>
      </w:r>
      <w:r w:rsidRPr="009A10D1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ของบริษัทย่อย (ดูหมายเหตุข้อ </w:t>
      </w:r>
      <w:r w:rsidR="00B17D5A" w:rsidRPr="009A10D1">
        <w:rPr>
          <w:rFonts w:asciiTheme="majorBidi" w:hAnsiTheme="majorBidi" w:cstheme="majorBidi"/>
          <w:spacing w:val="-2"/>
          <w:sz w:val="28"/>
          <w:szCs w:val="28"/>
          <w:lang w:val="en-GB"/>
        </w:rPr>
        <w:t>1</w:t>
      </w:r>
      <w:r w:rsidR="00A03822" w:rsidRPr="009A10D1">
        <w:rPr>
          <w:rFonts w:asciiTheme="majorBidi" w:hAnsiTheme="majorBidi" w:cstheme="majorBidi"/>
          <w:spacing w:val="-2"/>
          <w:sz w:val="28"/>
          <w:szCs w:val="28"/>
          <w:lang w:val="en-GB"/>
        </w:rPr>
        <w:t>8</w:t>
      </w:r>
      <w:r w:rsidRPr="009A10D1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</w:p>
    <w:p w14:paraId="2C22F16E" w14:textId="04220207" w:rsidR="00D53C98" w:rsidRPr="009A10D1" w:rsidRDefault="00D53C98" w:rsidP="00E859C8">
      <w:pPr>
        <w:spacing w:line="240" w:lineRule="auto"/>
        <w:ind w:right="63"/>
        <w:rPr>
          <w:rFonts w:asciiTheme="majorBidi" w:hAnsiTheme="majorBidi" w:cstheme="majorBidi"/>
          <w:sz w:val="28"/>
          <w:szCs w:val="28"/>
        </w:rPr>
        <w:sectPr w:rsidR="00D53C98" w:rsidRPr="009A10D1" w:rsidSect="008B3496">
          <w:headerReference w:type="default" r:id="rId11"/>
          <w:footerReference w:type="default" r:id="rId12"/>
          <w:pgSz w:w="11907" w:h="16840" w:code="9"/>
          <w:pgMar w:top="288" w:right="1152" w:bottom="288" w:left="1152" w:header="720" w:footer="720" w:gutter="0"/>
          <w:pgNumType w:start="19"/>
          <w:cols w:space="708"/>
          <w:docGrid w:linePitch="360"/>
        </w:sectPr>
      </w:pPr>
    </w:p>
    <w:p w14:paraId="03FFC879" w14:textId="31BC3495" w:rsidR="00A71D74" w:rsidRPr="009A10D1" w:rsidRDefault="00A71D74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เงินลงทุนในบริษัทร่วม</w:t>
      </w:r>
    </w:p>
    <w:p w14:paraId="561ED916" w14:textId="77777777" w:rsidR="00F3141D" w:rsidRPr="009A10D1" w:rsidRDefault="00F3141D" w:rsidP="00E859C8">
      <w:pPr>
        <w:pStyle w:val="block"/>
        <w:tabs>
          <w:tab w:val="left" w:pos="0"/>
        </w:tabs>
        <w:spacing w:after="0" w:line="240" w:lineRule="auto"/>
        <w:ind w:left="0" w:right="-45"/>
        <w:rPr>
          <w:rFonts w:asciiTheme="majorBidi" w:hAnsiTheme="majorBidi" w:cstheme="majorBidi"/>
          <w:szCs w:val="22"/>
          <w:lang w:bidi="th-TH"/>
        </w:rPr>
      </w:pPr>
    </w:p>
    <w:p w14:paraId="29260AB7" w14:textId="7883D14A" w:rsidR="002B1C21" w:rsidRPr="009A10D1" w:rsidRDefault="002B1C21" w:rsidP="00E859C8">
      <w:pPr>
        <w:pStyle w:val="block"/>
        <w:tabs>
          <w:tab w:val="left" w:pos="0"/>
        </w:tabs>
        <w:spacing w:after="0" w:line="240" w:lineRule="auto"/>
        <w:ind w:left="0" w:right="-45" w:firstLine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856164" w:rsidRPr="009A10D1">
        <w:rPr>
          <w:rFonts w:asciiTheme="majorBidi" w:hAnsiTheme="majorBidi" w:cstheme="majorBidi"/>
          <w:sz w:val="28"/>
          <w:szCs w:val="28"/>
          <w:cs/>
          <w:lang w:bidi="th-TH"/>
        </w:rPr>
        <w:t>ร่วม</w:t>
      </w: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 </w:t>
      </w:r>
      <w:r w:rsidR="00B17D5A" w:rsidRPr="009A10D1">
        <w:rPr>
          <w:rFonts w:asciiTheme="majorBidi" w:hAnsiTheme="majorBidi" w:cstheme="majorBidi"/>
          <w:sz w:val="28"/>
          <w:szCs w:val="28"/>
        </w:rPr>
        <w:t>30</w:t>
      </w:r>
      <w:r w:rsidRPr="009A10D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="00050528" w:rsidRPr="009A10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</w:rPr>
        <w:t>256</w:t>
      </w:r>
      <w:r w:rsidR="002A532E" w:rsidRPr="009A10D1">
        <w:rPr>
          <w:rFonts w:asciiTheme="majorBidi" w:hAnsiTheme="majorBidi" w:cstheme="majorBidi"/>
          <w:sz w:val="28"/>
          <w:szCs w:val="28"/>
        </w:rPr>
        <w:t>7</w:t>
      </w:r>
      <w:r w:rsidR="00123F51" w:rsidRPr="009A10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3F51"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17D5A" w:rsidRPr="009A10D1">
        <w:rPr>
          <w:rFonts w:asciiTheme="majorBidi" w:hAnsiTheme="majorBidi" w:cstheme="majorBidi"/>
          <w:sz w:val="28"/>
          <w:szCs w:val="28"/>
        </w:rPr>
        <w:t>256</w:t>
      </w:r>
      <w:r w:rsidR="002A532E" w:rsidRPr="009A10D1">
        <w:rPr>
          <w:rFonts w:asciiTheme="majorBidi" w:hAnsiTheme="majorBidi" w:cstheme="majorBidi"/>
          <w:sz w:val="28"/>
          <w:szCs w:val="28"/>
        </w:rPr>
        <w:t>6</w:t>
      </w:r>
      <w:r w:rsidRPr="009A10D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D6154C"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bidi="th-TH"/>
        </w:rPr>
        <w:t>30</w:t>
      </w:r>
      <w:r w:rsidR="00D6154C" w:rsidRPr="009A10D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6154C"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="00050528" w:rsidRPr="009A10D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2A532E" w:rsidRPr="009A10D1">
        <w:rPr>
          <w:rFonts w:asciiTheme="majorBidi" w:hAnsiTheme="majorBidi" w:cstheme="majorBidi"/>
          <w:sz w:val="28"/>
          <w:szCs w:val="28"/>
          <w:lang w:bidi="th-TH"/>
        </w:rPr>
        <w:t>7</w:t>
      </w:r>
      <w:r w:rsidR="00123F51" w:rsidRPr="009A10D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23F51"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17D5A" w:rsidRPr="009A10D1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2A532E" w:rsidRPr="009A10D1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D6154C"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>มีดังนี้</w:t>
      </w:r>
    </w:p>
    <w:p w14:paraId="224366BE" w14:textId="559B88BA" w:rsidR="00D73334" w:rsidRPr="009A10D1" w:rsidRDefault="00D73334" w:rsidP="00E859C8">
      <w:pPr>
        <w:pStyle w:val="block"/>
        <w:tabs>
          <w:tab w:val="left" w:pos="0"/>
        </w:tabs>
        <w:spacing w:after="0" w:line="240" w:lineRule="auto"/>
        <w:ind w:left="0" w:right="-45" w:firstLine="540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0"/>
        <w:gridCol w:w="2672"/>
        <w:gridCol w:w="835"/>
        <w:gridCol w:w="182"/>
        <w:gridCol w:w="760"/>
        <w:gridCol w:w="783"/>
        <w:gridCol w:w="183"/>
        <w:gridCol w:w="826"/>
        <w:gridCol w:w="252"/>
        <w:gridCol w:w="740"/>
        <w:gridCol w:w="198"/>
        <w:gridCol w:w="756"/>
        <w:gridCol w:w="180"/>
        <w:gridCol w:w="785"/>
        <w:gridCol w:w="182"/>
        <w:gridCol w:w="698"/>
        <w:gridCol w:w="238"/>
        <w:gridCol w:w="679"/>
        <w:gridCol w:w="178"/>
        <w:gridCol w:w="763"/>
      </w:tblGrid>
      <w:tr w:rsidR="006714DF" w:rsidRPr="009A10D1" w:rsidDel="00685444" w14:paraId="54689531" w14:textId="77777777" w:rsidTr="00CB0F9F">
        <w:trPr>
          <w:cantSplit/>
          <w:tblHeader/>
        </w:trPr>
        <w:tc>
          <w:tcPr>
            <w:tcW w:w="2780" w:type="dxa"/>
          </w:tcPr>
          <w:p w14:paraId="4AB5221C" w14:textId="77777777" w:rsidR="006714DF" w:rsidRPr="009A10D1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2" w:type="dxa"/>
          </w:tcPr>
          <w:p w14:paraId="21EA772C" w14:textId="77777777" w:rsidR="006714DF" w:rsidRPr="009A10D1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18" w:type="dxa"/>
            <w:gridSpan w:val="18"/>
          </w:tcPr>
          <w:p w14:paraId="3AEA9526" w14:textId="585B5F8C" w:rsidR="006714DF" w:rsidRPr="009A10D1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714DF" w:rsidRPr="009A10D1" w:rsidDel="00685444" w14:paraId="06A9F211" w14:textId="77777777" w:rsidTr="00CB0F9F">
        <w:trPr>
          <w:cantSplit/>
          <w:tblHeader/>
        </w:trPr>
        <w:tc>
          <w:tcPr>
            <w:tcW w:w="2780" w:type="dxa"/>
          </w:tcPr>
          <w:p w14:paraId="4B305018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7D73A6" w14:textId="77777777" w:rsidR="006714DF" w:rsidRPr="009A10D1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72" w:type="dxa"/>
          </w:tcPr>
          <w:p w14:paraId="42CA735B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B851E8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77" w:type="dxa"/>
            <w:gridSpan w:val="3"/>
          </w:tcPr>
          <w:p w14:paraId="192B280C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7AC0417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2" w:type="dxa"/>
            <w:gridSpan w:val="3"/>
          </w:tcPr>
          <w:p w14:paraId="0D25B4E2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99035C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</w:tcPr>
          <w:p w14:paraId="5B22E8A4" w14:textId="77777777" w:rsidR="006714DF" w:rsidRPr="009A10D1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3"/>
          </w:tcPr>
          <w:p w14:paraId="6543BE1B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E10C8A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3EAAF834" w14:textId="77777777" w:rsidR="006714DF" w:rsidRPr="009A10D1" w:rsidDel="00685444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665" w:type="dxa"/>
            <w:gridSpan w:val="3"/>
          </w:tcPr>
          <w:p w14:paraId="4000B649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5DEEB9" w14:textId="77777777" w:rsidR="006714DF" w:rsidRPr="009A10D1" w:rsidRDefault="006714DF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8" w:type="dxa"/>
          </w:tcPr>
          <w:p w14:paraId="0C9C381B" w14:textId="77777777" w:rsidR="006714DF" w:rsidRPr="009A10D1" w:rsidRDefault="006714DF" w:rsidP="00E859C8">
            <w:pPr>
              <w:spacing w:line="240" w:lineRule="auto"/>
              <w:ind w:left="-79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5A84FAD" w14:textId="77777777" w:rsidR="006714DF" w:rsidRPr="009A10D1" w:rsidRDefault="006714D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6FB82680" w14:textId="45056C59" w:rsidR="00D4390D" w:rsidRPr="009A10D1" w:rsidDel="00685444" w:rsidRDefault="00D4390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34F6C" w:rsidRPr="009A10D1" w14:paraId="1001AE46" w14:textId="77777777" w:rsidTr="00CB0F9F">
        <w:trPr>
          <w:cantSplit/>
          <w:tblHeader/>
        </w:trPr>
        <w:tc>
          <w:tcPr>
            <w:tcW w:w="2780" w:type="dxa"/>
          </w:tcPr>
          <w:p w14:paraId="40B82980" w14:textId="77777777" w:rsidR="00B34F6C" w:rsidRPr="009A10D1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2" w:type="dxa"/>
          </w:tcPr>
          <w:p w14:paraId="741CFD98" w14:textId="77777777" w:rsidR="00B34F6C" w:rsidRPr="009A10D1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35" w:type="dxa"/>
          </w:tcPr>
          <w:p w14:paraId="1739B837" w14:textId="003330FD" w:rsidR="00B34F6C" w:rsidRPr="009A10D1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2A532E"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82" w:type="dxa"/>
          </w:tcPr>
          <w:p w14:paraId="1C5CE389" w14:textId="77777777" w:rsidR="00B34F6C" w:rsidRPr="009A10D1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291B22C" w14:textId="2F64DA41" w:rsidR="00B34F6C" w:rsidRPr="009A10D1" w:rsidRDefault="002A532E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83" w:type="dxa"/>
          </w:tcPr>
          <w:p w14:paraId="1A6D0CB1" w14:textId="1B26981D" w:rsidR="00B34F6C" w:rsidRPr="009A10D1" w:rsidRDefault="00B17D5A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2A532E"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83" w:type="dxa"/>
          </w:tcPr>
          <w:p w14:paraId="648C9972" w14:textId="77777777" w:rsidR="00B34F6C" w:rsidRPr="009A10D1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</w:tcPr>
          <w:p w14:paraId="00E79EA2" w14:textId="74484F31" w:rsidR="00B34F6C" w:rsidRPr="009A10D1" w:rsidRDefault="002A532E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52" w:type="dxa"/>
          </w:tcPr>
          <w:p w14:paraId="50BD55C3" w14:textId="77777777" w:rsidR="00B34F6C" w:rsidRPr="009A10D1" w:rsidRDefault="00B34F6C" w:rsidP="00E859C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0" w:type="dxa"/>
          </w:tcPr>
          <w:p w14:paraId="0A8FFA6D" w14:textId="22CA8ED2" w:rsidR="00B34F6C" w:rsidRPr="009A10D1" w:rsidRDefault="002A532E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8" w:type="dxa"/>
          </w:tcPr>
          <w:p w14:paraId="5086EBB5" w14:textId="77777777" w:rsidR="00B34F6C" w:rsidRPr="009A10D1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30D5CDD" w14:textId="1388FF0E" w:rsidR="00B34F6C" w:rsidRPr="009A10D1" w:rsidRDefault="002A532E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0" w:type="dxa"/>
          </w:tcPr>
          <w:p w14:paraId="12B06986" w14:textId="77777777" w:rsidR="00B34F6C" w:rsidRPr="009A10D1" w:rsidRDefault="00B34F6C" w:rsidP="00E859C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14CCE7FD" w14:textId="1133583D" w:rsidR="00B34F6C" w:rsidRPr="009A10D1" w:rsidRDefault="002A532E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2" w:type="dxa"/>
          </w:tcPr>
          <w:p w14:paraId="13EC9221" w14:textId="77777777" w:rsidR="00B34F6C" w:rsidRPr="009A10D1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75AEBED2" w14:textId="68D53C8A" w:rsidR="00B34F6C" w:rsidRPr="009A10D1" w:rsidRDefault="002A532E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8" w:type="dxa"/>
          </w:tcPr>
          <w:p w14:paraId="4BDB7F64" w14:textId="77777777" w:rsidR="00B34F6C" w:rsidRPr="009A10D1" w:rsidRDefault="00B34F6C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3EB2F7F8" w14:textId="162BE0BC" w:rsidR="00B34F6C" w:rsidRPr="009A10D1" w:rsidRDefault="002A532E" w:rsidP="00E859C8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8" w:type="dxa"/>
          </w:tcPr>
          <w:p w14:paraId="72DFBA5C" w14:textId="77777777" w:rsidR="00B34F6C" w:rsidRPr="009A10D1" w:rsidRDefault="00B34F6C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0BFD5063" w14:textId="5D72571C" w:rsidR="00B34F6C" w:rsidRPr="009A10D1" w:rsidRDefault="002A532E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B34F6C" w:rsidRPr="009A10D1" w14:paraId="7660A69B" w14:textId="77777777" w:rsidTr="00CB0F9F">
        <w:trPr>
          <w:cantSplit/>
          <w:tblHeader/>
        </w:trPr>
        <w:tc>
          <w:tcPr>
            <w:tcW w:w="2780" w:type="dxa"/>
          </w:tcPr>
          <w:p w14:paraId="2B8771C6" w14:textId="77777777" w:rsidR="00B34F6C" w:rsidRPr="009A10D1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2" w:type="dxa"/>
          </w:tcPr>
          <w:p w14:paraId="06247134" w14:textId="77777777" w:rsidR="00B34F6C" w:rsidRPr="009A10D1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7" w:type="dxa"/>
            <w:gridSpan w:val="3"/>
          </w:tcPr>
          <w:p w14:paraId="3F179B2D" w14:textId="77777777" w:rsidR="00B34F6C" w:rsidRPr="009A10D1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441" w:type="dxa"/>
            <w:gridSpan w:val="15"/>
          </w:tcPr>
          <w:p w14:paraId="07A8EB89" w14:textId="77777777" w:rsidR="00B34F6C" w:rsidRPr="009A10D1" w:rsidRDefault="00B34F6C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34F6C" w:rsidRPr="009A10D1" w14:paraId="50A16307" w14:textId="77777777" w:rsidTr="005205C8">
        <w:trPr>
          <w:cantSplit/>
        </w:trPr>
        <w:tc>
          <w:tcPr>
            <w:tcW w:w="2780" w:type="dxa"/>
          </w:tcPr>
          <w:p w14:paraId="74E47F38" w14:textId="77777777" w:rsidR="00B34F6C" w:rsidRPr="009A10D1" w:rsidRDefault="00B34F6C" w:rsidP="00E859C8">
            <w:pPr>
              <w:spacing w:line="240" w:lineRule="auto"/>
              <w:ind w:left="-92" w:firstLine="129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บริษัทร่วมทางอ้อม</w:t>
            </w:r>
          </w:p>
        </w:tc>
        <w:tc>
          <w:tcPr>
            <w:tcW w:w="2672" w:type="dxa"/>
          </w:tcPr>
          <w:p w14:paraId="7CF16B5F" w14:textId="77777777" w:rsidR="00B34F6C" w:rsidRPr="009A10D1" w:rsidRDefault="00B34F6C" w:rsidP="00E859C8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4B1083B" w14:textId="77777777" w:rsidR="00B34F6C" w:rsidRPr="009A10D1" w:rsidRDefault="00B34F6C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2695AEDB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761BEDB" w14:textId="77777777" w:rsidR="00B34F6C" w:rsidRPr="009A10D1" w:rsidRDefault="00B34F6C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BE3B358" w14:textId="77777777" w:rsidR="00B34F6C" w:rsidRPr="009A10D1" w:rsidRDefault="00B34F6C" w:rsidP="00E859C8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4964245D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1D3E51F" w14:textId="77777777" w:rsidR="00B34F6C" w:rsidRPr="009A10D1" w:rsidRDefault="00B34F6C" w:rsidP="00E859C8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90987DD" w14:textId="77777777" w:rsidR="00B34F6C" w:rsidRPr="009A10D1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DAE0C90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</w:tcPr>
          <w:p w14:paraId="7924E400" w14:textId="77777777" w:rsidR="00B34F6C" w:rsidRPr="009A10D1" w:rsidRDefault="00B34F6C" w:rsidP="00E859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74BBF3A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FF3C4D9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55D39C30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321BB1BC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E3A08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648542B5" w14:textId="77777777" w:rsidR="00B34F6C" w:rsidRPr="009A10D1" w:rsidRDefault="00B34F6C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675D190E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79971F39" w14:textId="77777777" w:rsidR="00B34F6C" w:rsidRPr="009A10D1" w:rsidRDefault="00B34F6C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3" w:type="dxa"/>
          </w:tcPr>
          <w:p w14:paraId="3595D88D" w14:textId="77777777" w:rsidR="00B34F6C" w:rsidRPr="009A10D1" w:rsidRDefault="00B34F6C" w:rsidP="00E859C8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B34F6C" w:rsidRPr="009A10D1" w14:paraId="166C9D3D" w14:textId="77777777" w:rsidTr="005205C8">
        <w:trPr>
          <w:cantSplit/>
        </w:trPr>
        <w:tc>
          <w:tcPr>
            <w:tcW w:w="2780" w:type="dxa"/>
          </w:tcPr>
          <w:p w14:paraId="5A60DA29" w14:textId="77777777" w:rsidR="00B34F6C" w:rsidRPr="009A10D1" w:rsidRDefault="00B34F6C" w:rsidP="00E859C8">
            <w:pPr>
              <w:spacing w:line="240" w:lineRule="auto"/>
              <w:ind w:left="118" w:hanging="81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 w:val="23"/>
                <w:szCs w:val="23"/>
                <w:u w:val="single"/>
              </w:rPr>
              <w:t>“EV”</w:t>
            </w:r>
          </w:p>
        </w:tc>
        <w:tc>
          <w:tcPr>
            <w:tcW w:w="2672" w:type="dxa"/>
          </w:tcPr>
          <w:p w14:paraId="509E2FD5" w14:textId="77777777" w:rsidR="00B34F6C" w:rsidRPr="009A10D1" w:rsidRDefault="00B34F6C" w:rsidP="00E859C8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F9DEF85" w14:textId="77777777" w:rsidR="00B34F6C" w:rsidRPr="009A10D1" w:rsidRDefault="00B34F6C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48FAA5CC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2B74CD7" w14:textId="5F9E6530" w:rsidR="00B34F6C" w:rsidRPr="009A10D1" w:rsidRDefault="00B34F6C" w:rsidP="00E859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D0BA3C1" w14:textId="77777777" w:rsidR="00B34F6C" w:rsidRPr="009A10D1" w:rsidRDefault="00B34F6C" w:rsidP="00E859C8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2296002D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6F9188C0" w14:textId="77777777" w:rsidR="00B34F6C" w:rsidRPr="009A10D1" w:rsidRDefault="00B34F6C" w:rsidP="00E859C8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3D3815C0" w14:textId="77777777" w:rsidR="00B34F6C" w:rsidRPr="009A10D1" w:rsidRDefault="00B34F6C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BA74516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" w:type="dxa"/>
          </w:tcPr>
          <w:p w14:paraId="4B122AC4" w14:textId="77777777" w:rsidR="00B34F6C" w:rsidRPr="009A10D1" w:rsidRDefault="00B34F6C" w:rsidP="00E859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2FF8FE0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13F42B6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22EF451E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503B5342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EF5F022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0C0A0413" w14:textId="77777777" w:rsidR="00B34F6C" w:rsidRPr="009A10D1" w:rsidRDefault="00B34F6C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74AF775" w14:textId="77777777" w:rsidR="00B34F6C" w:rsidRPr="009A10D1" w:rsidRDefault="00B34F6C" w:rsidP="00E859C8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12044A4E" w14:textId="77777777" w:rsidR="00B34F6C" w:rsidRPr="009A10D1" w:rsidRDefault="00B34F6C" w:rsidP="00E859C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3" w:type="dxa"/>
          </w:tcPr>
          <w:p w14:paraId="49A33D1F" w14:textId="77777777" w:rsidR="00B34F6C" w:rsidRPr="009A10D1" w:rsidRDefault="00B34F6C" w:rsidP="00E859C8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A532E" w:rsidRPr="009A10D1" w14:paraId="5C96000D" w14:textId="77777777" w:rsidTr="005205C8">
        <w:trPr>
          <w:cantSplit/>
        </w:trPr>
        <w:tc>
          <w:tcPr>
            <w:tcW w:w="2780" w:type="dxa"/>
          </w:tcPr>
          <w:p w14:paraId="5FD8F1DE" w14:textId="77777777" w:rsidR="002A532E" w:rsidRPr="009A10D1" w:rsidRDefault="002A532E" w:rsidP="002A532E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2672" w:type="dxa"/>
          </w:tcPr>
          <w:p w14:paraId="20C3C125" w14:textId="77777777" w:rsidR="002A532E" w:rsidRPr="009A10D1" w:rsidRDefault="002A532E" w:rsidP="002A532E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10D566B6" w14:textId="7930247D" w:rsidR="002A532E" w:rsidRPr="009A10D1" w:rsidRDefault="00DF6D8E" w:rsidP="002A532E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20.00</w:t>
            </w:r>
          </w:p>
        </w:tc>
        <w:tc>
          <w:tcPr>
            <w:tcW w:w="182" w:type="dxa"/>
          </w:tcPr>
          <w:p w14:paraId="65D2056B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526C7A4" w14:textId="76DC493B" w:rsidR="002A532E" w:rsidRPr="009A10D1" w:rsidRDefault="002A532E" w:rsidP="002A532E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783" w:type="dxa"/>
            <w:vAlign w:val="bottom"/>
          </w:tcPr>
          <w:p w14:paraId="7BC5BC63" w14:textId="016632DF" w:rsidR="002A532E" w:rsidRPr="009A10D1" w:rsidRDefault="00DF6D8E" w:rsidP="002A532E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92.00</w:t>
            </w:r>
          </w:p>
        </w:tc>
        <w:tc>
          <w:tcPr>
            <w:tcW w:w="183" w:type="dxa"/>
          </w:tcPr>
          <w:p w14:paraId="6BD90BB0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00A2442B" w14:textId="1596F274" w:rsidR="002A532E" w:rsidRPr="009A10D1" w:rsidRDefault="002A532E" w:rsidP="002A532E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92</w:t>
            </w:r>
            <w:r w:rsidRPr="009A10D1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252" w:type="dxa"/>
          </w:tcPr>
          <w:p w14:paraId="6C1DE861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268CB5F" w14:textId="2E1CA090" w:rsidR="002A532E" w:rsidRPr="009A10D1" w:rsidRDefault="00DF6D8E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94EE3BD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0283968A" w14:textId="48824A1F" w:rsidR="002A532E" w:rsidRPr="009A10D1" w:rsidRDefault="002A532E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D32ED8C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5CFDD4A" w14:textId="48DB92D8" w:rsidR="002A532E" w:rsidRPr="009A10D1" w:rsidRDefault="00DF6D8E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42695104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5D55DBCC" w14:textId="4BFE3003" w:rsidR="002A532E" w:rsidRPr="009A10D1" w:rsidRDefault="002A532E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</w:tcPr>
          <w:p w14:paraId="41DDF6AD" w14:textId="77777777" w:rsidR="002A532E" w:rsidRPr="009A10D1" w:rsidRDefault="002A532E" w:rsidP="002867F0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B4D3551" w14:textId="6BB9CCDA" w:rsidR="002A532E" w:rsidRPr="009A10D1" w:rsidRDefault="00DF6D8E" w:rsidP="002867F0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5C0368E6" w14:textId="77777777" w:rsidR="002A532E" w:rsidRPr="009A10D1" w:rsidRDefault="002A532E" w:rsidP="002867F0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09DC1ECB" w14:textId="4C0775B3" w:rsidR="002A532E" w:rsidRPr="009A10D1" w:rsidRDefault="002A532E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5205C8" w:rsidRPr="009A10D1" w14:paraId="243464BD" w14:textId="77777777" w:rsidTr="005205C8">
        <w:trPr>
          <w:cantSplit/>
        </w:trPr>
        <w:tc>
          <w:tcPr>
            <w:tcW w:w="2780" w:type="dxa"/>
          </w:tcPr>
          <w:p w14:paraId="1CDFD0E9" w14:textId="4E0B27B7" w:rsidR="005205C8" w:rsidRPr="009A10D1" w:rsidRDefault="005205C8" w:rsidP="005205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2672" w:type="dxa"/>
          </w:tcPr>
          <w:p w14:paraId="515E4127" w14:textId="1CFF7033" w:rsidR="005205C8" w:rsidRPr="009A10D1" w:rsidRDefault="005205C8" w:rsidP="005205C8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27F64C16" w14:textId="0E800A67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20.00</w:t>
            </w:r>
          </w:p>
        </w:tc>
        <w:tc>
          <w:tcPr>
            <w:tcW w:w="182" w:type="dxa"/>
          </w:tcPr>
          <w:p w14:paraId="2ED1B672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3E50EDB5" w14:textId="5C97E69B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783" w:type="dxa"/>
            <w:vAlign w:val="bottom"/>
          </w:tcPr>
          <w:p w14:paraId="41BC1EBB" w14:textId="04CFCF2A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10.00</w:t>
            </w:r>
          </w:p>
        </w:tc>
        <w:tc>
          <w:tcPr>
            <w:tcW w:w="183" w:type="dxa"/>
          </w:tcPr>
          <w:p w14:paraId="68F3CDF0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6C306081" w14:textId="334B321C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10</w:t>
            </w:r>
            <w:r w:rsidRPr="009A10D1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252" w:type="dxa"/>
          </w:tcPr>
          <w:p w14:paraId="16F3196B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0722EEB9" w14:textId="66CE2A52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622CE24E" w14:textId="77777777" w:rsidR="005205C8" w:rsidRPr="009A10D1" w:rsidRDefault="005205C8" w:rsidP="005205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6EF2C5E4" w14:textId="0E3A76F1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729EA9D2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4BE5D001" w14:textId="73F1A548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4A6993CC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4F57E65B" w14:textId="185EC208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</w:tcPr>
          <w:p w14:paraId="7A2D0473" w14:textId="77777777" w:rsidR="005205C8" w:rsidRPr="009A10D1" w:rsidRDefault="005205C8" w:rsidP="002867F0">
            <w:pPr>
              <w:tabs>
                <w:tab w:val="decimal" w:pos="47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2C10B65A" w14:textId="06465E96" w:rsidR="005205C8" w:rsidRPr="009A10D1" w:rsidRDefault="005205C8" w:rsidP="002867F0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183056DE" w14:textId="77777777" w:rsidR="005205C8" w:rsidRPr="009A10D1" w:rsidRDefault="005205C8" w:rsidP="002867F0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118130A8" w14:textId="54A76460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5205C8" w:rsidRPr="009A10D1" w14:paraId="2B5C1B22" w14:textId="77777777" w:rsidTr="005205C8">
        <w:trPr>
          <w:cantSplit/>
        </w:trPr>
        <w:tc>
          <w:tcPr>
            <w:tcW w:w="2780" w:type="dxa"/>
          </w:tcPr>
          <w:p w14:paraId="090979FC" w14:textId="34C2A672" w:rsidR="005205C8" w:rsidRPr="009A10D1" w:rsidRDefault="005205C8" w:rsidP="005205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 w:val="23"/>
                <w:szCs w:val="23"/>
                <w:u w:val="single"/>
              </w:rPr>
              <w:t>“UVC”</w:t>
            </w:r>
          </w:p>
        </w:tc>
        <w:tc>
          <w:tcPr>
            <w:tcW w:w="2672" w:type="dxa"/>
          </w:tcPr>
          <w:p w14:paraId="4B996B6C" w14:textId="77777777" w:rsidR="005205C8" w:rsidRPr="009A10D1" w:rsidRDefault="005205C8" w:rsidP="005205C8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7BAF4E3" w14:textId="77777777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3A517C76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63208618" w14:textId="160ECDA0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71C52EA4" w14:textId="7777777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349B474F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440B73BF" w14:textId="7777777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52" w:type="dxa"/>
          </w:tcPr>
          <w:p w14:paraId="06643C42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4E686999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" w:type="dxa"/>
          </w:tcPr>
          <w:p w14:paraId="16A7E036" w14:textId="77777777" w:rsidR="005205C8" w:rsidRPr="009A10D1" w:rsidRDefault="005205C8" w:rsidP="005205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415131FD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62F77D7E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</w:tcPr>
          <w:p w14:paraId="4B9628A9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5AA2A5B9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</w:tcPr>
          <w:p w14:paraId="2CBC8B3E" w14:textId="23C3E90F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5836859D" w14:textId="77777777" w:rsidR="005205C8" w:rsidRPr="009A10D1" w:rsidRDefault="005205C8" w:rsidP="002867F0">
            <w:pPr>
              <w:tabs>
                <w:tab w:val="decimal" w:pos="47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3EB0CBCD" w14:textId="54262A68" w:rsidR="005205C8" w:rsidRPr="009A10D1" w:rsidRDefault="005205C8" w:rsidP="002867F0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14:paraId="1F87434D" w14:textId="77777777" w:rsidR="005205C8" w:rsidRPr="009A10D1" w:rsidRDefault="005205C8" w:rsidP="002867F0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232DB3EC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5205C8" w:rsidRPr="009A10D1" w14:paraId="47E7E3AA" w14:textId="77777777" w:rsidTr="005205C8">
        <w:trPr>
          <w:cantSplit/>
        </w:trPr>
        <w:tc>
          <w:tcPr>
            <w:tcW w:w="2780" w:type="dxa"/>
          </w:tcPr>
          <w:p w14:paraId="0789BC40" w14:textId="2A7828A6" w:rsidR="005205C8" w:rsidRPr="009A10D1" w:rsidRDefault="005205C8" w:rsidP="005205C8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2672" w:type="dxa"/>
          </w:tcPr>
          <w:p w14:paraId="4A078F02" w14:textId="5EBC3BD9" w:rsidR="005205C8" w:rsidRPr="009A10D1" w:rsidRDefault="005205C8" w:rsidP="005205C8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วิเคราะห์ปรับปรุงประสิทธิภาพ</w:t>
            </w:r>
          </w:p>
        </w:tc>
        <w:tc>
          <w:tcPr>
            <w:tcW w:w="835" w:type="dxa"/>
          </w:tcPr>
          <w:p w14:paraId="1F061C91" w14:textId="77777777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48829C2D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55AE3859" w14:textId="6CAB7085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83" w:type="dxa"/>
          </w:tcPr>
          <w:p w14:paraId="17B48B8C" w14:textId="7777777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045A2BD7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</w:tcPr>
          <w:p w14:paraId="12509081" w14:textId="7777777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52" w:type="dxa"/>
          </w:tcPr>
          <w:p w14:paraId="37C45D96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</w:tcPr>
          <w:p w14:paraId="03470A3B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" w:type="dxa"/>
          </w:tcPr>
          <w:p w14:paraId="57601887" w14:textId="77777777" w:rsidR="005205C8" w:rsidRPr="009A10D1" w:rsidRDefault="005205C8" w:rsidP="005205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</w:tcPr>
          <w:p w14:paraId="1C99DB7F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5586698F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</w:tcPr>
          <w:p w14:paraId="208C654C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4516DFFD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</w:tcPr>
          <w:p w14:paraId="199BBC69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0697D746" w14:textId="77777777" w:rsidR="005205C8" w:rsidRPr="009A10D1" w:rsidRDefault="005205C8" w:rsidP="002867F0">
            <w:pPr>
              <w:tabs>
                <w:tab w:val="decimal" w:pos="47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0A2A44B7" w14:textId="77777777" w:rsidR="005205C8" w:rsidRPr="009A10D1" w:rsidRDefault="005205C8" w:rsidP="002867F0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14:paraId="129AE15F" w14:textId="77777777" w:rsidR="005205C8" w:rsidRPr="009A10D1" w:rsidRDefault="005205C8" w:rsidP="002867F0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5AC4B886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5205C8" w:rsidRPr="009A10D1" w14:paraId="52163C4C" w14:textId="77777777" w:rsidTr="005205C8">
        <w:trPr>
          <w:cantSplit/>
        </w:trPr>
        <w:tc>
          <w:tcPr>
            <w:tcW w:w="2780" w:type="dxa"/>
          </w:tcPr>
          <w:p w14:paraId="018CD64E" w14:textId="7DEDEA37" w:rsidR="005205C8" w:rsidRPr="009A10D1" w:rsidRDefault="005205C8" w:rsidP="005205C8">
            <w:pPr>
              <w:spacing w:line="240" w:lineRule="auto"/>
              <w:ind w:left="14" w:right="-79" w:firstLine="90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อินเตอร์เนชั่นแนล จำกัด</w:t>
            </w:r>
          </w:p>
        </w:tc>
        <w:tc>
          <w:tcPr>
            <w:tcW w:w="2672" w:type="dxa"/>
          </w:tcPr>
          <w:p w14:paraId="04F78E7E" w14:textId="77777777" w:rsidR="007049B7" w:rsidRPr="009A10D1" w:rsidRDefault="005205C8" w:rsidP="00B8792A">
            <w:pPr>
              <w:spacing w:line="240" w:lineRule="auto"/>
              <w:ind w:left="101" w:hanging="32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การใช้พลังงานและติดตั้งอุปกรณ์</w:t>
            </w:r>
          </w:p>
          <w:p w14:paraId="1306312D" w14:textId="55D8DD7E" w:rsidR="005205C8" w:rsidRPr="009A10D1" w:rsidRDefault="007049B7" w:rsidP="007049B7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="005205C8" w:rsidRPr="009A10D1">
              <w:rPr>
                <w:rFonts w:asciiTheme="majorBidi" w:hAnsiTheme="majorBidi" w:cstheme="majorBidi"/>
                <w:sz w:val="23"/>
                <w:szCs w:val="23"/>
                <w:cs/>
              </w:rPr>
              <w:t>ประหยัดพลังงาน</w:t>
            </w:r>
          </w:p>
        </w:tc>
        <w:tc>
          <w:tcPr>
            <w:tcW w:w="835" w:type="dxa"/>
          </w:tcPr>
          <w:p w14:paraId="45956D6E" w14:textId="77777777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993FB9" w14:textId="1093F4B9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30.59</w:t>
            </w:r>
          </w:p>
        </w:tc>
        <w:tc>
          <w:tcPr>
            <w:tcW w:w="182" w:type="dxa"/>
          </w:tcPr>
          <w:p w14:paraId="652E8046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172015EE" w14:textId="77777777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FBDA6A" w14:textId="44F61231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59</w:t>
            </w:r>
          </w:p>
        </w:tc>
        <w:tc>
          <w:tcPr>
            <w:tcW w:w="783" w:type="dxa"/>
          </w:tcPr>
          <w:p w14:paraId="2F24CDA0" w14:textId="7777777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F6FE4F" w14:textId="31F1353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26.00</w:t>
            </w:r>
          </w:p>
        </w:tc>
        <w:tc>
          <w:tcPr>
            <w:tcW w:w="183" w:type="dxa"/>
          </w:tcPr>
          <w:p w14:paraId="3186E275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</w:tcPr>
          <w:p w14:paraId="0D933A67" w14:textId="7777777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AA8077" w14:textId="6434367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26</w:t>
            </w:r>
            <w:r w:rsidRPr="009A10D1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9A10D1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252" w:type="dxa"/>
          </w:tcPr>
          <w:p w14:paraId="0E0F2688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</w:tcPr>
          <w:p w14:paraId="421A6426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645E5F3" w14:textId="0980D562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7293A478" w14:textId="77777777" w:rsidR="005205C8" w:rsidRPr="009A10D1" w:rsidRDefault="005205C8" w:rsidP="005205C8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</w:tcPr>
          <w:p w14:paraId="2E86C055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197FEA" w14:textId="028D4B68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5E4CF246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</w:tcPr>
          <w:p w14:paraId="0192960C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8F73F18" w14:textId="6F9305DA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503C697D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</w:tcPr>
          <w:p w14:paraId="76547592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8A7BE39" w14:textId="212F591A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6395412" w14:textId="77777777" w:rsidR="005205C8" w:rsidRPr="009A10D1" w:rsidRDefault="005205C8" w:rsidP="002867F0">
            <w:pPr>
              <w:tabs>
                <w:tab w:val="decimal" w:pos="47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307A060D" w14:textId="77777777" w:rsidR="005205C8" w:rsidRPr="009A10D1" w:rsidRDefault="005205C8" w:rsidP="002867F0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05AF555" w14:textId="5446DEC3" w:rsidR="005205C8" w:rsidRPr="009A10D1" w:rsidRDefault="005205C8" w:rsidP="002867F0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2C827999" w14:textId="77777777" w:rsidR="005205C8" w:rsidRPr="009A10D1" w:rsidRDefault="005205C8" w:rsidP="002867F0">
            <w:pPr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3DDCC7F7" w14:textId="77777777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47FB382" w14:textId="59F02280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5205C8" w:rsidRPr="009A10D1" w14:paraId="01610DDC" w14:textId="77777777" w:rsidTr="00927466">
        <w:trPr>
          <w:cantSplit/>
        </w:trPr>
        <w:tc>
          <w:tcPr>
            <w:tcW w:w="2780" w:type="dxa"/>
          </w:tcPr>
          <w:p w14:paraId="23B81C1F" w14:textId="77777777" w:rsidR="005205C8" w:rsidRPr="009A10D1" w:rsidRDefault="005205C8" w:rsidP="005205C8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72" w:type="dxa"/>
          </w:tcPr>
          <w:p w14:paraId="691B8F13" w14:textId="77777777" w:rsidR="005205C8" w:rsidRPr="009A10D1" w:rsidRDefault="005205C8" w:rsidP="005205C8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5" w:type="dxa"/>
          </w:tcPr>
          <w:p w14:paraId="614CC67C" w14:textId="77777777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5967632E" w14:textId="77777777" w:rsidR="005205C8" w:rsidRPr="009A10D1" w:rsidRDefault="005205C8" w:rsidP="005205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6E54B745" w14:textId="77777777" w:rsidR="005205C8" w:rsidRPr="009A10D1" w:rsidRDefault="005205C8" w:rsidP="005205C8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3" w:type="dxa"/>
          </w:tcPr>
          <w:p w14:paraId="4307D0EC" w14:textId="77777777" w:rsidR="005205C8" w:rsidRPr="009A10D1" w:rsidRDefault="005205C8" w:rsidP="005205C8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1DE6B525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36C003E4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</w:tcPr>
          <w:p w14:paraId="7F62052F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E6DE797" w14:textId="070293A9" w:rsidR="005205C8" w:rsidRPr="009A10D1" w:rsidRDefault="002867F0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095A6E17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D3E20ED" w14:textId="02B6C11E" w:rsidR="005205C8" w:rsidRPr="009A10D1" w:rsidRDefault="005205C8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3820343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DC3C8D4" w14:textId="2216C5F5" w:rsidR="005205C8" w:rsidRPr="009A10D1" w:rsidRDefault="002867F0" w:rsidP="002867F0">
            <w:pPr>
              <w:tabs>
                <w:tab w:val="decimal" w:pos="330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4AFC3C4A" w14:textId="77777777" w:rsidR="005205C8" w:rsidRPr="009A10D1" w:rsidRDefault="005205C8" w:rsidP="005205C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49A1C377" w14:textId="4FEA03B9" w:rsidR="005205C8" w:rsidRPr="009A10D1" w:rsidRDefault="005205C8" w:rsidP="002867F0">
            <w:pPr>
              <w:tabs>
                <w:tab w:val="decimal" w:pos="319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DD48B3D" w14:textId="77777777" w:rsidR="005205C8" w:rsidRPr="009A10D1" w:rsidRDefault="005205C8" w:rsidP="002867F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</w:tcPr>
          <w:p w14:paraId="3DEE894A" w14:textId="1EDB1919" w:rsidR="005205C8" w:rsidRPr="009A10D1" w:rsidRDefault="005205C8" w:rsidP="002867F0">
            <w:pPr>
              <w:tabs>
                <w:tab w:val="decimal" w:pos="369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0315A577" w14:textId="77777777" w:rsidR="005205C8" w:rsidRPr="009A10D1" w:rsidRDefault="005205C8" w:rsidP="002867F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707987F1" w14:textId="24E3683E" w:rsidR="005205C8" w:rsidRPr="009A10D1" w:rsidRDefault="005205C8" w:rsidP="002867F0">
            <w:pPr>
              <w:tabs>
                <w:tab w:val="decimal" w:pos="324"/>
              </w:tabs>
              <w:spacing w:line="240" w:lineRule="auto"/>
              <w:ind w:left="-72"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</w:tr>
    </w:tbl>
    <w:p w14:paraId="096C1C43" w14:textId="77777777" w:rsidR="00CB0F9F" w:rsidRPr="009A10D1" w:rsidRDefault="00CB0F9F" w:rsidP="00E859C8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06E5C2F6" w14:textId="77777777" w:rsidR="004518D8" w:rsidRPr="009A10D1" w:rsidRDefault="00A60277" w:rsidP="00F305F1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บริษัทร่วมทั้งหมด</w:t>
      </w:r>
      <w:r w:rsidR="0008077E" w:rsidRPr="009A10D1">
        <w:rPr>
          <w:rFonts w:asciiTheme="majorBidi" w:hAnsiTheme="majorBidi" w:cstheme="majorBidi"/>
          <w:sz w:val="28"/>
          <w:szCs w:val="28"/>
          <w:cs/>
        </w:rPr>
        <w:t>จดทะเบียนจัดตั้งและ</w:t>
      </w:r>
      <w:r w:rsidRPr="009A10D1">
        <w:rPr>
          <w:rFonts w:asciiTheme="majorBidi" w:hAnsiTheme="majorBidi" w:cstheme="majorBidi"/>
          <w:sz w:val="28"/>
          <w:szCs w:val="28"/>
          <w:cs/>
        </w:rPr>
        <w:t>ดำเนินธุรกิจใน</w:t>
      </w:r>
      <w:r w:rsidR="0008077E" w:rsidRPr="009A10D1">
        <w:rPr>
          <w:rFonts w:asciiTheme="majorBidi" w:hAnsiTheme="majorBidi" w:cstheme="majorBidi"/>
          <w:sz w:val="28"/>
          <w:szCs w:val="28"/>
          <w:cs/>
        </w:rPr>
        <w:t>ประเทศ</w:t>
      </w:r>
      <w:r w:rsidRPr="009A10D1">
        <w:rPr>
          <w:rFonts w:asciiTheme="majorBidi" w:hAnsiTheme="majorBidi" w:cstheme="majorBidi"/>
          <w:sz w:val="28"/>
          <w:szCs w:val="28"/>
          <w:cs/>
        </w:rPr>
        <w:t>ไทย</w:t>
      </w:r>
    </w:p>
    <w:p w14:paraId="16A7C264" w14:textId="27B066DE" w:rsidR="00F305F1" w:rsidRPr="009A10D1" w:rsidRDefault="00F305F1" w:rsidP="00F305F1">
      <w:pPr>
        <w:spacing w:line="240" w:lineRule="auto"/>
        <w:rPr>
          <w:rFonts w:asciiTheme="majorBidi" w:hAnsiTheme="majorBidi" w:cstheme="majorBidi"/>
          <w:sz w:val="28"/>
          <w:szCs w:val="28"/>
        </w:rPr>
        <w:sectPr w:rsidR="00F305F1" w:rsidRPr="009A10D1" w:rsidSect="00DE49E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95FE4" w14:textId="6407BFCE" w:rsidR="004B2378" w:rsidRPr="009A10D1" w:rsidRDefault="004B2378" w:rsidP="004B2378">
      <w:pPr>
        <w:spacing w:line="240" w:lineRule="auto"/>
        <w:ind w:left="540" w:right="-29"/>
        <w:rPr>
          <w:rFonts w:asciiTheme="majorBidi" w:hAnsiTheme="majorBidi" w:cstheme="majorBidi"/>
          <w:i/>
          <w:iCs/>
          <w:sz w:val="28"/>
          <w:szCs w:val="28"/>
        </w:rPr>
      </w:pPr>
      <w:bookmarkStart w:id="12" w:name="_Hlk151538609"/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bookmarkEnd w:id="12"/>
    <w:p w14:paraId="188D8126" w14:textId="77777777" w:rsidR="00E117B1" w:rsidRPr="009A10D1" w:rsidRDefault="00E117B1" w:rsidP="00496758">
      <w:pPr>
        <w:tabs>
          <w:tab w:val="left" w:pos="450"/>
          <w:tab w:val="left" w:pos="540"/>
        </w:tabs>
        <w:spacing w:line="240" w:lineRule="auto"/>
        <w:ind w:right="-43"/>
        <w:rPr>
          <w:rFonts w:ascii="Angsana New" w:hAnsi="Angsana New"/>
          <w:bCs/>
          <w:i/>
          <w:iCs/>
          <w:sz w:val="22"/>
          <w:szCs w:val="22"/>
          <w:cs/>
        </w:rPr>
      </w:pPr>
    </w:p>
    <w:p w14:paraId="1A1D3DF4" w14:textId="210ABBC5" w:rsidR="00EC2BAE" w:rsidRPr="009A10D1" w:rsidRDefault="00EC2BAE" w:rsidP="00E859C8">
      <w:pPr>
        <w:ind w:left="549" w:right="-25"/>
        <w:rPr>
          <w:rFonts w:ascii="Angsana New" w:hAnsi="Angsana New"/>
          <w:sz w:val="28"/>
          <w:szCs w:val="28"/>
        </w:rPr>
      </w:pPr>
      <w:r w:rsidRPr="009A10D1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</w:t>
      </w:r>
      <w:r w:rsidR="00F47D79" w:rsidRPr="009A10D1">
        <w:rPr>
          <w:rFonts w:ascii="Angsana New" w:hAnsi="Angsana New" w:hint="cs"/>
          <w:sz w:val="28"/>
          <w:szCs w:val="28"/>
          <w:cs/>
        </w:rPr>
        <w:t>ึ่</w:t>
      </w:r>
      <w:r w:rsidRPr="009A10D1">
        <w:rPr>
          <w:rFonts w:ascii="Angsana New" w:hAnsi="Angsana New" w:hint="cs"/>
          <w:sz w:val="28"/>
          <w:szCs w:val="28"/>
          <w:cs/>
        </w:rPr>
        <w:t>ง</w:t>
      </w:r>
      <w:r w:rsidRPr="009A10D1">
        <w:rPr>
          <w:rFonts w:ascii="Angsana New" w:hAnsi="Angsana New"/>
          <w:sz w:val="28"/>
          <w:szCs w:val="28"/>
          <w:cs/>
        </w:rPr>
        <w:t xml:space="preserve"> </w:t>
      </w:r>
      <w:r w:rsidRPr="009A10D1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9A10D1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B17D5A" w:rsidRPr="009A10D1">
        <w:rPr>
          <w:rFonts w:ascii="Angsana New" w:hAnsi="Angsana New"/>
          <w:sz w:val="28"/>
          <w:szCs w:val="28"/>
          <w:lang w:val="en-GB"/>
        </w:rPr>
        <w:t>30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="00E117B1" w:rsidRPr="009A10D1">
        <w:rPr>
          <w:rFonts w:ascii="Angsana New" w:hAnsi="Angsana New" w:hint="cs"/>
          <w:sz w:val="28"/>
          <w:szCs w:val="28"/>
          <w:cs/>
        </w:rPr>
        <w:t>กันยายน</w:t>
      </w:r>
      <w:r w:rsidRPr="009A10D1">
        <w:rPr>
          <w:rFonts w:ascii="Angsana New" w:hAnsi="Angsana New" w:hint="cs"/>
          <w:sz w:val="28"/>
          <w:szCs w:val="28"/>
          <w:cs/>
        </w:rPr>
        <w:t xml:space="preserve"> </w:t>
      </w:r>
      <w:r w:rsidR="00B17D5A" w:rsidRPr="009A10D1">
        <w:rPr>
          <w:rFonts w:ascii="Angsana New" w:hAnsi="Angsana New"/>
          <w:sz w:val="28"/>
          <w:szCs w:val="28"/>
          <w:lang w:val="en-GB"/>
        </w:rPr>
        <w:t>256</w:t>
      </w:r>
      <w:r w:rsidR="002A532E" w:rsidRPr="009A10D1">
        <w:rPr>
          <w:rFonts w:ascii="Angsana New" w:hAnsi="Angsana New"/>
          <w:sz w:val="28"/>
          <w:szCs w:val="28"/>
          <w:lang w:val="en-GB"/>
        </w:rPr>
        <w:t>7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 w:hint="cs"/>
          <w:sz w:val="28"/>
          <w:szCs w:val="28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6F6E7E" w:rsidRPr="009A10D1">
        <w:rPr>
          <w:rFonts w:ascii="Angsana New" w:hAnsi="Angsana New"/>
          <w:sz w:val="28"/>
          <w:szCs w:val="28"/>
          <w:lang w:val="en-GB"/>
        </w:rPr>
        <w:t>35.96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 w:hint="cs"/>
          <w:sz w:val="28"/>
          <w:szCs w:val="28"/>
          <w:cs/>
        </w:rPr>
        <w:t>ล้านบาท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/>
          <w:i/>
          <w:iCs/>
          <w:sz w:val="28"/>
          <w:szCs w:val="28"/>
          <w:cs/>
        </w:rPr>
        <w:t>(</w:t>
      </w:r>
      <w:r w:rsidR="00B17D5A" w:rsidRPr="009A10D1">
        <w:rPr>
          <w:rFonts w:ascii="Angsana New" w:hAnsi="Angsana New"/>
          <w:i/>
          <w:iCs/>
          <w:sz w:val="28"/>
          <w:szCs w:val="28"/>
          <w:lang w:val="en-GB"/>
        </w:rPr>
        <w:t>256</w:t>
      </w:r>
      <w:r w:rsidR="002A532E" w:rsidRPr="009A10D1">
        <w:rPr>
          <w:rFonts w:ascii="Angsana New" w:hAnsi="Angsana New"/>
          <w:i/>
          <w:iCs/>
          <w:sz w:val="28"/>
          <w:szCs w:val="28"/>
          <w:lang w:val="en-GB"/>
        </w:rPr>
        <w:t>6</w:t>
      </w:r>
      <w:r w:rsidRPr="009A10D1">
        <w:rPr>
          <w:rFonts w:ascii="Angsana New" w:hAnsi="Angsana New"/>
          <w:i/>
          <w:iCs/>
          <w:sz w:val="28"/>
          <w:szCs w:val="28"/>
        </w:rPr>
        <w:t xml:space="preserve">: </w:t>
      </w:r>
      <w:r w:rsidR="00B17D5A" w:rsidRPr="009A10D1">
        <w:rPr>
          <w:rFonts w:ascii="Angsana New" w:hAnsi="Angsana New"/>
          <w:i/>
          <w:iCs/>
          <w:sz w:val="28"/>
          <w:szCs w:val="28"/>
          <w:lang w:val="en-GB"/>
        </w:rPr>
        <w:t>31</w:t>
      </w:r>
      <w:r w:rsidRPr="009A10D1">
        <w:rPr>
          <w:rFonts w:ascii="Angsana New" w:hAnsi="Angsana New"/>
          <w:i/>
          <w:iCs/>
          <w:sz w:val="28"/>
          <w:szCs w:val="28"/>
        </w:rPr>
        <w:t>.</w:t>
      </w:r>
      <w:r w:rsidR="00B17D5A" w:rsidRPr="009A10D1">
        <w:rPr>
          <w:rFonts w:ascii="Angsana New" w:hAnsi="Angsana New"/>
          <w:i/>
          <w:iCs/>
          <w:sz w:val="28"/>
          <w:szCs w:val="28"/>
          <w:lang w:val="en-GB"/>
        </w:rPr>
        <w:t>50</w:t>
      </w:r>
      <w:r w:rsidRPr="009A10D1">
        <w:rPr>
          <w:rFonts w:ascii="Angsana New" w:hAnsi="Angsana New"/>
          <w:i/>
          <w:iCs/>
          <w:sz w:val="28"/>
          <w:szCs w:val="28"/>
        </w:rPr>
        <w:t xml:space="preserve"> </w:t>
      </w:r>
      <w:r w:rsidRPr="009A10D1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9A10D1">
        <w:rPr>
          <w:rFonts w:ascii="Angsana New" w:hAnsi="Angsana New"/>
          <w:sz w:val="28"/>
          <w:szCs w:val="28"/>
        </w:rPr>
        <w:t xml:space="preserve"> </w:t>
      </w:r>
      <w:r w:rsidRPr="009A10D1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7ADF4300" w14:textId="0F261DC2" w:rsidR="00D76CB3" w:rsidRPr="009A10D1" w:rsidRDefault="002D2779" w:rsidP="00E859C8">
      <w:pPr>
        <w:ind w:left="549" w:right="-25"/>
        <w:rPr>
          <w:rFonts w:ascii="Angsana New" w:hAnsi="Angsana New"/>
          <w:sz w:val="22"/>
          <w:szCs w:val="22"/>
        </w:rPr>
      </w:pPr>
      <w:r w:rsidRPr="009A10D1">
        <w:rPr>
          <w:rFonts w:ascii="Angsana New" w:hAnsi="Angsana New"/>
          <w:sz w:val="22"/>
          <w:szCs w:val="22"/>
        </w:rPr>
        <w:tab/>
      </w:r>
    </w:p>
    <w:p w14:paraId="6DBCEC56" w14:textId="5DF47EC1" w:rsidR="00220AC5" w:rsidRPr="009A10D1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การพิจารณาการด้อยค่า </w:t>
      </w:r>
    </w:p>
    <w:p w14:paraId="03C391F6" w14:textId="77777777" w:rsidR="00220AC5" w:rsidRPr="009A10D1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00C34172" w14:textId="5803C448" w:rsidR="00220AC5" w:rsidRPr="009A10D1" w:rsidRDefault="00220AC5" w:rsidP="00E859C8">
      <w:pPr>
        <w:spacing w:line="240" w:lineRule="auto"/>
        <w:ind w:left="540" w:right="-115"/>
        <w:jc w:val="both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การพิจารณาการด้อยค่าเงินลงทุนในบริษัทร่วม (ดูหมายเหตุข้อ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910266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sz w:val="28"/>
          <w:szCs w:val="28"/>
          <w:cs/>
        </w:rPr>
        <w:t>)</w:t>
      </w:r>
    </w:p>
    <w:p w14:paraId="34F8CD03" w14:textId="77777777" w:rsidR="006041C0" w:rsidRPr="009A10D1" w:rsidRDefault="006041C0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3D289DAA" w14:textId="6C870801" w:rsidR="00575E5B" w:rsidRPr="009A10D1" w:rsidRDefault="00575E5B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บริษัทร่วมที่ไม่มีสาระสำคัญ </w:t>
      </w:r>
    </w:p>
    <w:p w14:paraId="5A355EFF" w14:textId="77777777" w:rsidR="00575E5B" w:rsidRPr="009A10D1" w:rsidRDefault="00575E5B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C8A3580" w14:textId="2EE885CB" w:rsidR="00575E5B" w:rsidRPr="009A10D1" w:rsidRDefault="00575E5B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 กลุ่มบริษัทพิจารณาว่าบริษัทมีอิทธิพลอย่างมีนัยสำคัญในบริษัทร่วมดังกล่าว จากการที่กลุ่มบริษั</w:t>
      </w:r>
      <w:r w:rsidR="000E3352"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>ทมีตัวแทนเป็นสมาชิกในคณะกรรมการบริหาร</w:t>
      </w:r>
      <w:r w:rsidRPr="009A10D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ของบริษัทร่วมนั้น </w:t>
      </w:r>
    </w:p>
    <w:p w14:paraId="2854CE5F" w14:textId="77777777" w:rsidR="00B47281" w:rsidRPr="009A10D1" w:rsidRDefault="00B47281" w:rsidP="00E859C8">
      <w:pPr>
        <w:pStyle w:val="block"/>
        <w:spacing w:after="0" w:line="240" w:lineRule="auto"/>
        <w:ind w:left="540"/>
        <w:rPr>
          <w:rFonts w:asciiTheme="majorBidi" w:hAnsiTheme="majorBidi" w:cstheme="majorBidi"/>
          <w:sz w:val="20"/>
          <w:lang w:bidi="th-TH"/>
        </w:rPr>
      </w:pPr>
    </w:p>
    <w:p w14:paraId="38F4C66D" w14:textId="77777777" w:rsidR="00B37674" w:rsidRPr="009A10D1" w:rsidRDefault="00B37674" w:rsidP="00E859C8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  <w:cs/>
        </w:rPr>
        <w:sectPr w:rsidR="00B37674" w:rsidRPr="009A10D1" w:rsidSect="00584F28">
          <w:headerReference w:type="default" r:id="rId15"/>
          <w:footerReference w:type="default" r:id="rId16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FA8D7CD" w14:textId="6C52411F" w:rsidR="00F54D18" w:rsidRPr="009A10D1" w:rsidRDefault="00F54D18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</w:p>
    <w:p w14:paraId="2AE5F5DF" w14:textId="77777777" w:rsidR="00D04133" w:rsidRPr="009A10D1" w:rsidRDefault="00D04133" w:rsidP="00D04133">
      <w:pPr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2A9944DE" w14:textId="31082DE9" w:rsidR="00CC01D8" w:rsidRPr="009A10D1" w:rsidRDefault="00D04133" w:rsidP="00D04133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9A10D1">
        <w:rPr>
          <w:rFonts w:asciiTheme="majorBidi" w:hAnsiTheme="majorBidi" w:cstheme="majorBidi"/>
          <w:sz w:val="28"/>
          <w:szCs w:val="28"/>
        </w:rPr>
        <w:t xml:space="preserve">30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9A10D1">
        <w:rPr>
          <w:rFonts w:asciiTheme="majorBidi" w:hAnsiTheme="majorBidi" w:cstheme="majorBidi"/>
          <w:sz w:val="28"/>
          <w:szCs w:val="28"/>
        </w:rPr>
        <w:t xml:space="preserve">2567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A10D1">
        <w:rPr>
          <w:rFonts w:asciiTheme="majorBidi" w:hAnsiTheme="majorBidi" w:cstheme="majorBidi"/>
          <w:sz w:val="28"/>
          <w:szCs w:val="28"/>
        </w:rPr>
        <w:t xml:space="preserve">2566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และเงินปันผลรับจากเงินลงทุนสำหรับปีสิ้นสุดวันที่ </w:t>
      </w:r>
      <w:r w:rsidRPr="009A10D1">
        <w:rPr>
          <w:rFonts w:asciiTheme="majorBidi" w:hAnsiTheme="majorBidi" w:cstheme="majorBidi"/>
          <w:sz w:val="28"/>
          <w:szCs w:val="28"/>
        </w:rPr>
        <w:t xml:space="preserve">30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9A10D1">
        <w:rPr>
          <w:rFonts w:asciiTheme="majorBidi" w:hAnsiTheme="majorBidi" w:cstheme="majorBidi"/>
          <w:sz w:val="28"/>
          <w:szCs w:val="28"/>
        </w:rPr>
        <w:t xml:space="preserve">2567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A10D1">
        <w:rPr>
          <w:rFonts w:asciiTheme="majorBidi" w:hAnsiTheme="majorBidi" w:cstheme="majorBidi"/>
          <w:sz w:val="28"/>
          <w:szCs w:val="28"/>
        </w:rPr>
        <w:t xml:space="preserve">2566 </w:t>
      </w:r>
      <w:r w:rsidRPr="009A10D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C3A1147" w14:textId="77777777" w:rsidR="00D04133" w:rsidRPr="009A10D1" w:rsidRDefault="00D04133" w:rsidP="00D04133">
      <w:pPr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15480" w:type="dxa"/>
        <w:tblLayout w:type="fixed"/>
        <w:tblLook w:val="01E0" w:firstRow="1" w:lastRow="1" w:firstColumn="1" w:lastColumn="1" w:noHBand="0" w:noVBand="0"/>
      </w:tblPr>
      <w:tblGrid>
        <w:gridCol w:w="2248"/>
        <w:gridCol w:w="2072"/>
        <w:gridCol w:w="810"/>
        <w:gridCol w:w="720"/>
        <w:gridCol w:w="720"/>
        <w:gridCol w:w="720"/>
        <w:gridCol w:w="720"/>
        <w:gridCol w:w="720"/>
        <w:gridCol w:w="236"/>
        <w:gridCol w:w="720"/>
        <w:gridCol w:w="236"/>
        <w:gridCol w:w="698"/>
        <w:gridCol w:w="270"/>
        <w:gridCol w:w="720"/>
        <w:gridCol w:w="236"/>
        <w:gridCol w:w="758"/>
        <w:gridCol w:w="236"/>
        <w:gridCol w:w="723"/>
        <w:gridCol w:w="236"/>
        <w:gridCol w:w="695"/>
        <w:gridCol w:w="270"/>
        <w:gridCol w:w="716"/>
      </w:tblGrid>
      <w:tr w:rsidR="00EF4C27" w:rsidRPr="009A10D1" w14:paraId="0E97D4D0" w14:textId="77777777" w:rsidTr="00D04133">
        <w:tc>
          <w:tcPr>
            <w:tcW w:w="2248" w:type="dxa"/>
          </w:tcPr>
          <w:p w14:paraId="37D18C24" w14:textId="77777777" w:rsidR="00EF4C27" w:rsidRPr="009A10D1" w:rsidRDefault="00EF4C27" w:rsidP="00D04133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7CFA1EE3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27FD431" w14:textId="77777777" w:rsidR="00EF4C27" w:rsidRPr="009A10D1" w:rsidRDefault="00EF4C27" w:rsidP="00D0413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0" w:type="dxa"/>
            <w:gridSpan w:val="19"/>
          </w:tcPr>
          <w:p w14:paraId="1CFC1AAB" w14:textId="77777777" w:rsidR="00EF4C27" w:rsidRPr="009A10D1" w:rsidRDefault="00EF4C27" w:rsidP="00D0413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4C27" w:rsidRPr="009A10D1" w14:paraId="224CFF66" w14:textId="77777777" w:rsidTr="00D04133">
        <w:tc>
          <w:tcPr>
            <w:tcW w:w="2248" w:type="dxa"/>
          </w:tcPr>
          <w:p w14:paraId="71CBD5FF" w14:textId="77777777" w:rsidR="00EF4C27" w:rsidRPr="009A10D1" w:rsidRDefault="00EF4C27" w:rsidP="00D04133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33DD9ECF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2238C0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33E7F784" w14:textId="77777777" w:rsidR="00EF4C27" w:rsidRPr="009A10D1" w:rsidRDefault="00EF4C27" w:rsidP="00D04133">
            <w:pPr>
              <w:pStyle w:val="block"/>
              <w:spacing w:after="0" w:line="240" w:lineRule="auto"/>
              <w:ind w:left="-111" w:right="-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ประเทศที่</w:t>
            </w:r>
          </w:p>
          <w:p w14:paraId="650F4DA8" w14:textId="77777777" w:rsidR="00EF4C27" w:rsidRPr="009A10D1" w:rsidRDefault="00EF4C27" w:rsidP="00D04133">
            <w:pPr>
              <w:pStyle w:val="block"/>
              <w:spacing w:after="0" w:line="240" w:lineRule="auto"/>
              <w:ind w:left="-111" w:right="-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ดำเนินธุรกิจ</w:t>
            </w:r>
          </w:p>
        </w:tc>
        <w:tc>
          <w:tcPr>
            <w:tcW w:w="1440" w:type="dxa"/>
            <w:gridSpan w:val="2"/>
          </w:tcPr>
          <w:p w14:paraId="1723038B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40" w:type="dxa"/>
            <w:gridSpan w:val="2"/>
          </w:tcPr>
          <w:p w14:paraId="354BB959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125A9B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1C2ACCE5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10325D7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60CF68DE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88" w:type="dxa"/>
            <w:gridSpan w:val="3"/>
          </w:tcPr>
          <w:p w14:paraId="0FF6FC98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4514EF" w14:textId="77777777" w:rsidR="00EF4C27" w:rsidRPr="009A10D1" w:rsidDel="00685444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2240D3C4" w14:textId="77777777" w:rsidR="00EF4C27" w:rsidRPr="009A10D1" w:rsidDel="00685444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17" w:type="dxa"/>
            <w:gridSpan w:val="3"/>
          </w:tcPr>
          <w:p w14:paraId="2C08CFDC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91AF39A" w14:textId="77777777" w:rsidR="00EF4C27" w:rsidRPr="009A10D1" w:rsidDel="00685444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ราคาทุน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4A003C21" w14:textId="77777777" w:rsidR="00EF4C27" w:rsidRPr="009A10D1" w:rsidDel="00685444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81" w:type="dxa"/>
            <w:gridSpan w:val="3"/>
            <w:vAlign w:val="bottom"/>
          </w:tcPr>
          <w:p w14:paraId="060F8805" w14:textId="77777777" w:rsidR="00EF4C27" w:rsidRPr="009A10D1" w:rsidRDefault="00EF4C27" w:rsidP="00D04133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</w:t>
            </w:r>
          </w:p>
          <w:p w14:paraId="1CE1ECFA" w14:textId="77777777" w:rsidR="00EF4C27" w:rsidRPr="009A10D1" w:rsidDel="00685444" w:rsidRDefault="00EF4C27" w:rsidP="00D04133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EF4C27" w:rsidRPr="009A10D1" w14:paraId="68806044" w14:textId="77777777" w:rsidTr="00D04133">
        <w:tc>
          <w:tcPr>
            <w:tcW w:w="2248" w:type="dxa"/>
          </w:tcPr>
          <w:p w14:paraId="7EEEB7F4" w14:textId="77777777" w:rsidR="00EF4C27" w:rsidRPr="009A10D1" w:rsidRDefault="00EF4C27" w:rsidP="00D04133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27140BEB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71A0F03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DBEBB5C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0" w:type="dxa"/>
          </w:tcPr>
          <w:p w14:paraId="29268706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0" w:type="dxa"/>
          </w:tcPr>
          <w:p w14:paraId="4616B969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0" w:type="dxa"/>
          </w:tcPr>
          <w:p w14:paraId="70D3CEE1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0" w:type="dxa"/>
          </w:tcPr>
          <w:p w14:paraId="08B4707F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0D4C7B33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1F1CCF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26A0FD67" w14:textId="77777777" w:rsidR="00EF4C27" w:rsidRPr="009A10D1" w:rsidRDefault="00EF4C27" w:rsidP="00D04133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92627D8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70" w:type="dxa"/>
          </w:tcPr>
          <w:p w14:paraId="17D351A1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EF3DE5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15263AB5" w14:textId="77777777" w:rsidR="00EF4C27" w:rsidRPr="009A10D1" w:rsidRDefault="00EF4C27" w:rsidP="00D0413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6A6F44A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7DF6A01C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79693B4B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5514A674" w14:textId="77777777" w:rsidR="00EF4C27" w:rsidRPr="009A10D1" w:rsidRDefault="00EF4C27" w:rsidP="00D0413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44293E0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70" w:type="dxa"/>
          </w:tcPr>
          <w:p w14:paraId="592FA2C9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1384CB85" w14:textId="77777777" w:rsidR="00EF4C27" w:rsidRPr="009A10D1" w:rsidRDefault="00EF4C27" w:rsidP="00D041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</w:tr>
      <w:tr w:rsidR="00EF4C27" w:rsidRPr="009A10D1" w14:paraId="5EE72B10" w14:textId="77777777" w:rsidTr="00D04133">
        <w:tc>
          <w:tcPr>
            <w:tcW w:w="2248" w:type="dxa"/>
          </w:tcPr>
          <w:p w14:paraId="1FF9FE53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72" w:type="dxa"/>
          </w:tcPr>
          <w:p w14:paraId="549E8606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0888625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08F1DD8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8910" w:type="dxa"/>
            <w:gridSpan w:val="17"/>
          </w:tcPr>
          <w:p w14:paraId="3D78D098" w14:textId="77777777" w:rsidR="00EF4C27" w:rsidRPr="009A10D1" w:rsidRDefault="00EF4C27" w:rsidP="00D041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EF4C27" w:rsidRPr="009A10D1" w14:paraId="73DD1608" w14:textId="77777777" w:rsidTr="00D04133">
        <w:tc>
          <w:tcPr>
            <w:tcW w:w="2248" w:type="dxa"/>
          </w:tcPr>
          <w:p w14:paraId="656BE877" w14:textId="77777777" w:rsidR="00EF4C27" w:rsidRPr="009A10D1" w:rsidRDefault="00EF4C27" w:rsidP="00D04133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072" w:type="dxa"/>
          </w:tcPr>
          <w:p w14:paraId="77C20D65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A88D8A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EED176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8A87B6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291F65B" w14:textId="77777777" w:rsidR="00EF4C27" w:rsidRPr="009A10D1" w:rsidRDefault="00EF4C27" w:rsidP="00D04133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4A4CAC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047707" w14:textId="77777777" w:rsidR="00EF4C27" w:rsidRPr="009A10D1" w:rsidRDefault="00EF4C27" w:rsidP="00D04133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574B0B" w14:textId="77777777" w:rsidR="00EF4C27" w:rsidRPr="009A10D1" w:rsidRDefault="00EF4C27" w:rsidP="00D04133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6E6B671" w14:textId="77777777" w:rsidR="00EF4C27" w:rsidRPr="009A10D1" w:rsidRDefault="00EF4C27" w:rsidP="00D04133">
            <w:pPr>
              <w:tabs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BF1F7E5" w14:textId="77777777" w:rsidR="00EF4C27" w:rsidRPr="009A10D1" w:rsidRDefault="00EF4C27" w:rsidP="00D04133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3CC00D25" w14:textId="77777777" w:rsidR="00EF4C27" w:rsidRPr="009A10D1" w:rsidRDefault="00EF4C27" w:rsidP="00D0413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C50F25" w14:textId="77777777" w:rsidR="00EF4C27" w:rsidRPr="009A10D1" w:rsidRDefault="00EF4C27" w:rsidP="00D04133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E2DBF3" w14:textId="77777777" w:rsidR="00EF4C27" w:rsidRPr="009A10D1" w:rsidRDefault="00EF4C27" w:rsidP="00D0413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1CED7F" w14:textId="77777777" w:rsidR="00EF4C27" w:rsidRPr="009A10D1" w:rsidRDefault="00EF4C27" w:rsidP="00D0413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ACFCA0B" w14:textId="77777777" w:rsidR="00EF4C27" w:rsidRPr="009A10D1" w:rsidRDefault="00EF4C27" w:rsidP="00D04133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870EF2" w14:textId="77777777" w:rsidR="00EF4C27" w:rsidRPr="009A10D1" w:rsidRDefault="00EF4C27" w:rsidP="00D0413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85512A3" w14:textId="77777777" w:rsidR="00EF4C27" w:rsidRPr="009A10D1" w:rsidRDefault="00EF4C27" w:rsidP="00D04133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B8BDF2" w14:textId="77777777" w:rsidR="00EF4C27" w:rsidRPr="009A10D1" w:rsidRDefault="00EF4C27" w:rsidP="00D04133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45BD8BC" w14:textId="77777777" w:rsidR="00EF4C27" w:rsidRPr="009A10D1" w:rsidRDefault="00EF4C27" w:rsidP="00D04133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968CC0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4A25D2B" w14:textId="77777777" w:rsidR="00EF4C27" w:rsidRPr="009A10D1" w:rsidRDefault="00EF4C27" w:rsidP="00D04133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4C27" w:rsidRPr="009A10D1" w14:paraId="37CE0770" w14:textId="77777777" w:rsidTr="00D04133">
        <w:tc>
          <w:tcPr>
            <w:tcW w:w="2248" w:type="dxa"/>
          </w:tcPr>
          <w:p w14:paraId="03A321D4" w14:textId="77777777" w:rsidR="00EF4C27" w:rsidRPr="009A10D1" w:rsidRDefault="00EF4C27" w:rsidP="00D04133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“TL”</w:t>
            </w: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  <w:vAlign w:val="bottom"/>
          </w:tcPr>
          <w:p w14:paraId="24556B4E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ผลิตและขายสังกะสีอ๊อกไซด์</w:t>
            </w:r>
          </w:p>
          <w:p w14:paraId="7C024608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และเคมีภัณฑ์</w:t>
            </w:r>
          </w:p>
        </w:tc>
        <w:tc>
          <w:tcPr>
            <w:tcW w:w="810" w:type="dxa"/>
          </w:tcPr>
          <w:p w14:paraId="7E4591AB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F25B8F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5AF6253" w14:textId="591F4E8A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145C0124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A486A4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4ACDFCC5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587.20</w:t>
            </w:r>
          </w:p>
        </w:tc>
        <w:tc>
          <w:tcPr>
            <w:tcW w:w="720" w:type="dxa"/>
            <w:vAlign w:val="bottom"/>
          </w:tcPr>
          <w:p w14:paraId="5B66FE7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3BE59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587.20</w:t>
            </w:r>
          </w:p>
        </w:tc>
        <w:tc>
          <w:tcPr>
            <w:tcW w:w="720" w:type="dxa"/>
            <w:vAlign w:val="bottom"/>
          </w:tcPr>
          <w:p w14:paraId="29E439C3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3388A823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CA70655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AAA685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03C32CA3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71942767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BB8917A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B1E749" w14:textId="77777777" w:rsidR="00EF4C27" w:rsidRPr="009A10D1" w:rsidRDefault="00EF4C27" w:rsidP="00D04133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02BFED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A89A9DD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2E4630B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55C6D2FC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479901D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E844F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10AB5403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17C2B01D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EB04C8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2D2321A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20.55</w:t>
            </w:r>
          </w:p>
        </w:tc>
      </w:tr>
      <w:tr w:rsidR="00EF4C27" w:rsidRPr="009A10D1" w14:paraId="0E77F8EC" w14:textId="77777777" w:rsidTr="00D04133">
        <w:tc>
          <w:tcPr>
            <w:tcW w:w="2248" w:type="dxa"/>
          </w:tcPr>
          <w:p w14:paraId="76002761" w14:textId="77777777" w:rsidR="00EF4C27" w:rsidRPr="009A10D1" w:rsidRDefault="00EF4C27" w:rsidP="00D04133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บีจีพี จำกัด 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(“UVBGP”)</w:t>
            </w:r>
          </w:p>
        </w:tc>
        <w:tc>
          <w:tcPr>
            <w:tcW w:w="2072" w:type="dxa"/>
            <w:vAlign w:val="bottom"/>
          </w:tcPr>
          <w:p w14:paraId="7EF3B051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C00BD5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1392E6B0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A8AE88" w14:textId="77777777" w:rsidR="00EF4C27" w:rsidRPr="009A10D1" w:rsidRDefault="00EF4C27" w:rsidP="00D04133">
            <w:pPr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720" w:type="dxa"/>
            <w:vAlign w:val="bottom"/>
          </w:tcPr>
          <w:p w14:paraId="333C3A8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0" w:type="dxa"/>
            <w:vAlign w:val="bottom"/>
          </w:tcPr>
          <w:p w14:paraId="289EEDF8" w14:textId="77777777" w:rsidR="00EF4C27" w:rsidRPr="009A10D1" w:rsidRDefault="00EF4C27" w:rsidP="00D04133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1C0627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0" w:type="dxa"/>
            <w:vAlign w:val="bottom"/>
          </w:tcPr>
          <w:p w14:paraId="7224F5CF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4,050.00</w:t>
            </w:r>
          </w:p>
        </w:tc>
        <w:tc>
          <w:tcPr>
            <w:tcW w:w="720" w:type="dxa"/>
            <w:vAlign w:val="bottom"/>
          </w:tcPr>
          <w:p w14:paraId="0EF6F8EB" w14:textId="77777777" w:rsidR="00EF4C27" w:rsidRPr="009A10D1" w:rsidRDefault="00EF4C27" w:rsidP="00D04133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B8067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050</w:t>
            </w:r>
            <w:r w:rsidRPr="009A10D1"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720" w:type="dxa"/>
            <w:vAlign w:val="bottom"/>
          </w:tcPr>
          <w:p w14:paraId="35DC0A4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2,227.50</w:t>
            </w:r>
          </w:p>
        </w:tc>
        <w:tc>
          <w:tcPr>
            <w:tcW w:w="236" w:type="dxa"/>
            <w:vAlign w:val="bottom"/>
          </w:tcPr>
          <w:p w14:paraId="5583D901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E28DB92" w14:textId="77777777" w:rsidR="00EF4C27" w:rsidRPr="009A10D1" w:rsidRDefault="00EF4C27" w:rsidP="00D04133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7C529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227</w:t>
            </w:r>
            <w:r w:rsidRPr="009A10D1">
              <w:rPr>
                <w:rFonts w:asciiTheme="majorBidi" w:hAnsiTheme="majorBidi" w:cstheme="majorBidi"/>
                <w:szCs w:val="22"/>
              </w:rPr>
              <w:t>.50</w:t>
            </w:r>
          </w:p>
        </w:tc>
        <w:tc>
          <w:tcPr>
            <w:tcW w:w="236" w:type="dxa"/>
            <w:vAlign w:val="bottom"/>
          </w:tcPr>
          <w:p w14:paraId="7C787F68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35BCA6DA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59CC98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D0A9D11" w14:textId="77777777" w:rsidR="00EF4C27" w:rsidRPr="009A10D1" w:rsidRDefault="00EF4C27" w:rsidP="00D04133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385157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A957156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0229DE77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2,227.50</w:t>
            </w:r>
          </w:p>
        </w:tc>
        <w:tc>
          <w:tcPr>
            <w:tcW w:w="236" w:type="dxa"/>
            <w:vAlign w:val="bottom"/>
          </w:tcPr>
          <w:p w14:paraId="1B483620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3C513AA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42E42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2,227.50</w:t>
            </w:r>
          </w:p>
        </w:tc>
        <w:tc>
          <w:tcPr>
            <w:tcW w:w="236" w:type="dxa"/>
            <w:vAlign w:val="bottom"/>
          </w:tcPr>
          <w:p w14:paraId="08380983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68D1896E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922C8F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bottom"/>
          </w:tcPr>
          <w:p w14:paraId="07C43D7F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F4C27" w:rsidRPr="009A10D1" w14:paraId="43F9D64B" w14:textId="77777777" w:rsidTr="00D04133">
        <w:tc>
          <w:tcPr>
            <w:tcW w:w="2248" w:type="dxa"/>
          </w:tcPr>
          <w:p w14:paraId="2B9529A9" w14:textId="77777777" w:rsidR="00EF4C27" w:rsidRPr="009A10D1" w:rsidRDefault="00EF4C27" w:rsidP="00D04133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br/>
            </w: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(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“UVAM”</w:t>
            </w: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146C0D84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ที่ปรึกษาทางด้านการลงทุน ให้</w:t>
            </w:r>
          </w:p>
          <w:p w14:paraId="104F419F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บริการการจัดการ และลงทุน</w:t>
            </w:r>
          </w:p>
          <w:p w14:paraId="4B951ADF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ในอสังหาริมทรัพย์เพื่อให้เช่า</w:t>
            </w:r>
          </w:p>
        </w:tc>
        <w:tc>
          <w:tcPr>
            <w:tcW w:w="810" w:type="dxa"/>
          </w:tcPr>
          <w:p w14:paraId="3234BA00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D05570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6A6F71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842465F" w14:textId="391B850D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92A253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16A0EB7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2CC33DA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21DC5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0F65F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00C7F64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23F95B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5FD72F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75.00</w:t>
            </w:r>
          </w:p>
        </w:tc>
        <w:tc>
          <w:tcPr>
            <w:tcW w:w="720" w:type="dxa"/>
          </w:tcPr>
          <w:p w14:paraId="73CEEBE3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3C504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DFEA4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75.00</w:t>
            </w:r>
          </w:p>
        </w:tc>
        <w:tc>
          <w:tcPr>
            <w:tcW w:w="720" w:type="dxa"/>
          </w:tcPr>
          <w:p w14:paraId="412BEB74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CF4A193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E7557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55.34</w:t>
            </w:r>
          </w:p>
        </w:tc>
        <w:tc>
          <w:tcPr>
            <w:tcW w:w="236" w:type="dxa"/>
          </w:tcPr>
          <w:p w14:paraId="48C6F154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24EC5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0A8BDB17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3260C325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55.34</w:t>
            </w:r>
          </w:p>
        </w:tc>
        <w:tc>
          <w:tcPr>
            <w:tcW w:w="236" w:type="dxa"/>
          </w:tcPr>
          <w:p w14:paraId="452B2859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23B7CA3B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D6027D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2A5313" w14:textId="77777777" w:rsidR="00EF4C27" w:rsidRPr="009A10D1" w:rsidRDefault="00EF4C27" w:rsidP="00D04133">
            <w:pPr>
              <w:tabs>
                <w:tab w:val="decimal" w:pos="22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(7.73)</w:t>
            </w:r>
          </w:p>
        </w:tc>
        <w:tc>
          <w:tcPr>
            <w:tcW w:w="270" w:type="dxa"/>
          </w:tcPr>
          <w:p w14:paraId="07C1B554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D561E8D" w14:textId="77777777" w:rsidR="00EF4C27" w:rsidRPr="009A10D1" w:rsidRDefault="00EF4C27" w:rsidP="00D04133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DEC231" w14:textId="77777777" w:rsidR="00EF4C27" w:rsidRPr="009A10D1" w:rsidRDefault="00EF4C27" w:rsidP="00D04133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CCA9C5" w14:textId="77777777" w:rsidR="00EF4C27" w:rsidRPr="009A10D1" w:rsidRDefault="00EF4C27" w:rsidP="00D04133">
            <w:pPr>
              <w:tabs>
                <w:tab w:val="decimal" w:pos="246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9A10D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72</w:t>
            </w:r>
            <w:r w:rsidRPr="009A10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599A77C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32BB0D6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CFCE0B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46635E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47.61</w:t>
            </w:r>
          </w:p>
        </w:tc>
        <w:tc>
          <w:tcPr>
            <w:tcW w:w="236" w:type="dxa"/>
          </w:tcPr>
          <w:p w14:paraId="535EC32C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7572476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29FAC8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86A5B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47.62</w:t>
            </w:r>
          </w:p>
        </w:tc>
        <w:tc>
          <w:tcPr>
            <w:tcW w:w="236" w:type="dxa"/>
          </w:tcPr>
          <w:p w14:paraId="158F6BBE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A2515D7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C3AD53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DD2949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85B115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42E74B1F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39AB98" w14:textId="77777777" w:rsidR="00EF4C27" w:rsidRPr="009A10D1" w:rsidRDefault="00EF4C27" w:rsidP="00D04133">
            <w:pPr>
              <w:tabs>
                <w:tab w:val="decimal" w:pos="340"/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78BD1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EF4C27" w:rsidRPr="009A10D1" w14:paraId="2A5F958C" w14:textId="77777777" w:rsidTr="00D04133">
        <w:tc>
          <w:tcPr>
            <w:tcW w:w="2248" w:type="dxa"/>
          </w:tcPr>
          <w:p w14:paraId="629EE006" w14:textId="77777777" w:rsidR="00EF4C27" w:rsidRPr="009A10D1" w:rsidRDefault="00EF4C27" w:rsidP="00D04133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2072" w:type="dxa"/>
          </w:tcPr>
          <w:p w14:paraId="04052BC9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rPr>
                <w:rFonts w:asciiTheme="majorBidi" w:hAnsiTheme="majorBidi" w:cstheme="majorBidi"/>
                <w:szCs w:val="22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56D7D2F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46852A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136F38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4298AB7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8BB4DF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AA10F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B5A65BF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FE0DD3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E6555C2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097C1EE" w14:textId="77777777" w:rsidR="00EF4C27" w:rsidRPr="009A10D1" w:rsidRDefault="00EF4C27" w:rsidP="00D04133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F781C1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39AF18" w14:textId="77777777" w:rsidR="00EF4C27" w:rsidRPr="009A10D1" w:rsidRDefault="00EF4C27" w:rsidP="00D04133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1FEF2D4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2CB670F4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E18147C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CD6D3B5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848791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F51A41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A10B4BD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0DF27AD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F4C27" w:rsidRPr="009A10D1" w14:paraId="095960B4" w14:textId="77777777" w:rsidTr="00D04133">
        <w:tc>
          <w:tcPr>
            <w:tcW w:w="2248" w:type="dxa"/>
          </w:tcPr>
          <w:p w14:paraId="2FF8F6F9" w14:textId="77777777" w:rsidR="00EF4C27" w:rsidRPr="009A10D1" w:rsidRDefault="00EF4C27" w:rsidP="00D04133">
            <w:pPr>
              <w:spacing w:line="240" w:lineRule="auto"/>
              <w:ind w:left="159" w:right="-108" w:hanging="159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ab/>
              <w:t>(“LRK”)</w:t>
            </w:r>
          </w:p>
        </w:tc>
        <w:tc>
          <w:tcPr>
            <w:tcW w:w="2072" w:type="dxa"/>
          </w:tcPr>
          <w:p w14:paraId="7D27837F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234" w:right="-63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6FECA58E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49833B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3E03F7E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394B04C8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0E0343A7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2E470CB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76BFF1BE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A9EC6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600.00</w:t>
            </w:r>
          </w:p>
        </w:tc>
        <w:tc>
          <w:tcPr>
            <w:tcW w:w="236" w:type="dxa"/>
          </w:tcPr>
          <w:p w14:paraId="5DDDFD82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28534DE1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DF6890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BB1C26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433D4B7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374548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00DAEBE0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997B26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7BA35AC7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44DE6F4A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188.40</w:t>
            </w:r>
          </w:p>
        </w:tc>
        <w:tc>
          <w:tcPr>
            <w:tcW w:w="270" w:type="dxa"/>
          </w:tcPr>
          <w:p w14:paraId="24605269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1E464889" w14:textId="77777777" w:rsidR="00EF4C27" w:rsidRPr="009A10D1" w:rsidRDefault="00EF4C27" w:rsidP="00D04133">
            <w:pPr>
              <w:tabs>
                <w:tab w:val="decimal" w:pos="323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143.40</w:t>
            </w:r>
          </w:p>
        </w:tc>
      </w:tr>
      <w:tr w:rsidR="00EF4C27" w:rsidRPr="009A10D1" w14:paraId="5AE57132" w14:textId="77777777" w:rsidTr="00D04133">
        <w:tc>
          <w:tcPr>
            <w:tcW w:w="2248" w:type="dxa"/>
          </w:tcPr>
          <w:p w14:paraId="44DF7DF5" w14:textId="77777777" w:rsidR="00EF4C27" w:rsidRPr="009A10D1" w:rsidRDefault="00EF4C27" w:rsidP="00D04133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แกรนด์ ยูนิตี้ ดิเวลล็อปเมนท์ </w:t>
            </w:r>
          </w:p>
          <w:p w14:paraId="4CEFEC0E" w14:textId="77777777" w:rsidR="00EF4C27" w:rsidRPr="009A10D1" w:rsidRDefault="00EF4C27" w:rsidP="00D04133">
            <w:pPr>
              <w:spacing w:line="240" w:lineRule="auto"/>
              <w:ind w:left="159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ab/>
            </w: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จำกัด  (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“GRAND UNITY”</w:t>
            </w: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2B3FBCF0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  <w:p w14:paraId="47401396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234" w:right="-63" w:hanging="162"/>
              <w:rPr>
                <w:rFonts w:asciiTheme="majorBidi" w:hAnsiTheme="majorBidi" w:cstheme="majorBidi"/>
                <w:szCs w:val="22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</w:t>
            </w:r>
            <w:r w:rsidRPr="009A10D1"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810" w:type="dxa"/>
          </w:tcPr>
          <w:p w14:paraId="003C3784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2A6426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250CB3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8FE04F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4A9CF185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EA455A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13732C7E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7EAA5A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4A5A219A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C7E1CA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552E023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17A6F5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36D00EF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7C9BB4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412330B8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721.80</w:t>
            </w:r>
          </w:p>
        </w:tc>
        <w:tc>
          <w:tcPr>
            <w:tcW w:w="236" w:type="dxa"/>
          </w:tcPr>
          <w:p w14:paraId="7E10E213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68BDEDEF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5DCD8D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EA3915B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0C48EB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5638C3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CC5F10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F67DAE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46A884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7BB9170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1C76C73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984DC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FED52AB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0E892F95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F32937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8104C2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66A0884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3797F02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40.20</w:t>
            </w:r>
          </w:p>
        </w:tc>
      </w:tr>
      <w:tr w:rsidR="00EF4C27" w:rsidRPr="009A10D1" w14:paraId="319D1B0F" w14:textId="77777777" w:rsidTr="00D04133">
        <w:tc>
          <w:tcPr>
            <w:tcW w:w="2248" w:type="dxa"/>
          </w:tcPr>
          <w:p w14:paraId="5ABF0177" w14:textId="77777777" w:rsidR="002749D9" w:rsidRPr="009A10D1" w:rsidRDefault="00EF4C27" w:rsidP="00D04133">
            <w:pPr>
              <w:spacing w:line="240" w:lineRule="auto"/>
              <w:ind w:left="159" w:right="-110" w:hanging="159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</w:t>
            </w:r>
            <w:r w:rsidRPr="009A10D1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 xml:space="preserve">คอนซัลติ้ง จำกัด </w:t>
            </w: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(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“UVC”</w:t>
            </w: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  <w:r w:rsidRPr="009A10D1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</w:t>
            </w:r>
            <w:r w:rsidRPr="009A10D1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 xml:space="preserve">เดิมชื่อ บริษัท </w:t>
            </w:r>
          </w:p>
          <w:p w14:paraId="2F346142" w14:textId="419D3C90" w:rsidR="00EF4C27" w:rsidRPr="009A10D1" w:rsidRDefault="002749D9" w:rsidP="00D04133">
            <w:pPr>
              <w:spacing w:line="240" w:lineRule="auto"/>
              <w:ind w:left="159" w:right="-110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ab/>
            </w:r>
            <w:r w:rsidR="00EF4C27" w:rsidRPr="009A10D1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 xml:space="preserve">ยูนิเวนเจอร์ </w:t>
            </w:r>
            <w:r w:rsidR="00EF4C27"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แคปปิตอล จำกัด</w:t>
            </w:r>
            <w:r w:rsidR="00286ED9" w:rsidRPr="009A10D1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 xml:space="preserve"> (“</w:t>
            </w:r>
            <w:r w:rsidR="00286ED9"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UVCP”</w:t>
            </w:r>
            <w:r w:rsidR="00EF4C27"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)</w:t>
            </w:r>
            <w:r w:rsidR="00286ED9" w:rsidRPr="009A10D1">
              <w:rPr>
                <w:rFonts w:asciiTheme="majorBidi" w:hAnsiTheme="majorBidi" w:cstheme="majorBidi" w:hint="cs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072" w:type="dxa"/>
          </w:tcPr>
          <w:p w14:paraId="0783EF81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0" w:right="-63" w:hanging="160"/>
              <w:rPr>
                <w:rFonts w:asciiTheme="majorBidi" w:hAnsiTheme="majorBidi" w:cstheme="majorBidi"/>
                <w:szCs w:val="22"/>
                <w:lang w:eastAsia="ko-KR" w:bidi="th-TH"/>
              </w:rPr>
            </w:pPr>
          </w:p>
          <w:p w14:paraId="537C4603" w14:textId="77777777" w:rsidR="00D04133" w:rsidRPr="009A10D1" w:rsidRDefault="00D04133" w:rsidP="00D04133">
            <w:pPr>
              <w:pStyle w:val="acctfourfigures"/>
              <w:tabs>
                <w:tab w:val="clear" w:pos="765"/>
              </w:tabs>
              <w:spacing w:line="240" w:lineRule="auto"/>
              <w:ind w:left="160" w:right="-63" w:hanging="160"/>
              <w:rPr>
                <w:rFonts w:asciiTheme="majorBidi" w:hAnsiTheme="majorBidi" w:cstheme="majorBidi"/>
                <w:szCs w:val="22"/>
                <w:lang w:eastAsia="ko-KR" w:bidi="th-TH"/>
              </w:rPr>
            </w:pPr>
          </w:p>
          <w:p w14:paraId="6B87E920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160" w:right="-63" w:hanging="1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ลงทุนในกิจการอื่นและที่ปรึกษาทางด้านการเงินและการลงทุน</w:t>
            </w:r>
          </w:p>
        </w:tc>
        <w:tc>
          <w:tcPr>
            <w:tcW w:w="810" w:type="dxa"/>
          </w:tcPr>
          <w:p w14:paraId="5807527B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D593E1" w14:textId="77777777" w:rsidR="00D04133" w:rsidRPr="009A10D1" w:rsidRDefault="00D04133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5BB6E5" w14:textId="77777777" w:rsidR="00F60669" w:rsidRPr="009A10D1" w:rsidRDefault="00F60669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BF41B37" w14:textId="67FFEE09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4EC4E15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D66B69" w14:textId="77777777" w:rsidR="00D04133" w:rsidRPr="009A10D1" w:rsidRDefault="00D04133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06016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709FB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5AACEEE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55D448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C08D959" w14:textId="77777777" w:rsidR="00D04133" w:rsidRPr="009A10D1" w:rsidRDefault="00D04133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BDA91E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710DD15E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580.00</w:t>
            </w:r>
          </w:p>
        </w:tc>
        <w:tc>
          <w:tcPr>
            <w:tcW w:w="720" w:type="dxa"/>
            <w:vAlign w:val="bottom"/>
          </w:tcPr>
          <w:p w14:paraId="3A25EB8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580.00</w:t>
            </w:r>
          </w:p>
        </w:tc>
        <w:tc>
          <w:tcPr>
            <w:tcW w:w="720" w:type="dxa"/>
          </w:tcPr>
          <w:p w14:paraId="5BC94E9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96B1451" w14:textId="77777777" w:rsidR="00D04133" w:rsidRPr="009A10D1" w:rsidRDefault="00D04133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4D7F72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C3265C4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580.00</w:t>
            </w:r>
          </w:p>
        </w:tc>
        <w:tc>
          <w:tcPr>
            <w:tcW w:w="236" w:type="dxa"/>
          </w:tcPr>
          <w:p w14:paraId="34770A0A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C8E298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16A9CD9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7BBA0F8B" w14:textId="77777777" w:rsidR="00D04133" w:rsidRPr="009A10D1" w:rsidRDefault="00D04133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0B40002E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580.00</w:t>
            </w:r>
          </w:p>
        </w:tc>
        <w:tc>
          <w:tcPr>
            <w:tcW w:w="236" w:type="dxa"/>
          </w:tcPr>
          <w:p w14:paraId="3153A9A5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719FFCF9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B8DB17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2FB116" w14:textId="77777777" w:rsidR="00D04133" w:rsidRPr="009A10D1" w:rsidRDefault="00D04133" w:rsidP="00D04133">
            <w:pPr>
              <w:tabs>
                <w:tab w:val="decimal" w:pos="3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B9B3EF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38A29B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DC2D26C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6AC9C4" w14:textId="77777777" w:rsidR="00D04133" w:rsidRPr="009A10D1" w:rsidRDefault="00D04133" w:rsidP="00D04133">
            <w:pPr>
              <w:tabs>
                <w:tab w:val="decimal" w:pos="34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0F6954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488B2A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20FA751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D92BF3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BDA2E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37F4D81" w14:textId="77777777" w:rsidR="00D04133" w:rsidRPr="009A10D1" w:rsidRDefault="00D04133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31E50AE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7D09ECDD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00D0C955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27F2332A" w14:textId="77777777" w:rsidR="00D04133" w:rsidRPr="009A10D1" w:rsidRDefault="00D04133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64C87CD8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7A6A68C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580.00</w:t>
            </w:r>
          </w:p>
        </w:tc>
        <w:tc>
          <w:tcPr>
            <w:tcW w:w="236" w:type="dxa"/>
          </w:tcPr>
          <w:p w14:paraId="5F4348DA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34EBF05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02E4E7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7D247D" w14:textId="77777777" w:rsidR="00D04133" w:rsidRPr="009A10D1" w:rsidRDefault="00D04133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1453B3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DBD583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5F9AFA79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73E918D8" w14:textId="77777777" w:rsidR="00D04133" w:rsidRPr="009A10D1" w:rsidRDefault="00D04133" w:rsidP="00D04133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5787E5C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1386B366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EF4C27" w:rsidRPr="009A10D1" w14:paraId="00B263E7" w14:textId="77777777" w:rsidTr="00D04133">
        <w:tc>
          <w:tcPr>
            <w:tcW w:w="2248" w:type="dxa"/>
          </w:tcPr>
          <w:p w14:paraId="7323E178" w14:textId="77777777" w:rsidR="00EF4C27" w:rsidRPr="009A10D1" w:rsidRDefault="00EF4C27" w:rsidP="00D04133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แคปปิตอล วัน จำกัด 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(“UVCP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val="en-GB" w:eastAsia="ko-KR"/>
              </w:rPr>
              <w:t>1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”) </w:t>
            </w:r>
          </w:p>
        </w:tc>
        <w:tc>
          <w:tcPr>
            <w:tcW w:w="2072" w:type="dxa"/>
            <w:vAlign w:val="bottom"/>
          </w:tcPr>
          <w:p w14:paraId="428D9C53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eastAsia="ko-KR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4DB2ED00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3AF276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left="-111" w:right="-1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474946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476EE13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C360CA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7964DC6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260.00</w:t>
            </w:r>
          </w:p>
        </w:tc>
        <w:tc>
          <w:tcPr>
            <w:tcW w:w="720" w:type="dxa"/>
            <w:vAlign w:val="bottom"/>
          </w:tcPr>
          <w:p w14:paraId="2D675B84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260.00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12EAE8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240.02</w:t>
            </w:r>
          </w:p>
        </w:tc>
        <w:tc>
          <w:tcPr>
            <w:tcW w:w="236" w:type="dxa"/>
            <w:vAlign w:val="bottom"/>
          </w:tcPr>
          <w:p w14:paraId="26EAF14D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37D28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left" w:pos="204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94E17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240.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02</w:t>
            </w:r>
          </w:p>
        </w:tc>
        <w:tc>
          <w:tcPr>
            <w:tcW w:w="236" w:type="dxa"/>
            <w:vAlign w:val="bottom"/>
          </w:tcPr>
          <w:p w14:paraId="109B145D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2868DDBF" w14:textId="77777777" w:rsidR="00EF4C27" w:rsidRPr="009A10D1" w:rsidRDefault="00EF4C27" w:rsidP="00D04133">
            <w:pPr>
              <w:tabs>
                <w:tab w:val="decimal" w:pos="31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0FB76F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7FD0F5E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434E29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B1A3989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81E10E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240.02</w:t>
            </w:r>
          </w:p>
        </w:tc>
        <w:tc>
          <w:tcPr>
            <w:tcW w:w="236" w:type="dxa"/>
            <w:vAlign w:val="bottom"/>
          </w:tcPr>
          <w:p w14:paraId="547BBA2C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29A209A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59BD3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240.02</w:t>
            </w:r>
          </w:p>
        </w:tc>
        <w:tc>
          <w:tcPr>
            <w:tcW w:w="236" w:type="dxa"/>
            <w:vAlign w:val="bottom"/>
          </w:tcPr>
          <w:p w14:paraId="35BD9804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457D9689" w14:textId="77777777" w:rsidR="00EF4C27" w:rsidRPr="009A10D1" w:rsidRDefault="00EF4C27" w:rsidP="00D04133">
            <w:pPr>
              <w:tabs>
                <w:tab w:val="decimal" w:pos="39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04F1BD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1EBAD60D" w14:textId="77777777" w:rsidR="00EF4C27" w:rsidRPr="009A10D1" w:rsidRDefault="00EF4C27" w:rsidP="00D04133">
            <w:pPr>
              <w:tabs>
                <w:tab w:val="decimal" w:pos="340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F4C27" w:rsidRPr="009A10D1" w14:paraId="423521B9" w14:textId="77777777" w:rsidTr="00D04133">
        <w:tc>
          <w:tcPr>
            <w:tcW w:w="2248" w:type="dxa"/>
          </w:tcPr>
          <w:p w14:paraId="56AF4AB7" w14:textId="77777777" w:rsidR="00EF4C27" w:rsidRPr="009A10D1" w:rsidRDefault="00EF4C27" w:rsidP="00D04133">
            <w:pPr>
              <w:spacing w:line="240" w:lineRule="auto"/>
              <w:ind w:left="159" w:right="-196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  <w:t>รวม</w:t>
            </w:r>
          </w:p>
        </w:tc>
        <w:tc>
          <w:tcPr>
            <w:tcW w:w="2072" w:type="dxa"/>
          </w:tcPr>
          <w:p w14:paraId="1DD2385C" w14:textId="77777777" w:rsidR="00EF4C27" w:rsidRPr="009A10D1" w:rsidRDefault="00EF4C27" w:rsidP="00D04133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4C8D340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5D1012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3E69D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D702FA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E0265B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C3611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</w:rPr>
              <w:t>5,016.85</w:t>
            </w:r>
          </w:p>
        </w:tc>
        <w:tc>
          <w:tcPr>
            <w:tcW w:w="236" w:type="dxa"/>
            <w:vAlign w:val="bottom"/>
          </w:tcPr>
          <w:p w14:paraId="40230F2E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2BDC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</w:rPr>
              <w:t>5,016.85</w:t>
            </w:r>
          </w:p>
        </w:tc>
        <w:tc>
          <w:tcPr>
            <w:tcW w:w="236" w:type="dxa"/>
            <w:vAlign w:val="bottom"/>
          </w:tcPr>
          <w:p w14:paraId="4D4149B9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61DE4" w14:textId="77777777" w:rsidR="00EF4C27" w:rsidRPr="009A10D1" w:rsidRDefault="00EF4C27" w:rsidP="00D04133">
            <w:pPr>
              <w:tabs>
                <w:tab w:val="decimal" w:pos="228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(7.73)</w:t>
            </w:r>
          </w:p>
        </w:tc>
        <w:tc>
          <w:tcPr>
            <w:tcW w:w="270" w:type="dxa"/>
            <w:vAlign w:val="bottom"/>
          </w:tcPr>
          <w:p w14:paraId="51A58BF1" w14:textId="77777777" w:rsidR="00EF4C27" w:rsidRPr="009A10D1" w:rsidRDefault="00EF4C27" w:rsidP="00D0413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68DC4" w14:textId="77777777" w:rsidR="00EF4C27" w:rsidRPr="009A10D1" w:rsidRDefault="00EF4C27" w:rsidP="00D04133">
            <w:pPr>
              <w:tabs>
                <w:tab w:val="decimal" w:pos="246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</w:t>
            </w:r>
            <w:r w:rsidRPr="009A10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72</w:t>
            </w:r>
            <w:r w:rsidRPr="009A10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4BA983A6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C6347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5,009.12</w:t>
            </w:r>
          </w:p>
        </w:tc>
        <w:tc>
          <w:tcPr>
            <w:tcW w:w="236" w:type="dxa"/>
            <w:vAlign w:val="bottom"/>
          </w:tcPr>
          <w:p w14:paraId="5EE96AD1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3AD77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</w:rPr>
              <w:t>5,009.13</w:t>
            </w:r>
          </w:p>
        </w:tc>
        <w:tc>
          <w:tcPr>
            <w:tcW w:w="236" w:type="dxa"/>
            <w:vAlign w:val="bottom"/>
          </w:tcPr>
          <w:p w14:paraId="77128A64" w14:textId="77777777" w:rsidR="00EF4C27" w:rsidRPr="009A10D1" w:rsidRDefault="00EF4C27" w:rsidP="00D0413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40834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</w:rPr>
              <w:t>188.40</w:t>
            </w:r>
          </w:p>
        </w:tc>
        <w:tc>
          <w:tcPr>
            <w:tcW w:w="270" w:type="dxa"/>
            <w:vAlign w:val="bottom"/>
          </w:tcPr>
          <w:p w14:paraId="3BCB7FB1" w14:textId="77777777" w:rsidR="00EF4C27" w:rsidRPr="009A10D1" w:rsidRDefault="00EF4C27" w:rsidP="00D0413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E8A1D" w14:textId="77777777" w:rsidR="00EF4C27" w:rsidRPr="009A10D1" w:rsidRDefault="00EF4C27" w:rsidP="00D0413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</w:rPr>
              <w:t>204.15</w:t>
            </w:r>
          </w:p>
        </w:tc>
      </w:tr>
    </w:tbl>
    <w:p w14:paraId="216D09E2" w14:textId="2E73F198" w:rsidR="00951940" w:rsidRPr="009A10D1" w:rsidRDefault="00951940" w:rsidP="00D04133">
      <w:pPr>
        <w:pStyle w:val="block"/>
        <w:spacing w:after="0" w:line="240" w:lineRule="auto"/>
        <w:ind w:left="0" w:right="-45" w:firstLine="540"/>
        <w:rPr>
          <w:rFonts w:asciiTheme="majorBidi" w:hAnsiTheme="majorBidi" w:cstheme="majorBidi"/>
          <w:sz w:val="6"/>
          <w:szCs w:val="6"/>
        </w:rPr>
      </w:pPr>
    </w:p>
    <w:tbl>
      <w:tblPr>
        <w:tblW w:w="15489" w:type="dxa"/>
        <w:tblInd w:w="-99" w:type="dxa"/>
        <w:tblLayout w:type="fixed"/>
        <w:tblLook w:val="01E0" w:firstRow="1" w:lastRow="1" w:firstColumn="1" w:lastColumn="1" w:noHBand="0" w:noVBand="0"/>
      </w:tblPr>
      <w:tblGrid>
        <w:gridCol w:w="2295"/>
        <w:gridCol w:w="10"/>
        <w:gridCol w:w="2024"/>
        <w:gridCol w:w="810"/>
        <w:gridCol w:w="718"/>
        <w:gridCol w:w="718"/>
        <w:gridCol w:w="721"/>
        <w:gridCol w:w="811"/>
        <w:gridCol w:w="717"/>
        <w:gridCol w:w="236"/>
        <w:gridCol w:w="664"/>
        <w:gridCol w:w="243"/>
        <w:gridCol w:w="660"/>
        <w:gridCol w:w="250"/>
        <w:gridCol w:w="745"/>
        <w:gridCol w:w="240"/>
        <w:gridCol w:w="751"/>
        <w:gridCol w:w="241"/>
        <w:gridCol w:w="655"/>
        <w:gridCol w:w="270"/>
        <w:gridCol w:w="750"/>
        <w:gridCol w:w="251"/>
        <w:gridCol w:w="709"/>
      </w:tblGrid>
      <w:tr w:rsidR="00402B5D" w:rsidRPr="009A10D1" w14:paraId="1595590B" w14:textId="77777777" w:rsidTr="00F60669">
        <w:trPr>
          <w:tblHeader/>
        </w:trPr>
        <w:tc>
          <w:tcPr>
            <w:tcW w:w="2305" w:type="dxa"/>
            <w:gridSpan w:val="2"/>
          </w:tcPr>
          <w:p w14:paraId="4A0FEE56" w14:textId="77777777" w:rsidR="00402B5D" w:rsidRPr="009A10D1" w:rsidRDefault="00402B5D" w:rsidP="00EF4C2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</w:tcPr>
          <w:p w14:paraId="60373CE5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6A3A5CF" w14:textId="77777777" w:rsidR="00402B5D" w:rsidRPr="009A10D1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0350" w:type="dxa"/>
            <w:gridSpan w:val="19"/>
          </w:tcPr>
          <w:p w14:paraId="42280D5C" w14:textId="454FD1C8" w:rsidR="00402B5D" w:rsidRPr="009A10D1" w:rsidDel="00685444" w:rsidRDefault="00402B5D" w:rsidP="00F60669">
            <w:pPr>
              <w:pStyle w:val="block"/>
              <w:spacing w:after="0" w:line="240" w:lineRule="auto"/>
              <w:ind w:left="0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402B5D" w:rsidRPr="009A10D1" w14:paraId="08509BD6" w14:textId="77777777" w:rsidTr="00F60669">
        <w:trPr>
          <w:tblHeader/>
        </w:trPr>
        <w:tc>
          <w:tcPr>
            <w:tcW w:w="2305" w:type="dxa"/>
            <w:gridSpan w:val="2"/>
          </w:tcPr>
          <w:p w14:paraId="1D85AD93" w14:textId="77777777" w:rsidR="00402B5D" w:rsidRPr="009A10D1" w:rsidRDefault="00402B5D" w:rsidP="00E859C8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</w:tcPr>
          <w:p w14:paraId="2C60AB2F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93E831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6B7D194F" w14:textId="77777777" w:rsidR="00402B5D" w:rsidRPr="009A10D1" w:rsidRDefault="00402B5D" w:rsidP="00374796">
            <w:pPr>
              <w:pStyle w:val="block"/>
              <w:spacing w:after="0" w:line="240" w:lineRule="auto"/>
              <w:ind w:left="-122" w:right="-13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ประเทศที่</w:t>
            </w:r>
          </w:p>
          <w:p w14:paraId="0034D7FF" w14:textId="3940C96F" w:rsidR="00402B5D" w:rsidRPr="009A10D1" w:rsidRDefault="00402B5D" w:rsidP="00374796">
            <w:pPr>
              <w:pStyle w:val="block"/>
              <w:spacing w:after="0" w:line="240" w:lineRule="auto"/>
              <w:ind w:left="-122" w:right="-137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ดำเนินธุรกิจ</w:t>
            </w:r>
          </w:p>
        </w:tc>
        <w:tc>
          <w:tcPr>
            <w:tcW w:w="1436" w:type="dxa"/>
            <w:gridSpan w:val="2"/>
          </w:tcPr>
          <w:p w14:paraId="2C3F6988" w14:textId="2F1CD56F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532" w:type="dxa"/>
            <w:gridSpan w:val="2"/>
          </w:tcPr>
          <w:p w14:paraId="17C0560F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B23426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17" w:type="dxa"/>
            <w:gridSpan w:val="3"/>
          </w:tcPr>
          <w:p w14:paraId="77876035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F82B942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</w:tcPr>
          <w:p w14:paraId="7509D0F2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55" w:type="dxa"/>
            <w:gridSpan w:val="3"/>
          </w:tcPr>
          <w:p w14:paraId="14A1C80E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84898B" w14:textId="77777777" w:rsidR="00402B5D" w:rsidRPr="009A10D1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40" w:type="dxa"/>
          </w:tcPr>
          <w:p w14:paraId="009D65C7" w14:textId="77777777" w:rsidR="00402B5D" w:rsidRPr="009A10D1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47" w:type="dxa"/>
            <w:gridSpan w:val="3"/>
          </w:tcPr>
          <w:p w14:paraId="31563353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FBBB30" w14:textId="77777777" w:rsidR="00402B5D" w:rsidRPr="009A10D1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ราคาทุน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14:paraId="1E490315" w14:textId="77777777" w:rsidR="00402B5D" w:rsidRPr="009A10D1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208084E" w14:textId="77777777" w:rsidR="00402B5D" w:rsidRPr="009A10D1" w:rsidDel="00685444" w:rsidRDefault="00402B5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751E77B" w14:textId="77777777" w:rsidR="00402B5D" w:rsidRPr="009A10D1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</w:t>
            </w:r>
          </w:p>
          <w:p w14:paraId="393383B5" w14:textId="1C2A419D" w:rsidR="00402B5D" w:rsidRPr="009A10D1" w:rsidDel="00685444" w:rsidRDefault="00402B5D" w:rsidP="00E859C8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2A532E" w:rsidRPr="009A10D1" w14:paraId="61B6FDEB" w14:textId="77777777" w:rsidTr="00F60669">
        <w:trPr>
          <w:tblHeader/>
        </w:trPr>
        <w:tc>
          <w:tcPr>
            <w:tcW w:w="2305" w:type="dxa"/>
            <w:gridSpan w:val="2"/>
          </w:tcPr>
          <w:p w14:paraId="1777157F" w14:textId="77777777" w:rsidR="002A532E" w:rsidRPr="009A10D1" w:rsidRDefault="002A532E" w:rsidP="002A532E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</w:tcPr>
          <w:p w14:paraId="4E8057D1" w14:textId="77777777" w:rsidR="002A532E" w:rsidRPr="009A10D1" w:rsidRDefault="002A532E" w:rsidP="002A53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1F9AA66" w14:textId="77777777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2CB5CCFC" w14:textId="757B7802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18" w:type="dxa"/>
          </w:tcPr>
          <w:p w14:paraId="5585B424" w14:textId="0130B95F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1" w:type="dxa"/>
          </w:tcPr>
          <w:p w14:paraId="055CA5B2" w14:textId="2526E28C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11" w:type="dxa"/>
          </w:tcPr>
          <w:p w14:paraId="4E4D3E42" w14:textId="0ADC1773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17" w:type="dxa"/>
          </w:tcPr>
          <w:p w14:paraId="045A4458" w14:textId="5D046B3F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15FC99B2" w14:textId="77777777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6A0FE35" w14:textId="17DD0230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43" w:type="dxa"/>
          </w:tcPr>
          <w:p w14:paraId="3945081A" w14:textId="77777777" w:rsidR="002A532E" w:rsidRPr="009A10D1" w:rsidRDefault="002A532E" w:rsidP="002A532E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2854A6E9" w14:textId="50086EC3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50" w:type="dxa"/>
          </w:tcPr>
          <w:p w14:paraId="52940DD6" w14:textId="77777777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14E3B8BD" w14:textId="5ACD22EC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40" w:type="dxa"/>
          </w:tcPr>
          <w:p w14:paraId="7F32F702" w14:textId="77777777" w:rsidR="002A532E" w:rsidRPr="009A10D1" w:rsidRDefault="002A532E" w:rsidP="002A532E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613B0B73" w14:textId="6FA60CDA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41" w:type="dxa"/>
          </w:tcPr>
          <w:p w14:paraId="31332135" w14:textId="77777777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</w:tcPr>
          <w:p w14:paraId="118DAD59" w14:textId="75D7EB3B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70" w:type="dxa"/>
          </w:tcPr>
          <w:p w14:paraId="033FE090" w14:textId="77777777" w:rsidR="002A532E" w:rsidRPr="009A10D1" w:rsidRDefault="002A532E" w:rsidP="002A532E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496B4C0" w14:textId="0B455214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51" w:type="dxa"/>
          </w:tcPr>
          <w:p w14:paraId="64A10BAF" w14:textId="77777777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14A1291" w14:textId="77380E1A" w:rsidR="002A532E" w:rsidRPr="009A10D1" w:rsidRDefault="002A532E" w:rsidP="002A53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</w:tr>
      <w:tr w:rsidR="002A532E" w:rsidRPr="009A10D1" w14:paraId="0A4074E9" w14:textId="77777777" w:rsidTr="00F60669">
        <w:trPr>
          <w:tblHeader/>
        </w:trPr>
        <w:tc>
          <w:tcPr>
            <w:tcW w:w="2305" w:type="dxa"/>
            <w:gridSpan w:val="2"/>
          </w:tcPr>
          <w:p w14:paraId="443817E2" w14:textId="77777777" w:rsidR="002A532E" w:rsidRPr="009A10D1" w:rsidRDefault="002A532E" w:rsidP="002A532E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</w:tcPr>
          <w:p w14:paraId="36F90814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38614B6" w14:textId="77777777" w:rsidR="002A532E" w:rsidRPr="009A10D1" w:rsidRDefault="002A532E" w:rsidP="002A53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436" w:type="dxa"/>
            <w:gridSpan w:val="2"/>
          </w:tcPr>
          <w:p w14:paraId="0AB7ABFA" w14:textId="020ACDCE" w:rsidR="002A532E" w:rsidRPr="009A10D1" w:rsidRDefault="002A532E" w:rsidP="002A53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8914" w:type="dxa"/>
            <w:gridSpan w:val="17"/>
          </w:tcPr>
          <w:p w14:paraId="434D5EF3" w14:textId="77777777" w:rsidR="002A532E" w:rsidRPr="009A10D1" w:rsidRDefault="002A532E" w:rsidP="002A53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2A532E" w:rsidRPr="009A10D1" w14:paraId="4FDEC535" w14:textId="77777777" w:rsidTr="00F60669">
        <w:tc>
          <w:tcPr>
            <w:tcW w:w="2305" w:type="dxa"/>
            <w:gridSpan w:val="2"/>
          </w:tcPr>
          <w:p w14:paraId="049AC08B" w14:textId="29F2786A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24" w:type="dxa"/>
          </w:tcPr>
          <w:p w14:paraId="3FD93491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79E5635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0AC26EA1" w14:textId="3384C5A0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601AC2B2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</w:tcPr>
          <w:p w14:paraId="7DAC06F2" w14:textId="77777777" w:rsidR="002A532E" w:rsidRPr="009A10D1" w:rsidRDefault="002A532E" w:rsidP="002A532E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4B935B6A" w14:textId="77777777" w:rsidR="002A532E" w:rsidRPr="009A10D1" w:rsidRDefault="002A532E" w:rsidP="002A532E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6F26C1C1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E3F78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09CF8E7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105621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769245E8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</w:tcPr>
          <w:p w14:paraId="6490BEDA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1FF6AEDA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9EAC1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33E13AD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F85BBB3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</w:tcPr>
          <w:p w14:paraId="087E926E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C4359D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449B5F4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</w:tcPr>
          <w:p w14:paraId="2AD63D77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7800C050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32E" w:rsidRPr="009A10D1" w14:paraId="1558AB4E" w14:textId="77777777" w:rsidTr="00F60669">
        <w:tc>
          <w:tcPr>
            <w:tcW w:w="2305" w:type="dxa"/>
            <w:gridSpan w:val="2"/>
          </w:tcPr>
          <w:p w14:paraId="6408C485" w14:textId="77777777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both"/>
              <w:rPr>
                <w:rFonts w:asciiTheme="majorBidi" w:hAnsiTheme="majorBidi" w:cstheme="majorBidi"/>
                <w:spacing w:val="-6"/>
                <w:szCs w:val="22"/>
                <w:u w:val="single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2024" w:type="dxa"/>
          </w:tcPr>
          <w:p w14:paraId="3F681FAC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CD5B15A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1893DEE8" w14:textId="605DE2E1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7BDB2073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</w:tcPr>
          <w:p w14:paraId="2078E87F" w14:textId="77777777" w:rsidR="002A532E" w:rsidRPr="009A10D1" w:rsidRDefault="002A532E" w:rsidP="002A532E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597C0868" w14:textId="77777777" w:rsidR="002A532E" w:rsidRPr="009A10D1" w:rsidRDefault="002A532E" w:rsidP="002A532E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065B676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9BC524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21E702A5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365D447E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3319535E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</w:tcPr>
          <w:p w14:paraId="6D9FFC76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2DA5275D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3E3F53A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B436EC3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74FD0D9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</w:tcPr>
          <w:p w14:paraId="2B008459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E22046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6FD0461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</w:tcPr>
          <w:p w14:paraId="639DED1B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3C9E05FE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32E" w:rsidRPr="009A10D1" w14:paraId="377E3B77" w14:textId="77777777" w:rsidTr="00F60669">
        <w:tc>
          <w:tcPr>
            <w:tcW w:w="2305" w:type="dxa"/>
            <w:gridSpan w:val="2"/>
          </w:tcPr>
          <w:p w14:paraId="05B09480" w14:textId="77777777" w:rsidR="002A532E" w:rsidRPr="009A10D1" w:rsidRDefault="002A532E" w:rsidP="002A532E">
            <w:pPr>
              <w:tabs>
                <w:tab w:val="left" w:pos="988"/>
              </w:tabs>
              <w:spacing w:line="240" w:lineRule="auto"/>
              <w:ind w:left="171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2024" w:type="dxa"/>
          </w:tcPr>
          <w:p w14:paraId="623D98B6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3BDE61A9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70187061" w14:textId="7D01747A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749C3983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</w:tcPr>
          <w:p w14:paraId="28575598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1" w:type="dxa"/>
          </w:tcPr>
          <w:p w14:paraId="397B7D90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9"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</w:tcPr>
          <w:p w14:paraId="518CD2E1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282EC37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3ACB1BB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3" w:type="dxa"/>
          </w:tcPr>
          <w:p w14:paraId="632B0BCD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0570B282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</w:tcPr>
          <w:p w14:paraId="4F7CE271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0507F241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55BFE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2606D17A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1" w:type="dxa"/>
          </w:tcPr>
          <w:p w14:paraId="6E9F039E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</w:tcPr>
          <w:p w14:paraId="655ABD7B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52405E7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203502D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1" w:type="dxa"/>
          </w:tcPr>
          <w:p w14:paraId="44279F58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3F18DA5F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2A532E" w:rsidRPr="009A10D1" w14:paraId="50D5E22C" w14:textId="77777777" w:rsidTr="00F60669">
        <w:tc>
          <w:tcPr>
            <w:tcW w:w="2305" w:type="dxa"/>
            <w:gridSpan w:val="2"/>
          </w:tcPr>
          <w:p w14:paraId="00BC0C9E" w14:textId="77777777" w:rsidR="002A532E" w:rsidRPr="009A10D1" w:rsidRDefault="002A532E" w:rsidP="002A532E">
            <w:pPr>
              <w:tabs>
                <w:tab w:val="left" w:pos="988"/>
              </w:tabs>
              <w:spacing w:line="240" w:lineRule="auto"/>
              <w:ind w:left="171" w:right="-108" w:hanging="126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  <w:tc>
          <w:tcPr>
            <w:tcW w:w="2024" w:type="dxa"/>
          </w:tcPr>
          <w:p w14:paraId="493CA858" w14:textId="203E1D6A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(คอนโดมิเนียม)</w:t>
            </w:r>
          </w:p>
        </w:tc>
        <w:tc>
          <w:tcPr>
            <w:tcW w:w="810" w:type="dxa"/>
          </w:tcPr>
          <w:p w14:paraId="2DB475AE" w14:textId="68C820BB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</w:tcPr>
          <w:p w14:paraId="3713127C" w14:textId="06A7BB8E" w:rsidR="002A532E" w:rsidRPr="009A10D1" w:rsidRDefault="00117B55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718" w:type="dxa"/>
          </w:tcPr>
          <w:p w14:paraId="71B8EE2B" w14:textId="55DB744D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721" w:type="dxa"/>
          </w:tcPr>
          <w:p w14:paraId="5E95E0A1" w14:textId="71BC9C62" w:rsidR="002A532E" w:rsidRPr="009A10D1" w:rsidRDefault="00117B55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64.00</w:t>
            </w:r>
          </w:p>
        </w:tc>
        <w:tc>
          <w:tcPr>
            <w:tcW w:w="811" w:type="dxa"/>
          </w:tcPr>
          <w:p w14:paraId="36D767D1" w14:textId="23633DB2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64.00</w:t>
            </w:r>
          </w:p>
        </w:tc>
        <w:tc>
          <w:tcPr>
            <w:tcW w:w="717" w:type="dxa"/>
          </w:tcPr>
          <w:p w14:paraId="00B682EA" w14:textId="6BC85C54" w:rsidR="002A532E" w:rsidRPr="009A10D1" w:rsidRDefault="00117B55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C8F125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BD803BD" w14:textId="49C86E7B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0914533D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6BC9FC03" w14:textId="008AEA25" w:rsidR="002A532E" w:rsidRPr="009A10D1" w:rsidRDefault="00117B55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</w:tcPr>
          <w:p w14:paraId="3ED5E96A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2F6857C2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0FB758F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9D9BEBF" w14:textId="6C454902" w:rsidR="002A532E" w:rsidRPr="009A10D1" w:rsidRDefault="00117B55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11779063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</w:tcPr>
          <w:p w14:paraId="32EAE821" w14:textId="46B0EF23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8D7FC5F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10F9C62B" w14:textId="390EBB14" w:rsidR="002A532E" w:rsidRPr="009A10D1" w:rsidRDefault="00117B55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59342AA0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41540F25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A532E" w:rsidRPr="009A10D1" w14:paraId="201BEFA3" w14:textId="77777777" w:rsidTr="00F60669">
        <w:tc>
          <w:tcPr>
            <w:tcW w:w="2305" w:type="dxa"/>
            <w:gridSpan w:val="2"/>
          </w:tcPr>
          <w:p w14:paraId="385282C2" w14:textId="77777777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eastAsia="ko-KR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  <w:t>ถือหุ้นผ่านทาง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2024" w:type="dxa"/>
          </w:tcPr>
          <w:p w14:paraId="506F1EF9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7D37600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52040FC5" w14:textId="7F137098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00DDE631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</w:tcPr>
          <w:p w14:paraId="5BD48F4F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</w:tcPr>
          <w:p w14:paraId="048ABBAC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594E58A0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AAD33C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D7667DC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127B2C34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1A5B9318" w14:textId="77777777" w:rsidR="002A532E" w:rsidRPr="009A10D1" w:rsidRDefault="002A532E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</w:tcPr>
          <w:p w14:paraId="4626CF25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59E58699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697259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4954A735" w14:textId="77777777" w:rsidR="002A532E" w:rsidRPr="009A10D1" w:rsidRDefault="002A532E" w:rsidP="002A532E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4F9F8527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</w:tcPr>
          <w:p w14:paraId="35C40E66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6921BE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54042D4" w14:textId="77777777" w:rsidR="002A532E" w:rsidRPr="009A10D1" w:rsidRDefault="002A532E" w:rsidP="002A532E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</w:tcPr>
          <w:p w14:paraId="0D507977" w14:textId="77777777" w:rsidR="002A532E" w:rsidRPr="009A10D1" w:rsidRDefault="002A532E" w:rsidP="002A532E">
            <w:pPr>
              <w:tabs>
                <w:tab w:val="decimal" w:pos="88"/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350716B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32E" w:rsidRPr="009A10D1" w14:paraId="098664EC" w14:textId="77777777" w:rsidTr="00F60669">
        <w:tc>
          <w:tcPr>
            <w:tcW w:w="2305" w:type="dxa"/>
            <w:gridSpan w:val="2"/>
          </w:tcPr>
          <w:p w14:paraId="6AC50AEB" w14:textId="77777777" w:rsidR="002A532E" w:rsidRPr="009A10D1" w:rsidRDefault="002A532E" w:rsidP="002A532E">
            <w:pPr>
              <w:tabs>
                <w:tab w:val="left" w:pos="988"/>
              </w:tabs>
              <w:spacing w:line="240" w:lineRule="auto"/>
              <w:ind w:left="171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2024" w:type="dxa"/>
          </w:tcPr>
          <w:p w14:paraId="2440B6E2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810" w:type="dxa"/>
          </w:tcPr>
          <w:p w14:paraId="406230C0" w14:textId="77777777" w:rsidR="002A532E" w:rsidRPr="009A10D1" w:rsidRDefault="002A532E" w:rsidP="002A532E">
            <w:pPr>
              <w:tabs>
                <w:tab w:val="decimal" w:pos="338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61B4C9F3" w14:textId="76629E5C" w:rsidR="002A532E" w:rsidRPr="009A10D1" w:rsidRDefault="002A532E" w:rsidP="002A532E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6FB464EA" w14:textId="77777777" w:rsidR="002A532E" w:rsidRPr="009A10D1" w:rsidRDefault="002A532E" w:rsidP="002A532E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</w:tcPr>
          <w:p w14:paraId="76904596" w14:textId="77777777" w:rsidR="002A532E" w:rsidRPr="009A10D1" w:rsidRDefault="002A532E" w:rsidP="002A532E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17CA90F1" w14:textId="77777777" w:rsidR="002A532E" w:rsidRPr="009A10D1" w:rsidRDefault="002A532E" w:rsidP="002A532E">
            <w:pPr>
              <w:tabs>
                <w:tab w:val="decimal" w:pos="445"/>
              </w:tabs>
              <w:spacing w:line="240" w:lineRule="auto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</w:tcPr>
          <w:p w14:paraId="5127345B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1079D9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B1F5E29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6C2D0D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1A09239E" w14:textId="77777777" w:rsidR="002A532E" w:rsidRPr="009A10D1" w:rsidRDefault="002A532E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</w:tcPr>
          <w:p w14:paraId="6BA81A58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2B0799C8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DA35237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5D95E989" w14:textId="77777777" w:rsidR="002A532E" w:rsidRPr="009A10D1" w:rsidRDefault="002A532E" w:rsidP="002A532E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5B2D19A4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</w:tcPr>
          <w:p w14:paraId="6C3D7F7E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50F997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383D039" w14:textId="77777777" w:rsidR="002A532E" w:rsidRPr="009A10D1" w:rsidRDefault="002A532E" w:rsidP="002A532E">
            <w:pPr>
              <w:tabs>
                <w:tab w:val="decimal" w:pos="88"/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</w:tcPr>
          <w:p w14:paraId="02D807A8" w14:textId="77777777" w:rsidR="002A532E" w:rsidRPr="009A10D1" w:rsidRDefault="002A532E" w:rsidP="002A532E">
            <w:pPr>
              <w:tabs>
                <w:tab w:val="decimal" w:pos="88"/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34AA6F8E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32E" w:rsidRPr="009A10D1" w14:paraId="5B10EC21" w14:textId="77777777" w:rsidTr="00F60669">
        <w:tc>
          <w:tcPr>
            <w:tcW w:w="2305" w:type="dxa"/>
            <w:gridSpan w:val="2"/>
          </w:tcPr>
          <w:p w14:paraId="03DA5D0C" w14:textId="77777777" w:rsidR="002A532E" w:rsidRPr="009A10D1" w:rsidRDefault="002A532E" w:rsidP="002A532E">
            <w:pPr>
              <w:tabs>
                <w:tab w:val="left" w:pos="988"/>
              </w:tabs>
              <w:spacing w:line="240" w:lineRule="auto"/>
              <w:ind w:left="171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024" w:type="dxa"/>
          </w:tcPr>
          <w:p w14:paraId="6B304862" w14:textId="09FB3F35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อ๊อกไซด์และเคมีภัณฑ์</w:t>
            </w:r>
          </w:p>
        </w:tc>
        <w:tc>
          <w:tcPr>
            <w:tcW w:w="810" w:type="dxa"/>
          </w:tcPr>
          <w:p w14:paraId="7E9B0599" w14:textId="0020FF7C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</w:tcPr>
          <w:p w14:paraId="3655CC31" w14:textId="598EA2DC" w:rsidR="002A532E" w:rsidRPr="009A10D1" w:rsidRDefault="00117B55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18" w:type="dxa"/>
          </w:tcPr>
          <w:p w14:paraId="14873F8E" w14:textId="36982A39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</w:tcPr>
          <w:p w14:paraId="239DF691" w14:textId="78B95626" w:rsidR="002A532E" w:rsidRPr="009A10D1" w:rsidRDefault="00117B55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6.25</w:t>
            </w:r>
          </w:p>
        </w:tc>
        <w:tc>
          <w:tcPr>
            <w:tcW w:w="811" w:type="dxa"/>
          </w:tcPr>
          <w:p w14:paraId="7E08D331" w14:textId="66314E43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25</w:t>
            </w:r>
          </w:p>
        </w:tc>
        <w:tc>
          <w:tcPr>
            <w:tcW w:w="717" w:type="dxa"/>
          </w:tcPr>
          <w:p w14:paraId="339AF9AF" w14:textId="792AE238" w:rsidR="002A532E" w:rsidRPr="009A10D1" w:rsidRDefault="00117B55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B698437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7A02236B" w14:textId="13946E6C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3F15C039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</w:tcPr>
          <w:p w14:paraId="407C2A64" w14:textId="7D356644" w:rsidR="002A532E" w:rsidRPr="009A10D1" w:rsidRDefault="00117B55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</w:tcPr>
          <w:p w14:paraId="76731671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</w:tcPr>
          <w:p w14:paraId="3830DE45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5CBC23A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</w:tcPr>
          <w:p w14:paraId="34E6F7A6" w14:textId="04A13C83" w:rsidR="002A532E" w:rsidRPr="009A10D1" w:rsidRDefault="00117B55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1BB76736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</w:tcPr>
          <w:p w14:paraId="65FF362A" w14:textId="1005B665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CDE844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1854279C" w14:textId="389B202B" w:rsidR="002A532E" w:rsidRPr="009A10D1" w:rsidRDefault="00117B55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6F805A45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2A13F7AA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A532E" w:rsidRPr="009A10D1" w14:paraId="4BC73330" w14:textId="77777777" w:rsidTr="00F60669">
        <w:tc>
          <w:tcPr>
            <w:tcW w:w="2305" w:type="dxa"/>
            <w:gridSpan w:val="2"/>
            <w:shd w:val="clear" w:color="auto" w:fill="auto"/>
          </w:tcPr>
          <w:p w14:paraId="4757AF88" w14:textId="04C20C48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2024" w:type="dxa"/>
            <w:shd w:val="clear" w:color="auto" w:fill="auto"/>
          </w:tcPr>
          <w:p w14:paraId="09F5DFB5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FABCF56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3893DA6D" w14:textId="1C32B08D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B2F5FDE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037D7A14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7FC10E1B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2C470E88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054076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D86CC88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76132D5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6E7DC69" w14:textId="77777777" w:rsidR="002A532E" w:rsidRPr="009A10D1" w:rsidRDefault="002A532E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77FF8979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149E54A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AEE04F3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840B98B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361AC61D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3C2F1E5A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AC3809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7EEAD33" w14:textId="77777777" w:rsidR="002A532E" w:rsidRPr="009A10D1" w:rsidRDefault="002A532E" w:rsidP="002A532E">
            <w:pPr>
              <w:tabs>
                <w:tab w:val="decimal" w:pos="88"/>
                <w:tab w:val="decimal" w:pos="32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2A776827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1E365DA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32E" w:rsidRPr="009A10D1" w14:paraId="1993CE22" w14:textId="77777777" w:rsidTr="00F60669">
        <w:tc>
          <w:tcPr>
            <w:tcW w:w="2305" w:type="dxa"/>
            <w:gridSpan w:val="2"/>
            <w:shd w:val="clear" w:color="auto" w:fill="auto"/>
          </w:tcPr>
          <w:p w14:paraId="0A31CC2E" w14:textId="77777777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 xml:space="preserve">เซนเซส </w:t>
            </w:r>
            <w:r w:rsidRPr="009A10D1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พร็อพเพอร์ตี้</w:t>
            </w:r>
          </w:p>
          <w:p w14:paraId="04653114" w14:textId="4613636E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ab/>
              <w:t>แมเนจเม้นท์ จำกัด</w:t>
            </w:r>
          </w:p>
        </w:tc>
        <w:tc>
          <w:tcPr>
            <w:tcW w:w="2024" w:type="dxa"/>
            <w:shd w:val="clear" w:color="auto" w:fill="auto"/>
          </w:tcPr>
          <w:p w14:paraId="39187E2B" w14:textId="3A71AAFB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ให้บริการจดทะเบียนจัดตั้งนิติบุคคล และบริหาร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จัดการอาคารชุด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นายหน้าตัวแทนในกิจการที่เกี่ยวข้องกับอสังหาริมทรัพย์</w:t>
            </w:r>
          </w:p>
        </w:tc>
        <w:tc>
          <w:tcPr>
            <w:tcW w:w="810" w:type="dxa"/>
          </w:tcPr>
          <w:p w14:paraId="4CFA033E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E3A825B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7B32AB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13F4145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85E0E4" w14:textId="13633D9C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03407C45" w14:textId="77777777" w:rsidR="000017B6" w:rsidRPr="009A10D1" w:rsidRDefault="000017B6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7A208D" w14:textId="77777777" w:rsidR="000017B6" w:rsidRPr="009A10D1" w:rsidRDefault="000017B6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C2824B" w14:textId="77777777" w:rsidR="000017B6" w:rsidRPr="009A10D1" w:rsidRDefault="000017B6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4A86751" w14:textId="77777777" w:rsidR="000017B6" w:rsidRPr="009A10D1" w:rsidRDefault="000017B6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79A42DE" w14:textId="400D2DF2" w:rsidR="002A532E" w:rsidRPr="009A10D1" w:rsidRDefault="00117B55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18" w:type="dxa"/>
            <w:shd w:val="clear" w:color="auto" w:fill="auto"/>
          </w:tcPr>
          <w:p w14:paraId="6F124F5D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4042AA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4A3C71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43162A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8ABCB5" w14:textId="272046A6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21" w:type="dxa"/>
            <w:shd w:val="clear" w:color="auto" w:fill="auto"/>
          </w:tcPr>
          <w:p w14:paraId="2B4A5F8B" w14:textId="77777777" w:rsidR="000017B6" w:rsidRPr="009A10D1" w:rsidRDefault="000017B6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24A840" w14:textId="77777777" w:rsidR="000017B6" w:rsidRPr="009A10D1" w:rsidRDefault="000017B6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9400858" w14:textId="77777777" w:rsidR="000017B6" w:rsidRPr="009A10D1" w:rsidRDefault="000017B6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E5FB35" w14:textId="77777777" w:rsidR="000017B6" w:rsidRPr="009A10D1" w:rsidRDefault="000017B6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FFE103" w14:textId="588CF6D4" w:rsidR="002A532E" w:rsidRPr="009A10D1" w:rsidRDefault="000017B6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40.00</w:t>
            </w:r>
          </w:p>
        </w:tc>
        <w:tc>
          <w:tcPr>
            <w:tcW w:w="811" w:type="dxa"/>
            <w:shd w:val="clear" w:color="auto" w:fill="auto"/>
          </w:tcPr>
          <w:p w14:paraId="1C2E881E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CDFA00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FCC1A6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A50F59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C4AFF0" w14:textId="15CDBBA9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40.00</w:t>
            </w:r>
          </w:p>
        </w:tc>
        <w:tc>
          <w:tcPr>
            <w:tcW w:w="717" w:type="dxa"/>
            <w:shd w:val="clear" w:color="auto" w:fill="auto"/>
          </w:tcPr>
          <w:p w14:paraId="66285F6A" w14:textId="77777777" w:rsidR="000017B6" w:rsidRPr="009A10D1" w:rsidRDefault="000017B6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081FD0" w14:textId="77777777" w:rsidR="000017B6" w:rsidRPr="009A10D1" w:rsidRDefault="000017B6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FCA411" w14:textId="77777777" w:rsidR="000017B6" w:rsidRPr="009A10D1" w:rsidRDefault="000017B6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524126" w14:textId="77777777" w:rsidR="000017B6" w:rsidRPr="009A10D1" w:rsidRDefault="000017B6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AD58EA" w14:textId="532ED29A" w:rsidR="002A532E" w:rsidRPr="009A10D1" w:rsidRDefault="000017B6" w:rsidP="002A532E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8F7AE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137108E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8300DC" w14:textId="646C4371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64359F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EBCC36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27FBF6" w14:textId="05A3C5E6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FA0A3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44B83DE" w14:textId="77777777" w:rsidR="000017B6" w:rsidRPr="009A10D1" w:rsidRDefault="000017B6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FDE165" w14:textId="77777777" w:rsidR="000017B6" w:rsidRPr="009A10D1" w:rsidRDefault="000017B6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0D3748" w14:textId="77777777" w:rsidR="000017B6" w:rsidRPr="009A10D1" w:rsidRDefault="000017B6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18C13F" w14:textId="77777777" w:rsidR="000017B6" w:rsidRPr="009A10D1" w:rsidRDefault="000017B6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EEB612" w14:textId="280EA691" w:rsidR="002A532E" w:rsidRPr="009A10D1" w:rsidRDefault="000017B6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6CB9DCB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521B56E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3A18E5" w14:textId="0E6AD5DC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9B0CD9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B294B7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DA0485" w14:textId="76AF934B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AEC61C4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B11AE27" w14:textId="77777777" w:rsidR="000017B6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1A8EBF" w14:textId="77777777" w:rsidR="000017B6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B19460" w14:textId="77777777" w:rsidR="000017B6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38AC0C" w14:textId="77777777" w:rsidR="000017B6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E160A4" w14:textId="6C960B34" w:rsidR="002A532E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8454FF7" w14:textId="77777777" w:rsidR="002A532E" w:rsidRPr="009A10D1" w:rsidRDefault="002A532E" w:rsidP="002A532E">
            <w:pPr>
              <w:tabs>
                <w:tab w:val="decimal" w:pos="88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650D6A43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B28533" w14:textId="0DC00AD0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6B8430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927A4B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F481EC" w14:textId="7A99E92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91CE3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3460E2A1" w14:textId="77777777" w:rsidR="000017B6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620547" w14:textId="77777777" w:rsidR="000017B6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E579E8" w14:textId="77777777" w:rsidR="000017B6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1CC2ED" w14:textId="77777777" w:rsidR="000017B6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0D47FC" w14:textId="38827DB1" w:rsidR="002A532E" w:rsidRPr="009A10D1" w:rsidRDefault="000017B6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B8F82FC" w14:textId="77777777" w:rsidR="002A532E" w:rsidRPr="009A10D1" w:rsidRDefault="002A532E" w:rsidP="002A532E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683893F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34EEAF" w14:textId="39D9B950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A7035B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DD4E4B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B57D46" w14:textId="5A9FC1DE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2A532E" w:rsidRPr="009A10D1" w14:paraId="5D4519DE" w14:textId="77777777" w:rsidTr="00F60669">
        <w:trPr>
          <w:trHeight w:val="65"/>
        </w:trPr>
        <w:tc>
          <w:tcPr>
            <w:tcW w:w="2305" w:type="dxa"/>
            <w:gridSpan w:val="2"/>
            <w:shd w:val="clear" w:color="auto" w:fill="auto"/>
          </w:tcPr>
          <w:p w14:paraId="59FC8100" w14:textId="77777777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46EDCD9E" w14:textId="77777777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2024" w:type="dxa"/>
            <w:shd w:val="clear" w:color="auto" w:fill="auto"/>
          </w:tcPr>
          <w:p w14:paraId="2BF60077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 ตัวแทน ในกิจการที่เกี่ยวข้องกับอสังหาริมทรัพย์</w:t>
            </w:r>
          </w:p>
        </w:tc>
        <w:tc>
          <w:tcPr>
            <w:tcW w:w="810" w:type="dxa"/>
          </w:tcPr>
          <w:p w14:paraId="35952A76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E65C9D" w14:textId="1C0A6FA3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7E683182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56D566" w14:textId="2118A67F" w:rsidR="000017B6" w:rsidRPr="009A10D1" w:rsidRDefault="000017B6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18" w:type="dxa"/>
            <w:shd w:val="clear" w:color="auto" w:fill="auto"/>
          </w:tcPr>
          <w:p w14:paraId="39F5901C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FF9E7C" w14:textId="4172372F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3888AD57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E10ED3" w14:textId="6EEDA61A" w:rsidR="000017B6" w:rsidRPr="009A10D1" w:rsidRDefault="000017B6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5.00</w:t>
            </w:r>
          </w:p>
        </w:tc>
        <w:tc>
          <w:tcPr>
            <w:tcW w:w="811" w:type="dxa"/>
            <w:shd w:val="clear" w:color="auto" w:fill="auto"/>
          </w:tcPr>
          <w:p w14:paraId="29DD42DF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2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5A97B8" w14:textId="36460A25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53FFAC01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0FEEAF" w14:textId="12768F2A" w:rsidR="000017B6" w:rsidRPr="009A10D1" w:rsidRDefault="000017B6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4758E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74A1612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DB4EF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A533388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8F11C09" w14:textId="77777777" w:rsidR="002A532E" w:rsidRPr="009A10D1" w:rsidRDefault="002A532E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4FE293" w14:textId="54CD8BEA" w:rsidR="000017B6" w:rsidRPr="009A10D1" w:rsidRDefault="000017B6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3B3E74F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2B98FA4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C83DE1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3FA962A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7CAFC1B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633A62" w14:textId="41369038" w:rsidR="000017B6" w:rsidRPr="009A10D1" w:rsidRDefault="000017B6" w:rsidP="000017B6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CC37E71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1F08F1FD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382E35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51830A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5000E0C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27A657" w14:textId="2E27B0D0" w:rsidR="000017B6" w:rsidRPr="009A10D1" w:rsidRDefault="000017B6" w:rsidP="000017B6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0253B09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9CC7B62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A65CDB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2A532E" w:rsidRPr="009A10D1" w14:paraId="1B9B0058" w14:textId="77777777" w:rsidTr="00F60669">
        <w:tc>
          <w:tcPr>
            <w:tcW w:w="2305" w:type="dxa"/>
            <w:gridSpan w:val="2"/>
            <w:shd w:val="clear" w:color="auto" w:fill="auto"/>
          </w:tcPr>
          <w:p w14:paraId="19FA3022" w14:textId="77777777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2024" w:type="dxa"/>
            <w:shd w:val="clear" w:color="auto" w:fill="auto"/>
          </w:tcPr>
          <w:p w14:paraId="2E154E30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64CA994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2654602" w14:textId="6C7BD94F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23B618B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B19C86C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72AA72D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6A5C5AA3" w14:textId="77777777" w:rsidR="002A532E" w:rsidRPr="009A10D1" w:rsidRDefault="002A532E" w:rsidP="002A532E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0E11A1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AC73556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7561B28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D5C8B20" w14:textId="77777777" w:rsidR="002A532E" w:rsidRPr="009A10D1" w:rsidRDefault="002A532E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25209F0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05428AF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7A99C04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0D30225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A06243A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48A8964B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69A9131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72C0C563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86156D5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94D0A8F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32E" w:rsidRPr="009A10D1" w14:paraId="5B232B48" w14:textId="77777777" w:rsidTr="00F60669">
        <w:tc>
          <w:tcPr>
            <w:tcW w:w="2305" w:type="dxa"/>
            <w:gridSpan w:val="2"/>
            <w:shd w:val="clear" w:color="auto" w:fill="auto"/>
          </w:tcPr>
          <w:p w14:paraId="70F63EE1" w14:textId="77777777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eastAsia="ko-KR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เลิศรัฐการ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พร็อพเพอร์ตี้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</w:p>
          <w:p w14:paraId="31D74044" w14:textId="447CB15D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9A10D1">
              <w:rPr>
                <w:rFonts w:asciiTheme="majorBidi" w:hAnsiTheme="majorBidi" w:cstheme="majorBidi"/>
                <w:szCs w:val="22"/>
                <w:lang w:eastAsia="ko-KR"/>
              </w:rPr>
              <w:tab/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ดีเวลลอปเม้นท์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จำกัด</w:t>
            </w:r>
          </w:p>
        </w:tc>
        <w:tc>
          <w:tcPr>
            <w:tcW w:w="2024" w:type="dxa"/>
            <w:shd w:val="clear" w:color="auto" w:fill="auto"/>
          </w:tcPr>
          <w:p w14:paraId="29C9345D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26EAAE73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7EC0C69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C33DA3" w14:textId="7140EA7A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1C176813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DAC8C4D" w14:textId="597C972C" w:rsidR="001D147C" w:rsidRPr="009A10D1" w:rsidRDefault="001D147C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18" w:type="dxa"/>
            <w:shd w:val="clear" w:color="auto" w:fill="auto"/>
          </w:tcPr>
          <w:p w14:paraId="017FA691" w14:textId="77777777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EB0AF62" w14:textId="0D3A27E0" w:rsidR="002A532E" w:rsidRPr="009A10D1" w:rsidRDefault="002A532E" w:rsidP="003D545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3FC538FB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3D43E92" w14:textId="143AC230" w:rsidR="001D147C" w:rsidRPr="009A10D1" w:rsidRDefault="001D147C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450.00</w:t>
            </w:r>
          </w:p>
        </w:tc>
        <w:tc>
          <w:tcPr>
            <w:tcW w:w="811" w:type="dxa"/>
            <w:shd w:val="clear" w:color="auto" w:fill="auto"/>
          </w:tcPr>
          <w:p w14:paraId="1F6A8D99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BED5D4" w14:textId="7C699A58" w:rsidR="002A532E" w:rsidRPr="009A10D1" w:rsidRDefault="002A532E" w:rsidP="002A532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450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6ACE3870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E83488" w14:textId="04581DD2" w:rsidR="001D147C" w:rsidRPr="009A10D1" w:rsidRDefault="001D147C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409F7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56F2A4A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B61F64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DF163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4297E1E" w14:textId="77777777" w:rsidR="002A532E" w:rsidRPr="009A10D1" w:rsidRDefault="002A532E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EEECE6" w14:textId="66D7FB85" w:rsidR="001D147C" w:rsidRPr="009A10D1" w:rsidRDefault="001D147C" w:rsidP="00226CA2">
            <w:pPr>
              <w:tabs>
                <w:tab w:val="decimal" w:pos="20"/>
                <w:tab w:val="decimal" w:pos="1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5031988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2F75869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07A477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E3D277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EF2CFA8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A8483E" w14:textId="54153DFE" w:rsidR="001D147C" w:rsidRPr="009A10D1" w:rsidRDefault="001D147C" w:rsidP="004044F1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BE85055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A5EB69B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90171A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D2FC2A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3FBA5FF3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E0CD25" w14:textId="6BFFD01B" w:rsidR="001D147C" w:rsidRPr="009A10D1" w:rsidRDefault="001D147C" w:rsidP="004044F1">
            <w:pPr>
              <w:tabs>
                <w:tab w:val="decimal" w:pos="8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72AD584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14DF0F5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21D634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A7D44" w:rsidRPr="009A10D1" w14:paraId="4941A1C0" w14:textId="77777777" w:rsidTr="00F60669">
        <w:tc>
          <w:tcPr>
            <w:tcW w:w="2305" w:type="dxa"/>
            <w:gridSpan w:val="2"/>
            <w:shd w:val="clear" w:color="auto" w:fill="auto"/>
          </w:tcPr>
          <w:p w14:paraId="3BF63921" w14:textId="77777777" w:rsidR="00EA7D44" w:rsidRPr="009A10D1" w:rsidRDefault="00EA7D44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024" w:type="dxa"/>
            <w:shd w:val="clear" w:color="auto" w:fill="auto"/>
          </w:tcPr>
          <w:p w14:paraId="6FFA86AB" w14:textId="77777777" w:rsidR="00EA7D44" w:rsidRPr="009A10D1" w:rsidRDefault="00EA7D44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90D4C99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E407ACD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AB3CFA1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F31466E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067B5DD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05B8B934" w14:textId="77777777" w:rsidR="00EA7D44" w:rsidRPr="009A10D1" w:rsidRDefault="00EA7D44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AA5B22C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1B0F0E3" w14:textId="77777777" w:rsidR="00EA7D44" w:rsidRPr="009A10D1" w:rsidRDefault="00EA7D44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C16296D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9402931" w14:textId="77777777" w:rsidR="00EA7D44" w:rsidRPr="009A10D1" w:rsidRDefault="00EA7D44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0D791A8A" w14:textId="77777777" w:rsidR="00EA7D44" w:rsidRPr="009A10D1" w:rsidRDefault="00EA7D44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9FBDC86" w14:textId="77777777" w:rsidR="00EA7D44" w:rsidRPr="009A10D1" w:rsidRDefault="00EA7D44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E47E9F4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7E7176C" w14:textId="77777777" w:rsidR="00EA7D44" w:rsidRPr="009A10D1" w:rsidRDefault="00EA7D44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377A65A6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6D9A5BDB" w14:textId="77777777" w:rsidR="00EA7D44" w:rsidRPr="009A10D1" w:rsidRDefault="00EA7D44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5C2D67F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2EAB9C61" w14:textId="77777777" w:rsidR="00EA7D44" w:rsidRPr="009A10D1" w:rsidRDefault="00EA7D44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089B11B4" w14:textId="77777777" w:rsidR="00EA7D44" w:rsidRPr="009A10D1" w:rsidRDefault="00EA7D44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002DF69" w14:textId="77777777" w:rsidR="00EA7D44" w:rsidRPr="009A10D1" w:rsidRDefault="00EA7D44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A7D44" w:rsidRPr="009A10D1" w14:paraId="1E510F71" w14:textId="77777777" w:rsidTr="001521BE">
        <w:tc>
          <w:tcPr>
            <w:tcW w:w="2305" w:type="dxa"/>
            <w:gridSpan w:val="2"/>
            <w:shd w:val="clear" w:color="auto" w:fill="auto"/>
          </w:tcPr>
          <w:p w14:paraId="307C83BD" w14:textId="77777777" w:rsidR="00EA7D44" w:rsidRPr="009A10D1" w:rsidRDefault="00EA7D44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</w:p>
          <w:p w14:paraId="50D4BA25" w14:textId="77777777" w:rsidR="001521BE" w:rsidRPr="009A10D1" w:rsidRDefault="001521B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</w:p>
          <w:p w14:paraId="78BFD86F" w14:textId="77777777" w:rsidR="001521BE" w:rsidRPr="009A10D1" w:rsidRDefault="001521B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</w:p>
          <w:p w14:paraId="75E71E16" w14:textId="25F1753F" w:rsidR="001521BE" w:rsidRPr="009A10D1" w:rsidRDefault="006663C8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24" w:type="dxa"/>
            <w:shd w:val="clear" w:color="auto" w:fill="auto"/>
          </w:tcPr>
          <w:p w14:paraId="3E7A1BF1" w14:textId="77777777" w:rsidR="00EA7D44" w:rsidRPr="009A10D1" w:rsidRDefault="00EA7D44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D8EC065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877C659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46010E49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18DEB13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2C80089A" w14:textId="77777777" w:rsidR="00EA7D44" w:rsidRPr="009A10D1" w:rsidRDefault="00EA7D44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6D6C779" w14:textId="77777777" w:rsidR="00EA7D44" w:rsidRPr="009A10D1" w:rsidRDefault="00EA7D44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8AF4A65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7C5CB93" w14:textId="77777777" w:rsidR="00EA7D44" w:rsidRPr="009A10D1" w:rsidRDefault="00EA7D44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A1F99CC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95C0751" w14:textId="77777777" w:rsidR="00EA7D44" w:rsidRPr="009A10D1" w:rsidRDefault="00EA7D44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0A9190F6" w14:textId="77777777" w:rsidR="00EA7D44" w:rsidRPr="009A10D1" w:rsidRDefault="00EA7D44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D72DB60" w14:textId="77777777" w:rsidR="00EA7D44" w:rsidRPr="009A10D1" w:rsidRDefault="00EA7D44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A56B996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C1A5C73" w14:textId="77777777" w:rsidR="00EA7D44" w:rsidRPr="009A10D1" w:rsidRDefault="00EA7D44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A598104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36B75D1B" w14:textId="77777777" w:rsidR="00EA7D44" w:rsidRPr="009A10D1" w:rsidRDefault="00EA7D44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37BA8CE" w14:textId="77777777" w:rsidR="00EA7D44" w:rsidRPr="009A10D1" w:rsidRDefault="00EA7D44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2A07B211" w14:textId="77777777" w:rsidR="00EA7D44" w:rsidRPr="009A10D1" w:rsidRDefault="00EA7D44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0446F7BE" w14:textId="77777777" w:rsidR="00EA7D44" w:rsidRPr="009A10D1" w:rsidRDefault="00EA7D44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19AE507" w14:textId="77777777" w:rsidR="00EA7D44" w:rsidRPr="009A10D1" w:rsidRDefault="00EA7D44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32E" w:rsidRPr="009A10D1" w14:paraId="5AE090BB" w14:textId="77777777" w:rsidTr="001521BE">
        <w:tc>
          <w:tcPr>
            <w:tcW w:w="2305" w:type="dxa"/>
            <w:gridSpan w:val="2"/>
            <w:shd w:val="clear" w:color="auto" w:fill="auto"/>
          </w:tcPr>
          <w:p w14:paraId="425DF1A6" w14:textId="578AEEF5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“UVC”</w:t>
            </w:r>
          </w:p>
        </w:tc>
        <w:tc>
          <w:tcPr>
            <w:tcW w:w="2024" w:type="dxa"/>
            <w:shd w:val="clear" w:color="auto" w:fill="auto"/>
          </w:tcPr>
          <w:p w14:paraId="290C5023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86B1898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F9B5CCE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6441FA8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E7F3B30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20E5B09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BC71D65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0BF7D37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D33726F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9B9E2CA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B3E50BF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0ACA8D8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AD6513F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AF78B24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5A1D930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0D1602F9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07CB997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BE892F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545C22DE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DB27D95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3889C49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32E" w:rsidRPr="009A10D1" w14:paraId="20ACEB5F" w14:textId="77777777" w:rsidTr="001521BE">
        <w:tc>
          <w:tcPr>
            <w:tcW w:w="2305" w:type="dxa"/>
            <w:gridSpan w:val="2"/>
            <w:shd w:val="clear" w:color="auto" w:fill="auto"/>
          </w:tcPr>
          <w:p w14:paraId="747961D7" w14:textId="6D7424B2" w:rsidR="002A532E" w:rsidRPr="009A10D1" w:rsidRDefault="002A532E" w:rsidP="002A532E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ฟอร์เวิร์ด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ซิสเต็ม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eastAsia="ko-KR" w:bidi="th-TH"/>
              </w:rPr>
              <w:t>จำกัด</w:t>
            </w:r>
          </w:p>
        </w:tc>
        <w:tc>
          <w:tcPr>
            <w:tcW w:w="2024" w:type="dxa"/>
            <w:shd w:val="clear" w:color="auto" w:fill="auto"/>
          </w:tcPr>
          <w:p w14:paraId="1BB0ADB0" w14:textId="77777777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6FAB72FB" w14:textId="6403F780" w:rsidR="002A532E" w:rsidRPr="009A10D1" w:rsidRDefault="002A532E" w:rsidP="002A532E">
            <w:pPr>
              <w:pStyle w:val="acctfourfigures"/>
              <w:tabs>
                <w:tab w:val="clear" w:pos="765"/>
              </w:tabs>
              <w:spacing w:line="240" w:lineRule="auto"/>
              <w:ind w:left="162" w:right="160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 xml:space="preserve">    </w:t>
            </w: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เวลาและอุปกรณ์ควบคุมระบบจอดรถยนต์</w:t>
            </w:r>
          </w:p>
        </w:tc>
        <w:tc>
          <w:tcPr>
            <w:tcW w:w="810" w:type="dxa"/>
          </w:tcPr>
          <w:p w14:paraId="1A14A247" w14:textId="77777777" w:rsidR="002749D9" w:rsidRPr="009A10D1" w:rsidRDefault="002749D9" w:rsidP="002749D9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E2EEB64" w14:textId="77777777" w:rsidR="002749D9" w:rsidRPr="009A10D1" w:rsidRDefault="002749D9" w:rsidP="002749D9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F670D62" w14:textId="24A23744" w:rsidR="002A532E" w:rsidRPr="009A10D1" w:rsidRDefault="002A532E" w:rsidP="002749D9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4E0CAC75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28F47A" w14:textId="77777777" w:rsidR="001D147C" w:rsidRPr="009A10D1" w:rsidRDefault="001D147C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F79285D" w14:textId="402D9138" w:rsidR="001D147C" w:rsidRPr="009A10D1" w:rsidRDefault="001D147C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718" w:type="dxa"/>
            <w:shd w:val="clear" w:color="auto" w:fill="auto"/>
          </w:tcPr>
          <w:p w14:paraId="584740B8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08ABD2B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0E67BA" w14:textId="3C2D5A3C" w:rsidR="002A532E" w:rsidRPr="009A10D1" w:rsidRDefault="002A532E" w:rsidP="002A532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5FC33237" w14:textId="77777777" w:rsidR="002A532E" w:rsidRPr="009A10D1" w:rsidRDefault="002A532E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2A48AD3" w14:textId="77777777" w:rsidR="001D147C" w:rsidRPr="009A10D1" w:rsidRDefault="001D147C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1AE32A6" w14:textId="0DC798DB" w:rsidR="001D147C" w:rsidRPr="009A10D1" w:rsidRDefault="001D147C" w:rsidP="002A532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40.00</w:t>
            </w:r>
          </w:p>
        </w:tc>
        <w:tc>
          <w:tcPr>
            <w:tcW w:w="811" w:type="dxa"/>
            <w:shd w:val="clear" w:color="auto" w:fill="auto"/>
          </w:tcPr>
          <w:p w14:paraId="7A61D66E" w14:textId="77777777" w:rsidR="002A532E" w:rsidRPr="009A10D1" w:rsidRDefault="002A532E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66C3752" w14:textId="76B3012D" w:rsidR="002A532E" w:rsidRPr="009A10D1" w:rsidRDefault="002A532E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2D9C952" w14:textId="6A723FE7" w:rsidR="002A532E" w:rsidRPr="009A10D1" w:rsidRDefault="002A532E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40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54BC0BFB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A2C36F" w14:textId="77777777" w:rsidR="001D147C" w:rsidRPr="009A10D1" w:rsidRDefault="001D147C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0D1F69" w14:textId="44303711" w:rsidR="001D147C" w:rsidRPr="009A10D1" w:rsidRDefault="001D147C" w:rsidP="0040661B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7AEA11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4438ED1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CA9361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726FBC" w14:textId="3C84FDEE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93545CF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25CBDDA" w14:textId="77777777" w:rsidR="002A532E" w:rsidRPr="009A10D1" w:rsidRDefault="002A532E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E29E9C" w14:textId="77777777" w:rsidR="001D147C" w:rsidRPr="009A10D1" w:rsidRDefault="001D147C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C3C6C1" w14:textId="1DEBC8F9" w:rsidR="001D147C" w:rsidRPr="009A10D1" w:rsidRDefault="001D147C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0ACA891" w14:textId="77777777" w:rsidR="002A532E" w:rsidRPr="009A10D1" w:rsidRDefault="002A532E" w:rsidP="002A532E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09DD094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576C26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CB7CF8" w14:textId="61DCB1FD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861C11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69D878F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BF69D9" w14:textId="77777777" w:rsidR="001D147C" w:rsidRPr="009A10D1" w:rsidRDefault="001D147C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FC08B" w14:textId="114C8EEA" w:rsidR="001D147C" w:rsidRPr="009A10D1" w:rsidRDefault="001D147C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BA84D1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1D738DC4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126CCB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86041D" w14:textId="5EE4AAB8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58C398" w14:textId="77777777" w:rsidR="002A532E" w:rsidRPr="009A10D1" w:rsidRDefault="002A532E" w:rsidP="002A532E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1EB6D665" w14:textId="77777777" w:rsidR="002A532E" w:rsidRPr="009A10D1" w:rsidRDefault="002A532E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D083AC" w14:textId="77777777" w:rsidR="001D147C" w:rsidRPr="009A10D1" w:rsidRDefault="001D147C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54901D" w14:textId="2F583693" w:rsidR="001D147C" w:rsidRPr="009A10D1" w:rsidRDefault="001D147C" w:rsidP="002A532E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7295F9B" w14:textId="77777777" w:rsidR="002A532E" w:rsidRPr="009A10D1" w:rsidRDefault="002A532E" w:rsidP="002A532E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DB351BD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539081" w14:textId="77777777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45AA8F" w14:textId="67DBA4B0" w:rsidR="002A532E" w:rsidRPr="009A10D1" w:rsidRDefault="002A532E" w:rsidP="001963C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0BC7C9A5" w14:textId="77777777" w:rsidTr="001521BE">
        <w:tc>
          <w:tcPr>
            <w:tcW w:w="2305" w:type="dxa"/>
            <w:gridSpan w:val="2"/>
            <w:shd w:val="clear" w:color="auto" w:fill="auto"/>
          </w:tcPr>
          <w:p w14:paraId="0D877280" w14:textId="77777777" w:rsidR="001963C2" w:rsidRPr="009A10D1" w:rsidRDefault="001963C2" w:rsidP="001963C2">
            <w:pPr>
              <w:tabs>
                <w:tab w:val="left" w:pos="988"/>
              </w:tabs>
              <w:spacing w:line="240" w:lineRule="auto"/>
              <w:ind w:left="171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2024" w:type="dxa"/>
            <w:shd w:val="clear" w:color="auto" w:fill="auto"/>
          </w:tcPr>
          <w:p w14:paraId="20404E4D" w14:textId="4E09980E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2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  <w:t>ลงทุนในธุรกิจการจัดการพลังงาน</w:t>
            </w:r>
          </w:p>
        </w:tc>
        <w:tc>
          <w:tcPr>
            <w:tcW w:w="810" w:type="dxa"/>
          </w:tcPr>
          <w:p w14:paraId="1AF90D72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E5CF50B" w14:textId="35B92624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7B2292FB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7498C7" w14:textId="09F827A6" w:rsidR="00325412" w:rsidRPr="009A10D1" w:rsidRDefault="0032541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79.00</w:t>
            </w:r>
          </w:p>
        </w:tc>
        <w:tc>
          <w:tcPr>
            <w:tcW w:w="718" w:type="dxa"/>
            <w:shd w:val="clear" w:color="auto" w:fill="auto"/>
          </w:tcPr>
          <w:p w14:paraId="32B15475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1E003E" w14:textId="5801CA05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79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2F75571C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409831" w14:textId="536D6AEA" w:rsidR="00325412" w:rsidRPr="009A10D1" w:rsidRDefault="0032541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6.88</w:t>
            </w:r>
          </w:p>
        </w:tc>
        <w:tc>
          <w:tcPr>
            <w:tcW w:w="811" w:type="dxa"/>
            <w:shd w:val="clear" w:color="auto" w:fill="auto"/>
          </w:tcPr>
          <w:p w14:paraId="798AAC0F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057F0CB" w14:textId="57F7C4B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88</w:t>
            </w:r>
          </w:p>
        </w:tc>
        <w:tc>
          <w:tcPr>
            <w:tcW w:w="717" w:type="dxa"/>
            <w:shd w:val="clear" w:color="auto" w:fill="auto"/>
          </w:tcPr>
          <w:p w14:paraId="7A8943D0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950F61" w14:textId="7EFB8AC7" w:rsidR="00325412" w:rsidRPr="009A10D1" w:rsidRDefault="0032541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7BD5A2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CC5FA2C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61EB3C" w14:textId="1153F40B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C8A28C7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488EEE2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6A4416" w14:textId="044122C8" w:rsidR="00325412" w:rsidRPr="009A10D1" w:rsidRDefault="0032541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9C2AF45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6EEE940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53E45D" w14:textId="59AEEE0A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66CB15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8BFEA64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3238BF" w14:textId="158FBB19" w:rsidR="00325412" w:rsidRPr="009A10D1" w:rsidRDefault="0032541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FB7B50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6A86C66A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7A1E86" w14:textId="463496B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1D57F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72B9880E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68FAE1" w14:textId="52A57DC4" w:rsidR="00325412" w:rsidRPr="009A10D1" w:rsidRDefault="0032541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36D73D6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E2F21F9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57C25A" w14:textId="381DE6E1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3B197E4B" w14:textId="77777777" w:rsidTr="00844A73">
        <w:tc>
          <w:tcPr>
            <w:tcW w:w="2305" w:type="dxa"/>
            <w:gridSpan w:val="2"/>
            <w:shd w:val="clear" w:color="auto" w:fill="auto"/>
          </w:tcPr>
          <w:p w14:paraId="0A8F7558" w14:textId="77777777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2024" w:type="dxa"/>
            <w:shd w:val="clear" w:color="auto" w:fill="auto"/>
          </w:tcPr>
          <w:p w14:paraId="3C955F80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810" w:type="dxa"/>
          </w:tcPr>
          <w:p w14:paraId="7069BD99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78B448" w14:textId="736FBB01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6B88DF17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2F4798" w14:textId="221B7272" w:rsidR="002F4B0C" w:rsidRPr="009A10D1" w:rsidRDefault="002F4B0C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80.00</w:t>
            </w:r>
          </w:p>
        </w:tc>
        <w:tc>
          <w:tcPr>
            <w:tcW w:w="718" w:type="dxa"/>
            <w:shd w:val="clear" w:color="auto" w:fill="auto"/>
          </w:tcPr>
          <w:p w14:paraId="1611054D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7DA790" w14:textId="26050EAD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80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7998044C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73C11E" w14:textId="455C577F" w:rsidR="002F4B0C" w:rsidRPr="009A10D1" w:rsidRDefault="00F639C0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="002F4B0C" w:rsidRPr="009A10D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1" w:type="dxa"/>
            <w:shd w:val="clear" w:color="auto" w:fill="auto"/>
          </w:tcPr>
          <w:p w14:paraId="30C23AC4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03C63FB" w14:textId="26554666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3E3599FB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1FF03D" w14:textId="29610AC1" w:rsidR="00F639C0" w:rsidRPr="009A10D1" w:rsidRDefault="00F639C0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50168B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D7DD026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7332D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F62F21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026DBBE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E97762" w14:textId="2DC8D0B5" w:rsidR="00F639C0" w:rsidRPr="009A10D1" w:rsidRDefault="00F639C0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695BD79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992A0C0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2DBEC3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AFC36F3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734536E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F05F44" w14:textId="3D718E7C" w:rsidR="00F639C0" w:rsidRPr="009A10D1" w:rsidRDefault="00F639C0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28382A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0A3911EC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7153DE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B40E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23EF8108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4D4892" w14:textId="3635C375" w:rsidR="00F639C0" w:rsidRPr="009A10D1" w:rsidRDefault="00F639C0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EE610CF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B1FB42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4E5B83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77811A1A" w14:textId="77777777" w:rsidTr="00844A73">
        <w:tc>
          <w:tcPr>
            <w:tcW w:w="2305" w:type="dxa"/>
            <w:gridSpan w:val="2"/>
            <w:shd w:val="clear" w:color="auto" w:fill="auto"/>
          </w:tcPr>
          <w:p w14:paraId="72AC6A44" w14:textId="5D204E9F" w:rsidR="00F60669" w:rsidRPr="009A10D1" w:rsidRDefault="001963C2" w:rsidP="00844A73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สโตนเฮ้นจ์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อินเตอร์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จำกัด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(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มหาชน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 xml:space="preserve"> (“STI”)</w:t>
            </w:r>
          </w:p>
        </w:tc>
        <w:tc>
          <w:tcPr>
            <w:tcW w:w="2024" w:type="dxa"/>
            <w:shd w:val="clear" w:color="auto" w:fill="auto"/>
          </w:tcPr>
          <w:p w14:paraId="5B759E00" w14:textId="4A546E1D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</w:t>
            </w:r>
          </w:p>
        </w:tc>
        <w:tc>
          <w:tcPr>
            <w:tcW w:w="810" w:type="dxa"/>
          </w:tcPr>
          <w:p w14:paraId="04B58BB0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90E97A8" w14:textId="2D40B4F0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35AEB8B6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A3B4409" w14:textId="537F8BC9" w:rsidR="00F639C0" w:rsidRPr="009A10D1" w:rsidRDefault="00F639C0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18" w:type="dxa"/>
            <w:shd w:val="clear" w:color="auto" w:fill="auto"/>
          </w:tcPr>
          <w:p w14:paraId="3D1809D7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EADE589" w14:textId="5E3E4C74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21" w:type="dxa"/>
            <w:shd w:val="clear" w:color="auto" w:fill="auto"/>
          </w:tcPr>
          <w:p w14:paraId="46CD7692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4B918F" w14:textId="17213284" w:rsidR="00F639C0" w:rsidRPr="009A10D1" w:rsidRDefault="00F639C0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301.50</w:t>
            </w:r>
          </w:p>
        </w:tc>
        <w:tc>
          <w:tcPr>
            <w:tcW w:w="811" w:type="dxa"/>
            <w:shd w:val="clear" w:color="auto" w:fill="auto"/>
          </w:tcPr>
          <w:p w14:paraId="665AF24A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E1BFE27" w14:textId="4A0DDE3E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301.50</w:t>
            </w:r>
          </w:p>
        </w:tc>
        <w:tc>
          <w:tcPr>
            <w:tcW w:w="717" w:type="dxa"/>
            <w:shd w:val="clear" w:color="auto" w:fill="auto"/>
          </w:tcPr>
          <w:p w14:paraId="433FC673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F20AE4" w14:textId="00ACFFE0" w:rsidR="00F639C0" w:rsidRPr="009A10D1" w:rsidRDefault="00F639C0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895E2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D2F6421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BADCC2" w14:textId="1E214E6E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DB400A0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8795B65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88E799" w14:textId="42B41F0D" w:rsidR="00F639C0" w:rsidRPr="009A10D1" w:rsidRDefault="00F639C0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8299A97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D416A21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1C9407" w14:textId="3191576B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667D67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AD2533D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9A774E" w14:textId="11D01D23" w:rsidR="00F639C0" w:rsidRPr="009A10D1" w:rsidRDefault="00F639C0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8DFC566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5FC11E55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A4C0A1" w14:textId="0EB57AB3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7ED3E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5DB12B5A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932E16" w14:textId="70D90F4F" w:rsidR="00F639C0" w:rsidRPr="009A10D1" w:rsidRDefault="00F639C0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F5BE98B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342264B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1B5463" w14:textId="7BC3F5B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3AA1F778" w14:textId="77777777" w:rsidTr="00844A73">
        <w:tc>
          <w:tcPr>
            <w:tcW w:w="2305" w:type="dxa"/>
            <w:gridSpan w:val="2"/>
            <w:shd w:val="clear" w:color="auto" w:fill="auto"/>
          </w:tcPr>
          <w:p w14:paraId="07B63CE7" w14:textId="304CA2C8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“STI”</w:t>
            </w:r>
          </w:p>
        </w:tc>
        <w:tc>
          <w:tcPr>
            <w:tcW w:w="2024" w:type="dxa"/>
            <w:shd w:val="clear" w:color="auto" w:fill="auto"/>
          </w:tcPr>
          <w:p w14:paraId="754B2FC0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38ACAF5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073BDAD" w14:textId="0FDCC553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3408976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DE6581E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8CF7873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7" w:type="dxa"/>
            <w:shd w:val="clear" w:color="auto" w:fill="auto"/>
          </w:tcPr>
          <w:p w14:paraId="0A4CAFDE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B03943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358ECA7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57B75C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C61DBC2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1388F78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01E4E150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4A4710F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39232BA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4AB0F817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022A6134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EDFA903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55639682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891CF78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CD10B0E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63C2" w:rsidRPr="009A10D1" w14:paraId="2ED5E419" w14:textId="77777777" w:rsidTr="00844A73">
        <w:tc>
          <w:tcPr>
            <w:tcW w:w="2305" w:type="dxa"/>
            <w:gridSpan w:val="2"/>
            <w:shd w:val="clear" w:color="auto" w:fill="auto"/>
          </w:tcPr>
          <w:p w14:paraId="327DFAD7" w14:textId="77777777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สโตนเฮ้นจ์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จำกัด</w:t>
            </w:r>
          </w:p>
          <w:p w14:paraId="03843729" w14:textId="500C7358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(“STH”)</w:t>
            </w:r>
          </w:p>
        </w:tc>
        <w:tc>
          <w:tcPr>
            <w:tcW w:w="2024" w:type="dxa"/>
            <w:shd w:val="clear" w:color="auto" w:fill="auto"/>
          </w:tcPr>
          <w:p w14:paraId="0244D95E" w14:textId="314B3A18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9A10D1">
              <w:rPr>
                <w:rFonts w:asciiTheme="majorBidi" w:hAnsiTheme="majorBidi"/>
                <w:szCs w:val="22"/>
                <w:cs/>
                <w:lang w:bidi="th-TH"/>
              </w:rPr>
              <w:t>บริการด้านการออกแบบงานสถาปัตยกรรมและงานวิศวกรรม</w:t>
            </w:r>
          </w:p>
        </w:tc>
        <w:tc>
          <w:tcPr>
            <w:tcW w:w="810" w:type="dxa"/>
          </w:tcPr>
          <w:p w14:paraId="4F14922B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4FF4CDA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FF3759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A9B34A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2D7FB3" w14:textId="6ABAADC8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32DE7C01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F4ADF6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A6BC93E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51EDF7A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53AAD7" w14:textId="53182AAB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18" w:type="dxa"/>
            <w:shd w:val="clear" w:color="auto" w:fill="auto"/>
          </w:tcPr>
          <w:p w14:paraId="25039231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0C21F1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D7EE09D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77B942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2CDBCB7" w14:textId="3AEF1041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21" w:type="dxa"/>
            <w:shd w:val="clear" w:color="auto" w:fill="auto"/>
          </w:tcPr>
          <w:p w14:paraId="198CD000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A94BC0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B21762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A34A02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CDBBAE" w14:textId="5FDEE186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40.00</w:t>
            </w:r>
          </w:p>
        </w:tc>
        <w:tc>
          <w:tcPr>
            <w:tcW w:w="811" w:type="dxa"/>
            <w:shd w:val="clear" w:color="auto" w:fill="auto"/>
          </w:tcPr>
          <w:p w14:paraId="41244DFD" w14:textId="04286E9B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8D0C2BF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BCBD913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65396E1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4A5DE26" w14:textId="4FCFFBA5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40.00</w:t>
            </w:r>
          </w:p>
        </w:tc>
        <w:tc>
          <w:tcPr>
            <w:tcW w:w="717" w:type="dxa"/>
            <w:shd w:val="clear" w:color="auto" w:fill="auto"/>
          </w:tcPr>
          <w:p w14:paraId="0C138D25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68B92E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1C7C38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358D51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482CC6" w14:textId="027B4734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EA810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248CDA9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D8B2CC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00BDB0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3229AE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647589" w14:textId="6179C973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FDBEA4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A87D78E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B191E7" w14:textId="77777777" w:rsidR="008C26A8" w:rsidRPr="009A10D1" w:rsidRDefault="008C26A8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1C660C" w14:textId="77777777" w:rsidR="008C26A8" w:rsidRPr="009A10D1" w:rsidRDefault="008C26A8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A01F84" w14:textId="77777777" w:rsidR="008C26A8" w:rsidRPr="009A10D1" w:rsidRDefault="008C26A8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878A6D" w14:textId="56E5FA85" w:rsidR="008C26A8" w:rsidRPr="009A10D1" w:rsidRDefault="008C26A8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7D619D7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F9511F3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B465E8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2F1629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26D9DC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AA2751" w14:textId="3772189C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B34E67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078038D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25BE71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26DCBD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C691AB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D3A88B" w14:textId="61CF187F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8F5E89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4566D316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5043F9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FB60F8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B608E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E99C4A" w14:textId="79C3DB03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1D80C7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DB1ED20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9DB951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DED876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E9628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E2071F" w14:textId="11C3430B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937E5E9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1C83B8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BC6530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966FCE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03CB06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7BF796" w14:textId="4D4C1664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58AE24B1" w14:textId="77777777" w:rsidTr="00844A73">
        <w:tc>
          <w:tcPr>
            <w:tcW w:w="2305" w:type="dxa"/>
            <w:gridSpan w:val="2"/>
            <w:shd w:val="clear" w:color="auto" w:fill="auto"/>
          </w:tcPr>
          <w:p w14:paraId="4430AD84" w14:textId="77777777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สโตนเฮ้นจ์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อินเตอร์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</w:p>
          <w:p w14:paraId="6D69DFAE" w14:textId="486CC40E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ab/>
            </w: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เวนเจอร์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จำกัด</w:t>
            </w:r>
            <w:r w:rsidRPr="009A10D1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(“STV”)</w:t>
            </w:r>
          </w:p>
        </w:tc>
        <w:tc>
          <w:tcPr>
            <w:tcW w:w="2024" w:type="dxa"/>
            <w:shd w:val="clear" w:color="auto" w:fill="auto"/>
          </w:tcPr>
          <w:p w14:paraId="11B717C4" w14:textId="41E0951F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/>
                <w:szCs w:val="22"/>
                <w:cs/>
                <w:lang w:bidi="th-TH"/>
              </w:rPr>
              <w:t>การลงทุนในกิจการอื่น และ/หรือเพื่อประกอบธุรกิจที่ปรึกษาหรือธุรกิจอื่น</w:t>
            </w:r>
            <w:r w:rsidRPr="009A10D1">
              <w:rPr>
                <w:rFonts w:asciiTheme="majorBidi" w:hAnsiTheme="majorBidi"/>
                <w:szCs w:val="22"/>
                <w:lang w:bidi="th-TH"/>
              </w:rPr>
              <w:t xml:space="preserve"> </w:t>
            </w:r>
            <w:r w:rsidRPr="009A10D1">
              <w:rPr>
                <w:rFonts w:asciiTheme="majorBidi" w:hAnsiTheme="majorBidi"/>
                <w:szCs w:val="22"/>
                <w:cs/>
                <w:lang w:bidi="th-TH"/>
              </w:rPr>
              <w:t>ๆ</w:t>
            </w:r>
          </w:p>
        </w:tc>
        <w:tc>
          <w:tcPr>
            <w:tcW w:w="810" w:type="dxa"/>
          </w:tcPr>
          <w:p w14:paraId="2004FB38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90E8C2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194140" w14:textId="14EC19B8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27E1C8AD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DD4FE0E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176FED" w14:textId="5698D668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38.12</w:t>
            </w:r>
          </w:p>
        </w:tc>
        <w:tc>
          <w:tcPr>
            <w:tcW w:w="718" w:type="dxa"/>
            <w:shd w:val="clear" w:color="auto" w:fill="auto"/>
          </w:tcPr>
          <w:p w14:paraId="01EFF6ED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DE0A648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2DBA00" w14:textId="5E580B9C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21" w:type="dxa"/>
            <w:shd w:val="clear" w:color="auto" w:fill="auto"/>
          </w:tcPr>
          <w:p w14:paraId="2B7AF83A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2C6171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458936" w14:textId="0D46444D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310.50</w:t>
            </w:r>
          </w:p>
        </w:tc>
        <w:tc>
          <w:tcPr>
            <w:tcW w:w="811" w:type="dxa"/>
            <w:shd w:val="clear" w:color="auto" w:fill="auto"/>
          </w:tcPr>
          <w:p w14:paraId="09F3052A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B19D3A1" w14:textId="77777777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DADB628" w14:textId="38D8AA3F" w:rsidR="001963C2" w:rsidRPr="009A10D1" w:rsidRDefault="001963C2" w:rsidP="00E84D7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/>
              </w:rPr>
              <w:t>310.50</w:t>
            </w:r>
          </w:p>
        </w:tc>
        <w:tc>
          <w:tcPr>
            <w:tcW w:w="717" w:type="dxa"/>
            <w:shd w:val="clear" w:color="auto" w:fill="auto"/>
          </w:tcPr>
          <w:p w14:paraId="179B34F3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9DA5A6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31F8B1" w14:textId="4DE8AB98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1E882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412B41A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A9B6B8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5AF326" w14:textId="3F5003AC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2ED99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71EB945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0BD6FD" w14:textId="77777777" w:rsidR="008C26A8" w:rsidRPr="009A10D1" w:rsidRDefault="008C26A8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5F2996" w14:textId="34438D97" w:rsidR="008C26A8" w:rsidRPr="009A10D1" w:rsidRDefault="008C26A8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3CB3941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F20C808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0B774A" w14:textId="7777777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6063AF" w14:textId="3AC2E657" w:rsidR="001963C2" w:rsidRPr="009A10D1" w:rsidRDefault="001963C2" w:rsidP="00226CA2">
            <w:pPr>
              <w:tabs>
                <w:tab w:val="decimal" w:pos="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DCE7B9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513134D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1EF82E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B2720F" w14:textId="7623C52A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3CE78BA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5CC22AFC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95496B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FA31CA" w14:textId="0B3DF2B9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54F16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71C12418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D2D923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BD6F75" w14:textId="18E0DF65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A69A515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7C256C8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4B944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EEFEB4" w14:textId="4D4A3121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0661B" w:rsidRPr="009A10D1" w14:paraId="0BCE56B5" w14:textId="77777777" w:rsidTr="00EA7D44">
        <w:tc>
          <w:tcPr>
            <w:tcW w:w="2305" w:type="dxa"/>
            <w:gridSpan w:val="2"/>
            <w:shd w:val="clear" w:color="auto" w:fill="auto"/>
          </w:tcPr>
          <w:p w14:paraId="349539ED" w14:textId="77777777" w:rsidR="0040661B" w:rsidRPr="009A10D1" w:rsidRDefault="0040661B" w:rsidP="00F60669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  <w:shd w:val="clear" w:color="auto" w:fill="auto"/>
          </w:tcPr>
          <w:p w14:paraId="5BDC1ACE" w14:textId="77777777" w:rsidR="0040661B" w:rsidRPr="009A10D1" w:rsidRDefault="0040661B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5FD2548" w14:textId="77777777" w:rsidR="0040661B" w:rsidRPr="009A10D1" w:rsidRDefault="0040661B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B8C09D4" w14:textId="77777777" w:rsidR="0040661B" w:rsidRPr="009A10D1" w:rsidRDefault="0040661B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4661FF94" w14:textId="77777777" w:rsidR="0040661B" w:rsidRPr="009A10D1" w:rsidRDefault="0040661B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896AA75" w14:textId="77777777" w:rsidR="0040661B" w:rsidRPr="009A10D1" w:rsidRDefault="0040661B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7160E3E" w14:textId="77777777" w:rsidR="0040661B" w:rsidRPr="009A10D1" w:rsidRDefault="0040661B" w:rsidP="001963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742D1BCA" w14:textId="77777777" w:rsidR="0040661B" w:rsidRPr="009A10D1" w:rsidRDefault="0040661B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90083A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D9845A8" w14:textId="77777777" w:rsidR="0040661B" w:rsidRPr="009A10D1" w:rsidRDefault="0040661B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5B4F46F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A12005C" w14:textId="77777777" w:rsidR="0040661B" w:rsidRPr="009A10D1" w:rsidRDefault="0040661B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0FA483D5" w14:textId="77777777" w:rsidR="0040661B" w:rsidRPr="009A10D1" w:rsidRDefault="0040661B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5623944" w14:textId="77777777" w:rsidR="0040661B" w:rsidRPr="009A10D1" w:rsidRDefault="0040661B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43BAE59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09C56E3" w14:textId="77777777" w:rsidR="0040661B" w:rsidRPr="009A10D1" w:rsidRDefault="0040661B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18BE120B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4EC6DFBA" w14:textId="77777777" w:rsidR="0040661B" w:rsidRPr="009A10D1" w:rsidRDefault="0040661B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E81B118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1073CD59" w14:textId="77777777" w:rsidR="0040661B" w:rsidRPr="009A10D1" w:rsidRDefault="0040661B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45998AD3" w14:textId="77777777" w:rsidR="0040661B" w:rsidRPr="009A10D1" w:rsidRDefault="0040661B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E6FA309" w14:textId="77777777" w:rsidR="0040661B" w:rsidRPr="009A10D1" w:rsidRDefault="0040661B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661B" w:rsidRPr="009A10D1" w14:paraId="3FBA27B9" w14:textId="77777777" w:rsidTr="00EA7D44">
        <w:tc>
          <w:tcPr>
            <w:tcW w:w="2305" w:type="dxa"/>
            <w:gridSpan w:val="2"/>
            <w:shd w:val="clear" w:color="auto" w:fill="auto"/>
          </w:tcPr>
          <w:p w14:paraId="05E10758" w14:textId="77777777" w:rsidR="0040661B" w:rsidRPr="009A10D1" w:rsidRDefault="0040661B" w:rsidP="00F60669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024" w:type="dxa"/>
            <w:shd w:val="clear" w:color="auto" w:fill="auto"/>
          </w:tcPr>
          <w:p w14:paraId="24E3672E" w14:textId="77777777" w:rsidR="0040661B" w:rsidRPr="009A10D1" w:rsidRDefault="0040661B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2FA09A1" w14:textId="77777777" w:rsidR="0040661B" w:rsidRPr="009A10D1" w:rsidRDefault="0040661B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D504EFE" w14:textId="77777777" w:rsidR="0040661B" w:rsidRPr="009A10D1" w:rsidRDefault="0040661B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CF31028" w14:textId="77777777" w:rsidR="0040661B" w:rsidRPr="009A10D1" w:rsidRDefault="0040661B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73BFBCF9" w14:textId="77777777" w:rsidR="0040661B" w:rsidRPr="009A10D1" w:rsidRDefault="0040661B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DC1929F" w14:textId="77777777" w:rsidR="0040661B" w:rsidRPr="009A10D1" w:rsidRDefault="0040661B" w:rsidP="001963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2622A279" w14:textId="77777777" w:rsidR="0040661B" w:rsidRPr="009A10D1" w:rsidRDefault="0040661B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BFC517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CF8C19E" w14:textId="77777777" w:rsidR="0040661B" w:rsidRPr="009A10D1" w:rsidRDefault="0040661B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E28C86E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D9DEB85" w14:textId="77777777" w:rsidR="0040661B" w:rsidRPr="009A10D1" w:rsidRDefault="0040661B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4E6112B3" w14:textId="77777777" w:rsidR="0040661B" w:rsidRPr="009A10D1" w:rsidRDefault="0040661B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D173E81" w14:textId="77777777" w:rsidR="0040661B" w:rsidRPr="009A10D1" w:rsidRDefault="0040661B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FC5E720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640B806" w14:textId="77777777" w:rsidR="0040661B" w:rsidRPr="009A10D1" w:rsidRDefault="0040661B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BE0B2B1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56341B72" w14:textId="77777777" w:rsidR="0040661B" w:rsidRPr="009A10D1" w:rsidRDefault="0040661B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80DDAE1" w14:textId="77777777" w:rsidR="0040661B" w:rsidRPr="009A10D1" w:rsidRDefault="0040661B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3692A3E2" w14:textId="77777777" w:rsidR="0040661B" w:rsidRPr="009A10D1" w:rsidRDefault="0040661B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32A5ED25" w14:textId="77777777" w:rsidR="0040661B" w:rsidRPr="009A10D1" w:rsidRDefault="0040661B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2876854" w14:textId="77777777" w:rsidR="0040661B" w:rsidRPr="009A10D1" w:rsidRDefault="0040661B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A7D44" w:rsidRPr="009A10D1" w14:paraId="707AB174" w14:textId="77777777" w:rsidTr="00EA7D44">
        <w:tc>
          <w:tcPr>
            <w:tcW w:w="2305" w:type="dxa"/>
            <w:gridSpan w:val="2"/>
            <w:shd w:val="clear" w:color="auto" w:fill="auto"/>
          </w:tcPr>
          <w:p w14:paraId="6D8ECB2A" w14:textId="3664B22B" w:rsidR="00EA7D44" w:rsidRPr="009A10D1" w:rsidRDefault="00EA7D44" w:rsidP="00F60669">
            <w:pPr>
              <w:pStyle w:val="block"/>
              <w:tabs>
                <w:tab w:val="left" w:pos="988"/>
              </w:tabs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24" w:type="dxa"/>
            <w:shd w:val="clear" w:color="auto" w:fill="auto"/>
          </w:tcPr>
          <w:p w14:paraId="1A14F542" w14:textId="77777777" w:rsidR="00EA7D44" w:rsidRPr="009A10D1" w:rsidRDefault="00EA7D44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3111A724" w14:textId="77777777" w:rsidR="00EA7D44" w:rsidRPr="009A10D1" w:rsidRDefault="00EA7D44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D45D278" w14:textId="77777777" w:rsidR="00EA7D44" w:rsidRPr="009A10D1" w:rsidRDefault="00EA7D44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4AA7F686" w14:textId="77777777" w:rsidR="00EA7D44" w:rsidRPr="009A10D1" w:rsidRDefault="00EA7D44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8A93D9C" w14:textId="77777777" w:rsidR="00EA7D44" w:rsidRPr="009A10D1" w:rsidRDefault="00EA7D44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7FAD55B8" w14:textId="77777777" w:rsidR="00EA7D44" w:rsidRPr="009A10D1" w:rsidRDefault="00EA7D44" w:rsidP="001963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37BE820F" w14:textId="77777777" w:rsidR="00EA7D44" w:rsidRPr="009A10D1" w:rsidRDefault="00EA7D44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904A00" w14:textId="77777777" w:rsidR="00EA7D44" w:rsidRPr="009A10D1" w:rsidRDefault="00EA7D44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4739F98" w14:textId="77777777" w:rsidR="00EA7D44" w:rsidRPr="009A10D1" w:rsidRDefault="00EA7D44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2BE4989" w14:textId="77777777" w:rsidR="00EA7D44" w:rsidRPr="009A10D1" w:rsidRDefault="00EA7D44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917D2E7" w14:textId="77777777" w:rsidR="00EA7D44" w:rsidRPr="009A10D1" w:rsidRDefault="00EA7D44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3202C25C" w14:textId="77777777" w:rsidR="00EA7D44" w:rsidRPr="009A10D1" w:rsidRDefault="00EA7D44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EE7001D" w14:textId="77777777" w:rsidR="00EA7D44" w:rsidRPr="009A10D1" w:rsidRDefault="00EA7D44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EFC3751" w14:textId="77777777" w:rsidR="00EA7D44" w:rsidRPr="009A10D1" w:rsidRDefault="00EA7D44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CE31603" w14:textId="77777777" w:rsidR="00EA7D44" w:rsidRPr="009A10D1" w:rsidRDefault="00EA7D44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0ED04709" w14:textId="77777777" w:rsidR="00EA7D44" w:rsidRPr="009A10D1" w:rsidRDefault="00EA7D44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6741E4DB" w14:textId="77777777" w:rsidR="00EA7D44" w:rsidRPr="009A10D1" w:rsidRDefault="00EA7D44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F5956D" w14:textId="77777777" w:rsidR="00EA7D44" w:rsidRPr="009A10D1" w:rsidRDefault="00EA7D44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197257B5" w14:textId="77777777" w:rsidR="00EA7D44" w:rsidRPr="009A10D1" w:rsidRDefault="00EA7D44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529B7DD0" w14:textId="77777777" w:rsidR="00EA7D44" w:rsidRPr="009A10D1" w:rsidRDefault="00EA7D44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2368435" w14:textId="77777777" w:rsidR="00EA7D44" w:rsidRPr="009A10D1" w:rsidRDefault="00EA7D44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63C2" w:rsidRPr="009A10D1" w14:paraId="344B434D" w14:textId="77777777" w:rsidTr="00EA7D44">
        <w:tc>
          <w:tcPr>
            <w:tcW w:w="2305" w:type="dxa"/>
            <w:gridSpan w:val="2"/>
            <w:shd w:val="clear" w:color="auto" w:fill="auto"/>
          </w:tcPr>
          <w:p w14:paraId="7CCD19A7" w14:textId="24195ACE" w:rsidR="001963C2" w:rsidRPr="009A10D1" w:rsidRDefault="001963C2" w:rsidP="00EA7D44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“STV”</w:t>
            </w:r>
          </w:p>
        </w:tc>
        <w:tc>
          <w:tcPr>
            <w:tcW w:w="2024" w:type="dxa"/>
            <w:shd w:val="clear" w:color="auto" w:fill="auto"/>
          </w:tcPr>
          <w:p w14:paraId="635E0697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92FB07D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59278E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F346F42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99D2C2B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DB42465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2E50810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77331B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9463203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4F96759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EFE7509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2DC9A7B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41F541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0E92C40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C537AE0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699DC54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64A72AAF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C1D643F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0E9BBB94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0777C575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DEBED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63C2" w:rsidRPr="009A10D1" w14:paraId="2C7C8AD2" w14:textId="77777777" w:rsidTr="00EA7D44">
        <w:tc>
          <w:tcPr>
            <w:tcW w:w="2305" w:type="dxa"/>
            <w:gridSpan w:val="2"/>
            <w:shd w:val="clear" w:color="auto" w:fill="auto"/>
          </w:tcPr>
          <w:p w14:paraId="49188EC9" w14:textId="77777777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บริษัท เอเชี่ยน เอ็นจิเนียริ่ง </w:t>
            </w:r>
          </w:p>
          <w:p w14:paraId="58BC0F92" w14:textId="52397A1B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ab/>
            </w: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คอนซัลแต้นส์ จำกัด </w:t>
            </w:r>
          </w:p>
          <w:p w14:paraId="03993FB0" w14:textId="020E51E0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(“AEC”)</w:t>
            </w:r>
          </w:p>
        </w:tc>
        <w:tc>
          <w:tcPr>
            <w:tcW w:w="2024" w:type="dxa"/>
            <w:shd w:val="clear" w:color="auto" w:fill="auto"/>
          </w:tcPr>
          <w:p w14:paraId="292D0374" w14:textId="11E0E751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/>
                <w:szCs w:val="22"/>
                <w:cs/>
                <w:lang w:bidi="th-TH"/>
              </w:rPr>
              <w:t>การปรึกษาการบริหารงานและควบคุมงานก่อสร้าง และบริการอื่น</w:t>
            </w:r>
          </w:p>
        </w:tc>
        <w:tc>
          <w:tcPr>
            <w:tcW w:w="810" w:type="dxa"/>
          </w:tcPr>
          <w:p w14:paraId="596B627F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68E2DB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7AFDC8" w14:textId="0F9F82FC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06C6BA09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38B60E3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EEA3BAD" w14:textId="6552AD28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24.30</w:t>
            </w:r>
          </w:p>
        </w:tc>
        <w:tc>
          <w:tcPr>
            <w:tcW w:w="718" w:type="dxa"/>
            <w:shd w:val="clear" w:color="auto" w:fill="auto"/>
          </w:tcPr>
          <w:p w14:paraId="1FA6ADF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6C38B0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B004114" w14:textId="4AC7A9FA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24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30</w:t>
            </w:r>
          </w:p>
        </w:tc>
        <w:tc>
          <w:tcPr>
            <w:tcW w:w="721" w:type="dxa"/>
            <w:shd w:val="clear" w:color="auto" w:fill="auto"/>
          </w:tcPr>
          <w:p w14:paraId="6BED89E8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9047DC" w14:textId="77777777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CD5EF4" w14:textId="69D479B4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108.00</w:t>
            </w:r>
          </w:p>
        </w:tc>
        <w:tc>
          <w:tcPr>
            <w:tcW w:w="811" w:type="dxa"/>
            <w:shd w:val="clear" w:color="auto" w:fill="auto"/>
          </w:tcPr>
          <w:p w14:paraId="2B6D74D1" w14:textId="4AD1EBA1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274A5F" w14:textId="77777777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C08371" w14:textId="7B5CED2F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108.00</w:t>
            </w:r>
          </w:p>
        </w:tc>
        <w:tc>
          <w:tcPr>
            <w:tcW w:w="717" w:type="dxa"/>
            <w:shd w:val="clear" w:color="auto" w:fill="auto"/>
          </w:tcPr>
          <w:p w14:paraId="21A4E777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BE1E0C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7F66DC" w14:textId="759368AE" w:rsidR="008C26A8" w:rsidRPr="009A10D1" w:rsidRDefault="008C26A8" w:rsidP="00F8134F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99D379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5513BE4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A03DD0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52A2B8" w14:textId="37F845F3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395DE9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FDC4ED1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FAEAE8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D49127" w14:textId="3A1290C3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7D17962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E75B48A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D3460D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2A73E1" w14:textId="1BD2E621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AC38F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2695CA0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890A70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11EE04" w14:textId="086241C2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DE4CF3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BCFB71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A6D75C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EE60ED" w14:textId="1F84E736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0925CF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B1FB7EA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417143" w14:textId="77777777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FC5B81" w14:textId="2EA2DE73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64F2D84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4BE4851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68D400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921000" w14:textId="18837694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52D15DB4" w14:textId="77777777" w:rsidTr="00EA7D44">
        <w:tc>
          <w:tcPr>
            <w:tcW w:w="2305" w:type="dxa"/>
            <w:gridSpan w:val="2"/>
            <w:shd w:val="clear" w:color="auto" w:fill="auto"/>
          </w:tcPr>
          <w:p w14:paraId="516DCCA1" w14:textId="14E884A9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“UVCP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”</w:t>
            </w:r>
          </w:p>
        </w:tc>
        <w:tc>
          <w:tcPr>
            <w:tcW w:w="2024" w:type="dxa"/>
            <w:shd w:val="clear" w:color="auto" w:fill="auto"/>
          </w:tcPr>
          <w:p w14:paraId="7C500FF4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883500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681112F" w14:textId="476BAAC6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407CF032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41789E1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6113CCD" w14:textId="3A26B695" w:rsidR="001963C2" w:rsidRPr="009A10D1" w:rsidRDefault="001963C2" w:rsidP="001E71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3E5669ED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2A80B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D97C6BD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2B0229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A2BE435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40DE8791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403AD01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C10C55A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A6FB3D5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A52DDA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480F13E2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57A9D5F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BF3F7F0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97B9564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51F0A0D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63C2" w:rsidRPr="009A10D1" w14:paraId="6A15F45C" w14:textId="77777777" w:rsidTr="00EA7D44">
        <w:tc>
          <w:tcPr>
            <w:tcW w:w="2305" w:type="dxa"/>
            <w:gridSpan w:val="2"/>
            <w:shd w:val="clear" w:color="auto" w:fill="auto"/>
          </w:tcPr>
          <w:p w14:paraId="4357B019" w14:textId="5FDE88ED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พัฒนาอินเตอร์คูล จำกัด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(“PIC”)</w:t>
            </w:r>
          </w:p>
        </w:tc>
        <w:tc>
          <w:tcPr>
            <w:tcW w:w="2024" w:type="dxa"/>
            <w:shd w:val="clear" w:color="auto" w:fill="auto"/>
          </w:tcPr>
          <w:p w14:paraId="160B8481" w14:textId="7737DE23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110" w:hanging="167"/>
              <w:jc w:val="left"/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  <w:t>ผลิตและจำหน่ายเครื่องทำความเย็น</w:t>
            </w:r>
          </w:p>
        </w:tc>
        <w:tc>
          <w:tcPr>
            <w:tcW w:w="810" w:type="dxa"/>
          </w:tcPr>
          <w:p w14:paraId="38754A43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20D786" w14:textId="2ECD9738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6661775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E6FF09" w14:textId="1D6C4968" w:rsidR="008C26A8" w:rsidRPr="009A10D1" w:rsidRDefault="008C26A8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718" w:type="dxa"/>
            <w:shd w:val="clear" w:color="auto" w:fill="auto"/>
          </w:tcPr>
          <w:p w14:paraId="03CB28C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D2E2A0" w14:textId="23E76D80" w:rsidR="001963C2" w:rsidRPr="009A10D1" w:rsidRDefault="001963C2" w:rsidP="001963C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lang w:bidi="th-TH"/>
              </w:rPr>
              <w:t>60</w:t>
            </w: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 w:hint="cs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14:paraId="2BB5B949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4CCC3E" w14:textId="58206C32" w:rsidR="008C26A8" w:rsidRPr="009A10D1" w:rsidRDefault="008C26A8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11" w:type="dxa"/>
            <w:shd w:val="clear" w:color="auto" w:fill="auto"/>
          </w:tcPr>
          <w:p w14:paraId="6FD6AFF7" w14:textId="77777777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446899" w14:textId="1A298926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50.00</w:t>
            </w:r>
          </w:p>
        </w:tc>
        <w:tc>
          <w:tcPr>
            <w:tcW w:w="717" w:type="dxa"/>
            <w:shd w:val="clear" w:color="auto" w:fill="auto"/>
          </w:tcPr>
          <w:p w14:paraId="2DD3E377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6DB317" w14:textId="34CA15E3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7C366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A7648CD" w14:textId="77777777" w:rsidR="001963C2" w:rsidRPr="009A10D1" w:rsidRDefault="001963C2" w:rsidP="004A2350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40A87F" w14:textId="16D3A1D0" w:rsidR="001963C2" w:rsidRPr="009A10D1" w:rsidRDefault="001963C2" w:rsidP="004A2350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8CF31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CAC62A0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579DB7" w14:textId="3C505E28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34A4AD2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4B53ECDC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255639" w14:textId="6DB28059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698CF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C69F7E2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51CBC8" w14:textId="58573ECA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8036849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6CA2410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C48DEF" w14:textId="33D6329C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60CBA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69B8D531" w14:textId="77777777" w:rsidR="001963C2" w:rsidRPr="009A10D1" w:rsidRDefault="001963C2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2FBA3" w14:textId="72D7B52E" w:rsidR="008C26A8" w:rsidRPr="009A10D1" w:rsidRDefault="008C26A8" w:rsidP="001963C2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49C5B4D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2E62C71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6796ED" w14:textId="3343C963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79620C6B" w14:textId="77777777" w:rsidTr="00EA7D44">
        <w:tc>
          <w:tcPr>
            <w:tcW w:w="2305" w:type="dxa"/>
            <w:gridSpan w:val="2"/>
            <w:shd w:val="clear" w:color="auto" w:fill="auto"/>
          </w:tcPr>
          <w:p w14:paraId="21981F2C" w14:textId="722245B5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“UVBGP”</w:t>
            </w:r>
          </w:p>
        </w:tc>
        <w:tc>
          <w:tcPr>
            <w:tcW w:w="2024" w:type="dxa"/>
            <w:shd w:val="clear" w:color="auto" w:fill="auto"/>
          </w:tcPr>
          <w:p w14:paraId="63F09E58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390DD1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0F77B20" w14:textId="4017291C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13B3658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7A09EE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7FC7143" w14:textId="77777777" w:rsidR="001963C2" w:rsidRPr="009A10D1" w:rsidRDefault="001963C2" w:rsidP="001E71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A91E869" w14:textId="77777777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8DF283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29D7AC9" w14:textId="77777777" w:rsidR="001963C2" w:rsidRPr="009A10D1" w:rsidRDefault="001963C2" w:rsidP="004A2350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E7C39C6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EC14915" w14:textId="77777777" w:rsidR="001963C2" w:rsidRPr="009A10D1" w:rsidRDefault="001963C2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181D708A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C7323AB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82C202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FDB3C02" w14:textId="77777777" w:rsidR="001963C2" w:rsidRPr="009A10D1" w:rsidRDefault="001963C2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899F483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54632FD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11ECEE2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65F365B4" w14:textId="77777777" w:rsidR="001963C2" w:rsidRPr="009A10D1" w:rsidRDefault="001963C2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45918DAC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BF4CCCF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63C2" w:rsidRPr="009A10D1" w14:paraId="39BE4C30" w14:textId="77777777" w:rsidTr="00EA7D44">
        <w:tc>
          <w:tcPr>
            <w:tcW w:w="2305" w:type="dxa"/>
            <w:gridSpan w:val="2"/>
            <w:shd w:val="clear" w:color="auto" w:fill="auto"/>
          </w:tcPr>
          <w:p w14:paraId="68053422" w14:textId="27D919BB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อีสเทอร์น โคเจนเนอเรชั่น จำกัด </w:t>
            </w:r>
            <w:r w:rsidRPr="009A10D1">
              <w:rPr>
                <w:rFonts w:asciiTheme="majorBidi" w:hAnsiTheme="majorBidi" w:cstheme="majorBidi"/>
                <w:szCs w:val="22"/>
                <w:lang w:eastAsia="ko-KR"/>
              </w:rPr>
              <w:t>(“E-COGEN”)</w:t>
            </w:r>
          </w:p>
        </w:tc>
        <w:tc>
          <w:tcPr>
            <w:tcW w:w="2024" w:type="dxa"/>
            <w:shd w:val="clear" w:color="auto" w:fill="auto"/>
          </w:tcPr>
          <w:p w14:paraId="4EBCE0D7" w14:textId="77777777" w:rsidR="001963C2" w:rsidRPr="009A10D1" w:rsidRDefault="001963C2" w:rsidP="001963C2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2AADDCB6" w14:textId="3F0A8401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4944F8FD" w14:textId="77777777" w:rsidR="001963C2" w:rsidRPr="009A10D1" w:rsidRDefault="001963C2" w:rsidP="001963C2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A3F850" w14:textId="0C1AAA69" w:rsidR="001963C2" w:rsidRPr="009A10D1" w:rsidRDefault="001963C2" w:rsidP="001963C2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43C6FA36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F8FC38" w14:textId="09354CF8" w:rsidR="00BD3189" w:rsidRPr="009A10D1" w:rsidRDefault="00BD3189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11D6096D" w14:textId="77777777" w:rsidR="001963C2" w:rsidRPr="009A10D1" w:rsidRDefault="001963C2" w:rsidP="001963C2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6CF0E2D5" w14:textId="5B3446BB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29DA9508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313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3AF432" w14:textId="565FFBDE" w:rsidR="00BD3189" w:rsidRPr="009A10D1" w:rsidRDefault="00BD3189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313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1,000.00</w:t>
            </w:r>
          </w:p>
        </w:tc>
        <w:tc>
          <w:tcPr>
            <w:tcW w:w="811" w:type="dxa"/>
            <w:shd w:val="clear" w:color="auto" w:fill="auto"/>
          </w:tcPr>
          <w:p w14:paraId="19A24584" w14:textId="77777777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B714E2" w14:textId="0151AADB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1,000.00</w:t>
            </w:r>
          </w:p>
        </w:tc>
        <w:tc>
          <w:tcPr>
            <w:tcW w:w="717" w:type="dxa"/>
            <w:shd w:val="clear" w:color="auto" w:fill="auto"/>
          </w:tcPr>
          <w:p w14:paraId="4791F3FA" w14:textId="77777777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A8D92D" w14:textId="454995B6" w:rsidR="00BD3189" w:rsidRPr="009A10D1" w:rsidRDefault="00BD3189" w:rsidP="00BD3189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A05A3B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60B0357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B25CD4" w14:textId="5F8BFB0B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9A0113A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8472CE6" w14:textId="77777777" w:rsidR="001963C2" w:rsidRPr="009A10D1" w:rsidRDefault="001963C2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C19A3C" w14:textId="0D9260CE" w:rsidR="00BD3189" w:rsidRPr="009A10D1" w:rsidRDefault="00BD3189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A46EA88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6DEAB17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A02B42" w14:textId="5FA65EB8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A88A9A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5024F7A" w14:textId="77777777" w:rsidR="00BD3189" w:rsidRPr="009A10D1" w:rsidRDefault="00BD3189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D9E0BB" w14:textId="7F6FF476" w:rsidR="001963C2" w:rsidRPr="009A10D1" w:rsidRDefault="00BD3189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18F34E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478B809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ED935A" w14:textId="4638F4B4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3AD33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A115BE0" w14:textId="77777777" w:rsidR="001963C2" w:rsidRPr="009A10D1" w:rsidRDefault="001963C2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C4BD11" w14:textId="16FE76B2" w:rsidR="00BD3189" w:rsidRPr="009A10D1" w:rsidRDefault="00BD3189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3960CD9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3EAA685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7781E0" w14:textId="3C03193A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47442F9A" w14:textId="77777777" w:rsidTr="00EA7D44">
        <w:tc>
          <w:tcPr>
            <w:tcW w:w="2305" w:type="dxa"/>
            <w:gridSpan w:val="2"/>
            <w:shd w:val="clear" w:color="auto" w:fill="auto"/>
          </w:tcPr>
          <w:p w14:paraId="63EC6357" w14:textId="2F98C582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“E-COGEN”</w:t>
            </w:r>
          </w:p>
        </w:tc>
        <w:tc>
          <w:tcPr>
            <w:tcW w:w="2024" w:type="dxa"/>
            <w:shd w:val="clear" w:color="auto" w:fill="auto"/>
          </w:tcPr>
          <w:p w14:paraId="7EABDB91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318A8A8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2133726" w14:textId="72982D8F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6376ED1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27A322BE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8788C32" w14:textId="7732E968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03A72459" w14:textId="77777777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2A171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FC3AB82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0978D3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1125679" w14:textId="77777777" w:rsidR="001963C2" w:rsidRPr="009A10D1" w:rsidRDefault="001963C2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078C165C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44275F4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4B3E3C4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4358CAE" w14:textId="77777777" w:rsidR="001963C2" w:rsidRPr="009A10D1" w:rsidRDefault="001963C2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3562A4B6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455A81F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51F641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20505E84" w14:textId="77777777" w:rsidR="001963C2" w:rsidRPr="009A10D1" w:rsidRDefault="001963C2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4646A759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F8EE06B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7543" w:rsidRPr="009A10D1" w14:paraId="3E7C7CDE" w14:textId="77777777" w:rsidTr="00F60669">
        <w:tc>
          <w:tcPr>
            <w:tcW w:w="2305" w:type="dxa"/>
            <w:gridSpan w:val="2"/>
            <w:shd w:val="clear" w:color="auto" w:fill="auto"/>
          </w:tcPr>
          <w:p w14:paraId="17B7CF58" w14:textId="12DDDC8E" w:rsidR="00117543" w:rsidRPr="009A10D1" w:rsidRDefault="00117543" w:rsidP="00117543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เอสทีซี เอ็นเนอร์ยี่ จำกัด(“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STCE”)</w:t>
            </w:r>
          </w:p>
        </w:tc>
        <w:tc>
          <w:tcPr>
            <w:tcW w:w="2024" w:type="dxa"/>
            <w:shd w:val="clear" w:color="auto" w:fill="auto"/>
          </w:tcPr>
          <w:p w14:paraId="6462DC45" w14:textId="77777777" w:rsidR="00117543" w:rsidRPr="009A10D1" w:rsidRDefault="00117543" w:rsidP="00117543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9A1D0B" w14:textId="3FA9351C" w:rsidR="00117543" w:rsidRPr="009A10D1" w:rsidRDefault="00117543" w:rsidP="00117543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2821A945" w14:textId="77777777" w:rsidR="00117543" w:rsidRPr="009A10D1" w:rsidRDefault="00117543" w:rsidP="00117543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6775BFE" w14:textId="58264CB3" w:rsidR="00117543" w:rsidRPr="009A10D1" w:rsidRDefault="00117543" w:rsidP="00117543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899BE24" w14:textId="77777777" w:rsidR="00117543" w:rsidRPr="009A10D1" w:rsidRDefault="00117543" w:rsidP="0011754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058D9B5" w14:textId="4957BA59" w:rsidR="00117543" w:rsidRPr="009A10D1" w:rsidRDefault="00117543" w:rsidP="0011754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14:paraId="3AB1D8B1" w14:textId="77777777" w:rsidR="00117543" w:rsidRPr="009A10D1" w:rsidRDefault="00117543" w:rsidP="00117543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3BA4BCC3" w14:textId="53D2C602" w:rsidR="00117543" w:rsidRPr="009A10D1" w:rsidRDefault="00117543" w:rsidP="0011754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1E551B81" w14:textId="77777777" w:rsidR="00117543" w:rsidRPr="009A10D1" w:rsidRDefault="00117543" w:rsidP="0011754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EA592C" w14:textId="420CEFEA" w:rsidR="00117543" w:rsidRPr="009A10D1" w:rsidRDefault="00117543" w:rsidP="001175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4B24E923" w14:textId="77777777" w:rsidR="00117543" w:rsidRPr="009A10D1" w:rsidRDefault="00117543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6BC459" w14:textId="6210BFE0" w:rsidR="00117543" w:rsidRPr="009A10D1" w:rsidRDefault="00117543" w:rsidP="001E713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784.48</w:t>
            </w:r>
          </w:p>
        </w:tc>
        <w:tc>
          <w:tcPr>
            <w:tcW w:w="717" w:type="dxa"/>
            <w:shd w:val="clear" w:color="auto" w:fill="auto"/>
          </w:tcPr>
          <w:p w14:paraId="6D25927F" w14:textId="77777777" w:rsidR="00117543" w:rsidRPr="009A10D1" w:rsidRDefault="00117543" w:rsidP="0011754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588298" w14:textId="557209A5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96C939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3594FA6" w14:textId="77777777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B27EE8" w14:textId="245171A4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2BB2CAC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B975FAF" w14:textId="77777777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ADAAA3" w14:textId="293EA3AD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E77F520" w14:textId="77777777" w:rsidR="00117543" w:rsidRPr="009A10D1" w:rsidRDefault="00117543" w:rsidP="0011754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06B117E" w14:textId="77777777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039228" w14:textId="468AC70B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30AF7F3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F8764DB" w14:textId="77777777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D70303" w14:textId="2834DCDC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19B6CD8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0C7913D5" w14:textId="77777777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AB83BF" w14:textId="1BFA7C91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9F1BB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00301E50" w14:textId="77777777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B6761" w14:textId="5107A167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EE9C2EA" w14:textId="77777777" w:rsidR="00117543" w:rsidRPr="009A10D1" w:rsidRDefault="00117543" w:rsidP="0011754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92F17D0" w14:textId="77777777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E75A35" w14:textId="3EB141AE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7543" w:rsidRPr="009A10D1" w14:paraId="7BF246BE" w14:textId="77777777" w:rsidTr="00F60669">
        <w:tc>
          <w:tcPr>
            <w:tcW w:w="2305" w:type="dxa"/>
            <w:gridSpan w:val="2"/>
            <w:shd w:val="clear" w:color="auto" w:fill="auto"/>
          </w:tcPr>
          <w:p w14:paraId="14AB5024" w14:textId="5967382E" w:rsidR="00117543" w:rsidRPr="009A10D1" w:rsidRDefault="00117543" w:rsidP="00117543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เอเพ็กซ์ เอ็นเนอยี่ โซลูชั่น จำกัด (“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APEX”)</w:t>
            </w:r>
          </w:p>
        </w:tc>
        <w:tc>
          <w:tcPr>
            <w:tcW w:w="2024" w:type="dxa"/>
            <w:shd w:val="clear" w:color="auto" w:fill="auto"/>
          </w:tcPr>
          <w:p w14:paraId="67E321B6" w14:textId="77777777" w:rsidR="00117543" w:rsidRPr="009A10D1" w:rsidRDefault="00117543" w:rsidP="00117543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0B2E1EF7" w14:textId="0F913DA1" w:rsidR="00117543" w:rsidRPr="009A10D1" w:rsidRDefault="00117543" w:rsidP="00117543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0CE2B799" w14:textId="77777777" w:rsidR="00117543" w:rsidRPr="009A10D1" w:rsidRDefault="00117543" w:rsidP="00117543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5EEF1A" w14:textId="58F5DD20" w:rsidR="00117543" w:rsidRPr="009A10D1" w:rsidRDefault="00117543" w:rsidP="00117543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6E906D76" w14:textId="77777777" w:rsidR="00117543" w:rsidRPr="009A10D1" w:rsidRDefault="00117543" w:rsidP="0011754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66B1D1" w14:textId="7631EBEE" w:rsidR="00117543" w:rsidRPr="009A10D1" w:rsidRDefault="00117543" w:rsidP="0011754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14:paraId="083EBB9A" w14:textId="77777777" w:rsidR="00117543" w:rsidRPr="009A10D1" w:rsidRDefault="00117543" w:rsidP="0011754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C0485D" w14:textId="69AFC33B" w:rsidR="00117543" w:rsidRPr="009A10D1" w:rsidRDefault="00117543" w:rsidP="0011754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54058752" w14:textId="77777777" w:rsidR="00117543" w:rsidRPr="009A10D1" w:rsidRDefault="00117543" w:rsidP="0011754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CA4DC6C" w14:textId="73252ACE" w:rsidR="00117543" w:rsidRPr="009A10D1" w:rsidRDefault="00117543" w:rsidP="001175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3E6409FA" w14:textId="77777777" w:rsidR="00117543" w:rsidRPr="009A10D1" w:rsidRDefault="00117543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A8DD66" w14:textId="1EDF95A9" w:rsidR="00117543" w:rsidRPr="009A10D1" w:rsidRDefault="00117543" w:rsidP="001E713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253.57</w:t>
            </w:r>
          </w:p>
        </w:tc>
        <w:tc>
          <w:tcPr>
            <w:tcW w:w="717" w:type="dxa"/>
            <w:shd w:val="clear" w:color="auto" w:fill="auto"/>
          </w:tcPr>
          <w:p w14:paraId="7C26B2B8" w14:textId="77777777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425472" w14:textId="73A3278A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E4A57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0A09B4F" w14:textId="77777777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66DCE7" w14:textId="2C72D4D5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5352F9C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A94E2E9" w14:textId="77777777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703529" w14:textId="6CD1F050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FB444AA" w14:textId="77777777" w:rsidR="00117543" w:rsidRPr="009A10D1" w:rsidRDefault="00117543" w:rsidP="00117543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4C9CB1E7" w14:textId="77777777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BB0E7F" w14:textId="3261DA56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27BE5C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A00B82E" w14:textId="77777777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BE86F3" w14:textId="38A69C18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B4BD33E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D8DDDDD" w14:textId="77777777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F3B93B" w14:textId="36852939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5DFC2" w14:textId="77777777" w:rsidR="00117543" w:rsidRPr="009A10D1" w:rsidRDefault="00117543" w:rsidP="00117543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10EC9867" w14:textId="77777777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35C85A" w14:textId="5F9F508D" w:rsidR="00117543" w:rsidRPr="009A10D1" w:rsidRDefault="00117543" w:rsidP="00117543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B540B5A" w14:textId="77777777" w:rsidR="00117543" w:rsidRPr="009A10D1" w:rsidRDefault="00117543" w:rsidP="0011754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2F0908C" w14:textId="77777777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442954" w14:textId="31E5FB1D" w:rsidR="00117543" w:rsidRPr="009A10D1" w:rsidRDefault="00117543" w:rsidP="00117543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5EAC48D7" w14:textId="77777777" w:rsidTr="00F60669">
        <w:tc>
          <w:tcPr>
            <w:tcW w:w="2305" w:type="dxa"/>
            <w:gridSpan w:val="2"/>
            <w:shd w:val="clear" w:color="auto" w:fill="auto"/>
          </w:tcPr>
          <w:p w14:paraId="66F6170B" w14:textId="51F5FC4A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 แทค เอ็นเนอยี่ จำกัด (“</w:t>
            </w:r>
            <w:r w:rsidRPr="009A10D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TAC”)</w:t>
            </w:r>
          </w:p>
        </w:tc>
        <w:tc>
          <w:tcPr>
            <w:tcW w:w="2024" w:type="dxa"/>
            <w:shd w:val="clear" w:color="auto" w:fill="auto"/>
          </w:tcPr>
          <w:p w14:paraId="09DEDC0A" w14:textId="64DC8290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4EEC4C98" w14:textId="6E40B5AF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45AC1358" w14:textId="04C1797F" w:rsidR="001963C2" w:rsidRPr="009A10D1" w:rsidRDefault="00970DA4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756EFB25" w14:textId="6A153EF9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3DA5B506" w14:textId="732F9A77" w:rsidR="001963C2" w:rsidRPr="009A10D1" w:rsidRDefault="0089274D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1,990.00</w:t>
            </w:r>
          </w:p>
        </w:tc>
        <w:tc>
          <w:tcPr>
            <w:tcW w:w="811" w:type="dxa"/>
            <w:shd w:val="clear" w:color="auto" w:fill="auto"/>
          </w:tcPr>
          <w:p w14:paraId="191E8751" w14:textId="1AF5D391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1,990.00</w:t>
            </w:r>
          </w:p>
        </w:tc>
        <w:tc>
          <w:tcPr>
            <w:tcW w:w="717" w:type="dxa"/>
            <w:shd w:val="clear" w:color="auto" w:fill="auto"/>
          </w:tcPr>
          <w:p w14:paraId="4339E3A0" w14:textId="0445AE09" w:rsidR="001963C2" w:rsidRPr="009A10D1" w:rsidRDefault="0089274D" w:rsidP="00F8134F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DE499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0BAF9BB" w14:textId="68207800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0B51C7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D4D06C6" w14:textId="4E31D475" w:rsidR="001963C2" w:rsidRPr="009A10D1" w:rsidRDefault="0089274D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F09BEB5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43E60B5B" w14:textId="1C93BAAC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B4E8796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EB4640D" w14:textId="122A720A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96F298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2899F678" w14:textId="73E9941D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110D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193EF6BF" w14:textId="793FC5AE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F8CC88B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6F63716" w14:textId="6465EE06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75051D9F" w14:textId="77777777" w:rsidTr="00F60669">
        <w:tc>
          <w:tcPr>
            <w:tcW w:w="2305" w:type="dxa"/>
            <w:gridSpan w:val="2"/>
            <w:shd w:val="clear" w:color="auto" w:fill="auto"/>
          </w:tcPr>
          <w:p w14:paraId="670DA2ED" w14:textId="7A89CCCA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 ทัศน์ศิริ จำกัด (“</w:t>
            </w:r>
            <w:r w:rsidRPr="009A10D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TSR”)</w:t>
            </w:r>
          </w:p>
        </w:tc>
        <w:tc>
          <w:tcPr>
            <w:tcW w:w="2024" w:type="dxa"/>
            <w:shd w:val="clear" w:color="auto" w:fill="auto"/>
          </w:tcPr>
          <w:p w14:paraId="11304EA5" w14:textId="1382529A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0" w:type="dxa"/>
          </w:tcPr>
          <w:p w14:paraId="6353310D" w14:textId="60A78584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0545BCAD" w14:textId="5F995338" w:rsidR="001963C2" w:rsidRPr="009A10D1" w:rsidRDefault="0089274D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14:paraId="5F63FD2E" w14:textId="2C1D8CF8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19F4C0BA" w14:textId="74D6D259" w:rsidR="001963C2" w:rsidRPr="009A10D1" w:rsidRDefault="00117543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5D927271" w14:textId="2BB493AD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620.00</w:t>
            </w:r>
          </w:p>
        </w:tc>
        <w:tc>
          <w:tcPr>
            <w:tcW w:w="717" w:type="dxa"/>
            <w:shd w:val="clear" w:color="auto" w:fill="auto"/>
          </w:tcPr>
          <w:p w14:paraId="563D2ED8" w14:textId="00324AD7" w:rsidR="001963C2" w:rsidRPr="009A10D1" w:rsidRDefault="0089274D" w:rsidP="00F8134F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AED7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3B57FCB" w14:textId="075831C3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F46F1B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05728E9" w14:textId="68B05C60" w:rsidR="001963C2" w:rsidRPr="009A10D1" w:rsidRDefault="0089274D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AC96522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B39B82B" w14:textId="21798D9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5B3C42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723ACE1" w14:textId="0165B7A3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EAC2C26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1E2683C0" w14:textId="730BACB4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91D57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7B075C1B" w14:textId="1E8F8AF1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4657F47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4D0B038" w14:textId="2E68F285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37113F90" w14:textId="77777777" w:rsidTr="00F60669">
        <w:tc>
          <w:tcPr>
            <w:tcW w:w="2305" w:type="dxa"/>
            <w:gridSpan w:val="2"/>
            <w:shd w:val="clear" w:color="auto" w:fill="auto"/>
          </w:tcPr>
          <w:p w14:paraId="0DC99AF6" w14:textId="09A7A31C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พีพีทีซี จำกัด (“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PPTC”)</w:t>
            </w:r>
          </w:p>
        </w:tc>
        <w:tc>
          <w:tcPr>
            <w:tcW w:w="2024" w:type="dxa"/>
            <w:shd w:val="clear" w:color="auto" w:fill="auto"/>
          </w:tcPr>
          <w:p w14:paraId="0A4A8E89" w14:textId="7F290F62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0" w:type="dxa"/>
          </w:tcPr>
          <w:p w14:paraId="18ECD39E" w14:textId="48CE5E9E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694AD5F7" w14:textId="77F4F934" w:rsidR="001963C2" w:rsidRPr="009A10D1" w:rsidRDefault="00970DA4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40.98</w:t>
            </w:r>
          </w:p>
        </w:tc>
        <w:tc>
          <w:tcPr>
            <w:tcW w:w="718" w:type="dxa"/>
            <w:shd w:val="clear" w:color="auto" w:fill="auto"/>
          </w:tcPr>
          <w:p w14:paraId="76FF4768" w14:textId="4F2BF334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40.98</w:t>
            </w:r>
          </w:p>
        </w:tc>
        <w:tc>
          <w:tcPr>
            <w:tcW w:w="721" w:type="dxa"/>
            <w:shd w:val="clear" w:color="auto" w:fill="auto"/>
          </w:tcPr>
          <w:p w14:paraId="3A636973" w14:textId="166D3738" w:rsidR="001963C2" w:rsidRPr="009A10D1" w:rsidRDefault="0089274D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1,484.00</w:t>
            </w:r>
          </w:p>
        </w:tc>
        <w:tc>
          <w:tcPr>
            <w:tcW w:w="811" w:type="dxa"/>
            <w:shd w:val="clear" w:color="auto" w:fill="auto"/>
          </w:tcPr>
          <w:p w14:paraId="12D1469C" w14:textId="047FF230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1,484.00</w:t>
            </w:r>
          </w:p>
        </w:tc>
        <w:tc>
          <w:tcPr>
            <w:tcW w:w="717" w:type="dxa"/>
            <w:shd w:val="clear" w:color="auto" w:fill="auto"/>
          </w:tcPr>
          <w:p w14:paraId="018E7C62" w14:textId="246DDD18" w:rsidR="001963C2" w:rsidRPr="009A10D1" w:rsidRDefault="0089274D" w:rsidP="00F8134F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46676F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1FAF121" w14:textId="44323B7E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3016232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720DE86" w14:textId="50D4C0D7" w:rsidR="001963C2" w:rsidRPr="009A10D1" w:rsidRDefault="0089274D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30583A9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7598C115" w14:textId="505B86FE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3448E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0DD8C93" w14:textId="36429F10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66C84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481D6092" w14:textId="3032F568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E9DBA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0DC5B680" w14:textId="03D1F43B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4F6FC60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23CF1B3" w14:textId="6B1EE03D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6C92A1F7" w14:textId="77777777" w:rsidTr="00F60669">
        <w:tc>
          <w:tcPr>
            <w:tcW w:w="2305" w:type="dxa"/>
            <w:gridSpan w:val="2"/>
            <w:shd w:val="clear" w:color="auto" w:fill="auto"/>
          </w:tcPr>
          <w:p w14:paraId="28646648" w14:textId="63B8C03F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เอสเอสยูที จำกัด (“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SSUT”)</w:t>
            </w:r>
          </w:p>
        </w:tc>
        <w:tc>
          <w:tcPr>
            <w:tcW w:w="2024" w:type="dxa"/>
            <w:shd w:val="clear" w:color="auto" w:fill="auto"/>
          </w:tcPr>
          <w:p w14:paraId="2EB49047" w14:textId="41B42E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0" w:type="dxa"/>
          </w:tcPr>
          <w:p w14:paraId="600FCF81" w14:textId="3867758E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9986E4A" w14:textId="4C4DB9EA" w:rsidR="001963C2" w:rsidRPr="009A10D1" w:rsidRDefault="00970DA4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47CBF256" w14:textId="6D111DC6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761CA4D5" w14:textId="3438912B" w:rsidR="001963C2" w:rsidRPr="009A10D1" w:rsidRDefault="0089274D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2,919.00</w:t>
            </w:r>
          </w:p>
        </w:tc>
        <w:tc>
          <w:tcPr>
            <w:tcW w:w="811" w:type="dxa"/>
            <w:shd w:val="clear" w:color="auto" w:fill="auto"/>
          </w:tcPr>
          <w:p w14:paraId="43EC662E" w14:textId="7091C1FD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2,919.00</w:t>
            </w:r>
          </w:p>
        </w:tc>
        <w:tc>
          <w:tcPr>
            <w:tcW w:w="717" w:type="dxa"/>
            <w:shd w:val="clear" w:color="auto" w:fill="auto"/>
          </w:tcPr>
          <w:p w14:paraId="5F18D4A4" w14:textId="25C7A409" w:rsidR="001963C2" w:rsidRPr="009A10D1" w:rsidRDefault="0089274D" w:rsidP="00F8134F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A280E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338ECC6" w14:textId="41CC6314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9E0384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9DAE4AA" w14:textId="0CF6DC83" w:rsidR="001963C2" w:rsidRPr="009A10D1" w:rsidRDefault="0089274D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83196F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2973A2B3" w14:textId="3479FA6A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4356BB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0733323" w14:textId="34DD0128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7D9AC1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33A6E489" w14:textId="7E3D0FD9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A3084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A43FC23" w14:textId="28932326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D2CAFCB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660D9DC" w14:textId="1E454F6F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49042210" w14:textId="77777777" w:rsidTr="00F60669">
        <w:tc>
          <w:tcPr>
            <w:tcW w:w="2305" w:type="dxa"/>
            <w:gridSpan w:val="2"/>
            <w:shd w:val="clear" w:color="auto" w:fill="auto"/>
          </w:tcPr>
          <w:p w14:paraId="66709B4D" w14:textId="115DD899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ยูวีบีจีพี คลีน เอ็นเนอร์ยี่ จำกัด </w:t>
            </w:r>
            <w:r w:rsidRPr="009A10D1">
              <w:rPr>
                <w:rFonts w:asciiTheme="majorBidi" w:hAnsiTheme="majorBidi" w:cstheme="majorBidi"/>
                <w:szCs w:val="22"/>
                <w:lang w:eastAsia="ko-KR"/>
              </w:rPr>
              <w:t>(“</w:t>
            </w:r>
            <w:r w:rsidRPr="009A10D1">
              <w:rPr>
                <w:rFonts w:asciiTheme="majorBidi" w:hAnsiTheme="majorBidi" w:cstheme="majorBidi"/>
                <w:szCs w:val="22"/>
                <w:lang w:val="en-US" w:eastAsia="ko-KR" w:bidi="th-TH"/>
              </w:rPr>
              <w:t>UVCE</w:t>
            </w:r>
            <w:r w:rsidRPr="009A10D1">
              <w:rPr>
                <w:rFonts w:asciiTheme="majorBidi" w:hAnsiTheme="majorBidi" w:cstheme="majorBidi"/>
                <w:szCs w:val="22"/>
                <w:lang w:eastAsia="ko-KR"/>
              </w:rPr>
              <w:t>”)</w:t>
            </w:r>
          </w:p>
        </w:tc>
        <w:tc>
          <w:tcPr>
            <w:tcW w:w="2024" w:type="dxa"/>
            <w:shd w:val="clear" w:color="auto" w:fill="auto"/>
          </w:tcPr>
          <w:p w14:paraId="0902B669" w14:textId="5CE4A86C" w:rsidR="001963C2" w:rsidRPr="009A10D1" w:rsidRDefault="001963C2" w:rsidP="001963C2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ผลิตไฟฟ้าจากพลังงานแสงอาทิตย์</w:t>
            </w:r>
          </w:p>
        </w:tc>
        <w:tc>
          <w:tcPr>
            <w:tcW w:w="810" w:type="dxa"/>
          </w:tcPr>
          <w:p w14:paraId="1D18895F" w14:textId="77777777" w:rsidR="001963C2" w:rsidRPr="009A10D1" w:rsidRDefault="001963C2" w:rsidP="001963C2">
            <w:pPr>
              <w:pStyle w:val="acctfourfigures"/>
              <w:tabs>
                <w:tab w:val="decimal" w:pos="38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81CA107" w14:textId="515ACC9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-112" w:right="-11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457622E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D5A5CF1" w14:textId="43F94467" w:rsidR="0089274D" w:rsidRPr="009A10D1" w:rsidRDefault="0089274D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334A1542" w14:textId="77777777" w:rsidR="001963C2" w:rsidRPr="009A10D1" w:rsidRDefault="001963C2" w:rsidP="001963C2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5EAC4365" w14:textId="3C1E6616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  <w:r w:rsidRPr="009A10D1"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721" w:type="dxa"/>
            <w:shd w:val="clear" w:color="auto" w:fill="auto"/>
          </w:tcPr>
          <w:p w14:paraId="37136ED5" w14:textId="77777777" w:rsidR="0089274D" w:rsidRPr="009A10D1" w:rsidRDefault="0089274D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11A25C3A" w14:textId="0C2D0B34" w:rsidR="001963C2" w:rsidRPr="009A10D1" w:rsidRDefault="0089274D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270.00</w:t>
            </w:r>
          </w:p>
        </w:tc>
        <w:tc>
          <w:tcPr>
            <w:tcW w:w="811" w:type="dxa"/>
            <w:shd w:val="clear" w:color="auto" w:fill="auto"/>
          </w:tcPr>
          <w:p w14:paraId="06A187A6" w14:textId="77777777" w:rsidR="001963C2" w:rsidRPr="009A10D1" w:rsidRDefault="001963C2" w:rsidP="001E713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jc w:val="left"/>
              <w:rPr>
                <w:rFonts w:asciiTheme="majorBidi" w:hAnsiTheme="majorBidi" w:cstheme="majorBidi"/>
                <w:szCs w:val="22"/>
              </w:rPr>
            </w:pPr>
          </w:p>
          <w:p w14:paraId="1CB8CB14" w14:textId="7DDDAF09" w:rsidR="001963C2" w:rsidRPr="009A10D1" w:rsidRDefault="001963C2" w:rsidP="001E713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270.00</w:t>
            </w:r>
          </w:p>
        </w:tc>
        <w:tc>
          <w:tcPr>
            <w:tcW w:w="717" w:type="dxa"/>
            <w:shd w:val="clear" w:color="auto" w:fill="auto"/>
          </w:tcPr>
          <w:p w14:paraId="11ADA8CF" w14:textId="77777777" w:rsidR="0089274D" w:rsidRPr="009A10D1" w:rsidRDefault="0089274D" w:rsidP="00F8134F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5385F8" w14:textId="6F9A68A6" w:rsidR="001963C2" w:rsidRPr="009A10D1" w:rsidRDefault="0089274D" w:rsidP="00F8134F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4774C7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C41C1DB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57CF88" w14:textId="41B6D3B6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2C17B10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1E829212" w14:textId="77777777" w:rsidR="0089274D" w:rsidRPr="009A10D1" w:rsidRDefault="0089274D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9AC271" w14:textId="56F56077" w:rsidR="001963C2" w:rsidRPr="009A10D1" w:rsidRDefault="0089274D" w:rsidP="002928B4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3225AA4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1642436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FC4483" w14:textId="09CDFCC5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3DCFDAC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254C614" w14:textId="77777777" w:rsidR="0089274D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FCB680" w14:textId="24217366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CF258F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7851675C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4CD1EE" w14:textId="65F73F69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1E6024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2DF0FE51" w14:textId="77777777" w:rsidR="0089274D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5B2642" w14:textId="46AE75FB" w:rsidR="001963C2" w:rsidRPr="009A10D1" w:rsidRDefault="0089274D" w:rsidP="000A0415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1D7A25E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31C9D1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7CDBAB" w14:textId="77181AA8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569B0419" w14:textId="77777777" w:rsidTr="004F34C2">
        <w:tc>
          <w:tcPr>
            <w:tcW w:w="2305" w:type="dxa"/>
            <w:gridSpan w:val="2"/>
            <w:shd w:val="clear" w:color="auto" w:fill="auto"/>
          </w:tcPr>
          <w:p w14:paraId="1FBB75A9" w14:textId="4590EBA4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024" w:type="dxa"/>
            <w:shd w:val="clear" w:color="auto" w:fill="auto"/>
          </w:tcPr>
          <w:p w14:paraId="759DA803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</w:p>
        </w:tc>
        <w:tc>
          <w:tcPr>
            <w:tcW w:w="810" w:type="dxa"/>
          </w:tcPr>
          <w:p w14:paraId="3C437034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2345123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2C1961D1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4CA47F2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F370886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3D4ECEF4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662B0E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18E6558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ED2AFB8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53ABFC03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07EFD496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16BB3BA3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7EB9816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1" w:type="dxa"/>
            <w:shd w:val="clear" w:color="auto" w:fill="auto"/>
          </w:tcPr>
          <w:p w14:paraId="14363C7E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FBB5F99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55" w:type="dxa"/>
            <w:shd w:val="clear" w:color="auto" w:fill="auto"/>
          </w:tcPr>
          <w:p w14:paraId="524F68C4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730E87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0" w:type="dxa"/>
            <w:shd w:val="clear" w:color="auto" w:fill="auto"/>
          </w:tcPr>
          <w:p w14:paraId="18013D64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1" w:type="dxa"/>
            <w:shd w:val="clear" w:color="auto" w:fill="auto"/>
          </w:tcPr>
          <w:p w14:paraId="029CF1D6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9F63D50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</w:tr>
      <w:tr w:rsidR="001963C2" w:rsidRPr="009A10D1" w14:paraId="372CD75C" w14:textId="77777777" w:rsidTr="004F34C2">
        <w:tc>
          <w:tcPr>
            <w:tcW w:w="2305" w:type="dxa"/>
            <w:gridSpan w:val="2"/>
            <w:shd w:val="clear" w:color="auto" w:fill="auto"/>
          </w:tcPr>
          <w:p w14:paraId="3CCE5A9A" w14:textId="4AE3BE6D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 “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UVCE”</w:t>
            </w:r>
          </w:p>
        </w:tc>
        <w:tc>
          <w:tcPr>
            <w:tcW w:w="2024" w:type="dxa"/>
            <w:shd w:val="clear" w:color="auto" w:fill="auto"/>
          </w:tcPr>
          <w:p w14:paraId="5376A301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</w:p>
        </w:tc>
        <w:tc>
          <w:tcPr>
            <w:tcW w:w="810" w:type="dxa"/>
          </w:tcPr>
          <w:p w14:paraId="40DDC4FC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9584E22" w14:textId="5987914B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BBA2FFE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50CFDB3F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11ACDA9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0C50BB11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253985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7F1C5B96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DF27323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59380A69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55F4525B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190862B3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1BF273E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1" w:type="dxa"/>
            <w:shd w:val="clear" w:color="auto" w:fill="auto"/>
          </w:tcPr>
          <w:p w14:paraId="4D517AE5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9E48952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55" w:type="dxa"/>
            <w:shd w:val="clear" w:color="auto" w:fill="auto"/>
          </w:tcPr>
          <w:p w14:paraId="5F74D85E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9D763A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0" w:type="dxa"/>
            <w:shd w:val="clear" w:color="auto" w:fill="auto"/>
          </w:tcPr>
          <w:p w14:paraId="53CD4E02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1" w:type="dxa"/>
            <w:shd w:val="clear" w:color="auto" w:fill="auto"/>
          </w:tcPr>
          <w:p w14:paraId="063692C0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6A87210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</w:tr>
      <w:tr w:rsidR="001963C2" w:rsidRPr="009A10D1" w14:paraId="045F21A1" w14:textId="77777777" w:rsidTr="004F34C2">
        <w:tc>
          <w:tcPr>
            <w:tcW w:w="2305" w:type="dxa"/>
            <w:gridSpan w:val="2"/>
            <w:shd w:val="clear" w:color="auto" w:fill="auto"/>
          </w:tcPr>
          <w:p w14:paraId="16660EC0" w14:textId="66661648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Binh Duong Energy Solutions Company Limited</w:t>
            </w: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(“BDE”)</w:t>
            </w:r>
          </w:p>
        </w:tc>
        <w:tc>
          <w:tcPr>
            <w:tcW w:w="2024" w:type="dxa"/>
            <w:shd w:val="clear" w:color="auto" w:fill="auto"/>
          </w:tcPr>
          <w:p w14:paraId="1BCB2D23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6450ABFF" w14:textId="08F2C7CE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7D369522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36EB6D5" w14:textId="19B6796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18" w:type="dxa"/>
            <w:shd w:val="clear" w:color="auto" w:fill="auto"/>
          </w:tcPr>
          <w:p w14:paraId="78B312A9" w14:textId="77777777" w:rsidR="0094734F" w:rsidRPr="009A10D1" w:rsidRDefault="0094734F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E34416" w14:textId="7851E45F" w:rsidR="001963C2" w:rsidRPr="009A10D1" w:rsidRDefault="0094734F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7D537087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B7A96D" w14:textId="0510DB9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1DA9BE02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2EBA598" w14:textId="5FD63916" w:rsidR="0094734F" w:rsidRPr="009A10D1" w:rsidRDefault="0094734F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6.17</w:t>
            </w:r>
          </w:p>
        </w:tc>
        <w:tc>
          <w:tcPr>
            <w:tcW w:w="811" w:type="dxa"/>
            <w:shd w:val="clear" w:color="auto" w:fill="auto"/>
          </w:tcPr>
          <w:p w14:paraId="4D927F45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3CA0BE" w14:textId="0829661E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29172F35" w14:textId="77777777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EF81DA" w14:textId="797AC92F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55401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5AE6AB0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889F86" w14:textId="0F3F8AED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D5CCA7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67D361B" w14:textId="77777777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D041EC" w14:textId="0C914C5B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F7DDCE5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B27A9FA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FEEB7" w14:textId="20258065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EC5E52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6D6A115" w14:textId="77777777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F500FA" w14:textId="22EE90B3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A3361AA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648BC4F6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36B7DC" w14:textId="611005A7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84B7C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02120049" w14:textId="77777777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B4C8B6" w14:textId="07A1AC51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284C0D7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1F1459C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9E6BFF6" w14:textId="30084764" w:rsidR="001963C2" w:rsidRPr="009A10D1" w:rsidRDefault="001963C2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4A3BE710" w14:textId="77777777" w:rsidTr="004F34C2">
        <w:tc>
          <w:tcPr>
            <w:tcW w:w="5139" w:type="dxa"/>
            <w:gridSpan w:val="4"/>
          </w:tcPr>
          <w:p w14:paraId="3C905716" w14:textId="0A03FA48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 “</w:t>
            </w:r>
            <w:r w:rsidRPr="009A10D1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>BDE”</w:t>
            </w:r>
          </w:p>
        </w:tc>
        <w:tc>
          <w:tcPr>
            <w:tcW w:w="718" w:type="dxa"/>
            <w:shd w:val="clear" w:color="auto" w:fill="auto"/>
          </w:tcPr>
          <w:p w14:paraId="5FA02053" w14:textId="17F0D340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1D04F9A7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2EA4BEA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516F3E74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BBB7F1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38C5D2F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DFBC99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74532254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3458EE52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52BB98BA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1DF08B7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1" w:type="dxa"/>
            <w:shd w:val="clear" w:color="auto" w:fill="auto"/>
          </w:tcPr>
          <w:p w14:paraId="645E1298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07FC4151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655" w:type="dxa"/>
            <w:shd w:val="clear" w:color="auto" w:fill="auto"/>
          </w:tcPr>
          <w:p w14:paraId="736280B6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F0C07A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50" w:type="dxa"/>
            <w:shd w:val="clear" w:color="auto" w:fill="auto"/>
          </w:tcPr>
          <w:p w14:paraId="4314D3A0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251" w:type="dxa"/>
            <w:shd w:val="clear" w:color="auto" w:fill="auto"/>
          </w:tcPr>
          <w:p w14:paraId="110769A9" w14:textId="77777777" w:rsidR="001963C2" w:rsidRPr="009A10D1" w:rsidRDefault="001963C2" w:rsidP="001963C2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46D2546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963C2" w:rsidRPr="009A10D1" w14:paraId="0B31494E" w14:textId="77777777" w:rsidTr="004F34C2">
        <w:tc>
          <w:tcPr>
            <w:tcW w:w="2305" w:type="dxa"/>
            <w:gridSpan w:val="2"/>
            <w:shd w:val="clear" w:color="auto" w:fill="auto"/>
          </w:tcPr>
          <w:p w14:paraId="70CFF51A" w14:textId="77777777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Sustainable Clean Energy </w:t>
            </w:r>
          </w:p>
          <w:p w14:paraId="1533A204" w14:textId="3C6AE1AC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Company Limited</w:t>
            </w: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(“SCE”)</w:t>
            </w:r>
          </w:p>
        </w:tc>
        <w:tc>
          <w:tcPr>
            <w:tcW w:w="2024" w:type="dxa"/>
            <w:shd w:val="clear" w:color="auto" w:fill="auto"/>
          </w:tcPr>
          <w:p w14:paraId="0E457E09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1B00E089" w14:textId="4E78C073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71AD6AB0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34103F" w14:textId="6C173BE5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18" w:type="dxa"/>
            <w:shd w:val="clear" w:color="auto" w:fill="auto"/>
          </w:tcPr>
          <w:p w14:paraId="10615839" w14:textId="77777777" w:rsidR="0094734F" w:rsidRPr="009A10D1" w:rsidRDefault="0094734F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81D36A5" w14:textId="4519F88F" w:rsidR="001963C2" w:rsidRPr="009A10D1" w:rsidRDefault="0094734F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055510EF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47E952" w14:textId="2B776563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2811580D" w14:textId="77777777" w:rsidR="0094734F" w:rsidRPr="009A10D1" w:rsidRDefault="0094734F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5169B6A" w14:textId="0A98EEE4" w:rsidR="001963C2" w:rsidRPr="009A10D1" w:rsidRDefault="0094734F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5.14</w:t>
            </w:r>
          </w:p>
        </w:tc>
        <w:tc>
          <w:tcPr>
            <w:tcW w:w="811" w:type="dxa"/>
            <w:shd w:val="clear" w:color="auto" w:fill="auto"/>
          </w:tcPr>
          <w:p w14:paraId="44F211A2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486BD68" w14:textId="159B42AE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48B5C971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63CCEF" w14:textId="6A6F3E4C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B9DF3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C6D965C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2E1978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A93E676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32EDF3EF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E7ED05" w14:textId="7F9FDCFE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47CC5C4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71E54E6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ABDC96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3A48F2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5BE6A94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ECCC73" w14:textId="58C76D71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E6C306B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4FE489AD" w14:textId="77777777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82A072" w14:textId="77777777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1ECC9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0A06282B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253299" w14:textId="67E9A906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3612EC07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EB70E8A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B5C41C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5473F916" w14:textId="77777777" w:rsidTr="004F34C2">
        <w:tc>
          <w:tcPr>
            <w:tcW w:w="2305" w:type="dxa"/>
            <w:gridSpan w:val="2"/>
            <w:shd w:val="clear" w:color="auto" w:fill="auto"/>
          </w:tcPr>
          <w:p w14:paraId="62C9A995" w14:textId="3AEC6BF0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</w:t>
            </w:r>
            <w:r w:rsidRPr="009A10D1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 xml:space="preserve"> “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SCE”</w:t>
            </w:r>
          </w:p>
        </w:tc>
        <w:tc>
          <w:tcPr>
            <w:tcW w:w="2024" w:type="dxa"/>
            <w:shd w:val="clear" w:color="auto" w:fill="auto"/>
          </w:tcPr>
          <w:p w14:paraId="6D7B9CB5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A37B4F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0625CF62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39194CD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306712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92F1E8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3FB2566A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7A9FDA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F747451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19F04F2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4C8D7042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69188498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6CA3A0BF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C5A9DF2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B6A2FBF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3B67C44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1ACA1A4B" w14:textId="77777777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65F5DB3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239A8D8C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7B34EE73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8ACB3A1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63C2" w:rsidRPr="009A10D1" w14:paraId="74E4C4B1" w14:textId="77777777" w:rsidTr="0094734F">
        <w:tc>
          <w:tcPr>
            <w:tcW w:w="2305" w:type="dxa"/>
            <w:gridSpan w:val="2"/>
            <w:shd w:val="clear" w:color="auto" w:fill="auto"/>
          </w:tcPr>
          <w:p w14:paraId="1271DF07" w14:textId="77777777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Binh Duong Smart Solar </w:t>
            </w:r>
          </w:p>
          <w:p w14:paraId="007E228A" w14:textId="54BFE93F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Company Limited</w:t>
            </w: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(“BDS”)</w:t>
            </w:r>
          </w:p>
        </w:tc>
        <w:tc>
          <w:tcPr>
            <w:tcW w:w="2024" w:type="dxa"/>
            <w:shd w:val="clear" w:color="auto" w:fill="auto"/>
          </w:tcPr>
          <w:p w14:paraId="19E03D2C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  <w:p w14:paraId="01FFAC07" w14:textId="6DFB68DD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hint="cs"/>
                <w:spacing w:val="-4"/>
                <w:szCs w:val="22"/>
                <w:cs/>
                <w:lang w:bidi="th-TH"/>
              </w:rPr>
              <w:t>การปรึกษาการบริหารงาน</w:t>
            </w:r>
          </w:p>
        </w:tc>
        <w:tc>
          <w:tcPr>
            <w:tcW w:w="810" w:type="dxa"/>
          </w:tcPr>
          <w:p w14:paraId="0B5DF199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631C5EE" w14:textId="6AE3726C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18" w:type="dxa"/>
            <w:shd w:val="clear" w:color="auto" w:fill="auto"/>
          </w:tcPr>
          <w:p w14:paraId="7DEF1D8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773C3F" w14:textId="5F81B52B" w:rsidR="0094734F" w:rsidRPr="009A10D1" w:rsidRDefault="0094734F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2CEBE567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4F089A" w14:textId="70CC7755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289A0B75" w14:textId="77777777" w:rsidR="0094734F" w:rsidRPr="009A10D1" w:rsidRDefault="0094734F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009C0A7" w14:textId="6E4D5A9C" w:rsidR="001963C2" w:rsidRPr="009A10D1" w:rsidRDefault="0094734F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4.63</w:t>
            </w:r>
          </w:p>
        </w:tc>
        <w:tc>
          <w:tcPr>
            <w:tcW w:w="811" w:type="dxa"/>
            <w:shd w:val="clear" w:color="auto" w:fill="auto"/>
          </w:tcPr>
          <w:p w14:paraId="0EC06BEC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30B629" w14:textId="06F8FA41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717" w:type="dxa"/>
            <w:shd w:val="clear" w:color="auto" w:fill="auto"/>
          </w:tcPr>
          <w:p w14:paraId="460DF512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C92787" w14:textId="25A5006C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FE1759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2D317E8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D278BD" w14:textId="57491C1D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66EC878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6FA5F4AA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0D8D51" w14:textId="1BF70C77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9F34193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186E9C55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27ACDA" w14:textId="66703993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1ED1D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CE55C51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64996B" w14:textId="4B98B85B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C5E6AD3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15C81089" w14:textId="77777777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34F489" w14:textId="372F0BD8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95FFBA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5DFDEBE3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805D89" w14:textId="41E7358B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39117E1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E312D73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4DD4AC" w14:textId="3FA99115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63C2" w:rsidRPr="009A10D1" w14:paraId="46287A32" w14:textId="77777777" w:rsidTr="0094734F">
        <w:tc>
          <w:tcPr>
            <w:tcW w:w="2305" w:type="dxa"/>
            <w:gridSpan w:val="2"/>
            <w:shd w:val="clear" w:color="auto" w:fill="auto"/>
          </w:tcPr>
          <w:p w14:paraId="09DA5C84" w14:textId="0054CB19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>ถือหุ้นผ่านทาง</w:t>
            </w:r>
            <w:r w:rsidRPr="009A10D1">
              <w:rPr>
                <w:rFonts w:asciiTheme="majorBidi" w:hAnsiTheme="majorBidi" w:cstheme="majorBidi" w:hint="cs"/>
                <w:szCs w:val="22"/>
                <w:u w:val="single"/>
                <w:cs/>
                <w:lang w:val="th-TH" w:bidi="th-TH"/>
              </w:rPr>
              <w:t xml:space="preserve"> “BDS</w:t>
            </w:r>
            <w:r w:rsidRPr="009A10D1">
              <w:rPr>
                <w:rFonts w:asciiTheme="majorBidi" w:hAnsiTheme="majorBidi" w:cstheme="majorBidi"/>
                <w:szCs w:val="22"/>
                <w:u w:val="single"/>
                <w:lang w:val="th-TH" w:bidi="th-TH"/>
              </w:rPr>
              <w:t>”</w:t>
            </w:r>
          </w:p>
        </w:tc>
        <w:tc>
          <w:tcPr>
            <w:tcW w:w="2024" w:type="dxa"/>
            <w:shd w:val="clear" w:color="auto" w:fill="auto"/>
          </w:tcPr>
          <w:p w14:paraId="191BF811" w14:textId="77777777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/>
                <w:spacing w:val="-4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1085BEC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18BB4BF9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645E3DC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0E74456C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D98031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6BBAA446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23D105B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BA967E0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D02B6BF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C2983F9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2FB89EFB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58B7CD83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E53FBA0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6E8E538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7FAE62B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600F0536" w14:textId="77777777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B47E1ED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FB31DDC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258D55D1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A22050C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63C2" w:rsidRPr="009A10D1" w14:paraId="7FC0D9B3" w14:textId="77777777" w:rsidTr="0094734F">
        <w:tc>
          <w:tcPr>
            <w:tcW w:w="2295" w:type="dxa"/>
            <w:shd w:val="clear" w:color="auto" w:fill="auto"/>
          </w:tcPr>
          <w:p w14:paraId="383DC8B2" w14:textId="7FAE4F83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UVBGP Vietnam </w:t>
            </w:r>
          </w:p>
          <w:p w14:paraId="540417B6" w14:textId="52C376D8" w:rsidR="001963C2" w:rsidRPr="009A10D1" w:rsidRDefault="001963C2" w:rsidP="001963C2">
            <w:pPr>
              <w:pStyle w:val="block"/>
              <w:tabs>
                <w:tab w:val="left" w:pos="988"/>
              </w:tabs>
              <w:spacing w:after="0" w:line="240" w:lineRule="auto"/>
              <w:ind w:left="171" w:hanging="126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ab/>
              <w:t>Company Limited</w:t>
            </w: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(“UVBV”)</w:t>
            </w:r>
          </w:p>
        </w:tc>
        <w:tc>
          <w:tcPr>
            <w:tcW w:w="2034" w:type="dxa"/>
            <w:gridSpan w:val="2"/>
            <w:shd w:val="clear" w:color="auto" w:fill="auto"/>
          </w:tcPr>
          <w:p w14:paraId="115F2863" w14:textId="7FAB0D21" w:rsidR="001963C2" w:rsidRPr="009A10D1" w:rsidRDefault="001963C2" w:rsidP="001963C2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ผลิตไฟฟ้าจากพลังงานแสงอาทิตย์</w:t>
            </w:r>
          </w:p>
        </w:tc>
        <w:tc>
          <w:tcPr>
            <w:tcW w:w="810" w:type="dxa"/>
          </w:tcPr>
          <w:p w14:paraId="2CCF8DB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29E79E" w14:textId="188E6DA8" w:rsidR="001963C2" w:rsidRPr="009A10D1" w:rsidRDefault="001963C2" w:rsidP="009C2F7F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เวียดนาม</w:t>
            </w:r>
          </w:p>
        </w:tc>
        <w:tc>
          <w:tcPr>
            <w:tcW w:w="718" w:type="dxa"/>
            <w:shd w:val="clear" w:color="auto" w:fill="auto"/>
          </w:tcPr>
          <w:p w14:paraId="3644E721" w14:textId="77777777" w:rsidR="001963C2" w:rsidRPr="009A10D1" w:rsidRDefault="001963C2" w:rsidP="00C55A8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DAD4E4" w14:textId="7DDA430E" w:rsidR="0094734F" w:rsidRPr="009A10D1" w:rsidRDefault="0094734F" w:rsidP="00C55A8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18" w:type="dxa"/>
            <w:shd w:val="clear" w:color="auto" w:fill="auto"/>
          </w:tcPr>
          <w:p w14:paraId="11272309" w14:textId="77777777" w:rsidR="001963C2" w:rsidRPr="009A10D1" w:rsidRDefault="001963C2" w:rsidP="00C55A8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3E01BC" w14:textId="2577D6EE" w:rsidR="001963C2" w:rsidRPr="009A10D1" w:rsidRDefault="001963C2" w:rsidP="00C55A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55.00</w:t>
            </w:r>
          </w:p>
        </w:tc>
        <w:tc>
          <w:tcPr>
            <w:tcW w:w="721" w:type="dxa"/>
            <w:shd w:val="clear" w:color="auto" w:fill="auto"/>
          </w:tcPr>
          <w:p w14:paraId="46A1CB9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21444A7" w14:textId="078E90E8" w:rsidR="0094734F" w:rsidRPr="009A10D1" w:rsidRDefault="0094734F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4.12</w:t>
            </w:r>
          </w:p>
        </w:tc>
        <w:tc>
          <w:tcPr>
            <w:tcW w:w="811" w:type="dxa"/>
            <w:shd w:val="clear" w:color="auto" w:fill="auto"/>
          </w:tcPr>
          <w:p w14:paraId="19EDA1D3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E7BEBA7" w14:textId="4C65E85C" w:rsidR="001963C2" w:rsidRPr="009A10D1" w:rsidRDefault="001963C2" w:rsidP="001963C2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38D588FC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37EC8A" w14:textId="56027F2B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7A251A" w14:textId="77777777" w:rsidR="001963C2" w:rsidRPr="009A10D1" w:rsidRDefault="001963C2" w:rsidP="001963C2">
            <w:pPr>
              <w:tabs>
                <w:tab w:val="decimal" w:pos="2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CEE4568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E971B6" w14:textId="77777777" w:rsidR="001963C2" w:rsidRPr="009A10D1" w:rsidRDefault="001963C2" w:rsidP="0094734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5BC1F2B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AC8B632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F39E5B" w14:textId="658FDAC5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10EDF28" w14:textId="77777777" w:rsidR="001963C2" w:rsidRPr="009A10D1" w:rsidRDefault="001963C2" w:rsidP="001963C2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293A9B2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E1D2ED" w14:textId="77777777" w:rsidR="001963C2" w:rsidRPr="009A10D1" w:rsidRDefault="001963C2" w:rsidP="00A70DF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65BB75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910982B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56E8E4" w14:textId="7066F6A2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1316B2B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</w:tcPr>
          <w:p w14:paraId="5FE8F928" w14:textId="77777777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AB57A4" w14:textId="77777777" w:rsidR="001963C2" w:rsidRPr="009A10D1" w:rsidRDefault="001963C2" w:rsidP="001963C2">
            <w:pPr>
              <w:tabs>
                <w:tab w:val="decimal" w:pos="2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4DE0EE" w14:textId="77777777" w:rsidR="001963C2" w:rsidRPr="009A10D1" w:rsidRDefault="001963C2" w:rsidP="001963C2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14:paraId="4349AF07" w14:textId="77777777" w:rsidR="0094734F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312B82" w14:textId="0A6AEE6E" w:rsidR="001963C2" w:rsidRPr="009A10D1" w:rsidRDefault="0094734F" w:rsidP="001963C2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75EE2FC" w14:textId="77777777" w:rsidR="001963C2" w:rsidRPr="009A10D1" w:rsidRDefault="001963C2" w:rsidP="001963C2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E369F56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8B6C28" w14:textId="77777777" w:rsidR="001963C2" w:rsidRPr="009A10D1" w:rsidRDefault="001963C2" w:rsidP="008709EA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1C321EE7" w14:textId="77777777" w:rsidR="00DF4684" w:rsidRPr="009A10D1" w:rsidRDefault="00DF4684" w:rsidP="00E859C8">
      <w:pPr>
        <w:framePr w:w="15180" w:wrap="auto" w:hAnchor="text"/>
        <w:numPr>
          <w:ilvl w:val="0"/>
          <w:numId w:val="12"/>
        </w:numPr>
        <w:tabs>
          <w:tab w:val="left" w:pos="0"/>
          <w:tab w:val="left" w:pos="540"/>
          <w:tab w:val="left" w:pos="810"/>
        </w:tabs>
        <w:spacing w:line="240" w:lineRule="auto"/>
        <w:ind w:left="540" w:right="-43" w:hanging="90"/>
        <w:rPr>
          <w:rFonts w:asciiTheme="majorBidi" w:hAnsiTheme="majorBidi" w:cstheme="majorBidi"/>
          <w:sz w:val="28"/>
          <w:szCs w:val="28"/>
        </w:rPr>
        <w:sectPr w:rsidR="00DF4684" w:rsidRPr="009A10D1" w:rsidSect="00316704">
          <w:headerReference w:type="default" r:id="rId17"/>
          <w:footerReference w:type="default" r:id="rId18"/>
          <w:type w:val="nextColumn"/>
          <w:pgSz w:w="16834" w:h="11909" w:orient="landscape" w:code="9"/>
          <w:pgMar w:top="1152" w:right="691" w:bottom="720" w:left="810" w:header="720" w:footer="720" w:gutter="0"/>
          <w:cols w:space="720"/>
          <w:docGrid w:linePitch="245"/>
        </w:sectPr>
      </w:pPr>
    </w:p>
    <w:p w14:paraId="1B3746AD" w14:textId="67176966" w:rsidR="00C948CF" w:rsidRPr="009A10D1" w:rsidRDefault="00C948CF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</w:t>
      </w:r>
      <w:r w:rsidR="00930198" w:rsidRPr="009A10D1">
        <w:rPr>
          <w:rFonts w:asciiTheme="majorBidi" w:hAnsiTheme="majorBidi" w:cstheme="majorBidi"/>
          <w:bCs/>
          <w:i/>
          <w:iCs/>
          <w:sz w:val="28"/>
          <w:szCs w:val="28"/>
          <w:cs/>
        </w:rPr>
        <w:t>ซื้อเงินลงทุน</w:t>
      </w:r>
      <w:r w:rsidR="00AA1912" w:rsidRPr="009A10D1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 </w:t>
      </w:r>
      <w:r w:rsidR="002B3F7D" w:rsidRPr="009A10D1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>และ</w:t>
      </w:r>
      <w:r w:rsidRPr="009A10D1">
        <w:rPr>
          <w:rFonts w:asciiTheme="majorBidi" w:hAnsiTheme="majorBidi" w:cstheme="majorBidi"/>
          <w:bCs/>
          <w:i/>
          <w:iCs/>
          <w:sz w:val="28"/>
          <w:szCs w:val="28"/>
          <w:cs/>
        </w:rPr>
        <w:t>เพิ่มทุน</w:t>
      </w:r>
    </w:p>
    <w:p w14:paraId="29EA913C" w14:textId="77777777" w:rsidR="007F6068" w:rsidRPr="009A10D1" w:rsidRDefault="007F6068" w:rsidP="00E859C8">
      <w:pPr>
        <w:spacing w:line="240" w:lineRule="auto"/>
        <w:ind w:left="540" w:right="-29"/>
        <w:rPr>
          <w:rFonts w:asciiTheme="majorBidi" w:eastAsia="Batang" w:hAnsiTheme="majorBidi" w:cstheme="majorBidi"/>
          <w:i/>
          <w:iCs/>
          <w:sz w:val="22"/>
          <w:szCs w:val="22"/>
        </w:rPr>
      </w:pPr>
    </w:p>
    <w:p w14:paraId="26D277C0" w14:textId="6FD32B93" w:rsidR="00D739C6" w:rsidRPr="009A10D1" w:rsidRDefault="004C1764" w:rsidP="00E859C8">
      <w:pPr>
        <w:spacing w:line="240" w:lineRule="auto"/>
        <w:ind w:left="540" w:right="-29"/>
        <w:rPr>
          <w:rFonts w:asciiTheme="majorBidi" w:eastAsia="Batang" w:hAnsiTheme="majorBidi" w:cstheme="majorBidi"/>
          <w:sz w:val="28"/>
          <w:szCs w:val="28"/>
        </w:rPr>
      </w:pPr>
      <w:r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B17D5A" w:rsidRPr="009A10D1">
        <w:rPr>
          <w:rFonts w:asciiTheme="majorBidi" w:eastAsia="Batang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eastAsia="Batang" w:hAnsiTheme="majorBidi" w:cstheme="majorBidi"/>
          <w:sz w:val="28"/>
          <w:szCs w:val="28"/>
          <w:lang w:val="en-GB"/>
        </w:rPr>
        <w:t>256</w:t>
      </w:r>
      <w:r w:rsidR="001963C2" w:rsidRPr="009A10D1">
        <w:rPr>
          <w:rFonts w:asciiTheme="majorBidi" w:eastAsia="Batang" w:hAnsiTheme="majorBidi" w:cstheme="majorBidi"/>
          <w:sz w:val="28"/>
          <w:szCs w:val="28"/>
          <w:lang w:val="en-GB"/>
        </w:rPr>
        <w:t>7</w:t>
      </w:r>
      <w:r w:rsidR="00123F51" w:rsidRPr="009A10D1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="00123F51"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และ </w:t>
      </w:r>
      <w:r w:rsidR="00B17D5A" w:rsidRPr="009A10D1">
        <w:rPr>
          <w:rFonts w:asciiTheme="majorBidi" w:eastAsia="Batang" w:hAnsiTheme="majorBidi" w:cstheme="majorBidi"/>
          <w:sz w:val="28"/>
          <w:szCs w:val="28"/>
          <w:lang w:val="en-GB"/>
        </w:rPr>
        <w:t>256</w:t>
      </w:r>
      <w:r w:rsidR="001963C2" w:rsidRPr="009A10D1">
        <w:rPr>
          <w:rFonts w:asciiTheme="majorBidi" w:eastAsia="Batang" w:hAnsiTheme="majorBidi" w:cstheme="majorBidi"/>
          <w:sz w:val="28"/>
          <w:szCs w:val="28"/>
          <w:lang w:val="en-GB"/>
        </w:rPr>
        <w:t>6</w:t>
      </w:r>
      <w:r w:rsidRPr="009A10D1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>มี</w:t>
      </w:r>
      <w:r w:rsidR="003D7358" w:rsidRPr="009A10D1">
        <w:rPr>
          <w:rFonts w:asciiTheme="majorBidi" w:eastAsia="Batang" w:hAnsiTheme="majorBidi" w:cstheme="majorBidi"/>
          <w:sz w:val="28"/>
          <w:szCs w:val="28"/>
          <w:cs/>
        </w:rPr>
        <w:t>การเปลี่ยนแปลง</w:t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>ดังนี้</w:t>
      </w:r>
    </w:p>
    <w:p w14:paraId="6275A2EA" w14:textId="32F7AB21" w:rsidR="00C948CF" w:rsidRPr="009A10D1" w:rsidRDefault="00C948CF" w:rsidP="00E859C8">
      <w:pPr>
        <w:spacing w:line="240" w:lineRule="auto"/>
        <w:ind w:left="540" w:right="-29"/>
        <w:rPr>
          <w:rFonts w:asciiTheme="majorBidi" w:eastAsia="Batang" w:hAnsiTheme="majorBidi" w:cstheme="majorBidi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9"/>
        <w:gridCol w:w="239"/>
        <w:gridCol w:w="1200"/>
      </w:tblGrid>
      <w:tr w:rsidR="00C948CF" w:rsidRPr="009A10D1" w14:paraId="10C91318" w14:textId="77777777" w:rsidTr="00037C5B">
        <w:tc>
          <w:tcPr>
            <w:tcW w:w="3530" w:type="pct"/>
          </w:tcPr>
          <w:p w14:paraId="157FD6ED" w14:textId="77777777" w:rsidR="00C948CF" w:rsidRPr="009A10D1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3" w:name="_Hlk86864521"/>
          </w:p>
        </w:tc>
        <w:tc>
          <w:tcPr>
            <w:tcW w:w="1470" w:type="pct"/>
            <w:gridSpan w:val="3"/>
            <w:vAlign w:val="center"/>
          </w:tcPr>
          <w:p w14:paraId="6464F99E" w14:textId="77777777" w:rsidR="00C948CF" w:rsidRPr="009A10D1" w:rsidRDefault="00C948CF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3"/>
      <w:tr w:rsidR="00C948CF" w:rsidRPr="009A10D1" w14:paraId="30F5FBF1" w14:textId="77777777" w:rsidTr="00037C5B">
        <w:tc>
          <w:tcPr>
            <w:tcW w:w="3530" w:type="pct"/>
          </w:tcPr>
          <w:p w14:paraId="0CEE3A64" w14:textId="0BF7908A" w:rsidR="00C948CF" w:rsidRPr="009A10D1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</w:tcPr>
          <w:p w14:paraId="2A42CA6C" w14:textId="708AB00A" w:rsidR="00C948CF" w:rsidRPr="009A10D1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256</w:t>
            </w:r>
            <w:r w:rsidR="001963C2" w:rsidRPr="009A10D1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30" w:type="pct"/>
          </w:tcPr>
          <w:p w14:paraId="5F5C5EA2" w14:textId="77777777" w:rsidR="00C948CF" w:rsidRPr="009A10D1" w:rsidRDefault="00C948CF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5A75F0A" w14:textId="2329E608" w:rsidR="00C948CF" w:rsidRPr="009A10D1" w:rsidRDefault="001963C2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C948CF" w:rsidRPr="009A10D1" w14:paraId="1A6E1105" w14:textId="77777777" w:rsidTr="00037C5B">
        <w:tc>
          <w:tcPr>
            <w:tcW w:w="3530" w:type="pct"/>
          </w:tcPr>
          <w:p w14:paraId="67CF2963" w14:textId="3E2385D3" w:rsidR="00C948CF" w:rsidRPr="009A10D1" w:rsidRDefault="00C948CF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0" w:type="pct"/>
            <w:gridSpan w:val="3"/>
          </w:tcPr>
          <w:p w14:paraId="117396D5" w14:textId="77777777" w:rsidR="00C948CF" w:rsidRPr="009A10D1" w:rsidRDefault="00C948CF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963C2" w:rsidRPr="009A10D1" w14:paraId="5BC99359" w14:textId="77777777" w:rsidTr="003353DE">
        <w:tc>
          <w:tcPr>
            <w:tcW w:w="3530" w:type="pct"/>
          </w:tcPr>
          <w:p w14:paraId="1ED736E5" w14:textId="492E9EF5" w:rsidR="001963C2" w:rsidRPr="009A10D1" w:rsidRDefault="001963C2" w:rsidP="001963C2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eastAsia="Batang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1470" w:type="pct"/>
            <w:gridSpan w:val="3"/>
          </w:tcPr>
          <w:p w14:paraId="4161B0D4" w14:textId="77777777" w:rsidR="001963C2" w:rsidRPr="009A10D1" w:rsidRDefault="001963C2" w:rsidP="001963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963C2" w:rsidRPr="009A10D1" w14:paraId="611BEA0B" w14:textId="77777777" w:rsidTr="003353DE">
        <w:tc>
          <w:tcPr>
            <w:tcW w:w="3530" w:type="pct"/>
          </w:tcPr>
          <w:p w14:paraId="5F26B178" w14:textId="77777777" w:rsidR="001963C2" w:rsidRPr="009A10D1" w:rsidRDefault="001963C2" w:rsidP="001963C2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0" w:type="pct"/>
            <w:gridSpan w:val="3"/>
          </w:tcPr>
          <w:p w14:paraId="6A733743" w14:textId="77777777" w:rsidR="001963C2" w:rsidRPr="009A10D1" w:rsidRDefault="001963C2" w:rsidP="001963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1963C2" w:rsidRPr="009A10D1" w14:paraId="1D3F4007" w14:textId="77777777" w:rsidTr="003353DE">
        <w:tc>
          <w:tcPr>
            <w:tcW w:w="3530" w:type="pct"/>
          </w:tcPr>
          <w:p w14:paraId="06EE86A2" w14:textId="77777777" w:rsidR="001963C2" w:rsidRPr="009A10D1" w:rsidRDefault="001963C2" w:rsidP="001963C2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86" w:type="pct"/>
          </w:tcPr>
          <w:p w14:paraId="07AFB824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7B37F4E5" w14:textId="77777777" w:rsidR="001963C2" w:rsidRPr="009A10D1" w:rsidRDefault="001963C2" w:rsidP="001963C2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2CBB01C2" w14:textId="77777777" w:rsidR="001963C2" w:rsidRPr="009A10D1" w:rsidRDefault="001963C2" w:rsidP="001963C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963C2" w:rsidRPr="009A10D1" w14:paraId="3F4FE8AB" w14:textId="77777777" w:rsidTr="003353DE">
        <w:tc>
          <w:tcPr>
            <w:tcW w:w="3530" w:type="pct"/>
            <w:vAlign w:val="bottom"/>
          </w:tcPr>
          <w:p w14:paraId="1E880A23" w14:textId="3D7985B5" w:rsidR="001963C2" w:rsidRPr="009A10D1" w:rsidRDefault="001963C2" w:rsidP="001963C2">
            <w:pPr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Binh Duong Energy Solutions Company Limited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63F9A007" w14:textId="44D553D9" w:rsidR="001963C2" w:rsidRPr="009A10D1" w:rsidRDefault="009346CF" w:rsidP="009B7B7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  <w:vAlign w:val="bottom"/>
          </w:tcPr>
          <w:p w14:paraId="7A7D1909" w14:textId="77777777" w:rsidR="001963C2" w:rsidRPr="009A10D1" w:rsidRDefault="001963C2" w:rsidP="001963C2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vAlign w:val="bottom"/>
          </w:tcPr>
          <w:p w14:paraId="2C366F13" w14:textId="09EE79F1" w:rsidR="001963C2" w:rsidRPr="009A10D1" w:rsidRDefault="001963C2" w:rsidP="006A547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6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42</w:t>
            </w:r>
          </w:p>
        </w:tc>
      </w:tr>
      <w:tr w:rsidR="001963C2" w:rsidRPr="009A10D1" w14:paraId="3B2A39B7" w14:textId="77777777" w:rsidTr="003353DE">
        <w:tc>
          <w:tcPr>
            <w:tcW w:w="3530" w:type="pct"/>
          </w:tcPr>
          <w:p w14:paraId="779DCDDF" w14:textId="77777777" w:rsidR="001963C2" w:rsidRPr="009A10D1" w:rsidRDefault="001963C2" w:rsidP="001963C2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7BEFD779" w14:textId="77777777" w:rsidR="001963C2" w:rsidRPr="009A10D1" w:rsidRDefault="001963C2" w:rsidP="001963C2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963C2" w:rsidRPr="009A10D1" w14:paraId="2683AFA3" w14:textId="77777777" w:rsidTr="00037C5B">
        <w:tc>
          <w:tcPr>
            <w:tcW w:w="3530" w:type="pct"/>
          </w:tcPr>
          <w:p w14:paraId="0FA0FB6D" w14:textId="128C66CC" w:rsidR="001963C2" w:rsidRPr="009A10D1" w:rsidRDefault="001963C2" w:rsidP="001963C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1470" w:type="pct"/>
            <w:gridSpan w:val="3"/>
          </w:tcPr>
          <w:p w14:paraId="2DDA3082" w14:textId="77777777" w:rsidR="001963C2" w:rsidRPr="009A10D1" w:rsidRDefault="001963C2" w:rsidP="001963C2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963C2" w:rsidRPr="009A10D1" w14:paraId="18CC901B" w14:textId="77777777" w:rsidTr="00037C5B">
        <w:tc>
          <w:tcPr>
            <w:tcW w:w="3530" w:type="pct"/>
          </w:tcPr>
          <w:p w14:paraId="44075DE0" w14:textId="77777777" w:rsidR="001963C2" w:rsidRPr="009A10D1" w:rsidRDefault="001963C2" w:rsidP="001963C2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</w:tcPr>
          <w:p w14:paraId="69A923BA" w14:textId="77777777" w:rsidR="001963C2" w:rsidRPr="009A10D1" w:rsidRDefault="001963C2" w:rsidP="001963C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1963C2" w:rsidRPr="009A10D1" w14:paraId="1D3638A2" w14:textId="77777777" w:rsidTr="00037C5B">
        <w:tc>
          <w:tcPr>
            <w:tcW w:w="3530" w:type="pct"/>
          </w:tcPr>
          <w:p w14:paraId="18B551F9" w14:textId="42C43C03" w:rsidR="001963C2" w:rsidRPr="009A10D1" w:rsidRDefault="001963C2" w:rsidP="001963C2">
            <w:pPr>
              <w:pStyle w:val="BodyText"/>
              <w:spacing w:after="0" w:line="240" w:lineRule="auto"/>
              <w:ind w:left="-114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</w:rPr>
              <w:br w:type="page"/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70" w:type="pct"/>
            <w:gridSpan w:val="3"/>
            <w:vAlign w:val="center"/>
          </w:tcPr>
          <w:p w14:paraId="7F167FEA" w14:textId="06D40241" w:rsidR="001963C2" w:rsidRPr="009A10D1" w:rsidRDefault="001963C2" w:rsidP="001963C2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963C2" w:rsidRPr="009A10D1" w14:paraId="2F760988" w14:textId="77777777" w:rsidTr="003353DE">
        <w:tc>
          <w:tcPr>
            <w:tcW w:w="3530" w:type="pct"/>
          </w:tcPr>
          <w:p w14:paraId="1DEFBA4E" w14:textId="083358FB" w:rsidR="001963C2" w:rsidRPr="009A10D1" w:rsidRDefault="00E012F1" w:rsidP="001963C2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="Angsana New" w:hAnsi="Angsana New"/>
                <w:sz w:val="28"/>
                <w:szCs w:val="28"/>
                <w:cs/>
              </w:rPr>
              <w:t>บริษัท พัฒนาอินเตอร์คูล จำกัด</w:t>
            </w:r>
            <w:r w:rsidR="00575871" w:rsidRPr="009A10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10D1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686" w:type="pct"/>
          </w:tcPr>
          <w:p w14:paraId="10CB07DF" w14:textId="2B2AD1BA" w:rsidR="001963C2" w:rsidRPr="009A10D1" w:rsidRDefault="009346CF" w:rsidP="009B7B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30" w:type="pct"/>
          </w:tcPr>
          <w:p w14:paraId="57F9BF11" w14:textId="77777777" w:rsidR="001963C2" w:rsidRPr="009A10D1" w:rsidRDefault="001963C2" w:rsidP="001963C2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2323CCD7" w14:textId="1B45B2AF" w:rsidR="001963C2" w:rsidRPr="009A10D1" w:rsidRDefault="00DB1FF1" w:rsidP="001963C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012F1" w:rsidRPr="009A10D1" w14:paraId="72DAB9D6" w14:textId="77777777" w:rsidTr="00037C5B">
        <w:tc>
          <w:tcPr>
            <w:tcW w:w="3530" w:type="pct"/>
          </w:tcPr>
          <w:p w14:paraId="08A8C11E" w14:textId="5A1BB737" w:rsidR="00E012F1" w:rsidRPr="009A10D1" w:rsidRDefault="00E012F1" w:rsidP="00E012F1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ยูวีบีจีพี คลีน เอ็นเนอร์ยี่ จำกัด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***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D053E24" w14:textId="059E831A" w:rsidR="00E012F1" w:rsidRPr="009A10D1" w:rsidRDefault="00DD4A01" w:rsidP="00E012F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5D2DC54A" w14:textId="77777777" w:rsidR="00E012F1" w:rsidRPr="009A10D1" w:rsidRDefault="00E012F1" w:rsidP="00E012F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FF69C66" w14:textId="56B7DEF0" w:rsidR="00E012F1" w:rsidRPr="009A10D1" w:rsidRDefault="00E012F1" w:rsidP="007E445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200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00</w:t>
            </w:r>
          </w:p>
        </w:tc>
      </w:tr>
      <w:tr w:rsidR="00E012F1" w:rsidRPr="009A10D1" w14:paraId="342D95CE" w14:textId="77777777" w:rsidTr="00037C5B">
        <w:tc>
          <w:tcPr>
            <w:tcW w:w="3530" w:type="pct"/>
          </w:tcPr>
          <w:p w14:paraId="1D3CBF78" w14:textId="5431A1A0" w:rsidR="00E012F1" w:rsidRPr="009A10D1" w:rsidRDefault="00E012F1" w:rsidP="00E012F1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E8A23C1" w14:textId="425907F5" w:rsidR="00E012F1" w:rsidRPr="009A10D1" w:rsidRDefault="009346CF" w:rsidP="00AB6F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30" w:type="pct"/>
          </w:tcPr>
          <w:p w14:paraId="548A6FB0" w14:textId="77777777" w:rsidR="00E012F1" w:rsidRPr="009A10D1" w:rsidRDefault="00E012F1" w:rsidP="00E012F1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DEBA534" w14:textId="5BB05AA5" w:rsidR="00E012F1" w:rsidRPr="009A10D1" w:rsidRDefault="00E012F1" w:rsidP="00E012F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200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00</w:t>
            </w:r>
          </w:p>
        </w:tc>
      </w:tr>
      <w:tr w:rsidR="00E012F1" w:rsidRPr="009A10D1" w14:paraId="51E6023C" w14:textId="77777777" w:rsidTr="00037C5B">
        <w:tc>
          <w:tcPr>
            <w:tcW w:w="3530" w:type="pct"/>
          </w:tcPr>
          <w:p w14:paraId="19F3C7D0" w14:textId="77777777" w:rsidR="00E012F1" w:rsidRPr="009A10D1" w:rsidRDefault="00E012F1" w:rsidP="00E012F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384533EE" w14:textId="77777777" w:rsidR="00E012F1" w:rsidRPr="009A10D1" w:rsidRDefault="00E012F1" w:rsidP="00E012F1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</w:tr>
    </w:tbl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985"/>
      </w:tblGrid>
      <w:tr w:rsidR="009F0EEA" w:rsidRPr="009A10D1" w14:paraId="432DFD6D" w14:textId="77777777" w:rsidTr="00DE2A5E">
        <w:tc>
          <w:tcPr>
            <w:tcW w:w="720" w:type="dxa"/>
          </w:tcPr>
          <w:p w14:paraId="62851B76" w14:textId="73CFFA6E" w:rsidR="009F0EEA" w:rsidRPr="009A10D1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eastAsia="Batang" w:hAnsiTheme="majorBidi" w:cstheme="majorBidi" w:hint="cs"/>
                <w:i/>
                <w:iCs/>
                <w:sz w:val="28"/>
                <w:szCs w:val="28"/>
                <w:cs/>
              </w:rPr>
              <w:t>*</w:t>
            </w:r>
          </w:p>
        </w:tc>
        <w:tc>
          <w:tcPr>
            <w:tcW w:w="7985" w:type="dxa"/>
          </w:tcPr>
          <w:p w14:paraId="277B6066" w14:textId="7B5951C0" w:rsidR="009F0EEA" w:rsidRPr="009A10D1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 ยูวีบีจีพี คลีน เอ็นเนอร์ยี่ จำกัด</w:t>
            </w:r>
          </w:p>
        </w:tc>
      </w:tr>
      <w:tr w:rsidR="00CD5913" w:rsidRPr="009A10D1" w14:paraId="4914D3E2" w14:textId="77777777" w:rsidTr="00DE2A5E">
        <w:tc>
          <w:tcPr>
            <w:tcW w:w="720" w:type="dxa"/>
          </w:tcPr>
          <w:p w14:paraId="2C6DF15D" w14:textId="5EFB2787" w:rsidR="00CD5913" w:rsidRPr="009A10D1" w:rsidRDefault="00CD5913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</w:t>
            </w:r>
          </w:p>
        </w:tc>
        <w:tc>
          <w:tcPr>
            <w:tcW w:w="7985" w:type="dxa"/>
          </w:tcPr>
          <w:p w14:paraId="10D150C8" w14:textId="5A37C55B" w:rsidR="00CD5913" w:rsidRPr="009A10D1" w:rsidRDefault="00CD5913" w:rsidP="00CD5913">
            <w:pPr>
              <w:spacing w:line="240" w:lineRule="auto"/>
              <w:ind w:right="-2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A10D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ถือหุ้นโดย</w:t>
            </w:r>
            <w:r w:rsidRPr="009A10D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</w:t>
            </w:r>
            <w:r w:rsidRPr="009A10D1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ยูนิเวนเจอร์ แคปปิตอล วัน จำกัด</w:t>
            </w:r>
          </w:p>
        </w:tc>
      </w:tr>
      <w:tr w:rsidR="009F0EEA" w:rsidRPr="009A10D1" w14:paraId="46525345" w14:textId="77777777" w:rsidTr="00DE2A5E">
        <w:tc>
          <w:tcPr>
            <w:tcW w:w="720" w:type="dxa"/>
          </w:tcPr>
          <w:p w14:paraId="5660064E" w14:textId="660526E6" w:rsidR="009F0EEA" w:rsidRPr="009A10D1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***</w:t>
            </w:r>
          </w:p>
        </w:tc>
        <w:tc>
          <w:tcPr>
            <w:tcW w:w="7985" w:type="dxa"/>
          </w:tcPr>
          <w:p w14:paraId="3CDEB1A8" w14:textId="46A126DE" w:rsidR="009F0EEA" w:rsidRPr="009A10D1" w:rsidRDefault="009F0EEA" w:rsidP="009F0EEA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ถือหุ้นโดย</w:t>
            </w:r>
            <w:r w:rsidRPr="009A10D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อีสเทอร์น โคเจนเนอเรชั่น จำกัด</w:t>
            </w:r>
          </w:p>
        </w:tc>
      </w:tr>
    </w:tbl>
    <w:p w14:paraId="1FA0A936" w14:textId="77777777" w:rsidR="00394A72" w:rsidRPr="009A10D1" w:rsidRDefault="00394A72" w:rsidP="002B3F7D">
      <w:pPr>
        <w:ind w:left="549" w:right="-25"/>
        <w:rPr>
          <w:rFonts w:asciiTheme="majorBidi" w:hAnsiTheme="majorBidi"/>
          <w:sz w:val="22"/>
          <w:szCs w:val="22"/>
        </w:rPr>
      </w:pPr>
    </w:p>
    <w:p w14:paraId="2D911312" w14:textId="30DAD306" w:rsidR="00C1697B" w:rsidRPr="009A10D1" w:rsidRDefault="00C1697B" w:rsidP="008B33C8">
      <w:pPr>
        <w:ind w:left="549" w:right="-25"/>
        <w:rPr>
          <w:rFonts w:asciiTheme="majorBidi" w:eastAsia="Batang" w:hAnsiTheme="majorBidi" w:cstheme="majorBidi"/>
          <w:sz w:val="28"/>
          <w:szCs w:val="28"/>
        </w:rPr>
      </w:pPr>
      <w:r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บริษัทย่อยทางอ้อมทั้ง </w:t>
      </w:r>
      <w:r w:rsidRPr="009A10D1">
        <w:rPr>
          <w:rFonts w:asciiTheme="majorBidi" w:eastAsia="Batang" w:hAnsiTheme="majorBidi" w:cstheme="majorBidi"/>
          <w:sz w:val="28"/>
          <w:szCs w:val="28"/>
        </w:rPr>
        <w:t xml:space="preserve">3 </w:t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>แห่ง ได้แก่ บริษัท ทัศน์ศิริ จำกัด บริษัท เอเพ็กซ์ เอ็นเนอยี่ โซลูชั่น จำกัด</w:t>
      </w:r>
      <w:r w:rsidRPr="009A10D1">
        <w:rPr>
          <w:rFonts w:asciiTheme="majorBidi" w:eastAsia="Batang" w:hAnsiTheme="majorBidi" w:cstheme="majorBidi"/>
          <w:sz w:val="28"/>
          <w:szCs w:val="28"/>
        </w:rPr>
        <w:t xml:space="preserve">  </w:t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และบริษัท เอสทีซี </w:t>
      </w:r>
      <w:r w:rsidRPr="009A10D1">
        <w:rPr>
          <w:rFonts w:asciiTheme="majorBidi" w:eastAsia="Batang" w:hAnsiTheme="majorBidi" w:cstheme="majorBidi"/>
          <w:sz w:val="28"/>
          <w:szCs w:val="28"/>
        </w:rPr>
        <w:br/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เอ็นเนอยี่ จำกัด ได้จดทะเบียนเลิกกิจการกับกระทรวงพาณิชย์แล้วเมื่อวันที่ </w:t>
      </w:r>
      <w:r w:rsidRPr="009A10D1">
        <w:rPr>
          <w:rFonts w:asciiTheme="majorBidi" w:eastAsia="Batang" w:hAnsiTheme="majorBidi" w:cstheme="majorBidi"/>
          <w:sz w:val="28"/>
          <w:szCs w:val="28"/>
        </w:rPr>
        <w:t xml:space="preserve">22 </w:t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กันยายน </w:t>
      </w:r>
      <w:r w:rsidRPr="009A10D1">
        <w:rPr>
          <w:rFonts w:asciiTheme="majorBidi" w:eastAsia="Batang" w:hAnsiTheme="majorBidi" w:cstheme="majorBidi"/>
          <w:sz w:val="28"/>
          <w:szCs w:val="28"/>
        </w:rPr>
        <w:t xml:space="preserve">2566 </w:t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และจดทะเบียนเสร็จการชำระบัญชีกับกระทรวงพาณิชย์แล้วเมื่อวันที่ </w:t>
      </w:r>
      <w:r w:rsidRPr="009A10D1">
        <w:rPr>
          <w:rFonts w:asciiTheme="majorBidi" w:eastAsia="Batang" w:hAnsiTheme="majorBidi" w:cstheme="majorBidi"/>
          <w:sz w:val="28"/>
          <w:szCs w:val="28"/>
        </w:rPr>
        <w:t xml:space="preserve">7 </w:t>
      </w:r>
      <w:r w:rsidRPr="009A10D1">
        <w:rPr>
          <w:rFonts w:asciiTheme="majorBidi" w:eastAsia="Batang" w:hAnsiTheme="majorBidi" w:cstheme="majorBidi"/>
          <w:sz w:val="28"/>
          <w:szCs w:val="28"/>
          <w:cs/>
        </w:rPr>
        <w:t xml:space="preserve">มิถุนายน </w:t>
      </w:r>
      <w:r w:rsidRPr="009A10D1">
        <w:rPr>
          <w:rFonts w:asciiTheme="majorBidi" w:eastAsia="Batang" w:hAnsiTheme="majorBidi" w:cstheme="majorBidi"/>
          <w:sz w:val="28"/>
          <w:szCs w:val="28"/>
        </w:rPr>
        <w:t>2567</w:t>
      </w:r>
    </w:p>
    <w:p w14:paraId="4FF4FE8F" w14:textId="77777777" w:rsidR="008B33C8" w:rsidRPr="009A10D1" w:rsidRDefault="008B33C8" w:rsidP="008B33C8">
      <w:pPr>
        <w:ind w:left="549" w:right="-25"/>
        <w:rPr>
          <w:rFonts w:asciiTheme="majorBidi" w:eastAsia="Batang" w:hAnsiTheme="majorBidi" w:cstheme="majorBidi"/>
          <w:sz w:val="22"/>
          <w:szCs w:val="22"/>
        </w:rPr>
      </w:pPr>
    </w:p>
    <w:p w14:paraId="584F0AE6" w14:textId="0BB1EA7E" w:rsidR="00892284" w:rsidRPr="009A10D1" w:rsidRDefault="00892284" w:rsidP="00E859C8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9A10D1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6B620BBE" w14:textId="77777777" w:rsidR="00892284" w:rsidRPr="009A10D1" w:rsidRDefault="00892284" w:rsidP="00E859C8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567D008D" w14:textId="45D61539" w:rsidR="009B708A" w:rsidRPr="009A10D1" w:rsidRDefault="00373E2A" w:rsidP="004A0DD0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256</w:t>
      </w:r>
      <w:r w:rsidR="003C5C9B" w:rsidRPr="009A10D1">
        <w:rPr>
          <w:rFonts w:asciiTheme="majorBidi" w:hAnsi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 </w:t>
      </w:r>
      <w:r w:rsidR="003062EF" w:rsidRPr="009A10D1">
        <w:rPr>
          <w:rFonts w:asciiTheme="majorBidi" w:hAnsiTheme="majorBidi" w:hint="cs"/>
          <w:sz w:val="28"/>
          <w:szCs w:val="28"/>
          <w:cs/>
        </w:rPr>
        <w:t>กลุ่ม</w:t>
      </w:r>
      <w:r w:rsidRPr="009A10D1">
        <w:rPr>
          <w:rFonts w:asciiTheme="majorBidi" w:hAnsiTheme="majorBidi" w:hint="cs"/>
          <w:sz w:val="28"/>
          <w:szCs w:val="28"/>
          <w:cs/>
        </w:rPr>
        <w:t>บริษัท</w:t>
      </w:r>
      <w:r w:rsidR="00286ED9" w:rsidRPr="009A10D1">
        <w:rPr>
          <w:rFonts w:asciiTheme="majorBidi" w:hAnsiTheme="majorBidi" w:hint="cs"/>
          <w:sz w:val="28"/>
          <w:szCs w:val="28"/>
          <w:cs/>
        </w:rPr>
        <w:t>และบริษัท</w:t>
      </w:r>
      <w:r w:rsidRPr="009A10D1">
        <w:rPr>
          <w:rFonts w:asciiTheme="majorBidi" w:hAnsiTheme="majorBidi" w:hint="cs"/>
          <w:sz w:val="28"/>
          <w:szCs w:val="28"/>
          <w:cs/>
        </w:rPr>
        <w:t>ได้นำหุ้นสามัญของบริษัทย่อยทางอ้อม ใช้เป็นหลักประกันเงินกู้ยืม</w:t>
      </w:r>
      <w:r w:rsidR="00B94FF6" w:rsidRPr="009A10D1">
        <w:rPr>
          <w:rFonts w:asciiTheme="majorBidi" w:hAnsiTheme="majorBidi"/>
          <w:sz w:val="28"/>
          <w:szCs w:val="28"/>
        </w:rPr>
        <w:br/>
      </w:r>
      <w:r w:rsidRPr="009A10D1">
        <w:rPr>
          <w:rFonts w:asciiTheme="majorBidi" w:hAnsiTheme="majorBidi" w:hint="cs"/>
          <w:sz w:val="28"/>
          <w:szCs w:val="28"/>
          <w:cs/>
        </w:rPr>
        <w:t>ระยะยาวกับสถาบันการเงิน</w:t>
      </w:r>
    </w:p>
    <w:p w14:paraId="1662D9CE" w14:textId="77777777" w:rsidR="009C2F7F" w:rsidRPr="009A10D1" w:rsidRDefault="009C2F7F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E9315B4" w14:textId="2D6853C8" w:rsidR="00DF4684" w:rsidRPr="009A10D1" w:rsidRDefault="007C26DA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</w:t>
      </w:r>
      <w:r w:rsidR="00DF4684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ารพิจารณาการด้อยค่าของเงินลงทุนในบริษัทย่อย</w:t>
      </w:r>
      <w:r w:rsidR="00591E24" w:rsidRPr="009A10D1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DF4684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  <w:r w:rsidR="00DF4684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F4684" w:rsidRPr="009A10D1">
        <w:rPr>
          <w:rFonts w:asciiTheme="majorBidi" w:hAnsiTheme="majorBidi" w:cstheme="majorBidi"/>
          <w:i/>
          <w:iCs/>
          <w:sz w:val="28"/>
          <w:szCs w:val="28"/>
          <w:cs/>
        </w:rPr>
        <w:t>และเงินให้กู้ยืมแก่กิจการที่เกี่ยวข้องกัน</w:t>
      </w:r>
    </w:p>
    <w:p w14:paraId="5BB46039" w14:textId="77777777" w:rsidR="00DF4684" w:rsidRPr="009A10D1" w:rsidRDefault="00DF4684" w:rsidP="00E859C8">
      <w:pPr>
        <w:pStyle w:val="NoSpacing"/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31DC4FA3" w14:textId="15AF2A5D" w:rsidR="00DF4684" w:rsidRPr="009A10D1" w:rsidRDefault="00DF4684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7904F0CB" w14:textId="77777777" w:rsidR="00B53A2C" w:rsidRPr="009A10D1" w:rsidRDefault="00B53A2C" w:rsidP="00E859C8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2"/>
          <w:szCs w:val="22"/>
        </w:rPr>
      </w:pPr>
    </w:p>
    <w:p w14:paraId="3B8AF29D" w14:textId="7B7600AD" w:rsidR="00DF4684" w:rsidRPr="009A10D1" w:rsidRDefault="00DF4684" w:rsidP="009C2F7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การประมาณคิดลดกระแสเงินสดในอนาคตจำเป็นต้องใช้ข้อสมมติและดุลยพินิจของผู้บริหาร ซึ่งอยู่บนพื้นฐานของประสบการณ์ในอดีตและแผนการดำเนินธุรกิจ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 และอัตราคิดลดที่จะนำมาใช้ในการคำนวณประมาณการกระแสเงินสดในอนาคตคิดลด</w:t>
      </w:r>
    </w:p>
    <w:p w14:paraId="5C8A506B" w14:textId="77777777" w:rsidR="00DF4684" w:rsidRPr="009A10D1" w:rsidRDefault="00DF4684" w:rsidP="009C2F7F">
      <w:pPr>
        <w:pStyle w:val="NoSpacing"/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413BFB7A" w14:textId="660B9167" w:rsidR="00DF4684" w:rsidRPr="009A10D1" w:rsidRDefault="00DF4684" w:rsidP="009C2F7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จากการทดสอบการด้อยค่าดังกล่าว หากการประมาณการมูลค่าที่จะได้รับคืนต่ำกว่ามูลค่าตามบัญชี กลุ่มบริษัทจะ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คืนเพิ่มขึ้นในภายหลัง</w:t>
      </w:r>
      <w:r w:rsidR="00324144" w:rsidRPr="009A10D1">
        <w:rPr>
          <w:rFonts w:asciiTheme="majorBidi" w:hAnsiTheme="majorBidi" w:cstheme="majorBidi"/>
          <w:sz w:val="28"/>
          <w:szCs w:val="28"/>
        </w:rPr>
        <w:br/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ผลขาดทุนและการกลับรายการค่าเผื่อผลขาดทุนดังกล่าวจะถูกรับรู้ในกำไรหรือขาดทุน </w:t>
      </w:r>
    </w:p>
    <w:p w14:paraId="46C59D60" w14:textId="263340C5" w:rsidR="00263187" w:rsidRPr="009A10D1" w:rsidRDefault="00263187" w:rsidP="009C2F7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2"/>
          <w:szCs w:val="22"/>
        </w:rPr>
      </w:pPr>
    </w:p>
    <w:p w14:paraId="174897B1" w14:textId="613BF13D" w:rsidR="00263187" w:rsidRPr="009A10D1" w:rsidRDefault="00263187" w:rsidP="009C2F7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Pr="009A10D1">
        <w:rPr>
          <w:rFonts w:asciiTheme="majorBidi" w:hAnsiTheme="majorBidi" w:cstheme="majorBidi"/>
          <w:sz w:val="28"/>
          <w:szCs w:val="28"/>
        </w:rPr>
        <w:t xml:space="preserve">30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9A10D1">
        <w:rPr>
          <w:rFonts w:asciiTheme="majorBidi" w:hAnsiTheme="majorBidi" w:cstheme="majorBidi"/>
          <w:sz w:val="28"/>
          <w:szCs w:val="28"/>
        </w:rPr>
        <w:t>256</w:t>
      </w:r>
      <w:r w:rsidR="004C40F6" w:rsidRPr="009A10D1">
        <w:rPr>
          <w:rFonts w:asciiTheme="majorBidi" w:hAnsiTheme="majorBidi" w:cstheme="majorBidi"/>
          <w:sz w:val="28"/>
          <w:szCs w:val="28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ที่เกิดขึ้นจริงของบริษัทย่อยทางตรงแห่งหนึ่งต่ำกว่าผลประกอบการที่ผู้บริหารคาดหวัง ผู้บริหารเชื่อว่ามีข้อบ่งชี้เรื่องการด้อยค่า จึงได้ประเมินมูลค่าในส่วนของผู้ถือหุ้นของเงินลงทุนในบริษัทย่อยดังกล่าว จากการประเมินบริษัทบันทึกขาดทุนจากการด้อยค่าเป็นจำนวน </w:t>
      </w:r>
      <w:r w:rsidR="004C40F6" w:rsidRPr="009A10D1">
        <w:rPr>
          <w:rFonts w:asciiTheme="majorBidi" w:hAnsiTheme="majorBidi" w:cstheme="majorBidi"/>
          <w:sz w:val="28"/>
          <w:szCs w:val="28"/>
        </w:rPr>
        <w:t>0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4C40F6" w:rsidRPr="009A10D1">
        <w:rPr>
          <w:rFonts w:asciiTheme="majorBidi" w:hAnsiTheme="majorBidi" w:cstheme="majorBidi"/>
          <w:sz w:val="28"/>
          <w:szCs w:val="28"/>
        </w:rPr>
        <w:t>01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ล้านบาท ในงบกำไรขาดทุน</w:t>
      </w:r>
      <w:r w:rsidR="00B8792A" w:rsidRPr="009A10D1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เฉพาะกิจการสำหรับปีสิ้นสุดวันที่ </w:t>
      </w:r>
      <w:r w:rsidRPr="009A10D1">
        <w:rPr>
          <w:rFonts w:asciiTheme="majorBidi" w:hAnsiTheme="majorBidi" w:cstheme="majorBidi"/>
          <w:sz w:val="28"/>
          <w:szCs w:val="28"/>
        </w:rPr>
        <w:t xml:space="preserve">30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9A10D1">
        <w:rPr>
          <w:rFonts w:asciiTheme="majorBidi" w:hAnsiTheme="majorBidi" w:cstheme="majorBidi"/>
          <w:sz w:val="28"/>
          <w:szCs w:val="28"/>
        </w:rPr>
        <w:t>256</w:t>
      </w:r>
      <w:r w:rsidR="004C40F6" w:rsidRPr="009A10D1">
        <w:rPr>
          <w:rFonts w:asciiTheme="majorBidi" w:hAnsiTheme="majorBidi" w:cstheme="majorBidi"/>
          <w:sz w:val="28"/>
          <w:szCs w:val="28"/>
        </w:rPr>
        <w:t xml:space="preserve">7 </w:t>
      </w:r>
      <w:r w:rsidR="004C40F6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(2566: 1.30 </w:t>
      </w:r>
      <w:r w:rsidR="004C40F6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4C40F6" w:rsidRPr="009A10D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6AD8001" w14:textId="3CCA95F6" w:rsidR="00490C65" w:rsidRPr="009A10D1" w:rsidRDefault="00490C65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8E457AF" w14:textId="42222D31" w:rsidR="00151DB5" w:rsidRPr="009A10D1" w:rsidRDefault="000F5A4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</w:t>
      </w:r>
      <w:r w:rsidR="00110AF0" w:rsidRPr="009A10D1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t>ได้เสีย</w:t>
      </w: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ที่ไม่มีอำนาจควบคุม</w:t>
      </w:r>
    </w:p>
    <w:p w14:paraId="0B049B4F" w14:textId="77777777" w:rsidR="00984EDD" w:rsidRPr="009A10D1" w:rsidRDefault="00984EDD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020D085" w14:textId="49F7B7CA" w:rsidR="00212E7D" w:rsidRPr="009A10D1" w:rsidRDefault="00EA702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ADB92E4" w14:textId="4F1F499D" w:rsidR="00D92185" w:rsidRPr="009A10D1" w:rsidRDefault="00D92185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9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180"/>
        <w:gridCol w:w="1080"/>
        <w:gridCol w:w="180"/>
        <w:gridCol w:w="1168"/>
        <w:gridCol w:w="182"/>
        <w:gridCol w:w="1080"/>
        <w:gridCol w:w="180"/>
        <w:gridCol w:w="1080"/>
        <w:gridCol w:w="180"/>
        <w:gridCol w:w="1168"/>
      </w:tblGrid>
      <w:tr w:rsidR="00BD1264" w:rsidRPr="009A10D1" w14:paraId="6AC74A27" w14:textId="3D864CF9" w:rsidTr="008A3555">
        <w:trPr>
          <w:cantSplit/>
          <w:trHeight w:val="20"/>
          <w:tblHeader/>
        </w:trPr>
        <w:tc>
          <w:tcPr>
            <w:tcW w:w="2520" w:type="dxa"/>
            <w:vAlign w:val="bottom"/>
          </w:tcPr>
          <w:p w14:paraId="33F7E08A" w14:textId="77777777" w:rsidR="00BD1264" w:rsidRPr="009A10D1" w:rsidRDefault="00BD1264" w:rsidP="00E859C8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95" w:type="dxa"/>
            <w:gridSpan w:val="5"/>
            <w:vAlign w:val="bottom"/>
          </w:tcPr>
          <w:p w14:paraId="32DF3B79" w14:textId="3FCF6A23" w:rsidR="00BD1264" w:rsidRPr="009A10D1" w:rsidRDefault="00BD1264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30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82" w:type="dxa"/>
          </w:tcPr>
          <w:p w14:paraId="041D7486" w14:textId="790BD9A5" w:rsidR="00BD1264" w:rsidRPr="009A10D1" w:rsidRDefault="00BD1264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3688" w:type="dxa"/>
            <w:gridSpan w:val="5"/>
          </w:tcPr>
          <w:p w14:paraId="6443C47F" w14:textId="1503B016" w:rsidR="00BD1264" w:rsidRPr="009A10D1" w:rsidRDefault="00BD1264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30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2566</w:t>
            </w:r>
          </w:p>
        </w:tc>
      </w:tr>
      <w:tr w:rsidR="00FC5F7C" w:rsidRPr="009A10D1" w14:paraId="361E6091" w14:textId="16D62663" w:rsidTr="008A3555">
        <w:trPr>
          <w:cantSplit/>
          <w:trHeight w:val="20"/>
          <w:tblHeader/>
        </w:trPr>
        <w:tc>
          <w:tcPr>
            <w:tcW w:w="2520" w:type="dxa"/>
            <w:vAlign w:val="bottom"/>
          </w:tcPr>
          <w:p w14:paraId="393C854B" w14:textId="77777777" w:rsidR="00BD1264" w:rsidRPr="009A10D1" w:rsidRDefault="00BD1264" w:rsidP="00556317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1D260E4" w14:textId="1F134A82" w:rsidR="00BD1264" w:rsidRPr="009A10D1" w:rsidRDefault="00BD1264" w:rsidP="009979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บริษัท พัฒนาอินเตอร์คูล จำกัด</w:t>
            </w:r>
          </w:p>
        </w:tc>
        <w:tc>
          <w:tcPr>
            <w:tcW w:w="180" w:type="dxa"/>
          </w:tcPr>
          <w:p w14:paraId="6BF2C21B" w14:textId="77777777" w:rsidR="00BD1264" w:rsidRPr="009A10D1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44107AE" w14:textId="77777777" w:rsidR="00FC5F7C" w:rsidRPr="009A10D1" w:rsidRDefault="00FC5F7C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ยูนิเวน</w:t>
            </w:r>
          </w:p>
          <w:p w14:paraId="14340F2D" w14:textId="0D8AE35C" w:rsidR="00FC5F7C" w:rsidRPr="009A10D1" w:rsidRDefault="00FC5F7C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เจอร์ บีจีพี </w:t>
            </w:r>
          </w:p>
          <w:p w14:paraId="2C36F10A" w14:textId="77777777" w:rsidR="00FC5F7C" w:rsidRPr="009A10D1" w:rsidRDefault="00FC5F7C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จำกัด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และ</w:t>
            </w:r>
          </w:p>
          <w:p w14:paraId="673DFB43" w14:textId="52C9CF3E" w:rsidR="00BD1264" w:rsidRPr="009A10D1" w:rsidRDefault="00FC5F7C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80" w:type="dxa"/>
          </w:tcPr>
          <w:p w14:paraId="5BB441C1" w14:textId="77777777" w:rsidR="00BD1264" w:rsidRPr="009A10D1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68" w:type="dxa"/>
          </w:tcPr>
          <w:p w14:paraId="51667E18" w14:textId="3F5CC6ED" w:rsidR="00BD1264" w:rsidRPr="009A10D1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9A10D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สโตนเฮ้นจ์</w:t>
            </w:r>
            <w:r w:rsidRPr="009A10D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อินเตอร์</w:t>
            </w:r>
            <w:r w:rsidRPr="009A10D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  <w:r w:rsidRPr="009A10D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มหาชน</w:t>
            </w:r>
            <w:r w:rsidRPr="009A10D1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  <w:tc>
          <w:tcPr>
            <w:tcW w:w="182" w:type="dxa"/>
          </w:tcPr>
          <w:p w14:paraId="5EDBF214" w14:textId="38F95CB6" w:rsidR="00BD1264" w:rsidRPr="009A10D1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F3C9E2" w14:textId="23618084" w:rsidR="00BD1264" w:rsidRPr="009A10D1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บริษัท พัฒนาอินเตอร์คูล จำกัด</w:t>
            </w:r>
          </w:p>
        </w:tc>
        <w:tc>
          <w:tcPr>
            <w:tcW w:w="180" w:type="dxa"/>
          </w:tcPr>
          <w:p w14:paraId="36E2CEA5" w14:textId="4F0D93DC" w:rsidR="00BD1264" w:rsidRPr="009A10D1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12812A" w14:textId="77777777" w:rsidR="00FC5F7C" w:rsidRPr="009A10D1" w:rsidRDefault="00BD1264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</w:t>
            </w:r>
            <w:r w:rsidR="00FC5F7C" w:rsidRPr="009A10D1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ยูนิเวนเจอร์ บีจีพี </w:t>
            </w:r>
          </w:p>
          <w:p w14:paraId="1A720D1D" w14:textId="77777777" w:rsidR="00FC5F7C" w:rsidRPr="009A10D1" w:rsidRDefault="00BD1264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จำกัด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และ</w:t>
            </w:r>
          </w:p>
          <w:p w14:paraId="2715B5F6" w14:textId="31E0DC59" w:rsidR="00BD1264" w:rsidRPr="009A10D1" w:rsidRDefault="00BD1264" w:rsidP="00FC5F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80" w:type="dxa"/>
          </w:tcPr>
          <w:p w14:paraId="0E87E0C5" w14:textId="77777777" w:rsidR="00BD1264" w:rsidRPr="009A10D1" w:rsidRDefault="00BD1264" w:rsidP="00556317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308B6D2C" w14:textId="595E3799" w:rsidR="00BD1264" w:rsidRPr="009A10D1" w:rsidRDefault="00BD1264" w:rsidP="005563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9A10D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สโตนเฮ้นจ์</w:t>
            </w:r>
            <w:r w:rsidRPr="009A10D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อินเตอร์</w:t>
            </w:r>
            <w:r w:rsidRPr="009A10D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  <w:r w:rsidRPr="009A10D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="Angsana New" w:hAnsi="Angsana New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มหาชน</w:t>
            </w:r>
            <w:r w:rsidRPr="009A10D1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</w:tr>
      <w:tr w:rsidR="00BD1264" w:rsidRPr="009A10D1" w14:paraId="4D4C1F08" w14:textId="6FE7F637" w:rsidTr="008A3555">
        <w:trPr>
          <w:cantSplit/>
          <w:trHeight w:val="20"/>
          <w:tblHeader/>
        </w:trPr>
        <w:tc>
          <w:tcPr>
            <w:tcW w:w="2520" w:type="dxa"/>
            <w:vAlign w:val="bottom"/>
          </w:tcPr>
          <w:p w14:paraId="17432757" w14:textId="77777777" w:rsidR="00BD1264" w:rsidRPr="009A10D1" w:rsidRDefault="00BD1264" w:rsidP="00E859C8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65" w:type="dxa"/>
            <w:gridSpan w:val="11"/>
          </w:tcPr>
          <w:p w14:paraId="30DD95E4" w14:textId="0DC6A688" w:rsidR="00BD1264" w:rsidRPr="009A10D1" w:rsidRDefault="00BD1264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b w:val="0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C5F7C" w:rsidRPr="009A10D1" w14:paraId="6A51A212" w14:textId="3FCC13AF" w:rsidTr="008A3555">
        <w:trPr>
          <w:cantSplit/>
          <w:trHeight w:val="20"/>
        </w:trPr>
        <w:tc>
          <w:tcPr>
            <w:tcW w:w="2520" w:type="dxa"/>
            <w:vAlign w:val="bottom"/>
          </w:tcPr>
          <w:p w14:paraId="3970A898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009DAB" w14:textId="75B18C6E" w:rsidR="00BD1264" w:rsidRPr="009A10D1" w:rsidRDefault="00DA136A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14:paraId="61CA23DA" w14:textId="77777777" w:rsidR="00BD1264" w:rsidRPr="009A10D1" w:rsidRDefault="00BD1264" w:rsidP="00BE31FD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BAFAF1" w14:textId="77777777" w:rsidR="00DA136A" w:rsidRPr="009A10D1" w:rsidRDefault="00DA136A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5D860B7" w14:textId="0D14A2EC" w:rsidR="00BD1264" w:rsidRPr="009A10D1" w:rsidRDefault="00DA136A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08A6B13F" w14:textId="77777777" w:rsidR="00BD1264" w:rsidRPr="009A10D1" w:rsidRDefault="00BD1264" w:rsidP="00BE31FD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6C4AF54F" w14:textId="77777777" w:rsidR="00BD1264" w:rsidRPr="009A10D1" w:rsidRDefault="00BD12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E408186" w14:textId="3CA42442" w:rsidR="00DA136A" w:rsidRPr="009A10D1" w:rsidRDefault="00DA136A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61.88</w:t>
            </w:r>
          </w:p>
        </w:tc>
        <w:tc>
          <w:tcPr>
            <w:tcW w:w="182" w:type="dxa"/>
            <w:shd w:val="clear" w:color="auto" w:fill="auto"/>
          </w:tcPr>
          <w:p w14:paraId="5CAD89C7" w14:textId="7F4E69DF" w:rsidR="00BD1264" w:rsidRPr="009A10D1" w:rsidRDefault="00BD1264" w:rsidP="00BE31FD">
            <w:pPr>
              <w:pStyle w:val="acctmergecolhdg"/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1E7AB3" w14:textId="3559E211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40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88B7D46" w14:textId="147B062E" w:rsidR="00BD1264" w:rsidRPr="009A10D1" w:rsidRDefault="00BD1264" w:rsidP="00BE31FD">
            <w:pPr>
              <w:pStyle w:val="acctmergecolhdg"/>
              <w:tabs>
                <w:tab w:val="decimal" w:pos="1445"/>
              </w:tabs>
              <w:spacing w:line="240" w:lineRule="auto"/>
              <w:ind w:right="1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4291778" w14:textId="5A91028C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7D808C9" w14:textId="27762C8A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3C583550" w14:textId="77777777" w:rsidR="00BD1264" w:rsidRPr="009A10D1" w:rsidRDefault="00BD1264" w:rsidP="00BE31FD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4C27D69B" w14:textId="46C767D5" w:rsidR="00BD1264" w:rsidRPr="009A10D1" w:rsidRDefault="00BD1264" w:rsidP="008952CE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31C01D6" w14:textId="2F60C45D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61.88</w:t>
            </w:r>
          </w:p>
        </w:tc>
      </w:tr>
      <w:tr w:rsidR="00FC5F7C" w:rsidRPr="009A10D1" w14:paraId="0F284D97" w14:textId="347F1961" w:rsidTr="008A3555">
        <w:trPr>
          <w:cantSplit/>
          <w:trHeight w:val="20"/>
        </w:trPr>
        <w:tc>
          <w:tcPr>
            <w:tcW w:w="2520" w:type="dxa"/>
          </w:tcPr>
          <w:p w14:paraId="58C37CDB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99C21C" w14:textId="77777777" w:rsidR="00BD1264" w:rsidRPr="009A10D1" w:rsidRDefault="00BD1264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286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9CCE89" w14:textId="77777777" w:rsidR="00BD1264" w:rsidRPr="009A10D1" w:rsidRDefault="00BD1264" w:rsidP="00BE31FD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E9DB08" w14:textId="22CE40E8" w:rsidR="00BD1264" w:rsidRPr="009A10D1" w:rsidRDefault="00BD1264" w:rsidP="00F618FE">
            <w:pPr>
              <w:pStyle w:val="acctmergecolhdg"/>
              <w:tabs>
                <w:tab w:val="decimal" w:pos="640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0" w:type="dxa"/>
          </w:tcPr>
          <w:p w14:paraId="24AFFE1C" w14:textId="77777777" w:rsidR="00BD1264" w:rsidRPr="009A10D1" w:rsidRDefault="00BD1264" w:rsidP="00BE31FD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68" w:type="dxa"/>
          </w:tcPr>
          <w:p w14:paraId="5F21306E" w14:textId="77777777" w:rsidR="00BD1264" w:rsidRPr="009A10D1" w:rsidRDefault="00BD1264" w:rsidP="00F618FE">
            <w:pPr>
              <w:pStyle w:val="acctmergecolhdg"/>
              <w:tabs>
                <w:tab w:val="decimal" w:pos="725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4BB8A33C" w14:textId="0BB5F914" w:rsidR="00BD1264" w:rsidRPr="009A10D1" w:rsidRDefault="00BD1264" w:rsidP="00BE31FD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5E9CFD14" w14:textId="77777777" w:rsidR="00BD1264" w:rsidRPr="009A10D1" w:rsidRDefault="00BD1264" w:rsidP="00BE31FD">
            <w:pPr>
              <w:pStyle w:val="acctmergecolhdg"/>
              <w:tabs>
                <w:tab w:val="decimal" w:pos="1170"/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55B0054" w14:textId="17562382" w:rsidR="00BD1264" w:rsidRPr="009A10D1" w:rsidRDefault="00BD1264" w:rsidP="00BE31FD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258B32DA" w14:textId="017D724D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EFCC359" w14:textId="54C62636" w:rsidR="00BD1264" w:rsidRPr="009A10D1" w:rsidRDefault="00BD1264" w:rsidP="00BE31FD">
            <w:pPr>
              <w:pStyle w:val="acctmergecolhdg"/>
              <w:tabs>
                <w:tab w:val="decimal" w:pos="1170"/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168" w:type="dxa"/>
          </w:tcPr>
          <w:p w14:paraId="0AFD5F48" w14:textId="7E676D10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FC5F7C" w:rsidRPr="009A10D1" w14:paraId="57CF88A9" w14:textId="353CF3BF" w:rsidTr="008A3555">
        <w:trPr>
          <w:cantSplit/>
          <w:trHeight w:val="20"/>
        </w:trPr>
        <w:tc>
          <w:tcPr>
            <w:tcW w:w="2520" w:type="dxa"/>
          </w:tcPr>
          <w:p w14:paraId="183560BE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90" w:type="dxa"/>
            <w:shd w:val="clear" w:color="auto" w:fill="auto"/>
          </w:tcPr>
          <w:p w14:paraId="52CD060E" w14:textId="29667A23" w:rsidR="00BD1264" w:rsidRPr="009A10D1" w:rsidRDefault="00F618FE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35</w:t>
            </w:r>
            <w:r w:rsidR="00833D2E" w:rsidRPr="009A10D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6.13</w:t>
            </w:r>
          </w:p>
        </w:tc>
        <w:tc>
          <w:tcPr>
            <w:tcW w:w="180" w:type="dxa"/>
            <w:shd w:val="clear" w:color="auto" w:fill="auto"/>
          </w:tcPr>
          <w:p w14:paraId="60E6CCF4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C783FE" w14:textId="216389BE" w:rsidR="00BD1264" w:rsidRPr="009A10D1" w:rsidRDefault="00F618FE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5,</w:t>
            </w:r>
            <w:r w:rsidR="008A3555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054.48</w:t>
            </w:r>
          </w:p>
        </w:tc>
        <w:tc>
          <w:tcPr>
            <w:tcW w:w="180" w:type="dxa"/>
          </w:tcPr>
          <w:p w14:paraId="30EA11C1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55DE025F" w14:textId="60CA08E1" w:rsidR="00BD1264" w:rsidRPr="009A10D1" w:rsidRDefault="00F618FE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1,725.</w:t>
            </w:r>
            <w:r w:rsidR="00654FB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182" w:type="dxa"/>
            <w:shd w:val="clear" w:color="auto" w:fill="auto"/>
          </w:tcPr>
          <w:p w14:paraId="1E6E274C" w14:textId="174BE6B2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FB7D917" w14:textId="17583E11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299.50</w:t>
            </w:r>
          </w:p>
        </w:tc>
        <w:tc>
          <w:tcPr>
            <w:tcW w:w="180" w:type="dxa"/>
            <w:shd w:val="clear" w:color="auto" w:fill="auto"/>
          </w:tcPr>
          <w:p w14:paraId="02E64AC8" w14:textId="4EA8CD87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4456F16" w14:textId="7AE604B5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4,766.92</w:t>
            </w:r>
          </w:p>
        </w:tc>
        <w:tc>
          <w:tcPr>
            <w:tcW w:w="180" w:type="dxa"/>
          </w:tcPr>
          <w:p w14:paraId="53FAB677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7E5FAEC4" w14:textId="31DF0620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1,706.77</w:t>
            </w:r>
          </w:p>
        </w:tc>
      </w:tr>
      <w:tr w:rsidR="00FC5F7C" w:rsidRPr="009A10D1" w14:paraId="215A9C90" w14:textId="37C080E0" w:rsidTr="008A3555">
        <w:trPr>
          <w:cantSplit/>
          <w:trHeight w:val="20"/>
        </w:trPr>
        <w:tc>
          <w:tcPr>
            <w:tcW w:w="2520" w:type="dxa"/>
          </w:tcPr>
          <w:p w14:paraId="4FBAA977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4704248E" w14:textId="7F0457A4" w:rsidR="00BD1264" w:rsidRPr="009A10D1" w:rsidRDefault="00F618FE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521.31</w:t>
            </w:r>
          </w:p>
        </w:tc>
        <w:tc>
          <w:tcPr>
            <w:tcW w:w="180" w:type="dxa"/>
            <w:shd w:val="clear" w:color="auto" w:fill="auto"/>
          </w:tcPr>
          <w:p w14:paraId="03752242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8E7A7B" w14:textId="33160C20" w:rsidR="00BD1264" w:rsidRPr="009A10D1" w:rsidRDefault="00F618FE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18,264.</w:t>
            </w:r>
            <w:r w:rsidR="008A3555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0FD3E4A1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4904C99E" w14:textId="152792CF" w:rsidR="00BD1264" w:rsidRPr="009A10D1" w:rsidRDefault="00F618FE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442.</w:t>
            </w:r>
            <w:r w:rsidR="00654FB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2" w:type="dxa"/>
            <w:shd w:val="clear" w:color="auto" w:fill="auto"/>
          </w:tcPr>
          <w:p w14:paraId="04FB2BC3" w14:textId="410DC9D5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5DBDC8" w14:textId="6FE48028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546.83</w:t>
            </w:r>
          </w:p>
        </w:tc>
        <w:tc>
          <w:tcPr>
            <w:tcW w:w="180" w:type="dxa"/>
            <w:shd w:val="clear" w:color="auto" w:fill="auto"/>
          </w:tcPr>
          <w:p w14:paraId="32CA98F4" w14:textId="3CE1A470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2E5A1BB" w14:textId="5CDC74C1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18,746.55</w:t>
            </w:r>
          </w:p>
        </w:tc>
        <w:tc>
          <w:tcPr>
            <w:tcW w:w="180" w:type="dxa"/>
          </w:tcPr>
          <w:p w14:paraId="583A5C9F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6F1CEBF6" w14:textId="5436DFF3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488.66</w:t>
            </w:r>
          </w:p>
        </w:tc>
      </w:tr>
      <w:tr w:rsidR="00FC5F7C" w:rsidRPr="009A10D1" w14:paraId="20A20F45" w14:textId="43952D5C" w:rsidTr="008A3555">
        <w:trPr>
          <w:cantSplit/>
          <w:trHeight w:val="20"/>
        </w:trPr>
        <w:tc>
          <w:tcPr>
            <w:tcW w:w="2520" w:type="dxa"/>
          </w:tcPr>
          <w:p w14:paraId="2C350493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990" w:type="dxa"/>
            <w:shd w:val="clear" w:color="auto" w:fill="auto"/>
          </w:tcPr>
          <w:p w14:paraId="08FD4117" w14:textId="35F20F61" w:rsidR="00BD1264" w:rsidRPr="009A10D1" w:rsidRDefault="00F618FE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833D2E" w:rsidRPr="009A10D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  <w:r w:rsidR="00421190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11</w:t>
            </w:r>
            <w:r w:rsidR="00833D2E" w:rsidRPr="009A10D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.50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DCC925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A8DF34E" w14:textId="40B75D4A" w:rsidR="00BD1264" w:rsidRPr="009A10D1" w:rsidRDefault="00F618FE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(7,857.21)</w:t>
            </w:r>
          </w:p>
        </w:tc>
        <w:tc>
          <w:tcPr>
            <w:tcW w:w="180" w:type="dxa"/>
          </w:tcPr>
          <w:p w14:paraId="68A4B43E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39775BB8" w14:textId="0DB3BECF" w:rsidR="00BD1264" w:rsidRPr="009A10D1" w:rsidRDefault="00F618FE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(88</w:t>
            </w:r>
            <w:r w:rsidR="00F251F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.7</w:t>
            </w:r>
            <w:r w:rsidR="00732AAB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6B6BFFB" w14:textId="57B7990D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B95E704" w14:textId="4BFFCE42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(236.17)</w:t>
            </w:r>
          </w:p>
        </w:tc>
        <w:tc>
          <w:tcPr>
            <w:tcW w:w="180" w:type="dxa"/>
            <w:shd w:val="clear" w:color="auto" w:fill="auto"/>
          </w:tcPr>
          <w:p w14:paraId="5BEFFBF7" w14:textId="376E21D9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EBD4BE4" w14:textId="1CBEA526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(6,706.64)</w:t>
            </w:r>
          </w:p>
        </w:tc>
        <w:tc>
          <w:tcPr>
            <w:tcW w:w="180" w:type="dxa"/>
          </w:tcPr>
          <w:p w14:paraId="686A400C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4CF9F8F7" w14:textId="52001674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(873.50)</w:t>
            </w:r>
          </w:p>
        </w:tc>
      </w:tr>
      <w:tr w:rsidR="00FC5F7C" w:rsidRPr="009A10D1" w14:paraId="603A38CD" w14:textId="2CD0EDB4" w:rsidTr="008A3555">
        <w:trPr>
          <w:cantSplit/>
          <w:trHeight w:val="20"/>
        </w:trPr>
        <w:tc>
          <w:tcPr>
            <w:tcW w:w="2520" w:type="dxa"/>
          </w:tcPr>
          <w:p w14:paraId="04308A0F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2D1992" w14:textId="0D723CB4" w:rsidR="00BD1264" w:rsidRPr="009A10D1" w:rsidRDefault="00F618FE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21190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81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.27)</w:t>
            </w:r>
          </w:p>
        </w:tc>
        <w:tc>
          <w:tcPr>
            <w:tcW w:w="180" w:type="dxa"/>
            <w:shd w:val="clear" w:color="auto" w:fill="auto"/>
          </w:tcPr>
          <w:p w14:paraId="5768E7F9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EC2820" w14:textId="46AB01FC" w:rsidR="00BD1264" w:rsidRPr="009A10D1" w:rsidRDefault="00F618FE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(10,</w:t>
            </w:r>
            <w:r w:rsidR="00654FB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320.99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ED1EE7C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8933378" w14:textId="79DEE45E" w:rsidR="00BD1264" w:rsidRPr="009A10D1" w:rsidRDefault="00F618FE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(280.2</w:t>
            </w:r>
            <w:r w:rsidR="00654FB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E3AD1C0" w14:textId="33066D13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32B8D" w14:textId="0C1522F9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(142.91)</w:t>
            </w:r>
          </w:p>
        </w:tc>
        <w:tc>
          <w:tcPr>
            <w:tcW w:w="180" w:type="dxa"/>
            <w:shd w:val="clear" w:color="auto" w:fill="auto"/>
          </w:tcPr>
          <w:p w14:paraId="718D992D" w14:textId="17154E69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219AA" w14:textId="1BFC4F06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(11,732.87)</w:t>
            </w:r>
          </w:p>
        </w:tc>
        <w:tc>
          <w:tcPr>
            <w:tcW w:w="180" w:type="dxa"/>
          </w:tcPr>
          <w:p w14:paraId="4B96E317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3BE14A" w14:textId="4F27F961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(307.16)</w:t>
            </w:r>
          </w:p>
        </w:tc>
      </w:tr>
      <w:tr w:rsidR="00FC5F7C" w:rsidRPr="009A10D1" w14:paraId="76333BAD" w14:textId="223EB7FD" w:rsidTr="008A3555">
        <w:trPr>
          <w:cantSplit/>
          <w:trHeight w:val="20"/>
        </w:trPr>
        <w:tc>
          <w:tcPr>
            <w:tcW w:w="2520" w:type="dxa"/>
          </w:tcPr>
          <w:p w14:paraId="34A1E837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6545B" w14:textId="376E3FAC" w:rsidR="00BD1264" w:rsidRPr="009A10D1" w:rsidRDefault="00F618FE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833D2E" w:rsidRPr="009A10D1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4.67</w:t>
            </w:r>
          </w:p>
        </w:tc>
        <w:tc>
          <w:tcPr>
            <w:tcW w:w="180" w:type="dxa"/>
            <w:shd w:val="clear" w:color="auto" w:fill="auto"/>
          </w:tcPr>
          <w:p w14:paraId="5A846125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69C69" w14:textId="053D5697" w:rsidR="00BD1264" w:rsidRPr="009A10D1" w:rsidRDefault="00F618FE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</w:t>
            </w:r>
            <w:r w:rsidR="00654FB2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</w:t>
            </w:r>
            <w:r w:rsidR="008A3555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117D69E2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80A467B" w14:textId="63DC7321" w:rsidR="00BD1264" w:rsidRPr="009A10D1" w:rsidRDefault="00F618FE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1,002.</w:t>
            </w:r>
            <w:r w:rsidR="00654FB2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32AAB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04EF00C0" w14:textId="622A3398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7BD794" w14:textId="5B7CE2A5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467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5FFC897C" w14:textId="276DDE0C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49AD88" w14:textId="26B4DE20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5,073.96</w:t>
            </w:r>
          </w:p>
        </w:tc>
        <w:tc>
          <w:tcPr>
            <w:tcW w:w="180" w:type="dxa"/>
          </w:tcPr>
          <w:p w14:paraId="7A25C680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B253229" w14:textId="7692D5EC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1,014.77</w:t>
            </w:r>
          </w:p>
        </w:tc>
      </w:tr>
      <w:tr w:rsidR="00FC5F7C" w:rsidRPr="009A10D1" w14:paraId="3C4B80D5" w14:textId="3D023326" w:rsidTr="008A3555">
        <w:trPr>
          <w:cantSplit/>
          <w:trHeight w:val="20"/>
        </w:trPr>
        <w:tc>
          <w:tcPr>
            <w:tcW w:w="2520" w:type="dxa"/>
          </w:tcPr>
          <w:p w14:paraId="26854FB0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741DA" w14:textId="77777777" w:rsidR="00BD1264" w:rsidRPr="009A10D1" w:rsidRDefault="00BD1264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34EE5E2" w14:textId="264DDCA3" w:rsidR="00F618FE" w:rsidRPr="009A10D1" w:rsidRDefault="00F618FE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193.</w:t>
            </w:r>
            <w:r w:rsidR="00833D2E" w:rsidRPr="009A10D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586874CB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9C3C6" w14:textId="77777777" w:rsidR="00BD1264" w:rsidRPr="009A10D1" w:rsidRDefault="00BD1264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7D08C65" w14:textId="165A25D8" w:rsidR="00F618FE" w:rsidRPr="009A10D1" w:rsidRDefault="00F618FE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2,</w:t>
            </w:r>
            <w:r w:rsidR="00654FB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802.</w:t>
            </w:r>
            <w:r w:rsidR="008A3555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180" w:type="dxa"/>
          </w:tcPr>
          <w:p w14:paraId="0C42AC71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9155C6C" w14:textId="77777777" w:rsidR="00BD1264" w:rsidRPr="009A10D1" w:rsidRDefault="00BD12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73E0343" w14:textId="0DC32E52" w:rsidR="00F618FE" w:rsidRPr="009A10D1" w:rsidRDefault="00F618FE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620.</w:t>
            </w:r>
            <w:r w:rsidR="00732AAB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2" w:type="dxa"/>
            <w:shd w:val="clear" w:color="auto" w:fill="auto"/>
          </w:tcPr>
          <w:p w14:paraId="64D5EBDC" w14:textId="0D3EA49E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C9B4F9" w14:textId="77777777" w:rsidR="00BD1264" w:rsidRPr="009A10D1" w:rsidRDefault="00BD1264" w:rsidP="00BE31FD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3E377C2" w14:textId="7F3090C4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186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7DC6522D" w14:textId="3CEC4C46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9B37B2" w14:textId="0D1B0473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5505D24F" w14:textId="15B46868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2,511.57</w:t>
            </w:r>
          </w:p>
        </w:tc>
        <w:tc>
          <w:tcPr>
            <w:tcW w:w="180" w:type="dxa"/>
          </w:tcPr>
          <w:p w14:paraId="42466E58" w14:textId="6987B63C" w:rsidR="00BD1264" w:rsidRPr="009A10D1" w:rsidRDefault="00BD1264" w:rsidP="00BE31FD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5DA5189" w14:textId="3112E9C2" w:rsidR="00BD1264" w:rsidRPr="009A10D1" w:rsidRDefault="00BD1264" w:rsidP="008952CE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87113FF" w14:textId="5376DAAC" w:rsidR="00BD1264" w:rsidRPr="009A10D1" w:rsidRDefault="00BD1264" w:rsidP="008952CE">
            <w:pPr>
              <w:pStyle w:val="acctmergecolhdg"/>
              <w:tabs>
                <w:tab w:val="decimal" w:pos="723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537.42</w:t>
            </w:r>
          </w:p>
        </w:tc>
      </w:tr>
      <w:tr w:rsidR="00FC5F7C" w:rsidRPr="009A10D1" w14:paraId="133A9E54" w14:textId="4518D349" w:rsidTr="008A3555">
        <w:trPr>
          <w:cantSplit/>
          <w:trHeight w:val="20"/>
        </w:trPr>
        <w:tc>
          <w:tcPr>
            <w:tcW w:w="2520" w:type="dxa"/>
          </w:tcPr>
          <w:p w14:paraId="5F551404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DEDC5C0" w14:textId="77777777" w:rsidR="00BD1264" w:rsidRPr="009A10D1" w:rsidRDefault="00BD1264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C850F6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D6AAA8" w14:textId="77777777" w:rsidR="00BD1264" w:rsidRPr="009A10D1" w:rsidRDefault="00BD1264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5DDF32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A487E39" w14:textId="77777777" w:rsidR="00BD1264" w:rsidRPr="009A10D1" w:rsidRDefault="00BD12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A1F0A54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DC0624" w14:textId="77777777" w:rsidR="00BD1264" w:rsidRPr="009A10D1" w:rsidRDefault="00BD1264" w:rsidP="00BE31FD">
            <w:pPr>
              <w:pStyle w:val="acctmergecolhdg"/>
              <w:tabs>
                <w:tab w:val="decimal" w:pos="57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E473D0" w14:textId="77777777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3BB925" w14:textId="659CD557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B322CB" w14:textId="0492BE4B" w:rsidR="00BD1264" w:rsidRPr="009A10D1" w:rsidRDefault="00BD1264" w:rsidP="00BE31FD">
            <w:pPr>
              <w:pStyle w:val="acctmergecolhdg"/>
              <w:tabs>
                <w:tab w:val="decimal" w:pos="84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46E7374" w14:textId="3349813C" w:rsidR="00BD1264" w:rsidRPr="009A10D1" w:rsidRDefault="00BD1264" w:rsidP="00FC5F7C">
            <w:pPr>
              <w:pStyle w:val="acctmergecolhdg"/>
              <w:tabs>
                <w:tab w:val="decimal" w:pos="84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FC5F7C" w:rsidRPr="009A10D1" w14:paraId="3092E04D" w14:textId="7C502478" w:rsidTr="008A3555">
        <w:trPr>
          <w:cantSplit/>
          <w:trHeight w:val="20"/>
        </w:trPr>
        <w:tc>
          <w:tcPr>
            <w:tcW w:w="2520" w:type="dxa"/>
          </w:tcPr>
          <w:p w14:paraId="21E55448" w14:textId="77777777" w:rsidR="00BD1264" w:rsidRPr="009A10D1" w:rsidRDefault="00BD1264" w:rsidP="00BE31FD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990" w:type="dxa"/>
            <w:shd w:val="clear" w:color="auto" w:fill="auto"/>
          </w:tcPr>
          <w:p w14:paraId="75DF23DF" w14:textId="6439CF8B" w:rsidR="00BD1264" w:rsidRPr="009A10D1" w:rsidRDefault="00A35F15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69</w:t>
            </w:r>
            <w:r w:rsidR="00833D2E" w:rsidRPr="009A10D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5.54</w:t>
            </w:r>
          </w:p>
        </w:tc>
        <w:tc>
          <w:tcPr>
            <w:tcW w:w="180" w:type="dxa"/>
            <w:shd w:val="clear" w:color="auto" w:fill="auto"/>
          </w:tcPr>
          <w:p w14:paraId="3A356A73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25A7A5" w14:textId="244D3A05" w:rsidR="00BD1264" w:rsidRPr="009A10D1" w:rsidRDefault="00F251F2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8,765.</w:t>
            </w:r>
            <w:r w:rsidR="008A3555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0ADB14F9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3B329BC2" w14:textId="5CE5E216" w:rsidR="00BD1264" w:rsidRPr="009A10D1" w:rsidRDefault="00A35F15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1,510.38</w:t>
            </w:r>
          </w:p>
        </w:tc>
        <w:tc>
          <w:tcPr>
            <w:tcW w:w="182" w:type="dxa"/>
            <w:shd w:val="clear" w:color="auto" w:fill="auto"/>
          </w:tcPr>
          <w:p w14:paraId="0C701A6D" w14:textId="610FEE3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E243A61" w14:textId="69CA0903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746.03</w:t>
            </w:r>
          </w:p>
        </w:tc>
        <w:tc>
          <w:tcPr>
            <w:tcW w:w="180" w:type="dxa"/>
            <w:shd w:val="clear" w:color="auto" w:fill="auto"/>
          </w:tcPr>
          <w:p w14:paraId="43B2772D" w14:textId="4DA06A8B" w:rsidR="00BD1264" w:rsidRPr="009A10D1" w:rsidRDefault="00BD1264" w:rsidP="00BE31FD">
            <w:pPr>
              <w:pStyle w:val="acctmergecolhdg"/>
              <w:tabs>
                <w:tab w:val="decimal" w:pos="908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6978D89" w14:textId="7A44E6C9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10,215.10</w:t>
            </w:r>
          </w:p>
        </w:tc>
        <w:tc>
          <w:tcPr>
            <w:tcW w:w="180" w:type="dxa"/>
          </w:tcPr>
          <w:p w14:paraId="4D2654A7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29940F0C" w14:textId="754AAEF1" w:rsidR="00BD1264" w:rsidRPr="009A10D1" w:rsidRDefault="00BD1264" w:rsidP="003D0B98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1,102.29</w:t>
            </w:r>
          </w:p>
        </w:tc>
      </w:tr>
      <w:tr w:rsidR="00FC5F7C" w:rsidRPr="009A10D1" w14:paraId="60E87511" w14:textId="30121827" w:rsidTr="008A3555">
        <w:trPr>
          <w:cantSplit/>
          <w:trHeight w:val="20"/>
        </w:trPr>
        <w:tc>
          <w:tcPr>
            <w:tcW w:w="2520" w:type="dxa"/>
          </w:tcPr>
          <w:p w14:paraId="0DB3B37B" w14:textId="631EF5E4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990" w:type="dxa"/>
            <w:shd w:val="clear" w:color="auto" w:fill="auto"/>
          </w:tcPr>
          <w:p w14:paraId="41F9306D" w14:textId="081A44ED" w:rsidR="00BD1264" w:rsidRPr="009A10D1" w:rsidRDefault="00BD1264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D834C5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9AE387" w14:textId="6AACF405" w:rsidR="00BD1264" w:rsidRPr="009A10D1" w:rsidRDefault="00BD1264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325AE0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2C10E06C" w14:textId="77777777" w:rsidR="00BD1264" w:rsidRPr="009A10D1" w:rsidRDefault="00BD12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FC3AF06" w14:textId="1F8E2AE9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EF36BBF" w14:textId="77777777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E4275" w14:textId="6EE05395" w:rsidR="00BD1264" w:rsidRPr="009A10D1" w:rsidRDefault="00BD1264" w:rsidP="00BE31FD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77D2C82" w14:textId="77777777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210A2F8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41354D03" w14:textId="528A634F" w:rsidR="00BD1264" w:rsidRPr="009A10D1" w:rsidRDefault="00BD1264" w:rsidP="008952CE">
            <w:pPr>
              <w:pStyle w:val="acctmergecolhdg"/>
              <w:tabs>
                <w:tab w:val="decimal" w:pos="895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</w:tr>
      <w:tr w:rsidR="00FC5F7C" w:rsidRPr="009A10D1" w14:paraId="2B59C891" w14:textId="34D83273" w:rsidTr="008A3555">
        <w:trPr>
          <w:cantSplit/>
          <w:trHeight w:val="20"/>
        </w:trPr>
        <w:tc>
          <w:tcPr>
            <w:tcW w:w="2520" w:type="dxa"/>
          </w:tcPr>
          <w:p w14:paraId="34379476" w14:textId="013B02F7" w:rsidR="00BD1264" w:rsidRPr="009A10D1" w:rsidRDefault="00BD1264" w:rsidP="00BE31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ส่วนที่เป็นของผู้ถือหุ้น</w:t>
            </w:r>
          </w:p>
        </w:tc>
        <w:tc>
          <w:tcPr>
            <w:tcW w:w="990" w:type="dxa"/>
            <w:shd w:val="clear" w:color="auto" w:fill="auto"/>
          </w:tcPr>
          <w:p w14:paraId="53475326" w14:textId="05FA045E" w:rsidR="00BD1264" w:rsidRPr="009A10D1" w:rsidRDefault="002E2575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421190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.53</w:t>
            </w:r>
          </w:p>
        </w:tc>
        <w:tc>
          <w:tcPr>
            <w:tcW w:w="180" w:type="dxa"/>
            <w:shd w:val="clear" w:color="auto" w:fill="auto"/>
          </w:tcPr>
          <w:p w14:paraId="724DC24D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23FA96" w14:textId="1311E659" w:rsidR="00BD1264" w:rsidRPr="009A10D1" w:rsidRDefault="00654FB2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127.</w:t>
            </w:r>
            <w:r w:rsidR="008A3555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400B7877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FC60FC6" w14:textId="3547370E" w:rsidR="00BD1264" w:rsidRPr="009A10D1" w:rsidRDefault="00F251F2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65.</w:t>
            </w:r>
            <w:r w:rsidR="00654FB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2" w:type="dxa"/>
            <w:shd w:val="clear" w:color="auto" w:fill="auto"/>
          </w:tcPr>
          <w:p w14:paraId="7B5114A5" w14:textId="1E7E566B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45FA3A" w14:textId="1AF833CB" w:rsidR="00BD1264" w:rsidRPr="009A10D1" w:rsidRDefault="002E2575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5.67</w:t>
            </w:r>
          </w:p>
        </w:tc>
        <w:tc>
          <w:tcPr>
            <w:tcW w:w="180" w:type="dxa"/>
            <w:shd w:val="clear" w:color="auto" w:fill="auto"/>
          </w:tcPr>
          <w:p w14:paraId="7091FB12" w14:textId="4B795886" w:rsidR="00BD1264" w:rsidRPr="009A10D1" w:rsidRDefault="00BD1264" w:rsidP="00BE31FD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00C84F82" w14:textId="54F31B7A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272.14</w:t>
            </w:r>
          </w:p>
        </w:tc>
        <w:tc>
          <w:tcPr>
            <w:tcW w:w="180" w:type="dxa"/>
          </w:tcPr>
          <w:p w14:paraId="4BC7BEE5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65142EC1" w14:textId="7348D2B1" w:rsidR="00BD1264" w:rsidRPr="009A10D1" w:rsidRDefault="00BD1264" w:rsidP="003D0B98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66.05</w:t>
            </w:r>
          </w:p>
        </w:tc>
      </w:tr>
      <w:tr w:rsidR="00A35F15" w:rsidRPr="009A10D1" w14:paraId="2D2C479F" w14:textId="52529F2B" w:rsidTr="008A3555">
        <w:trPr>
          <w:cantSplit/>
          <w:trHeight w:val="61"/>
        </w:trPr>
        <w:tc>
          <w:tcPr>
            <w:tcW w:w="2520" w:type="dxa"/>
          </w:tcPr>
          <w:p w14:paraId="3DA697B1" w14:textId="16237368" w:rsidR="00A35F15" w:rsidRPr="009A10D1" w:rsidRDefault="00A35F15" w:rsidP="00A35F15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0" w:type="dxa"/>
            <w:shd w:val="clear" w:color="auto" w:fill="auto"/>
          </w:tcPr>
          <w:p w14:paraId="4E63E45E" w14:textId="77777777" w:rsidR="00A35F15" w:rsidRPr="009A10D1" w:rsidRDefault="00A35F15" w:rsidP="00A35F15">
            <w:pPr>
              <w:pStyle w:val="acctmergecolhdg"/>
              <w:tabs>
                <w:tab w:val="decimal" w:pos="370"/>
              </w:tabs>
              <w:spacing w:line="240" w:lineRule="auto"/>
              <w:ind w:right="-100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B164794" w14:textId="30C6043F" w:rsidR="00A35F15" w:rsidRPr="009A10D1" w:rsidRDefault="002E2575" w:rsidP="00A35F15">
            <w:pPr>
              <w:pStyle w:val="acctmergecolhdg"/>
              <w:tabs>
                <w:tab w:val="decimal" w:pos="3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C4D048" w14:textId="77777777" w:rsidR="00A35F15" w:rsidRPr="009A10D1" w:rsidRDefault="00A35F15" w:rsidP="00A35F15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2A8F8D" w14:textId="77777777" w:rsidR="00A35F15" w:rsidRPr="009A10D1" w:rsidRDefault="00A35F15" w:rsidP="00A35F15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</w:p>
          <w:p w14:paraId="797739FD" w14:textId="1B3FECF6" w:rsidR="00A35F15" w:rsidRPr="009A10D1" w:rsidRDefault="00A35F15" w:rsidP="00A35F15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="00654FB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46.9</w:t>
            </w:r>
            <w:r w:rsidR="008A3555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E29B3CB" w14:textId="77777777" w:rsidR="00A35F15" w:rsidRPr="009A10D1" w:rsidRDefault="00A35F15" w:rsidP="00A35F15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4992065" w14:textId="77777777" w:rsidR="00A35F15" w:rsidRPr="009A10D1" w:rsidRDefault="00A35F15" w:rsidP="00A35F15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A2B1E7B" w14:textId="477873CB" w:rsidR="00A35F15" w:rsidRPr="009A10D1" w:rsidRDefault="00A35F15" w:rsidP="00A35F15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F251F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4.92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DF884F6" w14:textId="1C581505" w:rsidR="00A35F15" w:rsidRPr="009A10D1" w:rsidRDefault="00A35F15" w:rsidP="00A35F15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F84A22" w14:textId="77777777" w:rsidR="00A35F15" w:rsidRPr="009A10D1" w:rsidRDefault="00A35F15" w:rsidP="00DA3381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978858C" w14:textId="5895C23B" w:rsidR="00A35F15" w:rsidRPr="009A10D1" w:rsidRDefault="002E2575" w:rsidP="009C2F7F">
            <w:pPr>
              <w:pStyle w:val="acctmergecolhdg"/>
              <w:tabs>
                <w:tab w:val="decimal" w:pos="729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11BA7D" w14:textId="5C9D4BF9" w:rsidR="00A35F15" w:rsidRPr="009A10D1" w:rsidRDefault="00A35F15" w:rsidP="00A35F15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65D073FD" w14:textId="77777777" w:rsidR="00A35F15" w:rsidRPr="009A10D1" w:rsidRDefault="00A35F15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2C70D1A3" w14:textId="08FEA2F4" w:rsidR="00A35F15" w:rsidRPr="009A10D1" w:rsidRDefault="00A35F15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(17.20)</w:t>
            </w:r>
          </w:p>
        </w:tc>
        <w:tc>
          <w:tcPr>
            <w:tcW w:w="180" w:type="dxa"/>
          </w:tcPr>
          <w:p w14:paraId="35424ADB" w14:textId="77777777" w:rsidR="00A35F15" w:rsidRPr="009A10D1" w:rsidRDefault="00A35F15" w:rsidP="00A35F15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767B954A" w14:textId="48F334ED" w:rsidR="00A35F15" w:rsidRPr="009A10D1" w:rsidRDefault="00A35F15" w:rsidP="003D0B98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46B11487" w14:textId="7E1B3276" w:rsidR="00A35F15" w:rsidRPr="009A10D1" w:rsidRDefault="00A35F15" w:rsidP="003D0B98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1.54</w:t>
            </w:r>
          </w:p>
        </w:tc>
      </w:tr>
      <w:tr w:rsidR="00FC5F7C" w:rsidRPr="009A10D1" w14:paraId="7522C97C" w14:textId="126D6C11" w:rsidTr="008A3555">
        <w:trPr>
          <w:cantSplit/>
          <w:trHeight w:val="20"/>
        </w:trPr>
        <w:tc>
          <w:tcPr>
            <w:tcW w:w="2520" w:type="dxa"/>
          </w:tcPr>
          <w:p w14:paraId="46F6AB3E" w14:textId="1D98B459" w:rsidR="00BD1264" w:rsidRPr="009A10D1" w:rsidRDefault="00BD1264" w:rsidP="00BE31FD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001438BA" w14:textId="27439DDB" w:rsidR="00BD1264" w:rsidRPr="009A10D1" w:rsidRDefault="00A35F15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0.07</w:t>
            </w:r>
          </w:p>
        </w:tc>
        <w:tc>
          <w:tcPr>
            <w:tcW w:w="180" w:type="dxa"/>
            <w:shd w:val="clear" w:color="auto" w:fill="auto"/>
          </w:tcPr>
          <w:p w14:paraId="22D0EAD3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3CD5D6C" w14:textId="368C9342" w:rsidR="00BD1264" w:rsidRPr="009A10D1" w:rsidRDefault="00A35F15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(107.64)</w:t>
            </w:r>
          </w:p>
        </w:tc>
        <w:tc>
          <w:tcPr>
            <w:tcW w:w="180" w:type="dxa"/>
          </w:tcPr>
          <w:p w14:paraId="1C3A19F1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0001C0A" w14:textId="73BA386D" w:rsidR="00BD1264" w:rsidRPr="009A10D1" w:rsidRDefault="00A35F15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(4.91)</w:t>
            </w:r>
          </w:p>
        </w:tc>
        <w:tc>
          <w:tcPr>
            <w:tcW w:w="182" w:type="dxa"/>
            <w:shd w:val="clear" w:color="auto" w:fill="auto"/>
          </w:tcPr>
          <w:p w14:paraId="3885C543" w14:textId="633D4154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824654" w14:textId="49FFB823" w:rsidR="00BD1264" w:rsidRPr="009A10D1" w:rsidRDefault="00BD1264" w:rsidP="00C277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39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EED6AAF" w14:textId="3FA80987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25143" w14:textId="3A36D84F" w:rsidR="00BD1264" w:rsidRPr="009A10D1" w:rsidRDefault="00BD1264" w:rsidP="008952C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43.08</w:t>
            </w:r>
          </w:p>
        </w:tc>
        <w:tc>
          <w:tcPr>
            <w:tcW w:w="180" w:type="dxa"/>
          </w:tcPr>
          <w:p w14:paraId="3653BB4D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AD786AB" w14:textId="4B3E7678" w:rsidR="00BD1264" w:rsidRPr="009A10D1" w:rsidRDefault="00BD1264" w:rsidP="003D0B98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0.97</w:t>
            </w:r>
          </w:p>
        </w:tc>
      </w:tr>
      <w:tr w:rsidR="00FC5F7C" w:rsidRPr="009A10D1" w14:paraId="678FC9F6" w14:textId="09561455" w:rsidTr="008A3555">
        <w:trPr>
          <w:cantSplit/>
          <w:trHeight w:val="20"/>
        </w:trPr>
        <w:tc>
          <w:tcPr>
            <w:tcW w:w="2520" w:type="dxa"/>
          </w:tcPr>
          <w:p w14:paraId="2766E257" w14:textId="1E870DF2" w:rsidR="00BD1264" w:rsidRPr="009A10D1" w:rsidRDefault="00BD1264" w:rsidP="00BE31FD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5F6B4" w14:textId="5D459A52" w:rsidR="00BD1264" w:rsidRPr="009A10D1" w:rsidRDefault="00A35F15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33D2E" w:rsidRPr="009A10D1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5.60</w:t>
            </w:r>
          </w:p>
        </w:tc>
        <w:tc>
          <w:tcPr>
            <w:tcW w:w="180" w:type="dxa"/>
            <w:shd w:val="clear" w:color="auto" w:fill="auto"/>
          </w:tcPr>
          <w:p w14:paraId="4CD61BBA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27B39" w14:textId="60427FDD" w:rsidR="00BD1264" w:rsidRPr="009A10D1" w:rsidRDefault="00654FB2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66.</w:t>
            </w:r>
            <w:r w:rsidR="008A3555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70DF60D5" w14:textId="77777777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B894AE5" w14:textId="5A25E494" w:rsidR="00BD1264" w:rsidRPr="009A10D1" w:rsidRDefault="00A77E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55.</w:t>
            </w:r>
            <w:r w:rsidR="00654FB2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182" w:type="dxa"/>
            <w:shd w:val="clear" w:color="auto" w:fill="auto"/>
          </w:tcPr>
          <w:p w14:paraId="0D6E0C95" w14:textId="5F409462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5D03DC" w14:textId="4F0670AF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E55F8F" w14:textId="1CD0C688" w:rsidR="00BD1264" w:rsidRPr="009A10D1" w:rsidRDefault="00BD1264" w:rsidP="00BE31FD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3F48A1" w14:textId="76E691A1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298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</w:t>
            </w:r>
          </w:p>
        </w:tc>
        <w:tc>
          <w:tcPr>
            <w:tcW w:w="180" w:type="dxa"/>
          </w:tcPr>
          <w:p w14:paraId="0EB7D08D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656BBEC" w14:textId="45454D6B" w:rsidR="00BD1264" w:rsidRPr="009A10D1" w:rsidRDefault="00BD1264" w:rsidP="003D0B98">
            <w:pPr>
              <w:pStyle w:val="acctmergecolhdg"/>
              <w:tabs>
                <w:tab w:val="decimal" w:pos="73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68.56</w:t>
            </w:r>
          </w:p>
        </w:tc>
      </w:tr>
      <w:tr w:rsidR="00FC5F7C" w:rsidRPr="009A10D1" w14:paraId="70096EF4" w14:textId="08742BAC" w:rsidTr="008A3555">
        <w:trPr>
          <w:cantSplit/>
          <w:trHeight w:val="20"/>
        </w:trPr>
        <w:tc>
          <w:tcPr>
            <w:tcW w:w="2520" w:type="dxa"/>
          </w:tcPr>
          <w:p w14:paraId="30033FD0" w14:textId="1398E222" w:rsidR="00BD1264" w:rsidRPr="009A10D1" w:rsidRDefault="00BD1264" w:rsidP="00BE31FD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7307C" w14:textId="77777777" w:rsidR="00BD1264" w:rsidRPr="009A10D1" w:rsidRDefault="00BD1264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7B3D141" w14:textId="307449BF" w:rsidR="00A35F15" w:rsidRPr="009A10D1" w:rsidRDefault="00833D2E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6.21</w:t>
            </w:r>
          </w:p>
        </w:tc>
        <w:tc>
          <w:tcPr>
            <w:tcW w:w="180" w:type="dxa"/>
            <w:shd w:val="clear" w:color="auto" w:fill="auto"/>
          </w:tcPr>
          <w:p w14:paraId="1F34F151" w14:textId="77777777" w:rsidR="00BD1264" w:rsidRPr="009A10D1" w:rsidRDefault="00BD1264" w:rsidP="00BE31FD">
            <w:pPr>
              <w:pStyle w:val="acctmergecolhdg"/>
              <w:spacing w:line="240" w:lineRule="auto"/>
              <w:ind w:right="12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6A97A" w14:textId="77777777" w:rsidR="00BD1264" w:rsidRPr="009A10D1" w:rsidRDefault="00BD1264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3A85D3E6" w14:textId="1EB6C000" w:rsidR="00A35F15" w:rsidRPr="009A10D1" w:rsidRDefault="00654FB2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104.10</w:t>
            </w:r>
          </w:p>
        </w:tc>
        <w:tc>
          <w:tcPr>
            <w:tcW w:w="180" w:type="dxa"/>
          </w:tcPr>
          <w:p w14:paraId="4BF28365" w14:textId="77777777" w:rsidR="00BD1264" w:rsidRPr="009A10D1" w:rsidRDefault="00BD1264" w:rsidP="00BE31FD">
            <w:pPr>
              <w:pStyle w:val="acctmergecolhdg"/>
              <w:spacing w:line="240" w:lineRule="auto"/>
              <w:ind w:right="12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588BB1E" w14:textId="77777777" w:rsidR="00BD1264" w:rsidRPr="009A10D1" w:rsidRDefault="00BD12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9C3B750" w14:textId="54AF27DF" w:rsidR="00A35F15" w:rsidRPr="009A10D1" w:rsidRDefault="00A77E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35.</w:t>
            </w:r>
            <w:r w:rsidR="00654FB2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2" w:type="dxa"/>
            <w:shd w:val="clear" w:color="auto" w:fill="auto"/>
          </w:tcPr>
          <w:p w14:paraId="186F510E" w14:textId="6D0AFE1E" w:rsidR="00BD1264" w:rsidRPr="009A10D1" w:rsidRDefault="00BD1264" w:rsidP="00BE31F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trike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F8ACBC" w14:textId="77777777" w:rsidR="00BD1264" w:rsidRPr="009A10D1" w:rsidRDefault="00BD1264" w:rsidP="00BE31FD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042E0AE7" w14:textId="490798B0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01854089" w14:textId="5B69C817" w:rsidR="00BD1264" w:rsidRPr="009A10D1" w:rsidRDefault="00BD1264" w:rsidP="00BE31FD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trike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6CDD30" w14:textId="2740A010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200E9E1B" w14:textId="036E61C5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105.26</w:t>
            </w:r>
          </w:p>
        </w:tc>
        <w:tc>
          <w:tcPr>
            <w:tcW w:w="180" w:type="dxa"/>
          </w:tcPr>
          <w:p w14:paraId="6D33CB10" w14:textId="77777777" w:rsidR="00BD1264" w:rsidRPr="009A10D1" w:rsidRDefault="00BD1264" w:rsidP="00BE31FD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30823BF" w14:textId="77777777" w:rsidR="00BD1264" w:rsidRPr="009A10D1" w:rsidRDefault="00BD1264" w:rsidP="003D0B98">
            <w:pPr>
              <w:pStyle w:val="acctmergecolhdg"/>
              <w:tabs>
                <w:tab w:val="decimal" w:pos="73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6BBC1E47" w14:textId="0A50297C" w:rsidR="00BD1264" w:rsidRPr="009A10D1" w:rsidRDefault="00BD1264" w:rsidP="003D0B98">
            <w:pPr>
              <w:pStyle w:val="acctmergecolhdg"/>
              <w:tabs>
                <w:tab w:val="decimal" w:pos="73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42.41</w:t>
            </w:r>
          </w:p>
        </w:tc>
      </w:tr>
      <w:tr w:rsidR="00FC5F7C" w:rsidRPr="009A10D1" w14:paraId="7755ED4C" w14:textId="2AE27DDC" w:rsidTr="008A3555">
        <w:trPr>
          <w:cantSplit/>
          <w:trHeight w:val="20"/>
        </w:trPr>
        <w:tc>
          <w:tcPr>
            <w:tcW w:w="2520" w:type="dxa"/>
          </w:tcPr>
          <w:p w14:paraId="50B9151B" w14:textId="777CB6FC" w:rsidR="00BD1264" w:rsidRPr="009A10D1" w:rsidRDefault="00BD1264" w:rsidP="00A3260C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เบ็ดเสร็จอื่นที่แบ่</w:t>
            </w:r>
            <w:r w:rsidR="00EB53A2" w:rsidRPr="009A10D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ง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ให้กับส่วนได้เสียที่ไม่มีอำนาจควบคุม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E82A3C8" w14:textId="77777777" w:rsidR="00BD1264" w:rsidRPr="009A10D1" w:rsidRDefault="00BD1264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0BB9FCAC" w14:textId="77777777" w:rsidR="00A35F15" w:rsidRPr="009A10D1" w:rsidRDefault="00A35F15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676B7C4E" w14:textId="6F8F02E0" w:rsidR="00A35F15" w:rsidRPr="009A10D1" w:rsidRDefault="00A35F15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0.03</w:t>
            </w:r>
          </w:p>
        </w:tc>
        <w:tc>
          <w:tcPr>
            <w:tcW w:w="180" w:type="dxa"/>
            <w:shd w:val="clear" w:color="auto" w:fill="auto"/>
          </w:tcPr>
          <w:p w14:paraId="7E248A1D" w14:textId="3F60CAC1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EC3799A" w14:textId="77777777" w:rsidR="00BD1264" w:rsidRPr="009A10D1" w:rsidRDefault="00BD1264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5F6A715" w14:textId="77777777" w:rsidR="00A35F15" w:rsidRPr="009A10D1" w:rsidRDefault="00A35F15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5CB070AA" w14:textId="4ABA3633" w:rsidR="00A35F15" w:rsidRPr="009A10D1" w:rsidRDefault="00A35F15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(54.06)</w:t>
            </w:r>
          </w:p>
        </w:tc>
        <w:tc>
          <w:tcPr>
            <w:tcW w:w="180" w:type="dxa"/>
          </w:tcPr>
          <w:p w14:paraId="07D3178D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6D7B267F" w14:textId="77777777" w:rsidR="00BD1264" w:rsidRPr="009A10D1" w:rsidRDefault="00BD12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713B7E51" w14:textId="77777777" w:rsidR="00A35F15" w:rsidRPr="009A10D1" w:rsidRDefault="00A35F15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  <w:p w14:paraId="26DB4447" w14:textId="2704F248" w:rsidR="00A35F15" w:rsidRPr="009A10D1" w:rsidRDefault="00A35F15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(3.24)</w:t>
            </w:r>
          </w:p>
        </w:tc>
        <w:tc>
          <w:tcPr>
            <w:tcW w:w="182" w:type="dxa"/>
            <w:shd w:val="clear" w:color="auto" w:fill="auto"/>
          </w:tcPr>
          <w:p w14:paraId="218CB1D3" w14:textId="445C5FFD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8916B50" w14:textId="77777777" w:rsidR="00BD1264" w:rsidRPr="009A10D1" w:rsidRDefault="00BD1264" w:rsidP="00BE31FD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30188C4A" w14:textId="77777777" w:rsidR="00EB53A2" w:rsidRPr="009A10D1" w:rsidRDefault="00EB53A2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3BD78701" w14:textId="7A4B26B3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(2.56)</w:t>
            </w:r>
          </w:p>
        </w:tc>
        <w:tc>
          <w:tcPr>
            <w:tcW w:w="180" w:type="dxa"/>
            <w:shd w:val="clear" w:color="auto" w:fill="auto"/>
          </w:tcPr>
          <w:p w14:paraId="582750DC" w14:textId="7564ECA6" w:rsidR="00BD1264" w:rsidRPr="009A10D1" w:rsidRDefault="00BD1264" w:rsidP="00BE31FD">
            <w:pPr>
              <w:pStyle w:val="acctmergecolhdg"/>
              <w:tabs>
                <w:tab w:val="decimal" w:pos="100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3A02761" w14:textId="261DF4C8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39645E92" w14:textId="77777777" w:rsidR="00EB53A2" w:rsidRPr="009A10D1" w:rsidRDefault="00EB53A2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9729BF8" w14:textId="52136C49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25.26</w:t>
            </w:r>
          </w:p>
        </w:tc>
        <w:tc>
          <w:tcPr>
            <w:tcW w:w="180" w:type="dxa"/>
          </w:tcPr>
          <w:p w14:paraId="23F78E61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7AEA0240" w14:textId="77777777" w:rsidR="00BD1264" w:rsidRPr="009A10D1" w:rsidRDefault="00BD1264" w:rsidP="003D0B98">
            <w:pPr>
              <w:pStyle w:val="acctmergecolhdg"/>
              <w:tabs>
                <w:tab w:val="decimal" w:pos="732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6AAA1D40" w14:textId="77777777" w:rsidR="00EB53A2" w:rsidRPr="009A10D1" w:rsidRDefault="00EB53A2" w:rsidP="003D0B98">
            <w:pPr>
              <w:pStyle w:val="acctmergecolhdg"/>
              <w:tabs>
                <w:tab w:val="decimal" w:pos="732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E032255" w14:textId="7E654A7B" w:rsidR="00BD1264" w:rsidRPr="009A10D1" w:rsidRDefault="00BD1264" w:rsidP="003D0B98">
            <w:pPr>
              <w:pStyle w:val="acctmergecolhdg"/>
              <w:tabs>
                <w:tab w:val="decimal" w:pos="732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0.16</w:t>
            </w:r>
          </w:p>
        </w:tc>
      </w:tr>
      <w:tr w:rsidR="00FC5F7C" w:rsidRPr="009A10D1" w14:paraId="297DA203" w14:textId="694906AB" w:rsidTr="008A3555">
        <w:trPr>
          <w:cantSplit/>
          <w:trHeight w:val="20"/>
        </w:trPr>
        <w:tc>
          <w:tcPr>
            <w:tcW w:w="2520" w:type="dxa"/>
          </w:tcPr>
          <w:p w14:paraId="3EAE8D44" w14:textId="77777777" w:rsidR="00BD1264" w:rsidRPr="009A10D1" w:rsidRDefault="00BD1264" w:rsidP="00BE31FD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6E474A" w14:textId="77777777" w:rsidR="00BD1264" w:rsidRPr="009A10D1" w:rsidRDefault="00BD1264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B1B6B4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BAE28C" w14:textId="77777777" w:rsidR="00BD1264" w:rsidRPr="009A10D1" w:rsidRDefault="00BD1264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3650366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D67333C" w14:textId="77777777" w:rsidR="00BD1264" w:rsidRPr="009A10D1" w:rsidRDefault="00BD1264" w:rsidP="00F618FE">
            <w:pPr>
              <w:pStyle w:val="acctmergecolhdg"/>
              <w:tabs>
                <w:tab w:val="decimal" w:pos="72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E91CF74" w14:textId="44D729B1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B7B253" w14:textId="77777777" w:rsidR="00BD1264" w:rsidRPr="009A10D1" w:rsidRDefault="00BD1264" w:rsidP="00BE31FD">
            <w:pPr>
              <w:pStyle w:val="acctmergecolhdg"/>
              <w:tabs>
                <w:tab w:val="decimal" w:pos="73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D070A0" w14:textId="5662FE04" w:rsidR="00BD1264" w:rsidRPr="009A10D1" w:rsidRDefault="00BD1264" w:rsidP="00BE31FD">
            <w:pPr>
              <w:pStyle w:val="acctmergecolhdg"/>
              <w:tabs>
                <w:tab w:val="decimal" w:pos="1203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EAA47A" w14:textId="5AF9EDD6" w:rsidR="00BD1264" w:rsidRPr="009A10D1" w:rsidRDefault="00BD1264" w:rsidP="00FC5F7C">
            <w:pPr>
              <w:pStyle w:val="acctmergecolhdg"/>
              <w:tabs>
                <w:tab w:val="decimal" w:pos="91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0ECFC3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191CEA0" w14:textId="6B1DF361" w:rsidR="00BD1264" w:rsidRPr="009A10D1" w:rsidRDefault="00BD1264" w:rsidP="00FC5F7C">
            <w:pPr>
              <w:pStyle w:val="acctmergecolhdg"/>
              <w:tabs>
                <w:tab w:val="decimal" w:pos="895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</w:tr>
      <w:tr w:rsidR="00FC5F7C" w:rsidRPr="009A10D1" w14:paraId="369C94C7" w14:textId="41B0974F" w:rsidTr="008A3555">
        <w:trPr>
          <w:cantSplit/>
          <w:trHeight w:val="20"/>
        </w:trPr>
        <w:tc>
          <w:tcPr>
            <w:tcW w:w="2520" w:type="dxa"/>
            <w:vAlign w:val="bottom"/>
          </w:tcPr>
          <w:p w14:paraId="77DE1D15" w14:textId="77777777" w:rsidR="00BD1264" w:rsidRPr="009A10D1" w:rsidRDefault="00BD1264" w:rsidP="00EB53A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0EA1F2" w14:textId="4A05C362" w:rsidR="00BD1264" w:rsidRPr="009A10D1" w:rsidRDefault="008440A9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21.73</w:t>
            </w:r>
          </w:p>
        </w:tc>
        <w:tc>
          <w:tcPr>
            <w:tcW w:w="180" w:type="dxa"/>
            <w:shd w:val="clear" w:color="auto" w:fill="auto"/>
          </w:tcPr>
          <w:p w14:paraId="35079AAF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FC67BB9" w14:textId="78343CEC" w:rsidR="00BD1264" w:rsidRPr="009A10D1" w:rsidRDefault="009634FF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759.05</w:t>
            </w:r>
          </w:p>
        </w:tc>
        <w:tc>
          <w:tcPr>
            <w:tcW w:w="180" w:type="dxa"/>
          </w:tcPr>
          <w:p w14:paraId="36EF31EE" w14:textId="77777777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70148E45" w14:textId="17A38977" w:rsidR="00BD1264" w:rsidRPr="009A10D1" w:rsidRDefault="00EF6455" w:rsidP="008952CE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53.30</w:t>
            </w:r>
          </w:p>
        </w:tc>
        <w:tc>
          <w:tcPr>
            <w:tcW w:w="182" w:type="dxa"/>
            <w:shd w:val="clear" w:color="auto" w:fill="auto"/>
          </w:tcPr>
          <w:p w14:paraId="0F67895F" w14:textId="4B2546A9" w:rsidR="00BD1264" w:rsidRPr="009A10D1" w:rsidRDefault="00BD1264" w:rsidP="00BE31F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41EFEE" w14:textId="5192D59F" w:rsidR="00BD1264" w:rsidRPr="009A10D1" w:rsidRDefault="00BD1264" w:rsidP="00C6209B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54.49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DCDCB" w14:textId="5840EFF2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12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29FFED7" w14:textId="1C48C708" w:rsidR="00BD1264" w:rsidRPr="009A10D1" w:rsidRDefault="00BD1264" w:rsidP="008952CE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3,310.70</w:t>
            </w:r>
          </w:p>
        </w:tc>
        <w:tc>
          <w:tcPr>
            <w:tcW w:w="180" w:type="dxa"/>
          </w:tcPr>
          <w:p w14:paraId="1934A966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2EA97A9B" w14:textId="5A816CEF" w:rsidR="00BD1264" w:rsidRPr="009A10D1" w:rsidRDefault="00BD1264" w:rsidP="003D0B98">
            <w:pPr>
              <w:pStyle w:val="acctmergecolhdg"/>
              <w:tabs>
                <w:tab w:val="decimal" w:pos="732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83.74</w:t>
            </w:r>
          </w:p>
        </w:tc>
      </w:tr>
      <w:tr w:rsidR="00FC5F7C" w:rsidRPr="009A10D1" w14:paraId="597CB814" w14:textId="36D15C08" w:rsidTr="008A3555">
        <w:trPr>
          <w:cantSplit/>
          <w:trHeight w:val="20"/>
        </w:trPr>
        <w:tc>
          <w:tcPr>
            <w:tcW w:w="2520" w:type="dxa"/>
            <w:vAlign w:val="bottom"/>
          </w:tcPr>
          <w:p w14:paraId="30045A54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0A1FA9" w14:textId="2FD645C1" w:rsidR="00BD1264" w:rsidRPr="009A10D1" w:rsidRDefault="008440A9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(12.03)</w:t>
            </w:r>
          </w:p>
        </w:tc>
        <w:tc>
          <w:tcPr>
            <w:tcW w:w="180" w:type="dxa"/>
            <w:shd w:val="clear" w:color="auto" w:fill="auto"/>
          </w:tcPr>
          <w:p w14:paraId="67974A09" w14:textId="77777777" w:rsidR="00BD1264" w:rsidRPr="009A10D1" w:rsidRDefault="00BD1264" w:rsidP="00BE31F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3BD1F8" w14:textId="03438B0B" w:rsidR="00BD1264" w:rsidRPr="009A10D1" w:rsidRDefault="007E14A0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(429.74)</w:t>
            </w:r>
          </w:p>
        </w:tc>
        <w:tc>
          <w:tcPr>
            <w:tcW w:w="180" w:type="dxa"/>
          </w:tcPr>
          <w:p w14:paraId="789279E6" w14:textId="77777777" w:rsidR="00BD1264" w:rsidRPr="009A10D1" w:rsidRDefault="00BD1264" w:rsidP="00BE31F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4CC2BFA" w14:textId="6055B276" w:rsidR="00BD1264" w:rsidRPr="009A10D1" w:rsidRDefault="00EF6455" w:rsidP="008952CE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6.50</w:t>
            </w:r>
          </w:p>
        </w:tc>
        <w:tc>
          <w:tcPr>
            <w:tcW w:w="182" w:type="dxa"/>
            <w:shd w:val="clear" w:color="auto" w:fill="auto"/>
          </w:tcPr>
          <w:p w14:paraId="496D5363" w14:textId="4D2B1E7D" w:rsidR="00BD1264" w:rsidRPr="009A10D1" w:rsidRDefault="00BD1264" w:rsidP="00BE31F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51849D" w14:textId="7BB1D75C" w:rsidR="00BD1264" w:rsidRPr="009A10D1" w:rsidRDefault="00BD1264" w:rsidP="00EB53A2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(18.98)</w:t>
            </w:r>
          </w:p>
        </w:tc>
        <w:tc>
          <w:tcPr>
            <w:tcW w:w="180" w:type="dxa"/>
            <w:shd w:val="clear" w:color="auto" w:fill="auto"/>
          </w:tcPr>
          <w:p w14:paraId="0224D143" w14:textId="529E4F35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AE47476" w14:textId="30108CED" w:rsidR="00BD1264" w:rsidRPr="009A10D1" w:rsidRDefault="00BD1264" w:rsidP="008952CE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(245.16)</w:t>
            </w:r>
          </w:p>
        </w:tc>
        <w:tc>
          <w:tcPr>
            <w:tcW w:w="180" w:type="dxa"/>
          </w:tcPr>
          <w:p w14:paraId="612169ED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18C482F0" w14:textId="178776E9" w:rsidR="00BD1264" w:rsidRPr="009A10D1" w:rsidRDefault="00BD1264" w:rsidP="003D0B98">
            <w:pPr>
              <w:pStyle w:val="acctmergecolhdg"/>
              <w:tabs>
                <w:tab w:val="decimal" w:pos="732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40.57</w:t>
            </w:r>
          </w:p>
        </w:tc>
      </w:tr>
      <w:tr w:rsidR="00FC5F7C" w:rsidRPr="009A10D1" w14:paraId="717E052E" w14:textId="45DFF778" w:rsidTr="008A3555">
        <w:trPr>
          <w:cantSplit/>
          <w:trHeight w:val="20"/>
        </w:trPr>
        <w:tc>
          <w:tcPr>
            <w:tcW w:w="2520" w:type="dxa"/>
          </w:tcPr>
          <w:p w14:paraId="20AEAEB6" w14:textId="77777777" w:rsidR="00BD1264" w:rsidRPr="009A10D1" w:rsidRDefault="00BD1264" w:rsidP="00BE31FD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71459F" w14:textId="774D4390" w:rsidR="00BD1264" w:rsidRPr="009A10D1" w:rsidRDefault="008440A9" w:rsidP="00F618FE">
            <w:pPr>
              <w:pStyle w:val="acctmergecolhdg"/>
              <w:tabs>
                <w:tab w:val="decimal" w:pos="557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(3.30)</w:t>
            </w:r>
          </w:p>
        </w:tc>
        <w:tc>
          <w:tcPr>
            <w:tcW w:w="180" w:type="dxa"/>
            <w:shd w:val="clear" w:color="auto" w:fill="auto"/>
          </w:tcPr>
          <w:p w14:paraId="4BB1BCC1" w14:textId="77777777" w:rsidR="00BD1264" w:rsidRPr="009A10D1" w:rsidRDefault="00BD1264" w:rsidP="00BE31F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B88AFF" w14:textId="6E25CE4B" w:rsidR="00BD1264" w:rsidRPr="009A10D1" w:rsidRDefault="007E14A0" w:rsidP="00F618FE">
            <w:pPr>
              <w:pStyle w:val="acctmergecolhdg"/>
              <w:tabs>
                <w:tab w:val="decimal" w:pos="64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(349.26)</w:t>
            </w:r>
          </w:p>
        </w:tc>
        <w:tc>
          <w:tcPr>
            <w:tcW w:w="180" w:type="dxa"/>
          </w:tcPr>
          <w:p w14:paraId="1AECB14C" w14:textId="77777777" w:rsidR="00BD1264" w:rsidRPr="009A10D1" w:rsidRDefault="00BD1264" w:rsidP="00BE31F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4B10DBE" w14:textId="52E143FD" w:rsidR="00BD1264" w:rsidRPr="009A10D1" w:rsidRDefault="00EF6455" w:rsidP="008952CE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(40.2</w:t>
            </w:r>
            <w:r w:rsidR="00213D29"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C88C5DE" w14:textId="27BFD091" w:rsidR="00BD1264" w:rsidRPr="009A10D1" w:rsidRDefault="00BD1264" w:rsidP="00BE31FD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BE4234" w14:textId="71268366" w:rsidR="00BD1264" w:rsidRPr="009A10D1" w:rsidRDefault="00BD1264" w:rsidP="00EB53A2">
            <w:pPr>
              <w:pStyle w:val="acctmergecolhdg"/>
              <w:tabs>
                <w:tab w:val="decimal" w:pos="640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(68.33)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1BBF14" w14:textId="38594524" w:rsidR="00BD1264" w:rsidRPr="009A10D1" w:rsidRDefault="00BD1264" w:rsidP="00BE31F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689D52" w14:textId="3D5C22EB" w:rsidR="00BD1264" w:rsidRPr="009A10D1" w:rsidRDefault="00BD1264" w:rsidP="008952CE">
            <w:pPr>
              <w:pStyle w:val="acctmergecolhdg"/>
              <w:tabs>
                <w:tab w:val="decimal" w:pos="728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(2,986.82)</w:t>
            </w:r>
          </w:p>
        </w:tc>
        <w:tc>
          <w:tcPr>
            <w:tcW w:w="180" w:type="dxa"/>
          </w:tcPr>
          <w:p w14:paraId="7008CF12" w14:textId="77777777" w:rsidR="00BD1264" w:rsidRPr="009A10D1" w:rsidRDefault="00BD1264" w:rsidP="00BE31FD">
            <w:pPr>
              <w:pStyle w:val="acctmergecolhdg"/>
              <w:tabs>
                <w:tab w:val="decimal" w:pos="895"/>
              </w:tabs>
              <w:spacing w:line="240" w:lineRule="auto"/>
              <w:ind w:right="-10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</w:tcPr>
          <w:p w14:paraId="3C259EF8" w14:textId="147649FA" w:rsidR="00BD1264" w:rsidRPr="009A10D1" w:rsidRDefault="00BD1264" w:rsidP="003D0B98">
            <w:pPr>
              <w:pStyle w:val="acctmergecolhdg"/>
              <w:tabs>
                <w:tab w:val="decimal" w:pos="732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(155.41)</w:t>
            </w:r>
          </w:p>
        </w:tc>
      </w:tr>
    </w:tbl>
    <w:p w14:paraId="67969E28" w14:textId="4C775F0E" w:rsidR="0074362F" w:rsidRPr="009A10D1" w:rsidRDefault="0074362F" w:rsidP="00E859C8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62FD1FC8" w14:textId="11F4869C" w:rsidR="00A27316" w:rsidRPr="009A10D1" w:rsidRDefault="00A27316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อสังหาริมทรัพย์เพื่อการลงทุน</w:t>
      </w:r>
    </w:p>
    <w:p w14:paraId="6CDCC3A5" w14:textId="6C4A7AE3" w:rsidR="00892284" w:rsidRPr="009A10D1" w:rsidRDefault="00892284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720"/>
        <w:gridCol w:w="270"/>
        <w:gridCol w:w="1080"/>
        <w:gridCol w:w="270"/>
        <w:gridCol w:w="900"/>
        <w:gridCol w:w="247"/>
        <w:gridCol w:w="923"/>
        <w:gridCol w:w="246"/>
        <w:gridCol w:w="1104"/>
      </w:tblGrid>
      <w:tr w:rsidR="000402B9" w:rsidRPr="009A10D1" w14:paraId="44BB46B7" w14:textId="77777777" w:rsidTr="00324144">
        <w:trPr>
          <w:tblHeader/>
        </w:trPr>
        <w:tc>
          <w:tcPr>
            <w:tcW w:w="3420" w:type="dxa"/>
            <w:shd w:val="clear" w:color="auto" w:fill="auto"/>
          </w:tcPr>
          <w:p w14:paraId="791994D0" w14:textId="27709597" w:rsidR="000402B9" w:rsidRPr="009A10D1" w:rsidRDefault="000402B9" w:rsidP="00E859C8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6EDBD5" w14:textId="77777777" w:rsidR="000402B9" w:rsidRPr="009A10D1" w:rsidRDefault="000402B9" w:rsidP="00E859C8">
            <w:pPr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F46659" w14:textId="77777777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14:paraId="03075AB9" w14:textId="4821F2F0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301E62" w14:textId="77777777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FFBB1DB" w14:textId="77777777" w:rsidR="004A05DC" w:rsidRPr="009A10D1" w:rsidRDefault="000402B9" w:rsidP="004A05DC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2B224E49" w14:textId="3F4F4AF7" w:rsidR="000402B9" w:rsidRPr="009A10D1" w:rsidRDefault="000402B9" w:rsidP="004A05DC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เฉพาะกิจการ </w:t>
            </w:r>
          </w:p>
        </w:tc>
      </w:tr>
      <w:tr w:rsidR="000402B9" w:rsidRPr="009A10D1" w14:paraId="55967C7D" w14:textId="77777777" w:rsidTr="00324144">
        <w:trPr>
          <w:tblHeader/>
        </w:trPr>
        <w:tc>
          <w:tcPr>
            <w:tcW w:w="3420" w:type="dxa"/>
            <w:shd w:val="clear" w:color="auto" w:fill="auto"/>
          </w:tcPr>
          <w:p w14:paraId="594E03A3" w14:textId="6349FCE2" w:rsidR="000402B9" w:rsidRPr="009A10D1" w:rsidRDefault="000402B9" w:rsidP="00E859C8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EE7D00" w14:textId="77777777" w:rsidR="000402B9" w:rsidRPr="009A10D1" w:rsidRDefault="000402B9" w:rsidP="00E859C8">
            <w:pPr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E3B58" w14:textId="77777777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C4200" w14:textId="77777777" w:rsidR="00CF0F79" w:rsidRPr="009A10D1" w:rsidRDefault="000402B9" w:rsidP="00E859C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  <w:p w14:paraId="067790B7" w14:textId="38869D45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ของกิจการ </w:t>
            </w:r>
          </w:p>
        </w:tc>
        <w:tc>
          <w:tcPr>
            <w:tcW w:w="270" w:type="dxa"/>
            <w:vAlign w:val="bottom"/>
          </w:tcPr>
          <w:p w14:paraId="33F765C4" w14:textId="77777777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07ED44" w14:textId="4368D5F4" w:rsidR="000402B9" w:rsidRPr="009A10D1" w:rsidRDefault="000402B9" w:rsidP="00E859C8">
            <w:pPr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26141C" w14:textId="77777777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BDE37D0" w14:textId="77777777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0FDE8A" w14:textId="77777777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944EC1" w14:textId="77777777" w:rsidR="004A05DC" w:rsidRPr="009A10D1" w:rsidRDefault="000402B9" w:rsidP="00E859C8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  <w:p w14:paraId="06D8FB8D" w14:textId="5B42D939" w:rsidR="000402B9" w:rsidRPr="009A10D1" w:rsidRDefault="000402B9" w:rsidP="00E859C8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ของกิจการ </w:t>
            </w:r>
          </w:p>
        </w:tc>
      </w:tr>
      <w:tr w:rsidR="009B136A" w:rsidRPr="009A10D1" w14:paraId="5679C8E1" w14:textId="77777777" w:rsidTr="00324144">
        <w:tc>
          <w:tcPr>
            <w:tcW w:w="3420" w:type="dxa"/>
            <w:shd w:val="clear" w:color="auto" w:fill="auto"/>
          </w:tcPr>
          <w:p w14:paraId="1A141376" w14:textId="0991FCDD" w:rsidR="009B136A" w:rsidRPr="009A10D1" w:rsidRDefault="009B136A" w:rsidP="00E859C8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3B4394" w14:textId="77777777" w:rsidR="009B136A" w:rsidRPr="009A10D1" w:rsidRDefault="009B136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9C3099" w14:textId="77777777" w:rsidR="009B136A" w:rsidRPr="009A10D1" w:rsidRDefault="009B136A" w:rsidP="00E859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F525E80" w14:textId="0FBF4613" w:rsidR="009B136A" w:rsidRPr="009A10D1" w:rsidRDefault="009B136A" w:rsidP="009B1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BE31FD" w:rsidRPr="009A10D1" w14:paraId="3D4B472C" w14:textId="77777777" w:rsidTr="00324144">
        <w:tc>
          <w:tcPr>
            <w:tcW w:w="3420" w:type="dxa"/>
            <w:shd w:val="clear" w:color="auto" w:fill="auto"/>
          </w:tcPr>
          <w:p w14:paraId="191C3E4D" w14:textId="28E4CF90" w:rsidR="00BE31FD" w:rsidRPr="009A10D1" w:rsidRDefault="00BE31FD" w:rsidP="00BE31FD">
            <w:pPr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8ECC4A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01530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9B845" w14:textId="52ED2037" w:rsidR="00BE31FD" w:rsidRPr="009A10D1" w:rsidRDefault="00BE31FD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301.58</w:t>
            </w:r>
          </w:p>
        </w:tc>
        <w:tc>
          <w:tcPr>
            <w:tcW w:w="270" w:type="dxa"/>
          </w:tcPr>
          <w:p w14:paraId="799EDCC5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886A20" w14:textId="0FA24F48" w:rsidR="00BE31FD" w:rsidRPr="009A10D1" w:rsidRDefault="00BE31FD" w:rsidP="00DA3381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5C3181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5E40093" w14:textId="7BD05F14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301.58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F6D1A7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5D5F419" w14:textId="3E5D9DB7" w:rsidR="00BE31FD" w:rsidRPr="009A10D1" w:rsidRDefault="00BE31FD" w:rsidP="004D7F83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133.58</w:t>
            </w:r>
          </w:p>
        </w:tc>
      </w:tr>
      <w:tr w:rsidR="00BE31FD" w:rsidRPr="009A10D1" w14:paraId="59B1FC4E" w14:textId="77777777" w:rsidTr="00324144">
        <w:tc>
          <w:tcPr>
            <w:tcW w:w="3420" w:type="dxa"/>
            <w:shd w:val="clear" w:color="auto" w:fill="auto"/>
          </w:tcPr>
          <w:p w14:paraId="113DDF9E" w14:textId="72A2E738" w:rsidR="00BE31FD" w:rsidRPr="009A10D1" w:rsidRDefault="00BE31FD" w:rsidP="00BE31FD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B86646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3855E8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4943F" w14:textId="120DE03A" w:rsidR="00BE31FD" w:rsidRPr="009A10D1" w:rsidRDefault="00791A79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558.42</w:t>
            </w:r>
          </w:p>
        </w:tc>
        <w:tc>
          <w:tcPr>
            <w:tcW w:w="270" w:type="dxa"/>
          </w:tcPr>
          <w:p w14:paraId="63F83589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AC440" w14:textId="197F55CF" w:rsidR="00BE31FD" w:rsidRPr="009A10D1" w:rsidRDefault="00791A79" w:rsidP="002B051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47.46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B7B247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D3F1E45" w14:textId="2A914E77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605.88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78F3B1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02990BC" w14:textId="62D0AF47" w:rsidR="00BE31FD" w:rsidRPr="009A10D1" w:rsidRDefault="00BE31FD" w:rsidP="00BE31F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1FD" w:rsidRPr="009A10D1" w14:paraId="14BE0481" w14:textId="77777777" w:rsidTr="00324144">
        <w:tc>
          <w:tcPr>
            <w:tcW w:w="3420" w:type="dxa"/>
            <w:shd w:val="clear" w:color="auto" w:fill="auto"/>
          </w:tcPr>
          <w:p w14:paraId="74E2E33E" w14:textId="41162522" w:rsidR="00BE31FD" w:rsidRPr="009A10D1" w:rsidRDefault="00BE31FD" w:rsidP="00BE31FD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34B690" w14:textId="653C5D9B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4C81A9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1717F2" w14:textId="7AE11918" w:rsidR="00BE31FD" w:rsidRPr="009A10D1" w:rsidRDefault="00BE31FD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35.78</w:t>
            </w:r>
          </w:p>
        </w:tc>
        <w:tc>
          <w:tcPr>
            <w:tcW w:w="270" w:type="dxa"/>
            <w:vAlign w:val="bottom"/>
          </w:tcPr>
          <w:p w14:paraId="1EFE79CE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9393FA" w14:textId="288CB9E9" w:rsidR="00BE31FD" w:rsidRPr="009A10D1" w:rsidRDefault="00BE31FD" w:rsidP="00E47C41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A0A3E0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0BBC236" w14:textId="39C4F3CA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35.78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165295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96AE41C" w14:textId="53C9658C" w:rsidR="00BE31FD" w:rsidRPr="009A10D1" w:rsidRDefault="00BE31FD" w:rsidP="00BE31F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1FD" w:rsidRPr="009A10D1" w14:paraId="520019D2" w14:textId="77777777" w:rsidTr="00324144">
        <w:tc>
          <w:tcPr>
            <w:tcW w:w="3420" w:type="dxa"/>
          </w:tcPr>
          <w:p w14:paraId="0BF6497E" w14:textId="0E38A9B7" w:rsidR="00BE31FD" w:rsidRPr="009A10D1" w:rsidRDefault="00BE31FD" w:rsidP="00BE31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6E14DC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2E43B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9AA0FF" w14:textId="507B2B9C" w:rsidR="00BE31FD" w:rsidRPr="009A10D1" w:rsidRDefault="00BE31FD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46.38</w:t>
            </w:r>
          </w:p>
        </w:tc>
        <w:tc>
          <w:tcPr>
            <w:tcW w:w="270" w:type="dxa"/>
            <w:vAlign w:val="bottom"/>
          </w:tcPr>
          <w:p w14:paraId="1C1F4742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FD62AD" w14:textId="0FDA1FEA" w:rsidR="00BE31FD" w:rsidRPr="009A10D1" w:rsidRDefault="00BE31FD" w:rsidP="00E47C41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BF6D6C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7D5BBB3" w14:textId="316E926C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46.38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8E986C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7A2B45" w14:textId="23811218" w:rsidR="00BE31FD" w:rsidRPr="009A10D1" w:rsidRDefault="00BE31FD" w:rsidP="00BE31F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1FD" w:rsidRPr="009A10D1" w14:paraId="5D72B419" w14:textId="77777777" w:rsidTr="00324144">
        <w:tc>
          <w:tcPr>
            <w:tcW w:w="3420" w:type="dxa"/>
          </w:tcPr>
          <w:p w14:paraId="2DC2FD62" w14:textId="691C49E0" w:rsidR="00BE31FD" w:rsidRPr="009A10D1" w:rsidRDefault="00BE31FD" w:rsidP="00BE31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โอนจากที่ดิน อาคารและอุปกรณ์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7F5AD7" w14:textId="29A9A96D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1</w:t>
            </w:r>
            <w:r w:rsidR="00A93C62"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CB376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0D890A" w14:textId="299FE661" w:rsidR="00BE31FD" w:rsidRPr="009A10D1" w:rsidRDefault="00BE31FD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33.51</w:t>
            </w:r>
          </w:p>
        </w:tc>
        <w:tc>
          <w:tcPr>
            <w:tcW w:w="270" w:type="dxa"/>
            <w:vAlign w:val="bottom"/>
          </w:tcPr>
          <w:p w14:paraId="564F0FEF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2332B8" w14:textId="7655F1E6" w:rsidR="00BE31FD" w:rsidRPr="009A10D1" w:rsidRDefault="00BE31FD" w:rsidP="00E47C41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5D9018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F6D94A1" w14:textId="5A2DFC83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33.51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EBA8E6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0BB532C" w14:textId="313D2673" w:rsidR="00BE31FD" w:rsidRPr="009A10D1" w:rsidRDefault="00BE31FD" w:rsidP="00BE31F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1FD" w:rsidRPr="009A10D1" w14:paraId="3B3E58C5" w14:textId="77777777" w:rsidTr="00324144">
        <w:tc>
          <w:tcPr>
            <w:tcW w:w="3420" w:type="dxa"/>
          </w:tcPr>
          <w:p w14:paraId="6D0B159D" w14:textId="388A1889" w:rsidR="00BE31FD" w:rsidRPr="009A10D1" w:rsidRDefault="00BE31FD" w:rsidP="00BE31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โอนจากสินทรัพย์ไม่หมุนเวียน</w:t>
            </w:r>
            <w:r w:rsidR="004B56E2"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491834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325995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3890A" w14:textId="17960626" w:rsidR="00BE31FD" w:rsidRPr="009A10D1" w:rsidRDefault="00791A79" w:rsidP="00791A7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263.86</w:t>
            </w:r>
          </w:p>
        </w:tc>
        <w:tc>
          <w:tcPr>
            <w:tcW w:w="270" w:type="dxa"/>
            <w:vAlign w:val="bottom"/>
          </w:tcPr>
          <w:p w14:paraId="02CD0B4B" w14:textId="1E7F080E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36FABD" w14:textId="0496FCB1" w:rsidR="00BE31FD" w:rsidRPr="009A10D1" w:rsidRDefault="00791A79" w:rsidP="00BE31F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BE31FD"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3DEADF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1683F0F" w14:textId="096C3969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429.03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47F851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F0E1B68" w14:textId="7F9289A8" w:rsidR="00BE31FD" w:rsidRPr="009A10D1" w:rsidRDefault="00BE31FD" w:rsidP="00BE31F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1FD" w:rsidRPr="009A10D1" w14:paraId="21C673C9" w14:textId="77777777" w:rsidTr="00324144">
        <w:tc>
          <w:tcPr>
            <w:tcW w:w="3420" w:type="dxa"/>
          </w:tcPr>
          <w:p w14:paraId="1A80E621" w14:textId="389995A3" w:rsidR="00BE31FD" w:rsidRPr="009A10D1" w:rsidRDefault="00BE31FD" w:rsidP="00BE31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094EE3" w14:textId="3F6A365C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243E92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81344A" w14:textId="6A6297A0" w:rsidR="00BE31FD" w:rsidRPr="009A10D1" w:rsidRDefault="00BE31FD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(13.00)</w:t>
            </w:r>
          </w:p>
        </w:tc>
        <w:tc>
          <w:tcPr>
            <w:tcW w:w="270" w:type="dxa"/>
          </w:tcPr>
          <w:p w14:paraId="12BFDF24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E01CE7" w14:textId="2086E1EF" w:rsidR="00BE31FD" w:rsidRPr="009A10D1" w:rsidRDefault="00BE31FD" w:rsidP="00E47C41">
            <w:pPr>
              <w:pStyle w:val="acctfourfigures"/>
              <w:tabs>
                <w:tab w:val="clear" w:pos="765"/>
                <w:tab w:val="center" w:pos="527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C1A5EE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D077766" w14:textId="71966197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(13.00)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7C5907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7701444" w14:textId="312AE0E8" w:rsidR="00BE31FD" w:rsidRPr="009A10D1" w:rsidRDefault="00BE31FD" w:rsidP="00BE31F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1FD" w:rsidRPr="009A10D1" w14:paraId="5099C460" w14:textId="77777777" w:rsidTr="00324144">
        <w:tc>
          <w:tcPr>
            <w:tcW w:w="3420" w:type="dxa"/>
          </w:tcPr>
          <w:p w14:paraId="6E00D373" w14:textId="18928D1F" w:rsidR="00BE31FD" w:rsidRPr="009A10D1" w:rsidRDefault="00BE31FD" w:rsidP="00BE31F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BCD857" w14:textId="316BBB65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C45B4B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F3659" w14:textId="43FE2895" w:rsidR="00BE31FD" w:rsidRPr="009A10D1" w:rsidRDefault="00791A79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238.02</w:t>
            </w:r>
          </w:p>
        </w:tc>
        <w:tc>
          <w:tcPr>
            <w:tcW w:w="270" w:type="dxa"/>
          </w:tcPr>
          <w:p w14:paraId="4E04AF9A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D1746C" w14:textId="77B2B4D8" w:rsidR="00BE31FD" w:rsidRPr="009A10D1" w:rsidRDefault="00791A79" w:rsidP="00BE31F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40.01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6C2609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9FBCFBB" w14:textId="1AFDFA40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278.03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5D1612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A2481EA" w14:textId="7C5B04AB" w:rsidR="00BE31FD" w:rsidRPr="009A10D1" w:rsidRDefault="00BE31FD" w:rsidP="004D7F83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(0.14)</w:t>
            </w:r>
          </w:p>
        </w:tc>
      </w:tr>
      <w:tr w:rsidR="00BE31FD" w:rsidRPr="009A10D1" w14:paraId="69F03116" w14:textId="77777777" w:rsidTr="00324144">
        <w:tc>
          <w:tcPr>
            <w:tcW w:w="3420" w:type="dxa"/>
            <w:shd w:val="clear" w:color="auto" w:fill="auto"/>
          </w:tcPr>
          <w:p w14:paraId="471F303B" w14:textId="34B04B58" w:rsidR="00BE31FD" w:rsidRPr="009A10D1" w:rsidRDefault="00BE31FD" w:rsidP="00BE31F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  <w:r w:rsidRPr="009A10D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8A1331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0EFB6B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0FB1" w14:textId="5834F5DB" w:rsidR="00BE31FD" w:rsidRPr="009A10D1" w:rsidRDefault="00791A79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1,464.55</w:t>
            </w:r>
          </w:p>
        </w:tc>
        <w:tc>
          <w:tcPr>
            <w:tcW w:w="270" w:type="dxa"/>
          </w:tcPr>
          <w:p w14:paraId="23F6A848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A2A7B9" w14:textId="4C397D08" w:rsidR="00BE31FD" w:rsidRPr="009A10D1" w:rsidRDefault="00791A79" w:rsidP="00BE31F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252.64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094EAF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4752" w14:textId="02677938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1,717.19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E8F406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65ED9" w14:textId="1F51A2CE" w:rsidR="00BE31FD" w:rsidRPr="009A10D1" w:rsidRDefault="00BE31FD" w:rsidP="004D7F83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133.44</w:t>
            </w:r>
          </w:p>
        </w:tc>
      </w:tr>
      <w:tr w:rsidR="00791A79" w:rsidRPr="009A10D1" w14:paraId="2A755A92" w14:textId="77777777" w:rsidTr="00324144">
        <w:tc>
          <w:tcPr>
            <w:tcW w:w="3420" w:type="dxa"/>
          </w:tcPr>
          <w:p w14:paraId="3E981214" w14:textId="77777777" w:rsidR="00791A79" w:rsidRPr="009A10D1" w:rsidRDefault="00791A79" w:rsidP="00791A7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FA511F" w14:textId="77777777" w:rsidR="00791A79" w:rsidRPr="009A10D1" w:rsidRDefault="00791A79" w:rsidP="00791A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6F385" w14:textId="77777777" w:rsidR="00791A79" w:rsidRPr="009A10D1" w:rsidRDefault="00791A79" w:rsidP="00791A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90677" w14:textId="1E0CD115" w:rsidR="00791A79" w:rsidRPr="009A10D1" w:rsidRDefault="00791A79" w:rsidP="00791A7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7.95</w:t>
            </w:r>
          </w:p>
        </w:tc>
        <w:tc>
          <w:tcPr>
            <w:tcW w:w="270" w:type="dxa"/>
          </w:tcPr>
          <w:p w14:paraId="6639D234" w14:textId="77777777" w:rsidR="00791A79" w:rsidRPr="009A10D1" w:rsidRDefault="00791A79" w:rsidP="00791A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41FFF6" w14:textId="63ECF317" w:rsidR="00791A79" w:rsidRPr="009A10D1" w:rsidRDefault="00791A79" w:rsidP="00791A79">
            <w:pPr>
              <w:pStyle w:val="acctfourfigures"/>
              <w:tabs>
                <w:tab w:val="clear" w:pos="765"/>
                <w:tab w:val="center" w:pos="520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056FDD" w14:textId="77777777" w:rsidR="00791A79" w:rsidRPr="009A10D1" w:rsidRDefault="00791A79" w:rsidP="00791A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9A12F8D" w14:textId="6FDA1D97" w:rsidR="00791A79" w:rsidRPr="009A10D1" w:rsidRDefault="00791A79" w:rsidP="00791A7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7.95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AA0BE3" w14:textId="77777777" w:rsidR="00791A79" w:rsidRPr="009A10D1" w:rsidRDefault="00791A79" w:rsidP="00791A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196F13C" w14:textId="68F9DEEB" w:rsidR="00791A79" w:rsidRPr="009A10D1" w:rsidRDefault="00791A79" w:rsidP="00791A7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27AA" w:rsidRPr="009A10D1" w14:paraId="23F1B9A7" w14:textId="77777777" w:rsidTr="00324144">
        <w:tc>
          <w:tcPr>
            <w:tcW w:w="3420" w:type="dxa"/>
          </w:tcPr>
          <w:p w14:paraId="11839A25" w14:textId="70A9C04C" w:rsidR="00CA27AA" w:rsidRPr="009A10D1" w:rsidRDefault="00CA27AA" w:rsidP="00CA27AA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BD3411" w14:textId="3CD2CF62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83339C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FD3CB" w14:textId="0A3711AB" w:rsidR="00CA27AA" w:rsidRPr="009A10D1" w:rsidRDefault="00CA27AA" w:rsidP="00CA27A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57.03</w:t>
            </w:r>
          </w:p>
        </w:tc>
        <w:tc>
          <w:tcPr>
            <w:tcW w:w="270" w:type="dxa"/>
            <w:vAlign w:val="bottom"/>
          </w:tcPr>
          <w:p w14:paraId="084CFC53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78AD02" w14:textId="21209A76" w:rsidR="00CA27AA" w:rsidRPr="009A10D1" w:rsidRDefault="00CA27AA" w:rsidP="00DA3381">
            <w:pPr>
              <w:pStyle w:val="acctfourfigures"/>
              <w:tabs>
                <w:tab w:val="clear" w:pos="765"/>
                <w:tab w:val="center" w:pos="520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91E9B1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4BED51C" w14:textId="604CEF42" w:rsidR="00CA27AA" w:rsidRPr="009A10D1" w:rsidRDefault="00CA27AA" w:rsidP="00CA27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57.03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027AA6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280639" w14:textId="259F1EDC" w:rsidR="00CA27AA" w:rsidRPr="009A10D1" w:rsidRDefault="00CA27AA" w:rsidP="00CE123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27AA" w:rsidRPr="009A10D1" w14:paraId="406F1404" w14:textId="77777777" w:rsidTr="00324144">
        <w:tc>
          <w:tcPr>
            <w:tcW w:w="3420" w:type="dxa"/>
          </w:tcPr>
          <w:p w14:paraId="0B6BFBA9" w14:textId="1A5CED54" w:rsidR="00CA27AA" w:rsidRPr="009A10D1" w:rsidRDefault="00CA27AA" w:rsidP="00CA27A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โอนจากที่ดิน อาคารและอุปกรณ์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A23A84" w14:textId="518AA8AA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BB5AB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65212F" w14:textId="3A1C4258" w:rsidR="00CA27AA" w:rsidRPr="009A10D1" w:rsidRDefault="00CA27AA" w:rsidP="00CA27A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2.55</w:t>
            </w:r>
          </w:p>
        </w:tc>
        <w:tc>
          <w:tcPr>
            <w:tcW w:w="270" w:type="dxa"/>
            <w:vAlign w:val="bottom"/>
          </w:tcPr>
          <w:p w14:paraId="22B6ED87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32BA2" w14:textId="7AD26DE4" w:rsidR="00CA27AA" w:rsidRPr="009A10D1" w:rsidRDefault="00CA27AA" w:rsidP="00DA3381">
            <w:pPr>
              <w:pStyle w:val="acctfourfigures"/>
              <w:tabs>
                <w:tab w:val="clear" w:pos="765"/>
                <w:tab w:val="center" w:pos="520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6DCCA8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F51049A" w14:textId="02839F95" w:rsidR="00CA27AA" w:rsidRPr="009A10D1" w:rsidRDefault="00CA27AA" w:rsidP="00CA27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2.55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2A4AEF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B8980A4" w14:textId="646FA3AE" w:rsidR="00CA27AA" w:rsidRPr="009A10D1" w:rsidRDefault="00CA27AA" w:rsidP="00CE123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27AA" w:rsidRPr="009A10D1" w14:paraId="01AFFE41" w14:textId="77777777" w:rsidTr="00324144">
        <w:tc>
          <w:tcPr>
            <w:tcW w:w="3420" w:type="dxa"/>
          </w:tcPr>
          <w:p w14:paraId="7AC6A00A" w14:textId="280196D2" w:rsidR="00CA27AA" w:rsidRPr="009A10D1" w:rsidRDefault="00CA27AA" w:rsidP="00CA27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โอนจากสินทรัพย์หมุนเวียน</w:t>
            </w:r>
            <w:r w:rsidR="004B56E2"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F68862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AEF0A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151DC" w14:textId="356B6209" w:rsidR="00CA27AA" w:rsidRPr="009A10D1" w:rsidRDefault="00CA27AA" w:rsidP="00CA27A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0.56</w:t>
            </w:r>
          </w:p>
        </w:tc>
        <w:tc>
          <w:tcPr>
            <w:tcW w:w="270" w:type="dxa"/>
            <w:vAlign w:val="bottom"/>
          </w:tcPr>
          <w:p w14:paraId="117E4F40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B2F423" w14:textId="75CEB98A" w:rsidR="00CA27AA" w:rsidRPr="009A10D1" w:rsidRDefault="00CA27AA" w:rsidP="00DA3381">
            <w:pPr>
              <w:pStyle w:val="acctfourfigures"/>
              <w:tabs>
                <w:tab w:val="clear" w:pos="765"/>
                <w:tab w:val="center" w:pos="520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ab/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D4CAACC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14123E8" w14:textId="0E8DBA20" w:rsidR="00CA27AA" w:rsidRPr="009A10D1" w:rsidRDefault="00CA27AA" w:rsidP="00CA27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0B6647" w14:textId="77777777" w:rsidR="00CA27AA" w:rsidRPr="009A10D1" w:rsidRDefault="00CA27AA" w:rsidP="00CA27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5F9A52" w14:textId="175F5669" w:rsidR="00CA27AA" w:rsidRPr="009A10D1" w:rsidRDefault="00CA27AA" w:rsidP="00CE123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1FD" w:rsidRPr="009A10D1" w14:paraId="37D528C5" w14:textId="77777777" w:rsidTr="00324144">
        <w:tc>
          <w:tcPr>
            <w:tcW w:w="3420" w:type="dxa"/>
          </w:tcPr>
          <w:p w14:paraId="35CE1D5D" w14:textId="094611CE" w:rsidR="00BE31FD" w:rsidRPr="009A10D1" w:rsidRDefault="00BE31FD" w:rsidP="00BE31FD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494417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5EEE2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A4DB5" w14:textId="50851DBF" w:rsidR="00BE31FD" w:rsidRPr="009A10D1" w:rsidRDefault="00791A79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29.82</w:t>
            </w:r>
          </w:p>
        </w:tc>
        <w:tc>
          <w:tcPr>
            <w:tcW w:w="270" w:type="dxa"/>
          </w:tcPr>
          <w:p w14:paraId="75341176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8ECD9B" w14:textId="18745A5A" w:rsidR="00BE31FD" w:rsidRPr="009A10D1" w:rsidRDefault="00615FC8" w:rsidP="002B051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91A79" w:rsidRPr="009A10D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91A79" w:rsidRPr="009A10D1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72A953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68BDA" w14:textId="2CB2A2B0" w:rsidR="00BE31FD" w:rsidRPr="009A10D1" w:rsidRDefault="00CA27AA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19.92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BFF49A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77996" w14:textId="59E4633F" w:rsidR="00BE31FD" w:rsidRPr="009A10D1" w:rsidRDefault="00FF6188" w:rsidP="004D7F83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(0.14)</w:t>
            </w:r>
          </w:p>
        </w:tc>
      </w:tr>
      <w:tr w:rsidR="00BE31FD" w:rsidRPr="009A10D1" w14:paraId="2B4D6CD6" w14:textId="77777777" w:rsidTr="00324144">
        <w:tc>
          <w:tcPr>
            <w:tcW w:w="3420" w:type="dxa"/>
            <w:shd w:val="clear" w:color="auto" w:fill="auto"/>
          </w:tcPr>
          <w:p w14:paraId="506C297C" w14:textId="293A3407" w:rsidR="00BE31FD" w:rsidRPr="009A10D1" w:rsidRDefault="00BE31FD" w:rsidP="00BE31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8066B1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F07CAD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BD3A8" w14:textId="618DDE11" w:rsidR="00BE31FD" w:rsidRPr="009A10D1" w:rsidRDefault="00791A79" w:rsidP="00BE31F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1,562.46</w:t>
            </w:r>
          </w:p>
        </w:tc>
        <w:tc>
          <w:tcPr>
            <w:tcW w:w="270" w:type="dxa"/>
          </w:tcPr>
          <w:p w14:paraId="7E23D9ED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C49B7" w14:textId="2AD99AFA" w:rsidR="00BE31FD" w:rsidRPr="009A10D1" w:rsidRDefault="00791A79" w:rsidP="002B051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242.74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554CB9F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459F1" w14:textId="24722C66" w:rsidR="00BE31FD" w:rsidRPr="009A10D1" w:rsidRDefault="00CA27AA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1,805.20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CB61D2" w14:textId="77777777" w:rsidR="00BE31FD" w:rsidRPr="009A10D1" w:rsidRDefault="00BE31FD" w:rsidP="00BE31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48516" w14:textId="40A69AA2" w:rsidR="00BE31FD" w:rsidRPr="009A10D1" w:rsidRDefault="00FF6188" w:rsidP="004D7F83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133.30</w:t>
            </w:r>
          </w:p>
        </w:tc>
      </w:tr>
    </w:tbl>
    <w:p w14:paraId="005950AD" w14:textId="7D78BA36" w:rsidR="00892284" w:rsidRPr="009A10D1" w:rsidRDefault="00892284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6"/>
        <w:gridCol w:w="994"/>
        <w:gridCol w:w="236"/>
        <w:gridCol w:w="1024"/>
        <w:gridCol w:w="269"/>
        <w:gridCol w:w="990"/>
        <w:gridCol w:w="269"/>
        <w:gridCol w:w="1001"/>
      </w:tblGrid>
      <w:tr w:rsidR="007B4835" w:rsidRPr="009A10D1" w14:paraId="2780587A" w14:textId="77777777" w:rsidTr="007B4835">
        <w:tc>
          <w:tcPr>
            <w:tcW w:w="4406" w:type="dxa"/>
          </w:tcPr>
          <w:p w14:paraId="26BB92E1" w14:textId="2BA8AB65" w:rsidR="007B4835" w:rsidRPr="009A10D1" w:rsidRDefault="007B4835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3"/>
          </w:tcPr>
          <w:p w14:paraId="04FE8AF2" w14:textId="77777777" w:rsidR="007B4835" w:rsidRPr="009A10D1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4252B26" w14:textId="77777777" w:rsidR="007B4835" w:rsidRPr="009A10D1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</w:tcPr>
          <w:p w14:paraId="10F5245A" w14:textId="77777777" w:rsidR="007B4835" w:rsidRPr="009A10D1" w:rsidRDefault="007B4835" w:rsidP="00E859C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835" w:rsidRPr="009A10D1" w14:paraId="46B30976" w14:textId="77777777" w:rsidTr="007B4835">
        <w:tc>
          <w:tcPr>
            <w:tcW w:w="4406" w:type="dxa"/>
          </w:tcPr>
          <w:p w14:paraId="01CF1A9D" w14:textId="4CA8D9BE" w:rsidR="007B4835" w:rsidRPr="009A10D1" w:rsidRDefault="007B4835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  <w:vAlign w:val="center"/>
          </w:tcPr>
          <w:p w14:paraId="013CA7CB" w14:textId="27B79DBE" w:rsidR="007B4835" w:rsidRPr="009A10D1" w:rsidRDefault="00B17D5A" w:rsidP="00E859C8">
            <w:pPr>
              <w:spacing w:line="240" w:lineRule="auto"/>
              <w:ind w:left="-115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BE31FD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</w:tcPr>
          <w:p w14:paraId="0EFDD76A" w14:textId="77777777" w:rsidR="007B4835" w:rsidRPr="009A10D1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3B3DBE9E" w14:textId="3E300EA8" w:rsidR="007B4835" w:rsidRPr="009A10D1" w:rsidRDefault="00BE31FD" w:rsidP="00E859C8">
            <w:pPr>
              <w:spacing w:line="240" w:lineRule="auto"/>
              <w:ind w:left="-126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69" w:type="dxa"/>
          </w:tcPr>
          <w:p w14:paraId="4AC67431" w14:textId="77777777" w:rsidR="007B4835" w:rsidRPr="009A10D1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A646214" w14:textId="7140402C" w:rsidR="007B4835" w:rsidRPr="009A10D1" w:rsidRDefault="00BE31FD" w:rsidP="00E859C8">
            <w:pPr>
              <w:spacing w:line="240" w:lineRule="auto"/>
              <w:ind w:left="-9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69" w:type="dxa"/>
          </w:tcPr>
          <w:p w14:paraId="381370C8" w14:textId="77777777" w:rsidR="007B4835" w:rsidRPr="009A10D1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5CDA887D" w14:textId="1B8191CE" w:rsidR="007B4835" w:rsidRPr="009A10D1" w:rsidRDefault="00BE31FD" w:rsidP="00E859C8">
            <w:pPr>
              <w:spacing w:line="240" w:lineRule="auto"/>
              <w:ind w:left="-94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7B4835" w:rsidRPr="009A10D1" w14:paraId="62DD3EE6" w14:textId="77777777" w:rsidTr="00037C5B">
        <w:tc>
          <w:tcPr>
            <w:tcW w:w="4406" w:type="dxa"/>
          </w:tcPr>
          <w:p w14:paraId="5D7EDCD7" w14:textId="77777777" w:rsidR="007B4835" w:rsidRPr="009A10D1" w:rsidRDefault="007B4835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66EB104D" w14:textId="77777777" w:rsidR="007B4835" w:rsidRPr="009A10D1" w:rsidRDefault="007B4835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4835" w:rsidRPr="009A10D1" w14:paraId="72872EF7" w14:textId="77777777" w:rsidTr="007B4835">
        <w:tc>
          <w:tcPr>
            <w:tcW w:w="4406" w:type="dxa"/>
          </w:tcPr>
          <w:p w14:paraId="5CC2F118" w14:textId="76FE12BE" w:rsidR="007B4835" w:rsidRPr="009A10D1" w:rsidRDefault="007B4835" w:rsidP="00E859C8">
            <w:pPr>
              <w:spacing w:line="240" w:lineRule="auto"/>
              <w:ind w:left="164" w:hanging="16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94" w:type="dxa"/>
          </w:tcPr>
          <w:p w14:paraId="3DA80301" w14:textId="77777777" w:rsidR="007B4835" w:rsidRPr="009A10D1" w:rsidRDefault="007B4835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881CAB" w14:textId="77777777" w:rsidR="007B4835" w:rsidRPr="009A10D1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C0CE20" w14:textId="77777777" w:rsidR="007B4835" w:rsidRPr="009A10D1" w:rsidRDefault="007B4835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8B05ACC" w14:textId="77777777" w:rsidR="007B4835" w:rsidRPr="009A10D1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80E49" w14:textId="77777777" w:rsidR="007B4835" w:rsidRPr="009A10D1" w:rsidRDefault="007B4835" w:rsidP="00E859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468FFFA" w14:textId="77777777" w:rsidR="007B4835" w:rsidRPr="009A10D1" w:rsidRDefault="007B4835" w:rsidP="00E859C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</w:tcPr>
          <w:p w14:paraId="0B310486" w14:textId="77777777" w:rsidR="007B4835" w:rsidRPr="009A10D1" w:rsidRDefault="007B4835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1FD" w:rsidRPr="009A10D1" w14:paraId="038DA771" w14:textId="77777777" w:rsidTr="007B4835">
        <w:tc>
          <w:tcPr>
            <w:tcW w:w="4406" w:type="dxa"/>
          </w:tcPr>
          <w:p w14:paraId="4721B2F7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4" w:type="dxa"/>
          </w:tcPr>
          <w:p w14:paraId="72DB83AC" w14:textId="18D25471" w:rsidR="00BE31FD" w:rsidRPr="009A10D1" w:rsidRDefault="00E60E46" w:rsidP="00BE31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47.49</w:t>
            </w:r>
          </w:p>
        </w:tc>
        <w:tc>
          <w:tcPr>
            <w:tcW w:w="236" w:type="dxa"/>
          </w:tcPr>
          <w:p w14:paraId="6A57446F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E94658" w14:textId="14B06C0D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</w:t>
            </w:r>
          </w:p>
        </w:tc>
        <w:tc>
          <w:tcPr>
            <w:tcW w:w="269" w:type="dxa"/>
          </w:tcPr>
          <w:p w14:paraId="003C66A7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83ACF7D" w14:textId="47B99577" w:rsidR="00BE31FD" w:rsidRPr="009A10D1" w:rsidRDefault="000A112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0.36</w:t>
            </w:r>
          </w:p>
        </w:tc>
        <w:tc>
          <w:tcPr>
            <w:tcW w:w="269" w:type="dxa"/>
          </w:tcPr>
          <w:p w14:paraId="7336B870" w14:textId="77777777" w:rsidR="00BE31FD" w:rsidRPr="009A10D1" w:rsidRDefault="00BE31FD" w:rsidP="00BE31FD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54E9A99" w14:textId="7967ABAD" w:rsidR="00BE31FD" w:rsidRPr="009A10D1" w:rsidRDefault="00BE31FD" w:rsidP="00BE31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</w:tr>
      <w:tr w:rsidR="00BE31FD" w:rsidRPr="009A10D1" w14:paraId="02130C78" w14:textId="77777777" w:rsidTr="007B4835">
        <w:tc>
          <w:tcPr>
            <w:tcW w:w="4406" w:type="dxa"/>
          </w:tcPr>
          <w:p w14:paraId="6C5D54F1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994" w:type="dxa"/>
          </w:tcPr>
          <w:p w14:paraId="539098E9" w14:textId="77777777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470A1E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5C1B2E" w14:textId="77777777" w:rsidR="00BE31FD" w:rsidRPr="009A10D1" w:rsidRDefault="00BE31FD" w:rsidP="00BE31F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D8B9E56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0460EED" w14:textId="77777777" w:rsidR="00BE31FD" w:rsidRPr="009A10D1" w:rsidRDefault="00BE31FD" w:rsidP="00BE31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AB77118" w14:textId="77777777" w:rsidR="00BE31FD" w:rsidRPr="009A10D1" w:rsidRDefault="00BE31FD" w:rsidP="00BE31FD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7A54C6" w14:textId="77777777" w:rsidR="00BE31FD" w:rsidRPr="009A10D1" w:rsidRDefault="00BE31FD" w:rsidP="00BE31F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31FD" w:rsidRPr="009A10D1" w14:paraId="3CC1B989" w14:textId="77777777" w:rsidTr="007B4835">
        <w:tc>
          <w:tcPr>
            <w:tcW w:w="4406" w:type="dxa"/>
          </w:tcPr>
          <w:p w14:paraId="2FD21795" w14:textId="77777777" w:rsidR="00BE31FD" w:rsidRPr="009A10D1" w:rsidRDefault="00BE31FD" w:rsidP="00BE31FD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94" w:type="dxa"/>
          </w:tcPr>
          <w:p w14:paraId="29DF8D9E" w14:textId="3336B359" w:rsidR="00BE31FD" w:rsidRPr="009A10D1" w:rsidRDefault="009200B3" w:rsidP="00BE31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12.06</w:t>
            </w:r>
          </w:p>
        </w:tc>
        <w:tc>
          <w:tcPr>
            <w:tcW w:w="236" w:type="dxa"/>
          </w:tcPr>
          <w:p w14:paraId="0048B2C1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FE4D1B" w14:textId="2E7F4DDF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.26</w:t>
            </w:r>
          </w:p>
        </w:tc>
        <w:tc>
          <w:tcPr>
            <w:tcW w:w="269" w:type="dxa"/>
          </w:tcPr>
          <w:p w14:paraId="59E11173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A674EC2" w14:textId="35A7DD42" w:rsidR="00BE31FD" w:rsidRPr="009A10D1" w:rsidRDefault="000A112D" w:rsidP="000A112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845241E" w14:textId="77777777" w:rsidR="00BE31FD" w:rsidRPr="009A10D1" w:rsidRDefault="00BE31FD" w:rsidP="00BE31FD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F878337" w14:textId="2CDD64E3" w:rsidR="00BE31FD" w:rsidRPr="009A10D1" w:rsidRDefault="00BE31FD" w:rsidP="000A112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E31FD" w:rsidRPr="009A10D1" w14:paraId="76F273C9" w14:textId="77777777" w:rsidTr="007B4835">
        <w:tc>
          <w:tcPr>
            <w:tcW w:w="4406" w:type="dxa"/>
          </w:tcPr>
          <w:p w14:paraId="6EF78D9D" w14:textId="77777777" w:rsidR="00BE31FD" w:rsidRPr="009A10D1" w:rsidRDefault="00BE31FD" w:rsidP="00BE31FD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994" w:type="dxa"/>
          </w:tcPr>
          <w:p w14:paraId="2A00BFDD" w14:textId="3FD20814" w:rsidR="00BE31FD" w:rsidRPr="009A10D1" w:rsidRDefault="00E60E46" w:rsidP="00BE31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0.14</w:t>
            </w:r>
          </w:p>
        </w:tc>
        <w:tc>
          <w:tcPr>
            <w:tcW w:w="236" w:type="dxa"/>
          </w:tcPr>
          <w:p w14:paraId="79CD56A0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81340E" w14:textId="4A31223F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69" w:type="dxa"/>
          </w:tcPr>
          <w:p w14:paraId="58B6E7B5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3F6CC" w14:textId="03DFFD74" w:rsidR="00BE31FD" w:rsidRPr="009A10D1" w:rsidRDefault="000A112D" w:rsidP="00BE31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37FED76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C5C3BA" w14:textId="36116AA9" w:rsidR="00BE31FD" w:rsidRPr="009A10D1" w:rsidRDefault="00BE31FD" w:rsidP="000A112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E31FD" w:rsidRPr="009A10D1" w14:paraId="2A95126A" w14:textId="77777777" w:rsidTr="007B4835">
        <w:tc>
          <w:tcPr>
            <w:tcW w:w="4406" w:type="dxa"/>
          </w:tcPr>
          <w:p w14:paraId="4E50CF38" w14:textId="4C033B33" w:rsidR="00BE31FD" w:rsidRPr="009A10D1" w:rsidRDefault="00BE31FD" w:rsidP="00BE31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994" w:type="dxa"/>
          </w:tcPr>
          <w:p w14:paraId="0D2A7216" w14:textId="5F3D9950" w:rsidR="00BE31FD" w:rsidRPr="009A10D1" w:rsidRDefault="00E60E46" w:rsidP="00BE31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19.92</w:t>
            </w:r>
          </w:p>
        </w:tc>
        <w:tc>
          <w:tcPr>
            <w:tcW w:w="236" w:type="dxa"/>
          </w:tcPr>
          <w:p w14:paraId="30676832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151478" w14:textId="25CE868A" w:rsidR="00BE31FD" w:rsidRPr="009A10D1" w:rsidRDefault="00BE31FD" w:rsidP="00BE31F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  <w:tc>
          <w:tcPr>
            <w:tcW w:w="269" w:type="dxa"/>
          </w:tcPr>
          <w:p w14:paraId="65BEEBF3" w14:textId="77777777" w:rsidR="00BE31FD" w:rsidRPr="009A10D1" w:rsidRDefault="00BE31FD" w:rsidP="00BE31FD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86EB77F" w14:textId="0FB0AF5A" w:rsidR="00BE31FD" w:rsidRPr="009A10D1" w:rsidRDefault="000A112D" w:rsidP="00BE31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(0.14)</w:t>
            </w:r>
          </w:p>
        </w:tc>
        <w:tc>
          <w:tcPr>
            <w:tcW w:w="269" w:type="dxa"/>
          </w:tcPr>
          <w:p w14:paraId="7A826464" w14:textId="77777777" w:rsidR="00BE31FD" w:rsidRPr="009A10D1" w:rsidRDefault="00BE31FD" w:rsidP="00BE31FD">
            <w:pPr>
              <w:tabs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75247B0" w14:textId="0462E712" w:rsidR="00BE31FD" w:rsidRPr="009A10D1" w:rsidRDefault="00BE31FD" w:rsidP="00BE31F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E3B5F15" w14:textId="1C23A074" w:rsidR="00FF6BDE" w:rsidRPr="009A10D1" w:rsidRDefault="00FF6BDE" w:rsidP="00E859C8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2"/>
          <w:szCs w:val="22"/>
        </w:rPr>
      </w:pPr>
    </w:p>
    <w:p w14:paraId="456567F5" w14:textId="7632A2C0" w:rsidR="005C78AB" w:rsidRPr="009A10D1" w:rsidRDefault="00B9189A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</w:t>
      </w:r>
      <w:r w:rsidR="00FA0955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FA0955" w:rsidRPr="009A10D1">
        <w:rPr>
          <w:rFonts w:asciiTheme="majorBidi" w:hAnsiTheme="majorBidi" w:cstheme="majorBidi" w:hint="cs"/>
          <w:sz w:val="28"/>
          <w:szCs w:val="28"/>
          <w:cs/>
        </w:rPr>
        <w:t>ที่ดินพร้อมสิ่งปลูกสร้าง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อาคารสำนักงานที่ให้เช่าแก่บุคคลภายนอกและกิจการที่เกี่ยวข้องกัน และที่ดินที่ไม่มีการพัฒนา สัญญาเช่าแต่ละสัญญานี้ไม่สามารถยกเลิกได้เป็นระยะเวลา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 xml:space="preserve"> - </w:t>
      </w:r>
      <w:r w:rsidR="00C15E76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ปี การต่ออายุสัญญาจะเป็นไปตามการต่อรองกับผู้เช่า</w:t>
      </w:r>
      <w:r w:rsidR="00CE28A5" w:rsidRPr="009A10D1">
        <w:rPr>
          <w:rFonts w:asciiTheme="majorBidi" w:hAnsiTheme="majorBidi" w:cstheme="majorBidi"/>
          <w:sz w:val="28"/>
          <w:szCs w:val="28"/>
          <w:cs/>
        </w:rPr>
        <w:t xml:space="preserve"> ทั้งนี้ไม่มีค่าเช่าที่อาจเกิดขึ้น</w:t>
      </w:r>
    </w:p>
    <w:p w14:paraId="550E82C6" w14:textId="28BBCC5C" w:rsidR="00351A0C" w:rsidRPr="009A10D1" w:rsidRDefault="00351A0C" w:rsidP="00E859C8">
      <w:pPr>
        <w:spacing w:line="240" w:lineRule="auto"/>
        <w:ind w:left="630"/>
        <w:rPr>
          <w:rFonts w:asciiTheme="majorBidi" w:hAnsiTheme="majorBidi" w:cstheme="majorBidi"/>
          <w:sz w:val="22"/>
          <w:szCs w:val="22"/>
        </w:rPr>
      </w:pPr>
    </w:p>
    <w:p w14:paraId="222578CF" w14:textId="58614A67" w:rsidR="004A3682" w:rsidRPr="009A10D1" w:rsidRDefault="001701C9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</w:t>
      </w:r>
      <w:r w:rsidR="00B81694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3682" w:rsidRPr="009A10D1">
        <w:rPr>
          <w:rFonts w:asciiTheme="majorBidi" w:hAnsiTheme="majorBidi" w:cstheme="majorBidi"/>
          <w:sz w:val="28"/>
          <w:szCs w:val="28"/>
          <w:cs/>
        </w:rPr>
        <w:t>มูลค่าต้นทุนทดแทนหักด้วยค่าเสื่อมราคาตามสภาพ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26BD0" w:rsidRPr="009A10D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C0BC4" w:rsidRPr="009A10D1">
        <w:rPr>
          <w:rFonts w:asciiTheme="majorBidi" w:hAnsiTheme="majorBidi" w:cstheme="majorBidi"/>
          <w:sz w:val="28"/>
          <w:szCs w:val="28"/>
        </w:rPr>
        <w:t xml:space="preserve"> </w:t>
      </w:r>
      <w:bookmarkStart w:id="14" w:name="_Hlk151545125"/>
      <w:r w:rsidR="006C0BC4" w:rsidRPr="009A10D1">
        <w:rPr>
          <w:rFonts w:asciiTheme="majorBidi" w:hAnsiTheme="majorBidi" w:cstheme="majorBidi" w:hint="cs"/>
          <w:sz w:val="28"/>
          <w:szCs w:val="28"/>
          <w:cs/>
        </w:rPr>
        <w:t>คิดลดกระแสเงินสดโดยใช้อัตราคิดลดที่ปรับค่าความเสี่ยง</w:t>
      </w:r>
      <w:bookmarkEnd w:id="14"/>
      <w:r w:rsidR="004867CC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</w:p>
    <w:p w14:paraId="70413A40" w14:textId="76CE386B" w:rsidR="00603CA9" w:rsidRPr="009A10D1" w:rsidRDefault="00603CA9" w:rsidP="00E859C8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976B0D4" w14:textId="196A972D" w:rsidR="00527B5D" w:rsidRPr="009A10D1" w:rsidRDefault="00527B5D" w:rsidP="00E859C8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3690"/>
        <w:gridCol w:w="2970"/>
      </w:tblGrid>
      <w:tr w:rsidR="0025404C" w:rsidRPr="009A10D1" w14:paraId="65B851BA" w14:textId="77777777" w:rsidTr="0072749D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27B7AEC7" w14:textId="77777777" w:rsidR="0025404C" w:rsidRPr="009A10D1" w:rsidRDefault="0025404C" w:rsidP="00E859C8">
            <w:pPr>
              <w:spacing w:line="240" w:lineRule="auto"/>
              <w:ind w:left="-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67FC6FBC" w14:textId="7EF1D36C" w:rsidR="0025404C" w:rsidRPr="009A10D1" w:rsidRDefault="0025404C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5A576486" w14:textId="77777777" w:rsidR="0025404C" w:rsidRPr="009A10D1" w:rsidRDefault="0025404C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5404C" w:rsidRPr="009A10D1" w14:paraId="5376E11B" w14:textId="77777777" w:rsidTr="0072749D">
        <w:tc>
          <w:tcPr>
            <w:tcW w:w="2610" w:type="dxa"/>
            <w:shd w:val="clear" w:color="auto" w:fill="auto"/>
          </w:tcPr>
          <w:p w14:paraId="728CAB81" w14:textId="77777777" w:rsidR="0025404C" w:rsidRPr="009A10D1" w:rsidRDefault="0025404C" w:rsidP="00E859C8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1644"/>
                <w:tab w:val="left" w:pos="1871"/>
                <w:tab w:val="left" w:pos="2395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39765706" w14:textId="21C405E9" w:rsidR="0025404C" w:rsidRPr="009A10D1" w:rsidRDefault="0025404C" w:rsidP="00E859C8">
            <w:pPr>
              <w:pStyle w:val="ListParagraph"/>
              <w:tabs>
                <w:tab w:val="left" w:pos="251"/>
                <w:tab w:val="left" w:pos="540"/>
              </w:tabs>
              <w:spacing w:line="240" w:lineRule="auto"/>
              <w:ind w:left="90" w:hanging="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F0FC5DC" w14:textId="77777777" w:rsidR="0025404C" w:rsidRPr="009A10D1" w:rsidRDefault="0025404C" w:rsidP="00E859C8">
            <w:pPr>
              <w:pStyle w:val="ListParagraph"/>
              <w:numPr>
                <w:ilvl w:val="0"/>
                <w:numId w:val="33"/>
              </w:numPr>
              <w:tabs>
                <w:tab w:val="left" w:pos="18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การเปรียบเทียบราคาตลาด</w:t>
            </w:r>
          </w:p>
        </w:tc>
        <w:tc>
          <w:tcPr>
            <w:tcW w:w="3690" w:type="dxa"/>
            <w:shd w:val="clear" w:color="auto" w:fill="auto"/>
          </w:tcPr>
          <w:p w14:paraId="0C742C61" w14:textId="13A44794" w:rsidR="0025404C" w:rsidRPr="009A10D1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ราคาต้นทุนค่าก่อสร้างอาคารใหม่อยู่ระหว่าง</w:t>
            </w:r>
            <w:r w:rsidR="00EB4FBB" w:rsidRPr="009A10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A50B8" w:rsidRPr="009A10D1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="00EB4FBB" w:rsidRPr="009A10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ถึง </w:t>
            </w:r>
            <w:r w:rsidR="007A50B8" w:rsidRPr="009A10D1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บาทต่อตารางเมตร</w:t>
            </w:r>
            <w:r w:rsidRPr="009A10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</w:t>
            </w:r>
            <w:r w:rsidR="00BE31FD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: 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200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ถึง </w:t>
            </w:r>
            <w:r w:rsidR="003468C3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500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บาทต่อตารางเมตร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</w:p>
          <w:p w14:paraId="5FD7490C" w14:textId="329115C0" w:rsidR="0025404C" w:rsidRPr="009A10D1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7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ราคาตลาดของที่ดินอยู่ระหว่าง </w:t>
            </w:r>
            <w:r w:rsidR="00377F6A" w:rsidRPr="009A10D1">
              <w:rPr>
                <w:rFonts w:asciiTheme="majorBidi" w:hAnsiTheme="majorBidi" w:cstheme="majorBidi"/>
                <w:sz w:val="26"/>
                <w:szCs w:val="26"/>
              </w:rPr>
              <w:t>6,469</w:t>
            </w: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ถึง </w:t>
            </w:r>
            <w:r w:rsidR="007A50B8" w:rsidRPr="009A10D1">
              <w:rPr>
                <w:rFonts w:asciiTheme="majorBidi" w:hAnsiTheme="majorBidi" w:cstheme="majorBidi"/>
                <w:sz w:val="26"/>
                <w:szCs w:val="26"/>
              </w:rPr>
              <w:t>57,200</w:t>
            </w:r>
            <w:r w:rsidRPr="009A10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บาทต่อตาราง</w:t>
            </w:r>
            <w:r w:rsidR="005D0F8D"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วา</w:t>
            </w: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</w:t>
            </w:r>
            <w:r w:rsidR="004A189F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: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377F6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6,469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63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000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บาทต่อตาราง</w:t>
            </w:r>
            <w:r w:rsidR="009677E9" w:rsidRPr="009A10D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วา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  <w:p w14:paraId="2F14F9D3" w14:textId="69E54840" w:rsidR="0025404C" w:rsidRPr="009A10D1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7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ราคาตลาดของห้องชุดเพื่อการพาณิชย์อยู่ระหว่าง </w:t>
            </w:r>
            <w:r w:rsidR="007F46A7" w:rsidRPr="009A10D1"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ถึง </w:t>
            </w:r>
            <w:r w:rsidR="007F46A7" w:rsidRPr="009A10D1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บาทต่อตารางเมตร 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256</w:t>
            </w:r>
            <w:r w:rsidR="004A189F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: 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9</w:t>
            </w:r>
            <w:r w:rsidR="004A189F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000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 ถึง </w:t>
            </w:r>
            <w:r w:rsidR="004A189F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180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4A189F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</w:t>
            </w:r>
            <w:r w:rsidR="00B17D5A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00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บาทต่อตารางเมตร)</w:t>
            </w:r>
          </w:p>
          <w:p w14:paraId="611A39F5" w14:textId="1D271C4F" w:rsidR="0025404C" w:rsidRPr="009A10D1" w:rsidRDefault="0025404C" w:rsidP="00E859C8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14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ราคาตลาดของอาคารพาณิชย์เท่ากับ </w:t>
            </w:r>
            <w:r w:rsidR="007F46A7" w:rsidRPr="009A10D1">
              <w:rPr>
                <w:rFonts w:asciiTheme="majorBidi" w:hAnsiTheme="majorBidi" w:cstheme="majorBidi"/>
                <w:sz w:val="26"/>
                <w:szCs w:val="26"/>
              </w:rPr>
              <w:t>406,250</w:t>
            </w:r>
            <w:r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 xml:space="preserve">บาทต่อตารางวา </w:t>
            </w:r>
            <w:r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>(</w:t>
            </w:r>
            <w:r w:rsidR="00B17D5A"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256</w:t>
            </w:r>
            <w:r w:rsidR="004A189F"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 xml:space="preserve">: </w:t>
            </w:r>
            <w:r w:rsidR="00B17D5A"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406</w:t>
            </w:r>
            <w:r w:rsidR="009E0966"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>,</w:t>
            </w:r>
            <w:r w:rsidR="00B17D5A"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lang w:val="en-GB"/>
              </w:rPr>
              <w:t>250</w:t>
            </w:r>
            <w:r w:rsidR="009E0966"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>บาทต่อ</w:t>
            </w:r>
            <w:r w:rsidRPr="009A10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ตารางวา)</w:t>
            </w:r>
          </w:p>
        </w:tc>
        <w:tc>
          <w:tcPr>
            <w:tcW w:w="2970" w:type="dxa"/>
            <w:shd w:val="clear" w:color="auto" w:fill="auto"/>
          </w:tcPr>
          <w:p w14:paraId="7DAF01F4" w14:textId="0F071E81" w:rsidR="0025404C" w:rsidRPr="009A10D1" w:rsidRDefault="0025404C" w:rsidP="00E859C8">
            <w:pPr>
              <w:tabs>
                <w:tab w:val="left" w:pos="540"/>
              </w:tabs>
              <w:spacing w:line="240" w:lineRule="auto"/>
              <w:ind w:left="6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00ADC3AA" w14:textId="7274EEBB" w:rsidR="0025404C" w:rsidRPr="009A10D1" w:rsidRDefault="007B0542" w:rsidP="00E859C8">
            <w:pPr>
              <w:pStyle w:val="ListParagraph"/>
              <w:numPr>
                <w:ilvl w:val="0"/>
                <w:numId w:val="18"/>
              </w:numPr>
              <w:tabs>
                <w:tab w:val="clear" w:pos="340"/>
                <w:tab w:val="num" w:pos="180"/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A10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5404C"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ราคาต้นทุนค่าก่อสร้างสูงขึ้น </w:t>
            </w:r>
            <w:r w:rsidR="0025404C" w:rsidRPr="009A10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404C" w:rsidRPr="009A10D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="0025404C" w:rsidRPr="009A10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A3B932B" w14:textId="77777777" w:rsidR="0025404C" w:rsidRPr="009A10D1" w:rsidRDefault="007B0542" w:rsidP="00E859C8">
            <w:pPr>
              <w:pStyle w:val="ListParagraph"/>
              <w:numPr>
                <w:ilvl w:val="0"/>
                <w:numId w:val="22"/>
              </w:numPr>
              <w:tabs>
                <w:tab w:val="num" w:pos="180"/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A10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25404C" w:rsidRPr="009A10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ราคาต่อพื้นที่สูงขึ้น (ลดลง)</w:t>
            </w:r>
          </w:p>
          <w:p w14:paraId="7A898D98" w14:textId="77777777" w:rsidR="00B364FF" w:rsidRPr="009A10D1" w:rsidRDefault="00B364FF" w:rsidP="00B364FF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A10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อัตราการเพิ่มขึ้นของค่าเช่าที่ประมาณการไว้สูงขึ้น</w:t>
            </w:r>
            <w:r w:rsidRPr="009A10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(ลดลง)</w:t>
            </w:r>
          </w:p>
          <w:p w14:paraId="677D7824" w14:textId="57237750" w:rsidR="00B364FF" w:rsidRPr="009A10D1" w:rsidRDefault="00B364FF" w:rsidP="00B364FF">
            <w:pPr>
              <w:pStyle w:val="ListParagraph"/>
              <w:numPr>
                <w:ilvl w:val="0"/>
                <w:numId w:val="22"/>
              </w:numPr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A10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อัตราคิด</w:t>
            </w:r>
            <w:r w:rsidR="006C0BC4" w:rsidRPr="009A10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ลดที่ปรับค่าความเสี่ยงแล้วต่ำ</w:t>
            </w:r>
            <w:r w:rsidR="00B507DA" w:rsidRPr="009A10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ลง</w:t>
            </w:r>
            <w:r w:rsidRPr="009A10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="006C0BC4" w:rsidRPr="009A10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สูง</w:t>
            </w:r>
            <w:r w:rsidRPr="009A10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ขึ้น)</w:t>
            </w:r>
          </w:p>
        </w:tc>
      </w:tr>
      <w:tr w:rsidR="00EE3D8E" w:rsidRPr="009A10D1" w14:paraId="6E9BF02E" w14:textId="77777777" w:rsidTr="0072749D">
        <w:tc>
          <w:tcPr>
            <w:tcW w:w="2610" w:type="dxa"/>
            <w:shd w:val="clear" w:color="auto" w:fill="auto"/>
          </w:tcPr>
          <w:p w14:paraId="6434FCBE" w14:textId="6CBD1D8E" w:rsidR="00EE3D8E" w:rsidRPr="009A10D1" w:rsidRDefault="00EE3D8E" w:rsidP="008E54D0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1644"/>
                <w:tab w:val="left" w:pos="1871"/>
                <w:tab w:val="left" w:pos="2046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25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การคิดลดกระแสเงินสด </w:t>
            </w:r>
            <w:r w:rsidR="00B07CC5" w:rsidRPr="009A10D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623A0D"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รูปแบบการประเมินมูลค่า</w:t>
            </w:r>
            <w:r w:rsidR="009C1A48"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พิจารณาถึงมูลค่าปัจจุบันของกระแสเงินสดที่ได้</w:t>
            </w:r>
            <w:r w:rsidR="00B07CC5" w:rsidRPr="009A10D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9C1A48"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จากทรัพย์สิน</w:t>
            </w:r>
          </w:p>
        </w:tc>
        <w:tc>
          <w:tcPr>
            <w:tcW w:w="3690" w:type="dxa"/>
            <w:shd w:val="clear" w:color="auto" w:fill="auto"/>
          </w:tcPr>
          <w:p w14:paraId="47042C19" w14:textId="11EF5AAD" w:rsidR="00EE3D8E" w:rsidRPr="009A10D1" w:rsidRDefault="000A613C" w:rsidP="00B364FF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24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</w:t>
            </w:r>
            <w:r w:rsidR="006C0BC4"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พิ่มขึ้นของค่าเช่าที่ประมาณการไว้</w:t>
            </w:r>
            <w:r w:rsidR="00B07CC5"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ร้อยละ </w:t>
            </w:r>
            <w:r w:rsidR="00B17D5A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="0066430B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="0066430B" w:rsidRPr="009A10D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B17D5A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  <w:r w:rsidR="00B07CC5"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ถึงร้อยละ </w:t>
            </w:r>
            <w:r w:rsidR="00B17D5A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="00B07CC5" w:rsidRPr="009A10D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17D5A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</w:t>
            </w:r>
            <w:r w:rsidR="00CB2114" w:rsidRPr="009A10D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CB2114" w:rsidRPr="009A10D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="00CB2114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2566:</w:t>
            </w:r>
            <w:r w:rsidR="00CB2114" w:rsidRPr="009A10D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ร้อยละ </w:t>
            </w:r>
            <w:r w:rsidR="00CB2114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2.50</w:t>
            </w:r>
            <w:r w:rsidR="00CB2114" w:rsidRPr="009A10D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ถึงร้อยละ </w:t>
            </w:r>
            <w:r w:rsidR="00CB2114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3.00)</w:t>
            </w:r>
          </w:p>
          <w:p w14:paraId="5FD0ED66" w14:textId="1B568BBF" w:rsidR="0034715A" w:rsidRPr="009A10D1" w:rsidRDefault="0034715A" w:rsidP="00106336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อัตราคิดลดร้อยละ </w:t>
            </w:r>
            <w:r w:rsidR="00B17D5A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</w:t>
            </w:r>
            <w:r w:rsidRPr="009A10D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17D5A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</w:t>
            </w:r>
            <w:r w:rsidR="006C0BC4" w:rsidRPr="009A10D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ถึงร้อยละ </w:t>
            </w:r>
            <w:r w:rsidR="00B17D5A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</w:t>
            </w:r>
            <w:r w:rsidR="006C0BC4" w:rsidRPr="009A10D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17D5A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00</w:t>
            </w:r>
            <w:r w:rsidR="00106336" w:rsidRPr="009A10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CB2114" w:rsidRPr="009A10D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="00CB2114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2566: </w:t>
            </w:r>
            <w:r w:rsidR="00CB2114" w:rsidRPr="009A10D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ร้อยละ </w:t>
            </w:r>
            <w:r w:rsidR="00CB2114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10.00 </w:t>
            </w:r>
            <w:r w:rsidR="00CB2114" w:rsidRPr="009A10D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ถึงร้อยละ </w:t>
            </w:r>
            <w:r w:rsidR="00CB2114" w:rsidRPr="009A10D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15.00</w:t>
            </w:r>
            <w:r w:rsidR="00CB2114" w:rsidRPr="009A10D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6D303CDE" w14:textId="3FBD50BB" w:rsidR="006D7A58" w:rsidRPr="009A10D1" w:rsidRDefault="006D7A58" w:rsidP="00B364FF">
            <w:pPr>
              <w:tabs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409AA311" w14:textId="77777777" w:rsidR="00D027B2" w:rsidRPr="009A10D1" w:rsidRDefault="00D027B2" w:rsidP="00E859C8">
      <w:pPr>
        <w:spacing w:line="240" w:lineRule="auto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p w14:paraId="2B566EBD" w14:textId="77777777" w:rsidR="00B172A9" w:rsidRPr="009A10D1" w:rsidRDefault="00B172A9" w:rsidP="00E859C8">
      <w:pPr>
        <w:framePr w:w="9585" w:wrap="auto" w:hAnchor="text" w:x="1710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ADD2F59" w14:textId="6D608836" w:rsidR="00D027B2" w:rsidRPr="009A10D1" w:rsidRDefault="00D027B2" w:rsidP="00E859C8">
      <w:pPr>
        <w:framePr w:w="9585" w:wrap="auto" w:hAnchor="text" w:x="1710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  <w:sectPr w:rsidR="00D027B2" w:rsidRPr="009A10D1" w:rsidSect="00584F28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372F5A" w14:textId="51AD58F0" w:rsidR="00854735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ที่ดิน อาคารและอุปกรณ์</w:t>
      </w:r>
    </w:p>
    <w:p w14:paraId="3D4159B9" w14:textId="77777777" w:rsidR="00F305F1" w:rsidRPr="009A10D1" w:rsidRDefault="00F305F1" w:rsidP="00F305F1">
      <w:pPr>
        <w:spacing w:line="240" w:lineRule="auto"/>
        <w:rPr>
          <w:sz w:val="16"/>
          <w:szCs w:val="16"/>
        </w:rPr>
      </w:pPr>
    </w:p>
    <w:tbl>
      <w:tblPr>
        <w:tblW w:w="144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2"/>
        <w:gridCol w:w="690"/>
        <w:gridCol w:w="1192"/>
        <w:gridCol w:w="266"/>
        <w:gridCol w:w="994"/>
        <w:gridCol w:w="244"/>
        <w:gridCol w:w="934"/>
        <w:gridCol w:w="236"/>
        <w:gridCol w:w="1118"/>
        <w:gridCol w:w="240"/>
        <w:gridCol w:w="932"/>
        <w:gridCol w:w="270"/>
        <w:gridCol w:w="843"/>
        <w:gridCol w:w="239"/>
        <w:gridCol w:w="1080"/>
        <w:gridCol w:w="236"/>
        <w:gridCol w:w="934"/>
        <w:gridCol w:w="304"/>
        <w:gridCol w:w="1092"/>
      </w:tblGrid>
      <w:tr w:rsidR="0058308B" w:rsidRPr="009A10D1" w14:paraId="412DA604" w14:textId="77777777" w:rsidTr="00747C4C">
        <w:tc>
          <w:tcPr>
            <w:tcW w:w="2602" w:type="dxa"/>
          </w:tcPr>
          <w:p w14:paraId="39D561E3" w14:textId="77777777" w:rsidR="0058308B" w:rsidRPr="009A10D1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51DE8AF0" w14:textId="77777777" w:rsidR="0058308B" w:rsidRPr="009A10D1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4" w:type="dxa"/>
            <w:gridSpan w:val="17"/>
          </w:tcPr>
          <w:p w14:paraId="4A1921AC" w14:textId="1F887ADF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620E" w:rsidRPr="009A10D1" w14:paraId="756588F2" w14:textId="77777777" w:rsidTr="00747C4C">
        <w:tc>
          <w:tcPr>
            <w:tcW w:w="2602" w:type="dxa"/>
          </w:tcPr>
          <w:p w14:paraId="4CBB351D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70243306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44F16FA1" w14:textId="0264CD4A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D54420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47554B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443FD269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F77EF7E" w14:textId="77777777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B9D73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7F441519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71EA557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45DEB4E4" w14:textId="77777777" w:rsidR="00CA620E" w:rsidRPr="009A10D1" w:rsidRDefault="00CA620E" w:rsidP="00CA620E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CE5AE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0681519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A23DE41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1239A2" w14:textId="578D6A76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F39C36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60A5887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4" w:type="dxa"/>
          </w:tcPr>
          <w:p w14:paraId="35F314AD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496CFE53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16E8B257" w14:textId="77777777" w:rsidTr="00747C4C">
        <w:tc>
          <w:tcPr>
            <w:tcW w:w="2602" w:type="dxa"/>
          </w:tcPr>
          <w:p w14:paraId="5343A11A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0EBBD836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64883F94" w14:textId="45A96606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</w:tcPr>
          <w:p w14:paraId="59FC0880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4DEFA61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4" w:type="dxa"/>
          </w:tcPr>
          <w:p w14:paraId="693839F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D13E988" w14:textId="77777777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F2E07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39A422B" w14:textId="77777777" w:rsidR="00CA620E" w:rsidRPr="009A10D1" w:rsidRDefault="00CA620E" w:rsidP="00CA620E">
            <w:pPr>
              <w:spacing w:line="240" w:lineRule="auto"/>
              <w:ind w:left="-165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FE95F15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6F1A550" w14:textId="77777777" w:rsidR="00CA620E" w:rsidRPr="009A10D1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5FAB21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2434EC41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D58363C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254D40" w14:textId="3CB05CC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1E116599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C734DCA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4" w:type="dxa"/>
          </w:tcPr>
          <w:p w14:paraId="0E7C027F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467879E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6D0DE26F" w14:textId="77777777" w:rsidTr="00747C4C">
        <w:tc>
          <w:tcPr>
            <w:tcW w:w="2602" w:type="dxa"/>
          </w:tcPr>
          <w:p w14:paraId="780E61E8" w14:textId="77777777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1B2D4BE4" w14:textId="77777777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5ACF0B39" w14:textId="2F3EE6E9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6" w:type="dxa"/>
          </w:tcPr>
          <w:p w14:paraId="53EE72FB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DBDE8E3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44" w:type="dxa"/>
          </w:tcPr>
          <w:p w14:paraId="799C4745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B67172D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F115F4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07E40E2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40" w:type="dxa"/>
          </w:tcPr>
          <w:p w14:paraId="5300BAB3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5E074383" w14:textId="77777777" w:rsidR="00CA620E" w:rsidRPr="009A10D1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7B5D44D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59E7466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AE4528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3E1CF9" w14:textId="768C1911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5DEA247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A85E94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4" w:type="dxa"/>
          </w:tcPr>
          <w:p w14:paraId="7E535940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5E93F43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1C183B09" w14:textId="77777777" w:rsidTr="00747C4C">
        <w:tc>
          <w:tcPr>
            <w:tcW w:w="2602" w:type="dxa"/>
          </w:tcPr>
          <w:p w14:paraId="48B4BC74" w14:textId="00CB087A" w:rsidR="00CA620E" w:rsidRPr="009A10D1" w:rsidRDefault="00CA620E" w:rsidP="00CA620E">
            <w:pPr>
              <w:tabs>
                <w:tab w:val="decimal" w:pos="29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0191A8B6" w14:textId="67EA0245" w:rsidR="00CA620E" w:rsidRPr="009A10D1" w:rsidRDefault="00CA620E" w:rsidP="00CA620E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92" w:type="dxa"/>
          </w:tcPr>
          <w:p w14:paraId="58AE78FE" w14:textId="7805621B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6" w:type="dxa"/>
          </w:tcPr>
          <w:p w14:paraId="386493B9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583E5D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4" w:type="dxa"/>
          </w:tcPr>
          <w:p w14:paraId="301452F3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6BF0DD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3A81E717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48B20D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40" w:type="dxa"/>
          </w:tcPr>
          <w:p w14:paraId="0878B161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193989B7" w14:textId="77777777" w:rsidR="00CA620E" w:rsidRPr="009A10D1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F650327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136C88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9" w:type="dxa"/>
          </w:tcPr>
          <w:p w14:paraId="5DB8E42C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165E1A" w14:textId="63CDDE3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0A24D76D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2692B1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4" w:type="dxa"/>
          </w:tcPr>
          <w:p w14:paraId="57A7F26B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610BC883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8308B" w:rsidRPr="009A10D1" w14:paraId="28E48C9F" w14:textId="77777777" w:rsidTr="00747C4C">
        <w:tc>
          <w:tcPr>
            <w:tcW w:w="2602" w:type="dxa"/>
          </w:tcPr>
          <w:p w14:paraId="689D7BE5" w14:textId="77777777" w:rsidR="0058308B" w:rsidRPr="009A10D1" w:rsidRDefault="0058308B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" w:type="dxa"/>
          </w:tcPr>
          <w:p w14:paraId="5D6AE607" w14:textId="77777777" w:rsidR="0058308B" w:rsidRPr="009A10D1" w:rsidRDefault="0058308B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54" w:type="dxa"/>
            <w:gridSpan w:val="17"/>
          </w:tcPr>
          <w:p w14:paraId="7CA6DFCC" w14:textId="7D3E630D" w:rsidR="0058308B" w:rsidRPr="009A10D1" w:rsidRDefault="0058308B" w:rsidP="00E859C8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8308B" w:rsidRPr="009A10D1" w14:paraId="5072318F" w14:textId="77777777" w:rsidTr="00747C4C">
        <w:tc>
          <w:tcPr>
            <w:tcW w:w="2602" w:type="dxa"/>
          </w:tcPr>
          <w:p w14:paraId="62F37ECF" w14:textId="77777777" w:rsidR="0058308B" w:rsidRPr="009A10D1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0" w:type="dxa"/>
          </w:tcPr>
          <w:p w14:paraId="55A4AB57" w14:textId="77777777" w:rsidR="0058308B" w:rsidRPr="009A10D1" w:rsidRDefault="0058308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254BD3E" w14:textId="5B11D1A6" w:rsidR="0058308B" w:rsidRPr="009A10D1" w:rsidRDefault="0058308B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7ECB888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F701E69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1B4B764B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905CE0C" w14:textId="77777777" w:rsidR="0058308B" w:rsidRPr="009A10D1" w:rsidRDefault="0058308B" w:rsidP="00E859C8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BE820B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D8FB81C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6D96FB63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5436F069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1D844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3C286A9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8B4F90F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C36B13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EF7B56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E5B7E5D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770B93BE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</w:tcPr>
          <w:p w14:paraId="122FD7B0" w14:textId="77777777" w:rsidR="0058308B" w:rsidRPr="009A10D1" w:rsidRDefault="0058308B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2EE2" w:rsidRPr="009A10D1" w14:paraId="453BDCFA" w14:textId="77777777" w:rsidTr="00747C4C">
        <w:tc>
          <w:tcPr>
            <w:tcW w:w="2602" w:type="dxa"/>
          </w:tcPr>
          <w:p w14:paraId="47E424BF" w14:textId="0C0DB91F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690" w:type="dxa"/>
          </w:tcPr>
          <w:p w14:paraId="0F787383" w14:textId="77777777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16629F83" w14:textId="390652A5" w:rsidR="00F02EE2" w:rsidRPr="009A10D1" w:rsidRDefault="00F02EE2" w:rsidP="00B00444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266" w:type="dxa"/>
          </w:tcPr>
          <w:p w14:paraId="608E1C2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6DC2EBC" w14:textId="26693E44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710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244" w:type="dxa"/>
          </w:tcPr>
          <w:p w14:paraId="07F9BF3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3293716" w14:textId="79644D2F" w:rsidR="00F02EE2" w:rsidRPr="009A10D1" w:rsidRDefault="00F02EE2" w:rsidP="00AA5F9A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236" w:type="dxa"/>
          </w:tcPr>
          <w:p w14:paraId="2F3310D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51B1899" w14:textId="3B3BE24C" w:rsidR="00F02EE2" w:rsidRPr="009A10D1" w:rsidRDefault="00F02EE2" w:rsidP="00C107B8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</w:t>
            </w:r>
          </w:p>
        </w:tc>
        <w:tc>
          <w:tcPr>
            <w:tcW w:w="240" w:type="dxa"/>
          </w:tcPr>
          <w:p w14:paraId="0B8B7A68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0E38C93" w14:textId="62BBBE3B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270" w:type="dxa"/>
          </w:tcPr>
          <w:p w14:paraId="34949DF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47E1B20" w14:textId="0FCF88DE" w:rsidR="00F02EE2" w:rsidRPr="009A10D1" w:rsidRDefault="00F02EE2" w:rsidP="00F02EE2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</w:t>
            </w:r>
          </w:p>
        </w:tc>
        <w:tc>
          <w:tcPr>
            <w:tcW w:w="239" w:type="dxa"/>
          </w:tcPr>
          <w:p w14:paraId="34E377A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71F55F" w14:textId="691F0413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225.61</w:t>
            </w:r>
          </w:p>
        </w:tc>
        <w:tc>
          <w:tcPr>
            <w:tcW w:w="236" w:type="dxa"/>
          </w:tcPr>
          <w:p w14:paraId="4FDEFDBA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B89599" w14:textId="359333C4" w:rsidR="00F02EE2" w:rsidRPr="009A10D1" w:rsidRDefault="00F02EE2" w:rsidP="00F02EE2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94</w:t>
            </w:r>
          </w:p>
        </w:tc>
        <w:tc>
          <w:tcPr>
            <w:tcW w:w="304" w:type="dxa"/>
          </w:tcPr>
          <w:p w14:paraId="1C4FDDE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F01DB03" w14:textId="068B6964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</w:p>
        </w:tc>
      </w:tr>
      <w:tr w:rsidR="00F02EE2" w:rsidRPr="009A10D1" w14:paraId="1BAC0DAA" w14:textId="77777777" w:rsidTr="00747C4C">
        <w:tc>
          <w:tcPr>
            <w:tcW w:w="2602" w:type="dxa"/>
          </w:tcPr>
          <w:p w14:paraId="24994953" w14:textId="70B0DB58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90" w:type="dxa"/>
          </w:tcPr>
          <w:p w14:paraId="62DF982A" w14:textId="77777777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279EBB36" w14:textId="757F87E7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F80DA1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5D3B652B" w14:textId="2E335549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</w:p>
        </w:tc>
        <w:tc>
          <w:tcPr>
            <w:tcW w:w="244" w:type="dxa"/>
          </w:tcPr>
          <w:p w14:paraId="4AA50108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72564A7" w14:textId="0F6575A5" w:rsidR="00F02EE2" w:rsidRPr="009A10D1" w:rsidRDefault="00F02EE2" w:rsidP="00AA5F9A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2.03</w:t>
            </w:r>
          </w:p>
        </w:tc>
        <w:tc>
          <w:tcPr>
            <w:tcW w:w="236" w:type="dxa"/>
          </w:tcPr>
          <w:p w14:paraId="30931EDB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7137647" w14:textId="4E2CD036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0AD368A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0124789" w14:textId="33F47A8A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270" w:type="dxa"/>
          </w:tcPr>
          <w:p w14:paraId="084F5932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71D818B" w14:textId="3E2E059D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1FF9C0B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123712" w14:textId="6494EEC0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13.67</w:t>
            </w:r>
          </w:p>
        </w:tc>
        <w:tc>
          <w:tcPr>
            <w:tcW w:w="236" w:type="dxa"/>
          </w:tcPr>
          <w:p w14:paraId="33D7AF1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464E171" w14:textId="2AC25701" w:rsidR="00F02EE2" w:rsidRPr="009A10D1" w:rsidRDefault="00F02EE2" w:rsidP="00F02EE2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</w:t>
            </w:r>
          </w:p>
        </w:tc>
        <w:tc>
          <w:tcPr>
            <w:tcW w:w="304" w:type="dxa"/>
          </w:tcPr>
          <w:p w14:paraId="5D298EF4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E5E1DDB" w14:textId="50FB3E71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</w:p>
        </w:tc>
      </w:tr>
      <w:tr w:rsidR="00F02EE2" w:rsidRPr="009A10D1" w14:paraId="0C93D88F" w14:textId="77777777" w:rsidTr="00747C4C">
        <w:tc>
          <w:tcPr>
            <w:tcW w:w="2602" w:type="dxa"/>
          </w:tcPr>
          <w:p w14:paraId="3294E197" w14:textId="3BC14536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690" w:type="dxa"/>
          </w:tcPr>
          <w:p w14:paraId="6D040F81" w14:textId="77777777" w:rsidR="00F02EE2" w:rsidRPr="009A10D1" w:rsidRDefault="00F02EE2" w:rsidP="00F02EE2">
            <w:pPr>
              <w:spacing w:line="240" w:lineRule="auto"/>
              <w:ind w:left="83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49F257D" w14:textId="38972603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86DF8C3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DED2E33" w14:textId="483BABCE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93</w:t>
            </w:r>
          </w:p>
        </w:tc>
        <w:tc>
          <w:tcPr>
            <w:tcW w:w="244" w:type="dxa"/>
          </w:tcPr>
          <w:p w14:paraId="3F1240CE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4CF66E" w14:textId="50C155E6" w:rsidR="00F02EE2" w:rsidRPr="009A10D1" w:rsidRDefault="00F02EE2" w:rsidP="00F02EE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969A6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6DAE1CFC" w14:textId="0FC25FA9" w:rsidR="00F02EE2" w:rsidRPr="009A10D1" w:rsidRDefault="00F02EE2" w:rsidP="00F02EE2">
            <w:pPr>
              <w:tabs>
                <w:tab w:val="decimal" w:pos="54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40" w:type="dxa"/>
          </w:tcPr>
          <w:p w14:paraId="4B9AD8E5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E7FB205" w14:textId="5DFDFD8B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270" w:type="dxa"/>
          </w:tcPr>
          <w:p w14:paraId="53DD21B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5633049" w14:textId="0C892B73" w:rsidR="00F02EE2" w:rsidRPr="009A10D1" w:rsidRDefault="00F02EE2" w:rsidP="00F02EE2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239" w:type="dxa"/>
          </w:tcPr>
          <w:p w14:paraId="29405350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C8E208" w14:textId="1621B976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47.28</w:t>
            </w:r>
          </w:p>
        </w:tc>
        <w:tc>
          <w:tcPr>
            <w:tcW w:w="236" w:type="dxa"/>
          </w:tcPr>
          <w:p w14:paraId="6C9408B2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1E92EC" w14:textId="4908EB3D" w:rsidR="00F02EE2" w:rsidRPr="009A10D1" w:rsidRDefault="00F02EE2" w:rsidP="002633F4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</w:t>
            </w:r>
          </w:p>
        </w:tc>
        <w:tc>
          <w:tcPr>
            <w:tcW w:w="304" w:type="dxa"/>
          </w:tcPr>
          <w:p w14:paraId="5DF71DC2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C3D73E4" w14:textId="77F89DC6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</w:p>
        </w:tc>
      </w:tr>
      <w:tr w:rsidR="00F02EE2" w:rsidRPr="009A10D1" w14:paraId="1BA57FBB" w14:textId="77777777" w:rsidTr="00747C4C">
        <w:tc>
          <w:tcPr>
            <w:tcW w:w="2602" w:type="dxa"/>
          </w:tcPr>
          <w:p w14:paraId="6CEE2D69" w14:textId="1EDE5C22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690" w:type="dxa"/>
          </w:tcPr>
          <w:p w14:paraId="08511919" w14:textId="77777777" w:rsidR="00F02EE2" w:rsidRPr="009A10D1" w:rsidRDefault="00F02EE2" w:rsidP="00F02EE2">
            <w:pPr>
              <w:spacing w:line="240" w:lineRule="auto"/>
              <w:ind w:left="83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2A3C829D" w14:textId="17C9A4A7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E6B932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FF9425E" w14:textId="2DBE478D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244" w:type="dxa"/>
          </w:tcPr>
          <w:p w14:paraId="0873EC1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234DCF6" w14:textId="77CBBE7E" w:rsidR="00F02EE2" w:rsidRPr="009A10D1" w:rsidRDefault="00F02EE2" w:rsidP="00F02EE2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0DA27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31E3B39" w14:textId="5E57D28B" w:rsidR="00F02EE2" w:rsidRPr="009A10D1" w:rsidRDefault="00F02EE2" w:rsidP="00F02EE2">
            <w:pPr>
              <w:tabs>
                <w:tab w:val="decimal" w:pos="549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40" w:type="dxa"/>
          </w:tcPr>
          <w:p w14:paraId="59D2AF94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2A6B19D" w14:textId="6A35188D" w:rsidR="00F02EE2" w:rsidRPr="009A10D1" w:rsidRDefault="00F02EE2" w:rsidP="007B779F">
            <w:pPr>
              <w:tabs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F8764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09DE5C03" w14:textId="11FBD54F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27C9DE2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C1A2D1" w14:textId="0532E363" w:rsidR="00F02EE2" w:rsidRPr="009A10D1" w:rsidRDefault="00F02EE2" w:rsidP="009C0D97">
            <w:pPr>
              <w:tabs>
                <w:tab w:val="decimal" w:pos="69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C90233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0A3AF0D" w14:textId="0C49FC79" w:rsidR="00F02EE2" w:rsidRPr="009A10D1" w:rsidRDefault="00F02EE2" w:rsidP="00363D36">
            <w:pPr>
              <w:tabs>
                <w:tab w:val="decimal" w:pos="64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127F56C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A31981E" w14:textId="0D676795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</w:t>
            </w:r>
          </w:p>
        </w:tc>
      </w:tr>
      <w:tr w:rsidR="00F02EE2" w:rsidRPr="009A10D1" w14:paraId="1713851C" w14:textId="77777777" w:rsidTr="00747C4C">
        <w:tc>
          <w:tcPr>
            <w:tcW w:w="2602" w:type="dxa"/>
          </w:tcPr>
          <w:p w14:paraId="1EE79AA0" w14:textId="1BEB1CDF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90" w:type="dxa"/>
          </w:tcPr>
          <w:p w14:paraId="77620642" w14:textId="77777777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623BA34" w14:textId="5E4DEB0F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3AB1AB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62C65FA" w14:textId="16D37F94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</w:tcPr>
          <w:p w14:paraId="1050E198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9EB396C" w14:textId="7969289E" w:rsidR="00F02EE2" w:rsidRPr="009A10D1" w:rsidRDefault="00F02EE2" w:rsidP="00F02EE2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06965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37C3351E" w14:textId="37E99EEF" w:rsidR="00F02EE2" w:rsidRPr="009A10D1" w:rsidRDefault="00F02EE2" w:rsidP="00C107B8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(3.23)</w:t>
            </w:r>
          </w:p>
        </w:tc>
        <w:tc>
          <w:tcPr>
            <w:tcW w:w="240" w:type="dxa"/>
          </w:tcPr>
          <w:p w14:paraId="56D996B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478BE81" w14:textId="758DCDA9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313FA4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7635C42" w14:textId="18D73255" w:rsidR="00F02EE2" w:rsidRPr="009A10D1" w:rsidRDefault="00F02EE2" w:rsidP="00F02EE2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59D7161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80A9D" w14:textId="6C286094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(11.29)</w:t>
            </w:r>
          </w:p>
        </w:tc>
        <w:tc>
          <w:tcPr>
            <w:tcW w:w="236" w:type="dxa"/>
          </w:tcPr>
          <w:p w14:paraId="373BE5BA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FE8EF5C" w14:textId="0632C333" w:rsidR="00F02EE2" w:rsidRPr="009A10D1" w:rsidRDefault="00F02EE2" w:rsidP="00363D36">
            <w:pPr>
              <w:tabs>
                <w:tab w:val="decimal" w:pos="64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7633474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8426B1A" w14:textId="48C0C8A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02EE2" w:rsidRPr="009A10D1" w14:paraId="35E7EA82" w14:textId="77777777" w:rsidTr="00747C4C">
        <w:tc>
          <w:tcPr>
            <w:tcW w:w="2602" w:type="dxa"/>
          </w:tcPr>
          <w:p w14:paraId="62E653A5" w14:textId="6250B037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90" w:type="dxa"/>
          </w:tcPr>
          <w:p w14:paraId="1AFA94FC" w14:textId="77777777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923BDEE" w14:textId="3FC93030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B3A16E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E8D3B4F" w14:textId="566B5B5B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</w:tcPr>
          <w:p w14:paraId="3B294A0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0999A1" w14:textId="63B2A818" w:rsidR="00F02EE2" w:rsidRPr="009A10D1" w:rsidRDefault="00F02EE2" w:rsidP="00F02EE2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5779FA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3FEF200C" w14:textId="6B68D72A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3AD36F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7235E74" w14:textId="700CF41E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EB5A1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9ECD96E" w14:textId="1BAFFAFF" w:rsidR="00F02EE2" w:rsidRPr="009A10D1" w:rsidRDefault="00F02EE2" w:rsidP="00F305F1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0E5E5B6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E65836" w14:textId="3B8D84C0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(0.61)</w:t>
            </w:r>
          </w:p>
        </w:tc>
        <w:tc>
          <w:tcPr>
            <w:tcW w:w="236" w:type="dxa"/>
          </w:tcPr>
          <w:p w14:paraId="23D2F3E0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E28D32" w14:textId="5C78DB8A" w:rsidR="00F02EE2" w:rsidRPr="009A10D1" w:rsidRDefault="00F02EE2" w:rsidP="00F02EE2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044FB98B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18DBF13" w14:textId="2B5EB039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02EE2" w:rsidRPr="009A10D1" w14:paraId="09F51157" w14:textId="77777777" w:rsidTr="00747C4C">
        <w:tc>
          <w:tcPr>
            <w:tcW w:w="2602" w:type="dxa"/>
          </w:tcPr>
          <w:p w14:paraId="1D1C5652" w14:textId="6897CE65" w:rsidR="00F02EE2" w:rsidRPr="009A10D1" w:rsidRDefault="00F02EE2" w:rsidP="00F02EE2">
            <w:pPr>
              <w:tabs>
                <w:tab w:val="left" w:pos="2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ประมาณการค่ารื้อถอนโรงงานไฟฟ้า</w:t>
            </w:r>
          </w:p>
        </w:tc>
        <w:tc>
          <w:tcPr>
            <w:tcW w:w="690" w:type="dxa"/>
          </w:tcPr>
          <w:p w14:paraId="53AA6A44" w14:textId="7D270B9E" w:rsidR="00F02EE2" w:rsidRPr="009A10D1" w:rsidRDefault="00F02EE2" w:rsidP="00F02EE2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2</w:t>
            </w:r>
            <w:r w:rsidR="00363080"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0</w:t>
            </w:r>
          </w:p>
        </w:tc>
        <w:tc>
          <w:tcPr>
            <w:tcW w:w="1192" w:type="dxa"/>
          </w:tcPr>
          <w:p w14:paraId="6328459A" w14:textId="62BCBF67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B031F88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1DD5E2D" w14:textId="095F3B05" w:rsidR="00F02EE2" w:rsidRPr="009A10D1" w:rsidRDefault="00F02EE2" w:rsidP="001D2B17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472BFEA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1392623" w14:textId="1E7ADC3F" w:rsidR="00F02EE2" w:rsidRPr="009A10D1" w:rsidRDefault="00F02EE2" w:rsidP="00AA5F9A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(3.97)</w:t>
            </w:r>
          </w:p>
        </w:tc>
        <w:tc>
          <w:tcPr>
            <w:tcW w:w="236" w:type="dxa"/>
          </w:tcPr>
          <w:p w14:paraId="4878D40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E6BA733" w14:textId="0506F2F1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2FA3D5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5114A4B" w14:textId="59D72545" w:rsidR="00F02EE2" w:rsidRPr="009A10D1" w:rsidRDefault="00F02EE2" w:rsidP="007B779F">
            <w:pPr>
              <w:tabs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5BDE7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6732094" w14:textId="5ECB1505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9B5860A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E3F0EB" w14:textId="7ED1A1E2" w:rsidR="00F02EE2" w:rsidRPr="009A10D1" w:rsidRDefault="00F02EE2" w:rsidP="009C0D97">
            <w:pPr>
              <w:tabs>
                <w:tab w:val="decimal" w:pos="69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A9E458E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DF3ECA" w14:textId="661D0A5B" w:rsidR="00F02EE2" w:rsidRPr="009A10D1" w:rsidRDefault="00F02EE2" w:rsidP="00F02EE2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73789BEE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502DD6A" w14:textId="78C0A88E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02EE2" w:rsidRPr="009A10D1" w14:paraId="77337827" w14:textId="77777777" w:rsidTr="00747C4C">
        <w:tc>
          <w:tcPr>
            <w:tcW w:w="2602" w:type="dxa"/>
          </w:tcPr>
          <w:p w14:paraId="19A6E464" w14:textId="42F2075A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ออก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690" w:type="dxa"/>
          </w:tcPr>
          <w:p w14:paraId="73ED70E7" w14:textId="77777777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2948321" w14:textId="6FB449CB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67768A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DF7669A" w14:textId="320C036F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44" w:type="dxa"/>
          </w:tcPr>
          <w:p w14:paraId="0727ECC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1B4398F" w14:textId="3CBC7996" w:rsidR="00F02EE2" w:rsidRPr="009A10D1" w:rsidRDefault="00F02EE2" w:rsidP="00AA5F9A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1.38</w:t>
            </w:r>
          </w:p>
        </w:tc>
        <w:tc>
          <w:tcPr>
            <w:tcW w:w="236" w:type="dxa"/>
          </w:tcPr>
          <w:p w14:paraId="1A10E88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5B685FA" w14:textId="4E3BFBA4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63E7B00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60164CC" w14:textId="01F3F368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270" w:type="dxa"/>
          </w:tcPr>
          <w:p w14:paraId="2E84CFF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82BC359" w14:textId="17ADFF72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1F20E25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1548A1" w14:textId="310BC2F2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7.22</w:t>
            </w:r>
          </w:p>
        </w:tc>
        <w:tc>
          <w:tcPr>
            <w:tcW w:w="236" w:type="dxa"/>
          </w:tcPr>
          <w:p w14:paraId="51902241" w14:textId="77777777" w:rsidR="00F02EE2" w:rsidRPr="009A10D1" w:rsidRDefault="00F02EE2" w:rsidP="00F02EE2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17EF952" w14:textId="3386F714" w:rsidR="00F02EE2" w:rsidRPr="009A10D1" w:rsidRDefault="00F02EE2" w:rsidP="00F02EE2">
            <w:pPr>
              <w:tabs>
                <w:tab w:val="decimal" w:pos="64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1F2F933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F303378" w14:textId="28AB5BF7" w:rsidR="00F02EE2" w:rsidRPr="009A10D1" w:rsidRDefault="00F02EE2" w:rsidP="002633F4">
            <w:pPr>
              <w:tabs>
                <w:tab w:val="decimal" w:pos="67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2EE2" w:rsidRPr="009A10D1" w14:paraId="13A89D41" w14:textId="77777777" w:rsidTr="00747C4C">
        <w:tc>
          <w:tcPr>
            <w:tcW w:w="2602" w:type="dxa"/>
          </w:tcPr>
          <w:p w14:paraId="5F00D912" w14:textId="4B3B6DE4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โอนเข้ามาจาก (ออกไปที่) 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690" w:type="dxa"/>
          </w:tcPr>
          <w:p w14:paraId="210C3F29" w14:textId="77777777" w:rsidR="00F02EE2" w:rsidRPr="009A10D1" w:rsidRDefault="00F02EE2" w:rsidP="00F02EE2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3E947708" w14:textId="715A6FF4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0A75289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E162970" w14:textId="6EC0B130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3407519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AD8F787" w14:textId="5CDEE9EB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9CDFC5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2D415E5C" w14:textId="38602E59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FCDC870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548F426F" w14:textId="4402BED8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F47CA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C600FAE" w14:textId="49DD25DF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C46525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19C10" w14:textId="7E88316D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45CDE1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C0EEC0" w14:textId="3AF25A8A" w:rsidR="00F02EE2" w:rsidRPr="009A10D1" w:rsidRDefault="00F02EE2" w:rsidP="00F02EE2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3993FFC9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DC89928" w14:textId="7A160CB4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2EE2" w:rsidRPr="009A10D1" w14:paraId="35DF4F40" w14:textId="77777777" w:rsidTr="00747C4C">
        <w:tc>
          <w:tcPr>
            <w:tcW w:w="2602" w:type="dxa"/>
          </w:tcPr>
          <w:p w14:paraId="3816F064" w14:textId="1D17BDBA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ลูกหนี้สัญญาเช่าเงินทุน</w:t>
            </w:r>
          </w:p>
        </w:tc>
        <w:tc>
          <w:tcPr>
            <w:tcW w:w="690" w:type="dxa"/>
          </w:tcPr>
          <w:p w14:paraId="6310F861" w14:textId="77777777" w:rsidR="00F02EE2" w:rsidRPr="009A10D1" w:rsidRDefault="00F02EE2" w:rsidP="00F02EE2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1D158917" w14:textId="50F3E3F4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E3907C1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CEB4D21" w14:textId="377CDD96" w:rsidR="00F02EE2" w:rsidRPr="009A10D1" w:rsidRDefault="00F02EE2" w:rsidP="001D2B17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79FAD8E8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7602808" w14:textId="4C4D8414" w:rsidR="00F02EE2" w:rsidRPr="009A10D1" w:rsidRDefault="00F02EE2" w:rsidP="00F02EE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EC762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407E69D3" w14:textId="54D0E322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CAE9673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60CE889A" w14:textId="6CA67075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E5B5914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1754C00" w14:textId="483521EE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BF1800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C97931" w14:textId="396370D1" w:rsidR="00F02EE2" w:rsidRPr="009A10D1" w:rsidRDefault="00F02EE2" w:rsidP="009C0D97">
            <w:pPr>
              <w:tabs>
                <w:tab w:val="decimal" w:pos="69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E3B0EC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AB41C60" w14:textId="36EBD519" w:rsidR="00F02EE2" w:rsidRPr="009A10D1" w:rsidRDefault="00F02EE2" w:rsidP="00363D36">
            <w:pPr>
              <w:tabs>
                <w:tab w:val="decimal" w:pos="64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1AB16E69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3E57C53" w14:textId="105AEB63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02EE2" w:rsidRPr="009A10D1" w14:paraId="2D62D77C" w14:textId="77777777" w:rsidTr="00747C4C">
        <w:tc>
          <w:tcPr>
            <w:tcW w:w="2602" w:type="dxa"/>
          </w:tcPr>
          <w:p w14:paraId="46A574B2" w14:textId="6105EFE6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690" w:type="dxa"/>
          </w:tcPr>
          <w:p w14:paraId="05D976EB" w14:textId="77777777" w:rsidR="00F02EE2" w:rsidRPr="009A10D1" w:rsidRDefault="00F02EE2" w:rsidP="00F02EE2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547A9F56" w14:textId="597DC461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F3F9BC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6490773" w14:textId="62C516C8" w:rsidR="00F02EE2" w:rsidRPr="009A10D1" w:rsidRDefault="00F02EE2" w:rsidP="001D2B17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7AAFA9E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0160F09" w14:textId="51A79254" w:rsidR="00F02EE2" w:rsidRPr="009A10D1" w:rsidRDefault="00F02EE2" w:rsidP="00F02EE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4B998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44D6792" w14:textId="7AC6ED10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88B273A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4D6CB815" w14:textId="50655D71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EDED990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64D64A5" w14:textId="39B040D6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21AE709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1DF69F" w14:textId="4EC532A3" w:rsidR="00F02EE2" w:rsidRPr="009A10D1" w:rsidRDefault="00F02EE2" w:rsidP="009C0D97">
            <w:pPr>
              <w:tabs>
                <w:tab w:val="decimal" w:pos="69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18B0E00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A4F77C" w14:textId="3FA7F7D1" w:rsidR="00F02EE2" w:rsidRPr="009A10D1" w:rsidRDefault="00F02EE2" w:rsidP="00363D36">
            <w:pPr>
              <w:tabs>
                <w:tab w:val="decimal" w:pos="64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9B70F9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EDDC888" w14:textId="4AB4A2D4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02EE2" w:rsidRPr="009A10D1" w14:paraId="4D094FC0" w14:textId="77777777" w:rsidTr="00747C4C">
        <w:tc>
          <w:tcPr>
            <w:tcW w:w="2602" w:type="dxa"/>
          </w:tcPr>
          <w:p w14:paraId="43F16DDD" w14:textId="6505DEFA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อสังหาริมทรัพย์พัฒนาเพื่อขาย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</w:tcPr>
          <w:p w14:paraId="780D0612" w14:textId="77777777" w:rsidR="00F02EE2" w:rsidRPr="009A10D1" w:rsidRDefault="00F02EE2" w:rsidP="00F02EE2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2" w:type="dxa"/>
          </w:tcPr>
          <w:p w14:paraId="20108B82" w14:textId="7A69C50E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5C4B3F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563A1933" w14:textId="5CA6E08A" w:rsidR="00F02EE2" w:rsidRPr="009A10D1" w:rsidRDefault="00F02EE2" w:rsidP="001D2B17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0DE59205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B1F9126" w14:textId="075C38C1" w:rsidR="00F02EE2" w:rsidRPr="009A10D1" w:rsidRDefault="00F02EE2" w:rsidP="00F02EE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1035A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9E6E8CA" w14:textId="4E622D95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A7D4BC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43D1B6B6" w14:textId="4B964B81" w:rsidR="00F02EE2" w:rsidRPr="009A10D1" w:rsidRDefault="00F02EE2" w:rsidP="007B779F">
            <w:pPr>
              <w:tabs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5B49A5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C251D80" w14:textId="7F31EDE3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6E99A2E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CCB905" w14:textId="03DF30C9" w:rsidR="00F02EE2" w:rsidRPr="009A10D1" w:rsidRDefault="00F02EE2" w:rsidP="009C0D97">
            <w:pPr>
              <w:tabs>
                <w:tab w:val="decimal" w:pos="69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AE2B447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2B023B" w14:textId="745341A5" w:rsidR="00F02EE2" w:rsidRPr="009A10D1" w:rsidRDefault="00F02EE2" w:rsidP="00F02EE2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304" w:type="dxa"/>
          </w:tcPr>
          <w:p w14:paraId="0B013D6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99DFD40" w14:textId="59C43A89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</w:tr>
      <w:tr w:rsidR="00F02EE2" w:rsidRPr="009A10D1" w14:paraId="74F56AFF" w14:textId="77777777" w:rsidTr="00747C4C">
        <w:tc>
          <w:tcPr>
            <w:tcW w:w="2602" w:type="dxa"/>
          </w:tcPr>
          <w:p w14:paraId="0B7D2EC8" w14:textId="122CB5D6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90" w:type="dxa"/>
          </w:tcPr>
          <w:p w14:paraId="5C786D38" w14:textId="34C05AA3" w:rsidR="00F02EE2" w:rsidRPr="009A10D1" w:rsidRDefault="00F02EE2" w:rsidP="00F02EE2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1</w:t>
            </w:r>
            <w:r w:rsidR="00363080"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4</w:t>
            </w:r>
          </w:p>
        </w:tc>
        <w:tc>
          <w:tcPr>
            <w:tcW w:w="1192" w:type="dxa"/>
          </w:tcPr>
          <w:p w14:paraId="1302F0E3" w14:textId="58066CA4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2DFEB62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13561447" w14:textId="0982A560" w:rsidR="00F02EE2" w:rsidRPr="009A10D1" w:rsidRDefault="00F02EE2" w:rsidP="00F02EE2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4" w:type="dxa"/>
          </w:tcPr>
          <w:p w14:paraId="68549D11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11A74A3" w14:textId="740F0686" w:rsidR="00F02EE2" w:rsidRPr="009A10D1" w:rsidRDefault="00F02EE2" w:rsidP="00F02EE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F9546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7E28B0D0" w14:textId="7F7A3AC9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A1405E2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6D32A5B6" w14:textId="0F2E37D2" w:rsidR="00F02EE2" w:rsidRPr="009A10D1" w:rsidRDefault="00F02EE2" w:rsidP="007B779F">
            <w:pPr>
              <w:tabs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0C25A3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C0CB50F" w14:textId="7B201E12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E8AC7ED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24DA3E" w14:textId="1A2E8DE1" w:rsidR="00F02EE2" w:rsidRPr="009A10D1" w:rsidRDefault="00F02EE2" w:rsidP="009C0D97">
            <w:pPr>
              <w:tabs>
                <w:tab w:val="decimal" w:pos="69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9D53BD6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4656D3E" w14:textId="0705B59A" w:rsidR="00F02EE2" w:rsidRPr="009A10D1" w:rsidRDefault="00F02EE2" w:rsidP="00363D36">
            <w:pPr>
              <w:tabs>
                <w:tab w:val="decimal" w:pos="64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421C9799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5DF0ABA3" w14:textId="011485A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02EE2" w:rsidRPr="009A10D1" w14:paraId="71FFE397" w14:textId="77777777" w:rsidTr="00747C4C">
        <w:tc>
          <w:tcPr>
            <w:tcW w:w="2602" w:type="dxa"/>
          </w:tcPr>
          <w:p w14:paraId="7522DED1" w14:textId="21B590F8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690" w:type="dxa"/>
          </w:tcPr>
          <w:p w14:paraId="3B3F07D0" w14:textId="2EE08D72" w:rsidR="00F02EE2" w:rsidRPr="009A10D1" w:rsidRDefault="00F02EE2" w:rsidP="00F02EE2">
            <w:pPr>
              <w:spacing w:line="240" w:lineRule="auto"/>
              <w:ind w:left="-120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5CAE864" w14:textId="4C1217B8" w:rsidR="00F02EE2" w:rsidRPr="009A10D1" w:rsidRDefault="00F02EE2" w:rsidP="00F02EE2">
            <w:pPr>
              <w:tabs>
                <w:tab w:val="decimal" w:pos="55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44236E4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B40BE9D" w14:textId="34F53E67" w:rsidR="00F02EE2" w:rsidRPr="009A10D1" w:rsidRDefault="00F02EE2" w:rsidP="001D2B17">
            <w:pPr>
              <w:tabs>
                <w:tab w:val="decimal" w:pos="61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5DDD7B8E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4D9CD5B" w14:textId="0D3360E4" w:rsidR="00F02EE2" w:rsidRPr="009A10D1" w:rsidRDefault="00F02EE2" w:rsidP="00F02EE2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A7DC93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CC5B5EF" w14:textId="5E68A40E" w:rsidR="00F02EE2" w:rsidRPr="009A10D1" w:rsidRDefault="00F02EE2" w:rsidP="00F02EE2">
            <w:pPr>
              <w:tabs>
                <w:tab w:val="decimal" w:pos="55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7E19D6B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560EB90" w14:textId="657EFB7E" w:rsidR="00F02EE2" w:rsidRPr="009A10D1" w:rsidRDefault="00F02EE2" w:rsidP="007B779F">
            <w:pPr>
              <w:tabs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39B70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5B3028FD" w14:textId="611BD2F2" w:rsidR="00F02EE2" w:rsidRPr="009A10D1" w:rsidRDefault="00F02EE2" w:rsidP="004247DE">
            <w:pPr>
              <w:tabs>
                <w:tab w:val="decimal" w:pos="52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1A165B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C9498D" w14:textId="405044D5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0.64</w:t>
            </w:r>
          </w:p>
        </w:tc>
        <w:tc>
          <w:tcPr>
            <w:tcW w:w="236" w:type="dxa"/>
          </w:tcPr>
          <w:p w14:paraId="50174EA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9326CB6" w14:textId="1D8822BE" w:rsidR="00F02EE2" w:rsidRPr="009A10D1" w:rsidRDefault="00F02EE2" w:rsidP="00363D36">
            <w:pPr>
              <w:tabs>
                <w:tab w:val="decimal" w:pos="64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E81537E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26CC64B" w14:textId="254066AC" w:rsidR="00F02EE2" w:rsidRPr="009A10D1" w:rsidRDefault="00F02EE2" w:rsidP="00961A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</w:t>
            </w:r>
          </w:p>
        </w:tc>
      </w:tr>
      <w:tr w:rsidR="00F02EE2" w:rsidRPr="009A10D1" w14:paraId="320B9EB4" w14:textId="77777777" w:rsidTr="00747C4C">
        <w:tc>
          <w:tcPr>
            <w:tcW w:w="2602" w:type="dxa"/>
          </w:tcPr>
          <w:p w14:paraId="794547DF" w14:textId="132E679A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690" w:type="dxa"/>
          </w:tcPr>
          <w:p w14:paraId="0314AF6A" w14:textId="77777777" w:rsidR="00F02EE2" w:rsidRPr="009A10D1" w:rsidRDefault="00F02EE2" w:rsidP="00F02EE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1E32F05" w14:textId="175B07DD" w:rsidR="00F02EE2" w:rsidRPr="009A10D1" w:rsidRDefault="00F02EE2" w:rsidP="00B00444">
            <w:pPr>
              <w:tabs>
                <w:tab w:val="decimal" w:pos="45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318.18</w:t>
            </w:r>
          </w:p>
        </w:tc>
        <w:tc>
          <w:tcPr>
            <w:tcW w:w="266" w:type="dxa"/>
          </w:tcPr>
          <w:p w14:paraId="338FBA25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2BE4E380" w14:textId="0D3EA215" w:rsidR="00F02EE2" w:rsidRPr="009A10D1" w:rsidRDefault="00F02EE2" w:rsidP="00AA5F9A">
            <w:pPr>
              <w:tabs>
                <w:tab w:val="decimal" w:pos="53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006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90</w:t>
            </w:r>
          </w:p>
        </w:tc>
        <w:tc>
          <w:tcPr>
            <w:tcW w:w="244" w:type="dxa"/>
          </w:tcPr>
          <w:p w14:paraId="06F878F9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545A946" w14:textId="4BE6E372" w:rsidR="00F02EE2" w:rsidRPr="009A10D1" w:rsidRDefault="00F02EE2" w:rsidP="00323CD7">
            <w:pPr>
              <w:tabs>
                <w:tab w:val="decimal" w:pos="53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3,745.72</w:t>
            </w:r>
          </w:p>
        </w:tc>
        <w:tc>
          <w:tcPr>
            <w:tcW w:w="236" w:type="dxa"/>
          </w:tcPr>
          <w:p w14:paraId="5C7B9A7A" w14:textId="77777777" w:rsidR="00F02EE2" w:rsidRPr="009A10D1" w:rsidRDefault="00F02EE2" w:rsidP="00AA5F9A">
            <w:pPr>
              <w:tabs>
                <w:tab w:val="decimal" w:pos="37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0CE20F11" w14:textId="520D54C0" w:rsidR="00F02EE2" w:rsidRPr="009A10D1" w:rsidRDefault="00F02EE2" w:rsidP="00C107B8">
            <w:pPr>
              <w:tabs>
                <w:tab w:val="decimal" w:pos="46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425.45</w:t>
            </w:r>
          </w:p>
        </w:tc>
        <w:tc>
          <w:tcPr>
            <w:tcW w:w="240" w:type="dxa"/>
          </w:tcPr>
          <w:p w14:paraId="5768C35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691B857F" w14:textId="15C1B041" w:rsidR="00F02EE2" w:rsidRPr="009A10D1" w:rsidRDefault="00F02EE2" w:rsidP="00F02EE2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296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28</w:t>
            </w:r>
          </w:p>
        </w:tc>
        <w:tc>
          <w:tcPr>
            <w:tcW w:w="270" w:type="dxa"/>
          </w:tcPr>
          <w:p w14:paraId="5FDD5A9C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49EA0E14" w14:textId="2E4D9B02" w:rsidR="00F02EE2" w:rsidRPr="009A10D1" w:rsidRDefault="00F02EE2" w:rsidP="00F02EE2">
            <w:pPr>
              <w:tabs>
                <w:tab w:val="decimal" w:pos="4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</w:t>
            </w:r>
          </w:p>
        </w:tc>
        <w:tc>
          <w:tcPr>
            <w:tcW w:w="239" w:type="dxa"/>
          </w:tcPr>
          <w:p w14:paraId="332AF553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1245C0" w14:textId="2A8134AA" w:rsidR="00F02EE2" w:rsidRPr="009A10D1" w:rsidRDefault="00F02EE2" w:rsidP="009C0D97">
            <w:pPr>
              <w:tabs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282.52</w:t>
            </w:r>
          </w:p>
        </w:tc>
        <w:tc>
          <w:tcPr>
            <w:tcW w:w="236" w:type="dxa"/>
          </w:tcPr>
          <w:p w14:paraId="620A8CFF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9CFFFF5" w14:textId="35325189" w:rsidR="00F02EE2" w:rsidRPr="009A10D1" w:rsidRDefault="00F02EE2" w:rsidP="00F02EE2">
            <w:pPr>
              <w:tabs>
                <w:tab w:val="decimal" w:pos="55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</w:t>
            </w:r>
          </w:p>
        </w:tc>
        <w:tc>
          <w:tcPr>
            <w:tcW w:w="304" w:type="dxa"/>
          </w:tcPr>
          <w:p w14:paraId="4B9B345E" w14:textId="7777777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1C34D63D" w14:textId="40167517" w:rsidR="00F02EE2" w:rsidRPr="009A10D1" w:rsidRDefault="00F02EE2" w:rsidP="00F02EE2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198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73</w:t>
            </w:r>
          </w:p>
        </w:tc>
      </w:tr>
    </w:tbl>
    <w:p w14:paraId="68A4907B" w14:textId="77777777" w:rsidR="00CA620E" w:rsidRPr="009A10D1" w:rsidRDefault="00CA620E">
      <w:r w:rsidRPr="009A10D1">
        <w:br w:type="page"/>
      </w: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0"/>
        <w:gridCol w:w="1180"/>
        <w:gridCol w:w="270"/>
        <w:gridCol w:w="990"/>
        <w:gridCol w:w="270"/>
        <w:gridCol w:w="900"/>
        <w:gridCol w:w="270"/>
        <w:gridCol w:w="1076"/>
        <w:gridCol w:w="270"/>
        <w:gridCol w:w="902"/>
        <w:gridCol w:w="270"/>
        <w:gridCol w:w="808"/>
        <w:gridCol w:w="274"/>
        <w:gridCol w:w="1080"/>
        <w:gridCol w:w="270"/>
        <w:gridCol w:w="900"/>
        <w:gridCol w:w="360"/>
        <w:gridCol w:w="990"/>
      </w:tblGrid>
      <w:tr w:rsidR="006D4C46" w:rsidRPr="009A10D1" w14:paraId="0314AFC8" w14:textId="77777777" w:rsidTr="00CA620E">
        <w:trPr>
          <w:trHeight w:val="288"/>
        </w:trPr>
        <w:tc>
          <w:tcPr>
            <w:tcW w:w="3320" w:type="dxa"/>
          </w:tcPr>
          <w:p w14:paraId="18C4D8E0" w14:textId="77AAA5B9" w:rsidR="006D4C46" w:rsidRPr="009A10D1" w:rsidRDefault="006D4C46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80" w:type="dxa"/>
            <w:gridSpan w:val="17"/>
          </w:tcPr>
          <w:p w14:paraId="65E0FB47" w14:textId="5FC9687C" w:rsidR="006D4C46" w:rsidRPr="009A10D1" w:rsidRDefault="006D4C46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620E" w:rsidRPr="009A10D1" w14:paraId="487B186A" w14:textId="77777777" w:rsidTr="00CA620E">
        <w:trPr>
          <w:trHeight w:val="288"/>
        </w:trPr>
        <w:tc>
          <w:tcPr>
            <w:tcW w:w="3320" w:type="dxa"/>
          </w:tcPr>
          <w:p w14:paraId="085DF568" w14:textId="32E08E64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0" w:type="dxa"/>
          </w:tcPr>
          <w:p w14:paraId="179C4876" w14:textId="50CF4D82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949AC0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1A752" w14:textId="344832BD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7CBA05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2F94BBA" w14:textId="77777777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DAE659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18C3E4FD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346CB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2C3C7CA8" w14:textId="478131DC" w:rsidR="00CA620E" w:rsidRPr="009A10D1" w:rsidRDefault="00CA620E" w:rsidP="00CA620E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E8FBB0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70C7585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0405160F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2BED67" w14:textId="11FB6F5D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7870563" w14:textId="64534E20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1E65DF7" w14:textId="43F4B515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60" w:type="dxa"/>
          </w:tcPr>
          <w:p w14:paraId="7DAF8CA4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36D76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40D7F06B" w14:textId="77777777" w:rsidTr="00CA620E">
        <w:trPr>
          <w:trHeight w:val="288"/>
        </w:trPr>
        <w:tc>
          <w:tcPr>
            <w:tcW w:w="3320" w:type="dxa"/>
          </w:tcPr>
          <w:p w14:paraId="06B25178" w14:textId="6BC356BC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01EC110F" w14:textId="75671EFB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5857233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F1315" w14:textId="6F56788A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6BBBE125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1B94473" w14:textId="622D5CEC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83BAE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7A71D6B" w14:textId="635B2FB4" w:rsidR="00CA620E" w:rsidRPr="009A10D1" w:rsidRDefault="00CA620E" w:rsidP="00CA620E">
            <w:pPr>
              <w:spacing w:line="240" w:lineRule="auto"/>
              <w:ind w:left="-165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206D5D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41033F2" w14:textId="3C420A0C" w:rsidR="00CA620E" w:rsidRPr="009A10D1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193F1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9965ED9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78C190A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D77777" w14:textId="75EBF0B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70" w:type="dxa"/>
          </w:tcPr>
          <w:p w14:paraId="1CA5965F" w14:textId="7A3F6BD8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7866A9E" w14:textId="5CD3EC90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60" w:type="dxa"/>
          </w:tcPr>
          <w:p w14:paraId="1AB4FA67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F71471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09D070AD" w14:textId="77777777" w:rsidTr="00CA620E">
        <w:trPr>
          <w:trHeight w:val="299"/>
        </w:trPr>
        <w:tc>
          <w:tcPr>
            <w:tcW w:w="3320" w:type="dxa"/>
          </w:tcPr>
          <w:p w14:paraId="0A71384D" w14:textId="434B8ACF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0" w:type="dxa"/>
          </w:tcPr>
          <w:p w14:paraId="3489A0B0" w14:textId="247855AE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EE65B0D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63FD6C5" w14:textId="22F5243F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A1EFD43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1E6C7EE" w14:textId="317C5AE8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90F870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D97A7A4" w14:textId="5535BCF3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70" w:type="dxa"/>
          </w:tcPr>
          <w:p w14:paraId="3E073F4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37146F93" w14:textId="632F92BB" w:rsidR="00CA620E" w:rsidRPr="009A10D1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B171324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1F4641F1" w14:textId="331CEAF9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55C89AC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1A847F" w14:textId="577747D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70" w:type="dxa"/>
          </w:tcPr>
          <w:p w14:paraId="260924E2" w14:textId="490EE294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7D8BAB5" w14:textId="7E71ECDF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60" w:type="dxa"/>
          </w:tcPr>
          <w:p w14:paraId="607F8BF7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29773F" w14:textId="04EA4EA5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6182A1CB" w14:textId="77777777" w:rsidTr="00CA620E">
        <w:trPr>
          <w:trHeight w:val="288"/>
        </w:trPr>
        <w:tc>
          <w:tcPr>
            <w:tcW w:w="3320" w:type="dxa"/>
          </w:tcPr>
          <w:p w14:paraId="5FF952DF" w14:textId="797A3657" w:rsidR="00CA620E" w:rsidRPr="009A10D1" w:rsidRDefault="00CA620E" w:rsidP="00CA620E">
            <w:pPr>
              <w:tabs>
                <w:tab w:val="decimal" w:pos="29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80" w:type="dxa"/>
          </w:tcPr>
          <w:p w14:paraId="7AED14FE" w14:textId="50B71532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744B484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7201313" w14:textId="7D3FE595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</w:tcPr>
          <w:p w14:paraId="7488868F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9F00CE" w14:textId="17577FCA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70" w:type="dxa"/>
          </w:tcPr>
          <w:p w14:paraId="52EEA531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28443825" w14:textId="12CE2933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70" w:type="dxa"/>
          </w:tcPr>
          <w:p w14:paraId="5C2ABA2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6E338A42" w14:textId="0A0F4194" w:rsidR="00CA620E" w:rsidRPr="009A10D1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4BF2FF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B60590" w14:textId="06537926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4" w:type="dxa"/>
          </w:tcPr>
          <w:p w14:paraId="080058DB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5D807C" w14:textId="4F9CB4E4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6E16CDFD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964E8" w14:textId="7399215E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60" w:type="dxa"/>
          </w:tcPr>
          <w:p w14:paraId="43D11E2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7F94F7" w14:textId="2BD7D181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A620E" w:rsidRPr="009A10D1" w14:paraId="17E41F8D" w14:textId="77777777" w:rsidTr="00CA620E">
        <w:trPr>
          <w:trHeight w:val="288"/>
        </w:trPr>
        <w:tc>
          <w:tcPr>
            <w:tcW w:w="3320" w:type="dxa"/>
          </w:tcPr>
          <w:p w14:paraId="4C25E4D4" w14:textId="77777777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80" w:type="dxa"/>
            <w:gridSpan w:val="17"/>
          </w:tcPr>
          <w:p w14:paraId="0644C91D" w14:textId="3733A986" w:rsidR="00CA620E" w:rsidRPr="009A10D1" w:rsidRDefault="00CA620E" w:rsidP="00CA620E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A620E" w:rsidRPr="009A10D1" w14:paraId="7CBC18DA" w14:textId="77777777" w:rsidTr="00CA620E">
        <w:trPr>
          <w:trHeight w:val="288"/>
        </w:trPr>
        <w:tc>
          <w:tcPr>
            <w:tcW w:w="3320" w:type="dxa"/>
          </w:tcPr>
          <w:p w14:paraId="132374BD" w14:textId="3DE8DC12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80" w:type="dxa"/>
          </w:tcPr>
          <w:p w14:paraId="524231A1" w14:textId="0D4121A0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076C57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781D66B" w14:textId="54604B99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B0BBA8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C00EB2D" w14:textId="1CE69148" w:rsidR="00CA620E" w:rsidRPr="009A10D1" w:rsidRDefault="00CA620E" w:rsidP="00CA620E">
            <w:pPr>
              <w:tabs>
                <w:tab w:val="decimal" w:pos="493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A4ACE0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6" w:type="dxa"/>
          </w:tcPr>
          <w:p w14:paraId="52CFA51C" w14:textId="2B19EEB0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2FDFB9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</w:tcPr>
          <w:p w14:paraId="64A99038" w14:textId="666AD27D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BB5748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0B456293" w14:textId="6117BAEC" w:rsidR="00CA620E" w:rsidRPr="009A10D1" w:rsidRDefault="00CA620E" w:rsidP="00CA620E">
            <w:pPr>
              <w:tabs>
                <w:tab w:val="decimal" w:pos="4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</w:tcPr>
          <w:p w14:paraId="7FE365F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1CB6FEC" w14:textId="60881EF0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80E8F4F" w14:textId="5659BD06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19CA7CF" w14:textId="5CF93C38" w:rsidR="00CA620E" w:rsidRPr="009A10D1" w:rsidRDefault="00CA620E" w:rsidP="00CA620E">
            <w:pPr>
              <w:tabs>
                <w:tab w:val="decimal" w:pos="55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</w:tcPr>
          <w:p w14:paraId="31DE8F6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23169FE" w14:textId="17A62C2B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A620E" w:rsidRPr="009A10D1" w14:paraId="141A92F7" w14:textId="77777777" w:rsidTr="00CA620E">
        <w:trPr>
          <w:trHeight w:val="288"/>
        </w:trPr>
        <w:tc>
          <w:tcPr>
            <w:tcW w:w="3320" w:type="dxa"/>
          </w:tcPr>
          <w:p w14:paraId="4BA84F17" w14:textId="1A3D103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0" w:type="dxa"/>
          </w:tcPr>
          <w:p w14:paraId="12EF117B" w14:textId="55AF162D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318.18</w:t>
            </w:r>
          </w:p>
        </w:tc>
        <w:tc>
          <w:tcPr>
            <w:tcW w:w="270" w:type="dxa"/>
          </w:tcPr>
          <w:p w14:paraId="787E6A4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C03AC1" w14:textId="38F2A09A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1,006.90</w:t>
            </w:r>
          </w:p>
        </w:tc>
        <w:tc>
          <w:tcPr>
            <w:tcW w:w="270" w:type="dxa"/>
          </w:tcPr>
          <w:p w14:paraId="7D9AB57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3138CE" w14:textId="4F080F22" w:rsidR="00CA620E" w:rsidRPr="009A10D1" w:rsidRDefault="00CA620E" w:rsidP="00CA620E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3,745.72</w:t>
            </w:r>
          </w:p>
        </w:tc>
        <w:tc>
          <w:tcPr>
            <w:tcW w:w="270" w:type="dxa"/>
          </w:tcPr>
          <w:p w14:paraId="025CF9E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43EBB5D6" w14:textId="0339675E" w:rsidR="00CA620E" w:rsidRPr="009A10D1" w:rsidRDefault="00CA620E" w:rsidP="00CA620E">
            <w:pPr>
              <w:tabs>
                <w:tab w:val="decimal" w:pos="64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425.45</w:t>
            </w:r>
          </w:p>
        </w:tc>
        <w:tc>
          <w:tcPr>
            <w:tcW w:w="270" w:type="dxa"/>
          </w:tcPr>
          <w:p w14:paraId="44AB9EF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06FD9058" w14:textId="4C3F36B9" w:rsidR="00CA620E" w:rsidRPr="009A10D1" w:rsidRDefault="00CA620E" w:rsidP="00CA620E">
            <w:pPr>
              <w:tabs>
                <w:tab w:val="decimal" w:pos="54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12,296.28</w:t>
            </w:r>
          </w:p>
        </w:tc>
        <w:tc>
          <w:tcPr>
            <w:tcW w:w="270" w:type="dxa"/>
          </w:tcPr>
          <w:p w14:paraId="615DD9F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687FC54D" w14:textId="30232C2E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56.72</w:t>
            </w:r>
          </w:p>
        </w:tc>
        <w:tc>
          <w:tcPr>
            <w:tcW w:w="274" w:type="dxa"/>
          </w:tcPr>
          <w:p w14:paraId="08C0FC6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9EF42B" w14:textId="5062AA71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282.52</w:t>
            </w:r>
          </w:p>
        </w:tc>
        <w:tc>
          <w:tcPr>
            <w:tcW w:w="270" w:type="dxa"/>
          </w:tcPr>
          <w:p w14:paraId="48973F0F" w14:textId="04919DC2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AFA0A" w14:textId="743180B2" w:rsidR="00CA620E" w:rsidRPr="009A10D1" w:rsidRDefault="00CA620E" w:rsidP="00CA620E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66.96</w:t>
            </w:r>
          </w:p>
        </w:tc>
        <w:tc>
          <w:tcPr>
            <w:tcW w:w="360" w:type="dxa"/>
          </w:tcPr>
          <w:p w14:paraId="5637386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7CDC42" w14:textId="2A23301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18,198.73</w:t>
            </w:r>
          </w:p>
        </w:tc>
      </w:tr>
      <w:tr w:rsidR="00CA620E" w:rsidRPr="009A10D1" w14:paraId="7A8CD50B" w14:textId="77777777" w:rsidTr="00CA620E">
        <w:trPr>
          <w:trHeight w:val="288"/>
        </w:trPr>
        <w:tc>
          <w:tcPr>
            <w:tcW w:w="3320" w:type="dxa"/>
          </w:tcPr>
          <w:p w14:paraId="5A84D00A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80" w:type="dxa"/>
          </w:tcPr>
          <w:p w14:paraId="342E0652" w14:textId="37C7A687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B546D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6B71C9" w14:textId="0AF850C4" w:rsidR="00CA620E" w:rsidRPr="009A10D1" w:rsidRDefault="00CA620E" w:rsidP="00CA620E">
            <w:pPr>
              <w:tabs>
                <w:tab w:val="decimal" w:pos="52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3.93</w:t>
            </w:r>
          </w:p>
        </w:tc>
        <w:tc>
          <w:tcPr>
            <w:tcW w:w="270" w:type="dxa"/>
          </w:tcPr>
          <w:p w14:paraId="49F8F10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E437E8B" w14:textId="2BCA9599" w:rsidR="00CA620E" w:rsidRPr="009A10D1" w:rsidRDefault="00CA620E" w:rsidP="00CA620E">
            <w:pPr>
              <w:tabs>
                <w:tab w:val="decimal" w:pos="548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5A950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413209A" w14:textId="5FB9D6D1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D69A9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FF5B393" w14:textId="580E1E46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106.35</w:t>
            </w:r>
          </w:p>
        </w:tc>
        <w:tc>
          <w:tcPr>
            <w:tcW w:w="270" w:type="dxa"/>
          </w:tcPr>
          <w:p w14:paraId="15C0284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D69486" w14:textId="155FBA0D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0.72</w:t>
            </w:r>
          </w:p>
        </w:tc>
        <w:tc>
          <w:tcPr>
            <w:tcW w:w="274" w:type="dxa"/>
          </w:tcPr>
          <w:p w14:paraId="4E0C92E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6C6090" w14:textId="33E435C2" w:rsidR="00CA620E" w:rsidRPr="009A10D1" w:rsidRDefault="00CA620E" w:rsidP="00CA620E">
            <w:pPr>
              <w:tabs>
                <w:tab w:val="decimal" w:pos="59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10.79</w:t>
            </w:r>
          </w:p>
        </w:tc>
        <w:tc>
          <w:tcPr>
            <w:tcW w:w="270" w:type="dxa"/>
          </w:tcPr>
          <w:p w14:paraId="6FF6FFFE" w14:textId="630A1B24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C79B32" w14:textId="36D1F421" w:rsidR="00CA620E" w:rsidRPr="009A10D1" w:rsidRDefault="00CA620E" w:rsidP="00CA620E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174.21</w:t>
            </w:r>
          </w:p>
        </w:tc>
        <w:tc>
          <w:tcPr>
            <w:tcW w:w="360" w:type="dxa"/>
          </w:tcPr>
          <w:p w14:paraId="1199CAF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0C6508" w14:textId="1A9E6634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296.00</w:t>
            </w:r>
          </w:p>
        </w:tc>
      </w:tr>
      <w:tr w:rsidR="00CA620E" w:rsidRPr="009A10D1" w14:paraId="41D75CB3" w14:textId="77777777" w:rsidTr="00CA620E">
        <w:trPr>
          <w:trHeight w:val="288"/>
        </w:trPr>
        <w:tc>
          <w:tcPr>
            <w:tcW w:w="3320" w:type="dxa"/>
          </w:tcPr>
          <w:p w14:paraId="1B363E9F" w14:textId="32DD7A68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180" w:type="dxa"/>
          </w:tcPr>
          <w:p w14:paraId="0B0D207F" w14:textId="45D3363F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A46D9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0D48AB" w14:textId="1234CCDD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0.99</w:t>
            </w:r>
          </w:p>
        </w:tc>
        <w:tc>
          <w:tcPr>
            <w:tcW w:w="270" w:type="dxa"/>
          </w:tcPr>
          <w:p w14:paraId="54A9A9E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BE7DE69" w14:textId="0722303C" w:rsidR="00CA620E" w:rsidRPr="009A10D1" w:rsidRDefault="00CA620E" w:rsidP="00CA620E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4C0D4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55A734CA" w14:textId="45A1143C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A0FFDB" w14:textId="77777777" w:rsidR="00CA620E" w:rsidRPr="009A10D1" w:rsidRDefault="00CA620E" w:rsidP="00CA620E">
            <w:pPr>
              <w:tabs>
                <w:tab w:val="decimal" w:pos="612"/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D841932" w14:textId="4F92229B" w:rsidR="00CA620E" w:rsidRPr="009A10D1" w:rsidRDefault="00CA620E" w:rsidP="00CA620E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C78C8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567BA98" w14:textId="344661DC" w:rsidR="00CA620E" w:rsidRPr="009A10D1" w:rsidRDefault="00CA620E" w:rsidP="00CA620E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76E03A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8E09FC" w14:textId="0B250EB1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21E1D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E2A28A" w14:textId="27B140A5" w:rsidR="00CA620E" w:rsidRPr="009A10D1" w:rsidRDefault="00CA620E" w:rsidP="00CA620E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5827E7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39AE0F" w14:textId="2CCC5E6B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0.99</w:t>
            </w:r>
          </w:p>
        </w:tc>
      </w:tr>
      <w:tr w:rsidR="00CA620E" w:rsidRPr="009A10D1" w14:paraId="3581E7D4" w14:textId="77777777" w:rsidTr="00CA620E">
        <w:trPr>
          <w:trHeight w:val="288"/>
        </w:trPr>
        <w:tc>
          <w:tcPr>
            <w:tcW w:w="3320" w:type="dxa"/>
          </w:tcPr>
          <w:p w14:paraId="63BFF98C" w14:textId="06449D92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80" w:type="dxa"/>
          </w:tcPr>
          <w:p w14:paraId="56D54D38" w14:textId="10BB447C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00439F" w14:textId="38F4C32A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52F0247" w14:textId="3B21F2FB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(15.35)</w:t>
            </w:r>
          </w:p>
        </w:tc>
        <w:tc>
          <w:tcPr>
            <w:tcW w:w="270" w:type="dxa"/>
          </w:tcPr>
          <w:p w14:paraId="67773DA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484092D" w14:textId="20735C4E" w:rsidR="00CA620E" w:rsidRPr="009A10D1" w:rsidRDefault="00CA620E" w:rsidP="00CA620E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60EC5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956F1FB" w14:textId="04A8E878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8E357A" w14:textId="77777777" w:rsidR="00CA620E" w:rsidRPr="009A10D1" w:rsidRDefault="00CA620E" w:rsidP="00CA620E">
            <w:pPr>
              <w:tabs>
                <w:tab w:val="decimal" w:pos="612"/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5A65692" w14:textId="065BF560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(48.87)</w:t>
            </w:r>
          </w:p>
        </w:tc>
        <w:tc>
          <w:tcPr>
            <w:tcW w:w="270" w:type="dxa"/>
          </w:tcPr>
          <w:p w14:paraId="1954034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70F2F6F" w14:textId="480464E7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(0.41)</w:t>
            </w:r>
          </w:p>
        </w:tc>
        <w:tc>
          <w:tcPr>
            <w:tcW w:w="274" w:type="dxa"/>
          </w:tcPr>
          <w:p w14:paraId="2C9B915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236C2D" w14:textId="5E33776A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(12.59)</w:t>
            </w:r>
          </w:p>
        </w:tc>
        <w:tc>
          <w:tcPr>
            <w:tcW w:w="270" w:type="dxa"/>
          </w:tcPr>
          <w:p w14:paraId="54F9F5AE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52ED4E" w14:textId="7779073B" w:rsidR="00CA620E" w:rsidRPr="009A10D1" w:rsidRDefault="00CA620E" w:rsidP="00CA620E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C667BB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A3EB2D" w14:textId="05A65385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(77.22)</w:t>
            </w:r>
          </w:p>
        </w:tc>
      </w:tr>
      <w:tr w:rsidR="00CA620E" w:rsidRPr="009A10D1" w14:paraId="1AE14C3F" w14:textId="77777777" w:rsidTr="00CA620E">
        <w:trPr>
          <w:trHeight w:val="288"/>
        </w:trPr>
        <w:tc>
          <w:tcPr>
            <w:tcW w:w="3320" w:type="dxa"/>
          </w:tcPr>
          <w:p w14:paraId="07D611D8" w14:textId="47FE1660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80" w:type="dxa"/>
          </w:tcPr>
          <w:p w14:paraId="3A772EE9" w14:textId="45A91F44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4F774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F1E48" w14:textId="3FE40872" w:rsidR="00CA620E" w:rsidRPr="009A10D1" w:rsidRDefault="00CA620E" w:rsidP="00CA620E">
            <w:pPr>
              <w:tabs>
                <w:tab w:val="decimal" w:pos="5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(28.73)</w:t>
            </w:r>
          </w:p>
        </w:tc>
        <w:tc>
          <w:tcPr>
            <w:tcW w:w="270" w:type="dxa"/>
          </w:tcPr>
          <w:p w14:paraId="1B597AF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CE074D" w14:textId="2A24C93E" w:rsidR="00CA620E" w:rsidRPr="009A10D1" w:rsidRDefault="00CA620E" w:rsidP="00CA620E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FB051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CFE2CD2" w14:textId="60492278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0A77B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29F7209" w14:textId="70BC325A" w:rsidR="00CA620E" w:rsidRPr="009A10D1" w:rsidRDefault="00CA620E" w:rsidP="00CA620E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76AA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2828AB7" w14:textId="777F47AE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(0.71)</w:t>
            </w:r>
          </w:p>
        </w:tc>
        <w:tc>
          <w:tcPr>
            <w:tcW w:w="274" w:type="dxa"/>
          </w:tcPr>
          <w:p w14:paraId="35105B5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D99D5" w14:textId="4039DE8E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(2.39)</w:t>
            </w:r>
          </w:p>
        </w:tc>
        <w:tc>
          <w:tcPr>
            <w:tcW w:w="270" w:type="dxa"/>
          </w:tcPr>
          <w:p w14:paraId="59E692EB" w14:textId="7FC15A70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9F1E6E" w14:textId="72D8BB65" w:rsidR="00CA620E" w:rsidRPr="009A10D1" w:rsidRDefault="00CA620E" w:rsidP="00CA620E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(0.33)</w:t>
            </w:r>
          </w:p>
        </w:tc>
        <w:tc>
          <w:tcPr>
            <w:tcW w:w="360" w:type="dxa"/>
          </w:tcPr>
          <w:p w14:paraId="5C5F52BA" w14:textId="77777777" w:rsidR="00CA620E" w:rsidRPr="009A10D1" w:rsidRDefault="00CA620E" w:rsidP="00CA620E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591A5" w14:textId="35AEDF5A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(32.16)</w:t>
            </w:r>
          </w:p>
        </w:tc>
      </w:tr>
      <w:tr w:rsidR="00CA620E" w:rsidRPr="009A10D1" w14:paraId="48DCD33F" w14:textId="77777777" w:rsidTr="00CA620E">
        <w:trPr>
          <w:trHeight w:val="288"/>
        </w:trPr>
        <w:tc>
          <w:tcPr>
            <w:tcW w:w="3320" w:type="dxa"/>
          </w:tcPr>
          <w:p w14:paraId="7B700B4B" w14:textId="0C5B9165" w:rsidR="00CA620E" w:rsidRPr="009A10D1" w:rsidRDefault="00CA620E" w:rsidP="00CA620E">
            <w:pPr>
              <w:tabs>
                <w:tab w:val="left" w:pos="2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รื้อถอนโรงไฟฟ้า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20</w:t>
            </w:r>
          </w:p>
        </w:tc>
        <w:tc>
          <w:tcPr>
            <w:tcW w:w="1180" w:type="dxa"/>
          </w:tcPr>
          <w:p w14:paraId="146E370E" w14:textId="169CBEAC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42E2D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0501EA" w14:textId="7B0CB5BB" w:rsidR="00CA620E" w:rsidRPr="009A10D1" w:rsidRDefault="00CA620E" w:rsidP="00CA620E">
            <w:pPr>
              <w:tabs>
                <w:tab w:val="decimal" w:pos="61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271D24" w14:textId="44056AC5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E95AB38" w14:textId="0CB961D8" w:rsidR="00CA620E" w:rsidRPr="009A10D1" w:rsidRDefault="00CA620E" w:rsidP="00CA620E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17.17</w:t>
            </w:r>
          </w:p>
        </w:tc>
        <w:tc>
          <w:tcPr>
            <w:tcW w:w="270" w:type="dxa"/>
          </w:tcPr>
          <w:p w14:paraId="2ED6659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2039742" w14:textId="29625181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CEBD8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C49DC4E" w14:textId="3BDD823A" w:rsidR="00CA620E" w:rsidRPr="009A10D1" w:rsidRDefault="00CA620E" w:rsidP="00CA620E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62AEDC" w14:textId="77777777" w:rsidR="00CA620E" w:rsidRPr="009A10D1" w:rsidRDefault="00CA620E" w:rsidP="00CA620E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7DB16AD" w14:textId="3BD9C609" w:rsidR="00CA620E" w:rsidRPr="009A10D1" w:rsidRDefault="00CA620E" w:rsidP="00CA620E">
            <w:pPr>
              <w:tabs>
                <w:tab w:val="decimal" w:pos="42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B019BC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C1EC39" w14:textId="2C8F0E61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956445" w14:textId="55E50E4E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346CEF" w14:textId="0727612E" w:rsidR="00CA620E" w:rsidRPr="009A10D1" w:rsidRDefault="00CA620E" w:rsidP="00CA620E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443B357" w14:textId="77777777" w:rsidR="00CA620E" w:rsidRPr="009A10D1" w:rsidRDefault="00CA620E" w:rsidP="00CA620E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43D204" w14:textId="25DDB658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17.17</w:t>
            </w:r>
          </w:p>
        </w:tc>
      </w:tr>
      <w:tr w:rsidR="00CA620E" w:rsidRPr="009A10D1" w14:paraId="50D67B3B" w14:textId="77777777" w:rsidTr="00CA620E">
        <w:trPr>
          <w:trHeight w:val="288"/>
        </w:trPr>
        <w:tc>
          <w:tcPr>
            <w:tcW w:w="3320" w:type="dxa"/>
          </w:tcPr>
          <w:p w14:paraId="6934C6AF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ออก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1180" w:type="dxa"/>
          </w:tcPr>
          <w:p w14:paraId="28B728E7" w14:textId="606D6F40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A8ED0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9E77C" w14:textId="61E7923B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3.56</w:t>
            </w:r>
          </w:p>
        </w:tc>
        <w:tc>
          <w:tcPr>
            <w:tcW w:w="270" w:type="dxa"/>
          </w:tcPr>
          <w:p w14:paraId="07522D8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6A977B2" w14:textId="4251E072" w:rsidR="00CA620E" w:rsidRPr="009A10D1" w:rsidRDefault="00CA620E" w:rsidP="00CA620E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3.21</w:t>
            </w:r>
          </w:p>
        </w:tc>
        <w:tc>
          <w:tcPr>
            <w:tcW w:w="270" w:type="dxa"/>
          </w:tcPr>
          <w:p w14:paraId="5E61D7D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6AA1DD12" w14:textId="44872D47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AADB7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BB1916F" w14:textId="775AE348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182.87</w:t>
            </w:r>
          </w:p>
        </w:tc>
        <w:tc>
          <w:tcPr>
            <w:tcW w:w="270" w:type="dxa"/>
          </w:tcPr>
          <w:p w14:paraId="119AD5E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C0DF149" w14:textId="63A7C825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274" w:type="dxa"/>
          </w:tcPr>
          <w:p w14:paraId="3DEE837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35DA07" w14:textId="2A014E7B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1.34</w:t>
            </w:r>
          </w:p>
        </w:tc>
        <w:tc>
          <w:tcPr>
            <w:tcW w:w="270" w:type="dxa"/>
          </w:tcPr>
          <w:p w14:paraId="4625342D" w14:textId="00CB4821" w:rsidR="00CA620E" w:rsidRPr="009A10D1" w:rsidRDefault="00CA620E" w:rsidP="00CA620E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4F8EEC" w14:textId="5B1339D5" w:rsidR="00CA620E" w:rsidRPr="009A10D1" w:rsidRDefault="00CA620E" w:rsidP="00CA620E">
            <w:pPr>
              <w:tabs>
                <w:tab w:val="decimal" w:pos="46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(191.02)</w:t>
            </w:r>
          </w:p>
        </w:tc>
        <w:tc>
          <w:tcPr>
            <w:tcW w:w="360" w:type="dxa"/>
          </w:tcPr>
          <w:p w14:paraId="332AAEC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7FE73B" w14:textId="7ABA590F" w:rsidR="00CA620E" w:rsidRPr="009A10D1" w:rsidRDefault="00CA620E" w:rsidP="00CA620E">
            <w:pPr>
              <w:tabs>
                <w:tab w:val="decimal" w:pos="6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620E" w:rsidRPr="009A10D1" w14:paraId="053C12B9" w14:textId="77777777" w:rsidTr="00CA620E">
        <w:trPr>
          <w:trHeight w:val="288"/>
        </w:trPr>
        <w:tc>
          <w:tcPr>
            <w:tcW w:w="3320" w:type="dxa"/>
          </w:tcPr>
          <w:p w14:paraId="72317225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โอนเข้ามาจาก (ออกไปที่) 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80" w:type="dxa"/>
          </w:tcPr>
          <w:p w14:paraId="6DF4DC3E" w14:textId="45D78482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2187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C610390" w14:textId="1B206BE2" w:rsidR="00CA620E" w:rsidRPr="009A10D1" w:rsidRDefault="00CA620E" w:rsidP="00CA620E">
            <w:pPr>
              <w:tabs>
                <w:tab w:val="decimal" w:pos="61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D29AF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A8F755C" w14:textId="6FDD62B3" w:rsidR="00CA620E" w:rsidRPr="009A10D1" w:rsidRDefault="00CA620E" w:rsidP="00CA620E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96016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1C14C25" w14:textId="22DF6975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93255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B0B9A9F" w14:textId="041B357B" w:rsidR="00CA620E" w:rsidRPr="009A10D1" w:rsidRDefault="00CA620E" w:rsidP="00CA620E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C95E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304372" w14:textId="55BB0E2A" w:rsidR="00CA620E" w:rsidRPr="009A10D1" w:rsidRDefault="00CA620E" w:rsidP="00CA620E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F98358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AFA1F" w14:textId="1D68BA2D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7ABD1" w14:textId="650A4F99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C733AF" w14:textId="39C388ED" w:rsidR="00CA620E" w:rsidRPr="009A10D1" w:rsidRDefault="00CA620E" w:rsidP="00CA620E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E16BAB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58E98" w14:textId="06746140" w:rsidR="00CA620E" w:rsidRPr="009A10D1" w:rsidRDefault="00CA620E" w:rsidP="00CA620E">
            <w:pPr>
              <w:tabs>
                <w:tab w:val="decimal" w:pos="6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620E" w:rsidRPr="009A10D1" w14:paraId="04E98CC0" w14:textId="77777777" w:rsidTr="00CA620E">
        <w:trPr>
          <w:trHeight w:val="288"/>
        </w:trPr>
        <w:tc>
          <w:tcPr>
            <w:tcW w:w="3320" w:type="dxa"/>
          </w:tcPr>
          <w:p w14:paraId="30B2FDC1" w14:textId="29FB138B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ลูกหนี้สัญญาเช่าเงินทุน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1180" w:type="dxa"/>
          </w:tcPr>
          <w:p w14:paraId="5DBD9301" w14:textId="4765CA82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BD688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60C53D" w14:textId="2716B6EB" w:rsidR="00CA620E" w:rsidRPr="009A10D1" w:rsidRDefault="00CA620E" w:rsidP="00CA620E">
            <w:pPr>
              <w:tabs>
                <w:tab w:val="decimal" w:pos="61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7B6AB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BA8345" w14:textId="2D74191C" w:rsidR="00CA620E" w:rsidRPr="009A10D1" w:rsidRDefault="00CA620E" w:rsidP="00CA620E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4AA0C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1076475" w14:textId="59F40270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A5DF1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D6CD95D" w14:textId="4B260528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(26.92)</w:t>
            </w:r>
          </w:p>
        </w:tc>
        <w:tc>
          <w:tcPr>
            <w:tcW w:w="270" w:type="dxa"/>
          </w:tcPr>
          <w:p w14:paraId="63DB945B" w14:textId="77777777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9D76383" w14:textId="22E5EBD7" w:rsidR="00CA620E" w:rsidRPr="009A10D1" w:rsidRDefault="00CA620E" w:rsidP="00CA620E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7118D7A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6D68F2" w14:textId="699565EE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5FEDC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180F2" w14:textId="2374441A" w:rsidR="00CA620E" w:rsidRPr="009A10D1" w:rsidRDefault="00CA620E" w:rsidP="00CA620E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82CB0B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840612" w14:textId="6E475FCB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(26.92)</w:t>
            </w:r>
          </w:p>
        </w:tc>
      </w:tr>
      <w:tr w:rsidR="00CA620E" w:rsidRPr="009A10D1" w14:paraId="6ACCA5A6" w14:textId="77777777" w:rsidTr="00CA620E">
        <w:trPr>
          <w:trHeight w:val="288"/>
        </w:trPr>
        <w:tc>
          <w:tcPr>
            <w:tcW w:w="3320" w:type="dxa"/>
          </w:tcPr>
          <w:p w14:paraId="6CA6EAD7" w14:textId="7AD5F532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         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1180" w:type="dxa"/>
          </w:tcPr>
          <w:p w14:paraId="5A8C3DAE" w14:textId="3DD825DE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27148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4C44FB" w14:textId="267ED978" w:rsidR="00CA620E" w:rsidRPr="009A10D1" w:rsidRDefault="00CA620E" w:rsidP="00CA620E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FF304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B8DCC" w14:textId="198018A2" w:rsidR="00CA620E" w:rsidRPr="009A10D1" w:rsidRDefault="00CA620E" w:rsidP="00CA620E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ABB6E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5495B0FC" w14:textId="24A4C287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B39C4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E7FE6E7" w14:textId="49A23E14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(0.34)</w:t>
            </w:r>
          </w:p>
        </w:tc>
        <w:tc>
          <w:tcPr>
            <w:tcW w:w="270" w:type="dxa"/>
          </w:tcPr>
          <w:p w14:paraId="4F2285C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A73F537" w14:textId="52A96C4F" w:rsidR="00CA620E" w:rsidRPr="009A10D1" w:rsidRDefault="00CA620E" w:rsidP="00CA620E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D9346D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10F2A2" w14:textId="51E978B5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C9F6D9" w14:textId="406A754B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0FAEE3" w14:textId="0837FB5B" w:rsidR="00CA620E" w:rsidRPr="009A10D1" w:rsidRDefault="00CA620E" w:rsidP="00CA620E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AB4FBF3" w14:textId="77777777" w:rsidR="00CA620E" w:rsidRPr="009A10D1" w:rsidRDefault="00CA620E" w:rsidP="00CA620E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329009" w14:textId="113DB471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(0.34)</w:t>
            </w:r>
          </w:p>
        </w:tc>
      </w:tr>
      <w:tr w:rsidR="00CA620E" w:rsidRPr="009A10D1" w14:paraId="12F28034" w14:textId="77777777" w:rsidTr="00CA620E">
        <w:trPr>
          <w:trHeight w:val="288"/>
        </w:trPr>
        <w:tc>
          <w:tcPr>
            <w:tcW w:w="3320" w:type="dxa"/>
          </w:tcPr>
          <w:p w14:paraId="4AC7CEEA" w14:textId="13531562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9A10D1">
              <w:rPr>
                <w:rFonts w:asciiTheme="majorBidi" w:hAnsiTheme="majorBidi"/>
                <w:sz w:val="24"/>
                <w:szCs w:val="24"/>
              </w:rPr>
              <w:t xml:space="preserve">           </w:t>
            </w:r>
            <w:r w:rsidRPr="009A10D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Theme="majorBidi" w:hAnsiTheme="majorBidi"/>
                <w:i/>
                <w:iCs/>
                <w:sz w:val="24"/>
                <w:szCs w:val="24"/>
                <w:lang w:val="en-GB"/>
              </w:rPr>
              <w:t>14</w:t>
            </w:r>
          </w:p>
        </w:tc>
        <w:tc>
          <w:tcPr>
            <w:tcW w:w="1180" w:type="dxa"/>
          </w:tcPr>
          <w:p w14:paraId="6E59C7AA" w14:textId="11B9304F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4DAAB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9BD062" w14:textId="4E63F3E7" w:rsidR="00CA620E" w:rsidRPr="009A10D1" w:rsidRDefault="00CA620E" w:rsidP="00CA620E">
            <w:pPr>
              <w:tabs>
                <w:tab w:val="decimal" w:pos="5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(2.55)</w:t>
            </w:r>
          </w:p>
        </w:tc>
        <w:tc>
          <w:tcPr>
            <w:tcW w:w="270" w:type="dxa"/>
          </w:tcPr>
          <w:p w14:paraId="6795EA29" w14:textId="77777777" w:rsidR="00CA620E" w:rsidRPr="009A10D1" w:rsidRDefault="00CA620E" w:rsidP="00CA620E">
            <w:pPr>
              <w:tabs>
                <w:tab w:val="decimal" w:pos="53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450753" w14:textId="767405CF" w:rsidR="00CA620E" w:rsidRPr="009A10D1" w:rsidRDefault="00CA620E" w:rsidP="00CA620E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36F296" w14:textId="77777777" w:rsidR="00CA620E" w:rsidRPr="009A10D1" w:rsidRDefault="00CA620E" w:rsidP="00CA620E">
            <w:pPr>
              <w:tabs>
                <w:tab w:val="decimal" w:pos="465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6" w:type="dxa"/>
          </w:tcPr>
          <w:p w14:paraId="43055303" w14:textId="0080024D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4E70D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4C686F" w14:textId="77947194" w:rsidR="00CA620E" w:rsidRPr="009A10D1" w:rsidRDefault="00CA620E" w:rsidP="00CA620E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4F533A" w14:textId="77777777" w:rsidR="00CA620E" w:rsidRPr="009A10D1" w:rsidRDefault="00CA620E" w:rsidP="00CA620E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63896F0" w14:textId="2E31ADD7" w:rsidR="00CA620E" w:rsidRPr="009A10D1" w:rsidRDefault="00CA620E" w:rsidP="00CA620E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40337E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83592D" w14:textId="1F6C1009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00F428" w14:textId="77777777" w:rsidR="00CA620E" w:rsidRPr="009A10D1" w:rsidRDefault="00CA620E" w:rsidP="00CA620E">
            <w:pPr>
              <w:tabs>
                <w:tab w:val="decimal" w:pos="612"/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A37015" w14:textId="6AA856B3" w:rsidR="00CA620E" w:rsidRPr="009A10D1" w:rsidRDefault="00CA620E" w:rsidP="00CA620E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80FAF6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C88065" w14:textId="30D4D67C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(2.55)</w:t>
            </w:r>
          </w:p>
        </w:tc>
      </w:tr>
      <w:tr w:rsidR="00CA620E" w:rsidRPr="009A10D1" w14:paraId="527A2360" w14:textId="77777777" w:rsidTr="00CA620E">
        <w:trPr>
          <w:trHeight w:val="288"/>
        </w:trPr>
        <w:tc>
          <w:tcPr>
            <w:tcW w:w="3320" w:type="dxa"/>
          </w:tcPr>
          <w:p w14:paraId="1A567E9D" w14:textId="0A253D6A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3441EDC" w14:textId="087EF5AF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609EE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C3074" w14:textId="340D8584" w:rsidR="00CA620E" w:rsidRPr="009A10D1" w:rsidRDefault="00CA620E" w:rsidP="00CA620E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9B8F4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D49F64" w14:textId="76A6B2E3" w:rsidR="00CA620E" w:rsidRPr="009A10D1" w:rsidRDefault="00CA620E" w:rsidP="00CA620E">
            <w:pPr>
              <w:tabs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F3834A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4007E0F" w14:textId="49E5017D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F0C68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CFE563C" w14:textId="14D6405E" w:rsidR="00CA620E" w:rsidRPr="009A10D1" w:rsidRDefault="00CA620E" w:rsidP="00CA620E">
            <w:pPr>
              <w:tabs>
                <w:tab w:val="decimal" w:pos="6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FB7B8D" w14:textId="77777777" w:rsidR="00CA620E" w:rsidRPr="009A10D1" w:rsidRDefault="00CA620E" w:rsidP="00CA620E">
            <w:pPr>
              <w:tabs>
                <w:tab w:val="decimal" w:pos="54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7FBF983A" w14:textId="2119BC63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12.40</w:t>
            </w:r>
          </w:p>
        </w:tc>
        <w:tc>
          <w:tcPr>
            <w:tcW w:w="274" w:type="dxa"/>
          </w:tcPr>
          <w:p w14:paraId="743FD843" w14:textId="77777777" w:rsidR="00CA620E" w:rsidRPr="009A10D1" w:rsidRDefault="00CA620E" w:rsidP="00CA620E">
            <w:pPr>
              <w:tabs>
                <w:tab w:val="decimal" w:pos="435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587175" w14:textId="0FAFFCBE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3F000F" w14:textId="06CE78C3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F20521" w14:textId="5712FBA6" w:rsidR="00CA620E" w:rsidRPr="009A10D1" w:rsidRDefault="00CA620E" w:rsidP="00CA620E">
            <w:pPr>
              <w:tabs>
                <w:tab w:val="decimal" w:pos="55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2BBC059" w14:textId="77777777" w:rsidR="00CA620E" w:rsidRPr="009A10D1" w:rsidRDefault="00CA620E" w:rsidP="00CA620E">
            <w:pPr>
              <w:tabs>
                <w:tab w:val="decimal" w:pos="468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CEC575" w14:textId="113E5276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12.40</w:t>
            </w:r>
          </w:p>
        </w:tc>
      </w:tr>
      <w:tr w:rsidR="00CA620E" w:rsidRPr="009A10D1" w14:paraId="1FDB1EF7" w14:textId="77777777" w:rsidTr="00CA620E">
        <w:trPr>
          <w:trHeight w:val="288"/>
        </w:trPr>
        <w:tc>
          <w:tcPr>
            <w:tcW w:w="3320" w:type="dxa"/>
          </w:tcPr>
          <w:p w14:paraId="32ABECD2" w14:textId="2F8031CD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8A9110E" w14:textId="0FC1E2C3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318.18</w:t>
            </w:r>
          </w:p>
        </w:tc>
        <w:tc>
          <w:tcPr>
            <w:tcW w:w="270" w:type="dxa"/>
          </w:tcPr>
          <w:p w14:paraId="58FFF49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582384" w14:textId="718080B7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968.75</w:t>
            </w:r>
          </w:p>
        </w:tc>
        <w:tc>
          <w:tcPr>
            <w:tcW w:w="270" w:type="dxa"/>
          </w:tcPr>
          <w:p w14:paraId="4657822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28EE1B" w14:textId="1B61A0D0" w:rsidR="00CA620E" w:rsidRPr="009A10D1" w:rsidRDefault="00CA620E" w:rsidP="00CA620E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3,766.10</w:t>
            </w:r>
          </w:p>
        </w:tc>
        <w:tc>
          <w:tcPr>
            <w:tcW w:w="270" w:type="dxa"/>
          </w:tcPr>
          <w:p w14:paraId="0B4356C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164E962" w14:textId="6E1A8AE0" w:rsidR="00CA620E" w:rsidRPr="009A10D1" w:rsidRDefault="00CA620E" w:rsidP="00CA620E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425.45</w:t>
            </w:r>
          </w:p>
        </w:tc>
        <w:tc>
          <w:tcPr>
            <w:tcW w:w="270" w:type="dxa"/>
          </w:tcPr>
          <w:p w14:paraId="075A2D5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298958AA" w14:textId="30EA8A8B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12,509.37</w:t>
            </w:r>
          </w:p>
        </w:tc>
        <w:tc>
          <w:tcPr>
            <w:tcW w:w="270" w:type="dxa"/>
          </w:tcPr>
          <w:p w14:paraId="29B53BD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28C45C20" w14:textId="4BA8DF65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68.76</w:t>
            </w:r>
          </w:p>
        </w:tc>
        <w:tc>
          <w:tcPr>
            <w:tcW w:w="274" w:type="dxa"/>
          </w:tcPr>
          <w:p w14:paraId="100F0EF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BEF82C" w14:textId="51214A30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279.67</w:t>
            </w:r>
          </w:p>
        </w:tc>
        <w:tc>
          <w:tcPr>
            <w:tcW w:w="270" w:type="dxa"/>
          </w:tcPr>
          <w:p w14:paraId="151B3C3D" w14:textId="6C057DBA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E2B8C4" w14:textId="42FAACC9" w:rsidR="00CA620E" w:rsidRPr="009A10D1" w:rsidRDefault="00CA620E" w:rsidP="00CA620E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49.82</w:t>
            </w:r>
          </w:p>
        </w:tc>
        <w:tc>
          <w:tcPr>
            <w:tcW w:w="360" w:type="dxa"/>
          </w:tcPr>
          <w:p w14:paraId="24D7116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C40405" w14:textId="320B3EEF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18,386.10</w:t>
            </w:r>
          </w:p>
        </w:tc>
      </w:tr>
    </w:tbl>
    <w:p w14:paraId="725A6D66" w14:textId="77777777" w:rsidR="004A1B08" w:rsidRPr="009A10D1" w:rsidRDefault="004A1B08">
      <w:pPr>
        <w:spacing w:line="240" w:lineRule="auto"/>
        <w:jc w:val="left"/>
        <w:rPr>
          <w:rFonts w:asciiTheme="majorBidi" w:hAnsiTheme="majorBidi" w:cstheme="majorBidi"/>
        </w:rPr>
      </w:pPr>
      <w:r w:rsidRPr="009A10D1">
        <w:rPr>
          <w:rFonts w:asciiTheme="majorBidi" w:hAnsiTheme="majorBidi" w:cstheme="majorBidi"/>
        </w:rPr>
        <w:br w:type="page"/>
      </w: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990"/>
        <w:gridCol w:w="270"/>
        <w:gridCol w:w="900"/>
        <w:gridCol w:w="270"/>
        <w:gridCol w:w="1080"/>
        <w:gridCol w:w="270"/>
        <w:gridCol w:w="900"/>
        <w:gridCol w:w="270"/>
        <w:gridCol w:w="810"/>
        <w:gridCol w:w="270"/>
        <w:gridCol w:w="1080"/>
        <w:gridCol w:w="270"/>
        <w:gridCol w:w="900"/>
        <w:gridCol w:w="360"/>
        <w:gridCol w:w="990"/>
      </w:tblGrid>
      <w:tr w:rsidR="00B274B2" w:rsidRPr="009A10D1" w14:paraId="234AA782" w14:textId="77777777" w:rsidTr="00747C4C">
        <w:trPr>
          <w:trHeight w:val="329"/>
        </w:trPr>
        <w:tc>
          <w:tcPr>
            <w:tcW w:w="3330" w:type="dxa"/>
          </w:tcPr>
          <w:p w14:paraId="1DD4AE2F" w14:textId="77777777" w:rsidR="00B274B2" w:rsidRPr="009A10D1" w:rsidRDefault="00B274B2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7"/>
          </w:tcPr>
          <w:p w14:paraId="032AFD78" w14:textId="77777777" w:rsidR="00B274B2" w:rsidRPr="009A10D1" w:rsidRDefault="00B274B2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620E" w:rsidRPr="009A10D1" w14:paraId="666A8129" w14:textId="77777777" w:rsidTr="00747C4C">
        <w:trPr>
          <w:trHeight w:val="329"/>
        </w:trPr>
        <w:tc>
          <w:tcPr>
            <w:tcW w:w="3330" w:type="dxa"/>
          </w:tcPr>
          <w:p w14:paraId="01A07602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DBD5F7" w14:textId="77777777" w:rsidR="00CA620E" w:rsidRPr="009A10D1" w:rsidRDefault="00CA620E" w:rsidP="00CA620E">
            <w:pPr>
              <w:tabs>
                <w:tab w:val="decimal" w:pos="246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AC10CB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0CF33A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DBCA74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CF2A62F" w14:textId="77777777" w:rsidR="00CA620E" w:rsidRPr="009A10D1" w:rsidRDefault="00CA620E" w:rsidP="00CA620E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E39BB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59A0E9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EECA6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498C9F" w14:textId="77777777" w:rsidR="00CA620E" w:rsidRPr="009A10D1" w:rsidRDefault="00CA620E" w:rsidP="00CA620E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A49465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D97F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1CD90A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BF58CF" w14:textId="30BE8555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0BEC08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0EE131A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60" w:type="dxa"/>
          </w:tcPr>
          <w:p w14:paraId="085FAE88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9B741F7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6C0ACEC4" w14:textId="77777777" w:rsidTr="00747C4C">
        <w:trPr>
          <w:trHeight w:val="329"/>
        </w:trPr>
        <w:tc>
          <w:tcPr>
            <w:tcW w:w="3330" w:type="dxa"/>
          </w:tcPr>
          <w:p w14:paraId="1EE9F955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0EF9E3" w14:textId="77777777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0695424D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1D265E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55A5F0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CBAE19" w14:textId="77777777" w:rsidR="00CA620E" w:rsidRPr="009A10D1" w:rsidRDefault="00CA620E" w:rsidP="00CA620E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E2BA9E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1E0874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727CC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FEBF43" w14:textId="77777777" w:rsidR="00CA620E" w:rsidRPr="009A10D1" w:rsidRDefault="00CA620E" w:rsidP="00CA620E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FC3472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F74E1B7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03FD54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1A3CCE" w14:textId="180DE88B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70" w:type="dxa"/>
          </w:tcPr>
          <w:p w14:paraId="2F9B9B01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F964BFA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60" w:type="dxa"/>
          </w:tcPr>
          <w:p w14:paraId="43EDB520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A577B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5DBD8FA8" w14:textId="77777777" w:rsidTr="00747C4C">
        <w:trPr>
          <w:trHeight w:val="329"/>
        </w:trPr>
        <w:tc>
          <w:tcPr>
            <w:tcW w:w="3330" w:type="dxa"/>
          </w:tcPr>
          <w:p w14:paraId="75AB212C" w14:textId="77777777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248B72" w14:textId="77777777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20674F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339A5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8875512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AD75D1E" w14:textId="77777777" w:rsidR="00CA620E" w:rsidRPr="009A10D1" w:rsidRDefault="00CA620E" w:rsidP="00CA620E">
            <w:pPr>
              <w:tabs>
                <w:tab w:val="decimal" w:pos="16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1C2FF9" w14:textId="77777777" w:rsidR="00CA620E" w:rsidRPr="009A10D1" w:rsidRDefault="00CA620E" w:rsidP="00CA620E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6948D6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70" w:type="dxa"/>
          </w:tcPr>
          <w:p w14:paraId="211C0A5E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BC67CB5" w14:textId="77777777" w:rsidR="00CA620E" w:rsidRPr="009A10D1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AB0D50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2A7C91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F9C3F4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DF5C73" w14:textId="076FAB0F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70" w:type="dxa"/>
          </w:tcPr>
          <w:p w14:paraId="7CEAAED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38E0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60" w:type="dxa"/>
          </w:tcPr>
          <w:p w14:paraId="04ACADD7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95B7EA" w14:textId="77777777" w:rsidR="00CA620E" w:rsidRPr="009A10D1" w:rsidRDefault="00CA620E" w:rsidP="00CA620E">
            <w:pPr>
              <w:tabs>
                <w:tab w:val="decimal" w:pos="22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761EB7BE" w14:textId="77777777" w:rsidTr="00747C4C">
        <w:trPr>
          <w:trHeight w:val="329"/>
        </w:trPr>
        <w:tc>
          <w:tcPr>
            <w:tcW w:w="3330" w:type="dxa"/>
          </w:tcPr>
          <w:p w14:paraId="4C3CFF6A" w14:textId="77777777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1F681D" w14:textId="77777777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5EE9FBD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17083F6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</w:tcPr>
          <w:p w14:paraId="6483480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B706388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70" w:type="dxa"/>
          </w:tcPr>
          <w:p w14:paraId="41A72A74" w14:textId="77777777" w:rsidR="00CA620E" w:rsidRPr="009A10D1" w:rsidRDefault="00CA620E" w:rsidP="00CA620E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147A02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70" w:type="dxa"/>
          </w:tcPr>
          <w:p w14:paraId="3D997EB6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49ED9BE" w14:textId="77777777" w:rsidR="00CA620E" w:rsidRPr="009A10D1" w:rsidRDefault="00CA620E" w:rsidP="00CA620E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D142EC2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528F10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3C471056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4A7D93" w14:textId="62EE6215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7DC02B11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4133FF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60" w:type="dxa"/>
          </w:tcPr>
          <w:p w14:paraId="70748B2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0C8A34" w14:textId="7777777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A620E" w:rsidRPr="009A10D1" w14:paraId="2C914C71" w14:textId="77777777" w:rsidTr="00747C4C">
        <w:trPr>
          <w:trHeight w:val="329"/>
        </w:trPr>
        <w:tc>
          <w:tcPr>
            <w:tcW w:w="3330" w:type="dxa"/>
          </w:tcPr>
          <w:p w14:paraId="137BDF79" w14:textId="77777777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7"/>
          </w:tcPr>
          <w:p w14:paraId="1238EAB8" w14:textId="77777777" w:rsidR="00CA620E" w:rsidRPr="009A10D1" w:rsidRDefault="00CA620E" w:rsidP="00CA620E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A620E" w:rsidRPr="009A10D1" w14:paraId="5CDE8329" w14:textId="77777777" w:rsidTr="00747C4C">
        <w:trPr>
          <w:trHeight w:val="329"/>
        </w:trPr>
        <w:tc>
          <w:tcPr>
            <w:tcW w:w="3330" w:type="dxa"/>
          </w:tcPr>
          <w:p w14:paraId="5D2E5C59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170" w:type="dxa"/>
          </w:tcPr>
          <w:p w14:paraId="56999F3E" w14:textId="77777777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7EF05A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D79CF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C80C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CD500BF" w14:textId="77777777" w:rsidR="00CA620E" w:rsidRPr="009A10D1" w:rsidRDefault="00CA620E" w:rsidP="00CA620E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8A90E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E5CEF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4122B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4DE53B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3DC5D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CDC4C9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72CAC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A9F5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1FC56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3E45FA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2B373B3A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0E7EF9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04176590" w14:textId="77777777" w:rsidTr="00747C4C">
        <w:trPr>
          <w:trHeight w:val="329"/>
        </w:trPr>
        <w:tc>
          <w:tcPr>
            <w:tcW w:w="3330" w:type="dxa"/>
          </w:tcPr>
          <w:p w14:paraId="5F5AB4E7" w14:textId="78D9A666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</w:tcPr>
          <w:p w14:paraId="35DAF4A2" w14:textId="07B84BFA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</w:p>
        </w:tc>
        <w:tc>
          <w:tcPr>
            <w:tcW w:w="270" w:type="dxa"/>
          </w:tcPr>
          <w:p w14:paraId="2BE7C83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5F8A5E4" w14:textId="03519244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270" w:type="dxa"/>
          </w:tcPr>
          <w:p w14:paraId="5F0119B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41496" w14:textId="1BF516A9" w:rsidR="00CA620E" w:rsidRPr="009A10D1" w:rsidRDefault="00CA620E" w:rsidP="00CA620E">
            <w:pPr>
              <w:tabs>
                <w:tab w:val="decimal" w:pos="43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</w:p>
        </w:tc>
        <w:tc>
          <w:tcPr>
            <w:tcW w:w="270" w:type="dxa"/>
          </w:tcPr>
          <w:p w14:paraId="76D6A48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3735179" w14:textId="6EADCCBA" w:rsidR="00CA620E" w:rsidRPr="009A10D1" w:rsidRDefault="00CA620E" w:rsidP="00CA620E">
            <w:pPr>
              <w:tabs>
                <w:tab w:val="decimal" w:pos="64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</w:t>
            </w:r>
          </w:p>
        </w:tc>
        <w:tc>
          <w:tcPr>
            <w:tcW w:w="270" w:type="dxa"/>
          </w:tcPr>
          <w:p w14:paraId="1A0954DE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098E2E" w14:textId="74E6A466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3,206.98</w:t>
            </w:r>
          </w:p>
        </w:tc>
        <w:tc>
          <w:tcPr>
            <w:tcW w:w="270" w:type="dxa"/>
          </w:tcPr>
          <w:p w14:paraId="50A06A2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51451B9" w14:textId="0F504D7D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270" w:type="dxa"/>
          </w:tcPr>
          <w:p w14:paraId="679008F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B4AEA5" w14:textId="6293D878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188.20</w:t>
            </w:r>
          </w:p>
        </w:tc>
        <w:tc>
          <w:tcPr>
            <w:tcW w:w="270" w:type="dxa"/>
          </w:tcPr>
          <w:p w14:paraId="7D9CAB4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63E3F6" w14:textId="4207989F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92D497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68C9ED" w14:textId="415958E4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09</w:t>
            </w:r>
          </w:p>
        </w:tc>
      </w:tr>
      <w:tr w:rsidR="00CA620E" w:rsidRPr="009A10D1" w14:paraId="7461CE9A" w14:textId="77777777" w:rsidTr="00747C4C">
        <w:trPr>
          <w:trHeight w:val="329"/>
        </w:trPr>
        <w:tc>
          <w:tcPr>
            <w:tcW w:w="3330" w:type="dxa"/>
          </w:tcPr>
          <w:p w14:paraId="109FFE56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4ECE57C" w14:textId="5FCF01E0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0.04</w:t>
            </w:r>
          </w:p>
        </w:tc>
        <w:tc>
          <w:tcPr>
            <w:tcW w:w="270" w:type="dxa"/>
          </w:tcPr>
          <w:p w14:paraId="6F2CA16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8168D" w14:textId="2ADC5A5F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95</w:t>
            </w:r>
          </w:p>
        </w:tc>
        <w:tc>
          <w:tcPr>
            <w:tcW w:w="270" w:type="dxa"/>
          </w:tcPr>
          <w:p w14:paraId="68C5F31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D0AB6D5" w14:textId="7051886A" w:rsidR="00CA620E" w:rsidRPr="009A10D1" w:rsidRDefault="00CA620E" w:rsidP="00CA620E">
            <w:pPr>
              <w:tabs>
                <w:tab w:val="decimal" w:pos="43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270" w:type="dxa"/>
          </w:tcPr>
          <w:p w14:paraId="6F14D32E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CF688B2" w14:textId="1517370A" w:rsidR="00CA620E" w:rsidRPr="009A10D1" w:rsidRDefault="00CA620E" w:rsidP="00CA620E">
            <w:pPr>
              <w:tabs>
                <w:tab w:val="decimal" w:pos="64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270" w:type="dxa"/>
          </w:tcPr>
          <w:p w14:paraId="68E6C73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76604C" w14:textId="49A04E51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572.76</w:t>
            </w:r>
          </w:p>
        </w:tc>
        <w:tc>
          <w:tcPr>
            <w:tcW w:w="270" w:type="dxa"/>
          </w:tcPr>
          <w:p w14:paraId="70594E7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D2381F2" w14:textId="0393A4B9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88</w:t>
            </w:r>
          </w:p>
        </w:tc>
        <w:tc>
          <w:tcPr>
            <w:tcW w:w="270" w:type="dxa"/>
          </w:tcPr>
          <w:p w14:paraId="463CF79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F3D538" w14:textId="2490433B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16.81</w:t>
            </w:r>
          </w:p>
        </w:tc>
        <w:tc>
          <w:tcPr>
            <w:tcW w:w="270" w:type="dxa"/>
          </w:tcPr>
          <w:p w14:paraId="44478C0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2C0DB" w14:textId="5A1D6397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B3D57C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5CDB9C" w14:textId="0AFA4F38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808.88</w:t>
            </w:r>
          </w:p>
        </w:tc>
      </w:tr>
      <w:tr w:rsidR="00CA620E" w:rsidRPr="009A10D1" w14:paraId="7FDC2FB0" w14:textId="77777777" w:rsidTr="00747C4C">
        <w:trPr>
          <w:trHeight w:val="329"/>
        </w:trPr>
        <w:tc>
          <w:tcPr>
            <w:tcW w:w="3330" w:type="dxa"/>
          </w:tcPr>
          <w:p w14:paraId="673FEF77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170" w:type="dxa"/>
          </w:tcPr>
          <w:p w14:paraId="1AD29C72" w14:textId="70511DFE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C890B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5639085" w14:textId="429E17AD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270" w:type="dxa"/>
          </w:tcPr>
          <w:p w14:paraId="67AC1D5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EDDF47" w14:textId="672C7513" w:rsidR="00CA620E" w:rsidRPr="009A10D1" w:rsidRDefault="00CA620E" w:rsidP="00CA620E">
            <w:pPr>
              <w:tabs>
                <w:tab w:val="decimal" w:pos="5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9B96B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F2925E" w14:textId="65A2B9E6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E62BD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2BBA94" w14:textId="78F2539E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6.13</w:t>
            </w:r>
          </w:p>
        </w:tc>
        <w:tc>
          <w:tcPr>
            <w:tcW w:w="270" w:type="dxa"/>
          </w:tcPr>
          <w:p w14:paraId="38A1AEC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DBC1C62" w14:textId="32337AC4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270" w:type="dxa"/>
          </w:tcPr>
          <w:p w14:paraId="2499A5A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73FD03" w14:textId="2B9AC1BC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32.73</w:t>
            </w:r>
          </w:p>
        </w:tc>
        <w:tc>
          <w:tcPr>
            <w:tcW w:w="270" w:type="dxa"/>
          </w:tcPr>
          <w:p w14:paraId="3DBE28A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2AF406" w14:textId="0A7D172B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1E0641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6CC55B" w14:textId="083F0A8D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128.71</w:t>
            </w:r>
          </w:p>
        </w:tc>
      </w:tr>
      <w:tr w:rsidR="00CA620E" w:rsidRPr="009A10D1" w14:paraId="459133DB" w14:textId="77777777" w:rsidTr="00747C4C">
        <w:trPr>
          <w:trHeight w:val="329"/>
        </w:trPr>
        <w:tc>
          <w:tcPr>
            <w:tcW w:w="3330" w:type="dxa"/>
          </w:tcPr>
          <w:p w14:paraId="3D1E680D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528A90F7" w14:textId="74D90D8F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E8303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E8DA72F" w14:textId="4303D3E1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5398AE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15268C" w14:textId="442462E0" w:rsidR="00CA620E" w:rsidRPr="009A10D1" w:rsidRDefault="00CA620E" w:rsidP="00CA620E">
            <w:pPr>
              <w:tabs>
                <w:tab w:val="decimal" w:pos="5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74B2D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EFC82E5" w14:textId="5937C6BB" w:rsidR="00CA620E" w:rsidRPr="009A10D1" w:rsidRDefault="00CA620E" w:rsidP="00CA620E">
            <w:pPr>
              <w:tabs>
                <w:tab w:val="decimal" w:pos="64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(0.77)</w:t>
            </w:r>
          </w:p>
        </w:tc>
        <w:tc>
          <w:tcPr>
            <w:tcW w:w="270" w:type="dxa"/>
          </w:tcPr>
          <w:p w14:paraId="283660E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9309CB1" w14:textId="7E4C9424" w:rsidR="00CA620E" w:rsidRPr="009A10D1" w:rsidRDefault="00CA620E" w:rsidP="00CA620E">
            <w:pPr>
              <w:tabs>
                <w:tab w:val="decimal" w:pos="5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(4.80)</w:t>
            </w:r>
          </w:p>
        </w:tc>
        <w:tc>
          <w:tcPr>
            <w:tcW w:w="270" w:type="dxa"/>
          </w:tcPr>
          <w:p w14:paraId="68F8082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E5E399C" w14:textId="4ADAE452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FD4BCE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60FD8F" w14:textId="2A05D489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(10.76)</w:t>
            </w:r>
          </w:p>
        </w:tc>
        <w:tc>
          <w:tcPr>
            <w:tcW w:w="270" w:type="dxa"/>
          </w:tcPr>
          <w:p w14:paraId="36EC1D8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35C84B" w14:textId="5DA5FE2F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951AF9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C97B6F" w14:textId="00158B64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(18.62)</w:t>
            </w:r>
          </w:p>
        </w:tc>
      </w:tr>
      <w:tr w:rsidR="00CA620E" w:rsidRPr="009A10D1" w14:paraId="0AB82DD0" w14:textId="77777777" w:rsidTr="00747C4C">
        <w:trPr>
          <w:trHeight w:val="329"/>
        </w:trPr>
        <w:tc>
          <w:tcPr>
            <w:tcW w:w="3330" w:type="dxa"/>
          </w:tcPr>
          <w:p w14:paraId="6E7F2CED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FEB6E2B" w14:textId="400AABFF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EE3B0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AE8A9" w14:textId="508577A7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9C7DE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7C178" w14:textId="234F0A50" w:rsidR="00CA620E" w:rsidRPr="009A10D1" w:rsidRDefault="00CA620E" w:rsidP="00CA620E">
            <w:pPr>
              <w:tabs>
                <w:tab w:val="decimal" w:pos="5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E5E04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DABD4C" w14:textId="28D7F0B8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9CBF7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6ADEB2" w14:textId="01B46FA3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(4.43)</w:t>
            </w:r>
          </w:p>
        </w:tc>
        <w:tc>
          <w:tcPr>
            <w:tcW w:w="270" w:type="dxa"/>
          </w:tcPr>
          <w:p w14:paraId="2CEE4D0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D0DAA68" w14:textId="57052A5B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04F3FB6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4BDA1F" w14:textId="5B827E81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FBA92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9551D4" w14:textId="7058215A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770F3E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8CB9E" w14:textId="447AD8AF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(25.92)</w:t>
            </w:r>
          </w:p>
        </w:tc>
      </w:tr>
      <w:tr w:rsidR="00CA620E" w:rsidRPr="009A10D1" w14:paraId="31882361" w14:textId="77777777" w:rsidTr="00747C4C">
        <w:trPr>
          <w:trHeight w:val="329"/>
        </w:trPr>
        <w:tc>
          <w:tcPr>
            <w:tcW w:w="3330" w:type="dxa"/>
          </w:tcPr>
          <w:p w14:paraId="3E24C3D9" w14:textId="4F1D25B1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หักค่าเสื่อมราคาสะสมของอาคารที่โอนไป</w:t>
            </w:r>
          </w:p>
          <w:p w14:paraId="240CEA84" w14:textId="237A220B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170" w:type="dxa"/>
          </w:tcPr>
          <w:p w14:paraId="37D78EA3" w14:textId="77777777" w:rsidR="00CA620E" w:rsidRPr="009A10D1" w:rsidRDefault="00CA620E" w:rsidP="00CA620E">
            <w:pPr>
              <w:tabs>
                <w:tab w:val="decimal" w:pos="5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8DA166" w14:textId="6387DB7B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75788F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FBD679" w14:textId="77777777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9EC9C2" w14:textId="715FC329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1AF001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1CEE89F" w14:textId="77777777" w:rsidR="00CA620E" w:rsidRPr="009A10D1" w:rsidRDefault="00CA620E" w:rsidP="00CA620E">
            <w:pPr>
              <w:tabs>
                <w:tab w:val="decimal" w:pos="5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A2C89F" w14:textId="79BEBE73" w:rsidR="00CA620E" w:rsidRPr="009A10D1" w:rsidRDefault="00CA620E" w:rsidP="00CA620E">
            <w:pPr>
              <w:tabs>
                <w:tab w:val="decimal" w:pos="5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F74EEE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9D45CE" w14:textId="77777777" w:rsidR="00CA620E" w:rsidRPr="009A10D1" w:rsidRDefault="00CA620E" w:rsidP="00CA620E">
            <w:pPr>
              <w:tabs>
                <w:tab w:val="decimal" w:pos="79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9BF221" w14:textId="1D8BBC57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A4A49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51A8B" w14:textId="77777777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4B356F" w14:textId="6897FE2A" w:rsidR="00CA620E" w:rsidRPr="009A10D1" w:rsidRDefault="00CA620E" w:rsidP="00CA620E">
            <w:pPr>
              <w:tabs>
                <w:tab w:val="decimal" w:pos="6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4DB17A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FE8FE3" w14:textId="77777777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9E5A1B" w14:textId="25E2D042" w:rsidR="00CA620E" w:rsidRPr="009A10D1" w:rsidRDefault="00CA620E" w:rsidP="00CA620E">
            <w:pPr>
              <w:tabs>
                <w:tab w:val="decimal" w:pos="42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F38DE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5C30D2" w14:textId="77777777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97DDCB" w14:textId="30C9AEA6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24666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3DDF49" w14:textId="77777777" w:rsidR="00CA620E" w:rsidRPr="009A10D1" w:rsidRDefault="00CA620E" w:rsidP="00CA620E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7A277C" w14:textId="14ABCA37" w:rsidR="00CA620E" w:rsidRPr="009A10D1" w:rsidRDefault="00CA620E" w:rsidP="00CA620E">
            <w:pPr>
              <w:tabs>
                <w:tab w:val="decimal" w:pos="46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549894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795987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12347D9" w14:textId="536C56B3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(2.17)</w:t>
            </w:r>
          </w:p>
        </w:tc>
      </w:tr>
      <w:tr w:rsidR="00CA620E" w:rsidRPr="009A10D1" w14:paraId="16851407" w14:textId="77777777" w:rsidTr="00747C4C">
        <w:trPr>
          <w:trHeight w:val="329"/>
        </w:trPr>
        <w:tc>
          <w:tcPr>
            <w:tcW w:w="3330" w:type="dxa"/>
          </w:tcPr>
          <w:p w14:paraId="56C24DFE" w14:textId="4132434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โอน</w:t>
            </w:r>
            <w:r w:rsidRPr="009A10D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เข้ามาจาก (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ออกไปที่</w:t>
            </w:r>
            <w:r w:rsidRPr="009A10D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70" w:type="dxa"/>
          </w:tcPr>
          <w:p w14:paraId="7736E369" w14:textId="77777777" w:rsidR="00CA620E" w:rsidRPr="009A10D1" w:rsidRDefault="00CA620E" w:rsidP="00CA620E">
            <w:pPr>
              <w:tabs>
                <w:tab w:val="decimal" w:pos="5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BF20B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55EF5B" w14:textId="77777777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CC53B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AB495A2" w14:textId="77777777" w:rsidR="00CA620E" w:rsidRPr="009A10D1" w:rsidRDefault="00CA620E" w:rsidP="00CA620E">
            <w:pPr>
              <w:tabs>
                <w:tab w:val="decimal" w:pos="5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DD2EE2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5C756E" w14:textId="77777777" w:rsidR="00CA620E" w:rsidRPr="009A10D1" w:rsidRDefault="00CA620E" w:rsidP="00CA620E">
            <w:pPr>
              <w:tabs>
                <w:tab w:val="decimal" w:pos="79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1FB5E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E5091D" w14:textId="77777777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B475A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0CF971" w14:textId="77777777" w:rsidR="00CA620E" w:rsidRPr="009A10D1" w:rsidRDefault="00CA620E" w:rsidP="00CA620E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CA1FA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2D49AF" w14:textId="77777777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0920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E273D" w14:textId="77777777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F541C9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D88C2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A620E" w:rsidRPr="009A10D1" w14:paraId="36BB0F64" w14:textId="77777777" w:rsidTr="00747C4C">
        <w:trPr>
          <w:trHeight w:val="329"/>
        </w:trPr>
        <w:tc>
          <w:tcPr>
            <w:tcW w:w="3330" w:type="dxa"/>
          </w:tcPr>
          <w:p w14:paraId="64A47B79" w14:textId="7236A748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1521CE2A" w14:textId="7E46F5E1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EEE8B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637F71" w14:textId="0353A550" w:rsidR="00CA620E" w:rsidRPr="009A10D1" w:rsidRDefault="00CA620E" w:rsidP="00CA620E">
            <w:pPr>
              <w:tabs>
                <w:tab w:val="decimal" w:pos="56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1CD14A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95E96A" w14:textId="3AF9A92E" w:rsidR="00CA620E" w:rsidRPr="009A10D1" w:rsidRDefault="00CA620E" w:rsidP="00CA620E">
            <w:pPr>
              <w:tabs>
                <w:tab w:val="decimal" w:pos="5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283FC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239EF1" w14:textId="16DC2F9E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561BC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D34F80" w14:textId="181B8C14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C9DB20B" w14:textId="77777777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C45A50" w14:textId="73D9A046" w:rsidR="00CA620E" w:rsidRPr="009A10D1" w:rsidRDefault="00CA620E" w:rsidP="00CA620E">
            <w:pPr>
              <w:tabs>
                <w:tab w:val="decimal" w:pos="42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C994E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61C2E5" w14:textId="7EE6826E" w:rsidR="00CA620E" w:rsidRPr="009A10D1" w:rsidRDefault="00CA620E" w:rsidP="00CA620E">
            <w:pPr>
              <w:tabs>
                <w:tab w:val="decimal" w:pos="6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7EC3C0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28808D" w14:textId="6C26B077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6D89F54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6527F8" w14:textId="234CC4D6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(0.18)</w:t>
            </w:r>
          </w:p>
        </w:tc>
      </w:tr>
      <w:tr w:rsidR="00CA620E" w:rsidRPr="009A10D1" w14:paraId="64999454" w14:textId="77777777" w:rsidTr="00747C4C">
        <w:trPr>
          <w:trHeight w:val="329"/>
        </w:trPr>
        <w:tc>
          <w:tcPr>
            <w:tcW w:w="3330" w:type="dxa"/>
          </w:tcPr>
          <w:p w14:paraId="0A5E06F2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3D2072" w14:textId="417F14C6" w:rsidR="00CA620E" w:rsidRPr="009A10D1" w:rsidRDefault="00CA620E" w:rsidP="00CA620E">
            <w:pPr>
              <w:tabs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12878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E66F9C" w14:textId="7116BC91" w:rsidR="00CA620E" w:rsidRPr="009A10D1" w:rsidRDefault="00CA620E" w:rsidP="00CA620E">
            <w:pPr>
              <w:tabs>
                <w:tab w:val="decimal" w:pos="56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54692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538AFD" w14:textId="7527C1D4" w:rsidR="00CA620E" w:rsidRPr="009A10D1" w:rsidRDefault="00CA620E" w:rsidP="00CA620E">
            <w:pPr>
              <w:tabs>
                <w:tab w:val="decimal" w:pos="52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07C2C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764D0" w14:textId="72EE7FD0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7385AE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DC69CF" w14:textId="16DF5218" w:rsidR="00CA620E" w:rsidRPr="009A10D1" w:rsidRDefault="00CA620E" w:rsidP="00CA620E">
            <w:pPr>
              <w:tabs>
                <w:tab w:val="decimal" w:pos="6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D3FEF1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E84E19" w14:textId="5EDE65B0" w:rsidR="00CA620E" w:rsidRPr="009A10D1" w:rsidRDefault="00CA620E" w:rsidP="00CA620E">
            <w:pPr>
              <w:tabs>
                <w:tab w:val="decimal" w:pos="42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8FA2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71D202" w14:textId="5453775A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270" w:type="dxa"/>
          </w:tcPr>
          <w:p w14:paraId="67926BC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3D449F" w14:textId="78FCB065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47E82B9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69A989" w14:textId="7F47FBA9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0.01</w:t>
            </w:r>
          </w:p>
        </w:tc>
      </w:tr>
      <w:tr w:rsidR="00CA620E" w:rsidRPr="009A10D1" w14:paraId="53DE8FE2" w14:textId="77777777" w:rsidTr="00747C4C">
        <w:trPr>
          <w:trHeight w:val="329"/>
        </w:trPr>
        <w:tc>
          <w:tcPr>
            <w:tcW w:w="3330" w:type="dxa"/>
          </w:tcPr>
          <w:p w14:paraId="72DC571E" w14:textId="01F64A3C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071CBA" w14:textId="7F7D2D30" w:rsidR="00CA620E" w:rsidRPr="009A10D1" w:rsidRDefault="00CA620E" w:rsidP="00CA620E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4.37</w:t>
            </w:r>
          </w:p>
        </w:tc>
        <w:tc>
          <w:tcPr>
            <w:tcW w:w="270" w:type="dxa"/>
          </w:tcPr>
          <w:p w14:paraId="4DE5C4B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B97735" w14:textId="06093580" w:rsidR="00CA620E" w:rsidRPr="009A10D1" w:rsidRDefault="00CA620E" w:rsidP="00CA620E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435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</w:t>
            </w:r>
          </w:p>
        </w:tc>
        <w:tc>
          <w:tcPr>
            <w:tcW w:w="270" w:type="dxa"/>
          </w:tcPr>
          <w:p w14:paraId="201ED8FD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77263F" w14:textId="45E1CCDB" w:rsidR="00CA620E" w:rsidRPr="009A10D1" w:rsidRDefault="00CA620E" w:rsidP="00CA620E">
            <w:pPr>
              <w:tabs>
                <w:tab w:val="decimal" w:pos="43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1,188.13</w:t>
            </w:r>
          </w:p>
        </w:tc>
        <w:tc>
          <w:tcPr>
            <w:tcW w:w="270" w:type="dxa"/>
          </w:tcPr>
          <w:p w14:paraId="2803228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0F84E" w14:textId="079CF9F9" w:rsidR="00CA620E" w:rsidRPr="009A10D1" w:rsidRDefault="00CA620E" w:rsidP="00CA620E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114.74</w:t>
            </w:r>
          </w:p>
        </w:tc>
        <w:tc>
          <w:tcPr>
            <w:tcW w:w="270" w:type="dxa"/>
          </w:tcPr>
          <w:p w14:paraId="0C527898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2E911CB" w14:textId="0B69EDF2" w:rsidR="00CA620E" w:rsidRPr="009A10D1" w:rsidRDefault="00CA620E" w:rsidP="00CA620E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776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46</w:t>
            </w:r>
          </w:p>
        </w:tc>
        <w:tc>
          <w:tcPr>
            <w:tcW w:w="270" w:type="dxa"/>
          </w:tcPr>
          <w:p w14:paraId="525C89E3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322ADF2" w14:textId="3DA0EED7" w:rsidR="00CA620E" w:rsidRPr="009A10D1" w:rsidRDefault="00CA620E" w:rsidP="00CA620E">
            <w:pPr>
              <w:tabs>
                <w:tab w:val="decimal" w:pos="38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55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98</w:t>
            </w:r>
          </w:p>
        </w:tc>
        <w:tc>
          <w:tcPr>
            <w:tcW w:w="270" w:type="dxa"/>
          </w:tcPr>
          <w:p w14:paraId="2477E6A5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D81798" w14:textId="713B142B" w:rsidR="00CA620E" w:rsidRPr="009A10D1" w:rsidRDefault="00CA620E" w:rsidP="00CA620E">
            <w:pPr>
              <w:tabs>
                <w:tab w:val="decimal" w:pos="59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226.40</w:t>
            </w:r>
          </w:p>
        </w:tc>
        <w:tc>
          <w:tcPr>
            <w:tcW w:w="270" w:type="dxa"/>
          </w:tcPr>
          <w:p w14:paraId="4B0DD8EB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D4779C6" w14:textId="434C06DE" w:rsidR="00CA620E" w:rsidRPr="009A10D1" w:rsidRDefault="00CA620E" w:rsidP="00CA620E">
            <w:pPr>
              <w:tabs>
                <w:tab w:val="decimal" w:pos="4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A1788EE" w14:textId="77777777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ECF0CC" w14:textId="44761FF5" w:rsidR="00CA620E" w:rsidRPr="009A10D1" w:rsidRDefault="00CA620E" w:rsidP="00CA62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5,801.80</w:t>
            </w:r>
          </w:p>
        </w:tc>
      </w:tr>
    </w:tbl>
    <w:p w14:paraId="3DAA7D58" w14:textId="77777777" w:rsidR="007D25D3" w:rsidRPr="009A10D1" w:rsidRDefault="007D25D3">
      <w:pPr>
        <w:spacing w:line="240" w:lineRule="auto"/>
        <w:jc w:val="left"/>
      </w:pPr>
      <w:r w:rsidRPr="009A10D1">
        <w:br w:type="page"/>
      </w: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61"/>
        <w:gridCol w:w="268"/>
        <w:gridCol w:w="985"/>
        <w:gridCol w:w="236"/>
        <w:gridCol w:w="836"/>
        <w:gridCol w:w="236"/>
        <w:gridCol w:w="1106"/>
        <w:gridCol w:w="238"/>
        <w:gridCol w:w="1013"/>
        <w:gridCol w:w="268"/>
        <w:gridCol w:w="837"/>
        <w:gridCol w:w="237"/>
        <w:gridCol w:w="1159"/>
        <w:gridCol w:w="236"/>
        <w:gridCol w:w="928"/>
        <w:gridCol w:w="302"/>
        <w:gridCol w:w="1024"/>
      </w:tblGrid>
      <w:tr w:rsidR="00B23684" w:rsidRPr="009A10D1" w14:paraId="7FA30B2C" w14:textId="77777777" w:rsidTr="00F305F1">
        <w:trPr>
          <w:trHeight w:val="329"/>
        </w:trPr>
        <w:tc>
          <w:tcPr>
            <w:tcW w:w="3330" w:type="dxa"/>
          </w:tcPr>
          <w:p w14:paraId="4E5A7E7E" w14:textId="77777777" w:rsidR="00B23684" w:rsidRPr="009A10D1" w:rsidRDefault="00B23684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5" w:name="_Hlk139930636"/>
          </w:p>
        </w:tc>
        <w:tc>
          <w:tcPr>
            <w:tcW w:w="11070" w:type="dxa"/>
            <w:gridSpan w:val="17"/>
          </w:tcPr>
          <w:p w14:paraId="00B3752E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A620E" w:rsidRPr="009A10D1" w14:paraId="0DC1D14F" w14:textId="77777777" w:rsidTr="00F305F1">
        <w:trPr>
          <w:trHeight w:val="329"/>
        </w:trPr>
        <w:tc>
          <w:tcPr>
            <w:tcW w:w="3330" w:type="dxa"/>
          </w:tcPr>
          <w:p w14:paraId="373B6300" w14:textId="77777777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7C51D136" w14:textId="582F05EA" w:rsidR="00CA620E" w:rsidRPr="009A10D1" w:rsidRDefault="00CA620E" w:rsidP="00CA620E">
            <w:pPr>
              <w:tabs>
                <w:tab w:val="decimal" w:pos="246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9D3F921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04095237" w14:textId="6A40EF73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3B8AE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7F0EDF6" w14:textId="77777777" w:rsidR="00CA620E" w:rsidRPr="009A10D1" w:rsidRDefault="00CA620E" w:rsidP="00CA620E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5CEDD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B3D9542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5493B575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A51C7D" w14:textId="77777777" w:rsidR="00CA620E" w:rsidRPr="009A10D1" w:rsidRDefault="00CA620E" w:rsidP="00CA620E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642B46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7810FC09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EA1CCE5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03E4F1F" w14:textId="490B7B24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16E419C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DD7E65A" w14:textId="7FA19F04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2" w:type="dxa"/>
          </w:tcPr>
          <w:p w14:paraId="2EACB4A8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29B6015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1628DB03" w14:textId="77777777" w:rsidTr="00F305F1">
        <w:trPr>
          <w:trHeight w:val="329"/>
        </w:trPr>
        <w:tc>
          <w:tcPr>
            <w:tcW w:w="3330" w:type="dxa"/>
          </w:tcPr>
          <w:p w14:paraId="5F8788B5" w14:textId="20A7BFB2" w:rsidR="00CA620E" w:rsidRPr="009A10D1" w:rsidRDefault="00CA620E" w:rsidP="00CA620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6D946CC1" w14:textId="6622B14B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8" w:type="dxa"/>
          </w:tcPr>
          <w:p w14:paraId="721D229E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2C60700" w14:textId="5C3636D2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620771BA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2A2C788" w14:textId="77777777" w:rsidR="00CA620E" w:rsidRPr="009A10D1" w:rsidRDefault="00CA620E" w:rsidP="00CA620E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9CD99E0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F950EAC" w14:textId="26E203C3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460D6B1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192808" w14:textId="47B711C7" w:rsidR="00CA620E" w:rsidRPr="009A10D1" w:rsidRDefault="00CA620E" w:rsidP="00CA620E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A218BAE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3F864B5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4B3C4D11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36572CB" w14:textId="3CE2F88C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45F1CBFC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682B4E26" w14:textId="19F36ECA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2" w:type="dxa"/>
          </w:tcPr>
          <w:p w14:paraId="6061EC35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7AF9661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2BD3E4DB" w14:textId="77777777" w:rsidTr="00F305F1">
        <w:trPr>
          <w:trHeight w:val="329"/>
        </w:trPr>
        <w:tc>
          <w:tcPr>
            <w:tcW w:w="3330" w:type="dxa"/>
          </w:tcPr>
          <w:p w14:paraId="3866B86A" w14:textId="345DDE89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57BD886F" w14:textId="6A2E262F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1D27E092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DDEF724" w14:textId="78F5F91D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0DBBD91A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A8476AF" w14:textId="0F62D3CF" w:rsidR="00CA620E" w:rsidRPr="009A10D1" w:rsidRDefault="00CA620E" w:rsidP="00CA620E">
            <w:pPr>
              <w:tabs>
                <w:tab w:val="decimal" w:pos="16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6CA1946" w14:textId="77777777" w:rsidR="00CA620E" w:rsidRPr="009A10D1" w:rsidRDefault="00CA620E" w:rsidP="00CA620E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2387C74" w14:textId="0F1FBDE8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38" w:type="dxa"/>
          </w:tcPr>
          <w:p w14:paraId="5C0B48CD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F4D86F" w14:textId="57C975F6" w:rsidR="00CA620E" w:rsidRPr="009A10D1" w:rsidRDefault="00CA620E" w:rsidP="00CA620E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8" w:type="dxa"/>
          </w:tcPr>
          <w:p w14:paraId="471FECBF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ECA2DBC" w14:textId="66BF4445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D4950AD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20A8CC59" w14:textId="6C97B089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06B44176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C3FF826" w14:textId="04B7C22F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2" w:type="dxa"/>
          </w:tcPr>
          <w:p w14:paraId="4D1FB10E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3D84B77" w14:textId="18A13DCC" w:rsidR="00CA620E" w:rsidRPr="009A10D1" w:rsidRDefault="00CA620E" w:rsidP="00CA620E">
            <w:pPr>
              <w:tabs>
                <w:tab w:val="decimal" w:pos="22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620E" w:rsidRPr="009A10D1" w14:paraId="3CA563BE" w14:textId="77777777" w:rsidTr="00F305F1">
        <w:trPr>
          <w:trHeight w:val="329"/>
        </w:trPr>
        <w:tc>
          <w:tcPr>
            <w:tcW w:w="3330" w:type="dxa"/>
          </w:tcPr>
          <w:p w14:paraId="3FDA97BA" w14:textId="038D0FAE" w:rsidR="00CA620E" w:rsidRPr="009A10D1" w:rsidRDefault="00CA620E" w:rsidP="00CA620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3FFB8E44" w14:textId="52AAE61A" w:rsidR="00CA620E" w:rsidRPr="009A10D1" w:rsidRDefault="00CA620E" w:rsidP="00CA620E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68" w:type="dxa"/>
          </w:tcPr>
          <w:p w14:paraId="308D9C6C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3B6AD48" w14:textId="014A67E3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52227906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F89BB2B" w14:textId="1E802D48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31DE07E2" w14:textId="77777777" w:rsidR="00CA620E" w:rsidRPr="009A10D1" w:rsidRDefault="00CA620E" w:rsidP="00CA620E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DE149D6" w14:textId="3655F761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38" w:type="dxa"/>
          </w:tcPr>
          <w:p w14:paraId="36DA5D53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723B1709" w14:textId="1B000983" w:rsidR="00CA620E" w:rsidRPr="009A10D1" w:rsidRDefault="00CA620E" w:rsidP="00CA620E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8" w:type="dxa"/>
          </w:tcPr>
          <w:p w14:paraId="5FEFA4F6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7985267" w14:textId="6B79AA79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14:paraId="799DF582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3BE06FFE" w14:textId="25DB2385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14:paraId="2C352F2D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F5FAB44" w14:textId="7CCC81D7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2" w:type="dxa"/>
          </w:tcPr>
          <w:p w14:paraId="643A01FA" w14:textId="77777777" w:rsidR="00CA620E" w:rsidRPr="009A10D1" w:rsidRDefault="00CA620E" w:rsidP="00CA620E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06ACF74" w14:textId="4C9E00ED" w:rsidR="00CA620E" w:rsidRPr="009A10D1" w:rsidRDefault="00CA620E" w:rsidP="00CA620E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3684" w:rsidRPr="009A10D1" w14:paraId="3E7A6929" w14:textId="77777777" w:rsidTr="00F305F1">
        <w:trPr>
          <w:trHeight w:val="329"/>
        </w:trPr>
        <w:tc>
          <w:tcPr>
            <w:tcW w:w="3330" w:type="dxa"/>
          </w:tcPr>
          <w:p w14:paraId="7AFF6A1D" w14:textId="77777777" w:rsidR="00B23684" w:rsidRPr="009A10D1" w:rsidRDefault="00B23684" w:rsidP="00E859C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7"/>
          </w:tcPr>
          <w:p w14:paraId="3396E275" w14:textId="573D424F" w:rsidR="00B23684" w:rsidRPr="009A10D1" w:rsidRDefault="00B23684" w:rsidP="00E859C8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23684" w:rsidRPr="009A10D1" w14:paraId="3CE4CA7B" w14:textId="77777777" w:rsidTr="00F305F1">
        <w:trPr>
          <w:trHeight w:val="329"/>
        </w:trPr>
        <w:tc>
          <w:tcPr>
            <w:tcW w:w="3330" w:type="dxa"/>
          </w:tcPr>
          <w:p w14:paraId="79212EBF" w14:textId="22B9F2FF" w:rsidR="00B23684" w:rsidRPr="009A10D1" w:rsidRDefault="00B23684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  <w:r w:rsidR="00271E31"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1161" w:type="dxa"/>
          </w:tcPr>
          <w:p w14:paraId="090B41F6" w14:textId="77777777" w:rsidR="00B23684" w:rsidRPr="009A10D1" w:rsidRDefault="00B23684" w:rsidP="00E859C8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FEE357D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086BBF3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E53452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314D580" w14:textId="77777777" w:rsidR="00B23684" w:rsidRPr="009A10D1" w:rsidRDefault="00B23684" w:rsidP="00E859C8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4F73AF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015AE81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AD471F7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0324F3A4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3BA38510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B349048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7A8FDFFC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7C90D1D6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EF25B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50347163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06EEC520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0D0E28" w14:textId="77777777" w:rsidR="00B23684" w:rsidRPr="009A10D1" w:rsidRDefault="00B23684" w:rsidP="00E859C8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1693C" w:rsidRPr="009A10D1" w14:paraId="5FDC9D64" w14:textId="77777777" w:rsidTr="00F305F1">
        <w:trPr>
          <w:trHeight w:val="329"/>
        </w:trPr>
        <w:tc>
          <w:tcPr>
            <w:tcW w:w="3330" w:type="dxa"/>
          </w:tcPr>
          <w:p w14:paraId="3038A222" w14:textId="1B785AFA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61" w:type="dxa"/>
          </w:tcPr>
          <w:p w14:paraId="07B0B6D7" w14:textId="79A54762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</w:t>
            </w:r>
          </w:p>
        </w:tc>
        <w:tc>
          <w:tcPr>
            <w:tcW w:w="268" w:type="dxa"/>
          </w:tcPr>
          <w:p w14:paraId="21630A55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F902981" w14:textId="11A61FB0" w:rsidR="0081693C" w:rsidRPr="009A10D1" w:rsidRDefault="0081693C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236" w:type="dxa"/>
          </w:tcPr>
          <w:p w14:paraId="089536C6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5F62F59C" w14:textId="65C29A11" w:rsidR="0081693C" w:rsidRPr="009A10D1" w:rsidRDefault="0081693C" w:rsidP="0081693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236" w:type="dxa"/>
          </w:tcPr>
          <w:p w14:paraId="72755DE6" w14:textId="77777777" w:rsidR="0081693C" w:rsidRPr="009A10D1" w:rsidRDefault="0081693C" w:rsidP="0081693C">
            <w:pPr>
              <w:tabs>
                <w:tab w:val="decimal" w:pos="372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BA046E7" w14:textId="33629F4E" w:rsidR="0081693C" w:rsidRPr="009A10D1" w:rsidRDefault="0081693C" w:rsidP="0081693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</w:t>
            </w:r>
          </w:p>
        </w:tc>
        <w:tc>
          <w:tcPr>
            <w:tcW w:w="238" w:type="dxa"/>
          </w:tcPr>
          <w:p w14:paraId="6ECCD99E" w14:textId="77777777" w:rsidR="0081693C" w:rsidRPr="009A10D1" w:rsidRDefault="0081693C" w:rsidP="0081693C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3C56A19" w14:textId="5BE4BBB7" w:rsidR="0081693C" w:rsidRPr="009A10D1" w:rsidRDefault="0081693C" w:rsidP="0081693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</w:t>
            </w:r>
          </w:p>
        </w:tc>
        <w:tc>
          <w:tcPr>
            <w:tcW w:w="268" w:type="dxa"/>
          </w:tcPr>
          <w:p w14:paraId="078429E9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448878A" w14:textId="7D5415FE" w:rsidR="0081693C" w:rsidRPr="009A10D1" w:rsidRDefault="0081693C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</w:t>
            </w:r>
          </w:p>
        </w:tc>
        <w:tc>
          <w:tcPr>
            <w:tcW w:w="237" w:type="dxa"/>
          </w:tcPr>
          <w:p w14:paraId="1D84A64E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04ECCAD7" w14:textId="345E006A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</w:p>
        </w:tc>
        <w:tc>
          <w:tcPr>
            <w:tcW w:w="236" w:type="dxa"/>
          </w:tcPr>
          <w:p w14:paraId="0B2E5F0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D00E0AC" w14:textId="3D8B0522" w:rsidR="0081693C" w:rsidRPr="009A10D1" w:rsidRDefault="0081693C" w:rsidP="00AB0F4E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5B7D862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8F526C2" w14:textId="484378A8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</w:t>
            </w:r>
          </w:p>
        </w:tc>
      </w:tr>
      <w:tr w:rsidR="0081693C" w:rsidRPr="009A10D1" w14:paraId="7F9695A9" w14:textId="77777777" w:rsidTr="00F305F1">
        <w:trPr>
          <w:trHeight w:val="329"/>
        </w:trPr>
        <w:tc>
          <w:tcPr>
            <w:tcW w:w="3330" w:type="dxa"/>
          </w:tcPr>
          <w:p w14:paraId="2D8EF905" w14:textId="10214D00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61" w:type="dxa"/>
          </w:tcPr>
          <w:p w14:paraId="60F3F9AC" w14:textId="5917A306" w:rsidR="0081693C" w:rsidRPr="009A10D1" w:rsidRDefault="00D96A75" w:rsidP="0081693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268" w:type="dxa"/>
          </w:tcPr>
          <w:p w14:paraId="0ABE38E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E9A4565" w14:textId="0F05B74B" w:rsidR="0081693C" w:rsidRPr="009A10D1" w:rsidRDefault="00D96A75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40.2</w:t>
            </w:r>
            <w:r w:rsidR="001F0992" w:rsidRPr="009A10D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3F650C1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228E4E8A" w14:textId="05B5E5E6" w:rsidR="0081693C" w:rsidRPr="009A10D1" w:rsidRDefault="00D96A75" w:rsidP="0081693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140.78</w:t>
            </w:r>
          </w:p>
        </w:tc>
        <w:tc>
          <w:tcPr>
            <w:tcW w:w="236" w:type="dxa"/>
          </w:tcPr>
          <w:p w14:paraId="4867B8B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E26CB67" w14:textId="4604EF44" w:rsidR="0081693C" w:rsidRPr="009A10D1" w:rsidRDefault="00D96A75" w:rsidP="0081693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17.27</w:t>
            </w:r>
          </w:p>
        </w:tc>
        <w:tc>
          <w:tcPr>
            <w:tcW w:w="238" w:type="dxa"/>
          </w:tcPr>
          <w:p w14:paraId="415616B8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EB264B1" w14:textId="3122440C" w:rsidR="0081693C" w:rsidRPr="009A10D1" w:rsidRDefault="00943CE2" w:rsidP="0081693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562.70</w:t>
            </w:r>
          </w:p>
        </w:tc>
        <w:tc>
          <w:tcPr>
            <w:tcW w:w="268" w:type="dxa"/>
          </w:tcPr>
          <w:p w14:paraId="3CCD9798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63D6C06" w14:textId="1D4CE4B8" w:rsidR="0081693C" w:rsidRPr="009A10D1" w:rsidRDefault="00D96A75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237" w:type="dxa"/>
          </w:tcPr>
          <w:p w14:paraId="6D65F8C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C06830C" w14:textId="134120A0" w:rsidR="0081693C" w:rsidRPr="009A10D1" w:rsidRDefault="00D96A75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19.34</w:t>
            </w:r>
          </w:p>
        </w:tc>
        <w:tc>
          <w:tcPr>
            <w:tcW w:w="236" w:type="dxa"/>
          </w:tcPr>
          <w:p w14:paraId="20DE5494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C5F76EE" w14:textId="761A3F9E" w:rsidR="0081693C" w:rsidRPr="009A10D1" w:rsidRDefault="00913C66" w:rsidP="00AB0F4E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45622EAD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A56EC0" w14:textId="1EBCC4B5" w:rsidR="0081693C" w:rsidRPr="009A10D1" w:rsidRDefault="00943CE2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780.9</w:t>
            </w:r>
            <w:r w:rsidR="001F0992" w:rsidRPr="009A10D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96A75" w:rsidRPr="009A10D1" w14:paraId="58421E25" w14:textId="77777777" w:rsidTr="00F305F1">
        <w:trPr>
          <w:trHeight w:val="329"/>
        </w:trPr>
        <w:tc>
          <w:tcPr>
            <w:tcW w:w="3330" w:type="dxa"/>
          </w:tcPr>
          <w:p w14:paraId="41CDF21E" w14:textId="48C79611" w:rsidR="00D96A75" w:rsidRPr="009A10D1" w:rsidRDefault="00D96A75" w:rsidP="0081693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61" w:type="dxa"/>
          </w:tcPr>
          <w:p w14:paraId="14CE33E8" w14:textId="46356BCB" w:rsidR="00D96A75" w:rsidRPr="009A10D1" w:rsidRDefault="0080538D" w:rsidP="0080538D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5A9F7F0" w14:textId="77777777" w:rsidR="00D96A75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249995EB" w14:textId="635AE72B" w:rsidR="00D96A75" w:rsidRPr="009A10D1" w:rsidRDefault="0080538D" w:rsidP="0080538D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192925" w14:textId="77777777" w:rsidR="00D96A75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74C42EF" w14:textId="31633D5B" w:rsidR="00D96A75" w:rsidRPr="009A10D1" w:rsidRDefault="0080538D" w:rsidP="0080538D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B0CA80" w14:textId="77777777" w:rsidR="00D96A75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0557E1E" w14:textId="473592A4" w:rsidR="00D96A75" w:rsidRPr="009A10D1" w:rsidRDefault="0080538D" w:rsidP="0080538D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AD43B36" w14:textId="77777777" w:rsidR="00D96A75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AF05930" w14:textId="4455B67D" w:rsidR="00D96A75" w:rsidRPr="009A10D1" w:rsidRDefault="00D96A75" w:rsidP="0081693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268" w:type="dxa"/>
          </w:tcPr>
          <w:p w14:paraId="019A66B9" w14:textId="77777777" w:rsidR="00D96A75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1B638A58" w14:textId="0820FDCE" w:rsidR="00D96A75" w:rsidRPr="009A10D1" w:rsidRDefault="0080538D" w:rsidP="00913C66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4BF2238" w14:textId="77777777" w:rsidR="00D96A75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39091ED" w14:textId="74B588B9" w:rsidR="00D96A75" w:rsidRPr="009A10D1" w:rsidRDefault="0080538D" w:rsidP="0080538D">
            <w:pPr>
              <w:tabs>
                <w:tab w:val="decimal" w:pos="7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3B0F83" w14:textId="77777777" w:rsidR="00D96A75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20CEC2F9" w14:textId="734B0695" w:rsidR="00D96A75" w:rsidRPr="009A10D1" w:rsidRDefault="0080538D" w:rsidP="00AB0F4E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371A8EA5" w14:textId="77777777" w:rsidR="00D96A75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0DF0EA9" w14:textId="0FDB0BD3" w:rsidR="00D96A75" w:rsidRPr="009A10D1" w:rsidRDefault="0080538D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</w:tr>
      <w:tr w:rsidR="0081693C" w:rsidRPr="009A10D1" w14:paraId="658EB623" w14:textId="77777777" w:rsidTr="00F305F1">
        <w:trPr>
          <w:trHeight w:val="329"/>
        </w:trPr>
        <w:tc>
          <w:tcPr>
            <w:tcW w:w="3330" w:type="dxa"/>
          </w:tcPr>
          <w:p w14:paraId="5D0BECDE" w14:textId="77777777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1" w:type="dxa"/>
          </w:tcPr>
          <w:p w14:paraId="2D8ADB2A" w14:textId="0B644AFE" w:rsidR="0081693C" w:rsidRPr="009A10D1" w:rsidRDefault="00D96A75" w:rsidP="0081693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3069DEB" w14:textId="77777777" w:rsidR="0081693C" w:rsidRPr="009A10D1" w:rsidRDefault="0081693C" w:rsidP="0081693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FE51B08" w14:textId="7D36DAC5" w:rsidR="0081693C" w:rsidRPr="009A10D1" w:rsidRDefault="00D96A75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(3.09)</w:t>
            </w:r>
          </w:p>
        </w:tc>
        <w:tc>
          <w:tcPr>
            <w:tcW w:w="236" w:type="dxa"/>
          </w:tcPr>
          <w:p w14:paraId="434AF9DE" w14:textId="77777777" w:rsidR="0081693C" w:rsidRPr="009A10D1" w:rsidRDefault="0081693C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2E608C25" w14:textId="3C73C003" w:rsidR="0081693C" w:rsidRPr="009A10D1" w:rsidRDefault="00D96A75" w:rsidP="0081693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ED40C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0DA19BC" w14:textId="3F9A0416" w:rsidR="0081693C" w:rsidRPr="009A10D1" w:rsidRDefault="00D96A75" w:rsidP="0080538D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A1A112B" w14:textId="77777777" w:rsidR="0081693C" w:rsidRPr="009A10D1" w:rsidRDefault="0081693C" w:rsidP="0080538D">
            <w:pPr>
              <w:tabs>
                <w:tab w:val="decimal" w:pos="612"/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119097" w14:textId="7C3A3A99" w:rsidR="0081693C" w:rsidRPr="009A10D1" w:rsidRDefault="00D96A75" w:rsidP="0080538D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(22.33)</w:t>
            </w:r>
          </w:p>
        </w:tc>
        <w:tc>
          <w:tcPr>
            <w:tcW w:w="268" w:type="dxa"/>
          </w:tcPr>
          <w:p w14:paraId="7DE4AEE5" w14:textId="77777777" w:rsidR="0081693C" w:rsidRPr="009A10D1" w:rsidRDefault="0081693C" w:rsidP="0081693C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9167051" w14:textId="7D542421" w:rsidR="0081693C" w:rsidRPr="009A10D1" w:rsidRDefault="00D96A75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(0.41)</w:t>
            </w:r>
          </w:p>
        </w:tc>
        <w:tc>
          <w:tcPr>
            <w:tcW w:w="237" w:type="dxa"/>
          </w:tcPr>
          <w:p w14:paraId="7CDFA744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B20E5B9" w14:textId="0E393E9E" w:rsidR="0081693C" w:rsidRPr="009A10D1" w:rsidRDefault="00D96A75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(11.98)</w:t>
            </w:r>
          </w:p>
        </w:tc>
        <w:tc>
          <w:tcPr>
            <w:tcW w:w="236" w:type="dxa"/>
          </w:tcPr>
          <w:p w14:paraId="2819B42A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D216D72" w14:textId="38A06A17" w:rsidR="0081693C" w:rsidRPr="009A10D1" w:rsidRDefault="00D96A75" w:rsidP="00AB0F4E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0670A57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A8904ED" w14:textId="16771536" w:rsidR="0081693C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(37.81)</w:t>
            </w:r>
          </w:p>
        </w:tc>
      </w:tr>
      <w:tr w:rsidR="0081693C" w:rsidRPr="009A10D1" w14:paraId="6FF74F14" w14:textId="77777777" w:rsidTr="00F305F1">
        <w:trPr>
          <w:trHeight w:val="329"/>
        </w:trPr>
        <w:tc>
          <w:tcPr>
            <w:tcW w:w="3330" w:type="dxa"/>
          </w:tcPr>
          <w:p w14:paraId="2EEE45D7" w14:textId="77777777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</w:tcPr>
          <w:p w14:paraId="05FA1CE1" w14:textId="1D5CC7DB" w:rsidR="0081693C" w:rsidRPr="009A10D1" w:rsidRDefault="00D96A75" w:rsidP="0081693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7329A0F" w14:textId="77777777" w:rsidR="0081693C" w:rsidRPr="009A10D1" w:rsidRDefault="0081693C" w:rsidP="0081693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1B4D25BE" w14:textId="7DBEE597" w:rsidR="0081693C" w:rsidRPr="009A10D1" w:rsidRDefault="00D96A75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(28.73)</w:t>
            </w:r>
          </w:p>
        </w:tc>
        <w:tc>
          <w:tcPr>
            <w:tcW w:w="236" w:type="dxa"/>
          </w:tcPr>
          <w:p w14:paraId="79AD99E6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13F60F62" w14:textId="1F7ACD0A" w:rsidR="0081693C" w:rsidRPr="009A10D1" w:rsidRDefault="00D96A75" w:rsidP="0081693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B8DBC5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BD4051D" w14:textId="4518C3C9" w:rsidR="0081693C" w:rsidRPr="009A10D1" w:rsidRDefault="00D96A75" w:rsidP="0081693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D4D644" w14:textId="77777777" w:rsidR="0081693C" w:rsidRPr="009A10D1" w:rsidRDefault="0081693C" w:rsidP="0081693C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32CD968" w14:textId="621BD6FA" w:rsidR="0081693C" w:rsidRPr="009A10D1" w:rsidRDefault="00D96A75" w:rsidP="0080538D">
            <w:pPr>
              <w:tabs>
                <w:tab w:val="decimal" w:pos="6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A9D1111" w14:textId="77777777" w:rsidR="0081693C" w:rsidRPr="009A10D1" w:rsidRDefault="0081693C" w:rsidP="0080538D">
            <w:pPr>
              <w:tabs>
                <w:tab w:val="decimal" w:pos="6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6A4B26A" w14:textId="0ADF6495" w:rsidR="0081693C" w:rsidRPr="009A10D1" w:rsidRDefault="00D96A75" w:rsidP="0081693C">
            <w:pPr>
              <w:tabs>
                <w:tab w:val="decimal" w:pos="32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(0.71)</w:t>
            </w:r>
          </w:p>
        </w:tc>
        <w:tc>
          <w:tcPr>
            <w:tcW w:w="237" w:type="dxa"/>
          </w:tcPr>
          <w:p w14:paraId="175D52F1" w14:textId="77777777" w:rsidR="0081693C" w:rsidRPr="009A10D1" w:rsidRDefault="0081693C" w:rsidP="0081693C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243B77F" w14:textId="3135C885" w:rsidR="0081693C" w:rsidRPr="009A10D1" w:rsidRDefault="00D96A75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(2.36)</w:t>
            </w:r>
          </w:p>
        </w:tc>
        <w:tc>
          <w:tcPr>
            <w:tcW w:w="236" w:type="dxa"/>
          </w:tcPr>
          <w:p w14:paraId="2AE37C1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41B9EF8" w14:textId="41B5AB78" w:rsidR="0081693C" w:rsidRPr="009A10D1" w:rsidRDefault="00D96A75" w:rsidP="00AB0F4E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2AE8787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923490" w14:textId="19C43E81" w:rsidR="0081693C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(31.80)</w:t>
            </w:r>
          </w:p>
        </w:tc>
      </w:tr>
      <w:tr w:rsidR="0081693C" w:rsidRPr="009A10D1" w14:paraId="56AA4DAD" w14:textId="77777777" w:rsidTr="00F305F1">
        <w:trPr>
          <w:trHeight w:val="329"/>
        </w:trPr>
        <w:tc>
          <w:tcPr>
            <w:tcW w:w="3330" w:type="dxa"/>
          </w:tcPr>
          <w:p w14:paraId="355F7C46" w14:textId="77777777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หักค่าเสื่อมราคาสะสมของอาคารที่โอนไป</w:t>
            </w:r>
          </w:p>
          <w:p w14:paraId="7A35FF86" w14:textId="3693D972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161" w:type="dxa"/>
          </w:tcPr>
          <w:p w14:paraId="15B63D8F" w14:textId="77777777" w:rsidR="0081693C" w:rsidRPr="009A10D1" w:rsidRDefault="0081693C" w:rsidP="0081693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98BF74" w14:textId="7D9BCD05" w:rsidR="00D96A75" w:rsidRPr="009A10D1" w:rsidRDefault="00780FDB" w:rsidP="0081693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2F57DB5" w14:textId="77777777" w:rsidR="0081693C" w:rsidRPr="009A10D1" w:rsidRDefault="0081693C" w:rsidP="0081693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5736F7C4" w14:textId="77777777" w:rsidR="0081693C" w:rsidRPr="009A10D1" w:rsidRDefault="0081693C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E48E47" w14:textId="7B2D8BE5" w:rsidR="00D96A75" w:rsidRPr="009A10D1" w:rsidRDefault="00D96A75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(0.38)</w:t>
            </w:r>
          </w:p>
        </w:tc>
        <w:tc>
          <w:tcPr>
            <w:tcW w:w="236" w:type="dxa"/>
          </w:tcPr>
          <w:p w14:paraId="313307A5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B6DA325" w14:textId="77777777" w:rsidR="0081693C" w:rsidRPr="009A10D1" w:rsidRDefault="0081693C" w:rsidP="0081693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91438" w14:textId="6818ABA3" w:rsidR="0080538D" w:rsidRPr="009A10D1" w:rsidRDefault="0080538D" w:rsidP="0081693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49629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CA334FF" w14:textId="77777777" w:rsidR="0081693C" w:rsidRPr="009A10D1" w:rsidRDefault="0081693C" w:rsidP="0081693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70D52" w14:textId="6C34C292" w:rsidR="0080538D" w:rsidRPr="009A10D1" w:rsidRDefault="0080538D" w:rsidP="0081693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8A6E8EB" w14:textId="77777777" w:rsidR="0081693C" w:rsidRPr="009A10D1" w:rsidRDefault="0081693C" w:rsidP="0081693C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BD177B" w14:textId="77777777" w:rsidR="0081693C" w:rsidRPr="009A10D1" w:rsidRDefault="0081693C" w:rsidP="0081693C">
            <w:pPr>
              <w:tabs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4248F4" w14:textId="763AAAF0" w:rsidR="0080538D" w:rsidRPr="009A10D1" w:rsidRDefault="0080538D" w:rsidP="0081693C">
            <w:pPr>
              <w:tabs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7F57A5A" w14:textId="77777777" w:rsidR="0081693C" w:rsidRPr="009A10D1" w:rsidRDefault="0081693C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8CDD256" w14:textId="77777777" w:rsidR="0081693C" w:rsidRPr="009A10D1" w:rsidRDefault="0081693C" w:rsidP="0081693C">
            <w:pPr>
              <w:tabs>
                <w:tab w:val="decimal" w:pos="4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63B3FF" w14:textId="4B0B0129" w:rsidR="0080538D" w:rsidRPr="009A10D1" w:rsidRDefault="0080538D" w:rsidP="00913C66">
            <w:pPr>
              <w:tabs>
                <w:tab w:val="decimal" w:pos="42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EFD2DA8" w14:textId="77777777" w:rsidR="0081693C" w:rsidRPr="009A10D1" w:rsidRDefault="0081693C" w:rsidP="0081693C">
            <w:pPr>
              <w:tabs>
                <w:tab w:val="decimal" w:pos="516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FA3790F" w14:textId="77777777" w:rsidR="0080538D" w:rsidRPr="009A10D1" w:rsidRDefault="0080538D" w:rsidP="0080538D">
            <w:pPr>
              <w:tabs>
                <w:tab w:val="decimal" w:pos="7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CD4EC9" w14:textId="7D680598" w:rsidR="0080538D" w:rsidRPr="009A10D1" w:rsidRDefault="0080538D" w:rsidP="0080538D">
            <w:pPr>
              <w:tabs>
                <w:tab w:val="decimal" w:pos="7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545D2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626BCF" w14:textId="77777777" w:rsidR="0081693C" w:rsidRPr="009A10D1" w:rsidRDefault="0081693C" w:rsidP="00AB0F4E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726E4" w14:textId="54CEBB44" w:rsidR="0080538D" w:rsidRPr="009A10D1" w:rsidRDefault="0080538D" w:rsidP="00AB0F4E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1AEBE4CD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945A35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55C7E" w14:textId="725590B9" w:rsidR="0080538D" w:rsidRPr="009A10D1" w:rsidRDefault="0080538D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(0.38)</w:t>
            </w:r>
          </w:p>
        </w:tc>
      </w:tr>
      <w:tr w:rsidR="0081693C" w:rsidRPr="009A10D1" w14:paraId="10ADA40B" w14:textId="77777777" w:rsidTr="00F305F1">
        <w:trPr>
          <w:trHeight w:val="329"/>
        </w:trPr>
        <w:tc>
          <w:tcPr>
            <w:tcW w:w="3330" w:type="dxa"/>
          </w:tcPr>
          <w:p w14:paraId="6675B039" w14:textId="75232E4F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โอน</w:t>
            </w:r>
            <w:r w:rsidR="002034D2" w:rsidRPr="009A10D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เข้ามาจาก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61" w:type="dxa"/>
          </w:tcPr>
          <w:p w14:paraId="4BF657EB" w14:textId="77777777" w:rsidR="0081693C" w:rsidRPr="009A10D1" w:rsidRDefault="0081693C" w:rsidP="0081693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497AAB6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97CE7E1" w14:textId="77777777" w:rsidR="0081693C" w:rsidRPr="009A10D1" w:rsidRDefault="0081693C" w:rsidP="0081693C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D85B76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2398499" w14:textId="77777777" w:rsidR="0081693C" w:rsidRPr="009A10D1" w:rsidRDefault="0081693C" w:rsidP="0081693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A0CD67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AF4D0DE" w14:textId="77777777" w:rsidR="0081693C" w:rsidRPr="009A10D1" w:rsidRDefault="0081693C" w:rsidP="0081693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CFDB66D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C4C7560" w14:textId="77777777" w:rsidR="0081693C" w:rsidRPr="009A10D1" w:rsidRDefault="0081693C" w:rsidP="0081693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C3FAE6F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213818A" w14:textId="77777777" w:rsidR="0081693C" w:rsidRPr="009A10D1" w:rsidRDefault="0081693C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15D3ADD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0A7FED0" w14:textId="0F6AE672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749D4" w14:textId="0267D8D0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3F0822CE" w14:textId="1E23BAD1" w:rsidR="0081693C" w:rsidRPr="009A10D1" w:rsidRDefault="0081693C" w:rsidP="0081693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14:paraId="362C1C0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53C985A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93C" w:rsidRPr="009A10D1" w14:paraId="26F3DCEE" w14:textId="77777777" w:rsidTr="00F305F1">
        <w:trPr>
          <w:trHeight w:val="329"/>
        </w:trPr>
        <w:tc>
          <w:tcPr>
            <w:tcW w:w="3330" w:type="dxa"/>
          </w:tcPr>
          <w:p w14:paraId="282A2FF0" w14:textId="39196857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57DD5A3" w14:textId="370D7C5D" w:rsidR="0081693C" w:rsidRPr="009A10D1" w:rsidRDefault="0080538D" w:rsidP="0081693C">
            <w:pPr>
              <w:tabs>
                <w:tab w:val="decimal" w:pos="786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779CB0B" w14:textId="77777777" w:rsidR="0081693C" w:rsidRPr="009A10D1" w:rsidRDefault="0081693C" w:rsidP="0081693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66F5684" w14:textId="1B68CC56" w:rsidR="0081693C" w:rsidRPr="009A10D1" w:rsidRDefault="0080538D" w:rsidP="0081693C">
            <w:pPr>
              <w:tabs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56C09F" w14:textId="77777777" w:rsidR="0081693C" w:rsidRPr="009A10D1" w:rsidRDefault="0081693C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3287638" w14:textId="1E73BCD6" w:rsidR="0081693C" w:rsidRPr="009A10D1" w:rsidRDefault="0080538D" w:rsidP="0081693C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4C0FC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B04DE37" w14:textId="59201D0E" w:rsidR="0081693C" w:rsidRPr="009A10D1" w:rsidRDefault="0080538D" w:rsidP="0081693C">
            <w:pPr>
              <w:tabs>
                <w:tab w:val="decimal" w:pos="71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CDB6EE" w14:textId="77777777" w:rsidR="0081693C" w:rsidRPr="009A10D1" w:rsidRDefault="0081693C" w:rsidP="0081693C">
            <w:pPr>
              <w:tabs>
                <w:tab w:val="decimal" w:pos="612"/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2EF95DD" w14:textId="40078E95" w:rsidR="0081693C" w:rsidRPr="009A10D1" w:rsidRDefault="0080538D" w:rsidP="0081693C">
            <w:pPr>
              <w:tabs>
                <w:tab w:val="decimal" w:pos="6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C550B1C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5982A7B" w14:textId="2C6AD1EA" w:rsidR="0081693C" w:rsidRPr="009A10D1" w:rsidRDefault="00D96A75" w:rsidP="0080538D">
            <w:pPr>
              <w:tabs>
                <w:tab w:val="decimal" w:pos="32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9.95</w:t>
            </w:r>
          </w:p>
        </w:tc>
        <w:tc>
          <w:tcPr>
            <w:tcW w:w="237" w:type="dxa"/>
          </w:tcPr>
          <w:p w14:paraId="79A28D7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C19234E" w14:textId="7CF5C490" w:rsidR="0081693C" w:rsidRPr="009A10D1" w:rsidRDefault="0080538D" w:rsidP="0080538D">
            <w:pPr>
              <w:tabs>
                <w:tab w:val="decimal" w:pos="7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6C5FE6" w14:textId="77777777" w:rsidR="0081693C" w:rsidRPr="009A10D1" w:rsidRDefault="0081693C" w:rsidP="0081693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7A7B813" w14:textId="7B82D1BA" w:rsidR="0081693C" w:rsidRPr="009A10D1" w:rsidRDefault="0080538D" w:rsidP="00AB0F4E">
            <w:pPr>
              <w:tabs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84D693F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CCB8680" w14:textId="30441AEA" w:rsidR="0081693C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9.95</w:t>
            </w:r>
          </w:p>
        </w:tc>
      </w:tr>
      <w:tr w:rsidR="0081693C" w:rsidRPr="009A10D1" w14:paraId="5390444E" w14:textId="77777777" w:rsidTr="00F305F1">
        <w:trPr>
          <w:trHeight w:val="329"/>
        </w:trPr>
        <w:tc>
          <w:tcPr>
            <w:tcW w:w="3330" w:type="dxa"/>
          </w:tcPr>
          <w:p w14:paraId="746F56D2" w14:textId="02A60874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62B79D" w14:textId="1920CBC0" w:rsidR="0081693C" w:rsidRPr="009A10D1" w:rsidRDefault="00D96A75" w:rsidP="0081693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4.41</w:t>
            </w:r>
          </w:p>
        </w:tc>
        <w:tc>
          <w:tcPr>
            <w:tcW w:w="268" w:type="dxa"/>
          </w:tcPr>
          <w:p w14:paraId="5C2AEFA7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7638CFFA" w14:textId="1042C527" w:rsidR="0081693C" w:rsidRPr="009A10D1" w:rsidRDefault="00D96A75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443.7</w:t>
            </w:r>
            <w:r w:rsidR="001F0992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C8FA2C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2D63A68C" w14:textId="5CA5DF03" w:rsidR="0081693C" w:rsidRPr="009A10D1" w:rsidRDefault="00D96A75" w:rsidP="0081693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1,328.91</w:t>
            </w:r>
          </w:p>
        </w:tc>
        <w:tc>
          <w:tcPr>
            <w:tcW w:w="236" w:type="dxa"/>
          </w:tcPr>
          <w:p w14:paraId="62F91A0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9678DB4" w14:textId="6F54343F" w:rsidR="0081693C" w:rsidRPr="009A10D1" w:rsidRDefault="00D96A75" w:rsidP="0081693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132.01</w:t>
            </w:r>
          </w:p>
        </w:tc>
        <w:tc>
          <w:tcPr>
            <w:tcW w:w="238" w:type="dxa"/>
          </w:tcPr>
          <w:p w14:paraId="64B3F719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71B6993" w14:textId="06D8A77B" w:rsidR="0081693C" w:rsidRPr="009A10D1" w:rsidRDefault="00D96A75" w:rsidP="0081693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</w:t>
            </w:r>
            <w:r w:rsidR="0012173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12173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943CE2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8" w:type="dxa"/>
          </w:tcPr>
          <w:p w14:paraId="21AE1109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2DD03793" w14:textId="3F3B343E" w:rsidR="0081693C" w:rsidRPr="009A10D1" w:rsidRDefault="00DF1301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65.38</w:t>
            </w:r>
          </w:p>
        </w:tc>
        <w:tc>
          <w:tcPr>
            <w:tcW w:w="237" w:type="dxa"/>
          </w:tcPr>
          <w:p w14:paraId="27F0C9D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B7AE802" w14:textId="6BCBAC21" w:rsidR="0081693C" w:rsidRPr="009A10D1" w:rsidRDefault="00D96A75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231.40</w:t>
            </w:r>
          </w:p>
        </w:tc>
        <w:tc>
          <w:tcPr>
            <w:tcW w:w="236" w:type="dxa"/>
          </w:tcPr>
          <w:p w14:paraId="15237E74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0DB6E6EF" w14:textId="77313BFC" w:rsidR="0081693C" w:rsidRPr="009A10D1" w:rsidRDefault="00121733" w:rsidP="00121733">
            <w:pPr>
              <w:tabs>
                <w:tab w:val="decimal" w:pos="59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D96A75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2" w:type="dxa"/>
          </w:tcPr>
          <w:p w14:paraId="3CC61A8B" w14:textId="77777777" w:rsidR="0081693C" w:rsidRPr="009A10D1" w:rsidRDefault="0081693C" w:rsidP="00121733">
            <w:pPr>
              <w:tabs>
                <w:tab w:val="decimal" w:pos="476"/>
                <w:tab w:val="decimal" w:pos="56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6F5176C" w14:textId="1D13F0BF" w:rsidR="0081693C" w:rsidRPr="009A10D1" w:rsidRDefault="00D96A75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943CE2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522.6</w:t>
            </w:r>
            <w:r w:rsidR="001F0992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81693C" w:rsidRPr="009A10D1" w14:paraId="2F629D09" w14:textId="77777777" w:rsidTr="00F305F1">
        <w:trPr>
          <w:trHeight w:val="329"/>
        </w:trPr>
        <w:tc>
          <w:tcPr>
            <w:tcW w:w="3330" w:type="dxa"/>
          </w:tcPr>
          <w:p w14:paraId="3AC5ECAC" w14:textId="77777777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61544CB" w14:textId="77777777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08FD167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70526F5F" w14:textId="77777777" w:rsidR="0081693C" w:rsidRPr="009A10D1" w:rsidRDefault="0081693C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587818E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5A81E9BE" w14:textId="77777777" w:rsidR="0081693C" w:rsidRPr="009A10D1" w:rsidRDefault="0081693C" w:rsidP="0081693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4F110F7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F249FA1" w14:textId="77777777" w:rsidR="0081693C" w:rsidRPr="009A10D1" w:rsidRDefault="0081693C" w:rsidP="0081693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6B0CE3C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88AAED7" w14:textId="77777777" w:rsidR="0081693C" w:rsidRPr="009A10D1" w:rsidRDefault="0081693C" w:rsidP="0081693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8" w:type="dxa"/>
          </w:tcPr>
          <w:p w14:paraId="2B6269D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79822621" w14:textId="77777777" w:rsidR="0081693C" w:rsidRPr="009A10D1" w:rsidRDefault="0081693C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10FDAA77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E814F0D" w14:textId="77777777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1C28BEC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4F7ED3A5" w14:textId="77777777" w:rsidR="0081693C" w:rsidRPr="009A10D1" w:rsidRDefault="0081693C" w:rsidP="0081693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2" w:type="dxa"/>
          </w:tcPr>
          <w:p w14:paraId="4F8A44F8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684CABE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1693C" w:rsidRPr="009A10D1" w14:paraId="0856EE7C" w14:textId="77777777" w:rsidTr="00F305F1">
        <w:trPr>
          <w:trHeight w:val="329"/>
        </w:trPr>
        <w:tc>
          <w:tcPr>
            <w:tcW w:w="3330" w:type="dxa"/>
          </w:tcPr>
          <w:p w14:paraId="78DE016D" w14:textId="74E62ADF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61" w:type="dxa"/>
          </w:tcPr>
          <w:p w14:paraId="77E9BDBD" w14:textId="77777777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D20E156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1718CD0" w14:textId="77777777" w:rsidR="0081693C" w:rsidRPr="009A10D1" w:rsidRDefault="0081693C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33E8F9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E7D5107" w14:textId="77777777" w:rsidR="0081693C" w:rsidRPr="009A10D1" w:rsidRDefault="0081693C" w:rsidP="0081693C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9A58B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449BF18" w14:textId="77777777" w:rsidR="0081693C" w:rsidRPr="009A10D1" w:rsidRDefault="0081693C" w:rsidP="0081693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1C34BD0F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45AAE9" w14:textId="77777777" w:rsidR="0081693C" w:rsidRPr="009A10D1" w:rsidRDefault="0081693C" w:rsidP="0081693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1BA8AE8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C6FAD17" w14:textId="77777777" w:rsidR="0081693C" w:rsidRPr="009A10D1" w:rsidRDefault="0081693C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35017C8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42AD37FC" w14:textId="77777777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49A0B5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5A6F148" w14:textId="77777777" w:rsidR="0081693C" w:rsidRPr="009A10D1" w:rsidRDefault="0081693C" w:rsidP="0081693C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30833378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45A540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1693C" w:rsidRPr="009A10D1" w14:paraId="61DDF0C1" w14:textId="77777777" w:rsidTr="00F305F1">
        <w:trPr>
          <w:trHeight w:val="329"/>
        </w:trPr>
        <w:tc>
          <w:tcPr>
            <w:tcW w:w="3330" w:type="dxa"/>
          </w:tcPr>
          <w:p w14:paraId="62288DDF" w14:textId="0E90CFC3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8D78EEF" w14:textId="0D6B998B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313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81</w:t>
            </w:r>
          </w:p>
        </w:tc>
        <w:tc>
          <w:tcPr>
            <w:tcW w:w="268" w:type="dxa"/>
          </w:tcPr>
          <w:p w14:paraId="10934862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7D4C9E1B" w14:textId="11F9C133" w:rsidR="0081693C" w:rsidRPr="009A10D1" w:rsidRDefault="0081693C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571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236" w:type="dxa"/>
          </w:tcPr>
          <w:p w14:paraId="7F5A6F16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4B6493CE" w14:textId="7786687A" w:rsidR="0081693C" w:rsidRPr="009A10D1" w:rsidRDefault="0081693C" w:rsidP="0081693C">
            <w:pPr>
              <w:tabs>
                <w:tab w:val="decimal" w:pos="37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557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</w:tcPr>
          <w:p w14:paraId="6C872691" w14:textId="77777777" w:rsidR="0081693C" w:rsidRPr="009A10D1" w:rsidRDefault="0081693C" w:rsidP="0081693C">
            <w:pPr>
              <w:tabs>
                <w:tab w:val="decimal" w:pos="370"/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17DF75A0" w14:textId="46DC66A6" w:rsidR="0081693C" w:rsidRPr="009A10D1" w:rsidRDefault="0081693C" w:rsidP="0081693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71</w:t>
            </w:r>
          </w:p>
        </w:tc>
        <w:tc>
          <w:tcPr>
            <w:tcW w:w="238" w:type="dxa"/>
          </w:tcPr>
          <w:p w14:paraId="72B032C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6C99945F" w14:textId="061EC0B8" w:rsidR="0081693C" w:rsidRPr="009A10D1" w:rsidRDefault="0081693C" w:rsidP="0081693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519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82</w:t>
            </w:r>
          </w:p>
        </w:tc>
        <w:tc>
          <w:tcPr>
            <w:tcW w:w="268" w:type="dxa"/>
          </w:tcPr>
          <w:p w14:paraId="5ADDFFD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11ABBFC8" w14:textId="36F1B338" w:rsidR="0081693C" w:rsidRPr="009A10D1" w:rsidRDefault="0081693C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74</w:t>
            </w:r>
          </w:p>
        </w:tc>
        <w:tc>
          <w:tcPr>
            <w:tcW w:w="237" w:type="dxa"/>
          </w:tcPr>
          <w:p w14:paraId="04E920BE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7E99DEA1" w14:textId="381D4E14" w:rsidR="0081693C" w:rsidRPr="009A10D1" w:rsidRDefault="0081693C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236" w:type="dxa"/>
          </w:tcPr>
          <w:p w14:paraId="6FFEBCDF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14:paraId="1AA0B6EB" w14:textId="2CBAFAD4" w:rsidR="0081693C" w:rsidRPr="009A10D1" w:rsidRDefault="0081693C" w:rsidP="0081693C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96</w:t>
            </w:r>
          </w:p>
        </w:tc>
        <w:tc>
          <w:tcPr>
            <w:tcW w:w="302" w:type="dxa"/>
          </w:tcPr>
          <w:p w14:paraId="22960B3F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13A3A5D" w14:textId="46D02EE8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396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93</w:t>
            </w:r>
          </w:p>
        </w:tc>
      </w:tr>
      <w:tr w:rsidR="0081693C" w:rsidRPr="009A10D1" w14:paraId="665BEA57" w14:textId="77777777" w:rsidTr="00F305F1">
        <w:trPr>
          <w:trHeight w:val="329"/>
        </w:trPr>
        <w:tc>
          <w:tcPr>
            <w:tcW w:w="3330" w:type="dxa"/>
          </w:tcPr>
          <w:p w14:paraId="32B2F4EC" w14:textId="7E22FE1A" w:rsidR="0081693C" w:rsidRPr="009A10D1" w:rsidRDefault="0081693C" w:rsidP="0081693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166ADFEC" w14:textId="14563B75" w:rsidR="0081693C" w:rsidRPr="009A10D1" w:rsidRDefault="00382206" w:rsidP="0081693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313.77</w:t>
            </w:r>
          </w:p>
        </w:tc>
        <w:tc>
          <w:tcPr>
            <w:tcW w:w="268" w:type="dxa"/>
          </w:tcPr>
          <w:p w14:paraId="1D1D209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  <w:bottom w:val="double" w:sz="4" w:space="0" w:color="auto"/>
            </w:tcBorders>
          </w:tcPr>
          <w:p w14:paraId="017777F4" w14:textId="3F24D7CD" w:rsidR="0081693C" w:rsidRPr="009A10D1" w:rsidRDefault="00382206" w:rsidP="0081693C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525.0</w:t>
            </w:r>
            <w:r w:rsidR="001F0992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F41893B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double" w:sz="4" w:space="0" w:color="auto"/>
            </w:tcBorders>
          </w:tcPr>
          <w:p w14:paraId="703A821C" w14:textId="07B91739" w:rsidR="0081693C" w:rsidRPr="009A10D1" w:rsidRDefault="00382206" w:rsidP="0081693C">
            <w:pPr>
              <w:tabs>
                <w:tab w:val="decimal" w:pos="37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2,437.19</w:t>
            </w:r>
          </w:p>
        </w:tc>
        <w:tc>
          <w:tcPr>
            <w:tcW w:w="236" w:type="dxa"/>
          </w:tcPr>
          <w:p w14:paraId="0F9E642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14:paraId="4A743ED9" w14:textId="729A7FAC" w:rsidR="0081693C" w:rsidRPr="009A10D1" w:rsidRDefault="00382206" w:rsidP="0081693C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293.44</w:t>
            </w:r>
          </w:p>
        </w:tc>
        <w:tc>
          <w:tcPr>
            <w:tcW w:w="238" w:type="dxa"/>
          </w:tcPr>
          <w:p w14:paraId="689BE425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3F8C4D10" w14:textId="294BB5A8" w:rsidR="0081693C" w:rsidRPr="009A10D1" w:rsidRDefault="00943CE2" w:rsidP="0081693C">
            <w:pPr>
              <w:tabs>
                <w:tab w:val="decimal" w:pos="55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</w:t>
            </w:r>
            <w:r w:rsidR="0012173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12173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68" w:type="dxa"/>
          </w:tcPr>
          <w:p w14:paraId="04752EB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1E8CE18B" w14:textId="068A5A4E" w:rsidR="0081693C" w:rsidRPr="009A10D1" w:rsidRDefault="00DF1301" w:rsidP="0081693C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</w:t>
            </w:r>
            <w:r w:rsidR="00382206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66AF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7" w:type="dxa"/>
          </w:tcPr>
          <w:p w14:paraId="1DB54F8A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</w:tcPr>
          <w:p w14:paraId="4FB923E5" w14:textId="2D6AAD43" w:rsidR="0081693C" w:rsidRPr="009A10D1" w:rsidRDefault="00382206" w:rsidP="0081693C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48.27</w:t>
            </w:r>
          </w:p>
        </w:tc>
        <w:tc>
          <w:tcPr>
            <w:tcW w:w="236" w:type="dxa"/>
          </w:tcPr>
          <w:p w14:paraId="0CA2DBF7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</w:tcPr>
          <w:p w14:paraId="5EDD490D" w14:textId="65C152C1" w:rsidR="0081693C" w:rsidRPr="009A10D1" w:rsidRDefault="00121733" w:rsidP="0081693C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382206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302" w:type="dxa"/>
          </w:tcPr>
          <w:p w14:paraId="6A486C02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77648554" w14:textId="47A8CFF5" w:rsidR="0081693C" w:rsidRPr="009A10D1" w:rsidRDefault="00943CE2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11,863.44</w:t>
            </w:r>
          </w:p>
        </w:tc>
      </w:tr>
      <w:bookmarkEnd w:id="15"/>
    </w:tbl>
    <w:p w14:paraId="799B0EEF" w14:textId="62EE9978" w:rsidR="00836E3A" w:rsidRPr="009A10D1" w:rsidRDefault="00836E3A" w:rsidP="00E859C8">
      <w:pPr>
        <w:spacing w:line="240" w:lineRule="auto"/>
        <w:rPr>
          <w:rFonts w:asciiTheme="majorBidi" w:hAnsiTheme="majorBidi" w:cstheme="majorBidi"/>
          <w:cs/>
        </w:rPr>
        <w:sectPr w:rsidR="00836E3A" w:rsidRPr="009A10D1" w:rsidSect="00584F28">
          <w:headerReference w:type="default" r:id="rId24"/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7758C44" w14:textId="5120FD1C" w:rsidR="005E6F11" w:rsidRPr="009A10D1" w:rsidRDefault="005E6F11" w:rsidP="00E859C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26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845"/>
        <w:gridCol w:w="1091"/>
        <w:gridCol w:w="236"/>
        <w:gridCol w:w="1242"/>
        <w:gridCol w:w="240"/>
        <w:gridCol w:w="34"/>
        <w:gridCol w:w="1047"/>
        <w:gridCol w:w="270"/>
        <w:gridCol w:w="1121"/>
      </w:tblGrid>
      <w:tr w:rsidR="00037C5B" w:rsidRPr="009A10D1" w14:paraId="030BE85E" w14:textId="77777777" w:rsidTr="00037C5B">
        <w:tc>
          <w:tcPr>
            <w:tcW w:w="3845" w:type="dxa"/>
          </w:tcPr>
          <w:p w14:paraId="7FB640A9" w14:textId="77777777" w:rsidR="00037C5B" w:rsidRPr="009A10D1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8"/>
          </w:tcPr>
          <w:p w14:paraId="10ED84CA" w14:textId="3EE58B2B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C5B" w:rsidRPr="009A10D1" w14:paraId="5C77B0E4" w14:textId="77777777" w:rsidTr="00001941">
        <w:tc>
          <w:tcPr>
            <w:tcW w:w="3845" w:type="dxa"/>
          </w:tcPr>
          <w:p w14:paraId="04289735" w14:textId="77777777" w:rsidR="00037C5B" w:rsidRPr="009A10D1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29593F5D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08EF3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D8FB03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532269CC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A418A6D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87733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6069F8B9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9A10D1" w14:paraId="0F8106CD" w14:textId="77777777" w:rsidTr="00001941">
        <w:tc>
          <w:tcPr>
            <w:tcW w:w="3845" w:type="dxa"/>
          </w:tcPr>
          <w:p w14:paraId="76C9F2F1" w14:textId="77777777" w:rsidR="00037C5B" w:rsidRPr="009A10D1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505D4625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2558EBB6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F5758AB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0" w:type="dxa"/>
          </w:tcPr>
          <w:p w14:paraId="34F170C3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D7FBE1C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D06C6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1562EF3F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9A10D1" w14:paraId="54A364FD" w14:textId="77777777" w:rsidTr="00001941">
        <w:tc>
          <w:tcPr>
            <w:tcW w:w="3845" w:type="dxa"/>
          </w:tcPr>
          <w:p w14:paraId="63EEA1D0" w14:textId="77777777" w:rsidR="00037C5B" w:rsidRPr="009A10D1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53B1FAA3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6DE918D4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26A6026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40" w:type="dxa"/>
          </w:tcPr>
          <w:p w14:paraId="65F75144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5BF59822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DA48E8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7901C9B0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7C5B" w:rsidRPr="009A10D1" w14:paraId="1B6351F0" w14:textId="77777777" w:rsidTr="00001941">
        <w:tc>
          <w:tcPr>
            <w:tcW w:w="3845" w:type="dxa"/>
          </w:tcPr>
          <w:p w14:paraId="1B662816" w14:textId="77777777" w:rsidR="00037C5B" w:rsidRPr="009A10D1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03F5FE8F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0F3358E4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FE5EB5C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0" w:type="dxa"/>
          </w:tcPr>
          <w:p w14:paraId="7282FBAA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5FDA165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E256441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4649E1AC" w14:textId="77777777" w:rsidR="00037C5B" w:rsidRPr="009A10D1" w:rsidRDefault="00037C5B" w:rsidP="00E859C8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37C5B" w:rsidRPr="009A10D1" w14:paraId="5A204766" w14:textId="77777777" w:rsidTr="00830CA7">
        <w:trPr>
          <w:trHeight w:val="164"/>
        </w:trPr>
        <w:tc>
          <w:tcPr>
            <w:tcW w:w="3845" w:type="dxa"/>
          </w:tcPr>
          <w:p w14:paraId="4C4B1E7B" w14:textId="77777777" w:rsidR="00037C5B" w:rsidRPr="009A10D1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8"/>
          </w:tcPr>
          <w:p w14:paraId="78DD3AA8" w14:textId="51F7A535" w:rsidR="00037C5B" w:rsidRPr="009A10D1" w:rsidRDefault="00037C5B" w:rsidP="00E859C8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7C5B" w:rsidRPr="009A10D1" w14:paraId="6D365CEE" w14:textId="77777777" w:rsidTr="00001941">
        <w:tc>
          <w:tcPr>
            <w:tcW w:w="3845" w:type="dxa"/>
          </w:tcPr>
          <w:p w14:paraId="23600460" w14:textId="77777777" w:rsidR="00037C5B" w:rsidRPr="009A10D1" w:rsidRDefault="00037C5B" w:rsidP="00E859C8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091" w:type="dxa"/>
          </w:tcPr>
          <w:p w14:paraId="2614C5E8" w14:textId="77777777" w:rsidR="00037C5B" w:rsidRPr="009A10D1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90C5B" w14:textId="77777777" w:rsidR="00037C5B" w:rsidRPr="009A10D1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5BC5F1" w14:textId="77777777" w:rsidR="00037C5B" w:rsidRPr="009A10D1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61C581F2" w14:textId="77777777" w:rsidR="00037C5B" w:rsidRPr="009A10D1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117011F" w14:textId="77777777" w:rsidR="00037C5B" w:rsidRPr="009A10D1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2E4CC" w14:textId="77777777" w:rsidR="00037C5B" w:rsidRPr="009A10D1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25489985" w14:textId="77777777" w:rsidR="00037C5B" w:rsidRPr="009A10D1" w:rsidRDefault="00037C5B" w:rsidP="00E859C8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1693C" w:rsidRPr="009A10D1" w14:paraId="6C923835" w14:textId="77777777" w:rsidTr="00001941">
        <w:tc>
          <w:tcPr>
            <w:tcW w:w="3845" w:type="dxa"/>
          </w:tcPr>
          <w:p w14:paraId="5997F997" w14:textId="733BCD47" w:rsidR="0081693C" w:rsidRPr="009A10D1" w:rsidRDefault="0081693C" w:rsidP="0081693C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91" w:type="dxa"/>
          </w:tcPr>
          <w:p w14:paraId="7C955822" w14:textId="19B96B94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</w:t>
            </w:r>
          </w:p>
        </w:tc>
        <w:tc>
          <w:tcPr>
            <w:tcW w:w="236" w:type="dxa"/>
          </w:tcPr>
          <w:p w14:paraId="08631A86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CFD380E" w14:textId="12315FE0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</w:t>
            </w:r>
          </w:p>
        </w:tc>
        <w:tc>
          <w:tcPr>
            <w:tcW w:w="240" w:type="dxa"/>
          </w:tcPr>
          <w:p w14:paraId="795C65D2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8BB2957" w14:textId="78A6E916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6F2DD8C7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39D8208" w14:textId="24070331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</w:t>
            </w:r>
          </w:p>
        </w:tc>
      </w:tr>
      <w:tr w:rsidR="0081693C" w:rsidRPr="009A10D1" w14:paraId="17149B14" w14:textId="77777777" w:rsidTr="00001941">
        <w:tc>
          <w:tcPr>
            <w:tcW w:w="3845" w:type="dxa"/>
          </w:tcPr>
          <w:p w14:paraId="40833826" w14:textId="29D05929" w:rsidR="0081693C" w:rsidRPr="009A10D1" w:rsidRDefault="0081693C" w:rsidP="0081693C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1" w:type="dxa"/>
          </w:tcPr>
          <w:p w14:paraId="37B3B40C" w14:textId="2448AF73" w:rsidR="0081693C" w:rsidRPr="009A10D1" w:rsidRDefault="0081693C" w:rsidP="00744ACB">
            <w:pPr>
              <w:tabs>
                <w:tab w:val="decimal" w:pos="70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0F040F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F1B62CE" w14:textId="2263735C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240" w:type="dxa"/>
          </w:tcPr>
          <w:p w14:paraId="68AA4AE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80795F8" w14:textId="1C4F336D" w:rsidR="0081693C" w:rsidRPr="009A10D1" w:rsidRDefault="0081693C" w:rsidP="00744ACB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112B15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0CCC5CE6" w14:textId="05D0432C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</w:p>
        </w:tc>
      </w:tr>
      <w:tr w:rsidR="0081693C" w:rsidRPr="009A10D1" w14:paraId="7E413AC8" w14:textId="77777777" w:rsidTr="00001941">
        <w:tc>
          <w:tcPr>
            <w:tcW w:w="3845" w:type="dxa"/>
          </w:tcPr>
          <w:p w14:paraId="59D57FC8" w14:textId="38F94666" w:rsidR="0081693C" w:rsidRPr="009A10D1" w:rsidRDefault="0081693C" w:rsidP="0081693C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41B8C735" w14:textId="1AA098AD" w:rsidR="0081693C" w:rsidRPr="009A10D1" w:rsidRDefault="0081693C" w:rsidP="00744ACB">
            <w:pPr>
              <w:tabs>
                <w:tab w:val="decimal" w:pos="70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BF1B09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67D1FDC" w14:textId="144A98AA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93BEA8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5AA01773" w14:textId="0B8B1F0D" w:rsidR="0081693C" w:rsidRPr="009A10D1" w:rsidRDefault="0081693C" w:rsidP="00744ACB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B086A5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12A490C" w14:textId="020C8802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693C" w:rsidRPr="009A10D1" w14:paraId="7B7726D3" w14:textId="77777777" w:rsidTr="00CE7104">
        <w:tc>
          <w:tcPr>
            <w:tcW w:w="3845" w:type="dxa"/>
          </w:tcPr>
          <w:p w14:paraId="7FD29D13" w14:textId="704E5806" w:rsidR="0081693C" w:rsidRPr="009A10D1" w:rsidRDefault="0081693C" w:rsidP="0081693C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A6C0F38" w14:textId="43A9A086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71</w:t>
            </w:r>
          </w:p>
        </w:tc>
        <w:tc>
          <w:tcPr>
            <w:tcW w:w="236" w:type="dxa"/>
          </w:tcPr>
          <w:p w14:paraId="3E909B0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C975007" w14:textId="5D801530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</w:t>
            </w:r>
          </w:p>
        </w:tc>
        <w:tc>
          <w:tcPr>
            <w:tcW w:w="240" w:type="dxa"/>
          </w:tcPr>
          <w:p w14:paraId="63E5EE2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06EDAD81" w14:textId="15B9AA7B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6725D9D8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6DC4605" w14:textId="0ECDF492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</w:tr>
      <w:tr w:rsidR="0081693C" w:rsidRPr="009A10D1" w14:paraId="538CE075" w14:textId="77777777" w:rsidTr="00CE7104">
        <w:tc>
          <w:tcPr>
            <w:tcW w:w="3845" w:type="dxa"/>
          </w:tcPr>
          <w:p w14:paraId="251953FB" w14:textId="77777777" w:rsidR="0081693C" w:rsidRPr="009A10D1" w:rsidRDefault="0081693C" w:rsidP="0081693C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1" w:type="dxa"/>
          </w:tcPr>
          <w:p w14:paraId="1086DA74" w14:textId="5F08905E" w:rsidR="0081693C" w:rsidRPr="009A10D1" w:rsidRDefault="00CA2910" w:rsidP="0081693C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774C3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BB2A22F" w14:textId="7C407DB1" w:rsidR="0081693C" w:rsidRPr="009A10D1" w:rsidRDefault="00CA2910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2.9</w:t>
            </w:r>
            <w:r w:rsidR="00F63171" w:rsidRPr="009A10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2F04A94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0DE2E0E" w14:textId="35D97950" w:rsidR="0081693C" w:rsidRPr="009A10D1" w:rsidRDefault="00CA2910" w:rsidP="0081693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9AA3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28F03AD" w14:textId="4453B03A" w:rsidR="0081693C" w:rsidRPr="009A10D1" w:rsidRDefault="00CA2910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2.9</w:t>
            </w:r>
            <w:r w:rsidR="00F63171" w:rsidRPr="009A10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1693C" w:rsidRPr="009A10D1" w14:paraId="4FCEAE3A" w14:textId="77777777" w:rsidTr="00001941">
        <w:tc>
          <w:tcPr>
            <w:tcW w:w="3845" w:type="dxa"/>
          </w:tcPr>
          <w:p w14:paraId="1366D3F7" w14:textId="0C4AA18C" w:rsidR="0081693C" w:rsidRPr="009A10D1" w:rsidRDefault="001F0992" w:rsidP="0081693C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จำหน่ายและ</w:t>
            </w:r>
            <w:r w:rsidR="00CA2910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81693C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5E300AD2" w14:textId="66973E57" w:rsidR="0081693C" w:rsidRPr="009A10D1" w:rsidRDefault="00CA2910" w:rsidP="0081693C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1C15B1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4792DB8" w14:textId="681EB4CF" w:rsidR="0081693C" w:rsidRPr="009A10D1" w:rsidRDefault="00CA2910" w:rsidP="00CA29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(0.08)</w:t>
            </w:r>
          </w:p>
        </w:tc>
        <w:tc>
          <w:tcPr>
            <w:tcW w:w="240" w:type="dxa"/>
          </w:tcPr>
          <w:p w14:paraId="67DBE6F3" w14:textId="77777777" w:rsidR="0081693C" w:rsidRPr="009A10D1" w:rsidRDefault="0081693C" w:rsidP="00CA29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A37E2E6" w14:textId="730FBFFC" w:rsidR="0081693C" w:rsidRPr="009A10D1" w:rsidRDefault="00CA2910" w:rsidP="0081693C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87D9A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97A31A1" w14:textId="69E3FA43" w:rsidR="0081693C" w:rsidRPr="009A10D1" w:rsidRDefault="00F63171" w:rsidP="00F63171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(0.08)</w:t>
            </w:r>
          </w:p>
        </w:tc>
      </w:tr>
      <w:tr w:rsidR="0081693C" w:rsidRPr="009A10D1" w14:paraId="78FD706B" w14:textId="77777777" w:rsidTr="00001941">
        <w:tc>
          <w:tcPr>
            <w:tcW w:w="3845" w:type="dxa"/>
          </w:tcPr>
          <w:p w14:paraId="5846AF0D" w14:textId="2C31827D" w:rsidR="0081693C" w:rsidRPr="009A10D1" w:rsidRDefault="0081693C" w:rsidP="0081693C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F94A15C" w14:textId="62ACF5BD" w:rsidR="0081693C" w:rsidRPr="009A10D1" w:rsidRDefault="00CA2910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25.71</w:t>
            </w:r>
          </w:p>
        </w:tc>
        <w:tc>
          <w:tcPr>
            <w:tcW w:w="236" w:type="dxa"/>
          </w:tcPr>
          <w:p w14:paraId="53FF02D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91BCED5" w14:textId="6BCBBA3B" w:rsidR="0081693C" w:rsidRPr="009A10D1" w:rsidRDefault="00CA2910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55.</w:t>
            </w:r>
            <w:r w:rsidR="00F6317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0" w:type="dxa"/>
          </w:tcPr>
          <w:p w14:paraId="3ADAC973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F1538" w14:textId="54045DA8" w:rsidR="0081693C" w:rsidRPr="009A10D1" w:rsidRDefault="00CA2910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1.36</w:t>
            </w:r>
          </w:p>
        </w:tc>
        <w:tc>
          <w:tcPr>
            <w:tcW w:w="270" w:type="dxa"/>
          </w:tcPr>
          <w:p w14:paraId="1E8DFA62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6CEDCE7" w14:textId="52F30731" w:rsidR="0081693C" w:rsidRPr="009A10D1" w:rsidRDefault="00CA2910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82.</w:t>
            </w:r>
            <w:r w:rsidR="00F6317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</w:tr>
      <w:tr w:rsidR="0081693C" w:rsidRPr="009A10D1" w14:paraId="39028620" w14:textId="77777777" w:rsidTr="00001941">
        <w:tc>
          <w:tcPr>
            <w:tcW w:w="3845" w:type="dxa"/>
          </w:tcPr>
          <w:p w14:paraId="3EBDAADD" w14:textId="77777777" w:rsidR="0081693C" w:rsidRPr="009A10D1" w:rsidRDefault="0081693C" w:rsidP="0081693C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A43CEDA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66362AD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DCD6CBF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7CD1DCC9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1A0FFF89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2CAEFA0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E57CA8D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1693C" w:rsidRPr="009A10D1" w14:paraId="5AC7C16C" w14:textId="77777777" w:rsidTr="00001941">
        <w:tc>
          <w:tcPr>
            <w:tcW w:w="3845" w:type="dxa"/>
          </w:tcPr>
          <w:p w14:paraId="3795F25E" w14:textId="77777777" w:rsidR="0081693C" w:rsidRPr="009A10D1" w:rsidRDefault="0081693C" w:rsidP="0081693C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91" w:type="dxa"/>
          </w:tcPr>
          <w:p w14:paraId="2728CEFD" w14:textId="77777777" w:rsidR="0081693C" w:rsidRPr="009A10D1" w:rsidRDefault="0081693C" w:rsidP="0081693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97B67" w14:textId="77777777" w:rsidR="0081693C" w:rsidRPr="009A10D1" w:rsidRDefault="0081693C" w:rsidP="0081693C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122000CD" w14:textId="77777777" w:rsidR="0081693C" w:rsidRPr="009A10D1" w:rsidRDefault="0081693C" w:rsidP="0081693C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0CB7EE7" w14:textId="77777777" w:rsidR="0081693C" w:rsidRPr="009A10D1" w:rsidRDefault="0081693C" w:rsidP="0081693C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49D05A3B" w14:textId="77777777" w:rsidR="0081693C" w:rsidRPr="009A10D1" w:rsidRDefault="0081693C" w:rsidP="0081693C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25C14" w14:textId="77777777" w:rsidR="0081693C" w:rsidRPr="009A10D1" w:rsidRDefault="0081693C" w:rsidP="0081693C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4F7BC880" w14:textId="77777777" w:rsidR="0081693C" w:rsidRPr="009A10D1" w:rsidRDefault="0081693C" w:rsidP="0081693C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58A9" w:rsidRPr="009A10D1" w14:paraId="6BB4736E" w14:textId="77777777" w:rsidTr="00001941">
        <w:tc>
          <w:tcPr>
            <w:tcW w:w="3845" w:type="dxa"/>
          </w:tcPr>
          <w:p w14:paraId="3C542DCB" w14:textId="639ABB04" w:rsidR="009158A9" w:rsidRPr="009A10D1" w:rsidRDefault="009158A9" w:rsidP="009158A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91" w:type="dxa"/>
          </w:tcPr>
          <w:p w14:paraId="5AEE16DB" w14:textId="61633C1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</w:p>
        </w:tc>
        <w:tc>
          <w:tcPr>
            <w:tcW w:w="236" w:type="dxa"/>
          </w:tcPr>
          <w:p w14:paraId="7AEFB04A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84AF3D4" w14:textId="5B94C6C8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</w:p>
        </w:tc>
        <w:tc>
          <w:tcPr>
            <w:tcW w:w="240" w:type="dxa"/>
          </w:tcPr>
          <w:p w14:paraId="4E78EA0D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0FB7CCFE" w14:textId="514706B9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193FDEB4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84E3782" w14:textId="3C05D60B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</w:p>
        </w:tc>
      </w:tr>
      <w:tr w:rsidR="009158A9" w:rsidRPr="009A10D1" w14:paraId="696D05E2" w14:textId="77777777" w:rsidTr="00001941">
        <w:tc>
          <w:tcPr>
            <w:tcW w:w="3845" w:type="dxa"/>
          </w:tcPr>
          <w:p w14:paraId="04BD30E2" w14:textId="5ABA5F0B" w:rsidR="009158A9" w:rsidRPr="009A10D1" w:rsidRDefault="009158A9" w:rsidP="009158A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1" w:type="dxa"/>
          </w:tcPr>
          <w:p w14:paraId="678053D6" w14:textId="335AA6E9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</w:t>
            </w:r>
          </w:p>
        </w:tc>
        <w:tc>
          <w:tcPr>
            <w:tcW w:w="236" w:type="dxa"/>
          </w:tcPr>
          <w:p w14:paraId="411D1428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39B0D17" w14:textId="284C7340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</w:p>
        </w:tc>
        <w:tc>
          <w:tcPr>
            <w:tcW w:w="240" w:type="dxa"/>
          </w:tcPr>
          <w:p w14:paraId="3E51D491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45494C4" w14:textId="2704D1E3" w:rsidR="009158A9" w:rsidRPr="009A10D1" w:rsidRDefault="009158A9" w:rsidP="004247F2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DC1818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9D7DE03" w14:textId="0B3A59C9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</w:p>
        </w:tc>
      </w:tr>
      <w:tr w:rsidR="009158A9" w:rsidRPr="009A10D1" w14:paraId="190D5BD8" w14:textId="77777777" w:rsidTr="00001941">
        <w:tc>
          <w:tcPr>
            <w:tcW w:w="3845" w:type="dxa"/>
          </w:tcPr>
          <w:p w14:paraId="59D08B61" w14:textId="3ADCFE31" w:rsidR="009158A9" w:rsidRPr="009A10D1" w:rsidRDefault="009158A9" w:rsidP="009158A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35EB611C" w14:textId="21397AFB" w:rsidR="009158A9" w:rsidRPr="009A10D1" w:rsidRDefault="009158A9" w:rsidP="006F4149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F94245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2701566" w14:textId="043D087F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0F1DD12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9BACE7C" w14:textId="0446A679" w:rsidR="009158A9" w:rsidRPr="009A10D1" w:rsidRDefault="009158A9" w:rsidP="004247F2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047CF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01FA518" w14:textId="6659F1FA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58A9" w:rsidRPr="009A10D1" w14:paraId="3F4B1FB3" w14:textId="77777777" w:rsidTr="00CE7104">
        <w:tc>
          <w:tcPr>
            <w:tcW w:w="3845" w:type="dxa"/>
          </w:tcPr>
          <w:p w14:paraId="058875DB" w14:textId="2A66A409" w:rsidR="009158A9" w:rsidRPr="009A10D1" w:rsidRDefault="009158A9" w:rsidP="009158A9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40F6216" w14:textId="4871792F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</w:t>
            </w:r>
          </w:p>
        </w:tc>
        <w:tc>
          <w:tcPr>
            <w:tcW w:w="236" w:type="dxa"/>
          </w:tcPr>
          <w:p w14:paraId="3D32DC28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334AF2A" w14:textId="4442CA1A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98</w:t>
            </w:r>
          </w:p>
        </w:tc>
        <w:tc>
          <w:tcPr>
            <w:tcW w:w="240" w:type="dxa"/>
          </w:tcPr>
          <w:p w14:paraId="7730C6C8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2546CF68" w14:textId="515032F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270" w:type="dxa"/>
          </w:tcPr>
          <w:p w14:paraId="288FA039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B8A9A37" w14:textId="0CC020AD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97</w:t>
            </w:r>
          </w:p>
        </w:tc>
      </w:tr>
      <w:tr w:rsidR="009158A9" w:rsidRPr="009A10D1" w14:paraId="418A0630" w14:textId="77777777" w:rsidTr="00001941">
        <w:tc>
          <w:tcPr>
            <w:tcW w:w="3845" w:type="dxa"/>
          </w:tcPr>
          <w:p w14:paraId="400BE946" w14:textId="77777777" w:rsidR="009158A9" w:rsidRPr="009A10D1" w:rsidRDefault="009158A9" w:rsidP="009158A9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1" w:type="dxa"/>
          </w:tcPr>
          <w:p w14:paraId="638CC917" w14:textId="5E37AE1F" w:rsidR="009158A9" w:rsidRPr="009A10D1" w:rsidRDefault="006F414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0.86</w:t>
            </w:r>
          </w:p>
        </w:tc>
        <w:tc>
          <w:tcPr>
            <w:tcW w:w="236" w:type="dxa"/>
          </w:tcPr>
          <w:p w14:paraId="2B0B6C78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4D0DC2" w14:textId="6E19514C" w:rsidR="009158A9" w:rsidRPr="009A10D1" w:rsidRDefault="004247F2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2.35</w:t>
            </w:r>
          </w:p>
        </w:tc>
        <w:tc>
          <w:tcPr>
            <w:tcW w:w="240" w:type="dxa"/>
          </w:tcPr>
          <w:p w14:paraId="5715C755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98CEB75" w14:textId="762D2DD2" w:rsidR="009158A9" w:rsidRPr="009A10D1" w:rsidRDefault="004247F2" w:rsidP="004247F2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31D0B4" w14:textId="77777777" w:rsidR="009158A9" w:rsidRPr="009A10D1" w:rsidRDefault="009158A9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3BD6FBE3" w14:textId="5F0FA89B" w:rsidR="009158A9" w:rsidRPr="009A10D1" w:rsidRDefault="0036659D" w:rsidP="009158A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3.21</w:t>
            </w:r>
          </w:p>
        </w:tc>
      </w:tr>
      <w:tr w:rsidR="001F0992" w:rsidRPr="009A10D1" w14:paraId="53DC20E1" w14:textId="77777777" w:rsidTr="00001941">
        <w:tc>
          <w:tcPr>
            <w:tcW w:w="3845" w:type="dxa"/>
          </w:tcPr>
          <w:p w14:paraId="481C3B13" w14:textId="1F722E30" w:rsidR="001F0992" w:rsidRPr="009A10D1" w:rsidRDefault="001F0992" w:rsidP="001F0992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จำหน่ายและตัด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321224D6" w14:textId="191FD399" w:rsidR="001F0992" w:rsidRPr="009A10D1" w:rsidRDefault="001F0992" w:rsidP="001F0992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1BF4B7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487FB8E" w14:textId="37F620F4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(0.06)</w:t>
            </w:r>
          </w:p>
        </w:tc>
        <w:tc>
          <w:tcPr>
            <w:tcW w:w="240" w:type="dxa"/>
          </w:tcPr>
          <w:p w14:paraId="5FCA3FCA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CFE13FA" w14:textId="3E43CE7F" w:rsidR="001F0992" w:rsidRPr="009A10D1" w:rsidRDefault="001F0992" w:rsidP="001F0992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157BA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1B66DA94" w14:textId="26A64AA1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(0.06)</w:t>
            </w:r>
          </w:p>
        </w:tc>
      </w:tr>
      <w:tr w:rsidR="001F0992" w:rsidRPr="009A10D1" w14:paraId="16443887" w14:textId="77777777" w:rsidTr="00001941">
        <w:tc>
          <w:tcPr>
            <w:tcW w:w="3845" w:type="dxa"/>
          </w:tcPr>
          <w:p w14:paraId="3162ECEE" w14:textId="75B8EE65" w:rsidR="001F0992" w:rsidRPr="009A10D1" w:rsidRDefault="001F0992" w:rsidP="001F0992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4F2A133" w14:textId="4EC8C9ED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15.49</w:t>
            </w:r>
          </w:p>
        </w:tc>
        <w:tc>
          <w:tcPr>
            <w:tcW w:w="236" w:type="dxa"/>
          </w:tcPr>
          <w:p w14:paraId="4B1F0987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0BD5E62" w14:textId="3812FA75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47.27</w:t>
            </w:r>
          </w:p>
        </w:tc>
        <w:tc>
          <w:tcPr>
            <w:tcW w:w="240" w:type="dxa"/>
          </w:tcPr>
          <w:p w14:paraId="7BDA7D03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ACAC4" w14:textId="26459581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1.36</w:t>
            </w:r>
          </w:p>
        </w:tc>
        <w:tc>
          <w:tcPr>
            <w:tcW w:w="270" w:type="dxa"/>
          </w:tcPr>
          <w:p w14:paraId="3B4164CB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9D40803" w14:textId="48602169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64.12</w:t>
            </w:r>
          </w:p>
        </w:tc>
      </w:tr>
      <w:tr w:rsidR="001F0992" w:rsidRPr="009A10D1" w14:paraId="7908DA84" w14:textId="77777777" w:rsidTr="00CE7104">
        <w:tc>
          <w:tcPr>
            <w:tcW w:w="3845" w:type="dxa"/>
          </w:tcPr>
          <w:p w14:paraId="2D1B6024" w14:textId="77777777" w:rsidR="001F0992" w:rsidRPr="009A10D1" w:rsidRDefault="001F0992" w:rsidP="001F0992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E440AB1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35AD1F6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E35A3E8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5ADDD771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0B9EF3EE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C0097D2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DCD537D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F0992" w:rsidRPr="009A10D1" w14:paraId="6764C045" w14:textId="77777777" w:rsidTr="00037C5B">
        <w:tc>
          <w:tcPr>
            <w:tcW w:w="3845" w:type="dxa"/>
          </w:tcPr>
          <w:p w14:paraId="221E80A4" w14:textId="6C51A668" w:rsidR="001F0992" w:rsidRPr="009A10D1" w:rsidRDefault="001F0992" w:rsidP="001F0992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91" w:type="dxa"/>
          </w:tcPr>
          <w:p w14:paraId="5358373D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C0FC6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53061F5B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2CEDCCC9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39D615FC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62BA7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076C78D9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0992" w:rsidRPr="009A10D1" w14:paraId="192247CD" w14:textId="77777777" w:rsidTr="00037C5B">
        <w:tc>
          <w:tcPr>
            <w:tcW w:w="3845" w:type="dxa"/>
          </w:tcPr>
          <w:p w14:paraId="1F31140D" w14:textId="53738E6E" w:rsidR="001F0992" w:rsidRPr="009A10D1" w:rsidRDefault="001F0992" w:rsidP="001F0992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285E1F3B" w14:textId="682125DA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08</w:t>
            </w:r>
          </w:p>
        </w:tc>
        <w:tc>
          <w:tcPr>
            <w:tcW w:w="236" w:type="dxa"/>
          </w:tcPr>
          <w:p w14:paraId="3DE0E42A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79DEEE7" w14:textId="159A9BAE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</w:t>
            </w:r>
          </w:p>
        </w:tc>
        <w:tc>
          <w:tcPr>
            <w:tcW w:w="274" w:type="dxa"/>
            <w:gridSpan w:val="2"/>
          </w:tcPr>
          <w:p w14:paraId="00E31759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23035586" w14:textId="7BB2B8BE" w:rsidR="001F0992" w:rsidRPr="009A10D1" w:rsidRDefault="001F0992" w:rsidP="001F0992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F4C541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4173392" w14:textId="776CD0AA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</w:t>
            </w:r>
          </w:p>
        </w:tc>
      </w:tr>
      <w:tr w:rsidR="001F0992" w:rsidRPr="009A10D1" w14:paraId="67B25CEE" w14:textId="77777777" w:rsidTr="00037C5B">
        <w:tc>
          <w:tcPr>
            <w:tcW w:w="3845" w:type="dxa"/>
          </w:tcPr>
          <w:p w14:paraId="6737BBFF" w14:textId="19A84AA0" w:rsidR="001F0992" w:rsidRPr="009A10D1" w:rsidRDefault="001F0992" w:rsidP="001F0992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14:paraId="4B9570F0" w14:textId="0FB53C31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10.22</w:t>
            </w:r>
          </w:p>
        </w:tc>
        <w:tc>
          <w:tcPr>
            <w:tcW w:w="236" w:type="dxa"/>
          </w:tcPr>
          <w:p w14:paraId="3F1A91F6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795E5DFC" w14:textId="0E455708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7.87</w:t>
            </w:r>
          </w:p>
        </w:tc>
        <w:tc>
          <w:tcPr>
            <w:tcW w:w="274" w:type="dxa"/>
            <w:gridSpan w:val="2"/>
          </w:tcPr>
          <w:p w14:paraId="344881A9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double" w:sz="4" w:space="0" w:color="auto"/>
              <w:bottom w:val="double" w:sz="4" w:space="0" w:color="auto"/>
            </w:tcBorders>
          </w:tcPr>
          <w:p w14:paraId="5CA306A3" w14:textId="64EBD0DC" w:rsidR="001F0992" w:rsidRPr="009A10D1" w:rsidRDefault="001F0992" w:rsidP="001F0992">
            <w:pPr>
              <w:tabs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4277AC" w14:textId="77777777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double" w:sz="4" w:space="0" w:color="auto"/>
            </w:tcBorders>
          </w:tcPr>
          <w:p w14:paraId="21E84BD8" w14:textId="14964BEF" w:rsidR="001F0992" w:rsidRPr="009A10D1" w:rsidRDefault="001F0992" w:rsidP="001F0992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18.09</w:t>
            </w:r>
          </w:p>
        </w:tc>
      </w:tr>
    </w:tbl>
    <w:p w14:paraId="7C8D4A38" w14:textId="53653DEE" w:rsidR="00037C5B" w:rsidRPr="009A10D1" w:rsidRDefault="00037C5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5841917" w14:textId="553AA46E" w:rsidR="00FA0955" w:rsidRPr="009A10D1" w:rsidRDefault="00FA095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5C2EAB3" w14:textId="61B2AD97" w:rsidR="00C2779B" w:rsidRPr="009A10D1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A6E85" w14:textId="712EB709" w:rsidR="00C2779B" w:rsidRPr="009A10D1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830C27E" w14:textId="71A216BD" w:rsidR="00C2779B" w:rsidRPr="009A10D1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24F4EFD" w14:textId="67962357" w:rsidR="00C2779B" w:rsidRPr="009A10D1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5D69BF2" w14:textId="77777777" w:rsidR="00C2779B" w:rsidRPr="009A10D1" w:rsidRDefault="00C2779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FB669D9" w14:textId="77777777" w:rsidR="00FA0955" w:rsidRPr="009A10D1" w:rsidRDefault="00FA095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A84E683" w14:textId="77777777" w:rsidR="00FA0955" w:rsidRPr="009A10D1" w:rsidRDefault="00FA095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4"/>
        <w:gridCol w:w="812"/>
        <w:gridCol w:w="994"/>
        <w:gridCol w:w="269"/>
        <w:gridCol w:w="991"/>
        <w:gridCol w:w="269"/>
        <w:gridCol w:w="990"/>
        <w:gridCol w:w="241"/>
        <w:gridCol w:w="1029"/>
      </w:tblGrid>
      <w:tr w:rsidR="00037C5B" w:rsidRPr="009A10D1" w14:paraId="7FE58CD1" w14:textId="77777777" w:rsidTr="003353DE">
        <w:tc>
          <w:tcPr>
            <w:tcW w:w="3594" w:type="dxa"/>
            <w:vAlign w:val="bottom"/>
          </w:tcPr>
          <w:p w14:paraId="32AA3B4D" w14:textId="404DDFAE" w:rsidR="00037C5B" w:rsidRPr="009A10D1" w:rsidRDefault="00037C5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47B1DA28" w14:textId="77777777" w:rsidR="00037C5B" w:rsidRPr="009A10D1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4" w:type="dxa"/>
            <w:gridSpan w:val="3"/>
          </w:tcPr>
          <w:p w14:paraId="0D0AFA90" w14:textId="77777777" w:rsidR="00037C5B" w:rsidRPr="009A10D1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93B2B78" w14:textId="77777777" w:rsidR="00037C5B" w:rsidRPr="009A10D1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</w:tcPr>
          <w:p w14:paraId="6DFF8D88" w14:textId="77777777" w:rsidR="00037C5B" w:rsidRPr="009A10D1" w:rsidRDefault="00037C5B" w:rsidP="00E859C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C5B" w:rsidRPr="009A10D1" w14:paraId="238281F7" w14:textId="77777777" w:rsidTr="003353DE">
        <w:tc>
          <w:tcPr>
            <w:tcW w:w="3594" w:type="dxa"/>
            <w:vAlign w:val="bottom"/>
          </w:tcPr>
          <w:p w14:paraId="24583C37" w14:textId="0D885796" w:rsidR="00037C5B" w:rsidRPr="009A10D1" w:rsidRDefault="00037C5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812" w:type="dxa"/>
          </w:tcPr>
          <w:p w14:paraId="680AE16B" w14:textId="1D69BA67" w:rsidR="00037C5B" w:rsidRPr="009A10D1" w:rsidRDefault="00037C5B" w:rsidP="00E859C8">
            <w:pPr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0476C51A" w14:textId="5F9A924B" w:rsidR="00037C5B" w:rsidRPr="009A10D1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158A9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69" w:type="dxa"/>
            <w:vAlign w:val="center"/>
          </w:tcPr>
          <w:p w14:paraId="5B743A41" w14:textId="77777777" w:rsidR="00037C5B" w:rsidRPr="009A10D1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4EBB837" w14:textId="21F99F52" w:rsidR="00037C5B" w:rsidRPr="009A10D1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158A9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69" w:type="dxa"/>
          </w:tcPr>
          <w:p w14:paraId="3206DF56" w14:textId="77777777" w:rsidR="00037C5B" w:rsidRPr="009A10D1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CB2B96A" w14:textId="4604C9BB" w:rsidR="00037C5B" w:rsidRPr="009A10D1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158A9" w:rsidRPr="009A10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center"/>
          </w:tcPr>
          <w:p w14:paraId="7F7FE2CF" w14:textId="77777777" w:rsidR="00037C5B" w:rsidRPr="009A10D1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 w14:paraId="682D0E17" w14:textId="43A71079" w:rsidR="00037C5B" w:rsidRPr="009A10D1" w:rsidRDefault="009158A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037C5B" w:rsidRPr="009A10D1" w14:paraId="1CED4BFA" w14:textId="77777777" w:rsidTr="003353DE">
        <w:trPr>
          <w:trHeight w:val="65"/>
        </w:trPr>
        <w:tc>
          <w:tcPr>
            <w:tcW w:w="3594" w:type="dxa"/>
          </w:tcPr>
          <w:p w14:paraId="60C0B300" w14:textId="77777777" w:rsidR="00037C5B" w:rsidRPr="009A10D1" w:rsidRDefault="00037C5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14:paraId="5B9FF1C5" w14:textId="77777777" w:rsidR="00037C5B" w:rsidRPr="009A10D1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220B0C8D" w14:textId="77777777" w:rsidR="00037C5B" w:rsidRPr="009A10D1" w:rsidRDefault="00037C5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158A9" w:rsidRPr="009A10D1" w14:paraId="5CA94473" w14:textId="77777777" w:rsidTr="00833A79">
        <w:trPr>
          <w:trHeight w:val="326"/>
        </w:trPr>
        <w:tc>
          <w:tcPr>
            <w:tcW w:w="3594" w:type="dxa"/>
          </w:tcPr>
          <w:p w14:paraId="4680CB75" w14:textId="436CEF6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12" w:type="dxa"/>
          </w:tcPr>
          <w:p w14:paraId="560A2F94" w14:textId="7B4ED061" w:rsidR="009158A9" w:rsidRPr="009A10D1" w:rsidRDefault="009158A9" w:rsidP="009158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FD02611" w14:textId="212DB762" w:rsidR="009158A9" w:rsidRPr="009A10D1" w:rsidRDefault="00382206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372.29</w:t>
            </w:r>
          </w:p>
        </w:tc>
        <w:tc>
          <w:tcPr>
            <w:tcW w:w="269" w:type="dxa"/>
          </w:tcPr>
          <w:p w14:paraId="4F514A31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9828D7" w14:textId="276F6801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394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</w:p>
        </w:tc>
        <w:tc>
          <w:tcPr>
            <w:tcW w:w="269" w:type="dxa"/>
          </w:tcPr>
          <w:p w14:paraId="7463C7A6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F1BC6" w14:textId="5F790BE5" w:rsidR="009158A9" w:rsidRPr="009A10D1" w:rsidRDefault="001209B4" w:rsidP="00C547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A094722" w14:textId="77777777" w:rsidR="009158A9" w:rsidRPr="009A10D1" w:rsidRDefault="009158A9" w:rsidP="009158A9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0FAB2C6" w14:textId="7AE0D477" w:rsidR="009158A9" w:rsidRPr="009A10D1" w:rsidRDefault="009158A9" w:rsidP="001209B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9158A9" w:rsidRPr="009A10D1" w14:paraId="536B06B9" w14:textId="77777777" w:rsidTr="003353DE">
        <w:tc>
          <w:tcPr>
            <w:tcW w:w="3594" w:type="dxa"/>
          </w:tcPr>
          <w:p w14:paraId="6D3D9AEF" w14:textId="356A2C9F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812" w:type="dxa"/>
          </w:tcPr>
          <w:p w14:paraId="6F6DAD98" w14:textId="77777777" w:rsidR="009158A9" w:rsidRPr="009A10D1" w:rsidRDefault="009158A9" w:rsidP="009158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DA99A47" w14:textId="7AF4F2C1" w:rsidR="009158A9" w:rsidRPr="009A10D1" w:rsidRDefault="00382206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33.40</w:t>
            </w:r>
          </w:p>
        </w:tc>
        <w:tc>
          <w:tcPr>
            <w:tcW w:w="269" w:type="dxa"/>
          </w:tcPr>
          <w:p w14:paraId="4E906B96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57C3283" w14:textId="2690784B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269" w:type="dxa"/>
          </w:tcPr>
          <w:p w14:paraId="58AA76F9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A30ED1" w14:textId="57F2EF8D" w:rsidR="009158A9" w:rsidRPr="009A10D1" w:rsidRDefault="001209B4" w:rsidP="00C547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707C3207" w14:textId="77777777" w:rsidR="009158A9" w:rsidRPr="009A10D1" w:rsidRDefault="009158A9" w:rsidP="009158A9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7982908" w14:textId="2A3BBD0B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</w:tr>
      <w:tr w:rsidR="009158A9" w:rsidRPr="009A10D1" w14:paraId="026EB9A6" w14:textId="77777777" w:rsidTr="003353DE">
        <w:tc>
          <w:tcPr>
            <w:tcW w:w="3594" w:type="dxa"/>
          </w:tcPr>
          <w:p w14:paraId="64B3C69E" w14:textId="4AB739AD" w:rsidR="009158A9" w:rsidRPr="009A10D1" w:rsidRDefault="009158A9" w:rsidP="009158A9">
            <w:pPr>
              <w:spacing w:line="240" w:lineRule="auto"/>
              <w:ind w:left="156" w:right="-19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12" w:type="dxa"/>
            <w:tcBorders>
              <w:left w:val="nil"/>
            </w:tcBorders>
          </w:tcPr>
          <w:p w14:paraId="5FD7893E" w14:textId="199D1E63" w:rsidR="009158A9" w:rsidRPr="009A10D1" w:rsidRDefault="009158A9" w:rsidP="009158A9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AB8F44D" w14:textId="1D1C67AE" w:rsidR="009158A9" w:rsidRPr="009A10D1" w:rsidRDefault="00382206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43.77</w:t>
            </w:r>
          </w:p>
        </w:tc>
        <w:tc>
          <w:tcPr>
            <w:tcW w:w="269" w:type="dxa"/>
          </w:tcPr>
          <w:p w14:paraId="54811393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6D8D3ED" w14:textId="7E07333F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269" w:type="dxa"/>
          </w:tcPr>
          <w:p w14:paraId="77473004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0A12A7" w14:textId="6C4E9C8A" w:rsidR="009158A9" w:rsidRPr="009A10D1" w:rsidRDefault="00C5478E" w:rsidP="009158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6.39</w:t>
            </w:r>
          </w:p>
        </w:tc>
        <w:tc>
          <w:tcPr>
            <w:tcW w:w="241" w:type="dxa"/>
          </w:tcPr>
          <w:p w14:paraId="7A7A3441" w14:textId="77777777" w:rsidR="009158A9" w:rsidRPr="009A10D1" w:rsidRDefault="009158A9" w:rsidP="009158A9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D33AC88" w14:textId="5AA7A357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</w:p>
        </w:tc>
      </w:tr>
      <w:tr w:rsidR="009158A9" w:rsidRPr="009A10D1" w14:paraId="09988547" w14:textId="77777777" w:rsidTr="003353DE">
        <w:tc>
          <w:tcPr>
            <w:tcW w:w="3594" w:type="dxa"/>
          </w:tcPr>
          <w:p w14:paraId="6CD4B96B" w14:textId="3038991C" w:rsidR="009158A9" w:rsidRPr="009A10D1" w:rsidRDefault="009158A9" w:rsidP="009158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2" w:type="dxa"/>
            <w:tcBorders>
              <w:left w:val="nil"/>
            </w:tcBorders>
          </w:tcPr>
          <w:p w14:paraId="4ED6FAF9" w14:textId="77777777" w:rsidR="009158A9" w:rsidRPr="009A10D1" w:rsidRDefault="009158A9" w:rsidP="009158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2CD8" w14:textId="52A29D93" w:rsidR="009158A9" w:rsidRPr="009A10D1" w:rsidRDefault="00382206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449.46</w:t>
            </w:r>
          </w:p>
        </w:tc>
        <w:tc>
          <w:tcPr>
            <w:tcW w:w="269" w:type="dxa"/>
          </w:tcPr>
          <w:p w14:paraId="47F72552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FA63C" w14:textId="1914930D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</w:t>
            </w:r>
          </w:p>
        </w:tc>
        <w:tc>
          <w:tcPr>
            <w:tcW w:w="269" w:type="dxa"/>
          </w:tcPr>
          <w:p w14:paraId="437937C5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D50AB" w14:textId="2D5D9614" w:rsidR="009158A9" w:rsidRPr="009A10D1" w:rsidRDefault="00C5478E" w:rsidP="009158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6.39</w:t>
            </w:r>
          </w:p>
        </w:tc>
        <w:tc>
          <w:tcPr>
            <w:tcW w:w="241" w:type="dxa"/>
          </w:tcPr>
          <w:p w14:paraId="42EC6A44" w14:textId="77777777" w:rsidR="009158A9" w:rsidRPr="009A10D1" w:rsidRDefault="009158A9" w:rsidP="009158A9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58ABF" w14:textId="58614244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</w:t>
            </w:r>
          </w:p>
        </w:tc>
      </w:tr>
    </w:tbl>
    <w:p w14:paraId="5060F52A" w14:textId="77777777" w:rsidR="00037C5B" w:rsidRPr="009A10D1" w:rsidRDefault="00037C5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1DB7915" w14:textId="01AC00AF" w:rsidR="002C3BBD" w:rsidRPr="009A10D1" w:rsidRDefault="00005626" w:rsidP="00324144">
      <w:pPr>
        <w:spacing w:line="240" w:lineRule="auto"/>
        <w:ind w:left="540" w:right="-25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9158A9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สินทรัพย์สิทธิการใช้ของกลุ่มบริษัทและบริษัทเพิ่มขึ้นเป็นจำนวน</w:t>
      </w:r>
      <w:r w:rsidR="003F010A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382206" w:rsidRPr="009A10D1">
        <w:rPr>
          <w:rFonts w:asciiTheme="majorBidi" w:hAnsiTheme="majorBidi" w:cstheme="majorBidi"/>
          <w:sz w:val="28"/>
          <w:szCs w:val="28"/>
        </w:rPr>
        <w:t>32.2</w:t>
      </w:r>
      <w:r w:rsidR="007E14A0" w:rsidRPr="009A10D1">
        <w:rPr>
          <w:rFonts w:asciiTheme="majorBidi" w:hAnsiTheme="majorBidi" w:cstheme="majorBidi"/>
          <w:sz w:val="28"/>
          <w:szCs w:val="28"/>
        </w:rPr>
        <w:t>2</w:t>
      </w:r>
      <w:r w:rsidR="009158A9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07725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382206" w:rsidRPr="009A10D1">
        <w:rPr>
          <w:rFonts w:asciiTheme="majorBidi" w:hAnsiTheme="majorBidi" w:cstheme="majorBidi"/>
          <w:sz w:val="28"/>
          <w:szCs w:val="28"/>
        </w:rPr>
        <w:t>1.97</w:t>
      </w:r>
      <w:r w:rsidR="009158A9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0305C1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58A9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56.83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9158A9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22.</w:t>
      </w:r>
      <w:r w:rsidR="009158A9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94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ตามลำดับ </w:t>
      </w:r>
      <w:r w:rsidR="005A5695" w:rsidRPr="009A10D1">
        <w:rPr>
          <w:rFonts w:asciiTheme="majorBidi" w:hAnsiTheme="majorBidi" w:cstheme="majorBidi"/>
          <w:i/>
          <w:iCs/>
          <w:sz w:val="28"/>
          <w:szCs w:val="28"/>
          <w:cs/>
        </w:rPr>
        <w:t>และเพิ่มขึ้นจาก</w:t>
      </w:r>
      <w:r w:rsidR="00946FFA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การซื้อบริษัทย่อย</w:t>
      </w:r>
      <w:r w:rsidR="005A5695"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เป็นจำนวน 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</w:rPr>
        <w:t>65</w:t>
      </w:r>
      <w:r w:rsidR="00FA0955" w:rsidRPr="009A10D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</w:rPr>
        <w:t>23</w:t>
      </w:r>
      <w:r w:rsidR="005A5695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A5695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D3FAE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14BBB9AD" w14:textId="77777777" w:rsidR="00005626" w:rsidRPr="009A10D1" w:rsidRDefault="00005626" w:rsidP="00E859C8">
      <w:pPr>
        <w:spacing w:line="240" w:lineRule="auto"/>
        <w:ind w:left="540" w:right="562"/>
        <w:rPr>
          <w:rFonts w:asciiTheme="majorBidi" w:hAnsiTheme="majorBidi" w:cstheme="majorBidi"/>
          <w:i/>
          <w:iCs/>
          <w:sz w:val="22"/>
          <w:szCs w:val="22"/>
        </w:rPr>
      </w:pPr>
    </w:p>
    <w:p w14:paraId="70F92025" w14:textId="6B9794E9" w:rsidR="0087649D" w:rsidRPr="009A10D1" w:rsidRDefault="0087649D" w:rsidP="00324144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bookmarkStart w:id="16" w:name="_Hlk151538056"/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กลุ่มบริษัทเช่าที่ดินหลายแห่งเป็นระยะเวลา </w:t>
      </w:r>
      <w:r w:rsidR="00BD0C43" w:rsidRPr="009A10D1">
        <w:rPr>
          <w:rFonts w:asciiTheme="majorBidi" w:hAnsiTheme="majorBidi" w:cstheme="majorBidi"/>
          <w:sz w:val="28"/>
          <w:szCs w:val="28"/>
          <w:lang w:val="en-GB"/>
        </w:rPr>
        <w:t>16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</w:rPr>
        <w:t>-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ค่าเช่ากำหนดชำระเป็นรายปีตามอัตราที่ระบุไว้ในสัญญา</w:t>
      </w:r>
    </w:p>
    <w:bookmarkEnd w:id="16"/>
    <w:p w14:paraId="30D2754B" w14:textId="77777777" w:rsidR="0087649D" w:rsidRPr="009A10D1" w:rsidRDefault="0087649D" w:rsidP="00E859C8">
      <w:pPr>
        <w:spacing w:line="240" w:lineRule="auto"/>
        <w:ind w:left="540" w:right="-115"/>
        <w:rPr>
          <w:rFonts w:asciiTheme="majorBidi" w:hAnsiTheme="majorBidi" w:cstheme="majorBidi"/>
          <w:sz w:val="22"/>
          <w:szCs w:val="22"/>
        </w:rPr>
      </w:pPr>
    </w:p>
    <w:p w14:paraId="4BC2484D" w14:textId="5D7B5339" w:rsidR="00F4233F" w:rsidRPr="009A10D1" w:rsidRDefault="00F4233F" w:rsidP="00324144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EE1E31" w:rsidRPr="009A10D1">
        <w:rPr>
          <w:rFonts w:asciiTheme="majorBidi" w:hAnsiTheme="majorBidi" w:cstheme="majorBidi"/>
          <w:sz w:val="28"/>
          <w:szCs w:val="28"/>
          <w:cs/>
        </w:rPr>
        <w:t>อาคารสำนักงาน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3062EF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747971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747971" w:rsidRPr="009A10D1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747971" w:rsidRPr="009A10D1">
        <w:rPr>
          <w:rFonts w:asciiTheme="majorBidi" w:hAnsiTheme="majorBidi" w:cstheme="majorBidi"/>
          <w:sz w:val="28"/>
          <w:szCs w:val="28"/>
        </w:rPr>
        <w:t xml:space="preserve">- </w:t>
      </w:r>
      <w:r w:rsidR="003062EF" w:rsidRPr="009A10D1">
        <w:rPr>
          <w:rFonts w:asciiTheme="majorBidi" w:hAnsiTheme="majorBidi" w:cstheme="majorBidi"/>
          <w:sz w:val="28"/>
          <w:szCs w:val="28"/>
          <w:lang w:val="en-GB"/>
        </w:rPr>
        <w:t>26</w:t>
      </w:r>
      <w:r w:rsidR="00EE1E31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ปี</w:t>
      </w:r>
      <w:r w:rsidR="003062EF" w:rsidRPr="009A10D1">
        <w:rPr>
          <w:rFonts w:asciiTheme="majorBidi" w:hAnsiTheme="majorBidi" w:cstheme="majorBidi"/>
          <w:sz w:val="28"/>
          <w:szCs w:val="28"/>
        </w:rPr>
        <w:t xml:space="preserve"> 9 </w:t>
      </w:r>
      <w:r w:rsidR="003062EF" w:rsidRPr="009A10D1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75C7FD2" w14:textId="77777777" w:rsidR="00F4233F" w:rsidRPr="009A10D1" w:rsidRDefault="00F4233F" w:rsidP="00E859C8">
      <w:pPr>
        <w:pStyle w:val="block"/>
        <w:spacing w:after="0" w:line="240" w:lineRule="auto"/>
        <w:ind w:left="547" w:right="43"/>
        <w:rPr>
          <w:rFonts w:asciiTheme="majorBidi" w:hAnsiTheme="majorBidi" w:cstheme="majorBidi"/>
          <w:szCs w:val="22"/>
          <w:lang w:val="en-US" w:bidi="th-TH"/>
        </w:rPr>
      </w:pPr>
    </w:p>
    <w:p w14:paraId="64FA15F6" w14:textId="493D422D" w:rsidR="00F4233F" w:rsidRPr="009A10D1" w:rsidRDefault="00F4233F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77337A2" w14:textId="77777777" w:rsidR="002C3BBD" w:rsidRPr="009A10D1" w:rsidRDefault="002C3BBD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9295C40" w14:textId="08B598E8" w:rsidR="00F4233F" w:rsidRPr="009A10D1" w:rsidRDefault="00F4233F" w:rsidP="00324144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กลุ่มบริษัทมีสิทธิเลือกขยายอายุสัญญาเช่าอสังหาริมทรัพย์ภายใน</w:t>
      </w:r>
      <w:r w:rsidR="002B4620" w:rsidRPr="009A10D1">
        <w:rPr>
          <w:rFonts w:asciiTheme="majorBidi" w:hAnsiTheme="majorBidi" w:cstheme="majorBidi" w:hint="cs"/>
          <w:sz w:val="28"/>
          <w:szCs w:val="28"/>
          <w:cs/>
        </w:rPr>
        <w:t>สอง</w:t>
      </w:r>
      <w:r w:rsidR="001F0992" w:rsidRPr="009A10D1">
        <w:rPr>
          <w:rFonts w:asciiTheme="majorBidi" w:hAnsiTheme="majorBidi" w:cstheme="majorBidi" w:hint="cs"/>
          <w:sz w:val="28"/>
          <w:szCs w:val="28"/>
          <w:cs/>
        </w:rPr>
        <w:t>เดือนถึง</w:t>
      </w:r>
      <w:r w:rsidR="004212A9" w:rsidRPr="009A10D1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9A10D1">
        <w:rPr>
          <w:rFonts w:asciiTheme="majorBidi" w:hAnsiTheme="majorBidi" w:cstheme="majorBidi"/>
          <w:sz w:val="28"/>
          <w:szCs w:val="28"/>
          <w:cs/>
        </w:rPr>
        <w:t>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2C3BBD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และจะทบทวนการประเมินดังกล่าวอย่างสม่ำเสมอ </w:t>
      </w:r>
    </w:p>
    <w:p w14:paraId="25339984" w14:textId="77777777" w:rsidR="00AB7D10" w:rsidRPr="009A10D1" w:rsidRDefault="00AB7D10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87"/>
        <w:gridCol w:w="273"/>
        <w:gridCol w:w="1080"/>
      </w:tblGrid>
      <w:tr w:rsidR="003E7716" w:rsidRPr="009A10D1" w14:paraId="614AC763" w14:textId="77777777" w:rsidTr="00037C5B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3A564854" w14:textId="77777777" w:rsidR="003E7716" w:rsidRPr="009A10D1" w:rsidRDefault="003E7716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B2192AA" w14:textId="77777777" w:rsidR="003E7716" w:rsidRPr="009A10D1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2044205" w14:textId="77777777" w:rsidR="003E7716" w:rsidRPr="009A10D1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865B7D9" w14:textId="77777777" w:rsidR="003E7716" w:rsidRPr="009A10D1" w:rsidRDefault="003E7716" w:rsidP="00E859C8">
            <w:pPr>
              <w:pStyle w:val="acctmergecolhdg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7716" w:rsidRPr="009A10D1" w14:paraId="5ACDD9A9" w14:textId="77777777" w:rsidTr="00037C5B">
        <w:trPr>
          <w:cantSplit/>
          <w:tblHeader/>
        </w:trPr>
        <w:tc>
          <w:tcPr>
            <w:tcW w:w="4410" w:type="dxa"/>
          </w:tcPr>
          <w:p w14:paraId="0CD00CB7" w14:textId="78F05DD8" w:rsidR="003E7716" w:rsidRPr="009A10D1" w:rsidRDefault="003E7716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90" w:type="dxa"/>
          </w:tcPr>
          <w:p w14:paraId="2484839A" w14:textId="18DFE610" w:rsidR="003E7716" w:rsidRPr="009A10D1" w:rsidRDefault="00B17D5A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9158A9"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AB96A7D" w14:textId="77777777" w:rsidR="003E7716" w:rsidRPr="009A10D1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36F217" w14:textId="4AA3D0BE" w:rsidR="003E7716" w:rsidRPr="009A10D1" w:rsidRDefault="009158A9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4F20412" w14:textId="77777777" w:rsidR="003E7716" w:rsidRPr="009A10D1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5392E45B" w14:textId="0A7B277D" w:rsidR="003E7716" w:rsidRPr="009A10D1" w:rsidRDefault="009158A9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73" w:type="dxa"/>
          </w:tcPr>
          <w:p w14:paraId="454F4B47" w14:textId="77777777" w:rsidR="003E7716" w:rsidRPr="009A10D1" w:rsidRDefault="003E7716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7C2EE" w14:textId="2C70BB30" w:rsidR="003E7716" w:rsidRPr="009A10D1" w:rsidRDefault="009158A9" w:rsidP="00E85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</w:tr>
      <w:tr w:rsidR="003E7716" w:rsidRPr="009A10D1" w14:paraId="739127F3" w14:textId="77777777" w:rsidTr="00037C5B">
        <w:trPr>
          <w:cantSplit/>
          <w:tblHeader/>
        </w:trPr>
        <w:tc>
          <w:tcPr>
            <w:tcW w:w="4410" w:type="dxa"/>
          </w:tcPr>
          <w:p w14:paraId="262400E3" w14:textId="77777777" w:rsidR="003E7716" w:rsidRPr="009A10D1" w:rsidRDefault="003E771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4E42CBCC" w14:textId="77777777" w:rsidR="003E7716" w:rsidRPr="009A10D1" w:rsidRDefault="003E7716" w:rsidP="00E859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E7716" w:rsidRPr="009A10D1" w14:paraId="72F8FC28" w14:textId="77777777" w:rsidTr="00037C5B">
        <w:trPr>
          <w:cantSplit/>
        </w:trPr>
        <w:tc>
          <w:tcPr>
            <w:tcW w:w="4410" w:type="dxa"/>
          </w:tcPr>
          <w:p w14:paraId="22B68320" w14:textId="77777777" w:rsidR="003E7716" w:rsidRPr="009A10D1" w:rsidRDefault="003E771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4ED12131" w14:textId="77777777" w:rsidR="003E7716" w:rsidRPr="009A10D1" w:rsidRDefault="003E771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321FA" w14:textId="77777777" w:rsidR="003E7716" w:rsidRPr="009A10D1" w:rsidRDefault="003E7716" w:rsidP="00E859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6B511B" w14:textId="77777777" w:rsidR="003E7716" w:rsidRPr="009A10D1" w:rsidRDefault="003E771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3581F" w14:textId="77777777" w:rsidR="003E7716" w:rsidRPr="009A10D1" w:rsidRDefault="003E7716" w:rsidP="00E859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E28528A" w14:textId="77777777" w:rsidR="003E7716" w:rsidRPr="009A10D1" w:rsidRDefault="003E771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5BF3313A" w14:textId="77777777" w:rsidR="003E7716" w:rsidRPr="009A10D1" w:rsidRDefault="003E7716" w:rsidP="00E859C8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467A6" w14:textId="77777777" w:rsidR="003E7716" w:rsidRPr="009A10D1" w:rsidRDefault="003E7716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58A9" w:rsidRPr="009A10D1" w14:paraId="1D94349E" w14:textId="77777777" w:rsidTr="003353DE">
        <w:trPr>
          <w:cantSplit/>
        </w:trPr>
        <w:tc>
          <w:tcPr>
            <w:tcW w:w="4410" w:type="dxa"/>
          </w:tcPr>
          <w:p w14:paraId="54EE74DB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รายได้ค่าเช่าช่วง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05C5CE" w14:textId="5D1928D9" w:rsidR="009158A9" w:rsidRPr="009A10D1" w:rsidRDefault="00E00D3F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25E49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7BFF5" w14:textId="14197C61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BDEA4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5D8FBBE" w14:textId="49F9A951" w:rsidR="009158A9" w:rsidRPr="009A10D1" w:rsidRDefault="0009589F" w:rsidP="00CE27FD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03E6A6A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51570" w14:textId="10DB4DCB" w:rsidR="009158A9" w:rsidRPr="009A10D1" w:rsidRDefault="009158A9" w:rsidP="009158A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8A9" w:rsidRPr="009A10D1" w14:paraId="7DBD0423" w14:textId="77777777" w:rsidTr="003A3FE7">
        <w:trPr>
          <w:cantSplit/>
        </w:trPr>
        <w:tc>
          <w:tcPr>
            <w:tcW w:w="4410" w:type="dxa"/>
          </w:tcPr>
          <w:p w14:paraId="56822A95" w14:textId="163BC9B4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A87F2D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23D484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9C8666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CC49B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656F4812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92CCB9A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8BD6D2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58A9" w:rsidRPr="009A10D1" w14:paraId="630004D6" w14:textId="77777777" w:rsidTr="00BF3E2C">
        <w:trPr>
          <w:cantSplit/>
        </w:trPr>
        <w:tc>
          <w:tcPr>
            <w:tcW w:w="4410" w:type="dxa"/>
          </w:tcPr>
          <w:p w14:paraId="74B701D9" w14:textId="5FDA4B84" w:rsidR="009158A9" w:rsidRPr="009A10D1" w:rsidRDefault="009158A9" w:rsidP="009158A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CEE1D0" w14:textId="7E6DC280" w:rsidR="009158A9" w:rsidRPr="009A10D1" w:rsidRDefault="00E00D3F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22.6</w:t>
            </w:r>
            <w:r w:rsidR="00366AF3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9A554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086D44" w14:textId="1BF0A13E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22.66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4BD2C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AE9F104" w14:textId="1DC90DDC" w:rsidR="009158A9" w:rsidRPr="009A10D1" w:rsidRDefault="0009589F" w:rsidP="00CE27FD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BCFEA7D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63A00E" w14:textId="7AC90D31" w:rsidR="009158A9" w:rsidRPr="009A10D1" w:rsidRDefault="009158A9" w:rsidP="009158A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8A9" w:rsidRPr="009A10D1" w14:paraId="790BD493" w14:textId="77777777" w:rsidTr="003A3FE7">
        <w:trPr>
          <w:cantSplit/>
        </w:trPr>
        <w:tc>
          <w:tcPr>
            <w:tcW w:w="4410" w:type="dxa"/>
          </w:tcPr>
          <w:p w14:paraId="29334361" w14:textId="575E5D8D" w:rsidR="009158A9" w:rsidRPr="009A10D1" w:rsidRDefault="009158A9" w:rsidP="009158A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ACB8BB" w14:textId="2BBACDCE" w:rsidR="009158A9" w:rsidRPr="009A10D1" w:rsidRDefault="00E00D3F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23.26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7A544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BF88B" w14:textId="6AFF86E1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ADA57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6F672088" w14:textId="3E8DE42D" w:rsidR="009158A9" w:rsidRPr="009A10D1" w:rsidRDefault="0009589F" w:rsidP="009158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11.30</w:t>
            </w:r>
          </w:p>
        </w:tc>
        <w:tc>
          <w:tcPr>
            <w:tcW w:w="273" w:type="dxa"/>
            <w:vAlign w:val="bottom"/>
          </w:tcPr>
          <w:p w14:paraId="6257F4F2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CC559" w14:textId="7CBC2A26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9158A9" w:rsidRPr="009A10D1" w14:paraId="477D5259" w14:textId="77777777" w:rsidTr="003A3FE7">
        <w:trPr>
          <w:cantSplit/>
        </w:trPr>
        <w:tc>
          <w:tcPr>
            <w:tcW w:w="4410" w:type="dxa"/>
          </w:tcPr>
          <w:p w14:paraId="4FD3AD2A" w14:textId="63F50F4D" w:rsidR="009158A9" w:rsidRPr="009A10D1" w:rsidRDefault="009158A9" w:rsidP="009158A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A6F436" w14:textId="099D15BC" w:rsidR="009158A9" w:rsidRPr="009A10D1" w:rsidRDefault="00E00D3F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367D3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E2E9F0" w14:textId="07FC58B0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55F53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7B96C366" w14:textId="1353975C" w:rsidR="009158A9" w:rsidRPr="009A10D1" w:rsidRDefault="0009589F" w:rsidP="009158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</w:t>
            </w:r>
            <w:r w:rsidR="008A2645"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3" w:type="dxa"/>
            <w:vAlign w:val="bottom"/>
          </w:tcPr>
          <w:p w14:paraId="61D30E7F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E01472" w14:textId="66F76E93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9158A9" w:rsidRPr="009A10D1" w14:paraId="171D2A17" w14:textId="77777777" w:rsidTr="00F1316C">
        <w:trPr>
          <w:cantSplit/>
        </w:trPr>
        <w:tc>
          <w:tcPr>
            <w:tcW w:w="4410" w:type="dxa"/>
          </w:tcPr>
          <w:p w14:paraId="67D5C836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EAFCA" w14:textId="6B35C4AB" w:rsidR="009158A9" w:rsidRPr="009A10D1" w:rsidRDefault="00E00D3F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51.12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A88A3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38AE28" w14:textId="7F4252CA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47.14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DFF4F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51B85E2D" w14:textId="7FD6A9FA" w:rsidR="009158A9" w:rsidRPr="009A10D1" w:rsidRDefault="0009589F" w:rsidP="009158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0.50</w:t>
            </w:r>
          </w:p>
        </w:tc>
        <w:tc>
          <w:tcPr>
            <w:tcW w:w="273" w:type="dxa"/>
            <w:vAlign w:val="bottom"/>
          </w:tcPr>
          <w:p w14:paraId="2901D471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FC2B3" w14:textId="3C9A4090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9158A9" w:rsidRPr="009A10D1" w14:paraId="0FAFC7B9" w14:textId="77777777" w:rsidTr="003353DE">
        <w:trPr>
          <w:cantSplit/>
        </w:trPr>
        <w:tc>
          <w:tcPr>
            <w:tcW w:w="4410" w:type="dxa"/>
            <w:shd w:val="clear" w:color="auto" w:fill="auto"/>
          </w:tcPr>
          <w:p w14:paraId="54E47EC2" w14:textId="7B45C325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990" w:type="dxa"/>
            <w:shd w:val="clear" w:color="auto" w:fill="auto"/>
          </w:tcPr>
          <w:p w14:paraId="5CDFC07A" w14:textId="0E144482" w:rsidR="009158A9" w:rsidRPr="009A10D1" w:rsidRDefault="00E00D3F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26.</w:t>
            </w:r>
            <w:r w:rsidR="00BD0C43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7E6A9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8888CE" w14:textId="73CD1539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21.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53582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63127AA4" w14:textId="07F5A91B" w:rsidR="009158A9" w:rsidRPr="009A10D1" w:rsidRDefault="00F04A7D" w:rsidP="009158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1.30</w:t>
            </w:r>
          </w:p>
        </w:tc>
        <w:tc>
          <w:tcPr>
            <w:tcW w:w="273" w:type="dxa"/>
            <w:vAlign w:val="bottom"/>
          </w:tcPr>
          <w:p w14:paraId="56F7CB2E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A893C" w14:textId="4A5BB34B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9158A9" w:rsidRPr="009A10D1" w14:paraId="5789A939" w14:textId="77777777" w:rsidTr="003353DE">
        <w:trPr>
          <w:cantSplit/>
        </w:trPr>
        <w:tc>
          <w:tcPr>
            <w:tcW w:w="4410" w:type="dxa"/>
            <w:shd w:val="clear" w:color="auto" w:fill="auto"/>
          </w:tcPr>
          <w:p w14:paraId="658DC0AC" w14:textId="4B6CF9E7" w:rsidR="009158A9" w:rsidRPr="009A10D1" w:rsidRDefault="009158A9" w:rsidP="009158A9">
            <w:pPr>
              <w:spacing w:line="240" w:lineRule="auto"/>
              <w:ind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2576BB" w14:textId="0FBB83CC" w:rsidR="009158A9" w:rsidRPr="009A10D1" w:rsidRDefault="00E00D3F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B366D" w:rsidRPr="009A10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D0C43" w:rsidRPr="009A10D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89B28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75225A" w14:textId="20C0E0F4" w:rsidR="009158A9" w:rsidRPr="009A10D1" w:rsidRDefault="009158A9" w:rsidP="009158A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19.21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3A1D9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C54E2CA" w14:textId="79EDAEC8" w:rsidR="009158A9" w:rsidRPr="009A10D1" w:rsidRDefault="00F04A7D" w:rsidP="009158A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3.11</w:t>
            </w:r>
          </w:p>
        </w:tc>
        <w:tc>
          <w:tcPr>
            <w:tcW w:w="273" w:type="dxa"/>
            <w:vAlign w:val="bottom"/>
          </w:tcPr>
          <w:p w14:paraId="4F8D3ADF" w14:textId="77777777" w:rsidR="009158A9" w:rsidRPr="009A10D1" w:rsidRDefault="009158A9" w:rsidP="009158A9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184E88" w14:textId="2BA57E08" w:rsidR="009158A9" w:rsidRPr="009A10D1" w:rsidRDefault="009158A9" w:rsidP="009158A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</w:tbl>
    <w:p w14:paraId="5A50C446" w14:textId="77777777" w:rsidR="00AE2CBF" w:rsidRPr="009A10D1" w:rsidRDefault="00AE2CBF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7D8F99CC" w14:textId="57790F67" w:rsidR="003E7716" w:rsidRPr="009A10D1" w:rsidRDefault="003E7716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9158A9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BC37E9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2D049D" w:rsidRPr="009A10D1">
        <w:rPr>
          <w:rFonts w:asciiTheme="majorBidi" w:hAnsiTheme="majorBidi" w:cstheme="majorBidi"/>
          <w:sz w:val="28"/>
          <w:szCs w:val="28"/>
        </w:rPr>
        <w:t>157.33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และ</w:t>
      </w:r>
      <w:r w:rsidR="00BC37E9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3F0A12" w:rsidRPr="009A10D1">
        <w:rPr>
          <w:rFonts w:asciiTheme="majorBidi" w:hAnsiTheme="majorBidi" w:cstheme="majorBidi"/>
          <w:sz w:val="28"/>
          <w:szCs w:val="28"/>
        </w:rPr>
        <w:t>15.02</w:t>
      </w:r>
      <w:r w:rsidR="000C7B4F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9158A9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58A9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96.21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9158A9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14.80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2D0B2610" w14:textId="77777777" w:rsidR="0078575D" w:rsidRPr="009A10D1" w:rsidRDefault="0078575D" w:rsidP="00E859C8">
      <w:pPr>
        <w:spacing w:line="240" w:lineRule="auto"/>
        <w:ind w:left="540"/>
        <w:rPr>
          <w:rFonts w:asciiTheme="majorBidi" w:eastAsia="Calibri" w:hAnsiTheme="majorBidi" w:cstheme="majorBidi"/>
          <w:sz w:val="22"/>
          <w:szCs w:val="22"/>
          <w:lang w:val="en-GB" w:bidi="ar-SA"/>
        </w:rPr>
      </w:pPr>
    </w:p>
    <w:p w14:paraId="30BBF9AF" w14:textId="5038F15C" w:rsidR="00BF5ED7" w:rsidRPr="009A10D1" w:rsidRDefault="005443B2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234EEE92" w14:textId="77777777" w:rsidR="0078575D" w:rsidRPr="009A10D1" w:rsidRDefault="0078575D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666AB4FE" w14:textId="35F38C0E" w:rsidR="003B79CF" w:rsidRPr="009A10D1" w:rsidRDefault="005E07C7" w:rsidP="00E859C8">
      <w:pPr>
        <w:spacing w:line="240" w:lineRule="auto"/>
        <w:ind w:left="540" w:right="65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32708F" w:rsidRPr="009A10D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EB4AFA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3B79CF" w:rsidRPr="009A10D1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E91E31" w:rsidRPr="009A10D1">
        <w:rPr>
          <w:rFonts w:asciiTheme="majorBidi" w:hAnsiTheme="majorBidi" w:cstheme="majorBidi" w:hint="cs"/>
          <w:sz w:val="28"/>
          <w:szCs w:val="28"/>
          <w:cs/>
        </w:rPr>
        <w:t xml:space="preserve"> สิทธิในการเช่าที่ดิน</w:t>
      </w:r>
      <w:r w:rsidR="00E07727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E07727" w:rsidRPr="009A10D1">
        <w:rPr>
          <w:rFonts w:asciiTheme="majorBidi" w:hAnsiTheme="majorBidi" w:cstheme="majorBidi" w:hint="cs"/>
          <w:sz w:val="28"/>
          <w:szCs w:val="28"/>
          <w:cs/>
        </w:rPr>
        <w:t>อาคาร โรงไฟฟ้า เครื่องจักรและอุปกรณ์ที่นำมาใช้ในโรงไฟฟ้า</w:t>
      </w:r>
      <w:r w:rsidR="003B79CF" w:rsidRPr="009A10D1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</w:t>
      </w:r>
      <w:r w:rsidR="009A75D9" w:rsidRPr="009A10D1">
        <w:rPr>
          <w:rFonts w:asciiTheme="majorBidi" w:hAnsiTheme="majorBidi" w:cstheme="majorBidi"/>
          <w:sz w:val="28"/>
          <w:szCs w:val="28"/>
          <w:cs/>
        </w:rPr>
        <w:t>เงินเบิกเกินบัญชีธนาคารและ</w:t>
      </w:r>
      <w:r w:rsidR="003B79CF" w:rsidRPr="009A10D1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เงินกู้ยืมจากสถาบันการเงินของบริษัทย่อย</w:t>
      </w:r>
      <w:r w:rsidR="00BF1672" w:rsidRPr="009A10D1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78798C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056D9E" w:rsidRPr="009A10D1">
        <w:rPr>
          <w:rFonts w:asciiTheme="majorBidi" w:hAnsiTheme="majorBidi" w:cstheme="majorBidi"/>
          <w:sz w:val="28"/>
          <w:szCs w:val="28"/>
          <w:lang w:val="en-GB"/>
        </w:rPr>
        <w:t>8</w:t>
      </w:r>
      <w:r w:rsidR="00BF1672" w:rsidRPr="009A10D1">
        <w:rPr>
          <w:rFonts w:asciiTheme="majorBidi" w:hAnsiTheme="majorBidi" w:cstheme="majorBidi"/>
          <w:sz w:val="28"/>
          <w:szCs w:val="28"/>
          <w:cs/>
        </w:rPr>
        <w:t>)</w:t>
      </w:r>
    </w:p>
    <w:p w14:paraId="592F3F60" w14:textId="77777777" w:rsidR="00E07727" w:rsidRPr="009A10D1" w:rsidRDefault="00E07727" w:rsidP="00E859C8">
      <w:pPr>
        <w:spacing w:line="240" w:lineRule="auto"/>
        <w:ind w:right="-247"/>
        <w:rPr>
          <w:rFonts w:asciiTheme="majorBidi" w:hAnsiTheme="majorBidi" w:cstheme="majorBidi"/>
          <w:sz w:val="28"/>
          <w:szCs w:val="28"/>
        </w:rPr>
      </w:pPr>
    </w:p>
    <w:p w14:paraId="45D64965" w14:textId="6CB88B93" w:rsidR="002A34E1" w:rsidRPr="009A10D1" w:rsidRDefault="002A34E1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ค่าความนิยม</w:t>
      </w:r>
    </w:p>
    <w:p w14:paraId="6E492829" w14:textId="079693B3" w:rsidR="002A34E1" w:rsidRPr="009A10D1" w:rsidRDefault="002A34E1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99"/>
        <w:gridCol w:w="2751"/>
        <w:gridCol w:w="1530"/>
      </w:tblGrid>
      <w:tr w:rsidR="0023427B" w:rsidRPr="009A10D1" w14:paraId="7CF34331" w14:textId="77777777" w:rsidTr="0097561A">
        <w:trPr>
          <w:tblHeader/>
        </w:trPr>
        <w:tc>
          <w:tcPr>
            <w:tcW w:w="4899" w:type="dxa"/>
          </w:tcPr>
          <w:p w14:paraId="442C597A" w14:textId="77777777" w:rsidR="0023427B" w:rsidRPr="009A10D1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1" w:type="dxa"/>
          </w:tcPr>
          <w:p w14:paraId="74717429" w14:textId="77777777" w:rsidR="0023427B" w:rsidRPr="009A10D1" w:rsidRDefault="0023427B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0BA776B" w14:textId="77777777" w:rsidR="0023427B" w:rsidRPr="009A10D1" w:rsidRDefault="0023427B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3427B" w:rsidRPr="009A10D1" w14:paraId="670AB7AB" w14:textId="77777777" w:rsidTr="00D511C6">
        <w:tc>
          <w:tcPr>
            <w:tcW w:w="4899" w:type="dxa"/>
            <w:hideMark/>
          </w:tcPr>
          <w:p w14:paraId="33C78879" w14:textId="2EC98B75" w:rsidR="0023427B" w:rsidRPr="009A10D1" w:rsidRDefault="0023427B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08CB5EA1" w14:textId="02B26FE5" w:rsidR="0023427B" w:rsidRPr="009A10D1" w:rsidRDefault="0023427B" w:rsidP="00E859C8">
            <w:pPr>
              <w:tabs>
                <w:tab w:val="left" w:pos="720"/>
              </w:tabs>
              <w:spacing w:line="240" w:lineRule="auto"/>
              <w:ind w:left="15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888BAD" w14:textId="77777777" w:rsidR="0023427B" w:rsidRPr="009A10D1" w:rsidRDefault="0023427B" w:rsidP="00E859C8">
            <w:pPr>
              <w:tabs>
                <w:tab w:val="left" w:pos="72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158A9" w:rsidRPr="009A10D1" w14:paraId="07F98D78" w14:textId="77777777" w:rsidTr="00D511C6">
        <w:tc>
          <w:tcPr>
            <w:tcW w:w="4899" w:type="dxa"/>
          </w:tcPr>
          <w:p w14:paraId="352B8A14" w14:textId="418CDDE2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ตุลาคม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51" w:type="dxa"/>
          </w:tcPr>
          <w:p w14:paraId="625CEBD1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15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CFA6DD" w14:textId="6060D570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2,973.09</w:t>
            </w:r>
          </w:p>
        </w:tc>
      </w:tr>
      <w:tr w:rsidR="009158A9" w:rsidRPr="009A10D1" w14:paraId="12B27D5F" w14:textId="77777777" w:rsidTr="00D511C6">
        <w:tc>
          <w:tcPr>
            <w:tcW w:w="4899" w:type="dxa"/>
          </w:tcPr>
          <w:p w14:paraId="6FEA8527" w14:textId="6949AC4E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2751" w:type="dxa"/>
          </w:tcPr>
          <w:p w14:paraId="13032AB9" w14:textId="17A3D1C0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8AB0ED" w14:textId="2E6F97FD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1,118.83</w:t>
            </w:r>
          </w:p>
        </w:tc>
      </w:tr>
      <w:tr w:rsidR="009158A9" w:rsidRPr="009A10D1" w14:paraId="0BC6B41C" w14:textId="77777777" w:rsidTr="00D511C6">
        <w:tc>
          <w:tcPr>
            <w:tcW w:w="4899" w:type="dxa"/>
            <w:hideMark/>
          </w:tcPr>
          <w:p w14:paraId="2135127C" w14:textId="13240470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51" w:type="dxa"/>
          </w:tcPr>
          <w:p w14:paraId="0C12E017" w14:textId="77777777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B78F1" w14:textId="75C4E676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92</w:t>
            </w:r>
          </w:p>
        </w:tc>
      </w:tr>
      <w:tr w:rsidR="009158A9" w:rsidRPr="009A10D1" w14:paraId="4DDAFB30" w14:textId="77777777" w:rsidTr="00D511C6">
        <w:tc>
          <w:tcPr>
            <w:tcW w:w="4899" w:type="dxa"/>
            <w:hideMark/>
          </w:tcPr>
          <w:p w14:paraId="60F84227" w14:textId="456C373A" w:rsidR="009158A9" w:rsidRPr="009A10D1" w:rsidRDefault="00077C23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751" w:type="dxa"/>
            <w:hideMark/>
          </w:tcPr>
          <w:p w14:paraId="2F0EC3E9" w14:textId="6EBB923E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47E9124" w14:textId="608EC671" w:rsidR="009158A9" w:rsidRPr="009A10D1" w:rsidRDefault="00B0307D" w:rsidP="00CE27FD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(0.0</w:t>
            </w:r>
            <w:r w:rsidR="002526F6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158A9" w:rsidRPr="009A10D1" w14:paraId="0308D791" w14:textId="77777777" w:rsidTr="0097561A">
        <w:tc>
          <w:tcPr>
            <w:tcW w:w="4899" w:type="dxa"/>
            <w:hideMark/>
          </w:tcPr>
          <w:p w14:paraId="115EEA34" w14:textId="727A29C0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51" w:type="dxa"/>
          </w:tcPr>
          <w:p w14:paraId="014B85C4" w14:textId="77777777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75E82" w14:textId="583ED5B5" w:rsidR="009158A9" w:rsidRPr="009A10D1" w:rsidRDefault="00B0307D" w:rsidP="009158A9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4,091.83</w:t>
            </w:r>
          </w:p>
        </w:tc>
      </w:tr>
      <w:tr w:rsidR="009158A9" w:rsidRPr="009A10D1" w14:paraId="368A50A6" w14:textId="77777777" w:rsidTr="0097561A">
        <w:tc>
          <w:tcPr>
            <w:tcW w:w="4899" w:type="dxa"/>
          </w:tcPr>
          <w:p w14:paraId="2101DB16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1" w:type="dxa"/>
          </w:tcPr>
          <w:p w14:paraId="5F3EAF5C" w14:textId="77777777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2DA4A7F" w14:textId="365E11DA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158A9" w:rsidRPr="009A10D1" w14:paraId="5CC4CC33" w14:textId="77777777" w:rsidTr="0097561A">
        <w:tc>
          <w:tcPr>
            <w:tcW w:w="4899" w:type="dxa"/>
          </w:tcPr>
          <w:p w14:paraId="06AA977A" w14:textId="359E054C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51" w:type="dxa"/>
          </w:tcPr>
          <w:p w14:paraId="5981E568" w14:textId="77777777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4AA890" w14:textId="6D953DB0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58A9" w:rsidRPr="009A10D1" w14:paraId="453A99B8" w14:textId="77777777" w:rsidTr="0097561A">
        <w:tc>
          <w:tcPr>
            <w:tcW w:w="4899" w:type="dxa"/>
          </w:tcPr>
          <w:p w14:paraId="6E4B5476" w14:textId="38F11690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51" w:type="dxa"/>
          </w:tcPr>
          <w:p w14:paraId="5AF41A6B" w14:textId="77777777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A655E8" w14:textId="36D68FC8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4,091.92</w:t>
            </w:r>
          </w:p>
        </w:tc>
      </w:tr>
      <w:tr w:rsidR="009158A9" w:rsidRPr="009A10D1" w14:paraId="31ED1E7B" w14:textId="77777777" w:rsidTr="0097561A">
        <w:tc>
          <w:tcPr>
            <w:tcW w:w="4899" w:type="dxa"/>
          </w:tcPr>
          <w:p w14:paraId="397B1244" w14:textId="162B06E6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51" w:type="dxa"/>
          </w:tcPr>
          <w:p w14:paraId="41787E10" w14:textId="77777777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910F7" w14:textId="12176667" w:rsidR="009158A9" w:rsidRPr="009A10D1" w:rsidRDefault="00B0307D" w:rsidP="009158A9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4,091.83</w:t>
            </w:r>
          </w:p>
        </w:tc>
      </w:tr>
    </w:tbl>
    <w:p w14:paraId="006C7F91" w14:textId="77777777" w:rsidR="00A62AD3" w:rsidRPr="009A10D1" w:rsidRDefault="00A62AD3" w:rsidP="00E859C8">
      <w:pPr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762C5A01" w14:textId="1D70D120" w:rsidR="00A62AD3" w:rsidRPr="009A10D1" w:rsidRDefault="00A62AD3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>ค่าความนิยมส่วนใหญ่เกิดจากการที่บริษัทซื้อหุ้นใน</w:t>
      </w:r>
      <w:r w:rsidR="00915610" w:rsidRPr="009A10D1">
        <w:rPr>
          <w:rFonts w:asciiTheme="majorBidi" w:hAnsiTheme="majorBidi"/>
          <w:sz w:val="28"/>
          <w:szCs w:val="28"/>
          <w:cs/>
        </w:rPr>
        <w:t>บริษัท อีสเทอร์น โคเจนเนอเรชั่น จำกัด</w:t>
      </w:r>
      <w:r w:rsidR="00915610" w:rsidRPr="009A10D1">
        <w:rPr>
          <w:rFonts w:asciiTheme="majorBidi" w:hAnsiTheme="majorBidi"/>
          <w:sz w:val="28"/>
          <w:szCs w:val="28"/>
        </w:rPr>
        <w:t xml:space="preserve"> </w:t>
      </w:r>
      <w:r w:rsidR="00915610" w:rsidRPr="009A10D1">
        <w:rPr>
          <w:rFonts w:asciiTheme="majorBidi" w:hAnsiTheme="majorBidi" w:hint="cs"/>
          <w:sz w:val="28"/>
          <w:szCs w:val="28"/>
          <w:cs/>
        </w:rPr>
        <w:t>และบริษัทย่อยและ</w:t>
      </w:r>
      <w:r w:rsidR="004A3153" w:rsidRPr="009A10D1">
        <w:rPr>
          <w:rFonts w:asciiTheme="majorBidi" w:hAnsiTheme="majorBidi"/>
          <w:sz w:val="28"/>
          <w:szCs w:val="28"/>
          <w:cs/>
        </w:rPr>
        <w:t>บริษัท สโตนเฮ้นจ์ อินเตอร์ จำกัด (มหาชน)</w:t>
      </w:r>
      <w:r w:rsidR="004A3153" w:rsidRPr="009A10D1">
        <w:rPr>
          <w:rFonts w:asciiTheme="majorBidi" w:hAnsiTheme="majorBidi"/>
          <w:sz w:val="28"/>
          <w:szCs w:val="28"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>และบริษัทย่อย</w:t>
      </w:r>
    </w:p>
    <w:p w14:paraId="1147B39D" w14:textId="1D07ABB9" w:rsidR="006C3CF8" w:rsidRPr="009A10D1" w:rsidRDefault="006C3CF8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9A10D1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039CE161" w14:textId="1E85E24F" w:rsidR="002A34E1" w:rsidRPr="009A10D1" w:rsidRDefault="002A34E1" w:rsidP="00E859C8">
      <w:pPr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</w:t>
      </w:r>
      <w:r w:rsidRPr="009A10D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633B8D97" w14:textId="77777777" w:rsidR="002A4D79" w:rsidRPr="009A10D1" w:rsidRDefault="002A4D79" w:rsidP="00E859C8">
      <w:pPr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5DE5132A" w14:textId="7C1C3C9F" w:rsidR="000205A2" w:rsidRPr="009A10D1" w:rsidRDefault="002A34E1" w:rsidP="0096194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ดังต่อไปนี้</w:t>
      </w:r>
    </w:p>
    <w:p w14:paraId="4FA5E1D4" w14:textId="77777777" w:rsidR="00537BA6" w:rsidRPr="009A10D1" w:rsidRDefault="00537BA6" w:rsidP="00961949">
      <w:pPr>
        <w:spacing w:line="240" w:lineRule="auto"/>
        <w:ind w:left="540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270"/>
        <w:gridCol w:w="1440"/>
      </w:tblGrid>
      <w:tr w:rsidR="001D598E" w:rsidRPr="009A10D1" w14:paraId="56A28B22" w14:textId="77777777" w:rsidTr="003B04FB">
        <w:trPr>
          <w:tblHeader/>
        </w:trPr>
        <w:tc>
          <w:tcPr>
            <w:tcW w:w="6300" w:type="dxa"/>
          </w:tcPr>
          <w:p w14:paraId="09917A89" w14:textId="7837CA07" w:rsidR="001D598E" w:rsidRPr="009A10D1" w:rsidRDefault="000205A2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  <w:hideMark/>
          </w:tcPr>
          <w:p w14:paraId="2D1696C3" w14:textId="77777777" w:rsidR="001D598E" w:rsidRPr="009A10D1" w:rsidRDefault="001D598E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D598E" w:rsidRPr="009A10D1" w14:paraId="0AD05718" w14:textId="77777777" w:rsidTr="003B04FB">
        <w:trPr>
          <w:tblHeader/>
        </w:trPr>
        <w:tc>
          <w:tcPr>
            <w:tcW w:w="6300" w:type="dxa"/>
          </w:tcPr>
          <w:p w14:paraId="34C07E74" w14:textId="3F6DFEB3" w:rsidR="001D598E" w:rsidRPr="009A10D1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center"/>
            <w:hideMark/>
          </w:tcPr>
          <w:p w14:paraId="57BFFF95" w14:textId="4F17F8C0" w:rsidR="001D598E" w:rsidRPr="009A10D1" w:rsidRDefault="00B17D5A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158A9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  <w:vAlign w:val="center"/>
          </w:tcPr>
          <w:p w14:paraId="7BBCCFFE" w14:textId="77777777" w:rsidR="001D598E" w:rsidRPr="009A10D1" w:rsidRDefault="001D598E" w:rsidP="00E859C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15842D73" w14:textId="3E18A10D" w:rsidR="001D598E" w:rsidRPr="009A10D1" w:rsidRDefault="00B17D5A" w:rsidP="00E859C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158A9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1D598E" w:rsidRPr="009A10D1" w14:paraId="1C70AC97" w14:textId="77777777" w:rsidTr="003B04FB">
        <w:trPr>
          <w:tblHeader/>
        </w:trPr>
        <w:tc>
          <w:tcPr>
            <w:tcW w:w="6300" w:type="dxa"/>
          </w:tcPr>
          <w:p w14:paraId="00029520" w14:textId="77777777" w:rsidR="001D598E" w:rsidRPr="009A10D1" w:rsidRDefault="001D598E" w:rsidP="00E859C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3150" w:type="dxa"/>
            <w:gridSpan w:val="3"/>
            <w:vAlign w:val="bottom"/>
            <w:hideMark/>
          </w:tcPr>
          <w:p w14:paraId="7E1F93A9" w14:textId="77777777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9158A9" w:rsidRPr="009A10D1" w14:paraId="15E8ABC8" w14:textId="77777777" w:rsidTr="003B04FB">
        <w:tc>
          <w:tcPr>
            <w:tcW w:w="6300" w:type="dxa"/>
          </w:tcPr>
          <w:p w14:paraId="2999D760" w14:textId="23FF5759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</w:t>
            </w:r>
            <w:r w:rsidRPr="009A10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พัฒนาอินเตอร์คูล จำกัด</w:t>
            </w:r>
          </w:p>
        </w:tc>
        <w:tc>
          <w:tcPr>
            <w:tcW w:w="1440" w:type="dxa"/>
            <w:vAlign w:val="bottom"/>
          </w:tcPr>
          <w:p w14:paraId="0DE85266" w14:textId="6DDE9ACA" w:rsidR="009158A9" w:rsidRPr="009A10D1" w:rsidRDefault="00A60130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353.42</w:t>
            </w:r>
          </w:p>
        </w:tc>
        <w:tc>
          <w:tcPr>
            <w:tcW w:w="270" w:type="dxa"/>
          </w:tcPr>
          <w:p w14:paraId="24ADC256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9052852" w14:textId="5BE70C86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353.42</w:t>
            </w:r>
          </w:p>
        </w:tc>
      </w:tr>
      <w:tr w:rsidR="009158A9" w:rsidRPr="009A10D1" w14:paraId="1D079ADF" w14:textId="77777777" w:rsidTr="003B04FB">
        <w:tc>
          <w:tcPr>
            <w:tcW w:w="6300" w:type="dxa"/>
          </w:tcPr>
          <w:p w14:paraId="1A12D0E7" w14:textId="37D7A6F3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บริษัท </w:t>
            </w:r>
            <w:r w:rsidRPr="009A10D1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พีพีทีซี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จำกัด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4FF10" w14:textId="183C935C" w:rsidR="009158A9" w:rsidRPr="009A10D1" w:rsidRDefault="00A60130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769.66</w:t>
            </w:r>
          </w:p>
        </w:tc>
        <w:tc>
          <w:tcPr>
            <w:tcW w:w="270" w:type="dxa"/>
            <w:shd w:val="clear" w:color="auto" w:fill="auto"/>
          </w:tcPr>
          <w:p w14:paraId="1219FE27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7E2E1" w14:textId="0AE33427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769.66</w:t>
            </w:r>
          </w:p>
        </w:tc>
      </w:tr>
      <w:tr w:rsidR="009158A9" w:rsidRPr="009A10D1" w14:paraId="00FA34E3" w14:textId="77777777" w:rsidTr="003B04FB">
        <w:tc>
          <w:tcPr>
            <w:tcW w:w="6300" w:type="dxa"/>
          </w:tcPr>
          <w:p w14:paraId="47CD1B47" w14:textId="7FF3CB15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- บริษัท </w:t>
            </w:r>
            <w:r w:rsidRPr="009A10D1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เอสเอสยูที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จำกัด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C4A76" w14:textId="40E5CAB8" w:rsidR="009158A9" w:rsidRPr="009A10D1" w:rsidRDefault="0036051F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1,787.49</w:t>
            </w:r>
          </w:p>
        </w:tc>
        <w:tc>
          <w:tcPr>
            <w:tcW w:w="270" w:type="dxa"/>
            <w:shd w:val="clear" w:color="auto" w:fill="auto"/>
          </w:tcPr>
          <w:p w14:paraId="60E15846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4533D" w14:textId="4A231DE5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1,787.49</w:t>
            </w:r>
          </w:p>
        </w:tc>
      </w:tr>
      <w:tr w:rsidR="009158A9" w:rsidRPr="009A10D1" w14:paraId="32041C64" w14:textId="77777777" w:rsidTr="003B04FB">
        <w:tc>
          <w:tcPr>
            <w:tcW w:w="6300" w:type="dxa"/>
          </w:tcPr>
          <w:p w14:paraId="19CBA742" w14:textId="7E351F3E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4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</w:rPr>
              <w:t xml:space="preserve"> -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DC4AB2" w14:textId="0C3C6027" w:rsidR="009158A9" w:rsidRPr="009A10D1" w:rsidRDefault="00A60130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348.76</w:t>
            </w:r>
          </w:p>
        </w:tc>
        <w:tc>
          <w:tcPr>
            <w:tcW w:w="270" w:type="dxa"/>
          </w:tcPr>
          <w:p w14:paraId="022A6B18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5B1A13" w14:textId="3F769520" w:rsidR="009158A9" w:rsidRPr="009A10D1" w:rsidRDefault="009158A9" w:rsidP="009158A9">
            <w:pPr>
              <w:pStyle w:val="acctfourfigures"/>
              <w:tabs>
                <w:tab w:val="left" w:pos="70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348.76</w:t>
            </w:r>
          </w:p>
        </w:tc>
      </w:tr>
      <w:tr w:rsidR="009158A9" w:rsidRPr="009A10D1" w14:paraId="0ECCD811" w14:textId="77777777" w:rsidTr="003B04FB">
        <w:tc>
          <w:tcPr>
            <w:tcW w:w="6300" w:type="dxa"/>
          </w:tcPr>
          <w:p w14:paraId="62C1F41E" w14:textId="0237FC1E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hint="cs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</w:rPr>
              <w:t xml:space="preserve">-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สโตนเฮ้นจ์ จำกัด</w:t>
            </w:r>
            <w:r w:rsidRPr="009A10D1">
              <w:rPr>
                <w:rFonts w:asciiTheme="majorBidi" w:hAnsiTheme="majorBidi" w:cstheme="majorBidi"/>
                <w:spacing w:val="-4"/>
                <w:szCs w:val="2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BF058B" w14:textId="735BF7B8" w:rsidR="009158A9" w:rsidRPr="009A10D1" w:rsidRDefault="00A60130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41.75</w:t>
            </w:r>
          </w:p>
        </w:tc>
        <w:tc>
          <w:tcPr>
            <w:tcW w:w="270" w:type="dxa"/>
          </w:tcPr>
          <w:p w14:paraId="4C44712C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B6905A" w14:textId="16BA9C17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41.75</w:t>
            </w:r>
          </w:p>
        </w:tc>
      </w:tr>
      <w:tr w:rsidR="009158A9" w:rsidRPr="009A10D1" w14:paraId="38947517" w14:textId="77777777" w:rsidTr="003B04FB">
        <w:tc>
          <w:tcPr>
            <w:tcW w:w="6300" w:type="dxa"/>
          </w:tcPr>
          <w:p w14:paraId="62DFC1B8" w14:textId="4E2DBD62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A10D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/>
                <w:spacing w:val="-4"/>
                <w:sz w:val="28"/>
                <w:szCs w:val="28"/>
              </w:rPr>
              <w:t xml:space="preserve">- </w:t>
            </w:r>
            <w:r w:rsidRPr="009A10D1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 เอเชี่ยน เอ็นจิเนียริ่ง คอนซัลแต้นส์ จำกัด</w:t>
            </w:r>
            <w:r w:rsidRPr="009A10D1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179BD1" w14:textId="58C697BA" w:rsidR="009158A9" w:rsidRPr="009A10D1" w:rsidRDefault="00A60130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727.64</w:t>
            </w:r>
          </w:p>
        </w:tc>
        <w:tc>
          <w:tcPr>
            <w:tcW w:w="270" w:type="dxa"/>
          </w:tcPr>
          <w:p w14:paraId="4DC170F3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16F3D2" w14:textId="5A4F267C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727.64</w:t>
            </w:r>
          </w:p>
        </w:tc>
      </w:tr>
      <w:tr w:rsidR="009158A9" w:rsidRPr="009A10D1" w14:paraId="4CAC3E8F" w14:textId="77777777" w:rsidTr="003B04FB">
        <w:tc>
          <w:tcPr>
            <w:tcW w:w="6300" w:type="dxa"/>
            <w:hideMark/>
          </w:tcPr>
          <w:p w14:paraId="325CB6DE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หน่วยอื่น</w:t>
            </w:r>
            <w:r w:rsidRPr="009A10D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/>
                <w:sz w:val="28"/>
                <w:szCs w:val="28"/>
                <w:cs/>
              </w:rPr>
              <w:t xml:space="preserve">ๆ ซึ่งค่าความนิยมไม่มีนัยสำคัญ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02F60" w14:textId="708E0688" w:rsidR="009158A9" w:rsidRPr="009A10D1" w:rsidRDefault="0036051F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63.11</w:t>
            </w:r>
          </w:p>
        </w:tc>
        <w:tc>
          <w:tcPr>
            <w:tcW w:w="270" w:type="dxa"/>
          </w:tcPr>
          <w:p w14:paraId="18864FB7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CF126" w14:textId="53B2E485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63.20</w:t>
            </w:r>
          </w:p>
        </w:tc>
      </w:tr>
      <w:tr w:rsidR="009158A9" w:rsidRPr="009A10D1" w14:paraId="00AF07CA" w14:textId="77777777" w:rsidTr="003B04FB">
        <w:tc>
          <w:tcPr>
            <w:tcW w:w="6300" w:type="dxa"/>
            <w:hideMark/>
          </w:tcPr>
          <w:p w14:paraId="06E8C241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0E3F9" w14:textId="5E891EE2" w:rsidR="009158A9" w:rsidRPr="009A10D1" w:rsidRDefault="00A60130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4,091.83</w:t>
            </w:r>
          </w:p>
        </w:tc>
        <w:tc>
          <w:tcPr>
            <w:tcW w:w="270" w:type="dxa"/>
          </w:tcPr>
          <w:p w14:paraId="47E68F50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4D151" w14:textId="3BB08278" w:rsidR="009158A9" w:rsidRPr="009A10D1" w:rsidRDefault="009158A9" w:rsidP="009158A9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4,091.92</w:t>
            </w:r>
          </w:p>
        </w:tc>
      </w:tr>
    </w:tbl>
    <w:p w14:paraId="4CE1B2B4" w14:textId="77777777" w:rsidR="001D598E" w:rsidRPr="009A10D1" w:rsidRDefault="001D598E" w:rsidP="00E859C8">
      <w:pPr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1B525D93" w14:textId="26243A56" w:rsidR="002A34E1" w:rsidRPr="009A10D1" w:rsidRDefault="00B46E8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มูล</w:t>
      </w:r>
      <w:r w:rsidRPr="009A10D1">
        <w:rPr>
          <w:rFonts w:asciiTheme="majorBidi" w:hAnsiTheme="majorBidi"/>
          <w:sz w:val="28"/>
          <w:szCs w:val="28"/>
          <w:cs/>
        </w:rPr>
        <w:t>ค่าที่คาดว่าจะได้รับคืนของหน่วยสินทรัพย์ที่ก่อให้เกิดเงินสดมาจากวิธีคิดลดกระแสเงินสดที่คาดว่าจะได้รับในอนาคตที่เกิดขึ้น</w:t>
      </w:r>
      <w:r w:rsidRPr="009A10D1">
        <w:rPr>
          <w:rFonts w:asciiTheme="majorBidi" w:hAnsiTheme="majorBidi" w:cstheme="majorBidi"/>
          <w:sz w:val="28"/>
          <w:szCs w:val="28"/>
          <w:cs/>
        </w:rPr>
        <w:t>จาก</w:t>
      </w:r>
      <w:r w:rsidRPr="009A10D1">
        <w:rPr>
          <w:rFonts w:asciiTheme="majorBidi" w:hAnsiTheme="majorBidi"/>
          <w:sz w:val="28"/>
          <w:szCs w:val="28"/>
          <w:cs/>
        </w:rPr>
        <w:t>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</w:t>
      </w:r>
      <w:r w:rsidR="002917CC" w:rsidRPr="009A10D1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ประมาณการรายได้รวมทั้งหมดสำหรับสินทรัพย์</w:t>
      </w:r>
      <w:r w:rsidR="00B45AFB" w:rsidRPr="009A10D1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ไม่มีตัวตนอื่นที่</w:t>
      </w:r>
      <w:r w:rsidR="002917CC" w:rsidRPr="009A10D1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ถูกกำหนดขึ้น</w:t>
      </w:r>
      <w:r w:rsidR="006D02AD" w:rsidRPr="009A10D1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จากการซื้อธุรกิจ</w:t>
      </w:r>
      <w:r w:rsidR="002917CC" w:rsidRPr="009A10D1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และประมาณการจากข้อมูลภายนอกภายหลังหมดอายุสัญญา</w:t>
      </w:r>
      <w:r w:rsidR="00EA2809" w:rsidRPr="009A10D1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 xml:space="preserve"> </w:t>
      </w:r>
      <w:r w:rsidR="00155641" w:rsidRPr="009A10D1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และ</w:t>
      </w:r>
      <w:r w:rsidRPr="009A10D1">
        <w:rPr>
          <w:rFonts w:asciiTheme="majorBidi" w:hAnsiTheme="majorBidi"/>
          <w:sz w:val="28"/>
          <w:szCs w:val="28"/>
          <w:cs/>
        </w:rPr>
        <w:t>อัตราคิดลดซึ่งคำนวณจากวิธีต้นทุนถัวเฉลี่ยถ่วงน้ำหนักของเงินลงทุน</w:t>
      </w:r>
      <w:r w:rsidR="002254BF" w:rsidRPr="009A10D1">
        <w:rPr>
          <w:rFonts w:asciiTheme="majorBidi" w:hAnsiTheme="majorBidi"/>
          <w:sz w:val="28"/>
          <w:szCs w:val="28"/>
        </w:rPr>
        <w:t xml:space="preserve"> </w:t>
      </w:r>
      <w:r w:rsidR="002254BF" w:rsidRPr="009A10D1">
        <w:rPr>
          <w:rFonts w:asciiTheme="majorBidi" w:hAnsiTheme="majorBidi" w:hint="cs"/>
          <w:sz w:val="28"/>
          <w:szCs w:val="28"/>
          <w:cs/>
        </w:rPr>
        <w:t xml:space="preserve">การวัดมูลค่ายุติธรรมจัดประเภทเป็นมูลค่ายุติธรรมระดับ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3</w:t>
      </w:r>
    </w:p>
    <w:p w14:paraId="4DCF302E" w14:textId="7EFB82E0" w:rsidR="00172B13" w:rsidRPr="009A10D1" w:rsidRDefault="00172B13" w:rsidP="00E859C8">
      <w:pPr>
        <w:spacing w:line="240" w:lineRule="auto"/>
        <w:jc w:val="left"/>
        <w:rPr>
          <w:rFonts w:asciiTheme="majorBidi" w:hAnsiTheme="majorBidi" w:cstheme="majorBidi"/>
          <w:sz w:val="16"/>
          <w:szCs w:val="16"/>
          <w:cs/>
        </w:rPr>
      </w:pPr>
    </w:p>
    <w:p w14:paraId="45E9C752" w14:textId="06678E6A" w:rsidR="002A34E1" w:rsidRPr="009A10D1" w:rsidRDefault="002A34E1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</w:t>
      </w:r>
    </w:p>
    <w:p w14:paraId="2A5CE6AE" w14:textId="77777777" w:rsidR="001D598E" w:rsidRPr="009A10D1" w:rsidRDefault="001D598E" w:rsidP="00E859C8">
      <w:pPr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720"/>
        <w:gridCol w:w="54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  <w:gridCol w:w="810"/>
      </w:tblGrid>
      <w:tr w:rsidR="001D598E" w:rsidRPr="009A10D1" w14:paraId="4EA9ED3C" w14:textId="77777777" w:rsidTr="00156CF9">
        <w:tc>
          <w:tcPr>
            <w:tcW w:w="1620" w:type="dxa"/>
            <w:vMerge w:val="restart"/>
            <w:hideMark/>
          </w:tcPr>
          <w:p w14:paraId="38A14FE1" w14:textId="77777777" w:rsidR="001D598E" w:rsidRPr="009A10D1" w:rsidRDefault="001D598E" w:rsidP="00E859C8">
            <w:pPr>
              <w:tabs>
                <w:tab w:val="left" w:pos="720"/>
              </w:tabs>
              <w:spacing w:line="240" w:lineRule="auto"/>
              <w:ind w:left="166" w:right="-200" w:hanging="16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1F823D16" w14:textId="6796E617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24" w:right="-110" w:hanging="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156CF9" w:rsidRPr="009A10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br/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- </w:t>
            </w:r>
            <w:r w:rsidRPr="009A10D1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บริษัท พัฒนาอินเตอร์คูล จำกัด</w:t>
            </w:r>
          </w:p>
        </w:tc>
        <w:tc>
          <w:tcPr>
            <w:tcW w:w="1260" w:type="dxa"/>
            <w:gridSpan w:val="2"/>
            <w:vAlign w:val="bottom"/>
          </w:tcPr>
          <w:p w14:paraId="626E405E" w14:textId="6D66D761" w:rsidR="001D598E" w:rsidRPr="009A10D1" w:rsidRDefault="001D598E" w:rsidP="00156CF9">
            <w:pPr>
              <w:pStyle w:val="acctfourfigures"/>
              <w:tabs>
                <w:tab w:val="clear" w:pos="765"/>
              </w:tabs>
              <w:spacing w:line="240" w:lineRule="atLeast"/>
              <w:ind w:left="-24" w:right="-58" w:firstLine="1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="00156CF9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br/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  <w:r w:rsidR="00C17356"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พีพีทีซี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</w:t>
            </w:r>
          </w:p>
        </w:tc>
        <w:tc>
          <w:tcPr>
            <w:tcW w:w="1260" w:type="dxa"/>
            <w:gridSpan w:val="2"/>
            <w:vAlign w:val="bottom"/>
          </w:tcPr>
          <w:p w14:paraId="3AA84C03" w14:textId="3B6519B1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เอสเอสยูที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9A10D1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</w:tcPr>
          <w:p w14:paraId="6578DE36" w14:textId="065F0639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สโตนเฮ้นจ์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อินเตอร์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(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มหาชน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68F1B6A0" w14:textId="77777777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BF7FF61" w14:textId="51A94A98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C17356"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สโตนเฮ้นจ์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530" w:type="dxa"/>
            <w:gridSpan w:val="2"/>
          </w:tcPr>
          <w:p w14:paraId="140CEB42" w14:textId="02B7631F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บริษัท เอเชี่ยน เอ็นจิเนียริ่ง คอนซัล</w:t>
            </w:r>
            <w:r w:rsidR="003C4C94"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แต</w:t>
            </w:r>
            <w:r w:rsidR="0015642D"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้</w:t>
            </w:r>
            <w:r w:rsidR="003C4C94"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นส์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จำกัด</w:t>
            </w:r>
          </w:p>
        </w:tc>
      </w:tr>
      <w:tr w:rsidR="009158A9" w:rsidRPr="009A10D1" w14:paraId="73C725D0" w14:textId="77777777" w:rsidTr="00156CF9">
        <w:tc>
          <w:tcPr>
            <w:tcW w:w="1620" w:type="dxa"/>
            <w:vMerge/>
            <w:vAlign w:val="center"/>
            <w:hideMark/>
          </w:tcPr>
          <w:p w14:paraId="67FF01B8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3CF1D167" w14:textId="1EB602CB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40" w:type="dxa"/>
          </w:tcPr>
          <w:p w14:paraId="23FB22ED" w14:textId="526C5869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7477B503" w14:textId="31C6FB2D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2F6828E8" w14:textId="181BF2D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49F606A6" w14:textId="0D3C427B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7E69FB3F" w14:textId="34277AAE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42D8A423" w14:textId="010D1149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0C1D9D1F" w14:textId="1BD3636F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67216FE6" w14:textId="3E2B24FA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08CEA8E5" w14:textId="78A6C5BD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0" w:type="dxa"/>
          </w:tcPr>
          <w:p w14:paraId="7B32009A" w14:textId="331D71B9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10" w:type="dxa"/>
          </w:tcPr>
          <w:p w14:paraId="484E029D" w14:textId="2B42C861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</w:tr>
      <w:tr w:rsidR="009158A9" w:rsidRPr="009A10D1" w14:paraId="3D27CC02" w14:textId="77777777" w:rsidTr="00156CF9">
        <w:tc>
          <w:tcPr>
            <w:tcW w:w="1620" w:type="dxa"/>
          </w:tcPr>
          <w:p w14:paraId="3A02822A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0" w:type="dxa"/>
            <w:gridSpan w:val="12"/>
            <w:shd w:val="clear" w:color="auto" w:fill="auto"/>
            <w:vAlign w:val="bottom"/>
          </w:tcPr>
          <w:p w14:paraId="70746A88" w14:textId="65969B14" w:rsidR="009158A9" w:rsidRPr="009A10D1" w:rsidRDefault="009158A9" w:rsidP="009158A9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ร้อยละ</w:t>
            </w:r>
            <w:r w:rsidRPr="009A10D1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545DB2" w:rsidRPr="009A10D1" w14:paraId="34BFE6E0" w14:textId="77777777" w:rsidTr="00641342">
        <w:tc>
          <w:tcPr>
            <w:tcW w:w="1620" w:type="dxa"/>
          </w:tcPr>
          <w:p w14:paraId="3ACA3215" w14:textId="77777777" w:rsidR="00545DB2" w:rsidRPr="009A10D1" w:rsidRDefault="00545DB2" w:rsidP="00545DB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F022CC" w14:textId="67F167C6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7.39</w:t>
            </w:r>
          </w:p>
        </w:tc>
        <w:tc>
          <w:tcPr>
            <w:tcW w:w="540" w:type="dxa"/>
            <w:vAlign w:val="bottom"/>
          </w:tcPr>
          <w:p w14:paraId="0C73DDC7" w14:textId="1B0BD6D4" w:rsidR="00545DB2" w:rsidRPr="009A10D1" w:rsidRDefault="00545DB2" w:rsidP="00545DB2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630" w:type="dxa"/>
            <w:vAlign w:val="bottom"/>
          </w:tcPr>
          <w:p w14:paraId="540FE3E6" w14:textId="3158E0A8" w:rsidR="00545DB2" w:rsidRPr="009A10D1" w:rsidRDefault="00545DB2" w:rsidP="00545DB2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6.19</w:t>
            </w:r>
          </w:p>
        </w:tc>
        <w:tc>
          <w:tcPr>
            <w:tcW w:w="630" w:type="dxa"/>
            <w:vAlign w:val="bottom"/>
          </w:tcPr>
          <w:p w14:paraId="00A6C8C6" w14:textId="5B6DA476" w:rsidR="00545DB2" w:rsidRPr="009A10D1" w:rsidRDefault="00545DB2" w:rsidP="00545DB2">
            <w:pPr>
              <w:pStyle w:val="acctfourfigures"/>
              <w:tabs>
                <w:tab w:val="clear" w:pos="765"/>
                <w:tab w:val="decimal" w:pos="20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90</w:t>
            </w:r>
          </w:p>
        </w:tc>
        <w:tc>
          <w:tcPr>
            <w:tcW w:w="630" w:type="dxa"/>
            <w:vAlign w:val="bottom"/>
          </w:tcPr>
          <w:p w14:paraId="1970FBB8" w14:textId="135014AE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6.19</w:t>
            </w:r>
          </w:p>
        </w:tc>
        <w:tc>
          <w:tcPr>
            <w:tcW w:w="630" w:type="dxa"/>
            <w:vAlign w:val="bottom"/>
          </w:tcPr>
          <w:p w14:paraId="1E7586A2" w14:textId="060A2776" w:rsidR="00545DB2" w:rsidRPr="009A10D1" w:rsidRDefault="00545DB2" w:rsidP="00545DB2">
            <w:pPr>
              <w:pStyle w:val="acctfourfigures"/>
              <w:tabs>
                <w:tab w:val="clear" w:pos="765"/>
                <w:tab w:val="decimal" w:pos="20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90</w:t>
            </w:r>
          </w:p>
        </w:tc>
        <w:tc>
          <w:tcPr>
            <w:tcW w:w="630" w:type="dxa"/>
          </w:tcPr>
          <w:p w14:paraId="1DBAAA17" w14:textId="3AB42156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8.51</w:t>
            </w:r>
          </w:p>
        </w:tc>
        <w:tc>
          <w:tcPr>
            <w:tcW w:w="630" w:type="dxa"/>
          </w:tcPr>
          <w:p w14:paraId="1D1BFD27" w14:textId="3B0A91FB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630" w:type="dxa"/>
          </w:tcPr>
          <w:p w14:paraId="55CB7342" w14:textId="6BFBE313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8.51</w:t>
            </w:r>
          </w:p>
        </w:tc>
        <w:tc>
          <w:tcPr>
            <w:tcW w:w="630" w:type="dxa"/>
          </w:tcPr>
          <w:p w14:paraId="79118201" w14:textId="64B9BE5C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720" w:type="dxa"/>
          </w:tcPr>
          <w:p w14:paraId="2FB54C69" w14:textId="16D7524B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8.51</w:t>
            </w:r>
          </w:p>
        </w:tc>
        <w:tc>
          <w:tcPr>
            <w:tcW w:w="810" w:type="dxa"/>
          </w:tcPr>
          <w:p w14:paraId="59412F49" w14:textId="2DD2A768" w:rsidR="00545DB2" w:rsidRPr="009A10D1" w:rsidRDefault="00545DB2" w:rsidP="00545DB2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</w:tr>
      <w:tr w:rsidR="00545DB2" w:rsidRPr="009A10D1" w14:paraId="6214DA6F" w14:textId="77777777" w:rsidTr="00641342">
        <w:tc>
          <w:tcPr>
            <w:tcW w:w="1620" w:type="dxa"/>
            <w:hideMark/>
          </w:tcPr>
          <w:p w14:paraId="4108F3AB" w14:textId="50C13B72" w:rsidR="00545DB2" w:rsidRPr="009A10D1" w:rsidRDefault="00545DB2" w:rsidP="00545DB2">
            <w:pPr>
              <w:tabs>
                <w:tab w:val="left" w:pos="720"/>
              </w:tabs>
              <w:spacing w:line="240" w:lineRule="auto"/>
              <w:ind w:left="156" w:hanging="15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อัตราการเติบโตของรายได้ (อัตราถัวเฉลี่ย 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 ข้างหน้า)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78CE3A" w14:textId="1259D7D5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21.66</w:t>
            </w:r>
          </w:p>
        </w:tc>
        <w:tc>
          <w:tcPr>
            <w:tcW w:w="540" w:type="dxa"/>
            <w:vAlign w:val="bottom"/>
          </w:tcPr>
          <w:p w14:paraId="288C3826" w14:textId="38FE3ED3" w:rsidR="00545DB2" w:rsidRPr="009A10D1" w:rsidRDefault="00545DB2" w:rsidP="00545DB2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22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27</w:t>
            </w:r>
          </w:p>
        </w:tc>
        <w:tc>
          <w:tcPr>
            <w:tcW w:w="630" w:type="dxa"/>
            <w:vAlign w:val="bottom"/>
          </w:tcPr>
          <w:p w14:paraId="2652E2AC" w14:textId="39AF690B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4CEA44B" w14:textId="13D2C65A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681B9D9" w14:textId="02361E8C" w:rsidR="00545DB2" w:rsidRPr="009A10D1" w:rsidRDefault="00545DB2" w:rsidP="00545DB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9C38331" w14:textId="4D1A1EA6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79847AD0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56E5CCC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8C9B9C" w14:textId="29836AE3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8.20</w:t>
            </w:r>
          </w:p>
        </w:tc>
        <w:tc>
          <w:tcPr>
            <w:tcW w:w="630" w:type="dxa"/>
          </w:tcPr>
          <w:p w14:paraId="4E24315B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864F4A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3A7AFA" w14:textId="049CC4EB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630" w:type="dxa"/>
          </w:tcPr>
          <w:p w14:paraId="39432DCA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14068C9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15A" w14:textId="5427C342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8.</w:t>
            </w:r>
            <w:r w:rsidR="00377F6A" w:rsidRPr="009A10D1">
              <w:rPr>
                <w:rFonts w:asciiTheme="majorBidi" w:hAnsiTheme="majorBidi" w:cstheme="majorBidi"/>
                <w:szCs w:val="22"/>
                <w:lang w:val="en-US" w:bidi="th-TH"/>
              </w:rPr>
              <w:t>42</w:t>
            </w:r>
          </w:p>
        </w:tc>
        <w:tc>
          <w:tcPr>
            <w:tcW w:w="630" w:type="dxa"/>
          </w:tcPr>
          <w:p w14:paraId="616E3CDF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2225FB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B0FCF2" w14:textId="0217E86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04</w:t>
            </w:r>
          </w:p>
        </w:tc>
        <w:tc>
          <w:tcPr>
            <w:tcW w:w="720" w:type="dxa"/>
          </w:tcPr>
          <w:p w14:paraId="5D7CD0D3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6416BB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AE47BD2" w14:textId="61FEB989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10.93</w:t>
            </w:r>
          </w:p>
        </w:tc>
        <w:tc>
          <w:tcPr>
            <w:tcW w:w="810" w:type="dxa"/>
          </w:tcPr>
          <w:p w14:paraId="41C0842E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9BB88C" w14:textId="77777777" w:rsidR="00545DB2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A6F1211" w14:textId="1E03928D" w:rsidR="00545DB2" w:rsidRPr="009A10D1" w:rsidRDefault="00545DB2" w:rsidP="00545DB2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15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42</w:t>
            </w:r>
          </w:p>
        </w:tc>
      </w:tr>
    </w:tbl>
    <w:p w14:paraId="34907453" w14:textId="77777777" w:rsidR="002A34E1" w:rsidRPr="009A10D1" w:rsidRDefault="002A34E1" w:rsidP="00E859C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1852AD10" w14:textId="62E00DF5" w:rsidR="00826B29" w:rsidRPr="009A10D1" w:rsidRDefault="00826B29" w:rsidP="00E859C8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hint="cs"/>
          <w:sz w:val="28"/>
          <w:szCs w:val="28"/>
          <w:cs/>
        </w:rPr>
        <w:t>กันยายน</w:t>
      </w:r>
      <w:r w:rsidRPr="009A10D1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256</w:t>
      </w:r>
      <w:r w:rsidR="00C2779B" w:rsidRPr="009A10D1">
        <w:rPr>
          <w:rFonts w:asciiTheme="majorBidi" w:hAnsiTheme="majorBidi"/>
          <w:sz w:val="28"/>
          <w:szCs w:val="28"/>
        </w:rPr>
        <w:t>7</w:t>
      </w:r>
      <w:r w:rsidRPr="009A10D1">
        <w:rPr>
          <w:rFonts w:asciiTheme="majorBidi" w:hAnsiTheme="majorBidi"/>
          <w:sz w:val="28"/>
          <w:szCs w:val="28"/>
          <w:cs/>
        </w:rPr>
        <w:t xml:space="preserve"> และ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256</w:t>
      </w:r>
      <w:r w:rsidR="00C2779B" w:rsidRPr="009A10D1">
        <w:rPr>
          <w:rFonts w:asciiTheme="majorBidi" w:hAnsiTheme="majorBidi"/>
          <w:sz w:val="28"/>
          <w:szCs w:val="28"/>
          <w:lang w:val="en-GB"/>
        </w:rPr>
        <w:t>6</w:t>
      </w:r>
    </w:p>
    <w:p w14:paraId="513460D1" w14:textId="4FBF0F61" w:rsidR="001D598E" w:rsidRPr="009A10D1" w:rsidRDefault="002A34E1" w:rsidP="00E859C8">
      <w:pPr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1A60FE80" w14:textId="77777777" w:rsidR="00645527" w:rsidRPr="009A10D1" w:rsidRDefault="00645527" w:rsidP="00E859C8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720"/>
        <w:gridCol w:w="540"/>
        <w:gridCol w:w="540"/>
        <w:gridCol w:w="676"/>
        <w:gridCol w:w="630"/>
        <w:gridCol w:w="630"/>
        <w:gridCol w:w="630"/>
        <w:gridCol w:w="630"/>
        <w:gridCol w:w="630"/>
        <w:gridCol w:w="630"/>
        <w:gridCol w:w="720"/>
        <w:gridCol w:w="764"/>
      </w:tblGrid>
      <w:tr w:rsidR="001D598E" w:rsidRPr="009A10D1" w14:paraId="12B37634" w14:textId="77777777" w:rsidTr="0014027E">
        <w:tc>
          <w:tcPr>
            <w:tcW w:w="1620" w:type="dxa"/>
            <w:vMerge w:val="restart"/>
            <w:hideMark/>
          </w:tcPr>
          <w:p w14:paraId="6B52B6B2" w14:textId="77777777" w:rsidR="001D598E" w:rsidRPr="009A10D1" w:rsidRDefault="001D598E" w:rsidP="00E859C8">
            <w:pPr>
              <w:tabs>
                <w:tab w:val="left" w:pos="720"/>
              </w:tabs>
              <w:spacing w:line="240" w:lineRule="auto"/>
              <w:ind w:left="166" w:right="-200" w:hanging="16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5F37CB2A" w14:textId="05CA020F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24" w:right="-110" w:hanging="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156CF9" w:rsidRPr="009A10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br/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- </w:t>
            </w:r>
            <w:r w:rsidRPr="009A10D1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บริษัท พัฒนาอินเตอร์คูล จำกัด</w:t>
            </w:r>
          </w:p>
        </w:tc>
        <w:tc>
          <w:tcPr>
            <w:tcW w:w="1216" w:type="dxa"/>
            <w:gridSpan w:val="2"/>
            <w:vAlign w:val="bottom"/>
          </w:tcPr>
          <w:p w14:paraId="7A79F7E0" w14:textId="6428E823" w:rsidR="001D598E" w:rsidRPr="009A10D1" w:rsidRDefault="001D598E" w:rsidP="00156CF9">
            <w:pPr>
              <w:pStyle w:val="acctfourfigures"/>
              <w:tabs>
                <w:tab w:val="clear" w:pos="765"/>
              </w:tabs>
              <w:spacing w:line="240" w:lineRule="atLeast"/>
              <w:ind w:left="-24" w:right="-58" w:firstLine="1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 w:rsidR="00156CF9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br/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  <w:r w:rsidR="00277946"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พีพีทีซี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9A10D1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  <w:vAlign w:val="bottom"/>
          </w:tcPr>
          <w:p w14:paraId="3427429D" w14:textId="3F555A48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เอสเอสยูที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9A10D1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/>
                <w:szCs w:val="22"/>
              </w:rPr>
              <w:t xml:space="preserve">   </w:t>
            </w:r>
          </w:p>
        </w:tc>
        <w:tc>
          <w:tcPr>
            <w:tcW w:w="1260" w:type="dxa"/>
            <w:gridSpan w:val="2"/>
          </w:tcPr>
          <w:p w14:paraId="61334CC9" w14:textId="7EC514C5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สโตนเฮ้นจ์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อินเตอร์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(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มหาชน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0815AD5D" w14:textId="77777777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2A8834E" w14:textId="5CD64DF2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277946"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-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บริษัท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สโตนเฮ้นจ์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484" w:type="dxa"/>
            <w:gridSpan w:val="2"/>
          </w:tcPr>
          <w:p w14:paraId="55C21BDB" w14:textId="5C6F467C" w:rsidR="001D598E" w:rsidRPr="009A10D1" w:rsidRDefault="001D598E" w:rsidP="00E859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หน่วยสินทรัพย์ที่ก่อให้เกิดเงินสด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- 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บริษัท เอเชี่ยน เอ็นจิเนียริ่ง คอนซัล</w:t>
            </w:r>
            <w:r w:rsidR="0014027E"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แต้นส์</w:t>
            </w:r>
            <w:r w:rsidRPr="009A10D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จำกัด</w:t>
            </w:r>
          </w:p>
        </w:tc>
      </w:tr>
      <w:tr w:rsidR="009158A9" w:rsidRPr="009A10D1" w14:paraId="1F0C7820" w14:textId="77777777" w:rsidTr="0014027E">
        <w:tc>
          <w:tcPr>
            <w:tcW w:w="1620" w:type="dxa"/>
            <w:vMerge/>
            <w:vAlign w:val="center"/>
            <w:hideMark/>
          </w:tcPr>
          <w:p w14:paraId="09CA73F9" w14:textId="77777777" w:rsidR="009158A9" w:rsidRPr="009A10D1" w:rsidRDefault="009158A9" w:rsidP="009158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36CFCB15" w14:textId="7227BB98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40" w:type="dxa"/>
          </w:tcPr>
          <w:p w14:paraId="5CAEC43C" w14:textId="00F96EAF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40" w:type="dxa"/>
          </w:tcPr>
          <w:p w14:paraId="37AB294F" w14:textId="2FCA46E5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76" w:type="dxa"/>
          </w:tcPr>
          <w:p w14:paraId="3C5C8AAD" w14:textId="0F4E4DE3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4540D38F" w14:textId="09BB09D0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6300DE14" w14:textId="6F942E69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335489E5" w14:textId="77C827BF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4D3AEDDB" w14:textId="0E0AB46B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30" w:type="dxa"/>
          </w:tcPr>
          <w:p w14:paraId="68C3D854" w14:textId="45462894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30" w:type="dxa"/>
          </w:tcPr>
          <w:p w14:paraId="3C4EEC54" w14:textId="31D85B3B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0" w:type="dxa"/>
          </w:tcPr>
          <w:p w14:paraId="3ACD15E0" w14:textId="31F1B024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64" w:type="dxa"/>
          </w:tcPr>
          <w:p w14:paraId="68CD1787" w14:textId="19F4735A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</w:tr>
      <w:tr w:rsidR="009158A9" w:rsidRPr="009A10D1" w14:paraId="2DF75069" w14:textId="77777777" w:rsidTr="0014027E">
        <w:tc>
          <w:tcPr>
            <w:tcW w:w="1620" w:type="dxa"/>
          </w:tcPr>
          <w:p w14:paraId="3C69348C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0" w:type="dxa"/>
            <w:gridSpan w:val="12"/>
            <w:shd w:val="clear" w:color="auto" w:fill="auto"/>
            <w:vAlign w:val="bottom"/>
          </w:tcPr>
          <w:p w14:paraId="18D49225" w14:textId="23525F02" w:rsidR="009158A9" w:rsidRPr="009A10D1" w:rsidRDefault="009158A9" w:rsidP="009158A9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ร้อยละ</w:t>
            </w:r>
            <w:r w:rsidRPr="009A10D1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9158A9" w:rsidRPr="009A10D1" w14:paraId="7DEE3CA4" w14:textId="77777777" w:rsidTr="00550B59">
        <w:tc>
          <w:tcPr>
            <w:tcW w:w="1620" w:type="dxa"/>
          </w:tcPr>
          <w:p w14:paraId="03D4A41D" w14:textId="77777777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A8A975" w14:textId="5036BBC3" w:rsidR="009158A9" w:rsidRPr="009A10D1" w:rsidRDefault="00545DB2" w:rsidP="009158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9.46</w:t>
            </w:r>
          </w:p>
        </w:tc>
        <w:tc>
          <w:tcPr>
            <w:tcW w:w="540" w:type="dxa"/>
            <w:vAlign w:val="bottom"/>
          </w:tcPr>
          <w:p w14:paraId="54799477" w14:textId="054563F7" w:rsidR="009158A9" w:rsidRPr="009A10D1" w:rsidRDefault="009158A9" w:rsidP="009158A9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15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</w:p>
        </w:tc>
        <w:tc>
          <w:tcPr>
            <w:tcW w:w="540" w:type="dxa"/>
            <w:vAlign w:val="bottom"/>
          </w:tcPr>
          <w:p w14:paraId="57418474" w14:textId="570C48F2" w:rsidR="009158A9" w:rsidRPr="009A10D1" w:rsidRDefault="00545DB2" w:rsidP="009158A9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left="-15"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8.49</w:t>
            </w:r>
          </w:p>
        </w:tc>
        <w:tc>
          <w:tcPr>
            <w:tcW w:w="676" w:type="dxa"/>
            <w:vAlign w:val="bottom"/>
          </w:tcPr>
          <w:p w14:paraId="07832D36" w14:textId="04B2ED69" w:rsidR="009158A9" w:rsidRPr="009A10D1" w:rsidRDefault="009158A9" w:rsidP="009158A9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63</w:t>
            </w:r>
          </w:p>
        </w:tc>
        <w:tc>
          <w:tcPr>
            <w:tcW w:w="630" w:type="dxa"/>
            <w:vAlign w:val="bottom"/>
          </w:tcPr>
          <w:p w14:paraId="4E6A26A4" w14:textId="446F6129" w:rsidR="009158A9" w:rsidRPr="009A10D1" w:rsidRDefault="00545DB2" w:rsidP="009158A9">
            <w:pPr>
              <w:pStyle w:val="acctfourfigures"/>
              <w:tabs>
                <w:tab w:val="clear" w:pos="765"/>
                <w:tab w:val="decimal" w:pos="156"/>
                <w:tab w:val="decimal" w:pos="142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10.48</w:t>
            </w:r>
          </w:p>
        </w:tc>
        <w:tc>
          <w:tcPr>
            <w:tcW w:w="630" w:type="dxa"/>
            <w:vAlign w:val="bottom"/>
          </w:tcPr>
          <w:p w14:paraId="595939FE" w14:textId="35A1ECC9" w:rsidR="009158A9" w:rsidRPr="009A10D1" w:rsidRDefault="009158A9" w:rsidP="009158A9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06</w:t>
            </w:r>
          </w:p>
        </w:tc>
        <w:tc>
          <w:tcPr>
            <w:tcW w:w="630" w:type="dxa"/>
          </w:tcPr>
          <w:p w14:paraId="4F12AC00" w14:textId="41952851" w:rsidR="009158A9" w:rsidRPr="009A10D1" w:rsidRDefault="00545DB2" w:rsidP="009158A9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9.32</w:t>
            </w:r>
          </w:p>
        </w:tc>
        <w:tc>
          <w:tcPr>
            <w:tcW w:w="630" w:type="dxa"/>
          </w:tcPr>
          <w:p w14:paraId="1A5D56F7" w14:textId="2387146A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10.15</w:t>
            </w:r>
          </w:p>
        </w:tc>
        <w:tc>
          <w:tcPr>
            <w:tcW w:w="630" w:type="dxa"/>
          </w:tcPr>
          <w:p w14:paraId="09DE08D7" w14:textId="10C3AC16" w:rsidR="009158A9" w:rsidRPr="009A10D1" w:rsidRDefault="00545DB2" w:rsidP="009158A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15.21</w:t>
            </w:r>
          </w:p>
        </w:tc>
        <w:tc>
          <w:tcPr>
            <w:tcW w:w="630" w:type="dxa"/>
          </w:tcPr>
          <w:p w14:paraId="2605E20B" w14:textId="5504BA7F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18.26</w:t>
            </w:r>
          </w:p>
        </w:tc>
        <w:tc>
          <w:tcPr>
            <w:tcW w:w="720" w:type="dxa"/>
          </w:tcPr>
          <w:p w14:paraId="4ABD93D7" w14:textId="763984FA" w:rsidR="009158A9" w:rsidRPr="009A10D1" w:rsidRDefault="00545DB2" w:rsidP="009158A9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8.83</w:t>
            </w:r>
          </w:p>
        </w:tc>
        <w:tc>
          <w:tcPr>
            <w:tcW w:w="764" w:type="dxa"/>
          </w:tcPr>
          <w:p w14:paraId="65DD82C2" w14:textId="3CB4EBBC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11.16</w:t>
            </w:r>
          </w:p>
        </w:tc>
      </w:tr>
      <w:tr w:rsidR="009158A9" w:rsidRPr="009A10D1" w14:paraId="4A20B9D5" w14:textId="77777777" w:rsidTr="00550B59">
        <w:tc>
          <w:tcPr>
            <w:tcW w:w="1620" w:type="dxa"/>
            <w:hideMark/>
          </w:tcPr>
          <w:p w14:paraId="37995C8F" w14:textId="0C265668" w:rsidR="009158A9" w:rsidRPr="009A10D1" w:rsidRDefault="009158A9" w:rsidP="009158A9">
            <w:pPr>
              <w:tabs>
                <w:tab w:val="left" w:pos="720"/>
              </w:tabs>
              <w:spacing w:line="240" w:lineRule="auto"/>
              <w:ind w:left="156" w:hanging="15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10D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อัตราการเติบโตของรายได้ (อัตราถัวเฉลี่ย </w:t>
            </w:r>
            <w:r w:rsidRPr="009A10D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 ข้างหน้า)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80B2E4" w14:textId="291077E8" w:rsidR="009158A9" w:rsidRPr="009A10D1" w:rsidRDefault="00545DB2" w:rsidP="009158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20.65</w:t>
            </w:r>
          </w:p>
        </w:tc>
        <w:tc>
          <w:tcPr>
            <w:tcW w:w="540" w:type="dxa"/>
            <w:vAlign w:val="bottom"/>
          </w:tcPr>
          <w:p w14:paraId="115B9F9C" w14:textId="18DCED8C" w:rsidR="009158A9" w:rsidRPr="009A10D1" w:rsidRDefault="009158A9" w:rsidP="009158A9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15.34</w:t>
            </w:r>
          </w:p>
        </w:tc>
        <w:tc>
          <w:tcPr>
            <w:tcW w:w="540" w:type="dxa"/>
            <w:vAlign w:val="bottom"/>
          </w:tcPr>
          <w:p w14:paraId="0306E1CB" w14:textId="0D5756FD" w:rsidR="009158A9" w:rsidRPr="009A10D1" w:rsidRDefault="00545DB2" w:rsidP="009158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76" w:type="dxa"/>
            <w:vAlign w:val="bottom"/>
          </w:tcPr>
          <w:p w14:paraId="3A10CC1D" w14:textId="49A18AD9" w:rsidR="009158A9" w:rsidRPr="009A10D1" w:rsidRDefault="009158A9" w:rsidP="009158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1734430" w14:textId="7FEF4B9D" w:rsidR="009158A9" w:rsidRPr="009A10D1" w:rsidRDefault="00545DB2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E0BB324" w14:textId="17317F80" w:rsidR="009158A9" w:rsidRPr="009A10D1" w:rsidRDefault="009158A9" w:rsidP="00545D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-</w:t>
            </w:r>
          </w:p>
        </w:tc>
        <w:tc>
          <w:tcPr>
            <w:tcW w:w="630" w:type="dxa"/>
          </w:tcPr>
          <w:p w14:paraId="1CB69AE1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E25EA72" w14:textId="77777777" w:rsidR="00545DB2" w:rsidRPr="009A10D1" w:rsidRDefault="00545DB2" w:rsidP="009158A9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E42D6B" w14:textId="2E9A1C63" w:rsidR="00545DB2" w:rsidRPr="009A10D1" w:rsidRDefault="00545DB2" w:rsidP="009158A9">
            <w:pPr>
              <w:pStyle w:val="acctfourfigures"/>
              <w:tabs>
                <w:tab w:val="clear" w:pos="765"/>
                <w:tab w:val="decimal" w:pos="203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5.32</w:t>
            </w:r>
          </w:p>
        </w:tc>
        <w:tc>
          <w:tcPr>
            <w:tcW w:w="630" w:type="dxa"/>
          </w:tcPr>
          <w:p w14:paraId="41EC3786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E1AE4E0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AF2454" w14:textId="08CB2D03" w:rsidR="009158A9" w:rsidRPr="009A10D1" w:rsidRDefault="009158A9" w:rsidP="009158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6.58</w:t>
            </w:r>
          </w:p>
        </w:tc>
        <w:tc>
          <w:tcPr>
            <w:tcW w:w="630" w:type="dxa"/>
          </w:tcPr>
          <w:p w14:paraId="44CDE31A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A28AB9" w14:textId="77777777" w:rsidR="00545DB2" w:rsidRPr="009A10D1" w:rsidRDefault="00545DB2" w:rsidP="009158A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F11AF23" w14:textId="26CF350F" w:rsidR="00545DB2" w:rsidRPr="009A10D1" w:rsidRDefault="00545DB2" w:rsidP="009158A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0.07</w:t>
            </w:r>
          </w:p>
        </w:tc>
        <w:tc>
          <w:tcPr>
            <w:tcW w:w="630" w:type="dxa"/>
          </w:tcPr>
          <w:p w14:paraId="364EC2D2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694B774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78BF08" w14:textId="124E835B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0.96</w:t>
            </w:r>
          </w:p>
        </w:tc>
        <w:tc>
          <w:tcPr>
            <w:tcW w:w="720" w:type="dxa"/>
          </w:tcPr>
          <w:p w14:paraId="3EB2620D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CC7B2C" w14:textId="77777777" w:rsidR="00545DB2" w:rsidRPr="009A10D1" w:rsidRDefault="00545DB2" w:rsidP="009158A9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74596A2" w14:textId="609A9D82" w:rsidR="00545DB2" w:rsidRPr="009A10D1" w:rsidRDefault="00545DB2" w:rsidP="009158A9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val="en-US" w:bidi="th-TH"/>
              </w:rPr>
              <w:t>10.53</w:t>
            </w:r>
          </w:p>
        </w:tc>
        <w:tc>
          <w:tcPr>
            <w:tcW w:w="764" w:type="dxa"/>
          </w:tcPr>
          <w:p w14:paraId="214BD72C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8A79B7" w14:textId="77777777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3B0A117" w14:textId="5C6C4D4D" w:rsidR="009158A9" w:rsidRPr="009A10D1" w:rsidRDefault="009158A9" w:rsidP="009158A9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A10D1">
              <w:rPr>
                <w:rFonts w:asciiTheme="majorBidi" w:hAnsiTheme="majorBidi" w:cstheme="majorBidi"/>
                <w:szCs w:val="22"/>
                <w:lang w:bidi="th-TH"/>
              </w:rPr>
              <w:t>6.66</w:t>
            </w:r>
          </w:p>
        </w:tc>
      </w:tr>
    </w:tbl>
    <w:p w14:paraId="3195DC8C" w14:textId="43713729" w:rsidR="00172B13" w:rsidRPr="009A10D1" w:rsidRDefault="00172B13" w:rsidP="00E859C8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150F5CA2" w14:textId="15ECDEA8" w:rsidR="00315942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สินทรัพย์ไม่มีตัวตน</w:t>
      </w:r>
      <w:r w:rsidR="00890216"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อื่น</w:t>
      </w:r>
    </w:p>
    <w:p w14:paraId="3587EA71" w14:textId="77777777" w:rsidR="00626E41" w:rsidRPr="009A10D1" w:rsidRDefault="00626E41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351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971"/>
        <w:gridCol w:w="810"/>
        <w:gridCol w:w="170"/>
        <w:gridCol w:w="810"/>
        <w:gridCol w:w="168"/>
        <w:gridCol w:w="650"/>
        <w:gridCol w:w="160"/>
        <w:gridCol w:w="900"/>
        <w:gridCol w:w="138"/>
        <w:gridCol w:w="810"/>
        <w:gridCol w:w="138"/>
        <w:gridCol w:w="810"/>
        <w:gridCol w:w="174"/>
        <w:gridCol w:w="742"/>
        <w:gridCol w:w="137"/>
        <w:gridCol w:w="763"/>
      </w:tblGrid>
      <w:tr w:rsidR="00CA503B" w:rsidRPr="009A10D1" w14:paraId="14C80E99" w14:textId="77777777" w:rsidTr="00F305F1">
        <w:trPr>
          <w:tblHeader/>
        </w:trPr>
        <w:tc>
          <w:tcPr>
            <w:tcW w:w="1971" w:type="dxa"/>
          </w:tcPr>
          <w:p w14:paraId="60880F7D" w14:textId="77777777" w:rsidR="00CA503B" w:rsidRPr="009A10D1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177891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14"/>
          </w:tcPr>
          <w:p w14:paraId="5EC70999" w14:textId="2188190D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6CF9" w:rsidRPr="009A10D1" w14:paraId="0933E33A" w14:textId="77777777" w:rsidTr="00F305F1">
        <w:trPr>
          <w:tblHeader/>
        </w:trPr>
        <w:tc>
          <w:tcPr>
            <w:tcW w:w="1971" w:type="dxa"/>
          </w:tcPr>
          <w:p w14:paraId="59E4B928" w14:textId="77777777" w:rsidR="00CA503B" w:rsidRPr="009A10D1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00880" w14:textId="77777777" w:rsidR="00CA503B" w:rsidRPr="009A10D1" w:rsidRDefault="00CA503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3472EF97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85E4C92" w14:textId="77777777" w:rsidR="00CA503B" w:rsidRPr="009A10D1" w:rsidRDefault="00CA503B" w:rsidP="00156CF9">
            <w:pPr>
              <w:tabs>
                <w:tab w:val="left" w:pos="342"/>
              </w:tabs>
              <w:spacing w:line="240" w:lineRule="auto"/>
              <w:ind w:left="-5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68" w:type="dxa"/>
          </w:tcPr>
          <w:p w14:paraId="14AC5947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0" w:type="dxa"/>
          </w:tcPr>
          <w:p w14:paraId="214B577F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4B20A76E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E9C346" w14:textId="32B0FE83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4CF51D09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267BC7B" w14:textId="01C7405C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388" w:right="-108" w:firstLine="2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0B6AF33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6BFC63" w14:textId="4A46306B" w:rsidR="00CA503B" w:rsidRPr="009A10D1" w:rsidRDefault="00CA503B" w:rsidP="00832F51">
            <w:pPr>
              <w:tabs>
                <w:tab w:val="left" w:pos="342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08BE3909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49EC44C" w14:textId="56BEA844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9DD49A9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195FBF20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9A10D1" w14:paraId="477B4627" w14:textId="77777777" w:rsidTr="00F305F1">
        <w:trPr>
          <w:tblHeader/>
        </w:trPr>
        <w:tc>
          <w:tcPr>
            <w:tcW w:w="1971" w:type="dxa"/>
          </w:tcPr>
          <w:p w14:paraId="26A0EF2E" w14:textId="77777777" w:rsidR="00CA503B" w:rsidRPr="009A10D1" w:rsidRDefault="00CA503B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70479A7" w14:textId="701B1AA9" w:rsidR="00CA503B" w:rsidRPr="009A10D1" w:rsidRDefault="00CA503B" w:rsidP="00E859C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70" w:type="dxa"/>
          </w:tcPr>
          <w:p w14:paraId="51BBA926" w14:textId="77777777" w:rsidR="00CA503B" w:rsidRPr="009A10D1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54FA76" w14:textId="77777777" w:rsidR="00CA503B" w:rsidRPr="009A10D1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68" w:type="dxa"/>
          </w:tcPr>
          <w:p w14:paraId="02194AAD" w14:textId="77777777" w:rsidR="00CA503B" w:rsidRPr="009A10D1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5793396C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7EFB1A2D" w14:textId="77777777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527F1B" w14:textId="3EC3F782" w:rsidR="00CA503B" w:rsidRPr="009A10D1" w:rsidRDefault="00CA503B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AE2E163" w14:textId="77777777" w:rsidR="00CA503B" w:rsidRPr="009A10D1" w:rsidRDefault="00CA503B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ED74BF" w14:textId="53FCA897" w:rsidR="00CA503B" w:rsidRPr="009A10D1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2CA49ECD" w14:textId="77777777" w:rsidR="00CA503B" w:rsidRPr="009A10D1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6CE907" w14:textId="01BC53FD" w:rsidR="00CA503B" w:rsidRPr="009A10D1" w:rsidRDefault="00CA503B" w:rsidP="00E859C8">
            <w:pPr>
              <w:spacing w:line="240" w:lineRule="auto"/>
              <w:ind w:left="-290" w:right="-2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" w:type="dxa"/>
          </w:tcPr>
          <w:p w14:paraId="6734811D" w14:textId="77777777" w:rsidR="00CA503B" w:rsidRPr="009A10D1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644A31FD" w14:textId="6B4A2BDE" w:rsidR="00CA503B" w:rsidRPr="009A10D1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D6CABCD" w14:textId="77777777" w:rsidR="00CA503B" w:rsidRPr="009A10D1" w:rsidRDefault="00CA503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D0798BD" w14:textId="77777777" w:rsidR="00CA503B" w:rsidRPr="009A10D1" w:rsidRDefault="00CA503B" w:rsidP="00E859C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56CF9" w:rsidRPr="009A10D1" w14:paraId="3DCF7EA0" w14:textId="77777777" w:rsidTr="00F305F1">
        <w:trPr>
          <w:tblHeader/>
        </w:trPr>
        <w:tc>
          <w:tcPr>
            <w:tcW w:w="1971" w:type="dxa"/>
          </w:tcPr>
          <w:p w14:paraId="18550F78" w14:textId="77777777" w:rsidR="00CA503B" w:rsidRPr="009A10D1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3F2B83" w14:textId="77777777" w:rsidR="00CA503B" w:rsidRPr="009A10D1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0" w:type="dxa"/>
          </w:tcPr>
          <w:p w14:paraId="1C750DEB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A3B53B" w14:textId="54E59EA6" w:rsidR="00CA503B" w:rsidRPr="009A10D1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/>
                <w:sz w:val="24"/>
                <w:szCs w:val="24"/>
                <w:cs/>
              </w:rPr>
              <w:t xml:space="preserve">ที่รอรับรู้เป็น </w:t>
            </w:r>
          </w:p>
        </w:tc>
        <w:tc>
          <w:tcPr>
            <w:tcW w:w="168" w:type="dxa"/>
          </w:tcPr>
          <w:p w14:paraId="106C6F81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40060069" w14:textId="69D250EC" w:rsidR="00CA503B" w:rsidRPr="009A10D1" w:rsidRDefault="00832F51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</w:p>
        </w:tc>
        <w:tc>
          <w:tcPr>
            <w:tcW w:w="160" w:type="dxa"/>
          </w:tcPr>
          <w:p w14:paraId="5CA18E89" w14:textId="77777777" w:rsidR="00CA503B" w:rsidRPr="009A10D1" w:rsidRDefault="00CA503B" w:rsidP="00CE7104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FE5DE3" w14:textId="02283C65" w:rsidR="00CA503B" w:rsidRPr="009A10D1" w:rsidRDefault="00CA503B" w:rsidP="00CE7104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</w:t>
            </w:r>
          </w:p>
        </w:tc>
        <w:tc>
          <w:tcPr>
            <w:tcW w:w="138" w:type="dxa"/>
          </w:tcPr>
          <w:p w14:paraId="7B64A5E0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3C8F77" w14:textId="1990054F" w:rsidR="00CA503B" w:rsidRPr="009A10D1" w:rsidRDefault="00CA503B" w:rsidP="00957EF7">
            <w:pPr>
              <w:spacing w:line="240" w:lineRule="auto"/>
              <w:ind w:left="-21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</w:t>
            </w:r>
          </w:p>
        </w:tc>
        <w:tc>
          <w:tcPr>
            <w:tcW w:w="138" w:type="dxa"/>
          </w:tcPr>
          <w:p w14:paraId="3158A345" w14:textId="77777777" w:rsidR="00CA503B" w:rsidRPr="009A10D1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07C5C25" w14:textId="7BE0CCC3" w:rsidR="00CA503B" w:rsidRPr="009A10D1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สิทธิใน</w:t>
            </w:r>
          </w:p>
        </w:tc>
        <w:tc>
          <w:tcPr>
            <w:tcW w:w="174" w:type="dxa"/>
          </w:tcPr>
          <w:p w14:paraId="2DE7B542" w14:textId="77777777" w:rsidR="00CA503B" w:rsidRPr="009A10D1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2D217933" w14:textId="3254409A" w:rsidR="00CA503B" w:rsidRPr="009A10D1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งา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137" w:type="dxa"/>
          </w:tcPr>
          <w:p w14:paraId="7833534B" w14:textId="77777777" w:rsidR="00CA503B" w:rsidRPr="009A10D1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40F662B" w14:textId="77777777" w:rsidR="00CA503B" w:rsidRPr="009A10D1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9A10D1" w14:paraId="7958BA7F" w14:textId="77777777" w:rsidTr="00F305F1">
        <w:trPr>
          <w:tblHeader/>
        </w:trPr>
        <w:tc>
          <w:tcPr>
            <w:tcW w:w="1971" w:type="dxa"/>
          </w:tcPr>
          <w:p w14:paraId="4617461A" w14:textId="77777777" w:rsidR="00CA503B" w:rsidRPr="009A10D1" w:rsidRDefault="00CA503B" w:rsidP="00CA503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5E9226C" w14:textId="5805B4FE" w:rsidR="00CA503B" w:rsidRPr="009A10D1" w:rsidRDefault="00CA503B" w:rsidP="00CA503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</w:p>
        </w:tc>
        <w:tc>
          <w:tcPr>
            <w:tcW w:w="170" w:type="dxa"/>
          </w:tcPr>
          <w:p w14:paraId="5BDA4DF1" w14:textId="77777777" w:rsidR="00CA503B" w:rsidRPr="009A10D1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ED060B" w14:textId="61254D55" w:rsidR="00CA503B" w:rsidRPr="009A10D1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68" w:type="dxa"/>
          </w:tcPr>
          <w:p w14:paraId="000DB8A1" w14:textId="77777777" w:rsidR="00CA503B" w:rsidRPr="009A10D1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2E1F351" w14:textId="64B12BE7" w:rsidR="00CA503B" w:rsidRPr="009A10D1" w:rsidRDefault="00CA503B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60" w:type="dxa"/>
          </w:tcPr>
          <w:p w14:paraId="5E7B5749" w14:textId="77777777" w:rsidR="00CA503B" w:rsidRPr="009A10D1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70A9CB" w14:textId="3CE5FF2E" w:rsidR="00CA503B" w:rsidRPr="009A10D1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ใช้สายส่ง</w:t>
            </w:r>
          </w:p>
        </w:tc>
        <w:tc>
          <w:tcPr>
            <w:tcW w:w="138" w:type="dxa"/>
          </w:tcPr>
          <w:p w14:paraId="622E9827" w14:textId="77777777" w:rsidR="00CA503B" w:rsidRPr="009A10D1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8FFB9E" w14:textId="45287301" w:rsidR="00CA503B" w:rsidRPr="009A10D1" w:rsidRDefault="00CA503B" w:rsidP="00CA503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ใช้ระบบ</w:t>
            </w:r>
          </w:p>
        </w:tc>
        <w:tc>
          <w:tcPr>
            <w:tcW w:w="138" w:type="dxa"/>
          </w:tcPr>
          <w:p w14:paraId="1EB4A202" w14:textId="77777777" w:rsidR="00CA503B" w:rsidRPr="009A10D1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B7F6C1" w14:textId="7A1C4C33" w:rsidR="00CA503B" w:rsidRPr="009A10D1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174" w:type="dxa"/>
          </w:tcPr>
          <w:p w14:paraId="3681FD4A" w14:textId="77777777" w:rsidR="00CA503B" w:rsidRPr="009A10D1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33DEDC0C" w14:textId="653F234B" w:rsidR="00CA503B" w:rsidRPr="009A10D1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7" w:type="dxa"/>
          </w:tcPr>
          <w:p w14:paraId="07AC7BE0" w14:textId="77777777" w:rsidR="00CA503B" w:rsidRPr="009A10D1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F18E6BC" w14:textId="77777777" w:rsidR="00CA503B" w:rsidRPr="009A10D1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6CF9" w:rsidRPr="009A10D1" w14:paraId="7BCD5906" w14:textId="77777777" w:rsidTr="00F305F1">
        <w:trPr>
          <w:tblHeader/>
        </w:trPr>
        <w:tc>
          <w:tcPr>
            <w:tcW w:w="1971" w:type="dxa"/>
          </w:tcPr>
          <w:p w14:paraId="21DECF5B" w14:textId="77777777" w:rsidR="00CA503B" w:rsidRPr="009A10D1" w:rsidRDefault="00CA503B" w:rsidP="00CA503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C58E8D" w14:textId="6DFD536E" w:rsidR="00CA503B" w:rsidRPr="009A10D1" w:rsidRDefault="00CA503B" w:rsidP="00CA503B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ซอฟต์แวร์</w:t>
            </w:r>
          </w:p>
        </w:tc>
        <w:tc>
          <w:tcPr>
            <w:tcW w:w="170" w:type="dxa"/>
          </w:tcPr>
          <w:p w14:paraId="64FAB5C6" w14:textId="77777777" w:rsidR="00CA503B" w:rsidRPr="009A10D1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1C6532" w14:textId="5C03EC65" w:rsidR="00CA503B" w:rsidRPr="009A10D1" w:rsidRDefault="00CA503B" w:rsidP="00156CF9">
            <w:pPr>
              <w:spacing w:line="240" w:lineRule="auto"/>
              <w:ind w:left="-59" w:right="-69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Backlog)</w:t>
            </w:r>
          </w:p>
        </w:tc>
        <w:tc>
          <w:tcPr>
            <w:tcW w:w="168" w:type="dxa"/>
          </w:tcPr>
          <w:p w14:paraId="3962D0BC" w14:textId="77777777" w:rsidR="00CA503B" w:rsidRPr="009A10D1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A708BE6" w14:textId="14361B1F" w:rsidR="00CA503B" w:rsidRPr="009A10D1" w:rsidRDefault="00CA503B" w:rsidP="00156CF9">
            <w:pPr>
              <w:spacing w:line="240" w:lineRule="auto"/>
              <w:ind w:left="-227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ลูกค้า</w:t>
            </w:r>
          </w:p>
        </w:tc>
        <w:tc>
          <w:tcPr>
            <w:tcW w:w="160" w:type="dxa"/>
          </w:tcPr>
          <w:p w14:paraId="213D9290" w14:textId="77777777" w:rsidR="00CA503B" w:rsidRPr="009A10D1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EEE7E2A" w14:textId="3CD0619D" w:rsidR="00CA503B" w:rsidRPr="009A10D1" w:rsidRDefault="00CA503B" w:rsidP="00CA503B">
            <w:pPr>
              <w:spacing w:line="240" w:lineRule="auto"/>
              <w:ind w:left="-160" w:right="-15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กระแสไฟฟ้</w:t>
            </w:r>
            <w:r w:rsidRPr="009A10D1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า</w:t>
            </w:r>
          </w:p>
        </w:tc>
        <w:tc>
          <w:tcPr>
            <w:tcW w:w="138" w:type="dxa"/>
          </w:tcPr>
          <w:p w14:paraId="3E6AC33C" w14:textId="77777777" w:rsidR="00CA503B" w:rsidRPr="009A10D1" w:rsidRDefault="00CA503B" w:rsidP="00CA503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0B48F" w14:textId="3BD0B5E5" w:rsidR="00CA503B" w:rsidRPr="009A10D1" w:rsidRDefault="00CA503B" w:rsidP="00CA503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ท่อก๊าซ</w:t>
            </w:r>
          </w:p>
        </w:tc>
        <w:tc>
          <w:tcPr>
            <w:tcW w:w="138" w:type="dxa"/>
          </w:tcPr>
          <w:p w14:paraId="01AB8AAD" w14:textId="77777777" w:rsidR="00CA503B" w:rsidRPr="009A10D1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F3AF38" w14:textId="2AA42801" w:rsidR="00CA503B" w:rsidRPr="009A10D1" w:rsidRDefault="00CA503B" w:rsidP="00CA503B">
            <w:pPr>
              <w:spacing w:line="240" w:lineRule="auto"/>
              <w:ind w:left="-110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ขายไฟฟ้า</w:t>
            </w:r>
          </w:p>
        </w:tc>
        <w:tc>
          <w:tcPr>
            <w:tcW w:w="174" w:type="dxa"/>
          </w:tcPr>
          <w:p w14:paraId="1B95BCCF" w14:textId="77777777" w:rsidR="00CA503B" w:rsidRPr="009A10D1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5A7903ED" w14:textId="093A8870" w:rsidR="00CA503B" w:rsidRPr="009A10D1" w:rsidRDefault="00CA503B" w:rsidP="00156CF9">
            <w:pPr>
              <w:spacing w:line="240" w:lineRule="auto"/>
              <w:ind w:left="-109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การติดตั้ง</w:t>
            </w:r>
          </w:p>
        </w:tc>
        <w:tc>
          <w:tcPr>
            <w:tcW w:w="137" w:type="dxa"/>
          </w:tcPr>
          <w:p w14:paraId="6F9873CF" w14:textId="77777777" w:rsidR="00CA503B" w:rsidRPr="009A10D1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69FCECD" w14:textId="313B8F7A" w:rsidR="00CA503B" w:rsidRPr="009A10D1" w:rsidRDefault="00CA503B" w:rsidP="00CA503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A503B" w:rsidRPr="009A10D1" w14:paraId="59560F04" w14:textId="77777777" w:rsidTr="00F305F1">
        <w:trPr>
          <w:tblHeader/>
        </w:trPr>
        <w:tc>
          <w:tcPr>
            <w:tcW w:w="1971" w:type="dxa"/>
          </w:tcPr>
          <w:p w14:paraId="281E905A" w14:textId="77777777" w:rsidR="00CA503B" w:rsidRPr="009A10D1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5115A" w14:textId="77777777" w:rsidR="00CA503B" w:rsidRPr="009A10D1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14"/>
          </w:tcPr>
          <w:p w14:paraId="37948F9B" w14:textId="7D736B31" w:rsidR="00CA503B" w:rsidRPr="009A10D1" w:rsidRDefault="00CA503B" w:rsidP="00CE710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6CF9" w:rsidRPr="009A10D1" w14:paraId="66EC262F" w14:textId="77777777" w:rsidTr="00F305F1">
        <w:tc>
          <w:tcPr>
            <w:tcW w:w="1971" w:type="dxa"/>
          </w:tcPr>
          <w:p w14:paraId="558AE0E5" w14:textId="77777777" w:rsidR="00CA503B" w:rsidRPr="009A10D1" w:rsidRDefault="00CA503B" w:rsidP="00CE71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</w:tcPr>
          <w:p w14:paraId="4BE2A63B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10FF4A2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8C477" w14:textId="77777777" w:rsidR="00CA503B" w:rsidRPr="009A10D1" w:rsidRDefault="00CA503B" w:rsidP="00CE71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7305EC5C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1A932341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514849DB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496B40" w14:textId="4D55025B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CA44A65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C6DDDB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939FA3E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41F4A4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6D53026E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24912169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BB7EE6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2A0041E1" w14:textId="77777777" w:rsidR="00CA503B" w:rsidRPr="009A10D1" w:rsidRDefault="00CA503B" w:rsidP="00CE710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4704" w:rsidRPr="009A10D1" w14:paraId="47881FBF" w14:textId="77777777" w:rsidTr="00F305F1">
        <w:tc>
          <w:tcPr>
            <w:tcW w:w="1971" w:type="dxa"/>
          </w:tcPr>
          <w:p w14:paraId="0C81C3ED" w14:textId="1E9307C5" w:rsidR="00604704" w:rsidRPr="009A10D1" w:rsidRDefault="00604704" w:rsidP="006047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10" w:type="dxa"/>
            <w:vAlign w:val="bottom"/>
          </w:tcPr>
          <w:p w14:paraId="69460F52" w14:textId="7D5A821C" w:rsidR="00604704" w:rsidRPr="009A10D1" w:rsidRDefault="00604704" w:rsidP="0060470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70" w:type="dxa"/>
          </w:tcPr>
          <w:p w14:paraId="3FC6ADC8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05A833" w14:textId="36CB337C" w:rsidR="00604704" w:rsidRPr="009A10D1" w:rsidRDefault="00604704" w:rsidP="00604704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14:paraId="28127E80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vAlign w:val="bottom"/>
          </w:tcPr>
          <w:p w14:paraId="6288C9F5" w14:textId="388CE6B7" w:rsidR="00604704" w:rsidRPr="009A10D1" w:rsidRDefault="00604704" w:rsidP="0060470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67401BCC" w14:textId="77777777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8BC366" w14:textId="75CA2AC8" w:rsidR="00604704" w:rsidRPr="009A10D1" w:rsidRDefault="00604704" w:rsidP="0063610D">
            <w:pPr>
              <w:tabs>
                <w:tab w:val="decimal" w:pos="41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755.72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4D40428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06625" w14:textId="6D317D6C" w:rsidR="00604704" w:rsidRPr="009A10D1" w:rsidRDefault="00604704" w:rsidP="0063610D">
            <w:pPr>
              <w:tabs>
                <w:tab w:val="decimal" w:pos="3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27.87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E4B7DB2" w14:textId="77777777" w:rsidR="00604704" w:rsidRPr="009A10D1" w:rsidRDefault="00604704" w:rsidP="0060470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21F0DB" w14:textId="50630331" w:rsidR="00604704" w:rsidRPr="009A10D1" w:rsidRDefault="00604704" w:rsidP="001B5C42">
            <w:pPr>
              <w:tabs>
                <w:tab w:val="decimal" w:pos="40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</w:t>
            </w:r>
          </w:p>
        </w:tc>
        <w:tc>
          <w:tcPr>
            <w:tcW w:w="174" w:type="dxa"/>
            <w:vAlign w:val="bottom"/>
          </w:tcPr>
          <w:p w14:paraId="5E21B735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4E7E4831" w14:textId="65E91F69" w:rsidR="00604704" w:rsidRPr="009A10D1" w:rsidRDefault="00604704" w:rsidP="0060470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37" w:type="dxa"/>
            <w:vAlign w:val="bottom"/>
          </w:tcPr>
          <w:p w14:paraId="5DA454C5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0454E2A9" w14:textId="767657F6" w:rsidR="00604704" w:rsidRPr="009A10D1" w:rsidRDefault="00604704" w:rsidP="00604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</w:tr>
      <w:tr w:rsidR="00604704" w:rsidRPr="009A10D1" w14:paraId="1E64B4EF" w14:textId="77777777" w:rsidTr="00F305F1">
        <w:tc>
          <w:tcPr>
            <w:tcW w:w="1971" w:type="dxa"/>
          </w:tcPr>
          <w:p w14:paraId="4C36BE9F" w14:textId="77777777" w:rsidR="00604704" w:rsidRPr="009A10D1" w:rsidRDefault="00604704" w:rsidP="006047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6B3BCA9A" w14:textId="56C92D30" w:rsidR="00604704" w:rsidRPr="009A10D1" w:rsidRDefault="00BD0C43" w:rsidP="0060470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6.88</w:t>
            </w:r>
          </w:p>
        </w:tc>
        <w:tc>
          <w:tcPr>
            <w:tcW w:w="170" w:type="dxa"/>
          </w:tcPr>
          <w:p w14:paraId="6FD864E9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A43F4C" w14:textId="4BAB26FA" w:rsidR="00604704" w:rsidRPr="009A10D1" w:rsidRDefault="00604704" w:rsidP="00604704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471D1BCE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29E5FF4C" w14:textId="14DB52A0" w:rsidR="00604704" w:rsidRPr="009A10D1" w:rsidRDefault="00604704" w:rsidP="0060470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771482D3" w14:textId="77777777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2C07578" w14:textId="66D3210C" w:rsidR="00604704" w:rsidRPr="009A10D1" w:rsidRDefault="00604704" w:rsidP="00604704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C6748F1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664946" w14:textId="57DEB9AB" w:rsidR="00604704" w:rsidRPr="009A10D1" w:rsidRDefault="00604704" w:rsidP="00604704">
            <w:pPr>
              <w:tabs>
                <w:tab w:val="decimal" w:pos="45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C15E8DB" w14:textId="77777777" w:rsidR="00604704" w:rsidRPr="009A10D1" w:rsidRDefault="00604704" w:rsidP="0060470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92FF03" w14:textId="25FF9237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554DEDAE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29A41304" w14:textId="3CC669AA" w:rsidR="00604704" w:rsidRPr="009A10D1" w:rsidRDefault="00BD0C43" w:rsidP="0060470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26.26</w:t>
            </w:r>
          </w:p>
        </w:tc>
        <w:tc>
          <w:tcPr>
            <w:tcW w:w="137" w:type="dxa"/>
          </w:tcPr>
          <w:p w14:paraId="167A3C06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6A5D752A" w14:textId="69CC4CFA" w:rsidR="00604704" w:rsidRPr="009A10D1" w:rsidRDefault="00604704" w:rsidP="00604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604704" w:rsidRPr="009A10D1" w14:paraId="497A616D" w14:textId="77777777" w:rsidTr="00F305F1">
        <w:tc>
          <w:tcPr>
            <w:tcW w:w="1971" w:type="dxa"/>
          </w:tcPr>
          <w:p w14:paraId="187E0526" w14:textId="77777777" w:rsidR="00604704" w:rsidRPr="009A10D1" w:rsidRDefault="00604704" w:rsidP="006047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810" w:type="dxa"/>
            <w:vAlign w:val="bottom"/>
          </w:tcPr>
          <w:p w14:paraId="359851DB" w14:textId="73E82763" w:rsidR="00604704" w:rsidRPr="009A10D1" w:rsidRDefault="00604704" w:rsidP="00CE27FD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29.91</w:t>
            </w:r>
            <w:r w:rsidR="00CE27FD"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" w:type="dxa"/>
          </w:tcPr>
          <w:p w14:paraId="2F890A3D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75A8B2C" w14:textId="1CC5B9A2" w:rsidR="00604704" w:rsidRPr="009A10D1" w:rsidRDefault="00604704" w:rsidP="0063610D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68" w:type="dxa"/>
          </w:tcPr>
          <w:p w14:paraId="2799D5A0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B0424CC" w14:textId="0D0A1498" w:rsidR="00604704" w:rsidRPr="009A10D1" w:rsidRDefault="00604704" w:rsidP="0063610D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83</w:t>
            </w:r>
          </w:p>
        </w:tc>
        <w:tc>
          <w:tcPr>
            <w:tcW w:w="160" w:type="dxa"/>
          </w:tcPr>
          <w:p w14:paraId="397B2BDC" w14:textId="77777777" w:rsidR="00604704" w:rsidRPr="009A10D1" w:rsidRDefault="00604704" w:rsidP="00604704">
            <w:pPr>
              <w:tabs>
                <w:tab w:val="decimal" w:pos="648"/>
                <w:tab w:val="decimal" w:pos="795"/>
              </w:tabs>
              <w:spacing w:line="240" w:lineRule="auto"/>
              <w:ind w:left="-90"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A52F45" w14:textId="57C2C295" w:rsidR="00604704" w:rsidRPr="009A10D1" w:rsidRDefault="00604704" w:rsidP="006047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313433C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070E1F" w14:textId="1E83CA00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AB56D04" w14:textId="77777777" w:rsidR="00604704" w:rsidRPr="009A10D1" w:rsidRDefault="00604704" w:rsidP="0060470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241450" w14:textId="4CC96E60" w:rsidR="00604704" w:rsidRPr="009A10D1" w:rsidRDefault="00604704" w:rsidP="001B5C4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5C2BFD14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1E98D510" w14:textId="10E80CF1" w:rsidR="00604704" w:rsidRPr="009A10D1" w:rsidRDefault="00604704" w:rsidP="000C178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7" w:type="dxa"/>
            <w:vAlign w:val="bottom"/>
          </w:tcPr>
          <w:p w14:paraId="683296C2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77CE8968" w14:textId="45A699AC" w:rsidR="00604704" w:rsidRPr="009A10D1" w:rsidRDefault="00604704" w:rsidP="00604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</w:tr>
      <w:tr w:rsidR="00604704" w:rsidRPr="009A10D1" w14:paraId="3D013BDA" w14:textId="77777777" w:rsidTr="00F305F1">
        <w:tc>
          <w:tcPr>
            <w:tcW w:w="1971" w:type="dxa"/>
          </w:tcPr>
          <w:p w14:paraId="76F87C2B" w14:textId="77777777" w:rsidR="00604704" w:rsidRPr="009A10D1" w:rsidRDefault="00604704" w:rsidP="006047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  <w:vAlign w:val="bottom"/>
          </w:tcPr>
          <w:p w14:paraId="35C07B34" w14:textId="5347AC2B" w:rsidR="00604704" w:rsidRPr="009A10D1" w:rsidRDefault="00604704" w:rsidP="0060470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70" w:type="dxa"/>
          </w:tcPr>
          <w:p w14:paraId="34433DDA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A8A45F" w14:textId="49A2D143" w:rsidR="00604704" w:rsidRPr="009A10D1" w:rsidRDefault="00604704" w:rsidP="00604704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6AB6919F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23F1EE0" w14:textId="4DDB1250" w:rsidR="00604704" w:rsidRPr="009A10D1" w:rsidRDefault="00604704" w:rsidP="0060470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6CD2DFD0" w14:textId="77777777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FD7B0B" w14:textId="6D2A9C43" w:rsidR="00604704" w:rsidRPr="009A10D1" w:rsidRDefault="00604704" w:rsidP="00604704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F663F9F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A37C86" w14:textId="6AD3E450" w:rsidR="00604704" w:rsidRPr="009A10D1" w:rsidRDefault="00604704" w:rsidP="0063610D">
            <w:pPr>
              <w:tabs>
                <w:tab w:val="decimal" w:pos="45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AECD847" w14:textId="77777777" w:rsidR="00604704" w:rsidRPr="009A10D1" w:rsidRDefault="00604704" w:rsidP="00604704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B31ED18" w14:textId="13541C13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156173C5" w14:textId="77777777" w:rsidR="00604704" w:rsidRPr="009A10D1" w:rsidRDefault="00604704" w:rsidP="0060470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56A317AE" w14:textId="66EEE20A" w:rsidR="00604704" w:rsidRPr="009A10D1" w:rsidRDefault="00604704" w:rsidP="0060470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(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7" w:type="dxa"/>
            <w:vAlign w:val="bottom"/>
          </w:tcPr>
          <w:p w14:paraId="49D05EDE" w14:textId="77777777" w:rsidR="00604704" w:rsidRPr="009A10D1" w:rsidRDefault="00604704" w:rsidP="0060470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59D434FA" w14:textId="6027F5C5" w:rsidR="00604704" w:rsidRPr="009A10D1" w:rsidRDefault="00604704" w:rsidP="000C1780">
            <w:pPr>
              <w:tabs>
                <w:tab w:val="decimal" w:pos="522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4704" w:rsidRPr="009A10D1" w14:paraId="1C278A6E" w14:textId="77777777" w:rsidTr="00F305F1">
        <w:tc>
          <w:tcPr>
            <w:tcW w:w="1971" w:type="dxa"/>
          </w:tcPr>
          <w:p w14:paraId="06D6E3B0" w14:textId="0FE1FB54" w:rsidR="00604704" w:rsidRPr="009A10D1" w:rsidRDefault="00604704" w:rsidP="006047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7CE9980C" w14:textId="41BCF856" w:rsidR="00604704" w:rsidRPr="009A10D1" w:rsidRDefault="00604704" w:rsidP="0060470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0" w:type="dxa"/>
          </w:tcPr>
          <w:p w14:paraId="287AFEA5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87C434" w14:textId="10032EA0" w:rsidR="00604704" w:rsidRPr="009A10D1" w:rsidRDefault="00604704" w:rsidP="00604704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207EC494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A481265" w14:textId="652071AF" w:rsidR="00604704" w:rsidRPr="009A10D1" w:rsidRDefault="00604704" w:rsidP="0060470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79F6821B" w14:textId="77777777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EA48B6" w14:textId="28B6444E" w:rsidR="00604704" w:rsidRPr="009A10D1" w:rsidRDefault="00604704" w:rsidP="00604704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6F42E2F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09C802A" w14:textId="7367363B" w:rsidR="00604704" w:rsidRPr="009A10D1" w:rsidRDefault="00604704" w:rsidP="0063610D">
            <w:pPr>
              <w:tabs>
                <w:tab w:val="decimal" w:pos="45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EEDAE51" w14:textId="77777777" w:rsidR="00604704" w:rsidRPr="009A10D1" w:rsidRDefault="00604704" w:rsidP="00604704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F4511D9" w14:textId="599863BA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37CA830E" w14:textId="77777777" w:rsidR="00604704" w:rsidRPr="009A10D1" w:rsidRDefault="00604704" w:rsidP="0060470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vAlign w:val="bottom"/>
          </w:tcPr>
          <w:p w14:paraId="6F128607" w14:textId="4636BECC" w:rsidR="00604704" w:rsidRPr="009A10D1" w:rsidRDefault="00604704" w:rsidP="0008311C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34ACA17F" w14:textId="77777777" w:rsidR="00604704" w:rsidRPr="009A10D1" w:rsidRDefault="00604704" w:rsidP="0060470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5DBC4ECA" w14:textId="3D4264FC" w:rsidR="00604704" w:rsidRPr="009A10D1" w:rsidRDefault="00604704" w:rsidP="00604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(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04704" w:rsidRPr="009A10D1" w14:paraId="6326F002" w14:textId="77777777" w:rsidTr="00F305F1">
        <w:tc>
          <w:tcPr>
            <w:tcW w:w="1971" w:type="dxa"/>
          </w:tcPr>
          <w:p w14:paraId="0944F208" w14:textId="6B738786" w:rsidR="00604704" w:rsidRPr="009A10D1" w:rsidRDefault="00604704" w:rsidP="0060470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05CE23" w14:textId="3728FF53" w:rsidR="00604704" w:rsidRPr="009A10D1" w:rsidRDefault="00604704" w:rsidP="0060470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0" w:type="dxa"/>
          </w:tcPr>
          <w:p w14:paraId="3AC1D527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1B1B1A" w14:textId="3AD7DC95" w:rsidR="00604704" w:rsidRPr="009A10D1" w:rsidRDefault="00604704" w:rsidP="00604704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8" w:type="dxa"/>
          </w:tcPr>
          <w:p w14:paraId="5FEB776E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67519FA2" w14:textId="06361A46" w:rsidR="00604704" w:rsidRPr="009A10D1" w:rsidRDefault="00604704" w:rsidP="0060470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166008A" w14:textId="77777777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12F7D30" w14:textId="649A903F" w:rsidR="00604704" w:rsidRPr="009A10D1" w:rsidRDefault="00604704" w:rsidP="00604704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5E23FC1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B49420" w14:textId="189CB028" w:rsidR="00604704" w:rsidRPr="009A10D1" w:rsidRDefault="00604704" w:rsidP="0063610D">
            <w:pPr>
              <w:tabs>
                <w:tab w:val="decimal" w:pos="45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1A359C4" w14:textId="77777777" w:rsidR="00604704" w:rsidRPr="009A10D1" w:rsidRDefault="00604704" w:rsidP="00604704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B796FF" w14:textId="4E1EBE41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68288E40" w14:textId="77777777" w:rsidR="00604704" w:rsidRPr="009A10D1" w:rsidRDefault="00604704" w:rsidP="0060470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76E61061" w14:textId="0C75A7A5" w:rsidR="00604704" w:rsidRPr="009A10D1" w:rsidRDefault="00604704" w:rsidP="0008311C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730F3EFD" w14:textId="77777777" w:rsidR="00604704" w:rsidRPr="009A10D1" w:rsidRDefault="00604704" w:rsidP="00604704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F06387" w14:textId="18AD2B3A" w:rsidR="00604704" w:rsidRPr="009A10D1" w:rsidRDefault="00604704" w:rsidP="00604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04704" w:rsidRPr="009A10D1" w14:paraId="75E25FD9" w14:textId="77777777" w:rsidTr="00F305F1">
        <w:tc>
          <w:tcPr>
            <w:tcW w:w="1971" w:type="dxa"/>
          </w:tcPr>
          <w:p w14:paraId="7361FCA6" w14:textId="060079F4" w:rsidR="00604704" w:rsidRPr="009A10D1" w:rsidRDefault="00604704" w:rsidP="0060470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11266012" w14:textId="1E3651A6" w:rsidR="00604704" w:rsidRPr="009A10D1" w:rsidRDefault="00604704" w:rsidP="0060470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8405E72" w14:textId="3A2A83B4" w:rsidR="00604704" w:rsidRPr="009A10D1" w:rsidRDefault="00BD0C43" w:rsidP="0060470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155.89</w:t>
            </w:r>
          </w:p>
        </w:tc>
        <w:tc>
          <w:tcPr>
            <w:tcW w:w="170" w:type="dxa"/>
          </w:tcPr>
          <w:p w14:paraId="2873EEF7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2A35260" w14:textId="58F83FF2" w:rsidR="00604704" w:rsidRPr="009A10D1" w:rsidRDefault="00604704" w:rsidP="0063610D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265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</w:t>
            </w:r>
          </w:p>
        </w:tc>
        <w:tc>
          <w:tcPr>
            <w:tcW w:w="168" w:type="dxa"/>
            <w:vAlign w:val="bottom"/>
          </w:tcPr>
          <w:p w14:paraId="4E9BDBC8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160484B4" w14:textId="77777777" w:rsidR="00604704" w:rsidRPr="009A10D1" w:rsidRDefault="00604704" w:rsidP="0060470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12A461F6" w14:textId="0D83D810" w:rsidR="00604704" w:rsidRPr="009A10D1" w:rsidRDefault="00604704" w:rsidP="0063610D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83</w:t>
            </w:r>
          </w:p>
        </w:tc>
        <w:tc>
          <w:tcPr>
            <w:tcW w:w="160" w:type="dxa"/>
          </w:tcPr>
          <w:p w14:paraId="064DEF19" w14:textId="77777777" w:rsidR="00604704" w:rsidRPr="009A10D1" w:rsidRDefault="00604704" w:rsidP="006047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B5642" w14:textId="7BB5CB21" w:rsidR="00604704" w:rsidRPr="009A10D1" w:rsidRDefault="00604704" w:rsidP="0063610D">
            <w:pPr>
              <w:tabs>
                <w:tab w:val="decimal" w:pos="414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755.72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1390137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494A" w14:textId="66C4A645" w:rsidR="00604704" w:rsidRPr="009A10D1" w:rsidRDefault="00604704" w:rsidP="0063610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27.87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7385919" w14:textId="77777777" w:rsidR="00604704" w:rsidRPr="009A10D1" w:rsidRDefault="00604704" w:rsidP="0060470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F08C8" w14:textId="1EB2E4CE" w:rsidR="00604704" w:rsidRPr="009A10D1" w:rsidRDefault="00604704" w:rsidP="001B5C42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697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36</w:t>
            </w:r>
          </w:p>
        </w:tc>
        <w:tc>
          <w:tcPr>
            <w:tcW w:w="174" w:type="dxa"/>
            <w:vAlign w:val="bottom"/>
          </w:tcPr>
          <w:p w14:paraId="66C0B313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09A2D89E" w14:textId="28517F0E" w:rsidR="00604704" w:rsidRPr="009A10D1" w:rsidRDefault="00BD0C43" w:rsidP="0060470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27.52</w:t>
            </w:r>
          </w:p>
        </w:tc>
        <w:tc>
          <w:tcPr>
            <w:tcW w:w="137" w:type="dxa"/>
            <w:vAlign w:val="bottom"/>
          </w:tcPr>
          <w:p w14:paraId="475CCA6A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DCE1402" w14:textId="4D039A0A" w:rsidR="00604704" w:rsidRPr="009A10D1" w:rsidRDefault="00604704" w:rsidP="00604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944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</w:p>
        </w:tc>
      </w:tr>
      <w:tr w:rsidR="00604704" w:rsidRPr="009A10D1" w14:paraId="255C680E" w14:textId="77777777" w:rsidTr="00F305F1">
        <w:tc>
          <w:tcPr>
            <w:tcW w:w="1971" w:type="dxa"/>
          </w:tcPr>
          <w:p w14:paraId="7D85D7CC" w14:textId="77777777" w:rsidR="00604704" w:rsidRPr="009A10D1" w:rsidRDefault="00604704" w:rsidP="006047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12B49C02" w14:textId="2B6A7CF4" w:rsidR="00604704" w:rsidRPr="009A10D1" w:rsidRDefault="00507A22" w:rsidP="0060470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23.4</w:t>
            </w:r>
            <w:r w:rsidR="00BD0C43"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70" w:type="dxa"/>
          </w:tcPr>
          <w:p w14:paraId="35D1A59C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CB23F1" w14:textId="5449C329" w:rsidR="00604704" w:rsidRPr="009A10D1" w:rsidRDefault="00507A22" w:rsidP="00604704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7A2EBF52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7F90996" w14:textId="29080106" w:rsidR="00604704" w:rsidRPr="009A10D1" w:rsidRDefault="00507A22" w:rsidP="00604704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0F5B63D" w14:textId="77777777" w:rsidR="00604704" w:rsidRPr="009A10D1" w:rsidRDefault="00604704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6EA6C5" w14:textId="331C0D96" w:rsidR="00604704" w:rsidRPr="009A10D1" w:rsidRDefault="00507A22" w:rsidP="00604704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600C8AE" w14:textId="77777777" w:rsidR="00604704" w:rsidRPr="009A10D1" w:rsidRDefault="00604704" w:rsidP="00604704">
            <w:pPr>
              <w:tabs>
                <w:tab w:val="decimal" w:pos="531"/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1F9175" w14:textId="5641F521" w:rsidR="00604704" w:rsidRPr="009A10D1" w:rsidRDefault="00507A22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11BEB9A" w14:textId="77777777" w:rsidR="00604704" w:rsidRPr="009A10D1" w:rsidRDefault="00604704" w:rsidP="00604704">
            <w:pPr>
              <w:tabs>
                <w:tab w:val="decimal" w:pos="531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2A5255" w14:textId="3B65D153" w:rsidR="00604704" w:rsidRPr="009A10D1" w:rsidRDefault="00507A22" w:rsidP="00604704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7DA5431E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480CD799" w14:textId="08E22AC6" w:rsidR="00604704" w:rsidRPr="009A10D1" w:rsidRDefault="00507A22" w:rsidP="0060470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18.6</w:t>
            </w:r>
            <w:r w:rsidR="00BD0C43"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7" w:type="dxa"/>
          </w:tcPr>
          <w:p w14:paraId="2FB7F29B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3EE2FEF9" w14:textId="0DEA908A" w:rsidR="00604704" w:rsidRPr="009A10D1" w:rsidRDefault="00507A22" w:rsidP="00604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42.0</w:t>
            </w:r>
            <w:r w:rsidR="00BD0C43"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507A22" w:rsidRPr="009A10D1" w14:paraId="63CA4086" w14:textId="77777777" w:rsidTr="00F305F1">
        <w:tc>
          <w:tcPr>
            <w:tcW w:w="1971" w:type="dxa"/>
          </w:tcPr>
          <w:p w14:paraId="625F101C" w14:textId="0957CBC3" w:rsidR="00507A22" w:rsidRPr="009A10D1" w:rsidRDefault="00507A22" w:rsidP="00507A2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810" w:type="dxa"/>
            <w:vAlign w:val="bottom"/>
          </w:tcPr>
          <w:p w14:paraId="73F9F99B" w14:textId="24D98873" w:rsidR="00507A22" w:rsidRPr="009A10D1" w:rsidRDefault="00507A22" w:rsidP="00507A22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29.96</w:t>
            </w:r>
          </w:p>
        </w:tc>
        <w:tc>
          <w:tcPr>
            <w:tcW w:w="170" w:type="dxa"/>
          </w:tcPr>
          <w:p w14:paraId="57E99DAD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52E51E" w14:textId="2465122F" w:rsidR="00507A22" w:rsidRPr="009A10D1" w:rsidRDefault="00507A22" w:rsidP="00507A22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5F2C7F9F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02C2EB26" w14:textId="1D33CBDD" w:rsidR="00507A22" w:rsidRPr="009A10D1" w:rsidRDefault="00507A22" w:rsidP="00507A22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7ECB4FB5" w14:textId="77777777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28DACA" w14:textId="67209900" w:rsidR="00507A22" w:rsidRPr="009A10D1" w:rsidRDefault="00507A22" w:rsidP="00507A22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F5E6407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3048EC" w14:textId="689A8C49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E6A3A30" w14:textId="77777777" w:rsidR="00507A22" w:rsidRPr="009A10D1" w:rsidRDefault="00507A22" w:rsidP="00507A22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46FC9C" w14:textId="0C04ACF5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6A55B6D9" w14:textId="77777777" w:rsidR="00507A22" w:rsidRPr="009A10D1" w:rsidRDefault="00507A22" w:rsidP="00507A22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75549C4A" w14:textId="6A13C2B6" w:rsidR="00507A22" w:rsidRPr="009A10D1" w:rsidRDefault="00507A22" w:rsidP="00507A2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(29.96)</w:t>
            </w:r>
          </w:p>
        </w:tc>
        <w:tc>
          <w:tcPr>
            <w:tcW w:w="137" w:type="dxa"/>
            <w:vAlign w:val="bottom"/>
          </w:tcPr>
          <w:p w14:paraId="49FCAD95" w14:textId="77777777" w:rsidR="00507A22" w:rsidRPr="009A10D1" w:rsidRDefault="00507A22" w:rsidP="00507A22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7D9BF9C7" w14:textId="675F3DEC" w:rsidR="00507A22" w:rsidRPr="009A10D1" w:rsidRDefault="00507A22" w:rsidP="00507A22">
            <w:pPr>
              <w:tabs>
                <w:tab w:val="decimal" w:pos="54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A22" w:rsidRPr="009A10D1" w14:paraId="7D13FCD2" w14:textId="77777777" w:rsidTr="00F305F1">
        <w:tc>
          <w:tcPr>
            <w:tcW w:w="1971" w:type="dxa"/>
          </w:tcPr>
          <w:p w14:paraId="385BD86D" w14:textId="43A132E7" w:rsidR="00507A22" w:rsidRPr="009A10D1" w:rsidRDefault="00507A22" w:rsidP="00507A2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368A9C0C" w14:textId="12051736" w:rsidR="00507A22" w:rsidRPr="009A10D1" w:rsidRDefault="00507A22" w:rsidP="00507A22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(0.25)</w:t>
            </w:r>
          </w:p>
        </w:tc>
        <w:tc>
          <w:tcPr>
            <w:tcW w:w="170" w:type="dxa"/>
          </w:tcPr>
          <w:p w14:paraId="7E915903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10D46F" w14:textId="2A6BDDB7" w:rsidR="00507A22" w:rsidRPr="009A10D1" w:rsidRDefault="00507A22" w:rsidP="00507A22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05B2620C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276810EC" w14:textId="07257D7E" w:rsidR="00507A22" w:rsidRPr="009A10D1" w:rsidRDefault="00507A22" w:rsidP="00507A22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5E5DE7CD" w14:textId="77777777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929AE8" w14:textId="444BED3E" w:rsidR="00507A22" w:rsidRPr="009A10D1" w:rsidRDefault="00507A22" w:rsidP="00507A22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A4DA4A7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B2637F" w14:textId="2FD92C48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99FEE42" w14:textId="77777777" w:rsidR="00507A22" w:rsidRPr="009A10D1" w:rsidRDefault="00507A22" w:rsidP="00507A22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841BC3" w14:textId="398487F2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0229F41E" w14:textId="77777777" w:rsidR="00507A22" w:rsidRPr="009A10D1" w:rsidRDefault="00507A22" w:rsidP="00507A22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1E86C212" w14:textId="41723F17" w:rsidR="00507A22" w:rsidRPr="009A10D1" w:rsidRDefault="00507A22" w:rsidP="0008311C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32CFF599" w14:textId="77777777" w:rsidR="00507A22" w:rsidRPr="009A10D1" w:rsidRDefault="00507A22" w:rsidP="00507A22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6F0DBCE1" w14:textId="7062C7B7" w:rsidR="00507A22" w:rsidRPr="009A10D1" w:rsidRDefault="00507A22" w:rsidP="00507A2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(0.25)</w:t>
            </w:r>
          </w:p>
        </w:tc>
      </w:tr>
      <w:tr w:rsidR="00507A22" w:rsidRPr="009A10D1" w14:paraId="40051A2D" w14:textId="77777777" w:rsidTr="00F305F1">
        <w:tc>
          <w:tcPr>
            <w:tcW w:w="1971" w:type="dxa"/>
          </w:tcPr>
          <w:p w14:paraId="0B9DD3C1" w14:textId="2D0D3816" w:rsidR="00507A22" w:rsidRPr="009A10D1" w:rsidRDefault="00507A22" w:rsidP="00507A22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0D1464A" w14:textId="094E4815" w:rsidR="00507A22" w:rsidRPr="009A10D1" w:rsidRDefault="00507A22" w:rsidP="00507A22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(0.01)</w:t>
            </w:r>
          </w:p>
        </w:tc>
        <w:tc>
          <w:tcPr>
            <w:tcW w:w="170" w:type="dxa"/>
          </w:tcPr>
          <w:p w14:paraId="3782610C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D1CCDF" w14:textId="2C6014D3" w:rsidR="00507A22" w:rsidRPr="009A10D1" w:rsidRDefault="00507A22" w:rsidP="00507A22">
            <w:pPr>
              <w:tabs>
                <w:tab w:val="decimal" w:pos="403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4EAD53BD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13DD895E" w14:textId="7D0BA82F" w:rsidR="00507A22" w:rsidRPr="009A10D1" w:rsidRDefault="00507A22" w:rsidP="00507A22">
            <w:pPr>
              <w:tabs>
                <w:tab w:val="decimal" w:pos="32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051960E1" w14:textId="77777777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A72537F" w14:textId="4340027E" w:rsidR="00507A22" w:rsidRPr="009A10D1" w:rsidRDefault="00507A22" w:rsidP="00507A22">
            <w:pPr>
              <w:tabs>
                <w:tab w:val="decimal" w:pos="49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EFA272C" w14:textId="77777777" w:rsidR="00507A22" w:rsidRPr="009A10D1" w:rsidRDefault="00507A22" w:rsidP="00507A22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BD9C60" w14:textId="09AC7983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E24DD1A" w14:textId="77777777" w:rsidR="00507A22" w:rsidRPr="009A10D1" w:rsidRDefault="00507A22" w:rsidP="00507A22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42FA33" w14:textId="38BE52FC" w:rsidR="00507A22" w:rsidRPr="009A10D1" w:rsidRDefault="00507A22" w:rsidP="00507A22">
            <w:pPr>
              <w:tabs>
                <w:tab w:val="decimal" w:pos="47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1F854282" w14:textId="77777777" w:rsidR="00507A22" w:rsidRPr="009A10D1" w:rsidRDefault="00507A22" w:rsidP="00507A22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56552FBF" w14:textId="3621461C" w:rsidR="00507A22" w:rsidRPr="009A10D1" w:rsidRDefault="00507A22" w:rsidP="00507A2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(2.68)</w:t>
            </w:r>
          </w:p>
        </w:tc>
        <w:tc>
          <w:tcPr>
            <w:tcW w:w="137" w:type="dxa"/>
            <w:vAlign w:val="bottom"/>
          </w:tcPr>
          <w:p w14:paraId="1D1586E9" w14:textId="77777777" w:rsidR="00507A22" w:rsidRPr="009A10D1" w:rsidRDefault="00507A22" w:rsidP="00507A22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5DE547EC" w14:textId="27215326" w:rsidR="00507A22" w:rsidRPr="009A10D1" w:rsidRDefault="00507A22" w:rsidP="000D7B5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(2.69)</w:t>
            </w:r>
          </w:p>
        </w:tc>
      </w:tr>
      <w:tr w:rsidR="00604704" w:rsidRPr="009A10D1" w14:paraId="5EE68B76" w14:textId="77777777" w:rsidTr="00F305F1">
        <w:tc>
          <w:tcPr>
            <w:tcW w:w="1971" w:type="dxa"/>
          </w:tcPr>
          <w:p w14:paraId="1ECA0A57" w14:textId="0DE75BC1" w:rsidR="00604704" w:rsidRPr="009A10D1" w:rsidRDefault="00604704" w:rsidP="0060470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="00BE64AE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B64DA" w14:textId="6216C1B1" w:rsidR="00604704" w:rsidRPr="009A10D1" w:rsidRDefault="00507A22" w:rsidP="00604704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.0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0" w:type="dxa"/>
          </w:tcPr>
          <w:p w14:paraId="1258D059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8EF1" w14:textId="2579B74F" w:rsidR="00604704" w:rsidRPr="009A10D1" w:rsidRDefault="00507A22" w:rsidP="0063610D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265.72</w:t>
            </w:r>
          </w:p>
        </w:tc>
        <w:tc>
          <w:tcPr>
            <w:tcW w:w="168" w:type="dxa"/>
            <w:vAlign w:val="bottom"/>
          </w:tcPr>
          <w:p w14:paraId="78A19E9F" w14:textId="77777777" w:rsidR="00604704" w:rsidRPr="009A10D1" w:rsidRDefault="00604704" w:rsidP="0063610D">
            <w:pPr>
              <w:tabs>
                <w:tab w:val="decimal" w:pos="312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4D0A1777" w14:textId="3BA1C8FF" w:rsidR="00604704" w:rsidRPr="009A10D1" w:rsidRDefault="00507A22" w:rsidP="0063610D">
            <w:pPr>
              <w:tabs>
                <w:tab w:val="decimal" w:pos="228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14.83</w:t>
            </w:r>
          </w:p>
        </w:tc>
        <w:tc>
          <w:tcPr>
            <w:tcW w:w="160" w:type="dxa"/>
          </w:tcPr>
          <w:p w14:paraId="3D4C9B62" w14:textId="77777777" w:rsidR="00604704" w:rsidRPr="009A10D1" w:rsidRDefault="00604704" w:rsidP="0060470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F2954" w14:textId="4C1BD99D" w:rsidR="00604704" w:rsidRPr="009A10D1" w:rsidRDefault="00507A22" w:rsidP="0063610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755.72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6F16730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07708" w14:textId="6B38AC1F" w:rsidR="00604704" w:rsidRPr="009A10D1" w:rsidRDefault="00507A22" w:rsidP="0063610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27.87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0B3122C" w14:textId="77777777" w:rsidR="00604704" w:rsidRPr="009A10D1" w:rsidRDefault="00604704" w:rsidP="00604704">
            <w:pPr>
              <w:tabs>
                <w:tab w:val="decimal" w:pos="792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CF887" w14:textId="4957038E" w:rsidR="00604704" w:rsidRPr="009A10D1" w:rsidRDefault="00507A22" w:rsidP="00604704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3,697.36</w:t>
            </w:r>
          </w:p>
        </w:tc>
        <w:tc>
          <w:tcPr>
            <w:tcW w:w="174" w:type="dxa"/>
            <w:vAlign w:val="bottom"/>
          </w:tcPr>
          <w:p w14:paraId="42672504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3D95B" w14:textId="563442DA" w:rsidR="00604704" w:rsidRPr="009A10D1" w:rsidRDefault="00507A22" w:rsidP="0060470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.5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37" w:type="dxa"/>
            <w:vAlign w:val="bottom"/>
          </w:tcPr>
          <w:p w14:paraId="50B635CC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AC6B8" w14:textId="3EEEE43E" w:rsidR="00604704" w:rsidRPr="009A10D1" w:rsidRDefault="00507A22" w:rsidP="00604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4,984.0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604704" w:rsidRPr="009A10D1" w14:paraId="4E36EB72" w14:textId="77777777" w:rsidTr="00F305F1">
        <w:tc>
          <w:tcPr>
            <w:tcW w:w="3761" w:type="dxa"/>
            <w:gridSpan w:val="4"/>
          </w:tcPr>
          <w:p w14:paraId="59B0A8BF" w14:textId="72690EF0" w:rsidR="00604704" w:rsidRPr="009A10D1" w:rsidRDefault="00604704" w:rsidP="006047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68" w:type="dxa"/>
          </w:tcPr>
          <w:p w14:paraId="6946959B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</w:tcPr>
          <w:p w14:paraId="7D317BEC" w14:textId="77777777" w:rsidR="00604704" w:rsidRPr="009A10D1" w:rsidRDefault="00604704" w:rsidP="00604704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2F0F2161" w14:textId="77777777" w:rsidR="00604704" w:rsidRPr="009A10D1" w:rsidRDefault="00604704" w:rsidP="00604704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E63C91" w14:textId="1D505D11" w:rsidR="00604704" w:rsidRPr="009A10D1" w:rsidRDefault="00604704" w:rsidP="00604704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2AE57AC" w14:textId="77777777" w:rsidR="00604704" w:rsidRPr="009A10D1" w:rsidRDefault="00604704" w:rsidP="00604704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6648E3" w14:textId="77777777" w:rsidR="00604704" w:rsidRPr="009A10D1" w:rsidRDefault="00604704" w:rsidP="00604704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006F96B" w14:textId="77777777" w:rsidR="00604704" w:rsidRPr="009A10D1" w:rsidRDefault="00604704" w:rsidP="00604704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9B4641" w14:textId="77777777" w:rsidR="00604704" w:rsidRPr="009A10D1" w:rsidRDefault="00604704" w:rsidP="00604704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5DE2F0EC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6641683F" w14:textId="77777777" w:rsidR="00604704" w:rsidRPr="009A10D1" w:rsidRDefault="00604704" w:rsidP="00604704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64922E8" w14:textId="77777777" w:rsidR="00604704" w:rsidRPr="009A10D1" w:rsidRDefault="00604704" w:rsidP="00604704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6ECD1F4E" w14:textId="77777777" w:rsidR="00604704" w:rsidRPr="009A10D1" w:rsidRDefault="00604704" w:rsidP="00604704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389D" w:rsidRPr="009A10D1" w14:paraId="53E42BF3" w14:textId="77777777" w:rsidTr="00F305F1">
        <w:tc>
          <w:tcPr>
            <w:tcW w:w="1971" w:type="dxa"/>
          </w:tcPr>
          <w:p w14:paraId="2BF354D9" w14:textId="7D131008" w:rsidR="0037389D" w:rsidRPr="009A10D1" w:rsidRDefault="0037389D" w:rsidP="0037389D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  <w:vAlign w:val="bottom"/>
          </w:tcPr>
          <w:p w14:paraId="310AD9E8" w14:textId="62FA9B74" w:rsidR="0037389D" w:rsidRPr="009A10D1" w:rsidRDefault="0037389D" w:rsidP="0037389D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78.08</w:t>
            </w:r>
          </w:p>
        </w:tc>
        <w:tc>
          <w:tcPr>
            <w:tcW w:w="170" w:type="dxa"/>
          </w:tcPr>
          <w:p w14:paraId="0856614B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DF1CB6" w14:textId="77777777" w:rsidR="0037389D" w:rsidRPr="009A10D1" w:rsidRDefault="0037389D" w:rsidP="000D7B59">
            <w:pPr>
              <w:tabs>
                <w:tab w:val="decimal" w:pos="58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  <w:vAlign w:val="bottom"/>
          </w:tcPr>
          <w:p w14:paraId="2E5D613D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404ABB2E" w14:textId="258A07B1" w:rsidR="0037389D" w:rsidRPr="009A10D1" w:rsidRDefault="0037389D" w:rsidP="000D7B59">
            <w:pPr>
              <w:tabs>
                <w:tab w:val="decimal" w:pos="40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06322EA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682306" w14:textId="5C93A0B1" w:rsidR="0037389D" w:rsidRPr="009A10D1" w:rsidRDefault="0037389D" w:rsidP="0037389D">
            <w:pPr>
              <w:tabs>
                <w:tab w:val="decimal" w:pos="6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83</w:t>
            </w:r>
          </w:p>
        </w:tc>
        <w:tc>
          <w:tcPr>
            <w:tcW w:w="138" w:type="dxa"/>
            <w:shd w:val="clear" w:color="auto" w:fill="auto"/>
          </w:tcPr>
          <w:p w14:paraId="69146A0E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3582DC" w14:textId="07EF1FA4" w:rsidR="0037389D" w:rsidRPr="009A10D1" w:rsidRDefault="0037389D" w:rsidP="0037389D">
            <w:pPr>
              <w:tabs>
                <w:tab w:val="decimal" w:pos="64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86</w:t>
            </w:r>
          </w:p>
        </w:tc>
        <w:tc>
          <w:tcPr>
            <w:tcW w:w="138" w:type="dxa"/>
            <w:shd w:val="clear" w:color="auto" w:fill="auto"/>
          </w:tcPr>
          <w:p w14:paraId="52EA21B7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1C439E" w14:textId="25790C4A" w:rsidR="0037389D" w:rsidRPr="009A10D1" w:rsidRDefault="0037389D" w:rsidP="0037389D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174" w:type="dxa"/>
          </w:tcPr>
          <w:p w14:paraId="065AF1F3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14:paraId="6A0099F8" w14:textId="193F6F1B" w:rsidR="0037389D" w:rsidRPr="009A10D1" w:rsidRDefault="0037389D" w:rsidP="0037389D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41F9CC1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vAlign w:val="bottom"/>
          </w:tcPr>
          <w:p w14:paraId="3BCD73E7" w14:textId="10A71481" w:rsidR="0037389D" w:rsidRPr="009A10D1" w:rsidRDefault="0037389D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</w:p>
        </w:tc>
      </w:tr>
      <w:tr w:rsidR="0037389D" w:rsidRPr="009A10D1" w14:paraId="41C29DC0" w14:textId="77777777" w:rsidTr="00F305F1">
        <w:tc>
          <w:tcPr>
            <w:tcW w:w="1971" w:type="dxa"/>
          </w:tcPr>
          <w:p w14:paraId="7376EA9B" w14:textId="0A9B827A" w:rsidR="0037389D" w:rsidRPr="009A10D1" w:rsidRDefault="0037389D" w:rsidP="0037389D">
            <w:pPr>
              <w:spacing w:line="240" w:lineRule="auto"/>
              <w:ind w:right="-11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A10D1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9A10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4133AA4" w14:textId="4073B146" w:rsidR="0037389D" w:rsidRPr="009A10D1" w:rsidRDefault="0037389D" w:rsidP="0037389D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70" w:type="dxa"/>
          </w:tcPr>
          <w:p w14:paraId="60BD62A5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7E2F34" w14:textId="7E324EE6" w:rsidR="0037389D" w:rsidRPr="009A10D1" w:rsidRDefault="0037389D" w:rsidP="000D7B59">
            <w:pPr>
              <w:tabs>
                <w:tab w:val="decimal" w:pos="49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68" w:type="dxa"/>
          </w:tcPr>
          <w:p w14:paraId="6FE5C0DE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0938632D" w14:textId="6F3EDEA4" w:rsidR="0037389D" w:rsidRPr="009A10D1" w:rsidRDefault="0037389D" w:rsidP="0037389D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</w:t>
            </w:r>
          </w:p>
        </w:tc>
        <w:tc>
          <w:tcPr>
            <w:tcW w:w="160" w:type="dxa"/>
          </w:tcPr>
          <w:p w14:paraId="33CE0FAE" w14:textId="77777777" w:rsidR="0037389D" w:rsidRPr="009A10D1" w:rsidRDefault="0037389D" w:rsidP="0037389D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2502D4" w14:textId="6ED18BD1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38" w:type="dxa"/>
            <w:shd w:val="clear" w:color="auto" w:fill="auto"/>
          </w:tcPr>
          <w:p w14:paraId="12EA545D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2B322FD" w14:textId="7682F314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</w:p>
        </w:tc>
        <w:tc>
          <w:tcPr>
            <w:tcW w:w="138" w:type="dxa"/>
            <w:shd w:val="clear" w:color="auto" w:fill="auto"/>
          </w:tcPr>
          <w:p w14:paraId="6D522E61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CA43B7" w14:textId="55F7C73D" w:rsidR="0037389D" w:rsidRPr="009A10D1" w:rsidRDefault="0037389D" w:rsidP="0037389D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74" w:type="dxa"/>
          </w:tcPr>
          <w:p w14:paraId="5E947C59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1735D5E" w14:textId="1C81F32F" w:rsidR="0037389D" w:rsidRPr="009A10D1" w:rsidRDefault="0037389D" w:rsidP="0037389D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1D19C5D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16884FD" w14:textId="7F721E12" w:rsidR="0037389D" w:rsidRPr="009A10D1" w:rsidRDefault="0037389D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</w:t>
            </w:r>
          </w:p>
        </w:tc>
      </w:tr>
      <w:tr w:rsidR="00164623" w:rsidRPr="009A10D1" w14:paraId="67284E19" w14:textId="77777777" w:rsidTr="00F305F1">
        <w:tc>
          <w:tcPr>
            <w:tcW w:w="1971" w:type="dxa"/>
          </w:tcPr>
          <w:p w14:paraId="622A9F4C" w14:textId="77777777" w:rsidR="00164623" w:rsidRPr="009A10D1" w:rsidRDefault="00164623" w:rsidP="00164623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810" w:type="dxa"/>
            <w:vAlign w:val="bottom"/>
          </w:tcPr>
          <w:p w14:paraId="182E0A91" w14:textId="77EB98A0" w:rsidR="00164623" w:rsidRPr="009A10D1" w:rsidRDefault="00164623" w:rsidP="00164623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70" w:type="dxa"/>
          </w:tcPr>
          <w:p w14:paraId="39581BFE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36A569" w14:textId="73103B42" w:rsidR="00164623" w:rsidRPr="009A10D1" w:rsidRDefault="00164623" w:rsidP="00164623">
            <w:pPr>
              <w:tabs>
                <w:tab w:val="decimal" w:pos="58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3F746138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113C62DC" w14:textId="2F2E0D2F" w:rsidR="00164623" w:rsidRPr="009A10D1" w:rsidRDefault="00164623" w:rsidP="00164623">
            <w:pPr>
              <w:tabs>
                <w:tab w:val="decimal" w:pos="40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3A2193BA" w14:textId="77777777" w:rsidR="00164623" w:rsidRPr="009A10D1" w:rsidRDefault="00164623" w:rsidP="00164623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C28465" w14:textId="5AA00D4D" w:rsidR="00164623" w:rsidRPr="009A10D1" w:rsidRDefault="00164623" w:rsidP="00615FC8">
            <w:pPr>
              <w:tabs>
                <w:tab w:val="decimal" w:pos="63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75E1BD7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05ED867" w14:textId="6A3FBB8A" w:rsidR="00164623" w:rsidRPr="009A10D1" w:rsidRDefault="00164623" w:rsidP="00164623">
            <w:pPr>
              <w:tabs>
                <w:tab w:val="decimal" w:pos="5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138" w:type="dxa"/>
            <w:shd w:val="clear" w:color="auto" w:fill="auto"/>
          </w:tcPr>
          <w:p w14:paraId="41A0C454" w14:textId="77777777" w:rsidR="00164623" w:rsidRPr="009A10D1" w:rsidRDefault="00164623" w:rsidP="00164623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98AD58" w14:textId="25F8F6F2" w:rsidR="00164623" w:rsidRPr="009A10D1" w:rsidRDefault="00164623" w:rsidP="00164623">
            <w:pPr>
              <w:tabs>
                <w:tab w:val="decimal" w:pos="492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74" w:type="dxa"/>
          </w:tcPr>
          <w:p w14:paraId="2F3EF936" w14:textId="77777777" w:rsidR="00164623" w:rsidRPr="009A10D1" w:rsidRDefault="00164623" w:rsidP="0016462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1DEB6A34" w14:textId="6A501BDC" w:rsidR="00164623" w:rsidRPr="009A10D1" w:rsidRDefault="00164623" w:rsidP="00164623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6B5621B5" w14:textId="77777777" w:rsidR="00164623" w:rsidRPr="009A10D1" w:rsidRDefault="00164623" w:rsidP="0016462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62580E45" w14:textId="0A2D6491" w:rsidR="00164623" w:rsidRPr="009A10D1" w:rsidRDefault="00164623" w:rsidP="0016462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</w:t>
            </w:r>
          </w:p>
        </w:tc>
      </w:tr>
      <w:tr w:rsidR="00164623" w:rsidRPr="009A10D1" w14:paraId="67171626" w14:textId="77777777" w:rsidTr="00F305F1">
        <w:tc>
          <w:tcPr>
            <w:tcW w:w="1971" w:type="dxa"/>
          </w:tcPr>
          <w:p w14:paraId="66024328" w14:textId="0B8EF165" w:rsidR="00164623" w:rsidRPr="009A10D1" w:rsidRDefault="00164623" w:rsidP="00164623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7FD73BBB" w14:textId="0A77C3F4" w:rsidR="00164623" w:rsidRPr="009A10D1" w:rsidRDefault="00164623" w:rsidP="00164623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(0.79)</w:t>
            </w:r>
          </w:p>
        </w:tc>
        <w:tc>
          <w:tcPr>
            <w:tcW w:w="170" w:type="dxa"/>
          </w:tcPr>
          <w:p w14:paraId="7F1B6BD7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05217F" w14:textId="2FA520BD" w:rsidR="00164623" w:rsidRPr="009A10D1" w:rsidRDefault="00164623" w:rsidP="00164623">
            <w:pPr>
              <w:tabs>
                <w:tab w:val="decimal" w:pos="58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11E2F1DC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4A654DE7" w14:textId="6CE5B5DE" w:rsidR="00164623" w:rsidRPr="009A10D1" w:rsidRDefault="00164623" w:rsidP="00164623">
            <w:pPr>
              <w:tabs>
                <w:tab w:val="decimal" w:pos="40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2B6A6D9D" w14:textId="77777777" w:rsidR="00164623" w:rsidRPr="009A10D1" w:rsidRDefault="00164623" w:rsidP="00164623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FBD995" w14:textId="1A7AF582" w:rsidR="00164623" w:rsidRPr="009A10D1" w:rsidRDefault="00164623" w:rsidP="00615FC8">
            <w:pPr>
              <w:tabs>
                <w:tab w:val="decimal" w:pos="63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4D6EFC9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9D6DF" w14:textId="7AABB264" w:rsidR="00164623" w:rsidRPr="009A10D1" w:rsidRDefault="00164623" w:rsidP="00164623">
            <w:pPr>
              <w:tabs>
                <w:tab w:val="decimal" w:pos="5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8751594" w14:textId="77777777" w:rsidR="00164623" w:rsidRPr="009A10D1" w:rsidRDefault="00164623" w:rsidP="00164623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C9D689" w14:textId="27E79CDE" w:rsidR="00164623" w:rsidRPr="009A10D1" w:rsidRDefault="00164623" w:rsidP="00164623">
            <w:pPr>
              <w:tabs>
                <w:tab w:val="decimal" w:pos="492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603824B4" w14:textId="77777777" w:rsidR="00164623" w:rsidRPr="009A10D1" w:rsidRDefault="00164623" w:rsidP="0016462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64E4EC8C" w14:textId="7B79B1E8" w:rsidR="00164623" w:rsidRPr="009A10D1" w:rsidRDefault="00164623" w:rsidP="00164623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3D53AAEC" w14:textId="77777777" w:rsidR="00164623" w:rsidRPr="009A10D1" w:rsidRDefault="00164623" w:rsidP="0016462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4DD1076F" w14:textId="06AB1981" w:rsidR="00164623" w:rsidRPr="009A10D1" w:rsidRDefault="00164623" w:rsidP="0016462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64623" w:rsidRPr="009A10D1" w14:paraId="7C622A46" w14:textId="77777777" w:rsidTr="00F305F1">
        <w:tc>
          <w:tcPr>
            <w:tcW w:w="1971" w:type="dxa"/>
          </w:tcPr>
          <w:p w14:paraId="679EED40" w14:textId="05CF765A" w:rsidR="00164623" w:rsidRPr="009A10D1" w:rsidRDefault="00164623" w:rsidP="00164623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008D63" w14:textId="6CFE2607" w:rsidR="00164623" w:rsidRPr="009A10D1" w:rsidRDefault="00164623" w:rsidP="00164623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0" w:type="dxa"/>
          </w:tcPr>
          <w:p w14:paraId="4B3CEBCD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2EF355" w14:textId="6D05D546" w:rsidR="00164623" w:rsidRPr="009A10D1" w:rsidRDefault="00164623" w:rsidP="00164623">
            <w:pPr>
              <w:tabs>
                <w:tab w:val="decimal" w:pos="58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5339F83E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71F53FCE" w14:textId="13D3CCA7" w:rsidR="00164623" w:rsidRPr="009A10D1" w:rsidRDefault="00164623" w:rsidP="00164623">
            <w:pPr>
              <w:tabs>
                <w:tab w:val="decimal" w:pos="40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689DC781" w14:textId="77777777" w:rsidR="00164623" w:rsidRPr="009A10D1" w:rsidRDefault="00164623" w:rsidP="00164623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FBA1DE" w14:textId="19349CC6" w:rsidR="00164623" w:rsidRPr="009A10D1" w:rsidRDefault="00164623" w:rsidP="00615FC8">
            <w:pPr>
              <w:tabs>
                <w:tab w:val="decimal" w:pos="63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B7D7ABE" w14:textId="77777777" w:rsidR="00164623" w:rsidRPr="009A10D1" w:rsidRDefault="00164623" w:rsidP="00164623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DAB498" w14:textId="35698E2E" w:rsidR="00164623" w:rsidRPr="009A10D1" w:rsidRDefault="00164623" w:rsidP="00164623">
            <w:pPr>
              <w:tabs>
                <w:tab w:val="decimal" w:pos="5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38" w:type="dxa"/>
            <w:shd w:val="clear" w:color="auto" w:fill="auto"/>
          </w:tcPr>
          <w:p w14:paraId="1C4F28CD" w14:textId="77777777" w:rsidR="00164623" w:rsidRPr="009A10D1" w:rsidRDefault="00164623" w:rsidP="00164623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DD046F" w14:textId="2D805DFE" w:rsidR="00164623" w:rsidRPr="009A10D1" w:rsidRDefault="00164623" w:rsidP="00164623">
            <w:pPr>
              <w:tabs>
                <w:tab w:val="decimal" w:pos="492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74" w:type="dxa"/>
          </w:tcPr>
          <w:p w14:paraId="70FFE67F" w14:textId="77777777" w:rsidR="00164623" w:rsidRPr="009A10D1" w:rsidRDefault="00164623" w:rsidP="0016462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243A7D9D" w14:textId="30A2A69A" w:rsidR="00164623" w:rsidRPr="009A10D1" w:rsidRDefault="00164623" w:rsidP="00164623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72F1C407" w14:textId="77777777" w:rsidR="00164623" w:rsidRPr="009A10D1" w:rsidRDefault="00164623" w:rsidP="00164623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FA3222" w14:textId="6ADE26CD" w:rsidR="00164623" w:rsidRPr="009A10D1" w:rsidRDefault="00164623" w:rsidP="00164623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7389D" w:rsidRPr="009A10D1" w14:paraId="0488088E" w14:textId="77777777" w:rsidTr="00F305F1">
        <w:tc>
          <w:tcPr>
            <w:tcW w:w="1971" w:type="dxa"/>
          </w:tcPr>
          <w:p w14:paraId="6BAC5D94" w14:textId="429B0095" w:rsidR="0037389D" w:rsidRPr="009A10D1" w:rsidRDefault="0037389D" w:rsidP="0037389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="00BE64AE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187A47DE" w14:textId="6A2C56D5" w:rsidR="0037389D" w:rsidRPr="009A10D1" w:rsidRDefault="0037389D" w:rsidP="0037389D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ตุลาคม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="00BE64AE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623E0DF" w14:textId="6CAA2AC9" w:rsidR="0037389D" w:rsidRPr="009A10D1" w:rsidRDefault="0037389D" w:rsidP="0037389D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07.48</w:t>
            </w:r>
          </w:p>
        </w:tc>
        <w:tc>
          <w:tcPr>
            <w:tcW w:w="170" w:type="dxa"/>
          </w:tcPr>
          <w:p w14:paraId="4976A0F4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0B8C37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67099797" w14:textId="7C653E14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27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62</w:t>
            </w:r>
          </w:p>
        </w:tc>
        <w:tc>
          <w:tcPr>
            <w:tcW w:w="168" w:type="dxa"/>
          </w:tcPr>
          <w:p w14:paraId="76096BB8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5CFBA6EC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62767950" w14:textId="3715DE3D" w:rsidR="0037389D" w:rsidRPr="009A10D1" w:rsidRDefault="0037389D" w:rsidP="000D7B59">
            <w:pPr>
              <w:tabs>
                <w:tab w:val="decimal" w:pos="498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01</w:t>
            </w:r>
          </w:p>
        </w:tc>
        <w:tc>
          <w:tcPr>
            <w:tcW w:w="160" w:type="dxa"/>
          </w:tcPr>
          <w:p w14:paraId="7618DB7C" w14:textId="77777777" w:rsidR="0037389D" w:rsidRPr="009A10D1" w:rsidRDefault="0037389D" w:rsidP="0037389D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836729C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32A913B1" w14:textId="3D3F80A1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214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138" w:type="dxa"/>
            <w:shd w:val="clear" w:color="auto" w:fill="auto"/>
          </w:tcPr>
          <w:p w14:paraId="1B6539A8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B420217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15619908" w14:textId="6BD7A781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</w:t>
            </w:r>
          </w:p>
        </w:tc>
        <w:tc>
          <w:tcPr>
            <w:tcW w:w="138" w:type="dxa"/>
            <w:shd w:val="clear" w:color="auto" w:fill="auto"/>
          </w:tcPr>
          <w:p w14:paraId="5C3887D2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D51203" w14:textId="77777777" w:rsidR="0037389D" w:rsidRPr="009A10D1" w:rsidRDefault="0037389D" w:rsidP="0037389D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7FBF5ACD" w14:textId="3E56FA82" w:rsidR="0037389D" w:rsidRPr="009A10D1" w:rsidRDefault="0037389D" w:rsidP="0037389D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367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37</w:t>
            </w:r>
          </w:p>
        </w:tc>
        <w:tc>
          <w:tcPr>
            <w:tcW w:w="174" w:type="dxa"/>
          </w:tcPr>
          <w:p w14:paraId="6B0B70AB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30EE3640" w14:textId="01315E27" w:rsidR="0037389D" w:rsidRPr="009A10D1" w:rsidRDefault="0037389D" w:rsidP="0037389D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DA3FEE8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6D2F6" w14:textId="34A74462" w:rsidR="0037389D" w:rsidRPr="009A10D1" w:rsidRDefault="0037389D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720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84</w:t>
            </w:r>
          </w:p>
        </w:tc>
      </w:tr>
      <w:tr w:rsidR="0037389D" w:rsidRPr="009A10D1" w14:paraId="19A4B5F8" w14:textId="77777777" w:rsidTr="00F305F1">
        <w:tc>
          <w:tcPr>
            <w:tcW w:w="1971" w:type="dxa"/>
          </w:tcPr>
          <w:p w14:paraId="115E45A3" w14:textId="77777777" w:rsidR="0037389D" w:rsidRPr="009A10D1" w:rsidRDefault="0037389D" w:rsidP="0037389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  <w:vAlign w:val="bottom"/>
          </w:tcPr>
          <w:p w14:paraId="68A245FE" w14:textId="287F114B" w:rsidR="0037389D" w:rsidRPr="009A10D1" w:rsidRDefault="00D91801" w:rsidP="0037389D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13.82</w:t>
            </w:r>
          </w:p>
        </w:tc>
        <w:tc>
          <w:tcPr>
            <w:tcW w:w="170" w:type="dxa"/>
          </w:tcPr>
          <w:p w14:paraId="346421ED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765638" w14:textId="1EFE3DFC" w:rsidR="0037389D" w:rsidRPr="009A10D1" w:rsidRDefault="00D91801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41.4</w:t>
            </w:r>
            <w:r w:rsidR="00BD0C43" w:rsidRPr="009A10D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8" w:type="dxa"/>
          </w:tcPr>
          <w:p w14:paraId="56D66301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3E9E56E4" w14:textId="211341EE" w:rsidR="0037389D" w:rsidRPr="009A10D1" w:rsidRDefault="00D91801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3.02</w:t>
            </w:r>
          </w:p>
        </w:tc>
        <w:tc>
          <w:tcPr>
            <w:tcW w:w="160" w:type="dxa"/>
          </w:tcPr>
          <w:p w14:paraId="04DDC1B8" w14:textId="77777777" w:rsidR="0037389D" w:rsidRPr="009A10D1" w:rsidRDefault="0037389D" w:rsidP="0037389D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A11433" w14:textId="0A03A632" w:rsidR="0037389D" w:rsidRPr="009A10D1" w:rsidRDefault="00D91801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30.2</w:t>
            </w:r>
            <w:r w:rsidR="00BD0C43" w:rsidRPr="009A10D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8" w:type="dxa"/>
            <w:shd w:val="clear" w:color="auto" w:fill="auto"/>
          </w:tcPr>
          <w:p w14:paraId="3390D0FA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5ADE8C0" w14:textId="15E4AC57" w:rsidR="0037389D" w:rsidRPr="009A10D1" w:rsidRDefault="00D91801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1.41</w:t>
            </w:r>
          </w:p>
        </w:tc>
        <w:tc>
          <w:tcPr>
            <w:tcW w:w="138" w:type="dxa"/>
            <w:shd w:val="clear" w:color="auto" w:fill="auto"/>
          </w:tcPr>
          <w:p w14:paraId="0BC6F71A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0262C1" w14:textId="33AEDFD6" w:rsidR="0037389D" w:rsidRPr="009A10D1" w:rsidRDefault="00D91801" w:rsidP="0037389D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200.69</w:t>
            </w:r>
          </w:p>
        </w:tc>
        <w:tc>
          <w:tcPr>
            <w:tcW w:w="174" w:type="dxa"/>
          </w:tcPr>
          <w:p w14:paraId="55937CCC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16279386" w14:textId="56CDD794" w:rsidR="0037389D" w:rsidRPr="009A10D1" w:rsidRDefault="00D91801" w:rsidP="0037389D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753475C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0E5596F" w14:textId="57AB5994" w:rsidR="0037389D" w:rsidRPr="009A10D1" w:rsidRDefault="00D91801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290.6</w:t>
            </w:r>
            <w:r w:rsidR="00BD0C43" w:rsidRPr="009A10D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91801" w:rsidRPr="009A10D1" w14:paraId="4F010436" w14:textId="77777777" w:rsidTr="00F305F1">
        <w:tc>
          <w:tcPr>
            <w:tcW w:w="1971" w:type="dxa"/>
          </w:tcPr>
          <w:p w14:paraId="787E3E54" w14:textId="27208DF5" w:rsidR="00D91801" w:rsidRPr="009A10D1" w:rsidRDefault="00D91801" w:rsidP="00D91801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vAlign w:val="bottom"/>
          </w:tcPr>
          <w:p w14:paraId="1E2A1FB8" w14:textId="56C934B7" w:rsidR="00D91801" w:rsidRPr="009A10D1" w:rsidRDefault="00D91801" w:rsidP="00D9180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(0.12)</w:t>
            </w:r>
          </w:p>
        </w:tc>
        <w:tc>
          <w:tcPr>
            <w:tcW w:w="170" w:type="dxa"/>
          </w:tcPr>
          <w:p w14:paraId="510F8B6B" w14:textId="77777777" w:rsidR="00D91801" w:rsidRPr="009A10D1" w:rsidRDefault="00D91801" w:rsidP="00D91801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645CD7" w14:textId="3D461026" w:rsidR="00D91801" w:rsidRPr="009A10D1" w:rsidRDefault="001C3801" w:rsidP="00D91801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114A7D33" w14:textId="77777777" w:rsidR="00D91801" w:rsidRPr="009A10D1" w:rsidRDefault="00D91801" w:rsidP="00D91801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1B1BFE0" w14:textId="796782D0" w:rsidR="00D91801" w:rsidRPr="009A10D1" w:rsidRDefault="001C3801" w:rsidP="00D91801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4B1AF6FA" w14:textId="77777777" w:rsidR="00D91801" w:rsidRPr="009A10D1" w:rsidRDefault="00D91801" w:rsidP="00D91801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4819F5F" w14:textId="451E9335" w:rsidR="00D91801" w:rsidRPr="009A10D1" w:rsidRDefault="001C3801" w:rsidP="00D91801">
            <w:pPr>
              <w:tabs>
                <w:tab w:val="decimal" w:pos="6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BCBF573" w14:textId="77777777" w:rsidR="00D91801" w:rsidRPr="009A10D1" w:rsidRDefault="00D91801" w:rsidP="00D91801">
            <w:pPr>
              <w:tabs>
                <w:tab w:val="decimal" w:pos="35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9412DF" w14:textId="0BD87970" w:rsidR="00D91801" w:rsidRPr="009A10D1" w:rsidRDefault="001C3801" w:rsidP="000C6959">
            <w:pPr>
              <w:tabs>
                <w:tab w:val="decimal" w:pos="5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DA4C389" w14:textId="77777777" w:rsidR="00D91801" w:rsidRPr="009A10D1" w:rsidRDefault="00D91801" w:rsidP="00D91801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E4666" w14:textId="3B82BE29" w:rsidR="00D91801" w:rsidRPr="009A10D1" w:rsidRDefault="001C3801" w:rsidP="00D72C20">
            <w:pPr>
              <w:tabs>
                <w:tab w:val="decimal" w:pos="50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140F728D" w14:textId="77777777" w:rsidR="00D91801" w:rsidRPr="009A10D1" w:rsidRDefault="00D91801" w:rsidP="00D91801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14:paraId="2FAA473E" w14:textId="45E9C3DF" w:rsidR="00D91801" w:rsidRPr="009A10D1" w:rsidRDefault="001C3801" w:rsidP="00D91801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327BDBF5" w14:textId="77777777" w:rsidR="00D91801" w:rsidRPr="009A10D1" w:rsidRDefault="00D91801" w:rsidP="00D91801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4B215F4" w14:textId="45FE9FBB" w:rsidR="00D91801" w:rsidRPr="009A10D1" w:rsidRDefault="00D91801" w:rsidP="00D91801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(0.12)</w:t>
            </w:r>
          </w:p>
        </w:tc>
      </w:tr>
      <w:tr w:rsidR="00D91801" w:rsidRPr="009A10D1" w14:paraId="0D7FDA53" w14:textId="77777777" w:rsidTr="00F305F1">
        <w:tc>
          <w:tcPr>
            <w:tcW w:w="1971" w:type="dxa"/>
          </w:tcPr>
          <w:p w14:paraId="5EE598E0" w14:textId="7C32DA01" w:rsidR="00D91801" w:rsidRPr="009A10D1" w:rsidRDefault="00D91801" w:rsidP="00D91801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810" w:type="dxa"/>
            <w:vAlign w:val="bottom"/>
          </w:tcPr>
          <w:p w14:paraId="2926A28B" w14:textId="3CE71DCA" w:rsidR="00D91801" w:rsidRPr="009A10D1" w:rsidRDefault="00D91801" w:rsidP="00D9180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(0.01)</w:t>
            </w:r>
          </w:p>
        </w:tc>
        <w:tc>
          <w:tcPr>
            <w:tcW w:w="170" w:type="dxa"/>
          </w:tcPr>
          <w:p w14:paraId="4A3667D1" w14:textId="77777777" w:rsidR="00D91801" w:rsidRPr="009A10D1" w:rsidRDefault="00D91801" w:rsidP="00D91801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39950B" w14:textId="43E6696E" w:rsidR="00D91801" w:rsidRPr="009A10D1" w:rsidRDefault="001C3801" w:rsidP="00D91801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8" w:type="dxa"/>
          </w:tcPr>
          <w:p w14:paraId="501791D9" w14:textId="77777777" w:rsidR="00D91801" w:rsidRPr="009A10D1" w:rsidRDefault="00D91801" w:rsidP="00D91801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4B35366C" w14:textId="13126E4F" w:rsidR="00D91801" w:rsidRPr="009A10D1" w:rsidRDefault="001C3801" w:rsidP="00D91801">
            <w:pPr>
              <w:tabs>
                <w:tab w:val="decimal" w:pos="419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" w:type="dxa"/>
          </w:tcPr>
          <w:p w14:paraId="00940C72" w14:textId="77777777" w:rsidR="00D91801" w:rsidRPr="009A10D1" w:rsidRDefault="00D91801" w:rsidP="00D91801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431D48" w14:textId="41022F2C" w:rsidR="00D91801" w:rsidRPr="009A10D1" w:rsidRDefault="001C3801" w:rsidP="00D91801">
            <w:pPr>
              <w:tabs>
                <w:tab w:val="decimal" w:pos="6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0C718C4" w14:textId="77777777" w:rsidR="00D91801" w:rsidRPr="009A10D1" w:rsidRDefault="00D91801" w:rsidP="00D91801">
            <w:pPr>
              <w:tabs>
                <w:tab w:val="decimal" w:pos="35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0DE73A" w14:textId="0AB777FC" w:rsidR="00D91801" w:rsidRPr="009A10D1" w:rsidRDefault="001C3801" w:rsidP="000C6959">
            <w:pPr>
              <w:tabs>
                <w:tab w:val="decimal" w:pos="54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D6C759B" w14:textId="77777777" w:rsidR="00D91801" w:rsidRPr="009A10D1" w:rsidRDefault="00D91801" w:rsidP="00D91801">
            <w:pPr>
              <w:tabs>
                <w:tab w:val="decimal" w:pos="352"/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E8BDD5" w14:textId="21C60CE7" w:rsidR="00D91801" w:rsidRPr="009A10D1" w:rsidRDefault="001C3801" w:rsidP="001C3801">
            <w:pPr>
              <w:tabs>
                <w:tab w:val="decimal" w:pos="500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4" w:type="dxa"/>
          </w:tcPr>
          <w:p w14:paraId="1FC77E68" w14:textId="77777777" w:rsidR="00D91801" w:rsidRPr="009A10D1" w:rsidRDefault="00D91801" w:rsidP="00D91801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43491028" w14:textId="340C2691" w:rsidR="00D91801" w:rsidRPr="009A10D1" w:rsidRDefault="001C3801" w:rsidP="00D91801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64FDA718" w14:textId="77777777" w:rsidR="00D91801" w:rsidRPr="009A10D1" w:rsidRDefault="00D91801" w:rsidP="00D91801">
            <w:pPr>
              <w:tabs>
                <w:tab w:val="decimal" w:pos="70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72003861" w14:textId="5442A23F" w:rsidR="00D91801" w:rsidRPr="009A10D1" w:rsidRDefault="00D91801" w:rsidP="00D91801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</w:tr>
      <w:tr w:rsidR="0037389D" w:rsidRPr="009A10D1" w14:paraId="5AEA7F80" w14:textId="77777777" w:rsidTr="00F305F1">
        <w:tc>
          <w:tcPr>
            <w:tcW w:w="1971" w:type="dxa"/>
          </w:tcPr>
          <w:p w14:paraId="7CE76A01" w14:textId="65F4DE33" w:rsidR="0037389D" w:rsidRPr="009A10D1" w:rsidRDefault="0037389D" w:rsidP="0037389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 w:rsidR="00BE64AE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AAFFC" w14:textId="7428F663" w:rsidR="0037389D" w:rsidRPr="009A10D1" w:rsidRDefault="00D91801" w:rsidP="0037389D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121.17</w:t>
            </w:r>
          </w:p>
        </w:tc>
        <w:tc>
          <w:tcPr>
            <w:tcW w:w="170" w:type="dxa"/>
          </w:tcPr>
          <w:p w14:paraId="649E27B1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265A6A4" w14:textId="6958DEA1" w:rsidR="0037389D" w:rsidRPr="009A10D1" w:rsidRDefault="00D91801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69.0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8" w:type="dxa"/>
          </w:tcPr>
          <w:p w14:paraId="30B6A64A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682B3F3" w14:textId="7C060DC2" w:rsidR="0037389D" w:rsidRPr="009A10D1" w:rsidRDefault="00D91801" w:rsidP="0037389D">
            <w:pPr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5.03</w:t>
            </w:r>
          </w:p>
        </w:tc>
        <w:tc>
          <w:tcPr>
            <w:tcW w:w="160" w:type="dxa"/>
          </w:tcPr>
          <w:p w14:paraId="1600AE0C" w14:textId="77777777" w:rsidR="0037389D" w:rsidRPr="009A10D1" w:rsidRDefault="0037389D" w:rsidP="0037389D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62E03" w14:textId="6EAE8A5E" w:rsidR="0037389D" w:rsidRPr="009A10D1" w:rsidRDefault="00D91801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244.3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8" w:type="dxa"/>
            <w:shd w:val="clear" w:color="auto" w:fill="auto"/>
          </w:tcPr>
          <w:p w14:paraId="6FF00DB7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B2382" w14:textId="16432D89" w:rsidR="0037389D" w:rsidRPr="009A10D1" w:rsidRDefault="00D91801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3.67</w:t>
            </w:r>
          </w:p>
        </w:tc>
        <w:tc>
          <w:tcPr>
            <w:tcW w:w="138" w:type="dxa"/>
            <w:shd w:val="clear" w:color="auto" w:fill="auto"/>
          </w:tcPr>
          <w:p w14:paraId="489E2025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4172F" w14:textId="05351925" w:rsidR="0037389D" w:rsidRPr="009A10D1" w:rsidRDefault="00D91801" w:rsidP="0037389D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568.06</w:t>
            </w:r>
          </w:p>
        </w:tc>
        <w:tc>
          <w:tcPr>
            <w:tcW w:w="174" w:type="dxa"/>
          </w:tcPr>
          <w:p w14:paraId="503A6DEB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7B659" w14:textId="61125AE2" w:rsidR="0037389D" w:rsidRPr="009A10D1" w:rsidRDefault="00D91801" w:rsidP="0037389D">
            <w:pPr>
              <w:tabs>
                <w:tab w:val="decimal" w:pos="369"/>
              </w:tabs>
              <w:spacing w:line="240" w:lineRule="auto"/>
              <w:ind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33B5657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C118F" w14:textId="3010BE3D" w:rsidR="0037389D" w:rsidRPr="009A10D1" w:rsidRDefault="00D91801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1,011.3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37389D" w:rsidRPr="009A10D1" w14:paraId="79A11BD3" w14:textId="77777777" w:rsidTr="00F305F1">
        <w:tc>
          <w:tcPr>
            <w:tcW w:w="1971" w:type="dxa"/>
          </w:tcPr>
          <w:p w14:paraId="712A488F" w14:textId="77777777" w:rsidR="0037389D" w:rsidRPr="009A10D1" w:rsidRDefault="0037389D" w:rsidP="0037389D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E2E87D6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A1E208A" w14:textId="77777777" w:rsidR="0037389D" w:rsidRPr="009A10D1" w:rsidRDefault="0037389D" w:rsidP="0037389D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D33B74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529CAB81" w14:textId="77777777" w:rsidR="0037389D" w:rsidRPr="009A10D1" w:rsidRDefault="0037389D" w:rsidP="0037389D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542ACBB1" w14:textId="77777777" w:rsidR="0037389D" w:rsidRPr="009A10D1" w:rsidRDefault="0037389D" w:rsidP="0037389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" w:type="dxa"/>
          </w:tcPr>
          <w:p w14:paraId="30B3D41F" w14:textId="77777777" w:rsidR="0037389D" w:rsidRPr="009A10D1" w:rsidRDefault="0037389D" w:rsidP="0037389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F6C4FF3" w14:textId="3321BF4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44002E" w14:textId="77777777" w:rsidR="0037389D" w:rsidRPr="009A10D1" w:rsidRDefault="0037389D" w:rsidP="0037389D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C7DBED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E4CC633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25C67B8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3E03EBD7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7B6375" w14:textId="77777777" w:rsidR="0037389D" w:rsidRPr="009A10D1" w:rsidRDefault="0037389D" w:rsidP="0037389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3A35CDE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D2E708F" w14:textId="77777777" w:rsidR="0037389D" w:rsidRPr="009A10D1" w:rsidRDefault="0037389D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389D" w:rsidRPr="009A10D1" w14:paraId="0781E654" w14:textId="77777777" w:rsidTr="00F305F1">
        <w:tc>
          <w:tcPr>
            <w:tcW w:w="1971" w:type="dxa"/>
          </w:tcPr>
          <w:p w14:paraId="34B573DA" w14:textId="77777777" w:rsidR="0037389D" w:rsidRPr="009A10D1" w:rsidRDefault="0037389D" w:rsidP="0037389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302A31F6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</w:tcPr>
          <w:p w14:paraId="5DCB73F2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2BF2FD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</w:tcPr>
          <w:p w14:paraId="6E15B936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71BF8944" w14:textId="77777777" w:rsidR="0037389D" w:rsidRPr="009A10D1" w:rsidRDefault="0037389D" w:rsidP="0037389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</w:tcPr>
          <w:p w14:paraId="32D67254" w14:textId="77777777" w:rsidR="0037389D" w:rsidRPr="009A10D1" w:rsidRDefault="0037389D" w:rsidP="0037389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6F3CA2" w14:textId="7DDD6E1E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07601F9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366F3F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55689CC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F11CA4" w14:textId="7777777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dxa"/>
          </w:tcPr>
          <w:p w14:paraId="63E4AEFF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571A4A4C" w14:textId="77777777" w:rsidR="0037389D" w:rsidRPr="009A10D1" w:rsidRDefault="0037389D" w:rsidP="0037389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6A12166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vAlign w:val="bottom"/>
          </w:tcPr>
          <w:p w14:paraId="0E8B0D17" w14:textId="77777777" w:rsidR="0037389D" w:rsidRPr="009A10D1" w:rsidRDefault="0037389D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389D" w:rsidRPr="009A10D1" w14:paraId="712FADEA" w14:textId="77777777" w:rsidTr="00F305F1">
        <w:tc>
          <w:tcPr>
            <w:tcW w:w="1971" w:type="dxa"/>
          </w:tcPr>
          <w:p w14:paraId="6F39DA17" w14:textId="1DE200F5" w:rsidR="0037389D" w:rsidRPr="009A10D1" w:rsidRDefault="0037389D" w:rsidP="0037389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97098CC" w14:textId="68140917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70" w:type="dxa"/>
          </w:tcPr>
          <w:p w14:paraId="0FA28814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4B230E" w14:textId="58DDB555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238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168" w:type="dxa"/>
          </w:tcPr>
          <w:p w14:paraId="028CCE58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</w:tcPr>
          <w:p w14:paraId="6ED4BBEA" w14:textId="435172A4" w:rsidR="0037389D" w:rsidRPr="009A10D1" w:rsidRDefault="0037389D" w:rsidP="0037389D">
            <w:pPr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12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82</w:t>
            </w:r>
          </w:p>
        </w:tc>
        <w:tc>
          <w:tcPr>
            <w:tcW w:w="160" w:type="dxa"/>
          </w:tcPr>
          <w:p w14:paraId="7239F7D1" w14:textId="77777777" w:rsidR="0037389D" w:rsidRPr="009A10D1" w:rsidRDefault="0037389D" w:rsidP="0037389D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4E50EC7" w14:textId="0E59688F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541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62</w:t>
            </w:r>
          </w:p>
        </w:tc>
        <w:tc>
          <w:tcPr>
            <w:tcW w:w="138" w:type="dxa"/>
            <w:shd w:val="clear" w:color="auto" w:fill="auto"/>
          </w:tcPr>
          <w:p w14:paraId="5274B9E4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30C323F" w14:textId="641EFAE2" w:rsidR="0037389D" w:rsidRPr="009A10D1" w:rsidRDefault="0037389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61</w:t>
            </w:r>
          </w:p>
        </w:tc>
        <w:tc>
          <w:tcPr>
            <w:tcW w:w="138" w:type="dxa"/>
            <w:shd w:val="clear" w:color="auto" w:fill="auto"/>
          </w:tcPr>
          <w:p w14:paraId="65F09398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95B1FF5" w14:textId="6BF28BD0" w:rsidR="0037389D" w:rsidRPr="009A10D1" w:rsidRDefault="0037389D" w:rsidP="0037389D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329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174" w:type="dxa"/>
          </w:tcPr>
          <w:p w14:paraId="17E5EFDE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</w:tcPr>
          <w:p w14:paraId="6B2FE6C5" w14:textId="47AC580C" w:rsidR="0037389D" w:rsidRPr="009A10D1" w:rsidRDefault="0037389D" w:rsidP="0037389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" w:type="dxa"/>
          </w:tcPr>
          <w:p w14:paraId="27B50C94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7B04ABA" w14:textId="202975D2" w:rsidR="0037389D" w:rsidRPr="009A10D1" w:rsidRDefault="0037389D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224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07</w:t>
            </w:r>
          </w:p>
        </w:tc>
      </w:tr>
      <w:tr w:rsidR="0037389D" w:rsidRPr="009A10D1" w14:paraId="496C4B23" w14:textId="77777777" w:rsidTr="00F305F1">
        <w:tc>
          <w:tcPr>
            <w:tcW w:w="1971" w:type="dxa"/>
          </w:tcPr>
          <w:p w14:paraId="18ACF742" w14:textId="65B805C0" w:rsidR="0037389D" w:rsidRPr="009A10D1" w:rsidRDefault="0037389D" w:rsidP="0037389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965CA5" w14:textId="2318EECA" w:rsidR="0037389D" w:rsidRPr="009A10D1" w:rsidRDefault="00DC4D2D" w:rsidP="00DC4D2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.8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" w:type="dxa"/>
          </w:tcPr>
          <w:p w14:paraId="296CEC3A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AF2F15" w14:textId="65FC1BE6" w:rsidR="0037389D" w:rsidRPr="009A10D1" w:rsidRDefault="00DC4D2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196.6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8" w:type="dxa"/>
          </w:tcPr>
          <w:p w14:paraId="25AE1372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  <w:bottom w:val="double" w:sz="4" w:space="0" w:color="auto"/>
            </w:tcBorders>
          </w:tcPr>
          <w:p w14:paraId="5A574673" w14:textId="0D27CABD" w:rsidR="0037389D" w:rsidRPr="009A10D1" w:rsidRDefault="00DC4D2D" w:rsidP="0037389D">
            <w:pPr>
              <w:tabs>
                <w:tab w:val="decimal" w:pos="54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9.80</w:t>
            </w:r>
          </w:p>
        </w:tc>
        <w:tc>
          <w:tcPr>
            <w:tcW w:w="160" w:type="dxa"/>
          </w:tcPr>
          <w:p w14:paraId="1C20DEAE" w14:textId="77777777" w:rsidR="0037389D" w:rsidRPr="009A10D1" w:rsidRDefault="0037389D" w:rsidP="0037389D">
            <w:pPr>
              <w:tabs>
                <w:tab w:val="decimal" w:pos="70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2CB596" w14:textId="5B26BDDC" w:rsidR="0037389D" w:rsidRPr="009A10D1" w:rsidRDefault="00DC4D2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511.3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" w:type="dxa"/>
            <w:shd w:val="clear" w:color="auto" w:fill="auto"/>
          </w:tcPr>
          <w:p w14:paraId="283F05AC" w14:textId="77777777" w:rsidR="0037389D" w:rsidRPr="009A10D1" w:rsidRDefault="0037389D" w:rsidP="0037389D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C96A95" w14:textId="44076886" w:rsidR="0037389D" w:rsidRPr="009A10D1" w:rsidRDefault="00DC4D2D" w:rsidP="0037389D">
            <w:pPr>
              <w:tabs>
                <w:tab w:val="decimal" w:pos="56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24.20</w:t>
            </w:r>
          </w:p>
        </w:tc>
        <w:tc>
          <w:tcPr>
            <w:tcW w:w="138" w:type="dxa"/>
            <w:shd w:val="clear" w:color="auto" w:fill="auto"/>
          </w:tcPr>
          <w:p w14:paraId="0E0A9A78" w14:textId="77777777" w:rsidR="0037389D" w:rsidRPr="009A10D1" w:rsidRDefault="0037389D" w:rsidP="0037389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D493E2" w14:textId="5E009274" w:rsidR="0037389D" w:rsidRPr="009A10D1" w:rsidRDefault="00DC4D2D" w:rsidP="0037389D">
            <w:pPr>
              <w:tabs>
                <w:tab w:val="decimal" w:pos="4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3,129.30</w:t>
            </w:r>
          </w:p>
        </w:tc>
        <w:tc>
          <w:tcPr>
            <w:tcW w:w="174" w:type="dxa"/>
          </w:tcPr>
          <w:p w14:paraId="413A17F9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double" w:sz="4" w:space="0" w:color="auto"/>
              <w:bottom w:val="double" w:sz="4" w:space="0" w:color="auto"/>
            </w:tcBorders>
          </w:tcPr>
          <w:p w14:paraId="6CB6813F" w14:textId="357E75E6" w:rsidR="0037389D" w:rsidRPr="009A10D1" w:rsidRDefault="00DC4D2D" w:rsidP="0037389D">
            <w:pPr>
              <w:tabs>
                <w:tab w:val="decimal" w:pos="370"/>
              </w:tabs>
              <w:spacing w:line="240" w:lineRule="auto"/>
              <w:ind w:left="-80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.5</w:t>
            </w:r>
            <w:r w:rsidR="00BD0C43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7" w:type="dxa"/>
          </w:tcPr>
          <w:p w14:paraId="30894D44" w14:textId="77777777" w:rsidR="0037389D" w:rsidRPr="009A10D1" w:rsidRDefault="0037389D" w:rsidP="0037389D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65FB74" w14:textId="0D05B1A1" w:rsidR="0037389D" w:rsidRPr="009A10D1" w:rsidRDefault="00DC4D2D" w:rsidP="0037389D">
            <w:pPr>
              <w:tabs>
                <w:tab w:val="decimal" w:pos="45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3,972.67</w:t>
            </w:r>
          </w:p>
        </w:tc>
      </w:tr>
    </w:tbl>
    <w:p w14:paraId="53FED5E1" w14:textId="77777777" w:rsidR="00E85C4C" w:rsidRPr="009A10D1" w:rsidRDefault="00E85C4C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780"/>
        <w:gridCol w:w="621"/>
        <w:gridCol w:w="1530"/>
        <w:gridCol w:w="270"/>
        <w:gridCol w:w="1278"/>
        <w:gridCol w:w="270"/>
        <w:gridCol w:w="1440"/>
      </w:tblGrid>
      <w:tr w:rsidR="00895B33" w:rsidRPr="009A10D1" w14:paraId="46CE31E4" w14:textId="77777777" w:rsidTr="00417DFB">
        <w:trPr>
          <w:tblHeader/>
        </w:trPr>
        <w:tc>
          <w:tcPr>
            <w:tcW w:w="3780" w:type="dxa"/>
          </w:tcPr>
          <w:p w14:paraId="36A93410" w14:textId="2CA4351D" w:rsidR="00895B33" w:rsidRPr="009A10D1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dxa"/>
          </w:tcPr>
          <w:p w14:paraId="143F2D52" w14:textId="77777777" w:rsidR="00895B33" w:rsidRPr="009A10D1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5"/>
          </w:tcPr>
          <w:p w14:paraId="56BA5EA8" w14:textId="77777777" w:rsidR="00895B33" w:rsidRPr="009A10D1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B33" w:rsidRPr="009A10D1" w14:paraId="6668491F" w14:textId="77777777" w:rsidTr="00417DFB">
        <w:trPr>
          <w:tblHeader/>
        </w:trPr>
        <w:tc>
          <w:tcPr>
            <w:tcW w:w="3780" w:type="dxa"/>
          </w:tcPr>
          <w:p w14:paraId="6F5CD004" w14:textId="77777777" w:rsidR="00895B33" w:rsidRPr="009A10D1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dxa"/>
          </w:tcPr>
          <w:p w14:paraId="56A521A3" w14:textId="77777777" w:rsidR="00895B33" w:rsidRPr="009A10D1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08518B" w14:textId="77777777" w:rsidR="00895B33" w:rsidRPr="009A10D1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122D077B" w14:textId="77777777" w:rsidR="00895B33" w:rsidRPr="009A10D1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484C62F" w14:textId="77777777" w:rsidR="00895B33" w:rsidRPr="009A10D1" w:rsidRDefault="00895B33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4B3E45F" w14:textId="77777777" w:rsidR="00895B33" w:rsidRPr="009A10D1" w:rsidRDefault="00895B33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44CEE8D" w14:textId="77777777" w:rsidR="00895B33" w:rsidRPr="009A10D1" w:rsidRDefault="00895B33" w:rsidP="00E859C8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B33" w:rsidRPr="009A10D1" w14:paraId="201E42D5" w14:textId="77777777" w:rsidTr="00417DFB">
        <w:trPr>
          <w:tblHeader/>
        </w:trPr>
        <w:tc>
          <w:tcPr>
            <w:tcW w:w="3780" w:type="dxa"/>
          </w:tcPr>
          <w:p w14:paraId="49CA296A" w14:textId="77777777" w:rsidR="00895B33" w:rsidRPr="009A10D1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BA3AAB6" w14:textId="77777777" w:rsidR="00895B33" w:rsidRPr="009A10D1" w:rsidRDefault="00895B33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D8F4D8" w14:textId="77777777" w:rsidR="00895B33" w:rsidRPr="009A10D1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1E35A52A" w14:textId="77777777" w:rsidR="00895B33" w:rsidRPr="009A10D1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0DF38F" w14:textId="77777777" w:rsidR="00895B33" w:rsidRPr="009A10D1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314575E0" w14:textId="77777777" w:rsidR="00895B33" w:rsidRPr="009A10D1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C7E80E" w14:textId="77777777" w:rsidR="00895B33" w:rsidRPr="009A10D1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5B33" w:rsidRPr="009A10D1" w14:paraId="0BC6AEB8" w14:textId="77777777" w:rsidTr="00417DFB">
        <w:trPr>
          <w:tblHeader/>
        </w:trPr>
        <w:tc>
          <w:tcPr>
            <w:tcW w:w="3780" w:type="dxa"/>
          </w:tcPr>
          <w:p w14:paraId="43F6AA2A" w14:textId="77777777" w:rsidR="00895B33" w:rsidRPr="009A10D1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8EADD5B" w14:textId="77777777" w:rsidR="00895B33" w:rsidRPr="009A10D1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8" w:type="dxa"/>
            <w:gridSpan w:val="5"/>
          </w:tcPr>
          <w:p w14:paraId="153ACC92" w14:textId="77777777" w:rsidR="00895B33" w:rsidRPr="009A10D1" w:rsidRDefault="00895B33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95B33" w:rsidRPr="009A10D1" w14:paraId="0C1D9C4C" w14:textId="77777777" w:rsidTr="00417DFB">
        <w:tc>
          <w:tcPr>
            <w:tcW w:w="3780" w:type="dxa"/>
          </w:tcPr>
          <w:p w14:paraId="60298CBA" w14:textId="77777777" w:rsidR="00895B33" w:rsidRPr="009A10D1" w:rsidRDefault="00895B33" w:rsidP="00E859C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1" w:type="dxa"/>
          </w:tcPr>
          <w:p w14:paraId="3508AB24" w14:textId="77777777" w:rsidR="00895B33" w:rsidRPr="009A10D1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9A4950" w14:textId="77777777" w:rsidR="00895B33" w:rsidRPr="009A10D1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B559C" w14:textId="77777777" w:rsidR="00895B33" w:rsidRPr="009A10D1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100974" w14:textId="77777777" w:rsidR="00895B33" w:rsidRPr="009A10D1" w:rsidRDefault="00895B33" w:rsidP="00E859C8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7816F" w14:textId="77777777" w:rsidR="00895B33" w:rsidRPr="009A10D1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3D2E13" w14:textId="77777777" w:rsidR="00895B33" w:rsidRPr="009A10D1" w:rsidRDefault="00895B33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7960" w:rsidRPr="009A10D1" w14:paraId="7BF79FA2" w14:textId="77777777" w:rsidTr="00417DFB">
        <w:tc>
          <w:tcPr>
            <w:tcW w:w="3780" w:type="dxa"/>
          </w:tcPr>
          <w:p w14:paraId="6701B9CB" w14:textId="1869C359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621" w:type="dxa"/>
          </w:tcPr>
          <w:p w14:paraId="484184B3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48CACB5" w14:textId="06516989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</w:t>
            </w:r>
          </w:p>
        </w:tc>
        <w:tc>
          <w:tcPr>
            <w:tcW w:w="270" w:type="dxa"/>
          </w:tcPr>
          <w:p w14:paraId="73CA61E2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1A1BE7" w14:textId="4DF07053" w:rsidR="00C77960" w:rsidRPr="009A10D1" w:rsidRDefault="00C77960" w:rsidP="00C77960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AD500D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E4C21C" w14:textId="77CA614A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</w:t>
            </w:r>
          </w:p>
        </w:tc>
      </w:tr>
      <w:tr w:rsidR="00C77960" w:rsidRPr="009A10D1" w14:paraId="3854B468" w14:textId="77777777" w:rsidTr="00417DFB">
        <w:tc>
          <w:tcPr>
            <w:tcW w:w="3780" w:type="dxa"/>
          </w:tcPr>
          <w:p w14:paraId="4C5D9017" w14:textId="081A89B3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3C6DA1AA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4DFD265" w14:textId="488EDEC3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</w:p>
        </w:tc>
        <w:tc>
          <w:tcPr>
            <w:tcW w:w="270" w:type="dxa"/>
          </w:tcPr>
          <w:p w14:paraId="29974C27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513761" w14:textId="4A7030EE" w:rsidR="00C77960" w:rsidRPr="009A10D1" w:rsidRDefault="00C77960" w:rsidP="0096194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42C65B74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AF5B77" w14:textId="42C23792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</w:t>
            </w:r>
          </w:p>
        </w:tc>
      </w:tr>
      <w:tr w:rsidR="00C77960" w:rsidRPr="009A10D1" w14:paraId="2D2D53A8" w14:textId="77777777" w:rsidTr="00417DFB">
        <w:tc>
          <w:tcPr>
            <w:tcW w:w="3780" w:type="dxa"/>
          </w:tcPr>
          <w:p w14:paraId="5546710F" w14:textId="2DAC2BF5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21" w:type="dxa"/>
          </w:tcPr>
          <w:p w14:paraId="0A6C3CB2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612FE2" w14:textId="052E037D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37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</w:t>
            </w:r>
          </w:p>
        </w:tc>
        <w:tc>
          <w:tcPr>
            <w:tcW w:w="270" w:type="dxa"/>
          </w:tcPr>
          <w:p w14:paraId="2C76EC49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5377AC" w14:textId="65B28DBB" w:rsidR="00C77960" w:rsidRPr="009A10D1" w:rsidRDefault="00C77960" w:rsidP="0096194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4222E271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5E48A" w14:textId="6B1636B1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75</w:t>
            </w:r>
          </w:p>
        </w:tc>
      </w:tr>
      <w:tr w:rsidR="00287629" w:rsidRPr="009A10D1" w14:paraId="73CECFD1" w14:textId="77777777" w:rsidTr="00417DFB">
        <w:tc>
          <w:tcPr>
            <w:tcW w:w="3780" w:type="dxa"/>
          </w:tcPr>
          <w:p w14:paraId="37463254" w14:textId="3C30DEAD" w:rsidR="00287629" w:rsidRPr="009A10D1" w:rsidRDefault="00287629" w:rsidP="00C77960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1B058D2B" w14:textId="77777777" w:rsidR="00287629" w:rsidRPr="009A10D1" w:rsidRDefault="00287629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F057D7E" w14:textId="35A71188" w:rsidR="00287629" w:rsidRPr="009A10D1" w:rsidRDefault="00287629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17.42</w:t>
            </w:r>
          </w:p>
        </w:tc>
        <w:tc>
          <w:tcPr>
            <w:tcW w:w="270" w:type="dxa"/>
          </w:tcPr>
          <w:p w14:paraId="50AC2091" w14:textId="77777777" w:rsidR="00287629" w:rsidRPr="009A10D1" w:rsidRDefault="00287629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66A33B0" w14:textId="0E006EA9" w:rsidR="00287629" w:rsidRPr="009A10D1" w:rsidRDefault="00287629" w:rsidP="00287629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4DDF0C" w14:textId="77777777" w:rsidR="00287629" w:rsidRPr="009A10D1" w:rsidRDefault="00287629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72AFCB" w14:textId="38BCD31D" w:rsidR="00287629" w:rsidRPr="009A10D1" w:rsidRDefault="00287629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17.42</w:t>
            </w:r>
          </w:p>
        </w:tc>
      </w:tr>
      <w:tr w:rsidR="00C77960" w:rsidRPr="009A10D1" w14:paraId="598B80AB" w14:textId="77777777" w:rsidTr="00417DFB">
        <w:tc>
          <w:tcPr>
            <w:tcW w:w="3780" w:type="dxa"/>
          </w:tcPr>
          <w:p w14:paraId="504C3826" w14:textId="0BD19E7E" w:rsidR="00C77960" w:rsidRPr="009A10D1" w:rsidRDefault="00287629" w:rsidP="00C77960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621" w:type="dxa"/>
          </w:tcPr>
          <w:p w14:paraId="1712DA95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9583243" w14:textId="13BA31DC" w:rsidR="00C77960" w:rsidRPr="009A10D1" w:rsidRDefault="00287629" w:rsidP="00287629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6.12</w:t>
            </w:r>
          </w:p>
        </w:tc>
        <w:tc>
          <w:tcPr>
            <w:tcW w:w="270" w:type="dxa"/>
          </w:tcPr>
          <w:p w14:paraId="578D0DA7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51AD49" w14:textId="7A8E160B" w:rsidR="00C77960" w:rsidRPr="009A10D1" w:rsidRDefault="00287629" w:rsidP="0028762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(6.12)</w:t>
            </w:r>
          </w:p>
        </w:tc>
        <w:tc>
          <w:tcPr>
            <w:tcW w:w="270" w:type="dxa"/>
          </w:tcPr>
          <w:p w14:paraId="2D71BFC2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D64113" w14:textId="29E1A453" w:rsidR="00C77960" w:rsidRPr="009A10D1" w:rsidRDefault="00ED1509" w:rsidP="00ED1509">
            <w:pPr>
              <w:tabs>
                <w:tab w:val="decimal" w:pos="86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7960" w:rsidRPr="009A10D1" w14:paraId="44246F45" w14:textId="77777777" w:rsidTr="00417DFB">
        <w:tc>
          <w:tcPr>
            <w:tcW w:w="3780" w:type="dxa"/>
          </w:tcPr>
          <w:p w14:paraId="34F3B79C" w14:textId="64308680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621" w:type="dxa"/>
          </w:tcPr>
          <w:p w14:paraId="04D7AA93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78724" w14:textId="17533D94" w:rsidR="00C77960" w:rsidRPr="009A10D1" w:rsidRDefault="00ED1509" w:rsidP="00F705FD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61.17</w:t>
            </w:r>
          </w:p>
        </w:tc>
        <w:tc>
          <w:tcPr>
            <w:tcW w:w="270" w:type="dxa"/>
          </w:tcPr>
          <w:p w14:paraId="7BC863B0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1A5618E" w14:textId="4A3ACFAA" w:rsidR="00C77960" w:rsidRPr="009A10D1" w:rsidRDefault="00ED1509" w:rsidP="00ED1509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09C5FEC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18CAB0" w14:textId="0AE7D787" w:rsidR="00C77960" w:rsidRPr="009A10D1" w:rsidRDefault="00ED1509" w:rsidP="00C77960">
            <w:pPr>
              <w:tabs>
                <w:tab w:val="decimal" w:pos="792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61.17</w:t>
            </w:r>
          </w:p>
        </w:tc>
      </w:tr>
      <w:tr w:rsidR="00C77960" w:rsidRPr="009A10D1" w14:paraId="113CD14E" w14:textId="77777777" w:rsidTr="00417DFB">
        <w:tc>
          <w:tcPr>
            <w:tcW w:w="3780" w:type="dxa"/>
          </w:tcPr>
          <w:p w14:paraId="524EDA31" w14:textId="08D79ED8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621" w:type="dxa"/>
          </w:tcPr>
          <w:p w14:paraId="36156297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</w:tcPr>
          <w:p w14:paraId="6D741E0F" w14:textId="7777777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B2122C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</w:tcPr>
          <w:p w14:paraId="3C6FEB0A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98BC4B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</w:tcPr>
          <w:p w14:paraId="7A7C6508" w14:textId="7777777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4D2D" w:rsidRPr="009A10D1" w14:paraId="51960FA9" w14:textId="77777777" w:rsidTr="00417DFB">
        <w:tc>
          <w:tcPr>
            <w:tcW w:w="3780" w:type="dxa"/>
          </w:tcPr>
          <w:p w14:paraId="50D8845A" w14:textId="77777777" w:rsidR="00DC4D2D" w:rsidRPr="009A10D1" w:rsidRDefault="00DC4D2D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621" w:type="dxa"/>
          </w:tcPr>
          <w:p w14:paraId="1D5A61D7" w14:textId="77777777" w:rsidR="00DC4D2D" w:rsidRPr="009A10D1" w:rsidRDefault="00DC4D2D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</w:tcPr>
          <w:p w14:paraId="2F683339" w14:textId="77777777" w:rsidR="00DC4D2D" w:rsidRPr="009A10D1" w:rsidRDefault="00DC4D2D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81DB70" w14:textId="77777777" w:rsidR="00DC4D2D" w:rsidRPr="009A10D1" w:rsidRDefault="00DC4D2D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</w:tcPr>
          <w:p w14:paraId="4FCC2756" w14:textId="77777777" w:rsidR="00DC4D2D" w:rsidRPr="009A10D1" w:rsidRDefault="00DC4D2D" w:rsidP="00C77960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0DEB4D" w14:textId="77777777" w:rsidR="00DC4D2D" w:rsidRPr="009A10D1" w:rsidRDefault="00DC4D2D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</w:tcPr>
          <w:p w14:paraId="3F08D9BD" w14:textId="77777777" w:rsidR="00DC4D2D" w:rsidRPr="009A10D1" w:rsidRDefault="00DC4D2D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77960" w:rsidRPr="009A10D1" w14:paraId="3151B3F7" w14:textId="77777777" w:rsidTr="00417DFB">
        <w:tc>
          <w:tcPr>
            <w:tcW w:w="3780" w:type="dxa"/>
          </w:tcPr>
          <w:p w14:paraId="6489CEE0" w14:textId="2D8600C0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621" w:type="dxa"/>
          </w:tcPr>
          <w:p w14:paraId="15D24F74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3ED415" w14:textId="7777777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AF349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340033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885B5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2E6125" w14:textId="7777777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7960" w:rsidRPr="009A10D1" w14:paraId="7B156225" w14:textId="77777777" w:rsidTr="00417DFB">
        <w:tc>
          <w:tcPr>
            <w:tcW w:w="3780" w:type="dxa"/>
          </w:tcPr>
          <w:p w14:paraId="6536584D" w14:textId="6D4C5C84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21" w:type="dxa"/>
          </w:tcPr>
          <w:p w14:paraId="70E6804D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5D4ED40" w14:textId="474DD138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</w:p>
        </w:tc>
        <w:tc>
          <w:tcPr>
            <w:tcW w:w="270" w:type="dxa"/>
          </w:tcPr>
          <w:p w14:paraId="649EA403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06F948" w14:textId="76E42190" w:rsidR="00C77960" w:rsidRPr="009A10D1" w:rsidRDefault="00C77960" w:rsidP="00D06348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96121A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414C36" w14:textId="7C1DB264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</w:p>
        </w:tc>
      </w:tr>
      <w:tr w:rsidR="00C77960" w:rsidRPr="009A10D1" w14:paraId="4A68199A" w14:textId="77777777" w:rsidTr="00417DFB">
        <w:tc>
          <w:tcPr>
            <w:tcW w:w="3780" w:type="dxa"/>
          </w:tcPr>
          <w:p w14:paraId="6318C73B" w14:textId="19C3908C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21" w:type="dxa"/>
          </w:tcPr>
          <w:p w14:paraId="48A00351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DAC0EF2" w14:textId="4812B0E0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0CC62F90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1B4C07" w14:textId="1372A782" w:rsidR="00C77960" w:rsidRPr="009A10D1" w:rsidRDefault="00C77960" w:rsidP="00C77960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408287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C7B03" w14:textId="3E9B0FF8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</w:p>
        </w:tc>
      </w:tr>
      <w:tr w:rsidR="00C77960" w:rsidRPr="009A10D1" w14:paraId="4E795087" w14:textId="77777777" w:rsidTr="00417DFB">
        <w:tc>
          <w:tcPr>
            <w:tcW w:w="3780" w:type="dxa"/>
          </w:tcPr>
          <w:p w14:paraId="2016007D" w14:textId="0E3627D8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21" w:type="dxa"/>
          </w:tcPr>
          <w:p w14:paraId="071D8FEF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27731B" w14:textId="5DC07EA6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48779DE3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F0E774" w14:textId="3CC7932D" w:rsidR="00C77960" w:rsidRPr="009A10D1" w:rsidRDefault="00C77960" w:rsidP="00C77960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EC2CC0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D92E6" w14:textId="4F65FC44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</w:t>
            </w:r>
          </w:p>
        </w:tc>
      </w:tr>
      <w:tr w:rsidR="00C77960" w:rsidRPr="009A10D1" w14:paraId="6FF2DD03" w14:textId="77777777" w:rsidTr="00417DFB">
        <w:tc>
          <w:tcPr>
            <w:tcW w:w="3780" w:type="dxa"/>
          </w:tcPr>
          <w:p w14:paraId="070CC417" w14:textId="38423912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21" w:type="dxa"/>
          </w:tcPr>
          <w:p w14:paraId="0FCB5976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733B2B3" w14:textId="79F7765C" w:rsidR="00C77960" w:rsidRPr="009A10D1" w:rsidRDefault="00D06348" w:rsidP="00C77960">
            <w:pPr>
              <w:tabs>
                <w:tab w:val="decimal" w:pos="792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3.57</w:t>
            </w:r>
          </w:p>
        </w:tc>
        <w:tc>
          <w:tcPr>
            <w:tcW w:w="270" w:type="dxa"/>
          </w:tcPr>
          <w:p w14:paraId="655B44A8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65D3BE" w14:textId="7E3A3660" w:rsidR="00C77960" w:rsidRPr="009A10D1" w:rsidRDefault="004D187C" w:rsidP="004D187C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923BF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5D3CD1" w14:textId="453837D4" w:rsidR="00C77960" w:rsidRPr="009A10D1" w:rsidRDefault="00D06348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3.57</w:t>
            </w:r>
          </w:p>
        </w:tc>
      </w:tr>
      <w:tr w:rsidR="00C77960" w:rsidRPr="009A10D1" w14:paraId="4B1FD964" w14:textId="77777777" w:rsidTr="00417DFB">
        <w:tc>
          <w:tcPr>
            <w:tcW w:w="3780" w:type="dxa"/>
          </w:tcPr>
          <w:p w14:paraId="343C1C0F" w14:textId="65ED5287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621" w:type="dxa"/>
          </w:tcPr>
          <w:p w14:paraId="010D3C60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D1E8F1" w14:textId="7B4853B2" w:rsidR="00C77960" w:rsidRPr="009A10D1" w:rsidRDefault="00D06348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32.69</w:t>
            </w:r>
          </w:p>
        </w:tc>
        <w:tc>
          <w:tcPr>
            <w:tcW w:w="270" w:type="dxa"/>
          </w:tcPr>
          <w:p w14:paraId="56E25CFD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5162975" w14:textId="1A44FB9C" w:rsidR="00C77960" w:rsidRPr="009A10D1" w:rsidRDefault="004D187C" w:rsidP="004D187C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413548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A60BCF" w14:textId="7EFDB25D" w:rsidR="00C77960" w:rsidRPr="009A10D1" w:rsidRDefault="00D06348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32.69</w:t>
            </w:r>
          </w:p>
        </w:tc>
      </w:tr>
      <w:tr w:rsidR="00C77960" w:rsidRPr="009A10D1" w14:paraId="1EA9DFFD" w14:textId="77777777" w:rsidTr="00417DFB">
        <w:tc>
          <w:tcPr>
            <w:tcW w:w="3780" w:type="dxa"/>
          </w:tcPr>
          <w:p w14:paraId="1FE3BF53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21" w:type="dxa"/>
          </w:tcPr>
          <w:p w14:paraId="7F2F9F80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06F539" w14:textId="7777777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FA7222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F967CE" w14:textId="77777777" w:rsidR="00C77960" w:rsidRPr="009A10D1" w:rsidRDefault="00C77960" w:rsidP="00C77960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10216D" w14:textId="77777777" w:rsidR="00C77960" w:rsidRPr="009A10D1" w:rsidRDefault="00C77960" w:rsidP="00C779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F3966" w14:textId="7777777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77960" w:rsidRPr="009A10D1" w14:paraId="5E38F884" w14:textId="77777777" w:rsidTr="00417DFB">
        <w:tc>
          <w:tcPr>
            <w:tcW w:w="3780" w:type="dxa"/>
          </w:tcPr>
          <w:p w14:paraId="7602AFE5" w14:textId="77777777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21" w:type="dxa"/>
          </w:tcPr>
          <w:p w14:paraId="6022CCDD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21A310C" w14:textId="7777777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86F61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35A3CB" w14:textId="77777777" w:rsidR="00C77960" w:rsidRPr="009A10D1" w:rsidRDefault="00C77960" w:rsidP="00C77960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98E7E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3C5942" w14:textId="7777777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7960" w:rsidRPr="009A10D1" w14:paraId="4A19DED4" w14:textId="77777777" w:rsidTr="00417DFB">
        <w:tc>
          <w:tcPr>
            <w:tcW w:w="3780" w:type="dxa"/>
          </w:tcPr>
          <w:p w14:paraId="4AA2BAFE" w14:textId="5D64DC4C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21" w:type="dxa"/>
          </w:tcPr>
          <w:p w14:paraId="5FEC7059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C9EEA84" w14:textId="72549667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51</w:t>
            </w:r>
          </w:p>
        </w:tc>
        <w:tc>
          <w:tcPr>
            <w:tcW w:w="270" w:type="dxa"/>
          </w:tcPr>
          <w:p w14:paraId="479777CF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8DC2056" w14:textId="49BC90E4" w:rsidR="00C77960" w:rsidRPr="009A10D1" w:rsidRDefault="00C77960" w:rsidP="00D06348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</w:t>
            </w:r>
          </w:p>
        </w:tc>
        <w:tc>
          <w:tcPr>
            <w:tcW w:w="270" w:type="dxa"/>
          </w:tcPr>
          <w:p w14:paraId="4FD13871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6F1F8B" w14:textId="01FC0C9D" w:rsidR="00C77960" w:rsidRPr="009A10D1" w:rsidRDefault="00C77960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</w:t>
            </w:r>
          </w:p>
        </w:tc>
      </w:tr>
      <w:tr w:rsidR="00C77960" w:rsidRPr="009A10D1" w14:paraId="2FC491B2" w14:textId="77777777" w:rsidTr="00417DFB">
        <w:tc>
          <w:tcPr>
            <w:tcW w:w="3780" w:type="dxa"/>
          </w:tcPr>
          <w:p w14:paraId="5D8641DB" w14:textId="4A6371C4" w:rsidR="00C77960" w:rsidRPr="009A10D1" w:rsidRDefault="00C77960" w:rsidP="00C77960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621" w:type="dxa"/>
          </w:tcPr>
          <w:p w14:paraId="02995C68" w14:textId="77777777" w:rsidR="00C77960" w:rsidRPr="009A10D1" w:rsidRDefault="00C77960" w:rsidP="00C7796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7AC032" w14:textId="3ECD03F9" w:rsidR="00C77960" w:rsidRPr="009A10D1" w:rsidRDefault="00D06348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28.48</w:t>
            </w:r>
          </w:p>
        </w:tc>
        <w:tc>
          <w:tcPr>
            <w:tcW w:w="270" w:type="dxa"/>
          </w:tcPr>
          <w:p w14:paraId="102C23C6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086512BD" w14:textId="20BFDA63" w:rsidR="00C77960" w:rsidRPr="009A10D1" w:rsidRDefault="00D06348" w:rsidP="00D06348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C8BCB" w14:textId="77777777" w:rsidR="00C77960" w:rsidRPr="009A10D1" w:rsidRDefault="00C77960" w:rsidP="00C77960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DBA7E4" w14:textId="56352003" w:rsidR="00C77960" w:rsidRPr="009A10D1" w:rsidRDefault="00D06348" w:rsidP="00C77960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28.48</w:t>
            </w:r>
          </w:p>
        </w:tc>
      </w:tr>
    </w:tbl>
    <w:p w14:paraId="268344DF" w14:textId="6354E5EF" w:rsidR="007D3D5D" w:rsidRPr="009A10D1" w:rsidRDefault="007D3D5D" w:rsidP="00E859C8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14F5F0D6" w14:textId="3FAE42E9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หนี้สินที่มีภาระดอกเบี้ย</w:t>
      </w:r>
    </w:p>
    <w:p w14:paraId="3A2502B5" w14:textId="77777777" w:rsidR="00F4355A" w:rsidRPr="009A10D1" w:rsidRDefault="00F4355A" w:rsidP="00E859C8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1"/>
        <w:gridCol w:w="678"/>
        <w:gridCol w:w="907"/>
        <w:gridCol w:w="236"/>
        <w:gridCol w:w="941"/>
        <w:gridCol w:w="236"/>
        <w:gridCol w:w="850"/>
        <w:gridCol w:w="231"/>
        <w:gridCol w:w="895"/>
        <w:gridCol w:w="242"/>
        <w:gridCol w:w="895"/>
        <w:gridCol w:w="231"/>
        <w:gridCol w:w="895"/>
      </w:tblGrid>
      <w:tr w:rsidR="000E2DF9" w:rsidRPr="009A10D1" w14:paraId="234177D6" w14:textId="77777777" w:rsidTr="00EC30BD">
        <w:trPr>
          <w:tblHeader/>
        </w:trPr>
        <w:tc>
          <w:tcPr>
            <w:tcW w:w="2582" w:type="dxa"/>
          </w:tcPr>
          <w:p w14:paraId="38E59FBD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5C2DE229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13" w:type="dxa"/>
            <w:gridSpan w:val="11"/>
          </w:tcPr>
          <w:p w14:paraId="674A2A31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2DF9" w:rsidRPr="009A10D1" w14:paraId="7BEA9BE8" w14:textId="77777777" w:rsidTr="00EC30BD">
        <w:trPr>
          <w:tblHeader/>
        </w:trPr>
        <w:tc>
          <w:tcPr>
            <w:tcW w:w="2582" w:type="dxa"/>
          </w:tcPr>
          <w:p w14:paraId="219F2503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715B9684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4" w:type="dxa"/>
            <w:gridSpan w:val="5"/>
          </w:tcPr>
          <w:p w14:paraId="61AA2928" w14:textId="71BAB956" w:rsidR="000E2DF9" w:rsidRPr="009A10D1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C77960"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231" w:type="dxa"/>
          </w:tcPr>
          <w:p w14:paraId="57F9D040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8" w:type="dxa"/>
            <w:gridSpan w:val="5"/>
          </w:tcPr>
          <w:p w14:paraId="25B71698" w14:textId="65849E18" w:rsidR="000E2DF9" w:rsidRPr="009A10D1" w:rsidRDefault="00C77960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0E2DF9" w:rsidRPr="009A10D1" w14:paraId="263C878C" w14:textId="77777777" w:rsidTr="00466FD5">
        <w:trPr>
          <w:tblHeader/>
        </w:trPr>
        <w:tc>
          <w:tcPr>
            <w:tcW w:w="2582" w:type="dxa"/>
          </w:tcPr>
          <w:p w14:paraId="726C198D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  <w:vAlign w:val="bottom"/>
          </w:tcPr>
          <w:p w14:paraId="381D233E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50DDE673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BDEBD50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11A9B6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FA88A80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D6331C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27736E26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2556B65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205AF05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F184EE5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42979F9A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DD2ACD0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9A10D1" w14:paraId="57B240EA" w14:textId="77777777" w:rsidTr="00EC30BD">
        <w:trPr>
          <w:tblHeader/>
        </w:trPr>
        <w:tc>
          <w:tcPr>
            <w:tcW w:w="2582" w:type="dxa"/>
          </w:tcPr>
          <w:p w14:paraId="7B28D37B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68461CC7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13" w:type="dxa"/>
            <w:gridSpan w:val="11"/>
            <w:vAlign w:val="bottom"/>
          </w:tcPr>
          <w:p w14:paraId="64CAEB50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C77960" w:rsidRPr="009A10D1" w14:paraId="70CC4495" w14:textId="77777777" w:rsidTr="00466FD5">
        <w:tc>
          <w:tcPr>
            <w:tcW w:w="2582" w:type="dxa"/>
          </w:tcPr>
          <w:p w14:paraId="67C24941" w14:textId="77777777" w:rsidR="000205A2" w:rsidRPr="009A10D1" w:rsidRDefault="00C77960" w:rsidP="00C77960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</w:t>
            </w:r>
            <w:r w:rsidR="000205A2"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ยะ</w:t>
            </w:r>
          </w:p>
          <w:p w14:paraId="5888DFB1" w14:textId="7BC24AF3" w:rsidR="00C77960" w:rsidRPr="009A10D1" w:rsidRDefault="00C77960" w:rsidP="000205A2">
            <w:pPr>
              <w:pStyle w:val="ListParagraph"/>
              <w:tabs>
                <w:tab w:val="clear" w:pos="227"/>
              </w:tabs>
              <w:spacing w:line="240" w:lineRule="auto"/>
              <w:ind w:left="166" w:right="-107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สั้นจากสถาบันการเงิน</w:t>
            </w:r>
          </w:p>
        </w:tc>
        <w:tc>
          <w:tcPr>
            <w:tcW w:w="683" w:type="dxa"/>
          </w:tcPr>
          <w:p w14:paraId="15FA79B2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1B66D3" w14:textId="78FE3455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2,078.53</w:t>
            </w:r>
          </w:p>
        </w:tc>
        <w:tc>
          <w:tcPr>
            <w:tcW w:w="236" w:type="dxa"/>
            <w:vAlign w:val="bottom"/>
          </w:tcPr>
          <w:p w14:paraId="4744793B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8EB9856" w14:textId="3E6301CE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2,190.00</w:t>
            </w:r>
          </w:p>
        </w:tc>
        <w:tc>
          <w:tcPr>
            <w:tcW w:w="236" w:type="dxa"/>
            <w:vAlign w:val="bottom"/>
          </w:tcPr>
          <w:p w14:paraId="713FF527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ACD82C" w14:textId="06C29E2D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4,268.53</w:t>
            </w:r>
          </w:p>
        </w:tc>
        <w:tc>
          <w:tcPr>
            <w:tcW w:w="231" w:type="dxa"/>
            <w:vAlign w:val="bottom"/>
          </w:tcPr>
          <w:p w14:paraId="2AEDE554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3839D16" w14:textId="2047DB03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BD0C43"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242" w:type="dxa"/>
            <w:vAlign w:val="bottom"/>
          </w:tcPr>
          <w:p w14:paraId="6B2E191A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285D88E" w14:textId="7B2C383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BD0C43"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</w:p>
        </w:tc>
        <w:tc>
          <w:tcPr>
            <w:tcW w:w="231" w:type="dxa"/>
            <w:vAlign w:val="bottom"/>
          </w:tcPr>
          <w:p w14:paraId="43D19ED2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C6B2F5" w14:textId="1793746D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</w:p>
        </w:tc>
      </w:tr>
      <w:tr w:rsidR="00C77960" w:rsidRPr="009A10D1" w14:paraId="6467DAEC" w14:textId="77777777" w:rsidTr="00466FD5">
        <w:tc>
          <w:tcPr>
            <w:tcW w:w="2582" w:type="dxa"/>
          </w:tcPr>
          <w:p w14:paraId="53B1D728" w14:textId="77777777" w:rsidR="00C77960" w:rsidRPr="009A10D1" w:rsidRDefault="00C77960" w:rsidP="00C77960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676FF153" w14:textId="31B0CDE9" w:rsidR="00C77960" w:rsidRPr="009A10D1" w:rsidRDefault="00C77960" w:rsidP="00C77960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683" w:type="dxa"/>
            <w:vAlign w:val="bottom"/>
          </w:tcPr>
          <w:p w14:paraId="4C89FE41" w14:textId="4E6E3FE9" w:rsidR="00C77960" w:rsidRPr="009A10D1" w:rsidRDefault="00D40B54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4</w:t>
            </w:r>
          </w:p>
        </w:tc>
        <w:tc>
          <w:tcPr>
            <w:tcW w:w="907" w:type="dxa"/>
            <w:vAlign w:val="bottom"/>
          </w:tcPr>
          <w:p w14:paraId="64EBDC2D" w14:textId="4B2A96F7" w:rsidR="00C77960" w:rsidRPr="009A10D1" w:rsidRDefault="00AD372C" w:rsidP="00A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76A9F03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06308CF" w14:textId="1AE6079A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1,814.60</w:t>
            </w:r>
          </w:p>
        </w:tc>
        <w:tc>
          <w:tcPr>
            <w:tcW w:w="236" w:type="dxa"/>
            <w:vAlign w:val="bottom"/>
          </w:tcPr>
          <w:p w14:paraId="5255DB6B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CF7921" w14:textId="55B7A92D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1,814.60</w:t>
            </w:r>
          </w:p>
        </w:tc>
        <w:tc>
          <w:tcPr>
            <w:tcW w:w="231" w:type="dxa"/>
            <w:vAlign w:val="bottom"/>
          </w:tcPr>
          <w:p w14:paraId="2C66B7FD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AD25F2" w14:textId="2E480FFE" w:rsidR="00C77960" w:rsidRPr="009A10D1" w:rsidRDefault="00C77960" w:rsidP="008E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C95A83B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463A7E3" w14:textId="41EDE182" w:rsidR="00C77960" w:rsidRPr="009A10D1" w:rsidRDefault="00C77960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1,185.10</w:t>
            </w:r>
          </w:p>
        </w:tc>
        <w:tc>
          <w:tcPr>
            <w:tcW w:w="231" w:type="dxa"/>
            <w:vAlign w:val="bottom"/>
          </w:tcPr>
          <w:p w14:paraId="0E2CA21C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153BC33" w14:textId="011E8C95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</w:tr>
      <w:tr w:rsidR="00C77960" w:rsidRPr="009A10D1" w14:paraId="58C1A603" w14:textId="77777777" w:rsidTr="00466FD5">
        <w:tc>
          <w:tcPr>
            <w:tcW w:w="2582" w:type="dxa"/>
          </w:tcPr>
          <w:p w14:paraId="1A8DEAAF" w14:textId="0C936EEC" w:rsidR="00C77960" w:rsidRPr="009A10D1" w:rsidRDefault="00C77960" w:rsidP="00C77960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83" w:type="dxa"/>
          </w:tcPr>
          <w:p w14:paraId="5170EFF3" w14:textId="77777777" w:rsidR="00C77960" w:rsidRPr="009A10D1" w:rsidRDefault="00C77960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4B215D7" w14:textId="31519FC0" w:rsidR="00C77960" w:rsidRPr="009A10D1" w:rsidRDefault="00AD372C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10,481.75</w:t>
            </w:r>
          </w:p>
        </w:tc>
        <w:tc>
          <w:tcPr>
            <w:tcW w:w="236" w:type="dxa"/>
            <w:vAlign w:val="bottom"/>
          </w:tcPr>
          <w:p w14:paraId="6EFCCDC4" w14:textId="77777777" w:rsidR="00C77960" w:rsidRPr="009A10D1" w:rsidRDefault="00C77960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36ED15C" w14:textId="0208FDE5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D62ABAE" w14:textId="77777777" w:rsidR="00C77960" w:rsidRPr="009A10D1" w:rsidRDefault="00C77960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613CC1" w14:textId="6CE40B03" w:rsidR="00C77960" w:rsidRPr="009A10D1" w:rsidRDefault="00AD372C" w:rsidP="00C77960">
            <w:pPr>
              <w:tabs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11,481.75</w:t>
            </w:r>
          </w:p>
        </w:tc>
        <w:tc>
          <w:tcPr>
            <w:tcW w:w="231" w:type="dxa"/>
            <w:vAlign w:val="bottom"/>
          </w:tcPr>
          <w:p w14:paraId="26648C69" w14:textId="77777777" w:rsidR="00C77960" w:rsidRPr="009A10D1" w:rsidRDefault="00C77960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A6B58E1" w14:textId="0959E45A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</w:p>
        </w:tc>
        <w:tc>
          <w:tcPr>
            <w:tcW w:w="242" w:type="dxa"/>
            <w:vAlign w:val="bottom"/>
          </w:tcPr>
          <w:p w14:paraId="033DAD8C" w14:textId="77777777" w:rsidR="00C77960" w:rsidRPr="009A10D1" w:rsidRDefault="00C77960" w:rsidP="00C77960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037866F" w14:textId="27A32D77" w:rsidR="00C77960" w:rsidRPr="009A10D1" w:rsidRDefault="00C77960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1,000.00</w:t>
            </w:r>
          </w:p>
        </w:tc>
        <w:tc>
          <w:tcPr>
            <w:tcW w:w="231" w:type="dxa"/>
            <w:vAlign w:val="bottom"/>
          </w:tcPr>
          <w:p w14:paraId="1D2D4179" w14:textId="77777777" w:rsidR="00C77960" w:rsidRPr="009A10D1" w:rsidRDefault="00C77960" w:rsidP="00C77960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356DC9" w14:textId="29A6B8D4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</w:p>
        </w:tc>
      </w:tr>
      <w:tr w:rsidR="00C77960" w:rsidRPr="009A10D1" w14:paraId="58C5948A" w14:textId="77777777" w:rsidTr="003353DE">
        <w:tc>
          <w:tcPr>
            <w:tcW w:w="2582" w:type="dxa"/>
          </w:tcPr>
          <w:p w14:paraId="20C8A857" w14:textId="7CA95702" w:rsidR="00C77960" w:rsidRPr="009A10D1" w:rsidRDefault="00C77960" w:rsidP="00C77960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3" w:type="dxa"/>
          </w:tcPr>
          <w:p w14:paraId="4CEECF45" w14:textId="77777777" w:rsidR="00C77960" w:rsidRPr="009A10D1" w:rsidRDefault="00C77960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09276B7" w14:textId="236A5B9F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E10C7F" w14:textId="77777777" w:rsidR="00C77960" w:rsidRPr="009A10D1" w:rsidRDefault="00C77960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DA91897" w14:textId="0DCBF519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1,065.98</w:t>
            </w:r>
          </w:p>
        </w:tc>
        <w:tc>
          <w:tcPr>
            <w:tcW w:w="236" w:type="dxa"/>
            <w:vAlign w:val="bottom"/>
          </w:tcPr>
          <w:p w14:paraId="2B211D87" w14:textId="77777777" w:rsidR="00C77960" w:rsidRPr="009A10D1" w:rsidRDefault="00C77960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769CDF" w14:textId="06641EEF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1,065.98</w:t>
            </w:r>
          </w:p>
        </w:tc>
        <w:tc>
          <w:tcPr>
            <w:tcW w:w="231" w:type="dxa"/>
            <w:vAlign w:val="bottom"/>
          </w:tcPr>
          <w:p w14:paraId="516CEA85" w14:textId="77777777" w:rsidR="00C77960" w:rsidRPr="009A10D1" w:rsidRDefault="00C77960" w:rsidP="00C7796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A6DC7CB" w14:textId="4C26A85B" w:rsidR="00C77960" w:rsidRPr="009A10D1" w:rsidRDefault="00C77960" w:rsidP="008E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096A63D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E7456C9" w14:textId="0D730A6C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</w:t>
            </w:r>
          </w:p>
        </w:tc>
        <w:tc>
          <w:tcPr>
            <w:tcW w:w="231" w:type="dxa"/>
            <w:vAlign w:val="bottom"/>
          </w:tcPr>
          <w:p w14:paraId="00325B0E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6DBC948" w14:textId="3196A66A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</w:t>
            </w:r>
          </w:p>
        </w:tc>
      </w:tr>
      <w:tr w:rsidR="00C77960" w:rsidRPr="009A10D1" w14:paraId="69F00984" w14:textId="77777777" w:rsidTr="00466FD5">
        <w:tc>
          <w:tcPr>
            <w:tcW w:w="2582" w:type="dxa"/>
          </w:tcPr>
          <w:p w14:paraId="734EFAB6" w14:textId="77777777" w:rsidR="00C77960" w:rsidRPr="009A10D1" w:rsidRDefault="00C77960" w:rsidP="00C77960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83" w:type="dxa"/>
          </w:tcPr>
          <w:p w14:paraId="37F51087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7E0FC" w14:textId="697DD831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12,560.28</w:t>
            </w:r>
          </w:p>
        </w:tc>
        <w:tc>
          <w:tcPr>
            <w:tcW w:w="236" w:type="dxa"/>
            <w:vAlign w:val="bottom"/>
          </w:tcPr>
          <w:p w14:paraId="2ACF0A80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29A01" w14:textId="4E98FF4A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6,070.58</w:t>
            </w:r>
          </w:p>
        </w:tc>
        <w:tc>
          <w:tcPr>
            <w:tcW w:w="236" w:type="dxa"/>
            <w:vAlign w:val="bottom"/>
          </w:tcPr>
          <w:p w14:paraId="216AF979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15A05" w14:textId="23C8D6AA" w:rsidR="00C77960" w:rsidRPr="009A10D1" w:rsidRDefault="00AD372C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18,630.86</w:t>
            </w:r>
          </w:p>
        </w:tc>
        <w:tc>
          <w:tcPr>
            <w:tcW w:w="231" w:type="dxa"/>
            <w:vAlign w:val="bottom"/>
          </w:tcPr>
          <w:p w14:paraId="09173B1A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2FA48" w14:textId="4839DB5F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="00833A79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08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55</w:t>
            </w:r>
          </w:p>
        </w:tc>
        <w:tc>
          <w:tcPr>
            <w:tcW w:w="242" w:type="dxa"/>
            <w:vAlign w:val="bottom"/>
          </w:tcPr>
          <w:p w14:paraId="338891F2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3B913" w14:textId="0B35EB0B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="00833A79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03</w:t>
            </w:r>
          </w:p>
        </w:tc>
        <w:tc>
          <w:tcPr>
            <w:tcW w:w="231" w:type="dxa"/>
            <w:vAlign w:val="bottom"/>
          </w:tcPr>
          <w:p w14:paraId="3BEFBE4E" w14:textId="77777777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9D36" w14:textId="6586102F" w:rsidR="00C77960" w:rsidRPr="009A10D1" w:rsidRDefault="00C77960" w:rsidP="00C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178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58</w:t>
            </w:r>
          </w:p>
        </w:tc>
      </w:tr>
    </w:tbl>
    <w:p w14:paraId="38A9F22F" w14:textId="43941034" w:rsidR="00F9253D" w:rsidRPr="009A10D1" w:rsidRDefault="00F9253D" w:rsidP="00E859C8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7AA914E8" w14:textId="20F6B9F1" w:rsidR="00317CF4" w:rsidRPr="009A10D1" w:rsidRDefault="00F9253D" w:rsidP="007848EE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9A10D1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Style w:val="TableGrid"/>
        <w:tblW w:w="98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7"/>
        <w:gridCol w:w="620"/>
        <w:gridCol w:w="973"/>
        <w:gridCol w:w="235"/>
        <w:gridCol w:w="919"/>
        <w:gridCol w:w="233"/>
        <w:gridCol w:w="862"/>
        <w:gridCol w:w="235"/>
        <w:gridCol w:w="929"/>
        <w:gridCol w:w="242"/>
        <w:gridCol w:w="925"/>
        <w:gridCol w:w="235"/>
        <w:gridCol w:w="937"/>
      </w:tblGrid>
      <w:tr w:rsidR="000E2DF9" w:rsidRPr="009A10D1" w14:paraId="75454783" w14:textId="77777777" w:rsidTr="00BE508C">
        <w:trPr>
          <w:tblHeader/>
        </w:trPr>
        <w:tc>
          <w:tcPr>
            <w:tcW w:w="2490" w:type="dxa"/>
          </w:tcPr>
          <w:p w14:paraId="6ABCB7C2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64E280A4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722" w:type="dxa"/>
            <w:gridSpan w:val="11"/>
          </w:tcPr>
          <w:p w14:paraId="606DF462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DF9" w:rsidRPr="009A10D1" w14:paraId="4B3EE6DD" w14:textId="77777777" w:rsidTr="00BE508C">
        <w:trPr>
          <w:tblHeader/>
        </w:trPr>
        <w:tc>
          <w:tcPr>
            <w:tcW w:w="2490" w:type="dxa"/>
          </w:tcPr>
          <w:p w14:paraId="7DD56CB7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7FB899B2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</w:tcPr>
          <w:p w14:paraId="67ED2D2F" w14:textId="6ECF8A43" w:rsidR="000E2DF9" w:rsidRPr="009A10D1" w:rsidRDefault="00B17D5A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436EDE"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235" w:type="dxa"/>
          </w:tcPr>
          <w:p w14:paraId="10EB5718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8" w:type="dxa"/>
            <w:gridSpan w:val="5"/>
          </w:tcPr>
          <w:p w14:paraId="2F78E03A" w14:textId="6ED4F05F" w:rsidR="000E2DF9" w:rsidRPr="009A10D1" w:rsidRDefault="00436EDE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3C205D" w:rsidRPr="009A10D1" w14:paraId="453EE676" w14:textId="77777777" w:rsidTr="00BE508C">
        <w:trPr>
          <w:tblHeader/>
        </w:trPr>
        <w:tc>
          <w:tcPr>
            <w:tcW w:w="2490" w:type="dxa"/>
          </w:tcPr>
          <w:p w14:paraId="472B854D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BA5ACB8" w14:textId="0DC75F06" w:rsidR="000E2DF9" w:rsidRPr="009A10D1" w:rsidRDefault="000E2DF9" w:rsidP="00A0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50" w:firstLine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</w:t>
            </w:r>
            <w:r w:rsidR="00A0735B" w:rsidRPr="009A10D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หตุ</w:t>
            </w:r>
          </w:p>
        </w:tc>
        <w:tc>
          <w:tcPr>
            <w:tcW w:w="970" w:type="dxa"/>
            <w:vAlign w:val="bottom"/>
          </w:tcPr>
          <w:p w14:paraId="4DDFEF33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22E86826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48F02D81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10E9471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7618013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227B4E9E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F83C495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D198962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47B834D1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00CF02F5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0B119FE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9A10D1" w14:paraId="1837C40C" w14:textId="77777777" w:rsidTr="00BE508C">
        <w:trPr>
          <w:tblHeader/>
        </w:trPr>
        <w:tc>
          <w:tcPr>
            <w:tcW w:w="2490" w:type="dxa"/>
          </w:tcPr>
          <w:p w14:paraId="191C2342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dxa"/>
          </w:tcPr>
          <w:p w14:paraId="678169CD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22" w:type="dxa"/>
            <w:gridSpan w:val="11"/>
            <w:vAlign w:val="bottom"/>
          </w:tcPr>
          <w:p w14:paraId="6AC4BA9B" w14:textId="77777777" w:rsidR="000E2DF9" w:rsidRPr="009A10D1" w:rsidRDefault="000E2DF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436EDE" w:rsidRPr="009A10D1" w14:paraId="5710C23C" w14:textId="77777777" w:rsidTr="00BE508C">
        <w:tc>
          <w:tcPr>
            <w:tcW w:w="2490" w:type="dxa"/>
          </w:tcPr>
          <w:p w14:paraId="778B60CF" w14:textId="6FCF6045" w:rsidR="00436EDE" w:rsidRPr="009A10D1" w:rsidRDefault="00436EDE" w:rsidP="00436EDE">
            <w:pPr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0" w:type="dxa"/>
            <w:vAlign w:val="bottom"/>
          </w:tcPr>
          <w:p w14:paraId="390DDC43" w14:textId="01AD3254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3C7C1F1" w14:textId="0F4A351D" w:rsidR="00436EDE" w:rsidRPr="009A10D1" w:rsidRDefault="0084068C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01681EF5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2785FC5" w14:textId="6A887054" w:rsidR="00436EDE" w:rsidRPr="009A10D1" w:rsidRDefault="0084068C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3" w:type="dxa"/>
            <w:vAlign w:val="bottom"/>
          </w:tcPr>
          <w:p w14:paraId="2EFEB5FA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C97F9A4" w14:textId="32691007" w:rsidR="00436EDE" w:rsidRPr="009A10D1" w:rsidRDefault="0084068C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5" w:type="dxa"/>
            <w:vAlign w:val="bottom"/>
          </w:tcPr>
          <w:p w14:paraId="6D510B83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9339DA5" w14:textId="43F5E28F" w:rsidR="00436EDE" w:rsidRPr="009A10D1" w:rsidRDefault="00436EDE" w:rsidP="0007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C33A2ED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53FE2BB9" w14:textId="0E2B5E6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5" w:type="dxa"/>
            <w:vAlign w:val="bottom"/>
          </w:tcPr>
          <w:p w14:paraId="58E038F0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CF53C22" w14:textId="6B3EE452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997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</w:tr>
      <w:tr w:rsidR="00436EDE" w:rsidRPr="009A10D1" w14:paraId="2C0239DA" w14:textId="77777777" w:rsidTr="00BE508C">
        <w:tc>
          <w:tcPr>
            <w:tcW w:w="2490" w:type="dxa"/>
          </w:tcPr>
          <w:p w14:paraId="2D680F8A" w14:textId="77777777" w:rsidR="00436EDE" w:rsidRPr="009A10D1" w:rsidRDefault="00436EDE" w:rsidP="00436EDE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55D61340" w14:textId="7FD41484" w:rsidR="00436EDE" w:rsidRPr="009A10D1" w:rsidRDefault="00436EDE" w:rsidP="00436EDE">
            <w:pPr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620" w:type="dxa"/>
            <w:vAlign w:val="bottom"/>
          </w:tcPr>
          <w:p w14:paraId="10AD6CB3" w14:textId="4DFB4207" w:rsidR="00436EDE" w:rsidRPr="009A10D1" w:rsidRDefault="007D6995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  <w:t>4</w:t>
            </w:r>
          </w:p>
        </w:tc>
        <w:tc>
          <w:tcPr>
            <w:tcW w:w="970" w:type="dxa"/>
            <w:vAlign w:val="bottom"/>
          </w:tcPr>
          <w:p w14:paraId="682FB876" w14:textId="2CE450E9" w:rsidR="00436EDE" w:rsidRPr="009A10D1" w:rsidRDefault="0084068C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09C471DE" w14:textId="13F9F95A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505113CF" w14:textId="73770591" w:rsidR="00436EDE" w:rsidRPr="009A10D1" w:rsidRDefault="0084068C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420.90</w:t>
            </w:r>
          </w:p>
        </w:tc>
        <w:tc>
          <w:tcPr>
            <w:tcW w:w="233" w:type="dxa"/>
            <w:vAlign w:val="bottom"/>
          </w:tcPr>
          <w:p w14:paraId="5171D4F3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7034592" w14:textId="5E2AE796" w:rsidR="00436EDE" w:rsidRPr="009A10D1" w:rsidRDefault="0084068C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420.90</w:t>
            </w:r>
          </w:p>
        </w:tc>
        <w:tc>
          <w:tcPr>
            <w:tcW w:w="235" w:type="dxa"/>
            <w:vAlign w:val="bottom"/>
          </w:tcPr>
          <w:p w14:paraId="7390BCF7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2AE4226" w14:textId="72CAEC92" w:rsidR="00436EDE" w:rsidRPr="009A10D1" w:rsidRDefault="00436EDE" w:rsidP="0007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422C6D5E" w14:textId="6BA5958E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D6C8684" w14:textId="269AE92C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</w:t>
            </w:r>
          </w:p>
        </w:tc>
        <w:tc>
          <w:tcPr>
            <w:tcW w:w="235" w:type="dxa"/>
            <w:vAlign w:val="bottom"/>
          </w:tcPr>
          <w:p w14:paraId="077147DB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FDE3E21" w14:textId="5389A94C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</w:t>
            </w:r>
          </w:p>
        </w:tc>
      </w:tr>
      <w:tr w:rsidR="00436EDE" w:rsidRPr="009A10D1" w14:paraId="1A206998" w14:textId="77777777" w:rsidTr="00BE508C">
        <w:tc>
          <w:tcPr>
            <w:tcW w:w="2490" w:type="dxa"/>
          </w:tcPr>
          <w:p w14:paraId="069573E3" w14:textId="261F6984" w:rsidR="00436EDE" w:rsidRPr="009A10D1" w:rsidRDefault="00436EDE" w:rsidP="00436EDE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0" w:type="dxa"/>
          </w:tcPr>
          <w:p w14:paraId="2E8B7919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37B17F50" w14:textId="4FE23983" w:rsidR="00436EDE" w:rsidRPr="009A10D1" w:rsidRDefault="0084068C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120.00</w:t>
            </w:r>
          </w:p>
        </w:tc>
        <w:tc>
          <w:tcPr>
            <w:tcW w:w="235" w:type="dxa"/>
            <w:vAlign w:val="bottom"/>
          </w:tcPr>
          <w:p w14:paraId="2F6DE1A0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5758E7E" w14:textId="4E569864" w:rsidR="00436EDE" w:rsidRPr="009A10D1" w:rsidRDefault="0084068C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3" w:type="dxa"/>
            <w:vAlign w:val="bottom"/>
          </w:tcPr>
          <w:p w14:paraId="29E849AC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4F5F136A" w14:textId="09345C38" w:rsidR="00436EDE" w:rsidRPr="009A10D1" w:rsidRDefault="0084068C" w:rsidP="00436EDE">
            <w:pPr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30DD8" w:rsidRPr="009A10D1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235" w:type="dxa"/>
            <w:vAlign w:val="bottom"/>
          </w:tcPr>
          <w:p w14:paraId="0D78B1BD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A47462C" w14:textId="5BACA942" w:rsidR="00436EDE" w:rsidRPr="009A10D1" w:rsidRDefault="00436EDE" w:rsidP="00CF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42" w:type="dxa"/>
            <w:vAlign w:val="bottom"/>
          </w:tcPr>
          <w:p w14:paraId="4B5BEDC2" w14:textId="77777777" w:rsidR="00436EDE" w:rsidRPr="009A10D1" w:rsidRDefault="00436EDE" w:rsidP="00436ED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20BD1B46" w14:textId="5FA6DD02" w:rsidR="00436EDE" w:rsidRPr="009A10D1" w:rsidRDefault="00436EDE" w:rsidP="00C2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1,000.00</w:t>
            </w:r>
          </w:p>
        </w:tc>
        <w:tc>
          <w:tcPr>
            <w:tcW w:w="235" w:type="dxa"/>
            <w:vAlign w:val="bottom"/>
          </w:tcPr>
          <w:p w14:paraId="11CC0035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A30B86F" w14:textId="104124C8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315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</w:tr>
      <w:tr w:rsidR="00436EDE" w:rsidRPr="009A10D1" w14:paraId="0EF86797" w14:textId="77777777" w:rsidTr="00BE508C">
        <w:tc>
          <w:tcPr>
            <w:tcW w:w="2490" w:type="dxa"/>
          </w:tcPr>
          <w:p w14:paraId="692C0F56" w14:textId="077BE922" w:rsidR="00436EDE" w:rsidRPr="009A10D1" w:rsidRDefault="00436EDE" w:rsidP="00436EDE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620" w:type="dxa"/>
          </w:tcPr>
          <w:p w14:paraId="5A55589E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7358157" w14:textId="0597DD6E" w:rsidR="00436EDE" w:rsidRPr="009A10D1" w:rsidRDefault="00630DD8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7AAF9535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3CFC11B5" w14:textId="37794266" w:rsidR="00436EDE" w:rsidRPr="009A10D1" w:rsidRDefault="00630DD8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6.63</w:t>
            </w:r>
          </w:p>
        </w:tc>
        <w:tc>
          <w:tcPr>
            <w:tcW w:w="233" w:type="dxa"/>
            <w:vAlign w:val="bottom"/>
          </w:tcPr>
          <w:p w14:paraId="2D40258C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0ED28B4" w14:textId="18EE35EF" w:rsidR="00436EDE" w:rsidRPr="009A10D1" w:rsidRDefault="00630DD8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6.63</w:t>
            </w:r>
          </w:p>
        </w:tc>
        <w:tc>
          <w:tcPr>
            <w:tcW w:w="235" w:type="dxa"/>
            <w:vAlign w:val="bottom"/>
          </w:tcPr>
          <w:p w14:paraId="753F47BF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7B059BC" w14:textId="73D9C466" w:rsidR="00436EDE" w:rsidRPr="009A10D1" w:rsidRDefault="00436EDE" w:rsidP="0007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636F31C6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BD566C6" w14:textId="1B6FA65B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5" w:type="dxa"/>
            <w:vAlign w:val="bottom"/>
          </w:tcPr>
          <w:p w14:paraId="04D49EB6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BD96B5B" w14:textId="2E7D0FA4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</w:tr>
      <w:tr w:rsidR="00436EDE" w:rsidRPr="009A10D1" w14:paraId="23EBA86D" w14:textId="77777777" w:rsidTr="00BE508C">
        <w:tc>
          <w:tcPr>
            <w:tcW w:w="2490" w:type="dxa"/>
          </w:tcPr>
          <w:p w14:paraId="4215E89D" w14:textId="77777777" w:rsidR="00436EDE" w:rsidRPr="009A10D1" w:rsidRDefault="00436EDE" w:rsidP="00436EDE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0" w:type="dxa"/>
          </w:tcPr>
          <w:p w14:paraId="5D899431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70EBF" w14:textId="350E8E80" w:rsidR="00436EDE" w:rsidRPr="009A10D1" w:rsidRDefault="00630DD8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120.00</w:t>
            </w:r>
          </w:p>
        </w:tc>
        <w:tc>
          <w:tcPr>
            <w:tcW w:w="235" w:type="dxa"/>
            <w:vAlign w:val="bottom"/>
          </w:tcPr>
          <w:p w14:paraId="63CD5AED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61003" w14:textId="714978E6" w:rsidR="00436EDE" w:rsidRPr="009A10D1" w:rsidRDefault="00630DD8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3,324.53</w:t>
            </w:r>
          </w:p>
        </w:tc>
        <w:tc>
          <w:tcPr>
            <w:tcW w:w="233" w:type="dxa"/>
            <w:vAlign w:val="bottom"/>
          </w:tcPr>
          <w:p w14:paraId="474132BC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42280" w14:textId="36434E93" w:rsidR="00436EDE" w:rsidRPr="009A10D1" w:rsidRDefault="00630DD8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3,444.53</w:t>
            </w:r>
          </w:p>
        </w:tc>
        <w:tc>
          <w:tcPr>
            <w:tcW w:w="235" w:type="dxa"/>
            <w:vAlign w:val="bottom"/>
          </w:tcPr>
          <w:p w14:paraId="6FEC57EC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5E741" w14:textId="0A1626D5" w:rsidR="00436EDE" w:rsidRPr="009A10D1" w:rsidRDefault="00436EDE" w:rsidP="0007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315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42" w:type="dxa"/>
            <w:vAlign w:val="bottom"/>
          </w:tcPr>
          <w:p w14:paraId="6CB57F74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772FD" w14:textId="3A65726E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892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90</w:t>
            </w:r>
          </w:p>
        </w:tc>
        <w:tc>
          <w:tcPr>
            <w:tcW w:w="235" w:type="dxa"/>
            <w:vAlign w:val="bottom"/>
          </w:tcPr>
          <w:p w14:paraId="0F33127B" w14:textId="77777777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9F7F" w14:textId="188A77F4" w:rsidR="00436EDE" w:rsidRPr="009A10D1" w:rsidRDefault="00436EDE" w:rsidP="004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207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90</w:t>
            </w:r>
          </w:p>
        </w:tc>
      </w:tr>
    </w:tbl>
    <w:p w14:paraId="023FFC4A" w14:textId="5D161E39" w:rsidR="00890216" w:rsidRPr="009A10D1" w:rsidRDefault="00890216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lang w:val="en-GB" w:bidi="ar-SA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9"/>
        <w:gridCol w:w="1115"/>
        <w:gridCol w:w="977"/>
        <w:gridCol w:w="249"/>
        <w:gridCol w:w="900"/>
        <w:gridCol w:w="237"/>
        <w:gridCol w:w="896"/>
        <w:gridCol w:w="239"/>
        <w:gridCol w:w="878"/>
      </w:tblGrid>
      <w:tr w:rsidR="00F9253D" w:rsidRPr="009A10D1" w14:paraId="3F6F6F37" w14:textId="77777777" w:rsidTr="0049092E">
        <w:trPr>
          <w:tblHeader/>
        </w:trPr>
        <w:tc>
          <w:tcPr>
            <w:tcW w:w="4229" w:type="dxa"/>
            <w:vMerge w:val="restart"/>
            <w:shd w:val="clear" w:color="auto" w:fill="auto"/>
          </w:tcPr>
          <w:p w14:paraId="43A75256" w14:textId="77777777" w:rsidR="00F9253D" w:rsidRPr="009A10D1" w:rsidRDefault="00F9253D" w:rsidP="004909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050E8DAE" w14:textId="7788A882" w:rsidR="00F9253D" w:rsidRPr="009A10D1" w:rsidRDefault="00F9253D" w:rsidP="0049092E">
            <w:pPr>
              <w:tabs>
                <w:tab w:val="left" w:pos="163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5" w:type="dxa"/>
          </w:tcPr>
          <w:p w14:paraId="1A5DF6EC" w14:textId="77777777" w:rsidR="00F9253D" w:rsidRPr="009A10D1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21D683BE" w14:textId="77777777" w:rsidR="00F9253D" w:rsidRPr="009A10D1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D88D8DB" w14:textId="77777777" w:rsidR="00F9253D" w:rsidRPr="009A10D1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13" w:type="dxa"/>
            <w:gridSpan w:val="3"/>
          </w:tcPr>
          <w:p w14:paraId="45F41250" w14:textId="77777777" w:rsidR="00F9253D" w:rsidRPr="009A10D1" w:rsidRDefault="00F9253D" w:rsidP="004909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53D" w:rsidRPr="009A10D1" w14:paraId="0225C71E" w14:textId="77777777" w:rsidTr="0049092E">
        <w:trPr>
          <w:tblHeader/>
        </w:trPr>
        <w:tc>
          <w:tcPr>
            <w:tcW w:w="4229" w:type="dxa"/>
            <w:vMerge/>
          </w:tcPr>
          <w:p w14:paraId="310A56E4" w14:textId="77777777" w:rsidR="00F9253D" w:rsidRPr="009A10D1" w:rsidRDefault="00F9253D" w:rsidP="004909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74B42E5C" w14:textId="77777777" w:rsidR="00F9253D" w:rsidRPr="009A10D1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3F636ED7" w14:textId="399F6300" w:rsidR="00F9253D" w:rsidRPr="009A10D1" w:rsidRDefault="00B17D5A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436EDE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4A00BD7" w14:textId="77777777" w:rsidR="00F9253D" w:rsidRPr="009A10D1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F319DC" w14:textId="160D1926" w:rsidR="00F9253D" w:rsidRPr="009A10D1" w:rsidRDefault="00436EDE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0B33F633" w14:textId="77777777" w:rsidR="00F9253D" w:rsidRPr="009A10D1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6378BDF2" w14:textId="242AC8A2" w:rsidR="00F9253D" w:rsidRPr="009A10D1" w:rsidRDefault="00B17D5A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605D2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1BC854" w14:textId="77777777" w:rsidR="00F9253D" w:rsidRPr="009A10D1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6E10913" w14:textId="294D71E5" w:rsidR="00F9253D" w:rsidRPr="009A10D1" w:rsidRDefault="00B17D5A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605D2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F9253D" w:rsidRPr="009A10D1" w14:paraId="04745C82" w14:textId="77777777" w:rsidTr="0049092E">
        <w:trPr>
          <w:tblHeader/>
        </w:trPr>
        <w:tc>
          <w:tcPr>
            <w:tcW w:w="4229" w:type="dxa"/>
          </w:tcPr>
          <w:p w14:paraId="7E5479A0" w14:textId="77777777" w:rsidR="00F9253D" w:rsidRPr="009A10D1" w:rsidRDefault="00F9253D" w:rsidP="004909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09CAE405" w14:textId="77777777" w:rsidR="00F9253D" w:rsidRPr="009A10D1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6" w:type="dxa"/>
            <w:gridSpan w:val="7"/>
          </w:tcPr>
          <w:p w14:paraId="479A45CB" w14:textId="77777777" w:rsidR="00F9253D" w:rsidRPr="009A10D1" w:rsidRDefault="00F9253D" w:rsidP="004909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36EDE" w:rsidRPr="009A10D1" w14:paraId="5A73A7D8" w14:textId="77777777" w:rsidTr="0049092E">
        <w:trPr>
          <w:tblHeader/>
        </w:trPr>
        <w:tc>
          <w:tcPr>
            <w:tcW w:w="4229" w:type="dxa"/>
          </w:tcPr>
          <w:p w14:paraId="7F0D9FF2" w14:textId="77777777" w:rsidR="00436EDE" w:rsidRPr="009A10D1" w:rsidRDefault="00436EDE" w:rsidP="00436ED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เงินฝาก</w:t>
            </w:r>
            <w:r w:rsidRPr="009A10D1">
              <w:rPr>
                <w:rFonts w:asciiTheme="majorBidi" w:hAnsiTheme="majorBidi"/>
                <w:b/>
                <w:sz w:val="28"/>
                <w:szCs w:val="28"/>
                <w:cs/>
              </w:rPr>
              <w:t>สถาบันการเงิน</w:t>
            </w: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ระยะสั้นที่ใช้เป็นหลักประกัน</w:t>
            </w:r>
          </w:p>
        </w:tc>
        <w:tc>
          <w:tcPr>
            <w:tcW w:w="1115" w:type="dxa"/>
          </w:tcPr>
          <w:p w14:paraId="48BDF402" w14:textId="013F74C0" w:rsidR="00436EDE" w:rsidRPr="009A10D1" w:rsidRDefault="001F028C" w:rsidP="00436ED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/>
              </w:rPr>
              <w:t>6</w:t>
            </w:r>
          </w:p>
        </w:tc>
        <w:tc>
          <w:tcPr>
            <w:tcW w:w="977" w:type="dxa"/>
          </w:tcPr>
          <w:p w14:paraId="3A46DC8D" w14:textId="2C80C3E3" w:rsidR="00436EDE" w:rsidRPr="009A10D1" w:rsidRDefault="00535BE6" w:rsidP="00436EDE">
            <w:pPr>
              <w:tabs>
                <w:tab w:val="decimal" w:pos="26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2,120.25</w:t>
            </w:r>
          </w:p>
        </w:tc>
        <w:tc>
          <w:tcPr>
            <w:tcW w:w="249" w:type="dxa"/>
          </w:tcPr>
          <w:p w14:paraId="4B87CF4F" w14:textId="77777777" w:rsidR="00436EDE" w:rsidRPr="009A10D1" w:rsidRDefault="00436EDE" w:rsidP="00436EDE">
            <w:pPr>
              <w:spacing w:line="240" w:lineRule="auto"/>
              <w:ind w:left="98" w:right="-105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28EB7B" w14:textId="20261FEA" w:rsidR="00436EDE" w:rsidRPr="009A10D1" w:rsidRDefault="00436EDE" w:rsidP="00436EDE">
            <w:pPr>
              <w:tabs>
                <w:tab w:val="decimal" w:pos="34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807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59</w:t>
            </w:r>
          </w:p>
        </w:tc>
        <w:tc>
          <w:tcPr>
            <w:tcW w:w="237" w:type="dxa"/>
          </w:tcPr>
          <w:p w14:paraId="20DEA919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96" w:type="dxa"/>
          </w:tcPr>
          <w:p w14:paraId="1909EEA3" w14:textId="7487DAFB" w:rsidR="00436EDE" w:rsidRPr="009A10D1" w:rsidRDefault="00D605D2" w:rsidP="00436EDE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D14B2CA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0E1BC57B" w14:textId="77777777" w:rsidR="00436EDE" w:rsidRPr="009A10D1" w:rsidRDefault="00436EDE" w:rsidP="00436EDE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436EDE" w:rsidRPr="009A10D1" w14:paraId="5FD70918" w14:textId="77777777" w:rsidTr="00535BE6">
        <w:tc>
          <w:tcPr>
            <w:tcW w:w="4229" w:type="dxa"/>
          </w:tcPr>
          <w:p w14:paraId="21FAF119" w14:textId="77777777" w:rsidR="00436EDE" w:rsidRPr="009A10D1" w:rsidRDefault="00436EDE" w:rsidP="00436E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15" w:type="dxa"/>
            <w:shd w:val="clear" w:color="auto" w:fill="auto"/>
          </w:tcPr>
          <w:p w14:paraId="33000794" w14:textId="7EA1421D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1F028C"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77" w:type="dxa"/>
          </w:tcPr>
          <w:p w14:paraId="232F74C9" w14:textId="0843A8E8" w:rsidR="00436EDE" w:rsidRPr="009A10D1" w:rsidRDefault="00535BE6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2,887.07</w:t>
            </w:r>
          </w:p>
        </w:tc>
        <w:tc>
          <w:tcPr>
            <w:tcW w:w="249" w:type="dxa"/>
          </w:tcPr>
          <w:p w14:paraId="6EA00973" w14:textId="77777777" w:rsidR="00436EDE" w:rsidRPr="009A10D1" w:rsidRDefault="00436EDE" w:rsidP="00436ED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C977718" w14:textId="1637D3A9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5,526.80</w:t>
            </w:r>
          </w:p>
        </w:tc>
        <w:tc>
          <w:tcPr>
            <w:tcW w:w="237" w:type="dxa"/>
          </w:tcPr>
          <w:p w14:paraId="29C08001" w14:textId="77777777" w:rsidR="00436EDE" w:rsidRPr="009A10D1" w:rsidRDefault="00436EDE" w:rsidP="00436ED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14:paraId="58FB6740" w14:textId="1B17230E" w:rsidR="00436EDE" w:rsidRPr="009A10D1" w:rsidRDefault="00D605D2" w:rsidP="00436EDE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FB4E7A1" w14:textId="77777777" w:rsidR="00436EDE" w:rsidRPr="009A10D1" w:rsidRDefault="00436EDE" w:rsidP="00436ED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14:paraId="1A26DC1D" w14:textId="77777777" w:rsidR="00436EDE" w:rsidRPr="009A10D1" w:rsidRDefault="00436EDE" w:rsidP="00436EDE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535BE6" w:rsidRPr="009A10D1" w14:paraId="3C7500DB" w14:textId="77777777" w:rsidTr="00535BE6">
        <w:tc>
          <w:tcPr>
            <w:tcW w:w="4229" w:type="dxa"/>
          </w:tcPr>
          <w:p w14:paraId="25B3C1FD" w14:textId="38BBFA6A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15" w:type="dxa"/>
            <w:shd w:val="clear" w:color="auto" w:fill="auto"/>
          </w:tcPr>
          <w:p w14:paraId="7C25DDE6" w14:textId="1E828C8D" w:rsidR="00535BE6" w:rsidRPr="009A10D1" w:rsidRDefault="00535BE6" w:rsidP="00535B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15</w:t>
            </w:r>
          </w:p>
        </w:tc>
        <w:tc>
          <w:tcPr>
            <w:tcW w:w="977" w:type="dxa"/>
          </w:tcPr>
          <w:p w14:paraId="53BEBC56" w14:textId="3C520B6B" w:rsidR="00535BE6" w:rsidRPr="009A10D1" w:rsidRDefault="00535BE6" w:rsidP="00535B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11,436.65</w:t>
            </w:r>
          </w:p>
        </w:tc>
        <w:tc>
          <w:tcPr>
            <w:tcW w:w="249" w:type="dxa"/>
          </w:tcPr>
          <w:p w14:paraId="574C0BC7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6CB7A6" w14:textId="483B1860" w:rsidR="00535BE6" w:rsidRPr="009A10D1" w:rsidRDefault="00535BE6" w:rsidP="00535BE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  <w:tc>
          <w:tcPr>
            <w:tcW w:w="237" w:type="dxa"/>
          </w:tcPr>
          <w:p w14:paraId="34CE136D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0CC184F" w14:textId="1E230679" w:rsidR="00535BE6" w:rsidRPr="009A10D1" w:rsidRDefault="00535BE6" w:rsidP="00535BE6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CD7521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5133214" w14:textId="40BC2381" w:rsidR="00535BE6" w:rsidRPr="009A10D1" w:rsidRDefault="00535BE6" w:rsidP="00535BE6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535BE6" w:rsidRPr="009A10D1" w14:paraId="09BD2279" w14:textId="77777777" w:rsidTr="00535BE6">
        <w:tc>
          <w:tcPr>
            <w:tcW w:w="4229" w:type="dxa"/>
          </w:tcPr>
          <w:p w14:paraId="5784BF46" w14:textId="1C72ACF9" w:rsidR="00535BE6" w:rsidRPr="009A10D1" w:rsidRDefault="003062EF" w:rsidP="00535B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5" w:type="dxa"/>
            <w:shd w:val="clear" w:color="auto" w:fill="auto"/>
          </w:tcPr>
          <w:p w14:paraId="1AAACD4E" w14:textId="3071ECF7" w:rsidR="00535BE6" w:rsidRPr="009A10D1" w:rsidRDefault="003D3E69" w:rsidP="00535B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28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592D9E4" w14:textId="05B643C2" w:rsidR="00535BE6" w:rsidRPr="009A10D1" w:rsidRDefault="00535BE6" w:rsidP="00535B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418.91</w:t>
            </w:r>
          </w:p>
        </w:tc>
        <w:tc>
          <w:tcPr>
            <w:tcW w:w="249" w:type="dxa"/>
          </w:tcPr>
          <w:p w14:paraId="0DBDCE48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9F5A73" w14:textId="62695F75" w:rsidR="00535BE6" w:rsidRPr="009A10D1" w:rsidRDefault="00D07E89" w:rsidP="00535BE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0D5DD3C2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391751E" w14:textId="61A880CA" w:rsidR="00535BE6" w:rsidRPr="009A10D1" w:rsidRDefault="00535BE6" w:rsidP="00535BE6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E46F037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627A5288" w14:textId="77777777" w:rsidR="00535BE6" w:rsidRPr="009A10D1" w:rsidRDefault="00535BE6" w:rsidP="00535BE6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535BE6" w:rsidRPr="009A10D1" w14:paraId="1E685DEC" w14:textId="77777777" w:rsidTr="00535BE6">
        <w:tc>
          <w:tcPr>
            <w:tcW w:w="4229" w:type="dxa"/>
          </w:tcPr>
          <w:p w14:paraId="37E0211F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dxa"/>
          </w:tcPr>
          <w:p w14:paraId="2C637FB3" w14:textId="77777777" w:rsidR="00535BE6" w:rsidRPr="009A10D1" w:rsidRDefault="00535BE6" w:rsidP="00535B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026BCEA" w14:textId="5DA506F6" w:rsidR="00535BE6" w:rsidRPr="009A10D1" w:rsidRDefault="00535BE6" w:rsidP="00535BE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16,862.88</w:t>
            </w:r>
          </w:p>
        </w:tc>
        <w:tc>
          <w:tcPr>
            <w:tcW w:w="249" w:type="dxa"/>
          </w:tcPr>
          <w:p w14:paraId="692A0A0A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D001D8" w14:textId="22651727" w:rsidR="00535BE6" w:rsidRPr="009A10D1" w:rsidRDefault="00535BE6" w:rsidP="00535BE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37" w:type="dxa"/>
          </w:tcPr>
          <w:p w14:paraId="22E38606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D9963C2" w14:textId="1861A1C6" w:rsidR="00535BE6" w:rsidRPr="009A10D1" w:rsidRDefault="00535BE6" w:rsidP="00535BE6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094B935" w14:textId="77777777" w:rsidR="00535BE6" w:rsidRPr="009A10D1" w:rsidRDefault="00535BE6" w:rsidP="00535B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7491F4C7" w14:textId="77777777" w:rsidR="00535BE6" w:rsidRPr="009A10D1" w:rsidRDefault="00535BE6" w:rsidP="00535BE6">
            <w:pPr>
              <w:tabs>
                <w:tab w:val="decimal" w:pos="376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</w:tbl>
    <w:p w14:paraId="59C05C71" w14:textId="77777777" w:rsidR="00F9253D" w:rsidRPr="009A10D1" w:rsidRDefault="00F9253D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2E13DAE9" w14:textId="6776D2B6" w:rsidR="008E56D9" w:rsidRPr="009A10D1" w:rsidRDefault="008E56D9" w:rsidP="00E859C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ณ วันที่</w:t>
      </w:r>
      <w:r w:rsidRPr="009A10D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B17D5A" w:rsidRPr="009A10D1">
        <w:rPr>
          <w:rFonts w:asciiTheme="majorBidi" w:hAnsiTheme="majorBidi" w:cstheme="majorBidi"/>
          <w:sz w:val="28"/>
          <w:szCs w:val="28"/>
          <w:shd w:val="clear" w:color="auto" w:fill="FFFFFF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A10D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กันยายน</w:t>
      </w:r>
      <w:r w:rsidRPr="009A10D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B17D5A" w:rsidRPr="009A10D1">
        <w:rPr>
          <w:rFonts w:asciiTheme="majorBidi" w:hAnsiTheme="majorBidi" w:cstheme="majorBidi"/>
          <w:sz w:val="28"/>
          <w:szCs w:val="28"/>
          <w:shd w:val="clear" w:color="auto" w:fill="FFFFFF"/>
          <w:lang w:val="en-GB"/>
        </w:rPr>
        <w:t>256</w:t>
      </w:r>
      <w:r w:rsidR="00A02024" w:rsidRPr="009A10D1">
        <w:rPr>
          <w:rFonts w:asciiTheme="majorBidi" w:hAnsiTheme="majorBidi" w:cstheme="majorBidi"/>
          <w:sz w:val="28"/>
          <w:szCs w:val="28"/>
          <w:shd w:val="clear" w:color="auto" w:fill="FFFFFF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A10D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บริษัทมีเงินกู้ยืมระยะ</w:t>
      </w:r>
      <w:r w:rsidR="00586F75" w:rsidRPr="009A10D1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สั้น</w:t>
      </w:r>
      <w:r w:rsidRPr="009A10D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จากสถาบันการเงิน โดยมีอัตรา</w:t>
      </w:r>
      <w:r w:rsidR="00586F75" w:rsidRPr="009A10D1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ดอกเบี้ย </w:t>
      </w:r>
      <w:r w:rsidR="00586F75" w:rsidRPr="009A10D1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THOR </w:t>
      </w:r>
      <w:r w:rsidR="00586F75" w:rsidRPr="009A10D1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บวก</w:t>
      </w:r>
      <w:r w:rsidR="00882953" w:rsidRPr="009A10D1">
        <w:rPr>
          <w:rFonts w:asciiTheme="majorBidi" w:hAnsiTheme="majorBidi" w:cstheme="majorBidi"/>
          <w:sz w:val="28"/>
          <w:szCs w:val="28"/>
          <w:cs/>
        </w:rPr>
        <w:t>อัตรา</w:t>
      </w:r>
      <w:r w:rsidR="00586F75" w:rsidRPr="009A10D1">
        <w:rPr>
          <w:rFonts w:asciiTheme="majorBidi" w:hAnsiTheme="majorBidi" w:cstheme="majorBidi" w:hint="cs"/>
          <w:sz w:val="28"/>
          <w:szCs w:val="28"/>
          <w:cs/>
        </w:rPr>
        <w:t>ส่วนเพิ่ม</w:t>
      </w:r>
      <w:r w:rsidR="00882953" w:rsidRPr="009A10D1">
        <w:rPr>
          <w:rFonts w:asciiTheme="majorBidi" w:hAnsiTheme="majorBidi" w:cstheme="majorBidi"/>
          <w:sz w:val="28"/>
          <w:szCs w:val="28"/>
          <w:cs/>
        </w:rPr>
        <w:t>คงที่ต่อปี</w:t>
      </w:r>
      <w:r w:rsidR="006B59D4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B59D4" w:rsidRPr="009A10D1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โ</w:t>
      </w:r>
      <w:r w:rsidRPr="009A10D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ดยครบกำหนด</w:t>
      </w:r>
      <w:r w:rsidR="0028083E" w:rsidRPr="009A10D1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ชำระ</w:t>
      </w:r>
      <w:r w:rsidR="008359B5" w:rsidRPr="009A10D1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คืนตามระยะเวลาที่ระบุไว้ในสัญญา</w:t>
      </w:r>
    </w:p>
    <w:p w14:paraId="5107EB49" w14:textId="77777777" w:rsidR="00586F75" w:rsidRPr="009A10D1" w:rsidRDefault="00586F75" w:rsidP="00E859C8">
      <w:pPr>
        <w:tabs>
          <w:tab w:val="left" w:pos="540"/>
        </w:tabs>
        <w:spacing w:line="240" w:lineRule="auto"/>
        <w:ind w:right="-25"/>
        <w:rPr>
          <w:rFonts w:asciiTheme="majorBidi" w:hAnsiTheme="majorBidi" w:cstheme="majorBidi"/>
          <w:sz w:val="22"/>
          <w:szCs w:val="22"/>
        </w:rPr>
      </w:pPr>
    </w:p>
    <w:p w14:paraId="187F64BB" w14:textId="12AB7401" w:rsidR="00586F75" w:rsidRPr="009A10D1" w:rsidRDefault="00586F75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บริษัทมีเงินกู้ยืมระยะยาวจากสถาบันการเงิน </w:t>
      </w:r>
      <w:bookmarkStart w:id="17" w:name="_Hlk151546170"/>
      <w:r w:rsidR="007C6890" w:rsidRPr="009A10D1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A2788F" w:rsidRPr="009A10D1">
        <w:rPr>
          <w:rFonts w:asciiTheme="majorBidi" w:hAnsiTheme="majorBidi" w:cstheme="majorBidi" w:hint="cs"/>
          <w:sz w:val="28"/>
          <w:szCs w:val="28"/>
          <w:cs/>
        </w:rPr>
        <w:t>อัตรา</w:t>
      </w:r>
      <w:r w:rsidR="00127647" w:rsidRPr="009A10D1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A2788F" w:rsidRPr="009A10D1">
        <w:rPr>
          <w:rFonts w:asciiTheme="majorBidi" w:hAnsiTheme="majorBidi" w:cstheme="majorBidi" w:hint="cs"/>
          <w:sz w:val="28"/>
          <w:szCs w:val="28"/>
          <w:cs/>
        </w:rPr>
        <w:t>เงินกู้ยืมขั้นต่ำเฉลี่ยลบอัตราคงที่ต่อปี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A2788F" w:rsidRPr="009A10D1">
        <w:rPr>
          <w:rFonts w:asciiTheme="majorBidi" w:hAnsiTheme="majorBidi" w:cstheme="majorBidi" w:hint="cs"/>
          <w:sz w:val="28"/>
          <w:szCs w:val="28"/>
          <w:cs/>
        </w:rPr>
        <w:t>เงินต้นส่วนที่เหลือ</w:t>
      </w:r>
      <w:r w:rsidR="007A558A" w:rsidRPr="009A10D1">
        <w:rPr>
          <w:rFonts w:asciiTheme="majorBidi" w:hAnsiTheme="majorBidi" w:cstheme="majorBidi" w:hint="cs"/>
          <w:sz w:val="28"/>
          <w:szCs w:val="28"/>
          <w:cs/>
        </w:rPr>
        <w:t>มี</w:t>
      </w:r>
      <w:bookmarkEnd w:id="17"/>
      <w:r w:rsidRPr="009A10D1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ชำระคืนตามระยะเวลาที่ระบุไว้ในสัญญา</w:t>
      </w:r>
      <w:r w:rsidR="00127647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D3347F" w:rsidRPr="009A10D1">
        <w:rPr>
          <w:rFonts w:asciiTheme="majorBidi" w:hAnsiTheme="majorBidi" w:cstheme="majorBidi" w:hint="cs"/>
          <w:sz w:val="28"/>
          <w:szCs w:val="28"/>
          <w:cs/>
        </w:rPr>
        <w:t xml:space="preserve">ส่วนที่มีกำหนดชำระคืนภายใน </w:t>
      </w:r>
      <w:r w:rsidR="00D3347F" w:rsidRPr="009A10D1">
        <w:rPr>
          <w:rFonts w:asciiTheme="majorBidi" w:hAnsiTheme="majorBidi" w:cstheme="majorBidi"/>
          <w:sz w:val="28"/>
          <w:szCs w:val="28"/>
        </w:rPr>
        <w:t xml:space="preserve">1 </w:t>
      </w:r>
      <w:r w:rsidR="00D3347F" w:rsidRPr="009A10D1">
        <w:rPr>
          <w:rFonts w:asciiTheme="majorBidi" w:hAnsiTheme="majorBidi" w:cstheme="majorBidi" w:hint="cs"/>
          <w:sz w:val="28"/>
          <w:szCs w:val="28"/>
          <w:cs/>
        </w:rPr>
        <w:t>ปี จะถูกจัดประเภทเป็นเงิ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นกู้ยืมระยะยาว</w:t>
      </w:r>
      <w:r w:rsidR="00D3347F" w:rsidRPr="009A10D1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จากสถาบันการเงินที่ถึงกำหนดชำระภายในหนึ่งปี</w:t>
      </w:r>
    </w:p>
    <w:p w14:paraId="6A48277B" w14:textId="77777777" w:rsidR="00586F75" w:rsidRPr="009A10D1" w:rsidRDefault="00586F75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D1F99CF" w14:textId="57669E9B" w:rsidR="00586F75" w:rsidRPr="009A10D1" w:rsidRDefault="00586F75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127647" w:rsidRPr="009A10D1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9A10D1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การดำรง</w:t>
      </w:r>
      <w:r w:rsidRPr="009A10D1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Pr="009A10D1">
        <w:rPr>
          <w:rFonts w:asciiTheme="majorBidi" w:hAnsiTheme="majorBidi"/>
          <w:sz w:val="28"/>
          <w:szCs w:val="28"/>
          <w:cs/>
        </w:rPr>
        <w:t>กำหนดสัดส่วนภาระหนี้ต่อมูลค่าหลักประกันไม่เกิน</w:t>
      </w:r>
      <w:r w:rsidRPr="009A10D1">
        <w:rPr>
          <w:rFonts w:asciiTheme="majorBidi" w:hAnsiTheme="majorBidi" w:hint="cs"/>
          <w:sz w:val="28"/>
          <w:szCs w:val="28"/>
          <w:cs/>
        </w:rPr>
        <w:t>ร้อยละ</w:t>
      </w:r>
      <w:r w:rsidRPr="009A10D1">
        <w:rPr>
          <w:rFonts w:asciiTheme="majorBidi" w:hAnsiTheme="majorBidi"/>
          <w:sz w:val="28"/>
          <w:szCs w:val="28"/>
          <w:cs/>
        </w:rPr>
        <w:t xml:space="preserve">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70</w:t>
      </w:r>
      <w:r w:rsidRPr="009A10D1">
        <w:rPr>
          <w:rFonts w:asciiTheme="majorBidi" w:hAnsiTheme="majorBidi"/>
          <w:sz w:val="28"/>
          <w:szCs w:val="28"/>
          <w:cs/>
        </w:rPr>
        <w:t xml:space="preserve"> ของมูลค่าหุ้น</w:t>
      </w:r>
      <w:r w:rsidRPr="009A10D1">
        <w:rPr>
          <w:rFonts w:asciiTheme="majorBidi" w:hAnsiTheme="majorBidi" w:hint="cs"/>
          <w:sz w:val="28"/>
          <w:szCs w:val="28"/>
          <w:cs/>
        </w:rPr>
        <w:t>ที่นำมาค้ำประกัน โดยบริษัทได้นำหุ้นสามัญของบริษัทย่อย</w:t>
      </w:r>
      <w:r w:rsidR="00820DE0" w:rsidRPr="009A10D1">
        <w:rPr>
          <w:rFonts w:asciiTheme="majorBidi" w:hAnsiTheme="majorBidi" w:hint="cs"/>
          <w:sz w:val="28"/>
          <w:szCs w:val="28"/>
          <w:cs/>
        </w:rPr>
        <w:t>ทางอ้อม</w:t>
      </w:r>
      <w:r w:rsidRPr="009A10D1">
        <w:rPr>
          <w:rFonts w:asciiTheme="majorBidi" w:hAnsiTheme="majorBidi" w:hint="cs"/>
          <w:sz w:val="28"/>
          <w:szCs w:val="28"/>
          <w:cs/>
        </w:rPr>
        <w:t>แห่งหนึ่งมาเป็นหลักประกันเงินกู้ยืม</w:t>
      </w:r>
      <w:r w:rsidR="00164623" w:rsidRPr="009A10D1">
        <w:rPr>
          <w:rFonts w:asciiTheme="majorBidi" w:hAnsiTheme="majorBidi" w:hint="cs"/>
          <w:sz w:val="28"/>
          <w:szCs w:val="28"/>
          <w:cs/>
        </w:rPr>
        <w:t>ระยะยาว</w:t>
      </w:r>
      <w:r w:rsidRPr="009A10D1">
        <w:rPr>
          <w:rFonts w:asciiTheme="majorBidi" w:hAnsiTheme="majorBidi" w:hint="cs"/>
          <w:sz w:val="28"/>
          <w:szCs w:val="28"/>
          <w:cs/>
        </w:rPr>
        <w:t>จากสถาบันการเงิน</w:t>
      </w:r>
    </w:p>
    <w:p w14:paraId="60E6FCDC" w14:textId="77777777" w:rsidR="00586F75" w:rsidRPr="009A10D1" w:rsidRDefault="00586F75" w:rsidP="00E859C8">
      <w:pPr>
        <w:tabs>
          <w:tab w:val="left" w:pos="540"/>
        </w:tabs>
        <w:spacing w:line="240" w:lineRule="auto"/>
        <w:ind w:right="-25"/>
        <w:rPr>
          <w:rFonts w:asciiTheme="majorBidi" w:hAnsiTheme="majorBidi" w:cstheme="majorBidi"/>
          <w:sz w:val="22"/>
          <w:szCs w:val="22"/>
        </w:rPr>
      </w:pPr>
    </w:p>
    <w:p w14:paraId="0E9A92B1" w14:textId="77777777" w:rsidR="00C917DB" w:rsidRPr="009A10D1" w:rsidRDefault="00164623" w:rsidP="003943B3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9A10D1">
        <w:rPr>
          <w:rFonts w:asciiTheme="majorBidi" w:hAnsiTheme="majorBidi" w:cstheme="majorBidi"/>
          <w:sz w:val="28"/>
          <w:szCs w:val="28"/>
        </w:rPr>
        <w:t> 30 </w:t>
      </w:r>
      <w:r w:rsidRPr="009A10D1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9A10D1">
        <w:rPr>
          <w:rFonts w:asciiTheme="majorBidi" w:hAnsiTheme="majorBidi" w:cstheme="majorBidi"/>
          <w:sz w:val="28"/>
          <w:szCs w:val="28"/>
        </w:rPr>
        <w:t> 2567 </w:t>
      </w:r>
      <w:r w:rsidR="00736AF2" w:rsidRPr="009A10D1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D3347F" w:rsidRPr="009A10D1">
        <w:rPr>
          <w:rFonts w:asciiTheme="majorBidi" w:hAnsiTheme="majorBidi" w:cstheme="majorBidi" w:hint="cs"/>
          <w:sz w:val="28"/>
          <w:szCs w:val="28"/>
          <w:cs/>
        </w:rPr>
        <w:t>มีเงินกู้ยืมระยะสั้นจากสถาบันการเงิน</w:t>
      </w:r>
      <w:r w:rsidR="002E5454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5454" w:rsidRPr="009A10D1">
        <w:rPr>
          <w:rFonts w:asciiTheme="majorBidi" w:hAnsiTheme="majorBidi"/>
          <w:sz w:val="28"/>
          <w:szCs w:val="28"/>
          <w:cs/>
        </w:rPr>
        <w:t xml:space="preserve">โดยมีอัตราดอกเบี้ยเงินกู้ยืมขั้นต่ำลบอัตราคงที่ต่อปี </w:t>
      </w:r>
      <w:r w:rsidR="0022328F" w:rsidRPr="009A10D1">
        <w:rPr>
          <w:rFonts w:asciiTheme="majorBidi" w:hAnsiTheme="majorBidi"/>
          <w:sz w:val="28"/>
          <w:szCs w:val="28"/>
          <w:cs/>
        </w:rPr>
        <w:t xml:space="preserve">อัตราดอกเบี้ยคงที่ต่อปี และอัตราดอกเบี้ย </w:t>
      </w:r>
      <w:r w:rsidR="0022328F" w:rsidRPr="009A10D1">
        <w:rPr>
          <w:rFonts w:asciiTheme="majorBidi" w:hAnsiTheme="majorBidi"/>
          <w:sz w:val="28"/>
          <w:szCs w:val="28"/>
        </w:rPr>
        <w:t xml:space="preserve">THOR </w:t>
      </w:r>
      <w:r w:rsidR="0022328F" w:rsidRPr="009A10D1">
        <w:rPr>
          <w:rFonts w:asciiTheme="majorBidi" w:hAnsiTheme="majorBidi"/>
          <w:sz w:val="28"/>
          <w:szCs w:val="28"/>
          <w:cs/>
        </w:rPr>
        <w:t xml:space="preserve">บวกอัตราส่วนเพิ่มคงที่ต่อปี </w:t>
      </w:r>
      <w:r w:rsidR="00C917DB" w:rsidRPr="009A10D1">
        <w:rPr>
          <w:rFonts w:asciiTheme="majorBidi" w:hAnsiTheme="majorBidi"/>
          <w:sz w:val="28"/>
          <w:szCs w:val="28"/>
          <w:cs/>
        </w:rPr>
        <w:t>โดยครบกำหนดชำระคืนตามระยะเวลาที่ระบุไว้ในสัญญา</w:t>
      </w:r>
      <w:r w:rsidR="00C917DB" w:rsidRPr="009A10D1">
        <w:rPr>
          <w:rFonts w:asciiTheme="majorBidi" w:hAnsiTheme="majorBidi"/>
          <w:sz w:val="28"/>
          <w:szCs w:val="28"/>
        </w:rPr>
        <w:t xml:space="preserve"> </w:t>
      </w:r>
    </w:p>
    <w:p w14:paraId="00F6F6A3" w14:textId="02BAC686" w:rsidR="00736AF2" w:rsidRPr="009A10D1" w:rsidRDefault="00D3347F" w:rsidP="00C917DB">
      <w:pPr>
        <w:pStyle w:val="ListParagraph"/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pacing w:val="-2"/>
          <w:sz w:val="28"/>
          <w:szCs w:val="28"/>
        </w:rPr>
      </w:pPr>
      <w:r w:rsidRPr="009A10D1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บริษัทย่อยมี</w:t>
      </w:r>
      <w:r w:rsidR="00736AF2" w:rsidRPr="009A10D1">
        <w:rPr>
          <w:rFonts w:asciiTheme="majorBidi" w:hAnsiTheme="majorBidi" w:cstheme="majorBidi"/>
          <w:spacing w:val="-2"/>
          <w:sz w:val="28"/>
          <w:szCs w:val="28"/>
          <w:cs/>
        </w:rPr>
        <w:t>เงินกู้ยืมระยะยาวจากสถาบันการเงิน</w:t>
      </w:r>
      <w:r w:rsidR="002E5454" w:rsidRPr="009A10D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bookmarkStart w:id="18" w:name="_Hlk182748252"/>
      <w:r w:rsidR="0022328F" w:rsidRPr="009A10D1">
        <w:rPr>
          <w:rFonts w:asciiTheme="majorBidi" w:hAnsiTheme="majorBidi"/>
          <w:spacing w:val="-2"/>
          <w:sz w:val="28"/>
          <w:szCs w:val="28"/>
          <w:cs/>
        </w:rPr>
        <w:t xml:space="preserve">โดยมีอัตราดอกเบี้ยเงินกู้ยืมขั้นต่ำลบอัตราคงที่ต่อปี อัตราดอกเบี้ยคงที่ต่อปี อัตราดอกเบี้ย </w:t>
      </w:r>
      <w:r w:rsidR="0022328F" w:rsidRPr="009A10D1">
        <w:rPr>
          <w:rFonts w:asciiTheme="majorBidi" w:hAnsiTheme="majorBidi" w:cstheme="majorBidi"/>
          <w:spacing w:val="-2"/>
          <w:sz w:val="28"/>
          <w:szCs w:val="28"/>
        </w:rPr>
        <w:t xml:space="preserve">SOFR </w:t>
      </w:r>
      <w:r w:rsidR="0022328F" w:rsidRPr="009A10D1">
        <w:rPr>
          <w:rFonts w:asciiTheme="majorBidi" w:hAnsiTheme="majorBidi"/>
          <w:spacing w:val="-2"/>
          <w:sz w:val="28"/>
          <w:szCs w:val="28"/>
          <w:cs/>
        </w:rPr>
        <w:t xml:space="preserve">3 เดือน บวกอัตราส่วนเพิ่มคงที่ต่อปี และอัตราดอกเบี้ย </w:t>
      </w:r>
      <w:r w:rsidR="0022328F" w:rsidRPr="009A10D1">
        <w:rPr>
          <w:rFonts w:asciiTheme="majorBidi" w:hAnsiTheme="majorBidi" w:cstheme="majorBidi"/>
          <w:spacing w:val="-2"/>
          <w:sz w:val="28"/>
          <w:szCs w:val="28"/>
        </w:rPr>
        <w:t xml:space="preserve">THOR </w:t>
      </w:r>
      <w:r w:rsidR="0022328F" w:rsidRPr="009A10D1">
        <w:rPr>
          <w:rFonts w:asciiTheme="majorBidi" w:hAnsiTheme="majorBidi"/>
          <w:spacing w:val="-2"/>
          <w:sz w:val="28"/>
          <w:szCs w:val="28"/>
          <w:cs/>
        </w:rPr>
        <w:t>เฉลี่ย 3 เดือน บวกอัตราส่วนเพิ่มคงที่ต่อปี</w:t>
      </w:r>
    </w:p>
    <w:bookmarkEnd w:id="18"/>
    <w:p w14:paraId="1D60775A" w14:textId="77777777" w:rsidR="00736AF2" w:rsidRPr="009A10D1" w:rsidRDefault="00736AF2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8CF6AA7" w14:textId="4A691F92" w:rsidR="00F3681C" w:rsidRPr="009A10D1" w:rsidRDefault="00F3681C" w:rsidP="00E859C8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164623" w:rsidRPr="009A10D1">
        <w:rPr>
          <w:rFonts w:asciiTheme="majorBidi" w:hAnsiTheme="majorBidi" w:cstheme="majorBidi" w:hint="cs"/>
          <w:sz w:val="28"/>
          <w:szCs w:val="28"/>
          <w:cs/>
        </w:rPr>
        <w:t>ระยะยาวจากสถาบันการเงิน</w:t>
      </w:r>
      <w:r w:rsidRPr="009A10D1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ส่วนใหญ่ของบริษัทย่อยมีกำหนดชำระคืนเงินต้นเมื่อไถ่ถอนโฉนดที่ดิน</w:t>
      </w:r>
      <w:r w:rsidR="00164623" w:rsidRPr="009A10D1">
        <w:rPr>
          <w:rFonts w:asciiTheme="majorBidi" w:hAnsiTheme="majorBidi" w:cstheme="majorBidi" w:hint="cs"/>
          <w:sz w:val="28"/>
          <w:szCs w:val="28"/>
          <w:cs/>
        </w:rPr>
        <w:t xml:space="preserve"> หรือชำระคืนภายในระยะเวลาที่กำหนดไว้ในสัญญาเงินกู้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เงินต้นส่วนที่เหลือมีกำหนดชำระคืน</w:t>
      </w:r>
      <w:r w:rsidRPr="009A10D1">
        <w:rPr>
          <w:rFonts w:ascii="Angsana New" w:hAnsi="Angsana New"/>
          <w:sz w:val="28"/>
          <w:szCs w:val="28"/>
          <w:cs/>
        </w:rPr>
        <w:t xml:space="preserve">ภายใน </w:t>
      </w:r>
      <w:r w:rsidR="00B17D5A" w:rsidRPr="009A10D1">
        <w:rPr>
          <w:rFonts w:ascii="Angsana New" w:hAnsi="Angsana New"/>
          <w:sz w:val="28"/>
          <w:szCs w:val="28"/>
          <w:lang w:val="en-GB"/>
        </w:rPr>
        <w:t>1</w:t>
      </w:r>
      <w:r w:rsidRPr="009A10D1">
        <w:rPr>
          <w:rFonts w:ascii="Angsana New" w:hAnsi="Angsana New"/>
          <w:sz w:val="28"/>
          <w:szCs w:val="28"/>
          <w:cs/>
        </w:rPr>
        <w:t xml:space="preserve"> ปี </w:t>
      </w:r>
      <w:r w:rsidR="00164623" w:rsidRPr="009A10D1">
        <w:rPr>
          <w:rFonts w:ascii="Angsana New" w:hAnsi="Angsana New"/>
          <w:sz w:val="28"/>
          <w:szCs w:val="28"/>
          <w:cs/>
        </w:rPr>
        <w:t>จะ</w:t>
      </w:r>
      <w:r w:rsidR="00164623" w:rsidRPr="009A10D1">
        <w:rPr>
          <w:rFonts w:asciiTheme="majorBidi" w:hAnsiTheme="majorBidi" w:cstheme="majorBidi" w:hint="cs"/>
          <w:sz w:val="28"/>
          <w:szCs w:val="28"/>
          <w:cs/>
        </w:rPr>
        <w:t>ถูกจัดประเภทเป็นเงินกู้ยืมระยะยาวจากสถาบันการเงินที่</w:t>
      </w:r>
      <w:r w:rsidR="002E5454" w:rsidRPr="009A10D1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164623" w:rsidRPr="009A10D1">
        <w:rPr>
          <w:rFonts w:asciiTheme="majorBidi" w:hAnsiTheme="majorBidi" w:cstheme="majorBidi" w:hint="cs"/>
          <w:sz w:val="28"/>
          <w:szCs w:val="28"/>
          <w:cs/>
        </w:rPr>
        <w:t>กำหนดชำระภายในหนึ่งปี</w:t>
      </w:r>
    </w:p>
    <w:p w14:paraId="683B3510" w14:textId="77777777" w:rsidR="00F3681C" w:rsidRPr="009A10D1" w:rsidRDefault="00F3681C" w:rsidP="00E859C8">
      <w:pPr>
        <w:spacing w:line="240" w:lineRule="auto"/>
        <w:ind w:left="540" w:right="-25"/>
        <w:rPr>
          <w:rFonts w:asciiTheme="majorBidi" w:hAnsiTheme="majorBidi" w:cstheme="majorBidi"/>
          <w:sz w:val="22"/>
          <w:szCs w:val="22"/>
        </w:rPr>
      </w:pPr>
    </w:p>
    <w:p w14:paraId="426F8556" w14:textId="595EFD45" w:rsidR="00B73553" w:rsidRPr="009A10D1" w:rsidRDefault="00B73553" w:rsidP="00E859C8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</w:t>
      </w:r>
      <w:r w:rsidR="00B05A9C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5324DC" w:rsidRPr="009A10D1">
        <w:rPr>
          <w:rFonts w:asciiTheme="majorBidi" w:hAnsiTheme="majorBidi" w:cstheme="majorBidi" w:hint="cs"/>
          <w:sz w:val="28"/>
          <w:szCs w:val="28"/>
          <w:cs/>
        </w:rPr>
        <w:t>การดำรงอัตราส่วนความสามารถในการชำระหนี้</w:t>
      </w:r>
      <w:r w:rsidR="008359B5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8359B5" w:rsidRPr="009A10D1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8359B5" w:rsidRPr="009A10D1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="008359B5" w:rsidRPr="009A10D1">
        <w:rPr>
          <w:rFonts w:asciiTheme="majorBidi" w:hAnsiTheme="majorBidi" w:cstheme="majorBidi"/>
          <w:sz w:val="28"/>
          <w:szCs w:val="28"/>
          <w:cs/>
        </w:rPr>
        <w:t>ต่อ</w:t>
      </w:r>
      <w:r w:rsidR="008359B5" w:rsidRPr="009A10D1">
        <w:rPr>
          <w:rFonts w:asciiTheme="majorBidi" w:hAnsiTheme="majorBidi" w:cstheme="majorBidi" w:hint="cs"/>
          <w:sz w:val="28"/>
          <w:szCs w:val="28"/>
          <w:cs/>
        </w:rPr>
        <w:t>ส่วนของผู้ถือหุ้น</w:t>
      </w:r>
      <w:r w:rsidR="005324DC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5A9C" w:rsidRPr="009A10D1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2D6133" w:rsidRPr="009A10D1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="00B05A9C" w:rsidRPr="009A10D1">
        <w:rPr>
          <w:rFonts w:asciiTheme="majorBidi" w:hAnsiTheme="majorBidi" w:cstheme="majorBidi"/>
          <w:sz w:val="28"/>
          <w:szCs w:val="28"/>
          <w:cs/>
        </w:rPr>
        <w:t>ต่อกำไรก่อนหักดอกเบี้ยจ่าย ภาษี</w:t>
      </w:r>
      <w:r w:rsidR="002D6133" w:rsidRPr="009A10D1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="00B05A9C" w:rsidRPr="009A10D1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 </w:t>
      </w:r>
      <w:r w:rsidR="005A09D0" w:rsidRPr="009A10D1">
        <w:rPr>
          <w:rFonts w:asciiTheme="majorBidi" w:hAnsiTheme="majorBidi" w:cstheme="majorBidi"/>
          <w:sz w:val="28"/>
          <w:szCs w:val="28"/>
          <w:cs/>
        </w:rPr>
        <w:t>และการ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โอนสิทธิในสัญญาประกันภัยและสัญญาก่อสร้าง </w:t>
      </w:r>
      <w:r w:rsidR="005A09D0" w:rsidRPr="009A10D1">
        <w:rPr>
          <w:rFonts w:asciiTheme="majorBidi" w:hAnsiTheme="majorBidi" w:cstheme="majorBidi"/>
          <w:sz w:val="28"/>
          <w:szCs w:val="28"/>
          <w:cs/>
        </w:rPr>
        <w:t>เ</w:t>
      </w:r>
      <w:r w:rsidRPr="009A10D1">
        <w:rPr>
          <w:rFonts w:asciiTheme="majorBidi" w:hAnsiTheme="majorBidi" w:cstheme="majorBidi"/>
          <w:sz w:val="28"/>
          <w:szCs w:val="28"/>
          <w:cs/>
        </w:rPr>
        <w:t>ป็นต้น</w:t>
      </w:r>
    </w:p>
    <w:p w14:paraId="4B5B0038" w14:textId="77777777" w:rsidR="00845762" w:rsidRPr="009A10D1" w:rsidRDefault="00845762" w:rsidP="00E859C8">
      <w:pPr>
        <w:pStyle w:val="ListParagraph"/>
        <w:tabs>
          <w:tab w:val="left" w:pos="90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</w:rPr>
      </w:pPr>
    </w:p>
    <w:p w14:paraId="7D244539" w14:textId="3DED0A77" w:rsidR="00B73553" w:rsidRPr="009A10D1" w:rsidRDefault="00B73553" w:rsidP="00E859C8">
      <w:pPr>
        <w:pStyle w:val="ListParagraph"/>
        <w:numPr>
          <w:ilvl w:val="0"/>
          <w:numId w:val="4"/>
        </w:numPr>
        <w:tabs>
          <w:tab w:val="left" w:pos="90"/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="00521434" w:rsidRPr="009A10D1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</w:t>
      </w:r>
      <w:r w:rsidR="00BF2D3D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5454" w:rsidRPr="009A10D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521434" w:rsidRPr="009A10D1">
        <w:rPr>
          <w:rFonts w:asciiTheme="majorBidi" w:hAnsiTheme="majorBidi" w:cstheme="majorBidi" w:hint="cs"/>
          <w:sz w:val="28"/>
          <w:szCs w:val="28"/>
          <w:cs/>
        </w:rPr>
        <w:t>อุปกรณ์ที่นำมาใช้ในโรงไฟฟ้า</w:t>
      </w:r>
      <w:r w:rsidRPr="009A10D1">
        <w:rPr>
          <w:rFonts w:asciiTheme="majorBidi" w:hAnsiTheme="majorBidi" w:cstheme="majorBidi"/>
          <w:sz w:val="28"/>
          <w:szCs w:val="28"/>
          <w:cs/>
        </w:rPr>
        <w:t>ไปจดจำนองไว้กับสถาบันการเงินรวมถึงโอนสิทธิในสัญญาประกันภัย</w:t>
      </w:r>
      <w:r w:rsidR="00521434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77F1C" w:rsidRPr="009A10D1">
        <w:rPr>
          <w:rFonts w:asciiTheme="majorBidi" w:hAnsiTheme="majorBidi" w:cstheme="majorBidi" w:hint="cs"/>
          <w:sz w:val="28"/>
          <w:szCs w:val="28"/>
          <w:cs/>
        </w:rPr>
        <w:t>สิทธิในสัญญาเช่า</w:t>
      </w:r>
      <w:r w:rsidR="00127647" w:rsidRPr="009A10D1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577F1C" w:rsidRPr="009A10D1">
        <w:rPr>
          <w:rFonts w:asciiTheme="majorBidi" w:hAnsiTheme="majorBidi" w:cstheme="majorBidi" w:hint="cs"/>
          <w:sz w:val="28"/>
          <w:szCs w:val="28"/>
          <w:cs/>
        </w:rPr>
        <w:t xml:space="preserve">ดิน </w:t>
      </w:r>
      <w:r w:rsidR="00521434" w:rsidRPr="009A10D1">
        <w:rPr>
          <w:rFonts w:asciiTheme="majorBidi" w:hAnsiTheme="majorBidi" w:cstheme="majorBidi" w:hint="cs"/>
          <w:sz w:val="28"/>
          <w:szCs w:val="28"/>
          <w:cs/>
        </w:rPr>
        <w:t>สิทธิเรียกร้องในบัญชีเงินฝากธนาคาร</w:t>
      </w:r>
      <w:r w:rsidR="002E5454" w:rsidRPr="009A10D1">
        <w:rPr>
          <w:rFonts w:asciiTheme="majorBidi" w:hAnsiTheme="majorBidi" w:cstheme="majorBidi" w:hint="cs"/>
          <w:sz w:val="28"/>
          <w:szCs w:val="28"/>
          <w:cs/>
        </w:rPr>
        <w:t>และพันธบัตร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เพื่อใช้เป็นหลักประกันเงิน</w:t>
      </w:r>
      <w:r w:rsidR="007C6890" w:rsidRPr="009A10D1">
        <w:rPr>
          <w:rFonts w:asciiTheme="majorBidi" w:hAnsiTheme="majorBidi" w:cstheme="majorBidi" w:hint="cs"/>
          <w:sz w:val="28"/>
          <w:szCs w:val="28"/>
          <w:cs/>
        </w:rPr>
        <w:t>เบิกเกินบัญชีธนาคารและเงิน</w:t>
      </w:r>
      <w:r w:rsidRPr="009A10D1">
        <w:rPr>
          <w:rFonts w:asciiTheme="majorBidi" w:hAnsiTheme="majorBidi" w:cstheme="majorBidi"/>
          <w:sz w:val="28"/>
          <w:szCs w:val="28"/>
          <w:cs/>
        </w:rPr>
        <w:t>กู้ยืมจากสถาบันการเงิน</w:t>
      </w:r>
    </w:p>
    <w:p w14:paraId="73809696" w14:textId="77777777" w:rsidR="00B73553" w:rsidRPr="009A10D1" w:rsidRDefault="00B73553" w:rsidP="00E859C8">
      <w:pPr>
        <w:pStyle w:val="ListParagraph"/>
        <w:tabs>
          <w:tab w:val="left" w:pos="90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</w:rPr>
      </w:pPr>
    </w:p>
    <w:p w14:paraId="271DF480" w14:textId="283496B6" w:rsidR="00126D0B" w:rsidRPr="009A10D1" w:rsidRDefault="00736AF2" w:rsidP="00E859C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41FB" w:rsidRPr="009A10D1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436EDE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="005443B2" w:rsidRPr="009A10D1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9A10D1">
        <w:rPr>
          <w:rFonts w:asciiTheme="majorBidi" w:hAnsiTheme="majorBidi" w:cstheme="majorBidi"/>
          <w:sz w:val="28"/>
          <w:szCs w:val="28"/>
          <w:cs/>
        </w:rPr>
        <w:t>มีวงเงินสินเชื่อซึ่งยังไม่ได้เบิกใช้เป็นจำนวน</w:t>
      </w:r>
      <w:r w:rsidR="00436EDE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893A8F" w:rsidRPr="009A10D1">
        <w:rPr>
          <w:rFonts w:asciiTheme="majorBidi" w:hAnsiTheme="majorBidi" w:cstheme="majorBidi"/>
          <w:sz w:val="28"/>
          <w:szCs w:val="28"/>
        </w:rPr>
        <w:t>15,6</w:t>
      </w:r>
      <w:r w:rsidR="00070FB1" w:rsidRPr="009A10D1">
        <w:rPr>
          <w:rFonts w:asciiTheme="majorBidi" w:hAnsiTheme="majorBidi" w:cstheme="majorBidi"/>
          <w:sz w:val="28"/>
          <w:szCs w:val="28"/>
        </w:rPr>
        <w:t>5</w:t>
      </w:r>
      <w:r w:rsidR="00893A8F" w:rsidRPr="009A10D1">
        <w:rPr>
          <w:rFonts w:asciiTheme="majorBidi" w:hAnsiTheme="majorBidi" w:cstheme="majorBidi"/>
          <w:sz w:val="28"/>
          <w:szCs w:val="28"/>
        </w:rPr>
        <w:t>1.64</w:t>
      </w:r>
      <w:r w:rsidR="00557CA0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443B2" w:rsidRPr="009A10D1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436EDE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0578A1" w:rsidRPr="009A10D1">
        <w:rPr>
          <w:rFonts w:asciiTheme="majorBidi" w:hAnsiTheme="majorBidi" w:cstheme="majorBidi"/>
          <w:sz w:val="28"/>
          <w:szCs w:val="28"/>
        </w:rPr>
        <w:t>2,690.74</w:t>
      </w:r>
      <w:r w:rsidR="005B72A0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43B2" w:rsidRPr="009A10D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6BC2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7F6BC2" w:rsidRPr="009A10D1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C2779B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36EDE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15,630.29 </w:t>
      </w:r>
      <w:r w:rsidR="00060225"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436EDE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2,590.74 </w:t>
      </w:r>
      <w:r w:rsidR="00060225" w:rsidRPr="009A10D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F6BC2"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0150ED91" w14:textId="0CB3FDFE" w:rsidR="00A11641" w:rsidRPr="009A10D1" w:rsidRDefault="00A11641" w:rsidP="00E859C8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</w:rPr>
      </w:pPr>
    </w:p>
    <w:p w14:paraId="00CCF963" w14:textId="77777777" w:rsidR="003B14EA" w:rsidRPr="009A10D1" w:rsidRDefault="007C6322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ประมาณการหนี้สินไม่หมุนเวียนสำหรับผลประโยชน์พนักงาน</w:t>
      </w:r>
    </w:p>
    <w:p w14:paraId="528803E9" w14:textId="77777777" w:rsidR="003B14EA" w:rsidRPr="009A10D1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480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9"/>
        <w:gridCol w:w="1080"/>
        <w:gridCol w:w="249"/>
        <w:gridCol w:w="1104"/>
        <w:gridCol w:w="245"/>
        <w:gridCol w:w="1094"/>
        <w:gridCol w:w="236"/>
        <w:gridCol w:w="1070"/>
      </w:tblGrid>
      <w:tr w:rsidR="00250056" w:rsidRPr="009A10D1" w14:paraId="63B082CF" w14:textId="77777777" w:rsidTr="00EC30BD">
        <w:trPr>
          <w:trHeight w:val="20"/>
          <w:tblHeader/>
        </w:trPr>
        <w:tc>
          <w:tcPr>
            <w:tcW w:w="2248" w:type="pct"/>
            <w:vMerge w:val="restart"/>
            <w:shd w:val="clear" w:color="auto" w:fill="auto"/>
          </w:tcPr>
          <w:p w14:paraId="470ADD48" w14:textId="77777777" w:rsidR="00250056" w:rsidRPr="009A10D1" w:rsidRDefault="00250056" w:rsidP="00E859C8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06D7FE15" w14:textId="6D037634" w:rsidR="00250056" w:rsidRPr="009A10D1" w:rsidRDefault="000D534C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1" w:type="pct"/>
            <w:gridSpan w:val="4"/>
          </w:tcPr>
          <w:p w14:paraId="273B26D3" w14:textId="77777777" w:rsidR="00250056" w:rsidRPr="009A10D1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01" w:type="pct"/>
            <w:gridSpan w:val="3"/>
          </w:tcPr>
          <w:p w14:paraId="234D3329" w14:textId="77777777" w:rsidR="00250056" w:rsidRPr="009A10D1" w:rsidRDefault="00250056" w:rsidP="00E859C8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056" w:rsidRPr="009A10D1" w14:paraId="1C4F1AEF" w14:textId="77777777" w:rsidTr="00EC30BD">
        <w:trPr>
          <w:trHeight w:val="20"/>
          <w:tblHeader/>
        </w:trPr>
        <w:tc>
          <w:tcPr>
            <w:tcW w:w="2248" w:type="pct"/>
            <w:vMerge/>
            <w:shd w:val="clear" w:color="auto" w:fill="auto"/>
          </w:tcPr>
          <w:p w14:paraId="05973404" w14:textId="77777777" w:rsidR="00250056" w:rsidRPr="009A10D1" w:rsidRDefault="00250056" w:rsidP="00E859C8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nil"/>
            </w:tcBorders>
            <w:vAlign w:val="center"/>
          </w:tcPr>
          <w:p w14:paraId="14B337C0" w14:textId="3C24EA73" w:rsidR="00250056" w:rsidRPr="009A10D1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436EDE" w:rsidRPr="009A10D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35" w:type="pct"/>
            <w:tcBorders>
              <w:bottom w:val="nil"/>
            </w:tcBorders>
            <w:vAlign w:val="center"/>
          </w:tcPr>
          <w:p w14:paraId="3A6E805D" w14:textId="77777777" w:rsidR="00250056" w:rsidRPr="009A10D1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center"/>
          </w:tcPr>
          <w:p w14:paraId="3C3F51CB" w14:textId="53A9AFE3" w:rsidR="00250056" w:rsidRPr="009A10D1" w:rsidRDefault="00436EDE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3" w:type="pct"/>
            <w:tcBorders>
              <w:bottom w:val="nil"/>
            </w:tcBorders>
          </w:tcPr>
          <w:p w14:paraId="6431A2B3" w14:textId="77777777" w:rsidR="00250056" w:rsidRPr="009A10D1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center"/>
          </w:tcPr>
          <w:p w14:paraId="5F3B9194" w14:textId="4AD5FE1E" w:rsidR="00250056" w:rsidRPr="009A10D1" w:rsidRDefault="00436EDE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8" w:type="pct"/>
            <w:tcBorders>
              <w:bottom w:val="nil"/>
            </w:tcBorders>
            <w:vAlign w:val="center"/>
          </w:tcPr>
          <w:p w14:paraId="0B4CD1D5" w14:textId="77777777" w:rsidR="00250056" w:rsidRPr="009A10D1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nil"/>
            </w:tcBorders>
            <w:vAlign w:val="center"/>
          </w:tcPr>
          <w:p w14:paraId="1D1A7D8C" w14:textId="4981A935" w:rsidR="00250056" w:rsidRPr="009A10D1" w:rsidRDefault="00436EDE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250056" w:rsidRPr="009A10D1" w14:paraId="1024EA04" w14:textId="77777777" w:rsidTr="00EC30BD">
        <w:trPr>
          <w:trHeight w:val="20"/>
          <w:tblHeader/>
        </w:trPr>
        <w:tc>
          <w:tcPr>
            <w:tcW w:w="2248" w:type="pct"/>
            <w:tcBorders>
              <w:bottom w:val="nil"/>
            </w:tcBorders>
            <w:vAlign w:val="center"/>
          </w:tcPr>
          <w:p w14:paraId="21C909B5" w14:textId="77777777" w:rsidR="00250056" w:rsidRPr="009A10D1" w:rsidRDefault="0025005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52" w:type="pct"/>
            <w:gridSpan w:val="7"/>
            <w:tcBorders>
              <w:bottom w:val="nil"/>
            </w:tcBorders>
          </w:tcPr>
          <w:p w14:paraId="38863826" w14:textId="77777777" w:rsidR="00250056" w:rsidRPr="009A10D1" w:rsidRDefault="00250056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EC30BD" w:rsidRPr="009A10D1" w14:paraId="61E0FAC7" w14:textId="77777777" w:rsidTr="00AB47D1">
        <w:trPr>
          <w:trHeight w:val="425"/>
        </w:trPr>
        <w:tc>
          <w:tcPr>
            <w:tcW w:w="2248" w:type="pct"/>
            <w:tcBorders>
              <w:bottom w:val="nil"/>
            </w:tcBorders>
            <w:noWrap/>
            <w:vAlign w:val="bottom"/>
          </w:tcPr>
          <w:p w14:paraId="38D166FE" w14:textId="001A7D7B" w:rsidR="00EC30BD" w:rsidRPr="009A10D1" w:rsidRDefault="00EC30BD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5468E887" w14:textId="2BDA8427" w:rsidR="00EC30BD" w:rsidRPr="009A10D1" w:rsidRDefault="00E654DB" w:rsidP="00E859C8">
            <w:pPr>
              <w:pStyle w:val="acctfourfigures"/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304.40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57AD5D1B" w14:textId="77777777" w:rsidR="00EC30BD" w:rsidRPr="009A10D1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bottom w:val="double" w:sz="4" w:space="0" w:color="auto"/>
            </w:tcBorders>
            <w:vAlign w:val="bottom"/>
          </w:tcPr>
          <w:p w14:paraId="30D9BB63" w14:textId="677DDB17" w:rsidR="00EC30BD" w:rsidRPr="009A10D1" w:rsidRDefault="00436EDE" w:rsidP="00E859C8">
            <w:pPr>
              <w:pStyle w:val="acctfourfigures"/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BF691FE" w14:textId="77777777" w:rsidR="00EC30BD" w:rsidRPr="009A10D1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bottom w:val="double" w:sz="4" w:space="0" w:color="auto"/>
            </w:tcBorders>
            <w:vAlign w:val="bottom"/>
          </w:tcPr>
          <w:p w14:paraId="2D4B8CA0" w14:textId="648547B1" w:rsidR="00EC30BD" w:rsidRPr="009A10D1" w:rsidRDefault="00344871" w:rsidP="00E859C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43.70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14:paraId="465E9750" w14:textId="77777777" w:rsidR="00EC30BD" w:rsidRPr="009A10D1" w:rsidRDefault="00EC30BD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bottom w:val="double" w:sz="4" w:space="0" w:color="auto"/>
            </w:tcBorders>
            <w:vAlign w:val="bottom"/>
          </w:tcPr>
          <w:p w14:paraId="35DFB2F4" w14:textId="1FD2E0C3" w:rsidR="00EC30BD" w:rsidRPr="009A10D1" w:rsidRDefault="00436EDE" w:rsidP="00E859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37.84</w:t>
            </w:r>
          </w:p>
        </w:tc>
      </w:tr>
    </w:tbl>
    <w:p w14:paraId="6FA6497F" w14:textId="2B3DEA86" w:rsidR="00AC6961" w:rsidRPr="009A10D1" w:rsidRDefault="00AC6961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74F3C59F" w14:textId="534D414B" w:rsidR="00AA77DC" w:rsidRPr="009A10D1" w:rsidRDefault="00AA77DC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19" w:name="_Hlk56203545"/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61F79304" w14:textId="77777777" w:rsidR="00AA77DC" w:rsidRPr="009A10D1" w:rsidRDefault="00AA77DC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882CD64" w14:textId="5B706AB7" w:rsidR="00AD59D5" w:rsidRPr="009A10D1" w:rsidRDefault="00AA77DC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="00324144" w:rsidRPr="009A10D1">
        <w:rPr>
          <w:rFonts w:asciiTheme="majorBidi" w:hAnsiTheme="majorBidi" w:cstheme="majorBidi"/>
          <w:sz w:val="28"/>
          <w:szCs w:val="28"/>
        </w:rPr>
        <w:br/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2541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17D00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tbl>
      <w:tblPr>
        <w:tblW w:w="4825" w:type="pct"/>
        <w:tblInd w:w="452" w:type="dxa"/>
        <w:tblLayout w:type="fixed"/>
        <w:tblLook w:val="01E0" w:firstRow="1" w:lastRow="1" w:firstColumn="1" w:lastColumn="1" w:noHBand="0" w:noVBand="0"/>
      </w:tblPr>
      <w:tblGrid>
        <w:gridCol w:w="3245"/>
        <w:gridCol w:w="910"/>
        <w:gridCol w:w="1075"/>
        <w:gridCol w:w="254"/>
        <w:gridCol w:w="1116"/>
        <w:gridCol w:w="278"/>
        <w:gridCol w:w="1053"/>
        <w:gridCol w:w="237"/>
        <w:gridCol w:w="1101"/>
      </w:tblGrid>
      <w:tr w:rsidR="00815C79" w:rsidRPr="009A10D1" w14:paraId="4BD945A3" w14:textId="77777777" w:rsidTr="00F9253D">
        <w:trPr>
          <w:tblHeader/>
        </w:trPr>
        <w:tc>
          <w:tcPr>
            <w:tcW w:w="1750" w:type="pct"/>
          </w:tcPr>
          <w:bookmarkEnd w:id="19"/>
          <w:p w14:paraId="72817237" w14:textId="0E7BDBEC" w:rsidR="00815C79" w:rsidRPr="009A10D1" w:rsidRDefault="00815C79" w:rsidP="00E859C8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491" w:type="pct"/>
          </w:tcPr>
          <w:p w14:paraId="6B079F6A" w14:textId="77777777" w:rsidR="00815C79" w:rsidRPr="009A10D1" w:rsidRDefault="00815C7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pct"/>
            <w:gridSpan w:val="3"/>
          </w:tcPr>
          <w:p w14:paraId="16244873" w14:textId="7F05CB36" w:rsidR="00815C79" w:rsidRPr="009A10D1" w:rsidRDefault="00815C7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0" w:type="pct"/>
          </w:tcPr>
          <w:p w14:paraId="08FC2232" w14:textId="77777777" w:rsidR="00815C79" w:rsidRPr="009A10D1" w:rsidRDefault="00815C79" w:rsidP="00E859C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0" w:type="pct"/>
            <w:gridSpan w:val="3"/>
          </w:tcPr>
          <w:p w14:paraId="0D5D357A" w14:textId="02007371" w:rsidR="00815C79" w:rsidRPr="009A10D1" w:rsidRDefault="00815C79" w:rsidP="00E859C8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AC9" w:rsidRPr="009A10D1" w14:paraId="2267658B" w14:textId="77777777" w:rsidTr="00F9253D">
        <w:trPr>
          <w:tblHeader/>
        </w:trPr>
        <w:tc>
          <w:tcPr>
            <w:tcW w:w="1750" w:type="pct"/>
          </w:tcPr>
          <w:p w14:paraId="69516085" w14:textId="0A2631F8" w:rsidR="00C12AC9" w:rsidRPr="009A10D1" w:rsidRDefault="00C12AC9" w:rsidP="00E859C8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491" w:type="pct"/>
          </w:tcPr>
          <w:p w14:paraId="71F0B424" w14:textId="081EC16B" w:rsidR="00C12AC9" w:rsidRPr="009A10D1" w:rsidRDefault="00C12AC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" w:type="pct"/>
            <w:vAlign w:val="center"/>
          </w:tcPr>
          <w:p w14:paraId="3A3BC383" w14:textId="43A73F5E" w:rsidR="00C12AC9" w:rsidRPr="009A10D1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436EDE" w:rsidRPr="009A10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" w:type="pct"/>
            <w:vAlign w:val="center"/>
          </w:tcPr>
          <w:p w14:paraId="21C84AF0" w14:textId="77777777" w:rsidR="00C12AC9" w:rsidRPr="009A10D1" w:rsidRDefault="00C12AC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1BEFA491" w14:textId="3D8E552E" w:rsidR="00C12AC9" w:rsidRPr="009A10D1" w:rsidRDefault="00436ED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0" w:type="pct"/>
          </w:tcPr>
          <w:p w14:paraId="53891E2D" w14:textId="77777777" w:rsidR="00C12AC9" w:rsidRPr="009A10D1" w:rsidRDefault="00C12AC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4E577379" w14:textId="7DA4866D" w:rsidR="00C12AC9" w:rsidRPr="009A10D1" w:rsidRDefault="00436ED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8" w:type="pct"/>
            <w:vAlign w:val="center"/>
          </w:tcPr>
          <w:p w14:paraId="0BF5BB9B" w14:textId="77777777" w:rsidR="00C12AC9" w:rsidRPr="009A10D1" w:rsidRDefault="00C12AC9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6D2AEA32" w14:textId="43601A88" w:rsidR="00C12AC9" w:rsidRPr="009A10D1" w:rsidRDefault="00436ED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C12AC9" w:rsidRPr="009A10D1" w14:paraId="73CD7FAA" w14:textId="77777777" w:rsidTr="000B1665">
        <w:trPr>
          <w:tblHeader/>
        </w:trPr>
        <w:tc>
          <w:tcPr>
            <w:tcW w:w="1750" w:type="pct"/>
          </w:tcPr>
          <w:p w14:paraId="73AF5631" w14:textId="77777777" w:rsidR="00C12AC9" w:rsidRPr="009A10D1" w:rsidRDefault="00C12AC9" w:rsidP="00E859C8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288A87B2" w14:textId="77777777" w:rsidR="00C12AC9" w:rsidRPr="009A10D1" w:rsidRDefault="00C12AC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59" w:type="pct"/>
            <w:gridSpan w:val="7"/>
          </w:tcPr>
          <w:p w14:paraId="1A66C62E" w14:textId="55B7505B" w:rsidR="00C12AC9" w:rsidRPr="009A10D1" w:rsidRDefault="00C12AC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436EDE" w:rsidRPr="009A10D1" w14:paraId="3742DFA2" w14:textId="77777777" w:rsidTr="00F9253D">
        <w:tc>
          <w:tcPr>
            <w:tcW w:w="1750" w:type="pct"/>
          </w:tcPr>
          <w:p w14:paraId="0103CF45" w14:textId="0971C571" w:rsidR="00436EDE" w:rsidRPr="009A10D1" w:rsidRDefault="00436EDE" w:rsidP="00436ED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วันต้นปี</w:t>
            </w:r>
          </w:p>
        </w:tc>
        <w:tc>
          <w:tcPr>
            <w:tcW w:w="491" w:type="pct"/>
          </w:tcPr>
          <w:p w14:paraId="0A33494F" w14:textId="77777777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6C901ADD" w14:textId="4E429A44" w:rsidR="00436EDE" w:rsidRPr="009A10D1" w:rsidRDefault="00C2779B" w:rsidP="00ED324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274.25</w:t>
            </w:r>
          </w:p>
        </w:tc>
        <w:tc>
          <w:tcPr>
            <w:tcW w:w="137" w:type="pct"/>
          </w:tcPr>
          <w:p w14:paraId="6F637A58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56597356" w14:textId="22680EC7" w:rsidR="00436EDE" w:rsidRPr="009A10D1" w:rsidRDefault="00436EDE" w:rsidP="00436E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150" w:type="pct"/>
          </w:tcPr>
          <w:p w14:paraId="40AA7D57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79736F0" w14:textId="7CDFB3DA" w:rsidR="00436EDE" w:rsidRPr="009A10D1" w:rsidRDefault="00C2779B" w:rsidP="00436ED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37.84</w:t>
            </w:r>
          </w:p>
        </w:tc>
        <w:tc>
          <w:tcPr>
            <w:tcW w:w="128" w:type="pct"/>
          </w:tcPr>
          <w:p w14:paraId="2F238834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012D05C4" w14:textId="0127C1DC" w:rsidR="00436EDE" w:rsidRPr="009A10D1" w:rsidRDefault="00436EDE" w:rsidP="00436E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32.80</w:t>
            </w:r>
          </w:p>
        </w:tc>
      </w:tr>
      <w:tr w:rsidR="00436EDE" w:rsidRPr="009A10D1" w14:paraId="613167F0" w14:textId="77777777" w:rsidTr="00F9253D">
        <w:tc>
          <w:tcPr>
            <w:tcW w:w="1750" w:type="pct"/>
          </w:tcPr>
          <w:p w14:paraId="1B8A22DF" w14:textId="77777777" w:rsidR="00436EDE" w:rsidRPr="009A10D1" w:rsidRDefault="00436EDE" w:rsidP="00436EDE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491" w:type="pct"/>
          </w:tcPr>
          <w:p w14:paraId="1D687BDD" w14:textId="77777777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4C647F43" w14:textId="77777777" w:rsidR="00436EDE" w:rsidRPr="009A10D1" w:rsidRDefault="00436EDE" w:rsidP="00436E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" w:type="pct"/>
          </w:tcPr>
          <w:p w14:paraId="46730D19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46CA572A" w14:textId="77777777" w:rsidR="00436EDE" w:rsidRPr="009A10D1" w:rsidRDefault="00436EDE" w:rsidP="00436E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" w:type="pct"/>
          </w:tcPr>
          <w:p w14:paraId="5B7ED35A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2B7F0F85" w14:textId="77777777" w:rsidR="00436EDE" w:rsidRPr="009A10D1" w:rsidRDefault="00436EDE" w:rsidP="00436E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8" w:type="pct"/>
          </w:tcPr>
          <w:p w14:paraId="44832367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75F20832" w14:textId="77777777" w:rsidR="00436EDE" w:rsidRPr="009A10D1" w:rsidRDefault="00436EDE" w:rsidP="00436EDE">
            <w:pPr>
              <w:pStyle w:val="acctfourfigures"/>
              <w:tabs>
                <w:tab w:val="clear" w:pos="765"/>
                <w:tab w:val="decimal" w:pos="450"/>
                <w:tab w:val="decimal" w:pos="770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36EDE" w:rsidRPr="009A10D1" w14:paraId="13BCCB72" w14:textId="77777777" w:rsidTr="00F9253D">
        <w:tc>
          <w:tcPr>
            <w:tcW w:w="1750" w:type="pct"/>
          </w:tcPr>
          <w:p w14:paraId="3F6D531B" w14:textId="77777777" w:rsidR="00436EDE" w:rsidRPr="009A10D1" w:rsidRDefault="00436EDE" w:rsidP="00436ED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601A0261" w14:textId="77777777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60DA3FB1" w14:textId="42D68E73" w:rsidR="00436EDE" w:rsidRPr="009A10D1" w:rsidRDefault="00855A1A" w:rsidP="00436E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1.19</w:t>
            </w:r>
          </w:p>
        </w:tc>
        <w:tc>
          <w:tcPr>
            <w:tcW w:w="137" w:type="pct"/>
          </w:tcPr>
          <w:p w14:paraId="2FCA5E31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018C3F11" w14:textId="15E45262" w:rsidR="00436EDE" w:rsidRPr="009A10D1" w:rsidRDefault="00436EDE" w:rsidP="00436ED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24.34</w:t>
            </w:r>
          </w:p>
        </w:tc>
        <w:tc>
          <w:tcPr>
            <w:tcW w:w="150" w:type="pct"/>
          </w:tcPr>
          <w:p w14:paraId="7C5C2AAA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76DDC480" w14:textId="4D70CD5B" w:rsidR="00436EDE" w:rsidRPr="009A10D1" w:rsidRDefault="00344871" w:rsidP="00436ED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4.2</w:t>
            </w:r>
            <w:r w:rsidR="00164623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28" w:type="pct"/>
          </w:tcPr>
          <w:p w14:paraId="34C85AE9" w14:textId="77777777" w:rsidR="00436EDE" w:rsidRPr="009A10D1" w:rsidRDefault="00436EDE" w:rsidP="00436EDE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05547297" w14:textId="02C0231F" w:rsidR="00436EDE" w:rsidRPr="009A10D1" w:rsidRDefault="00436EDE" w:rsidP="00436E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3.60</w:t>
            </w:r>
          </w:p>
        </w:tc>
      </w:tr>
      <w:tr w:rsidR="00855A1A" w:rsidRPr="009A10D1" w14:paraId="301ADE9D" w14:textId="77777777" w:rsidTr="00F9253D">
        <w:tc>
          <w:tcPr>
            <w:tcW w:w="1750" w:type="pct"/>
          </w:tcPr>
          <w:p w14:paraId="1F983232" w14:textId="17E4DCAD" w:rsidR="00855A1A" w:rsidRPr="009A10D1" w:rsidRDefault="00855A1A" w:rsidP="00855A1A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อดีต</w:t>
            </w:r>
          </w:p>
        </w:tc>
        <w:tc>
          <w:tcPr>
            <w:tcW w:w="491" w:type="pct"/>
          </w:tcPr>
          <w:p w14:paraId="2CCA67C8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6BFC1F4C" w14:textId="50ED12C0" w:rsidR="00855A1A" w:rsidRPr="009A10D1" w:rsidRDefault="00BD5FDE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3.63</w:t>
            </w:r>
          </w:p>
        </w:tc>
        <w:tc>
          <w:tcPr>
            <w:tcW w:w="137" w:type="pct"/>
          </w:tcPr>
          <w:p w14:paraId="424996ED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1C2FE6BB" w14:textId="41F294B7" w:rsidR="00855A1A" w:rsidRPr="009A10D1" w:rsidRDefault="00855A1A" w:rsidP="00855A1A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0" w:type="pct"/>
          </w:tcPr>
          <w:p w14:paraId="74B3453C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C73FC92" w14:textId="12400F58" w:rsidR="00855A1A" w:rsidRPr="009A10D1" w:rsidRDefault="00855A1A" w:rsidP="00855A1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8" w:type="pct"/>
          </w:tcPr>
          <w:p w14:paraId="28AD2490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156072A5" w14:textId="158CB0FA" w:rsidR="00855A1A" w:rsidRPr="009A10D1" w:rsidRDefault="00855A1A" w:rsidP="00855A1A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55A1A" w:rsidRPr="009A10D1" w14:paraId="22DAB822" w14:textId="77777777" w:rsidTr="00F9253D">
        <w:tc>
          <w:tcPr>
            <w:tcW w:w="1750" w:type="pct"/>
          </w:tcPr>
          <w:p w14:paraId="408DAB28" w14:textId="77777777" w:rsidR="00855A1A" w:rsidRPr="009A10D1" w:rsidRDefault="00855A1A" w:rsidP="00855A1A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15EC0695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1AC54EEF" w14:textId="00075F51" w:rsidR="00855A1A" w:rsidRPr="009A10D1" w:rsidRDefault="00855A1A" w:rsidP="00855A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7.46</w:t>
            </w:r>
          </w:p>
        </w:tc>
        <w:tc>
          <w:tcPr>
            <w:tcW w:w="137" w:type="pct"/>
          </w:tcPr>
          <w:p w14:paraId="1E71E145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11DBE19F" w14:textId="7301CFC1" w:rsidR="00855A1A" w:rsidRPr="009A10D1" w:rsidRDefault="00855A1A" w:rsidP="00855A1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5.03</w:t>
            </w:r>
          </w:p>
        </w:tc>
        <w:tc>
          <w:tcPr>
            <w:tcW w:w="150" w:type="pct"/>
          </w:tcPr>
          <w:p w14:paraId="3B6B442A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D22C9F7" w14:textId="3F27FAC1" w:rsidR="00855A1A" w:rsidRPr="009A10D1" w:rsidRDefault="00855A1A" w:rsidP="00855A1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1.06</w:t>
            </w:r>
          </w:p>
        </w:tc>
        <w:tc>
          <w:tcPr>
            <w:tcW w:w="128" w:type="pct"/>
          </w:tcPr>
          <w:p w14:paraId="5AAABFE0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638FE896" w14:textId="20FF70F1" w:rsidR="00855A1A" w:rsidRPr="009A10D1" w:rsidRDefault="00855A1A" w:rsidP="00855A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0.94</w:t>
            </w:r>
          </w:p>
        </w:tc>
      </w:tr>
      <w:tr w:rsidR="00855A1A" w:rsidRPr="009A10D1" w14:paraId="121FDC85" w14:textId="77777777" w:rsidTr="00F9253D">
        <w:tc>
          <w:tcPr>
            <w:tcW w:w="1750" w:type="pct"/>
          </w:tcPr>
          <w:p w14:paraId="42873264" w14:textId="77777777" w:rsidR="00855A1A" w:rsidRPr="009A10D1" w:rsidRDefault="00855A1A" w:rsidP="00855A1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57A4F334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6E12F9AA" w14:textId="0733D3B6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42.</w:t>
            </w:r>
            <w:r w:rsidR="002B3E38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28</w:t>
            </w:r>
          </w:p>
        </w:tc>
        <w:tc>
          <w:tcPr>
            <w:tcW w:w="137" w:type="pct"/>
          </w:tcPr>
          <w:p w14:paraId="6900DE8C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166A15C" w14:textId="449783D0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29.37</w:t>
            </w:r>
          </w:p>
        </w:tc>
        <w:tc>
          <w:tcPr>
            <w:tcW w:w="150" w:type="pct"/>
          </w:tcPr>
          <w:p w14:paraId="394933F8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485B7A00" w14:textId="6A11EADF" w:rsidR="00855A1A" w:rsidRPr="009A10D1" w:rsidRDefault="00855A1A" w:rsidP="00855A1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5.3</w:t>
            </w:r>
            <w:r w:rsidR="00164623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28" w:type="pct"/>
          </w:tcPr>
          <w:p w14:paraId="786421B8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346E9A3D" w14:textId="4DFCA271" w:rsidR="00855A1A" w:rsidRPr="009A10D1" w:rsidRDefault="00855A1A" w:rsidP="00855A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4.54</w:t>
            </w:r>
          </w:p>
        </w:tc>
      </w:tr>
      <w:tr w:rsidR="00855A1A" w:rsidRPr="009A10D1" w14:paraId="1776022A" w14:textId="77777777" w:rsidTr="00F9253D">
        <w:tc>
          <w:tcPr>
            <w:tcW w:w="1750" w:type="pct"/>
          </w:tcPr>
          <w:p w14:paraId="6B5BA34B" w14:textId="308B2E46" w:rsidR="00855A1A" w:rsidRPr="009A10D1" w:rsidRDefault="00855A1A" w:rsidP="00855A1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1" w:type="pct"/>
          </w:tcPr>
          <w:p w14:paraId="3594714D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</w:tcPr>
          <w:p w14:paraId="1ACB76F5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7" w:type="pct"/>
          </w:tcPr>
          <w:p w14:paraId="0A9F62A2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1F979B39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162AA04B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7C5414C4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0AD93E5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E0F9939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5A1A" w:rsidRPr="009A10D1" w14:paraId="531784F7" w14:textId="77777777" w:rsidTr="00F9253D">
        <w:tc>
          <w:tcPr>
            <w:tcW w:w="1750" w:type="pct"/>
          </w:tcPr>
          <w:p w14:paraId="253DD2A9" w14:textId="77777777" w:rsidR="00855A1A" w:rsidRPr="009A10D1" w:rsidRDefault="00855A1A" w:rsidP="00855A1A">
            <w:pPr>
              <w:spacing w:line="240" w:lineRule="auto"/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491" w:type="pct"/>
          </w:tcPr>
          <w:p w14:paraId="4FC76939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301C82A7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</w:tcPr>
          <w:p w14:paraId="50CD1D6E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67EED9DA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</w:tcPr>
          <w:p w14:paraId="512878AE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8AA880D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1321038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8A528B5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5A1A" w:rsidRPr="009A10D1" w14:paraId="3DF26FD0" w14:textId="77777777" w:rsidTr="00F9253D">
        <w:tc>
          <w:tcPr>
            <w:tcW w:w="1750" w:type="pct"/>
          </w:tcPr>
          <w:p w14:paraId="4854D012" w14:textId="77777777" w:rsidR="00855A1A" w:rsidRPr="009A10D1" w:rsidRDefault="00855A1A" w:rsidP="00855A1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491" w:type="pct"/>
          </w:tcPr>
          <w:p w14:paraId="78BF224B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57939CB1" w14:textId="0026CF63" w:rsidR="00855A1A" w:rsidRPr="009A10D1" w:rsidRDefault="00ED3240" w:rsidP="00855A1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0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4.26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54EF1F78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74973162" w14:textId="759657D2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</w:tcPr>
          <w:p w14:paraId="674E60EE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44E96CB1" w14:textId="2493086B" w:rsidR="00855A1A" w:rsidRPr="009A10D1" w:rsidRDefault="00855A1A" w:rsidP="00855A1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0.66</w:t>
            </w:r>
          </w:p>
        </w:tc>
        <w:tc>
          <w:tcPr>
            <w:tcW w:w="128" w:type="pct"/>
          </w:tcPr>
          <w:p w14:paraId="49FBA129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5627A16" w14:textId="7CABD8C0" w:rsidR="00855A1A" w:rsidRPr="009A10D1" w:rsidRDefault="00855A1A" w:rsidP="00855A1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5A1A" w:rsidRPr="009A10D1" w14:paraId="6EEF0C91" w14:textId="77777777" w:rsidTr="00F9253D">
        <w:tc>
          <w:tcPr>
            <w:tcW w:w="1750" w:type="pct"/>
          </w:tcPr>
          <w:p w14:paraId="18B865E4" w14:textId="77777777" w:rsidR="00855A1A" w:rsidRPr="009A10D1" w:rsidRDefault="00855A1A" w:rsidP="00855A1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7529A1CF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59317510" w14:textId="3F55DD05" w:rsidR="00855A1A" w:rsidRPr="009A10D1" w:rsidRDefault="00ED3240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0.9</w:t>
            </w:r>
            <w:r w:rsidR="00BD5FDE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7" w:type="pct"/>
          </w:tcPr>
          <w:p w14:paraId="5964D22F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0BE03A15" w14:textId="4DCFC0EE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150" w:type="pct"/>
          </w:tcPr>
          <w:p w14:paraId="3420E569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D0DC64F" w14:textId="490421EE" w:rsidR="00855A1A" w:rsidRPr="009A10D1" w:rsidRDefault="00855A1A" w:rsidP="00855A1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0.53</w:t>
            </w:r>
          </w:p>
        </w:tc>
        <w:tc>
          <w:tcPr>
            <w:tcW w:w="128" w:type="pct"/>
          </w:tcPr>
          <w:p w14:paraId="447DA462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23181BCB" w14:textId="169604AA" w:rsidR="00855A1A" w:rsidRPr="009A10D1" w:rsidRDefault="00855A1A" w:rsidP="00855A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</w:tr>
      <w:tr w:rsidR="00855A1A" w:rsidRPr="009A10D1" w14:paraId="7985E071" w14:textId="77777777" w:rsidTr="00F9253D">
        <w:tc>
          <w:tcPr>
            <w:tcW w:w="1750" w:type="pct"/>
          </w:tcPr>
          <w:p w14:paraId="63C1FE00" w14:textId="77777777" w:rsidR="00855A1A" w:rsidRPr="009A10D1" w:rsidRDefault="00855A1A" w:rsidP="00855A1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491" w:type="pct"/>
          </w:tcPr>
          <w:p w14:paraId="243A326C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7AD2CB4" w14:textId="2B58653E" w:rsidR="00855A1A" w:rsidRPr="009A10D1" w:rsidRDefault="00BD5FDE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10.62</w:t>
            </w:r>
          </w:p>
        </w:tc>
        <w:tc>
          <w:tcPr>
            <w:tcW w:w="137" w:type="pct"/>
          </w:tcPr>
          <w:p w14:paraId="7998DC90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8528515" w14:textId="6BB786E8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50" w:type="pct"/>
          </w:tcPr>
          <w:p w14:paraId="10C871BD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4C023EB" w14:textId="73EF07F2" w:rsidR="00855A1A" w:rsidRPr="009A10D1" w:rsidRDefault="00855A1A" w:rsidP="00855A1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(0.6</w:t>
            </w:r>
            <w:r w:rsidR="00164623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0A2EDA6C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7E1203" w14:textId="1EBAC5CD" w:rsidR="00855A1A" w:rsidRPr="009A10D1" w:rsidRDefault="00855A1A" w:rsidP="00855A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</w:tr>
      <w:tr w:rsidR="00855A1A" w:rsidRPr="009A10D1" w14:paraId="6D34C8EA" w14:textId="77777777" w:rsidTr="00F9253D">
        <w:tc>
          <w:tcPr>
            <w:tcW w:w="1750" w:type="pct"/>
          </w:tcPr>
          <w:p w14:paraId="45348986" w14:textId="77777777" w:rsidR="00855A1A" w:rsidRPr="009A10D1" w:rsidRDefault="00855A1A" w:rsidP="00855A1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B8CC3A2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239CB2F" w14:textId="1EAED44E" w:rsidR="00855A1A" w:rsidRPr="009A10D1" w:rsidRDefault="00ED3240" w:rsidP="00855A1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7.</w:t>
            </w:r>
            <w:r w:rsidR="00DE6EF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37" w:type="pct"/>
          </w:tcPr>
          <w:p w14:paraId="6E349FCA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73E300CA" w14:textId="18B568FA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</w:p>
        </w:tc>
        <w:tc>
          <w:tcPr>
            <w:tcW w:w="150" w:type="pct"/>
          </w:tcPr>
          <w:p w14:paraId="66A241B0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9BEE3F6" w14:textId="03CF84AF" w:rsidR="00855A1A" w:rsidRPr="009A10D1" w:rsidRDefault="00855A1A" w:rsidP="00855A1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0.5</w:t>
            </w:r>
            <w:r w:rsidR="00164623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28" w:type="pct"/>
          </w:tcPr>
          <w:p w14:paraId="2B3C4B34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431DE707" w14:textId="6FEDEE66" w:rsidR="00855A1A" w:rsidRPr="009A10D1" w:rsidRDefault="00855A1A" w:rsidP="00855A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0.50</w:t>
            </w:r>
          </w:p>
        </w:tc>
      </w:tr>
      <w:tr w:rsidR="00855A1A" w:rsidRPr="009A10D1" w14:paraId="65A0D523" w14:textId="77777777" w:rsidTr="007A558A">
        <w:tc>
          <w:tcPr>
            <w:tcW w:w="1750" w:type="pct"/>
          </w:tcPr>
          <w:p w14:paraId="3BD6E4BB" w14:textId="77777777" w:rsidR="00855A1A" w:rsidRPr="009A10D1" w:rsidRDefault="00855A1A" w:rsidP="00855A1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1" w:type="pct"/>
          </w:tcPr>
          <w:p w14:paraId="3E119F51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519C7E8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7" w:type="pct"/>
          </w:tcPr>
          <w:p w14:paraId="0916F530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0C8E71D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50" w:type="pct"/>
          </w:tcPr>
          <w:p w14:paraId="4657119C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54B71DB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8" w:type="pct"/>
          </w:tcPr>
          <w:p w14:paraId="0A5B8C6B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5269EA3" w14:textId="77777777" w:rsidR="00855A1A" w:rsidRPr="009A10D1" w:rsidRDefault="00855A1A" w:rsidP="00855A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855A1A" w:rsidRPr="009A10D1" w14:paraId="37DEA3EF" w14:textId="77777777" w:rsidTr="007A558A">
        <w:tc>
          <w:tcPr>
            <w:tcW w:w="1750" w:type="pct"/>
          </w:tcPr>
          <w:p w14:paraId="37E6A01C" w14:textId="0AD750E1" w:rsidR="00855A1A" w:rsidRPr="009A10D1" w:rsidRDefault="00855A1A" w:rsidP="00855A1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491" w:type="pct"/>
          </w:tcPr>
          <w:p w14:paraId="2599341B" w14:textId="3E3157BB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0170B2CC" w14:textId="75FB5866" w:rsidR="00855A1A" w:rsidRPr="009A10D1" w:rsidRDefault="00855A1A" w:rsidP="006264F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5B87FE6B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0B384590" w14:textId="5EE5EFB0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150" w:type="pct"/>
          </w:tcPr>
          <w:p w14:paraId="08D15977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261EDE4" w14:textId="0EF1341A" w:rsidR="00855A1A" w:rsidRPr="009A10D1" w:rsidRDefault="00855A1A" w:rsidP="006264F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1F01E7D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53CE995F" w14:textId="3F0D4E86" w:rsidR="00855A1A" w:rsidRPr="009A10D1" w:rsidRDefault="00855A1A" w:rsidP="00855A1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5A1A" w:rsidRPr="009A10D1" w14:paraId="397838A8" w14:textId="77777777" w:rsidTr="00612E5D">
        <w:tc>
          <w:tcPr>
            <w:tcW w:w="1750" w:type="pct"/>
          </w:tcPr>
          <w:p w14:paraId="62A9E88B" w14:textId="3E7A6250" w:rsidR="00855A1A" w:rsidRPr="009A10D1" w:rsidRDefault="00855A1A" w:rsidP="00855A1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</w:tcPr>
          <w:p w14:paraId="2B4B0CD1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</w:tcPr>
          <w:p w14:paraId="79376C1D" w14:textId="4166F53E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</w:t>
            </w:r>
            <w:r w:rsidR="00DE6EF1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9.2</w:t>
            </w:r>
            <w:r w:rsidR="002B3E38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5E3B8B98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</w:tcPr>
          <w:p w14:paraId="2D673830" w14:textId="627CB8B4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</w:tcPr>
          <w:p w14:paraId="6BE3477A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0939FC73" w14:textId="5668804B" w:rsidR="00855A1A" w:rsidRPr="009A10D1" w:rsidRDefault="00855A1A" w:rsidP="006264F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967543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</w:tcPr>
          <w:p w14:paraId="771D48A1" w14:textId="5EA19D6D" w:rsidR="00855A1A" w:rsidRPr="009A10D1" w:rsidRDefault="00855A1A" w:rsidP="00855A1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D3240" w:rsidRPr="009A10D1" w14:paraId="6D7F8113" w14:textId="77777777" w:rsidTr="00612E5D">
        <w:tc>
          <w:tcPr>
            <w:tcW w:w="1750" w:type="pct"/>
          </w:tcPr>
          <w:p w14:paraId="6498BD12" w14:textId="315BF74B" w:rsidR="00ED3240" w:rsidRPr="009A10D1" w:rsidRDefault="00ED3240" w:rsidP="00ED3240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การโอนย้าย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พนักงานเข้า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1" w:type="pct"/>
          </w:tcPr>
          <w:p w14:paraId="529A3D65" w14:textId="77777777" w:rsidR="00ED3240" w:rsidRPr="009A10D1" w:rsidRDefault="00ED3240" w:rsidP="00ED324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2322E14" w14:textId="424D6276" w:rsidR="00ED3240" w:rsidRPr="009A10D1" w:rsidRDefault="00DE6EF1" w:rsidP="00ED324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(0.20)</w:t>
            </w:r>
          </w:p>
        </w:tc>
        <w:tc>
          <w:tcPr>
            <w:tcW w:w="137" w:type="pct"/>
          </w:tcPr>
          <w:p w14:paraId="5A1E5555" w14:textId="77777777" w:rsidR="00ED3240" w:rsidRPr="009A10D1" w:rsidRDefault="00ED3240" w:rsidP="00ED3240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BC9431" w14:textId="152D3F5F" w:rsidR="00ED3240" w:rsidRPr="009A10D1" w:rsidRDefault="00ED3240" w:rsidP="00ED324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150" w:type="pct"/>
          </w:tcPr>
          <w:p w14:paraId="558E0560" w14:textId="77777777" w:rsidR="00ED3240" w:rsidRPr="009A10D1" w:rsidRDefault="00ED3240" w:rsidP="00ED3240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4710B17" w14:textId="020E9597" w:rsidR="00ED3240" w:rsidRPr="009A10D1" w:rsidRDefault="00ED3240" w:rsidP="006264F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FC35BAE" w14:textId="77777777" w:rsidR="00ED3240" w:rsidRPr="009A10D1" w:rsidRDefault="00ED3240" w:rsidP="00ED3240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4A0F262" w14:textId="0F477B45" w:rsidR="00ED3240" w:rsidRPr="009A10D1" w:rsidRDefault="00ED3240" w:rsidP="00ED324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5A1A" w:rsidRPr="009A10D1" w14:paraId="5496208C" w14:textId="77777777" w:rsidTr="00612E5D">
        <w:tc>
          <w:tcPr>
            <w:tcW w:w="1750" w:type="pct"/>
          </w:tcPr>
          <w:p w14:paraId="2451EEFE" w14:textId="4D8BAE1C" w:rsidR="00855A1A" w:rsidRPr="009A10D1" w:rsidRDefault="00855A1A" w:rsidP="00855A1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สิ้นปี</w:t>
            </w:r>
          </w:p>
        </w:tc>
        <w:tc>
          <w:tcPr>
            <w:tcW w:w="491" w:type="pct"/>
          </w:tcPr>
          <w:p w14:paraId="764A3E8B" w14:textId="77777777" w:rsidR="00855A1A" w:rsidRPr="009A10D1" w:rsidRDefault="00855A1A" w:rsidP="00855A1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94E4426" w14:textId="4671A311" w:rsidR="00855A1A" w:rsidRPr="009A10D1" w:rsidRDefault="00855A1A" w:rsidP="00ED324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304.</w:t>
            </w:r>
            <w:r w:rsidR="006A14B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</w:t>
            </w:r>
          </w:p>
        </w:tc>
        <w:tc>
          <w:tcPr>
            <w:tcW w:w="137" w:type="pct"/>
          </w:tcPr>
          <w:p w14:paraId="6A991DC6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F182912" w14:textId="7D5C5B9F" w:rsidR="00855A1A" w:rsidRPr="009A10D1" w:rsidRDefault="00855A1A" w:rsidP="00855A1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150" w:type="pct"/>
          </w:tcPr>
          <w:p w14:paraId="2CEC5FD9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325C62D" w14:textId="4A86042C" w:rsidR="00855A1A" w:rsidRPr="009A10D1" w:rsidRDefault="00855A1A" w:rsidP="00855A1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43.70</w:t>
            </w:r>
          </w:p>
        </w:tc>
        <w:tc>
          <w:tcPr>
            <w:tcW w:w="128" w:type="pct"/>
          </w:tcPr>
          <w:p w14:paraId="5B30649E" w14:textId="77777777" w:rsidR="00855A1A" w:rsidRPr="009A10D1" w:rsidRDefault="00855A1A" w:rsidP="00855A1A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A90EB0C" w14:textId="69384C2A" w:rsidR="00855A1A" w:rsidRPr="009A10D1" w:rsidRDefault="00855A1A" w:rsidP="00855A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37.84</w:t>
            </w:r>
          </w:p>
        </w:tc>
      </w:tr>
    </w:tbl>
    <w:p w14:paraId="21A1A0E1" w14:textId="50A5ABA8" w:rsidR="00D53C98" w:rsidRPr="009A10D1" w:rsidRDefault="00D53C9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5000" w:type="pct"/>
        <w:tblInd w:w="270" w:type="dxa"/>
        <w:tblLayout w:type="fixed"/>
        <w:tblLook w:val="01E0" w:firstRow="1" w:lastRow="1" w:firstColumn="1" w:lastColumn="1" w:noHBand="0" w:noVBand="0"/>
      </w:tblPr>
      <w:tblGrid>
        <w:gridCol w:w="4331"/>
        <w:gridCol w:w="1080"/>
        <w:gridCol w:w="254"/>
        <w:gridCol w:w="1116"/>
        <w:gridCol w:w="275"/>
        <w:gridCol w:w="1051"/>
        <w:gridCol w:w="269"/>
        <w:gridCol w:w="1229"/>
      </w:tblGrid>
      <w:tr w:rsidR="00EC30BD" w:rsidRPr="009A10D1" w14:paraId="5703FBA3" w14:textId="77777777" w:rsidTr="00612E5D">
        <w:trPr>
          <w:tblHeader/>
        </w:trPr>
        <w:tc>
          <w:tcPr>
            <w:tcW w:w="2255" w:type="pct"/>
            <w:vMerge w:val="restart"/>
          </w:tcPr>
          <w:p w14:paraId="4C2B58B2" w14:textId="77777777" w:rsidR="00EC30BD" w:rsidRPr="009A10D1" w:rsidRDefault="00EC30BD" w:rsidP="00E859C8">
            <w:pPr>
              <w:spacing w:line="240" w:lineRule="auto"/>
              <w:ind w:left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  <w:p w14:paraId="35F68B04" w14:textId="77777777" w:rsidR="00EC30BD" w:rsidRPr="009A10D1" w:rsidRDefault="00EC30BD" w:rsidP="00E859C8">
            <w:pPr>
              <w:spacing w:line="240" w:lineRule="auto"/>
              <w:ind w:left="16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A10D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9A10D1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pct"/>
            <w:gridSpan w:val="3"/>
            <w:vAlign w:val="bottom"/>
          </w:tcPr>
          <w:p w14:paraId="4E3FF6F0" w14:textId="77777777" w:rsidR="00EC30BD" w:rsidRPr="009A10D1" w:rsidRDefault="00EC30BD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  <w:vAlign w:val="bottom"/>
          </w:tcPr>
          <w:p w14:paraId="06F130E7" w14:textId="77777777" w:rsidR="00EC30BD" w:rsidRPr="009A10D1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6DEDCDFB" w14:textId="77777777" w:rsidR="00EC30BD" w:rsidRPr="009A10D1" w:rsidRDefault="00EC30BD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EC30BD" w:rsidRPr="009A10D1" w14:paraId="132190C3" w14:textId="77777777" w:rsidTr="00612E5D">
        <w:trPr>
          <w:tblHeader/>
        </w:trPr>
        <w:tc>
          <w:tcPr>
            <w:tcW w:w="2255" w:type="pct"/>
            <w:vMerge/>
          </w:tcPr>
          <w:p w14:paraId="4ED973F5" w14:textId="77777777" w:rsidR="00EC30BD" w:rsidRPr="009A10D1" w:rsidRDefault="00EC30BD" w:rsidP="00E859C8">
            <w:pPr>
              <w:spacing w:line="240" w:lineRule="auto"/>
              <w:ind w:left="160"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  <w:vAlign w:val="center"/>
          </w:tcPr>
          <w:p w14:paraId="07424C62" w14:textId="3FBD43E5" w:rsidR="00EC30BD" w:rsidRPr="009A10D1" w:rsidRDefault="00B17D5A" w:rsidP="00E859C8">
            <w:pPr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436EDE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32" w:type="pct"/>
            <w:vAlign w:val="center"/>
          </w:tcPr>
          <w:p w14:paraId="1578FEEE" w14:textId="77777777" w:rsidR="00EC30BD" w:rsidRPr="009A10D1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5DD8B432" w14:textId="58AFD899" w:rsidR="00EC30BD" w:rsidRPr="009A10D1" w:rsidRDefault="00436EDE" w:rsidP="00E859C8">
            <w:pPr>
              <w:spacing w:line="240" w:lineRule="auto"/>
              <w:ind w:left="-80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" w:type="pct"/>
          </w:tcPr>
          <w:p w14:paraId="5D85C3CB" w14:textId="77777777" w:rsidR="00EC30BD" w:rsidRPr="009A10D1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vAlign w:val="center"/>
          </w:tcPr>
          <w:p w14:paraId="6FB53695" w14:textId="33F525DA" w:rsidR="00EC30BD" w:rsidRPr="009A10D1" w:rsidRDefault="00436EDE" w:rsidP="00E859C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0" w:type="pct"/>
            <w:vAlign w:val="center"/>
          </w:tcPr>
          <w:p w14:paraId="15FBEB4A" w14:textId="77777777" w:rsidR="00EC30BD" w:rsidRPr="009A10D1" w:rsidRDefault="00EC30BD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 w14:paraId="7C7E44C7" w14:textId="2CE9DE80" w:rsidR="00EC30BD" w:rsidRPr="009A10D1" w:rsidRDefault="00436EDE" w:rsidP="00E859C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436EDE" w:rsidRPr="009A10D1" w14:paraId="5AB4F03E" w14:textId="77777777" w:rsidTr="00612E5D">
        <w:tc>
          <w:tcPr>
            <w:tcW w:w="2255" w:type="pct"/>
          </w:tcPr>
          <w:p w14:paraId="09BB5618" w14:textId="77777777" w:rsidR="00436EDE" w:rsidRPr="009A10D1" w:rsidRDefault="00436EDE" w:rsidP="00436EDE">
            <w:pPr>
              <w:spacing w:line="240" w:lineRule="auto"/>
              <w:ind w:left="160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562" w:type="pct"/>
          </w:tcPr>
          <w:p w14:paraId="72E2949B" w14:textId="7048057C" w:rsidR="00436EDE" w:rsidRPr="009A10D1" w:rsidRDefault="00ED3240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1.93 - 2.95</w:t>
            </w:r>
          </w:p>
        </w:tc>
        <w:tc>
          <w:tcPr>
            <w:tcW w:w="132" w:type="pct"/>
          </w:tcPr>
          <w:p w14:paraId="796BFFDB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3F437702" w14:textId="245BBE99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43" w:type="pct"/>
          </w:tcPr>
          <w:p w14:paraId="1A396AB6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27BF7992" w14:textId="0F92AF39" w:rsidR="00436EDE" w:rsidRPr="009A10D1" w:rsidRDefault="00A84B6F" w:rsidP="00436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2.59</w:t>
            </w:r>
          </w:p>
        </w:tc>
        <w:tc>
          <w:tcPr>
            <w:tcW w:w="140" w:type="pct"/>
          </w:tcPr>
          <w:p w14:paraId="77A7AB61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7666A42B" w14:textId="5AB7F270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2.81</w:t>
            </w:r>
          </w:p>
        </w:tc>
      </w:tr>
      <w:tr w:rsidR="00436EDE" w:rsidRPr="009A10D1" w14:paraId="51ABA1C9" w14:textId="77777777" w:rsidTr="00612E5D">
        <w:tc>
          <w:tcPr>
            <w:tcW w:w="2255" w:type="pct"/>
          </w:tcPr>
          <w:p w14:paraId="6A7166A5" w14:textId="77777777" w:rsidR="00436EDE" w:rsidRPr="009A10D1" w:rsidRDefault="00436EDE" w:rsidP="00436EDE">
            <w:pPr>
              <w:spacing w:line="240" w:lineRule="auto"/>
              <w:ind w:left="160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(ร้อยละ)</w:t>
            </w:r>
          </w:p>
        </w:tc>
        <w:tc>
          <w:tcPr>
            <w:tcW w:w="562" w:type="pct"/>
          </w:tcPr>
          <w:p w14:paraId="1B7BA5E7" w14:textId="773423A8" w:rsidR="00436EDE" w:rsidRPr="009A10D1" w:rsidRDefault="00ED3240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4.25 - 6.00</w:t>
            </w:r>
          </w:p>
        </w:tc>
        <w:tc>
          <w:tcPr>
            <w:tcW w:w="132" w:type="pct"/>
          </w:tcPr>
          <w:p w14:paraId="71986036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7DAFFAE3" w14:textId="4BFAE7B0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4.50 - 6.00</w:t>
            </w:r>
          </w:p>
        </w:tc>
        <w:tc>
          <w:tcPr>
            <w:tcW w:w="143" w:type="pct"/>
          </w:tcPr>
          <w:p w14:paraId="6338DFA8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17E9205A" w14:textId="3E245CF7" w:rsidR="00436EDE" w:rsidRPr="009A10D1" w:rsidRDefault="00A84B6F" w:rsidP="00436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6.00</w:t>
            </w:r>
          </w:p>
        </w:tc>
        <w:tc>
          <w:tcPr>
            <w:tcW w:w="140" w:type="pct"/>
          </w:tcPr>
          <w:p w14:paraId="658ADAE2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1AFC072A" w14:textId="7274F84A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6.00</w:t>
            </w:r>
          </w:p>
        </w:tc>
      </w:tr>
      <w:tr w:rsidR="00436EDE" w:rsidRPr="009A10D1" w14:paraId="73579A14" w14:textId="77777777" w:rsidTr="00612E5D">
        <w:tc>
          <w:tcPr>
            <w:tcW w:w="2255" w:type="pct"/>
          </w:tcPr>
          <w:p w14:paraId="406A7975" w14:textId="77777777" w:rsidR="00436EDE" w:rsidRPr="009A10D1" w:rsidRDefault="00436EDE" w:rsidP="00436EDE">
            <w:pPr>
              <w:spacing w:line="240" w:lineRule="auto"/>
              <w:ind w:left="160" w:hanging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อัตราการเข้าออกงาน (ร้อยละ)</w:t>
            </w:r>
          </w:p>
        </w:tc>
        <w:tc>
          <w:tcPr>
            <w:tcW w:w="562" w:type="pct"/>
          </w:tcPr>
          <w:p w14:paraId="4FC24463" w14:textId="0EFC5EDB" w:rsidR="00436EDE" w:rsidRPr="009A10D1" w:rsidRDefault="00ED3240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1.91 - 45.84</w:t>
            </w:r>
          </w:p>
        </w:tc>
        <w:tc>
          <w:tcPr>
            <w:tcW w:w="132" w:type="pct"/>
          </w:tcPr>
          <w:p w14:paraId="6AC65D5C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56F872A1" w14:textId="0881B6EF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1.91 - 45.84</w:t>
            </w:r>
          </w:p>
        </w:tc>
        <w:tc>
          <w:tcPr>
            <w:tcW w:w="143" w:type="pct"/>
          </w:tcPr>
          <w:p w14:paraId="14526D06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392D2D30" w14:textId="53172C31" w:rsidR="00436EDE" w:rsidRPr="009A10D1" w:rsidRDefault="00A84B6F" w:rsidP="00436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4.30 - 28.65</w:t>
            </w:r>
          </w:p>
        </w:tc>
        <w:tc>
          <w:tcPr>
            <w:tcW w:w="140" w:type="pct"/>
          </w:tcPr>
          <w:p w14:paraId="152B5226" w14:textId="77777777" w:rsidR="00436EDE" w:rsidRPr="009A10D1" w:rsidRDefault="00436EDE" w:rsidP="00436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</w:tcPr>
          <w:p w14:paraId="39FB28C3" w14:textId="43663BFD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4.78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28.65</w:t>
            </w:r>
          </w:p>
        </w:tc>
      </w:tr>
      <w:tr w:rsidR="00DE6EF1" w:rsidRPr="009A10D1" w14:paraId="7BFFB7DD" w14:textId="77777777" w:rsidTr="00612E5D">
        <w:tc>
          <w:tcPr>
            <w:tcW w:w="2255" w:type="pct"/>
          </w:tcPr>
          <w:p w14:paraId="02BED7EC" w14:textId="77777777" w:rsidR="00DE6EF1" w:rsidRPr="009A10D1" w:rsidRDefault="00DE6EF1" w:rsidP="00DE6EF1">
            <w:pPr>
              <w:spacing w:line="240" w:lineRule="auto"/>
              <w:ind w:left="160" w:hanging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อายุเกษียณตามปกติ (ปี)</w:t>
            </w:r>
          </w:p>
        </w:tc>
        <w:tc>
          <w:tcPr>
            <w:tcW w:w="562" w:type="pct"/>
          </w:tcPr>
          <w:p w14:paraId="6E6E2683" w14:textId="30D1326E" w:rsidR="00DE6EF1" w:rsidRPr="009A10D1" w:rsidRDefault="00DE6EF1" w:rsidP="00DE6EF1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55, 60, 65</w:t>
            </w:r>
          </w:p>
        </w:tc>
        <w:tc>
          <w:tcPr>
            <w:tcW w:w="132" w:type="pct"/>
          </w:tcPr>
          <w:p w14:paraId="12C86F20" w14:textId="77777777" w:rsidR="00DE6EF1" w:rsidRPr="009A10D1" w:rsidRDefault="00DE6EF1" w:rsidP="00DE6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2E5BC8A9" w14:textId="6B49ACD9" w:rsidR="00DE6EF1" w:rsidRPr="009A10D1" w:rsidRDefault="00DE6EF1" w:rsidP="00DE6EF1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55, 60, 65</w:t>
            </w:r>
          </w:p>
        </w:tc>
        <w:tc>
          <w:tcPr>
            <w:tcW w:w="143" w:type="pct"/>
          </w:tcPr>
          <w:p w14:paraId="122DD16A" w14:textId="77777777" w:rsidR="00DE6EF1" w:rsidRPr="009A10D1" w:rsidRDefault="00DE6EF1" w:rsidP="00DE6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02C79712" w14:textId="1D15A243" w:rsidR="00DE6EF1" w:rsidRPr="009A10D1" w:rsidRDefault="00DE6EF1" w:rsidP="00DE6EF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  <w:tc>
          <w:tcPr>
            <w:tcW w:w="140" w:type="pct"/>
          </w:tcPr>
          <w:p w14:paraId="3DFB2C8F" w14:textId="77777777" w:rsidR="00DE6EF1" w:rsidRPr="009A10D1" w:rsidRDefault="00DE6EF1" w:rsidP="00DE6EF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67E94B6E" w14:textId="6F3A631A" w:rsidR="00DE6EF1" w:rsidRPr="009A10D1" w:rsidRDefault="00DE6EF1" w:rsidP="00DE6EF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</w:p>
        </w:tc>
      </w:tr>
    </w:tbl>
    <w:p w14:paraId="7EB736A7" w14:textId="77777777" w:rsidR="00D53C98" w:rsidRPr="009A10D1" w:rsidRDefault="00D53C9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69B58EC0" w14:textId="77777777" w:rsidR="009A3406" w:rsidRPr="009A10D1" w:rsidRDefault="009A3406" w:rsidP="00E859C8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325222" w14:textId="77777777" w:rsidR="009A3406" w:rsidRPr="009A10D1" w:rsidRDefault="009A3406" w:rsidP="00E859C8">
      <w:pPr>
        <w:tabs>
          <w:tab w:val="left" w:pos="540"/>
        </w:tabs>
        <w:spacing w:line="240" w:lineRule="auto"/>
        <w:ind w:hanging="90"/>
        <w:rPr>
          <w:rFonts w:asciiTheme="majorBidi" w:hAnsiTheme="majorBidi" w:cstheme="majorBidi"/>
          <w:sz w:val="22"/>
          <w:szCs w:val="22"/>
        </w:rPr>
      </w:pPr>
    </w:p>
    <w:p w14:paraId="2685E242" w14:textId="40D206FE" w:rsidR="009A3406" w:rsidRPr="009A10D1" w:rsidRDefault="009A3406" w:rsidP="00F305F1">
      <w:pPr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436EDE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234D9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ED3240" w:rsidRPr="009A10D1">
        <w:rPr>
          <w:rFonts w:asciiTheme="majorBidi" w:hAnsiTheme="majorBidi" w:cstheme="majorBidi"/>
          <w:sz w:val="28"/>
          <w:szCs w:val="28"/>
        </w:rPr>
        <w:t>13</w:t>
      </w:r>
      <w:r w:rsidR="006A14B1" w:rsidRPr="009A10D1">
        <w:rPr>
          <w:rFonts w:asciiTheme="majorBidi" w:hAnsiTheme="majorBidi" w:cstheme="majorBidi"/>
          <w:sz w:val="28"/>
          <w:szCs w:val="28"/>
        </w:rPr>
        <w:t xml:space="preserve">.01 </w:t>
      </w:r>
      <w:r w:rsidR="003610E7" w:rsidRPr="009A10D1">
        <w:rPr>
          <w:rFonts w:asciiTheme="majorBidi" w:hAnsiTheme="majorBidi" w:cstheme="majorBidi"/>
          <w:sz w:val="28"/>
          <w:szCs w:val="28"/>
        </w:rPr>
        <w:t>-</w:t>
      </w:r>
      <w:r w:rsidR="006A14B1" w:rsidRPr="009A10D1">
        <w:rPr>
          <w:rFonts w:asciiTheme="majorBidi" w:hAnsiTheme="majorBidi" w:cstheme="majorBidi"/>
          <w:sz w:val="28"/>
          <w:szCs w:val="28"/>
        </w:rPr>
        <w:t xml:space="preserve"> 26.33 </w:t>
      </w:r>
      <w:r w:rsidRPr="009A10D1">
        <w:rPr>
          <w:rFonts w:asciiTheme="majorBidi" w:hAnsiTheme="majorBidi" w:cstheme="majorBidi"/>
          <w:sz w:val="28"/>
          <w:szCs w:val="28"/>
          <w:cs/>
        </w:rPr>
        <w:t>ปี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436EDE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234D9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36EDE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13.</w:t>
      </w:r>
      <w:r w:rsidR="00436EDE" w:rsidRPr="009A10D1">
        <w:rPr>
          <w:rFonts w:asciiTheme="majorBidi" w:hAnsiTheme="majorBidi" w:cstheme="majorBidi"/>
          <w:i/>
          <w:iCs/>
          <w:sz w:val="28"/>
          <w:szCs w:val="28"/>
        </w:rPr>
        <w:t>93</w:t>
      </w:r>
      <w:r w:rsidR="00C12AC9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10E7" w:rsidRPr="009A10D1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C12AC9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436EDE" w:rsidRPr="009A10D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436EDE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.94</w:t>
      </w:r>
      <w:r w:rsidR="00D83061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Pr="009A10D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A68044A" w14:textId="7BFEA8ED" w:rsidR="00525D8F" w:rsidRPr="009A10D1" w:rsidRDefault="00525D8F" w:rsidP="00E859C8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14:paraId="02117CAE" w14:textId="736CF03C" w:rsidR="009A3406" w:rsidRPr="009A10D1" w:rsidRDefault="009A3406" w:rsidP="00E859C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9A10D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9A10D1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73E8C19A" w14:textId="77777777" w:rsidR="009A3406" w:rsidRPr="009A10D1" w:rsidRDefault="009A3406" w:rsidP="00E859C8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43581919" w14:textId="641BF8C8" w:rsidR="009A3406" w:rsidRPr="009A10D1" w:rsidRDefault="009A3406" w:rsidP="00E859C8">
      <w:pPr>
        <w:spacing w:line="240" w:lineRule="auto"/>
        <w:ind w:left="540" w:hanging="9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20240399" w14:textId="55AA0342" w:rsidR="009B7FDC" w:rsidRPr="009A10D1" w:rsidRDefault="009B7FDC" w:rsidP="00E859C8">
      <w:pPr>
        <w:tabs>
          <w:tab w:val="left" w:pos="450"/>
        </w:tabs>
        <w:spacing w:line="240" w:lineRule="auto"/>
        <w:ind w:left="459" w:hanging="9"/>
        <w:rPr>
          <w:rFonts w:asciiTheme="majorBidi" w:hAnsiTheme="majorBidi" w:cstheme="majorBidi"/>
          <w:sz w:val="22"/>
          <w:szCs w:val="22"/>
        </w:rPr>
      </w:pPr>
    </w:p>
    <w:tbl>
      <w:tblPr>
        <w:tblW w:w="9226" w:type="dxa"/>
        <w:tblInd w:w="450" w:type="dxa"/>
        <w:tblLook w:val="01E0" w:firstRow="1" w:lastRow="1" w:firstColumn="1" w:lastColumn="1" w:noHBand="0" w:noVBand="0"/>
      </w:tblPr>
      <w:tblGrid>
        <w:gridCol w:w="4860"/>
        <w:gridCol w:w="946"/>
        <w:gridCol w:w="236"/>
        <w:gridCol w:w="844"/>
        <w:gridCol w:w="233"/>
        <w:gridCol w:w="937"/>
        <w:gridCol w:w="235"/>
        <w:gridCol w:w="935"/>
      </w:tblGrid>
      <w:tr w:rsidR="009A3406" w:rsidRPr="009A10D1" w14:paraId="06FD29CE" w14:textId="77777777" w:rsidTr="000B1665">
        <w:trPr>
          <w:trHeight w:val="20"/>
        </w:trPr>
        <w:tc>
          <w:tcPr>
            <w:tcW w:w="4860" w:type="dxa"/>
          </w:tcPr>
          <w:p w14:paraId="78E0C2F9" w14:textId="77777777" w:rsidR="009A3406" w:rsidRPr="009A10D1" w:rsidRDefault="009A3406" w:rsidP="00E859C8">
            <w:pPr>
              <w:spacing w:line="240" w:lineRule="auto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366" w:type="dxa"/>
            <w:gridSpan w:val="7"/>
          </w:tcPr>
          <w:p w14:paraId="61A4B694" w14:textId="77777777" w:rsidR="009A3406" w:rsidRPr="009A10D1" w:rsidRDefault="009A3406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3406" w:rsidRPr="009A10D1" w14:paraId="7E0E3C42" w14:textId="77777777" w:rsidTr="000B1665">
        <w:tc>
          <w:tcPr>
            <w:tcW w:w="4860" w:type="dxa"/>
          </w:tcPr>
          <w:p w14:paraId="393975BD" w14:textId="77777777" w:rsidR="009A3406" w:rsidRPr="009A10D1" w:rsidRDefault="009A3406" w:rsidP="00E859C8">
            <w:pPr>
              <w:spacing w:line="16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026" w:type="dxa"/>
            <w:gridSpan w:val="3"/>
          </w:tcPr>
          <w:p w14:paraId="6C66AC73" w14:textId="01D107D1" w:rsidR="009A3406" w:rsidRPr="009A10D1" w:rsidRDefault="00DA23D7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39F29AFC" w14:textId="77777777" w:rsidR="009A3406" w:rsidRPr="009A10D1" w:rsidRDefault="009A3406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3"/>
          </w:tcPr>
          <w:p w14:paraId="2B307BE8" w14:textId="1CC84B40" w:rsidR="009A3406" w:rsidRPr="009A10D1" w:rsidRDefault="00DA23D7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C12AC9" w:rsidRPr="009A10D1" w14:paraId="4911E051" w14:textId="77777777" w:rsidTr="000B1665">
        <w:tc>
          <w:tcPr>
            <w:tcW w:w="4860" w:type="dxa"/>
          </w:tcPr>
          <w:p w14:paraId="032AAD09" w14:textId="0BE300D8" w:rsidR="00C12AC9" w:rsidRPr="009A10D1" w:rsidRDefault="00C12AC9" w:rsidP="00E859C8">
            <w:pPr>
              <w:spacing w:line="16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6" w:type="dxa"/>
          </w:tcPr>
          <w:p w14:paraId="173CEBE4" w14:textId="2A1F3879" w:rsidR="00C12AC9" w:rsidRPr="009A10D1" w:rsidRDefault="00B17D5A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36EDE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17325776" w14:textId="77777777" w:rsidR="00C12AC9" w:rsidRPr="009A10D1" w:rsidRDefault="00C12AC9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151F4E1" w14:textId="04EFE0B0" w:rsidR="00C12AC9" w:rsidRPr="009A10D1" w:rsidRDefault="00436EDE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3" w:type="dxa"/>
          </w:tcPr>
          <w:p w14:paraId="402C1941" w14:textId="77777777" w:rsidR="00C12AC9" w:rsidRPr="009A10D1" w:rsidRDefault="00C12AC9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76D1B152" w14:textId="6ACFEE3C" w:rsidR="00C12AC9" w:rsidRPr="009A10D1" w:rsidRDefault="00436EDE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5" w:type="dxa"/>
          </w:tcPr>
          <w:p w14:paraId="658C92DE" w14:textId="77777777" w:rsidR="00C12AC9" w:rsidRPr="009A10D1" w:rsidRDefault="00C12AC9" w:rsidP="00E859C8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CEB470F" w14:textId="1656FC6B" w:rsidR="00C12AC9" w:rsidRPr="009A10D1" w:rsidRDefault="00436EDE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C12AC9" w:rsidRPr="009A10D1" w14:paraId="3011E64D" w14:textId="77777777" w:rsidTr="000B1665">
        <w:tc>
          <w:tcPr>
            <w:tcW w:w="4860" w:type="dxa"/>
          </w:tcPr>
          <w:p w14:paraId="4DD76369" w14:textId="77777777" w:rsidR="00C12AC9" w:rsidRPr="009A10D1" w:rsidRDefault="00C12AC9" w:rsidP="00E859C8">
            <w:pPr>
              <w:spacing w:line="17" w:lineRule="atLeast"/>
              <w:ind w:left="234" w:hanging="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66" w:type="dxa"/>
            <w:gridSpan w:val="7"/>
            <w:vAlign w:val="center"/>
          </w:tcPr>
          <w:p w14:paraId="5B0D80C5" w14:textId="77777777" w:rsidR="00C12AC9" w:rsidRPr="009A10D1" w:rsidRDefault="00C12AC9" w:rsidP="00E859C8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36EDE" w:rsidRPr="009A10D1" w14:paraId="7C947D8F" w14:textId="77777777" w:rsidTr="000B1665">
        <w:tc>
          <w:tcPr>
            <w:tcW w:w="4860" w:type="dxa"/>
          </w:tcPr>
          <w:p w14:paraId="39BCDE8E" w14:textId="0E5EB8DF" w:rsidR="00436EDE" w:rsidRPr="009A10D1" w:rsidRDefault="00436EDE" w:rsidP="00436EDE">
            <w:pPr>
              <w:spacing w:line="17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(เปลี่ยนแปลงร้อยละ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  <w:vAlign w:val="center"/>
          </w:tcPr>
          <w:p w14:paraId="1DB2CB79" w14:textId="5ACD2D3C" w:rsidR="00436EDE" w:rsidRPr="009A10D1" w:rsidRDefault="006A14B1" w:rsidP="00436EDE">
            <w:pPr>
              <w:pStyle w:val="acctfourfigures"/>
              <w:tabs>
                <w:tab w:val="clear" w:pos="765"/>
              </w:tabs>
              <w:spacing w:line="17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(15.58)</w:t>
            </w:r>
          </w:p>
        </w:tc>
        <w:tc>
          <w:tcPr>
            <w:tcW w:w="236" w:type="dxa"/>
            <w:vAlign w:val="center"/>
          </w:tcPr>
          <w:p w14:paraId="6F34AB49" w14:textId="77777777" w:rsidR="00436EDE" w:rsidRPr="009A10D1" w:rsidRDefault="00436EDE" w:rsidP="00436EDE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529BF08D" w14:textId="2ED734F9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7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(14.71)</w:t>
            </w:r>
          </w:p>
        </w:tc>
        <w:tc>
          <w:tcPr>
            <w:tcW w:w="233" w:type="dxa"/>
            <w:vAlign w:val="center"/>
          </w:tcPr>
          <w:p w14:paraId="436833C1" w14:textId="77777777" w:rsidR="00436EDE" w:rsidRPr="009A10D1" w:rsidRDefault="00436EDE" w:rsidP="00436EDE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0F96477C" w14:textId="648C2798" w:rsidR="00436EDE" w:rsidRPr="009A10D1" w:rsidRDefault="006A14B1" w:rsidP="00436EDE">
            <w:pPr>
              <w:pStyle w:val="acctfourfigures"/>
              <w:tabs>
                <w:tab w:val="clear" w:pos="765"/>
              </w:tabs>
              <w:spacing w:line="17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17.36</w:t>
            </w:r>
          </w:p>
        </w:tc>
        <w:tc>
          <w:tcPr>
            <w:tcW w:w="235" w:type="dxa"/>
            <w:vAlign w:val="center"/>
          </w:tcPr>
          <w:p w14:paraId="134127C2" w14:textId="77777777" w:rsidR="00436EDE" w:rsidRPr="009A10D1" w:rsidRDefault="00436EDE" w:rsidP="00436EDE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59EEA6F" w14:textId="74580A91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7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16.42</w:t>
            </w:r>
          </w:p>
        </w:tc>
      </w:tr>
      <w:tr w:rsidR="00436EDE" w:rsidRPr="009A10D1" w14:paraId="785E3F44" w14:textId="77777777" w:rsidTr="000B1665">
        <w:tc>
          <w:tcPr>
            <w:tcW w:w="4860" w:type="dxa"/>
          </w:tcPr>
          <w:p w14:paraId="67A1E3F6" w14:textId="2CC63ED0" w:rsidR="00436EDE" w:rsidRPr="009A10D1" w:rsidRDefault="00436EDE" w:rsidP="00436EDE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(เปลี่ยนแปลงร้อยละ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48B34EE0" w14:textId="19D37C4B" w:rsidR="00436EDE" w:rsidRPr="009A10D1" w:rsidRDefault="006A14B1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16.22</w:t>
            </w:r>
          </w:p>
        </w:tc>
        <w:tc>
          <w:tcPr>
            <w:tcW w:w="236" w:type="dxa"/>
          </w:tcPr>
          <w:p w14:paraId="21E5C08B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6184DD2" w14:textId="61EC56A9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15.36</w:t>
            </w:r>
          </w:p>
        </w:tc>
        <w:tc>
          <w:tcPr>
            <w:tcW w:w="233" w:type="dxa"/>
          </w:tcPr>
          <w:p w14:paraId="6D6E230A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354327DA" w14:textId="55750623" w:rsidR="00436EDE" w:rsidRPr="009A10D1" w:rsidRDefault="006A14B1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(14.81)</w:t>
            </w:r>
          </w:p>
        </w:tc>
        <w:tc>
          <w:tcPr>
            <w:tcW w:w="235" w:type="dxa"/>
          </w:tcPr>
          <w:p w14:paraId="6C5C9B5A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7C0BEA3" w14:textId="6B578797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(13.97)</w:t>
            </w:r>
          </w:p>
        </w:tc>
      </w:tr>
      <w:tr w:rsidR="00436EDE" w:rsidRPr="009A10D1" w14:paraId="793B9695" w14:textId="77777777" w:rsidTr="000B1665">
        <w:tc>
          <w:tcPr>
            <w:tcW w:w="4860" w:type="dxa"/>
          </w:tcPr>
          <w:p w14:paraId="52ADFB8E" w14:textId="0A993CAA" w:rsidR="00436EDE" w:rsidRPr="009A10D1" w:rsidRDefault="00436EDE" w:rsidP="00436EDE">
            <w:pPr>
              <w:spacing w:line="16" w:lineRule="atLeast"/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อัตราการเข้าออกงาน (เปลี่ยนแปลงร้อยละ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7984721" w14:textId="60FEEA66" w:rsidR="00436EDE" w:rsidRPr="009A10D1" w:rsidRDefault="006A14B1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(13.42)</w:t>
            </w:r>
          </w:p>
        </w:tc>
        <w:tc>
          <w:tcPr>
            <w:tcW w:w="236" w:type="dxa"/>
          </w:tcPr>
          <w:p w14:paraId="27EDC74F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803E129" w14:textId="2D39513E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(12.25)</w:t>
            </w:r>
          </w:p>
        </w:tc>
        <w:tc>
          <w:tcPr>
            <w:tcW w:w="233" w:type="dxa"/>
          </w:tcPr>
          <w:p w14:paraId="77E1DC53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2ECE54B7" w14:textId="46BACA10" w:rsidR="00436EDE" w:rsidRPr="009A10D1" w:rsidRDefault="006A14B1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15.63</w:t>
            </w:r>
          </w:p>
        </w:tc>
        <w:tc>
          <w:tcPr>
            <w:tcW w:w="235" w:type="dxa"/>
          </w:tcPr>
          <w:p w14:paraId="3C94ADFF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EE3EE59" w14:textId="5BC14171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14.30</w:t>
            </w:r>
          </w:p>
        </w:tc>
      </w:tr>
      <w:tr w:rsidR="00436EDE" w:rsidRPr="009A10D1" w14:paraId="4A6D6F39" w14:textId="77777777" w:rsidTr="000B1665">
        <w:tc>
          <w:tcPr>
            <w:tcW w:w="4860" w:type="dxa"/>
          </w:tcPr>
          <w:p w14:paraId="7E0CD28D" w14:textId="3A26A423" w:rsidR="00436EDE" w:rsidRPr="009A10D1" w:rsidRDefault="00436EDE" w:rsidP="00436EDE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4CF67850" w14:textId="15732AB7" w:rsidR="00436EDE" w:rsidRPr="009A10D1" w:rsidRDefault="006A14B1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(1.02)</w:t>
            </w:r>
          </w:p>
        </w:tc>
        <w:tc>
          <w:tcPr>
            <w:tcW w:w="236" w:type="dxa"/>
          </w:tcPr>
          <w:p w14:paraId="2672701A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F436386" w14:textId="7BA20198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(0.93)</w:t>
            </w:r>
          </w:p>
        </w:tc>
        <w:tc>
          <w:tcPr>
            <w:tcW w:w="233" w:type="dxa"/>
          </w:tcPr>
          <w:p w14:paraId="274DC97F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6E37E15B" w14:textId="64304CCA" w:rsidR="00436EDE" w:rsidRPr="009A10D1" w:rsidRDefault="006A14B1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1.03</w:t>
            </w:r>
          </w:p>
        </w:tc>
        <w:tc>
          <w:tcPr>
            <w:tcW w:w="235" w:type="dxa"/>
          </w:tcPr>
          <w:p w14:paraId="70CD4030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0D247371" w14:textId="1AAE27DE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0.94</w:t>
            </w:r>
          </w:p>
        </w:tc>
      </w:tr>
      <w:tr w:rsidR="00436EDE" w:rsidRPr="009A10D1" w14:paraId="2D695438" w14:textId="77777777" w:rsidTr="000B1665">
        <w:tc>
          <w:tcPr>
            <w:tcW w:w="4860" w:type="dxa"/>
          </w:tcPr>
          <w:p w14:paraId="217F9EB2" w14:textId="77777777" w:rsidR="00436EDE" w:rsidRPr="009A10D1" w:rsidRDefault="00436EDE" w:rsidP="00436EDE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14:paraId="37F7E383" w14:textId="77777777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BDFF20E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1955D848" w14:textId="77777777" w:rsidR="00436EDE" w:rsidRPr="009A10D1" w:rsidRDefault="00436EDE" w:rsidP="00436EDE">
            <w:pPr>
              <w:pStyle w:val="acctfourfigures"/>
              <w:tabs>
                <w:tab w:val="clear" w:pos="765"/>
                <w:tab w:val="left" w:pos="82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3" w:type="dxa"/>
          </w:tcPr>
          <w:p w14:paraId="0D5709CB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</w:tcPr>
          <w:p w14:paraId="5F1F56BC" w14:textId="77777777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5" w:type="dxa"/>
          </w:tcPr>
          <w:p w14:paraId="504F47A8" w14:textId="77777777" w:rsidR="00436EDE" w:rsidRPr="009A10D1" w:rsidRDefault="00436EDE" w:rsidP="00436E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</w:tcPr>
          <w:p w14:paraId="0C7CDE50" w14:textId="77777777" w:rsidR="00436EDE" w:rsidRPr="009A10D1" w:rsidRDefault="00436EDE" w:rsidP="00436E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36EDE" w:rsidRPr="009A10D1" w14:paraId="0C07F8BF" w14:textId="77777777" w:rsidTr="000B1665">
        <w:tc>
          <w:tcPr>
            <w:tcW w:w="4860" w:type="dxa"/>
          </w:tcPr>
          <w:p w14:paraId="3473F627" w14:textId="46C45803" w:rsidR="00436EDE" w:rsidRPr="009A10D1" w:rsidRDefault="00436EDE" w:rsidP="00436EDE">
            <w:pPr>
              <w:spacing w:line="16" w:lineRule="atLeast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66" w:type="dxa"/>
            <w:gridSpan w:val="7"/>
          </w:tcPr>
          <w:p w14:paraId="5FB70A03" w14:textId="77777777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36EDE" w:rsidRPr="009A10D1" w14:paraId="34460BF5" w14:textId="77777777" w:rsidTr="000B1665">
        <w:tc>
          <w:tcPr>
            <w:tcW w:w="4860" w:type="dxa"/>
          </w:tcPr>
          <w:p w14:paraId="28DE8131" w14:textId="77777777" w:rsidR="00436EDE" w:rsidRPr="009A10D1" w:rsidRDefault="00436EDE" w:rsidP="00436EDE">
            <w:pPr>
              <w:spacing w:line="16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026" w:type="dxa"/>
            <w:gridSpan w:val="3"/>
          </w:tcPr>
          <w:p w14:paraId="7B0F0B6A" w14:textId="7F51610D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B35E0D1" w14:textId="77777777" w:rsidR="00436EDE" w:rsidRPr="009A10D1" w:rsidRDefault="00436EDE" w:rsidP="00436EDE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3"/>
          </w:tcPr>
          <w:p w14:paraId="2CFE566B" w14:textId="7E030AA1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436EDE" w:rsidRPr="009A10D1" w14:paraId="01461DDC" w14:textId="77777777" w:rsidTr="000B1665">
        <w:tc>
          <w:tcPr>
            <w:tcW w:w="4860" w:type="dxa"/>
          </w:tcPr>
          <w:p w14:paraId="7E457B9C" w14:textId="3EB9BDE7" w:rsidR="00436EDE" w:rsidRPr="009A10D1" w:rsidRDefault="00436EDE" w:rsidP="00436EDE">
            <w:pPr>
              <w:spacing w:line="16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6" w:type="dxa"/>
          </w:tcPr>
          <w:p w14:paraId="4AA4060F" w14:textId="1CDEFCCD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</w:tcPr>
          <w:p w14:paraId="118946FE" w14:textId="77777777" w:rsidR="00436EDE" w:rsidRPr="009A10D1" w:rsidRDefault="00436EDE" w:rsidP="00436EDE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5A753412" w14:textId="5E9BFC36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3" w:type="dxa"/>
          </w:tcPr>
          <w:p w14:paraId="5D5B8069" w14:textId="77777777" w:rsidR="00436EDE" w:rsidRPr="009A10D1" w:rsidRDefault="00436EDE" w:rsidP="00436EDE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1A5A2F3D" w14:textId="4A46BA06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5" w:type="dxa"/>
          </w:tcPr>
          <w:p w14:paraId="10D2EAA4" w14:textId="77777777" w:rsidR="00436EDE" w:rsidRPr="009A10D1" w:rsidRDefault="00436EDE" w:rsidP="00436EDE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68040E4" w14:textId="55249E04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436EDE" w:rsidRPr="009A10D1" w14:paraId="32B8ED86" w14:textId="77777777" w:rsidTr="000B1665">
        <w:tc>
          <w:tcPr>
            <w:tcW w:w="4860" w:type="dxa"/>
          </w:tcPr>
          <w:p w14:paraId="79F428C8" w14:textId="77777777" w:rsidR="00436EDE" w:rsidRPr="009A10D1" w:rsidRDefault="00436EDE" w:rsidP="00436EDE">
            <w:pPr>
              <w:spacing w:line="16" w:lineRule="atLeast"/>
              <w:ind w:left="234" w:hanging="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6" w:type="dxa"/>
            <w:gridSpan w:val="7"/>
            <w:vAlign w:val="center"/>
          </w:tcPr>
          <w:p w14:paraId="26CD72C6" w14:textId="77777777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36EDE" w:rsidRPr="009A10D1" w14:paraId="7934701D" w14:textId="77777777" w:rsidTr="000B1665">
        <w:tc>
          <w:tcPr>
            <w:tcW w:w="4860" w:type="dxa"/>
          </w:tcPr>
          <w:p w14:paraId="7B7CEE1D" w14:textId="5944037F" w:rsidR="00436EDE" w:rsidRPr="009A10D1" w:rsidRDefault="00436EDE" w:rsidP="00436EDE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  <w:vAlign w:val="center"/>
          </w:tcPr>
          <w:p w14:paraId="02C7D6D5" w14:textId="485B7658" w:rsidR="00436EDE" w:rsidRPr="009A10D1" w:rsidRDefault="009B434B" w:rsidP="00436EDE">
            <w:pPr>
              <w:pStyle w:val="acctfourfigures"/>
              <w:tabs>
                <w:tab w:val="clear" w:pos="765"/>
                <w:tab w:val="left" w:pos="576"/>
                <w:tab w:val="left" w:pos="744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(2.37)</w:t>
            </w:r>
          </w:p>
        </w:tc>
        <w:tc>
          <w:tcPr>
            <w:tcW w:w="236" w:type="dxa"/>
            <w:vAlign w:val="center"/>
          </w:tcPr>
          <w:p w14:paraId="47896C71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7E11F454" w14:textId="47FB40C8" w:rsidR="00436EDE" w:rsidRPr="009A10D1" w:rsidRDefault="00436EDE" w:rsidP="00436EDE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1D74416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0A5BC65A" w14:textId="7F302184" w:rsidR="00436EDE" w:rsidRPr="009A10D1" w:rsidRDefault="009B434B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2.68</w:t>
            </w:r>
          </w:p>
        </w:tc>
        <w:tc>
          <w:tcPr>
            <w:tcW w:w="235" w:type="dxa"/>
            <w:vAlign w:val="center"/>
          </w:tcPr>
          <w:p w14:paraId="7DD533AC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772C4A89" w14:textId="67D73CF9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2.29</w:t>
            </w:r>
          </w:p>
        </w:tc>
      </w:tr>
      <w:tr w:rsidR="00436EDE" w:rsidRPr="009A10D1" w14:paraId="06AA69EB" w14:textId="77777777" w:rsidTr="000B1665">
        <w:tc>
          <w:tcPr>
            <w:tcW w:w="4860" w:type="dxa"/>
          </w:tcPr>
          <w:p w14:paraId="6BBDFC99" w14:textId="3B48DACD" w:rsidR="00436EDE" w:rsidRPr="009A10D1" w:rsidRDefault="00436EDE" w:rsidP="00436EDE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290615B" w14:textId="6B65ED24" w:rsidR="00436EDE" w:rsidRPr="009A10D1" w:rsidRDefault="009B434B" w:rsidP="00436EDE">
            <w:pPr>
              <w:pStyle w:val="acctfourfigures"/>
              <w:tabs>
                <w:tab w:val="clear" w:pos="765"/>
                <w:tab w:val="left" w:pos="744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2.55</w:t>
            </w:r>
          </w:p>
        </w:tc>
        <w:tc>
          <w:tcPr>
            <w:tcW w:w="236" w:type="dxa"/>
          </w:tcPr>
          <w:p w14:paraId="27F3CFEE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4F7C9847" w14:textId="187ED6E1" w:rsidR="00436EDE" w:rsidRPr="009A10D1" w:rsidRDefault="00436EDE" w:rsidP="00436EDE">
            <w:pPr>
              <w:pStyle w:val="acctfourfigures"/>
              <w:tabs>
                <w:tab w:val="clear" w:pos="765"/>
                <w:tab w:val="left" w:pos="732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2.18</w:t>
            </w:r>
          </w:p>
        </w:tc>
        <w:tc>
          <w:tcPr>
            <w:tcW w:w="233" w:type="dxa"/>
          </w:tcPr>
          <w:p w14:paraId="79EACC2F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3FA81299" w14:textId="03D74234" w:rsidR="00436EDE" w:rsidRPr="009A10D1" w:rsidRDefault="009B434B" w:rsidP="00436EDE">
            <w:pPr>
              <w:pStyle w:val="acctfourfigures"/>
              <w:tabs>
                <w:tab w:val="clear" w:pos="765"/>
                <w:tab w:val="left" w:pos="564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(2.31)</w:t>
            </w:r>
          </w:p>
        </w:tc>
        <w:tc>
          <w:tcPr>
            <w:tcW w:w="235" w:type="dxa"/>
          </w:tcPr>
          <w:p w14:paraId="2DDE443C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42EC84AB" w14:textId="27103726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(1.98)</w:t>
            </w:r>
          </w:p>
        </w:tc>
      </w:tr>
      <w:tr w:rsidR="00436EDE" w:rsidRPr="009A10D1" w14:paraId="192179F0" w14:textId="77777777" w:rsidTr="000B1665">
        <w:tc>
          <w:tcPr>
            <w:tcW w:w="4860" w:type="dxa"/>
          </w:tcPr>
          <w:p w14:paraId="52AE0F06" w14:textId="002EFDCE" w:rsidR="00436EDE" w:rsidRPr="009A10D1" w:rsidRDefault="00436EDE" w:rsidP="00436EDE">
            <w:pPr>
              <w:spacing w:line="16" w:lineRule="atLeast"/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อัตราการเข้าออกงาน (เปลี่ยนแปลงร้อยละ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A832AEC" w14:textId="24E31C03" w:rsidR="00436EDE" w:rsidRPr="009A10D1" w:rsidRDefault="009B434B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(2.58)</w:t>
            </w:r>
          </w:p>
        </w:tc>
        <w:tc>
          <w:tcPr>
            <w:tcW w:w="236" w:type="dxa"/>
          </w:tcPr>
          <w:p w14:paraId="1512A675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788A0C3" w14:textId="69D2245B" w:rsidR="00436EDE" w:rsidRPr="009A10D1" w:rsidRDefault="00436EDE" w:rsidP="00436EDE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(2.37)</w:t>
            </w:r>
          </w:p>
        </w:tc>
        <w:tc>
          <w:tcPr>
            <w:tcW w:w="233" w:type="dxa"/>
          </w:tcPr>
          <w:p w14:paraId="1F8C0C8B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5AC9F0B5" w14:textId="6D66CB66" w:rsidR="00436EDE" w:rsidRPr="009A10D1" w:rsidRDefault="009B434B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2.98</w:t>
            </w:r>
          </w:p>
        </w:tc>
        <w:tc>
          <w:tcPr>
            <w:tcW w:w="235" w:type="dxa"/>
          </w:tcPr>
          <w:p w14:paraId="10244326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5A30B1CA" w14:textId="5951195F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2.74</w:t>
            </w:r>
          </w:p>
        </w:tc>
      </w:tr>
      <w:tr w:rsidR="00436EDE" w:rsidRPr="009A10D1" w14:paraId="26B0DC4F" w14:textId="77777777" w:rsidTr="000B1665">
        <w:tc>
          <w:tcPr>
            <w:tcW w:w="4860" w:type="dxa"/>
          </w:tcPr>
          <w:p w14:paraId="344FA0B7" w14:textId="592B456F" w:rsidR="00436EDE" w:rsidRPr="009A10D1" w:rsidRDefault="00436EDE" w:rsidP="00436EDE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6DD54C9E" w14:textId="2754ECA8" w:rsidR="00436EDE" w:rsidRPr="009A10D1" w:rsidRDefault="009B434B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(0.19)</w:t>
            </w:r>
          </w:p>
        </w:tc>
        <w:tc>
          <w:tcPr>
            <w:tcW w:w="236" w:type="dxa"/>
          </w:tcPr>
          <w:p w14:paraId="2AE935D2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4FC28CD5" w14:textId="7B637B38" w:rsidR="00436EDE" w:rsidRPr="009A10D1" w:rsidRDefault="00436EDE" w:rsidP="00436EDE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(0.15)</w:t>
            </w:r>
          </w:p>
        </w:tc>
        <w:tc>
          <w:tcPr>
            <w:tcW w:w="233" w:type="dxa"/>
          </w:tcPr>
          <w:p w14:paraId="75A1B585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57BDAFF8" w14:textId="30048913" w:rsidR="00436EDE" w:rsidRPr="009A10D1" w:rsidRDefault="009B434B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35" w:type="dxa"/>
          </w:tcPr>
          <w:p w14:paraId="2314924A" w14:textId="77777777" w:rsidR="00436EDE" w:rsidRPr="009A10D1" w:rsidRDefault="00436EDE" w:rsidP="00436EDE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73CE883" w14:textId="200950DC" w:rsidR="00436EDE" w:rsidRPr="009A10D1" w:rsidRDefault="00436EDE" w:rsidP="00436EDE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</w:tr>
    </w:tbl>
    <w:p w14:paraId="2E4C8339" w14:textId="1D718777" w:rsidR="00772B1F" w:rsidRPr="009A10D1" w:rsidRDefault="00772B1F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20F89729" w14:textId="2406A74A" w:rsidR="00B25B6A" w:rsidRPr="009A10D1" w:rsidRDefault="00B25B6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ประมาณการหนี้สิน</w:t>
      </w:r>
      <w:r w:rsidR="00890216"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ค่ารื้อถอน</w:t>
      </w:r>
    </w:p>
    <w:p w14:paraId="007B5EE5" w14:textId="77777777" w:rsidR="00B25B6A" w:rsidRPr="009A10D1" w:rsidRDefault="00B25B6A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43"/>
        <w:gridCol w:w="1183"/>
        <w:gridCol w:w="254"/>
        <w:gridCol w:w="1200"/>
      </w:tblGrid>
      <w:tr w:rsidR="00D70DD0" w:rsidRPr="009A10D1" w14:paraId="41D51002" w14:textId="77777777" w:rsidTr="00837A37">
        <w:tc>
          <w:tcPr>
            <w:tcW w:w="5310" w:type="dxa"/>
          </w:tcPr>
          <w:p w14:paraId="3EA10B81" w14:textId="77777777" w:rsidR="00D70DD0" w:rsidRPr="009A10D1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339ECA7" w14:textId="77777777" w:rsidR="00D70DD0" w:rsidRPr="009A10D1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" w:type="dxa"/>
          </w:tcPr>
          <w:p w14:paraId="645BF2D0" w14:textId="7771C906" w:rsidR="00D70DD0" w:rsidRPr="009A10D1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367F044F" w14:textId="77777777" w:rsidR="00D70DD0" w:rsidRPr="009A10D1" w:rsidRDefault="00D70DD0" w:rsidP="00E859C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0DD0" w:rsidRPr="009A10D1" w14:paraId="56604B06" w14:textId="77777777" w:rsidTr="00837A37">
        <w:tc>
          <w:tcPr>
            <w:tcW w:w="5310" w:type="dxa"/>
          </w:tcPr>
          <w:p w14:paraId="4CF76F9B" w14:textId="77777777" w:rsidR="00D70DD0" w:rsidRPr="009A10D1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6E9EE90" w14:textId="03DA6CAC" w:rsidR="00D70DD0" w:rsidRPr="009A10D1" w:rsidRDefault="00B55D16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3" w:type="dxa"/>
          </w:tcPr>
          <w:p w14:paraId="081DE7C7" w14:textId="269E6DE0" w:rsidR="00D70DD0" w:rsidRPr="009A10D1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E516C45" w14:textId="3D8CD4BF" w:rsidR="00D70DD0" w:rsidRPr="009A10D1" w:rsidRDefault="00B17D5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436EDE"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54" w:type="dxa"/>
          </w:tcPr>
          <w:p w14:paraId="14B38F00" w14:textId="77777777" w:rsidR="00D70DD0" w:rsidRPr="009A10D1" w:rsidRDefault="00D70DD0" w:rsidP="00E859C8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4781B742" w14:textId="3EDAF1FE" w:rsidR="00D70DD0" w:rsidRPr="009A10D1" w:rsidRDefault="00436EDE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D70DD0" w:rsidRPr="009A10D1" w14:paraId="397049B9" w14:textId="77777777" w:rsidTr="00837A37">
        <w:tc>
          <w:tcPr>
            <w:tcW w:w="5310" w:type="dxa"/>
          </w:tcPr>
          <w:p w14:paraId="51B7EA99" w14:textId="77777777" w:rsidR="00D70DD0" w:rsidRPr="009A10D1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0C8A0996" w14:textId="6D87A7DF" w:rsidR="00D70DD0" w:rsidRPr="009A10D1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FD9ECF6" w14:textId="60BB4D1C" w:rsidR="00D70DD0" w:rsidRPr="009A10D1" w:rsidRDefault="00D70DD0" w:rsidP="00E859C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666485DD" w14:textId="77777777" w:rsidR="00D70DD0" w:rsidRPr="009A10D1" w:rsidRDefault="00D70DD0" w:rsidP="00E859C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36EDE" w:rsidRPr="009A10D1" w14:paraId="16F53EE2" w14:textId="77777777" w:rsidTr="00837A37">
        <w:tc>
          <w:tcPr>
            <w:tcW w:w="5310" w:type="dxa"/>
          </w:tcPr>
          <w:p w14:paraId="638872B5" w14:textId="0717CAAD" w:rsidR="00436EDE" w:rsidRPr="009A10D1" w:rsidRDefault="00436EDE" w:rsidP="00436EDE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990" w:type="dxa"/>
          </w:tcPr>
          <w:p w14:paraId="51F5E0BB" w14:textId="77777777" w:rsidR="00436EDE" w:rsidRPr="009A10D1" w:rsidRDefault="00436EDE" w:rsidP="00436EDE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3C92144" w14:textId="7B35972F" w:rsidR="00436EDE" w:rsidRPr="009A10D1" w:rsidRDefault="00436EDE" w:rsidP="00436EDE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60DE61F" w14:textId="0B64FE6F" w:rsidR="00436EDE" w:rsidRPr="009A10D1" w:rsidRDefault="00C2779B" w:rsidP="00436ED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254" w:type="dxa"/>
          </w:tcPr>
          <w:p w14:paraId="0E422ADA" w14:textId="77777777" w:rsidR="00436EDE" w:rsidRPr="009A10D1" w:rsidRDefault="00436EDE" w:rsidP="00436EDE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729CC7" w14:textId="4EE2A1B1" w:rsidR="00436EDE" w:rsidRPr="009A10D1" w:rsidRDefault="00436EDE" w:rsidP="00436ED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195.31</w:t>
            </w:r>
          </w:p>
        </w:tc>
      </w:tr>
      <w:tr w:rsidR="00436EDE" w:rsidRPr="009A10D1" w14:paraId="3E9AB65F" w14:textId="77777777" w:rsidTr="00837A37">
        <w:tc>
          <w:tcPr>
            <w:tcW w:w="5310" w:type="dxa"/>
          </w:tcPr>
          <w:p w14:paraId="12F4F78A" w14:textId="753170C5" w:rsidR="00436EDE" w:rsidRPr="009A10D1" w:rsidRDefault="00F618CD" w:rsidP="00436EDE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8"/>
                <w:cs/>
              </w:rPr>
              <w:t>เพิ่มขึ้น (</w:t>
            </w:r>
            <w:r w:rsidR="00436EDE" w:rsidRPr="009A10D1">
              <w:rPr>
                <w:rFonts w:asciiTheme="majorBidi" w:hAnsiTheme="majorBidi" w:cstheme="majorBidi"/>
                <w:sz w:val="24"/>
                <w:szCs w:val="28"/>
                <w:cs/>
              </w:rPr>
              <w:t>ลดลง</w:t>
            </w:r>
            <w:r w:rsidRPr="009A10D1">
              <w:rPr>
                <w:rFonts w:asciiTheme="majorBidi" w:hAnsiTheme="majorBidi" w:cstheme="majorBidi" w:hint="cs"/>
                <w:sz w:val="24"/>
                <w:szCs w:val="28"/>
                <w:cs/>
              </w:rPr>
              <w:t xml:space="preserve">) </w:t>
            </w:r>
            <w:r w:rsidR="00436EDE" w:rsidRPr="009A10D1">
              <w:rPr>
                <w:rFonts w:asciiTheme="majorBidi" w:hAnsiTheme="majorBidi" w:cstheme="majorBidi"/>
                <w:sz w:val="24"/>
                <w:szCs w:val="28"/>
                <w:cs/>
              </w:rPr>
              <w:t>ระหว่างปี</w:t>
            </w:r>
          </w:p>
        </w:tc>
        <w:tc>
          <w:tcPr>
            <w:tcW w:w="990" w:type="dxa"/>
            <w:vAlign w:val="center"/>
          </w:tcPr>
          <w:p w14:paraId="3E3BF14D" w14:textId="75D6E38C" w:rsidR="00436EDE" w:rsidRPr="009A10D1" w:rsidRDefault="00436EDE" w:rsidP="00436EDE">
            <w:pPr>
              <w:pStyle w:val="BodyText3"/>
              <w:tabs>
                <w:tab w:val="clear" w:pos="540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F40B5B"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41445052" w14:textId="44A9B971" w:rsidR="00436EDE" w:rsidRPr="009A10D1" w:rsidRDefault="00436EDE" w:rsidP="00436EDE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4CA39C5" w14:textId="3A61EEA5" w:rsidR="00436EDE" w:rsidRPr="009A10D1" w:rsidRDefault="00F618CD" w:rsidP="00436ED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17.17</w:t>
            </w:r>
          </w:p>
        </w:tc>
        <w:tc>
          <w:tcPr>
            <w:tcW w:w="254" w:type="dxa"/>
            <w:shd w:val="clear" w:color="auto" w:fill="auto"/>
          </w:tcPr>
          <w:p w14:paraId="0D172E8F" w14:textId="77777777" w:rsidR="00436EDE" w:rsidRPr="009A10D1" w:rsidRDefault="00436EDE" w:rsidP="00436EDE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61DE51" w14:textId="333DABB8" w:rsidR="00436EDE" w:rsidRPr="009A10D1" w:rsidRDefault="00436EDE" w:rsidP="00436ED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36EDE" w:rsidRPr="009A10D1" w14:paraId="43B17C5B" w14:textId="77777777" w:rsidTr="00837A37">
        <w:tc>
          <w:tcPr>
            <w:tcW w:w="5310" w:type="dxa"/>
          </w:tcPr>
          <w:p w14:paraId="2BAFF9CF" w14:textId="77777777" w:rsidR="00436EDE" w:rsidRPr="009A10D1" w:rsidRDefault="00436EDE" w:rsidP="00436EDE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76AF785F" w14:textId="77777777" w:rsidR="00436EDE" w:rsidRPr="009A10D1" w:rsidRDefault="00436EDE" w:rsidP="00436EDE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243" w:type="dxa"/>
          </w:tcPr>
          <w:p w14:paraId="495834C4" w14:textId="50200011" w:rsidR="00436EDE" w:rsidRPr="009A10D1" w:rsidRDefault="00436EDE" w:rsidP="00436EDE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7ED2BA7" w14:textId="7FD9590E" w:rsidR="00436EDE" w:rsidRPr="009A10D1" w:rsidRDefault="00F618CD" w:rsidP="00436ED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6.75</w:t>
            </w:r>
          </w:p>
        </w:tc>
        <w:tc>
          <w:tcPr>
            <w:tcW w:w="254" w:type="dxa"/>
            <w:shd w:val="clear" w:color="auto" w:fill="auto"/>
          </w:tcPr>
          <w:p w14:paraId="40B08773" w14:textId="77777777" w:rsidR="00436EDE" w:rsidRPr="009A10D1" w:rsidRDefault="00436EDE" w:rsidP="00436EDE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F492230" w14:textId="4FBF534C" w:rsidR="00436EDE" w:rsidRPr="009A10D1" w:rsidRDefault="00436EDE" w:rsidP="00436ED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</w:tr>
      <w:tr w:rsidR="00436EDE" w:rsidRPr="009A10D1" w14:paraId="205E72FA" w14:textId="77777777" w:rsidTr="000B1665">
        <w:tc>
          <w:tcPr>
            <w:tcW w:w="6543" w:type="dxa"/>
            <w:gridSpan w:val="3"/>
          </w:tcPr>
          <w:p w14:paraId="2118C39A" w14:textId="78A41743" w:rsidR="00436EDE" w:rsidRPr="009A10D1" w:rsidRDefault="00436EDE" w:rsidP="00436EDE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สิ้นปี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4B5CC" w14:textId="1F0F9D72" w:rsidR="00436EDE" w:rsidRPr="009A10D1" w:rsidRDefault="00E654DB" w:rsidP="00436ED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222.08</w:t>
            </w:r>
          </w:p>
        </w:tc>
        <w:tc>
          <w:tcPr>
            <w:tcW w:w="254" w:type="dxa"/>
          </w:tcPr>
          <w:p w14:paraId="0B8F3E8F" w14:textId="77777777" w:rsidR="00436EDE" w:rsidRPr="009A10D1" w:rsidRDefault="00436EDE" w:rsidP="00436EDE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FB990" w14:textId="07C8B8F6" w:rsidR="00436EDE" w:rsidRPr="009A10D1" w:rsidRDefault="00436EDE" w:rsidP="00436ED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</w:t>
            </w:r>
          </w:p>
        </w:tc>
      </w:tr>
    </w:tbl>
    <w:p w14:paraId="2F0823E2" w14:textId="77777777" w:rsidR="00772B1F" w:rsidRPr="009A10D1" w:rsidRDefault="00772B1F" w:rsidP="00772B1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</w:p>
    <w:p w14:paraId="2A399F02" w14:textId="77777777" w:rsidR="00F305F1" w:rsidRPr="009A10D1" w:rsidRDefault="00F305F1" w:rsidP="00F305F1"/>
    <w:p w14:paraId="74038745" w14:textId="4852E42B" w:rsidR="003B14EA" w:rsidRPr="009A10D1" w:rsidRDefault="0038285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ส่วนเกินมูลค่าหุ้นและ</w:t>
      </w:r>
      <w:r w:rsidR="003B14EA"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สำรองตามกฎหมาย</w:t>
      </w:r>
    </w:p>
    <w:p w14:paraId="46695B4D" w14:textId="03AB3A5E" w:rsidR="003B14EA" w:rsidRPr="009A10D1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96BFCD6" w14:textId="77777777" w:rsidR="00940200" w:rsidRPr="009A10D1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</w:p>
    <w:p w14:paraId="3ECF9A6C" w14:textId="77777777" w:rsidR="00940200" w:rsidRPr="009A10D1" w:rsidRDefault="0094020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D6404AA" w14:textId="08F2440E" w:rsidR="00940200" w:rsidRPr="009A10D1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2535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51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10D1">
        <w:rPr>
          <w:rFonts w:asciiTheme="majorBidi" w:hAnsiTheme="majorBidi" w:cstheme="majorBidi"/>
          <w:sz w:val="28"/>
          <w:szCs w:val="28"/>
        </w:rPr>
        <w:t>“</w:t>
      </w:r>
      <w:r w:rsidRPr="009A10D1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9A10D1">
        <w:rPr>
          <w:rFonts w:asciiTheme="majorBidi" w:hAnsiTheme="majorBidi" w:cstheme="majorBidi"/>
          <w:sz w:val="28"/>
          <w:szCs w:val="28"/>
        </w:rPr>
        <w:t>”</w:t>
      </w:r>
      <w:r w:rsidRPr="009A10D1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7847EC2" w14:textId="77777777" w:rsidR="00940200" w:rsidRPr="009A10D1" w:rsidRDefault="00940200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</w:rPr>
      </w:pPr>
    </w:p>
    <w:p w14:paraId="7BFBBD32" w14:textId="72EADF46" w:rsidR="0038285A" w:rsidRPr="009A10D1" w:rsidRDefault="0038285A" w:rsidP="00E859C8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สำรองตามกฎหมาย</w:t>
      </w:r>
    </w:p>
    <w:p w14:paraId="5AEAC7B1" w14:textId="77777777" w:rsidR="0038285A" w:rsidRPr="009A10D1" w:rsidRDefault="0038285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2E06EEA" w14:textId="6AC6ABB9" w:rsidR="00326968" w:rsidRPr="009A10D1" w:rsidRDefault="003B14EA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2535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116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9A10D1">
        <w:rPr>
          <w:rFonts w:asciiTheme="majorBidi" w:hAnsiTheme="majorBidi" w:cstheme="majorBidi"/>
          <w:sz w:val="28"/>
          <w:szCs w:val="28"/>
        </w:rPr>
        <w:t>“</w:t>
      </w:r>
      <w:r w:rsidRPr="009A10D1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9A10D1">
        <w:rPr>
          <w:rFonts w:asciiTheme="majorBidi" w:hAnsiTheme="majorBidi" w:cstheme="majorBidi"/>
          <w:sz w:val="28"/>
          <w:szCs w:val="28"/>
        </w:rPr>
        <w:t>”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15B34136" w14:textId="7F95CE70" w:rsidR="00527B62" w:rsidRPr="009A10D1" w:rsidRDefault="00527B62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6FB4BFDF" w14:textId="57DB5E08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ส่วนงาน</w:t>
      </w:r>
      <w:r w:rsidR="00534C6C"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ดำเนินงาน</w:t>
      </w:r>
      <w:r w:rsidR="002C200E"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และการจำแนกรายได้</w:t>
      </w:r>
    </w:p>
    <w:p w14:paraId="0431AF1F" w14:textId="77777777" w:rsidR="003B14EA" w:rsidRPr="009A10D1" w:rsidRDefault="003B14EA" w:rsidP="00E859C8">
      <w:pPr>
        <w:pStyle w:val="NoSpacing"/>
        <w:spacing w:line="240" w:lineRule="auto"/>
        <w:rPr>
          <w:rFonts w:asciiTheme="majorBidi" w:hAnsiTheme="majorBidi" w:cstheme="majorBidi"/>
          <w:b/>
          <w:bCs/>
          <w:sz w:val="22"/>
        </w:rPr>
      </w:pPr>
    </w:p>
    <w:p w14:paraId="1011686F" w14:textId="6B76C936" w:rsidR="00534C6C" w:rsidRPr="009A10D1" w:rsidRDefault="00655790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="00602737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B116BFB" w14:textId="77777777" w:rsidR="00655790" w:rsidRPr="009A10D1" w:rsidRDefault="00655790" w:rsidP="00E859C8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346123B" w14:textId="61D33EDF" w:rsidR="00072A57" w:rsidRPr="009A10D1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22363894" w14:textId="38A9FBE7" w:rsidR="00072A57" w:rsidRPr="009A10D1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ธุรกิจอสังหาริมทรัพย์เพื่อให้เช่าและบริการ</w:t>
      </w:r>
    </w:p>
    <w:p w14:paraId="152542C3" w14:textId="31267974" w:rsidR="00072A57" w:rsidRPr="009A10D1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>ธุรกิจด้านอุตสาหกรรม</w:t>
      </w:r>
    </w:p>
    <w:p w14:paraId="517EE0C5" w14:textId="671BD29C" w:rsidR="00072A57" w:rsidRPr="009A10D1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>ธุรกิจผลิตและจำหน่ายกระแสไฟฟ้า</w:t>
      </w:r>
    </w:p>
    <w:p w14:paraId="3CD33FC1" w14:textId="26813020" w:rsidR="006105F9" w:rsidRPr="009A10D1" w:rsidRDefault="006105F9" w:rsidP="007C6890">
      <w:pPr>
        <w:tabs>
          <w:tab w:val="left" w:pos="1440"/>
        </w:tabs>
        <w:spacing w:line="240" w:lineRule="auto"/>
        <w:ind w:left="1440" w:right="533" w:hanging="90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ส่วนงาน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ธ</w:t>
      </w:r>
      <w:r w:rsidR="00772B1F" w:rsidRPr="009A10D1">
        <w:rPr>
          <w:rFonts w:asciiTheme="majorBidi" w:hAnsiTheme="majorBidi" w:cstheme="majorBidi" w:hint="cs"/>
          <w:sz w:val="28"/>
          <w:szCs w:val="28"/>
          <w:cs/>
        </w:rPr>
        <w:t>ุ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รกิจปรึกษาการบริหารและควบคุมงานก่อสร้าง</w:t>
      </w:r>
      <w:r w:rsidR="00527B62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527B62" w:rsidRPr="009A10D1">
        <w:rPr>
          <w:rFonts w:asciiTheme="majorBidi" w:hAnsiTheme="majorBidi" w:cstheme="majorBidi" w:hint="cs"/>
          <w:sz w:val="28"/>
          <w:szCs w:val="28"/>
          <w:cs/>
        </w:rPr>
        <w:t>บริการด้าน</w:t>
      </w:r>
      <w:r w:rsidR="007C6890" w:rsidRPr="009A10D1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527B62" w:rsidRPr="009A10D1">
        <w:rPr>
          <w:rFonts w:asciiTheme="majorBidi" w:hAnsiTheme="majorBidi" w:cstheme="majorBidi" w:hint="cs"/>
          <w:sz w:val="28"/>
          <w:szCs w:val="28"/>
          <w:cs/>
        </w:rPr>
        <w:t>ออกแบบงานสถาปัตยกรรม วิศวกรรมและบริการอื่น</w:t>
      </w:r>
    </w:p>
    <w:p w14:paraId="0B81CCAC" w14:textId="4520055B" w:rsidR="00072A57" w:rsidRPr="009A10D1" w:rsidRDefault="00072A57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>ธุรกิจอื่น ๆ</w:t>
      </w:r>
    </w:p>
    <w:p w14:paraId="787A43B4" w14:textId="77777777" w:rsidR="007C6890" w:rsidRPr="009A10D1" w:rsidRDefault="007C6890" w:rsidP="00E859C8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2"/>
          <w:szCs w:val="22"/>
          <w:cs/>
        </w:rPr>
      </w:pPr>
    </w:p>
    <w:p w14:paraId="2376AF01" w14:textId="1A88FBEE" w:rsidR="00021825" w:rsidRPr="009A10D1" w:rsidRDefault="00021825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ๆ</w:t>
      </w:r>
      <w:r w:rsidR="007171E1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6</w:t>
      </w:r>
    </w:p>
    <w:p w14:paraId="574104C8" w14:textId="77777777" w:rsidR="00021825" w:rsidRPr="009A10D1" w:rsidRDefault="0002182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6158B3" w14:textId="76AA5F73" w:rsidR="00A853A4" w:rsidRPr="009A10D1" w:rsidRDefault="00A853A4" w:rsidP="00E859C8">
      <w:pPr>
        <w:tabs>
          <w:tab w:val="left" w:pos="72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ผลการดำเนินงาน</w:t>
      </w:r>
      <w:r w:rsidR="009D232E" w:rsidRPr="009A10D1">
        <w:rPr>
          <w:rFonts w:asciiTheme="majorBidi" w:hAnsiTheme="majorBidi" w:cstheme="majorBidi"/>
          <w:sz w:val="28"/>
          <w:szCs w:val="28"/>
          <w:cs/>
        </w:rPr>
        <w:t>ของแต่ละส่วนงาน</w:t>
      </w:r>
      <w:r w:rsidRPr="009A10D1">
        <w:rPr>
          <w:rFonts w:asciiTheme="majorBidi" w:hAnsiTheme="majorBidi" w:cstheme="majorBidi"/>
          <w:sz w:val="28"/>
          <w:szCs w:val="28"/>
          <w:cs/>
        </w:rPr>
        <w:t>วัดโดยใช้กำไรก่อน</w:t>
      </w:r>
      <w:r w:rsidR="00CD5558" w:rsidRPr="009A10D1">
        <w:rPr>
          <w:rFonts w:asciiTheme="majorBidi" w:hAnsiTheme="majorBidi" w:cstheme="majorBidi"/>
          <w:sz w:val="28"/>
          <w:szCs w:val="28"/>
          <w:cs/>
        </w:rPr>
        <w:t>ต้นทุนทางการเงินและ</w:t>
      </w:r>
      <w:r w:rsidRPr="009A10D1">
        <w:rPr>
          <w:rFonts w:asciiTheme="majorBidi" w:hAnsiTheme="majorBidi" w:cstheme="majorBidi"/>
          <w:sz w:val="28"/>
          <w:szCs w:val="28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9A10D1">
        <w:rPr>
          <w:rFonts w:asciiTheme="majorBidi" w:hAnsiTheme="majorBidi" w:cstheme="majorBidi"/>
          <w:sz w:val="28"/>
          <w:szCs w:val="28"/>
          <w:cs/>
        </w:rPr>
        <w:t>ต้นทุนทางการเงินและ</w:t>
      </w:r>
      <w:r w:rsidRPr="009A10D1">
        <w:rPr>
          <w:rFonts w:asciiTheme="majorBidi" w:hAnsiTheme="majorBidi" w:cstheme="majorBidi"/>
          <w:sz w:val="28"/>
          <w:szCs w:val="28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E79CC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6E79CC" w:rsidRPr="009A10D1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ทั้งนี้การกำหนดราคาระหว่างกันนั้นเป็นไปตามการซื้อขายตามปกติธุรกิจ </w:t>
      </w:r>
    </w:p>
    <w:p w14:paraId="5594C862" w14:textId="77777777" w:rsidR="00021825" w:rsidRPr="009A10D1" w:rsidRDefault="00021825" w:rsidP="00E859C8">
      <w:pPr>
        <w:tabs>
          <w:tab w:val="left" w:pos="72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47D82D18" w14:textId="77777777" w:rsidR="00A853A4" w:rsidRPr="009A10D1" w:rsidRDefault="00A853A4" w:rsidP="00E859C8">
      <w:pPr>
        <w:pStyle w:val="a"/>
        <w:tabs>
          <w:tab w:val="clear" w:pos="1080"/>
        </w:tabs>
        <w:ind w:left="22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A853A4" w:rsidRPr="009A10D1" w:rsidSect="00AE20FD">
          <w:footerReference w:type="default" r:id="rId26"/>
          <w:type w:val="nextColumn"/>
          <w:pgSz w:w="11909" w:h="16834" w:code="9"/>
          <w:pgMar w:top="691" w:right="1152" w:bottom="1350" w:left="1152" w:header="720" w:footer="720" w:gutter="0"/>
          <w:cols w:space="720"/>
        </w:sectPr>
      </w:pPr>
    </w:p>
    <w:tbl>
      <w:tblPr>
        <w:tblpPr w:leftFromText="180" w:rightFromText="180" w:vertAnchor="text" w:horzAnchor="margin" w:tblpX="-710" w:tblpY="25"/>
        <w:tblW w:w="16110" w:type="dxa"/>
        <w:tblLayout w:type="fixed"/>
        <w:tblLook w:val="00A0" w:firstRow="1" w:lastRow="0" w:firstColumn="1" w:lastColumn="0" w:noHBand="0" w:noVBand="0"/>
      </w:tblPr>
      <w:tblGrid>
        <w:gridCol w:w="2340"/>
        <w:gridCol w:w="580"/>
        <w:gridCol w:w="6"/>
        <w:gridCol w:w="267"/>
        <w:gridCol w:w="6"/>
        <w:gridCol w:w="587"/>
        <w:gridCol w:w="273"/>
        <w:gridCol w:w="585"/>
        <w:gridCol w:w="256"/>
        <w:gridCol w:w="15"/>
        <w:gridCol w:w="611"/>
        <w:gridCol w:w="296"/>
        <w:gridCol w:w="596"/>
        <w:gridCol w:w="259"/>
        <w:gridCol w:w="15"/>
        <w:gridCol w:w="579"/>
        <w:gridCol w:w="17"/>
        <w:gridCol w:w="255"/>
        <w:gridCol w:w="19"/>
        <w:gridCol w:w="575"/>
        <w:gridCol w:w="21"/>
        <w:gridCol w:w="238"/>
        <w:gridCol w:w="25"/>
        <w:gridCol w:w="571"/>
        <w:gridCol w:w="25"/>
        <w:gridCol w:w="213"/>
        <w:gridCol w:w="25"/>
        <w:gridCol w:w="609"/>
        <w:gridCol w:w="25"/>
        <w:gridCol w:w="211"/>
        <w:gridCol w:w="28"/>
        <w:gridCol w:w="599"/>
        <w:gridCol w:w="29"/>
        <w:gridCol w:w="215"/>
        <w:gridCol w:w="31"/>
        <w:gridCol w:w="570"/>
        <w:gridCol w:w="28"/>
        <w:gridCol w:w="244"/>
        <w:gridCol w:w="26"/>
        <w:gridCol w:w="564"/>
        <w:gridCol w:w="32"/>
        <w:gridCol w:w="240"/>
        <w:gridCol w:w="32"/>
        <w:gridCol w:w="563"/>
        <w:gridCol w:w="33"/>
        <w:gridCol w:w="222"/>
        <w:gridCol w:w="33"/>
        <w:gridCol w:w="608"/>
        <w:gridCol w:w="30"/>
        <w:gridCol w:w="254"/>
        <w:gridCol w:w="29"/>
        <w:gridCol w:w="700"/>
        <w:gridCol w:w="270"/>
        <w:gridCol w:w="630"/>
      </w:tblGrid>
      <w:tr w:rsidR="00985D7F" w:rsidRPr="009A10D1" w14:paraId="72D9FBCB" w14:textId="77777777" w:rsidTr="0078737D">
        <w:trPr>
          <w:trHeight w:val="249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F5505" w14:textId="6DC79382" w:rsidR="001A37CF" w:rsidRPr="009A10D1" w:rsidRDefault="005A0B11" w:rsidP="005A0B11">
            <w:pPr>
              <w:spacing w:line="240" w:lineRule="auto"/>
              <w:ind w:left="-288" w:firstLine="288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bookmarkStart w:id="20" w:name="_Hlk125717518"/>
            <w:r w:rsidRPr="009A10D1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1446" w:type="dxa"/>
            <w:gridSpan w:val="5"/>
            <w:tcBorders>
              <w:left w:val="nil"/>
              <w:right w:val="nil"/>
            </w:tcBorders>
            <w:vAlign w:val="bottom"/>
          </w:tcPr>
          <w:p w14:paraId="27ED96D5" w14:textId="19C084EA" w:rsidR="001A37CF" w:rsidRPr="009A10D1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0C02013" w14:textId="77777777" w:rsidR="001A37CF" w:rsidRPr="009A10D1" w:rsidRDefault="001A37CF" w:rsidP="00E859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left w:val="nil"/>
              <w:right w:val="nil"/>
            </w:tcBorders>
            <w:vAlign w:val="bottom"/>
          </w:tcPr>
          <w:p w14:paraId="459B69AB" w14:textId="6DE4828A" w:rsidR="001A37CF" w:rsidRPr="009A10D1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7631AD1E" w14:textId="77777777" w:rsidR="001A37CF" w:rsidRPr="009A10D1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tcBorders>
              <w:left w:val="nil"/>
              <w:right w:val="nil"/>
            </w:tcBorders>
            <w:vAlign w:val="bottom"/>
          </w:tcPr>
          <w:p w14:paraId="6ACB5C98" w14:textId="29D8F2FD" w:rsidR="001A37CF" w:rsidRPr="009A10D1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6AC276F" w14:textId="77777777" w:rsidR="001A37CF" w:rsidRPr="009A10D1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9" w:type="dxa"/>
            <w:gridSpan w:val="6"/>
            <w:tcBorders>
              <w:left w:val="nil"/>
              <w:right w:val="nil"/>
            </w:tcBorders>
            <w:vAlign w:val="bottom"/>
          </w:tcPr>
          <w:p w14:paraId="65719CAC" w14:textId="6B58EBDE" w:rsidR="001A37CF" w:rsidRPr="009A10D1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2945A09" w14:textId="77777777" w:rsidR="001A37CF" w:rsidRPr="009A10D1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6"/>
            <w:tcBorders>
              <w:left w:val="nil"/>
              <w:right w:val="nil"/>
            </w:tcBorders>
            <w:vAlign w:val="bottom"/>
          </w:tcPr>
          <w:p w14:paraId="204EE629" w14:textId="6B947CF3" w:rsidR="001A37CF" w:rsidRPr="009A10D1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vAlign w:val="bottom"/>
          </w:tcPr>
          <w:p w14:paraId="0DE07309" w14:textId="77777777" w:rsidR="001A37CF" w:rsidRPr="009A10D1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63" w:type="dxa"/>
            <w:gridSpan w:val="6"/>
            <w:tcBorders>
              <w:left w:val="nil"/>
              <w:right w:val="nil"/>
            </w:tcBorders>
            <w:vAlign w:val="bottom"/>
          </w:tcPr>
          <w:p w14:paraId="76A9E653" w14:textId="357A0C32" w:rsidR="001A37CF" w:rsidRPr="009A10D1" w:rsidRDefault="00C31C6C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="006C2335"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EF5F7FC" w14:textId="77777777" w:rsidR="001A37CF" w:rsidRPr="009A10D1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gridSpan w:val="6"/>
            <w:tcBorders>
              <w:left w:val="nil"/>
              <w:right w:val="nil"/>
            </w:tcBorders>
            <w:vAlign w:val="bottom"/>
          </w:tcPr>
          <w:p w14:paraId="6D3765DF" w14:textId="5CE7253B" w:rsidR="001A37CF" w:rsidRPr="009A10D1" w:rsidRDefault="005A0B11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14:paraId="014C0870" w14:textId="77777777" w:rsidR="001A37CF" w:rsidRPr="009A10D1" w:rsidRDefault="001A37CF" w:rsidP="00E859C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gridSpan w:val="4"/>
            <w:tcBorders>
              <w:left w:val="nil"/>
              <w:right w:val="nil"/>
            </w:tcBorders>
            <w:vAlign w:val="bottom"/>
          </w:tcPr>
          <w:p w14:paraId="5CEC5DDE" w14:textId="5E82CC91" w:rsidR="001A37CF" w:rsidRPr="009A10D1" w:rsidRDefault="005A0B11" w:rsidP="0078737D">
            <w:pPr>
              <w:spacing w:line="240" w:lineRule="auto"/>
              <w:ind w:left="-13" w:right="-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bookmarkEnd w:id="20"/>
      <w:tr w:rsidR="00985D7F" w:rsidRPr="009A10D1" w14:paraId="2D7D346A" w14:textId="77777777" w:rsidTr="0078737D">
        <w:trPr>
          <w:trHeight w:val="301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76D86" w14:textId="3823773A" w:rsidR="00A476DA" w:rsidRPr="009A10D1" w:rsidRDefault="00A476DA" w:rsidP="00A476DA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9A10D1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9A10D1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3</w:t>
            </w:r>
            <w:r w:rsidRPr="009A10D1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  <w:t>0</w:t>
            </w:r>
            <w:r w:rsidRPr="009A10D1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580" w:type="dxa"/>
            <w:tcBorders>
              <w:left w:val="nil"/>
              <w:right w:val="nil"/>
            </w:tcBorders>
            <w:vAlign w:val="bottom"/>
          </w:tcPr>
          <w:p w14:paraId="43C1AAE3" w14:textId="65E27F8E" w:rsidR="00A476DA" w:rsidRPr="009A10D1" w:rsidRDefault="00A476DA" w:rsidP="00A476D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77C58E05" w14:textId="77777777" w:rsidR="00A476DA" w:rsidRPr="009A10D1" w:rsidRDefault="00A476DA" w:rsidP="00A476D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3" w:type="dxa"/>
            <w:gridSpan w:val="2"/>
            <w:tcBorders>
              <w:left w:val="nil"/>
              <w:right w:val="nil"/>
            </w:tcBorders>
            <w:vAlign w:val="bottom"/>
          </w:tcPr>
          <w:p w14:paraId="70E64190" w14:textId="5693A905" w:rsidR="00A476DA" w:rsidRPr="009A10D1" w:rsidRDefault="00A476DA" w:rsidP="00A476DA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C6E12F2" w14:textId="77777777" w:rsidR="00A476DA" w:rsidRPr="009A10D1" w:rsidRDefault="00A476DA" w:rsidP="00A476DA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5D99B77" w14:textId="03FCC7A3" w:rsidR="00A476DA" w:rsidRPr="009A10D1" w:rsidRDefault="00A476DA" w:rsidP="00A476DA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782DFDFE" w14:textId="77777777" w:rsidR="00A476DA" w:rsidRPr="009A10D1" w:rsidRDefault="00A476DA" w:rsidP="00A476D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right w:val="nil"/>
            </w:tcBorders>
            <w:vAlign w:val="bottom"/>
          </w:tcPr>
          <w:p w14:paraId="1775EA58" w14:textId="34DE0A6E" w:rsidR="00A476DA" w:rsidRPr="009A10D1" w:rsidRDefault="00A476DA" w:rsidP="00A476DA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21ABE931" w14:textId="77777777" w:rsidR="00A476DA" w:rsidRPr="009A10D1" w:rsidRDefault="00A476DA" w:rsidP="00A476D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5B1DD19E" w14:textId="4A091FBB" w:rsidR="00A476DA" w:rsidRPr="009A10D1" w:rsidRDefault="00A476DA" w:rsidP="00A476DA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FF8BEB" w14:textId="77777777" w:rsidR="00A476DA" w:rsidRPr="009A10D1" w:rsidRDefault="00A476DA" w:rsidP="00A476D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" w:type="dxa"/>
            <w:gridSpan w:val="2"/>
            <w:tcBorders>
              <w:left w:val="nil"/>
              <w:right w:val="nil"/>
            </w:tcBorders>
            <w:vAlign w:val="bottom"/>
          </w:tcPr>
          <w:p w14:paraId="63A770F7" w14:textId="0632CE3D" w:rsidR="00A476DA" w:rsidRPr="009A10D1" w:rsidRDefault="00A476DA" w:rsidP="00A476DA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29A58F38" w14:textId="77777777" w:rsidR="00A476DA" w:rsidRPr="009A10D1" w:rsidRDefault="00A476DA" w:rsidP="00A476D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gridSpan w:val="2"/>
            <w:tcBorders>
              <w:left w:val="nil"/>
              <w:right w:val="nil"/>
            </w:tcBorders>
            <w:vAlign w:val="bottom"/>
          </w:tcPr>
          <w:p w14:paraId="4F7428DD" w14:textId="0D6C1E32" w:rsidR="00A476DA" w:rsidRPr="009A10D1" w:rsidRDefault="00A476DA" w:rsidP="00A476D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vAlign w:val="bottom"/>
          </w:tcPr>
          <w:p w14:paraId="3650981A" w14:textId="77777777" w:rsidR="00A476DA" w:rsidRPr="009A10D1" w:rsidRDefault="00A476DA" w:rsidP="00A476D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CE7F3E9" w14:textId="2DC24C26" w:rsidR="00A476DA" w:rsidRPr="009A10D1" w:rsidRDefault="00A476DA" w:rsidP="00A476DA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9852302" w14:textId="10B0A0EE" w:rsidR="00A476DA" w:rsidRPr="009A10D1" w:rsidRDefault="00A476DA" w:rsidP="00A476D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039CFD1D" w14:textId="09E1CA7A" w:rsidR="00A476DA" w:rsidRPr="009A10D1" w:rsidRDefault="00A476DA" w:rsidP="00A476D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8A6FEE7" w14:textId="77777777" w:rsidR="00A476DA" w:rsidRPr="009A10D1" w:rsidRDefault="00A476DA" w:rsidP="00A476D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798DB4B0" w14:textId="3AE70656" w:rsidR="00A476DA" w:rsidRPr="009A10D1" w:rsidRDefault="00A476DA" w:rsidP="00A476D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vAlign w:val="bottom"/>
          </w:tcPr>
          <w:p w14:paraId="4C59BCCC" w14:textId="77777777" w:rsidR="00A476DA" w:rsidRPr="009A10D1" w:rsidRDefault="00A476DA" w:rsidP="00A476D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left w:val="nil"/>
              <w:right w:val="nil"/>
            </w:tcBorders>
            <w:vAlign w:val="bottom"/>
          </w:tcPr>
          <w:p w14:paraId="29ACB780" w14:textId="7C5F6631" w:rsidR="00A476DA" w:rsidRPr="009A10D1" w:rsidRDefault="00A476DA" w:rsidP="00A476D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20877B9" w14:textId="77777777" w:rsidR="00A476DA" w:rsidRPr="009A10D1" w:rsidRDefault="00A476DA" w:rsidP="00A476D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dxa"/>
            <w:gridSpan w:val="2"/>
            <w:tcBorders>
              <w:left w:val="nil"/>
              <w:right w:val="nil"/>
            </w:tcBorders>
            <w:vAlign w:val="bottom"/>
          </w:tcPr>
          <w:p w14:paraId="79E5E652" w14:textId="23A7FDB4" w:rsidR="00A476DA" w:rsidRPr="009A10D1" w:rsidRDefault="00A476DA" w:rsidP="00A476DA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3C1CA22" w14:textId="77777777" w:rsidR="00A476DA" w:rsidRPr="009A10D1" w:rsidRDefault="00A476DA" w:rsidP="00A476D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left w:val="nil"/>
              <w:right w:val="nil"/>
            </w:tcBorders>
            <w:vAlign w:val="bottom"/>
          </w:tcPr>
          <w:p w14:paraId="3C743505" w14:textId="061BC100" w:rsidR="00A476DA" w:rsidRPr="009A10D1" w:rsidRDefault="00A476DA" w:rsidP="00A476DA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122E345" w14:textId="77777777" w:rsidR="00A476DA" w:rsidRPr="009A10D1" w:rsidRDefault="00A476DA" w:rsidP="00A476DA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left w:val="nil"/>
              <w:right w:val="nil"/>
            </w:tcBorders>
            <w:vAlign w:val="bottom"/>
          </w:tcPr>
          <w:p w14:paraId="4275C1D5" w14:textId="1933EE64" w:rsidR="00A476DA" w:rsidRPr="009A10D1" w:rsidRDefault="00A476DA" w:rsidP="00A476DA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14:paraId="3A99D435" w14:textId="77777777" w:rsidR="00A476DA" w:rsidRPr="009A10D1" w:rsidRDefault="00A476DA" w:rsidP="00A476DA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left w:val="nil"/>
              <w:right w:val="nil"/>
            </w:tcBorders>
            <w:vAlign w:val="bottom"/>
          </w:tcPr>
          <w:p w14:paraId="3A6EC833" w14:textId="3928DE57" w:rsidR="00A476DA" w:rsidRPr="009A10D1" w:rsidRDefault="00A476DA" w:rsidP="00A476DA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3294A" w14:textId="77777777" w:rsidR="00A476DA" w:rsidRPr="009A10D1" w:rsidRDefault="00A476DA" w:rsidP="0078737D">
            <w:pPr>
              <w:spacing w:line="20" w:lineRule="atLeast"/>
              <w:ind w:left="-16" w:firstLine="1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F53D0C6" w14:textId="7798CA16" w:rsidR="00A476DA" w:rsidRPr="009A10D1" w:rsidRDefault="00A476DA" w:rsidP="00A476DA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A10D1">
              <w:rPr>
                <w:rFonts w:ascii="Angsana New" w:hAnsi="Angsana New" w:cs="Angsana New"/>
                <w:sz w:val="20"/>
                <w:szCs w:val="20"/>
                <w:lang w:val="en-GB"/>
              </w:rPr>
              <w:t>2566</w:t>
            </w:r>
          </w:p>
        </w:tc>
      </w:tr>
      <w:tr w:rsidR="00985D7F" w:rsidRPr="009A10D1" w14:paraId="3D11F31D" w14:textId="77777777" w:rsidTr="0078737D">
        <w:trPr>
          <w:trHeight w:val="20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192FB" w14:textId="77777777" w:rsidR="00A476DA" w:rsidRPr="009A10D1" w:rsidRDefault="00A476DA" w:rsidP="00A476DA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9A10D1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768" w:type="dxa"/>
            <w:gridSpan w:val="53"/>
            <w:tcBorders>
              <w:left w:val="nil"/>
              <w:right w:val="nil"/>
            </w:tcBorders>
            <w:vAlign w:val="bottom"/>
          </w:tcPr>
          <w:p w14:paraId="21906F7E" w14:textId="03C58DF0" w:rsidR="00A476DA" w:rsidRPr="009A10D1" w:rsidRDefault="00A476DA" w:rsidP="00A476DA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9A10D1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9A10D1">
              <w:rPr>
                <w:rFonts w:ascii="Angsana New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9A10D1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985D7F" w:rsidRPr="009A10D1" w14:paraId="1AE6AD21" w14:textId="77777777" w:rsidTr="0078737D">
        <w:trPr>
          <w:trHeight w:val="21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87E2B" w14:textId="77777777" w:rsidR="00361039" w:rsidRPr="009A10D1" w:rsidRDefault="00361039" w:rsidP="0036103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7EFD2144" w14:textId="2228FE88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2,991.52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4FF23267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9846745" w14:textId="343C158C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787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77A9158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</w:tcPr>
          <w:p w14:paraId="04269731" w14:textId="526832F8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115.70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782EB72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548F5A8A" w14:textId="0F41D4C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40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32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1A915014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</w:tcPr>
          <w:p w14:paraId="53B9D0FA" w14:textId="42EEAF7A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1,76</w:t>
            </w:r>
            <w:r w:rsidR="001826C4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4.58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1A92EC20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11795148" w14:textId="5D7CB627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957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94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62FFFD5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2A7695ED" w14:textId="4B0D8C5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8,67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6.16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2626F34" w14:textId="77777777" w:rsidR="00361039" w:rsidRPr="009A10D1" w:rsidRDefault="00361039" w:rsidP="0036103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3550EA05" w14:textId="209D6D93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088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86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C2E8A45" w14:textId="77777777" w:rsidR="00361039" w:rsidRPr="009A10D1" w:rsidRDefault="00361039" w:rsidP="0036103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</w:tcPr>
          <w:p w14:paraId="207B6BB5" w14:textId="34ECFFAC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1,497.1</w:t>
            </w:r>
            <w:r w:rsidR="001826C4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9DFD54C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</w:tcPr>
          <w:p w14:paraId="5B069694" w14:textId="14F2FB5D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088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26CBA108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</w:tcPr>
          <w:p w14:paraId="6CED6DA5" w14:textId="0149D5BE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584.35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B94468E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326399EB" w14:textId="3E539547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578</w:t>
            </w:r>
            <w:r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Pr="009A10D1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94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3214883D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58BB6B05" w14:textId="7A5FC7A4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29057702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</w:tcPr>
          <w:p w14:paraId="51B3598C" w14:textId="4D3AA9BA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87F372F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7374F26B" w14:textId="60D55EA5" w:rsidR="00361039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15,6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29.44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84E5BC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D6E48AB" w14:textId="5C909BC8" w:rsidR="00361039" w:rsidRPr="009A10D1" w:rsidRDefault="00361039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 w:hint="cs"/>
                <w:color w:val="000000"/>
                <w:sz w:val="20"/>
                <w:szCs w:val="20"/>
              </w:rPr>
              <w:t>16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,542.58 </w:t>
            </w:r>
          </w:p>
        </w:tc>
      </w:tr>
      <w:tr w:rsidR="00985D7F" w:rsidRPr="009A10D1" w14:paraId="7F4C6FC8" w14:textId="77777777" w:rsidTr="0078737D">
        <w:trPr>
          <w:trHeight w:val="24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C78C6" w14:textId="77777777" w:rsidR="00361039" w:rsidRPr="009A10D1" w:rsidRDefault="00361039" w:rsidP="0036103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01F6BC" w14:textId="5F017CB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7C63439D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0725DC85" w14:textId="02B18712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2897ECE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single" w:sz="4" w:space="0" w:color="auto"/>
              <w:right w:val="nil"/>
            </w:tcBorders>
          </w:tcPr>
          <w:p w14:paraId="7FD29048" w14:textId="08E61BB7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BF60621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</w:tcPr>
          <w:p w14:paraId="3855F016" w14:textId="235E92EC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36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53E85C80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bottom w:val="single" w:sz="4" w:space="0" w:color="auto"/>
              <w:right w:val="nil"/>
            </w:tcBorders>
          </w:tcPr>
          <w:p w14:paraId="1431728B" w14:textId="62825E47" w:rsidR="00361039" w:rsidRPr="009A10D1" w:rsidRDefault="00361039" w:rsidP="00361039">
            <w:pPr>
              <w:tabs>
                <w:tab w:val="decimal" w:pos="12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8040262" w14:textId="77777777" w:rsidR="00361039" w:rsidRPr="009A10D1" w:rsidRDefault="00361039" w:rsidP="00361039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DC32CE" w14:textId="7E4CC333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0695F470" w14:textId="77777777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1CF19DF" w14:textId="417456B1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412047CB" w14:textId="77777777" w:rsidR="00361039" w:rsidRPr="009A10D1" w:rsidRDefault="00361039" w:rsidP="0036103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6F110A" w14:textId="48CBD5C5" w:rsidR="00361039" w:rsidRPr="009A10D1" w:rsidRDefault="00361039" w:rsidP="00361039">
            <w:pPr>
              <w:tabs>
                <w:tab w:val="decimal" w:pos="25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5ED5B63" w14:textId="77777777" w:rsidR="00361039" w:rsidRPr="009A10D1" w:rsidRDefault="00361039" w:rsidP="0036103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DD7CBFF" w14:textId="72D45E0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2AB99FC0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E323F60" w14:textId="0442980C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75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58B6094F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9007D2" w14:textId="329C2F30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58.66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288E13F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36258C" w14:textId="3EB16077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60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34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04B48C6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339066" w14:textId="60D95C7E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(63.03)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C3762EF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3DB4869" w14:textId="1036B108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46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E75B8F7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45A6E3" w14:textId="33F0B576" w:rsidR="00361039" w:rsidRPr="009A10D1" w:rsidRDefault="00361039" w:rsidP="0078737D">
            <w:pPr>
              <w:tabs>
                <w:tab w:val="decimal" w:pos="383"/>
              </w:tabs>
              <w:spacing w:line="240" w:lineRule="auto"/>
              <w:ind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00D0E" w14:textId="77777777" w:rsidR="00361039" w:rsidRPr="009A10D1" w:rsidRDefault="00361039" w:rsidP="0036103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4A1D3EF" w14:textId="6586C004" w:rsidR="00361039" w:rsidRPr="009A10D1" w:rsidRDefault="00361039" w:rsidP="0078737D">
            <w:pPr>
              <w:tabs>
                <w:tab w:val="decimal" w:pos="32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985D7F" w:rsidRPr="009A10D1" w14:paraId="5552713A" w14:textId="77777777" w:rsidTr="0078737D">
        <w:trPr>
          <w:trHeight w:val="25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94484" w14:textId="77777777" w:rsidR="00361039" w:rsidRPr="009A10D1" w:rsidRDefault="00361039" w:rsidP="00361039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65559" w14:textId="620D104F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2,991.52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5B4DF31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34CEB" w14:textId="1E229971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787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290A9F5A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FA38" w14:textId="0549D335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116.06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097EE481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0D824" w14:textId="2343F67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40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68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7540CE84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F9E4E" w14:textId="450D7F2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1,76</w:t>
            </w:r>
            <w:r w:rsidR="001826C4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4.58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DA8F604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2F5F0" w14:textId="55DD7F70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957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4D19CAD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4844C" w14:textId="5EA822D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8,6</w:t>
            </w:r>
            <w:r w:rsidR="00300DCB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76.16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79041D37" w14:textId="77777777" w:rsidR="00361039" w:rsidRPr="009A10D1" w:rsidRDefault="00361039" w:rsidP="0036103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1BD5E" w14:textId="521730C4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10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088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lang w:val="en-GB"/>
              </w:rPr>
              <w:t>86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82A98B0" w14:textId="77777777" w:rsidR="00361039" w:rsidRPr="009A10D1" w:rsidRDefault="00361039" w:rsidP="00361039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0741A" w14:textId="79F3C76F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1,501.1</w:t>
            </w:r>
            <w:r w:rsidR="001826C4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EE2CCF5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D9FBA" w14:textId="030584D0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095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42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A45A2C5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257AE" w14:textId="1B1A47D8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643.01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F6A6834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C835C" w14:textId="4E0631B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639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28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36B82CA0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4C58C" w14:textId="16DBDF6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(63.03)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06B7A61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2B202" w14:textId="2A712232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67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46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B3B73D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</w:tcPr>
          <w:p w14:paraId="7489880F" w14:textId="68663D58" w:rsidR="00361039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15,6</w:t>
            </w:r>
            <w:r w:rsidR="00300DCB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29.44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358CAD" w14:textId="77777777" w:rsidR="00361039" w:rsidRPr="009A10D1" w:rsidRDefault="00361039" w:rsidP="0036103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3062B1F9" w14:textId="64CCA58C" w:rsidR="00361039" w:rsidRPr="009A10D1" w:rsidRDefault="00361039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16,542.58 </w:t>
            </w:r>
          </w:p>
        </w:tc>
      </w:tr>
      <w:tr w:rsidR="00985D7F" w:rsidRPr="009A10D1" w14:paraId="19FD0A9D" w14:textId="77777777" w:rsidTr="0078737D">
        <w:trPr>
          <w:trHeight w:val="24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E9AC1" w14:textId="77777777" w:rsidR="00A476DA" w:rsidRPr="009A10D1" w:rsidRDefault="00A476DA" w:rsidP="00A476D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3D26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467B8FA9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322DC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39D0AF1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9A229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E8EB3DE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73599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7AF00246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4338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488FAA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41515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5A9A69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9A2A9" w14:textId="77777777" w:rsidR="00A476DA" w:rsidRPr="009A10D1" w:rsidRDefault="00A476DA" w:rsidP="00A476D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37920E21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4CE91" w14:textId="77777777" w:rsidR="00A476DA" w:rsidRPr="009A10D1" w:rsidRDefault="00A476DA" w:rsidP="00A476D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9E594E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F1280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6C5A09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E0CC8" w14:textId="77777777" w:rsidR="00A476DA" w:rsidRPr="009A10D1" w:rsidRDefault="00A476DA" w:rsidP="00A476D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7E2D2547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BFFB8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28DF11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7B30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74B4D0A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72F0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0341AC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4FCAA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68E0FE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5CED6" w14:textId="1D7DC5B3" w:rsidR="00A476DA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5.36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DCDC7C" w14:textId="77777777" w:rsidR="00A476DA" w:rsidRPr="009A10D1" w:rsidRDefault="00A476DA" w:rsidP="00A476DA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03345F" w14:textId="5613FFE6" w:rsidR="00A476DA" w:rsidRPr="009A10D1" w:rsidRDefault="00A476DA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1,129.73</w:t>
            </w:r>
          </w:p>
        </w:tc>
      </w:tr>
      <w:tr w:rsidR="00985D7F" w:rsidRPr="009A10D1" w14:paraId="1FCCCDCC" w14:textId="77777777" w:rsidTr="0078737D">
        <w:trPr>
          <w:trHeight w:val="25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CE44E" w14:textId="77777777" w:rsidR="00A476DA" w:rsidRPr="009A10D1" w:rsidRDefault="00A476DA" w:rsidP="00A476D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071F51D1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7926B5B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72D7740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6448907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5E497C8D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43C111A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F68F12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07F855CA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5CFFDA15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E5E3E34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085444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3994D81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B3F356A" w14:textId="77777777" w:rsidR="00A476DA" w:rsidRPr="009A10D1" w:rsidRDefault="00A476DA" w:rsidP="00A476D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2F0FE8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2620EF0" w14:textId="77777777" w:rsidR="00A476DA" w:rsidRPr="009A10D1" w:rsidRDefault="00A476DA" w:rsidP="00A476D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6E3CB01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7BEFB994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6AF694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02660AFB" w14:textId="77777777" w:rsidR="00A476DA" w:rsidRPr="009A10D1" w:rsidRDefault="00A476DA" w:rsidP="00A476D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1FBFF848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22A4A55F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168F55F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299F868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77DB7EC7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A9B7FB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A7E9C9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664B21C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B5BBB1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62FFC" w14:textId="760CACDA" w:rsidR="00A476DA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15,80</w:t>
            </w:r>
            <w:r w:rsidR="00300DCB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4.80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0BB87B" w14:textId="77777777" w:rsidR="00A476DA" w:rsidRPr="009A10D1" w:rsidRDefault="00A476DA" w:rsidP="00A476DA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109AC" w14:textId="1D034473" w:rsidR="00A476DA" w:rsidRPr="009A10D1" w:rsidRDefault="00A476DA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17,672.31</w:t>
            </w:r>
          </w:p>
        </w:tc>
      </w:tr>
      <w:tr w:rsidR="00985D7F" w:rsidRPr="009A10D1" w14:paraId="395F5885" w14:textId="77777777" w:rsidTr="0078737D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FDB70" w14:textId="77777777" w:rsidR="00A476DA" w:rsidRPr="009A10D1" w:rsidRDefault="00A476DA" w:rsidP="00A476DA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08920061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64252E8D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177C299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A712638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11D42CD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3C98BD4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605F55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1DA1123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4743E5F9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12DA6B2F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04EA8DD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4B1085E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69ACF12" w14:textId="77777777" w:rsidR="00A476DA" w:rsidRPr="009A10D1" w:rsidRDefault="00A476DA" w:rsidP="00A476D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0C06C5FA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AE5B287" w14:textId="77777777" w:rsidR="00A476DA" w:rsidRPr="009A10D1" w:rsidRDefault="00A476DA" w:rsidP="00A476D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8FED369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4301526A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24C37C3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7A81C776" w14:textId="77777777" w:rsidR="00A476DA" w:rsidRPr="009A10D1" w:rsidRDefault="00A476DA" w:rsidP="00A476D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5FCDE68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7911181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FD6F94A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5263CF7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76FD823B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679FB9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40B651F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2D7400F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65519EE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19D0AD62" w14:textId="77777777" w:rsidR="00A476DA" w:rsidRPr="009A10D1" w:rsidRDefault="00A476DA" w:rsidP="00323CF0">
            <w:pPr>
              <w:tabs>
                <w:tab w:val="decimal" w:pos="347"/>
                <w:tab w:val="decimal" w:pos="387"/>
                <w:tab w:val="decimal" w:pos="42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984DFB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EF49E07" w14:textId="77777777" w:rsidR="00A476DA" w:rsidRPr="009A10D1" w:rsidRDefault="00A476DA" w:rsidP="00323CF0">
            <w:pPr>
              <w:tabs>
                <w:tab w:val="decimal" w:pos="167"/>
                <w:tab w:val="decimal" w:pos="393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85D7F" w:rsidRPr="009A10D1" w14:paraId="72C93E08" w14:textId="77777777" w:rsidTr="0078737D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3C866" w14:textId="77777777" w:rsidR="00A476DA" w:rsidRPr="009A10D1" w:rsidRDefault="00A476DA" w:rsidP="00A476DA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การจำแนกรายได้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6CBBC1FA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7A0D7440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131B2C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AA3B1E4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14EC4395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6E9771B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58B27B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467E85D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7EE09EEE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0A3E01E8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7DBD50F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178967A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D597AC3" w14:textId="77777777" w:rsidR="00A476DA" w:rsidRPr="009A10D1" w:rsidRDefault="00A476DA" w:rsidP="00A476D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3CC7343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12A6C8F" w14:textId="77777777" w:rsidR="00A476DA" w:rsidRPr="009A10D1" w:rsidRDefault="00A476DA" w:rsidP="00A476D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393703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A456FD0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4DF330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31B4D9A0" w14:textId="77777777" w:rsidR="00A476DA" w:rsidRPr="009A10D1" w:rsidRDefault="00A476DA" w:rsidP="00A476D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020D996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EC1F84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25F888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6066D41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2F9A1CE6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6536591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86C467E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3CD908F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D38F617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3D45C9D1" w14:textId="77777777" w:rsidR="00A476DA" w:rsidRPr="009A10D1" w:rsidRDefault="00A476DA" w:rsidP="00323CF0">
            <w:pPr>
              <w:tabs>
                <w:tab w:val="decimal" w:pos="347"/>
                <w:tab w:val="decimal" w:pos="387"/>
                <w:tab w:val="decimal" w:pos="42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5C1B56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D9185DD" w14:textId="77777777" w:rsidR="00A476DA" w:rsidRPr="009A10D1" w:rsidRDefault="00A476DA" w:rsidP="00323CF0">
            <w:pPr>
              <w:tabs>
                <w:tab w:val="decimal" w:pos="167"/>
                <w:tab w:val="decimal" w:pos="393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85D7F" w:rsidRPr="009A10D1" w14:paraId="5A132602" w14:textId="77777777" w:rsidTr="0078737D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DB570" w14:textId="77777777" w:rsidR="00A476DA" w:rsidRPr="009A10D1" w:rsidRDefault="00A476DA" w:rsidP="00A476D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7F065F54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32840AF5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EA53325" w14:textId="77777777" w:rsidR="00A476DA" w:rsidRPr="009A10D1" w:rsidRDefault="00A476DA" w:rsidP="00A476DA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72A7D99F" w14:textId="77777777" w:rsidR="00A476DA" w:rsidRPr="009A10D1" w:rsidRDefault="00A476DA" w:rsidP="00A476D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2C549808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4593AB4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E2DF664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4521C7E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4D1BD029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3F0D8C30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5C7D85F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EC45A3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DC53E61" w14:textId="77777777" w:rsidR="00A476DA" w:rsidRPr="009A10D1" w:rsidRDefault="00A476DA" w:rsidP="00A476D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02F6DFA4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3EE463B" w14:textId="77777777" w:rsidR="00A476DA" w:rsidRPr="009A10D1" w:rsidRDefault="00A476DA" w:rsidP="00A476D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709335A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3704067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0781BE8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0AD35A9E" w14:textId="77777777" w:rsidR="00A476DA" w:rsidRPr="009A10D1" w:rsidRDefault="00A476DA" w:rsidP="00A476D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9480FE0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0C95F239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7A331F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E0811D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56A230D0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7377A20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1654D9F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5039D4D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5A7BB6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1ECC9909" w14:textId="77777777" w:rsidR="00A476DA" w:rsidRPr="009A10D1" w:rsidRDefault="00A476DA" w:rsidP="00323CF0">
            <w:pPr>
              <w:tabs>
                <w:tab w:val="decimal" w:pos="347"/>
                <w:tab w:val="decimal" w:pos="387"/>
                <w:tab w:val="decimal" w:pos="42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17C078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3F7908" w14:textId="77777777" w:rsidR="00A476DA" w:rsidRPr="009A10D1" w:rsidRDefault="00A476DA" w:rsidP="00323CF0">
            <w:pPr>
              <w:tabs>
                <w:tab w:val="decimal" w:pos="167"/>
                <w:tab w:val="decimal" w:pos="393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85D7F" w:rsidRPr="009A10D1" w14:paraId="773A8598" w14:textId="77777777" w:rsidTr="0078737D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60F8B" w14:textId="77777777" w:rsidR="00361039" w:rsidRPr="009A10D1" w:rsidRDefault="00361039" w:rsidP="0036103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1CAF01CB" w14:textId="51DE07C5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2,991.52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00E4885D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5A50136D" w14:textId="370CFC56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787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D062CEA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</w:tcPr>
          <w:p w14:paraId="00F5FD08" w14:textId="17BB2ADE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77F8BE38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1CA671E5" w14:textId="7E31567D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86C0D79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</w:tcPr>
          <w:p w14:paraId="244DA60A" w14:textId="7479CEE7" w:rsidR="00361039" w:rsidRPr="009A10D1" w:rsidRDefault="003677A3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1,7</w:t>
            </w:r>
            <w:r w:rsidR="00B7465A" w:rsidRPr="009A10D1">
              <w:rPr>
                <w:rFonts w:ascii="Angsana New" w:hAnsi="Angsana New"/>
                <w:color w:val="000000"/>
                <w:sz w:val="20"/>
                <w:szCs w:val="20"/>
              </w:rPr>
              <w:t>06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B7465A" w:rsidRPr="009A10D1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  <w:r w:rsidR="001826C4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1E78142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3956A096" w14:textId="1324E42E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</w:t>
            </w:r>
            <w:r w:rsidR="006B7E8C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02.84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B5B6BA4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0D3D418E" w14:textId="6406D25D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8,67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6.16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0208A94D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215391BE" w14:textId="1EE7AF0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088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86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E0AE44B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</w:tcPr>
          <w:p w14:paraId="22E4D98E" w14:textId="6A4531DC" w:rsidR="00361039" w:rsidRPr="009A10D1" w:rsidRDefault="00361039" w:rsidP="00361039">
            <w:pPr>
              <w:tabs>
                <w:tab w:val="decimal" w:pos="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07ADAED" w14:textId="77777777" w:rsidR="00361039" w:rsidRPr="009A10D1" w:rsidRDefault="00361039" w:rsidP="00361039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</w:tcPr>
          <w:p w14:paraId="442D94BB" w14:textId="32E26DF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23AFB396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</w:tcPr>
          <w:p w14:paraId="26893951" w14:textId="5E739825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</w:rPr>
              <w:t>58.64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9689843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3CA63940" w14:textId="11A78097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14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4FEF3047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</w:tcPr>
          <w:p w14:paraId="261C0071" w14:textId="09437448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(39.90)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1B49B111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</w:tcPr>
          <w:p w14:paraId="751A8D9F" w14:textId="2D15860C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62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6B812A9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2EB0A7A6" w14:textId="33C5AA76" w:rsidR="00361039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13,4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9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1C655E" w14:textId="77777777" w:rsidR="00361039" w:rsidRPr="009A10D1" w:rsidRDefault="00361039" w:rsidP="0036103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E69ADBA" w14:textId="725CFAD7" w:rsidR="00361039" w:rsidRPr="009A10D1" w:rsidRDefault="00361039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14,9</w:t>
            </w:r>
            <w:r w:rsidR="006B7E8C" w:rsidRPr="009A10D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6B7E8C"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6B7E8C" w:rsidRPr="009A10D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985D7F" w:rsidRPr="009A10D1" w14:paraId="6AF4BBBB" w14:textId="77777777" w:rsidTr="0078737D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40DEF" w14:textId="77777777" w:rsidR="00361039" w:rsidRPr="009A10D1" w:rsidRDefault="00361039" w:rsidP="0036103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1374B16" w14:textId="4DDCF738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1486CD9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6284A336" w14:textId="16095B15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5763B6A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single" w:sz="4" w:space="0" w:color="auto"/>
              <w:right w:val="nil"/>
            </w:tcBorders>
          </w:tcPr>
          <w:p w14:paraId="73D22174" w14:textId="3805B19E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116.06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F5A5813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</w:tcPr>
          <w:p w14:paraId="27F1B156" w14:textId="58A7824D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40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68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7E2D0150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bottom w:val="single" w:sz="4" w:space="0" w:color="auto"/>
              <w:right w:val="nil"/>
            </w:tcBorders>
          </w:tcPr>
          <w:p w14:paraId="1F98486F" w14:textId="6CF304FA" w:rsidR="00361039" w:rsidRPr="009A10D1" w:rsidRDefault="00B7465A" w:rsidP="003677A3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1826C4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8.50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301F933B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600E28" w14:textId="09EA3F8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6B7E8C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55.11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E0BF88F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4B7298" w14:textId="69838742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57819BE" w14:textId="77777777" w:rsidR="00361039" w:rsidRPr="009A10D1" w:rsidRDefault="00361039" w:rsidP="00361039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B8076C5" w14:textId="678BA405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A59613A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F392B6" w14:textId="0FA10A3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1,501.1</w:t>
            </w:r>
            <w:r w:rsidR="001826C4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18502324" w14:textId="77777777" w:rsidR="00361039" w:rsidRPr="009A10D1" w:rsidRDefault="00361039" w:rsidP="00361039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60D972" w14:textId="49A829E2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095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7F82BB2F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53F2EF" w14:textId="7C4501EE" w:rsidR="00361039" w:rsidRPr="009A10D1" w:rsidRDefault="00413CB8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484.37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09B9438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91D035" w14:textId="61BD9B15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49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3ED4D01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1B011B5" w14:textId="4ECEECC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(23.13)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AA40745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B7DCF4" w14:textId="5BF3C755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84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5A42BED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</w:tcPr>
          <w:p w14:paraId="0635C7D2" w14:textId="248019BC" w:rsidR="00361039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2,1</w:t>
            </w:r>
            <w:r w:rsidR="00C71580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</w:rPr>
              <w:t>6.94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3F678B" w14:textId="77777777" w:rsidR="00361039" w:rsidRPr="009A10D1" w:rsidRDefault="00361039" w:rsidP="0036103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3742D26" w14:textId="19D8641F" w:rsidR="00361039" w:rsidRPr="009A10D1" w:rsidRDefault="00361039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1,</w:t>
            </w:r>
            <w:r w:rsidR="006B7E8C" w:rsidRPr="009A10D1">
              <w:rPr>
                <w:rFonts w:ascii="Angsana New" w:hAnsi="Angsana New"/>
                <w:color w:val="000000"/>
                <w:sz w:val="20"/>
                <w:szCs w:val="20"/>
              </w:rPr>
              <w:t>62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6B7E8C"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413CB8" w:rsidRPr="009A10D1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6B7E8C" w:rsidRPr="009A10D1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985D7F" w:rsidRPr="009A10D1" w14:paraId="2B8133AE" w14:textId="77777777" w:rsidTr="0078737D">
        <w:trPr>
          <w:trHeight w:val="1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2E63A" w14:textId="77777777" w:rsidR="00361039" w:rsidRPr="009A10D1" w:rsidRDefault="00361039" w:rsidP="00361039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3AD70B20" w14:textId="3104F357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2,991.52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66D28C1C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65604EF" w14:textId="67C080C0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787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D081AD8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AFA9806" w14:textId="73D8EB0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116.06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AA709ED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534AA94" w14:textId="5658A4D0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40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68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6080D5AB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991DC29" w14:textId="5E5A79DE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1,76</w:t>
            </w:r>
            <w:r w:rsidR="001826C4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4.58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BB7DEF7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7F1B446" w14:textId="26489C9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957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95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E9DB5B9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351614F" w14:textId="4CB6998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8,67</w:t>
            </w:r>
            <w:r w:rsidR="00300DCB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6.16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40EEB24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B5F9CF1" w14:textId="385B6B79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10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088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lang w:val="en-GB"/>
              </w:rPr>
              <w:t>86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E14B3B9" w14:textId="77777777" w:rsidR="00361039" w:rsidRPr="009A10D1" w:rsidRDefault="00361039" w:rsidP="00361039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B3FA8CE" w14:textId="470F18C3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1,501.1</w:t>
            </w:r>
            <w:r w:rsidR="001826C4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543BD68E" w14:textId="77777777" w:rsidR="00361039" w:rsidRPr="009A10D1" w:rsidRDefault="00361039" w:rsidP="00361039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6A2D8D6" w14:textId="7B95473F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095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42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006535A8" w14:textId="77777777" w:rsidR="00361039" w:rsidRPr="009A10D1" w:rsidRDefault="00361039" w:rsidP="00361039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5C80C14" w14:textId="696ED00B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643.01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6842EE4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807979A" w14:textId="517DDE84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639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28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64FC052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C91C74F" w14:textId="70F7AF3F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(63.03)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4F97DA0B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F94C89E" w14:textId="67CA61D4" w:rsidR="00361039" w:rsidRPr="009A10D1" w:rsidRDefault="00361039" w:rsidP="0036103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67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  <w:t>46</w:t>
            </w: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9E10919" w14:textId="77777777" w:rsidR="00361039" w:rsidRPr="009A10D1" w:rsidRDefault="00361039" w:rsidP="0036103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926EAA9" w14:textId="69FE9B25" w:rsidR="00361039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15,6</w:t>
            </w:r>
            <w:r w:rsidR="00C928A8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</w:t>
            </w:r>
            <w:r w:rsidR="00300DCB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9.44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5226B" w14:textId="77777777" w:rsidR="00361039" w:rsidRPr="009A10D1" w:rsidRDefault="00361039" w:rsidP="00361039">
            <w:pPr>
              <w:tabs>
                <w:tab w:val="decimal" w:pos="310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1065895" w14:textId="5E996AEC" w:rsidR="00361039" w:rsidRPr="009A10D1" w:rsidRDefault="00361039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16,542.58 </w:t>
            </w:r>
          </w:p>
        </w:tc>
      </w:tr>
      <w:tr w:rsidR="00985D7F" w:rsidRPr="009A10D1" w14:paraId="0E0B255D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8751A" w14:textId="77777777" w:rsidR="00A476DA" w:rsidRPr="009A10D1" w:rsidRDefault="00A476DA" w:rsidP="00A476D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7A12695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C520E8C" w14:textId="77777777" w:rsidR="00A476DA" w:rsidRPr="009A10D1" w:rsidRDefault="00A476DA" w:rsidP="00A476D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3050AB1" w14:textId="77777777" w:rsidR="00A476DA" w:rsidRPr="009A10D1" w:rsidRDefault="00A476DA" w:rsidP="00A476D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3780F7B" w14:textId="77777777" w:rsidR="00A476DA" w:rsidRPr="009A10D1" w:rsidRDefault="00A476DA" w:rsidP="00A476D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FF699B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22746FAE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7ED2A65" w14:textId="77777777" w:rsidR="00A476DA" w:rsidRPr="009A10D1" w:rsidRDefault="00A476DA" w:rsidP="00A476D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108049C6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49AE5AE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56A1941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257B2AC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96E4514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65CECE0" w14:textId="77777777" w:rsidR="00A476DA" w:rsidRPr="009A10D1" w:rsidRDefault="00A476DA" w:rsidP="00A476D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75F83AB1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EF09907" w14:textId="77777777" w:rsidR="00A476DA" w:rsidRPr="009A10D1" w:rsidRDefault="00A476DA" w:rsidP="00A476DA">
            <w:pPr>
              <w:tabs>
                <w:tab w:val="decimal" w:pos="3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F2B7DC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2852C23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09FB0379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DC0FABE" w14:textId="77777777" w:rsidR="00A476DA" w:rsidRPr="009A10D1" w:rsidRDefault="00A476DA" w:rsidP="00A476DA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F60374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936243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18487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79FF78E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4EE900F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BD7D43B" w14:textId="77777777" w:rsidR="00A476DA" w:rsidRPr="009A10D1" w:rsidRDefault="00A476DA" w:rsidP="00A476D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1F5D1F9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E84FE9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F26FAF6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5768AA0" w14:textId="77777777" w:rsidR="00A476DA" w:rsidRPr="009A10D1" w:rsidRDefault="00A476DA" w:rsidP="00323CF0">
            <w:pPr>
              <w:tabs>
                <w:tab w:val="decimal" w:pos="42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12578" w14:textId="77777777" w:rsidR="00A476DA" w:rsidRPr="009A10D1" w:rsidRDefault="00A476DA" w:rsidP="00A476DA">
            <w:pPr>
              <w:tabs>
                <w:tab w:val="decimal" w:pos="31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9F7447C" w14:textId="77777777" w:rsidR="00A476DA" w:rsidRPr="009A10D1" w:rsidRDefault="00A476DA" w:rsidP="00323CF0">
            <w:pPr>
              <w:tabs>
                <w:tab w:val="decimal" w:pos="167"/>
                <w:tab w:val="decimal" w:pos="310"/>
                <w:tab w:val="decimal" w:pos="393"/>
              </w:tabs>
              <w:spacing w:line="240" w:lineRule="auto"/>
              <w:ind w:left="-108" w:right="-12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85D7F" w:rsidRPr="009A10D1" w14:paraId="3DECFDF5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50BDE" w14:textId="77777777" w:rsidR="00A476DA" w:rsidRPr="009A10D1" w:rsidRDefault="00A476DA" w:rsidP="00A476DA">
            <w:pPr>
              <w:spacing w:line="240" w:lineRule="auto"/>
              <w:ind w:right="-192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9A10D1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9A10D1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42C52E7F" w14:textId="23BEC6D1" w:rsidR="00A476DA" w:rsidRPr="009A10D1" w:rsidRDefault="00361039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39.53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219598BA" w14:textId="77777777" w:rsidR="00A476DA" w:rsidRPr="009A10D1" w:rsidRDefault="00A476DA" w:rsidP="00A476D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310E234" w14:textId="7BBD2032" w:rsidR="00A476DA" w:rsidRPr="009A10D1" w:rsidRDefault="00A476DA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384444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74.19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9C29512" w14:textId="77777777" w:rsidR="00A476DA" w:rsidRPr="009A10D1" w:rsidRDefault="00A476DA" w:rsidP="00A476D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78DDA583" w14:textId="554A1D65" w:rsidR="00A476DA" w:rsidRPr="009A10D1" w:rsidRDefault="00361039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(1.41)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6A23787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DD254CF" w14:textId="665C4578" w:rsidR="00A476DA" w:rsidRPr="009A10D1" w:rsidRDefault="00A476DA" w:rsidP="00A476D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384444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41.19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90C7DA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2F3CBA8C" w14:textId="731BA5F3" w:rsidR="00A476DA" w:rsidRPr="009A10D1" w:rsidRDefault="00D97D5B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</w:t>
            </w:r>
            <w:r w:rsidR="001826C4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9.61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7CD48A7" w14:textId="77777777" w:rsidR="00A476DA" w:rsidRPr="009A10D1" w:rsidRDefault="00A476DA" w:rsidP="00A476DA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9690690" w14:textId="7AB7E1D8" w:rsidR="00A476DA" w:rsidRPr="009A10D1" w:rsidRDefault="00A476DA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384444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20.97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3D2D7843" w14:textId="77777777" w:rsidR="00A476DA" w:rsidRPr="009A10D1" w:rsidRDefault="00A476DA" w:rsidP="00A476D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46B73CA" w14:textId="63569F9A" w:rsidR="00A476DA" w:rsidRPr="009A10D1" w:rsidRDefault="00361039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90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8.92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7945D0DD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66AAF3E" w14:textId="7F3FBEFE" w:rsidR="00A476DA" w:rsidRPr="009A10D1" w:rsidRDefault="00384444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951.72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5D181DD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16FD8CD" w14:textId="4F8C1305" w:rsidR="00A476DA" w:rsidRPr="009A10D1" w:rsidRDefault="00361039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80.</w:t>
            </w:r>
            <w:r w:rsidR="009547CA" w:rsidRPr="009A10D1">
              <w:rPr>
                <w:rFonts w:ascii="Angsana New" w:hAnsi="Angsana New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0ADCD7F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5555C7A4" w14:textId="2526068C" w:rsidR="00A476DA" w:rsidRPr="009A10D1" w:rsidRDefault="00384444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102.22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56D8BF29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42A66E7" w14:textId="2788EBCB" w:rsidR="00A476DA" w:rsidRPr="009A10D1" w:rsidRDefault="00361039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(157.</w:t>
            </w:r>
            <w:r w:rsidR="00904871" w:rsidRPr="009A10D1">
              <w:rPr>
                <w:rFonts w:ascii="Angsana New" w:hAnsi="Angsana New"/>
                <w:color w:val="000000"/>
                <w:sz w:val="20"/>
                <w:szCs w:val="20"/>
              </w:rPr>
              <w:t>47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9BA920B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5819FF1" w14:textId="7C4546AC" w:rsidR="00A476DA" w:rsidRPr="009A10D1" w:rsidRDefault="00A476DA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="00384444"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54.13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58E1A269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3208962" w14:textId="7D7C32E5" w:rsidR="00A476DA" w:rsidRPr="009A10D1" w:rsidRDefault="00361039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108.3</w:t>
            </w:r>
            <w:r w:rsidR="00D97D5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2435C60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1D3BBEAC" w14:textId="3270D3D7" w:rsidR="00A476DA" w:rsidRPr="009A10D1" w:rsidRDefault="00384444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78.14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80E804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7F5B5185" w14:textId="0D97C5AD" w:rsidR="00A476DA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1,01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8.44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34A95" w14:textId="77777777" w:rsidR="00A476DA" w:rsidRPr="009A10D1" w:rsidRDefault="00A476DA" w:rsidP="00A476DA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F612C4B" w14:textId="46640D19" w:rsidR="00A476DA" w:rsidRPr="009A10D1" w:rsidRDefault="00A476DA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641.60</w:t>
            </w:r>
          </w:p>
        </w:tc>
      </w:tr>
      <w:tr w:rsidR="00985D7F" w:rsidRPr="009A10D1" w14:paraId="5364D715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76922" w14:textId="77777777" w:rsidR="00A476DA" w:rsidRPr="009A10D1" w:rsidRDefault="00A476DA" w:rsidP="00A476D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2DE921F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63C971D9" w14:textId="77777777" w:rsidR="00A476DA" w:rsidRPr="009A10D1" w:rsidRDefault="00A476DA" w:rsidP="00A476D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2217F9A" w14:textId="77777777" w:rsidR="00A476DA" w:rsidRPr="009A10D1" w:rsidRDefault="00A476DA" w:rsidP="00A476D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A2914C2" w14:textId="77777777" w:rsidR="00A476DA" w:rsidRPr="009A10D1" w:rsidRDefault="00A476DA" w:rsidP="00A476D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50E19D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79020BE4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E8F3245" w14:textId="77777777" w:rsidR="00A476DA" w:rsidRPr="009A10D1" w:rsidRDefault="00A476DA" w:rsidP="00A476D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688786E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2C80D500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5782DF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E87B205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6C5557D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B6D76ED" w14:textId="77777777" w:rsidR="00A476DA" w:rsidRPr="009A10D1" w:rsidRDefault="00A476DA" w:rsidP="00A476D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17825C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94D5E25" w14:textId="77777777" w:rsidR="00A476DA" w:rsidRPr="009A10D1" w:rsidRDefault="00A476DA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8215CAC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32ED2B45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FA1C869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0C9255E4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4F5B4F6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412C36D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8414234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A95AC24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3AF9C675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B3F4721" w14:textId="77777777" w:rsidR="00A476DA" w:rsidRPr="009A10D1" w:rsidRDefault="00A476DA" w:rsidP="00A476D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598818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26AEB96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80C046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0D428" w14:textId="30C5859B" w:rsidR="00A476DA" w:rsidRPr="009A10D1" w:rsidRDefault="00361039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5.36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A7D0FB" w14:textId="77777777" w:rsidR="00A476DA" w:rsidRPr="009A10D1" w:rsidRDefault="00A476DA" w:rsidP="00A476DA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90DD8" w14:textId="399B972D" w:rsidR="00A476DA" w:rsidRPr="009A10D1" w:rsidRDefault="00A476DA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1,129.73</w:t>
            </w:r>
          </w:p>
        </w:tc>
      </w:tr>
      <w:tr w:rsidR="00985D7F" w:rsidRPr="009A10D1" w14:paraId="2547F29D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88C30" w14:textId="4A4AE965" w:rsidR="00A476DA" w:rsidRPr="009A10D1" w:rsidRDefault="00A476DA" w:rsidP="00A476DA">
            <w:pPr>
              <w:spacing w:line="240" w:lineRule="auto"/>
              <w:ind w:right="-102"/>
              <w:jc w:val="left"/>
              <w:rPr>
                <w:sz w:val="20"/>
                <w:szCs w:val="20"/>
                <w:cs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รวมกำไรจากส่วนงานที่รายงานก่อน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09B6E58F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48914370" w14:textId="77777777" w:rsidR="00A476DA" w:rsidRPr="009A10D1" w:rsidRDefault="00A476DA" w:rsidP="00A476D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D50B23" w14:textId="77777777" w:rsidR="00A476DA" w:rsidRPr="009A10D1" w:rsidRDefault="00A476DA" w:rsidP="00A476D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3190354" w14:textId="77777777" w:rsidR="00A476DA" w:rsidRPr="009A10D1" w:rsidRDefault="00A476DA" w:rsidP="00A476D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41A1572D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659A32E3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79F0AA0" w14:textId="77777777" w:rsidR="00A476DA" w:rsidRPr="009A10D1" w:rsidRDefault="00A476DA" w:rsidP="00A476D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5B6785FF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2D8C7ABA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014D0B6A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3BB8CD2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D160751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1238825" w14:textId="77777777" w:rsidR="00A476DA" w:rsidRPr="009A10D1" w:rsidRDefault="00A476DA" w:rsidP="00A476D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B2AEC9A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8C39EC6" w14:textId="77777777" w:rsidR="00A476DA" w:rsidRPr="009A10D1" w:rsidRDefault="00A476DA" w:rsidP="00A476D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3AEC8B3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35672C4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67D86DE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48ABDF4B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04A228C6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C02F651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8B058B7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04855C6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20F58FC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1D57D08" w14:textId="77777777" w:rsidR="00A476DA" w:rsidRPr="009A10D1" w:rsidRDefault="00A476DA" w:rsidP="00A476D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262A92AB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4A498037" w14:textId="77777777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0C88C82" w14:textId="77777777" w:rsidR="00A476DA" w:rsidRPr="009A10D1" w:rsidRDefault="00A476DA" w:rsidP="00A476D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28C3187E" w14:textId="6B725847" w:rsidR="00A476DA" w:rsidRPr="009A10D1" w:rsidRDefault="00A476DA" w:rsidP="00323CF0">
            <w:pPr>
              <w:tabs>
                <w:tab w:val="decimal" w:pos="42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8F5544" w14:textId="77777777" w:rsidR="00A476DA" w:rsidRPr="009A10D1" w:rsidRDefault="00A476DA" w:rsidP="00A476DA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C6FF97" w14:textId="1CB18CA3" w:rsidR="00A476DA" w:rsidRPr="009A10D1" w:rsidRDefault="00A476DA" w:rsidP="00323CF0">
            <w:pPr>
              <w:tabs>
                <w:tab w:val="decimal" w:pos="393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15FC8" w:rsidRPr="009A10D1" w14:paraId="7FF0FA17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C3E1F" w14:textId="256EEDE4" w:rsidR="00615FC8" w:rsidRPr="009A10D1" w:rsidRDefault="00615FC8" w:rsidP="00615FC8">
            <w:pPr>
              <w:spacing w:line="240" w:lineRule="auto"/>
              <w:jc w:val="left"/>
              <w:rPr>
                <w:sz w:val="20"/>
                <w:szCs w:val="20"/>
                <w:cs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  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ต้นทุนทางการเงินและภาษีเงินได้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6A281AD4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1F9A229D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72EB494" w14:textId="77777777" w:rsidR="00615FC8" w:rsidRPr="009A10D1" w:rsidRDefault="00615FC8" w:rsidP="00615FC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5D27FE9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0781E816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DB150B0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671285C" w14:textId="77777777" w:rsidR="00615FC8" w:rsidRPr="009A10D1" w:rsidRDefault="00615FC8" w:rsidP="00615FC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2E2622A5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080BE9E3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C186A0D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FA9649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0084D5F7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31127CC" w14:textId="77777777" w:rsidR="00615FC8" w:rsidRPr="009A10D1" w:rsidRDefault="00615FC8" w:rsidP="00615FC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4430600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EE0C43F" w14:textId="77777777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FD56BFE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99CD794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3106F640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7321B28A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ECB484C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07A188A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B04C1BD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08963A6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1C0B80A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9611E38" w14:textId="77777777" w:rsidR="00615FC8" w:rsidRPr="009A10D1" w:rsidRDefault="00615FC8" w:rsidP="00615FC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DD101DE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26416BF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6D836DA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1FBD2BA7" w14:textId="3281EB01" w:rsidR="00615FC8" w:rsidRPr="009A10D1" w:rsidRDefault="00615FC8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1,19</w:t>
            </w:r>
            <w:r w:rsidR="001826C4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3.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07312" w14:textId="77777777" w:rsidR="00615FC8" w:rsidRPr="009A10D1" w:rsidRDefault="00615FC8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E8B455E" w14:textId="3747CD3F" w:rsidR="00615FC8" w:rsidRPr="009A10D1" w:rsidRDefault="00615FC8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1,771.33</w:t>
            </w:r>
          </w:p>
        </w:tc>
      </w:tr>
      <w:tr w:rsidR="00615FC8" w:rsidRPr="009A10D1" w14:paraId="76E9E98E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704E6" w14:textId="77777777" w:rsidR="00615FC8" w:rsidRPr="009A10D1" w:rsidRDefault="00615FC8" w:rsidP="00615FC8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2A53E52A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6F8B4E87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E507BD1" w14:textId="77777777" w:rsidR="00615FC8" w:rsidRPr="009A10D1" w:rsidRDefault="00615FC8" w:rsidP="00615FC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0AAD4A0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4ABAD7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392B19BB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586FC4E" w14:textId="77777777" w:rsidR="00615FC8" w:rsidRPr="009A10D1" w:rsidRDefault="00615FC8" w:rsidP="00615FC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668A0491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57DE0C69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C8EFAE6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43C32D5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476D0CC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D34FD86" w14:textId="77777777" w:rsidR="00615FC8" w:rsidRPr="009A10D1" w:rsidRDefault="00615FC8" w:rsidP="00615FC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34EEC83C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784755F" w14:textId="77777777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3F97939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35066FD6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52FD2601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54A7D638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45D204B9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250C1A01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C4E684F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70497A2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163A0223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A70BBDA" w14:textId="77777777" w:rsidR="00615FC8" w:rsidRPr="009A10D1" w:rsidRDefault="00615FC8" w:rsidP="00615FC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1E36A71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6C775F7E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A975AF0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5B886DE5" w14:textId="128B4AEE" w:rsidR="00615FC8" w:rsidRPr="009A10D1" w:rsidRDefault="00615FC8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(979.29)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ECD9B0" w14:textId="77777777" w:rsidR="00615FC8" w:rsidRPr="009A10D1" w:rsidRDefault="00615FC8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867F333" w14:textId="591402DB" w:rsidR="00615FC8" w:rsidRPr="009A10D1" w:rsidRDefault="00615FC8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(915.05)</w:t>
            </w:r>
          </w:p>
        </w:tc>
      </w:tr>
      <w:tr w:rsidR="000C0180" w:rsidRPr="009A10D1" w14:paraId="043B941B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C6B25" w14:textId="47D663F5" w:rsidR="000C0180" w:rsidRPr="009A10D1" w:rsidRDefault="000C0180" w:rsidP="00615FC8">
            <w:pPr>
              <w:spacing w:line="240" w:lineRule="auto"/>
              <w:jc w:val="left"/>
              <w:rPr>
                <w:sz w:val="20"/>
                <w:szCs w:val="20"/>
                <w:cs/>
              </w:rPr>
            </w:pPr>
            <w:r w:rsidRPr="009A10D1">
              <w:rPr>
                <w:sz w:val="20"/>
                <w:szCs w:val="20"/>
                <w:cs/>
              </w:rPr>
              <w:t>ส่วนแบ่งกำไร</w:t>
            </w:r>
            <w:r w:rsidRPr="009A10D1">
              <w:rPr>
                <w:sz w:val="20"/>
                <w:szCs w:val="20"/>
              </w:rPr>
              <w:t xml:space="preserve"> </w:t>
            </w:r>
            <w:r w:rsidRPr="009A10D1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(ขาดทุน)</w:t>
            </w:r>
            <w:r w:rsidRPr="009A10D1">
              <w:rPr>
                <w:sz w:val="20"/>
                <w:szCs w:val="20"/>
              </w:rPr>
              <w:t xml:space="preserve"> </w:t>
            </w:r>
            <w:r w:rsidRPr="009A10D1">
              <w:rPr>
                <w:sz w:val="20"/>
                <w:szCs w:val="20"/>
                <w:cs/>
              </w:rPr>
              <w:t>ของ</w:t>
            </w:r>
            <w:r w:rsidRPr="009A10D1">
              <w:rPr>
                <w:rFonts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4FF74494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C0ECF4F" w14:textId="77777777" w:rsidR="000C0180" w:rsidRPr="009A10D1" w:rsidRDefault="000C0180" w:rsidP="00615FC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F33F8F8" w14:textId="77777777" w:rsidR="000C0180" w:rsidRPr="009A10D1" w:rsidRDefault="000C0180" w:rsidP="00615FC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7E311D1" w14:textId="77777777" w:rsidR="000C0180" w:rsidRPr="009A10D1" w:rsidRDefault="000C0180" w:rsidP="00615FC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6D2F62F4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4DF41749" w14:textId="77777777" w:rsidR="000C0180" w:rsidRPr="009A10D1" w:rsidRDefault="000C0180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82E340C" w14:textId="77777777" w:rsidR="000C0180" w:rsidRPr="009A10D1" w:rsidRDefault="000C0180" w:rsidP="00615FC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0F8F72C0" w14:textId="77777777" w:rsidR="000C0180" w:rsidRPr="009A10D1" w:rsidRDefault="000C0180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0D31E0AE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D853E24" w14:textId="77777777" w:rsidR="000C0180" w:rsidRPr="009A10D1" w:rsidRDefault="000C0180" w:rsidP="00615FC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BADB722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25754D7" w14:textId="77777777" w:rsidR="000C0180" w:rsidRPr="009A10D1" w:rsidRDefault="000C0180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B5E8C82" w14:textId="77777777" w:rsidR="000C0180" w:rsidRPr="009A10D1" w:rsidRDefault="000C0180" w:rsidP="00615FC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454106E2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AB1D3A8" w14:textId="77777777" w:rsidR="000C0180" w:rsidRPr="009A10D1" w:rsidRDefault="000C0180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311BFC7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1AF716C7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14318FD6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4C67B96B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42410BF2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54742718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70C97F1" w14:textId="77777777" w:rsidR="000C0180" w:rsidRPr="009A10D1" w:rsidRDefault="000C0180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92DB253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391ECF5A" w14:textId="77777777" w:rsidR="000C0180" w:rsidRPr="009A10D1" w:rsidRDefault="000C0180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E05882F" w14:textId="77777777" w:rsidR="000C0180" w:rsidRPr="009A10D1" w:rsidRDefault="000C0180" w:rsidP="00615FC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54660C4" w14:textId="77777777" w:rsidR="000C0180" w:rsidRPr="009A10D1" w:rsidRDefault="000C0180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57FB3C68" w14:textId="77777777" w:rsidR="000C0180" w:rsidRPr="009A10D1" w:rsidRDefault="000C0180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C494FA0" w14:textId="77777777" w:rsidR="000C0180" w:rsidRPr="009A10D1" w:rsidRDefault="000C0180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038091E8" w14:textId="77777777" w:rsidR="000C0180" w:rsidRPr="009A10D1" w:rsidRDefault="000C0180" w:rsidP="00615FC8">
            <w:pPr>
              <w:tabs>
                <w:tab w:val="decimal" w:pos="42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A3085" w14:textId="77777777" w:rsidR="000C0180" w:rsidRPr="009A10D1" w:rsidRDefault="000C0180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2D443D8" w14:textId="77777777" w:rsidR="000C0180" w:rsidRPr="009A10D1" w:rsidRDefault="000C0180" w:rsidP="00615FC8">
            <w:pPr>
              <w:tabs>
                <w:tab w:val="decimal" w:pos="393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15FC8" w:rsidRPr="009A10D1" w14:paraId="7AC57AD3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1DA5C" w14:textId="2C2BF1E7" w:rsidR="00615FC8" w:rsidRPr="009A10D1" w:rsidRDefault="000C0180" w:rsidP="00615FC8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rFonts w:hint="cs"/>
                <w:sz w:val="20"/>
                <w:szCs w:val="20"/>
                <w:cs/>
              </w:rPr>
              <w:t xml:space="preserve">   และ</w:t>
            </w:r>
            <w:r w:rsidR="00615FC8" w:rsidRPr="009A10D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บริษัท</w:t>
            </w:r>
            <w:r w:rsidR="00615FC8" w:rsidRPr="009A10D1">
              <w:rPr>
                <w:sz w:val="20"/>
                <w:szCs w:val="20"/>
                <w:cs/>
              </w:rPr>
              <w:t>ร่วม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7012B2F1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1867B83F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E14038E" w14:textId="77777777" w:rsidR="00615FC8" w:rsidRPr="009A10D1" w:rsidRDefault="00615FC8" w:rsidP="00615FC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0D9410B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69A11065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62FEE4E1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79F850C" w14:textId="77777777" w:rsidR="00615FC8" w:rsidRPr="009A10D1" w:rsidRDefault="00615FC8" w:rsidP="00615FC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6DBFFA1E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78EB4C2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5D56CBA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7B8FF74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F2CBD90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2710E88" w14:textId="77777777" w:rsidR="00615FC8" w:rsidRPr="009A10D1" w:rsidRDefault="00615FC8" w:rsidP="00615FC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64773B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E2EF412" w14:textId="77777777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A56200C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2518271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2AA0F9DF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7C9EA94A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DD16E72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1687014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448CFFE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8601CE4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6A411398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D9993F8" w14:textId="77777777" w:rsidR="00615FC8" w:rsidRPr="009A10D1" w:rsidRDefault="00615FC8" w:rsidP="00615FC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7CE848E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78C03843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13B6C23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</w:tcPr>
          <w:p w14:paraId="5FB02FB0" w14:textId="01C74EF2" w:rsidR="00615FC8" w:rsidRPr="009A10D1" w:rsidRDefault="00615FC8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(0.01)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225CE4" w14:textId="77777777" w:rsidR="00615FC8" w:rsidRPr="009A10D1" w:rsidRDefault="00615FC8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2524FA0" w14:textId="76B4E6AE" w:rsidR="00615FC8" w:rsidRPr="009A10D1" w:rsidRDefault="00615FC8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 xml:space="preserve"> 15.20 </w:t>
            </w:r>
          </w:p>
        </w:tc>
      </w:tr>
      <w:tr w:rsidR="00615FC8" w:rsidRPr="009A10D1" w14:paraId="2C0A2E97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5D85B" w14:textId="73B43C23" w:rsidR="00615FC8" w:rsidRPr="009A10D1" w:rsidRDefault="00615FC8" w:rsidP="00615FC8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9A10D1">
              <w:rPr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4C49DD85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48C41593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57C9593" w14:textId="77777777" w:rsidR="00615FC8" w:rsidRPr="009A10D1" w:rsidRDefault="00615FC8" w:rsidP="00615FC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782F4D4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5F74D58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6B5F0B1F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83AA284" w14:textId="77777777" w:rsidR="00615FC8" w:rsidRPr="009A10D1" w:rsidRDefault="00615FC8" w:rsidP="00615FC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3C797E57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1BF0A806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7A6AAE8A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9B6E575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88DA720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D51467F" w14:textId="77777777" w:rsidR="00615FC8" w:rsidRPr="009A10D1" w:rsidRDefault="00615FC8" w:rsidP="00615FC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120A681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44891DA" w14:textId="77777777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F101AF4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07E6FCC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37C149E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0A2FBF54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64CBA965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742E6426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C50B8E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4C5902E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DD13A3A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EB38289" w14:textId="77777777" w:rsidR="00615FC8" w:rsidRPr="009A10D1" w:rsidRDefault="00615FC8" w:rsidP="00615FC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7A395D7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19B82B4E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9620CC7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10609" w14:textId="7FBB10A5" w:rsidR="00615FC8" w:rsidRPr="009A10D1" w:rsidRDefault="00615FC8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1</w:t>
            </w:r>
            <w:r w:rsidR="001826C4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4.</w:t>
            </w:r>
            <w:r w:rsidR="00300DCB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A155A5" w14:textId="77777777" w:rsidR="00615FC8" w:rsidRPr="009A10D1" w:rsidRDefault="00615FC8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F74A2" w14:textId="1FD1FE73" w:rsidR="00615FC8" w:rsidRPr="009A10D1" w:rsidRDefault="00615FC8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871.48 </w:t>
            </w:r>
          </w:p>
        </w:tc>
      </w:tr>
      <w:tr w:rsidR="00615FC8" w:rsidRPr="009A10D1" w14:paraId="7F4F3F21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A1220" w14:textId="77777777" w:rsidR="00615FC8" w:rsidRPr="009A10D1" w:rsidRDefault="00615FC8" w:rsidP="00615FC8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2086231A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54FD6F3D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9A16C5A" w14:textId="77777777" w:rsidR="00615FC8" w:rsidRPr="009A10D1" w:rsidRDefault="00615FC8" w:rsidP="00615FC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0C66F77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7AF1FF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46A2A9C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7F18163" w14:textId="77777777" w:rsidR="00615FC8" w:rsidRPr="009A10D1" w:rsidRDefault="00615FC8" w:rsidP="00615FC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56FD56DB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4FF9E99F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1845F57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E4A59A3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55D6B33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BE66B13" w14:textId="77777777" w:rsidR="00615FC8" w:rsidRPr="009A10D1" w:rsidRDefault="00615FC8" w:rsidP="00615FC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1A6B92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419F3C0" w14:textId="77777777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2A8B369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4CF7B8D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567B912F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5D7D99EE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368721D8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792A21E6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0636ADD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107994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7B90B97E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A292283" w14:textId="77777777" w:rsidR="00615FC8" w:rsidRPr="009A10D1" w:rsidRDefault="00615FC8" w:rsidP="00615FC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171DF2A7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72F2BC45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52D8778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2EFB8" w14:textId="77777777" w:rsidR="00615FC8" w:rsidRPr="009A10D1" w:rsidRDefault="00615FC8" w:rsidP="00615FC8">
            <w:pPr>
              <w:tabs>
                <w:tab w:val="decimal" w:pos="42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A3399D" w14:textId="77777777" w:rsidR="00615FC8" w:rsidRPr="009A10D1" w:rsidRDefault="00615FC8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618B8" w14:textId="77777777" w:rsidR="00615FC8" w:rsidRPr="009A10D1" w:rsidRDefault="00615FC8" w:rsidP="00615FC8">
            <w:pPr>
              <w:tabs>
                <w:tab w:val="decimal" w:pos="310"/>
                <w:tab w:val="decimal" w:pos="393"/>
              </w:tabs>
              <w:spacing w:line="240" w:lineRule="auto"/>
              <w:ind w:left="-108" w:right="-12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15FC8" w:rsidRPr="009A10D1" w14:paraId="3806ECD7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685E1" w14:textId="77777777" w:rsidR="00615FC8" w:rsidRPr="009A10D1" w:rsidRDefault="00615FC8" w:rsidP="00615FC8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25BAEB92" w14:textId="3F4CAC20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7,229.15</w:t>
            </w: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0EEC09FF" w14:textId="77777777" w:rsidR="00615FC8" w:rsidRPr="009A10D1" w:rsidRDefault="00615FC8" w:rsidP="00615FC8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04839D5" w14:textId="59B683D6" w:rsidR="00615FC8" w:rsidRPr="009A10D1" w:rsidRDefault="00615FC8" w:rsidP="00615FC8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453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DDF4AB7" w14:textId="77777777" w:rsidR="00615FC8" w:rsidRPr="009A10D1" w:rsidRDefault="00615FC8" w:rsidP="00615FC8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3A421A02" w14:textId="28774C62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1,331.79</w:t>
            </w: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4EC9C2A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42FBE24" w14:textId="6BFDAE89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351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</w:t>
            </w: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469E3E79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3FCF882A" w14:textId="146FB1A8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2,09</w:t>
            </w:r>
            <w:r w:rsidR="001826C4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8.68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17A795CB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32A3AC1" w14:textId="67AA595A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215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561CC5D2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28DDDC9C" w14:textId="09EA1ADA" w:rsidR="00615FC8" w:rsidRPr="009A10D1" w:rsidRDefault="00615FC8" w:rsidP="00615FC8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23,318.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74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626525E9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D6C424B" w14:textId="1880B55C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23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554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</w:t>
            </w:r>
            <w:r w:rsidRPr="009A10D1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D38319B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0FD3D28A" w14:textId="717E1EDF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2,18</w:t>
            </w:r>
            <w:r w:rsidR="009547CA" w:rsidRPr="009A10D1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9547CA" w:rsidRPr="009A10D1">
              <w:rPr>
                <w:rFonts w:ascii="Angsana New" w:hAnsi="Angsana New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4C40B9B2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6A20B907" w14:textId="6014EDF8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209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046739CF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07215BC5" w14:textId="1213A9F1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2,36</w:t>
            </w:r>
            <w:r w:rsidR="009547CA" w:rsidRPr="009A10D1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9547CA" w:rsidRPr="009A10D1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5CA566E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E6286D6" w14:textId="437F9BD2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283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4DBA786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9B662BE" w14:textId="1C132469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135.07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4F71386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75B4E94C" w14:textId="2128146E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58</w:t>
            </w: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866FED9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624B9695" w14:textId="27BB44FB" w:rsidR="00615FC8" w:rsidRPr="009A10D1" w:rsidRDefault="00615FC8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38,66</w:t>
            </w:r>
            <w:r w:rsidR="00300DCB" w:rsidRPr="009A10D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5.58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CC479" w14:textId="77777777" w:rsidR="00615FC8" w:rsidRPr="009A10D1" w:rsidRDefault="00615FC8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6A107B" w14:textId="444A498F" w:rsidR="00615FC8" w:rsidRPr="009A10D1" w:rsidRDefault="00615FC8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41,059.65</w:t>
            </w:r>
          </w:p>
        </w:tc>
      </w:tr>
      <w:tr w:rsidR="00615FC8" w:rsidRPr="009A10D1" w14:paraId="5AD406E4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8C9BF" w14:textId="4802C88B" w:rsidR="00615FC8" w:rsidRPr="009A10D1" w:rsidRDefault="00615FC8" w:rsidP="00615FC8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เงินลงทุนใน</w:t>
            </w:r>
            <w:r w:rsidR="002749D9" w:rsidRPr="009A10D1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การ</w:t>
            </w:r>
            <w:r w:rsidRPr="009A10D1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ร่วม</w:t>
            </w:r>
            <w:r w:rsidR="002749D9" w:rsidRPr="009A10D1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ค้า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582095D4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7520C027" w14:textId="77777777" w:rsidR="00615FC8" w:rsidRPr="009A10D1" w:rsidRDefault="00615FC8" w:rsidP="00615FC8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47885B8" w14:textId="77777777" w:rsidR="00615FC8" w:rsidRPr="009A10D1" w:rsidRDefault="00615FC8" w:rsidP="00615FC8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EAE868A" w14:textId="77777777" w:rsidR="00615FC8" w:rsidRPr="009A10D1" w:rsidRDefault="00615FC8" w:rsidP="00615FC8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286C136F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55323EBF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39E12C9" w14:textId="77777777" w:rsidR="00615FC8" w:rsidRPr="009A10D1" w:rsidRDefault="00615FC8" w:rsidP="00615FC8">
            <w:pPr>
              <w:tabs>
                <w:tab w:val="decimal" w:pos="167"/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624363FD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4E5FB8E0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9444CA8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C3D965B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41BE0C48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2E9FD39" w14:textId="77777777" w:rsidR="00615FC8" w:rsidRPr="009A10D1" w:rsidRDefault="00615FC8" w:rsidP="00615FC8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55A45018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1BA18123" w14:textId="77777777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DE3DC15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497EC63A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1F878C8B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2E27726F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3A5DE02B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3E6DB547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1D02E9A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7A987A32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4694CF78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5E7F972" w14:textId="77777777" w:rsidR="00615FC8" w:rsidRPr="009A10D1" w:rsidRDefault="00615FC8" w:rsidP="00615FC8">
            <w:pPr>
              <w:tabs>
                <w:tab w:val="decimal" w:pos="93"/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F5975DD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660B64E4" w14:textId="77777777" w:rsidR="00615FC8" w:rsidRPr="009A10D1" w:rsidRDefault="00615FC8" w:rsidP="00615FC8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E2A7537" w14:textId="77777777" w:rsidR="00615FC8" w:rsidRPr="009A10D1" w:rsidRDefault="00615FC8" w:rsidP="00615FC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</w:tcPr>
          <w:p w14:paraId="1DDF9886" w14:textId="75FE73B6" w:rsidR="00615FC8" w:rsidRPr="009A10D1" w:rsidRDefault="00615FC8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B027B" w14:textId="77777777" w:rsidR="00615FC8" w:rsidRPr="009A10D1" w:rsidRDefault="00615FC8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3CAEC32" w14:textId="672A8DF6" w:rsidR="00615FC8" w:rsidRPr="009A10D1" w:rsidRDefault="00615FC8" w:rsidP="0078737D">
            <w:pPr>
              <w:tabs>
                <w:tab w:val="decimal" w:pos="32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615FC8" w:rsidRPr="009A10D1" w14:paraId="4BBA1A41" w14:textId="77777777" w:rsidTr="0078737D">
        <w:trPr>
          <w:trHeight w:val="7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932AC" w14:textId="77777777" w:rsidR="00615FC8" w:rsidRPr="009A10D1" w:rsidRDefault="00615FC8" w:rsidP="00615FC8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vAlign w:val="bottom"/>
          </w:tcPr>
          <w:p w14:paraId="48B99BCB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left w:val="nil"/>
              <w:right w:val="nil"/>
            </w:tcBorders>
            <w:vAlign w:val="bottom"/>
          </w:tcPr>
          <w:p w14:paraId="139A9423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C31D0F1" w14:textId="77777777" w:rsidR="00615FC8" w:rsidRPr="009A10D1" w:rsidRDefault="00615FC8" w:rsidP="00615FC8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E29794F" w14:textId="77777777" w:rsidR="00615FC8" w:rsidRPr="009A10D1" w:rsidRDefault="00615FC8" w:rsidP="00615FC8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vAlign w:val="bottom"/>
          </w:tcPr>
          <w:p w14:paraId="681F7150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left w:val="nil"/>
              <w:right w:val="nil"/>
            </w:tcBorders>
            <w:vAlign w:val="bottom"/>
          </w:tcPr>
          <w:p w14:paraId="194AEAF3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A241A6E" w14:textId="77777777" w:rsidR="00615FC8" w:rsidRPr="009A10D1" w:rsidRDefault="00615FC8" w:rsidP="00615FC8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vAlign w:val="bottom"/>
          </w:tcPr>
          <w:p w14:paraId="0616E9F9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vAlign w:val="bottom"/>
          </w:tcPr>
          <w:p w14:paraId="381A9A2C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6F9963F8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6A9D2710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  <w:vAlign w:val="bottom"/>
          </w:tcPr>
          <w:p w14:paraId="29F08853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0BAAA721" w14:textId="77777777" w:rsidR="00615FC8" w:rsidRPr="009A10D1" w:rsidRDefault="00615FC8" w:rsidP="00615FC8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  <w:vAlign w:val="bottom"/>
          </w:tcPr>
          <w:p w14:paraId="2CDA61B3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0E2D928" w14:textId="77777777" w:rsidR="00615FC8" w:rsidRPr="009A10D1" w:rsidRDefault="00615FC8" w:rsidP="00615F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29B1B829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left w:val="nil"/>
              <w:right w:val="nil"/>
            </w:tcBorders>
            <w:vAlign w:val="bottom"/>
          </w:tcPr>
          <w:p w14:paraId="21F2D490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vAlign w:val="bottom"/>
          </w:tcPr>
          <w:p w14:paraId="7BD15FB7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vAlign w:val="bottom"/>
          </w:tcPr>
          <w:p w14:paraId="2A51F3A8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24FD3765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left w:val="nil"/>
              <w:right w:val="nil"/>
            </w:tcBorders>
            <w:vAlign w:val="bottom"/>
          </w:tcPr>
          <w:p w14:paraId="2142DC7C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D113CC4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3954FC20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vAlign w:val="bottom"/>
          </w:tcPr>
          <w:p w14:paraId="0C593810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nil"/>
              <w:right w:val="nil"/>
            </w:tcBorders>
            <w:vAlign w:val="bottom"/>
          </w:tcPr>
          <w:p w14:paraId="55C86885" w14:textId="77777777" w:rsidR="00615FC8" w:rsidRPr="009A10D1" w:rsidRDefault="00615FC8" w:rsidP="00615FC8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45EA4B1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left w:val="nil"/>
              <w:right w:val="nil"/>
            </w:tcBorders>
            <w:vAlign w:val="bottom"/>
          </w:tcPr>
          <w:p w14:paraId="3DE0BCC5" w14:textId="77777777" w:rsidR="00615FC8" w:rsidRPr="009A10D1" w:rsidRDefault="00615FC8" w:rsidP="00615FC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1B69A52" w14:textId="77777777" w:rsidR="00615FC8" w:rsidRPr="009A10D1" w:rsidRDefault="00615FC8" w:rsidP="00615FC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B23F1" w14:textId="31CF0781" w:rsidR="00615FC8" w:rsidRPr="009A10D1" w:rsidRDefault="00615FC8" w:rsidP="0078737D">
            <w:pPr>
              <w:tabs>
                <w:tab w:val="decimal" w:pos="369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38,66</w:t>
            </w:r>
            <w:r w:rsidR="001826C4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5.</w:t>
            </w:r>
            <w:r w:rsidR="00300DCB" w:rsidRPr="009A10D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E9A9C" w14:textId="485A65FC" w:rsidR="00615FC8" w:rsidRPr="009A10D1" w:rsidRDefault="00615FC8" w:rsidP="00615FC8">
            <w:pPr>
              <w:tabs>
                <w:tab w:val="decimal" w:pos="310"/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E2624" w14:textId="6C007DB8" w:rsidR="00615FC8" w:rsidRPr="009A10D1" w:rsidRDefault="00615FC8" w:rsidP="0078737D">
            <w:pPr>
              <w:tabs>
                <w:tab w:val="decimal" w:pos="30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41,059.65 </w:t>
            </w:r>
          </w:p>
        </w:tc>
      </w:tr>
    </w:tbl>
    <w:p w14:paraId="10026510" w14:textId="77777777" w:rsidR="003B14EA" w:rsidRPr="009A10D1" w:rsidRDefault="003B14EA" w:rsidP="00E859C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3B14EA" w:rsidRPr="009A10D1" w:rsidSect="00613ABF">
          <w:headerReference w:type="default" r:id="rId27"/>
          <w:footerReference w:type="default" r:id="rId28"/>
          <w:type w:val="nextColumn"/>
          <w:pgSz w:w="16834" w:h="11909" w:orient="landscape" w:code="9"/>
          <w:pgMar w:top="691" w:right="1152" w:bottom="540" w:left="1152" w:header="720" w:footer="720" w:gutter="0"/>
          <w:cols w:space="720"/>
        </w:sectPr>
      </w:pPr>
    </w:p>
    <w:p w14:paraId="46B13F20" w14:textId="19E45686" w:rsidR="00550F69" w:rsidRPr="009A10D1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67D81EF4" w14:textId="69287365" w:rsidR="00550F69" w:rsidRPr="009A10D1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FDFD417" w14:textId="6E6AFCD2" w:rsidR="00550F69" w:rsidRPr="009A10D1" w:rsidRDefault="00612E5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กลุ่มบริษัทดำเนินธุรกิจในประเทศ</w:t>
      </w:r>
      <w:r w:rsidR="007C6890" w:rsidRPr="009A10D1">
        <w:rPr>
          <w:rFonts w:asciiTheme="majorBidi" w:hAnsiTheme="majorBidi" w:cstheme="majorBidi" w:hint="cs"/>
          <w:sz w:val="28"/>
          <w:szCs w:val="28"/>
          <w:cs/>
        </w:rPr>
        <w:t>ไทยและประเทศเวียดนาม ทั้งนี้</w:t>
      </w:r>
      <w:r w:rsidR="00C439E7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BE41836" w14:textId="77777777" w:rsidR="00550F69" w:rsidRPr="009A10D1" w:rsidRDefault="00550F69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10C24CF" w14:textId="18CF8312" w:rsidR="00A77F07" w:rsidRPr="009A10D1" w:rsidRDefault="00A77F07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765E3D72" w14:textId="77777777" w:rsidR="00A77F07" w:rsidRPr="009A10D1" w:rsidRDefault="00A77F07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24006A0" w14:textId="1C8129EA" w:rsidR="00A77F07" w:rsidRPr="009A10D1" w:rsidRDefault="00A77F07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ของกลุ่มบริษัทเป็นเงินประมาณ</w:t>
      </w:r>
      <w:r w:rsidR="00A41C83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2F28AA" w:rsidRPr="009A10D1">
        <w:rPr>
          <w:rFonts w:asciiTheme="majorBidi" w:hAnsiTheme="majorBidi" w:cstheme="majorBidi" w:hint="cs"/>
          <w:sz w:val="28"/>
          <w:szCs w:val="28"/>
          <w:cs/>
        </w:rPr>
        <w:t>6</w:t>
      </w:r>
      <w:r w:rsidR="002F28AA" w:rsidRPr="009A10D1">
        <w:rPr>
          <w:rFonts w:asciiTheme="majorBidi" w:hAnsiTheme="majorBidi" w:cstheme="majorBidi"/>
          <w:sz w:val="28"/>
          <w:szCs w:val="28"/>
        </w:rPr>
        <w:t>,</w:t>
      </w:r>
      <w:r w:rsidR="002F28AA" w:rsidRPr="009A10D1">
        <w:rPr>
          <w:rFonts w:asciiTheme="majorBidi" w:hAnsiTheme="majorBidi" w:cstheme="majorBidi" w:hint="cs"/>
          <w:sz w:val="28"/>
          <w:szCs w:val="28"/>
          <w:cs/>
        </w:rPr>
        <w:t>555.04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D5506F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5506F" w:rsidRPr="009A10D1">
        <w:rPr>
          <w:rFonts w:asciiTheme="majorBidi" w:hAnsiTheme="majorBidi" w:cstheme="majorBidi"/>
          <w:i/>
          <w:iCs/>
          <w:sz w:val="28"/>
          <w:szCs w:val="28"/>
        </w:rPr>
        <w:t>7,561.10</w:t>
      </w:r>
      <w:r w:rsidR="006C46CC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6C46CC" w:rsidRPr="009A10D1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จากรายได้รวมของกลุ่มบริษัท</w:t>
      </w:r>
    </w:p>
    <w:p w14:paraId="1BA0D6D1" w14:textId="77777777" w:rsidR="00A77F07" w:rsidRPr="009A10D1" w:rsidRDefault="00A77F07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0D38235C" w14:textId="6E27D282" w:rsidR="000A50E0" w:rsidRPr="009A10D1" w:rsidRDefault="000A50E0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53ECBB89" w14:textId="1B96C163" w:rsidR="000A50E0" w:rsidRPr="009A10D1" w:rsidRDefault="000A50E0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C6661C8" w14:textId="5D0F7430" w:rsidR="00E56AB6" w:rsidRPr="009A10D1" w:rsidRDefault="00E56AB6" w:rsidP="00A62759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5D7AF5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CF094E" w:rsidRPr="009A10D1">
        <w:rPr>
          <w:rFonts w:asciiTheme="majorBidi" w:hAnsiTheme="majorBidi" w:cstheme="majorBidi" w:hint="cs"/>
          <w:sz w:val="28"/>
          <w:szCs w:val="28"/>
          <w:cs/>
        </w:rPr>
        <w:t>ธุรกิจผลิต</w:t>
      </w:r>
      <w:r w:rsidR="00EC2348" w:rsidRPr="009A10D1">
        <w:rPr>
          <w:rFonts w:asciiTheme="majorBidi" w:hAnsiTheme="majorBidi" w:cstheme="majorBidi" w:hint="cs"/>
          <w:sz w:val="28"/>
          <w:szCs w:val="28"/>
          <w:cs/>
        </w:rPr>
        <w:t>และจำหน่าย</w:t>
      </w:r>
      <w:r w:rsidR="00CF094E" w:rsidRPr="009A10D1">
        <w:rPr>
          <w:rFonts w:asciiTheme="majorBidi" w:hAnsiTheme="majorBidi" w:cstheme="majorBidi" w:hint="cs"/>
          <w:sz w:val="28"/>
          <w:szCs w:val="28"/>
          <w:cs/>
        </w:rPr>
        <w:t xml:space="preserve">กระแสไฟฟ้า </w:t>
      </w:r>
      <w:r w:rsidR="00A62759" w:rsidRPr="009A10D1">
        <w:rPr>
          <w:rFonts w:asciiTheme="majorBidi" w:hAnsiTheme="majorBidi" w:cstheme="majorBidi" w:hint="cs"/>
          <w:sz w:val="28"/>
          <w:szCs w:val="28"/>
          <w:cs/>
        </w:rPr>
        <w:t xml:space="preserve">และธุรกิจผลิตไฟฟ้าจากพลังงานแสงอาทิตย์ </w:t>
      </w:r>
      <w:r w:rsidRPr="009A10D1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6E2163" w:rsidRPr="009A10D1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5903FF" w:rsidRPr="009A10D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E2163" w:rsidRPr="009A10D1">
        <w:rPr>
          <w:rFonts w:asciiTheme="majorBidi" w:hAnsiTheme="majorBidi" w:cstheme="majorBidi"/>
          <w:sz w:val="28"/>
          <w:szCs w:val="28"/>
          <w:cs/>
        </w:rPr>
        <w:t>บริษัทต้องถือปฏิบัติตาม</w:t>
      </w:r>
    </w:p>
    <w:p w14:paraId="0185A240" w14:textId="7D30A03A" w:rsidR="00E56AB6" w:rsidRPr="009A10D1" w:rsidRDefault="00E56AB6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234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E56AB6" w:rsidRPr="009A10D1" w14:paraId="37762963" w14:textId="77777777" w:rsidTr="000B1665">
        <w:trPr>
          <w:tblHeader/>
        </w:trPr>
        <w:tc>
          <w:tcPr>
            <w:tcW w:w="2340" w:type="dxa"/>
          </w:tcPr>
          <w:p w14:paraId="39A3922A" w14:textId="62BAFEF3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532B194B" w14:textId="64D7A325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6AB6" w:rsidRPr="009A10D1" w14:paraId="5CB584BD" w14:textId="77777777" w:rsidTr="000B1665">
        <w:trPr>
          <w:tblHeader/>
        </w:trPr>
        <w:tc>
          <w:tcPr>
            <w:tcW w:w="2340" w:type="dxa"/>
          </w:tcPr>
          <w:p w14:paraId="4B1E9E52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6" w:type="dxa"/>
            <w:gridSpan w:val="5"/>
          </w:tcPr>
          <w:p w14:paraId="70AC8415" w14:textId="77844CDD" w:rsidR="00E56AB6" w:rsidRPr="009A10D1" w:rsidRDefault="00B17D5A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A476DA"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264" w:type="dxa"/>
          </w:tcPr>
          <w:p w14:paraId="255400BB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22ACDD61" w14:textId="47AF8C57" w:rsidR="00E56AB6" w:rsidRPr="009A10D1" w:rsidRDefault="00A476DA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</w:tr>
      <w:tr w:rsidR="00E56AB6" w:rsidRPr="009A10D1" w14:paraId="51F9CA6B" w14:textId="77777777" w:rsidTr="000B1665">
        <w:trPr>
          <w:tblHeader/>
        </w:trPr>
        <w:tc>
          <w:tcPr>
            <w:tcW w:w="2340" w:type="dxa"/>
          </w:tcPr>
          <w:p w14:paraId="65F44085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</w:p>
          <w:p w14:paraId="3AB230D6" w14:textId="1D4E555B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6" w:type="dxa"/>
            <w:vAlign w:val="bottom"/>
          </w:tcPr>
          <w:p w14:paraId="610843FA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1524BD8B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D882A4E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vAlign w:val="bottom"/>
          </w:tcPr>
          <w:p w14:paraId="2BCBBDA4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237051C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BD66B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4DED9924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F18E4DA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91052D0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245EAAD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9A10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3F48C504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BAFFF2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6AB6" w:rsidRPr="009A10D1" w14:paraId="232C31AE" w14:textId="77777777" w:rsidTr="000B1665">
        <w:trPr>
          <w:tblHeader/>
        </w:trPr>
        <w:tc>
          <w:tcPr>
            <w:tcW w:w="2340" w:type="dxa"/>
          </w:tcPr>
          <w:p w14:paraId="76D74D19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3CB5BD4E" w14:textId="77777777" w:rsidR="00E56AB6" w:rsidRPr="009A10D1" w:rsidRDefault="00E56AB6" w:rsidP="00E859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F28AA" w:rsidRPr="009A10D1" w14:paraId="0B5F1D57" w14:textId="77777777" w:rsidTr="000B1665">
        <w:tc>
          <w:tcPr>
            <w:tcW w:w="2340" w:type="dxa"/>
          </w:tcPr>
          <w:p w14:paraId="717A999A" w14:textId="77777777" w:rsidR="002F28AA" w:rsidRPr="009A10D1" w:rsidRDefault="002F28AA" w:rsidP="002F28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886" w:type="dxa"/>
          </w:tcPr>
          <w:p w14:paraId="0763AE65" w14:textId="782B3635" w:rsidR="002F28AA" w:rsidRPr="009A10D1" w:rsidRDefault="002F28AA" w:rsidP="00273F52">
            <w:pPr>
              <w:tabs>
                <w:tab w:val="decimal" w:pos="516"/>
              </w:tabs>
              <w:spacing w:line="240" w:lineRule="auto"/>
              <w:ind w:right="-10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16261F80" w14:textId="77777777" w:rsidR="002F28AA" w:rsidRPr="009A10D1" w:rsidRDefault="002F28AA" w:rsidP="002F28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F933DED" w14:textId="39CD9FA4" w:rsidR="002F28AA" w:rsidRPr="009A10D1" w:rsidRDefault="002F28AA" w:rsidP="002F28A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250.90</w:t>
            </w:r>
          </w:p>
        </w:tc>
        <w:tc>
          <w:tcPr>
            <w:tcW w:w="264" w:type="dxa"/>
          </w:tcPr>
          <w:p w14:paraId="5EBB916D" w14:textId="77777777" w:rsidR="002F28AA" w:rsidRPr="009A10D1" w:rsidRDefault="002F28AA" w:rsidP="002F28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CC6E4C1" w14:textId="790C5A4F" w:rsidR="002F28AA" w:rsidRPr="009A10D1" w:rsidRDefault="002F28AA" w:rsidP="002F28A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250.90</w:t>
            </w:r>
          </w:p>
        </w:tc>
        <w:tc>
          <w:tcPr>
            <w:tcW w:w="264" w:type="dxa"/>
          </w:tcPr>
          <w:p w14:paraId="55429801" w14:textId="77777777" w:rsidR="002F28AA" w:rsidRPr="009A10D1" w:rsidRDefault="002F28AA" w:rsidP="002F28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6CE3AAC" w14:textId="623D4F43" w:rsidR="002F28AA" w:rsidRPr="009A10D1" w:rsidRDefault="002F28AA" w:rsidP="00273F52">
            <w:pPr>
              <w:tabs>
                <w:tab w:val="decimal" w:pos="588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0ADD04B" w14:textId="77777777" w:rsidR="002F28AA" w:rsidRPr="009A10D1" w:rsidRDefault="002F28AA" w:rsidP="002F28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71CB82C" w14:textId="506B58E6" w:rsidR="002F28AA" w:rsidRPr="009A10D1" w:rsidRDefault="002F28AA" w:rsidP="002F28A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273</w:t>
            </w: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76</w:t>
            </w:r>
          </w:p>
        </w:tc>
        <w:tc>
          <w:tcPr>
            <w:tcW w:w="264" w:type="dxa"/>
          </w:tcPr>
          <w:p w14:paraId="73D22B2D" w14:textId="77777777" w:rsidR="002F28AA" w:rsidRPr="009A10D1" w:rsidRDefault="002F28AA" w:rsidP="002F28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0CF4A37" w14:textId="0E5E902F" w:rsidR="002F28AA" w:rsidRPr="009A10D1" w:rsidRDefault="002F28AA" w:rsidP="002F28A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27</w:t>
            </w:r>
            <w:r w:rsidRPr="009A10D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GB"/>
              </w:rPr>
              <w:t>76</w:t>
            </w:r>
          </w:p>
        </w:tc>
      </w:tr>
      <w:tr w:rsidR="00A476DA" w:rsidRPr="009A10D1" w14:paraId="5597B742" w14:textId="77777777" w:rsidTr="000B1665">
        <w:tc>
          <w:tcPr>
            <w:tcW w:w="2340" w:type="dxa"/>
          </w:tcPr>
          <w:p w14:paraId="5AF541A9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886" w:type="dxa"/>
          </w:tcPr>
          <w:p w14:paraId="0DE4CCEF" w14:textId="578FBE80" w:rsidR="00A476DA" w:rsidRPr="009A10D1" w:rsidRDefault="00977C56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</w:t>
            </w:r>
            <w:r w:rsidR="002F28AA"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  <w:r w:rsidR="00413CB8"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E1292F" w:rsidRPr="009A10D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.64</w:t>
            </w:r>
          </w:p>
        </w:tc>
        <w:tc>
          <w:tcPr>
            <w:tcW w:w="264" w:type="dxa"/>
          </w:tcPr>
          <w:p w14:paraId="1D96ACD1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870860C" w14:textId="2AF6C263" w:rsidR="00A476DA" w:rsidRPr="009A10D1" w:rsidRDefault="00977C56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F28AA"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13CB8"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  <w:r w:rsidR="00C33977" w:rsidRPr="009A10D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.90</w:t>
            </w:r>
          </w:p>
        </w:tc>
        <w:tc>
          <w:tcPr>
            <w:tcW w:w="264" w:type="dxa"/>
          </w:tcPr>
          <w:p w14:paraId="4FD35612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999D6F6" w14:textId="4D7F0C4A" w:rsidR="00A476DA" w:rsidRPr="009A10D1" w:rsidRDefault="002F28A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15,3</w:t>
            </w:r>
            <w:r w:rsidR="00C33977" w:rsidRPr="009A10D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  <w:r w:rsidR="00E1292F" w:rsidRPr="009A10D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8.54</w:t>
            </w:r>
          </w:p>
        </w:tc>
        <w:tc>
          <w:tcPr>
            <w:tcW w:w="264" w:type="dxa"/>
          </w:tcPr>
          <w:p w14:paraId="1DD8A730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B928DD1" w14:textId="6A24D0F8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10,088.53</w:t>
            </w:r>
          </w:p>
        </w:tc>
        <w:tc>
          <w:tcPr>
            <w:tcW w:w="264" w:type="dxa"/>
          </w:tcPr>
          <w:p w14:paraId="6057594D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09B8AA" w14:textId="1DEEA1DE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180</w:t>
            </w: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29</w:t>
            </w:r>
          </w:p>
        </w:tc>
        <w:tc>
          <w:tcPr>
            <w:tcW w:w="264" w:type="dxa"/>
          </w:tcPr>
          <w:p w14:paraId="19FE157F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38B6468" w14:textId="1D8B533C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16,268.82</w:t>
            </w:r>
          </w:p>
        </w:tc>
      </w:tr>
      <w:tr w:rsidR="00A476DA" w:rsidRPr="009A10D1" w14:paraId="2BEAFDA0" w14:textId="77777777" w:rsidTr="000B1665">
        <w:tc>
          <w:tcPr>
            <w:tcW w:w="2340" w:type="dxa"/>
          </w:tcPr>
          <w:p w14:paraId="579C3E8C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20186E55" w14:textId="4796E975" w:rsidR="00A476DA" w:rsidRPr="009A10D1" w:rsidRDefault="00977C56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,7</w:t>
            </w:r>
            <w:r w:rsidR="00413CB8"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77</w:t>
            </w:r>
            <w:r w:rsidR="00E1292F" w:rsidRPr="009A10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.64</w:t>
            </w:r>
          </w:p>
        </w:tc>
        <w:tc>
          <w:tcPr>
            <w:tcW w:w="264" w:type="dxa"/>
          </w:tcPr>
          <w:p w14:paraId="644D74D0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A8749C6" w14:textId="34D8CE60" w:rsidR="00A476DA" w:rsidRPr="009A10D1" w:rsidRDefault="00977C56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="002F28AA"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="00413CB8"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</w:t>
            </w:r>
            <w:r w:rsidR="00C33977" w:rsidRPr="009A10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.8</w:t>
            </w:r>
            <w:r w:rsidR="008164D1" w:rsidRPr="009A10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64" w:type="dxa"/>
          </w:tcPr>
          <w:p w14:paraId="0325EE3A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130CA82" w14:textId="3DB8276F" w:rsidR="00A476DA" w:rsidRPr="009A10D1" w:rsidRDefault="002F28A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15,</w:t>
            </w:r>
            <w:r w:rsidR="00C33977" w:rsidRPr="009A10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6</w:t>
            </w:r>
            <w:r w:rsidR="00E1292F" w:rsidRPr="009A10D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29.44</w:t>
            </w:r>
          </w:p>
        </w:tc>
        <w:tc>
          <w:tcPr>
            <w:tcW w:w="264" w:type="dxa"/>
          </w:tcPr>
          <w:p w14:paraId="27D5DA36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2211332" w14:textId="2728D8C0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10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088.53</w:t>
            </w:r>
          </w:p>
        </w:tc>
        <w:tc>
          <w:tcPr>
            <w:tcW w:w="264" w:type="dxa"/>
          </w:tcPr>
          <w:p w14:paraId="59EA4D3D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A20277" w14:textId="3004EB7A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454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264" w:type="dxa"/>
          </w:tcPr>
          <w:p w14:paraId="3E4558E3" w14:textId="77777777" w:rsidR="00A476DA" w:rsidRPr="009A10D1" w:rsidRDefault="00A476DA" w:rsidP="00A476D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56FC526" w14:textId="3B96986D" w:rsidR="00A476DA" w:rsidRPr="009A10D1" w:rsidRDefault="00A476DA" w:rsidP="00A476D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16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>542.58</w:t>
            </w:r>
          </w:p>
        </w:tc>
      </w:tr>
    </w:tbl>
    <w:p w14:paraId="778D7EB8" w14:textId="77777777" w:rsidR="00E56AB6" w:rsidRPr="009A10D1" w:rsidRDefault="00E56AB6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1A09CD4" w14:textId="77777777" w:rsidR="001113A1" w:rsidRPr="009A10D1" w:rsidRDefault="001113A1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ยอดคงเหลือของสัญญา</w:t>
      </w:r>
    </w:p>
    <w:p w14:paraId="09AD1F06" w14:textId="38386C04" w:rsidR="001113A1" w:rsidRPr="009A10D1" w:rsidRDefault="001113A1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990"/>
        <w:gridCol w:w="270"/>
        <w:gridCol w:w="1080"/>
        <w:gridCol w:w="360"/>
        <w:gridCol w:w="1080"/>
      </w:tblGrid>
      <w:tr w:rsidR="00F24D00" w:rsidRPr="009A10D1" w14:paraId="423330AA" w14:textId="77777777" w:rsidTr="006070CF">
        <w:tc>
          <w:tcPr>
            <w:tcW w:w="5400" w:type="dxa"/>
          </w:tcPr>
          <w:p w14:paraId="0E1862F4" w14:textId="77777777" w:rsidR="00F24D00" w:rsidRPr="009A10D1" w:rsidRDefault="00F24D00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050F3F56" w14:textId="5E993CC9" w:rsidR="00F24D00" w:rsidRPr="009A10D1" w:rsidRDefault="00F24D00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5898D473" w14:textId="4C1DBF09" w:rsidR="00F24D00" w:rsidRPr="009A10D1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520" w:type="dxa"/>
            <w:gridSpan w:val="3"/>
            <w:hideMark/>
          </w:tcPr>
          <w:p w14:paraId="7A1B2740" w14:textId="69ACC4A0" w:rsidR="00F24D00" w:rsidRPr="009A10D1" w:rsidRDefault="00F24D00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F24D00" w:rsidRPr="009A10D1" w14:paraId="7E957C66" w14:textId="77777777" w:rsidTr="00127647">
        <w:trPr>
          <w:trHeight w:val="103"/>
        </w:trPr>
        <w:tc>
          <w:tcPr>
            <w:tcW w:w="5400" w:type="dxa"/>
            <w:shd w:val="clear" w:color="auto" w:fill="auto"/>
          </w:tcPr>
          <w:p w14:paraId="40DEC7B8" w14:textId="4BFAA7C8" w:rsidR="00F24D00" w:rsidRPr="009A10D1" w:rsidRDefault="00F24D0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71621AB" w14:textId="48A3E715" w:rsidR="00F24D00" w:rsidRPr="009A10D1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DA0AF24" w14:textId="5D711A98" w:rsidR="00F24D00" w:rsidRPr="009A10D1" w:rsidRDefault="00F24D00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80" w:type="dxa"/>
            <w:hideMark/>
          </w:tcPr>
          <w:p w14:paraId="586BD4FD" w14:textId="700F78F7" w:rsidR="00F24D00" w:rsidRPr="009A10D1" w:rsidRDefault="00B17D5A" w:rsidP="00E859C8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</w:t>
            </w:r>
            <w:r w:rsidR="00A476DA"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7</w:t>
            </w:r>
          </w:p>
        </w:tc>
        <w:tc>
          <w:tcPr>
            <w:tcW w:w="360" w:type="dxa"/>
          </w:tcPr>
          <w:p w14:paraId="3BD6D0BE" w14:textId="77777777" w:rsidR="00F24D00" w:rsidRPr="009A10D1" w:rsidRDefault="00F24D00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B12D2E7" w14:textId="56408BF4" w:rsidR="00F24D00" w:rsidRPr="009A10D1" w:rsidRDefault="00B17D5A" w:rsidP="00E859C8">
            <w:pPr>
              <w:pStyle w:val="acctmergecolhdg"/>
              <w:spacing w:line="240" w:lineRule="atLeast"/>
              <w:ind w:left="-84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</w:t>
            </w:r>
            <w:r w:rsidR="00A476DA"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6</w:t>
            </w:r>
          </w:p>
        </w:tc>
      </w:tr>
      <w:tr w:rsidR="001655B4" w:rsidRPr="009A10D1" w14:paraId="3EAD7E87" w14:textId="77777777" w:rsidTr="006070CF">
        <w:tc>
          <w:tcPr>
            <w:tcW w:w="5400" w:type="dxa"/>
          </w:tcPr>
          <w:p w14:paraId="47D248F8" w14:textId="0B4EA4DE" w:rsidR="001655B4" w:rsidRPr="009A10D1" w:rsidRDefault="001655B4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447B17E" w14:textId="77777777" w:rsidR="001655B4" w:rsidRPr="009A10D1" w:rsidRDefault="001655B4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9462BEE" w14:textId="3070039F" w:rsidR="001655B4" w:rsidRPr="009A10D1" w:rsidRDefault="001655B4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491320DD" w14:textId="7834B19D" w:rsidR="001655B4" w:rsidRPr="009A10D1" w:rsidRDefault="001655B4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A476DA" w:rsidRPr="009A10D1" w14:paraId="708F9756" w14:textId="77777777" w:rsidTr="00127647">
        <w:trPr>
          <w:cantSplit/>
        </w:trPr>
        <w:tc>
          <w:tcPr>
            <w:tcW w:w="5400" w:type="dxa"/>
            <w:shd w:val="clear" w:color="auto" w:fill="auto"/>
          </w:tcPr>
          <w:p w14:paraId="20DBCF45" w14:textId="7A03242D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สัญญาให้บริการ</w:t>
            </w:r>
          </w:p>
        </w:tc>
        <w:tc>
          <w:tcPr>
            <w:tcW w:w="990" w:type="dxa"/>
          </w:tcPr>
          <w:p w14:paraId="15D53C1E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BAB55D2" w14:textId="2675F218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7082544" w14:textId="3838FB03" w:rsidR="00A476DA" w:rsidRPr="009A10D1" w:rsidRDefault="00F01F9B" w:rsidP="00A476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</w:t>
            </w:r>
            <w:r w:rsidR="00241AB4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41AB4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360" w:type="dxa"/>
          </w:tcPr>
          <w:p w14:paraId="3E8A8296" w14:textId="77777777" w:rsidR="00A476DA" w:rsidRPr="009A10D1" w:rsidRDefault="00A476DA" w:rsidP="00A476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2C08902" w14:textId="0929D08A" w:rsidR="00A476DA" w:rsidRPr="009A10D1" w:rsidRDefault="00A476DA" w:rsidP="00D5506F">
            <w:pPr>
              <w:tabs>
                <w:tab w:val="decimal" w:pos="4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2,066.64</w:t>
            </w:r>
          </w:p>
        </w:tc>
      </w:tr>
      <w:tr w:rsidR="00A476DA" w:rsidRPr="009A10D1" w14:paraId="34447740" w14:textId="77777777" w:rsidTr="00127647">
        <w:trPr>
          <w:cantSplit/>
        </w:trPr>
        <w:tc>
          <w:tcPr>
            <w:tcW w:w="5400" w:type="dxa"/>
            <w:shd w:val="clear" w:color="auto" w:fill="auto"/>
          </w:tcPr>
          <w:p w14:paraId="077F5B7F" w14:textId="21AFB23B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ค่าเผื่อ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BE5BA81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730B682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69CA7" w14:textId="197E3D0C" w:rsidR="00A476DA" w:rsidRPr="009A10D1" w:rsidRDefault="00F01F9B" w:rsidP="00A476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CA288F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1E447D39" w14:textId="77777777" w:rsidR="00A476DA" w:rsidRPr="009A10D1" w:rsidRDefault="00A476DA" w:rsidP="00A476DA">
            <w:pPr>
              <w:pStyle w:val="acctfourfigures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84C348" w14:textId="2CC3ABB0" w:rsidR="00A476DA" w:rsidRPr="009A10D1" w:rsidRDefault="00A476DA" w:rsidP="00D550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476DA" w:rsidRPr="009A10D1" w14:paraId="488AB912" w14:textId="77777777" w:rsidTr="00127647">
        <w:trPr>
          <w:cantSplit/>
        </w:trPr>
        <w:tc>
          <w:tcPr>
            <w:tcW w:w="5400" w:type="dxa"/>
            <w:shd w:val="clear" w:color="auto" w:fill="auto"/>
          </w:tcPr>
          <w:p w14:paraId="7B4BF07D" w14:textId="75B79EB4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990" w:type="dxa"/>
          </w:tcPr>
          <w:p w14:paraId="2B55E1B9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8C148DB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14BA72" w14:textId="263ACC5C" w:rsidR="00A476DA" w:rsidRPr="009A10D1" w:rsidRDefault="00F01F9B" w:rsidP="00A476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,43</w:t>
            </w:r>
            <w:r w:rsidR="00241AB4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241AB4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360" w:type="dxa"/>
          </w:tcPr>
          <w:p w14:paraId="18418CCB" w14:textId="77777777" w:rsidR="00A476DA" w:rsidRPr="009A10D1" w:rsidRDefault="00A476DA" w:rsidP="00A476D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C3185F" w14:textId="78CC7277" w:rsidR="00A476DA" w:rsidRPr="009A10D1" w:rsidRDefault="00A476DA" w:rsidP="00D5506F">
            <w:pPr>
              <w:tabs>
                <w:tab w:val="decimal" w:pos="4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2,060.70</w:t>
            </w:r>
          </w:p>
        </w:tc>
      </w:tr>
      <w:tr w:rsidR="00A476DA" w:rsidRPr="009A10D1" w14:paraId="5A33D926" w14:textId="77777777" w:rsidTr="00127647">
        <w:trPr>
          <w:cantSplit/>
        </w:trPr>
        <w:tc>
          <w:tcPr>
            <w:tcW w:w="5400" w:type="dxa"/>
            <w:shd w:val="clear" w:color="auto" w:fill="auto"/>
          </w:tcPr>
          <w:p w14:paraId="57D064EB" w14:textId="77777777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90" w:type="dxa"/>
          </w:tcPr>
          <w:p w14:paraId="70BC649C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66C9B54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F8F934D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1212A3C7" w14:textId="77777777" w:rsidR="00A476DA" w:rsidRPr="009A10D1" w:rsidRDefault="00A476DA" w:rsidP="00A476D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021C29C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476DA" w:rsidRPr="009A10D1" w14:paraId="04923A83" w14:textId="77777777" w:rsidTr="00127647">
        <w:trPr>
          <w:cantSplit/>
        </w:trPr>
        <w:tc>
          <w:tcPr>
            <w:tcW w:w="5400" w:type="dxa"/>
          </w:tcPr>
          <w:p w14:paraId="4758A83C" w14:textId="77777777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2F3AE4E2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16B78D7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3076F34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F41DFFB" w14:textId="77777777" w:rsidR="00A476DA" w:rsidRPr="009A10D1" w:rsidRDefault="00A476DA" w:rsidP="00A476D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D3A671B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476DA" w:rsidRPr="009A10D1" w14:paraId="454DDCD3" w14:textId="77777777" w:rsidTr="00E65CF0">
        <w:trPr>
          <w:cantSplit/>
        </w:trPr>
        <w:tc>
          <w:tcPr>
            <w:tcW w:w="5400" w:type="dxa"/>
          </w:tcPr>
          <w:p w14:paraId="1B04C919" w14:textId="28FC6424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21A3759D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6E3BDFD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50ED93D9" w14:textId="380C7966" w:rsidR="00A476DA" w:rsidRPr="009A10D1" w:rsidRDefault="00A476DA" w:rsidP="00A476DA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A476DA" w:rsidRPr="009A10D1" w14:paraId="1331C6F5" w14:textId="77777777" w:rsidTr="00127647">
        <w:trPr>
          <w:cantSplit/>
        </w:trPr>
        <w:tc>
          <w:tcPr>
            <w:tcW w:w="5400" w:type="dxa"/>
          </w:tcPr>
          <w:p w14:paraId="7950180D" w14:textId="77777777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10B7B113" w14:textId="0E868A25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210E42A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D0E1D4A" w14:textId="4975FCD5" w:rsidR="00A476DA" w:rsidRPr="009A10D1" w:rsidRDefault="00A476DA" w:rsidP="00A476DA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2567</w:t>
            </w:r>
          </w:p>
        </w:tc>
        <w:tc>
          <w:tcPr>
            <w:tcW w:w="360" w:type="dxa"/>
          </w:tcPr>
          <w:p w14:paraId="71866770" w14:textId="77777777" w:rsidR="00A476DA" w:rsidRPr="009A10D1" w:rsidRDefault="00A476DA" w:rsidP="00A476DA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4C3B1F6F" w14:textId="6BF7CF6C" w:rsidR="00A476DA" w:rsidRPr="009A10D1" w:rsidRDefault="00A476DA" w:rsidP="00A476DA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2566</w:t>
            </w:r>
          </w:p>
        </w:tc>
      </w:tr>
      <w:tr w:rsidR="00A476DA" w:rsidRPr="009A10D1" w14:paraId="62ECA181" w14:textId="77777777" w:rsidTr="00625D5C">
        <w:trPr>
          <w:cantSplit/>
        </w:trPr>
        <w:tc>
          <w:tcPr>
            <w:tcW w:w="5400" w:type="dxa"/>
          </w:tcPr>
          <w:p w14:paraId="2E52618A" w14:textId="77777777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</w:tcPr>
          <w:p w14:paraId="2974B816" w14:textId="78015FE9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DC6EC5F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737B7962" w14:textId="68F4B2AB" w:rsidR="00A476DA" w:rsidRPr="009A10D1" w:rsidRDefault="00A476DA" w:rsidP="00A476DA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A476DA" w:rsidRPr="009A10D1" w14:paraId="6A9BC5FB" w14:textId="77777777" w:rsidTr="00127647">
        <w:trPr>
          <w:cantSplit/>
        </w:trPr>
        <w:tc>
          <w:tcPr>
            <w:tcW w:w="5400" w:type="dxa"/>
          </w:tcPr>
          <w:p w14:paraId="27547A2A" w14:textId="77777777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</w:p>
          <w:p w14:paraId="1DFD0DD6" w14:textId="420106E2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592F7C12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089A52" w14:textId="0C8B5B05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514EB85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7E9C1BD6" w14:textId="77777777" w:rsidR="00A476DA" w:rsidRPr="009A10D1" w:rsidRDefault="00A476DA" w:rsidP="00A476D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E4EEBB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left" w:pos="662"/>
                <w:tab w:val="decimal" w:pos="730"/>
              </w:tabs>
              <w:spacing w:line="240" w:lineRule="atLeast"/>
              <w:ind w:left="90"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476DA" w:rsidRPr="009A10D1" w14:paraId="09BCC717" w14:textId="77777777" w:rsidTr="00127647">
        <w:trPr>
          <w:cantSplit/>
        </w:trPr>
        <w:tc>
          <w:tcPr>
            <w:tcW w:w="5400" w:type="dxa"/>
          </w:tcPr>
          <w:p w14:paraId="10BA3C99" w14:textId="1EF8E5AE" w:rsidR="00A476DA" w:rsidRPr="009A10D1" w:rsidRDefault="00A476DA" w:rsidP="00A476DA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ได้มาจากการซื้อธุรกิจ</w:t>
            </w:r>
          </w:p>
        </w:tc>
        <w:tc>
          <w:tcPr>
            <w:tcW w:w="990" w:type="dxa"/>
          </w:tcPr>
          <w:p w14:paraId="53B36F4E" w14:textId="5A6E56F3" w:rsidR="00A476DA" w:rsidRPr="009A10D1" w:rsidRDefault="00A476DA" w:rsidP="00A476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5C1E63E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AAAA960" w14:textId="221BD8E5" w:rsidR="00A476DA" w:rsidRPr="009A10D1" w:rsidRDefault="002F28AA" w:rsidP="00F86D4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20307AFA" w14:textId="77777777" w:rsidR="00A476DA" w:rsidRPr="009A10D1" w:rsidRDefault="00A476DA" w:rsidP="00A476DA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EA9E03" w14:textId="438E465E" w:rsidR="00A476DA" w:rsidRPr="009A10D1" w:rsidRDefault="00A476DA" w:rsidP="00A476D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</w:tr>
    </w:tbl>
    <w:p w14:paraId="0E722E72" w14:textId="77777777" w:rsidR="00522EBD" w:rsidRPr="009A10D1" w:rsidRDefault="00522EBD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EBC8F17" w14:textId="6556739C" w:rsidR="003A3B02" w:rsidRPr="009A10D1" w:rsidRDefault="003A3B02" w:rsidP="003A3B02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D5506F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กลุ่มบริษัทมีสินทรัพย์ที่เกิดจากสัญญา</w:t>
      </w:r>
      <w:r w:rsidR="00EC3A55" w:rsidRPr="009A10D1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F60DE7" w:rsidRPr="009A10D1">
        <w:rPr>
          <w:rFonts w:asciiTheme="majorBidi" w:hAnsiTheme="majorBidi" w:cstheme="majorBidi"/>
          <w:sz w:val="28"/>
          <w:szCs w:val="28"/>
        </w:rPr>
        <w:t>250.</w:t>
      </w:r>
      <w:r w:rsidR="00F86D46" w:rsidRPr="009A10D1">
        <w:rPr>
          <w:rFonts w:asciiTheme="majorBidi" w:hAnsiTheme="majorBidi" w:cstheme="majorBidi" w:hint="cs"/>
          <w:sz w:val="28"/>
          <w:szCs w:val="28"/>
          <w:cs/>
        </w:rPr>
        <w:t>3</w:t>
      </w:r>
      <w:r w:rsidR="00F60DE7" w:rsidRPr="009A10D1">
        <w:rPr>
          <w:rFonts w:asciiTheme="majorBidi" w:hAnsiTheme="majorBidi" w:cstheme="majorBidi"/>
          <w:sz w:val="28"/>
          <w:szCs w:val="28"/>
        </w:rPr>
        <w:t>1</w:t>
      </w:r>
      <w:r w:rsidR="00EC3A55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EC3A55" w:rsidRPr="009A10D1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EC3A55" w:rsidRPr="009A10D1">
        <w:rPr>
          <w:rFonts w:asciiTheme="majorBidi" w:hAnsiTheme="majorBidi" w:cstheme="majorBidi" w:hint="cs"/>
          <w:sz w:val="28"/>
          <w:szCs w:val="28"/>
          <w:cs/>
        </w:rPr>
        <w:t xml:space="preserve">มีกำหนดเรียกเก็บเงินจากลูกค้าเกินกว่า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EC3A55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EC3A55" w:rsidRPr="009A10D1">
        <w:rPr>
          <w:rFonts w:asciiTheme="majorBidi" w:hAnsiTheme="majorBidi" w:cstheme="majorBidi" w:hint="cs"/>
          <w:sz w:val="28"/>
          <w:szCs w:val="28"/>
          <w:cs/>
        </w:rPr>
        <w:t>เดือนนับจากวันที่รายงาน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D5506F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5506F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135.83 </w:t>
      </w:r>
      <w:r w:rsidR="00D5506F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8D248D5" w14:textId="77777777" w:rsidR="008E1030" w:rsidRPr="009A10D1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270"/>
        <w:gridCol w:w="1170"/>
        <w:gridCol w:w="270"/>
        <w:gridCol w:w="1080"/>
      </w:tblGrid>
      <w:tr w:rsidR="00D36ABE" w:rsidRPr="009A10D1" w14:paraId="6519F1D3" w14:textId="77777777" w:rsidTr="000B1665">
        <w:trPr>
          <w:tblHeader/>
        </w:trPr>
        <w:tc>
          <w:tcPr>
            <w:tcW w:w="5220" w:type="dxa"/>
          </w:tcPr>
          <w:p w14:paraId="5341C954" w14:textId="70675FE9" w:rsidR="00D36ABE" w:rsidRPr="009A10D1" w:rsidRDefault="00D36ABE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9A10D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</w:t>
            </w: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ที่เกิดจากสัญญา</w:t>
            </w:r>
          </w:p>
        </w:tc>
        <w:tc>
          <w:tcPr>
            <w:tcW w:w="1170" w:type="dxa"/>
          </w:tcPr>
          <w:p w14:paraId="1DD576A1" w14:textId="25008C00" w:rsidR="00D36ABE" w:rsidRPr="009A10D1" w:rsidRDefault="00D36ABE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2134D389" w14:textId="77777777" w:rsidR="00D36ABE" w:rsidRPr="009A10D1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520" w:type="dxa"/>
            <w:gridSpan w:val="3"/>
            <w:hideMark/>
          </w:tcPr>
          <w:p w14:paraId="02A3E878" w14:textId="77777777" w:rsidR="00D36ABE" w:rsidRPr="009A10D1" w:rsidRDefault="00D36ABE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D36ABE" w:rsidRPr="009A10D1" w14:paraId="62F543BE" w14:textId="77777777" w:rsidTr="000B1665">
        <w:trPr>
          <w:trHeight w:val="103"/>
          <w:tblHeader/>
        </w:trPr>
        <w:tc>
          <w:tcPr>
            <w:tcW w:w="5220" w:type="dxa"/>
            <w:shd w:val="clear" w:color="auto" w:fill="auto"/>
          </w:tcPr>
          <w:p w14:paraId="2F5F0844" w14:textId="77777777" w:rsidR="00D36ABE" w:rsidRPr="009A10D1" w:rsidRDefault="00D36ABE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BCCF6A9" w14:textId="77777777" w:rsidR="00D36ABE" w:rsidRPr="009A10D1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11FA90E" w14:textId="77777777" w:rsidR="00D36ABE" w:rsidRPr="009A10D1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26A55B13" w14:textId="405FF586" w:rsidR="00D36ABE" w:rsidRPr="009A10D1" w:rsidRDefault="00B17D5A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</w:t>
            </w:r>
            <w:r w:rsidR="00A476DA"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7</w:t>
            </w:r>
          </w:p>
        </w:tc>
        <w:tc>
          <w:tcPr>
            <w:tcW w:w="270" w:type="dxa"/>
          </w:tcPr>
          <w:p w14:paraId="30A3AB57" w14:textId="77777777" w:rsidR="00D36ABE" w:rsidRPr="009A10D1" w:rsidRDefault="00D36ABE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1F0EE5E" w14:textId="758A71B7" w:rsidR="00D36ABE" w:rsidRPr="009A10D1" w:rsidRDefault="00A476DA" w:rsidP="00E859C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  <w:t>2566</w:t>
            </w:r>
          </w:p>
        </w:tc>
      </w:tr>
      <w:tr w:rsidR="00D36ABE" w:rsidRPr="009A10D1" w14:paraId="01D9BBFD" w14:textId="77777777" w:rsidTr="000B1665">
        <w:trPr>
          <w:tblHeader/>
        </w:trPr>
        <w:tc>
          <w:tcPr>
            <w:tcW w:w="5220" w:type="dxa"/>
          </w:tcPr>
          <w:p w14:paraId="7634C7AE" w14:textId="77777777" w:rsidR="00D36ABE" w:rsidRPr="009A10D1" w:rsidRDefault="00D36ABE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1DD617C" w14:textId="77777777" w:rsidR="00D36ABE" w:rsidRPr="009A10D1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4F1B4E2" w14:textId="77777777" w:rsidR="00D36ABE" w:rsidRPr="009A10D1" w:rsidRDefault="00D36ABE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47B4E59E" w14:textId="77777777" w:rsidR="00D36ABE" w:rsidRPr="009A10D1" w:rsidRDefault="00D36ABE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A476DA" w:rsidRPr="009A10D1" w14:paraId="301929D9" w14:textId="77777777" w:rsidTr="008E1030">
        <w:trPr>
          <w:cantSplit/>
        </w:trPr>
        <w:tc>
          <w:tcPr>
            <w:tcW w:w="5220" w:type="dxa"/>
            <w:shd w:val="clear" w:color="auto" w:fill="auto"/>
          </w:tcPr>
          <w:p w14:paraId="190D875E" w14:textId="218D27C0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370EEC4E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28C3DEF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930CC3E" w14:textId="7617E15E" w:rsidR="00A476DA" w:rsidRPr="009A10D1" w:rsidRDefault="00F60DE7" w:rsidP="00A476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200.94</w:t>
            </w:r>
          </w:p>
        </w:tc>
        <w:tc>
          <w:tcPr>
            <w:tcW w:w="270" w:type="dxa"/>
          </w:tcPr>
          <w:p w14:paraId="10185F3C" w14:textId="77777777" w:rsidR="00A476DA" w:rsidRPr="009A10D1" w:rsidRDefault="00A476DA" w:rsidP="00A476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20A4C2E" w14:textId="1AC8B6AC" w:rsidR="00A476DA" w:rsidRPr="009A10D1" w:rsidRDefault="00A476DA" w:rsidP="00A476D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</w:tr>
      <w:tr w:rsidR="00A476DA" w:rsidRPr="009A10D1" w14:paraId="222445DC" w14:textId="77777777" w:rsidTr="005A1E89">
        <w:trPr>
          <w:cantSplit/>
        </w:trPr>
        <w:tc>
          <w:tcPr>
            <w:tcW w:w="5220" w:type="dxa"/>
            <w:shd w:val="clear" w:color="auto" w:fill="auto"/>
          </w:tcPr>
          <w:p w14:paraId="30F3F7C0" w14:textId="73200185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เงินมัดจำรับค่าสินค้า</w:t>
            </w:r>
          </w:p>
        </w:tc>
        <w:tc>
          <w:tcPr>
            <w:tcW w:w="1170" w:type="dxa"/>
          </w:tcPr>
          <w:p w14:paraId="1A744C21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A995D7C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A45388" w14:textId="0648CC0A" w:rsidR="00A476DA" w:rsidRPr="009A10D1" w:rsidRDefault="00E314EB" w:rsidP="00A476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60DE7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F60DE7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325816B" w14:textId="77777777" w:rsidR="00A476DA" w:rsidRPr="009A10D1" w:rsidRDefault="00A476DA" w:rsidP="00A476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E2A6C2" w14:textId="323B3A52" w:rsidR="00A476DA" w:rsidRPr="009A10D1" w:rsidRDefault="00A476DA" w:rsidP="00A476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</w:tr>
      <w:tr w:rsidR="00A476DA" w:rsidRPr="009A10D1" w14:paraId="02BB897D" w14:textId="77777777" w:rsidTr="005A1E89">
        <w:trPr>
          <w:cantSplit/>
        </w:trPr>
        <w:tc>
          <w:tcPr>
            <w:tcW w:w="5220" w:type="dxa"/>
            <w:shd w:val="clear" w:color="auto" w:fill="auto"/>
          </w:tcPr>
          <w:p w14:paraId="76719DCC" w14:textId="2ADA6CDE" w:rsidR="00A476DA" w:rsidRPr="009A10D1" w:rsidRDefault="00A476DA" w:rsidP="00A476DA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70" w:type="dxa"/>
          </w:tcPr>
          <w:p w14:paraId="7FBFA1C1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5AD52AF" w14:textId="77777777" w:rsidR="00A476DA" w:rsidRPr="009A10D1" w:rsidRDefault="00A476DA" w:rsidP="00A476DA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4A013B" w14:textId="0C54C615" w:rsidR="00A476DA" w:rsidRPr="009A10D1" w:rsidRDefault="00E314EB" w:rsidP="00A476D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60DE7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F60DE7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531DFF70" w14:textId="77777777" w:rsidR="00A476DA" w:rsidRPr="009A10D1" w:rsidRDefault="00A476DA" w:rsidP="00A476D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DD3EB5" w14:textId="1B0DFE3A" w:rsidR="00A476DA" w:rsidRPr="009A10D1" w:rsidRDefault="00A476DA" w:rsidP="00A476D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</w:t>
            </w:r>
          </w:p>
        </w:tc>
      </w:tr>
    </w:tbl>
    <w:p w14:paraId="433F5D06" w14:textId="77777777" w:rsidR="008E1030" w:rsidRPr="009A10D1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78E3EAE9" w14:textId="5ED800FA" w:rsidR="007848EE" w:rsidRPr="009A10D1" w:rsidRDefault="005A1E89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กลุ่มบริษัทไม่มีหนี้สินที่เกิดจากสัญญาที่มีกำหนดส่งมอบสินค้าให้กับลูกค้าเกินกว่า</w:t>
      </w:r>
      <w:r w:rsidR="00324144" w:rsidRPr="009A10D1">
        <w:rPr>
          <w:rFonts w:asciiTheme="majorBidi" w:hAnsiTheme="majorBidi" w:cstheme="majorBidi"/>
          <w:sz w:val="28"/>
          <w:szCs w:val="28"/>
        </w:rPr>
        <w:br/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เดือนนับจากวันที่รายงาน </w:t>
      </w:r>
    </w:p>
    <w:p w14:paraId="3FFF6DBB" w14:textId="77777777" w:rsidR="008E1030" w:rsidRPr="009A10D1" w:rsidRDefault="008E103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009F8B4" w14:textId="6177EF19" w:rsidR="00C96D9E" w:rsidRPr="009A10D1" w:rsidRDefault="00C96D9E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หนี้สินที่เกิดจากสัญญาของกลุ่มบริษัท 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="00D5506F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77392B" w:rsidRPr="009A10D1">
        <w:rPr>
          <w:rFonts w:asciiTheme="majorBidi" w:hAnsiTheme="majorBidi" w:cstheme="majorBidi"/>
          <w:sz w:val="28"/>
          <w:szCs w:val="28"/>
        </w:rPr>
        <w:t>2</w:t>
      </w:r>
      <w:r w:rsidR="0077392B" w:rsidRPr="009A10D1">
        <w:rPr>
          <w:rFonts w:asciiTheme="majorBidi" w:hAnsiTheme="majorBidi" w:cstheme="majorBidi" w:hint="cs"/>
          <w:sz w:val="28"/>
          <w:szCs w:val="28"/>
          <w:cs/>
        </w:rPr>
        <w:t>59</w:t>
      </w:r>
      <w:r w:rsidR="0077392B" w:rsidRPr="009A10D1">
        <w:rPr>
          <w:rFonts w:asciiTheme="majorBidi" w:hAnsiTheme="majorBidi" w:cstheme="majorBidi"/>
          <w:sz w:val="28"/>
          <w:szCs w:val="28"/>
        </w:rPr>
        <w:t>.</w:t>
      </w:r>
      <w:r w:rsidR="0077392B" w:rsidRPr="009A10D1">
        <w:rPr>
          <w:rFonts w:asciiTheme="majorBidi" w:hAnsiTheme="majorBidi" w:cstheme="majorBidi" w:hint="cs"/>
          <w:sz w:val="28"/>
          <w:szCs w:val="28"/>
          <w:cs/>
        </w:rPr>
        <w:t>87</w:t>
      </w:r>
      <w:r w:rsidR="0077392B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ล้านบาท ถูกรับรู้เป็นรายได้ในระหว่างปี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D5506F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</w:t>
      </w:r>
      <w:r w:rsidR="00A476D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="00D5506F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5506F" w:rsidRPr="009A10D1">
        <w:rPr>
          <w:rFonts w:asciiTheme="majorBidi" w:hAnsiTheme="majorBidi" w:cstheme="majorBidi"/>
          <w:i/>
          <w:iCs/>
          <w:sz w:val="28"/>
          <w:szCs w:val="28"/>
        </w:rPr>
        <w:t>225.46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29970096" w14:textId="77777777" w:rsidR="00C96D9E" w:rsidRPr="009A10D1" w:rsidRDefault="00C96D9E" w:rsidP="00E859C8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</w:rPr>
      </w:pPr>
    </w:p>
    <w:p w14:paraId="6A941E95" w14:textId="77777777" w:rsidR="00706F10" w:rsidRPr="009A10D1" w:rsidRDefault="00706F10" w:rsidP="00E859C8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4F663D54" w14:textId="77777777" w:rsidR="00706F10" w:rsidRPr="009A10D1" w:rsidRDefault="00706F1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204B9B61" w14:textId="696909ED" w:rsidR="00706F10" w:rsidRPr="009A10D1" w:rsidRDefault="00706F10" w:rsidP="00E859C8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 xml:space="preserve"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B7636C" w:rsidRPr="009A10D1">
        <w:rPr>
          <w:rFonts w:asciiTheme="majorBidi" w:hAnsiTheme="majorBidi" w:cstheme="majorBidi"/>
          <w:sz w:val="28"/>
          <w:szCs w:val="28"/>
        </w:rPr>
        <w:t>4,</w:t>
      </w:r>
      <w:r w:rsidR="00F16990" w:rsidRPr="009A10D1">
        <w:rPr>
          <w:rFonts w:asciiTheme="majorBidi" w:hAnsiTheme="majorBidi" w:cstheme="majorBidi"/>
          <w:sz w:val="28"/>
          <w:szCs w:val="28"/>
        </w:rPr>
        <w:t>212.79</w:t>
      </w:r>
      <w:r w:rsidR="00A476DA" w:rsidRPr="009A10D1">
        <w:rPr>
          <w:rFonts w:asciiTheme="majorBidi" w:hAnsiTheme="majorBidi"/>
          <w:sz w:val="28"/>
          <w:szCs w:val="28"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>ล้าน</w:t>
      </w:r>
      <w:r w:rsidR="007C6890" w:rsidRPr="009A10D1">
        <w:rPr>
          <w:rFonts w:asciiTheme="majorBidi" w:hAnsiTheme="majorBidi" w:hint="cs"/>
          <w:sz w:val="28"/>
          <w:szCs w:val="28"/>
          <w:cs/>
        </w:rPr>
        <w:t>บาท</w:t>
      </w:r>
      <w:r w:rsidRPr="009A10D1">
        <w:rPr>
          <w:rFonts w:asciiTheme="majorBidi" w:hAnsi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/>
          <w:i/>
          <w:iCs/>
          <w:sz w:val="28"/>
          <w:szCs w:val="28"/>
          <w:cs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476DA" w:rsidRPr="009A10D1">
        <w:rPr>
          <w:rFonts w:asciiTheme="majorBidi" w:hAnsiTheme="majorBidi"/>
          <w:i/>
          <w:iCs/>
          <w:sz w:val="28"/>
          <w:szCs w:val="28"/>
          <w:lang w:val="en-GB"/>
        </w:rPr>
        <w:t>4,</w:t>
      </w:r>
      <w:r w:rsidR="00F16990" w:rsidRPr="009A10D1">
        <w:rPr>
          <w:rFonts w:asciiTheme="majorBidi" w:hAnsiTheme="majorBidi"/>
          <w:i/>
          <w:iCs/>
          <w:sz w:val="28"/>
          <w:szCs w:val="28"/>
          <w:lang w:val="en-GB"/>
        </w:rPr>
        <w:t>894</w:t>
      </w:r>
      <w:r w:rsidR="00A476DA" w:rsidRPr="009A10D1">
        <w:rPr>
          <w:rFonts w:asciiTheme="majorBidi" w:hAnsiTheme="majorBidi"/>
          <w:i/>
          <w:iCs/>
          <w:sz w:val="28"/>
          <w:szCs w:val="28"/>
          <w:lang w:val="en-GB"/>
        </w:rPr>
        <w:t>.8</w:t>
      </w:r>
      <w:r w:rsidR="00F16990" w:rsidRPr="009A10D1">
        <w:rPr>
          <w:rFonts w:asciiTheme="majorBidi" w:hAnsiTheme="majorBidi"/>
          <w:i/>
          <w:iCs/>
          <w:sz w:val="28"/>
          <w:szCs w:val="28"/>
          <w:lang w:val="en-GB"/>
        </w:rPr>
        <w:t>7</w:t>
      </w:r>
      <w:r w:rsidR="00A476DA" w:rsidRPr="009A10D1">
        <w:rPr>
          <w:rFonts w:asciiTheme="majorBidi" w:hAnsiTheme="majorBidi"/>
          <w:i/>
          <w:iCs/>
          <w:sz w:val="28"/>
          <w:szCs w:val="28"/>
          <w:lang w:val="en-GB"/>
        </w:rPr>
        <w:t xml:space="preserve"> </w:t>
      </w:r>
      <w:r w:rsidR="00D27D86" w:rsidRPr="009A10D1">
        <w:rPr>
          <w:rFonts w:asciiTheme="majorBidi" w:hAnsiTheme="majorBidi" w:hint="cs"/>
          <w:i/>
          <w:iCs/>
          <w:sz w:val="28"/>
          <w:szCs w:val="28"/>
          <w:cs/>
        </w:rPr>
        <w:t>ล้าน</w:t>
      </w:r>
      <w:r w:rsidR="000955AE" w:rsidRPr="009A10D1">
        <w:rPr>
          <w:rFonts w:asciiTheme="majorBidi" w:hAnsiTheme="majorBidi" w:hint="cs"/>
          <w:i/>
          <w:iCs/>
          <w:sz w:val="28"/>
          <w:szCs w:val="28"/>
          <w:cs/>
        </w:rPr>
        <w:t>บาท</w:t>
      </w:r>
      <w:r w:rsidRPr="009A10D1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9A10D1">
        <w:rPr>
          <w:rFonts w:asciiTheme="majorBidi" w:hAnsiTheme="majorBidi"/>
          <w:sz w:val="28"/>
          <w:szCs w:val="28"/>
          <w:cs/>
        </w:rPr>
        <w:t xml:space="preserve"> ซึ่งกลุ่มบริษัท</w:t>
      </w:r>
      <w:r w:rsidR="00D27D86" w:rsidRPr="009A10D1">
        <w:rPr>
          <w:rFonts w:asciiTheme="majorBidi" w:hAnsiTheme="majorBidi" w:hint="cs"/>
          <w:sz w:val="28"/>
          <w:szCs w:val="28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F60DE7" w:rsidRPr="009A10D1">
        <w:rPr>
          <w:rFonts w:asciiTheme="majorBidi" w:hAnsiTheme="majorBidi"/>
          <w:sz w:val="28"/>
          <w:szCs w:val="28"/>
        </w:rPr>
        <w:t xml:space="preserve"> 9 </w:t>
      </w:r>
      <w:r w:rsidRPr="009A10D1">
        <w:rPr>
          <w:rFonts w:asciiTheme="majorBidi" w:hAnsiTheme="majorBidi" w:hint="cs"/>
          <w:sz w:val="28"/>
          <w:szCs w:val="28"/>
          <w:cs/>
        </w:rPr>
        <w:t>ปี</w:t>
      </w:r>
      <w:r w:rsidRPr="009A10D1">
        <w:rPr>
          <w:rFonts w:asciiTheme="majorBidi" w:hAnsiTheme="majorBidi"/>
          <w:sz w:val="28"/>
          <w:szCs w:val="28"/>
          <w:cs/>
        </w:rPr>
        <w:t>ข้างหน้า</w:t>
      </w:r>
      <w:r w:rsidRPr="009A10D1">
        <w:rPr>
          <w:rFonts w:asciiTheme="majorBidi" w:hAnsiTheme="majorBidi"/>
          <w:i/>
          <w:iCs/>
          <w:sz w:val="28"/>
          <w:szCs w:val="28"/>
          <w:cs/>
        </w:rPr>
        <w:t xml:space="preserve"> 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9A10D1">
        <w:rPr>
          <w:rFonts w:asciiTheme="majorBidi" w:hAnsiTheme="majorBidi"/>
          <w:i/>
          <w:iCs/>
          <w:sz w:val="28"/>
          <w:szCs w:val="28"/>
          <w:cs/>
        </w:rPr>
        <w:t>ในอีก</w:t>
      </w:r>
      <w:r w:rsidRPr="009A10D1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A476DA" w:rsidRPr="009A10D1">
        <w:rPr>
          <w:rFonts w:asciiTheme="majorBidi" w:hAnsiTheme="majorBidi"/>
          <w:i/>
          <w:iCs/>
          <w:sz w:val="28"/>
          <w:szCs w:val="28"/>
          <w:lang w:val="en-GB"/>
        </w:rPr>
        <w:t>10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9A10D1">
        <w:rPr>
          <w:rFonts w:asciiTheme="majorBidi" w:hAnsiTheme="majorBidi"/>
          <w:i/>
          <w:iCs/>
          <w:sz w:val="28"/>
          <w:szCs w:val="28"/>
          <w:cs/>
        </w:rPr>
        <w:t>ข้างหน้า)</w:t>
      </w:r>
    </w:p>
    <w:p w14:paraId="1897F13B" w14:textId="77777777" w:rsidR="00F44F1A" w:rsidRPr="009A10D1" w:rsidRDefault="00F44F1A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  <w:bookmarkStart w:id="21" w:name="_Hlk56204402"/>
    </w:p>
    <w:p w14:paraId="74312C4F" w14:textId="2B1D6DB8" w:rsidR="00FE0187" w:rsidRPr="009A10D1" w:rsidRDefault="0081694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57078A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57078A" w:rsidRPr="009A10D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หรือกลุ่มบริษัทรับรู้รายได้ในจำนวนเงินซึ่งสอดคล้องโดยตรงกับมูลค่าที่ให้กับลูกค้า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376FC319" w14:textId="52284083" w:rsidR="0044423C" w:rsidRPr="009A10D1" w:rsidRDefault="0044423C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21"/>
    <w:p w14:paraId="206234D1" w14:textId="5F8BF712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ค่าใช้จ่ายตามลักษณะ</w:t>
      </w:r>
    </w:p>
    <w:p w14:paraId="72910BF1" w14:textId="77777777" w:rsidR="003B14EA" w:rsidRPr="009A10D1" w:rsidRDefault="003B14E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1840A79" w14:textId="57511A11" w:rsidR="00383333" w:rsidRPr="009A10D1" w:rsidRDefault="003B14EA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ๆ ดังนี้</w:t>
      </w:r>
    </w:p>
    <w:p w14:paraId="5D61F0AA" w14:textId="77777777" w:rsidR="0091464C" w:rsidRPr="009A10D1" w:rsidRDefault="0091464C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70"/>
        <w:gridCol w:w="360"/>
        <w:gridCol w:w="990"/>
        <w:gridCol w:w="270"/>
        <w:gridCol w:w="996"/>
      </w:tblGrid>
      <w:tr w:rsidR="00E64071" w:rsidRPr="009A10D1" w14:paraId="45D6B709" w14:textId="77777777" w:rsidTr="00A476DA">
        <w:trPr>
          <w:tblHeader/>
        </w:trPr>
        <w:tc>
          <w:tcPr>
            <w:tcW w:w="3960" w:type="dxa"/>
            <w:shd w:val="clear" w:color="auto" w:fill="FFFFFF"/>
          </w:tcPr>
          <w:p w14:paraId="0FDF38F7" w14:textId="77777777" w:rsidR="00E64071" w:rsidRPr="009A10D1" w:rsidRDefault="00E64071" w:rsidP="00E859C8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6614AB01" w14:textId="77777777" w:rsidR="00E64071" w:rsidRPr="009A10D1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FFFFFF"/>
          </w:tcPr>
          <w:p w14:paraId="41F1324F" w14:textId="77777777" w:rsidR="00E64071" w:rsidRPr="009A10D1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shd w:val="clear" w:color="auto" w:fill="FFFFFF"/>
          </w:tcPr>
          <w:p w14:paraId="5D23EA0C" w14:textId="77777777" w:rsidR="00E64071" w:rsidRPr="009A10D1" w:rsidRDefault="00E64071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071" w:rsidRPr="009A10D1" w14:paraId="1BC4557C" w14:textId="77777777" w:rsidTr="00A476DA">
        <w:trPr>
          <w:tblHeader/>
        </w:trPr>
        <w:tc>
          <w:tcPr>
            <w:tcW w:w="3960" w:type="dxa"/>
            <w:shd w:val="clear" w:color="auto" w:fill="FFFFFF"/>
          </w:tcPr>
          <w:p w14:paraId="5938A497" w14:textId="77777777" w:rsidR="00E64071" w:rsidRPr="009A10D1" w:rsidRDefault="00E64071" w:rsidP="00E859C8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9D564BE" w14:textId="5C4D0075" w:rsidR="00E64071" w:rsidRPr="009A10D1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A476D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FFFFFF"/>
          </w:tcPr>
          <w:p w14:paraId="0A86B88D" w14:textId="77777777" w:rsidR="00E64071" w:rsidRPr="009A10D1" w:rsidRDefault="00E64071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D629F82" w14:textId="15599B17" w:rsidR="00E64071" w:rsidRPr="009A10D1" w:rsidRDefault="00A476D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360" w:type="dxa"/>
            <w:shd w:val="clear" w:color="auto" w:fill="FFFFFF"/>
          </w:tcPr>
          <w:p w14:paraId="7B8E3775" w14:textId="77777777" w:rsidR="00E64071" w:rsidRPr="009A10D1" w:rsidRDefault="00E640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19F27FD0" w14:textId="04A05EDC" w:rsidR="00E64071" w:rsidRPr="009A10D1" w:rsidRDefault="00A476D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071E0F3B" w14:textId="77777777" w:rsidR="00E64071" w:rsidRPr="009A10D1" w:rsidRDefault="00E64071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FFFFFF"/>
          </w:tcPr>
          <w:p w14:paraId="273AF48C" w14:textId="7F0CA33C" w:rsidR="00E64071" w:rsidRPr="009A10D1" w:rsidRDefault="00A476D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E64071" w:rsidRPr="009A10D1" w14:paraId="64DF7668" w14:textId="77777777" w:rsidTr="0044423C">
        <w:trPr>
          <w:tblHeader/>
        </w:trPr>
        <w:tc>
          <w:tcPr>
            <w:tcW w:w="3960" w:type="dxa"/>
          </w:tcPr>
          <w:p w14:paraId="5610397B" w14:textId="77777777" w:rsidR="00E64071" w:rsidRPr="009A10D1" w:rsidRDefault="00E64071" w:rsidP="00E859C8">
            <w:pPr>
              <w:spacing w:line="240" w:lineRule="auto"/>
              <w:ind w:left="342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6" w:type="dxa"/>
            <w:gridSpan w:val="7"/>
          </w:tcPr>
          <w:p w14:paraId="30BD2FCC" w14:textId="77777777" w:rsidR="00E64071" w:rsidRPr="009A10D1" w:rsidRDefault="00E64071" w:rsidP="00E859C8">
            <w:pPr>
              <w:spacing w:line="240" w:lineRule="auto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76DA" w:rsidRPr="009A10D1" w14:paraId="5E15959D" w14:textId="77777777" w:rsidTr="00A476DA">
        <w:tc>
          <w:tcPr>
            <w:tcW w:w="3960" w:type="dxa"/>
          </w:tcPr>
          <w:p w14:paraId="6BCE50B1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ค่าซื้อที่ดินและงานก่อสร้างระหว่างปี</w:t>
            </w:r>
          </w:p>
        </w:tc>
        <w:tc>
          <w:tcPr>
            <w:tcW w:w="1080" w:type="dxa"/>
          </w:tcPr>
          <w:p w14:paraId="7805D74D" w14:textId="77888808" w:rsidR="00A476DA" w:rsidRPr="009A10D1" w:rsidRDefault="007C2FD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142.68</w:t>
            </w:r>
          </w:p>
        </w:tc>
        <w:tc>
          <w:tcPr>
            <w:tcW w:w="270" w:type="dxa"/>
          </w:tcPr>
          <w:p w14:paraId="1321AFE5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E658EAE" w14:textId="53517ED3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705.12</w:t>
            </w:r>
          </w:p>
        </w:tc>
        <w:tc>
          <w:tcPr>
            <w:tcW w:w="360" w:type="dxa"/>
          </w:tcPr>
          <w:p w14:paraId="691F5C4F" w14:textId="7EBFBA23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3253E41" w14:textId="7CF716EA" w:rsidR="00A476DA" w:rsidRPr="009A10D1" w:rsidRDefault="00B451B0" w:rsidP="00A47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D2319B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8C5FA05" w14:textId="6A6C5266" w:rsidR="00A476DA" w:rsidRPr="009A10D1" w:rsidRDefault="00A476DA" w:rsidP="00AE20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476DA" w:rsidRPr="009A10D1" w14:paraId="46AAC481" w14:textId="77777777" w:rsidTr="00A476DA">
        <w:tc>
          <w:tcPr>
            <w:tcW w:w="3960" w:type="dxa"/>
          </w:tcPr>
          <w:p w14:paraId="7D19955A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</w:tcPr>
          <w:p w14:paraId="29617179" w14:textId="5EEAF693" w:rsidR="00A476DA" w:rsidRPr="009A10D1" w:rsidRDefault="007C2FD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</w:t>
            </w:r>
            <w:r w:rsidR="0000214D"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096.30</w:t>
            </w:r>
          </w:p>
        </w:tc>
        <w:tc>
          <w:tcPr>
            <w:tcW w:w="270" w:type="dxa"/>
          </w:tcPr>
          <w:p w14:paraId="1A4AF970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950064B" w14:textId="299AEAA6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686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41</w:t>
            </w:r>
          </w:p>
        </w:tc>
        <w:tc>
          <w:tcPr>
            <w:tcW w:w="360" w:type="dxa"/>
          </w:tcPr>
          <w:p w14:paraId="1E0E4576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48B8E05" w14:textId="2E370446" w:rsidR="00A476DA" w:rsidRPr="009A10D1" w:rsidRDefault="00B451B0" w:rsidP="00A47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D41A9A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1C0D560C" w14:textId="59880227" w:rsidR="00A476DA" w:rsidRPr="009A10D1" w:rsidRDefault="00A476DA" w:rsidP="00AE20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476DA" w:rsidRPr="009A10D1" w14:paraId="3CC73B28" w14:textId="77777777" w:rsidTr="00A476DA">
        <w:tc>
          <w:tcPr>
            <w:tcW w:w="3960" w:type="dxa"/>
          </w:tcPr>
          <w:p w14:paraId="204160E8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ค่าก๊าซธรรมชาติ</w:t>
            </w:r>
          </w:p>
        </w:tc>
        <w:tc>
          <w:tcPr>
            <w:tcW w:w="1080" w:type="dxa"/>
          </w:tcPr>
          <w:p w14:paraId="40BC02D4" w14:textId="0A876FA0" w:rsidR="00A476DA" w:rsidRPr="009A10D1" w:rsidRDefault="007C2FD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5,995.46</w:t>
            </w:r>
          </w:p>
        </w:tc>
        <w:tc>
          <w:tcPr>
            <w:tcW w:w="270" w:type="dxa"/>
          </w:tcPr>
          <w:p w14:paraId="07C54441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D81ECC" w14:textId="2C9F18F7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352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96</w:t>
            </w:r>
          </w:p>
        </w:tc>
        <w:tc>
          <w:tcPr>
            <w:tcW w:w="360" w:type="dxa"/>
          </w:tcPr>
          <w:p w14:paraId="3F223FE4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FF9E81E" w14:textId="0FABBACA" w:rsidR="00A476DA" w:rsidRPr="009A10D1" w:rsidRDefault="00B451B0" w:rsidP="00A47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4A9C04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36502C7B" w14:textId="6B565116" w:rsidR="00A476DA" w:rsidRPr="009A10D1" w:rsidRDefault="00A476DA" w:rsidP="00AE20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476DA" w:rsidRPr="009A10D1" w14:paraId="02816838" w14:textId="77777777" w:rsidTr="00A476DA">
        <w:tc>
          <w:tcPr>
            <w:tcW w:w="3960" w:type="dxa"/>
          </w:tcPr>
          <w:p w14:paraId="117893C1" w14:textId="2C29CDFB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การเปลี่ยนแปลงในอสังหาริมทรัพย์พัฒนาเพื่อขาย</w:t>
            </w:r>
          </w:p>
        </w:tc>
        <w:tc>
          <w:tcPr>
            <w:tcW w:w="1080" w:type="dxa"/>
          </w:tcPr>
          <w:p w14:paraId="374E21C1" w14:textId="44A2BCF6" w:rsidR="00A476DA" w:rsidRPr="009A10D1" w:rsidRDefault="007C2FD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2,167.00</w:t>
            </w:r>
          </w:p>
        </w:tc>
        <w:tc>
          <w:tcPr>
            <w:tcW w:w="270" w:type="dxa"/>
          </w:tcPr>
          <w:p w14:paraId="4B71C606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067B7F7" w14:textId="4728E54D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260.08</w:t>
            </w:r>
          </w:p>
        </w:tc>
        <w:tc>
          <w:tcPr>
            <w:tcW w:w="360" w:type="dxa"/>
          </w:tcPr>
          <w:p w14:paraId="560982AE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F1437EE" w14:textId="4A298431" w:rsidR="00A476DA" w:rsidRPr="009A10D1" w:rsidRDefault="00B451B0" w:rsidP="00A47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B2824C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1D69E4F6" w14:textId="46907650" w:rsidR="00A476DA" w:rsidRPr="009A10D1" w:rsidRDefault="00A476DA" w:rsidP="00AE20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476DA" w:rsidRPr="009A10D1" w14:paraId="6681B419" w14:textId="77777777" w:rsidTr="00A476DA">
        <w:tc>
          <w:tcPr>
            <w:tcW w:w="3960" w:type="dxa"/>
          </w:tcPr>
          <w:p w14:paraId="3987DE52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</w:tcPr>
          <w:p w14:paraId="4BEF23F2" w14:textId="2F3ABCED" w:rsidR="00A476DA" w:rsidRPr="009A10D1" w:rsidRDefault="00615FC8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1,750.0</w:t>
            </w:r>
            <w:r w:rsidR="0000214D"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042DEF2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06FB033" w14:textId="7A9C5B9D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15.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360" w:type="dxa"/>
          </w:tcPr>
          <w:p w14:paraId="27C7568A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54FC6F3" w14:textId="54C98A0F" w:rsidR="00A476DA" w:rsidRPr="009A10D1" w:rsidRDefault="00B451B0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157.79</w:t>
            </w:r>
          </w:p>
        </w:tc>
        <w:tc>
          <w:tcPr>
            <w:tcW w:w="270" w:type="dxa"/>
          </w:tcPr>
          <w:p w14:paraId="00901174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31FA32F5" w14:textId="3CB1A603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</w:tr>
      <w:tr w:rsidR="00A476DA" w:rsidRPr="009A10D1" w14:paraId="4B98131C" w14:textId="77777777" w:rsidTr="00A476DA">
        <w:tc>
          <w:tcPr>
            <w:tcW w:w="3960" w:type="dxa"/>
          </w:tcPr>
          <w:p w14:paraId="18E71949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47197DDA" w14:textId="11BD822E" w:rsidR="00A476DA" w:rsidRPr="009A10D1" w:rsidRDefault="00D22C6B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1,138.38</w:t>
            </w:r>
          </w:p>
        </w:tc>
        <w:tc>
          <w:tcPr>
            <w:tcW w:w="270" w:type="dxa"/>
          </w:tcPr>
          <w:p w14:paraId="37FDEC16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56E44E" w14:textId="7A8D575B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15</w:t>
            </w:r>
            <w:r w:rsidR="00D04787"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="00D04787"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97</w:t>
            </w:r>
          </w:p>
        </w:tc>
        <w:tc>
          <w:tcPr>
            <w:tcW w:w="360" w:type="dxa"/>
          </w:tcPr>
          <w:p w14:paraId="578155C8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7C4C482" w14:textId="7F27B152" w:rsidR="00A476DA" w:rsidRPr="009A10D1" w:rsidRDefault="00B451B0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20.64</w:t>
            </w:r>
          </w:p>
        </w:tc>
        <w:tc>
          <w:tcPr>
            <w:tcW w:w="270" w:type="dxa"/>
          </w:tcPr>
          <w:p w14:paraId="72B36373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6FB23C4" w14:textId="0FAA2168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</w:p>
        </w:tc>
      </w:tr>
      <w:tr w:rsidR="00A476DA" w:rsidRPr="009A10D1" w14:paraId="0B237EA1" w14:textId="77777777" w:rsidTr="00A476DA">
        <w:tc>
          <w:tcPr>
            <w:tcW w:w="3960" w:type="dxa"/>
          </w:tcPr>
          <w:p w14:paraId="6945CAF7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080" w:type="dxa"/>
          </w:tcPr>
          <w:p w14:paraId="4820C885" w14:textId="01F9279B" w:rsidR="00A476DA" w:rsidRPr="009A10D1" w:rsidRDefault="007C2FD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128.28</w:t>
            </w:r>
          </w:p>
        </w:tc>
        <w:tc>
          <w:tcPr>
            <w:tcW w:w="270" w:type="dxa"/>
          </w:tcPr>
          <w:p w14:paraId="2CB9715B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13E7E22" w14:textId="66D09D86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121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360" w:type="dxa"/>
          </w:tcPr>
          <w:p w14:paraId="3579C288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28AFA1" w14:textId="650CD718" w:rsidR="00A476DA" w:rsidRPr="009A10D1" w:rsidRDefault="00B451B0" w:rsidP="00A47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E66D43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5CFA588A" w14:textId="43A33A48" w:rsidR="00A476DA" w:rsidRPr="009A10D1" w:rsidRDefault="00A476DA" w:rsidP="000123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76DA" w:rsidRPr="009A10D1" w14:paraId="2C82BDB0" w14:textId="77777777" w:rsidTr="00A476DA">
        <w:tc>
          <w:tcPr>
            <w:tcW w:w="3960" w:type="dxa"/>
          </w:tcPr>
          <w:p w14:paraId="6EDBC97B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ค่าซ่อมแซมดูแลรักษา</w:t>
            </w:r>
          </w:p>
        </w:tc>
        <w:tc>
          <w:tcPr>
            <w:tcW w:w="1080" w:type="dxa"/>
          </w:tcPr>
          <w:p w14:paraId="64C6DE81" w14:textId="52213D23" w:rsidR="00A476DA" w:rsidRPr="009A10D1" w:rsidRDefault="003D6AE7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399.</w:t>
            </w:r>
            <w:r w:rsidR="0000214D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3C52DE12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1E2A5C" w14:textId="3B4D4D69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  <w:tc>
          <w:tcPr>
            <w:tcW w:w="360" w:type="dxa"/>
          </w:tcPr>
          <w:p w14:paraId="6A4BF2BF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EAC75BB" w14:textId="220BF2E6" w:rsidR="00A476DA" w:rsidRPr="009A10D1" w:rsidRDefault="00B451B0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6.59</w:t>
            </w:r>
          </w:p>
        </w:tc>
        <w:tc>
          <w:tcPr>
            <w:tcW w:w="270" w:type="dxa"/>
          </w:tcPr>
          <w:p w14:paraId="392D79CD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20A6727C" w14:textId="576EAF63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</w:tr>
      <w:tr w:rsidR="00A476DA" w:rsidRPr="009A10D1" w14:paraId="482683B6" w14:textId="77777777" w:rsidTr="00A476DA">
        <w:tc>
          <w:tcPr>
            <w:tcW w:w="3960" w:type="dxa"/>
          </w:tcPr>
          <w:p w14:paraId="2EB3DD15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</w:t>
            </w: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การผลิตกระแสไฟฟ้า</w:t>
            </w:r>
          </w:p>
        </w:tc>
        <w:tc>
          <w:tcPr>
            <w:tcW w:w="1080" w:type="dxa"/>
            <w:shd w:val="clear" w:color="auto" w:fill="auto"/>
          </w:tcPr>
          <w:p w14:paraId="2810166E" w14:textId="5100E645" w:rsidR="00A476DA" w:rsidRPr="009A10D1" w:rsidRDefault="007C2FD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162.</w:t>
            </w:r>
            <w:r w:rsidR="00724C21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395215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0E941F" w14:textId="4593BE5C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</w:p>
        </w:tc>
        <w:tc>
          <w:tcPr>
            <w:tcW w:w="360" w:type="dxa"/>
            <w:shd w:val="clear" w:color="auto" w:fill="auto"/>
          </w:tcPr>
          <w:p w14:paraId="60552E58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DFD1F1" w14:textId="6F44C93E" w:rsidR="00A476DA" w:rsidRPr="009A10D1" w:rsidRDefault="00B451B0" w:rsidP="00A47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5DA93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491F12F1" w14:textId="7E85480C" w:rsidR="00A476DA" w:rsidRPr="009A10D1" w:rsidRDefault="00A476DA" w:rsidP="000123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214D" w:rsidRPr="009A10D1" w14:paraId="225AA720" w14:textId="77777777" w:rsidTr="00A476DA">
        <w:tc>
          <w:tcPr>
            <w:tcW w:w="3960" w:type="dxa"/>
          </w:tcPr>
          <w:p w14:paraId="073B0EE0" w14:textId="18ACF8B2" w:rsidR="0000214D" w:rsidRPr="009A10D1" w:rsidRDefault="0000214D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ต้นทุนรับเหมาช่วง</w:t>
            </w:r>
          </w:p>
        </w:tc>
        <w:tc>
          <w:tcPr>
            <w:tcW w:w="1080" w:type="dxa"/>
            <w:shd w:val="clear" w:color="auto" w:fill="auto"/>
          </w:tcPr>
          <w:p w14:paraId="7FB664AA" w14:textId="3FAA47EE" w:rsidR="0000214D" w:rsidRPr="009A10D1" w:rsidRDefault="0000214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213.63</w:t>
            </w:r>
          </w:p>
        </w:tc>
        <w:tc>
          <w:tcPr>
            <w:tcW w:w="270" w:type="dxa"/>
            <w:shd w:val="clear" w:color="auto" w:fill="auto"/>
          </w:tcPr>
          <w:p w14:paraId="1340BDEE" w14:textId="77777777" w:rsidR="0000214D" w:rsidRPr="009A10D1" w:rsidRDefault="0000214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C303CA" w14:textId="0E97A507" w:rsidR="0000214D" w:rsidRPr="009A10D1" w:rsidRDefault="0000214D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224.42</w:t>
            </w:r>
          </w:p>
        </w:tc>
        <w:tc>
          <w:tcPr>
            <w:tcW w:w="360" w:type="dxa"/>
            <w:shd w:val="clear" w:color="auto" w:fill="auto"/>
          </w:tcPr>
          <w:p w14:paraId="15753C4B" w14:textId="77777777" w:rsidR="0000214D" w:rsidRPr="009A10D1" w:rsidRDefault="0000214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96CFE7" w14:textId="6AA2BF67" w:rsidR="0000214D" w:rsidRPr="009A10D1" w:rsidRDefault="0000214D" w:rsidP="00A47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B2B5C6" w14:textId="77777777" w:rsidR="0000214D" w:rsidRPr="009A10D1" w:rsidRDefault="0000214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3BF43323" w14:textId="0095C5A9" w:rsidR="0000214D" w:rsidRPr="009A10D1" w:rsidRDefault="0000214D" w:rsidP="000123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214D" w:rsidRPr="009A10D1" w14:paraId="0AF14B0F" w14:textId="77777777" w:rsidTr="00A476DA">
        <w:tc>
          <w:tcPr>
            <w:tcW w:w="3960" w:type="dxa"/>
          </w:tcPr>
          <w:p w14:paraId="3678EAFB" w14:textId="410A7425" w:rsidR="0000214D" w:rsidRPr="009A10D1" w:rsidRDefault="0000214D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080" w:type="dxa"/>
            <w:shd w:val="clear" w:color="auto" w:fill="auto"/>
          </w:tcPr>
          <w:p w14:paraId="57DB7EB7" w14:textId="1DCEBF40" w:rsidR="0000214D" w:rsidRPr="009A10D1" w:rsidRDefault="0000214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43.03</w:t>
            </w:r>
          </w:p>
        </w:tc>
        <w:tc>
          <w:tcPr>
            <w:tcW w:w="270" w:type="dxa"/>
            <w:shd w:val="clear" w:color="auto" w:fill="auto"/>
          </w:tcPr>
          <w:p w14:paraId="1A992306" w14:textId="77777777" w:rsidR="0000214D" w:rsidRPr="009A10D1" w:rsidRDefault="0000214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E17046" w14:textId="7E239117" w:rsidR="0000214D" w:rsidRPr="009A10D1" w:rsidRDefault="0000214D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87.25</w:t>
            </w:r>
          </w:p>
        </w:tc>
        <w:tc>
          <w:tcPr>
            <w:tcW w:w="360" w:type="dxa"/>
            <w:shd w:val="clear" w:color="auto" w:fill="auto"/>
          </w:tcPr>
          <w:p w14:paraId="069D1822" w14:textId="77777777" w:rsidR="0000214D" w:rsidRPr="009A10D1" w:rsidRDefault="0000214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3B376A4" w14:textId="5DFA699F" w:rsidR="0000214D" w:rsidRPr="009A10D1" w:rsidRDefault="00673458" w:rsidP="0067345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DB4473" w14:textId="77777777" w:rsidR="0000214D" w:rsidRPr="009A10D1" w:rsidRDefault="0000214D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44DDC592" w14:textId="6A96807C" w:rsidR="0000214D" w:rsidRPr="009A10D1" w:rsidRDefault="00673458" w:rsidP="000123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476DA" w:rsidRPr="009A10D1" w14:paraId="3E461CDB" w14:textId="77777777" w:rsidTr="00A476DA">
        <w:tc>
          <w:tcPr>
            <w:tcW w:w="3960" w:type="dxa"/>
          </w:tcPr>
          <w:p w14:paraId="37257AE9" w14:textId="2C4D8171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shd w:val="clear" w:color="auto" w:fill="auto"/>
          </w:tcPr>
          <w:p w14:paraId="33E90CAB" w14:textId="4226E535" w:rsidR="00A476DA" w:rsidRPr="009A10D1" w:rsidRDefault="00724C21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7.57</w:t>
            </w:r>
          </w:p>
        </w:tc>
        <w:tc>
          <w:tcPr>
            <w:tcW w:w="270" w:type="dxa"/>
            <w:shd w:val="clear" w:color="auto" w:fill="auto"/>
          </w:tcPr>
          <w:p w14:paraId="0E97D5AA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EC908E" w14:textId="5D958883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242.99</w:t>
            </w:r>
          </w:p>
        </w:tc>
        <w:tc>
          <w:tcPr>
            <w:tcW w:w="360" w:type="dxa"/>
            <w:shd w:val="clear" w:color="auto" w:fill="auto"/>
          </w:tcPr>
          <w:p w14:paraId="1B728176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2DD58AC" w14:textId="50EEE879" w:rsidR="00A476DA" w:rsidRPr="009A10D1" w:rsidRDefault="00B451B0" w:rsidP="00A476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9F78EE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10EF1004" w14:textId="164A6D7B" w:rsidR="00A476DA" w:rsidRPr="009A10D1" w:rsidRDefault="00A476DA" w:rsidP="000123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76DA" w:rsidRPr="009A10D1" w14:paraId="0FDDCFCA" w14:textId="77777777" w:rsidTr="00A476DA">
        <w:tc>
          <w:tcPr>
            <w:tcW w:w="3960" w:type="dxa"/>
          </w:tcPr>
          <w:p w14:paraId="0897C6FF" w14:textId="77777777" w:rsidR="00A476DA" w:rsidRPr="009A10D1" w:rsidRDefault="00A476DA" w:rsidP="00A476DA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0FAD98D8" w14:textId="3A0B56AB" w:rsidR="00A476DA" w:rsidRPr="009A10D1" w:rsidRDefault="00615FC8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6B7174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367.0</w:t>
            </w:r>
            <w:r w:rsidR="00492CB0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1CD41C8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6148B0" w14:textId="1CF6A51D" w:rsidR="00A476DA" w:rsidRPr="009A10D1" w:rsidRDefault="00D04787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998.65</w:t>
            </w:r>
          </w:p>
        </w:tc>
        <w:tc>
          <w:tcPr>
            <w:tcW w:w="360" w:type="dxa"/>
            <w:shd w:val="clear" w:color="auto" w:fill="auto"/>
          </w:tcPr>
          <w:p w14:paraId="512E2FCC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EC9739" w14:textId="386505DD" w:rsidR="00A476DA" w:rsidRPr="009A10D1" w:rsidRDefault="00FA611F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73458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7.6</w:t>
            </w:r>
            <w:r w:rsidR="00415A1F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672580C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7BA8A563" w14:textId="11507BFA" w:rsidR="00A476DA" w:rsidRPr="009A10D1" w:rsidRDefault="00673458" w:rsidP="00AE20FD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70.85</w:t>
            </w:r>
          </w:p>
        </w:tc>
      </w:tr>
      <w:tr w:rsidR="00A476DA" w:rsidRPr="009A10D1" w14:paraId="1F3575BD" w14:textId="77777777" w:rsidTr="00A476DA">
        <w:tc>
          <w:tcPr>
            <w:tcW w:w="3960" w:type="dxa"/>
          </w:tcPr>
          <w:p w14:paraId="4B791F92" w14:textId="7418F093" w:rsidR="00A476DA" w:rsidRPr="009A10D1" w:rsidRDefault="00A476DA" w:rsidP="00A476DA">
            <w:pPr>
              <w:spacing w:line="240" w:lineRule="auto"/>
              <w:ind w:left="-48" w:firstLine="1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รวมต้นทุน ต้นทุนในการจัดจำหน่าย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  <w:p w14:paraId="00BCFDCF" w14:textId="77777777" w:rsidR="00A476DA" w:rsidRPr="009A10D1" w:rsidRDefault="00A476DA" w:rsidP="00A476DA">
            <w:pPr>
              <w:spacing w:line="240" w:lineRule="auto"/>
              <w:ind w:left="-48" w:firstLine="12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EBEF7D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95CB455" w14:textId="300A1C75" w:rsidR="007C2FDD" w:rsidRPr="009A10D1" w:rsidRDefault="006B7174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14,611.</w:t>
            </w:r>
            <w:r w:rsidR="00492CB0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47EEF1C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6B376" w14:textId="77777777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F472249" w14:textId="15EF76D5" w:rsidR="00A476DA" w:rsidRPr="009A10D1" w:rsidRDefault="00A476DA" w:rsidP="00AE20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</w:t>
            </w:r>
          </w:p>
        </w:tc>
        <w:tc>
          <w:tcPr>
            <w:tcW w:w="360" w:type="dxa"/>
          </w:tcPr>
          <w:p w14:paraId="66FB51C3" w14:textId="7249CF8C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168A45" w14:textId="22BAE713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2318EB9" w14:textId="647423D9" w:rsidR="00B451B0" w:rsidRPr="009A10D1" w:rsidRDefault="00B451B0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262.6</w:t>
            </w:r>
            <w:r w:rsidR="00415A1F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23D162B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4CE40FD8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DCB66DA" w14:textId="6440A623" w:rsidR="00A476DA" w:rsidRPr="009A10D1" w:rsidRDefault="00A476DA" w:rsidP="00A476DA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03</w:t>
            </w:r>
          </w:p>
        </w:tc>
      </w:tr>
    </w:tbl>
    <w:p w14:paraId="388EFC4E" w14:textId="77777777" w:rsidR="00D16D6C" w:rsidRPr="009A10D1" w:rsidRDefault="00D16D6C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  <w:cs/>
        </w:rPr>
      </w:pPr>
    </w:p>
    <w:p w14:paraId="79791D27" w14:textId="2C67DEA4" w:rsidR="00626E41" w:rsidRPr="009A10D1" w:rsidRDefault="00F8209D" w:rsidP="00E859C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กลุ่มบริษัทและบริษัทจ่ายเงินสมทบกองทุนสำรองเลี้ยงชีพสำหรับพนักงานของกลุ่มบริษัทและบริษัท</w:t>
      </w:r>
      <w:r w:rsidR="00877C13" w:rsidRPr="009A10D1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7C2FDD" w:rsidRPr="009A10D1">
        <w:rPr>
          <w:rFonts w:asciiTheme="majorBidi" w:hAnsiTheme="majorBidi" w:cstheme="majorBidi"/>
          <w:sz w:val="28"/>
          <w:szCs w:val="28"/>
        </w:rPr>
        <w:t xml:space="preserve"> 43.24 </w:t>
      </w:r>
      <w:r w:rsidR="00877C13" w:rsidRPr="009A10D1">
        <w:rPr>
          <w:rFonts w:asciiTheme="majorBidi" w:hAnsiTheme="majorBidi" w:cstheme="majorBidi" w:hint="cs"/>
          <w:sz w:val="28"/>
          <w:szCs w:val="28"/>
          <w:cs/>
        </w:rPr>
        <w:t>ล้านบาท แล</w:t>
      </w:r>
      <w:r w:rsidR="005320A2" w:rsidRPr="009A10D1">
        <w:rPr>
          <w:rFonts w:asciiTheme="majorBidi" w:hAnsiTheme="majorBidi" w:cstheme="majorBidi" w:hint="cs"/>
          <w:sz w:val="28"/>
          <w:szCs w:val="28"/>
          <w:cs/>
        </w:rPr>
        <w:t>ะ</w:t>
      </w:r>
      <w:r w:rsidR="00A476DA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582435" w:rsidRPr="009A10D1">
        <w:rPr>
          <w:rFonts w:asciiTheme="majorBidi" w:hAnsiTheme="majorBidi" w:cstheme="majorBidi"/>
          <w:sz w:val="28"/>
          <w:szCs w:val="28"/>
        </w:rPr>
        <w:t>8.16</w:t>
      </w:r>
      <w:r w:rsidR="005320A2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7C13" w:rsidRPr="009A10D1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="00877C13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A476D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="00877C13"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77C13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จำนวน </w:t>
      </w:r>
      <w:r w:rsidR="00A476D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35.84 </w:t>
      </w:r>
      <w:r w:rsidR="00877C13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A476D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7.46 </w:t>
      </w:r>
      <w:r w:rsidR="00877C13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  <w:r w:rsidR="00877C13" w:rsidRPr="009A10D1">
        <w:rPr>
          <w:rFonts w:asciiTheme="majorBidi" w:hAnsiTheme="majorBidi" w:cstheme="majorBidi" w:hint="cs"/>
          <w:sz w:val="28"/>
          <w:szCs w:val="28"/>
          <w:cs/>
        </w:rPr>
        <w:t xml:space="preserve"> ซึ่งแสดงเป็นส่วนหนึ่งของค่าใช้จ่ายผลประโยชน์</w:t>
      </w:r>
      <w:r w:rsidR="00C23C13" w:rsidRPr="009A10D1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877C13" w:rsidRPr="009A10D1">
        <w:rPr>
          <w:rFonts w:asciiTheme="majorBidi" w:hAnsiTheme="majorBidi" w:cstheme="majorBidi" w:hint="cs"/>
          <w:sz w:val="28"/>
          <w:szCs w:val="28"/>
          <w:cs/>
        </w:rPr>
        <w:t>พนักงาน</w:t>
      </w:r>
    </w:p>
    <w:p w14:paraId="21306195" w14:textId="581C5AB5" w:rsidR="00C46F0C" w:rsidRPr="009A10D1" w:rsidRDefault="007848EE" w:rsidP="0044423C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</w:rPr>
        <w:br w:type="page"/>
      </w:r>
    </w:p>
    <w:p w14:paraId="7862A5C0" w14:textId="79FA66DA" w:rsidR="00CA2670" w:rsidRPr="009A10D1" w:rsidRDefault="00CA2670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ต้นทุนทางการเงิน</w:t>
      </w:r>
    </w:p>
    <w:p w14:paraId="365C1C62" w14:textId="3B63DDD8" w:rsidR="00CA2670" w:rsidRPr="009A10D1" w:rsidRDefault="00CA2670" w:rsidP="00E859C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CA2670" w:rsidRPr="009A10D1" w14:paraId="28C36289" w14:textId="77777777" w:rsidTr="00E64071">
        <w:trPr>
          <w:tblHeader/>
        </w:trPr>
        <w:tc>
          <w:tcPr>
            <w:tcW w:w="3240" w:type="dxa"/>
          </w:tcPr>
          <w:p w14:paraId="70281CB4" w14:textId="77777777" w:rsidR="00CA2670" w:rsidRPr="009A10D1" w:rsidRDefault="00CA2670" w:rsidP="00E859C8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21D94" w14:textId="77777777" w:rsidR="00CA2670" w:rsidRPr="009A10D1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6958344" w14:textId="77777777" w:rsidR="00CA2670" w:rsidRPr="009A10D1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9B300" w14:textId="77777777" w:rsidR="00CA2670" w:rsidRPr="009A10D1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AB4E50A" w14:textId="77777777" w:rsidR="00CA2670" w:rsidRPr="009A10D1" w:rsidRDefault="00CA2670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E2B" w:rsidRPr="009A10D1" w14:paraId="4A37A131" w14:textId="77777777" w:rsidTr="00E64071">
        <w:trPr>
          <w:tblHeader/>
        </w:trPr>
        <w:tc>
          <w:tcPr>
            <w:tcW w:w="3240" w:type="dxa"/>
          </w:tcPr>
          <w:p w14:paraId="6AA7FA8F" w14:textId="77777777" w:rsidR="00C85E2B" w:rsidRPr="009A10D1" w:rsidRDefault="00C85E2B" w:rsidP="00E859C8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42327" w14:textId="77777777" w:rsidR="00C85E2B" w:rsidRPr="009A10D1" w:rsidRDefault="00C85E2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56057BE3" w14:textId="17D4C6BB" w:rsidR="00C85E2B" w:rsidRPr="009A10D1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A476D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2B6EA2CF" w14:textId="77777777" w:rsidR="00C85E2B" w:rsidRPr="009A10D1" w:rsidRDefault="00C85E2B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8B5E4" w14:textId="0DF7D4BA" w:rsidR="00C85E2B" w:rsidRPr="009A10D1" w:rsidRDefault="00A476D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2216CBBD" w14:textId="77777777" w:rsidR="00C85E2B" w:rsidRPr="009A10D1" w:rsidRDefault="00C85E2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2D851" w14:textId="25D3F155" w:rsidR="00C85E2B" w:rsidRPr="009A10D1" w:rsidRDefault="00A476D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1F818048" w14:textId="77777777" w:rsidR="00C85E2B" w:rsidRPr="009A10D1" w:rsidRDefault="00C85E2B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3105D" w14:textId="2422014C" w:rsidR="00C85E2B" w:rsidRPr="009A10D1" w:rsidRDefault="00A476D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C85E2B" w:rsidRPr="009A10D1" w14:paraId="37FD1298" w14:textId="77777777" w:rsidTr="00E64071">
        <w:trPr>
          <w:tblHeader/>
        </w:trPr>
        <w:tc>
          <w:tcPr>
            <w:tcW w:w="3240" w:type="dxa"/>
          </w:tcPr>
          <w:p w14:paraId="532FB3BC" w14:textId="77777777" w:rsidR="00C85E2B" w:rsidRPr="009A10D1" w:rsidRDefault="00C85E2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0" w:type="dxa"/>
          </w:tcPr>
          <w:p w14:paraId="680F1274" w14:textId="77777777" w:rsidR="00C85E2B" w:rsidRPr="009A10D1" w:rsidRDefault="00C85E2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2543E035" w14:textId="77777777" w:rsidR="00C85E2B" w:rsidRPr="009A10D1" w:rsidRDefault="00C85E2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9A10D1" w14:paraId="68ED7E3D" w14:textId="77777777" w:rsidTr="00E64071">
        <w:tc>
          <w:tcPr>
            <w:tcW w:w="3240" w:type="dxa"/>
          </w:tcPr>
          <w:p w14:paraId="02BF13AF" w14:textId="77777777" w:rsidR="00C85E2B" w:rsidRPr="009A10D1" w:rsidRDefault="00C85E2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762D878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1760C5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E822A1" w14:textId="77777777" w:rsidR="00C85E2B" w:rsidRPr="009A10D1" w:rsidRDefault="00C85E2B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857C1E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F74784" w14:textId="77777777" w:rsidR="00C85E2B" w:rsidRPr="009A10D1" w:rsidRDefault="00C85E2B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F6AC6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2FDCE8" w14:textId="77777777" w:rsidR="00C85E2B" w:rsidRPr="009A10D1" w:rsidRDefault="00C85E2B" w:rsidP="00E859C8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3AAC36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2" w:right="-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6DA" w:rsidRPr="009A10D1" w14:paraId="477CA78E" w14:textId="77777777" w:rsidTr="00E64071">
        <w:tc>
          <w:tcPr>
            <w:tcW w:w="3240" w:type="dxa"/>
          </w:tcPr>
          <w:p w14:paraId="7A10D634" w14:textId="0A659DDA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2F6863E" w14:textId="56B2DA12" w:rsidR="00A476DA" w:rsidRPr="009A10D1" w:rsidRDefault="00F838B3" w:rsidP="00A476DA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7688F460" w14:textId="436CC34B" w:rsidR="00A476DA" w:rsidRPr="009A10D1" w:rsidRDefault="001723E6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75.28</w:t>
            </w:r>
          </w:p>
        </w:tc>
        <w:tc>
          <w:tcPr>
            <w:tcW w:w="270" w:type="dxa"/>
          </w:tcPr>
          <w:p w14:paraId="7F1410D1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60B33" w14:textId="1CD2789D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270" w:type="dxa"/>
          </w:tcPr>
          <w:p w14:paraId="11788550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9F031C" w14:textId="0E88155D" w:rsidR="00A476DA" w:rsidRPr="009A10D1" w:rsidRDefault="00440F5F" w:rsidP="007E4CC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2545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82545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0A473A18" w14:textId="77777777" w:rsidR="00A476DA" w:rsidRPr="009A10D1" w:rsidRDefault="00A476DA" w:rsidP="00A476DA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8C53ED" w14:textId="20D402E5" w:rsidR="00A476DA" w:rsidRPr="009A10D1" w:rsidRDefault="00A476DA" w:rsidP="00A476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</w:t>
            </w:r>
          </w:p>
        </w:tc>
      </w:tr>
      <w:tr w:rsidR="006A14B1" w:rsidRPr="009A10D1" w14:paraId="215CA952" w14:textId="77777777" w:rsidTr="00E64071">
        <w:tc>
          <w:tcPr>
            <w:tcW w:w="3240" w:type="dxa"/>
          </w:tcPr>
          <w:p w14:paraId="1434C11D" w14:textId="77777777" w:rsidR="006A14B1" w:rsidRPr="009A10D1" w:rsidRDefault="006A14B1" w:rsidP="006A14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46E136CC" w14:textId="77777777" w:rsidR="006A14B1" w:rsidRPr="009A10D1" w:rsidRDefault="006A14B1" w:rsidP="006A14B1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90011F7" w14:textId="7E488110" w:rsidR="006A14B1" w:rsidRPr="009A10D1" w:rsidRDefault="006A14B1" w:rsidP="006A14B1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E131D" w14:textId="3E8C4543" w:rsidR="006A14B1" w:rsidRPr="009A10D1" w:rsidRDefault="006A14B1" w:rsidP="006A14B1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F005F7" w14:textId="6733156D" w:rsidR="006A14B1" w:rsidRPr="009A10D1" w:rsidRDefault="006A14B1" w:rsidP="006A14B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  <w:tc>
          <w:tcPr>
            <w:tcW w:w="270" w:type="dxa"/>
          </w:tcPr>
          <w:p w14:paraId="4321CB0B" w14:textId="77777777" w:rsidR="006A14B1" w:rsidRPr="009A10D1" w:rsidRDefault="006A14B1" w:rsidP="006A14B1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7737A5" w14:textId="697B3246" w:rsidR="006A14B1" w:rsidRPr="009A10D1" w:rsidRDefault="006A14B1" w:rsidP="006A14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9E75D5" w14:textId="77777777" w:rsidR="006A14B1" w:rsidRPr="009A10D1" w:rsidRDefault="006A14B1" w:rsidP="006A14B1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B2B66" w14:textId="4476E19B" w:rsidR="006A14B1" w:rsidRPr="009A10D1" w:rsidRDefault="006A14B1" w:rsidP="006A14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</w:tr>
      <w:tr w:rsidR="00A476DA" w:rsidRPr="009A10D1" w14:paraId="02917415" w14:textId="77777777" w:rsidTr="00E64071">
        <w:tc>
          <w:tcPr>
            <w:tcW w:w="3240" w:type="dxa"/>
          </w:tcPr>
          <w:p w14:paraId="7AD86A47" w14:textId="77777777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B722E89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702AA4" w14:textId="6B9453E0" w:rsidR="00A476DA" w:rsidRPr="009A10D1" w:rsidRDefault="006A14B1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894.6</w:t>
            </w:r>
            <w:r w:rsidR="00282545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820AC7E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65295" w14:textId="377E2E9D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270" w:type="dxa"/>
          </w:tcPr>
          <w:p w14:paraId="541B2526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6D08EF" w14:textId="3A9F047B" w:rsidR="00A476DA" w:rsidRPr="009A10D1" w:rsidRDefault="00440F5F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166.71</w:t>
            </w:r>
          </w:p>
        </w:tc>
        <w:tc>
          <w:tcPr>
            <w:tcW w:w="270" w:type="dxa"/>
          </w:tcPr>
          <w:p w14:paraId="61FC8267" w14:textId="77777777" w:rsidR="00A476DA" w:rsidRPr="009A10D1" w:rsidRDefault="00A476DA" w:rsidP="00A476DA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23917F" w14:textId="3679DD5D" w:rsidR="00A476DA" w:rsidRPr="009A10D1" w:rsidRDefault="00A476DA" w:rsidP="00A476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</w:tr>
      <w:tr w:rsidR="00A476DA" w:rsidRPr="009A10D1" w14:paraId="6AF156C8" w14:textId="77777777" w:rsidTr="00E64071">
        <w:tc>
          <w:tcPr>
            <w:tcW w:w="3240" w:type="dxa"/>
          </w:tcPr>
          <w:p w14:paraId="211EECEC" w14:textId="3A91B63C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3A73E26B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AC1F4B2" w14:textId="0D4BC6F5" w:rsidR="00A476DA" w:rsidRPr="009A10D1" w:rsidRDefault="006A14B1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82545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82545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4DD511A0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2137A" w14:textId="65FE8B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270" w:type="dxa"/>
          </w:tcPr>
          <w:p w14:paraId="0A81D576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6D4CE" w14:textId="64BB7C7C" w:rsidR="00A476DA" w:rsidRPr="009A10D1" w:rsidRDefault="00440F5F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</w:t>
            </w:r>
            <w:r w:rsidR="00282545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7F7EB17F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6C61D1" w14:textId="0E53D863" w:rsidR="00A476DA" w:rsidRPr="009A10D1" w:rsidRDefault="00A476DA" w:rsidP="00A476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A476DA" w:rsidRPr="009A10D1" w14:paraId="597E4EAC" w14:textId="77777777" w:rsidTr="00E64071">
        <w:tc>
          <w:tcPr>
            <w:tcW w:w="3240" w:type="dxa"/>
          </w:tcPr>
          <w:p w14:paraId="375CD003" w14:textId="77777777" w:rsidR="00A476DA" w:rsidRPr="009A10D1" w:rsidRDefault="00A476DA" w:rsidP="00A476DA">
            <w:pPr>
              <w:spacing w:line="240" w:lineRule="auto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EA4D3EF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46377A8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6F21703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69A3A8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FB84E80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A888F9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89B97B1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735F9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A476DA" w:rsidRPr="009A10D1" w14:paraId="2464BA82" w14:textId="77777777" w:rsidTr="00E64071">
        <w:tc>
          <w:tcPr>
            <w:tcW w:w="3240" w:type="dxa"/>
          </w:tcPr>
          <w:p w14:paraId="78F1ECC3" w14:textId="77777777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        </w:t>
            </w:r>
          </w:p>
          <w:p w14:paraId="3F89440D" w14:textId="3654271A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สินทรัพย์ที่เข้าเงื่อนไขส่วนที่บันทึก</w:t>
            </w:r>
          </w:p>
        </w:tc>
        <w:tc>
          <w:tcPr>
            <w:tcW w:w="900" w:type="dxa"/>
          </w:tcPr>
          <w:p w14:paraId="100483DD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43604C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20120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20755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03880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643A46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1C7CFB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35731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476DA" w:rsidRPr="009A10D1" w14:paraId="7F61A8D6" w14:textId="77777777" w:rsidTr="00E64071">
        <w:tc>
          <w:tcPr>
            <w:tcW w:w="3240" w:type="dxa"/>
          </w:tcPr>
          <w:p w14:paraId="5F264E1F" w14:textId="5EE8D5DC" w:rsidR="00A476DA" w:rsidRPr="009A10D1" w:rsidRDefault="00A476DA" w:rsidP="00A476DA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900" w:type="dxa"/>
          </w:tcPr>
          <w:p w14:paraId="37E398A3" w14:textId="01306931" w:rsidR="00A476DA" w:rsidRPr="009A10D1" w:rsidRDefault="00A476DA" w:rsidP="00A476DA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</w:t>
            </w:r>
            <w:r w:rsidR="00F838B3"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0</w:t>
            </w:r>
          </w:p>
        </w:tc>
        <w:tc>
          <w:tcPr>
            <w:tcW w:w="1080" w:type="dxa"/>
          </w:tcPr>
          <w:p w14:paraId="316368BA" w14:textId="159CCF11" w:rsidR="00A476DA" w:rsidRPr="009A10D1" w:rsidRDefault="006A14B1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(39.21)</w:t>
            </w:r>
          </w:p>
        </w:tc>
        <w:tc>
          <w:tcPr>
            <w:tcW w:w="270" w:type="dxa"/>
          </w:tcPr>
          <w:p w14:paraId="4DB5744C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64A74" w14:textId="3AF6AB36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32F72A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40FAD9" w14:textId="1CDE597C" w:rsidR="00A476DA" w:rsidRPr="009A10D1" w:rsidRDefault="00440F5F" w:rsidP="00A476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E42296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BFC79" w14:textId="59901469" w:rsidR="00A476DA" w:rsidRPr="009A10D1" w:rsidRDefault="00A476DA" w:rsidP="00A476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76DA" w:rsidRPr="009A10D1" w14:paraId="1150F1B4" w14:textId="77777777" w:rsidTr="00F00AA4">
        <w:tc>
          <w:tcPr>
            <w:tcW w:w="3240" w:type="dxa"/>
          </w:tcPr>
          <w:p w14:paraId="60972389" w14:textId="77777777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13B1A1C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567C1" w14:textId="50BE48AA" w:rsidR="00A476DA" w:rsidRPr="009A10D1" w:rsidRDefault="006A14B1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979.29</w:t>
            </w:r>
          </w:p>
        </w:tc>
        <w:tc>
          <w:tcPr>
            <w:tcW w:w="270" w:type="dxa"/>
          </w:tcPr>
          <w:p w14:paraId="144A512D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18DAC8" w14:textId="644BC538" w:rsidR="00A476DA" w:rsidRPr="009A10D1" w:rsidRDefault="00A476DA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</w:t>
            </w:r>
          </w:p>
        </w:tc>
        <w:tc>
          <w:tcPr>
            <w:tcW w:w="270" w:type="dxa"/>
          </w:tcPr>
          <w:p w14:paraId="0E8DDD50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FF172" w14:textId="10093837" w:rsidR="00A476DA" w:rsidRPr="009A10D1" w:rsidRDefault="00440F5F" w:rsidP="00A476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178.12</w:t>
            </w:r>
          </w:p>
        </w:tc>
        <w:tc>
          <w:tcPr>
            <w:tcW w:w="270" w:type="dxa"/>
          </w:tcPr>
          <w:p w14:paraId="288E99C7" w14:textId="77777777" w:rsidR="00A476DA" w:rsidRPr="009A10D1" w:rsidRDefault="00A476DA" w:rsidP="00A476DA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AE2869" w14:textId="650A17E1" w:rsidR="00A476DA" w:rsidRPr="009A10D1" w:rsidRDefault="00A476DA" w:rsidP="00A476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</w:t>
            </w:r>
          </w:p>
        </w:tc>
      </w:tr>
    </w:tbl>
    <w:p w14:paraId="5FC352CA" w14:textId="77777777" w:rsidR="00C73C02" w:rsidRPr="009A10D1" w:rsidRDefault="00C73C02" w:rsidP="00C73C0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</w:p>
    <w:p w14:paraId="05D19210" w14:textId="6A5F2961" w:rsidR="00997299" w:rsidRPr="009A10D1" w:rsidRDefault="00997299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ภาษีเงินได้</w:t>
      </w:r>
    </w:p>
    <w:p w14:paraId="53DD2B74" w14:textId="77777777" w:rsidR="00030CE9" w:rsidRPr="009A10D1" w:rsidRDefault="00030CE9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5"/>
        <w:gridCol w:w="522"/>
        <w:gridCol w:w="1169"/>
        <w:gridCol w:w="270"/>
        <w:gridCol w:w="1259"/>
        <w:gridCol w:w="272"/>
        <w:gridCol w:w="1084"/>
        <w:gridCol w:w="270"/>
        <w:gridCol w:w="1079"/>
      </w:tblGrid>
      <w:tr w:rsidR="00997299" w:rsidRPr="009A10D1" w14:paraId="3E5F6B4F" w14:textId="77777777" w:rsidTr="00995DE1">
        <w:tc>
          <w:tcPr>
            <w:tcW w:w="3345" w:type="dxa"/>
          </w:tcPr>
          <w:p w14:paraId="66D8F175" w14:textId="77777777" w:rsidR="00997299" w:rsidRPr="009A10D1" w:rsidRDefault="009F63C9" w:rsidP="00E859C8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2" w:type="dxa"/>
          </w:tcPr>
          <w:p w14:paraId="2BB3FA0F" w14:textId="77777777" w:rsidR="00997299" w:rsidRPr="009A10D1" w:rsidRDefault="00997299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8" w:type="dxa"/>
            <w:gridSpan w:val="3"/>
          </w:tcPr>
          <w:p w14:paraId="328CE226" w14:textId="77777777" w:rsidR="00997299" w:rsidRPr="009A10D1" w:rsidRDefault="00997299" w:rsidP="00E859C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61CC9755" w14:textId="77777777" w:rsidR="00997299" w:rsidRPr="009A10D1" w:rsidRDefault="00997299" w:rsidP="00E859C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3" w:type="dxa"/>
            <w:gridSpan w:val="3"/>
          </w:tcPr>
          <w:p w14:paraId="00D67552" w14:textId="77777777" w:rsidR="00997299" w:rsidRPr="009A10D1" w:rsidRDefault="00997299" w:rsidP="00E859C8">
            <w:pPr>
              <w:spacing w:line="240" w:lineRule="auto"/>
              <w:ind w:left="-300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C85E2B" w:rsidRPr="009A10D1" w14:paraId="3625180E" w14:textId="77777777" w:rsidTr="00995DE1">
        <w:tc>
          <w:tcPr>
            <w:tcW w:w="3345" w:type="dxa"/>
          </w:tcPr>
          <w:p w14:paraId="6DA48918" w14:textId="77777777" w:rsidR="00C85E2B" w:rsidRPr="009A10D1" w:rsidRDefault="00C85E2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5C2C4964" w14:textId="77777777" w:rsidR="00C85E2B" w:rsidRPr="009A10D1" w:rsidRDefault="00C85E2B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A085BEB" w14:textId="2E2532DB" w:rsidR="00C85E2B" w:rsidRPr="009A10D1" w:rsidRDefault="00B17D5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A476D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1DBB1101" w14:textId="77777777" w:rsidR="00C85E2B" w:rsidRPr="009A10D1" w:rsidRDefault="00C85E2B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88038B" w14:textId="3C63228D" w:rsidR="00C85E2B" w:rsidRPr="009A10D1" w:rsidRDefault="00A476D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2" w:type="dxa"/>
          </w:tcPr>
          <w:p w14:paraId="78FCBD77" w14:textId="77777777" w:rsidR="00C85E2B" w:rsidRPr="009A10D1" w:rsidRDefault="00C85E2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14:paraId="12FD737F" w14:textId="663D51E8" w:rsidR="00C85E2B" w:rsidRPr="009A10D1" w:rsidRDefault="00A476DA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20448CF4" w14:textId="77777777" w:rsidR="00C85E2B" w:rsidRPr="009A10D1" w:rsidRDefault="00C85E2B" w:rsidP="00E859C8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E040DD" w14:textId="23598EFB" w:rsidR="00C85E2B" w:rsidRPr="009A10D1" w:rsidRDefault="00A476DA" w:rsidP="00E859C8">
            <w:pPr>
              <w:spacing w:line="240" w:lineRule="auto"/>
              <w:ind w:left="-110" w:right="-108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C85E2B" w:rsidRPr="009A10D1" w14:paraId="3579383D" w14:textId="77777777" w:rsidTr="00995DE1">
        <w:tc>
          <w:tcPr>
            <w:tcW w:w="3345" w:type="dxa"/>
          </w:tcPr>
          <w:p w14:paraId="4818ACA6" w14:textId="77777777" w:rsidR="00C85E2B" w:rsidRPr="009A10D1" w:rsidRDefault="00C85E2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22" w:type="dxa"/>
          </w:tcPr>
          <w:p w14:paraId="75A44042" w14:textId="77777777" w:rsidR="00C85E2B" w:rsidRPr="009A10D1" w:rsidRDefault="00C85E2B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5403" w:type="dxa"/>
            <w:gridSpan w:val="7"/>
          </w:tcPr>
          <w:p w14:paraId="394209A8" w14:textId="77777777" w:rsidR="00C85E2B" w:rsidRPr="009A10D1" w:rsidRDefault="00C85E2B" w:rsidP="00E859C8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9A10D1" w14:paraId="3B6C7F00" w14:textId="77777777" w:rsidTr="00995DE1">
        <w:tc>
          <w:tcPr>
            <w:tcW w:w="3345" w:type="dxa"/>
          </w:tcPr>
          <w:p w14:paraId="066F5D92" w14:textId="77777777" w:rsidR="00C85E2B" w:rsidRPr="009A10D1" w:rsidRDefault="00C85E2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522" w:type="dxa"/>
          </w:tcPr>
          <w:p w14:paraId="7965629B" w14:textId="77777777" w:rsidR="00C85E2B" w:rsidRPr="009A10D1" w:rsidRDefault="00C85E2B" w:rsidP="00E859C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184D9D5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58E3B" w14:textId="77777777" w:rsidR="00C85E2B" w:rsidRPr="009A10D1" w:rsidRDefault="00C85E2B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A4E3CB6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23" w:hanging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767BCC55" w14:textId="77777777" w:rsidR="00C85E2B" w:rsidRPr="009A10D1" w:rsidRDefault="00C85E2B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65ADE41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70D2360" w14:textId="77777777" w:rsidR="00C85E2B" w:rsidRPr="009A10D1" w:rsidRDefault="00C85E2B" w:rsidP="00E859C8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E1309D0" w14:textId="77777777" w:rsidR="00C85E2B" w:rsidRPr="009A10D1" w:rsidRDefault="00C85E2B" w:rsidP="00E859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76DA" w:rsidRPr="009A10D1" w14:paraId="65C5DCC2" w14:textId="77777777" w:rsidTr="00995DE1">
        <w:tc>
          <w:tcPr>
            <w:tcW w:w="3345" w:type="dxa"/>
          </w:tcPr>
          <w:p w14:paraId="4C510861" w14:textId="57A8B08D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522" w:type="dxa"/>
          </w:tcPr>
          <w:p w14:paraId="5BBB41DC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DA7FD8" w14:textId="7F86049C" w:rsidR="00A476DA" w:rsidRPr="009A10D1" w:rsidRDefault="00DE10EB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4B371E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4B371E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0E676307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F4ECA0D" w14:textId="4862DD88" w:rsidR="00A476DA" w:rsidRPr="009A10D1" w:rsidRDefault="00A476DA" w:rsidP="00A476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26.67</w:t>
            </w:r>
          </w:p>
        </w:tc>
        <w:tc>
          <w:tcPr>
            <w:tcW w:w="272" w:type="dxa"/>
          </w:tcPr>
          <w:p w14:paraId="7CAA2BA3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7590108" w14:textId="57E821EA" w:rsidR="00A476DA" w:rsidRPr="009A10D1" w:rsidRDefault="00E34A9B" w:rsidP="00047DC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1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894A47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9F34C60" w14:textId="2E70963D" w:rsidR="00A476DA" w:rsidRPr="009A10D1" w:rsidRDefault="00A476DA" w:rsidP="007629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76DA" w:rsidRPr="009A10D1" w14:paraId="434F1E02" w14:textId="77777777" w:rsidTr="00995DE1">
        <w:tc>
          <w:tcPr>
            <w:tcW w:w="3345" w:type="dxa"/>
          </w:tcPr>
          <w:p w14:paraId="06AD073C" w14:textId="400BDD1A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 ๆ ที่บันทึก</w:t>
            </w:r>
            <w:r w:rsidR="00014B7F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014B7F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สูงไป</w:t>
            </w:r>
            <w:r w:rsidR="00014B7F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ต่ำไป</w:t>
            </w:r>
          </w:p>
        </w:tc>
        <w:tc>
          <w:tcPr>
            <w:tcW w:w="522" w:type="dxa"/>
          </w:tcPr>
          <w:p w14:paraId="36FB40EB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FF65315" w14:textId="7917BBBE" w:rsidR="00A476DA" w:rsidRPr="009A10D1" w:rsidRDefault="00014B7F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10EB" w:rsidRPr="009A10D1">
              <w:rPr>
                <w:rFonts w:asciiTheme="majorBidi" w:hAnsiTheme="majorBidi" w:cstheme="majorBidi"/>
                <w:sz w:val="28"/>
                <w:szCs w:val="28"/>
              </w:rPr>
              <w:t>0.05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7DE330F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2598589" w14:textId="1C768242" w:rsidR="00A476DA" w:rsidRPr="009A10D1" w:rsidRDefault="00A476DA" w:rsidP="00A476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13.91</w:t>
            </w:r>
          </w:p>
        </w:tc>
        <w:tc>
          <w:tcPr>
            <w:tcW w:w="272" w:type="dxa"/>
          </w:tcPr>
          <w:p w14:paraId="6F64D6B9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A8E5E16" w14:textId="7F69E42C" w:rsidR="00A476DA" w:rsidRPr="009A10D1" w:rsidRDefault="00E34A9B" w:rsidP="00047DC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1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BC349B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93AE424" w14:textId="3201FEC8" w:rsidR="00A476DA" w:rsidRPr="009A10D1" w:rsidRDefault="00A476DA" w:rsidP="007629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76DA" w:rsidRPr="009A10D1" w14:paraId="7A942670" w14:textId="77777777" w:rsidTr="00995DE1">
        <w:tc>
          <w:tcPr>
            <w:tcW w:w="3345" w:type="dxa"/>
          </w:tcPr>
          <w:p w14:paraId="31A4D60A" w14:textId="77777777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1BB4136E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65A159C" w14:textId="2C8CC157" w:rsidR="00A476DA" w:rsidRPr="009A10D1" w:rsidRDefault="00762988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B371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4B371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28FBF9C9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5AA4E03" w14:textId="227838AB" w:rsidR="00A476DA" w:rsidRPr="009A10D1" w:rsidRDefault="00A476DA" w:rsidP="00A476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40.58</w:t>
            </w:r>
          </w:p>
        </w:tc>
        <w:tc>
          <w:tcPr>
            <w:tcW w:w="272" w:type="dxa"/>
          </w:tcPr>
          <w:p w14:paraId="517FB98E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BFE6F14" w14:textId="1C6367D8" w:rsidR="00A476DA" w:rsidRPr="009A10D1" w:rsidRDefault="00E34A9B" w:rsidP="00047DC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1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F81AB8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B25F77B" w14:textId="0FFF73B2" w:rsidR="00A476DA" w:rsidRPr="009A10D1" w:rsidRDefault="00A476DA" w:rsidP="007629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476DA" w:rsidRPr="009A10D1" w14:paraId="6F381031" w14:textId="77777777" w:rsidTr="00995DE1">
        <w:tc>
          <w:tcPr>
            <w:tcW w:w="3345" w:type="dxa"/>
          </w:tcPr>
          <w:p w14:paraId="02F7C7CD" w14:textId="77777777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2" w:type="dxa"/>
          </w:tcPr>
          <w:p w14:paraId="76B8A32A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4587C18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9D7C9B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1C248FC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5576BCFE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73D471F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4DE4ADA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EEA57D3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476DA" w:rsidRPr="009A10D1" w14:paraId="0D77DB84" w14:textId="77777777" w:rsidTr="00995DE1">
        <w:tc>
          <w:tcPr>
            <w:tcW w:w="3345" w:type="dxa"/>
            <w:shd w:val="clear" w:color="auto" w:fill="auto"/>
          </w:tcPr>
          <w:p w14:paraId="3B9B9F83" w14:textId="77777777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22" w:type="dxa"/>
            <w:shd w:val="clear" w:color="auto" w:fill="auto"/>
          </w:tcPr>
          <w:p w14:paraId="5C433AC2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31F9F9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4F829A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75209D1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14F4F6D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AA6BA6D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4AB96B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2B82533" w14:textId="77777777" w:rsidR="00A476DA" w:rsidRPr="009A10D1" w:rsidRDefault="00A476DA" w:rsidP="00A476D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6DA" w:rsidRPr="009A10D1" w14:paraId="7F547298" w14:textId="77777777" w:rsidTr="00995DE1">
        <w:tc>
          <w:tcPr>
            <w:tcW w:w="3345" w:type="dxa"/>
            <w:shd w:val="clear" w:color="auto" w:fill="auto"/>
          </w:tcPr>
          <w:p w14:paraId="4A2CFD17" w14:textId="77777777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22" w:type="dxa"/>
            <w:shd w:val="clear" w:color="auto" w:fill="auto"/>
          </w:tcPr>
          <w:p w14:paraId="3AF646A7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50152B5" w14:textId="5E87B83C" w:rsidR="00A476DA" w:rsidRPr="009A10D1" w:rsidRDefault="00014B7F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39EE" w:rsidRPr="009A10D1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DE10EB"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F1FED" w:rsidRPr="009A10D1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CE9BA7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73654D3" w14:textId="4362AFA4" w:rsidR="00A476DA" w:rsidRPr="009A10D1" w:rsidRDefault="00A476DA" w:rsidP="00A476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165.16</w:t>
            </w:r>
          </w:p>
        </w:tc>
        <w:tc>
          <w:tcPr>
            <w:tcW w:w="272" w:type="dxa"/>
            <w:shd w:val="clear" w:color="auto" w:fill="auto"/>
          </w:tcPr>
          <w:p w14:paraId="4A60DF92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6DB15F" w14:textId="31FA0C7D" w:rsidR="00A476DA" w:rsidRPr="009A10D1" w:rsidRDefault="00E34A9B" w:rsidP="00047DC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="00047DCF" w:rsidRPr="009A10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3A2801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A1DABCC" w14:textId="45DBD8F5" w:rsidR="00A476DA" w:rsidRPr="009A10D1" w:rsidRDefault="00A476DA" w:rsidP="00A476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(1.49)</w:t>
            </w:r>
          </w:p>
        </w:tc>
      </w:tr>
      <w:tr w:rsidR="00A476DA" w:rsidRPr="009A10D1" w14:paraId="72C6764C" w14:textId="77777777" w:rsidTr="00995DE1">
        <w:tc>
          <w:tcPr>
            <w:tcW w:w="3345" w:type="dxa"/>
            <w:shd w:val="clear" w:color="auto" w:fill="auto"/>
          </w:tcPr>
          <w:p w14:paraId="0D40208C" w14:textId="71142313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22" w:type="dxa"/>
            <w:shd w:val="clear" w:color="auto" w:fill="auto"/>
          </w:tcPr>
          <w:p w14:paraId="702D5C92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53258" w14:textId="2C2A5A0D" w:rsidR="00A476DA" w:rsidRPr="009A10D1" w:rsidRDefault="00762988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(0.02)</w:t>
            </w:r>
          </w:p>
        </w:tc>
        <w:tc>
          <w:tcPr>
            <w:tcW w:w="270" w:type="dxa"/>
            <w:shd w:val="clear" w:color="auto" w:fill="auto"/>
          </w:tcPr>
          <w:p w14:paraId="54A9239F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79CD" w14:textId="59B7645F" w:rsidR="00A476DA" w:rsidRPr="009A10D1" w:rsidRDefault="00A476DA" w:rsidP="00A476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(0.12)</w:t>
            </w:r>
          </w:p>
        </w:tc>
        <w:tc>
          <w:tcPr>
            <w:tcW w:w="272" w:type="dxa"/>
            <w:shd w:val="clear" w:color="auto" w:fill="auto"/>
          </w:tcPr>
          <w:p w14:paraId="60F5B504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E4AEC" w14:textId="63353F47" w:rsidR="00A476DA" w:rsidRPr="009A10D1" w:rsidRDefault="00762988" w:rsidP="00047DC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(0.02)</w:t>
            </w:r>
          </w:p>
        </w:tc>
        <w:tc>
          <w:tcPr>
            <w:tcW w:w="270" w:type="dxa"/>
            <w:shd w:val="clear" w:color="auto" w:fill="auto"/>
          </w:tcPr>
          <w:p w14:paraId="03FD0BDE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CE5BE" w14:textId="25D16D18" w:rsidR="00A476DA" w:rsidRPr="009A10D1" w:rsidRDefault="00A476DA" w:rsidP="007629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76DA" w:rsidRPr="009A10D1" w14:paraId="2B7331B2" w14:textId="77777777" w:rsidTr="00995DE1">
        <w:tc>
          <w:tcPr>
            <w:tcW w:w="3345" w:type="dxa"/>
            <w:shd w:val="clear" w:color="auto" w:fill="auto"/>
          </w:tcPr>
          <w:p w14:paraId="14877190" w14:textId="77777777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B1C6F64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A0D24" w14:textId="6B49EDA2" w:rsidR="00A476DA" w:rsidRPr="009A10D1" w:rsidRDefault="00762988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39E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F1FED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718A9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9EB87" w14:textId="6BE70647" w:rsidR="00A476DA" w:rsidRPr="009A10D1" w:rsidRDefault="00A476DA" w:rsidP="00A476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165.04</w:t>
            </w:r>
          </w:p>
        </w:tc>
        <w:tc>
          <w:tcPr>
            <w:tcW w:w="272" w:type="dxa"/>
            <w:shd w:val="clear" w:color="auto" w:fill="auto"/>
          </w:tcPr>
          <w:p w14:paraId="57DD759B" w14:textId="147C7BCB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93CC" w14:textId="0A8CC6B1" w:rsidR="00A476DA" w:rsidRPr="009A10D1" w:rsidRDefault="00E34A9B" w:rsidP="00047DC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2.42</w:t>
            </w:r>
          </w:p>
        </w:tc>
        <w:tc>
          <w:tcPr>
            <w:tcW w:w="270" w:type="dxa"/>
            <w:shd w:val="clear" w:color="auto" w:fill="auto"/>
          </w:tcPr>
          <w:p w14:paraId="1933E6CF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43AD" w14:textId="7F6E66F8" w:rsidR="00A476DA" w:rsidRPr="009A10D1" w:rsidRDefault="00A476DA" w:rsidP="00A476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(1.49)</w:t>
            </w:r>
          </w:p>
        </w:tc>
      </w:tr>
      <w:tr w:rsidR="00A476DA" w:rsidRPr="009A10D1" w14:paraId="2EE2D2C7" w14:textId="77777777" w:rsidTr="00995DE1">
        <w:tc>
          <w:tcPr>
            <w:tcW w:w="3345" w:type="dxa"/>
            <w:shd w:val="clear" w:color="auto" w:fill="auto"/>
          </w:tcPr>
          <w:p w14:paraId="3728FAD5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A2B7E0B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F3C78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F0FA494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9AB90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shd w:val="clear" w:color="auto" w:fill="auto"/>
          </w:tcPr>
          <w:p w14:paraId="37A79F6F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C435C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9D0F8AF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150BB" w14:textId="77777777" w:rsidR="00A476DA" w:rsidRPr="009A10D1" w:rsidRDefault="00A476DA" w:rsidP="00F305F1">
            <w:pPr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76DA" w:rsidRPr="009A10D1" w14:paraId="5FA9D84E" w14:textId="77777777" w:rsidTr="00995DE1">
        <w:tc>
          <w:tcPr>
            <w:tcW w:w="3345" w:type="dxa"/>
            <w:shd w:val="clear" w:color="auto" w:fill="auto"/>
          </w:tcPr>
          <w:p w14:paraId="65BD27FA" w14:textId="30D6B016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522" w:type="dxa"/>
            <w:shd w:val="clear" w:color="auto" w:fill="auto"/>
          </w:tcPr>
          <w:p w14:paraId="24B39E47" w14:textId="77777777" w:rsidR="00A476DA" w:rsidRPr="009A10D1" w:rsidRDefault="00A476DA" w:rsidP="00A476DA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CBD852" w14:textId="24728779" w:rsidR="00A476DA" w:rsidRPr="009A10D1" w:rsidRDefault="00B039EE" w:rsidP="00A476D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4B371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762988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4B371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BF1FED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C36830D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E6B95" w14:textId="348E0F40" w:rsidR="00A476DA" w:rsidRPr="009A10D1" w:rsidRDefault="00A476DA" w:rsidP="00A476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205.62</w:t>
            </w:r>
          </w:p>
        </w:tc>
        <w:tc>
          <w:tcPr>
            <w:tcW w:w="272" w:type="dxa"/>
            <w:shd w:val="clear" w:color="auto" w:fill="auto"/>
          </w:tcPr>
          <w:p w14:paraId="6581EF25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04B3D" w14:textId="412106AC" w:rsidR="00A476DA" w:rsidRPr="009A10D1" w:rsidRDefault="00E34A9B" w:rsidP="00047DC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2.42</w:t>
            </w:r>
          </w:p>
        </w:tc>
        <w:tc>
          <w:tcPr>
            <w:tcW w:w="270" w:type="dxa"/>
            <w:shd w:val="clear" w:color="auto" w:fill="auto"/>
          </w:tcPr>
          <w:p w14:paraId="2013331C" w14:textId="77777777" w:rsidR="00A476DA" w:rsidRPr="009A10D1" w:rsidRDefault="00A476DA" w:rsidP="00A476DA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C8BBF" w14:textId="14B52DF3" w:rsidR="00A476DA" w:rsidRPr="009A10D1" w:rsidRDefault="00A476DA" w:rsidP="00A476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(1.49)</w:t>
            </w:r>
          </w:p>
        </w:tc>
      </w:tr>
    </w:tbl>
    <w:p w14:paraId="53E24560" w14:textId="77777777" w:rsidR="007848EE" w:rsidRPr="009A10D1" w:rsidRDefault="007848EE" w:rsidP="00E859C8">
      <w:pPr>
        <w:rPr>
          <w:rFonts w:asciiTheme="majorBidi" w:hAnsiTheme="majorBidi" w:cstheme="majorBidi"/>
          <w:sz w:val="22"/>
          <w:szCs w:val="22"/>
        </w:rPr>
      </w:pPr>
    </w:p>
    <w:p w14:paraId="0B567007" w14:textId="77777777" w:rsidR="00A30D93" w:rsidRPr="009A10D1" w:rsidRDefault="00A30D93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horzAnchor="margin" w:tblpX="450" w:tblpY="159"/>
        <w:tblW w:w="97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839"/>
      </w:tblGrid>
      <w:tr w:rsidR="00986310" w:rsidRPr="009A10D1" w14:paraId="6736365B" w14:textId="77777777" w:rsidTr="00DC1265">
        <w:trPr>
          <w:cantSplit/>
        </w:trPr>
        <w:tc>
          <w:tcPr>
            <w:tcW w:w="3330" w:type="dxa"/>
          </w:tcPr>
          <w:p w14:paraId="64F1AA18" w14:textId="1C416121" w:rsidR="00986310" w:rsidRPr="009A10D1" w:rsidRDefault="00986310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19" w:type="dxa"/>
            <w:gridSpan w:val="11"/>
          </w:tcPr>
          <w:p w14:paraId="26174EC9" w14:textId="77777777" w:rsidR="00986310" w:rsidRPr="009A10D1" w:rsidRDefault="00986310" w:rsidP="00E859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86310" w:rsidRPr="009A10D1" w14:paraId="47751045" w14:textId="77777777" w:rsidTr="00DC1265">
        <w:trPr>
          <w:cantSplit/>
        </w:trPr>
        <w:tc>
          <w:tcPr>
            <w:tcW w:w="3330" w:type="dxa"/>
          </w:tcPr>
          <w:p w14:paraId="25D029E3" w14:textId="77777777" w:rsidR="00986310" w:rsidRPr="009A10D1" w:rsidRDefault="00986310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3DE3A15D" w14:textId="1151371C" w:rsidR="00986310" w:rsidRPr="009A10D1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476DA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60B23397" w14:textId="77777777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9" w:type="dxa"/>
            <w:gridSpan w:val="5"/>
          </w:tcPr>
          <w:p w14:paraId="2F721AA6" w14:textId="4D876C7A" w:rsidR="00986310" w:rsidRPr="009A10D1" w:rsidRDefault="00A476D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986310" w:rsidRPr="009A10D1" w14:paraId="0F9C0DC4" w14:textId="77777777" w:rsidTr="00DC1265">
        <w:trPr>
          <w:cantSplit/>
        </w:trPr>
        <w:tc>
          <w:tcPr>
            <w:tcW w:w="3330" w:type="dxa"/>
          </w:tcPr>
          <w:p w14:paraId="70FE0938" w14:textId="77777777" w:rsidR="00986310" w:rsidRPr="009A10D1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4A799" w14:textId="77777777" w:rsidR="00986310" w:rsidRPr="009A10D1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198E74F9" w14:textId="21C8821F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92A2683" w14:textId="0F84CF0D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142FF4" w14:textId="77777777" w:rsidR="00986310" w:rsidRPr="009A10D1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9C8BFD" w14:textId="2A8761D4" w:rsidR="007C6890" w:rsidRPr="009A10D1" w:rsidRDefault="007C689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6E807E9A" w14:textId="4C4F99CE" w:rsidR="00986310" w:rsidRPr="009A10D1" w:rsidRDefault="007C689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986310"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  <w:p w14:paraId="5285C76A" w14:textId="77777777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4015E1" w14:textId="77777777" w:rsidR="00986310" w:rsidRPr="009A10D1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9459EA" w14:textId="77777777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04A458A" w14:textId="77777777" w:rsidR="00986310" w:rsidRPr="009A10D1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5AAFAD" w14:textId="77777777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E1252F1" w14:textId="77777777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04D240" w14:textId="77777777" w:rsidR="00986310" w:rsidRPr="009A10D1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99FF05" w14:textId="77777777" w:rsidR="00571637" w:rsidRPr="009A10D1" w:rsidRDefault="00571637" w:rsidP="005716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7BD92666" w14:textId="77777777" w:rsidR="00571637" w:rsidRPr="009A10D1" w:rsidRDefault="00571637" w:rsidP="005716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  <w:p w14:paraId="35D649CA" w14:textId="54A3111D" w:rsidR="00986310" w:rsidRPr="009A10D1" w:rsidRDefault="00571637" w:rsidP="005716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D9A02C" w14:textId="77777777" w:rsidR="00986310" w:rsidRPr="009A10D1" w:rsidRDefault="00986310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4FE2B75D" w14:textId="77777777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7A13C88" w14:textId="77777777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986310" w:rsidRPr="009A10D1" w14:paraId="15BED979" w14:textId="77777777" w:rsidTr="00DC1265">
        <w:trPr>
          <w:cantSplit/>
        </w:trPr>
        <w:tc>
          <w:tcPr>
            <w:tcW w:w="3330" w:type="dxa"/>
          </w:tcPr>
          <w:p w14:paraId="70C8E24E" w14:textId="77777777" w:rsidR="00986310" w:rsidRPr="009A10D1" w:rsidRDefault="00986310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9" w:type="dxa"/>
            <w:gridSpan w:val="11"/>
          </w:tcPr>
          <w:p w14:paraId="659EBCD3" w14:textId="77777777" w:rsidR="00986310" w:rsidRPr="009A10D1" w:rsidRDefault="00986310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86310" w:rsidRPr="009A10D1" w14:paraId="0F6E94D2" w14:textId="77777777" w:rsidTr="00DC1265">
        <w:trPr>
          <w:cantSplit/>
        </w:trPr>
        <w:tc>
          <w:tcPr>
            <w:tcW w:w="3330" w:type="dxa"/>
          </w:tcPr>
          <w:p w14:paraId="55A9C33C" w14:textId="77777777" w:rsidR="00986310" w:rsidRPr="009A10D1" w:rsidRDefault="00986310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CB3AB30" w14:textId="77777777" w:rsidR="00986310" w:rsidRPr="009A10D1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3BB3AD6" w14:textId="77777777" w:rsidR="00986310" w:rsidRPr="009A10D1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CCFAE3" w14:textId="77777777" w:rsidR="00986310" w:rsidRPr="009A10D1" w:rsidRDefault="00986310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2C19375" w14:textId="77777777" w:rsidR="00986310" w:rsidRPr="009A10D1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42C3CC" w14:textId="77777777" w:rsidR="00986310" w:rsidRPr="009A10D1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75E5BAE" w14:textId="77777777" w:rsidR="00986310" w:rsidRPr="009A10D1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EFCB45" w14:textId="77777777" w:rsidR="00986310" w:rsidRPr="009A10D1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F560497" w14:textId="77777777" w:rsidR="00986310" w:rsidRPr="009A10D1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FAC542" w14:textId="77777777" w:rsidR="00986310" w:rsidRPr="009A10D1" w:rsidRDefault="00986310" w:rsidP="00E859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6E5BDB" w14:textId="77777777" w:rsidR="00986310" w:rsidRPr="009A10D1" w:rsidRDefault="00986310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0C6A32B" w14:textId="77777777" w:rsidR="00986310" w:rsidRPr="009A10D1" w:rsidRDefault="00986310" w:rsidP="00E85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476DA" w:rsidRPr="009A10D1" w14:paraId="0C421659" w14:textId="77777777" w:rsidTr="00DC1265">
        <w:trPr>
          <w:cantSplit/>
        </w:trPr>
        <w:tc>
          <w:tcPr>
            <w:tcW w:w="3330" w:type="dxa"/>
          </w:tcPr>
          <w:p w14:paraId="204FFADB" w14:textId="77777777" w:rsidR="00A476DA" w:rsidRPr="009A10D1" w:rsidRDefault="00A476DA" w:rsidP="00A476DA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00" w:type="dxa"/>
            <w:vAlign w:val="bottom"/>
          </w:tcPr>
          <w:p w14:paraId="375770BC" w14:textId="0CCCC0D9" w:rsidR="00A476DA" w:rsidRPr="009A10D1" w:rsidRDefault="00DC1265" w:rsidP="001372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(121.16)</w:t>
            </w:r>
          </w:p>
        </w:tc>
        <w:tc>
          <w:tcPr>
            <w:tcW w:w="180" w:type="dxa"/>
          </w:tcPr>
          <w:p w14:paraId="308CB995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B86871" w14:textId="73B0BABD" w:rsidR="00A476DA" w:rsidRPr="009A10D1" w:rsidRDefault="00DC1265" w:rsidP="00A476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15.4</w:t>
            </w:r>
            <w:r w:rsidR="00834FAA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A8B6C53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C78B9D" w14:textId="2BE6DECC" w:rsidR="00A476DA" w:rsidRPr="009A10D1" w:rsidRDefault="00DC1265" w:rsidP="001372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(105.6</w:t>
            </w:r>
            <w:r w:rsidR="00834FAA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F43C93F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8C4D1A" w14:textId="38D4CE28" w:rsidR="00A476DA" w:rsidRPr="009A10D1" w:rsidRDefault="00A476DA" w:rsidP="00A476D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180" w:type="dxa"/>
          </w:tcPr>
          <w:p w14:paraId="5F76C8C4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00FDBD" w14:textId="2B4337C5" w:rsidR="00A476DA" w:rsidRPr="009A10D1" w:rsidRDefault="00A476DA" w:rsidP="00A476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132323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1937C9B6" w14:textId="621EEEEB" w:rsidR="00A476DA" w:rsidRPr="009A10D1" w:rsidRDefault="00A476DA" w:rsidP="00A476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</w:tr>
      <w:tr w:rsidR="00A476DA" w:rsidRPr="009A10D1" w14:paraId="30E0E2CE" w14:textId="77777777" w:rsidTr="00DC1265">
        <w:trPr>
          <w:cantSplit/>
        </w:trPr>
        <w:tc>
          <w:tcPr>
            <w:tcW w:w="3330" w:type="dxa"/>
          </w:tcPr>
          <w:p w14:paraId="5E6015E5" w14:textId="1BEBBFAC" w:rsidR="00A476DA" w:rsidRPr="009A10D1" w:rsidRDefault="00A476DA" w:rsidP="00A476DA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ประมาณตามหลัก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734C98F" w14:textId="1DC50AD8" w:rsidR="00A476DA" w:rsidRPr="009A10D1" w:rsidRDefault="00A476DA" w:rsidP="00A476DA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F2544D9" w14:textId="437F376F" w:rsidR="00A476DA" w:rsidRPr="009A10D1" w:rsidRDefault="00834FAA" w:rsidP="00A476DA">
            <w:pPr>
              <w:pStyle w:val="acctfourfigures"/>
              <w:tabs>
                <w:tab w:val="clear" w:pos="765"/>
                <w:tab w:val="left" w:pos="12"/>
                <w:tab w:val="decimal" w:pos="372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(7.30)</w:t>
            </w:r>
          </w:p>
        </w:tc>
        <w:tc>
          <w:tcPr>
            <w:tcW w:w="180" w:type="dxa"/>
          </w:tcPr>
          <w:p w14:paraId="43CF00C3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5D2110" w14:textId="2E919AD2" w:rsidR="00A476DA" w:rsidRPr="009A10D1" w:rsidRDefault="00834FAA" w:rsidP="001372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1.46</w:t>
            </w:r>
          </w:p>
        </w:tc>
        <w:tc>
          <w:tcPr>
            <w:tcW w:w="180" w:type="dxa"/>
          </w:tcPr>
          <w:p w14:paraId="4ACA560D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418A6" w14:textId="66C32F6C" w:rsidR="00A476DA" w:rsidRPr="009A10D1" w:rsidRDefault="00834FAA" w:rsidP="00A476DA">
            <w:pPr>
              <w:pStyle w:val="acctfourfigures"/>
              <w:tabs>
                <w:tab w:val="clear" w:pos="765"/>
                <w:tab w:val="left" w:pos="12"/>
                <w:tab w:val="decimal" w:pos="462"/>
              </w:tabs>
              <w:spacing w:line="240" w:lineRule="auto"/>
              <w:ind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(5.84)</w:t>
            </w:r>
          </w:p>
        </w:tc>
        <w:tc>
          <w:tcPr>
            <w:tcW w:w="180" w:type="dxa"/>
          </w:tcPr>
          <w:p w14:paraId="68426FAB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C2EB61" w14:textId="0DD68918" w:rsidR="00A476DA" w:rsidRPr="009A10D1" w:rsidRDefault="00A476DA" w:rsidP="00A476D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BCCD688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4F07A2" w14:textId="405C18E5" w:rsidR="00A476DA" w:rsidRPr="009A10D1" w:rsidRDefault="00A476DA" w:rsidP="00D5506F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</w:p>
        </w:tc>
        <w:tc>
          <w:tcPr>
            <w:tcW w:w="180" w:type="dxa"/>
          </w:tcPr>
          <w:p w14:paraId="6EE49ECD" w14:textId="1D183226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53AD0D37" w14:textId="54677F77" w:rsidR="00A476DA" w:rsidRPr="009A10D1" w:rsidRDefault="00A476DA" w:rsidP="00D550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476DA" w:rsidRPr="009A10D1" w14:paraId="68CC9FE5" w14:textId="77777777" w:rsidTr="00DC1265">
        <w:trPr>
          <w:cantSplit/>
        </w:trPr>
        <w:tc>
          <w:tcPr>
            <w:tcW w:w="3330" w:type="dxa"/>
          </w:tcPr>
          <w:p w14:paraId="3E69BAEC" w14:textId="044EFAB1" w:rsidR="00A476DA" w:rsidRPr="009A10D1" w:rsidRDefault="00A476DA" w:rsidP="00A476DA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การตีราคาสินทรัพย์</w:t>
            </w:r>
          </w:p>
        </w:tc>
        <w:tc>
          <w:tcPr>
            <w:tcW w:w="900" w:type="dxa"/>
            <w:vAlign w:val="bottom"/>
          </w:tcPr>
          <w:p w14:paraId="7934D183" w14:textId="2AA0EABC" w:rsidR="00A476DA" w:rsidRPr="009A10D1" w:rsidRDefault="00834FAA" w:rsidP="00A476D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1.37</w:t>
            </w:r>
          </w:p>
        </w:tc>
        <w:tc>
          <w:tcPr>
            <w:tcW w:w="180" w:type="dxa"/>
          </w:tcPr>
          <w:p w14:paraId="7A56905D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ED30B3" w14:textId="6A2258C8" w:rsidR="00A476DA" w:rsidRPr="009A10D1" w:rsidRDefault="00834FAA" w:rsidP="001372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(0.27)</w:t>
            </w:r>
          </w:p>
        </w:tc>
        <w:tc>
          <w:tcPr>
            <w:tcW w:w="180" w:type="dxa"/>
          </w:tcPr>
          <w:p w14:paraId="5772390A" w14:textId="77777777" w:rsidR="00A476DA" w:rsidRPr="009A10D1" w:rsidRDefault="00A476DA" w:rsidP="00A476DA">
            <w:pPr>
              <w:tabs>
                <w:tab w:val="decimal" w:pos="293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0311B1" w14:textId="2A6354D3" w:rsidR="00A476DA" w:rsidRPr="009A10D1" w:rsidRDefault="00834FAA" w:rsidP="00A476D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1.10</w:t>
            </w:r>
          </w:p>
        </w:tc>
        <w:tc>
          <w:tcPr>
            <w:tcW w:w="180" w:type="dxa"/>
          </w:tcPr>
          <w:p w14:paraId="14CAA412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05082D" w14:textId="4354FDE6" w:rsidR="00A476DA" w:rsidRPr="009A10D1" w:rsidRDefault="00A476DA" w:rsidP="00D550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  <w:tc>
          <w:tcPr>
            <w:tcW w:w="180" w:type="dxa"/>
          </w:tcPr>
          <w:p w14:paraId="051784B0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49FB59" w14:textId="69D5E1B7" w:rsidR="00A476DA" w:rsidRPr="009A10D1" w:rsidRDefault="00A476DA" w:rsidP="00D5506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3C7401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93B08C6" w14:textId="52F26968" w:rsidR="00A476DA" w:rsidRPr="009A10D1" w:rsidRDefault="00A476DA" w:rsidP="00D550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</w:p>
        </w:tc>
      </w:tr>
      <w:tr w:rsidR="00A476DA" w:rsidRPr="009A10D1" w14:paraId="3E43F3E8" w14:textId="77777777" w:rsidTr="00DC1265">
        <w:trPr>
          <w:cantSplit/>
        </w:trPr>
        <w:tc>
          <w:tcPr>
            <w:tcW w:w="3330" w:type="dxa"/>
          </w:tcPr>
          <w:p w14:paraId="0D1EF9B9" w14:textId="2D66F38B" w:rsidR="00A476DA" w:rsidRPr="009A10D1" w:rsidRDefault="00A476DA" w:rsidP="00A476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EE666" w14:textId="2C161813" w:rsidR="00A476DA" w:rsidRPr="009A10D1" w:rsidRDefault="00834FAA" w:rsidP="001372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(127.09)</w:t>
            </w:r>
          </w:p>
        </w:tc>
        <w:tc>
          <w:tcPr>
            <w:tcW w:w="180" w:type="dxa"/>
            <w:vAlign w:val="bottom"/>
          </w:tcPr>
          <w:p w14:paraId="6BB9E019" w14:textId="003CE645" w:rsidR="00A476DA" w:rsidRPr="009A10D1" w:rsidRDefault="00A476DA" w:rsidP="00A476D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70176" w14:textId="27FA4400" w:rsidR="00A476DA" w:rsidRPr="009A10D1" w:rsidRDefault="00834FAA" w:rsidP="00A476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16.66</w:t>
            </w:r>
          </w:p>
        </w:tc>
        <w:tc>
          <w:tcPr>
            <w:tcW w:w="180" w:type="dxa"/>
            <w:vAlign w:val="bottom"/>
          </w:tcPr>
          <w:p w14:paraId="575FF8BD" w14:textId="77777777" w:rsidR="00A476DA" w:rsidRPr="009A10D1" w:rsidRDefault="00A476DA" w:rsidP="00A476D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64194" w14:textId="3D4F94AD" w:rsidR="00A476DA" w:rsidRPr="009A10D1" w:rsidRDefault="00834FAA" w:rsidP="001372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(110.43)</w:t>
            </w:r>
          </w:p>
        </w:tc>
        <w:tc>
          <w:tcPr>
            <w:tcW w:w="180" w:type="dxa"/>
            <w:vAlign w:val="bottom"/>
          </w:tcPr>
          <w:p w14:paraId="119E9938" w14:textId="77777777" w:rsidR="00A476DA" w:rsidRPr="009A10D1" w:rsidRDefault="00A476DA" w:rsidP="001372C6">
            <w:pPr>
              <w:pStyle w:val="acctfourfigures"/>
              <w:tabs>
                <w:tab w:val="decimal" w:pos="821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8B3A4" w14:textId="1E7E4A66" w:rsidR="00A476DA" w:rsidRPr="009A10D1" w:rsidRDefault="00A476DA" w:rsidP="00A476D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</w:t>
            </w:r>
          </w:p>
        </w:tc>
        <w:tc>
          <w:tcPr>
            <w:tcW w:w="180" w:type="dxa"/>
            <w:vAlign w:val="bottom"/>
          </w:tcPr>
          <w:p w14:paraId="27C05A32" w14:textId="77777777" w:rsidR="00A476DA" w:rsidRPr="009A10D1" w:rsidRDefault="00A476DA" w:rsidP="00A476D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0EBCF" w14:textId="00AE8B60" w:rsidR="00A476DA" w:rsidRPr="009A10D1" w:rsidRDefault="00A476DA" w:rsidP="00A476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732E27" w14:textId="77777777" w:rsidR="00A476DA" w:rsidRPr="009A10D1" w:rsidRDefault="00A476DA" w:rsidP="00A476D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E72B8" w14:textId="119509C1" w:rsidR="00A476DA" w:rsidRPr="009A10D1" w:rsidRDefault="00A476DA" w:rsidP="00A476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</w:t>
            </w:r>
          </w:p>
        </w:tc>
      </w:tr>
    </w:tbl>
    <w:p w14:paraId="410148C6" w14:textId="2C1BEEEC" w:rsidR="00A0054D" w:rsidRPr="009A10D1" w:rsidRDefault="00A0054D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56AB6" w:rsidRPr="009A10D1" w14:paraId="1A995A21" w14:textId="77777777" w:rsidTr="00877C13">
        <w:trPr>
          <w:cantSplit/>
        </w:trPr>
        <w:tc>
          <w:tcPr>
            <w:tcW w:w="3240" w:type="dxa"/>
          </w:tcPr>
          <w:p w14:paraId="50E64BD4" w14:textId="09CE9432" w:rsidR="00B56AB6" w:rsidRPr="009A10D1" w:rsidRDefault="00B56AB6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DF7E859" w14:textId="552ADDB6" w:rsidR="00B56AB6" w:rsidRPr="009A10D1" w:rsidRDefault="00B56AB6" w:rsidP="00E859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E5BA1" w:rsidRPr="009A10D1" w14:paraId="2369B842" w14:textId="77777777" w:rsidTr="00877C13">
        <w:trPr>
          <w:cantSplit/>
        </w:trPr>
        <w:tc>
          <w:tcPr>
            <w:tcW w:w="3240" w:type="dxa"/>
          </w:tcPr>
          <w:p w14:paraId="08235585" w14:textId="77777777" w:rsidR="002E5BA1" w:rsidRPr="009A10D1" w:rsidRDefault="002E5B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4E948544" w14:textId="1C906919" w:rsidR="002E5BA1" w:rsidRPr="009A10D1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476DA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32C95327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7087C3A6" w14:textId="01523ADA" w:rsidR="002E5BA1" w:rsidRPr="009A10D1" w:rsidRDefault="00A476DA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2E5BA1" w:rsidRPr="009A10D1" w14:paraId="011BF545" w14:textId="77777777" w:rsidTr="00877C13">
        <w:trPr>
          <w:cantSplit/>
        </w:trPr>
        <w:tc>
          <w:tcPr>
            <w:tcW w:w="3240" w:type="dxa"/>
          </w:tcPr>
          <w:p w14:paraId="29CE86AF" w14:textId="77777777" w:rsidR="002E5BA1" w:rsidRPr="009A10D1" w:rsidRDefault="002E5B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19EB8" w14:textId="77777777" w:rsidR="005F3CAD" w:rsidRPr="009A10D1" w:rsidRDefault="005F3CAD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02ED10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94D27CD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FCA4A9" w14:textId="77777777" w:rsidR="002E5BA1" w:rsidRPr="009A10D1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45C248" w14:textId="5BEE2305" w:rsidR="002E5BA1" w:rsidRPr="009A10D1" w:rsidRDefault="007C6890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613B2AA8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E05B74" w14:textId="77777777" w:rsidR="002E5BA1" w:rsidRPr="009A10D1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21449C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651FBD9" w14:textId="77777777" w:rsidR="002E5BA1" w:rsidRPr="009A10D1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379251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8F50924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6C6A25" w14:textId="77777777" w:rsidR="002E5BA1" w:rsidRPr="009A10D1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3404D5" w14:textId="2BBEC7A9" w:rsidR="003D4BF4" w:rsidRPr="009A10D1" w:rsidRDefault="00213D7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602354FF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80A183" w14:textId="77777777" w:rsidR="002E5BA1" w:rsidRPr="009A10D1" w:rsidRDefault="002E5BA1" w:rsidP="00E859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C1077D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B492BA4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E5BA1" w:rsidRPr="009A10D1" w14:paraId="0A814E8A" w14:textId="77777777" w:rsidTr="00877C13">
        <w:trPr>
          <w:cantSplit/>
        </w:trPr>
        <w:tc>
          <w:tcPr>
            <w:tcW w:w="3240" w:type="dxa"/>
          </w:tcPr>
          <w:p w14:paraId="289CFE82" w14:textId="77777777" w:rsidR="002E5BA1" w:rsidRPr="009A10D1" w:rsidRDefault="002E5BA1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9DC7BAC" w14:textId="77777777" w:rsidR="002E5BA1" w:rsidRPr="009A10D1" w:rsidRDefault="002E5BA1" w:rsidP="00E859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F3CAD" w:rsidRPr="009A10D1" w14:paraId="3131FBF6" w14:textId="77777777" w:rsidTr="004D7E76">
        <w:trPr>
          <w:cantSplit/>
        </w:trPr>
        <w:tc>
          <w:tcPr>
            <w:tcW w:w="3240" w:type="dxa"/>
          </w:tcPr>
          <w:p w14:paraId="1DAEC62F" w14:textId="77777777" w:rsidR="005F3CAD" w:rsidRPr="009A10D1" w:rsidRDefault="005F3CAD" w:rsidP="00E859C8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F5C430" w14:textId="77777777" w:rsidR="005F3CAD" w:rsidRPr="009A10D1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745617" w14:textId="77777777" w:rsidR="005F3CAD" w:rsidRPr="009A10D1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17A10C" w14:textId="77777777" w:rsidR="005F3CAD" w:rsidRPr="009A10D1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28A2A65" w14:textId="77777777" w:rsidR="005F3CAD" w:rsidRPr="009A10D1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8920C8" w14:textId="77777777" w:rsidR="005F3CAD" w:rsidRPr="009A10D1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BB8C6B" w14:textId="77777777" w:rsidR="005F3CAD" w:rsidRPr="009A10D1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6D710" w14:textId="77777777" w:rsidR="005F3CAD" w:rsidRPr="009A10D1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7553C3" w14:textId="77777777" w:rsidR="005F3CAD" w:rsidRPr="009A10D1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B163C" w14:textId="77777777" w:rsidR="005F3CAD" w:rsidRPr="009A10D1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30F70E" w14:textId="77777777" w:rsidR="005F3CAD" w:rsidRPr="009A10D1" w:rsidRDefault="005F3CAD" w:rsidP="00E859C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82A648" w14:textId="77777777" w:rsidR="005F3CAD" w:rsidRPr="009A10D1" w:rsidRDefault="005F3CAD" w:rsidP="00E859C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476DA" w:rsidRPr="009A10D1" w14:paraId="7E621339" w14:textId="77777777" w:rsidTr="004D7E76">
        <w:trPr>
          <w:cantSplit/>
        </w:trPr>
        <w:tc>
          <w:tcPr>
            <w:tcW w:w="3240" w:type="dxa"/>
          </w:tcPr>
          <w:p w14:paraId="2F57C75C" w14:textId="46F33EB9" w:rsidR="00A476DA" w:rsidRPr="009A10D1" w:rsidRDefault="00A476DA" w:rsidP="00A476DA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ประมาณตาม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59BE41B" w14:textId="23EE201A" w:rsidR="00A476DA" w:rsidRPr="009A10D1" w:rsidRDefault="00A476DA" w:rsidP="00A476DA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8AD48C" w14:textId="3F81894E" w:rsidR="00A476DA" w:rsidRPr="009A10D1" w:rsidRDefault="00E34A9B" w:rsidP="00A476DA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(0.55)</w:t>
            </w:r>
          </w:p>
        </w:tc>
        <w:tc>
          <w:tcPr>
            <w:tcW w:w="180" w:type="dxa"/>
          </w:tcPr>
          <w:p w14:paraId="7108D88C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685CF4" w14:textId="0EE925CE" w:rsidR="00A476DA" w:rsidRPr="009A10D1" w:rsidRDefault="00E34A9B" w:rsidP="00A476DA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0.11</w:t>
            </w:r>
          </w:p>
        </w:tc>
        <w:tc>
          <w:tcPr>
            <w:tcW w:w="180" w:type="dxa"/>
          </w:tcPr>
          <w:p w14:paraId="6DC304A2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D95AEC3" w14:textId="2CABEE69" w:rsidR="00A476DA" w:rsidRPr="009A10D1" w:rsidRDefault="00E34A9B" w:rsidP="00A476DA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(0.44)</w:t>
            </w:r>
          </w:p>
        </w:tc>
        <w:tc>
          <w:tcPr>
            <w:tcW w:w="180" w:type="dxa"/>
          </w:tcPr>
          <w:p w14:paraId="225E6F0B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BD6CABF" w14:textId="70731E3F" w:rsidR="00A476DA" w:rsidRPr="009A10D1" w:rsidRDefault="00A476DA" w:rsidP="00A476DA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2CBB62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1D68B5" w14:textId="6F9A29B4" w:rsidR="00A476DA" w:rsidRPr="009A10D1" w:rsidRDefault="00A476DA" w:rsidP="00A476DA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2046B3E2" w14:textId="77777777" w:rsidR="00A476DA" w:rsidRPr="009A10D1" w:rsidRDefault="00A476DA" w:rsidP="00A476D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36FAD8E" w14:textId="6ECEA050" w:rsidR="00A476DA" w:rsidRPr="009A10D1" w:rsidRDefault="00A476DA" w:rsidP="00A476DA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3310C30" w14:textId="07F53E4B" w:rsidR="002A3079" w:rsidRPr="009A10D1" w:rsidRDefault="00B565B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  <w:r w:rsidRPr="009A10D1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612" w:type="dxa"/>
        <w:tblInd w:w="450" w:type="dxa"/>
        <w:tblBorders>
          <w:bottom w:val="double" w:sz="4" w:space="0" w:color="auto"/>
        </w:tblBorders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518"/>
        <w:gridCol w:w="720"/>
        <w:gridCol w:w="237"/>
        <w:gridCol w:w="739"/>
        <w:gridCol w:w="143"/>
        <w:gridCol w:w="700"/>
        <w:gridCol w:w="178"/>
        <w:gridCol w:w="987"/>
        <w:gridCol w:w="142"/>
        <w:gridCol w:w="646"/>
        <w:gridCol w:w="136"/>
        <w:gridCol w:w="723"/>
        <w:gridCol w:w="163"/>
        <w:gridCol w:w="718"/>
        <w:gridCol w:w="136"/>
        <w:gridCol w:w="726"/>
      </w:tblGrid>
      <w:tr w:rsidR="00FA4CEA" w:rsidRPr="009A10D1" w14:paraId="720835A3" w14:textId="77777777" w:rsidTr="00BA07DF">
        <w:trPr>
          <w:tblHeader/>
        </w:trPr>
        <w:tc>
          <w:tcPr>
            <w:tcW w:w="2518" w:type="dxa"/>
            <w:shd w:val="clear" w:color="auto" w:fill="auto"/>
          </w:tcPr>
          <w:p w14:paraId="18A35440" w14:textId="77777777" w:rsidR="00FA4CEA" w:rsidRPr="009A10D1" w:rsidRDefault="00FA4CEA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04" w:type="dxa"/>
            <w:gridSpan w:val="7"/>
            <w:shd w:val="clear" w:color="auto" w:fill="auto"/>
          </w:tcPr>
          <w:p w14:paraId="4CE3CEE0" w14:textId="57F036B7" w:rsidR="00FA4CEA" w:rsidRPr="009A10D1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</w:t>
            </w:r>
            <w:r w:rsidR="002E2571"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</w:t>
            </w:r>
          </w:p>
        </w:tc>
        <w:tc>
          <w:tcPr>
            <w:tcW w:w="142" w:type="dxa"/>
          </w:tcPr>
          <w:p w14:paraId="5A8446FB" w14:textId="77777777" w:rsidR="00FA4CEA" w:rsidRPr="009A10D1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248" w:type="dxa"/>
            <w:gridSpan w:val="7"/>
          </w:tcPr>
          <w:p w14:paraId="1FA402B2" w14:textId="35FBA991" w:rsidR="00FA4CEA" w:rsidRPr="009A10D1" w:rsidRDefault="00FA4CEA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4CEA" w:rsidRPr="009A10D1" w14:paraId="1D4E47BB" w14:textId="77777777" w:rsidTr="00F618CD">
        <w:trPr>
          <w:tblHeader/>
        </w:trPr>
        <w:tc>
          <w:tcPr>
            <w:tcW w:w="2518" w:type="dxa"/>
            <w:shd w:val="clear" w:color="auto" w:fill="auto"/>
          </w:tcPr>
          <w:p w14:paraId="3FFE994A" w14:textId="77777777" w:rsidR="00FA4CEA" w:rsidRPr="009A10D1" w:rsidRDefault="00FA4CEA" w:rsidP="00E859C8">
            <w:pPr>
              <w:spacing w:line="240" w:lineRule="auto"/>
              <w:ind w:left="157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254B7517" w14:textId="361F0D2D" w:rsidR="00FA4CEA" w:rsidRPr="009A10D1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</w:t>
            </w:r>
            <w:r w:rsidR="00A476DA" w:rsidRPr="009A10D1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5AD7B897" w14:textId="77777777" w:rsidR="00FA4CEA" w:rsidRPr="009A10D1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5" w:type="dxa"/>
            <w:gridSpan w:val="3"/>
            <w:shd w:val="clear" w:color="auto" w:fill="auto"/>
          </w:tcPr>
          <w:p w14:paraId="20D14C67" w14:textId="26A371C1" w:rsidR="00FA4CEA" w:rsidRPr="009A10D1" w:rsidRDefault="00A476D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2" w:type="dxa"/>
          </w:tcPr>
          <w:p w14:paraId="186CD334" w14:textId="77777777" w:rsidR="00FA4CEA" w:rsidRPr="009A10D1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5" w:type="dxa"/>
            <w:gridSpan w:val="3"/>
          </w:tcPr>
          <w:p w14:paraId="21EF25D1" w14:textId="0A663114" w:rsidR="00FA4CEA" w:rsidRPr="009A10D1" w:rsidRDefault="00A476D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3" w:type="dxa"/>
          </w:tcPr>
          <w:p w14:paraId="6E8A980B" w14:textId="77777777" w:rsidR="00FA4CEA" w:rsidRPr="009A10D1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80" w:type="dxa"/>
            <w:gridSpan w:val="3"/>
          </w:tcPr>
          <w:p w14:paraId="55F7C506" w14:textId="16593739" w:rsidR="00FA4CEA" w:rsidRPr="009A10D1" w:rsidRDefault="00A476D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A4CEA" w:rsidRPr="009A10D1" w14:paraId="6A7822EF" w14:textId="77777777" w:rsidTr="00F618CD">
        <w:trPr>
          <w:tblHeader/>
        </w:trPr>
        <w:tc>
          <w:tcPr>
            <w:tcW w:w="2518" w:type="dxa"/>
            <w:shd w:val="clear" w:color="auto" w:fill="auto"/>
          </w:tcPr>
          <w:p w14:paraId="5F228E86" w14:textId="77777777" w:rsidR="00FA4CEA" w:rsidRPr="009A10D1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BC2905B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228DF8F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7" w:type="dxa"/>
            <w:shd w:val="clear" w:color="auto" w:fill="auto"/>
          </w:tcPr>
          <w:p w14:paraId="75152505" w14:textId="77777777" w:rsidR="00FA4CEA" w:rsidRPr="009A10D1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bottom w:val="nil"/>
            </w:tcBorders>
            <w:shd w:val="clear" w:color="auto" w:fill="auto"/>
          </w:tcPr>
          <w:p w14:paraId="473A3A3D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FD905A9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43" w:type="dxa"/>
            <w:shd w:val="clear" w:color="auto" w:fill="auto"/>
          </w:tcPr>
          <w:p w14:paraId="63BAF384" w14:textId="77777777" w:rsidR="00FA4CEA" w:rsidRPr="009A10D1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161D07F7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C74F9E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  <w:shd w:val="clear" w:color="auto" w:fill="auto"/>
          </w:tcPr>
          <w:p w14:paraId="634645C6" w14:textId="77777777" w:rsidR="00FA4CEA" w:rsidRPr="009A10D1" w:rsidRDefault="00FA4CE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19EFB3FE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D8E2CE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42" w:type="dxa"/>
            <w:tcBorders>
              <w:bottom w:val="nil"/>
            </w:tcBorders>
          </w:tcPr>
          <w:p w14:paraId="6A81AFE8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0C464488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EBFC26F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dxa"/>
            <w:tcBorders>
              <w:bottom w:val="nil"/>
            </w:tcBorders>
          </w:tcPr>
          <w:p w14:paraId="1D9322E6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0AE8DB9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37FC694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63" w:type="dxa"/>
            <w:tcBorders>
              <w:bottom w:val="nil"/>
            </w:tcBorders>
          </w:tcPr>
          <w:p w14:paraId="47F1E379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25B06C47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C36B907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dxa"/>
            <w:tcBorders>
              <w:bottom w:val="nil"/>
            </w:tcBorders>
          </w:tcPr>
          <w:p w14:paraId="5A654E8F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7B839817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6EA9E3" w14:textId="77777777" w:rsidR="00FA4CEA" w:rsidRPr="009A10D1" w:rsidRDefault="00FA4CE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E79D9" w:rsidRPr="009A10D1" w14:paraId="3E15BE58" w14:textId="77777777" w:rsidTr="00F618CD">
        <w:tc>
          <w:tcPr>
            <w:tcW w:w="2518" w:type="dxa"/>
            <w:shd w:val="clear" w:color="auto" w:fill="auto"/>
          </w:tcPr>
          <w:p w14:paraId="1DE110E2" w14:textId="70279ECB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20" w:type="dxa"/>
            <w:shd w:val="clear" w:color="auto" w:fill="auto"/>
          </w:tcPr>
          <w:p w14:paraId="5E51615A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3109CD3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bottom w:val="double" w:sz="4" w:space="0" w:color="auto"/>
            </w:tcBorders>
            <w:shd w:val="clear" w:color="auto" w:fill="auto"/>
          </w:tcPr>
          <w:p w14:paraId="5F5D3067" w14:textId="1D00F8F1" w:rsidR="004E79D9" w:rsidRPr="009A10D1" w:rsidRDefault="00AB6C03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7A1F5A" w:rsidRPr="009A10D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F1FED" w:rsidRPr="009A10D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43" w:type="dxa"/>
            <w:shd w:val="clear" w:color="auto" w:fill="auto"/>
          </w:tcPr>
          <w:p w14:paraId="1516D309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7AABE2A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C4E0615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</w:tcPr>
          <w:p w14:paraId="384C2FA4" w14:textId="6AC02202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871.48</w:t>
            </w:r>
          </w:p>
        </w:tc>
        <w:tc>
          <w:tcPr>
            <w:tcW w:w="142" w:type="dxa"/>
            <w:shd w:val="clear" w:color="auto" w:fill="auto"/>
          </w:tcPr>
          <w:p w14:paraId="5DCC828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shd w:val="clear" w:color="auto" w:fill="auto"/>
          </w:tcPr>
          <w:p w14:paraId="09B7D6ED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CBCF4D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double" w:sz="4" w:space="0" w:color="auto"/>
            </w:tcBorders>
            <w:shd w:val="clear" w:color="auto" w:fill="auto"/>
          </w:tcPr>
          <w:p w14:paraId="28091B5F" w14:textId="79B7437F" w:rsidR="004E79D9" w:rsidRPr="009A10D1" w:rsidRDefault="00512340" w:rsidP="004E79D9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199.90</w:t>
            </w:r>
          </w:p>
        </w:tc>
        <w:tc>
          <w:tcPr>
            <w:tcW w:w="163" w:type="dxa"/>
            <w:tcBorders>
              <w:bottom w:val="nil"/>
            </w:tcBorders>
          </w:tcPr>
          <w:p w14:paraId="006BC164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40E6BD72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6EFE8705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  <w:shd w:val="clear" w:color="auto" w:fill="auto"/>
          </w:tcPr>
          <w:p w14:paraId="358EB07F" w14:textId="00924F58" w:rsidR="004E79D9" w:rsidRPr="009A10D1" w:rsidRDefault="004E79D9" w:rsidP="004E79D9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190.19</w:t>
            </w:r>
          </w:p>
        </w:tc>
      </w:tr>
      <w:tr w:rsidR="004E79D9" w:rsidRPr="009A10D1" w14:paraId="60F5931C" w14:textId="77777777" w:rsidTr="00F618CD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63341760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0719CCF" w14:textId="08E8EE74" w:rsidR="004E79D9" w:rsidRPr="009A10D1" w:rsidRDefault="007C5352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20.00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199905D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43E71F" w14:textId="2BD4A323" w:rsidR="004E79D9" w:rsidRPr="009A10D1" w:rsidRDefault="00AB6C03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42.</w:t>
            </w:r>
            <w:r w:rsidR="00BF1FED" w:rsidRPr="009A10D1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70677F6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E350CBB" w14:textId="410A6392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64363F38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2426A8" w14:textId="6B6AE1DF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174.30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5EBB04E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  <w:shd w:val="clear" w:color="auto" w:fill="auto"/>
          </w:tcPr>
          <w:p w14:paraId="4DD77FCB" w14:textId="622A2EA1" w:rsidR="004E79D9" w:rsidRPr="009A10D1" w:rsidRDefault="007C5352" w:rsidP="004E79D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5F4E785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6AB901" w14:textId="21958D5F" w:rsidR="004E79D9" w:rsidRPr="009A10D1" w:rsidRDefault="00512340" w:rsidP="004E79D9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39.98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94845AF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4A6411C" w14:textId="07B9217A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91CB6CC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9D91F7" w14:textId="32D20BF1" w:rsidR="004E79D9" w:rsidRPr="009A10D1" w:rsidRDefault="004E79D9" w:rsidP="00D5506F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38.04</w:t>
            </w:r>
          </w:p>
        </w:tc>
      </w:tr>
      <w:tr w:rsidR="004E79D9" w:rsidRPr="009A10D1" w14:paraId="28A160F7" w14:textId="77777777" w:rsidTr="00F618CD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481985F8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6354B0C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58CB792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bottom w:val="nil"/>
            </w:tcBorders>
            <w:shd w:val="clear" w:color="auto" w:fill="auto"/>
          </w:tcPr>
          <w:p w14:paraId="526B15F5" w14:textId="557952DC" w:rsidR="004E79D9" w:rsidRPr="009A10D1" w:rsidRDefault="00AB6C03" w:rsidP="004E79D9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1364180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97BC21C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BD29AB1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49854F11" w14:textId="78C26701" w:rsidR="004E79D9" w:rsidRPr="009A10D1" w:rsidRDefault="004E79D9" w:rsidP="007C535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1A37260E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  <w:shd w:val="clear" w:color="auto" w:fill="auto"/>
          </w:tcPr>
          <w:p w14:paraId="50BBA99F" w14:textId="0A509B8C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4A671DFD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0F65BF5" w14:textId="328311B8" w:rsidR="004E79D9" w:rsidRPr="009A10D1" w:rsidRDefault="00512340" w:rsidP="004E79D9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(37.6</w:t>
            </w:r>
            <w:r w:rsidR="00433555" w:rsidRPr="009A10D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3" w:type="dxa"/>
            <w:tcBorders>
              <w:bottom w:val="nil"/>
            </w:tcBorders>
          </w:tcPr>
          <w:p w14:paraId="3632B92B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</w:tcPr>
          <w:p w14:paraId="52F68781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bottom w:val="nil"/>
            </w:tcBorders>
          </w:tcPr>
          <w:p w14:paraId="56B93462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nil"/>
            </w:tcBorders>
          </w:tcPr>
          <w:p w14:paraId="1A1B693F" w14:textId="6E7DDD3A" w:rsidR="004E79D9" w:rsidRPr="009A10D1" w:rsidRDefault="004E79D9" w:rsidP="004E79D9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(40.83)</w:t>
            </w:r>
          </w:p>
        </w:tc>
      </w:tr>
      <w:tr w:rsidR="004E79D9" w:rsidRPr="009A10D1" w14:paraId="56C8FACE" w14:textId="77777777" w:rsidTr="00F618C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648940CF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รายได้ที่ถือเป็นรายได้ตาม</w:t>
            </w:r>
          </w:p>
          <w:p w14:paraId="7B50EA23" w14:textId="7983F7EF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ประมวลรัษฎากร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6A33324E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91DC243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  <w:shd w:val="clear" w:color="auto" w:fill="auto"/>
          </w:tcPr>
          <w:p w14:paraId="7A9F8668" w14:textId="52911753" w:rsidR="004E79D9" w:rsidRPr="009A10D1" w:rsidRDefault="004E79D9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B25BB6" w14:textId="3EC34B56" w:rsidR="00AB6C03" w:rsidRPr="009A10D1" w:rsidRDefault="00B039EE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A13780"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67500A6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01A6CE9A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7750ABCE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</w:tcPr>
          <w:p w14:paraId="0FB75665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BF113" w14:textId="077A1D16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1.35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CBC5937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70B781CC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AFB61C0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3BC208AA" w14:textId="77777777" w:rsidR="00512340" w:rsidRPr="009A10D1" w:rsidRDefault="00512340" w:rsidP="004E79D9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1D94B" w14:textId="75A450F0" w:rsidR="004E79D9" w:rsidRPr="009A10D1" w:rsidRDefault="00512340" w:rsidP="004E79D9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B59E437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295073E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A43B9B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3768A190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38029C" w14:textId="440AE95A" w:rsidR="004E79D9" w:rsidRPr="009A10D1" w:rsidRDefault="004E79D9" w:rsidP="007C535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79D9" w:rsidRPr="009A10D1" w14:paraId="4577D0CE" w14:textId="77777777" w:rsidTr="00F618C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63069CF0" w14:textId="42E53C5B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ของบริษัทร่วม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FBF835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11DBC5A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  <w:shd w:val="clear" w:color="auto" w:fill="auto"/>
          </w:tcPr>
          <w:p w14:paraId="2CCFA130" w14:textId="43DB3CDA" w:rsidR="004E79D9" w:rsidRPr="009A10D1" w:rsidRDefault="00AB6C03" w:rsidP="00AB6C03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46775C5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001DDD6A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14C3CCA1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</w:tcPr>
          <w:p w14:paraId="368DFAE8" w14:textId="7B625A9F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(3.04)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FDF63E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3807E411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1C52988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23D71994" w14:textId="7266728A" w:rsidR="004E79D9" w:rsidRPr="009A10D1" w:rsidRDefault="00512340" w:rsidP="004E79D9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0DFD0E1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011911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CF732C8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32641B4B" w14:textId="30820C1F" w:rsidR="004E79D9" w:rsidRPr="009A10D1" w:rsidRDefault="004E79D9" w:rsidP="007C535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79D9" w:rsidRPr="009A10D1" w14:paraId="352CF6FE" w14:textId="77777777" w:rsidTr="00F618C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5C80A981" w14:textId="742133B5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EF3947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192F0C4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  <w:shd w:val="clear" w:color="auto" w:fill="auto"/>
          </w:tcPr>
          <w:p w14:paraId="2D2B8C1C" w14:textId="573E4A3B" w:rsidR="004E79D9" w:rsidRPr="009A10D1" w:rsidRDefault="00A13780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39EE" w:rsidRPr="009A10D1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F1FED" w:rsidRPr="009A10D1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AAAE037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08689A37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2FF0E9C0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</w:tcPr>
          <w:p w14:paraId="48444650" w14:textId="10C02FCB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(132.96)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E4A438D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020E65EC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D68BF36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367C6877" w14:textId="1DD336CE" w:rsidR="004E79D9" w:rsidRPr="009A10D1" w:rsidRDefault="00512340" w:rsidP="004E79D9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DC072B9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3AFE06B6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E545659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44817331" w14:textId="59453AD1" w:rsidR="004E79D9" w:rsidRPr="009A10D1" w:rsidRDefault="004E79D9" w:rsidP="007C5352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79D9" w:rsidRPr="009A10D1" w14:paraId="7288192E" w14:textId="77777777" w:rsidTr="00F618C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5211BDB8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DA81B75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532024B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  <w:shd w:val="clear" w:color="auto" w:fill="auto"/>
          </w:tcPr>
          <w:p w14:paraId="6A8E9FDB" w14:textId="02B8B499" w:rsidR="004E79D9" w:rsidRPr="009A10D1" w:rsidRDefault="00A13780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6.</w:t>
            </w:r>
            <w:r w:rsidR="00B039EE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C977FA1" w14:textId="466818CF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5B0832FB" w14:textId="714C75F4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6498ABCF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</w:tcPr>
          <w:p w14:paraId="5004223A" w14:textId="3E1740BA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24.84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9A1F8D7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65D42DEA" w14:textId="016A5E09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7F253BC" w14:textId="0275721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46831216" w14:textId="538B9A11" w:rsidR="004E79D9" w:rsidRPr="009A10D1" w:rsidRDefault="00512340" w:rsidP="004E79D9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53329C" w:rsidRPr="009A10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33555" w:rsidRPr="009A10D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2D59B81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5F781D3" w14:textId="21CC9AFC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33C5C15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1DA58911" w14:textId="5C53A22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0.33</w:t>
            </w:r>
          </w:p>
        </w:tc>
      </w:tr>
      <w:tr w:rsidR="004E79D9" w:rsidRPr="009A10D1" w14:paraId="7AF79D5F" w14:textId="77777777" w:rsidTr="00F618CD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384CCEF1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75ABCA64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804C2C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  <w:shd w:val="clear" w:color="auto" w:fill="auto"/>
          </w:tcPr>
          <w:p w14:paraId="06F718EB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083962F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6325665C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2CD4B6BB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</w:tcPr>
          <w:p w14:paraId="7772FF91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1C36380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0FCCE8DD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30E251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10B12BFD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7F13377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7B506306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5F3D4B0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0633595B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475" w:rsidRPr="009A10D1" w14:paraId="1A361CC2" w14:textId="77777777" w:rsidTr="001D6C31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19B9C507" w14:textId="77777777" w:rsidR="00D82475" w:rsidRPr="009A10D1" w:rsidRDefault="00D82475" w:rsidP="004E79D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6C863FB" w14:textId="77777777" w:rsidR="00D82475" w:rsidRPr="009A10D1" w:rsidRDefault="00D82475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0B03DC5" w14:textId="77777777" w:rsidR="00D82475" w:rsidRPr="009A10D1" w:rsidRDefault="00D82475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  <w:shd w:val="clear" w:color="auto" w:fill="auto"/>
          </w:tcPr>
          <w:p w14:paraId="143E8124" w14:textId="77777777" w:rsidR="00D82475" w:rsidRPr="009A10D1" w:rsidRDefault="00D82475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CECFC00" w14:textId="77777777" w:rsidR="00D82475" w:rsidRPr="009A10D1" w:rsidRDefault="00D82475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6A8C4F22" w14:textId="77777777" w:rsidR="00D82475" w:rsidRPr="009A10D1" w:rsidRDefault="00D82475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23C4C1F7" w14:textId="77777777" w:rsidR="00D82475" w:rsidRPr="009A10D1" w:rsidRDefault="00D82475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</w:tcPr>
          <w:p w14:paraId="4E51E8D0" w14:textId="77777777" w:rsidR="00D82475" w:rsidRPr="009A10D1" w:rsidRDefault="00D82475" w:rsidP="004E79D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75D435D" w14:textId="77777777" w:rsidR="00D82475" w:rsidRPr="009A10D1" w:rsidRDefault="00D82475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0FEE0B6C" w14:textId="77777777" w:rsidR="00D82475" w:rsidRPr="009A10D1" w:rsidRDefault="00D82475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3A38F066" w14:textId="77777777" w:rsidR="00D82475" w:rsidRPr="009A10D1" w:rsidRDefault="00D82475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356B3B71" w14:textId="77777777" w:rsidR="00D82475" w:rsidRPr="009A10D1" w:rsidRDefault="00D82475" w:rsidP="004E79D9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6DD43557" w14:textId="77777777" w:rsidR="00D82475" w:rsidRPr="009A10D1" w:rsidRDefault="00D82475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010F3BE7" w14:textId="77777777" w:rsidR="00D82475" w:rsidRPr="009A10D1" w:rsidRDefault="00D82475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079B29B" w14:textId="77777777" w:rsidR="00D82475" w:rsidRPr="009A10D1" w:rsidRDefault="00D82475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17C5CC2A" w14:textId="77777777" w:rsidR="00D82475" w:rsidRPr="009A10D1" w:rsidRDefault="00D82475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E" w:rsidRPr="009A10D1" w14:paraId="7300A2B6" w14:textId="77777777" w:rsidTr="001D6C3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B5BFE" w14:textId="65C9FFF9" w:rsidR="00B039EE" w:rsidRPr="009A10D1" w:rsidRDefault="00B039EE" w:rsidP="004E79D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  <w:r w:rsidR="00420AAE"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4E375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E496" w14:textId="77777777" w:rsidR="00B039EE" w:rsidRPr="009A10D1" w:rsidRDefault="00B039EE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1A3E" w14:textId="3C9CE31F" w:rsidR="00B039EE" w:rsidRPr="009A10D1" w:rsidRDefault="00B039EE" w:rsidP="00B039EE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7AEDD" w14:textId="77777777" w:rsidR="00B039EE" w:rsidRPr="009A10D1" w:rsidRDefault="00B039EE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3551" w14:textId="77777777" w:rsidR="00B039EE" w:rsidRPr="009A10D1" w:rsidRDefault="00B039EE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46E1" w14:textId="77777777" w:rsidR="00B039EE" w:rsidRPr="009A10D1" w:rsidRDefault="00B039EE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A1980" w14:textId="0FBDADBC" w:rsidR="00B039EE" w:rsidRPr="009A10D1" w:rsidRDefault="00B039EE" w:rsidP="00B039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35B1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9A40" w14:textId="77777777" w:rsidR="00B039EE" w:rsidRPr="009A10D1" w:rsidRDefault="00B039EE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3FA5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59834" w14:textId="787731C8" w:rsidR="00B039EE" w:rsidRPr="009A10D1" w:rsidRDefault="00B039EE" w:rsidP="004335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C5A8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6B70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845F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24CE" w14:textId="347E9DC4" w:rsidR="00B039EE" w:rsidRPr="009A10D1" w:rsidRDefault="00B039EE" w:rsidP="004E79D9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E" w:rsidRPr="009A10D1" w14:paraId="36B3E49A" w14:textId="77777777" w:rsidTr="001D6C3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F22F0" w14:textId="7CC9B47B" w:rsidR="00B039EE" w:rsidRPr="009A10D1" w:rsidRDefault="00B039EE" w:rsidP="00B039EE">
            <w:pPr>
              <w:tabs>
                <w:tab w:val="left" w:pos="990"/>
              </w:tabs>
              <w:spacing w:line="240" w:lineRule="auto"/>
              <w:ind w:right="-261" w:firstLin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รอตัดบัญชีของงวดก่อนๆ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C5716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5B13F" w14:textId="77777777" w:rsidR="00B039EE" w:rsidRPr="009A10D1" w:rsidRDefault="00B039EE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D97F3" w14:textId="69C1F2A7" w:rsidR="00B039EE" w:rsidRPr="009A10D1" w:rsidRDefault="001D6C31" w:rsidP="001D6C3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(21.10)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2BDC" w14:textId="77777777" w:rsidR="00B039EE" w:rsidRPr="009A10D1" w:rsidRDefault="00B039EE" w:rsidP="001D6C31">
            <w:pPr>
              <w:tabs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3D97" w14:textId="77777777" w:rsidR="00B039EE" w:rsidRPr="009A10D1" w:rsidRDefault="00B039EE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72D7" w14:textId="77777777" w:rsidR="00B039EE" w:rsidRPr="009A10D1" w:rsidRDefault="00B039EE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89A7" w14:textId="5086DB11" w:rsidR="00B039EE" w:rsidRPr="009A10D1" w:rsidRDefault="001D6C31" w:rsidP="001D6C3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CD12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F9B1" w14:textId="77777777" w:rsidR="00B039EE" w:rsidRPr="009A10D1" w:rsidRDefault="00B039EE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EC015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BDC17" w14:textId="2F8C26F0" w:rsidR="00B039EE" w:rsidRPr="009A10D1" w:rsidRDefault="001D6C31" w:rsidP="004335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73EF1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65C31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D04C" w14:textId="77777777" w:rsidR="00B039EE" w:rsidRPr="009A10D1" w:rsidRDefault="00B039EE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96E6" w14:textId="2EBEA16D" w:rsidR="00B039EE" w:rsidRPr="009A10D1" w:rsidRDefault="001D6C31" w:rsidP="001D6C31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79D9" w:rsidRPr="009A10D1" w14:paraId="679CFBB7" w14:textId="77777777" w:rsidTr="001D6C3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4934" w14:textId="77777777" w:rsidR="004E79D9" w:rsidRPr="009A10D1" w:rsidRDefault="004E79D9" w:rsidP="004E79D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ผลขาดทุนในปีปัจจุบันที่ไม่ได้รับรู้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0AA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D247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CB712" w14:textId="50DCA72B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201B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47B3B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74F3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B8B7B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DB87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AED2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93E4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775B" w14:textId="434CA6F7" w:rsidR="004E79D9" w:rsidRPr="009A10D1" w:rsidRDefault="004E79D9" w:rsidP="004335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BC9E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DC14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CD9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3FDD" w14:textId="548B617A" w:rsidR="004E79D9" w:rsidRPr="009A10D1" w:rsidRDefault="004E79D9" w:rsidP="004E79D9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79D9" w:rsidRPr="009A10D1" w14:paraId="6ABCDD3B" w14:textId="77777777" w:rsidTr="001D6C31">
        <w:trPr>
          <w:trHeight w:val="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1940B" w14:textId="28B2C9A9" w:rsidR="004E79D9" w:rsidRPr="009A10D1" w:rsidRDefault="004E79D9" w:rsidP="004E79D9">
            <w:pPr>
              <w:tabs>
                <w:tab w:val="left" w:pos="990"/>
              </w:tabs>
              <w:spacing w:line="240" w:lineRule="auto"/>
              <w:ind w:right="-261" w:firstLin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9276F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ACB6E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B096A" w14:textId="14BEDA3F" w:rsidR="004E79D9" w:rsidRPr="009A10D1" w:rsidRDefault="00A13780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039EE" w:rsidRPr="009A10D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039EE" w:rsidRPr="009A10D1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E1CE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5B74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2CCA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EE4F9" w14:textId="50476A93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57.49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0904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D972C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D6016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D68D" w14:textId="6EAE3442" w:rsidR="004E79D9" w:rsidRPr="009A10D1" w:rsidRDefault="00512340" w:rsidP="004335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372BFA7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42F611B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8AD10D0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26AEAC1" w14:textId="7F76C4E1" w:rsidR="004E79D9" w:rsidRPr="009A10D1" w:rsidRDefault="004E79D9" w:rsidP="004E79D9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79D9" w:rsidRPr="009A10D1" w14:paraId="3BC5BC7B" w14:textId="77777777" w:rsidTr="001D6C31">
        <w:trPr>
          <w:trHeight w:val="68"/>
        </w:trPr>
        <w:tc>
          <w:tcPr>
            <w:tcW w:w="2518" w:type="dxa"/>
            <w:tcBorders>
              <w:top w:val="nil"/>
            </w:tcBorders>
            <w:shd w:val="clear" w:color="auto" w:fill="auto"/>
          </w:tcPr>
          <w:p w14:paraId="49E42A99" w14:textId="675083BA" w:rsidR="004E79D9" w:rsidRPr="009A10D1" w:rsidRDefault="004E79D9" w:rsidP="004E79D9">
            <w:pPr>
              <w:tabs>
                <w:tab w:val="left" w:pos="990"/>
              </w:tabs>
              <w:spacing w:line="240" w:lineRule="auto"/>
              <w:ind w:left="120" w:right="-54" w:hanging="12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ขาดทุนทางภาษีที่เป็นสินทรัพย์ภาษีเงินได้รอการตัดบัญชีที่ไม่ได้ใช</w:t>
            </w:r>
            <w:r w:rsidRPr="009A10D1">
              <w:rPr>
                <w:rFonts w:asciiTheme="majorBidi" w:hAnsiTheme="majorBidi" w:hint="cs"/>
                <w:sz w:val="24"/>
                <w:szCs w:val="24"/>
                <w:cs/>
              </w:rPr>
              <w:t>้</w:t>
            </w:r>
            <w:r w:rsidRPr="009A10D1">
              <w:rPr>
                <w:rFonts w:asciiTheme="majorBidi" w:hAnsiTheme="majorBidi"/>
                <w:sz w:val="24"/>
                <w:szCs w:val="24"/>
                <w:cs/>
              </w:rPr>
              <w:t>สิทธิ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514311AA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0977AF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  <w:shd w:val="clear" w:color="auto" w:fill="auto"/>
          </w:tcPr>
          <w:p w14:paraId="5E849DD4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412EA5" w14:textId="20A7C06F" w:rsidR="00A13780" w:rsidRPr="009A10D1" w:rsidRDefault="00A13780" w:rsidP="00A13780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AA74104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4D75FE75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2AFBDB3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</w:tcPr>
          <w:p w14:paraId="7BBB5059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0D44C8" w14:textId="5C065826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63.49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71494CE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6B9D8F41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68DAA86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518E3CB7" w14:textId="77777777" w:rsidR="004E79D9" w:rsidRPr="009A10D1" w:rsidRDefault="004E79D9" w:rsidP="004335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39E89" w14:textId="58BC097A" w:rsidR="00512340" w:rsidRPr="009A10D1" w:rsidRDefault="00512340" w:rsidP="004335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7875CF06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5A94108A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D4B659B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66FFC879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5E597" w14:textId="7DBAC24A" w:rsidR="004E79D9" w:rsidRPr="009A10D1" w:rsidRDefault="004E79D9" w:rsidP="004E79D9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79D9" w:rsidRPr="009A10D1" w14:paraId="17FB9FD7" w14:textId="77777777" w:rsidTr="00F618CD">
        <w:trPr>
          <w:trHeight w:val="68"/>
        </w:trPr>
        <w:tc>
          <w:tcPr>
            <w:tcW w:w="2518" w:type="dxa"/>
            <w:tcBorders>
              <w:top w:val="nil"/>
            </w:tcBorders>
            <w:shd w:val="clear" w:color="auto" w:fill="auto"/>
          </w:tcPr>
          <w:p w14:paraId="57103BD3" w14:textId="35C786B0" w:rsidR="004E79D9" w:rsidRPr="009A10D1" w:rsidRDefault="004E79D9" w:rsidP="004E79D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ภาษีงวดก่อนที่บันทึก</w:t>
            </w:r>
            <w:r w:rsidR="00A13780"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13780" w:rsidRPr="009A10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สูงไป</w:t>
            </w:r>
            <w:r w:rsidR="00A13780" w:rsidRPr="009A10D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ต่ำไป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4D3EB77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0FCF797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nil"/>
            </w:tcBorders>
            <w:shd w:val="clear" w:color="auto" w:fill="auto"/>
          </w:tcPr>
          <w:p w14:paraId="33B34102" w14:textId="7FF18F4A" w:rsidR="004E79D9" w:rsidRPr="009A10D1" w:rsidRDefault="00A13780" w:rsidP="001D6C3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(0.05)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ED1CBF4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518A54DD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2E67AA0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</w:tcPr>
          <w:p w14:paraId="1EFB2BE3" w14:textId="48F8A84E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13.91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4CF5C30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4210642C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9DFB17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14:paraId="65A72480" w14:textId="2C17C2B6" w:rsidR="004E79D9" w:rsidRPr="009A10D1" w:rsidRDefault="00512340" w:rsidP="0043355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8302448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9ECB99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997E098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14:paraId="728FF6CA" w14:textId="5B731D9F" w:rsidR="004E79D9" w:rsidRPr="009A10D1" w:rsidRDefault="004E79D9" w:rsidP="004E79D9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E79D9" w:rsidRPr="009A10D1" w14:paraId="75ECF439" w14:textId="77777777" w:rsidTr="00F618CD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04E9ABEE" w14:textId="5D9F54C0" w:rsidR="004E79D9" w:rsidRPr="009A10D1" w:rsidRDefault="004E79D9" w:rsidP="004E79D9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375730D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BCB65EF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23BBE" w14:textId="66E73FAA" w:rsidR="004E79D9" w:rsidRPr="009A10D1" w:rsidRDefault="00B039EE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(3.3</w:t>
            </w:r>
            <w:r w:rsidR="00BF1FED"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78AD187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  <w:shd w:val="clear" w:color="auto" w:fill="auto"/>
          </w:tcPr>
          <w:p w14:paraId="7394D1ED" w14:textId="77777777" w:rsidR="004E79D9" w:rsidRPr="009A10D1" w:rsidRDefault="004E79D9" w:rsidP="004E79D9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2F465F8B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C2772" w14:textId="4D1FACA4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6.24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81212FC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  <w:shd w:val="clear" w:color="auto" w:fill="auto"/>
          </w:tcPr>
          <w:p w14:paraId="186F2DD5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C3E078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32333" w14:textId="5F7D0744" w:rsidR="004E79D9" w:rsidRPr="009A10D1" w:rsidRDefault="00F60DE7" w:rsidP="00433555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3555" w:rsidRPr="009A10D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53329C" w:rsidRPr="009A10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3555" w:rsidRPr="009A10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A10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5D5A4A0C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6BD78533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61DE35F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14:paraId="03A89872" w14:textId="5517F8C8" w:rsidR="004E79D9" w:rsidRPr="009A10D1" w:rsidRDefault="004E79D9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</w:rPr>
              <w:t>0.97</w:t>
            </w:r>
          </w:p>
        </w:tc>
      </w:tr>
      <w:tr w:rsidR="004E79D9" w:rsidRPr="009A10D1" w14:paraId="1C8D3272" w14:textId="77777777" w:rsidTr="00F618CD">
        <w:tc>
          <w:tcPr>
            <w:tcW w:w="2518" w:type="dxa"/>
            <w:tcBorders>
              <w:bottom w:val="nil"/>
            </w:tcBorders>
            <w:shd w:val="clear" w:color="auto" w:fill="auto"/>
          </w:tcPr>
          <w:p w14:paraId="1E62325C" w14:textId="77777777" w:rsidR="004E79D9" w:rsidRPr="009A10D1" w:rsidRDefault="004E79D9" w:rsidP="004E79D9">
            <w:pPr>
              <w:tabs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32AC71" w14:textId="42730042" w:rsidR="004E79D9" w:rsidRPr="009A10D1" w:rsidRDefault="00B039EE" w:rsidP="004E79D9">
            <w:pPr>
              <w:tabs>
                <w:tab w:val="left" w:pos="720"/>
              </w:tabs>
              <w:spacing w:line="240" w:lineRule="auto"/>
              <w:ind w:left="-111" w:right="-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7D1C82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C50156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BF1FED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B0E4DA9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6015F" w14:textId="2FDF8CF6" w:rsidR="004E79D9" w:rsidRPr="009A10D1" w:rsidRDefault="00B039EE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7A1F5A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D1C82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7A1F5A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BF1FED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4D2F5D19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135BC7" w14:textId="12347196" w:rsidR="004E79D9" w:rsidRPr="009A10D1" w:rsidRDefault="004E79D9" w:rsidP="004E79D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23.59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5AB4B702" w14:textId="77777777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C022" w14:textId="4C5E2148" w:rsidR="004E79D9" w:rsidRPr="009A10D1" w:rsidRDefault="004E79D9" w:rsidP="004E79D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205.62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1320D496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88381C" w14:textId="2E724CF6" w:rsidR="004E79D9" w:rsidRPr="009A10D1" w:rsidRDefault="002E7952" w:rsidP="004E79D9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1.2</w:t>
            </w:r>
            <w:r w:rsidR="007D1C82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1DDD7E2A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DCBA0" w14:textId="525AFC1A" w:rsidR="004E79D9" w:rsidRPr="009A10D1" w:rsidRDefault="00512340" w:rsidP="00433555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2.42</w:t>
            </w:r>
          </w:p>
        </w:tc>
        <w:tc>
          <w:tcPr>
            <w:tcW w:w="163" w:type="dxa"/>
            <w:tcBorders>
              <w:top w:val="nil"/>
              <w:bottom w:val="nil"/>
            </w:tcBorders>
          </w:tcPr>
          <w:p w14:paraId="3EB9A61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bottom w:val="double" w:sz="4" w:space="0" w:color="auto"/>
            </w:tcBorders>
          </w:tcPr>
          <w:p w14:paraId="7324DE6C" w14:textId="5F127B52" w:rsidR="004E79D9" w:rsidRPr="009A10D1" w:rsidRDefault="004E79D9" w:rsidP="004E79D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(0.78)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875C5ED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0936F622" w14:textId="5DD266AC" w:rsidR="004E79D9" w:rsidRPr="009A10D1" w:rsidRDefault="004E79D9" w:rsidP="004E79D9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.49)</w:t>
            </w:r>
          </w:p>
        </w:tc>
      </w:tr>
    </w:tbl>
    <w:p w14:paraId="12F32DF5" w14:textId="2AF654F5" w:rsidR="00772B1F" w:rsidRPr="009A10D1" w:rsidRDefault="00772B1F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574" w:type="dxa"/>
        <w:tblInd w:w="422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14"/>
        <w:gridCol w:w="711"/>
        <w:gridCol w:w="209"/>
        <w:gridCol w:w="671"/>
        <w:gridCol w:w="192"/>
        <w:gridCol w:w="19"/>
        <w:gridCol w:w="719"/>
        <w:gridCol w:w="207"/>
        <w:gridCol w:w="1020"/>
        <w:gridCol w:w="11"/>
        <w:gridCol w:w="7"/>
        <w:gridCol w:w="174"/>
        <w:gridCol w:w="12"/>
        <w:gridCol w:w="6"/>
        <w:gridCol w:w="633"/>
        <w:gridCol w:w="232"/>
        <w:gridCol w:w="666"/>
        <w:gridCol w:w="195"/>
        <w:gridCol w:w="15"/>
        <w:gridCol w:w="696"/>
        <w:gridCol w:w="192"/>
        <w:gridCol w:w="734"/>
        <w:gridCol w:w="19"/>
        <w:gridCol w:w="14"/>
        <w:gridCol w:w="6"/>
      </w:tblGrid>
      <w:tr w:rsidR="003A0041" w:rsidRPr="009A10D1" w14:paraId="5777B5F4" w14:textId="77777777" w:rsidTr="0058566A">
        <w:trPr>
          <w:tblHeader/>
        </w:trPr>
        <w:tc>
          <w:tcPr>
            <w:tcW w:w="2214" w:type="dxa"/>
            <w:shd w:val="clear" w:color="auto" w:fill="auto"/>
          </w:tcPr>
          <w:p w14:paraId="12A0B410" w14:textId="77777777" w:rsidR="003A0041" w:rsidRPr="009A10D1" w:rsidRDefault="003A0041" w:rsidP="00E859C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48" w:type="dxa"/>
            <w:gridSpan w:val="8"/>
            <w:shd w:val="clear" w:color="auto" w:fill="auto"/>
            <w:vAlign w:val="bottom"/>
          </w:tcPr>
          <w:p w14:paraId="3A288036" w14:textId="77777777" w:rsidR="003A0041" w:rsidRPr="009A10D1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" w:type="dxa"/>
            <w:gridSpan w:val="3"/>
            <w:vAlign w:val="bottom"/>
          </w:tcPr>
          <w:p w14:paraId="3ECB6C83" w14:textId="77777777" w:rsidR="003A0041" w:rsidRPr="009A10D1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420" w:type="dxa"/>
            <w:gridSpan w:val="13"/>
            <w:vAlign w:val="bottom"/>
          </w:tcPr>
          <w:p w14:paraId="1D0EAFB7" w14:textId="77777777" w:rsidR="003A0041" w:rsidRPr="009A10D1" w:rsidRDefault="003A0041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0041" w:rsidRPr="009A10D1" w14:paraId="05712153" w14:textId="77777777" w:rsidTr="0058566A">
        <w:trPr>
          <w:gridAfter w:val="2"/>
          <w:wAfter w:w="20" w:type="dxa"/>
          <w:tblHeader/>
        </w:trPr>
        <w:tc>
          <w:tcPr>
            <w:tcW w:w="2214" w:type="dxa"/>
            <w:shd w:val="clear" w:color="auto" w:fill="auto"/>
          </w:tcPr>
          <w:p w14:paraId="268C2D81" w14:textId="77777777" w:rsidR="003A0041" w:rsidRPr="009A10D1" w:rsidRDefault="003A0041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591" w:type="dxa"/>
            <w:gridSpan w:val="3"/>
            <w:shd w:val="clear" w:color="auto" w:fill="auto"/>
          </w:tcPr>
          <w:p w14:paraId="6ABA7BDD" w14:textId="77777777" w:rsidR="003A0041" w:rsidRPr="009A10D1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11" w:type="dxa"/>
            <w:gridSpan w:val="2"/>
            <w:shd w:val="clear" w:color="auto" w:fill="auto"/>
          </w:tcPr>
          <w:p w14:paraId="0F2EAA80" w14:textId="77777777" w:rsidR="003A0041" w:rsidRPr="009A10D1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shd w:val="clear" w:color="auto" w:fill="auto"/>
          </w:tcPr>
          <w:p w14:paraId="0C4FA27B" w14:textId="77777777" w:rsidR="003A0041" w:rsidRPr="009A10D1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93" w:type="dxa"/>
            <w:gridSpan w:val="3"/>
          </w:tcPr>
          <w:p w14:paraId="66190214" w14:textId="77777777" w:rsidR="003A0041" w:rsidRPr="009A10D1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37" w:type="dxa"/>
            <w:gridSpan w:val="4"/>
          </w:tcPr>
          <w:p w14:paraId="68719859" w14:textId="77777777" w:rsidR="003A0041" w:rsidRPr="009A10D1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10" w:type="dxa"/>
            <w:gridSpan w:val="2"/>
          </w:tcPr>
          <w:p w14:paraId="68EE7B6D" w14:textId="77777777" w:rsidR="003A0041" w:rsidRPr="009A10D1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41" w:type="dxa"/>
            <w:gridSpan w:val="4"/>
          </w:tcPr>
          <w:p w14:paraId="2001F06C" w14:textId="77777777" w:rsidR="003A0041" w:rsidRPr="009A10D1" w:rsidRDefault="003A004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3D01E2" w:rsidRPr="009A10D1" w14:paraId="08CCC599" w14:textId="77777777" w:rsidTr="0058566A">
        <w:trPr>
          <w:gridAfter w:val="3"/>
          <w:wAfter w:w="39" w:type="dxa"/>
          <w:tblHeader/>
        </w:trPr>
        <w:tc>
          <w:tcPr>
            <w:tcW w:w="2214" w:type="dxa"/>
            <w:shd w:val="clear" w:color="auto" w:fill="auto"/>
          </w:tcPr>
          <w:p w14:paraId="60182892" w14:textId="4878E08B" w:rsidR="003D01E2" w:rsidRPr="009A10D1" w:rsidRDefault="003D01E2" w:rsidP="00E859C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1" w:type="dxa"/>
            <w:shd w:val="clear" w:color="auto" w:fill="auto"/>
          </w:tcPr>
          <w:p w14:paraId="19D94474" w14:textId="72FC5E6B" w:rsidR="003D01E2" w:rsidRPr="009A10D1" w:rsidRDefault="00B17D5A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4E79D9"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09" w:type="dxa"/>
            <w:shd w:val="clear" w:color="auto" w:fill="auto"/>
          </w:tcPr>
          <w:p w14:paraId="3F23E0B2" w14:textId="77777777" w:rsidR="003D01E2" w:rsidRPr="009A10D1" w:rsidRDefault="003D01E2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5E6FDC3D" w14:textId="37F52A2D" w:rsidR="003D01E2" w:rsidRPr="009A10D1" w:rsidRDefault="004E79D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92" w:type="dxa"/>
            <w:shd w:val="clear" w:color="auto" w:fill="auto"/>
          </w:tcPr>
          <w:p w14:paraId="0460E642" w14:textId="77777777" w:rsidR="003D01E2" w:rsidRPr="009A10D1" w:rsidRDefault="003D01E2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14:paraId="146E1A24" w14:textId="131D114D" w:rsidR="003D01E2" w:rsidRPr="009A10D1" w:rsidRDefault="004E79D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07" w:type="dxa"/>
            <w:shd w:val="clear" w:color="auto" w:fill="auto"/>
          </w:tcPr>
          <w:p w14:paraId="5EED9857" w14:textId="77777777" w:rsidR="003D01E2" w:rsidRPr="009A10D1" w:rsidRDefault="003D01E2" w:rsidP="00E859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gridSpan w:val="3"/>
            <w:tcBorders>
              <w:bottom w:val="nil"/>
            </w:tcBorders>
            <w:shd w:val="clear" w:color="auto" w:fill="auto"/>
          </w:tcPr>
          <w:p w14:paraId="5BFA2376" w14:textId="4A9D4B0D" w:rsidR="003D01E2" w:rsidRPr="009A10D1" w:rsidRDefault="004E79D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92" w:type="dxa"/>
            <w:gridSpan w:val="3"/>
            <w:tcBorders>
              <w:bottom w:val="nil"/>
            </w:tcBorders>
          </w:tcPr>
          <w:p w14:paraId="262F4840" w14:textId="77777777" w:rsidR="003D01E2" w:rsidRPr="009A10D1" w:rsidRDefault="003D01E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3" w:type="dxa"/>
            <w:tcBorders>
              <w:bottom w:val="nil"/>
            </w:tcBorders>
          </w:tcPr>
          <w:p w14:paraId="7EF385AE" w14:textId="67930046" w:rsidR="003D01E2" w:rsidRPr="009A10D1" w:rsidRDefault="004E79D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32" w:type="dxa"/>
            <w:tcBorders>
              <w:bottom w:val="nil"/>
            </w:tcBorders>
          </w:tcPr>
          <w:p w14:paraId="5F5C5A85" w14:textId="77777777" w:rsidR="003D01E2" w:rsidRPr="009A10D1" w:rsidRDefault="003D01E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14:paraId="75099953" w14:textId="49E38F16" w:rsidR="003D01E2" w:rsidRPr="009A10D1" w:rsidRDefault="004E79D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95" w:type="dxa"/>
            <w:tcBorders>
              <w:bottom w:val="nil"/>
            </w:tcBorders>
          </w:tcPr>
          <w:p w14:paraId="0C4BEC68" w14:textId="77777777" w:rsidR="003D01E2" w:rsidRPr="009A10D1" w:rsidRDefault="003D01E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1" w:type="dxa"/>
            <w:gridSpan w:val="2"/>
            <w:tcBorders>
              <w:bottom w:val="nil"/>
            </w:tcBorders>
          </w:tcPr>
          <w:p w14:paraId="57B910F2" w14:textId="5976276F" w:rsidR="003D01E2" w:rsidRPr="009A10D1" w:rsidRDefault="004E79D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92" w:type="dxa"/>
            <w:tcBorders>
              <w:bottom w:val="nil"/>
            </w:tcBorders>
          </w:tcPr>
          <w:p w14:paraId="71CBF279" w14:textId="77777777" w:rsidR="003D01E2" w:rsidRPr="009A10D1" w:rsidRDefault="003D01E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4" w:type="dxa"/>
            <w:tcBorders>
              <w:bottom w:val="nil"/>
            </w:tcBorders>
          </w:tcPr>
          <w:p w14:paraId="3821EEA3" w14:textId="16DB02FE" w:rsidR="003D01E2" w:rsidRPr="009A10D1" w:rsidRDefault="004E79D9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</w:tr>
      <w:tr w:rsidR="00E740B2" w:rsidRPr="009A10D1" w14:paraId="686593FD" w14:textId="77777777" w:rsidTr="0058566A">
        <w:trPr>
          <w:gridAfter w:val="1"/>
          <w:wAfter w:w="6" w:type="dxa"/>
          <w:tblHeader/>
        </w:trPr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32C54504" w14:textId="77777777" w:rsidR="00E740B2" w:rsidRPr="009A10D1" w:rsidRDefault="00E740B2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4" w:type="dxa"/>
            <w:gridSpan w:val="23"/>
            <w:tcBorders>
              <w:bottom w:val="nil"/>
            </w:tcBorders>
            <w:shd w:val="clear" w:color="auto" w:fill="auto"/>
          </w:tcPr>
          <w:p w14:paraId="54F57A67" w14:textId="77777777" w:rsidR="00E740B2" w:rsidRPr="009A10D1" w:rsidRDefault="00E740B2" w:rsidP="00E859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E79D9" w:rsidRPr="009A10D1" w14:paraId="7684F8A1" w14:textId="77777777" w:rsidTr="0058566A">
        <w:trPr>
          <w:gridAfter w:val="3"/>
          <w:wAfter w:w="39" w:type="dxa"/>
        </w:trPr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1BEB3132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8CB0E4D" w14:textId="27550DEF" w:rsidR="004E79D9" w:rsidRPr="009A10D1" w:rsidRDefault="006214F8" w:rsidP="004E79D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73F9A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</w:t>
            </w:r>
            <w:r w:rsidR="00873F9A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53329C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09" w:type="dxa"/>
            <w:tcBorders>
              <w:bottom w:val="nil"/>
            </w:tcBorders>
            <w:shd w:val="clear" w:color="auto" w:fill="auto"/>
          </w:tcPr>
          <w:p w14:paraId="10F07039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730E02C9" w14:textId="2D6EBB12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384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</w:t>
            </w:r>
          </w:p>
        </w:tc>
        <w:tc>
          <w:tcPr>
            <w:tcW w:w="192" w:type="dxa"/>
            <w:tcBorders>
              <w:bottom w:val="nil"/>
            </w:tcBorders>
            <w:shd w:val="clear" w:color="auto" w:fill="auto"/>
          </w:tcPr>
          <w:p w14:paraId="7B8DCF2E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bottom w:val="nil"/>
            </w:tcBorders>
            <w:shd w:val="clear" w:color="auto" w:fill="auto"/>
          </w:tcPr>
          <w:p w14:paraId="0A5202C9" w14:textId="76FAD9E9" w:rsidR="004E79D9" w:rsidRPr="009A10D1" w:rsidRDefault="006214F8" w:rsidP="004E79D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</w:t>
            </w:r>
            <w:r w:rsidR="00873F9A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873F9A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7" w:type="dxa"/>
            <w:tcBorders>
              <w:bottom w:val="nil"/>
            </w:tcBorders>
            <w:shd w:val="clear" w:color="auto" w:fill="auto"/>
          </w:tcPr>
          <w:p w14:paraId="0741A23A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bottom w:val="nil"/>
            </w:tcBorders>
            <w:shd w:val="clear" w:color="auto" w:fill="auto"/>
          </w:tcPr>
          <w:p w14:paraId="7BF9504D" w14:textId="27D8FABD" w:rsidR="004E79D9" w:rsidRPr="009A10D1" w:rsidRDefault="004E79D9" w:rsidP="004E79D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096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gridSpan w:val="3"/>
            <w:tcBorders>
              <w:bottom w:val="nil"/>
            </w:tcBorders>
            <w:shd w:val="clear" w:color="auto" w:fill="auto"/>
          </w:tcPr>
          <w:p w14:paraId="268A93E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2D580CF6" w14:textId="27F55B7A" w:rsidR="004E79D9" w:rsidRPr="009A10D1" w:rsidRDefault="00CD654D" w:rsidP="004E79D9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20.14</w:t>
            </w:r>
          </w:p>
        </w:tc>
        <w:tc>
          <w:tcPr>
            <w:tcW w:w="232" w:type="dxa"/>
            <w:tcBorders>
              <w:bottom w:val="nil"/>
            </w:tcBorders>
          </w:tcPr>
          <w:p w14:paraId="25F5F443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14:paraId="67A87F56" w14:textId="1A4DD0CD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</w:t>
            </w:r>
          </w:p>
        </w:tc>
        <w:tc>
          <w:tcPr>
            <w:tcW w:w="195" w:type="dxa"/>
            <w:tcBorders>
              <w:bottom w:val="nil"/>
            </w:tcBorders>
          </w:tcPr>
          <w:p w14:paraId="4629EDA5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bottom w:val="nil"/>
            </w:tcBorders>
          </w:tcPr>
          <w:p w14:paraId="518E9FE4" w14:textId="230DAECA" w:rsidR="004E79D9" w:rsidRPr="009A10D1" w:rsidRDefault="00CD654D" w:rsidP="004E79D9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(25.66)</w:t>
            </w:r>
          </w:p>
        </w:tc>
        <w:tc>
          <w:tcPr>
            <w:tcW w:w="192" w:type="dxa"/>
            <w:tcBorders>
              <w:bottom w:val="nil"/>
            </w:tcBorders>
          </w:tcPr>
          <w:p w14:paraId="6798DC9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bottom w:val="nil"/>
            </w:tcBorders>
          </w:tcPr>
          <w:p w14:paraId="6E52B8B5" w14:textId="3B1E65D4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4E79D9" w:rsidRPr="009A10D1" w14:paraId="138630AC" w14:textId="77777777" w:rsidTr="0058566A">
        <w:trPr>
          <w:gridAfter w:val="3"/>
          <w:wAfter w:w="39" w:type="dxa"/>
        </w:trPr>
        <w:tc>
          <w:tcPr>
            <w:tcW w:w="2214" w:type="dxa"/>
            <w:tcBorders>
              <w:top w:val="nil"/>
              <w:bottom w:val="nil"/>
            </w:tcBorders>
            <w:shd w:val="clear" w:color="auto" w:fill="auto"/>
          </w:tcPr>
          <w:p w14:paraId="66432283" w14:textId="77777777" w:rsidR="004E79D9" w:rsidRPr="009A10D1" w:rsidRDefault="004E79D9" w:rsidP="004E79D9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การหักกลบรายการของภาษี 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FD654" w14:textId="20FB1C99" w:rsidR="004E79D9" w:rsidRPr="009A10D1" w:rsidRDefault="006214F8" w:rsidP="004E79D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</w:t>
            </w:r>
            <w:r w:rsidR="00873F9A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873F9A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9" w:type="dxa"/>
            <w:tcBorders>
              <w:top w:val="nil"/>
              <w:bottom w:val="nil"/>
            </w:tcBorders>
            <w:shd w:val="clear" w:color="auto" w:fill="auto"/>
          </w:tcPr>
          <w:p w14:paraId="011E2D16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44CED" w14:textId="2DC5BE37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tcBorders>
              <w:top w:val="nil"/>
              <w:bottom w:val="nil"/>
            </w:tcBorders>
            <w:shd w:val="clear" w:color="auto" w:fill="auto"/>
          </w:tcPr>
          <w:p w14:paraId="08F81930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AF378" w14:textId="387CC15A" w:rsidR="004E79D9" w:rsidRPr="009A10D1" w:rsidRDefault="006214F8" w:rsidP="004E79D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73F9A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873F9A"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207" w:type="dxa"/>
            <w:tcBorders>
              <w:top w:val="nil"/>
              <w:bottom w:val="nil"/>
            </w:tcBorders>
            <w:shd w:val="clear" w:color="auto" w:fill="auto"/>
          </w:tcPr>
          <w:p w14:paraId="408B22CD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2F501" w14:textId="15BC23FA" w:rsidR="004E79D9" w:rsidRPr="009A10D1" w:rsidRDefault="004E79D9" w:rsidP="004E79D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</w:t>
            </w:r>
          </w:p>
        </w:tc>
        <w:tc>
          <w:tcPr>
            <w:tcW w:w="1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63DFBBC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F2302" w14:textId="263680DE" w:rsidR="004E79D9" w:rsidRPr="009A10D1" w:rsidRDefault="00CD654D" w:rsidP="004E79D9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(20.14)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14:paraId="2B1EB0AF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bottom w:val="single" w:sz="4" w:space="0" w:color="auto"/>
            </w:tcBorders>
          </w:tcPr>
          <w:p w14:paraId="536D02D1" w14:textId="3789B38B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5" w:type="dxa"/>
            <w:tcBorders>
              <w:top w:val="nil"/>
              <w:bottom w:val="nil"/>
            </w:tcBorders>
          </w:tcPr>
          <w:p w14:paraId="1811E338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single" w:sz="4" w:space="0" w:color="auto"/>
            </w:tcBorders>
          </w:tcPr>
          <w:p w14:paraId="0146A647" w14:textId="13A99F90" w:rsidR="004E79D9" w:rsidRPr="009A10D1" w:rsidRDefault="00CD654D" w:rsidP="004E79D9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20.14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0E65977C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bottom w:val="single" w:sz="4" w:space="0" w:color="auto"/>
            </w:tcBorders>
          </w:tcPr>
          <w:p w14:paraId="6A713188" w14:textId="5098B27B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</w:t>
            </w:r>
          </w:p>
        </w:tc>
      </w:tr>
      <w:tr w:rsidR="004E79D9" w:rsidRPr="009A10D1" w14:paraId="0F614394" w14:textId="77777777" w:rsidTr="0058566A">
        <w:trPr>
          <w:gridAfter w:val="3"/>
          <w:wAfter w:w="39" w:type="dxa"/>
        </w:trPr>
        <w:tc>
          <w:tcPr>
            <w:tcW w:w="2214" w:type="dxa"/>
            <w:tcBorders>
              <w:top w:val="nil"/>
              <w:bottom w:val="nil"/>
            </w:tcBorders>
            <w:shd w:val="clear" w:color="auto" w:fill="auto"/>
          </w:tcPr>
          <w:p w14:paraId="1E05F4D4" w14:textId="77777777" w:rsidR="004E79D9" w:rsidRPr="009A10D1" w:rsidRDefault="004E79D9" w:rsidP="004E79D9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</w:t>
            </w:r>
          </w:p>
          <w:p w14:paraId="658E2149" w14:textId="77777777" w:rsidR="004E79D9" w:rsidRPr="009A10D1" w:rsidRDefault="004E79D9" w:rsidP="004E79D9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189FD72C" w14:textId="131FF190" w:rsidR="004E79D9" w:rsidRPr="009A10D1" w:rsidRDefault="009E7AB9" w:rsidP="004E79D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215.</w:t>
            </w:r>
            <w:r w:rsidR="00873F9A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53329C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09" w:type="dxa"/>
            <w:tcBorders>
              <w:top w:val="nil"/>
              <w:bottom w:val="nil"/>
            </w:tcBorders>
            <w:shd w:val="clear" w:color="auto" w:fill="auto"/>
          </w:tcPr>
          <w:p w14:paraId="470E6ACE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F24470B" w14:textId="41F03CA9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208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</w:t>
            </w:r>
          </w:p>
        </w:tc>
        <w:tc>
          <w:tcPr>
            <w:tcW w:w="192" w:type="dxa"/>
            <w:tcBorders>
              <w:top w:val="nil"/>
              <w:bottom w:val="nil"/>
            </w:tcBorders>
            <w:shd w:val="clear" w:color="auto" w:fill="auto"/>
          </w:tcPr>
          <w:p w14:paraId="7DC61B2D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40D97AB" w14:textId="4E6C7B2F" w:rsidR="004E79D9" w:rsidRPr="009A10D1" w:rsidRDefault="009E7AB9" w:rsidP="004E79D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</w:t>
            </w:r>
            <w:r w:rsidR="00873F9A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6214F8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873F9A"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7" w:type="dxa"/>
            <w:tcBorders>
              <w:top w:val="nil"/>
              <w:bottom w:val="nil"/>
            </w:tcBorders>
            <w:shd w:val="clear" w:color="auto" w:fill="auto"/>
          </w:tcPr>
          <w:p w14:paraId="08803A97" w14:textId="77777777" w:rsidR="004E79D9" w:rsidRPr="009A10D1" w:rsidRDefault="004E79D9" w:rsidP="004E79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A546090" w14:textId="030A878D" w:rsidR="004E79D9" w:rsidRPr="009A10D1" w:rsidRDefault="004E79D9" w:rsidP="004E79D9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921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2094682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8E2CD08" w14:textId="13FA9AE5" w:rsidR="004E79D9" w:rsidRPr="009A10D1" w:rsidRDefault="00CD654D" w:rsidP="004E79D9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2" w:type="dxa"/>
            <w:tcBorders>
              <w:top w:val="nil"/>
              <w:bottom w:val="nil"/>
            </w:tcBorders>
          </w:tcPr>
          <w:p w14:paraId="3FE083A6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32745AF" w14:textId="44D0B40C" w:rsidR="004E79D9" w:rsidRPr="009A10D1" w:rsidRDefault="004E79D9" w:rsidP="004E79D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tcBorders>
              <w:top w:val="nil"/>
              <w:bottom w:val="nil"/>
            </w:tcBorders>
            <w:vAlign w:val="bottom"/>
          </w:tcPr>
          <w:p w14:paraId="34A8FDE7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2214AA7" w14:textId="2E16D33C" w:rsidR="004E79D9" w:rsidRPr="009A10D1" w:rsidRDefault="00CD654D" w:rsidP="004E79D9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(5.52)</w:t>
            </w:r>
          </w:p>
        </w:tc>
        <w:tc>
          <w:tcPr>
            <w:tcW w:w="192" w:type="dxa"/>
            <w:tcBorders>
              <w:top w:val="nil"/>
              <w:bottom w:val="nil"/>
            </w:tcBorders>
            <w:vAlign w:val="bottom"/>
          </w:tcPr>
          <w:p w14:paraId="6239CA4C" w14:textId="77777777" w:rsidR="004E79D9" w:rsidRPr="009A10D1" w:rsidRDefault="004E79D9" w:rsidP="004E79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E12B972" w14:textId="6AC0F8C1" w:rsidR="004E79D9" w:rsidRPr="009A10D1" w:rsidRDefault="004E79D9" w:rsidP="004E79D9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</w:t>
            </w:r>
            <w:r w:rsidRPr="009A10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0155E736" w14:textId="4B2412F0" w:rsidR="002B1636" w:rsidRPr="009A10D1" w:rsidRDefault="002B1636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41F76A2A" w14:textId="77777777" w:rsidR="002B1636" w:rsidRPr="009A10D1" w:rsidRDefault="002B1636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9A10D1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6"/>
        <w:gridCol w:w="264"/>
        <w:gridCol w:w="6"/>
        <w:gridCol w:w="1074"/>
        <w:gridCol w:w="6"/>
        <w:gridCol w:w="230"/>
        <w:gridCol w:w="6"/>
        <w:gridCol w:w="1108"/>
        <w:gridCol w:w="6"/>
        <w:gridCol w:w="264"/>
        <w:gridCol w:w="6"/>
        <w:gridCol w:w="1072"/>
        <w:gridCol w:w="6"/>
      </w:tblGrid>
      <w:tr w:rsidR="00EC1FCB" w:rsidRPr="009A10D1" w14:paraId="33049A36" w14:textId="77777777" w:rsidTr="00EC1FCB">
        <w:trPr>
          <w:gridAfter w:val="1"/>
          <w:wAfter w:w="6" w:type="dxa"/>
          <w:tblHeader/>
        </w:trPr>
        <w:tc>
          <w:tcPr>
            <w:tcW w:w="3690" w:type="dxa"/>
          </w:tcPr>
          <w:p w14:paraId="2F653ABD" w14:textId="77777777" w:rsidR="00EC1FCB" w:rsidRPr="009A10D1" w:rsidRDefault="00EC1FC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8" w:type="dxa"/>
            <w:gridSpan w:val="13"/>
          </w:tcPr>
          <w:p w14:paraId="68B997E2" w14:textId="7FFEF349" w:rsidR="00EC1FCB" w:rsidRPr="009A10D1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C1FCB" w:rsidRPr="009A10D1" w14:paraId="168F74A9" w14:textId="77777777" w:rsidTr="00BF2D3D">
        <w:trPr>
          <w:gridAfter w:val="1"/>
          <w:wAfter w:w="6" w:type="dxa"/>
          <w:tblHeader/>
        </w:trPr>
        <w:tc>
          <w:tcPr>
            <w:tcW w:w="3690" w:type="dxa"/>
          </w:tcPr>
          <w:p w14:paraId="00BE2DC0" w14:textId="77777777" w:rsidR="00EC1FCB" w:rsidRPr="009A10D1" w:rsidRDefault="00EC1FC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22" w:name="_Hlk180746982"/>
          </w:p>
        </w:tc>
        <w:tc>
          <w:tcPr>
            <w:tcW w:w="1260" w:type="dxa"/>
          </w:tcPr>
          <w:p w14:paraId="1AEDCE08" w14:textId="77777777" w:rsidR="00EC1FCB" w:rsidRPr="009A10D1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005D3FD" w14:textId="77777777" w:rsidR="00EC1FCB" w:rsidRPr="009A10D1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6"/>
            <w:tcBorders>
              <w:bottom w:val="single" w:sz="4" w:space="0" w:color="auto"/>
            </w:tcBorders>
          </w:tcPr>
          <w:p w14:paraId="4C5BA791" w14:textId="40B22494" w:rsidR="00EC1FCB" w:rsidRPr="009A10D1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gridSpan w:val="2"/>
          </w:tcPr>
          <w:p w14:paraId="73383120" w14:textId="77777777" w:rsidR="00EC1FCB" w:rsidRPr="009A10D1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4DC19574" w14:textId="77777777" w:rsidR="00EC1FCB" w:rsidRPr="009A10D1" w:rsidRDefault="00EC1FCB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EC1FCB" w:rsidRPr="009A10D1" w14:paraId="4A05D653" w14:textId="77777777" w:rsidTr="00BF2D3D">
        <w:trPr>
          <w:gridAfter w:val="1"/>
          <w:wAfter w:w="6" w:type="dxa"/>
          <w:tblHeader/>
        </w:trPr>
        <w:tc>
          <w:tcPr>
            <w:tcW w:w="3690" w:type="dxa"/>
          </w:tcPr>
          <w:p w14:paraId="70BC7DDD" w14:textId="77777777" w:rsidR="00EC1FCB" w:rsidRPr="009A10D1" w:rsidRDefault="00EC1FC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591F16" w14:textId="77777777" w:rsidR="00EC1FCB" w:rsidRPr="009A10D1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0A5A72" w14:textId="3B454C92" w:rsidR="00EC1FCB" w:rsidRPr="009A10D1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ตุลาคม</w:t>
            </w:r>
          </w:p>
          <w:p w14:paraId="0A3573A3" w14:textId="35792C5A" w:rsidR="00EC1FCB" w:rsidRPr="009A10D1" w:rsidRDefault="00EC1FCB" w:rsidP="00E859C8">
            <w:pPr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gridSpan w:val="2"/>
            <w:vAlign w:val="bottom"/>
          </w:tcPr>
          <w:p w14:paraId="6804341F" w14:textId="77777777" w:rsidR="00EC1FCB" w:rsidRPr="009A10D1" w:rsidRDefault="00EC1FCB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3DAD3C7" w14:textId="77777777" w:rsidR="00EC1FCB" w:rsidRPr="009A10D1" w:rsidRDefault="00EC1FCB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59BC" w14:textId="2CFB7B4C" w:rsidR="00EC1FCB" w:rsidRPr="009A10D1" w:rsidRDefault="00EC1FCB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  <w:vAlign w:val="bottom"/>
          </w:tcPr>
          <w:p w14:paraId="55A75717" w14:textId="77777777" w:rsidR="00EC1FCB" w:rsidRPr="009A10D1" w:rsidRDefault="00EC1FCB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C4E660" w14:textId="6C73329B" w:rsidR="00EC1FCB" w:rsidRPr="009A10D1" w:rsidRDefault="00EC1FCB" w:rsidP="00772B1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1480E42C" w14:textId="2FE43438" w:rsidR="00EC1FCB" w:rsidRPr="009A10D1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936F936" w14:textId="77777777" w:rsidR="00EC1FCB" w:rsidRPr="009A10D1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F70EB76" w14:textId="36E70BC4" w:rsidR="00EC1FCB" w:rsidRPr="009A10D1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EC1FCB" w:rsidRPr="009A10D1" w14:paraId="774586F3" w14:textId="77777777" w:rsidTr="00EC1FCB">
        <w:trPr>
          <w:gridAfter w:val="1"/>
          <w:wAfter w:w="6" w:type="dxa"/>
          <w:tblHeader/>
        </w:trPr>
        <w:tc>
          <w:tcPr>
            <w:tcW w:w="3690" w:type="dxa"/>
          </w:tcPr>
          <w:p w14:paraId="3A0723F2" w14:textId="77777777" w:rsidR="00EC1FCB" w:rsidRPr="009A10D1" w:rsidRDefault="00EC1FCB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5308" w:type="dxa"/>
            <w:gridSpan w:val="13"/>
            <w:vAlign w:val="bottom"/>
          </w:tcPr>
          <w:p w14:paraId="64965B9D" w14:textId="51E91A7D" w:rsidR="00EC1FCB" w:rsidRPr="009A10D1" w:rsidRDefault="00EC1FCB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C1FCB" w:rsidRPr="009A10D1" w14:paraId="3C4EEF1D" w14:textId="77777777" w:rsidTr="00EC1FCB">
        <w:tc>
          <w:tcPr>
            <w:tcW w:w="4956" w:type="dxa"/>
            <w:gridSpan w:val="3"/>
          </w:tcPr>
          <w:p w14:paraId="629BA809" w14:textId="6A7EC6A7" w:rsidR="00EC1FCB" w:rsidRPr="009A10D1" w:rsidRDefault="00EC1FCB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gridSpan w:val="2"/>
          </w:tcPr>
          <w:p w14:paraId="3F9DF3E7" w14:textId="77777777" w:rsidR="00EC1FCB" w:rsidRPr="009A10D1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DF2C5D7" w14:textId="77777777" w:rsidR="00EC1FCB" w:rsidRPr="009A10D1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59C93D0" w14:textId="77777777" w:rsidR="00EC1FCB" w:rsidRPr="009A10D1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02DF49B7" w14:textId="77777777" w:rsidR="00EC1FCB" w:rsidRPr="009A10D1" w:rsidRDefault="00EC1FCB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4B133F" w14:textId="77777777" w:rsidR="00EC1FCB" w:rsidRPr="009A10D1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C46343D" w14:textId="62EEA45D" w:rsidR="00EC1FCB" w:rsidRPr="009A10D1" w:rsidRDefault="00EC1FCB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FCB" w:rsidRPr="009A10D1" w14:paraId="4D79B92F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6CC061BD" w14:textId="25154F2A" w:rsidR="00EC1FCB" w:rsidRPr="009A10D1" w:rsidRDefault="00EC1FCB" w:rsidP="00BA6048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260" w:type="dxa"/>
            <w:vAlign w:val="bottom"/>
          </w:tcPr>
          <w:p w14:paraId="2B727916" w14:textId="0F81BAD0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1.32</w:t>
            </w:r>
          </w:p>
        </w:tc>
        <w:tc>
          <w:tcPr>
            <w:tcW w:w="270" w:type="dxa"/>
            <w:gridSpan w:val="2"/>
          </w:tcPr>
          <w:p w14:paraId="61A29F7C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45CB81" w14:textId="75B23789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(0.50)</w:t>
            </w:r>
          </w:p>
        </w:tc>
        <w:tc>
          <w:tcPr>
            <w:tcW w:w="236" w:type="dxa"/>
            <w:gridSpan w:val="2"/>
            <w:vAlign w:val="bottom"/>
          </w:tcPr>
          <w:p w14:paraId="229CDF2B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72A3D26" w14:textId="593DC8B3" w:rsidR="00EC1FCB" w:rsidRPr="009A10D1" w:rsidRDefault="00F6751D" w:rsidP="00BA60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7C70A89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A64F0E1" w14:textId="33D97EDD" w:rsidR="00EC1FCB" w:rsidRPr="009A10D1" w:rsidRDefault="00F6751D" w:rsidP="00BA604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0.82</w:t>
            </w:r>
          </w:p>
        </w:tc>
      </w:tr>
      <w:tr w:rsidR="00EC1FCB" w:rsidRPr="009A10D1" w14:paraId="15F4AD86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51C22AEC" w14:textId="77777777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F57A53" w14:textId="370E9541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12.68</w:t>
            </w:r>
          </w:p>
        </w:tc>
        <w:tc>
          <w:tcPr>
            <w:tcW w:w="270" w:type="dxa"/>
            <w:gridSpan w:val="2"/>
          </w:tcPr>
          <w:p w14:paraId="7D18D3EE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BFAB33" w14:textId="35E5BE90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(0.44)</w:t>
            </w:r>
          </w:p>
        </w:tc>
        <w:tc>
          <w:tcPr>
            <w:tcW w:w="236" w:type="dxa"/>
            <w:gridSpan w:val="2"/>
            <w:vAlign w:val="bottom"/>
          </w:tcPr>
          <w:p w14:paraId="7B17957F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2CF1E66" w14:textId="58A95DE8" w:rsidR="00EC1FCB" w:rsidRPr="009A10D1" w:rsidRDefault="00F6751D" w:rsidP="00005D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58DC7E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F088C21" w14:textId="37E18B77" w:rsidR="00EC1FCB" w:rsidRPr="009A10D1" w:rsidRDefault="00F6751D" w:rsidP="00BA604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12.24</w:t>
            </w:r>
          </w:p>
        </w:tc>
      </w:tr>
      <w:tr w:rsidR="00EC1FCB" w:rsidRPr="009A10D1" w14:paraId="2A93FE5E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0A66932" w14:textId="77777777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260" w:type="dxa"/>
            <w:vAlign w:val="bottom"/>
          </w:tcPr>
          <w:p w14:paraId="7B1E7E20" w14:textId="73232EFC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93.97</w:t>
            </w:r>
          </w:p>
        </w:tc>
        <w:tc>
          <w:tcPr>
            <w:tcW w:w="270" w:type="dxa"/>
            <w:gridSpan w:val="2"/>
          </w:tcPr>
          <w:p w14:paraId="2D0FE73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EDA418" w14:textId="191243CE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.35</w:t>
            </w:r>
          </w:p>
        </w:tc>
        <w:tc>
          <w:tcPr>
            <w:tcW w:w="236" w:type="dxa"/>
            <w:gridSpan w:val="2"/>
            <w:vAlign w:val="bottom"/>
          </w:tcPr>
          <w:p w14:paraId="54BD0788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2D6CBF0" w14:textId="09B3A57D" w:rsidR="00EC1FCB" w:rsidRPr="009A10D1" w:rsidRDefault="00F6751D" w:rsidP="00005DC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1.46</w:t>
            </w:r>
          </w:p>
        </w:tc>
        <w:tc>
          <w:tcPr>
            <w:tcW w:w="270" w:type="dxa"/>
            <w:gridSpan w:val="2"/>
          </w:tcPr>
          <w:p w14:paraId="13E4805E" w14:textId="77777777" w:rsidR="00EC1FCB" w:rsidRPr="009A10D1" w:rsidRDefault="00EC1FCB" w:rsidP="00005DC3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F1C451B" w14:textId="19079801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.78</w:t>
            </w:r>
          </w:p>
        </w:tc>
      </w:tr>
      <w:tr w:rsidR="00EC1FCB" w:rsidRPr="009A10D1" w14:paraId="0A9E0632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1FDEF6C9" w14:textId="5290177D" w:rsidR="00EC1FCB" w:rsidRPr="009A10D1" w:rsidRDefault="00EC1FCB" w:rsidP="00BA6048">
            <w:pPr>
              <w:spacing w:line="240" w:lineRule="auto"/>
              <w:ind w:left="156" w:right="-10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การรับรู้รายได้ตามประมว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รัษฎากร</w:t>
            </w:r>
          </w:p>
        </w:tc>
        <w:tc>
          <w:tcPr>
            <w:tcW w:w="1260" w:type="dxa"/>
            <w:vAlign w:val="bottom"/>
          </w:tcPr>
          <w:p w14:paraId="47AE4C25" w14:textId="0F1903B0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0.96</w:t>
            </w:r>
          </w:p>
        </w:tc>
        <w:tc>
          <w:tcPr>
            <w:tcW w:w="270" w:type="dxa"/>
            <w:gridSpan w:val="2"/>
          </w:tcPr>
          <w:p w14:paraId="0A458DB4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A6053E" w14:textId="27D9857B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(0.13)</w:t>
            </w:r>
          </w:p>
        </w:tc>
        <w:tc>
          <w:tcPr>
            <w:tcW w:w="236" w:type="dxa"/>
            <w:gridSpan w:val="2"/>
            <w:vAlign w:val="bottom"/>
          </w:tcPr>
          <w:p w14:paraId="002400E8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0436E8C" w14:textId="4F0D1FED" w:rsidR="00EC1FCB" w:rsidRPr="009A10D1" w:rsidRDefault="00F6751D" w:rsidP="00005D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B2994A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949430B" w14:textId="69E48855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0.83</w:t>
            </w:r>
          </w:p>
        </w:tc>
      </w:tr>
      <w:tr w:rsidR="00EC1FCB" w:rsidRPr="009A10D1" w14:paraId="02AFF792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6B604FC1" w14:textId="77777777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68E083AA" w14:textId="546DF101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101.22</w:t>
            </w:r>
          </w:p>
        </w:tc>
        <w:tc>
          <w:tcPr>
            <w:tcW w:w="270" w:type="dxa"/>
            <w:gridSpan w:val="2"/>
          </w:tcPr>
          <w:p w14:paraId="767B8259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C68E90" w14:textId="388511F9" w:rsidR="00EC1FCB" w:rsidRPr="009A10D1" w:rsidRDefault="00CF1B51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F6751D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  <w:tc>
          <w:tcPr>
            <w:tcW w:w="236" w:type="dxa"/>
            <w:gridSpan w:val="2"/>
            <w:vAlign w:val="bottom"/>
          </w:tcPr>
          <w:p w14:paraId="1657D925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3322813" w14:textId="12B62FB1" w:rsidR="00EC1FCB" w:rsidRPr="009A10D1" w:rsidRDefault="00F6751D" w:rsidP="00005D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801C7A4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8A37AF0" w14:textId="3CBA5AA4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</w:tr>
      <w:tr w:rsidR="00EC1FCB" w:rsidRPr="009A10D1" w14:paraId="7B6C29DE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465E7CA2" w14:textId="53D4477B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31E03755" w14:textId="250667C8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88.42</w:t>
            </w:r>
          </w:p>
        </w:tc>
        <w:tc>
          <w:tcPr>
            <w:tcW w:w="270" w:type="dxa"/>
            <w:gridSpan w:val="2"/>
          </w:tcPr>
          <w:p w14:paraId="0D30AE90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F40D51" w14:textId="785D5632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(5.0</w:t>
            </w:r>
            <w:r w:rsidR="0053329C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8AFDFDA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2B8FAD" w14:textId="72504AD3" w:rsidR="00EC1FCB" w:rsidRPr="009A10D1" w:rsidRDefault="00F6751D" w:rsidP="00005D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B47285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74FCCAE" w14:textId="3B709C21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83.</w:t>
            </w:r>
            <w:r w:rsidR="0053329C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</w:tr>
      <w:tr w:rsidR="00EC1FCB" w:rsidRPr="009A10D1" w14:paraId="6CC71B8A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59E4488B" w14:textId="6C128721" w:rsidR="00EC1FCB" w:rsidRPr="009A10D1" w:rsidRDefault="00EC1FCB" w:rsidP="00BA6048">
            <w:pPr>
              <w:spacing w:line="240" w:lineRule="auto"/>
              <w:ind w:left="156" w:right="-79" w:hanging="156"/>
              <w:rPr>
                <w:rFonts w:asciiTheme="majorBidi" w:hAnsiTheme="majorBidi"/>
                <w:sz w:val="28"/>
                <w:szCs w:val="28"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5BFF13C" w14:textId="79B28564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5.13</w:t>
            </w:r>
          </w:p>
        </w:tc>
        <w:tc>
          <w:tcPr>
            <w:tcW w:w="270" w:type="dxa"/>
            <w:gridSpan w:val="2"/>
          </w:tcPr>
          <w:p w14:paraId="4F96647C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7CEA60" w14:textId="20DB6109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0.30</w:t>
            </w:r>
          </w:p>
        </w:tc>
        <w:tc>
          <w:tcPr>
            <w:tcW w:w="236" w:type="dxa"/>
            <w:gridSpan w:val="2"/>
            <w:vAlign w:val="bottom"/>
          </w:tcPr>
          <w:p w14:paraId="3D385E09" w14:textId="4B27D4AF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67C4E2C" w14:textId="305A71F5" w:rsidR="00EC1FCB" w:rsidRPr="009A10D1" w:rsidRDefault="00F6751D" w:rsidP="00005D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9CFABB9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EFBCBD3" w14:textId="6829B57F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5.43</w:t>
            </w:r>
          </w:p>
        </w:tc>
      </w:tr>
      <w:tr w:rsidR="00EC1FCB" w:rsidRPr="009A10D1" w14:paraId="49AFED20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20B9E3EC" w14:textId="4EE0A8AE" w:rsidR="00EC1FCB" w:rsidRPr="009A10D1" w:rsidRDefault="00EC1FCB" w:rsidP="00BA6048">
            <w:pPr>
              <w:spacing w:line="240" w:lineRule="auto"/>
              <w:ind w:left="156" w:right="-79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166992A1" w14:textId="30D87A08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48.14</w:t>
            </w:r>
          </w:p>
        </w:tc>
        <w:tc>
          <w:tcPr>
            <w:tcW w:w="270" w:type="dxa"/>
            <w:gridSpan w:val="2"/>
          </w:tcPr>
          <w:p w14:paraId="6B2ADF4F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5F2D13" w14:textId="478A8DCD" w:rsidR="00EC1FCB" w:rsidRPr="009A10D1" w:rsidRDefault="00F6751D" w:rsidP="0046523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510AFE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B1F8AFD" w14:textId="57E1FEF6" w:rsidR="00EC1FCB" w:rsidRPr="009A10D1" w:rsidRDefault="00F6751D" w:rsidP="00005D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23E826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08DC449" w14:textId="683D60F8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48.14</w:t>
            </w:r>
          </w:p>
        </w:tc>
      </w:tr>
      <w:tr w:rsidR="00EC1FCB" w:rsidRPr="009A10D1" w14:paraId="4EFA41A8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69D98D8" w14:textId="0A1AE9BF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56FD5927" w14:textId="32ABE9E3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32.19</w:t>
            </w:r>
          </w:p>
        </w:tc>
        <w:tc>
          <w:tcPr>
            <w:tcW w:w="270" w:type="dxa"/>
            <w:gridSpan w:val="2"/>
          </w:tcPr>
          <w:p w14:paraId="29CF0BF4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AF3DAF" w14:textId="2F1E94F0" w:rsidR="00EC1FCB" w:rsidRPr="009A10D1" w:rsidRDefault="00F6751D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2)</w:t>
            </w:r>
          </w:p>
        </w:tc>
        <w:tc>
          <w:tcPr>
            <w:tcW w:w="236" w:type="dxa"/>
            <w:gridSpan w:val="2"/>
            <w:vAlign w:val="bottom"/>
          </w:tcPr>
          <w:p w14:paraId="52DE567D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6A8D340" w14:textId="0A1D94ED" w:rsidR="00EC1FCB" w:rsidRPr="009A10D1" w:rsidRDefault="00F6751D" w:rsidP="00005DC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84A8741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E33A97E" w14:textId="0D1117AA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</w:tr>
      <w:tr w:rsidR="00EC1FCB" w:rsidRPr="009A10D1" w14:paraId="22BFF44E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73405F9A" w14:textId="77777777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07BCD" w14:textId="76830D83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384.03</w:t>
            </w:r>
          </w:p>
        </w:tc>
        <w:tc>
          <w:tcPr>
            <w:tcW w:w="270" w:type="dxa"/>
            <w:gridSpan w:val="2"/>
          </w:tcPr>
          <w:p w14:paraId="34BFADE4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0D5C" w14:textId="53624F1C" w:rsidR="00EC1FCB" w:rsidRPr="009A10D1" w:rsidRDefault="00CF1B51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F6751D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53329C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7776591C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58D72" w14:textId="5743DFB7" w:rsidR="00EC1FCB" w:rsidRPr="009A10D1" w:rsidRDefault="00F6751D" w:rsidP="00005DC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1.46</w:t>
            </w:r>
          </w:p>
        </w:tc>
        <w:tc>
          <w:tcPr>
            <w:tcW w:w="270" w:type="dxa"/>
            <w:gridSpan w:val="2"/>
          </w:tcPr>
          <w:p w14:paraId="6F31E30C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398F6" w14:textId="75BD656E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CF1B5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CF1B5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53329C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EC1FCB" w:rsidRPr="009A10D1" w14:paraId="4A1D07F6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8ED31DD" w14:textId="77777777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9EBF47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B1CF863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0417F0B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BB390EE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72CBBC52" w14:textId="4A36158C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048908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0209B979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EC1FCB" w:rsidRPr="009A10D1" w14:paraId="1639C60D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8871F2B" w14:textId="62FC35E2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149220450"/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2C38180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9B2B020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00F671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FB00D3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F5B8C3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E15F9A5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579A19D" w14:textId="5E160C82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C1FCB" w:rsidRPr="009A10D1" w14:paraId="7EF184BF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416F952C" w14:textId="67D5C868" w:rsidR="00EC1FCB" w:rsidRPr="009A10D1" w:rsidRDefault="00EC1FCB" w:rsidP="00BA6048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60" w:type="dxa"/>
            <w:vAlign w:val="bottom"/>
          </w:tcPr>
          <w:p w14:paraId="70BA9884" w14:textId="4C1F89E0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(0.73)</w:t>
            </w:r>
          </w:p>
        </w:tc>
        <w:tc>
          <w:tcPr>
            <w:tcW w:w="270" w:type="dxa"/>
            <w:gridSpan w:val="2"/>
          </w:tcPr>
          <w:p w14:paraId="29139E77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0C0B61" w14:textId="5EE16888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0.19</w:t>
            </w:r>
          </w:p>
        </w:tc>
        <w:tc>
          <w:tcPr>
            <w:tcW w:w="236" w:type="dxa"/>
            <w:gridSpan w:val="2"/>
            <w:vAlign w:val="bottom"/>
          </w:tcPr>
          <w:p w14:paraId="2F1D80E0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9E5D5F0" w14:textId="292511A6" w:rsidR="00EC1FCB" w:rsidRPr="009A10D1" w:rsidRDefault="009E0F18" w:rsidP="00BA60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F5C98A7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4E2E17F" w14:textId="6FC02FD7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(0.54)</w:t>
            </w:r>
          </w:p>
        </w:tc>
      </w:tr>
      <w:tr w:rsidR="00EC1FCB" w:rsidRPr="009A10D1" w14:paraId="2BAC9CC7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586A321B" w14:textId="2EFDBD3F" w:rsidR="00EC1FCB" w:rsidRPr="009A10D1" w:rsidRDefault="00EC1FCB" w:rsidP="00BA6048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D111557" w14:textId="23371A18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(52.63)</w:t>
            </w:r>
          </w:p>
        </w:tc>
        <w:tc>
          <w:tcPr>
            <w:tcW w:w="270" w:type="dxa"/>
            <w:gridSpan w:val="2"/>
          </w:tcPr>
          <w:p w14:paraId="1C53FDBB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88D40D" w14:textId="68607A88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6523F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46523F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43BC8FE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49AA30C" w14:textId="0E22D8B0" w:rsidR="00EC1FCB" w:rsidRPr="009A10D1" w:rsidRDefault="009E0F18" w:rsidP="00BA604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9060099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651D031" w14:textId="14ECBA9F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(58.5</w:t>
            </w:r>
            <w:r w:rsidR="00430E88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C1FCB" w:rsidRPr="009A10D1" w14:paraId="19861E0E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2D836575" w14:textId="139F1762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24D81525" w14:textId="17DF7D44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(127.40)</w:t>
            </w:r>
          </w:p>
        </w:tc>
        <w:tc>
          <w:tcPr>
            <w:tcW w:w="270" w:type="dxa"/>
            <w:gridSpan w:val="2"/>
          </w:tcPr>
          <w:p w14:paraId="06B6AC38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705A258" w14:textId="24ECBB4A" w:rsidR="00EC1FCB" w:rsidRPr="009A10D1" w:rsidRDefault="0046523F" w:rsidP="0046523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9E0F18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236" w:type="dxa"/>
            <w:gridSpan w:val="2"/>
            <w:vAlign w:val="bottom"/>
          </w:tcPr>
          <w:p w14:paraId="3E31E130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A98B266" w14:textId="309DCD0D" w:rsidR="00EC1FCB" w:rsidRPr="009A10D1" w:rsidRDefault="009E0F18" w:rsidP="00005DC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(0.27)</w:t>
            </w:r>
          </w:p>
        </w:tc>
        <w:tc>
          <w:tcPr>
            <w:tcW w:w="270" w:type="dxa"/>
            <w:gridSpan w:val="2"/>
          </w:tcPr>
          <w:p w14:paraId="30C59BF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7FC6A48" w14:textId="5DF72E59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C1FCB" w:rsidRPr="009A10D1" w14:paraId="62C3AED8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127E9BC2" w14:textId="314973AE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1E2A2B6F" w14:textId="5C51891A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(57.44)</w:t>
            </w:r>
          </w:p>
        </w:tc>
        <w:tc>
          <w:tcPr>
            <w:tcW w:w="270" w:type="dxa"/>
            <w:gridSpan w:val="2"/>
          </w:tcPr>
          <w:p w14:paraId="0797C8C3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E73BA7" w14:textId="5ED1D882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(12.50)</w:t>
            </w:r>
          </w:p>
        </w:tc>
        <w:tc>
          <w:tcPr>
            <w:tcW w:w="236" w:type="dxa"/>
            <w:gridSpan w:val="2"/>
            <w:vAlign w:val="bottom"/>
          </w:tcPr>
          <w:p w14:paraId="5FE8413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C19F899" w14:textId="48510419" w:rsidR="00EC1FCB" w:rsidRPr="009A10D1" w:rsidRDefault="009E0F18" w:rsidP="00BA60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07CA97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66DF102" w14:textId="4FE5F0D5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(69.94)</w:t>
            </w:r>
          </w:p>
        </w:tc>
      </w:tr>
      <w:tr w:rsidR="00EC1FCB" w:rsidRPr="009A10D1" w14:paraId="04B3E0DC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4E012556" w14:textId="23CDB163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60" w:type="dxa"/>
            <w:vAlign w:val="bottom"/>
          </w:tcPr>
          <w:p w14:paraId="1D02441D" w14:textId="52D02942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(678.04)</w:t>
            </w:r>
          </w:p>
        </w:tc>
        <w:tc>
          <w:tcPr>
            <w:tcW w:w="270" w:type="dxa"/>
            <w:gridSpan w:val="2"/>
          </w:tcPr>
          <w:p w14:paraId="6DC58964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18D838" w14:textId="08F86715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15.7</w:t>
            </w:r>
            <w:r w:rsidR="00430E88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5C2BA5B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1809733" w14:textId="78778100" w:rsidR="00EC1FCB" w:rsidRPr="009A10D1" w:rsidRDefault="009E0F18" w:rsidP="00BA60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E5F22FE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6AEA319" w14:textId="40A069CE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(662.2</w:t>
            </w:r>
            <w:r w:rsidR="00430E88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C1FCB" w:rsidRPr="009A10D1" w14:paraId="6640B55C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554F1892" w14:textId="6E1C3C8D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60" w:type="dxa"/>
            <w:vAlign w:val="bottom"/>
          </w:tcPr>
          <w:p w14:paraId="566E7E91" w14:textId="1E9C2D4E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(4.25)</w:t>
            </w:r>
          </w:p>
        </w:tc>
        <w:tc>
          <w:tcPr>
            <w:tcW w:w="270" w:type="dxa"/>
            <w:gridSpan w:val="2"/>
          </w:tcPr>
          <w:p w14:paraId="5633EFB5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24637B" w14:textId="1FE93469" w:rsidR="00EC1FCB" w:rsidRPr="009A10D1" w:rsidRDefault="009E0F18" w:rsidP="0046523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E0921A1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5BDCF5" w14:textId="5887B49B" w:rsidR="00EC1FCB" w:rsidRPr="009A10D1" w:rsidRDefault="009E0F18" w:rsidP="0091287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15.4</w:t>
            </w:r>
            <w:r w:rsidR="00912874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019D9EB5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6DE3916" w14:textId="14DCD1CC" w:rsidR="00EC1FCB" w:rsidRPr="009A10D1" w:rsidRDefault="00DF65C2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11.2</w:t>
            </w:r>
            <w:r w:rsidR="00430E88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EC1FCB" w:rsidRPr="009A10D1" w14:paraId="35EF4D94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49F3C196" w14:textId="72641196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27567CA6" w14:textId="7D2D2B3A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(46.18)</w:t>
            </w:r>
          </w:p>
        </w:tc>
        <w:tc>
          <w:tcPr>
            <w:tcW w:w="270" w:type="dxa"/>
            <w:gridSpan w:val="2"/>
          </w:tcPr>
          <w:p w14:paraId="3BF8A806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7F10D0" w14:textId="6E8BE2F6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14B4C3B9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5C5409C" w14:textId="035B1F74" w:rsidR="00EC1FCB" w:rsidRPr="009A10D1" w:rsidRDefault="009E0F18" w:rsidP="00BA60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4C878D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1F8EED6" w14:textId="119CFAB9" w:rsidR="00EC1FCB" w:rsidRPr="009A10D1" w:rsidRDefault="00DF65C2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(41.</w:t>
            </w:r>
            <w:r w:rsidR="00CF1B51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2)</w:t>
            </w:r>
          </w:p>
        </w:tc>
      </w:tr>
      <w:tr w:rsidR="00EC1FCB" w:rsidRPr="009A10D1" w14:paraId="02833A36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3643614C" w14:textId="733D1571" w:rsidR="00EC1FCB" w:rsidRPr="009A10D1" w:rsidRDefault="00EC1FCB" w:rsidP="00BA6048">
            <w:pPr>
              <w:spacing w:line="240" w:lineRule="auto"/>
              <w:ind w:left="156" w:right="-79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</w:t>
            </w: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จากซื้อกิจการ</w:t>
            </w:r>
          </w:p>
        </w:tc>
        <w:tc>
          <w:tcPr>
            <w:tcW w:w="1260" w:type="dxa"/>
            <w:vAlign w:val="bottom"/>
          </w:tcPr>
          <w:p w14:paraId="51F86D1C" w14:textId="60D61AC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(128.42)</w:t>
            </w:r>
          </w:p>
        </w:tc>
        <w:tc>
          <w:tcPr>
            <w:tcW w:w="270" w:type="dxa"/>
            <w:gridSpan w:val="2"/>
          </w:tcPr>
          <w:p w14:paraId="427EB678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7ECBE7" w14:textId="63362310" w:rsidR="00EC1FCB" w:rsidRPr="009A10D1" w:rsidRDefault="009E0F18" w:rsidP="0046523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061401F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DE5D1FC" w14:textId="59D2668D" w:rsidR="00EC1FCB" w:rsidRPr="009A10D1" w:rsidRDefault="009E0F18" w:rsidP="00BA60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B57987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10406BC" w14:textId="33EE44D1" w:rsidR="00EC1FCB" w:rsidRPr="009A10D1" w:rsidRDefault="00DF65C2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(128.42)</w:t>
            </w:r>
          </w:p>
        </w:tc>
      </w:tr>
      <w:tr w:rsidR="00EC1FCB" w:rsidRPr="009A10D1" w14:paraId="5729B778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08177B80" w14:textId="71FE0F90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E9879D" w14:textId="51608DC0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(1.86)</w:t>
            </w:r>
          </w:p>
        </w:tc>
        <w:tc>
          <w:tcPr>
            <w:tcW w:w="270" w:type="dxa"/>
            <w:gridSpan w:val="2"/>
          </w:tcPr>
          <w:p w14:paraId="41093BAC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643ED5" w14:textId="7AA4BDF2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1.4</w:t>
            </w:r>
            <w:r w:rsidR="00430E88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10CB3724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5F0F17AC" w14:textId="77B51F03" w:rsidR="00EC1FCB" w:rsidRPr="009A10D1" w:rsidRDefault="009E0F18" w:rsidP="00BA60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C5A5D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41CFACEC" w14:textId="3488AC8B" w:rsidR="00EC1FCB" w:rsidRPr="009A10D1" w:rsidRDefault="00DF65C2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(0.3</w:t>
            </w:r>
            <w:r w:rsidR="00A860B2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bookmarkEnd w:id="23"/>
      <w:tr w:rsidR="00EC1FCB" w:rsidRPr="009A10D1" w14:paraId="2FDD97B1" w14:textId="77777777" w:rsidTr="00EC1FCB">
        <w:trPr>
          <w:gridAfter w:val="1"/>
          <w:wAfter w:w="6" w:type="dxa"/>
        </w:trPr>
        <w:tc>
          <w:tcPr>
            <w:tcW w:w="3690" w:type="dxa"/>
          </w:tcPr>
          <w:p w14:paraId="76705959" w14:textId="5D6C3FC6" w:rsidR="00EC1FCB" w:rsidRPr="009A10D1" w:rsidRDefault="00EC1FCB" w:rsidP="00BA60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949B" w14:textId="09C36800" w:rsidR="00EC1FCB" w:rsidRPr="009A10D1" w:rsidRDefault="00EC1FCB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(1,096.95)</w:t>
            </w:r>
          </w:p>
        </w:tc>
        <w:tc>
          <w:tcPr>
            <w:tcW w:w="270" w:type="dxa"/>
            <w:gridSpan w:val="2"/>
          </w:tcPr>
          <w:p w14:paraId="19EC121C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ADC4" w14:textId="3DE0DAEC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CF1B5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CF1B5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</w:p>
        </w:tc>
        <w:tc>
          <w:tcPr>
            <w:tcW w:w="236" w:type="dxa"/>
            <w:gridSpan w:val="2"/>
            <w:vAlign w:val="bottom"/>
          </w:tcPr>
          <w:p w14:paraId="32CD291F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F59EA" w14:textId="793D26EC" w:rsidR="00EC1FCB" w:rsidRPr="009A10D1" w:rsidRDefault="009E0F1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15.2</w:t>
            </w:r>
            <w:r w:rsidR="00912874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  <w:gridSpan w:val="2"/>
          </w:tcPr>
          <w:p w14:paraId="2280F4E2" w14:textId="77777777" w:rsidR="00EC1FCB" w:rsidRPr="009A10D1" w:rsidRDefault="00EC1FCB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BF39D" w14:textId="2A664031" w:rsidR="00EC1FCB" w:rsidRPr="009A10D1" w:rsidRDefault="00DF65C2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</w:t>
            </w:r>
            <w:r w:rsidR="009745D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9745D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bookmarkEnd w:id="22"/>
    </w:tbl>
    <w:p w14:paraId="7E1ABBB7" w14:textId="2BA1D23E" w:rsidR="009D3E21" w:rsidRPr="009A10D1" w:rsidRDefault="009D3E21" w:rsidP="00E859C8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E025C75" w14:textId="1F2C0A49" w:rsidR="00D75070" w:rsidRPr="009A10D1" w:rsidRDefault="009D3E21" w:rsidP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  <w:r w:rsidRPr="009A10D1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2"/>
        <w:gridCol w:w="270"/>
        <w:gridCol w:w="990"/>
        <w:gridCol w:w="270"/>
        <w:gridCol w:w="1080"/>
        <w:gridCol w:w="270"/>
        <w:gridCol w:w="1080"/>
        <w:gridCol w:w="270"/>
        <w:gridCol w:w="1168"/>
      </w:tblGrid>
      <w:tr w:rsidR="00265DEE" w:rsidRPr="009A10D1" w14:paraId="29711769" w14:textId="77777777" w:rsidTr="00130274">
        <w:trPr>
          <w:tblHeader/>
        </w:trPr>
        <w:tc>
          <w:tcPr>
            <w:tcW w:w="2880" w:type="dxa"/>
          </w:tcPr>
          <w:p w14:paraId="6E56EEF2" w14:textId="77777777" w:rsidR="00265DEE" w:rsidRPr="009A10D1" w:rsidRDefault="00265DEE" w:rsidP="00E859C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9"/>
            <w:hideMark/>
          </w:tcPr>
          <w:p w14:paraId="18199B8C" w14:textId="77777777" w:rsidR="00265DEE" w:rsidRPr="009A10D1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5DEE" w:rsidRPr="009A10D1" w14:paraId="43C8AD23" w14:textId="77777777" w:rsidTr="00130274">
        <w:trPr>
          <w:tblHeader/>
        </w:trPr>
        <w:tc>
          <w:tcPr>
            <w:tcW w:w="2880" w:type="dxa"/>
          </w:tcPr>
          <w:p w14:paraId="729BF0E8" w14:textId="77777777" w:rsidR="00265DEE" w:rsidRPr="009A10D1" w:rsidRDefault="00265DEE" w:rsidP="00E859C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375E559" w14:textId="77777777" w:rsidR="00265DEE" w:rsidRPr="009A10D1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EC64EB" w14:textId="77777777" w:rsidR="00265DEE" w:rsidRPr="009A10D1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3E86030" w14:textId="77777777" w:rsidR="00265DEE" w:rsidRPr="009A10D1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BF02F5" w14:textId="77777777" w:rsidR="00265DEE" w:rsidRPr="009A10D1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E12B98" w14:textId="77777777" w:rsidR="00265DEE" w:rsidRPr="009A10D1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1F526812" w14:textId="77777777" w:rsidR="00265DEE" w:rsidRPr="009A10D1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376F4C23" w14:textId="77777777" w:rsidR="00265DEE" w:rsidRPr="009A10D1" w:rsidRDefault="00265DE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772B1F" w:rsidRPr="009A10D1" w14:paraId="54501228" w14:textId="77777777" w:rsidTr="00146735">
        <w:trPr>
          <w:tblHeader/>
        </w:trPr>
        <w:tc>
          <w:tcPr>
            <w:tcW w:w="2880" w:type="dxa"/>
          </w:tcPr>
          <w:p w14:paraId="04A6EA11" w14:textId="77777777" w:rsidR="00772B1F" w:rsidRPr="009A10D1" w:rsidRDefault="00772B1F" w:rsidP="00772B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  <w:hideMark/>
          </w:tcPr>
          <w:p w14:paraId="126E3332" w14:textId="77777777" w:rsidR="00772B1F" w:rsidRPr="009A10D1" w:rsidRDefault="00772B1F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AEAE4D" w14:textId="6906A69D" w:rsidR="00772B1F" w:rsidRPr="009A10D1" w:rsidRDefault="00B17D5A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1</w:t>
            </w:r>
            <w:r w:rsidR="00772B1F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="00772B1F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50618F19" w14:textId="1DD298AB" w:rsidR="00772B1F" w:rsidRPr="009A10D1" w:rsidRDefault="00B17D5A" w:rsidP="00772B1F">
            <w:pPr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256</w:t>
            </w:r>
            <w:r w:rsidR="004E79D9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49BB84BA" w14:textId="77777777" w:rsidR="00772B1F" w:rsidRPr="009A10D1" w:rsidRDefault="00772B1F" w:rsidP="00772B1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39DFBAD2" w14:textId="77777777" w:rsidR="00772B1F" w:rsidRPr="009A10D1" w:rsidRDefault="00772B1F" w:rsidP="00772B1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270" w:type="dxa"/>
            <w:vAlign w:val="bottom"/>
          </w:tcPr>
          <w:p w14:paraId="570EEFAA" w14:textId="77777777" w:rsidR="00772B1F" w:rsidRPr="009A10D1" w:rsidRDefault="00772B1F" w:rsidP="00772B1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D43BE" w14:textId="77777777" w:rsidR="00772B1F" w:rsidRPr="009A10D1" w:rsidRDefault="00772B1F" w:rsidP="00772B1F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CBAF2" w14:textId="77777777" w:rsidR="00772B1F" w:rsidRPr="009A10D1" w:rsidRDefault="00772B1F" w:rsidP="00772B1F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CB78C" w14:textId="77777777" w:rsidR="00772B1F" w:rsidRPr="009A10D1" w:rsidRDefault="00772B1F" w:rsidP="00772B1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0E60D0A" w14:textId="3E6B88D9" w:rsidR="00772B1F" w:rsidRPr="009A10D1" w:rsidRDefault="00772B1F" w:rsidP="00772B1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48F0776" w14:textId="77777777" w:rsidR="00772B1F" w:rsidRPr="009A10D1" w:rsidRDefault="00772B1F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hideMark/>
          </w:tcPr>
          <w:p w14:paraId="1E1DF0A4" w14:textId="77777777" w:rsidR="00772B1F" w:rsidRPr="009A10D1" w:rsidRDefault="00772B1F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A594F2" w14:textId="752F9B89" w:rsidR="00772B1F" w:rsidRPr="009A10D1" w:rsidRDefault="00B17D5A" w:rsidP="00772B1F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30</w:t>
            </w:r>
            <w:r w:rsidR="00772B1F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="00772B1F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256</w:t>
            </w:r>
            <w:r w:rsidR="004E79D9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265DEE" w:rsidRPr="009A10D1" w14:paraId="4307393F" w14:textId="77777777" w:rsidTr="00130274">
        <w:trPr>
          <w:tblHeader/>
        </w:trPr>
        <w:tc>
          <w:tcPr>
            <w:tcW w:w="2880" w:type="dxa"/>
          </w:tcPr>
          <w:p w14:paraId="1ED56751" w14:textId="77777777" w:rsidR="00265DEE" w:rsidRPr="009A10D1" w:rsidRDefault="00265DE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6480" w:type="dxa"/>
            <w:gridSpan w:val="9"/>
            <w:hideMark/>
          </w:tcPr>
          <w:p w14:paraId="7BE95FA5" w14:textId="77777777" w:rsidR="00265DEE" w:rsidRPr="009A10D1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65DEE" w:rsidRPr="009A10D1" w14:paraId="667C329A" w14:textId="77777777" w:rsidTr="00130274">
        <w:tc>
          <w:tcPr>
            <w:tcW w:w="3962" w:type="dxa"/>
            <w:gridSpan w:val="2"/>
            <w:hideMark/>
          </w:tcPr>
          <w:p w14:paraId="072C0CEB" w14:textId="77777777" w:rsidR="00265DEE" w:rsidRPr="009A10D1" w:rsidRDefault="00265DEE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FF83D7B" w14:textId="77777777" w:rsidR="00265DEE" w:rsidRPr="009A10D1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5B74AC" w14:textId="77777777" w:rsidR="00265DEE" w:rsidRPr="009A10D1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7ADEC" w14:textId="77777777" w:rsidR="00265DEE" w:rsidRPr="009A10D1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F7FC7F" w14:textId="77777777" w:rsidR="00265DEE" w:rsidRPr="009A10D1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E4BBC" w14:textId="77777777" w:rsidR="00265DEE" w:rsidRPr="009A10D1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CC3C99" w14:textId="77777777" w:rsidR="00265DEE" w:rsidRPr="009A10D1" w:rsidRDefault="00265DEE" w:rsidP="00E859C8">
            <w:pPr>
              <w:pStyle w:val="acctfourfigures"/>
              <w:tabs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D8722" w14:textId="77777777" w:rsidR="00265DEE" w:rsidRPr="009A10D1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175FD1E" w14:textId="77777777" w:rsidR="00265DEE" w:rsidRPr="009A10D1" w:rsidRDefault="00265DEE" w:rsidP="00E859C8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9D9" w:rsidRPr="009A10D1" w14:paraId="00CAE095" w14:textId="77777777" w:rsidTr="00130274">
        <w:tc>
          <w:tcPr>
            <w:tcW w:w="2880" w:type="dxa"/>
            <w:hideMark/>
          </w:tcPr>
          <w:p w14:paraId="45AE1B75" w14:textId="77777777" w:rsidR="004E79D9" w:rsidRPr="009A10D1" w:rsidRDefault="004E79D9" w:rsidP="004E79D9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2" w:type="dxa"/>
            <w:vAlign w:val="bottom"/>
            <w:hideMark/>
          </w:tcPr>
          <w:p w14:paraId="4360255B" w14:textId="324375CE" w:rsidR="004E79D9" w:rsidRPr="009A10D1" w:rsidRDefault="004E79D9" w:rsidP="003E5A1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1.14</w:t>
            </w:r>
          </w:p>
        </w:tc>
        <w:tc>
          <w:tcPr>
            <w:tcW w:w="270" w:type="dxa"/>
          </w:tcPr>
          <w:p w14:paraId="5A85E355" w14:textId="77777777" w:rsidR="004E79D9" w:rsidRPr="009A10D1" w:rsidRDefault="004E79D9" w:rsidP="004E79D9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5D6F1476" w14:textId="03497AB6" w:rsidR="004E79D9" w:rsidRPr="009A10D1" w:rsidRDefault="004E79D9" w:rsidP="008C6E1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70D1E1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8306481" w14:textId="3EB8968B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0.18</w:t>
            </w:r>
          </w:p>
        </w:tc>
        <w:tc>
          <w:tcPr>
            <w:tcW w:w="270" w:type="dxa"/>
            <w:vAlign w:val="bottom"/>
          </w:tcPr>
          <w:p w14:paraId="038C7272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E0F4120" w14:textId="661AADCF" w:rsidR="004E79D9" w:rsidRPr="009A10D1" w:rsidRDefault="004E79D9" w:rsidP="00BA60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424DED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0CB46D1E" w14:textId="6F1ECE25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1.32</w:t>
            </w:r>
          </w:p>
        </w:tc>
      </w:tr>
      <w:tr w:rsidR="004E79D9" w:rsidRPr="009A10D1" w14:paraId="42904622" w14:textId="77777777" w:rsidTr="00130274">
        <w:tc>
          <w:tcPr>
            <w:tcW w:w="2880" w:type="dxa"/>
            <w:hideMark/>
          </w:tcPr>
          <w:p w14:paraId="02166EF4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082" w:type="dxa"/>
            <w:vAlign w:val="bottom"/>
            <w:hideMark/>
          </w:tcPr>
          <w:p w14:paraId="31AB2A4F" w14:textId="5D826E73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5.87</w:t>
            </w:r>
          </w:p>
        </w:tc>
        <w:tc>
          <w:tcPr>
            <w:tcW w:w="270" w:type="dxa"/>
          </w:tcPr>
          <w:p w14:paraId="0E82E95C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F3F32A5" w14:textId="37E4FA82" w:rsidR="004E79D9" w:rsidRPr="009A10D1" w:rsidRDefault="004E79D9" w:rsidP="008C6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5.26</w:t>
            </w:r>
          </w:p>
        </w:tc>
        <w:tc>
          <w:tcPr>
            <w:tcW w:w="270" w:type="dxa"/>
            <w:vAlign w:val="bottom"/>
          </w:tcPr>
          <w:p w14:paraId="4686B952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9806AFC" w14:textId="349BED52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1.55</w:t>
            </w:r>
          </w:p>
        </w:tc>
        <w:tc>
          <w:tcPr>
            <w:tcW w:w="270" w:type="dxa"/>
            <w:vAlign w:val="bottom"/>
          </w:tcPr>
          <w:p w14:paraId="0E952A7B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B8B5780" w14:textId="69BCEDC0" w:rsidR="004E79D9" w:rsidRPr="009A10D1" w:rsidRDefault="004E79D9" w:rsidP="00BA60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A8806B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0A538E8C" w14:textId="7D27E820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12.68</w:t>
            </w:r>
          </w:p>
        </w:tc>
      </w:tr>
      <w:tr w:rsidR="004E79D9" w:rsidRPr="009A10D1" w14:paraId="1D8A211B" w14:textId="77777777" w:rsidTr="00130274">
        <w:tc>
          <w:tcPr>
            <w:tcW w:w="2880" w:type="dxa"/>
            <w:hideMark/>
          </w:tcPr>
          <w:p w14:paraId="33DF65D0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082" w:type="dxa"/>
            <w:vAlign w:val="bottom"/>
            <w:hideMark/>
          </w:tcPr>
          <w:p w14:paraId="1C519FC7" w14:textId="6404248F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57.19</w:t>
            </w:r>
          </w:p>
        </w:tc>
        <w:tc>
          <w:tcPr>
            <w:tcW w:w="270" w:type="dxa"/>
          </w:tcPr>
          <w:p w14:paraId="026B4626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686EE3C3" w14:textId="01478BAD" w:rsidR="004E79D9" w:rsidRPr="009A10D1" w:rsidRDefault="004E79D9" w:rsidP="008C6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30.08</w:t>
            </w:r>
          </w:p>
        </w:tc>
        <w:tc>
          <w:tcPr>
            <w:tcW w:w="270" w:type="dxa"/>
            <w:vAlign w:val="bottom"/>
          </w:tcPr>
          <w:p w14:paraId="0124A662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60FAF5A" w14:textId="3C19BFE9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5.28</w:t>
            </w:r>
          </w:p>
        </w:tc>
        <w:tc>
          <w:tcPr>
            <w:tcW w:w="270" w:type="dxa"/>
            <w:vAlign w:val="bottom"/>
          </w:tcPr>
          <w:p w14:paraId="52C700EA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77AE1B5" w14:textId="46FAD41D" w:rsidR="004E79D9" w:rsidRPr="009A10D1" w:rsidRDefault="004E79D9" w:rsidP="008C6E1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1.42</w:t>
            </w:r>
          </w:p>
        </w:tc>
        <w:tc>
          <w:tcPr>
            <w:tcW w:w="270" w:type="dxa"/>
          </w:tcPr>
          <w:p w14:paraId="0031A849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0C11AF98" w14:textId="11C5235D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93.97</w:t>
            </w:r>
          </w:p>
        </w:tc>
      </w:tr>
      <w:tr w:rsidR="004E79D9" w:rsidRPr="009A10D1" w14:paraId="14B95356" w14:textId="77777777" w:rsidTr="00130274">
        <w:tc>
          <w:tcPr>
            <w:tcW w:w="2880" w:type="dxa"/>
            <w:hideMark/>
          </w:tcPr>
          <w:p w14:paraId="5724C437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082" w:type="dxa"/>
            <w:vAlign w:val="bottom"/>
            <w:hideMark/>
          </w:tcPr>
          <w:p w14:paraId="38886482" w14:textId="61D125E8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10.72</w:t>
            </w:r>
          </w:p>
        </w:tc>
        <w:tc>
          <w:tcPr>
            <w:tcW w:w="270" w:type="dxa"/>
          </w:tcPr>
          <w:p w14:paraId="6384AE62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422D9AA" w14:textId="5F66F244" w:rsidR="004E79D9" w:rsidRPr="009A10D1" w:rsidRDefault="004E79D9" w:rsidP="008C6E1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053675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B070F53" w14:textId="56601450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(9.76)</w:t>
            </w:r>
          </w:p>
        </w:tc>
        <w:tc>
          <w:tcPr>
            <w:tcW w:w="270" w:type="dxa"/>
            <w:vAlign w:val="bottom"/>
          </w:tcPr>
          <w:p w14:paraId="58E3E7D9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A42640C" w14:textId="4E388C95" w:rsidR="004E79D9" w:rsidRPr="009A10D1" w:rsidRDefault="004E79D9" w:rsidP="00BA60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004EFA3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7869FA6E" w14:textId="4E1898E0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0.96</w:t>
            </w:r>
          </w:p>
        </w:tc>
      </w:tr>
      <w:tr w:rsidR="004E79D9" w:rsidRPr="009A10D1" w14:paraId="12CC737D" w14:textId="77777777" w:rsidTr="00130274">
        <w:tc>
          <w:tcPr>
            <w:tcW w:w="2880" w:type="dxa"/>
            <w:hideMark/>
          </w:tcPr>
          <w:p w14:paraId="24BECA02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2" w:type="dxa"/>
            <w:vAlign w:val="bottom"/>
            <w:hideMark/>
          </w:tcPr>
          <w:p w14:paraId="4658784E" w14:textId="42DC49D0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156.36</w:t>
            </w:r>
          </w:p>
        </w:tc>
        <w:tc>
          <w:tcPr>
            <w:tcW w:w="270" w:type="dxa"/>
          </w:tcPr>
          <w:p w14:paraId="4B0C3069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DAA1173" w14:textId="1AE340E5" w:rsidR="004E79D9" w:rsidRPr="009A10D1" w:rsidRDefault="004E79D9" w:rsidP="008C6E1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6C326E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D79502" w14:textId="196EBB10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(55.14)</w:t>
            </w:r>
          </w:p>
        </w:tc>
        <w:tc>
          <w:tcPr>
            <w:tcW w:w="270" w:type="dxa"/>
            <w:vAlign w:val="bottom"/>
          </w:tcPr>
          <w:p w14:paraId="467C28B2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4320CA2" w14:textId="6AB42BC4" w:rsidR="004E79D9" w:rsidRPr="009A10D1" w:rsidRDefault="004E79D9" w:rsidP="00BA60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F1B76C6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4BA84E30" w14:textId="23E3CC8D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101.22</w:t>
            </w:r>
          </w:p>
        </w:tc>
      </w:tr>
      <w:tr w:rsidR="004E79D9" w:rsidRPr="009A10D1" w14:paraId="0279E3FD" w14:textId="77777777" w:rsidTr="00130274">
        <w:tc>
          <w:tcPr>
            <w:tcW w:w="2880" w:type="dxa"/>
            <w:hideMark/>
          </w:tcPr>
          <w:p w14:paraId="4877330A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  <w:hideMark/>
          </w:tcPr>
          <w:p w14:paraId="1FEDDC0E" w14:textId="0CBCA50E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92.02</w:t>
            </w:r>
          </w:p>
        </w:tc>
        <w:tc>
          <w:tcPr>
            <w:tcW w:w="270" w:type="dxa"/>
          </w:tcPr>
          <w:p w14:paraId="031FBB43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735FB953" w14:textId="02AD8F81" w:rsidR="004E79D9" w:rsidRPr="009A10D1" w:rsidRDefault="004E79D9" w:rsidP="008C6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0.53</w:t>
            </w:r>
          </w:p>
        </w:tc>
        <w:tc>
          <w:tcPr>
            <w:tcW w:w="270" w:type="dxa"/>
            <w:vAlign w:val="bottom"/>
          </w:tcPr>
          <w:p w14:paraId="3A55AA01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367B4B8" w14:textId="272C2E9B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(4.13)</w:t>
            </w:r>
          </w:p>
        </w:tc>
        <w:tc>
          <w:tcPr>
            <w:tcW w:w="270" w:type="dxa"/>
            <w:vAlign w:val="bottom"/>
          </w:tcPr>
          <w:p w14:paraId="3C8CADD7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BF5F761" w14:textId="017E9FFE" w:rsidR="004E79D9" w:rsidRPr="009A10D1" w:rsidRDefault="004E79D9" w:rsidP="00BA60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620421F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3E9558BB" w14:textId="4E68A4C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88.42</w:t>
            </w:r>
          </w:p>
        </w:tc>
      </w:tr>
      <w:tr w:rsidR="004E79D9" w:rsidRPr="009A10D1" w14:paraId="5FA40A1F" w14:textId="77777777" w:rsidTr="008D7DB7">
        <w:tc>
          <w:tcPr>
            <w:tcW w:w="2880" w:type="dxa"/>
          </w:tcPr>
          <w:p w14:paraId="0ADA54B7" w14:textId="4497A130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2" w:type="dxa"/>
            <w:vAlign w:val="bottom"/>
          </w:tcPr>
          <w:p w14:paraId="74F0B543" w14:textId="1F8636B1" w:rsidR="004E79D9" w:rsidRPr="009A10D1" w:rsidRDefault="004E79D9" w:rsidP="008C6E1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66C1CD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E25B60D" w14:textId="7AECFA51" w:rsidR="004E79D9" w:rsidRPr="009A10D1" w:rsidRDefault="004E79D9" w:rsidP="008C6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4.03</w:t>
            </w:r>
          </w:p>
        </w:tc>
        <w:tc>
          <w:tcPr>
            <w:tcW w:w="270" w:type="dxa"/>
            <w:vAlign w:val="bottom"/>
          </w:tcPr>
          <w:p w14:paraId="37C61619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4A7CD9" w14:textId="704BE358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1.10</w:t>
            </w:r>
          </w:p>
        </w:tc>
        <w:tc>
          <w:tcPr>
            <w:tcW w:w="270" w:type="dxa"/>
            <w:vAlign w:val="bottom"/>
          </w:tcPr>
          <w:p w14:paraId="55A45A69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2D5639" w14:textId="2A5D92CB" w:rsidR="004E79D9" w:rsidRPr="009A10D1" w:rsidRDefault="004E79D9" w:rsidP="00BA60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F5187A5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5CDB4F6" w14:textId="62D537E8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5.13</w:t>
            </w:r>
          </w:p>
        </w:tc>
      </w:tr>
      <w:tr w:rsidR="004E79D9" w:rsidRPr="009A10D1" w14:paraId="324A74DC" w14:textId="77777777" w:rsidTr="008D7DB7">
        <w:tc>
          <w:tcPr>
            <w:tcW w:w="2880" w:type="dxa"/>
          </w:tcPr>
          <w:p w14:paraId="082D2624" w14:textId="2EAE89AB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2" w:type="dxa"/>
            <w:vAlign w:val="bottom"/>
          </w:tcPr>
          <w:p w14:paraId="471CF491" w14:textId="28CEA808" w:rsidR="004E79D9" w:rsidRPr="009A10D1" w:rsidRDefault="004E79D9" w:rsidP="008C6E1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F2F13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1DC1EB" w14:textId="1B111233" w:rsidR="004E79D9" w:rsidRPr="009A10D1" w:rsidRDefault="004E79D9" w:rsidP="008C6E1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A5424A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ECFCA2" w14:textId="78F3F974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48.14</w:t>
            </w:r>
          </w:p>
        </w:tc>
        <w:tc>
          <w:tcPr>
            <w:tcW w:w="270" w:type="dxa"/>
            <w:vAlign w:val="bottom"/>
          </w:tcPr>
          <w:p w14:paraId="11A48DF9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E748FE" w14:textId="42B5C98E" w:rsidR="004E79D9" w:rsidRPr="009A10D1" w:rsidRDefault="004E79D9" w:rsidP="00BA60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3E839AC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EF97000" w14:textId="53023483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48.14</w:t>
            </w:r>
          </w:p>
        </w:tc>
      </w:tr>
      <w:tr w:rsidR="004E79D9" w:rsidRPr="009A10D1" w14:paraId="7B0BD981" w14:textId="77777777" w:rsidTr="00130274">
        <w:tc>
          <w:tcPr>
            <w:tcW w:w="2880" w:type="dxa"/>
            <w:hideMark/>
          </w:tcPr>
          <w:p w14:paraId="192C2386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2" w:type="dxa"/>
            <w:vAlign w:val="bottom"/>
            <w:hideMark/>
          </w:tcPr>
          <w:p w14:paraId="4D5B9184" w14:textId="60EBF4E6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7.50</w:t>
            </w:r>
          </w:p>
        </w:tc>
        <w:tc>
          <w:tcPr>
            <w:tcW w:w="270" w:type="dxa"/>
          </w:tcPr>
          <w:p w14:paraId="4CEA4A85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9BACA" w14:textId="5CC9B20E" w:rsidR="004E79D9" w:rsidRPr="009A10D1" w:rsidRDefault="004E79D9" w:rsidP="008C6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2.29</w:t>
            </w:r>
          </w:p>
        </w:tc>
        <w:tc>
          <w:tcPr>
            <w:tcW w:w="270" w:type="dxa"/>
            <w:vAlign w:val="bottom"/>
          </w:tcPr>
          <w:p w14:paraId="68BFB57E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DA28202" w14:textId="3C1F75EE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22.40</w:t>
            </w:r>
          </w:p>
        </w:tc>
        <w:tc>
          <w:tcPr>
            <w:tcW w:w="270" w:type="dxa"/>
            <w:vAlign w:val="bottom"/>
          </w:tcPr>
          <w:p w14:paraId="7E625B64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E591546" w14:textId="65EEA8F7" w:rsidR="004E79D9" w:rsidRPr="009A10D1" w:rsidRDefault="004E79D9" w:rsidP="00BA60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91E157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297EA850" w14:textId="786BE1B2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32.19</w:t>
            </w:r>
          </w:p>
        </w:tc>
      </w:tr>
      <w:tr w:rsidR="004E79D9" w:rsidRPr="009A10D1" w14:paraId="35B5E96A" w14:textId="77777777" w:rsidTr="00130274">
        <w:tc>
          <w:tcPr>
            <w:tcW w:w="2880" w:type="dxa"/>
            <w:hideMark/>
          </w:tcPr>
          <w:p w14:paraId="10A41EE8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25345" w14:textId="026D73B2" w:rsidR="004E79D9" w:rsidRPr="009A10D1" w:rsidRDefault="004E79D9" w:rsidP="003E5A1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330.80</w:t>
            </w:r>
          </w:p>
        </w:tc>
        <w:tc>
          <w:tcPr>
            <w:tcW w:w="270" w:type="dxa"/>
          </w:tcPr>
          <w:p w14:paraId="22813F42" w14:textId="77777777" w:rsidR="004E79D9" w:rsidRPr="009A10D1" w:rsidRDefault="004E79D9" w:rsidP="003E5A13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47B81" w14:textId="52A76B10" w:rsidR="004E79D9" w:rsidRPr="009A10D1" w:rsidRDefault="004E79D9" w:rsidP="008C6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42.19</w:t>
            </w:r>
          </w:p>
        </w:tc>
        <w:tc>
          <w:tcPr>
            <w:tcW w:w="270" w:type="dxa"/>
            <w:vAlign w:val="bottom"/>
          </w:tcPr>
          <w:p w14:paraId="50E2DB01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898B8" w14:textId="09560901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9.62</w:t>
            </w:r>
          </w:p>
        </w:tc>
        <w:tc>
          <w:tcPr>
            <w:tcW w:w="270" w:type="dxa"/>
            <w:vAlign w:val="bottom"/>
          </w:tcPr>
          <w:p w14:paraId="41079F23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0E8D1" w14:textId="68C6DE30" w:rsidR="004E79D9" w:rsidRPr="009A10D1" w:rsidRDefault="004E79D9" w:rsidP="008C6E1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1.42</w:t>
            </w:r>
          </w:p>
        </w:tc>
        <w:tc>
          <w:tcPr>
            <w:tcW w:w="270" w:type="dxa"/>
          </w:tcPr>
          <w:p w14:paraId="72A0715D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9FC04" w14:textId="25396961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384.03</w:t>
            </w:r>
          </w:p>
        </w:tc>
      </w:tr>
      <w:tr w:rsidR="004E79D9" w:rsidRPr="009A10D1" w14:paraId="08CCF8B0" w14:textId="77777777" w:rsidTr="00130274">
        <w:tc>
          <w:tcPr>
            <w:tcW w:w="2880" w:type="dxa"/>
          </w:tcPr>
          <w:p w14:paraId="6EBC8A6C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74CCA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2E9CF73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C86876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5C501C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A0276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BD3CDD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4B584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D444A84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EB8151" w14:textId="77777777" w:rsidR="004E79D9" w:rsidRPr="009A10D1" w:rsidRDefault="004E79D9" w:rsidP="004E79D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E79D9" w:rsidRPr="009A10D1" w14:paraId="561BB1F4" w14:textId="77777777" w:rsidTr="00130274">
        <w:tc>
          <w:tcPr>
            <w:tcW w:w="2880" w:type="dxa"/>
          </w:tcPr>
          <w:p w14:paraId="3B0B402F" w14:textId="77777777" w:rsidR="004E79D9" w:rsidRPr="009A10D1" w:rsidRDefault="004E79D9" w:rsidP="004E79D9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  <w:vAlign w:val="bottom"/>
          </w:tcPr>
          <w:p w14:paraId="39AA10C2" w14:textId="77777777" w:rsidR="004E79D9" w:rsidRPr="009A10D1" w:rsidRDefault="004E79D9" w:rsidP="004E79D9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51B978" w14:textId="77777777" w:rsidR="004E79D9" w:rsidRPr="009A10D1" w:rsidRDefault="004E79D9" w:rsidP="004E79D9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450602" w14:textId="77777777" w:rsidR="004E79D9" w:rsidRPr="009A10D1" w:rsidRDefault="004E79D9" w:rsidP="004E79D9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1047DA0" w14:textId="77777777" w:rsidR="004E79D9" w:rsidRPr="009A10D1" w:rsidRDefault="004E79D9" w:rsidP="004E79D9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54498E" w14:textId="77777777" w:rsidR="004E79D9" w:rsidRPr="009A10D1" w:rsidRDefault="004E79D9" w:rsidP="004E79D9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968BAE" w14:textId="77777777" w:rsidR="004E79D9" w:rsidRPr="009A10D1" w:rsidRDefault="004E79D9" w:rsidP="004E79D9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A794370" w14:textId="77777777" w:rsidR="004E79D9" w:rsidRPr="009A10D1" w:rsidRDefault="004E79D9" w:rsidP="004E79D9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1D067E" w14:textId="77777777" w:rsidR="004E79D9" w:rsidRPr="009A10D1" w:rsidRDefault="004E79D9" w:rsidP="004E79D9">
            <w:pPr>
              <w:pStyle w:val="acctfourfigures"/>
              <w:tabs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98ECB57" w14:textId="77777777" w:rsidR="004E79D9" w:rsidRPr="009A10D1" w:rsidRDefault="004E79D9" w:rsidP="004E79D9">
            <w:pPr>
              <w:pStyle w:val="acctfourfigures"/>
              <w:tabs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A6048" w:rsidRPr="009A10D1" w14:paraId="587F0DB3" w14:textId="77777777" w:rsidTr="00130274">
        <w:tc>
          <w:tcPr>
            <w:tcW w:w="2880" w:type="dxa"/>
            <w:hideMark/>
          </w:tcPr>
          <w:p w14:paraId="7F86C650" w14:textId="77777777" w:rsidR="00BA6048" w:rsidRPr="009A10D1" w:rsidRDefault="00BA6048" w:rsidP="00BA6048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082" w:type="dxa"/>
            <w:vAlign w:val="bottom"/>
            <w:hideMark/>
          </w:tcPr>
          <w:p w14:paraId="7072E1BF" w14:textId="2283C24B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(4.38)</w:t>
            </w:r>
          </w:p>
        </w:tc>
        <w:tc>
          <w:tcPr>
            <w:tcW w:w="270" w:type="dxa"/>
          </w:tcPr>
          <w:p w14:paraId="024B51CE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1E8DF13A" w14:textId="206F92A1" w:rsidR="00BA6048" w:rsidRPr="009A10D1" w:rsidRDefault="00BA6048" w:rsidP="0035470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6C0A0D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9CA663F" w14:textId="34537260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3.65</w:t>
            </w:r>
          </w:p>
        </w:tc>
        <w:tc>
          <w:tcPr>
            <w:tcW w:w="270" w:type="dxa"/>
            <w:vAlign w:val="bottom"/>
          </w:tcPr>
          <w:p w14:paraId="24C14A5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64DC213" w14:textId="3DA38C27" w:rsidR="00BA6048" w:rsidRPr="009A10D1" w:rsidRDefault="00BA6048" w:rsidP="00D5506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1B1DE9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7B57204C" w14:textId="4EF7838F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(0.73)</w:t>
            </w:r>
          </w:p>
        </w:tc>
      </w:tr>
      <w:tr w:rsidR="00BA6048" w:rsidRPr="009A10D1" w14:paraId="5A406780" w14:textId="77777777" w:rsidTr="00130274">
        <w:tc>
          <w:tcPr>
            <w:tcW w:w="2880" w:type="dxa"/>
            <w:hideMark/>
          </w:tcPr>
          <w:p w14:paraId="1D3D833E" w14:textId="77777777" w:rsidR="00BA6048" w:rsidRPr="009A10D1" w:rsidRDefault="00BA6048" w:rsidP="00BA6048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2" w:type="dxa"/>
            <w:vAlign w:val="bottom"/>
            <w:hideMark/>
          </w:tcPr>
          <w:p w14:paraId="5BE094A0" w14:textId="09211B6F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(46.55)</w:t>
            </w:r>
          </w:p>
        </w:tc>
        <w:tc>
          <w:tcPr>
            <w:tcW w:w="270" w:type="dxa"/>
          </w:tcPr>
          <w:p w14:paraId="51B2935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4ACA786C" w14:textId="10B4DA45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(3.02)</w:t>
            </w:r>
          </w:p>
        </w:tc>
        <w:tc>
          <w:tcPr>
            <w:tcW w:w="270" w:type="dxa"/>
            <w:vAlign w:val="bottom"/>
          </w:tcPr>
          <w:p w14:paraId="547A9396" w14:textId="77777777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D7CBED9" w14:textId="259481B0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(3.06)</w:t>
            </w:r>
          </w:p>
        </w:tc>
        <w:tc>
          <w:tcPr>
            <w:tcW w:w="270" w:type="dxa"/>
            <w:vAlign w:val="bottom"/>
          </w:tcPr>
          <w:p w14:paraId="35B29779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F69D48D" w14:textId="2E0469FC" w:rsidR="00BA6048" w:rsidRPr="009A10D1" w:rsidRDefault="00BA6048" w:rsidP="00D5506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A0BE5A9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75766653" w14:textId="37C2B8EB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(52.63)</w:t>
            </w:r>
          </w:p>
        </w:tc>
      </w:tr>
      <w:tr w:rsidR="00BA6048" w:rsidRPr="009A10D1" w14:paraId="1D23D023" w14:textId="77777777" w:rsidTr="00130274">
        <w:tc>
          <w:tcPr>
            <w:tcW w:w="2880" w:type="dxa"/>
            <w:hideMark/>
          </w:tcPr>
          <w:p w14:paraId="73CF8252" w14:textId="7A500E89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2" w:type="dxa"/>
            <w:vAlign w:val="bottom"/>
            <w:hideMark/>
          </w:tcPr>
          <w:p w14:paraId="7AC78869" w14:textId="6BEEBAC6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(79.19)</w:t>
            </w:r>
          </w:p>
        </w:tc>
        <w:tc>
          <w:tcPr>
            <w:tcW w:w="270" w:type="dxa"/>
          </w:tcPr>
          <w:p w14:paraId="53C9117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63AFDCAB" w14:textId="128633FB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(44.07)</w:t>
            </w:r>
          </w:p>
        </w:tc>
        <w:tc>
          <w:tcPr>
            <w:tcW w:w="270" w:type="dxa"/>
            <w:vAlign w:val="bottom"/>
          </w:tcPr>
          <w:p w14:paraId="6CB16F2D" w14:textId="77777777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E02F021" w14:textId="22940613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(1.36)</w:t>
            </w:r>
          </w:p>
        </w:tc>
        <w:tc>
          <w:tcPr>
            <w:tcW w:w="270" w:type="dxa"/>
            <w:vAlign w:val="bottom"/>
          </w:tcPr>
          <w:p w14:paraId="01C319A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4BBD24B" w14:textId="297772A9" w:rsidR="00BA6048" w:rsidRPr="009A10D1" w:rsidRDefault="00BA6048" w:rsidP="0075607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(2.78)</w:t>
            </w:r>
          </w:p>
        </w:tc>
        <w:tc>
          <w:tcPr>
            <w:tcW w:w="270" w:type="dxa"/>
          </w:tcPr>
          <w:p w14:paraId="247F4AB0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4260F856" w14:textId="69E040A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(127.40)</w:t>
            </w:r>
          </w:p>
        </w:tc>
      </w:tr>
      <w:tr w:rsidR="00BA6048" w:rsidRPr="009A10D1" w14:paraId="3A6EC6D7" w14:textId="77777777" w:rsidTr="00130274">
        <w:tc>
          <w:tcPr>
            <w:tcW w:w="2880" w:type="dxa"/>
            <w:hideMark/>
          </w:tcPr>
          <w:p w14:paraId="01F4A0D7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  <w:hideMark/>
          </w:tcPr>
          <w:p w14:paraId="20CB0E95" w14:textId="0D31CAD1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(2.52)</w:t>
            </w:r>
          </w:p>
        </w:tc>
        <w:tc>
          <w:tcPr>
            <w:tcW w:w="270" w:type="dxa"/>
          </w:tcPr>
          <w:p w14:paraId="28FB1FA2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44F9487E" w14:textId="579E85C0" w:rsidR="00BA6048" w:rsidRPr="009A10D1" w:rsidRDefault="00BA6048" w:rsidP="0035470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5EDDEB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474598A" w14:textId="39AE128C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(54.92)</w:t>
            </w:r>
          </w:p>
        </w:tc>
        <w:tc>
          <w:tcPr>
            <w:tcW w:w="270" w:type="dxa"/>
            <w:vAlign w:val="bottom"/>
          </w:tcPr>
          <w:p w14:paraId="4E9BBC74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7998642" w14:textId="37A901A6" w:rsidR="00BA6048" w:rsidRPr="009A10D1" w:rsidRDefault="00BA6048" w:rsidP="00D5506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C05CD4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59B61C76" w14:textId="46C3DB4A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(57.44)</w:t>
            </w:r>
          </w:p>
        </w:tc>
      </w:tr>
      <w:tr w:rsidR="00BA6048" w:rsidRPr="009A10D1" w14:paraId="5F41412D" w14:textId="77777777" w:rsidTr="00130274">
        <w:tc>
          <w:tcPr>
            <w:tcW w:w="2880" w:type="dxa"/>
            <w:hideMark/>
          </w:tcPr>
          <w:p w14:paraId="46CEF621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2" w:type="dxa"/>
            <w:vAlign w:val="bottom"/>
            <w:hideMark/>
          </w:tcPr>
          <w:p w14:paraId="0CC52988" w14:textId="0F21602C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(627.85)</w:t>
            </w:r>
          </w:p>
        </w:tc>
        <w:tc>
          <w:tcPr>
            <w:tcW w:w="270" w:type="dxa"/>
          </w:tcPr>
          <w:p w14:paraId="02D6FC35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0C9640C5" w14:textId="76CC77B4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(56.11)</w:t>
            </w:r>
          </w:p>
        </w:tc>
        <w:tc>
          <w:tcPr>
            <w:tcW w:w="270" w:type="dxa"/>
            <w:vAlign w:val="bottom"/>
          </w:tcPr>
          <w:p w14:paraId="7B3F6BEE" w14:textId="77777777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B1C7A4B" w14:textId="6A73C36E" w:rsidR="00BA6048" w:rsidRPr="009A10D1" w:rsidRDefault="00BA6048" w:rsidP="00D550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5.92</w:t>
            </w:r>
          </w:p>
        </w:tc>
        <w:tc>
          <w:tcPr>
            <w:tcW w:w="270" w:type="dxa"/>
            <w:vAlign w:val="bottom"/>
          </w:tcPr>
          <w:p w14:paraId="1E8C6F15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C8E3852" w14:textId="5B68C252" w:rsidR="00BA6048" w:rsidRPr="009A10D1" w:rsidRDefault="00BA6048" w:rsidP="00D5506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136466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4DFF8940" w14:textId="0A4BEBA5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(678.04)</w:t>
            </w:r>
          </w:p>
        </w:tc>
      </w:tr>
      <w:tr w:rsidR="00BA6048" w:rsidRPr="009A10D1" w14:paraId="0E6C7272" w14:textId="77777777" w:rsidTr="00130274">
        <w:tc>
          <w:tcPr>
            <w:tcW w:w="2880" w:type="dxa"/>
            <w:hideMark/>
          </w:tcPr>
          <w:p w14:paraId="656E4EE3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82" w:type="dxa"/>
            <w:vAlign w:val="bottom"/>
            <w:hideMark/>
          </w:tcPr>
          <w:p w14:paraId="53D537C0" w14:textId="7D8DB013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(2.55)</w:t>
            </w:r>
          </w:p>
        </w:tc>
        <w:tc>
          <w:tcPr>
            <w:tcW w:w="270" w:type="dxa"/>
          </w:tcPr>
          <w:p w14:paraId="35C8A00F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hideMark/>
          </w:tcPr>
          <w:p w14:paraId="6CB13B16" w14:textId="47047BE7" w:rsidR="00BA6048" w:rsidRPr="009A10D1" w:rsidRDefault="00BA6048" w:rsidP="0035470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349A73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B161781" w14:textId="5EB04346" w:rsidR="00BA6048" w:rsidRPr="009A10D1" w:rsidRDefault="00BA6048" w:rsidP="005E70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906EA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4F1DEBF" w14:textId="63FD94B5" w:rsidR="00BA6048" w:rsidRPr="009A10D1" w:rsidRDefault="00BA6048" w:rsidP="0075607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(1.70)</w:t>
            </w:r>
          </w:p>
        </w:tc>
        <w:tc>
          <w:tcPr>
            <w:tcW w:w="270" w:type="dxa"/>
          </w:tcPr>
          <w:p w14:paraId="2DFB3CAD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  <w:hideMark/>
          </w:tcPr>
          <w:p w14:paraId="1A5372EB" w14:textId="0C6C5CDA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(4.25)</w:t>
            </w:r>
          </w:p>
        </w:tc>
      </w:tr>
      <w:tr w:rsidR="00BA6048" w:rsidRPr="009A10D1" w14:paraId="00286141" w14:textId="77777777" w:rsidTr="00130274">
        <w:tc>
          <w:tcPr>
            <w:tcW w:w="2880" w:type="dxa"/>
          </w:tcPr>
          <w:p w14:paraId="6B9AB0ED" w14:textId="07787506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082" w:type="dxa"/>
            <w:vAlign w:val="bottom"/>
          </w:tcPr>
          <w:p w14:paraId="28826BE9" w14:textId="3432C2F4" w:rsidR="00BA6048" w:rsidRPr="009A10D1" w:rsidRDefault="00BA6048" w:rsidP="00A6055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728E35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BC64272" w14:textId="1A6DE77B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(50.81)</w:t>
            </w:r>
          </w:p>
        </w:tc>
        <w:tc>
          <w:tcPr>
            <w:tcW w:w="270" w:type="dxa"/>
            <w:vAlign w:val="bottom"/>
          </w:tcPr>
          <w:p w14:paraId="7FEFFC48" w14:textId="77777777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AE5383" w14:textId="05560F30" w:rsidR="00BA6048" w:rsidRPr="009A10D1" w:rsidRDefault="00BA6048" w:rsidP="00D550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4.63</w:t>
            </w:r>
          </w:p>
        </w:tc>
        <w:tc>
          <w:tcPr>
            <w:tcW w:w="270" w:type="dxa"/>
            <w:vAlign w:val="bottom"/>
          </w:tcPr>
          <w:p w14:paraId="1EC69E16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4AB6F22" w14:textId="51914C13" w:rsidR="00BA6048" w:rsidRPr="009A10D1" w:rsidRDefault="00BA6048" w:rsidP="00D5506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D34D94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68542BFC" w14:textId="4E20521D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(46.18)</w:t>
            </w:r>
          </w:p>
        </w:tc>
      </w:tr>
      <w:tr w:rsidR="00BA6048" w:rsidRPr="009A10D1" w14:paraId="3D141295" w14:textId="77777777" w:rsidTr="00130274">
        <w:tc>
          <w:tcPr>
            <w:tcW w:w="2880" w:type="dxa"/>
          </w:tcPr>
          <w:p w14:paraId="7A8F73E3" w14:textId="3E8CF55B" w:rsidR="00BA6048" w:rsidRPr="009A10D1" w:rsidRDefault="00BA6048" w:rsidP="001723E6">
            <w:pPr>
              <w:spacing w:line="240" w:lineRule="auto"/>
              <w:ind w:left="163" w:right="-79" w:hanging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</w:t>
            </w: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จากซื้อ</w:t>
            </w:r>
            <w:r w:rsidR="001723E6" w:rsidRPr="009A10D1">
              <w:rPr>
                <w:rFonts w:asciiTheme="majorBidi" w:hAnsiTheme="majorBidi"/>
                <w:sz w:val="28"/>
                <w:szCs w:val="28"/>
              </w:rPr>
              <w:br/>
            </w: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กิจการ</w:t>
            </w:r>
          </w:p>
        </w:tc>
        <w:tc>
          <w:tcPr>
            <w:tcW w:w="1082" w:type="dxa"/>
            <w:vAlign w:val="bottom"/>
          </w:tcPr>
          <w:p w14:paraId="6C5DC06D" w14:textId="48FAFAE0" w:rsidR="00BA6048" w:rsidRPr="009A10D1" w:rsidRDefault="00BA6048" w:rsidP="00A6055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AC0444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F774322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92C897B" w14:textId="7D574E6F" w:rsidR="00BA6048" w:rsidRPr="009A10D1" w:rsidRDefault="00BA6048" w:rsidP="0035470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A3194A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80DEB0C" w14:textId="1968E56C" w:rsidR="00BA6048" w:rsidRPr="009A10D1" w:rsidRDefault="00BA6048" w:rsidP="00D550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(128.42)</w:t>
            </w:r>
          </w:p>
        </w:tc>
        <w:tc>
          <w:tcPr>
            <w:tcW w:w="270" w:type="dxa"/>
            <w:vAlign w:val="bottom"/>
          </w:tcPr>
          <w:p w14:paraId="08FF09EC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2C5F0D" w14:textId="683625B1" w:rsidR="00BA6048" w:rsidRPr="009A10D1" w:rsidRDefault="00BA6048" w:rsidP="00D5506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0475808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C08EA5F" w14:textId="0050DFC1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(128.42)</w:t>
            </w:r>
          </w:p>
        </w:tc>
      </w:tr>
      <w:tr w:rsidR="00BA6048" w:rsidRPr="009A10D1" w14:paraId="4D7D56C7" w14:textId="77777777" w:rsidTr="00130274">
        <w:tc>
          <w:tcPr>
            <w:tcW w:w="2880" w:type="dxa"/>
            <w:hideMark/>
          </w:tcPr>
          <w:p w14:paraId="716F476B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2" w:type="dxa"/>
            <w:vAlign w:val="bottom"/>
            <w:hideMark/>
          </w:tcPr>
          <w:p w14:paraId="5513C310" w14:textId="7D2EFED1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(0.71)</w:t>
            </w:r>
          </w:p>
        </w:tc>
        <w:tc>
          <w:tcPr>
            <w:tcW w:w="270" w:type="dxa"/>
          </w:tcPr>
          <w:p w14:paraId="722F2BEE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B5319D" w14:textId="0BA07D4A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(0.05)</w:t>
            </w:r>
          </w:p>
        </w:tc>
        <w:tc>
          <w:tcPr>
            <w:tcW w:w="270" w:type="dxa"/>
            <w:vAlign w:val="bottom"/>
          </w:tcPr>
          <w:p w14:paraId="403D1A18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31EDE31" w14:textId="5DA9A3B3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(1.10)</w:t>
            </w:r>
          </w:p>
        </w:tc>
        <w:tc>
          <w:tcPr>
            <w:tcW w:w="270" w:type="dxa"/>
            <w:vAlign w:val="bottom"/>
          </w:tcPr>
          <w:p w14:paraId="523EBE9D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36B72" w14:textId="44EEBC0C" w:rsidR="00BA6048" w:rsidRPr="009A10D1" w:rsidRDefault="00BA6048" w:rsidP="00D5506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5DDE02A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D6661" w14:textId="40A17C31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(1.86)</w:t>
            </w:r>
          </w:p>
        </w:tc>
      </w:tr>
      <w:tr w:rsidR="00BA6048" w:rsidRPr="009A10D1" w14:paraId="6F0D2907" w14:textId="77777777" w:rsidTr="00130274">
        <w:tc>
          <w:tcPr>
            <w:tcW w:w="2880" w:type="dxa"/>
            <w:hideMark/>
          </w:tcPr>
          <w:p w14:paraId="5C76EB54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EE9F4" w14:textId="6A2084E1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(763.75)</w:t>
            </w:r>
          </w:p>
        </w:tc>
        <w:tc>
          <w:tcPr>
            <w:tcW w:w="270" w:type="dxa"/>
          </w:tcPr>
          <w:p w14:paraId="77D219D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356182" w14:textId="3A15BC52" w:rsidR="00BA6048" w:rsidRPr="009A10D1" w:rsidRDefault="00BA6048" w:rsidP="006E4D8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(154.06)</w:t>
            </w:r>
          </w:p>
        </w:tc>
        <w:tc>
          <w:tcPr>
            <w:tcW w:w="270" w:type="dxa"/>
            <w:vAlign w:val="bottom"/>
          </w:tcPr>
          <w:p w14:paraId="64EA985C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3DCFD" w14:textId="179A9914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(174.66)</w:t>
            </w:r>
          </w:p>
        </w:tc>
        <w:tc>
          <w:tcPr>
            <w:tcW w:w="270" w:type="dxa"/>
            <w:vAlign w:val="bottom"/>
          </w:tcPr>
          <w:p w14:paraId="3EA1880A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CAEF7" w14:textId="19ADF285" w:rsidR="00BA6048" w:rsidRPr="009A10D1" w:rsidRDefault="00BA6048" w:rsidP="0075607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(4.48)</w:t>
            </w:r>
          </w:p>
        </w:tc>
        <w:tc>
          <w:tcPr>
            <w:tcW w:w="270" w:type="dxa"/>
          </w:tcPr>
          <w:p w14:paraId="74011092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E59EE2" w14:textId="75954976" w:rsidR="00BA6048" w:rsidRPr="009A10D1" w:rsidRDefault="00BA6048" w:rsidP="00BA604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(1,096.95)</w:t>
            </w:r>
          </w:p>
        </w:tc>
      </w:tr>
    </w:tbl>
    <w:p w14:paraId="3D830713" w14:textId="069C362D" w:rsidR="009D3E21" w:rsidRPr="009A10D1" w:rsidRDefault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31D7185E" w14:textId="77777777" w:rsidR="009D3E21" w:rsidRPr="009A10D1" w:rsidRDefault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9A10D1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170"/>
      </w:tblGrid>
      <w:tr w:rsidR="007F2C45" w:rsidRPr="009A10D1" w14:paraId="4BAAE7CB" w14:textId="77777777" w:rsidTr="00D75070">
        <w:trPr>
          <w:tblHeader/>
        </w:trPr>
        <w:tc>
          <w:tcPr>
            <w:tcW w:w="4050" w:type="dxa"/>
          </w:tcPr>
          <w:p w14:paraId="7F2604F9" w14:textId="77777777" w:rsidR="007F2C45" w:rsidRPr="009A10D1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7"/>
          </w:tcPr>
          <w:p w14:paraId="48E8ED44" w14:textId="50546C71" w:rsidR="007F2C45" w:rsidRPr="009A10D1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C45" w:rsidRPr="009A10D1" w14:paraId="29325A2D" w14:textId="77777777" w:rsidTr="00D75070">
        <w:trPr>
          <w:tblHeader/>
        </w:trPr>
        <w:tc>
          <w:tcPr>
            <w:tcW w:w="4050" w:type="dxa"/>
          </w:tcPr>
          <w:p w14:paraId="768B25B8" w14:textId="77777777" w:rsidR="007F2C45" w:rsidRPr="009A10D1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5332EEEA" w14:textId="77777777" w:rsidR="007F2C45" w:rsidRPr="009A10D1" w:rsidRDefault="007F2C45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047693" w14:textId="208BEFAA" w:rsidR="007F2C45" w:rsidRPr="009A10D1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7F2C45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2C45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1A45D101" w14:textId="54159DF6" w:rsidR="007F2C45" w:rsidRPr="009A10D1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14:paraId="036FC08D" w14:textId="77777777" w:rsidR="007F2C45" w:rsidRPr="009A10D1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</w:tcPr>
          <w:p w14:paraId="1CDEC4D8" w14:textId="4F82C7BD" w:rsidR="007F2C45" w:rsidRPr="009A10D1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F2C45" w:rsidRPr="009A10D1" w14:paraId="41E50EC6" w14:textId="77777777" w:rsidTr="00D75070">
        <w:trPr>
          <w:tblHeader/>
        </w:trPr>
        <w:tc>
          <w:tcPr>
            <w:tcW w:w="4050" w:type="dxa"/>
          </w:tcPr>
          <w:p w14:paraId="0BBA43AC" w14:textId="77777777" w:rsidR="007F2C45" w:rsidRPr="009A10D1" w:rsidRDefault="007F2C45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Merge/>
            <w:vAlign w:val="bottom"/>
          </w:tcPr>
          <w:p w14:paraId="03C2D05D" w14:textId="77777777" w:rsidR="007F2C45" w:rsidRPr="009A10D1" w:rsidRDefault="007F2C45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3C04012" w14:textId="77777777" w:rsidR="007F2C45" w:rsidRPr="009A10D1" w:rsidRDefault="007F2C45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66ECE5" w14:textId="77777777" w:rsidR="007F2C45" w:rsidRPr="009A10D1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6CE35" w14:textId="77777777" w:rsidR="00267599" w:rsidRPr="009A10D1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449AFEC8" w14:textId="144EBB5E" w:rsidR="007F2C45" w:rsidRPr="009A10D1" w:rsidRDefault="007F2C45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092D2696" w14:textId="77777777" w:rsidR="007F2C45" w:rsidRPr="009A10D1" w:rsidRDefault="007F2C45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C94F09" w14:textId="77777777" w:rsidR="007F2C45" w:rsidRPr="009A10D1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4FE9D433" w14:textId="77777777" w:rsidR="007F2C45" w:rsidRPr="009A10D1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587E90C0" w14:textId="77777777" w:rsidR="007F2C45" w:rsidRPr="009A10D1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9C8E8A" w14:textId="77777777" w:rsidR="00802435" w:rsidRPr="009A10D1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="00802435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DF74A98" w14:textId="208BFBA3" w:rsidR="007F2C45" w:rsidRPr="009A10D1" w:rsidRDefault="00B17D5A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="007F2C45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2C45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2F591BF" w14:textId="79A58921" w:rsidR="007F2C45" w:rsidRPr="009A10D1" w:rsidRDefault="007F2C45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A74095" w:rsidRPr="009A10D1" w14:paraId="57043B44" w14:textId="77777777" w:rsidTr="00F2171E">
        <w:tc>
          <w:tcPr>
            <w:tcW w:w="4050" w:type="dxa"/>
          </w:tcPr>
          <w:p w14:paraId="61A1F86F" w14:textId="77777777" w:rsidR="00A74095" w:rsidRPr="009A10D1" w:rsidRDefault="00A74095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B74993A" w14:textId="2F85CDCB" w:rsidR="00A74095" w:rsidRPr="009A10D1" w:rsidRDefault="00A74095" w:rsidP="00E859C8">
            <w:pPr>
              <w:spacing w:line="240" w:lineRule="auto"/>
              <w:ind w:left="117" w:right="-79" w:hanging="1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4095" w:rsidRPr="009A10D1" w14:paraId="40701A12" w14:textId="77777777" w:rsidTr="00F2171E">
        <w:tc>
          <w:tcPr>
            <w:tcW w:w="4050" w:type="dxa"/>
          </w:tcPr>
          <w:p w14:paraId="5862878D" w14:textId="77777777" w:rsidR="00A74095" w:rsidRPr="009A10D1" w:rsidRDefault="00A74095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6F722FC" w14:textId="77777777" w:rsidR="00A74095" w:rsidRPr="009A10D1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5F390" w14:textId="77777777" w:rsidR="00A74095" w:rsidRPr="009A10D1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5DC93C" w14:textId="77777777" w:rsidR="00A74095" w:rsidRPr="009A10D1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DC82E" w14:textId="77777777" w:rsidR="00A74095" w:rsidRPr="009A10D1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F56E31" w14:textId="77777777" w:rsidR="00A74095" w:rsidRPr="009A10D1" w:rsidRDefault="00A74095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133B5" w14:textId="77777777" w:rsidR="00A74095" w:rsidRPr="009A10D1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259273" w14:textId="77777777" w:rsidR="00A74095" w:rsidRPr="009A10D1" w:rsidRDefault="00A74095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048" w:rsidRPr="009A10D1" w14:paraId="61D403BD" w14:textId="77777777" w:rsidTr="00F2171E">
        <w:tc>
          <w:tcPr>
            <w:tcW w:w="4050" w:type="dxa"/>
            <w:shd w:val="clear" w:color="auto" w:fill="auto"/>
          </w:tcPr>
          <w:p w14:paraId="54601CBE" w14:textId="4A69605A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B82C3" w14:textId="07A39878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7.57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42F3C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4D3B6" w14:textId="4BFE1A8B" w:rsidR="00BA6048" w:rsidRPr="009A10D1" w:rsidRDefault="00FE2B39" w:rsidP="00BA604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AA87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D8B51" w14:textId="06D6F667" w:rsidR="00BA6048" w:rsidRPr="009A10D1" w:rsidRDefault="00FE2B39" w:rsidP="00BA604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64ABC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62B32" w14:textId="1862BCD7" w:rsidR="00BA6048" w:rsidRPr="009A10D1" w:rsidRDefault="00FE2B39" w:rsidP="00BA604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8.74</w:t>
            </w:r>
          </w:p>
        </w:tc>
      </w:tr>
      <w:tr w:rsidR="00BA6048" w:rsidRPr="009A10D1" w14:paraId="6ED7096E" w14:textId="77777777" w:rsidTr="00F2171E">
        <w:tc>
          <w:tcPr>
            <w:tcW w:w="4050" w:type="dxa"/>
            <w:shd w:val="clear" w:color="auto" w:fill="auto"/>
          </w:tcPr>
          <w:p w14:paraId="1DA05D0D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E8B13" w14:textId="2A1CFB14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13.55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A191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1623F" w14:textId="2CC860B5" w:rsidR="00BA6048" w:rsidRPr="009A10D1" w:rsidRDefault="00FE2B39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(3.36)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2CB06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3919A" w14:textId="1E32BCF9" w:rsidR="00BA6048" w:rsidRPr="009A10D1" w:rsidRDefault="00FE2B39" w:rsidP="00BA604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5946A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AA84B" w14:textId="61921FC2" w:rsidR="00BA6048" w:rsidRPr="009A10D1" w:rsidRDefault="00FE2B39" w:rsidP="00BA604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10.19</w:t>
            </w:r>
          </w:p>
        </w:tc>
      </w:tr>
      <w:tr w:rsidR="00BA6048" w:rsidRPr="009A10D1" w14:paraId="414CC235" w14:textId="77777777" w:rsidTr="00F2171E">
        <w:tc>
          <w:tcPr>
            <w:tcW w:w="4050" w:type="dxa"/>
            <w:shd w:val="clear" w:color="auto" w:fill="auto"/>
          </w:tcPr>
          <w:p w14:paraId="4A91A60A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BA8D2" w14:textId="34D8ECAF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85C4C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9D1EA" w14:textId="78C8E944" w:rsidR="00BA6048" w:rsidRPr="009A10D1" w:rsidRDefault="00CE2AD4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6ACAF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BBC00" w14:textId="4EA9E14B" w:rsidR="00BA6048" w:rsidRPr="009A10D1" w:rsidRDefault="00CE2AD4" w:rsidP="00BA604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7FA6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53B32" w14:textId="78A4EABB" w:rsidR="00BA6048" w:rsidRPr="009A10D1" w:rsidRDefault="00CE2AD4" w:rsidP="00BA604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1.21</w:t>
            </w:r>
          </w:p>
        </w:tc>
      </w:tr>
      <w:tr w:rsidR="00BA6048" w:rsidRPr="009A10D1" w14:paraId="633C04EE" w14:textId="77777777" w:rsidTr="00F2171E">
        <w:tc>
          <w:tcPr>
            <w:tcW w:w="4050" w:type="dxa"/>
            <w:shd w:val="clear" w:color="auto" w:fill="auto"/>
          </w:tcPr>
          <w:p w14:paraId="38C34B50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D10A8" w14:textId="00FCB4D1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4D9A4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E55E7" w14:textId="1A6FE47B" w:rsidR="00BA6048" w:rsidRPr="009A10D1" w:rsidRDefault="00CE2AD4" w:rsidP="00BA604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(2.43)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232EC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83D75" w14:textId="11D87966" w:rsidR="00BA6048" w:rsidRPr="009A10D1" w:rsidRDefault="00CE2AD4" w:rsidP="00BA604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0.11</w:t>
            </w:r>
          </w:p>
        </w:tc>
        <w:tc>
          <w:tcPr>
            <w:tcW w:w="270" w:type="dxa"/>
            <w:shd w:val="clear" w:color="auto" w:fill="auto"/>
          </w:tcPr>
          <w:p w14:paraId="4C3A9469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89D02" w14:textId="58343E48" w:rsidR="00BA6048" w:rsidRPr="009A10D1" w:rsidRDefault="00FE2B39" w:rsidP="00BA604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20.14</w:t>
            </w:r>
          </w:p>
        </w:tc>
      </w:tr>
      <w:tr w:rsidR="00BA6048" w:rsidRPr="009A10D1" w14:paraId="413ECC67" w14:textId="77777777" w:rsidTr="00067241">
        <w:tc>
          <w:tcPr>
            <w:tcW w:w="4050" w:type="dxa"/>
            <w:shd w:val="clear" w:color="auto" w:fill="auto"/>
          </w:tcPr>
          <w:p w14:paraId="109608F0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196EF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82E0E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BCA1E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5C4A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52555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8C62DB6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ACCC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BA6048" w:rsidRPr="009A10D1" w14:paraId="54503EA1" w14:textId="77777777" w:rsidTr="00F2171E">
        <w:tc>
          <w:tcPr>
            <w:tcW w:w="4050" w:type="dxa"/>
            <w:shd w:val="clear" w:color="auto" w:fill="auto"/>
          </w:tcPr>
          <w:p w14:paraId="21346AA7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EC5D56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58FD2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B5490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7FA19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2462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E950E8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BE515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048" w:rsidRPr="009A10D1" w14:paraId="50B2E7AF" w14:textId="77777777" w:rsidTr="00F2171E">
        <w:tc>
          <w:tcPr>
            <w:tcW w:w="4050" w:type="dxa"/>
            <w:shd w:val="clear" w:color="auto" w:fill="auto"/>
          </w:tcPr>
          <w:p w14:paraId="257F84D3" w14:textId="68859AF7" w:rsidR="00BA6048" w:rsidRPr="009A10D1" w:rsidRDefault="00BA6048" w:rsidP="00BA6048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606E" w14:textId="79B17516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(25.67)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3DB2445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2969" w14:textId="2AAC5944" w:rsidR="00BA6048" w:rsidRPr="009A10D1" w:rsidRDefault="00FE2B39" w:rsidP="00BA604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0596B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2128" w14:textId="67462533" w:rsidR="00BA6048" w:rsidRPr="009A10D1" w:rsidRDefault="00FE2B39" w:rsidP="00BA604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BD9B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5D46B" w14:textId="1EC6513D" w:rsidR="00BA6048" w:rsidRPr="009A10D1" w:rsidRDefault="00FE2B39" w:rsidP="00BA604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(25.66)</w:t>
            </w:r>
          </w:p>
        </w:tc>
      </w:tr>
    </w:tbl>
    <w:p w14:paraId="7C6E060B" w14:textId="77777777" w:rsidR="00772B1F" w:rsidRPr="009A10D1" w:rsidRDefault="00772B1F" w:rsidP="00E859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079"/>
        <w:gridCol w:w="270"/>
        <w:gridCol w:w="1079"/>
        <w:gridCol w:w="270"/>
        <w:gridCol w:w="1079"/>
        <w:gridCol w:w="270"/>
        <w:gridCol w:w="1177"/>
      </w:tblGrid>
      <w:tr w:rsidR="00AC5E5E" w:rsidRPr="009A10D1" w14:paraId="0D5F9543" w14:textId="77777777" w:rsidTr="00200DAC">
        <w:tc>
          <w:tcPr>
            <w:tcW w:w="4046" w:type="dxa"/>
          </w:tcPr>
          <w:p w14:paraId="26ABD989" w14:textId="1D8FBC55" w:rsidR="00AC5E5E" w:rsidRPr="009A10D1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4" w:type="dxa"/>
            <w:gridSpan w:val="7"/>
          </w:tcPr>
          <w:p w14:paraId="29C533C3" w14:textId="77777777" w:rsidR="00AC5E5E" w:rsidRPr="009A10D1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E5E" w:rsidRPr="009A10D1" w14:paraId="5B97A037" w14:textId="77777777" w:rsidTr="00200DAC">
        <w:tc>
          <w:tcPr>
            <w:tcW w:w="4046" w:type="dxa"/>
          </w:tcPr>
          <w:p w14:paraId="26EDE184" w14:textId="77777777" w:rsidR="00AC5E5E" w:rsidRPr="009A10D1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79" w:type="dxa"/>
            <w:vMerge w:val="restart"/>
            <w:vAlign w:val="bottom"/>
          </w:tcPr>
          <w:p w14:paraId="0EF144F2" w14:textId="77777777" w:rsidR="00AC5E5E" w:rsidRPr="009A10D1" w:rsidRDefault="00AC5E5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8EEB009" w14:textId="7440A14A" w:rsidR="00AC5E5E" w:rsidRPr="009A10D1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="00AC5E5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C5E5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57E424FB" w14:textId="0B775AFB" w:rsidR="00AC5E5E" w:rsidRPr="009A10D1" w:rsidRDefault="00B17D5A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968" w:type="dxa"/>
            <w:gridSpan w:val="5"/>
            <w:tcBorders>
              <w:bottom w:val="single" w:sz="4" w:space="0" w:color="auto"/>
            </w:tcBorders>
            <w:vAlign w:val="bottom"/>
          </w:tcPr>
          <w:p w14:paraId="666B979C" w14:textId="77777777" w:rsidR="00AC5E5E" w:rsidRPr="009A10D1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7" w:type="dxa"/>
          </w:tcPr>
          <w:p w14:paraId="48A42120" w14:textId="77777777" w:rsidR="00AC5E5E" w:rsidRPr="009A10D1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C5E5E" w:rsidRPr="009A10D1" w14:paraId="3FCB0B68" w14:textId="77777777" w:rsidTr="00200DAC">
        <w:tc>
          <w:tcPr>
            <w:tcW w:w="4046" w:type="dxa"/>
          </w:tcPr>
          <w:p w14:paraId="62EA44C8" w14:textId="77777777" w:rsidR="00AC5E5E" w:rsidRPr="009A10D1" w:rsidRDefault="00AC5E5E" w:rsidP="00E859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79" w:type="dxa"/>
            <w:vMerge/>
            <w:vAlign w:val="bottom"/>
          </w:tcPr>
          <w:p w14:paraId="505D8E96" w14:textId="77777777" w:rsidR="00AC5E5E" w:rsidRPr="009A10D1" w:rsidRDefault="00AC5E5E" w:rsidP="00E859C8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33F9D8" w14:textId="77777777" w:rsidR="00AC5E5E" w:rsidRPr="009A10D1" w:rsidRDefault="00AC5E5E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50495C8" w14:textId="77777777" w:rsidR="00AC5E5E" w:rsidRPr="009A10D1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F0C303" w14:textId="77777777" w:rsidR="00267599" w:rsidRPr="009A10D1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2BF2E9FB" w14:textId="07D17E8E" w:rsidR="00AC5E5E" w:rsidRPr="009A10D1" w:rsidRDefault="00AC5E5E" w:rsidP="00E859C8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2107113C" w14:textId="77777777" w:rsidR="00AC5E5E" w:rsidRPr="009A10D1" w:rsidRDefault="00AC5E5E" w:rsidP="00E859C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72CF67A" w14:textId="77777777" w:rsidR="00AC5E5E" w:rsidRPr="009A10D1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02F86B55" w14:textId="77777777" w:rsidR="00AC5E5E" w:rsidRPr="009A10D1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0F3A5A86" w14:textId="77777777" w:rsidR="00AC5E5E" w:rsidRPr="009A10D1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4CAF7476" w14:textId="77777777" w:rsidR="00AC5E5E" w:rsidRPr="009A10D1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213C30A" w14:textId="32CDE535" w:rsidR="00AC5E5E" w:rsidRPr="009A10D1" w:rsidRDefault="00B17D5A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  <w:r w:rsidR="00AC5E5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C5E5E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B2E06E3" w14:textId="39B9B074" w:rsidR="00AC5E5E" w:rsidRPr="009A10D1" w:rsidRDefault="00AC5E5E" w:rsidP="00E859C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AC5E5E" w:rsidRPr="009A10D1" w14:paraId="3DFB6A93" w14:textId="77777777" w:rsidTr="00200DAC">
        <w:tc>
          <w:tcPr>
            <w:tcW w:w="4046" w:type="dxa"/>
          </w:tcPr>
          <w:p w14:paraId="6C60B48A" w14:textId="77777777" w:rsidR="00AC5E5E" w:rsidRPr="009A10D1" w:rsidRDefault="00AC5E5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4" w:type="dxa"/>
            <w:gridSpan w:val="7"/>
          </w:tcPr>
          <w:p w14:paraId="54FB0BAA" w14:textId="77777777" w:rsidR="00AC5E5E" w:rsidRPr="009A10D1" w:rsidRDefault="00AC5E5E" w:rsidP="00E859C8">
            <w:pPr>
              <w:spacing w:line="240" w:lineRule="auto"/>
              <w:ind w:left="117" w:right="-79" w:hanging="1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C5E5E" w:rsidRPr="009A10D1" w14:paraId="7F28911F" w14:textId="77777777" w:rsidTr="00200DAC">
        <w:tc>
          <w:tcPr>
            <w:tcW w:w="4046" w:type="dxa"/>
          </w:tcPr>
          <w:p w14:paraId="71345FDE" w14:textId="77777777" w:rsidR="00AC5E5E" w:rsidRPr="009A10D1" w:rsidRDefault="00AC5E5E" w:rsidP="00E859C8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014EB905" w14:textId="77777777" w:rsidR="00AC5E5E" w:rsidRPr="009A10D1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CA18C" w14:textId="77777777" w:rsidR="00AC5E5E" w:rsidRPr="009A10D1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96E6290" w14:textId="77777777" w:rsidR="00AC5E5E" w:rsidRPr="009A10D1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C7E011" w14:textId="77777777" w:rsidR="00AC5E5E" w:rsidRPr="009A10D1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0EBB708" w14:textId="77777777" w:rsidR="00AC5E5E" w:rsidRPr="009A10D1" w:rsidRDefault="00AC5E5E" w:rsidP="00E859C8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972FE" w14:textId="77777777" w:rsidR="00AC5E5E" w:rsidRPr="009A10D1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A1D3FE1" w14:textId="77777777" w:rsidR="00AC5E5E" w:rsidRPr="009A10D1" w:rsidRDefault="00AC5E5E" w:rsidP="00E85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048" w:rsidRPr="009A10D1" w14:paraId="58A21EFF" w14:textId="77777777" w:rsidTr="00200DAC">
        <w:tc>
          <w:tcPr>
            <w:tcW w:w="4046" w:type="dxa"/>
            <w:shd w:val="clear" w:color="auto" w:fill="auto"/>
          </w:tcPr>
          <w:p w14:paraId="5254522A" w14:textId="5B875623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E0F180" w14:textId="5A05F02A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6.56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D5F9D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F69F901" w14:textId="686AFC9D" w:rsidR="00BA6048" w:rsidRPr="009A10D1" w:rsidRDefault="00BA6048" w:rsidP="0031239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27593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E57CEB" w14:textId="5F821C0E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60828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9A3B6A1" w14:textId="52D1816C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7.57</w:t>
            </w:r>
          </w:p>
        </w:tc>
      </w:tr>
      <w:tr w:rsidR="00BA6048" w:rsidRPr="009A10D1" w14:paraId="2BA4B4D9" w14:textId="77777777" w:rsidTr="00200DAC">
        <w:tc>
          <w:tcPr>
            <w:tcW w:w="4046" w:type="dxa"/>
            <w:shd w:val="clear" w:color="auto" w:fill="auto"/>
          </w:tcPr>
          <w:p w14:paraId="3989933E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DE28777" w14:textId="778C21EA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11.10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3C72F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2AD1FBB" w14:textId="0B71A20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7119E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5B9537" w14:textId="38222634" w:rsidR="00BA6048" w:rsidRPr="009A10D1" w:rsidRDefault="00BA6048" w:rsidP="00E06F2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84F60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889DB0A" w14:textId="38AF95EA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13.55</w:t>
            </w:r>
          </w:p>
        </w:tc>
      </w:tr>
      <w:tr w:rsidR="00BA6048" w:rsidRPr="009A10D1" w14:paraId="3B4F0AF0" w14:textId="77777777" w:rsidTr="00200DAC">
        <w:tc>
          <w:tcPr>
            <w:tcW w:w="4046" w:type="dxa"/>
            <w:shd w:val="clear" w:color="auto" w:fill="auto"/>
          </w:tcPr>
          <w:p w14:paraId="68BAB4BB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DB46A36" w14:textId="75D5BA98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3.19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B724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83B233E" w14:textId="5CB02B6E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3F6A3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D9A162" w14:textId="3C28BB22" w:rsidR="00BA6048" w:rsidRPr="009A10D1" w:rsidRDefault="00BA6048" w:rsidP="00E06F2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10218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28A3639" w14:textId="67538850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1.34</w:t>
            </w:r>
          </w:p>
        </w:tc>
      </w:tr>
      <w:tr w:rsidR="00BA6048" w:rsidRPr="009A10D1" w14:paraId="0A0C5E49" w14:textId="77777777" w:rsidTr="00200DAC">
        <w:tc>
          <w:tcPr>
            <w:tcW w:w="4046" w:type="dxa"/>
            <w:shd w:val="clear" w:color="auto" w:fill="auto"/>
          </w:tcPr>
          <w:p w14:paraId="6263781F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1C6C" w14:textId="7E05E9DA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328EF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64086" w14:textId="656E30E0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63D8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5C33" w14:textId="2FAD11C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270" w:type="dxa"/>
            <w:shd w:val="clear" w:color="auto" w:fill="auto"/>
          </w:tcPr>
          <w:p w14:paraId="1D27DE4E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81EA5" w14:textId="6724F385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22.46</w:t>
            </w:r>
          </w:p>
        </w:tc>
      </w:tr>
      <w:tr w:rsidR="00BA6048" w:rsidRPr="009A10D1" w14:paraId="300548BA" w14:textId="77777777" w:rsidTr="00200DAC">
        <w:tc>
          <w:tcPr>
            <w:tcW w:w="4046" w:type="dxa"/>
            <w:shd w:val="clear" w:color="auto" w:fill="auto"/>
          </w:tcPr>
          <w:p w14:paraId="1789CECB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CCF0509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0E21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5EE728F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ADA880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25F416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11FC08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AB7A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BA6048" w:rsidRPr="009A10D1" w14:paraId="0E26FD7F" w14:textId="77777777" w:rsidTr="00200DAC">
        <w:tc>
          <w:tcPr>
            <w:tcW w:w="4046" w:type="dxa"/>
            <w:shd w:val="clear" w:color="auto" w:fill="auto"/>
          </w:tcPr>
          <w:p w14:paraId="55C3E681" w14:textId="77777777" w:rsidR="00BA6048" w:rsidRPr="009A10D1" w:rsidRDefault="00BA6048" w:rsidP="00BA604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76EC205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62DE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EAF871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49C982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6C484DA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29662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B40C088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048" w:rsidRPr="009A10D1" w14:paraId="38AC3838" w14:textId="77777777" w:rsidTr="00200DAC">
        <w:tc>
          <w:tcPr>
            <w:tcW w:w="4046" w:type="dxa"/>
            <w:shd w:val="clear" w:color="auto" w:fill="auto"/>
          </w:tcPr>
          <w:p w14:paraId="08D7ADAF" w14:textId="77777777" w:rsidR="00BA6048" w:rsidRPr="009A10D1" w:rsidRDefault="00BA6048" w:rsidP="00BA6048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EBD0F" w14:textId="75D2FB74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25.65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7D17C1E9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70334" w14:textId="0360863D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C2A999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25E7" w14:textId="13BE2F80" w:rsidR="00BA6048" w:rsidRPr="009A10D1" w:rsidRDefault="00BA6048" w:rsidP="00E06F2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7E827" w14:textId="77777777" w:rsidR="00BA6048" w:rsidRPr="009A10D1" w:rsidRDefault="00BA6048" w:rsidP="00BA6048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22D30" w14:textId="65A1F15B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(25.67)</w:t>
            </w:r>
          </w:p>
        </w:tc>
      </w:tr>
    </w:tbl>
    <w:p w14:paraId="5F37A6EB" w14:textId="3AA219D6" w:rsidR="009D3E21" w:rsidRPr="009A10D1" w:rsidRDefault="009D3E21" w:rsidP="00E859C8">
      <w:pPr>
        <w:rPr>
          <w:rFonts w:asciiTheme="majorBidi" w:hAnsiTheme="majorBidi" w:cstheme="majorBidi"/>
          <w:sz w:val="22"/>
          <w:szCs w:val="22"/>
          <w:cs/>
        </w:rPr>
      </w:pPr>
    </w:p>
    <w:p w14:paraId="77C60706" w14:textId="77777777" w:rsidR="009D3E21" w:rsidRPr="009A10D1" w:rsidRDefault="009D3E2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  <w:r w:rsidRPr="009A10D1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080"/>
        <w:gridCol w:w="269"/>
        <w:gridCol w:w="1083"/>
        <w:gridCol w:w="270"/>
        <w:gridCol w:w="1080"/>
        <w:gridCol w:w="294"/>
        <w:gridCol w:w="1056"/>
      </w:tblGrid>
      <w:tr w:rsidR="0056716B" w:rsidRPr="009A10D1" w14:paraId="5689DC8B" w14:textId="77777777" w:rsidTr="00AB0E81">
        <w:trPr>
          <w:tblHeader/>
        </w:trPr>
        <w:tc>
          <w:tcPr>
            <w:tcW w:w="4048" w:type="dxa"/>
          </w:tcPr>
          <w:p w14:paraId="0E4296DB" w14:textId="24F294AF" w:rsidR="0056716B" w:rsidRPr="009A10D1" w:rsidRDefault="0056716B" w:rsidP="00E859C8">
            <w:pPr>
              <w:spacing w:line="240" w:lineRule="auto"/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2" w:type="dxa"/>
            <w:gridSpan w:val="3"/>
          </w:tcPr>
          <w:p w14:paraId="2BA21279" w14:textId="11D99BC4" w:rsidR="0056716B" w:rsidRPr="009A10D1" w:rsidRDefault="0056716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B674E" w14:textId="77777777" w:rsidR="0056716B" w:rsidRPr="009A10D1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1A6C96A" w14:textId="233B4F6C" w:rsidR="0056716B" w:rsidRPr="009A10D1" w:rsidRDefault="0056716B" w:rsidP="00E859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16B" w:rsidRPr="009A10D1" w14:paraId="080EC1FD" w14:textId="77777777" w:rsidTr="00AB0E81">
        <w:trPr>
          <w:tblHeader/>
        </w:trPr>
        <w:tc>
          <w:tcPr>
            <w:tcW w:w="4048" w:type="dxa"/>
          </w:tcPr>
          <w:p w14:paraId="01DEB610" w14:textId="162501D2" w:rsidR="0056716B" w:rsidRPr="009A10D1" w:rsidRDefault="0056716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7FB3710" w14:textId="5B904E37" w:rsidR="0056716B" w:rsidRPr="009A10D1" w:rsidRDefault="00B17D5A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69" w:type="dxa"/>
            <w:vAlign w:val="center"/>
          </w:tcPr>
          <w:p w14:paraId="5B7C43F2" w14:textId="77777777" w:rsidR="0056716B" w:rsidRPr="009A10D1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4947714E" w14:textId="3BEAB6F1" w:rsidR="0056716B" w:rsidRPr="009A10D1" w:rsidRDefault="00BA6048" w:rsidP="00E859C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54D2A7BC" w14:textId="77777777" w:rsidR="0056716B" w:rsidRPr="009A10D1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9AE71" w14:textId="75A83AAA" w:rsidR="0056716B" w:rsidRPr="009A10D1" w:rsidRDefault="00BA6048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94" w:type="dxa"/>
            <w:vAlign w:val="center"/>
          </w:tcPr>
          <w:p w14:paraId="4725E20B" w14:textId="77777777" w:rsidR="0056716B" w:rsidRPr="009A10D1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35D944B" w14:textId="1CFF3C28" w:rsidR="0056716B" w:rsidRPr="009A10D1" w:rsidRDefault="00BA6048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6716B" w:rsidRPr="009A10D1" w14:paraId="63E5BF1A" w14:textId="77777777" w:rsidTr="00AB0E81">
        <w:trPr>
          <w:tblHeader/>
        </w:trPr>
        <w:tc>
          <w:tcPr>
            <w:tcW w:w="4048" w:type="dxa"/>
          </w:tcPr>
          <w:p w14:paraId="3934B7FD" w14:textId="77777777" w:rsidR="0056716B" w:rsidRPr="009A10D1" w:rsidRDefault="0056716B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32" w:type="dxa"/>
            <w:gridSpan w:val="7"/>
          </w:tcPr>
          <w:p w14:paraId="36833DC7" w14:textId="77777777" w:rsidR="0056716B" w:rsidRPr="009A10D1" w:rsidRDefault="005671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6048" w:rsidRPr="009A10D1" w14:paraId="1B8065FA" w14:textId="77777777" w:rsidTr="00AB0E81">
        <w:tc>
          <w:tcPr>
            <w:tcW w:w="4048" w:type="dxa"/>
          </w:tcPr>
          <w:p w14:paraId="7FE1310B" w14:textId="03A628A2" w:rsidR="00BA6048" w:rsidRPr="009A10D1" w:rsidRDefault="00BA6048" w:rsidP="00BA604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7D2362B6" w14:textId="7307794C" w:rsidR="00BA6048" w:rsidRPr="009A10D1" w:rsidRDefault="0027010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1.20</w:t>
            </w:r>
          </w:p>
        </w:tc>
        <w:tc>
          <w:tcPr>
            <w:tcW w:w="269" w:type="dxa"/>
          </w:tcPr>
          <w:p w14:paraId="518ED9BA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04386EA" w14:textId="351F2188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1.20</w:t>
            </w:r>
          </w:p>
        </w:tc>
        <w:tc>
          <w:tcPr>
            <w:tcW w:w="270" w:type="dxa"/>
          </w:tcPr>
          <w:p w14:paraId="699BB0BF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88567" w14:textId="0DC4DFDE" w:rsidR="00BA6048" w:rsidRPr="009A10D1" w:rsidRDefault="00A0630C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1.20</w:t>
            </w:r>
          </w:p>
        </w:tc>
        <w:tc>
          <w:tcPr>
            <w:tcW w:w="294" w:type="dxa"/>
          </w:tcPr>
          <w:p w14:paraId="5182771D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1520844E" w14:textId="6BE7F462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</w:tr>
      <w:tr w:rsidR="00BA6048" w:rsidRPr="009A10D1" w14:paraId="3D94E96A" w14:textId="77777777" w:rsidTr="00AB0E81">
        <w:tc>
          <w:tcPr>
            <w:tcW w:w="4048" w:type="dxa"/>
          </w:tcPr>
          <w:p w14:paraId="3B77AB8E" w14:textId="4A385808" w:rsidR="00BA6048" w:rsidRPr="009A10D1" w:rsidRDefault="00BA6048" w:rsidP="00BA604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080" w:type="dxa"/>
          </w:tcPr>
          <w:p w14:paraId="78FD2AFE" w14:textId="73FC86E5" w:rsidR="00BA6048" w:rsidRPr="009A10D1" w:rsidRDefault="0027010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4.08</w:t>
            </w:r>
          </w:p>
        </w:tc>
        <w:tc>
          <w:tcPr>
            <w:tcW w:w="269" w:type="dxa"/>
          </w:tcPr>
          <w:p w14:paraId="23674C42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CE54EBA" w14:textId="30D8E72D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4.08</w:t>
            </w:r>
          </w:p>
        </w:tc>
        <w:tc>
          <w:tcPr>
            <w:tcW w:w="270" w:type="dxa"/>
          </w:tcPr>
          <w:p w14:paraId="140A0BBE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12727" w14:textId="54CCF8F3" w:rsidR="00BA6048" w:rsidRPr="009A10D1" w:rsidRDefault="00A0630C" w:rsidP="00BA604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6FF7E6AC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145936B8" w14:textId="0FF62B85" w:rsidR="00BA6048" w:rsidRPr="009A10D1" w:rsidRDefault="00BA6048" w:rsidP="0031239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A6048" w:rsidRPr="009A10D1" w14:paraId="3E6EFB4B" w14:textId="77777777" w:rsidTr="00AB0E81">
        <w:tc>
          <w:tcPr>
            <w:tcW w:w="4048" w:type="dxa"/>
          </w:tcPr>
          <w:p w14:paraId="27D4DFCB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C9A3C86" w14:textId="0FF06F3A" w:rsidR="00BA6048" w:rsidRPr="009A10D1" w:rsidRDefault="0027010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189.19</w:t>
            </w:r>
          </w:p>
        </w:tc>
        <w:tc>
          <w:tcPr>
            <w:tcW w:w="269" w:type="dxa"/>
          </w:tcPr>
          <w:p w14:paraId="3410A8FD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E2FB03F" w14:textId="2FE276E1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122.89</w:t>
            </w:r>
          </w:p>
        </w:tc>
        <w:tc>
          <w:tcPr>
            <w:tcW w:w="270" w:type="dxa"/>
          </w:tcPr>
          <w:p w14:paraId="068965E3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678D3" w14:textId="5677700C" w:rsidR="00BA6048" w:rsidRPr="009A10D1" w:rsidRDefault="00A0630C" w:rsidP="00BA604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59261BCE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26058FEB" w14:textId="2B680119" w:rsidR="00BA6048" w:rsidRPr="009A10D1" w:rsidRDefault="00BA6048" w:rsidP="0031239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A6048" w:rsidRPr="009A10D1" w14:paraId="467C4657" w14:textId="77777777" w:rsidTr="00AB0E81">
        <w:tc>
          <w:tcPr>
            <w:tcW w:w="4048" w:type="dxa"/>
          </w:tcPr>
          <w:p w14:paraId="42AB4CAE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A98049" w14:textId="76062131" w:rsidR="00BA6048" w:rsidRPr="009A10D1" w:rsidRDefault="0027010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194.47</w:t>
            </w:r>
          </w:p>
        </w:tc>
        <w:tc>
          <w:tcPr>
            <w:tcW w:w="269" w:type="dxa"/>
          </w:tcPr>
          <w:p w14:paraId="41AB3887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0A45BDF" w14:textId="347E209C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</w:p>
        </w:tc>
        <w:tc>
          <w:tcPr>
            <w:tcW w:w="270" w:type="dxa"/>
          </w:tcPr>
          <w:p w14:paraId="1C656922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7EFF23" w14:textId="03B65D59" w:rsidR="00BA6048" w:rsidRPr="009A10D1" w:rsidRDefault="00A0630C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1.20</w:t>
            </w:r>
          </w:p>
        </w:tc>
        <w:tc>
          <w:tcPr>
            <w:tcW w:w="294" w:type="dxa"/>
          </w:tcPr>
          <w:p w14:paraId="180ECDFD" w14:textId="77777777" w:rsidR="00BA6048" w:rsidRPr="009A10D1" w:rsidRDefault="00BA6048" w:rsidP="00BA6048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B012886" w14:textId="001993D9" w:rsidR="00BA6048" w:rsidRPr="009A10D1" w:rsidRDefault="00BA6048" w:rsidP="00BA60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1.20</w:t>
            </w:r>
          </w:p>
        </w:tc>
      </w:tr>
    </w:tbl>
    <w:p w14:paraId="03D7F0EE" w14:textId="77777777" w:rsidR="009F088E" w:rsidRPr="009A10D1" w:rsidRDefault="009F088E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F9A3DD7" w14:textId="71FADA67" w:rsidR="00AA5D9E" w:rsidRPr="009A10D1" w:rsidRDefault="00FA4B0D" w:rsidP="00E859C8">
      <w:pPr>
        <w:tabs>
          <w:tab w:val="left" w:pos="100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ขาดทุนทางภาษีจะสิ้นอายุในปี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F215E2" w:rsidRPr="009A10D1">
        <w:rPr>
          <w:rFonts w:asciiTheme="majorBidi" w:hAnsiTheme="majorBidi" w:cstheme="majorBidi"/>
          <w:sz w:val="28"/>
          <w:szCs w:val="28"/>
          <w:lang w:val="en-GB"/>
        </w:rPr>
        <w:t>8</w:t>
      </w:r>
      <w:r w:rsidR="00F21FE6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B7AD7" w:rsidRPr="009A10D1">
        <w:rPr>
          <w:rFonts w:asciiTheme="majorBidi" w:hAnsiTheme="majorBidi" w:cstheme="majorBidi"/>
          <w:sz w:val="28"/>
          <w:szCs w:val="28"/>
        </w:rPr>
        <w:t>-</w:t>
      </w:r>
      <w:r w:rsidR="00F21FE6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257</w:t>
      </w:r>
      <w:r w:rsidR="00F215E2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</w:p>
    <w:p w14:paraId="775006E9" w14:textId="03085AAF" w:rsidR="00772B1F" w:rsidRPr="009A10D1" w:rsidRDefault="00772B1F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76F2A8B9" w14:textId="23866EA9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กำไรต่อหุ้น</w:t>
      </w:r>
      <w:r w:rsidR="00661D3A"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ขั้นพื้นฐาน</w:t>
      </w:r>
    </w:p>
    <w:p w14:paraId="0418EA42" w14:textId="77777777" w:rsidR="00567198" w:rsidRPr="009A10D1" w:rsidRDefault="00567198" w:rsidP="00E859C8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89"/>
        <w:gridCol w:w="270"/>
        <w:gridCol w:w="1295"/>
        <w:gridCol w:w="239"/>
        <w:gridCol w:w="1091"/>
        <w:gridCol w:w="259"/>
        <w:gridCol w:w="1236"/>
      </w:tblGrid>
      <w:tr w:rsidR="00635359" w:rsidRPr="009A10D1" w14:paraId="417EC29D" w14:textId="77777777" w:rsidTr="00BA6048">
        <w:tc>
          <w:tcPr>
            <w:tcW w:w="1962" w:type="pct"/>
          </w:tcPr>
          <w:p w14:paraId="653C7E4A" w14:textId="77777777" w:rsidR="00635359" w:rsidRPr="009A10D1" w:rsidRDefault="00635359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00" w:type="pct"/>
            <w:gridSpan w:val="3"/>
          </w:tcPr>
          <w:p w14:paraId="5CC5C196" w14:textId="77777777" w:rsidR="00635359" w:rsidRPr="009A10D1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9A07621" w14:textId="77777777" w:rsidR="00635359" w:rsidRPr="009A10D1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</w:tcPr>
          <w:p w14:paraId="0BE09347" w14:textId="77777777" w:rsidR="00635359" w:rsidRPr="009A10D1" w:rsidRDefault="00635359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E2" w:rsidRPr="009A10D1" w14:paraId="516AAF96" w14:textId="77777777" w:rsidTr="00BA6048">
        <w:tc>
          <w:tcPr>
            <w:tcW w:w="1962" w:type="pct"/>
          </w:tcPr>
          <w:p w14:paraId="36FCE73D" w14:textId="77777777" w:rsidR="003D01E2" w:rsidRPr="009A10D1" w:rsidRDefault="003D01E2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vAlign w:val="center"/>
          </w:tcPr>
          <w:p w14:paraId="1F3FDFB6" w14:textId="44F29EA2" w:rsidR="003D01E2" w:rsidRPr="009A10D1" w:rsidRDefault="00B17D5A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</w:rPr>
              <w:t>256</w:t>
            </w:r>
            <w:r w:rsidR="00BA6048" w:rsidRPr="009A10D1">
              <w:rPr>
                <w:rFonts w:asciiTheme="majorBidi" w:hAnsiTheme="majorBidi" w:cstheme="majorBidi"/>
                <w:b w:val="0"/>
                <w:sz w:val="28"/>
                <w:szCs w:val="28"/>
              </w:rPr>
              <w:t>7</w:t>
            </w:r>
          </w:p>
        </w:tc>
        <w:tc>
          <w:tcPr>
            <w:tcW w:w="147" w:type="pct"/>
            <w:vAlign w:val="center"/>
          </w:tcPr>
          <w:p w14:paraId="707606B5" w14:textId="77777777" w:rsidR="003D01E2" w:rsidRPr="009A10D1" w:rsidRDefault="003D01E2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705" w:type="pct"/>
            <w:vAlign w:val="center"/>
          </w:tcPr>
          <w:p w14:paraId="7AEC336E" w14:textId="25F11302" w:rsidR="003D01E2" w:rsidRPr="009A10D1" w:rsidRDefault="00BA6048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</w:rPr>
              <w:t>2566</w:t>
            </w:r>
          </w:p>
        </w:tc>
        <w:tc>
          <w:tcPr>
            <w:tcW w:w="130" w:type="pct"/>
            <w:vAlign w:val="center"/>
          </w:tcPr>
          <w:p w14:paraId="527DEF88" w14:textId="77777777" w:rsidR="003D01E2" w:rsidRPr="009A10D1" w:rsidRDefault="003D01E2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vAlign w:val="center"/>
          </w:tcPr>
          <w:p w14:paraId="445B15E3" w14:textId="7318D83F" w:rsidR="003D01E2" w:rsidRPr="009A10D1" w:rsidRDefault="00BA6048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</w:rPr>
              <w:t>2567</w:t>
            </w:r>
          </w:p>
        </w:tc>
        <w:tc>
          <w:tcPr>
            <w:tcW w:w="141" w:type="pct"/>
            <w:vAlign w:val="center"/>
          </w:tcPr>
          <w:p w14:paraId="75638B5D" w14:textId="77777777" w:rsidR="003D01E2" w:rsidRPr="009A10D1" w:rsidRDefault="003D01E2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73" w:type="pct"/>
            <w:vAlign w:val="center"/>
          </w:tcPr>
          <w:p w14:paraId="06E67031" w14:textId="7CD9FE90" w:rsidR="003D01E2" w:rsidRPr="009A10D1" w:rsidRDefault="00BA6048" w:rsidP="00E859C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</w:rPr>
              <w:t>2566</w:t>
            </w:r>
          </w:p>
        </w:tc>
      </w:tr>
      <w:tr w:rsidR="00502BC7" w:rsidRPr="009A10D1" w14:paraId="7C967C5A" w14:textId="77777777" w:rsidTr="00AB0E81">
        <w:tc>
          <w:tcPr>
            <w:tcW w:w="1962" w:type="pct"/>
          </w:tcPr>
          <w:p w14:paraId="04DEF8A5" w14:textId="77777777" w:rsidR="00502BC7" w:rsidRPr="009A10D1" w:rsidRDefault="00502BC7" w:rsidP="00E859C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7"/>
          </w:tcPr>
          <w:p w14:paraId="78F57BAC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502BC7" w:rsidRPr="009A10D1" w14:paraId="31C6775F" w14:textId="77777777" w:rsidTr="00BA6048">
        <w:tc>
          <w:tcPr>
            <w:tcW w:w="2756" w:type="pct"/>
            <w:gridSpan w:val="3"/>
          </w:tcPr>
          <w:p w14:paraId="2AB57D1E" w14:textId="7E87BED2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705" w:type="pct"/>
          </w:tcPr>
          <w:p w14:paraId="0F8DBBD2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4B6B2B8C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697285E7" w14:textId="77777777" w:rsidR="00502BC7" w:rsidRPr="009A10D1" w:rsidRDefault="00502BC7" w:rsidP="00E859C8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987EC45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1E800EDA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BC7" w:rsidRPr="009A10D1" w14:paraId="2C982DC7" w14:textId="77777777" w:rsidTr="00BA6048">
        <w:tc>
          <w:tcPr>
            <w:tcW w:w="1962" w:type="pct"/>
          </w:tcPr>
          <w:p w14:paraId="25DE3781" w14:textId="075D7A7F" w:rsidR="00502BC7" w:rsidRPr="009A10D1" w:rsidRDefault="00502BC7" w:rsidP="00E859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4D7E76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648" w:type="pct"/>
          </w:tcPr>
          <w:p w14:paraId="590407FC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B32A43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</w:tcPr>
          <w:p w14:paraId="16690C68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570DB0DF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4347329A" w14:textId="77777777" w:rsidR="00502BC7" w:rsidRPr="009A10D1" w:rsidRDefault="00502BC7" w:rsidP="00E859C8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D6D24C0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7F279551" w14:textId="77777777" w:rsidR="00502BC7" w:rsidRPr="009A10D1" w:rsidRDefault="00502BC7" w:rsidP="00E859C8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048" w:rsidRPr="009A10D1" w14:paraId="19BD9DE3" w14:textId="77777777" w:rsidTr="00BA6048">
        <w:tc>
          <w:tcPr>
            <w:tcW w:w="1962" w:type="pct"/>
          </w:tcPr>
          <w:p w14:paraId="6520EDC1" w14:textId="77777777" w:rsidR="00BA6048" w:rsidRPr="009A10D1" w:rsidRDefault="00BA6048" w:rsidP="00BA604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 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B4DE360" w14:textId="09480240" w:rsidR="00BA6048" w:rsidRPr="009A10D1" w:rsidRDefault="00615E03" w:rsidP="00BA604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C0FA3" w:rsidRPr="009A10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4512"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3124B" w:rsidRPr="009A10D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7" w:type="pct"/>
          </w:tcPr>
          <w:p w14:paraId="3618A0AF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</w:tcPr>
          <w:p w14:paraId="69D92600" w14:textId="242C1657" w:rsidR="00BA6048" w:rsidRPr="009A10D1" w:rsidRDefault="00BA6048" w:rsidP="00BA6048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515.84</w:t>
            </w:r>
          </w:p>
        </w:tc>
        <w:tc>
          <w:tcPr>
            <w:tcW w:w="130" w:type="pct"/>
          </w:tcPr>
          <w:p w14:paraId="4A93B254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F2D22AD" w14:textId="38298340" w:rsidR="00BA6048" w:rsidRPr="009A10D1" w:rsidRDefault="00A0630C" w:rsidP="00BA604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197.48</w:t>
            </w:r>
          </w:p>
        </w:tc>
        <w:tc>
          <w:tcPr>
            <w:tcW w:w="141" w:type="pct"/>
          </w:tcPr>
          <w:p w14:paraId="2197F861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5E20572F" w14:textId="2DA4AB5C" w:rsidR="00BA6048" w:rsidRPr="009A10D1" w:rsidRDefault="00BA6048" w:rsidP="00BA6048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191.68</w:t>
            </w:r>
          </w:p>
        </w:tc>
      </w:tr>
      <w:tr w:rsidR="00BA6048" w:rsidRPr="009A10D1" w14:paraId="5A370F77" w14:textId="77777777" w:rsidTr="00BA6048">
        <w:tc>
          <w:tcPr>
            <w:tcW w:w="1962" w:type="pct"/>
          </w:tcPr>
          <w:p w14:paraId="1A5ED1F4" w14:textId="77777777" w:rsidR="00BA6048" w:rsidRPr="009A10D1" w:rsidRDefault="00BA6048" w:rsidP="00BA604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2A931DE" w14:textId="37A8DDA6" w:rsidR="00BA6048" w:rsidRPr="009A10D1" w:rsidRDefault="00584512" w:rsidP="00BA6048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1,911.93</w:t>
            </w:r>
          </w:p>
        </w:tc>
        <w:tc>
          <w:tcPr>
            <w:tcW w:w="147" w:type="pct"/>
          </w:tcPr>
          <w:p w14:paraId="6FEADC46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</w:tcPr>
          <w:p w14:paraId="20116656" w14:textId="2378191D" w:rsidR="00BA6048" w:rsidRPr="009A10D1" w:rsidRDefault="00BA6048" w:rsidP="00BA6048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  <w:tc>
          <w:tcPr>
            <w:tcW w:w="130" w:type="pct"/>
          </w:tcPr>
          <w:p w14:paraId="568FC34A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6443C3C0" w14:textId="4740F2F5" w:rsidR="00BA6048" w:rsidRPr="009A10D1" w:rsidRDefault="00A0630C" w:rsidP="00BA604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1,911.93</w:t>
            </w:r>
          </w:p>
        </w:tc>
        <w:tc>
          <w:tcPr>
            <w:tcW w:w="141" w:type="pct"/>
          </w:tcPr>
          <w:p w14:paraId="16B97CBC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64F305EC" w14:textId="620FBD95" w:rsidR="00BA6048" w:rsidRPr="009A10D1" w:rsidRDefault="00BA6048" w:rsidP="00BA6048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</w:tr>
      <w:tr w:rsidR="00BA6048" w:rsidRPr="009A10D1" w14:paraId="4782527D" w14:textId="77777777" w:rsidTr="00BA6048">
        <w:tc>
          <w:tcPr>
            <w:tcW w:w="1962" w:type="pct"/>
          </w:tcPr>
          <w:p w14:paraId="0D59352E" w14:textId="77777777" w:rsidR="00BA6048" w:rsidRPr="009A10D1" w:rsidRDefault="00BA6048" w:rsidP="00BA604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3259DD3C" w14:textId="2C87AAD3" w:rsidR="00BA6048" w:rsidRPr="009A10D1" w:rsidRDefault="00584512" w:rsidP="00BA604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615E03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50156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3C891120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double" w:sz="4" w:space="0" w:color="auto"/>
              <w:bottom w:val="double" w:sz="4" w:space="0" w:color="auto"/>
            </w:tcBorders>
          </w:tcPr>
          <w:p w14:paraId="7162D9A8" w14:textId="22F53FB2" w:rsidR="00BA6048" w:rsidRPr="009A10D1" w:rsidRDefault="00BA6048" w:rsidP="00BA6048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0.270</w:t>
            </w:r>
          </w:p>
        </w:tc>
        <w:tc>
          <w:tcPr>
            <w:tcW w:w="130" w:type="pct"/>
          </w:tcPr>
          <w:p w14:paraId="7844E47C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5FE5CF7" w14:textId="12C386B8" w:rsidR="00BA6048" w:rsidRPr="009A10D1" w:rsidRDefault="00A0630C" w:rsidP="00BA6048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0.103</w:t>
            </w:r>
          </w:p>
        </w:tc>
        <w:tc>
          <w:tcPr>
            <w:tcW w:w="141" w:type="pct"/>
          </w:tcPr>
          <w:p w14:paraId="0A412336" w14:textId="77777777" w:rsidR="00BA6048" w:rsidRPr="009A10D1" w:rsidRDefault="00BA6048" w:rsidP="00BA6048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  <w:bottom w:val="double" w:sz="4" w:space="0" w:color="auto"/>
            </w:tcBorders>
          </w:tcPr>
          <w:p w14:paraId="7FF079EC" w14:textId="547C80DC" w:rsidR="00BA6048" w:rsidRPr="009A10D1" w:rsidRDefault="00BA6048" w:rsidP="00BA6048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0.100</w:t>
            </w:r>
          </w:p>
        </w:tc>
      </w:tr>
    </w:tbl>
    <w:p w14:paraId="64764F69" w14:textId="77777777" w:rsidR="002044C1" w:rsidRPr="009A10D1" w:rsidRDefault="002044C1" w:rsidP="00E859C8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5FA8D57" w14:textId="7644C320" w:rsidR="00223BF2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เงินปันผล</w:t>
      </w:r>
    </w:p>
    <w:p w14:paraId="13623602" w14:textId="77777777" w:rsidR="000E2E17" w:rsidRPr="009A10D1" w:rsidRDefault="000E2E17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92"/>
        <w:gridCol w:w="1275"/>
        <w:gridCol w:w="284"/>
        <w:gridCol w:w="1276"/>
      </w:tblGrid>
      <w:tr w:rsidR="00713841" w:rsidRPr="009A10D1" w14:paraId="4D6D8143" w14:textId="77777777" w:rsidTr="0099654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9BEB3EF" w14:textId="77777777" w:rsidR="00713841" w:rsidRPr="009A10D1" w:rsidRDefault="00713841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099D0E" w14:textId="77777777" w:rsidR="00713841" w:rsidRPr="009A10D1" w:rsidRDefault="00713841" w:rsidP="009D3E21">
            <w:pPr>
              <w:tabs>
                <w:tab w:val="left" w:pos="159"/>
              </w:tabs>
              <w:spacing w:line="240" w:lineRule="auto"/>
              <w:ind w:left="159" w:right="-115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3CDCD6A" w14:textId="156514FB" w:rsidR="00713841" w:rsidRPr="009A10D1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</w:t>
            </w:r>
            <w:r w:rsidR="00C23C13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4E5C29" w14:textId="1988A4EE" w:rsidR="00713841" w:rsidRPr="009A10D1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0E326617" w14:textId="77777777" w:rsidR="00713841" w:rsidRPr="009A10D1" w:rsidRDefault="00713841" w:rsidP="00E859C8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347FD" w14:textId="77777777" w:rsidR="00713841" w:rsidRPr="009A10D1" w:rsidDel="00D43E7A" w:rsidRDefault="00713841" w:rsidP="00E859C8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13841" w:rsidRPr="009A10D1" w14:paraId="6298443C" w14:textId="77777777" w:rsidTr="0099654F">
        <w:trPr>
          <w:tblHeader/>
        </w:trPr>
        <w:tc>
          <w:tcPr>
            <w:tcW w:w="3060" w:type="dxa"/>
            <w:shd w:val="clear" w:color="auto" w:fill="auto"/>
          </w:tcPr>
          <w:p w14:paraId="7D04C4B2" w14:textId="77777777" w:rsidR="00713841" w:rsidRPr="009A10D1" w:rsidRDefault="00713841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FAED4E" w14:textId="77777777" w:rsidR="00713841" w:rsidRPr="009A10D1" w:rsidRDefault="00713841" w:rsidP="00E859C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476EA0ED" w14:textId="77777777" w:rsidR="00713841" w:rsidRPr="009A10D1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208AE5" w14:textId="77777777" w:rsidR="00713841" w:rsidRPr="009A10D1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4D7D7B7C" w14:textId="77777777" w:rsidR="00713841" w:rsidRPr="009A10D1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1F72D78" w14:textId="77777777" w:rsidR="00713841" w:rsidRPr="009A10D1" w:rsidRDefault="00713841" w:rsidP="00E859C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13841" w:rsidRPr="009A10D1" w14:paraId="3811CE23" w14:textId="77777777" w:rsidTr="0099654F">
        <w:tc>
          <w:tcPr>
            <w:tcW w:w="3060" w:type="dxa"/>
            <w:shd w:val="clear" w:color="auto" w:fill="auto"/>
          </w:tcPr>
          <w:p w14:paraId="067EA45E" w14:textId="0C3D07AA" w:rsidR="00713841" w:rsidRPr="009A10D1" w:rsidRDefault="00B17D5A" w:rsidP="00E859C8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1656" w:type="dxa"/>
            <w:shd w:val="clear" w:color="auto" w:fill="auto"/>
          </w:tcPr>
          <w:p w14:paraId="43745336" w14:textId="77777777" w:rsidR="00713841" w:rsidRPr="009A10D1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60A906C5" w14:textId="77777777" w:rsidR="00713841" w:rsidRPr="009A10D1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75B0B2" w14:textId="77777777" w:rsidR="00713841" w:rsidRPr="009A10D1" w:rsidRDefault="00713841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108838A" w14:textId="77777777" w:rsidR="00713841" w:rsidRPr="009A10D1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EAB2E08" w14:textId="77777777" w:rsidR="00713841" w:rsidRPr="009A10D1" w:rsidRDefault="00713841" w:rsidP="00E859C8">
            <w:pPr>
              <w:tabs>
                <w:tab w:val="decimal" w:pos="429"/>
                <w:tab w:val="left" w:pos="93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4F2" w:rsidRPr="009A10D1" w14:paraId="74ADD4BD" w14:textId="77777777" w:rsidTr="0099654F">
        <w:tc>
          <w:tcPr>
            <w:tcW w:w="3060" w:type="dxa"/>
            <w:shd w:val="clear" w:color="auto" w:fill="auto"/>
          </w:tcPr>
          <w:p w14:paraId="1E1DD77A" w14:textId="77777777" w:rsidR="00D054F2" w:rsidRPr="009A10D1" w:rsidRDefault="00D054F2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  <w:shd w:val="clear" w:color="auto" w:fill="auto"/>
          </w:tcPr>
          <w:p w14:paraId="79E03716" w14:textId="067FE5E7" w:rsidR="00D054F2" w:rsidRPr="009A10D1" w:rsidRDefault="002D1B11" w:rsidP="00E859C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32992"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054F2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692" w:type="dxa"/>
            <w:shd w:val="clear" w:color="auto" w:fill="auto"/>
          </w:tcPr>
          <w:p w14:paraId="29AE4A0B" w14:textId="429AAFB9" w:rsidR="00D054F2" w:rsidRPr="009A10D1" w:rsidRDefault="00D054F2" w:rsidP="00E859C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5B5600" w14:textId="655B82BB" w:rsidR="00D054F2" w:rsidRPr="009A10D1" w:rsidRDefault="002D1B1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="001D5745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  <w:r w:rsidR="00E03057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30FEF4D9" w14:textId="77777777" w:rsidR="00D054F2" w:rsidRPr="009A10D1" w:rsidRDefault="00D054F2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04012C" w14:textId="482DAE9E" w:rsidR="00D054F2" w:rsidRPr="009A10D1" w:rsidRDefault="002D1B11" w:rsidP="00E859C8">
            <w:pPr>
              <w:spacing w:line="240" w:lineRule="auto"/>
              <w:ind w:left="42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172.07</w:t>
            </w:r>
          </w:p>
        </w:tc>
      </w:tr>
      <w:tr w:rsidR="00713841" w:rsidRPr="009A10D1" w14:paraId="35C1E18C" w14:textId="77777777" w:rsidTr="0099654F">
        <w:tc>
          <w:tcPr>
            <w:tcW w:w="3060" w:type="dxa"/>
            <w:shd w:val="clear" w:color="auto" w:fill="auto"/>
          </w:tcPr>
          <w:p w14:paraId="4BC75C1B" w14:textId="77777777" w:rsidR="00713841" w:rsidRPr="009A10D1" w:rsidRDefault="00713841" w:rsidP="00E859C8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2564FB" w14:textId="77777777" w:rsidR="00713841" w:rsidRPr="009A10D1" w:rsidRDefault="00713841" w:rsidP="00E859C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479FBD9C" w14:textId="77777777" w:rsidR="00713841" w:rsidRPr="009A10D1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639EE00" w14:textId="77777777" w:rsidR="00713841" w:rsidRPr="009A10D1" w:rsidRDefault="00713841" w:rsidP="00E859C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76C5829" w14:textId="77777777" w:rsidR="00713841" w:rsidRPr="009A10D1" w:rsidRDefault="00713841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27ECE6C" w14:textId="77777777" w:rsidR="00713841" w:rsidRPr="009A10D1" w:rsidRDefault="00713841" w:rsidP="00E859C8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D01E2" w:rsidRPr="009A10D1" w14:paraId="5833A16D" w14:textId="77777777" w:rsidTr="00F2325A">
        <w:tc>
          <w:tcPr>
            <w:tcW w:w="3060" w:type="dxa"/>
            <w:shd w:val="clear" w:color="auto" w:fill="auto"/>
          </w:tcPr>
          <w:p w14:paraId="69F6894E" w14:textId="071C1770" w:rsidR="003D01E2" w:rsidRPr="009A10D1" w:rsidRDefault="00B17D5A" w:rsidP="00E859C8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6</w:t>
            </w:r>
          </w:p>
        </w:tc>
        <w:tc>
          <w:tcPr>
            <w:tcW w:w="1656" w:type="dxa"/>
            <w:shd w:val="clear" w:color="auto" w:fill="auto"/>
          </w:tcPr>
          <w:p w14:paraId="31FE602F" w14:textId="77777777" w:rsidR="003D01E2" w:rsidRPr="009A10D1" w:rsidRDefault="003D01E2" w:rsidP="00E859C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06BCC5AB" w14:textId="77777777" w:rsidR="003D01E2" w:rsidRPr="009A10D1" w:rsidRDefault="003D01E2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2F7D564" w14:textId="77777777" w:rsidR="003D01E2" w:rsidRPr="009A10D1" w:rsidRDefault="003D01E2" w:rsidP="00E859C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8C20D82" w14:textId="77777777" w:rsidR="003D01E2" w:rsidRPr="009A10D1" w:rsidRDefault="003D01E2" w:rsidP="00E859C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8D0632" w14:textId="77777777" w:rsidR="003D01E2" w:rsidRPr="009A10D1" w:rsidRDefault="003D01E2" w:rsidP="00E859C8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048" w:rsidRPr="009A10D1" w14:paraId="766DB457" w14:textId="77777777" w:rsidTr="00F2325A">
        <w:tc>
          <w:tcPr>
            <w:tcW w:w="3060" w:type="dxa"/>
            <w:shd w:val="clear" w:color="auto" w:fill="auto"/>
          </w:tcPr>
          <w:p w14:paraId="4FC4B6B4" w14:textId="477FE436" w:rsidR="00BA6048" w:rsidRPr="009A10D1" w:rsidRDefault="00BA6048" w:rsidP="00BA604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  <w:shd w:val="clear" w:color="auto" w:fill="auto"/>
          </w:tcPr>
          <w:p w14:paraId="48A1E4A4" w14:textId="68DC60F0" w:rsidR="00BA6048" w:rsidRPr="009A10D1" w:rsidRDefault="00BA6048" w:rsidP="00BA6048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2D1B11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BB06ED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14:paraId="05CD4BD6" w14:textId="637D824A" w:rsidR="00BA6048" w:rsidRPr="009A10D1" w:rsidRDefault="00BA6048" w:rsidP="00BA604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BB06ED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FE30591" w14:textId="5735C97A" w:rsidR="00BA6048" w:rsidRPr="009A10D1" w:rsidRDefault="00BA6048" w:rsidP="00BA60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045</w:t>
            </w:r>
          </w:p>
        </w:tc>
        <w:tc>
          <w:tcPr>
            <w:tcW w:w="284" w:type="dxa"/>
            <w:shd w:val="clear" w:color="auto" w:fill="auto"/>
          </w:tcPr>
          <w:p w14:paraId="335967B0" w14:textId="77777777" w:rsidR="00BA6048" w:rsidRPr="009A10D1" w:rsidRDefault="00BA6048" w:rsidP="00BA604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7EBA6E1" w14:textId="3A5E9DF2" w:rsidR="00BA6048" w:rsidRPr="009A10D1" w:rsidRDefault="00BA6048" w:rsidP="00BA6048">
            <w:pPr>
              <w:spacing w:line="240" w:lineRule="auto"/>
              <w:ind w:left="42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86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04</w:t>
            </w:r>
          </w:p>
        </w:tc>
      </w:tr>
    </w:tbl>
    <w:p w14:paraId="69AC6D0E" w14:textId="77777777" w:rsidR="001540BD" w:rsidRPr="009A10D1" w:rsidRDefault="001540BD" w:rsidP="00E859C8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E0B13E" w14:textId="53C674A4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เครื่องมือทางการเงิน</w:t>
      </w:r>
    </w:p>
    <w:p w14:paraId="6CDC46BB" w14:textId="77777777" w:rsidR="00855978" w:rsidRPr="009A10D1" w:rsidRDefault="00855978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02003C60" w:rsidR="00855978" w:rsidRPr="009A10D1" w:rsidRDefault="00855978" w:rsidP="00E859C8">
      <w:pPr>
        <w:pStyle w:val="ListParagraph"/>
        <w:numPr>
          <w:ilvl w:val="1"/>
          <w:numId w:val="19"/>
        </w:numPr>
        <w:tabs>
          <w:tab w:val="left" w:pos="810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9A10D1" w:rsidRDefault="00D4070C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55A2A9FA" w:rsidR="003E0EC0" w:rsidRPr="009A10D1" w:rsidRDefault="00855978" w:rsidP="00E859C8">
      <w:pPr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9F87DF" w14:textId="77777777" w:rsidR="00956E82" w:rsidRPr="009A10D1" w:rsidRDefault="00956E82" w:rsidP="00E859C8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  <w:sectPr w:rsidR="00956E82" w:rsidRPr="009A10D1" w:rsidSect="00584F28">
          <w:headerReference w:type="default" r:id="rId29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D054F2" w:rsidRPr="009A10D1" w14:paraId="13FCE3AF" w14:textId="77777777" w:rsidTr="00DB63BE">
        <w:trPr>
          <w:tblHeader/>
        </w:trPr>
        <w:tc>
          <w:tcPr>
            <w:tcW w:w="4860" w:type="dxa"/>
            <w:vAlign w:val="bottom"/>
          </w:tcPr>
          <w:p w14:paraId="60AC5223" w14:textId="77777777" w:rsidR="00D054F2" w:rsidRPr="009A10D1" w:rsidRDefault="00D054F2" w:rsidP="00E859C8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D8028C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72E69C08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054F2" w:rsidRPr="009A10D1" w14:paraId="2401279E" w14:textId="77777777" w:rsidTr="00DB63BE">
        <w:trPr>
          <w:tblHeader/>
        </w:trPr>
        <w:tc>
          <w:tcPr>
            <w:tcW w:w="4860" w:type="dxa"/>
            <w:vAlign w:val="bottom"/>
          </w:tcPr>
          <w:p w14:paraId="67B75EF4" w14:textId="77777777" w:rsidR="00D054F2" w:rsidRPr="009A10D1" w:rsidRDefault="00D054F2" w:rsidP="00E859C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0C2A131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45AE9384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55E0A11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13B50EB0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054F2" w:rsidRPr="009A10D1" w14:paraId="0A411BB5" w14:textId="77777777" w:rsidTr="00DB63BE">
        <w:trPr>
          <w:tblHeader/>
        </w:trPr>
        <w:tc>
          <w:tcPr>
            <w:tcW w:w="4860" w:type="dxa"/>
            <w:vAlign w:val="bottom"/>
            <w:hideMark/>
          </w:tcPr>
          <w:p w14:paraId="5B599C48" w14:textId="37FC156B" w:rsidR="00D054F2" w:rsidRPr="009A10D1" w:rsidRDefault="00D054F2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7CD65BA" w14:textId="77777777" w:rsidR="00D054F2" w:rsidRPr="009A10D1" w:rsidRDefault="00D054F2" w:rsidP="00E859C8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01C9362" w14:textId="0403DC16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534EDE62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00DBB4F2" w14:textId="3FB3B0B5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="00DB63BE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B95207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107990" w14:textId="50D6AFD1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5143765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639DEC5D" w14:textId="77777777" w:rsidR="00D054F2" w:rsidRPr="009A10D1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C81A159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417ACF2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2B52A30C" w14:textId="2A3D6F1D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5C2C0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3B4D0CDA" w14:textId="60AC790E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F2DD84" w14:textId="77777777" w:rsidR="00D054F2" w:rsidRPr="009A10D1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2128CE06" w14:textId="30EB7862" w:rsidR="00D054F2" w:rsidRPr="009A10D1" w:rsidRDefault="00D054F2" w:rsidP="00E859C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747114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F22EF3F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54F2" w:rsidRPr="009A10D1" w14:paraId="03C27255" w14:textId="77777777" w:rsidTr="00DB63BE">
        <w:trPr>
          <w:tblHeader/>
        </w:trPr>
        <w:tc>
          <w:tcPr>
            <w:tcW w:w="4860" w:type="dxa"/>
          </w:tcPr>
          <w:p w14:paraId="7ED09DBB" w14:textId="77777777" w:rsidR="00D054F2" w:rsidRPr="009A10D1" w:rsidRDefault="00D054F2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4400ADE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47EDAAE8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D054F2" w:rsidRPr="009A10D1" w14:paraId="4C9C0E23" w14:textId="77777777" w:rsidTr="00DB63BE">
        <w:tc>
          <w:tcPr>
            <w:tcW w:w="4860" w:type="dxa"/>
            <w:hideMark/>
          </w:tcPr>
          <w:p w14:paraId="55A8D782" w14:textId="7BF899F8" w:rsidR="00D054F2" w:rsidRPr="009A10D1" w:rsidRDefault="00820DDE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BA6048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49606BA5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30E757B" w14:textId="77777777" w:rsidR="00D054F2" w:rsidRPr="009A10D1" w:rsidRDefault="00D054F2" w:rsidP="00E859C8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CBDAFAD" w14:textId="77777777" w:rsidR="00D054F2" w:rsidRPr="009A10D1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40937F9" w14:textId="77777777" w:rsidR="00D054F2" w:rsidRPr="009A10D1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B500CE" w14:textId="77777777" w:rsidR="00D054F2" w:rsidRPr="009A10D1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AECC543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880DF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4A349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8EACE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924BF06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10905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83D55D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D34BD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FD1C56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4FBBD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5C1A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4F2" w:rsidRPr="009A10D1" w14:paraId="43EDC6ED" w14:textId="77777777" w:rsidTr="00DB63BE">
        <w:tc>
          <w:tcPr>
            <w:tcW w:w="4860" w:type="dxa"/>
            <w:hideMark/>
          </w:tcPr>
          <w:p w14:paraId="19D73380" w14:textId="77777777" w:rsidR="00D054F2" w:rsidRPr="009A10D1" w:rsidRDefault="00D054F2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FDF86B8" w14:textId="77777777" w:rsidR="00D054F2" w:rsidRPr="009A10D1" w:rsidRDefault="00D054F2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D403D26" w14:textId="77777777" w:rsidR="00D054F2" w:rsidRPr="009A10D1" w:rsidRDefault="00D054F2" w:rsidP="00E859C8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76C1D5" w14:textId="77777777" w:rsidR="00D054F2" w:rsidRPr="009A10D1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AF6D8ED" w14:textId="77777777" w:rsidR="00D054F2" w:rsidRPr="009A10D1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ECE00E" w14:textId="77777777" w:rsidR="00D054F2" w:rsidRPr="009A10D1" w:rsidRDefault="00D054F2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5C388E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24D4B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8C0872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CBADC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093B4D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4C75A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07B06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C58EB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BBEAA4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5630E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55E2E2" w14:textId="77777777" w:rsidR="00D054F2" w:rsidRPr="009A10D1" w:rsidRDefault="00D054F2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030" w:rsidRPr="009A10D1" w14:paraId="6E45CEE0" w14:textId="77777777" w:rsidTr="00DB63BE">
        <w:tc>
          <w:tcPr>
            <w:tcW w:w="4860" w:type="dxa"/>
            <w:shd w:val="clear" w:color="auto" w:fill="auto"/>
          </w:tcPr>
          <w:p w14:paraId="75A47329" w14:textId="436BF9EA" w:rsidR="008E1030" w:rsidRPr="009A10D1" w:rsidRDefault="008E1030" w:rsidP="00E859C8">
            <w:pPr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40E2D937" w14:textId="77777777" w:rsidR="008E1030" w:rsidRPr="009A10D1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B3ED6B" w14:textId="4B762DCD" w:rsidR="008E1030" w:rsidRPr="009A10D1" w:rsidRDefault="008E1030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6A804ED" w14:textId="77777777" w:rsidR="008E1030" w:rsidRPr="009A10D1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6D1D6E2" w14:textId="661840AE" w:rsidR="008E1030" w:rsidRPr="009A10D1" w:rsidRDefault="008E1030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2D6D53" w14:textId="77777777" w:rsidR="008E1030" w:rsidRPr="009A10D1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C7DF19" w14:textId="1A2705DA" w:rsidR="008E1030" w:rsidRPr="009A10D1" w:rsidRDefault="008E1030" w:rsidP="00E859C8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682AC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FC9FD" w14:textId="36D81193" w:rsidR="008E1030" w:rsidRPr="009A10D1" w:rsidRDefault="008E1030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44D005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ED12E1" w14:textId="0F57D020" w:rsidR="008E1030" w:rsidRPr="009A10D1" w:rsidRDefault="008E1030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A0B04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858B04" w14:textId="50E57F77" w:rsidR="008E1030" w:rsidRPr="009A10D1" w:rsidRDefault="008E1030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30E51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9088C" w14:textId="678ABF9B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89DBDE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C4BAFA" w14:textId="192625F4" w:rsidR="008E1030" w:rsidRPr="009A10D1" w:rsidRDefault="008E1030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1030" w:rsidRPr="009A10D1" w14:paraId="16BB394E" w14:textId="77777777" w:rsidTr="00DB63BE">
        <w:tc>
          <w:tcPr>
            <w:tcW w:w="4860" w:type="dxa"/>
            <w:shd w:val="clear" w:color="auto" w:fill="auto"/>
          </w:tcPr>
          <w:p w14:paraId="3DB9595A" w14:textId="205F568F" w:rsidR="008E1030" w:rsidRPr="009A10D1" w:rsidRDefault="008E1030" w:rsidP="00E859C8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AA5980E" w14:textId="77777777" w:rsidR="008E1030" w:rsidRPr="009A10D1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71A12" w14:textId="7929006A" w:rsidR="008E1030" w:rsidRPr="009A10D1" w:rsidRDefault="002179E7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3FD4DF" w14:textId="77777777" w:rsidR="008E1030" w:rsidRPr="009A10D1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DD6288E" w14:textId="6A72B2E8" w:rsidR="008E1030" w:rsidRPr="009A10D1" w:rsidRDefault="002179E7" w:rsidP="005D613A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EBC9B" w14:textId="77777777" w:rsidR="008E1030" w:rsidRPr="009A10D1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AF66B3D" w14:textId="4D466DE2" w:rsidR="008E1030" w:rsidRPr="009A10D1" w:rsidRDefault="002179E7" w:rsidP="005D613A">
            <w:pPr>
              <w:pStyle w:val="BodyText"/>
              <w:tabs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CD057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515087" w14:textId="71C9368C" w:rsidR="008E1030" w:rsidRPr="009A10D1" w:rsidRDefault="002179E7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21.40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B2A5A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E49A55" w14:textId="70B7D7D9" w:rsidR="008E1030" w:rsidRPr="009A10D1" w:rsidRDefault="002179E7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21.40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18E57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BE62D0" w14:textId="57E08C1A" w:rsidR="008E1030" w:rsidRPr="009A10D1" w:rsidRDefault="002179E7" w:rsidP="00885E1C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1C324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82668" w14:textId="5C6BAD6A" w:rsidR="008E1030" w:rsidRPr="009A10D1" w:rsidRDefault="002179E7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60D98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44155" w14:textId="784D92F1" w:rsidR="008E1030" w:rsidRPr="009A10D1" w:rsidRDefault="002179E7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21.40</w:t>
            </w:r>
          </w:p>
        </w:tc>
      </w:tr>
      <w:tr w:rsidR="00E03057" w:rsidRPr="009A10D1" w14:paraId="43858890" w14:textId="77777777" w:rsidTr="00DB63BE">
        <w:tc>
          <w:tcPr>
            <w:tcW w:w="4860" w:type="dxa"/>
            <w:shd w:val="clear" w:color="auto" w:fill="auto"/>
          </w:tcPr>
          <w:p w14:paraId="2FB4DD9C" w14:textId="22E1E53D" w:rsidR="00E03057" w:rsidRPr="009A10D1" w:rsidRDefault="00E03057" w:rsidP="00E859C8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  <w:shd w:val="clear" w:color="auto" w:fill="auto"/>
          </w:tcPr>
          <w:p w14:paraId="48A66DC8" w14:textId="77777777" w:rsidR="00E03057" w:rsidRPr="009A10D1" w:rsidRDefault="00E03057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E6FC4" w14:textId="7AED5F55" w:rsidR="00E03057" w:rsidRPr="009A10D1" w:rsidRDefault="00A20C0E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A29171" w14:textId="77777777" w:rsidR="00E03057" w:rsidRPr="009A10D1" w:rsidRDefault="00E03057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4B24A5C" w14:textId="1EA5EF05" w:rsidR="00E03057" w:rsidRPr="009A10D1" w:rsidRDefault="002B7033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DB68A3" w14:textId="77777777" w:rsidR="00E03057" w:rsidRPr="009A10D1" w:rsidRDefault="00E03057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A4A1E6B" w14:textId="209BDEBA" w:rsidR="00E03057" w:rsidRPr="009A10D1" w:rsidRDefault="00A20C0E" w:rsidP="005D613A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418.91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DA33F" w14:textId="77777777" w:rsidR="00E03057" w:rsidRPr="009A10D1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C8073" w14:textId="0C64C05E" w:rsidR="00E03057" w:rsidRPr="009A10D1" w:rsidRDefault="00A20C0E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418.91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8B071" w14:textId="77777777" w:rsidR="00E03057" w:rsidRPr="009A10D1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65B1C5" w14:textId="33F05518" w:rsidR="00E03057" w:rsidRPr="009A10D1" w:rsidRDefault="002B7033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1C0CA" w14:textId="77777777" w:rsidR="00E03057" w:rsidRPr="009A10D1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2DC046" w14:textId="031B8A59" w:rsidR="00E03057" w:rsidRPr="009A10D1" w:rsidRDefault="00A20C0E" w:rsidP="005D613A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418.</w:t>
            </w:r>
            <w:r w:rsidR="001723E6" w:rsidRPr="009A10D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634CA" w14:textId="2EBED7CB" w:rsidR="00E03057" w:rsidRPr="009A10D1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9410C8" w14:textId="6A69471B" w:rsidR="00E03057" w:rsidRPr="009A10D1" w:rsidRDefault="002B7033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4BBF8" w14:textId="77777777" w:rsidR="00E03057" w:rsidRPr="009A10D1" w:rsidRDefault="00E03057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C07D7" w14:textId="722847C4" w:rsidR="00E03057" w:rsidRPr="009A10D1" w:rsidRDefault="00A20C0E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418.</w:t>
            </w:r>
            <w:r w:rsidR="001723E6" w:rsidRPr="009A10D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8E1030" w:rsidRPr="009A10D1" w14:paraId="4F7A1A73" w14:textId="77777777" w:rsidTr="00DB63BE">
        <w:tc>
          <w:tcPr>
            <w:tcW w:w="4860" w:type="dxa"/>
            <w:shd w:val="clear" w:color="auto" w:fill="auto"/>
          </w:tcPr>
          <w:p w14:paraId="50EB1DF6" w14:textId="0488698B" w:rsidR="008E1030" w:rsidRPr="009A10D1" w:rsidRDefault="008E1030" w:rsidP="00E859C8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66E94812" w14:textId="77777777" w:rsidR="008E1030" w:rsidRPr="009A10D1" w:rsidRDefault="008E1030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7ED559" w14:textId="7FF8C996" w:rsidR="008E1030" w:rsidRPr="009A10D1" w:rsidRDefault="002B7033" w:rsidP="00E859C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CB8603" w14:textId="77777777" w:rsidR="008E1030" w:rsidRPr="009A10D1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4E0C9ED" w14:textId="6606B60C" w:rsidR="008E1030" w:rsidRPr="009A10D1" w:rsidRDefault="00A930F4" w:rsidP="00E859C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F62B7" w14:textId="77777777" w:rsidR="008E1030" w:rsidRPr="009A10D1" w:rsidRDefault="008E1030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6ADA40" w14:textId="6CF9023F" w:rsidR="008E1030" w:rsidRPr="009A10D1" w:rsidRDefault="002B7033" w:rsidP="005D613A">
            <w:pPr>
              <w:pStyle w:val="BodyText"/>
              <w:tabs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3A5EF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1B61C" w14:textId="5B23CDDB" w:rsidR="008E1030" w:rsidRPr="009A10D1" w:rsidRDefault="00A930F4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58.09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44CC8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324AC1" w14:textId="1895B385" w:rsidR="008E1030" w:rsidRPr="009A10D1" w:rsidRDefault="002B7033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AAD7F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8EC3BF" w14:textId="763060FD" w:rsidR="008E1030" w:rsidRPr="009A10D1" w:rsidRDefault="00A930F4" w:rsidP="00E859C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58.09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82B5D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4525E" w14:textId="703DF7D5" w:rsidR="008E1030" w:rsidRPr="009A10D1" w:rsidRDefault="002B7033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8DA34" w14:textId="77777777" w:rsidR="008E1030" w:rsidRPr="009A10D1" w:rsidRDefault="008E1030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7F90C" w14:textId="3BD4A54C" w:rsidR="008E1030" w:rsidRPr="009A10D1" w:rsidRDefault="00A930F4" w:rsidP="00E859C8">
            <w:pPr>
              <w:pStyle w:val="BodyText"/>
              <w:tabs>
                <w:tab w:val="decimal" w:pos="6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58.09</w:t>
            </w:r>
          </w:p>
        </w:tc>
      </w:tr>
      <w:tr w:rsidR="009165CA" w:rsidRPr="009A10D1" w14:paraId="5F4EB787" w14:textId="77777777" w:rsidTr="00DB63BE">
        <w:tc>
          <w:tcPr>
            <w:tcW w:w="4860" w:type="dxa"/>
            <w:shd w:val="clear" w:color="auto" w:fill="auto"/>
          </w:tcPr>
          <w:p w14:paraId="2BDCCB92" w14:textId="77777777" w:rsidR="009165CA" w:rsidRPr="009A10D1" w:rsidRDefault="009165CA" w:rsidP="00E859C8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7A62A6" w14:textId="77777777" w:rsidR="009165CA" w:rsidRPr="009A10D1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76681" w14:textId="77777777" w:rsidR="009165CA" w:rsidRPr="009A10D1" w:rsidRDefault="009165CA" w:rsidP="00E859C8">
            <w:pPr>
              <w:pStyle w:val="acctfourfigures"/>
              <w:tabs>
                <w:tab w:val="left" w:pos="520"/>
                <w:tab w:val="decimal" w:pos="611"/>
                <w:tab w:val="decimal" w:pos="694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C94216E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19D34624" w14:textId="77777777" w:rsidR="009165CA" w:rsidRPr="009A10D1" w:rsidRDefault="009165CA" w:rsidP="00E859C8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6A101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1FCB799C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C050BC5" w14:textId="77777777" w:rsidR="009165CA" w:rsidRPr="009A10D1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A163F3" w14:textId="77777777" w:rsidR="009165CA" w:rsidRPr="009A10D1" w:rsidRDefault="009165C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8443E1" w14:textId="77777777" w:rsidR="009165CA" w:rsidRPr="009A10D1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2D1070" w14:textId="77777777" w:rsidR="009165CA" w:rsidRPr="009A10D1" w:rsidRDefault="009165CA" w:rsidP="00E859C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DC82B5" w14:textId="77777777" w:rsidR="009165CA" w:rsidRPr="009A10D1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48F5AC9" w14:textId="77777777" w:rsidR="009165CA" w:rsidRPr="009A10D1" w:rsidRDefault="009165CA" w:rsidP="00E859C8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9A7C68" w14:textId="77777777" w:rsidR="009165CA" w:rsidRPr="009A10D1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3A35BC6" w14:textId="77777777" w:rsidR="009165CA" w:rsidRPr="009A10D1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04AB67" w14:textId="77777777" w:rsidR="009165CA" w:rsidRPr="009A10D1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7303430" w14:textId="77777777" w:rsidR="009165CA" w:rsidRPr="009A10D1" w:rsidRDefault="009165C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65CA" w:rsidRPr="009A10D1" w14:paraId="050153F4" w14:textId="77777777" w:rsidTr="00DB63BE">
        <w:tc>
          <w:tcPr>
            <w:tcW w:w="4860" w:type="dxa"/>
            <w:shd w:val="clear" w:color="auto" w:fill="auto"/>
            <w:hideMark/>
          </w:tcPr>
          <w:p w14:paraId="69E3A8AE" w14:textId="77777777" w:rsidR="009165CA" w:rsidRPr="009A10D1" w:rsidRDefault="009165CA" w:rsidP="00E859C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5DCB17F7" w14:textId="77777777" w:rsidR="009165CA" w:rsidRPr="009A10D1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34921" w14:textId="77777777" w:rsidR="009165CA" w:rsidRPr="009A10D1" w:rsidRDefault="009165CA" w:rsidP="00E859C8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2F94E22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51372B58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86A343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4322870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4E7D" w14:textId="77777777" w:rsidR="009165CA" w:rsidRPr="009A10D1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E10A3" w14:textId="77777777" w:rsidR="009165CA" w:rsidRPr="009A10D1" w:rsidRDefault="009165CA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11278A" w14:textId="77777777" w:rsidR="009165CA" w:rsidRPr="009A10D1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26A961" w14:textId="77777777" w:rsidR="009165CA" w:rsidRPr="009A10D1" w:rsidRDefault="009165CA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3CDCAE" w14:textId="77777777" w:rsidR="009165CA" w:rsidRPr="009A10D1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EAF585" w14:textId="77777777" w:rsidR="009165CA" w:rsidRPr="009A10D1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9E853" w14:textId="77777777" w:rsidR="009165CA" w:rsidRPr="009A10D1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B29F7B" w14:textId="77777777" w:rsidR="009165CA" w:rsidRPr="009A10D1" w:rsidRDefault="009165CA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9CF7BE" w14:textId="77777777" w:rsidR="009165CA" w:rsidRPr="009A10D1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9077F" w14:textId="77777777" w:rsidR="009165CA" w:rsidRPr="009A10D1" w:rsidRDefault="009165CA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5CA" w:rsidRPr="009A10D1" w14:paraId="3A6C5867" w14:textId="77777777" w:rsidTr="00DB63BE">
        <w:tc>
          <w:tcPr>
            <w:tcW w:w="4860" w:type="dxa"/>
            <w:shd w:val="clear" w:color="auto" w:fill="auto"/>
          </w:tcPr>
          <w:p w14:paraId="4C75D9E7" w14:textId="6AF86FF5" w:rsidR="009165CA" w:rsidRPr="009A10D1" w:rsidRDefault="00736784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</w:t>
            </w:r>
            <w:r w:rsidR="009165CA"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035640F" w14:textId="77777777" w:rsidR="009165CA" w:rsidRPr="009A10D1" w:rsidRDefault="009165CA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C77ED" w14:textId="5AE3F92C" w:rsidR="009165CA" w:rsidRPr="009A10D1" w:rsidRDefault="002B7033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FA1AF31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8CABA73" w14:textId="76DAF535" w:rsidR="009165CA" w:rsidRPr="009A10D1" w:rsidRDefault="002B7033" w:rsidP="00421714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5FAAD6" w14:textId="77777777" w:rsidR="009165CA" w:rsidRPr="009A10D1" w:rsidRDefault="009165CA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29C482" w14:textId="0D42BC5C" w:rsidR="009165CA" w:rsidRPr="009A10D1" w:rsidRDefault="002E1A31" w:rsidP="005D613A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(11,481.75)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4973A" w14:textId="77777777" w:rsidR="009165CA" w:rsidRPr="009A10D1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A6A67" w14:textId="45B2B570" w:rsidR="009165CA" w:rsidRPr="009A10D1" w:rsidRDefault="002E1A31" w:rsidP="00A75635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(11,481.75)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0E58F" w14:textId="77777777" w:rsidR="009165CA" w:rsidRPr="009A10D1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936741" w14:textId="73E77548" w:rsidR="009165CA" w:rsidRPr="009A10D1" w:rsidRDefault="002E1A31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D0D51" w14:textId="77777777" w:rsidR="009165CA" w:rsidRPr="009A10D1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24BB10" w14:textId="118B4511" w:rsidR="009165CA" w:rsidRPr="009A10D1" w:rsidRDefault="002E1A31" w:rsidP="00885E1C">
            <w:pPr>
              <w:pStyle w:val="BodyText"/>
              <w:tabs>
                <w:tab w:val="decimal" w:pos="4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91819" w14:textId="77777777" w:rsidR="009165CA" w:rsidRPr="009A10D1" w:rsidRDefault="009165CA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8E5545" w14:textId="185960D4" w:rsidR="009165CA" w:rsidRPr="009A10D1" w:rsidRDefault="00572B49" w:rsidP="00E859C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(11,533.78)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A0EE8" w14:textId="77777777" w:rsidR="009165CA" w:rsidRPr="009A10D1" w:rsidRDefault="009165CA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AC820" w14:textId="7A95CDC9" w:rsidR="009165CA" w:rsidRPr="009A10D1" w:rsidRDefault="00572B49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(11,533.78)</w:t>
            </w:r>
          </w:p>
        </w:tc>
      </w:tr>
      <w:tr w:rsidR="009A2494" w:rsidRPr="009A10D1" w14:paraId="7E1C52DF" w14:textId="77777777" w:rsidTr="00DB63BE">
        <w:tc>
          <w:tcPr>
            <w:tcW w:w="4860" w:type="dxa"/>
            <w:shd w:val="clear" w:color="auto" w:fill="auto"/>
          </w:tcPr>
          <w:p w14:paraId="08BFC7A3" w14:textId="583BB98E" w:rsidR="009A2494" w:rsidRPr="009A10D1" w:rsidRDefault="009A2494" w:rsidP="00E859C8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405A6ADE" w14:textId="77777777" w:rsidR="009A2494" w:rsidRPr="009A10D1" w:rsidRDefault="009A2494" w:rsidP="00E859C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C29865" w14:textId="23933FDA" w:rsidR="009A2494" w:rsidRPr="009A10D1" w:rsidRDefault="001723E6" w:rsidP="00E859C8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D84656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F5D3B0D" w14:textId="77777777" w:rsidR="009A2494" w:rsidRPr="009A10D1" w:rsidRDefault="009A2494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6AF2BD4" w14:textId="728665C8" w:rsidR="009A2494" w:rsidRPr="009A10D1" w:rsidRDefault="001723E6" w:rsidP="001723E6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313025" w14:textId="77777777" w:rsidR="009A2494" w:rsidRPr="009A10D1" w:rsidRDefault="009A2494" w:rsidP="00E859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10C3E5" w14:textId="0AFF269B" w:rsidR="009A2494" w:rsidRPr="009A10D1" w:rsidRDefault="009A2494" w:rsidP="005D613A">
            <w:pPr>
              <w:pStyle w:val="BodyText"/>
              <w:tabs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81AD5" w14:textId="77777777" w:rsidR="009A2494" w:rsidRPr="009A10D1" w:rsidRDefault="009A2494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6A33C7" w14:textId="7786CF82" w:rsidR="009A2494" w:rsidRPr="009A10D1" w:rsidRDefault="009A2494" w:rsidP="00E859C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4656" w:rsidRPr="009A10D1">
              <w:rPr>
                <w:rFonts w:asciiTheme="majorBidi" w:hAnsiTheme="majorBidi" w:cstheme="majorBidi"/>
                <w:sz w:val="28"/>
                <w:szCs w:val="28"/>
              </w:rPr>
              <w:t>30.03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0F6F8" w14:textId="77777777" w:rsidR="009A2494" w:rsidRPr="009A10D1" w:rsidRDefault="009A2494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1F38E0" w14:textId="5396852D" w:rsidR="009A2494" w:rsidRPr="009A10D1" w:rsidRDefault="009A2494" w:rsidP="00E859C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D5B1DD" w14:textId="77777777" w:rsidR="009A2494" w:rsidRPr="009A10D1" w:rsidRDefault="009A2494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15469B" w14:textId="19E2CE09" w:rsidR="009A2494" w:rsidRPr="009A10D1" w:rsidRDefault="009A2494" w:rsidP="00820DDE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D84656" w:rsidRPr="009A10D1">
              <w:rPr>
                <w:rFonts w:asciiTheme="majorBidi" w:hAnsiTheme="majorBidi" w:cstheme="majorBidi"/>
                <w:sz w:val="28"/>
                <w:szCs w:val="28"/>
              </w:rPr>
              <w:t>0.03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273C4" w14:textId="77777777" w:rsidR="009A2494" w:rsidRPr="009A10D1" w:rsidRDefault="009A2494" w:rsidP="00E859C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5FD64F" w14:textId="4580BA0D" w:rsidR="009A2494" w:rsidRPr="009A10D1" w:rsidRDefault="009A2494" w:rsidP="00F0649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D5FB5" w14:textId="77777777" w:rsidR="009A2494" w:rsidRPr="009A10D1" w:rsidRDefault="009A2494" w:rsidP="00E859C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D4F69" w14:textId="035A905A" w:rsidR="009A2494" w:rsidRPr="009A10D1" w:rsidRDefault="009A2494" w:rsidP="00E859C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D84656" w:rsidRPr="009A10D1">
              <w:rPr>
                <w:rFonts w:asciiTheme="majorBidi" w:hAnsiTheme="majorBidi" w:cstheme="majorBidi"/>
                <w:sz w:val="28"/>
                <w:szCs w:val="28"/>
              </w:rPr>
              <w:t>0.03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4656" w:rsidRPr="009A10D1" w14:paraId="1C3C73DD" w14:textId="77777777" w:rsidTr="00DB63BE">
        <w:tc>
          <w:tcPr>
            <w:tcW w:w="4860" w:type="dxa"/>
            <w:shd w:val="clear" w:color="auto" w:fill="auto"/>
          </w:tcPr>
          <w:p w14:paraId="56E1B817" w14:textId="0928BF80" w:rsidR="00A30609" w:rsidRPr="009A10D1" w:rsidRDefault="00D84656" w:rsidP="00EB4F63">
            <w:pPr>
              <w:ind w:left="165" w:hanging="16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="003C211B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  <w:p w14:paraId="71DEA343" w14:textId="5A435185" w:rsidR="00D84656" w:rsidRPr="009A10D1" w:rsidRDefault="00A30609" w:rsidP="00EB4F63">
            <w:pPr>
              <w:ind w:left="165" w:hanging="165"/>
              <w:jc w:val="left"/>
              <w:rPr>
                <w:cs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="00D84656"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และเงินต้นต่างสกุล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</w:t>
            </w:r>
          </w:p>
        </w:tc>
        <w:tc>
          <w:tcPr>
            <w:tcW w:w="270" w:type="dxa"/>
            <w:shd w:val="clear" w:color="auto" w:fill="auto"/>
          </w:tcPr>
          <w:p w14:paraId="052A3B67" w14:textId="77777777" w:rsidR="00D84656" w:rsidRPr="009A10D1" w:rsidRDefault="00D84656" w:rsidP="00D8465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358DD9" w14:textId="204D04F3" w:rsidR="00D84656" w:rsidRPr="009A10D1" w:rsidRDefault="00D84656" w:rsidP="00D84656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(332.72)</w:t>
            </w:r>
          </w:p>
        </w:tc>
        <w:tc>
          <w:tcPr>
            <w:tcW w:w="238" w:type="dxa"/>
            <w:shd w:val="clear" w:color="auto" w:fill="auto"/>
          </w:tcPr>
          <w:p w14:paraId="618F96D8" w14:textId="77777777" w:rsidR="00D84656" w:rsidRPr="009A10D1" w:rsidRDefault="00D84656" w:rsidP="00D846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C9AD494" w14:textId="5EE81241" w:rsidR="00D84656" w:rsidRPr="009A10D1" w:rsidRDefault="00D84656" w:rsidP="00EB4F6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A1220" w14:textId="77777777" w:rsidR="00D84656" w:rsidRPr="009A10D1" w:rsidRDefault="00D84656" w:rsidP="00D846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AF61FBA" w14:textId="08114007" w:rsidR="00D84656" w:rsidRPr="009A10D1" w:rsidRDefault="00D84656" w:rsidP="00D84656">
            <w:pPr>
              <w:pStyle w:val="BodyText"/>
              <w:tabs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C1510" w14:textId="77777777" w:rsidR="00D84656" w:rsidRPr="009A10D1" w:rsidRDefault="00D84656" w:rsidP="00D8465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0CF45" w14:textId="329D311E" w:rsidR="00D84656" w:rsidRPr="009A10D1" w:rsidRDefault="00D84656" w:rsidP="00D8465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(332.72)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C5657" w14:textId="77777777" w:rsidR="00D84656" w:rsidRPr="009A10D1" w:rsidRDefault="00D84656" w:rsidP="00D8465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D9445C" w14:textId="739D88F3" w:rsidR="00D84656" w:rsidRPr="009A10D1" w:rsidRDefault="00D84656" w:rsidP="00D84656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067E4" w14:textId="77777777" w:rsidR="00D84656" w:rsidRPr="009A10D1" w:rsidRDefault="00D84656" w:rsidP="00D8465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E9A4E" w14:textId="0B23B09A" w:rsidR="00D84656" w:rsidRPr="009A10D1" w:rsidRDefault="00D84656" w:rsidP="00D8465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(332.72)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25B34" w14:textId="77777777" w:rsidR="00D84656" w:rsidRPr="009A10D1" w:rsidRDefault="00D84656" w:rsidP="00D8465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1D4EC" w14:textId="52FC9F8B" w:rsidR="00D84656" w:rsidRPr="009A10D1" w:rsidRDefault="00D84656" w:rsidP="00D8465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24578" w14:textId="77777777" w:rsidR="00D84656" w:rsidRPr="009A10D1" w:rsidRDefault="00D84656" w:rsidP="00D8465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FB701" w14:textId="52732B91" w:rsidR="00D84656" w:rsidRPr="009A10D1" w:rsidRDefault="00D84656" w:rsidP="00D8465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(332.72)</w:t>
            </w:r>
          </w:p>
        </w:tc>
      </w:tr>
      <w:tr w:rsidR="002B005F" w:rsidRPr="009A10D1" w14:paraId="27507C57" w14:textId="77777777" w:rsidTr="00994209">
        <w:tc>
          <w:tcPr>
            <w:tcW w:w="4860" w:type="dxa"/>
          </w:tcPr>
          <w:p w14:paraId="44C81BBA" w14:textId="23A3F43D" w:rsidR="002B005F" w:rsidRPr="009A10D1" w:rsidRDefault="002B005F" w:rsidP="002B005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BDC9812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2BAC9" w14:textId="63DD7B2F" w:rsidR="002B005F" w:rsidRPr="009A10D1" w:rsidRDefault="002B005F" w:rsidP="002B005F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1849F78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7E66808" w14:textId="42CBAEAA" w:rsidR="002B005F" w:rsidRPr="009A10D1" w:rsidRDefault="002B005F" w:rsidP="002B005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(0.64)</w:t>
            </w:r>
          </w:p>
        </w:tc>
        <w:tc>
          <w:tcPr>
            <w:tcW w:w="236" w:type="dxa"/>
          </w:tcPr>
          <w:p w14:paraId="4D31BF8A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88DF9A9" w14:textId="1AF87B83" w:rsidR="002B005F" w:rsidRPr="009A10D1" w:rsidRDefault="002B005F" w:rsidP="002B005F">
            <w:pPr>
              <w:pStyle w:val="BodyText"/>
              <w:tabs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AF8AC8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BF1F2" w14:textId="49A71C91" w:rsidR="002B005F" w:rsidRPr="009A10D1" w:rsidRDefault="002B005F" w:rsidP="002B005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(0.64)</w:t>
            </w:r>
          </w:p>
        </w:tc>
        <w:tc>
          <w:tcPr>
            <w:tcW w:w="270" w:type="dxa"/>
            <w:vAlign w:val="bottom"/>
          </w:tcPr>
          <w:p w14:paraId="3E2DC235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C80374E" w14:textId="2AFFC78F" w:rsidR="002B005F" w:rsidRPr="009A10D1" w:rsidRDefault="002B005F" w:rsidP="002B005F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D6932F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D968FD" w14:textId="31978D78" w:rsidR="002B005F" w:rsidRPr="009A10D1" w:rsidRDefault="002B005F" w:rsidP="002B005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(0.64)</w:t>
            </w:r>
          </w:p>
        </w:tc>
        <w:tc>
          <w:tcPr>
            <w:tcW w:w="270" w:type="dxa"/>
            <w:vAlign w:val="bottom"/>
          </w:tcPr>
          <w:p w14:paraId="2E9D6F81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CB672D" w14:textId="1E1B0A3D" w:rsidR="002B005F" w:rsidRPr="009A10D1" w:rsidRDefault="002B005F" w:rsidP="002B005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4215D8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4CD9E9" w14:textId="0E64913E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(0.64)</w:t>
            </w:r>
          </w:p>
        </w:tc>
      </w:tr>
      <w:tr w:rsidR="002B005F" w:rsidRPr="009A10D1" w14:paraId="2E47C04A" w14:textId="77777777" w:rsidTr="00AD2341">
        <w:tc>
          <w:tcPr>
            <w:tcW w:w="4860" w:type="dxa"/>
          </w:tcPr>
          <w:p w14:paraId="2EC74332" w14:textId="77777777" w:rsidR="002B005F" w:rsidRPr="009A10D1" w:rsidRDefault="002B005F" w:rsidP="002B005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99DFF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DF0864" w14:textId="77777777" w:rsidR="002B005F" w:rsidRPr="009A10D1" w:rsidRDefault="002B005F" w:rsidP="002B005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251CC7A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271E5098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1069CC0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B8612C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48C49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681F1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3E7F3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D86103F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2A18DB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908467B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8483A6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BB3C29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FEE53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66C2B1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B005F" w:rsidRPr="009A10D1" w14:paraId="3643BA1A" w14:textId="77777777">
        <w:tc>
          <w:tcPr>
            <w:tcW w:w="4860" w:type="dxa"/>
            <w:hideMark/>
          </w:tcPr>
          <w:p w14:paraId="1F436EFB" w14:textId="505F217F" w:rsidR="002B005F" w:rsidRPr="009A10D1" w:rsidRDefault="002B005F" w:rsidP="002B005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79054CCD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604876" w14:textId="77777777" w:rsidR="002B005F" w:rsidRPr="009A10D1" w:rsidRDefault="002B005F" w:rsidP="002B005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7C8B79A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0A385588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35F9EE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7C1E9CA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2CB6B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B283F6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D6821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D10AC2F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AA33A8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38C90CB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9B90A5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08B5B4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F70DD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09C126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B005F" w:rsidRPr="009A10D1" w14:paraId="46CB147A" w14:textId="77777777" w:rsidTr="00DB63BE">
        <w:tc>
          <w:tcPr>
            <w:tcW w:w="4860" w:type="dxa"/>
            <w:hideMark/>
          </w:tcPr>
          <w:p w14:paraId="5F47557B" w14:textId="48CEAFF0" w:rsidR="002B005F" w:rsidRPr="009A10D1" w:rsidRDefault="002B005F" w:rsidP="002B005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A727F3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DB46E10" w14:textId="77777777" w:rsidR="002B005F" w:rsidRPr="009A10D1" w:rsidRDefault="002B005F" w:rsidP="002B005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DEF6562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341126F6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0745A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4C5106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D3316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DC003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1805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28A24512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0816D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B23425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771E4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291ABD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36F25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BB7E9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005F" w:rsidRPr="009A10D1" w14:paraId="119CD0FC" w14:textId="77777777" w:rsidTr="00390E79">
        <w:tc>
          <w:tcPr>
            <w:tcW w:w="4860" w:type="dxa"/>
          </w:tcPr>
          <w:p w14:paraId="05D174C7" w14:textId="6E7B9F26" w:rsidR="002B005F" w:rsidRPr="009A10D1" w:rsidRDefault="002B005F" w:rsidP="002B005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</w:tcPr>
          <w:p w14:paraId="4F799FCD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F46D71" w14:textId="4C2DE1F2" w:rsidR="002B005F" w:rsidRPr="009A10D1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47174617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2E8C97A" w14:textId="73317A4D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864775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57009D4" w14:textId="23A45A86" w:rsidR="002B005F" w:rsidRPr="009A10D1" w:rsidRDefault="002B005F" w:rsidP="002B005F">
            <w:pPr>
              <w:pStyle w:val="BodyText"/>
              <w:tabs>
                <w:tab w:val="decimal" w:pos="6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35D7F2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AA0ECB" w14:textId="4531D425" w:rsidR="002B005F" w:rsidRPr="009A10D1" w:rsidRDefault="002B005F" w:rsidP="002B005F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065E35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458F6A4" w14:textId="5439B717" w:rsidR="002B005F" w:rsidRPr="009A10D1" w:rsidRDefault="002B005F" w:rsidP="002B005F">
            <w:pPr>
              <w:pStyle w:val="acctfourfigures"/>
              <w:tabs>
                <w:tab w:val="clear" w:pos="765"/>
              </w:tabs>
              <w:spacing w:line="240" w:lineRule="auto"/>
              <w:ind w:left="-43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FAADD2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EB2CA1" w14:textId="04EEB245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1BE014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700C98" w14:textId="0034CED0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01F4D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DDB605" w14:textId="677B4C8E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B005F" w:rsidRPr="009A10D1" w14:paraId="3631C884" w14:textId="77777777" w:rsidTr="00390E79">
        <w:tc>
          <w:tcPr>
            <w:tcW w:w="4860" w:type="dxa"/>
          </w:tcPr>
          <w:p w14:paraId="09E669B2" w14:textId="179565B9" w:rsidR="002B005F" w:rsidRPr="009A10D1" w:rsidRDefault="002B005F" w:rsidP="002B005F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77182BD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B18BE4" w14:textId="185801CB" w:rsidR="002B005F" w:rsidRPr="009A10D1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E506DA4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0E8AEED1" w14:textId="37740E42" w:rsidR="002B005F" w:rsidRPr="009A10D1" w:rsidRDefault="002B005F" w:rsidP="002B005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20.30</w:t>
            </w:r>
          </w:p>
        </w:tc>
        <w:tc>
          <w:tcPr>
            <w:tcW w:w="236" w:type="dxa"/>
            <w:vAlign w:val="bottom"/>
          </w:tcPr>
          <w:p w14:paraId="02F89149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4EA4A54" w14:textId="78DB90AC" w:rsidR="002B005F" w:rsidRPr="009A10D1" w:rsidRDefault="002B005F" w:rsidP="002B005F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3243D1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60AED2" w14:textId="26807942" w:rsidR="002B005F" w:rsidRPr="009A10D1" w:rsidRDefault="002B005F" w:rsidP="002B005F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20.30</w:t>
            </w:r>
          </w:p>
        </w:tc>
        <w:tc>
          <w:tcPr>
            <w:tcW w:w="270" w:type="dxa"/>
            <w:vAlign w:val="bottom"/>
          </w:tcPr>
          <w:p w14:paraId="621F9EE8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2200458" w14:textId="28A067ED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20.30</w:t>
            </w:r>
          </w:p>
        </w:tc>
        <w:tc>
          <w:tcPr>
            <w:tcW w:w="270" w:type="dxa"/>
            <w:vAlign w:val="bottom"/>
          </w:tcPr>
          <w:p w14:paraId="51538A8B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CF6E9F7" w14:textId="514DB63C" w:rsidR="002B005F" w:rsidRPr="009A10D1" w:rsidRDefault="002B005F" w:rsidP="002B005F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7A58AE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91501" w14:textId="2F911DB1" w:rsidR="002B005F" w:rsidRPr="009A10D1" w:rsidRDefault="002B005F" w:rsidP="002B005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97A2B4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4996FA" w14:textId="6A27B33B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20.30</w:t>
            </w:r>
          </w:p>
        </w:tc>
      </w:tr>
      <w:tr w:rsidR="002B005F" w:rsidRPr="009A10D1" w14:paraId="5A2A327B" w14:textId="77777777" w:rsidTr="00390E79">
        <w:tc>
          <w:tcPr>
            <w:tcW w:w="4860" w:type="dxa"/>
          </w:tcPr>
          <w:p w14:paraId="0D95B8B5" w14:textId="596C39DB" w:rsidR="002B005F" w:rsidRPr="009A10D1" w:rsidRDefault="002B005F" w:rsidP="002B005F">
            <w:pPr>
              <w:spacing w:line="240" w:lineRule="auto"/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43DB9E0B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B4ADEDE" w14:textId="5FFE622F" w:rsidR="002B005F" w:rsidRPr="009A10D1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254C071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8678810" w14:textId="358C6CAC" w:rsidR="002B005F" w:rsidRPr="009A10D1" w:rsidRDefault="002B005F" w:rsidP="002B005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76.76</w:t>
            </w:r>
          </w:p>
        </w:tc>
        <w:tc>
          <w:tcPr>
            <w:tcW w:w="236" w:type="dxa"/>
            <w:vAlign w:val="bottom"/>
          </w:tcPr>
          <w:p w14:paraId="66DBC5EC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844CF18" w14:textId="7FB2E440" w:rsidR="002B005F" w:rsidRPr="009A10D1" w:rsidRDefault="002B005F" w:rsidP="002B005F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C995D3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858BC8" w14:textId="3EBF904D" w:rsidR="002B005F" w:rsidRPr="009A10D1" w:rsidRDefault="002B005F" w:rsidP="002B005F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76.76</w:t>
            </w:r>
          </w:p>
        </w:tc>
        <w:tc>
          <w:tcPr>
            <w:tcW w:w="270" w:type="dxa"/>
            <w:vAlign w:val="bottom"/>
          </w:tcPr>
          <w:p w14:paraId="6050401C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1B864D1" w14:textId="3391A2D0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0055F5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EE5C0B" w14:textId="61ADB0E4" w:rsidR="002B005F" w:rsidRPr="009A10D1" w:rsidRDefault="002B005F" w:rsidP="002B005F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76.76</w:t>
            </w:r>
          </w:p>
        </w:tc>
        <w:tc>
          <w:tcPr>
            <w:tcW w:w="270" w:type="dxa"/>
            <w:vAlign w:val="bottom"/>
          </w:tcPr>
          <w:p w14:paraId="684DD9C6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A88196" w14:textId="35B9EC69" w:rsidR="002B005F" w:rsidRPr="009A10D1" w:rsidRDefault="002B005F" w:rsidP="002B005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800640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7C85EB" w14:textId="36AFDBD3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76.76</w:t>
            </w:r>
          </w:p>
        </w:tc>
      </w:tr>
      <w:tr w:rsidR="002B005F" w:rsidRPr="009A10D1" w14:paraId="42F11495" w14:textId="77777777" w:rsidTr="00F36881">
        <w:tc>
          <w:tcPr>
            <w:tcW w:w="4860" w:type="dxa"/>
            <w:shd w:val="clear" w:color="auto" w:fill="auto"/>
            <w:hideMark/>
          </w:tcPr>
          <w:p w14:paraId="00EA83FF" w14:textId="3BA6DBFA" w:rsidR="002B005F" w:rsidRPr="009A10D1" w:rsidRDefault="002B005F" w:rsidP="002B005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FD684B6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3AE0101" w14:textId="3F54AD60" w:rsidR="002B005F" w:rsidRPr="009A10D1" w:rsidRDefault="002B005F" w:rsidP="002B005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63.59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5693BDB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CC40D5C" w14:textId="4E102BD3" w:rsidR="002B005F" w:rsidRPr="009A10D1" w:rsidRDefault="002B005F" w:rsidP="002B005F">
            <w:pPr>
              <w:pStyle w:val="BodyText"/>
              <w:tabs>
                <w:tab w:val="decimal" w:pos="9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14363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3EF20C7" w14:textId="667EEC4D" w:rsidR="002B005F" w:rsidRPr="009A10D1" w:rsidRDefault="002B005F" w:rsidP="002B005F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95D98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ACE17" w14:textId="573AD697" w:rsidR="002B005F" w:rsidRPr="009A10D1" w:rsidRDefault="002B005F" w:rsidP="002B005F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63.59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14782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D22D8D" w14:textId="54A13BF4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A6572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E333F2" w14:textId="52625071" w:rsidR="002B005F" w:rsidRPr="009A10D1" w:rsidRDefault="002B005F" w:rsidP="002B005F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63.59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C78D9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75017C" w14:textId="54677AB5" w:rsidR="002B005F" w:rsidRPr="009A10D1" w:rsidRDefault="002B005F" w:rsidP="002B005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6A48D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71082" w14:textId="18C48E53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63.59</w:t>
            </w:r>
          </w:p>
        </w:tc>
      </w:tr>
      <w:tr w:rsidR="002B005F" w:rsidRPr="009A10D1" w14:paraId="092740ED" w14:textId="77777777" w:rsidTr="00F36881">
        <w:tc>
          <w:tcPr>
            <w:tcW w:w="4860" w:type="dxa"/>
            <w:shd w:val="clear" w:color="auto" w:fill="auto"/>
            <w:hideMark/>
          </w:tcPr>
          <w:p w14:paraId="5DDA26F9" w14:textId="6AE44863" w:rsidR="002B005F" w:rsidRPr="009A10D1" w:rsidRDefault="002B005F" w:rsidP="002B005F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151618E5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BC5B507" w14:textId="4794BB20" w:rsidR="002B005F" w:rsidRPr="009A10D1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ABE8AFC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  <w:hideMark/>
          </w:tcPr>
          <w:p w14:paraId="3AE6BD4A" w14:textId="2FDBA493" w:rsidR="002B005F" w:rsidRPr="009A10D1" w:rsidRDefault="002B005F" w:rsidP="002B005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1.39</w:t>
            </w:r>
          </w:p>
        </w:tc>
        <w:tc>
          <w:tcPr>
            <w:tcW w:w="236" w:type="dxa"/>
            <w:shd w:val="clear" w:color="auto" w:fill="auto"/>
          </w:tcPr>
          <w:p w14:paraId="40F88E42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14:paraId="1A7653AB" w14:textId="18456F1A" w:rsidR="002B005F" w:rsidRPr="009A10D1" w:rsidRDefault="002B005F" w:rsidP="002B005F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48ADB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FD531" w14:textId="3AC3E7CD" w:rsidR="002B005F" w:rsidRPr="009A10D1" w:rsidRDefault="002B005F" w:rsidP="002B005F">
            <w:pPr>
              <w:pStyle w:val="acctfourfigures"/>
              <w:tabs>
                <w:tab w:val="clear" w:pos="765"/>
              </w:tabs>
              <w:spacing w:line="240" w:lineRule="auto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28647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44062497" w14:textId="08A07586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683AE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E6875A" w14:textId="0EC94530" w:rsidR="002B005F" w:rsidRPr="009A10D1" w:rsidRDefault="002B005F" w:rsidP="002B005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1.39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332B4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B1D0746" w14:textId="5A6FFC0E" w:rsidR="002B005F" w:rsidRPr="009A10D1" w:rsidRDefault="002B005F" w:rsidP="002B005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CC0C7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C5C8C" w14:textId="15259914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</w:tr>
      <w:tr w:rsidR="002B005F" w:rsidRPr="009A10D1" w14:paraId="7B9572E5" w14:textId="77777777" w:rsidTr="00390E79">
        <w:tc>
          <w:tcPr>
            <w:tcW w:w="4860" w:type="dxa"/>
            <w:shd w:val="clear" w:color="auto" w:fill="auto"/>
          </w:tcPr>
          <w:p w14:paraId="427C9746" w14:textId="77777777" w:rsidR="002B005F" w:rsidRPr="009A10D1" w:rsidRDefault="002B005F" w:rsidP="002B005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color w:val="FF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0C423BC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9BC2D5" w14:textId="77777777" w:rsidR="002B005F" w:rsidRPr="009A10D1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58E2F8F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4AC3540B" w14:textId="77777777" w:rsidR="002B005F" w:rsidRPr="009A10D1" w:rsidRDefault="002B005F" w:rsidP="002B005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7C14B2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D32BD51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959F4D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0CFC68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3BD470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517813" w14:textId="77777777" w:rsidR="002B005F" w:rsidRPr="009A10D1" w:rsidRDefault="002B005F" w:rsidP="002B005F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782AE6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1283A9" w14:textId="77777777" w:rsidR="002B005F" w:rsidRPr="009A10D1" w:rsidRDefault="002B005F" w:rsidP="002B005F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51B686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D3FB22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5639FF" w14:textId="77777777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B9BD1" w14:textId="77777777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005F" w:rsidRPr="009A10D1" w14:paraId="15B9DD90" w14:textId="77777777" w:rsidTr="00390E79">
        <w:tc>
          <w:tcPr>
            <w:tcW w:w="4860" w:type="dxa"/>
            <w:shd w:val="clear" w:color="auto" w:fill="auto"/>
          </w:tcPr>
          <w:p w14:paraId="1B5513EE" w14:textId="1675AB9E" w:rsidR="002B005F" w:rsidRPr="009A10D1" w:rsidRDefault="002B005F" w:rsidP="002B005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9EA50DA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2C884D" w14:textId="4F96B62F" w:rsidR="002B005F" w:rsidRPr="009A10D1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75A1ED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BD1E487" w14:textId="3A6BAB48" w:rsidR="002B005F" w:rsidRPr="009A10D1" w:rsidRDefault="002B005F" w:rsidP="002B005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38EA4E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8819550" w14:textId="13B5A445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4A1C3E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A4BDF" w14:textId="43CC67C4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AD5938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447D75" w14:textId="537ED55E" w:rsidR="002B005F" w:rsidRPr="009A10D1" w:rsidRDefault="002B005F" w:rsidP="002B005F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DA940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A2DB7D" w14:textId="7C89F4BC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CAF8B7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4680F" w14:textId="699B0E8C" w:rsidR="002B005F" w:rsidRPr="009A10D1" w:rsidRDefault="002B005F" w:rsidP="002B005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8F0A6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04EB0B" w14:textId="547D6511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005F" w:rsidRPr="009A10D1" w14:paraId="5A555344" w14:textId="77777777">
        <w:tc>
          <w:tcPr>
            <w:tcW w:w="4860" w:type="dxa"/>
            <w:shd w:val="clear" w:color="auto" w:fill="auto"/>
          </w:tcPr>
          <w:p w14:paraId="4A781268" w14:textId="16684AF2" w:rsidR="002B005F" w:rsidRPr="009A10D1" w:rsidRDefault="002B005F" w:rsidP="002B005F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B66F366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94852B" w14:textId="5687415F" w:rsidR="002B005F" w:rsidRPr="009A10D1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7C598DD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28632BF" w14:textId="1DE3CC61" w:rsidR="002B005F" w:rsidRPr="009A10D1" w:rsidRDefault="002B005F" w:rsidP="002B005F">
            <w:pPr>
              <w:pStyle w:val="BodyText"/>
              <w:tabs>
                <w:tab w:val="decimal" w:pos="9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55A8C6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E38702C" w14:textId="47246A2C" w:rsidR="002B005F" w:rsidRPr="009A10D1" w:rsidRDefault="002B005F" w:rsidP="002B005F">
            <w:pPr>
              <w:pStyle w:val="BodyText"/>
              <w:tabs>
                <w:tab w:val="decimal" w:pos="6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(14,104.40)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42352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3BF633" w14:textId="5B09F805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(14,104.40)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0F492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934A32" w14:textId="287CB015" w:rsidR="002B005F" w:rsidRPr="009A10D1" w:rsidRDefault="002B005F" w:rsidP="002B005F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2531A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8AFEDC" w14:textId="527BEE6B" w:rsidR="002B005F" w:rsidRPr="009A10D1" w:rsidRDefault="002B005F" w:rsidP="002B005F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025D9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8CD32" w14:textId="77766213" w:rsidR="002B005F" w:rsidRPr="009A10D1" w:rsidRDefault="002B005F" w:rsidP="002B005F">
            <w:pPr>
              <w:pStyle w:val="acctfourfigures"/>
              <w:tabs>
                <w:tab w:val="decimal" w:pos="42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(14,169.75)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4EF6C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61F088" w14:textId="139D5FA0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169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005F" w:rsidRPr="009A10D1" w14:paraId="0B81A3DB" w14:textId="77777777">
        <w:tc>
          <w:tcPr>
            <w:tcW w:w="4860" w:type="dxa"/>
            <w:shd w:val="clear" w:color="auto" w:fill="auto"/>
          </w:tcPr>
          <w:p w14:paraId="17F350F3" w14:textId="0777CC73" w:rsidR="002B005F" w:rsidRPr="009A10D1" w:rsidRDefault="002B005F" w:rsidP="002B005F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6C752954" w14:textId="77777777" w:rsidR="002B005F" w:rsidRPr="009A10D1" w:rsidRDefault="002B005F" w:rsidP="002B00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F7E6A" w14:textId="6313305F" w:rsidR="002B005F" w:rsidRPr="009A10D1" w:rsidRDefault="002B005F" w:rsidP="002B005F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618EEE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FB54C46" w14:textId="3E00B901" w:rsidR="002B005F" w:rsidRPr="009A10D1" w:rsidRDefault="002B005F" w:rsidP="002B005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(1.76)</w:t>
            </w:r>
          </w:p>
        </w:tc>
        <w:tc>
          <w:tcPr>
            <w:tcW w:w="236" w:type="dxa"/>
            <w:shd w:val="clear" w:color="auto" w:fill="auto"/>
          </w:tcPr>
          <w:p w14:paraId="693C1788" w14:textId="77777777" w:rsidR="002B005F" w:rsidRPr="009A10D1" w:rsidRDefault="002B005F" w:rsidP="002B0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5FB138" w14:textId="1C1350A2" w:rsidR="002B005F" w:rsidRPr="009A10D1" w:rsidRDefault="002B005F" w:rsidP="002B005F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E9201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3EFFB" w14:textId="734839E4" w:rsidR="002B005F" w:rsidRPr="009A10D1" w:rsidRDefault="002B005F" w:rsidP="002B0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(1.76)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A2BD4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602DF9" w14:textId="553788DD" w:rsidR="002B005F" w:rsidRPr="009A10D1" w:rsidRDefault="002B005F" w:rsidP="002B005F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067A7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251C01" w14:textId="2F038CE0" w:rsidR="002B005F" w:rsidRPr="009A10D1" w:rsidRDefault="002B005F" w:rsidP="002B005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(1.76)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B01DE4" w14:textId="77777777" w:rsidR="002B005F" w:rsidRPr="009A10D1" w:rsidRDefault="002B005F" w:rsidP="002B005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7A844" w14:textId="5735E5FA" w:rsidR="002B005F" w:rsidRPr="009A10D1" w:rsidRDefault="002B005F" w:rsidP="002B005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F1D07" w14:textId="77777777" w:rsidR="002B005F" w:rsidRPr="009A10D1" w:rsidRDefault="002B005F" w:rsidP="002B005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899E11" w14:textId="1289A3C0" w:rsidR="002B005F" w:rsidRPr="009A10D1" w:rsidRDefault="002B005F" w:rsidP="002B005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3234C21" w14:textId="6C2C64AE" w:rsidR="00D054F2" w:rsidRPr="009A10D1" w:rsidRDefault="00D054F2" w:rsidP="00E859C8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</w:pPr>
    </w:p>
    <w:p w14:paraId="2AAF937B" w14:textId="77777777" w:rsidR="00956E82" w:rsidRPr="009A10D1" w:rsidRDefault="00956E82" w:rsidP="00E859C8">
      <w:pPr>
        <w:spacing w:line="240" w:lineRule="auto"/>
        <w:ind w:right="-90"/>
        <w:rPr>
          <w:rFonts w:asciiTheme="majorBidi" w:hAnsiTheme="majorBidi" w:cstheme="majorBidi"/>
          <w:i/>
          <w:iCs/>
          <w:sz w:val="28"/>
          <w:szCs w:val="28"/>
        </w:rPr>
        <w:sectPr w:rsidR="00956E82" w:rsidRPr="009A10D1" w:rsidSect="00956E8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1568D9A" w14:textId="30D95967" w:rsidR="00852525" w:rsidRPr="009A10D1" w:rsidRDefault="00852525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08345F5" w14:textId="77777777" w:rsidR="00852525" w:rsidRPr="009A10D1" w:rsidRDefault="00852525" w:rsidP="00E859C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6E64B45" w14:textId="77777777" w:rsidR="00A66159" w:rsidRPr="009A10D1" w:rsidRDefault="00852525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  <w:r w:rsidRPr="009A10D1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4823BC7" w14:textId="77777777" w:rsidR="00A66159" w:rsidRPr="009A10D1" w:rsidRDefault="00A66159" w:rsidP="00E859C8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CFDC3C5" w14:textId="04AC34B9" w:rsidR="00852525" w:rsidRPr="009A10D1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lang w:bidi="th-TH"/>
        </w:rPr>
      </w:pPr>
      <w:r w:rsidRPr="009A10D1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157239D0" w14:textId="77777777" w:rsidR="00CC1A71" w:rsidRPr="009A10D1" w:rsidRDefault="00CC1A71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Cs w:val="22"/>
          <w:lang w:bidi="th-TH"/>
        </w:rPr>
      </w:pPr>
    </w:p>
    <w:tbl>
      <w:tblPr>
        <w:tblW w:w="9675" w:type="dxa"/>
        <w:tblInd w:w="270" w:type="dxa"/>
        <w:tblLook w:val="04A0" w:firstRow="1" w:lastRow="0" w:firstColumn="1" w:lastColumn="0" w:noHBand="0" w:noVBand="1"/>
      </w:tblPr>
      <w:tblGrid>
        <w:gridCol w:w="4140"/>
        <w:gridCol w:w="5535"/>
      </w:tblGrid>
      <w:tr w:rsidR="00CC1A71" w:rsidRPr="009A10D1" w14:paraId="1AB05F49" w14:textId="77777777" w:rsidTr="00A30609">
        <w:tc>
          <w:tcPr>
            <w:tcW w:w="4140" w:type="dxa"/>
            <w:hideMark/>
          </w:tcPr>
          <w:p w14:paraId="795F9320" w14:textId="77777777" w:rsidR="00CC1A71" w:rsidRPr="009A10D1" w:rsidRDefault="00CC1A71" w:rsidP="00A30609">
            <w:pPr>
              <w:pStyle w:val="block"/>
              <w:spacing w:after="0" w:line="240" w:lineRule="auto"/>
              <w:ind w:left="335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629C2124" w14:textId="77777777" w:rsidR="00CC1A71" w:rsidRPr="009A10D1" w:rsidRDefault="00CC1A71" w:rsidP="00E859C8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C1A71" w:rsidRPr="009A10D1" w14:paraId="05D2DEF9" w14:textId="77777777" w:rsidTr="00A30609">
        <w:tc>
          <w:tcPr>
            <w:tcW w:w="4140" w:type="dxa"/>
            <w:hideMark/>
          </w:tcPr>
          <w:p w14:paraId="7B443AFF" w14:textId="7F7FCC17" w:rsidR="00CC1A71" w:rsidRPr="009A10D1" w:rsidRDefault="00CC1A71" w:rsidP="00A30609">
            <w:pPr>
              <w:pStyle w:val="block"/>
              <w:spacing w:after="0" w:line="240" w:lineRule="auto"/>
              <w:ind w:left="335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="00D84656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</w:t>
            </w:r>
            <w:r w:rsidR="00D84656"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="00D84656" w:rsidRPr="009A10D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และเงินต้นต่างสกุล</w:t>
            </w:r>
            <w:r w:rsidR="00A30609" w:rsidRPr="009A10D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</w:t>
            </w:r>
          </w:p>
        </w:tc>
        <w:tc>
          <w:tcPr>
            <w:tcW w:w="5535" w:type="dxa"/>
            <w:hideMark/>
          </w:tcPr>
          <w:p w14:paraId="039853C8" w14:textId="587EC2C9" w:rsidR="00CC1A71" w:rsidRPr="009A10D1" w:rsidRDefault="00CC1A71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="003E1A5F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="003E1A5F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CC1A71" w:rsidRPr="009A10D1" w14:paraId="4E5D6B4D" w14:textId="77777777" w:rsidTr="00A30609">
        <w:tc>
          <w:tcPr>
            <w:tcW w:w="4140" w:type="dxa"/>
            <w:hideMark/>
          </w:tcPr>
          <w:p w14:paraId="05C0BC98" w14:textId="77777777" w:rsidR="00CC1A71" w:rsidRPr="009A10D1" w:rsidRDefault="00CC1A71" w:rsidP="00A30609">
            <w:pPr>
              <w:pStyle w:val="block"/>
              <w:spacing w:after="0" w:line="240" w:lineRule="auto"/>
              <w:ind w:left="335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4E0FC74B" w14:textId="77777777" w:rsidR="00CC1A71" w:rsidRPr="009A10D1" w:rsidRDefault="00CC1A71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8E1030" w:rsidRPr="009A10D1" w14:paraId="382216FA" w14:textId="77777777" w:rsidTr="00A30609">
        <w:tc>
          <w:tcPr>
            <w:tcW w:w="4140" w:type="dxa"/>
          </w:tcPr>
          <w:p w14:paraId="4D613DD7" w14:textId="75279A02" w:rsidR="008E1030" w:rsidRPr="009A10D1" w:rsidRDefault="008E1030" w:rsidP="00A30609">
            <w:pPr>
              <w:pStyle w:val="block"/>
              <w:spacing w:after="0" w:line="240" w:lineRule="auto"/>
              <w:ind w:left="335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268E3208" w14:textId="0B4C2F46" w:rsidR="008E1030" w:rsidRPr="009A10D1" w:rsidRDefault="008E1030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การเปรียบเทียบราคาตลาด</w:t>
            </w:r>
          </w:p>
        </w:tc>
      </w:tr>
      <w:tr w:rsidR="008E1030" w:rsidRPr="009A10D1" w14:paraId="797ADD78" w14:textId="77777777" w:rsidTr="00A30609">
        <w:tc>
          <w:tcPr>
            <w:tcW w:w="4140" w:type="dxa"/>
          </w:tcPr>
          <w:p w14:paraId="46642804" w14:textId="04BE3D51" w:rsidR="008E1030" w:rsidRPr="009A10D1" w:rsidRDefault="008E1030" w:rsidP="00A30609">
            <w:pPr>
              <w:pStyle w:val="block"/>
              <w:spacing w:after="0" w:line="240" w:lineRule="auto"/>
              <w:ind w:left="155" w:right="-7" w:hanging="2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535" w:type="dxa"/>
          </w:tcPr>
          <w:p w14:paraId="0B5FE903" w14:textId="1142F856" w:rsidR="008E1030" w:rsidRPr="009A10D1" w:rsidRDefault="008E1030" w:rsidP="00E859C8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การวัด</w:t>
            </w:r>
            <w:r w:rsidRPr="009A10D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7E497CE2" w14:textId="61EAB2BF" w:rsidR="00772B1F" w:rsidRPr="009A10D1" w:rsidRDefault="00772B1F">
      <w:pPr>
        <w:spacing w:line="240" w:lineRule="auto"/>
        <w:jc w:val="left"/>
        <w:rPr>
          <w:rFonts w:asciiTheme="majorBidi" w:eastAsia="AngsanaNew,Bold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6ECA4A3C" w14:textId="61AAF0C8" w:rsidR="00852525" w:rsidRPr="009A10D1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18ECCD1" w14:textId="77777777" w:rsidR="00852525" w:rsidRPr="009A10D1" w:rsidRDefault="00852525" w:rsidP="00E859C8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szCs w:val="22"/>
          <w:lang w:bidi="th-TH"/>
        </w:rPr>
      </w:pPr>
    </w:p>
    <w:tbl>
      <w:tblPr>
        <w:tblW w:w="9711" w:type="dxa"/>
        <w:tblInd w:w="270" w:type="dxa"/>
        <w:tblLook w:val="04A0" w:firstRow="1" w:lastRow="0" w:firstColumn="1" w:lastColumn="0" w:noHBand="0" w:noVBand="1"/>
      </w:tblPr>
      <w:tblGrid>
        <w:gridCol w:w="4140"/>
        <w:gridCol w:w="5571"/>
      </w:tblGrid>
      <w:tr w:rsidR="00852525" w:rsidRPr="009A10D1" w14:paraId="1EEDD196" w14:textId="77777777" w:rsidTr="00A30609">
        <w:tc>
          <w:tcPr>
            <w:tcW w:w="4140" w:type="dxa"/>
            <w:hideMark/>
          </w:tcPr>
          <w:p w14:paraId="3E5452DB" w14:textId="77777777" w:rsidR="00852525" w:rsidRPr="009A10D1" w:rsidRDefault="00852525" w:rsidP="00A30609">
            <w:pPr>
              <w:pStyle w:val="block"/>
              <w:spacing w:after="0" w:line="240" w:lineRule="auto"/>
              <w:ind w:left="155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43FB68BC" w14:textId="77777777" w:rsidR="00852525" w:rsidRPr="009A10D1" w:rsidRDefault="00852525" w:rsidP="00493D2C">
            <w:pPr>
              <w:pStyle w:val="block"/>
              <w:spacing w:after="0" w:line="240" w:lineRule="auto"/>
              <w:ind w:left="448" w:right="-7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93D2C" w:rsidRPr="009A10D1" w14:paraId="5C6D039C" w14:textId="77777777" w:rsidTr="00A30609">
        <w:tc>
          <w:tcPr>
            <w:tcW w:w="4140" w:type="dxa"/>
            <w:hideMark/>
          </w:tcPr>
          <w:p w14:paraId="248E2071" w14:textId="05B1DC8D" w:rsidR="00493D2C" w:rsidRPr="009A10D1" w:rsidRDefault="00493D2C" w:rsidP="00A30609">
            <w:pPr>
              <w:pStyle w:val="block"/>
              <w:spacing w:after="0" w:line="240" w:lineRule="auto"/>
              <w:ind w:left="155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  <w:hideMark/>
          </w:tcPr>
          <w:p w14:paraId="7B7F4452" w14:textId="685480B0" w:rsidR="00493D2C" w:rsidRPr="009A10D1" w:rsidRDefault="00493D2C" w:rsidP="00493D2C">
            <w:pPr>
              <w:pStyle w:val="block"/>
              <w:spacing w:after="0" w:line="240" w:lineRule="auto"/>
              <w:ind w:left="448" w:right="-7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493D2C" w:rsidRPr="009A10D1" w14:paraId="12C231B8" w14:textId="77777777" w:rsidTr="00A30609">
        <w:tc>
          <w:tcPr>
            <w:tcW w:w="4140" w:type="dxa"/>
          </w:tcPr>
          <w:p w14:paraId="1A9F16C8" w14:textId="3AC0E02B" w:rsidR="00493D2C" w:rsidRPr="009A10D1" w:rsidRDefault="00493D2C" w:rsidP="00A30609">
            <w:pPr>
              <w:pStyle w:val="block"/>
              <w:spacing w:after="0" w:line="240" w:lineRule="auto"/>
              <w:ind w:left="155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571" w:type="dxa"/>
          </w:tcPr>
          <w:p w14:paraId="6439A6D5" w14:textId="43FB0A1A" w:rsidR="00493D2C" w:rsidRPr="009A10D1" w:rsidRDefault="00493D2C" w:rsidP="00493D2C">
            <w:pPr>
              <w:pStyle w:val="block"/>
              <w:spacing w:after="0" w:line="240" w:lineRule="auto"/>
              <w:ind w:left="448" w:right="-7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คำนวณโดยใช้เส้นอัตราผลตอบแทนพันธบัตรรัฐบาลของสมาคมตลาดตราสารหนี้ไทย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Thai Bond Market Association Government Bond Yield Curve)</w:t>
            </w:r>
          </w:p>
        </w:tc>
      </w:tr>
    </w:tbl>
    <w:p w14:paraId="732DA178" w14:textId="77777777" w:rsidR="00D4070C" w:rsidRPr="009A10D1" w:rsidRDefault="00D4070C" w:rsidP="00E859C8">
      <w:pPr>
        <w:spacing w:line="240" w:lineRule="auto"/>
        <w:ind w:right="533"/>
        <w:rPr>
          <w:rFonts w:asciiTheme="majorBidi" w:hAnsiTheme="majorBidi" w:cstheme="majorBidi"/>
          <w:i/>
          <w:iCs/>
          <w:sz w:val="22"/>
        </w:rPr>
      </w:pPr>
    </w:p>
    <w:p w14:paraId="3D7194E4" w14:textId="7832059F" w:rsidR="00845323" w:rsidRPr="009A10D1" w:rsidRDefault="00845323" w:rsidP="00E859C8">
      <w:pPr>
        <w:pStyle w:val="ListParagraph"/>
        <w:numPr>
          <w:ilvl w:val="1"/>
          <w:numId w:val="20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A7934D5" w14:textId="77777777" w:rsidR="00FA49A0" w:rsidRPr="009A10D1" w:rsidRDefault="00FA49A0" w:rsidP="00E859C8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ECB50D9" w14:textId="1049D2DD" w:rsidR="00845323" w:rsidRPr="009A10D1" w:rsidRDefault="00845323" w:rsidP="00E859C8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 w:rsidRPr="009A10D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B2B19CF" w14:textId="77777777" w:rsidR="00C366B4" w:rsidRPr="009A10D1" w:rsidRDefault="00C366B4" w:rsidP="00E859C8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8E97244" w14:textId="284ADCB1" w:rsidR="00845323" w:rsidRPr="009A10D1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ED187F2" w14:textId="77777777" w:rsidR="00845323" w:rsidRPr="009A10D1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275948AD" w14:textId="4AA1C267" w:rsidR="00845323" w:rsidRPr="009A10D1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148647F" w14:textId="1FDC107F" w:rsidR="00772B1F" w:rsidRPr="009A10D1" w:rsidRDefault="00772B1F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3C173ED5" w14:textId="542602DB" w:rsidR="00845323" w:rsidRPr="009A10D1" w:rsidRDefault="00845323" w:rsidP="00E859C8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2578E5B2" w14:textId="77777777" w:rsidR="002F500F" w:rsidRPr="009A10D1" w:rsidRDefault="002F500F" w:rsidP="00E859C8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40851A83" w14:textId="79992518" w:rsidR="00845323" w:rsidRPr="009A10D1" w:rsidRDefault="00845323" w:rsidP="00E859C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1A5F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C66851" w:rsidRPr="009A10D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4AA0A6AC" w14:textId="1026F4EC" w:rsidR="00845323" w:rsidRPr="009A10D1" w:rsidRDefault="00845323" w:rsidP="00E859C8">
      <w:pPr>
        <w:spacing w:line="240" w:lineRule="auto"/>
        <w:ind w:right="533"/>
        <w:rPr>
          <w:rFonts w:asciiTheme="majorBidi" w:hAnsiTheme="majorBidi" w:cstheme="majorBidi"/>
          <w:i/>
          <w:iCs/>
        </w:rPr>
      </w:pPr>
    </w:p>
    <w:p w14:paraId="2584CC18" w14:textId="181BBDA5" w:rsidR="00845323" w:rsidRPr="009A10D1" w:rsidRDefault="00845323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18EAC72" w14:textId="03D83896" w:rsidR="009D3E21" w:rsidRPr="009A10D1" w:rsidRDefault="009D3E21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5D632E99" w14:textId="5DC0C5FB" w:rsidR="00845323" w:rsidRPr="009A10D1" w:rsidRDefault="00845323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</w:rPr>
        <w:t>(</w:t>
      </w:r>
      <w:r w:rsidR="003E1A5F" w:rsidRPr="009A10D1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>)</w:t>
      </w:r>
      <w:r w:rsidR="00C66851"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46474FAC" w14:textId="77777777" w:rsidR="00845323" w:rsidRPr="009A10D1" w:rsidRDefault="00845323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</w:rPr>
      </w:pPr>
    </w:p>
    <w:p w14:paraId="49A9FEDB" w14:textId="44F74E01" w:rsidR="00845323" w:rsidRPr="009A10D1" w:rsidRDefault="00845323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8E5618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</w:p>
    <w:p w14:paraId="19A30555" w14:textId="77777777" w:rsidR="00845323" w:rsidRPr="009A10D1" w:rsidRDefault="00845323" w:rsidP="00E859C8">
      <w:pPr>
        <w:tabs>
          <w:tab w:val="left" w:pos="540"/>
          <w:tab w:val="left" w:pos="1080"/>
        </w:tabs>
        <w:spacing w:line="240" w:lineRule="auto"/>
        <w:ind w:left="1530"/>
        <w:rPr>
          <w:rFonts w:asciiTheme="majorBidi" w:hAnsiTheme="majorBidi" w:cstheme="majorBidi"/>
        </w:rPr>
      </w:pPr>
    </w:p>
    <w:p w14:paraId="1E104554" w14:textId="68D436F0" w:rsidR="00845323" w:rsidRPr="009A10D1" w:rsidRDefault="00845323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Pr="009A10D1">
        <w:rPr>
          <w:rFonts w:asciiTheme="majorBidi" w:hAnsiTheme="majorBidi" w:cstheme="majorBidi"/>
          <w:sz w:val="28"/>
          <w:szCs w:val="28"/>
        </w:rPr>
        <w:t xml:space="preserve">   </w:t>
      </w:r>
      <w:r w:rsidRPr="009A10D1">
        <w:rPr>
          <w:rFonts w:asciiTheme="majorBidi" w:hAnsiTheme="majorBidi" w:cstheme="majorBidi"/>
          <w:sz w:val="28"/>
          <w:szCs w:val="28"/>
          <w:cs/>
        </w:rPr>
        <w:t>แต่ละรายก่อนที่กลุ่มบริษัทจะเสนอระยะเวลาและเงื่อนไขทางการค้า วงเงินยอดขายจะกำหนดไว้สำหรับลูกค้าแต่ละรา</w:t>
      </w:r>
      <w:r w:rsidR="00B8699D" w:rsidRPr="009A10D1">
        <w:rPr>
          <w:rFonts w:asciiTheme="majorBidi" w:hAnsiTheme="majorBidi" w:cstheme="majorBidi"/>
          <w:sz w:val="28"/>
          <w:szCs w:val="28"/>
          <w:cs/>
        </w:rPr>
        <w:t>ย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1406AE0" w14:textId="77777777" w:rsidR="00845323" w:rsidRPr="009A10D1" w:rsidRDefault="00845323" w:rsidP="00E859C8">
      <w:pPr>
        <w:tabs>
          <w:tab w:val="left" w:pos="540"/>
          <w:tab w:val="left" w:pos="1080"/>
        </w:tabs>
        <w:spacing w:line="240" w:lineRule="auto"/>
        <w:ind w:left="1530"/>
        <w:rPr>
          <w:rFonts w:asciiTheme="majorBidi" w:hAnsiTheme="majorBidi" w:cstheme="majorBidi"/>
        </w:rPr>
      </w:pPr>
    </w:p>
    <w:p w14:paraId="4F50F887" w14:textId="423ECDCD" w:rsidR="00845323" w:rsidRPr="009A10D1" w:rsidRDefault="009A331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120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845323"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กลุ่มบริษัทมีการติดตามยอดคงค้างของลูกหนี้การค้าอย่างสม่ำเสมอ </w:t>
      </w:r>
      <w:bookmarkStart w:id="24" w:name="_Hlk59433075"/>
      <w:r w:rsidR="00845323" w:rsidRPr="009A10D1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4"/>
      <w:r w:rsidR="00B8699D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5323" w:rsidRPr="009A10D1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B33EA41" w14:textId="77777777" w:rsidR="00DF7F4C" w:rsidRPr="009A10D1" w:rsidRDefault="00DF7F4C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</w:p>
    <w:p w14:paraId="0F452B37" w14:textId="77777777" w:rsidR="00DF7F4C" w:rsidRPr="009A10D1" w:rsidRDefault="00DF7F4C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</w:p>
    <w:p w14:paraId="3DC84CB6" w14:textId="4833B177" w:rsidR="00746F3A" w:rsidRPr="009A10D1" w:rsidRDefault="00746F3A" w:rsidP="00E859C8">
      <w:pPr>
        <w:spacing w:line="240" w:lineRule="auto"/>
        <w:ind w:left="1710"/>
        <w:rPr>
          <w:rFonts w:asciiTheme="majorBidi" w:hAnsiTheme="majorBidi" w:cstheme="majorBidi"/>
        </w:rPr>
      </w:pPr>
    </w:p>
    <w:p w14:paraId="3B71D028" w14:textId="44215AAB" w:rsidR="00B52A39" w:rsidRPr="009A10D1" w:rsidRDefault="00B52A39" w:rsidP="00E859C8">
      <w:pPr>
        <w:spacing w:line="240" w:lineRule="auto"/>
        <w:ind w:left="1710" w:right="533" w:hanging="63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</w:rPr>
        <w:t>(</w:t>
      </w:r>
      <w:r w:rsidR="003E1A5F" w:rsidRPr="009A10D1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sz w:val="28"/>
          <w:szCs w:val="28"/>
        </w:rPr>
        <w:t>)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6851" w:rsidRPr="009A10D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และอนุพันธ์ </w:t>
      </w:r>
    </w:p>
    <w:p w14:paraId="6AA43CBF" w14:textId="77777777" w:rsidR="00711F91" w:rsidRPr="009A10D1" w:rsidRDefault="00711F91" w:rsidP="00E859C8">
      <w:pPr>
        <w:pStyle w:val="block"/>
        <w:tabs>
          <w:tab w:val="left" w:pos="1530"/>
        </w:tabs>
        <w:spacing w:after="0" w:line="240" w:lineRule="auto"/>
        <w:ind w:left="990"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184B4FB9" w14:textId="76D9A154" w:rsidR="00B52A39" w:rsidRPr="009A10D1" w:rsidRDefault="00B52A3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</w:t>
      </w:r>
      <w:r w:rsidR="00C66851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F4CCD5B" w14:textId="77777777" w:rsidR="00772B1F" w:rsidRPr="009A10D1" w:rsidRDefault="00772B1F" w:rsidP="00E859C8">
      <w:pPr>
        <w:spacing w:line="240" w:lineRule="auto"/>
        <w:jc w:val="left"/>
        <w:rPr>
          <w:rFonts w:asciiTheme="majorBidi" w:eastAsia="Calibri" w:hAnsiTheme="majorBidi" w:cstheme="majorBidi"/>
          <w:lang w:val="en-GB" w:bidi="ar-SA"/>
        </w:rPr>
      </w:pPr>
    </w:p>
    <w:p w14:paraId="167A8C70" w14:textId="460099FD" w:rsidR="00B52A39" w:rsidRPr="009A10D1" w:rsidRDefault="00B52A39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</w:rPr>
        <w:t>(</w:t>
      </w:r>
      <w:r w:rsidR="003E1A5F" w:rsidRPr="009A10D1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sz w:val="28"/>
          <w:szCs w:val="28"/>
        </w:rPr>
        <w:t>)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6851" w:rsidRPr="009A10D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  <w:r w:rsidRPr="009A10D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5D4054E2" w14:textId="77777777" w:rsidR="00754C06" w:rsidRPr="009A10D1" w:rsidRDefault="00754C06" w:rsidP="00E859C8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18"/>
          <w:szCs w:val="18"/>
        </w:rPr>
      </w:pPr>
    </w:p>
    <w:p w14:paraId="76AF0902" w14:textId="4A8D78E6" w:rsidR="00B97276" w:rsidRPr="009A10D1" w:rsidRDefault="00B52A3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395A29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แห่ง </w:t>
      </w:r>
      <w:r w:rsidRPr="009A10D1">
        <w:rPr>
          <w:rFonts w:asciiTheme="majorBidi" w:hAnsiTheme="majorBidi" w:cstheme="majorBidi"/>
          <w:sz w:val="28"/>
          <w:szCs w:val="28"/>
        </w:rPr>
        <w:t>(</w:t>
      </w:r>
      <w:r w:rsidRPr="009A10D1">
        <w:rPr>
          <w:rFonts w:asciiTheme="majorBidi" w:hAnsiTheme="majorBidi" w:cstheme="majorBidi"/>
          <w:sz w:val="28"/>
          <w:szCs w:val="28"/>
          <w:cs/>
        </w:rPr>
        <w:t>ดูหมายเหตุ ข้อ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0B16DB" w:rsidRPr="009A10D1">
        <w:rPr>
          <w:rFonts w:asciiTheme="majorBidi" w:hAnsiTheme="majorBidi" w:cstheme="majorBidi"/>
          <w:sz w:val="28"/>
          <w:szCs w:val="28"/>
        </w:rPr>
        <w:t>4</w:t>
      </w:r>
      <w:r w:rsidRPr="009A10D1">
        <w:rPr>
          <w:rFonts w:asciiTheme="majorBidi" w:hAnsiTheme="majorBidi" w:cstheme="majorBidi"/>
          <w:sz w:val="28"/>
          <w:szCs w:val="28"/>
        </w:rPr>
        <w:t>)</w:t>
      </w:r>
    </w:p>
    <w:p w14:paraId="78AEE72D" w14:textId="77777777" w:rsidR="001723E6" w:rsidRPr="009A10D1" w:rsidRDefault="001723E6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</w:p>
    <w:p w14:paraId="185C28A3" w14:textId="17142E5D" w:rsidR="00B52A39" w:rsidRPr="009A10D1" w:rsidRDefault="00B52A39" w:rsidP="00E859C8">
      <w:pPr>
        <w:spacing w:line="240" w:lineRule="auto"/>
        <w:ind w:left="1080" w:right="533" w:hanging="540"/>
        <w:rPr>
          <w:rFonts w:asciiTheme="majorBidi" w:hAnsiTheme="majorBidi" w:cstheme="majorBidi"/>
          <w:b/>
          <w:bCs/>
          <w:color w:val="0000FF"/>
          <w:sz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1A5F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C66851" w:rsidRPr="009A10D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  <w:r w:rsidRPr="009A10D1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</w:t>
      </w:r>
    </w:p>
    <w:p w14:paraId="78070AE6" w14:textId="77777777" w:rsidR="00754C06" w:rsidRPr="009A10D1" w:rsidRDefault="00754C06" w:rsidP="00E859C8">
      <w:pPr>
        <w:spacing w:line="240" w:lineRule="auto"/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3B6405F" w14:textId="19A6A258" w:rsidR="001723E6" w:rsidRPr="009A10D1" w:rsidRDefault="00B52A39" w:rsidP="00580175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6A5DB409" w14:textId="77777777" w:rsidR="00A30609" w:rsidRPr="009A10D1" w:rsidRDefault="00A30609" w:rsidP="00E859C8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4700D42C" w14:textId="1C9DBCB9" w:rsidR="004C52E5" w:rsidRPr="009A10D1" w:rsidRDefault="00B52A3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</w:t>
      </w:r>
      <w:r w:rsidR="00956D8D" w:rsidRPr="009A10D1">
        <w:rPr>
          <w:rFonts w:asciiTheme="majorBidi" w:hAnsiTheme="majorBidi" w:cstheme="majorBidi"/>
          <w:sz w:val="28"/>
          <w:szCs w:val="28"/>
          <w:cs/>
        </w:rPr>
        <w:t>สัญญา</w:t>
      </w:r>
    </w:p>
    <w:p w14:paraId="3C3DF0A0" w14:textId="77777777" w:rsidR="00F33F80" w:rsidRPr="009A10D1" w:rsidRDefault="00F33F80" w:rsidP="00E859C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0"/>
        <w:gridCol w:w="270"/>
        <w:gridCol w:w="990"/>
        <w:gridCol w:w="270"/>
        <w:gridCol w:w="900"/>
        <w:gridCol w:w="262"/>
        <w:gridCol w:w="998"/>
      </w:tblGrid>
      <w:tr w:rsidR="00CC48BB" w:rsidRPr="009A10D1" w14:paraId="646D0058" w14:textId="77777777" w:rsidTr="00A47FC7">
        <w:tc>
          <w:tcPr>
            <w:tcW w:w="2880" w:type="dxa"/>
            <w:shd w:val="clear" w:color="auto" w:fill="auto"/>
            <w:vAlign w:val="bottom"/>
          </w:tcPr>
          <w:p w14:paraId="7262FE41" w14:textId="5B14C61B" w:rsidR="00CC48BB" w:rsidRPr="009A10D1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087FFB5A" w14:textId="046EF926" w:rsidR="00CC48BB" w:rsidRPr="009A10D1" w:rsidRDefault="00CC48BB" w:rsidP="00E859C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48BB" w:rsidRPr="009A10D1" w14:paraId="7DFC49A9" w14:textId="4674D17B" w:rsidTr="00A47FC7">
        <w:tc>
          <w:tcPr>
            <w:tcW w:w="2880" w:type="dxa"/>
            <w:shd w:val="clear" w:color="auto" w:fill="auto"/>
          </w:tcPr>
          <w:p w14:paraId="44B3218F" w14:textId="7708AF2C" w:rsidR="00CC48BB" w:rsidRPr="009A10D1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31C5B8" w14:textId="77777777" w:rsidR="00CC48BB" w:rsidRPr="009A10D1" w:rsidRDefault="00CC48BB" w:rsidP="00E859C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B52E0" w14:textId="655AF9E5" w:rsidR="00CC48BB" w:rsidRPr="009A10D1" w:rsidRDefault="00CC48BB" w:rsidP="00E859C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0A95426A" w14:textId="1F6D74EC" w:rsidR="00CC48BB" w:rsidRPr="009A10D1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C48BB" w:rsidRPr="009A10D1" w14:paraId="37504263" w14:textId="77777777" w:rsidTr="00A47FC7">
        <w:tc>
          <w:tcPr>
            <w:tcW w:w="2880" w:type="dxa"/>
            <w:shd w:val="clear" w:color="auto" w:fill="auto"/>
            <w:vAlign w:val="bottom"/>
            <w:hideMark/>
          </w:tcPr>
          <w:p w14:paraId="52A2E6FB" w14:textId="49713EA1" w:rsidR="00CC48BB" w:rsidRPr="009A10D1" w:rsidRDefault="00CC48BB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E841E7F" w14:textId="77777777" w:rsidR="00CC48BB" w:rsidRPr="009A10D1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  <w:p w14:paraId="3D92DCE2" w14:textId="77777777" w:rsidR="00CC48BB" w:rsidRPr="009A10D1" w:rsidRDefault="00CC48BB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46308F69" w14:textId="77777777" w:rsidR="00CC48BB" w:rsidRPr="009A10D1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79AA24" w14:textId="4391C123" w:rsidR="00F2171E" w:rsidRPr="009A10D1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B17D5A" w:rsidRPr="009A10D1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  <w:p w14:paraId="4FFA89A8" w14:textId="1E1A4945" w:rsidR="00CC48BB" w:rsidRPr="009A10D1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97FDC0E" w14:textId="77777777" w:rsidR="00CC48BB" w:rsidRPr="009A10D1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929DFC0" w14:textId="18626359" w:rsidR="00CC48BB" w:rsidRPr="009A10D1" w:rsidRDefault="00CC48BB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="00B17D5A" w:rsidRPr="009A10D1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 xml:space="preserve">แต่ไม่เกิน </w:t>
            </w:r>
            <w:r w:rsidR="00B17D5A" w:rsidRPr="009A10D1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</w:tcPr>
          <w:p w14:paraId="660E4D35" w14:textId="77777777" w:rsidR="00CC48BB" w:rsidRPr="009A10D1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457D39" w14:textId="77777777" w:rsidR="00F2171E" w:rsidRPr="009A10D1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  <w:p w14:paraId="5AC2C0E3" w14:textId="7A3629DD" w:rsidR="00CC48BB" w:rsidRPr="009A10D1" w:rsidRDefault="00B17D5A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CC48BB"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C48BB" w:rsidRPr="009A10D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6799A58" w14:textId="34D49772" w:rsidR="00CC48BB" w:rsidRPr="009A10D1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93DEA3E" w14:textId="77777777" w:rsidR="00CC48BB" w:rsidRPr="009A10D1" w:rsidRDefault="00CC48BB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C48BB" w:rsidRPr="009A10D1" w14:paraId="54DACF40" w14:textId="77777777" w:rsidTr="00A47FC7">
        <w:tc>
          <w:tcPr>
            <w:tcW w:w="2880" w:type="dxa"/>
            <w:shd w:val="clear" w:color="auto" w:fill="auto"/>
          </w:tcPr>
          <w:p w14:paraId="1D0F9F17" w14:textId="77777777" w:rsidR="00CC48BB" w:rsidRPr="009A10D1" w:rsidRDefault="00CC48BB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7B570800" w14:textId="37EA90A9" w:rsidR="00CC48BB" w:rsidRPr="009A10D1" w:rsidRDefault="00CC48BB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2146B" w:rsidRPr="009A10D1" w14:paraId="360FC6E9" w14:textId="77777777" w:rsidTr="00A47FC7">
        <w:tc>
          <w:tcPr>
            <w:tcW w:w="2880" w:type="dxa"/>
            <w:shd w:val="clear" w:color="auto" w:fill="auto"/>
          </w:tcPr>
          <w:p w14:paraId="02311DA8" w14:textId="438A237E" w:rsidR="0022146B" w:rsidRPr="009A10D1" w:rsidRDefault="00B17D5A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E1180D" w:rsidRPr="009A10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5940" w:type="dxa"/>
            <w:gridSpan w:val="9"/>
            <w:shd w:val="clear" w:color="auto" w:fill="auto"/>
          </w:tcPr>
          <w:p w14:paraId="314B6FE1" w14:textId="77777777" w:rsidR="0022146B" w:rsidRPr="009A10D1" w:rsidRDefault="0022146B" w:rsidP="00E859C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CC48BB" w:rsidRPr="009A10D1" w14:paraId="02328A1A" w14:textId="77777777" w:rsidTr="00A47FC7">
        <w:tc>
          <w:tcPr>
            <w:tcW w:w="2880" w:type="dxa"/>
            <w:shd w:val="clear" w:color="auto" w:fill="auto"/>
            <w:hideMark/>
          </w:tcPr>
          <w:p w14:paraId="694DAFC7" w14:textId="77777777" w:rsidR="00CC48BB" w:rsidRPr="009A10D1" w:rsidRDefault="00CC48BB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9A10D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45D43DA" w14:textId="77777777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00E4E0" w14:textId="77777777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25947AE" w14:textId="77777777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61FC40B" w14:textId="77777777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B087B3" w14:textId="77777777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B891BE" w14:textId="77777777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26BA3" w14:textId="77777777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E52D697" w14:textId="6D4DCD85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9A2B625" w14:textId="77777777" w:rsidR="00CC48BB" w:rsidRPr="009A10D1" w:rsidRDefault="00CC48BB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C376D" w:rsidRPr="009A10D1" w14:paraId="6A12CDC5" w14:textId="77777777" w:rsidTr="00A47FC7">
        <w:tc>
          <w:tcPr>
            <w:tcW w:w="2880" w:type="dxa"/>
            <w:shd w:val="clear" w:color="auto" w:fill="auto"/>
          </w:tcPr>
          <w:p w14:paraId="2E44E420" w14:textId="1C9E8278" w:rsidR="00AC376D" w:rsidRPr="009A10D1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F05C9E" w14:textId="666FD678" w:rsidR="00AC376D" w:rsidRPr="009A10D1" w:rsidRDefault="0032496A" w:rsidP="00B13BD3">
            <w:pPr>
              <w:tabs>
                <w:tab w:val="clear" w:pos="227"/>
                <w:tab w:val="clear" w:pos="454"/>
                <w:tab w:val="clear" w:pos="680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4,268.53</w:t>
            </w:r>
          </w:p>
        </w:tc>
        <w:tc>
          <w:tcPr>
            <w:tcW w:w="270" w:type="dxa"/>
            <w:shd w:val="clear" w:color="auto" w:fill="auto"/>
          </w:tcPr>
          <w:p w14:paraId="571DEDB1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348667" w14:textId="500EB37F" w:rsidR="00AC376D" w:rsidRPr="009A10D1" w:rsidRDefault="0032496A" w:rsidP="00B1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/>
                <w:sz w:val="24"/>
                <w:szCs w:val="24"/>
              </w:rPr>
              <w:t>(4,268.53)</w:t>
            </w:r>
          </w:p>
        </w:tc>
        <w:tc>
          <w:tcPr>
            <w:tcW w:w="270" w:type="dxa"/>
            <w:shd w:val="clear" w:color="auto" w:fill="auto"/>
          </w:tcPr>
          <w:p w14:paraId="2414F4DC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F8C658" w14:textId="063F0AD0" w:rsidR="00AC376D" w:rsidRPr="009A10D1" w:rsidRDefault="00AC376D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30274C9" w14:textId="6FDE23A3" w:rsidR="0032496A" w:rsidRPr="009A10D1" w:rsidRDefault="0032496A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E5274D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68EB83" w14:textId="77777777" w:rsidR="00AC376D" w:rsidRPr="009A10D1" w:rsidRDefault="00AC376D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3D68508" w14:textId="6C1FF121" w:rsidR="0032496A" w:rsidRPr="009A10D1" w:rsidRDefault="0032496A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472D32" w14:textId="0F78440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9D9966" w14:textId="4E18822D" w:rsidR="00AC376D" w:rsidRPr="009A10D1" w:rsidRDefault="00600F5D" w:rsidP="00B1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(4,268.53)</w:t>
            </w:r>
          </w:p>
        </w:tc>
      </w:tr>
      <w:tr w:rsidR="00AC376D" w:rsidRPr="009A10D1" w14:paraId="1981AFC4" w14:textId="77777777" w:rsidTr="00A47FC7">
        <w:tc>
          <w:tcPr>
            <w:tcW w:w="2880" w:type="dxa"/>
            <w:hideMark/>
          </w:tcPr>
          <w:p w14:paraId="6D6D2E92" w14:textId="77777777" w:rsidR="00AC376D" w:rsidRPr="009A10D1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10A08197" w14:textId="00F9DD2C" w:rsidR="00AC376D" w:rsidRPr="009A10D1" w:rsidRDefault="001723E6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1,340.78</w:t>
            </w:r>
          </w:p>
        </w:tc>
        <w:tc>
          <w:tcPr>
            <w:tcW w:w="270" w:type="dxa"/>
          </w:tcPr>
          <w:p w14:paraId="78983CB8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5E47E6" w14:textId="32920F07" w:rsidR="00AC376D" w:rsidRPr="009A10D1" w:rsidRDefault="00600F5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(1,</w:t>
            </w:r>
            <w:r w:rsidR="001723E6" w:rsidRPr="009A10D1">
              <w:rPr>
                <w:rFonts w:ascii="Angsana New" w:hAnsi="Angsana New"/>
                <w:color w:val="000000"/>
                <w:sz w:val="24"/>
                <w:szCs w:val="24"/>
              </w:rPr>
              <w:t>340.78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2F8E924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14F8D3" w14:textId="52F3F437" w:rsidR="00AC376D" w:rsidRPr="009A10D1" w:rsidRDefault="00600F5D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B0968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083AFB" w14:textId="73ECB8F8" w:rsidR="00AC376D" w:rsidRPr="009A10D1" w:rsidRDefault="00600F5D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699A7BF5" w14:textId="27BA3822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669266E1" w14:textId="060DDE16" w:rsidR="00AC376D" w:rsidRPr="009A10D1" w:rsidRDefault="00600F5D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(1,3</w:t>
            </w:r>
            <w:r w:rsidR="001723E6" w:rsidRPr="009A10D1">
              <w:rPr>
                <w:rFonts w:ascii="Angsana New" w:hAnsi="Angsana New"/>
                <w:color w:val="000000"/>
                <w:sz w:val="24"/>
                <w:szCs w:val="24"/>
              </w:rPr>
              <w:t>40.78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9A10D1" w14:paraId="38BACA56" w14:textId="77777777" w:rsidTr="00A47FC7">
        <w:tc>
          <w:tcPr>
            <w:tcW w:w="2880" w:type="dxa"/>
          </w:tcPr>
          <w:p w14:paraId="1853B15B" w14:textId="59120264" w:rsidR="00AC376D" w:rsidRPr="009A10D1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DC7A2DC" w14:textId="2ECC0CA7" w:rsidR="00AC376D" w:rsidRPr="009A10D1" w:rsidRDefault="00584512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="00724C21" w:rsidRPr="009A10D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1.74</w:t>
            </w:r>
          </w:p>
        </w:tc>
        <w:tc>
          <w:tcPr>
            <w:tcW w:w="270" w:type="dxa"/>
          </w:tcPr>
          <w:p w14:paraId="4EBFB19B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0D5F6D" w14:textId="2C034ECE" w:rsidR="00AC376D" w:rsidRPr="009A10D1" w:rsidRDefault="00813042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(6</w:t>
            </w:r>
            <w:r w:rsidR="0055289E" w:rsidRPr="009A10D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71</w:t>
            </w:r>
            <w:r w:rsidR="00724C21" w:rsidRPr="009A10D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.74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B12A374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155E39" w14:textId="1F9AED86" w:rsidR="00AC376D" w:rsidRPr="009A10D1" w:rsidRDefault="00813042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514D1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D6028A" w14:textId="1596EF8B" w:rsidR="00AC376D" w:rsidRPr="009A10D1" w:rsidRDefault="00813042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2FCC9CAE" w14:textId="0CCB85BB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57A38F3C" w14:textId="6136887C" w:rsidR="00AC376D" w:rsidRPr="009A10D1" w:rsidRDefault="00813042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(6</w:t>
            </w:r>
            <w:r w:rsidR="00584512" w:rsidRPr="009A10D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724C21" w:rsidRPr="009A10D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1.74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C376D" w:rsidRPr="009A10D1" w14:paraId="27B034A1" w14:textId="77777777" w:rsidTr="00A47FC7">
        <w:tc>
          <w:tcPr>
            <w:tcW w:w="2880" w:type="dxa"/>
          </w:tcPr>
          <w:p w14:paraId="435395F9" w14:textId="741ED4E9" w:rsidR="00AC376D" w:rsidRPr="009A10D1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8AD54F5" w14:textId="2E08F5C4" w:rsidR="00AC376D" w:rsidRPr="009A10D1" w:rsidRDefault="00786F2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1,814.60</w:t>
            </w:r>
          </w:p>
        </w:tc>
        <w:tc>
          <w:tcPr>
            <w:tcW w:w="270" w:type="dxa"/>
            <w:vAlign w:val="bottom"/>
          </w:tcPr>
          <w:p w14:paraId="2CA1439A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AB2384" w14:textId="1417EFE7" w:rsidR="00AC376D" w:rsidRPr="009A10D1" w:rsidRDefault="00786F2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(1,814.60)</w:t>
            </w:r>
          </w:p>
        </w:tc>
        <w:tc>
          <w:tcPr>
            <w:tcW w:w="270" w:type="dxa"/>
            <w:vAlign w:val="bottom"/>
          </w:tcPr>
          <w:p w14:paraId="5D7E5E1C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ED4C3C" w14:textId="755B2AC2" w:rsidR="00AC376D" w:rsidRPr="009A10D1" w:rsidRDefault="00786F29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A268DC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07CFDF" w14:textId="45845D5F" w:rsidR="00AC376D" w:rsidRPr="009A10D1" w:rsidRDefault="00786F29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vAlign w:val="bottom"/>
          </w:tcPr>
          <w:p w14:paraId="5192817F" w14:textId="0B2C5D66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C7ECDF5" w14:textId="63E5EDE2" w:rsidR="00AC376D" w:rsidRPr="009A10D1" w:rsidRDefault="00786F2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(1,814.60)</w:t>
            </w:r>
          </w:p>
        </w:tc>
      </w:tr>
      <w:tr w:rsidR="00AC376D" w:rsidRPr="009A10D1" w14:paraId="31AADE0C" w14:textId="3DC39010" w:rsidTr="00A47FC7">
        <w:tc>
          <w:tcPr>
            <w:tcW w:w="2880" w:type="dxa"/>
            <w:hideMark/>
          </w:tcPr>
          <w:p w14:paraId="0DE1CB7D" w14:textId="6B93FE23" w:rsidR="00AC376D" w:rsidRPr="009A10D1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A48378E" w14:textId="58F0A8CA" w:rsidR="00AC376D" w:rsidRPr="009A10D1" w:rsidRDefault="00786F29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11,481.75</w:t>
            </w:r>
          </w:p>
        </w:tc>
        <w:tc>
          <w:tcPr>
            <w:tcW w:w="270" w:type="dxa"/>
          </w:tcPr>
          <w:p w14:paraId="2F87FE74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398701" w14:textId="4737DFA6" w:rsidR="00AC376D" w:rsidRPr="009A10D1" w:rsidRDefault="00602C94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(2,0</w:t>
            </w:r>
            <w:r w:rsidR="0038148A" w:rsidRPr="009A10D1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.04)</w:t>
            </w:r>
          </w:p>
        </w:tc>
        <w:tc>
          <w:tcPr>
            <w:tcW w:w="270" w:type="dxa"/>
          </w:tcPr>
          <w:p w14:paraId="2CFCE331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4A09E" w14:textId="480E35A0" w:rsidR="00AC376D" w:rsidRPr="009A10D1" w:rsidRDefault="00602C94" w:rsidP="0048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(7,</w:t>
            </w:r>
            <w:r w:rsidR="0038148A" w:rsidRPr="009A10D1">
              <w:rPr>
                <w:rFonts w:ascii="Angsana New" w:hAnsi="Angsana New"/>
                <w:color w:val="000000"/>
                <w:sz w:val="24"/>
                <w:szCs w:val="24"/>
              </w:rPr>
              <w:t>657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.60)</w:t>
            </w:r>
          </w:p>
        </w:tc>
        <w:tc>
          <w:tcPr>
            <w:tcW w:w="270" w:type="dxa"/>
          </w:tcPr>
          <w:p w14:paraId="3A36F083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312191" w14:textId="5F04330E" w:rsidR="00AC376D" w:rsidRPr="009A10D1" w:rsidRDefault="00602C94" w:rsidP="0032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(1,816.15)</w:t>
            </w:r>
          </w:p>
        </w:tc>
        <w:tc>
          <w:tcPr>
            <w:tcW w:w="262" w:type="dxa"/>
          </w:tcPr>
          <w:p w14:paraId="52B2DB16" w14:textId="06BE723C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12285E00" w14:textId="0367112C" w:rsidR="00AC376D" w:rsidRPr="009A10D1" w:rsidRDefault="00602C94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(11,533.79)</w:t>
            </w:r>
          </w:p>
        </w:tc>
      </w:tr>
      <w:tr w:rsidR="008959A5" w:rsidRPr="009A10D1" w14:paraId="252A6F79" w14:textId="77777777" w:rsidTr="006E4C86">
        <w:tc>
          <w:tcPr>
            <w:tcW w:w="2880" w:type="dxa"/>
            <w:hideMark/>
          </w:tcPr>
          <w:p w14:paraId="0315471B" w14:textId="77777777" w:rsidR="008959A5" w:rsidRPr="009A10D1" w:rsidRDefault="008959A5" w:rsidP="008959A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2559AFE" w14:textId="1E636430" w:rsidR="008959A5" w:rsidRPr="009A10D1" w:rsidRDefault="008959A5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1,065.98</w:t>
            </w:r>
          </w:p>
        </w:tc>
        <w:tc>
          <w:tcPr>
            <w:tcW w:w="270" w:type="dxa"/>
            <w:vAlign w:val="bottom"/>
          </w:tcPr>
          <w:p w14:paraId="0927E75C" w14:textId="77777777" w:rsidR="008959A5" w:rsidRPr="009A10D1" w:rsidRDefault="008959A5" w:rsidP="008959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E359CF" w14:textId="03A422C8" w:rsidR="008959A5" w:rsidRPr="009A10D1" w:rsidRDefault="008959A5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(102.00)</w:t>
            </w:r>
          </w:p>
        </w:tc>
        <w:tc>
          <w:tcPr>
            <w:tcW w:w="270" w:type="dxa"/>
          </w:tcPr>
          <w:p w14:paraId="5EF94C8A" w14:textId="77777777" w:rsidR="008959A5" w:rsidRPr="009A10D1" w:rsidRDefault="008959A5" w:rsidP="008959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FA2B04" w14:textId="7C5B7994" w:rsidR="008959A5" w:rsidRPr="009A10D1" w:rsidRDefault="008959A5" w:rsidP="0048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(348.85)</w:t>
            </w:r>
          </w:p>
        </w:tc>
        <w:tc>
          <w:tcPr>
            <w:tcW w:w="270" w:type="dxa"/>
          </w:tcPr>
          <w:p w14:paraId="1CE3081C" w14:textId="77777777" w:rsidR="008959A5" w:rsidRPr="009A10D1" w:rsidRDefault="008959A5" w:rsidP="008959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DA63A6" w14:textId="468188D6" w:rsidR="008959A5" w:rsidRPr="009A10D1" w:rsidRDefault="008959A5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(1,128.51)</w:t>
            </w:r>
          </w:p>
        </w:tc>
        <w:tc>
          <w:tcPr>
            <w:tcW w:w="262" w:type="dxa"/>
          </w:tcPr>
          <w:p w14:paraId="44510CF9" w14:textId="1EE1933E" w:rsidR="008959A5" w:rsidRPr="009A10D1" w:rsidRDefault="008959A5" w:rsidP="008959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2FB3F0D2" w14:textId="656EA318" w:rsidR="008959A5" w:rsidRPr="009A10D1" w:rsidRDefault="008959A5" w:rsidP="0089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(1,579.36)</w:t>
            </w:r>
          </w:p>
        </w:tc>
      </w:tr>
      <w:tr w:rsidR="00AC376D" w:rsidRPr="009A10D1" w14:paraId="39E7C5EE" w14:textId="77777777" w:rsidTr="00A47FC7">
        <w:tc>
          <w:tcPr>
            <w:tcW w:w="2880" w:type="dxa"/>
          </w:tcPr>
          <w:p w14:paraId="281F5122" w14:textId="77777777" w:rsidR="00AC376D" w:rsidRPr="009A10D1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85B25" w14:textId="733C17E9" w:rsidR="00AC376D" w:rsidRPr="009A10D1" w:rsidRDefault="00EF5960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20,6</w:t>
            </w:r>
            <w:r w:rsidR="001723E6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724C21" w:rsidRPr="009A10D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3.38</w:t>
            </w:r>
          </w:p>
        </w:tc>
        <w:tc>
          <w:tcPr>
            <w:tcW w:w="270" w:type="dxa"/>
          </w:tcPr>
          <w:p w14:paraId="284D7375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32140" w14:textId="3DAA9083" w:rsidR="00AC376D" w:rsidRPr="009A10D1" w:rsidRDefault="008959A5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(10,</w:t>
            </w:r>
            <w:r w:rsidR="0055289E" w:rsidRPr="009A10D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="0038148A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</w:t>
            </w:r>
            <w:r w:rsidR="0055289E" w:rsidRPr="009A10D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.69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2F749C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94EC7" w14:textId="214FFD10" w:rsidR="00AC376D" w:rsidRPr="009A10D1" w:rsidRDefault="008959A5" w:rsidP="0048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(8,0</w:t>
            </w:r>
            <w:r w:rsidR="0038148A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06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.45)</w:t>
            </w:r>
          </w:p>
        </w:tc>
        <w:tc>
          <w:tcPr>
            <w:tcW w:w="270" w:type="dxa"/>
          </w:tcPr>
          <w:p w14:paraId="102F9792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F49F0F" w14:textId="646D04CD" w:rsidR="00AC376D" w:rsidRPr="009A10D1" w:rsidRDefault="008959A5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(2,944.66)</w:t>
            </w:r>
          </w:p>
        </w:tc>
        <w:tc>
          <w:tcPr>
            <w:tcW w:w="262" w:type="dxa"/>
          </w:tcPr>
          <w:p w14:paraId="556FF46B" w14:textId="02FB90F4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08129" w14:textId="72D3FD6F" w:rsidR="00AC376D" w:rsidRPr="009A10D1" w:rsidRDefault="008959A5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(21,</w:t>
            </w:r>
            <w:r w:rsidR="00724C21" w:rsidRPr="009A10D1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208.80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C376D" w:rsidRPr="009A10D1" w14:paraId="77A9225C" w14:textId="77777777" w:rsidTr="00A47FC7">
        <w:tc>
          <w:tcPr>
            <w:tcW w:w="2880" w:type="dxa"/>
          </w:tcPr>
          <w:p w14:paraId="26169602" w14:textId="77777777" w:rsidR="00AC376D" w:rsidRPr="009A10D1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B858F96" w14:textId="77777777" w:rsidR="00AC376D" w:rsidRPr="009A10D1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E2448F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C6CFE56" w14:textId="77777777" w:rsidR="00AC376D" w:rsidRPr="009A10D1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6601A9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05A70C2" w14:textId="77777777" w:rsidR="00AC376D" w:rsidRPr="009A10D1" w:rsidRDefault="00AC376D" w:rsidP="00E859C8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A49D70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E38BF29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</w:tcPr>
          <w:p w14:paraId="320A49D5" w14:textId="77777777" w:rsidR="00AC376D" w:rsidRPr="009A10D1" w:rsidRDefault="00AC376D" w:rsidP="00E859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</w:tcPr>
          <w:p w14:paraId="4FBF4439" w14:textId="77777777" w:rsidR="00AC376D" w:rsidRPr="009A10D1" w:rsidRDefault="00AC376D" w:rsidP="00E859C8">
            <w:pPr>
              <w:tabs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C8A36D" w14:textId="1CAE2BC8" w:rsidR="00A47C36" w:rsidRPr="009A10D1" w:rsidRDefault="00A47C36">
      <w:r w:rsidRPr="009A10D1">
        <w:br w:type="page"/>
      </w:r>
    </w:p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0"/>
        <w:gridCol w:w="270"/>
        <w:gridCol w:w="990"/>
        <w:gridCol w:w="270"/>
        <w:gridCol w:w="900"/>
        <w:gridCol w:w="262"/>
        <w:gridCol w:w="998"/>
      </w:tblGrid>
      <w:tr w:rsidR="00580175" w:rsidRPr="009A10D1" w14:paraId="29A2F530" w14:textId="77777777" w:rsidTr="00580175">
        <w:tc>
          <w:tcPr>
            <w:tcW w:w="2880" w:type="dxa"/>
            <w:shd w:val="clear" w:color="auto" w:fill="auto"/>
            <w:vAlign w:val="bottom"/>
          </w:tcPr>
          <w:p w14:paraId="64836AEB" w14:textId="77777777" w:rsidR="00580175" w:rsidRPr="009A10D1" w:rsidRDefault="00580175" w:rsidP="00AE52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20A9B574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80175" w:rsidRPr="009A10D1" w14:paraId="4D5DB8FF" w14:textId="77777777" w:rsidTr="00580175">
        <w:tc>
          <w:tcPr>
            <w:tcW w:w="2880" w:type="dxa"/>
            <w:shd w:val="clear" w:color="auto" w:fill="auto"/>
          </w:tcPr>
          <w:p w14:paraId="6BA5084E" w14:textId="77777777" w:rsidR="00580175" w:rsidRPr="009A10D1" w:rsidRDefault="00580175" w:rsidP="00AE52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3C7852" w14:textId="77777777" w:rsidR="00580175" w:rsidRPr="009A10D1" w:rsidRDefault="00580175" w:rsidP="00AE525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E0AF7D" w14:textId="77777777" w:rsidR="00580175" w:rsidRPr="009A10D1" w:rsidRDefault="00580175" w:rsidP="00AE5258">
            <w:pPr>
              <w:spacing w:line="240" w:lineRule="auto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25B9361D" w14:textId="77777777" w:rsidR="00580175" w:rsidRPr="009A10D1" w:rsidRDefault="00580175" w:rsidP="00AE525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80175" w:rsidRPr="009A10D1" w14:paraId="5BAE95AF" w14:textId="77777777" w:rsidTr="00580175">
        <w:tc>
          <w:tcPr>
            <w:tcW w:w="2880" w:type="dxa"/>
            <w:shd w:val="clear" w:color="auto" w:fill="auto"/>
            <w:vAlign w:val="bottom"/>
            <w:hideMark/>
          </w:tcPr>
          <w:p w14:paraId="1F8EECE6" w14:textId="77777777" w:rsidR="00580175" w:rsidRPr="009A10D1" w:rsidRDefault="00580175" w:rsidP="00AE52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922FA5D" w14:textId="77777777" w:rsidR="00580175" w:rsidRPr="009A10D1" w:rsidRDefault="00580175" w:rsidP="00AE525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  <w:p w14:paraId="5DEB8E36" w14:textId="77777777" w:rsidR="00580175" w:rsidRPr="009A10D1" w:rsidRDefault="00580175" w:rsidP="00AE525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0BB91F3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6DAD312" w14:textId="77777777" w:rsidR="00580175" w:rsidRPr="009A10D1" w:rsidRDefault="00580175" w:rsidP="00AE52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  <w:p w14:paraId="33E0316E" w14:textId="77777777" w:rsidR="00580175" w:rsidRPr="009A10D1" w:rsidRDefault="00580175" w:rsidP="00AE52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3AD52546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E03BFE1" w14:textId="77777777" w:rsidR="00580175" w:rsidRPr="009A10D1" w:rsidRDefault="00580175" w:rsidP="00AE525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Pr="009A10D1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 xml:space="preserve">แต่ไม่เกิน </w:t>
            </w:r>
            <w:r w:rsidRPr="009A10D1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</w:tcPr>
          <w:p w14:paraId="10E4DF3A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54684C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  <w:p w14:paraId="3C31F63D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C058B3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517C35C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580175" w:rsidRPr="009A10D1" w14:paraId="106DA120" w14:textId="77777777" w:rsidTr="00580175">
        <w:tc>
          <w:tcPr>
            <w:tcW w:w="2880" w:type="dxa"/>
            <w:shd w:val="clear" w:color="auto" w:fill="auto"/>
          </w:tcPr>
          <w:p w14:paraId="53B13EAD" w14:textId="77777777" w:rsidR="00580175" w:rsidRPr="009A10D1" w:rsidRDefault="00580175" w:rsidP="00AE525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51BE6676" w14:textId="77777777" w:rsidR="00580175" w:rsidRPr="009A10D1" w:rsidRDefault="00580175" w:rsidP="00A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C376D" w:rsidRPr="009A10D1" w14:paraId="44767F02" w14:textId="77777777" w:rsidTr="00580175">
        <w:tc>
          <w:tcPr>
            <w:tcW w:w="2880" w:type="dxa"/>
            <w:shd w:val="clear" w:color="auto" w:fill="auto"/>
            <w:vAlign w:val="bottom"/>
            <w:hideMark/>
          </w:tcPr>
          <w:p w14:paraId="7DAC58BF" w14:textId="4CA857F9" w:rsidR="00AC376D" w:rsidRPr="009A10D1" w:rsidRDefault="00B17D5A" w:rsidP="00E859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E1180D" w:rsidRPr="009A10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8F678" w14:textId="6CC8104F" w:rsidR="00AC376D" w:rsidRPr="009A10D1" w:rsidRDefault="00AC376D" w:rsidP="00E859C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3437DA" w14:textId="77777777" w:rsidR="00AC376D" w:rsidRPr="009A10D1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F935E" w14:textId="122D3E9F" w:rsidR="00AC376D" w:rsidRPr="009A10D1" w:rsidRDefault="00AC376D" w:rsidP="00E859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D549A8" w14:textId="77777777" w:rsidR="00AC376D" w:rsidRPr="009A10D1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77509B" w14:textId="2B7A697A" w:rsidR="00AC376D" w:rsidRPr="009A10D1" w:rsidRDefault="00AC376D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01FC" w14:textId="77777777" w:rsidR="00AC376D" w:rsidRPr="009A10D1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839AB8" w14:textId="354B7954" w:rsidR="00AC376D" w:rsidRPr="009A10D1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3D34222" w14:textId="77777777" w:rsidR="00AC376D" w:rsidRPr="009A10D1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9D0286" w14:textId="56C3EC42" w:rsidR="00AC376D" w:rsidRPr="009A10D1" w:rsidRDefault="00AC376D" w:rsidP="00E859C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376D" w:rsidRPr="009A10D1" w14:paraId="4D04E3CF" w14:textId="77777777" w:rsidTr="00580175">
        <w:tc>
          <w:tcPr>
            <w:tcW w:w="2880" w:type="dxa"/>
            <w:shd w:val="clear" w:color="auto" w:fill="auto"/>
            <w:hideMark/>
          </w:tcPr>
          <w:p w14:paraId="360F53DB" w14:textId="77777777" w:rsidR="00AC376D" w:rsidRPr="009A10D1" w:rsidRDefault="00AC376D" w:rsidP="00E859C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9A10D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510D9F8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86B7A9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40D3EB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0EAC3A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4F1D5FB" w14:textId="720D8689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ADEC4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230E437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8AFD1BF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C0E55F7" w14:textId="77777777" w:rsidR="00AC376D" w:rsidRPr="009A10D1" w:rsidRDefault="00AC376D" w:rsidP="00E859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1180D" w:rsidRPr="009A10D1" w14:paraId="7220E00E" w14:textId="77777777" w:rsidTr="00580175">
        <w:tc>
          <w:tcPr>
            <w:tcW w:w="2880" w:type="dxa"/>
            <w:shd w:val="clear" w:color="auto" w:fill="auto"/>
          </w:tcPr>
          <w:p w14:paraId="4FA4586F" w14:textId="5BE82373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817B21" w14:textId="77777777" w:rsidR="00E1180D" w:rsidRPr="009A10D1" w:rsidRDefault="00E1180D" w:rsidP="00E1180D">
            <w:pPr>
              <w:tabs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EE18B2A" w14:textId="695D5EF4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773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DA4B93A" w14:textId="77777777" w:rsidR="00E1180D" w:rsidRPr="009A10D1" w:rsidRDefault="00E1180D" w:rsidP="00E1180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C2A201" w14:textId="77777777" w:rsidR="00E1180D" w:rsidRPr="009A10D1" w:rsidRDefault="00E1180D" w:rsidP="00E1180D">
            <w:pPr>
              <w:tabs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362C05D" w14:textId="4ECDB650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773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7A5E8A" w14:textId="77777777" w:rsidR="00E1180D" w:rsidRPr="009A10D1" w:rsidRDefault="00E1180D" w:rsidP="00E1180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992213" w14:textId="77777777" w:rsidR="00E1180D" w:rsidRPr="009A10D1" w:rsidRDefault="00E1180D" w:rsidP="0048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789BB29" w14:textId="4FBD0D7D" w:rsidR="00E1180D" w:rsidRPr="009A10D1" w:rsidRDefault="00E1180D" w:rsidP="0048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DDE45F" w14:textId="77777777" w:rsidR="00E1180D" w:rsidRPr="009A10D1" w:rsidRDefault="00E1180D" w:rsidP="00E1180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2DF6F7" w14:textId="77777777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08EC723" w14:textId="20680D57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7A4D27" w14:textId="77777777" w:rsidR="00E1180D" w:rsidRPr="009A10D1" w:rsidRDefault="00E1180D" w:rsidP="00E1180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DEE5F8" w14:textId="77777777" w:rsidR="00E1180D" w:rsidRPr="009A10D1" w:rsidRDefault="00E1180D" w:rsidP="00E1180D">
            <w:pPr>
              <w:tabs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EEE96EE" w14:textId="65292858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773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1180D" w:rsidRPr="009A10D1" w14:paraId="5BF813EF" w14:textId="77777777" w:rsidTr="00580175">
        <w:tc>
          <w:tcPr>
            <w:tcW w:w="2880" w:type="dxa"/>
            <w:hideMark/>
          </w:tcPr>
          <w:p w14:paraId="724070BE" w14:textId="7A5F11E4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9A10D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2D322C60" w14:textId="6F1A38C5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213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270" w:type="dxa"/>
          </w:tcPr>
          <w:p w14:paraId="78DD2262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7CFCB1" w14:textId="27FB03BB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213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17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3F6EC25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DF2C1" w14:textId="7BC602F8" w:rsidR="00E1180D" w:rsidRPr="009A10D1" w:rsidRDefault="00E1180D" w:rsidP="0048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E68924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27F84E" w14:textId="4B22E1E9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3C6DAB18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56497AC7" w14:textId="2F4DCC84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213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17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1180D" w:rsidRPr="009A10D1" w14:paraId="01CD2398" w14:textId="77777777" w:rsidTr="00580175">
        <w:tc>
          <w:tcPr>
            <w:tcW w:w="2880" w:type="dxa"/>
          </w:tcPr>
          <w:p w14:paraId="5721AA63" w14:textId="118C553D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1928DC1" w14:textId="646E3180" w:rsidR="00E1180D" w:rsidRPr="009A10D1" w:rsidRDefault="00785826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871</w:t>
            </w:r>
            <w:r w:rsidR="00E1180D"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.9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270" w:type="dxa"/>
          </w:tcPr>
          <w:p w14:paraId="2E54ED45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F46D6" w14:textId="595C9FD1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785826"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871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.9</w:t>
            </w:r>
            <w:r w:rsidR="00785826"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9ED4041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C6E684" w14:textId="283447CA" w:rsidR="00E1180D" w:rsidRPr="009A10D1" w:rsidRDefault="00E1180D" w:rsidP="0048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8614D1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D97EFA" w14:textId="7D781BEF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2EE909A0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3D22F992" w14:textId="32D6C186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785826"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871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.9</w:t>
            </w:r>
            <w:r w:rsidR="00785826"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1180D" w:rsidRPr="009A10D1" w14:paraId="1C0120AE" w14:textId="77777777" w:rsidTr="00580175">
        <w:tc>
          <w:tcPr>
            <w:tcW w:w="2880" w:type="dxa"/>
          </w:tcPr>
          <w:p w14:paraId="35DB319F" w14:textId="01794A9C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50B6B78" w14:textId="3AAFB0BD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185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270" w:type="dxa"/>
            <w:vAlign w:val="bottom"/>
          </w:tcPr>
          <w:p w14:paraId="1226A8BF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246C2B" w14:textId="2E48FE9A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185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056A415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19A36" w14:textId="099D3ECD" w:rsidR="00E1180D" w:rsidRPr="009A10D1" w:rsidRDefault="00E1180D" w:rsidP="0048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E5E8A1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1A2841" w14:textId="4F73FBB3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vAlign w:val="bottom"/>
          </w:tcPr>
          <w:p w14:paraId="18870F32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05EB2E1" w14:textId="26C03FD1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185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1180D" w:rsidRPr="009A10D1" w14:paraId="3555DB5D" w14:textId="77777777" w:rsidTr="00580175">
        <w:tc>
          <w:tcPr>
            <w:tcW w:w="2880" w:type="dxa"/>
            <w:hideMark/>
          </w:tcPr>
          <w:p w14:paraId="724F7CDD" w14:textId="641AD1BD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6E761954" w14:textId="6A095465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14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104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270" w:type="dxa"/>
          </w:tcPr>
          <w:p w14:paraId="43B68CD9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638DF" w14:textId="6E049C50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312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9)</w:t>
            </w:r>
          </w:p>
        </w:tc>
        <w:tc>
          <w:tcPr>
            <w:tcW w:w="270" w:type="dxa"/>
          </w:tcPr>
          <w:p w14:paraId="1A00AD43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3AC8C" w14:textId="55FC38F2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999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38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2FF3C18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13844" w14:textId="4810CEE1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9A10D1">
              <w:rPr>
                <w:rFonts w:ascii="Angsana New" w:hAnsi="Angsana New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sz w:val="24"/>
                <w:szCs w:val="24"/>
                <w:lang w:val="en-GB"/>
              </w:rPr>
              <w:t>857</w:t>
            </w:r>
            <w:r w:rsidRPr="009A10D1">
              <w:rPr>
                <w:rFonts w:ascii="Angsana New" w:hAnsi="Angsana New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sz w:val="24"/>
                <w:szCs w:val="24"/>
                <w:lang w:val="en-GB"/>
              </w:rPr>
              <w:t>58</w:t>
            </w:r>
            <w:r w:rsidRPr="009A10D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3DC8507C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48C47F56" w14:textId="1290D950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14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169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1180D" w:rsidRPr="009A10D1" w14:paraId="0897B267" w14:textId="77777777" w:rsidTr="00580175">
        <w:tc>
          <w:tcPr>
            <w:tcW w:w="2880" w:type="dxa"/>
            <w:hideMark/>
          </w:tcPr>
          <w:p w14:paraId="39CD3F73" w14:textId="0A1FDA2D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9A10D1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207EF41" w14:textId="720D7AC7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115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63</w:t>
            </w:r>
          </w:p>
        </w:tc>
        <w:tc>
          <w:tcPr>
            <w:tcW w:w="270" w:type="dxa"/>
            <w:vAlign w:val="bottom"/>
          </w:tcPr>
          <w:p w14:paraId="5572473C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23B299" w14:textId="5805C177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120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0875D58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14B092" w14:textId="62105397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355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38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8C67BFA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8EDC5E" w14:textId="39973DC7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161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68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2" w:type="dxa"/>
            <w:vAlign w:val="bottom"/>
          </w:tcPr>
          <w:p w14:paraId="40A8E4FB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A653B11" w14:textId="310D9498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637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31</w:t>
            </w:r>
            <w:r w:rsidRPr="009A10D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1180D" w:rsidRPr="009A10D1" w14:paraId="09D2BCA9" w14:textId="77777777" w:rsidTr="00580175">
        <w:tc>
          <w:tcPr>
            <w:tcW w:w="2880" w:type="dxa"/>
          </w:tcPr>
          <w:p w14:paraId="2ADAC41E" w14:textId="77777777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271EA" w14:textId="056311BC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23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785826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263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785826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65</w:t>
            </w:r>
          </w:p>
        </w:tc>
        <w:tc>
          <w:tcPr>
            <w:tcW w:w="270" w:type="dxa"/>
          </w:tcPr>
          <w:p w14:paraId="63F8EEA1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78169" w14:textId="1306D83D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10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785826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476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785826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66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F5C7AB3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C11E6" w14:textId="1F34CB4B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9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354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76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A77B78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389F69" w14:textId="725100E8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019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26</w:t>
            </w:r>
            <w:r w:rsidRPr="009A10D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2" w:type="dxa"/>
          </w:tcPr>
          <w:p w14:paraId="45483984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34388" w14:textId="0785E594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="00D97BC9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D97BC9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850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D97BC9"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68</w:t>
            </w:r>
            <w:r w:rsidRPr="009A10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29A56D3C" w14:textId="4A5C62EC" w:rsidR="001D61D3" w:rsidRPr="009A10D1" w:rsidRDefault="001D61D3" w:rsidP="00E859C8"/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79"/>
        <w:gridCol w:w="247"/>
        <w:gridCol w:w="1120"/>
        <w:gridCol w:w="240"/>
        <w:gridCol w:w="1152"/>
        <w:gridCol w:w="236"/>
        <w:gridCol w:w="1146"/>
      </w:tblGrid>
      <w:tr w:rsidR="00D86771" w:rsidRPr="009A10D1" w14:paraId="2301B659" w14:textId="77777777" w:rsidTr="00D67F17">
        <w:tc>
          <w:tcPr>
            <w:tcW w:w="3600" w:type="dxa"/>
            <w:shd w:val="clear" w:color="auto" w:fill="auto"/>
            <w:vAlign w:val="bottom"/>
          </w:tcPr>
          <w:p w14:paraId="35D0725E" w14:textId="18702CCF" w:rsidR="00D86771" w:rsidRPr="009A10D1" w:rsidRDefault="00353B1F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5" w:name="_Hlk182242688"/>
            <w:r w:rsidRPr="009A10D1">
              <w:br w:type="page"/>
            </w: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18C0441C" w14:textId="2B67898F" w:rsidR="00D86771" w:rsidRPr="009A10D1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6069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A5929" w:rsidRPr="009A10D1" w14:paraId="203CE981" w14:textId="6B3A1A2B" w:rsidTr="00D67F17">
        <w:tc>
          <w:tcPr>
            <w:tcW w:w="3600" w:type="dxa"/>
            <w:shd w:val="clear" w:color="auto" w:fill="auto"/>
          </w:tcPr>
          <w:p w14:paraId="13BD3573" w14:textId="77777777" w:rsidR="004A5929" w:rsidRPr="009A10D1" w:rsidRDefault="004A5929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5CB82A55" w14:textId="4FB068F3" w:rsidR="004A5929" w:rsidRPr="009A10D1" w:rsidRDefault="004A5929" w:rsidP="00E859C8">
            <w:pPr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94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2F0AE2ED" w14:textId="77777777" w:rsidR="004A5929" w:rsidRPr="009A10D1" w:rsidRDefault="004A5929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86771" w:rsidRPr="009A10D1" w14:paraId="66BE666B" w14:textId="77777777" w:rsidTr="00D67F17">
        <w:tc>
          <w:tcPr>
            <w:tcW w:w="3600" w:type="dxa"/>
            <w:shd w:val="clear" w:color="auto" w:fill="auto"/>
            <w:vAlign w:val="bottom"/>
            <w:hideMark/>
          </w:tcPr>
          <w:p w14:paraId="5BD6BF8C" w14:textId="5531FC63" w:rsidR="00D86771" w:rsidRPr="009A10D1" w:rsidRDefault="00D86771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587F34DA" w14:textId="77777777" w:rsidR="00D86771" w:rsidRPr="009A10D1" w:rsidRDefault="00D86771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31B649E" w14:textId="77777777" w:rsidR="00D86771" w:rsidRPr="009A10D1" w:rsidRDefault="00D86771" w:rsidP="00E859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7" w:type="dxa"/>
            <w:shd w:val="clear" w:color="auto" w:fill="auto"/>
          </w:tcPr>
          <w:p w14:paraId="6CEFB792" w14:textId="77777777" w:rsidR="00D86771" w:rsidRPr="009A10D1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3624264" w14:textId="1FBEC390" w:rsidR="00D86771" w:rsidRPr="009A10D1" w:rsidRDefault="00D86771" w:rsidP="00E859C8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40" w:type="dxa"/>
            <w:shd w:val="clear" w:color="auto" w:fill="auto"/>
          </w:tcPr>
          <w:p w14:paraId="2B99D4F7" w14:textId="77777777" w:rsidR="00D86771" w:rsidRPr="009A10D1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78BCB04" w14:textId="542FC501" w:rsidR="00D86771" w:rsidRPr="009A10D1" w:rsidRDefault="00D86771" w:rsidP="00E859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B17D5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F836A3" w14:textId="77777777" w:rsidR="00D86771" w:rsidRPr="009A10D1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  <w:hideMark/>
          </w:tcPr>
          <w:p w14:paraId="4554F16B" w14:textId="77777777" w:rsidR="00D86771" w:rsidRPr="009A10D1" w:rsidRDefault="00D86771" w:rsidP="00E859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6771" w:rsidRPr="009A10D1" w14:paraId="2136C104" w14:textId="77777777" w:rsidTr="00D67F17">
        <w:tc>
          <w:tcPr>
            <w:tcW w:w="3600" w:type="dxa"/>
            <w:shd w:val="clear" w:color="auto" w:fill="auto"/>
          </w:tcPr>
          <w:p w14:paraId="316BFAD4" w14:textId="77777777" w:rsidR="00D86771" w:rsidRPr="009A10D1" w:rsidRDefault="00D86771" w:rsidP="00E859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6825655" w14:textId="77777777" w:rsidR="00D86771" w:rsidRPr="009A10D1" w:rsidRDefault="00D86771" w:rsidP="00E8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bookmarkEnd w:id="25"/>
      <w:tr w:rsidR="0022146B" w:rsidRPr="009A10D1" w14:paraId="6E6F78F2" w14:textId="77777777" w:rsidTr="00D67F17">
        <w:tc>
          <w:tcPr>
            <w:tcW w:w="3600" w:type="dxa"/>
            <w:shd w:val="clear" w:color="auto" w:fill="auto"/>
          </w:tcPr>
          <w:p w14:paraId="0E734D09" w14:textId="2651ED76" w:rsidR="0022146B" w:rsidRPr="009A10D1" w:rsidRDefault="00B17D5A" w:rsidP="00E859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785EF87B" w14:textId="77777777" w:rsidR="0022146B" w:rsidRPr="009A10D1" w:rsidRDefault="0022146B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C6AD3" w:rsidRPr="009A10D1" w14:paraId="434A617D" w14:textId="77777777" w:rsidTr="00D67F17">
        <w:tc>
          <w:tcPr>
            <w:tcW w:w="3600" w:type="dxa"/>
            <w:shd w:val="clear" w:color="auto" w:fill="auto"/>
            <w:hideMark/>
          </w:tcPr>
          <w:p w14:paraId="4C976A87" w14:textId="77777777" w:rsidR="00FC6AD3" w:rsidRPr="009A10D1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</w:tcPr>
          <w:p w14:paraId="67DEA019" w14:textId="28A0C533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62B0BDDD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170BEDF" w14:textId="06D80768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D5746F4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849E598" w14:textId="284554EE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F9C1B9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4989B750" w14:textId="606BF28F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3E21" w:rsidRPr="009A10D1" w14:paraId="24F3BCD8" w14:textId="77777777" w:rsidTr="00D67F17">
        <w:tc>
          <w:tcPr>
            <w:tcW w:w="3600" w:type="dxa"/>
          </w:tcPr>
          <w:p w14:paraId="17025B99" w14:textId="77777777" w:rsidR="009D3E21" w:rsidRPr="009A10D1" w:rsidRDefault="009D3E21" w:rsidP="009D3E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</w:tcPr>
          <w:p w14:paraId="5080B467" w14:textId="45814B3C" w:rsidR="009D3E21" w:rsidRPr="009A10D1" w:rsidRDefault="005C6C44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39.95</w:t>
            </w:r>
          </w:p>
        </w:tc>
        <w:tc>
          <w:tcPr>
            <w:tcW w:w="247" w:type="dxa"/>
          </w:tcPr>
          <w:p w14:paraId="7495B99E" w14:textId="77777777" w:rsidR="009D3E21" w:rsidRPr="009A10D1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EFED950" w14:textId="0C179A78" w:rsidR="009D3E21" w:rsidRPr="009A10D1" w:rsidRDefault="005C6C44" w:rsidP="009D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(39.95)</w:t>
            </w:r>
          </w:p>
        </w:tc>
        <w:tc>
          <w:tcPr>
            <w:tcW w:w="240" w:type="dxa"/>
          </w:tcPr>
          <w:p w14:paraId="01E38FBC" w14:textId="77777777" w:rsidR="009D3E21" w:rsidRPr="009A10D1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20DBF38" w14:textId="008DA964" w:rsidR="009D3E21" w:rsidRPr="009A10D1" w:rsidRDefault="005C6C44" w:rsidP="00C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6D895C" w14:textId="77777777" w:rsidR="009D3E21" w:rsidRPr="009A10D1" w:rsidRDefault="009D3E21" w:rsidP="009D3E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93B59DF" w14:textId="243644D2" w:rsidR="009D3E21" w:rsidRPr="009A10D1" w:rsidRDefault="005C6C44" w:rsidP="00AE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(39.95)</w:t>
            </w:r>
          </w:p>
        </w:tc>
      </w:tr>
      <w:tr w:rsidR="00FC6AD3" w:rsidRPr="009A10D1" w14:paraId="6C78176C" w14:textId="77777777" w:rsidTr="00D67F17">
        <w:tc>
          <w:tcPr>
            <w:tcW w:w="3600" w:type="dxa"/>
          </w:tcPr>
          <w:p w14:paraId="47E14741" w14:textId="6D1F572E" w:rsidR="00FC6AD3" w:rsidRPr="009A10D1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287772F1" w14:textId="704B3F29" w:rsidR="00FC6AD3" w:rsidRPr="009A10D1" w:rsidRDefault="00C15D5C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1,897.00</w:t>
            </w:r>
          </w:p>
        </w:tc>
        <w:tc>
          <w:tcPr>
            <w:tcW w:w="247" w:type="dxa"/>
          </w:tcPr>
          <w:p w14:paraId="0981485E" w14:textId="77777777" w:rsidR="00FC6AD3" w:rsidRPr="009A10D1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FC1F632" w14:textId="679C8742" w:rsidR="00FC6AD3" w:rsidRPr="009A10D1" w:rsidRDefault="00C15D5C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(1,897.00)</w:t>
            </w:r>
          </w:p>
        </w:tc>
        <w:tc>
          <w:tcPr>
            <w:tcW w:w="240" w:type="dxa"/>
          </w:tcPr>
          <w:p w14:paraId="0F0EB0E9" w14:textId="77777777" w:rsidR="00FC6AD3" w:rsidRPr="009A10D1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1A59ED4" w14:textId="7AFDD58D" w:rsidR="00FC6AD3" w:rsidRPr="009A10D1" w:rsidRDefault="00C15D5C" w:rsidP="00C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CB1019" w14:textId="77777777" w:rsidR="00FC6AD3" w:rsidRPr="009A10D1" w:rsidRDefault="00FC6AD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E3543D5" w14:textId="5CB151D1" w:rsidR="00FC6AD3" w:rsidRPr="009A10D1" w:rsidRDefault="00C15D5C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(1,897.00)</w:t>
            </w:r>
          </w:p>
        </w:tc>
      </w:tr>
      <w:tr w:rsidR="00FC6AD3" w:rsidRPr="009A10D1" w14:paraId="3289E857" w14:textId="77777777" w:rsidTr="00D67F17">
        <w:tc>
          <w:tcPr>
            <w:tcW w:w="3600" w:type="dxa"/>
          </w:tcPr>
          <w:p w14:paraId="7774267D" w14:textId="77777777" w:rsidR="00FC6AD3" w:rsidRPr="009A10D1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079" w:type="dxa"/>
          </w:tcPr>
          <w:p w14:paraId="3DF57D1A" w14:textId="6FC30BC5" w:rsidR="00FC6AD3" w:rsidRPr="009A10D1" w:rsidRDefault="00C15D5C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420.90</w:t>
            </w:r>
          </w:p>
        </w:tc>
        <w:tc>
          <w:tcPr>
            <w:tcW w:w="247" w:type="dxa"/>
          </w:tcPr>
          <w:p w14:paraId="0DCD134F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6A6E68" w14:textId="6C93C3A3" w:rsidR="00FC6AD3" w:rsidRPr="009A10D1" w:rsidRDefault="00C15D5C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(420.90)</w:t>
            </w:r>
          </w:p>
        </w:tc>
        <w:tc>
          <w:tcPr>
            <w:tcW w:w="240" w:type="dxa"/>
          </w:tcPr>
          <w:p w14:paraId="011A41CF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75B5440" w14:textId="7BC5241F" w:rsidR="00FC6AD3" w:rsidRPr="009A10D1" w:rsidRDefault="00C15D5C" w:rsidP="00C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C01FB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8A4BA40" w14:textId="6BB5F101" w:rsidR="00FC6AD3" w:rsidRPr="009A10D1" w:rsidRDefault="00C15D5C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(420.90)</w:t>
            </w:r>
          </w:p>
        </w:tc>
      </w:tr>
      <w:tr w:rsidR="00FC6AD3" w:rsidRPr="009A10D1" w14:paraId="5E10592F" w14:textId="77777777" w:rsidTr="00D67F17">
        <w:tc>
          <w:tcPr>
            <w:tcW w:w="3600" w:type="dxa"/>
            <w:hideMark/>
          </w:tcPr>
          <w:p w14:paraId="6FA32932" w14:textId="77777777" w:rsidR="00FC6AD3" w:rsidRPr="009A10D1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617049F7" w14:textId="6C93DF1B" w:rsidR="00FC6AD3" w:rsidRPr="009A10D1" w:rsidRDefault="00C15D5C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1,120.00</w:t>
            </w:r>
          </w:p>
        </w:tc>
        <w:tc>
          <w:tcPr>
            <w:tcW w:w="247" w:type="dxa"/>
          </w:tcPr>
          <w:p w14:paraId="2BD26AAA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252BEBE" w14:textId="685C78B6" w:rsidR="00FC6AD3" w:rsidRPr="009A10D1" w:rsidRDefault="00C15D5C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(120.00)</w:t>
            </w:r>
          </w:p>
        </w:tc>
        <w:tc>
          <w:tcPr>
            <w:tcW w:w="240" w:type="dxa"/>
          </w:tcPr>
          <w:p w14:paraId="7B6C67B2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8D30E5B" w14:textId="317B0967" w:rsidR="00FC6AD3" w:rsidRPr="009A10D1" w:rsidRDefault="00C15D5C" w:rsidP="0016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(1,000.00)</w:t>
            </w:r>
          </w:p>
        </w:tc>
        <w:tc>
          <w:tcPr>
            <w:tcW w:w="236" w:type="dxa"/>
          </w:tcPr>
          <w:p w14:paraId="23DA61BF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BE4A811" w14:textId="7BC2A398" w:rsidR="00FC6AD3" w:rsidRPr="009A10D1" w:rsidRDefault="00166EE0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(1,120.00)</w:t>
            </w:r>
          </w:p>
        </w:tc>
      </w:tr>
      <w:tr w:rsidR="00FC6AD3" w:rsidRPr="009A10D1" w14:paraId="05930C53" w14:textId="77777777" w:rsidTr="00D67F17">
        <w:tc>
          <w:tcPr>
            <w:tcW w:w="3600" w:type="dxa"/>
            <w:hideMark/>
          </w:tcPr>
          <w:p w14:paraId="336CAEA4" w14:textId="1DCA7513" w:rsidR="00FC6AD3" w:rsidRPr="009A10D1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48B10" w14:textId="61040B02" w:rsidR="00FC6AD3" w:rsidRPr="009A10D1" w:rsidRDefault="00166EE0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6.63</w:t>
            </w:r>
          </w:p>
        </w:tc>
        <w:tc>
          <w:tcPr>
            <w:tcW w:w="247" w:type="dxa"/>
            <w:vAlign w:val="bottom"/>
          </w:tcPr>
          <w:p w14:paraId="7107DB92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F6C7E" w14:textId="3E276A07" w:rsidR="00FC6AD3" w:rsidRPr="009A10D1" w:rsidRDefault="00166EE0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(2.</w:t>
            </w:r>
            <w:r w:rsidR="001723E6"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147212BD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5A4E3" w14:textId="4B3E2518" w:rsidR="00FC6AD3" w:rsidRPr="009A10D1" w:rsidRDefault="00166EE0" w:rsidP="0016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1723E6"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4.20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5D39C90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A2324" w14:textId="72972254" w:rsidR="00FC6AD3" w:rsidRPr="009A10D1" w:rsidRDefault="00166EE0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1723E6"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7.19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C6AD3" w:rsidRPr="009A10D1" w14:paraId="5EF4C2B8" w14:textId="77777777" w:rsidTr="00D67F17">
        <w:tc>
          <w:tcPr>
            <w:tcW w:w="3600" w:type="dxa"/>
          </w:tcPr>
          <w:p w14:paraId="754C835F" w14:textId="77777777" w:rsidR="00FC6AD3" w:rsidRPr="009A10D1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CEB2" w14:textId="3D3E1322" w:rsidR="00FC6AD3" w:rsidRPr="009A10D1" w:rsidRDefault="0009770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3,484.48</w:t>
            </w:r>
          </w:p>
        </w:tc>
        <w:tc>
          <w:tcPr>
            <w:tcW w:w="247" w:type="dxa"/>
          </w:tcPr>
          <w:p w14:paraId="50FE4DD1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C2BE2" w14:textId="35E29778" w:rsidR="00FC6AD3" w:rsidRPr="009A10D1" w:rsidRDefault="0009770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(2,480.</w:t>
            </w:r>
            <w:r w:rsidR="00827FCC"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32C5897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F6A60" w14:textId="64113638" w:rsidR="00FC6AD3" w:rsidRPr="009A10D1" w:rsidRDefault="0009770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(1,00</w:t>
            </w:r>
            <w:r w:rsidR="001723E6"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1723E6"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CB0D6B0" w14:textId="77777777" w:rsidR="00FC6AD3" w:rsidRPr="009A10D1" w:rsidRDefault="00FC6AD3" w:rsidP="00FC6A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91AC4" w14:textId="4B8E8A98" w:rsidR="00FC6AD3" w:rsidRPr="009A10D1" w:rsidRDefault="00097703" w:rsidP="00FC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(3,48</w:t>
            </w:r>
            <w:r w:rsidR="001723E6"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5.04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2273CC21" w14:textId="7734D1A3" w:rsidR="00A47C36" w:rsidRPr="009A10D1" w:rsidRDefault="00A47C36">
      <w:r w:rsidRPr="009A10D1">
        <w:br w:type="page"/>
      </w: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79"/>
        <w:gridCol w:w="247"/>
        <w:gridCol w:w="1120"/>
        <w:gridCol w:w="240"/>
        <w:gridCol w:w="1152"/>
        <w:gridCol w:w="236"/>
        <w:gridCol w:w="1056"/>
      </w:tblGrid>
      <w:tr w:rsidR="00580175" w:rsidRPr="009A10D1" w14:paraId="7F5F569D" w14:textId="77777777" w:rsidTr="00580175">
        <w:tc>
          <w:tcPr>
            <w:tcW w:w="3600" w:type="dxa"/>
            <w:shd w:val="clear" w:color="auto" w:fill="auto"/>
            <w:vAlign w:val="bottom"/>
          </w:tcPr>
          <w:p w14:paraId="0EB5362F" w14:textId="77777777" w:rsidR="00580175" w:rsidRPr="009A10D1" w:rsidRDefault="00580175" w:rsidP="00AE52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br w:type="page"/>
            </w: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58EC6158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80175" w:rsidRPr="009A10D1" w14:paraId="00D25372" w14:textId="77777777" w:rsidTr="00580175">
        <w:tc>
          <w:tcPr>
            <w:tcW w:w="3600" w:type="dxa"/>
            <w:shd w:val="clear" w:color="auto" w:fill="auto"/>
          </w:tcPr>
          <w:p w14:paraId="078AC996" w14:textId="77777777" w:rsidR="00580175" w:rsidRPr="009A10D1" w:rsidRDefault="00580175" w:rsidP="00AE52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72643F67" w14:textId="77777777" w:rsidR="00580175" w:rsidRPr="009A10D1" w:rsidRDefault="00580175" w:rsidP="00AE5258">
            <w:pPr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04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0AE1504D" w14:textId="77777777" w:rsidR="00580175" w:rsidRPr="009A10D1" w:rsidRDefault="00580175" w:rsidP="00AE525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80175" w:rsidRPr="009A10D1" w14:paraId="365F4202" w14:textId="77777777" w:rsidTr="00580175">
        <w:tc>
          <w:tcPr>
            <w:tcW w:w="3600" w:type="dxa"/>
            <w:shd w:val="clear" w:color="auto" w:fill="auto"/>
            <w:vAlign w:val="bottom"/>
            <w:hideMark/>
          </w:tcPr>
          <w:p w14:paraId="1FD7FC1B" w14:textId="77777777" w:rsidR="00580175" w:rsidRPr="009A10D1" w:rsidRDefault="00580175" w:rsidP="00AE52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3BEF5A6C" w14:textId="77777777" w:rsidR="00580175" w:rsidRPr="009A10D1" w:rsidRDefault="00580175" w:rsidP="00AE525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86CB291" w14:textId="77777777" w:rsidR="00580175" w:rsidRPr="009A10D1" w:rsidRDefault="00580175" w:rsidP="00AE525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7" w:type="dxa"/>
            <w:shd w:val="clear" w:color="auto" w:fill="auto"/>
          </w:tcPr>
          <w:p w14:paraId="2D0B5837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27441345" w14:textId="77777777" w:rsidR="00580175" w:rsidRPr="009A10D1" w:rsidRDefault="00580175" w:rsidP="00AE5258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40" w:type="dxa"/>
            <w:shd w:val="clear" w:color="auto" w:fill="auto"/>
          </w:tcPr>
          <w:p w14:paraId="79A3F702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24809BB" w14:textId="77777777" w:rsidR="00580175" w:rsidRPr="009A10D1" w:rsidRDefault="00580175" w:rsidP="00AE525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A041B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556C49FD" w14:textId="77777777" w:rsidR="00580175" w:rsidRPr="009A10D1" w:rsidRDefault="00580175" w:rsidP="00AE525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80175" w:rsidRPr="009A10D1" w14:paraId="244B752E" w14:textId="77777777" w:rsidTr="00580175">
        <w:tc>
          <w:tcPr>
            <w:tcW w:w="3600" w:type="dxa"/>
            <w:shd w:val="clear" w:color="auto" w:fill="auto"/>
          </w:tcPr>
          <w:p w14:paraId="7F740B0F" w14:textId="77777777" w:rsidR="00580175" w:rsidRPr="009A10D1" w:rsidRDefault="00580175" w:rsidP="00AE52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1D93177" w14:textId="77777777" w:rsidR="00580175" w:rsidRPr="009A10D1" w:rsidRDefault="00580175" w:rsidP="00AE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C6AD3" w:rsidRPr="009A10D1" w14:paraId="58541E52" w14:textId="77777777" w:rsidTr="00580175">
        <w:tc>
          <w:tcPr>
            <w:tcW w:w="3600" w:type="dxa"/>
            <w:shd w:val="clear" w:color="auto" w:fill="auto"/>
          </w:tcPr>
          <w:p w14:paraId="1C9E66B2" w14:textId="5DBF27D8" w:rsidR="00FC6AD3" w:rsidRPr="009A10D1" w:rsidRDefault="00B17D5A" w:rsidP="00FC6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6</w:t>
            </w: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03D6890B" w14:textId="41A78236" w:rsidR="00FC6AD3" w:rsidRPr="009A10D1" w:rsidRDefault="00FC6AD3" w:rsidP="00FC6AD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6AD3" w:rsidRPr="009A10D1" w14:paraId="54429052" w14:textId="77777777" w:rsidTr="00580175">
        <w:tc>
          <w:tcPr>
            <w:tcW w:w="3600" w:type="dxa"/>
            <w:shd w:val="clear" w:color="auto" w:fill="auto"/>
            <w:hideMark/>
          </w:tcPr>
          <w:p w14:paraId="6FF64168" w14:textId="77777777" w:rsidR="00FC6AD3" w:rsidRPr="009A10D1" w:rsidRDefault="00FC6AD3" w:rsidP="00FC6A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</w:tcPr>
          <w:p w14:paraId="553834A2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6847FC72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2CAC9A33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4A468DF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25824C0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86CFC3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50DD48E6" w14:textId="77777777" w:rsidR="00FC6AD3" w:rsidRPr="009A10D1" w:rsidRDefault="00FC6AD3" w:rsidP="00FC6AD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180D" w:rsidRPr="009A10D1" w14:paraId="7EE3E26D" w14:textId="77777777" w:rsidTr="00580175">
        <w:tc>
          <w:tcPr>
            <w:tcW w:w="3600" w:type="dxa"/>
          </w:tcPr>
          <w:p w14:paraId="18A781CB" w14:textId="2F635688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</w:tcPr>
          <w:p w14:paraId="6D2B00B7" w14:textId="18730E10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45.99</w:t>
            </w:r>
          </w:p>
        </w:tc>
        <w:tc>
          <w:tcPr>
            <w:tcW w:w="247" w:type="dxa"/>
          </w:tcPr>
          <w:p w14:paraId="25C7609F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CD27C37" w14:textId="46DE4E8D" w:rsidR="00E1180D" w:rsidRPr="009A10D1" w:rsidRDefault="00E1180D" w:rsidP="0016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45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1F43C9E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1C6764D" w14:textId="7585FE9B" w:rsidR="00E1180D" w:rsidRPr="009A10D1" w:rsidRDefault="00E1180D" w:rsidP="00C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B5604E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A3C85BF" w14:textId="0AD40808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45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1180D" w:rsidRPr="009A10D1" w14:paraId="13FDD4DA" w14:textId="77777777" w:rsidTr="00580175">
        <w:tc>
          <w:tcPr>
            <w:tcW w:w="3600" w:type="dxa"/>
          </w:tcPr>
          <w:p w14:paraId="73FA3946" w14:textId="0344DC19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61742FDC" w14:textId="03BC5F9C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997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247" w:type="dxa"/>
          </w:tcPr>
          <w:p w14:paraId="415CE775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2859DC" w14:textId="6CACA3CF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(1,997.00)</w:t>
            </w:r>
          </w:p>
        </w:tc>
        <w:tc>
          <w:tcPr>
            <w:tcW w:w="240" w:type="dxa"/>
          </w:tcPr>
          <w:p w14:paraId="3B0C050B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72A52B5" w14:textId="36153F9D" w:rsidR="00E1180D" w:rsidRPr="009A10D1" w:rsidRDefault="00E1180D" w:rsidP="00C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B3D02F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6465A2A" w14:textId="68364BAA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(1,997.00)</w:t>
            </w:r>
          </w:p>
        </w:tc>
      </w:tr>
      <w:tr w:rsidR="00E1180D" w:rsidRPr="009A10D1" w14:paraId="7F6E2061" w14:textId="77777777" w:rsidTr="00580175">
        <w:tc>
          <w:tcPr>
            <w:tcW w:w="3600" w:type="dxa"/>
          </w:tcPr>
          <w:p w14:paraId="3A738798" w14:textId="09473C62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079" w:type="dxa"/>
          </w:tcPr>
          <w:p w14:paraId="7D2597C0" w14:textId="274856F3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874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90</w:t>
            </w:r>
          </w:p>
        </w:tc>
        <w:tc>
          <w:tcPr>
            <w:tcW w:w="247" w:type="dxa"/>
          </w:tcPr>
          <w:p w14:paraId="263B902C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6169F5B" w14:textId="3413B92F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874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90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3CEC48D1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B23CD6" w14:textId="600DCF46" w:rsidR="00E1180D" w:rsidRPr="009A10D1" w:rsidRDefault="00E1180D" w:rsidP="00C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D4BF74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3C17339" w14:textId="7731CA38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(874.90)</w:t>
            </w:r>
          </w:p>
        </w:tc>
      </w:tr>
      <w:tr w:rsidR="00E1180D" w:rsidRPr="009A10D1" w14:paraId="34FE482D" w14:textId="77777777" w:rsidTr="00580175">
        <w:tc>
          <w:tcPr>
            <w:tcW w:w="3600" w:type="dxa"/>
          </w:tcPr>
          <w:p w14:paraId="7A7DF8AE" w14:textId="2A6F17D6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4DBA20C6" w14:textId="205D1867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315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247" w:type="dxa"/>
          </w:tcPr>
          <w:p w14:paraId="7888259E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A180880" w14:textId="2F7F7222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195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70AD1C5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51E400A" w14:textId="0727BEDC" w:rsidR="00E1180D" w:rsidRPr="009A10D1" w:rsidRDefault="00E1180D" w:rsidP="0016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120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48BB8CA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F3D1293" w14:textId="7BA60FAB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(1,315.00)</w:t>
            </w:r>
          </w:p>
        </w:tc>
      </w:tr>
      <w:tr w:rsidR="00E1180D" w:rsidRPr="009A10D1" w14:paraId="6384F912" w14:textId="77777777" w:rsidTr="00580175">
        <w:tc>
          <w:tcPr>
            <w:tcW w:w="3600" w:type="dxa"/>
          </w:tcPr>
          <w:p w14:paraId="07725B20" w14:textId="1361A863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491E80EA" w14:textId="31AB1EED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21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00</w:t>
            </w:r>
          </w:p>
        </w:tc>
        <w:tc>
          <w:tcPr>
            <w:tcW w:w="247" w:type="dxa"/>
            <w:vAlign w:val="bottom"/>
          </w:tcPr>
          <w:p w14:paraId="324463E1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04B88489" w14:textId="5BE6AFD6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16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82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5C12E6C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F1EB6FB" w14:textId="327FD410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04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85E9B8A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081ED9A" w14:textId="632223E7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(21.86)</w:t>
            </w:r>
          </w:p>
        </w:tc>
      </w:tr>
      <w:tr w:rsidR="00E1180D" w:rsidRPr="009A10D1" w14:paraId="16904C92" w14:textId="77777777" w:rsidTr="00580175">
        <w:tc>
          <w:tcPr>
            <w:tcW w:w="3600" w:type="dxa"/>
          </w:tcPr>
          <w:p w14:paraId="775318E2" w14:textId="77777777" w:rsidR="00E1180D" w:rsidRPr="009A10D1" w:rsidRDefault="00E1180D" w:rsidP="00E118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E8239" w14:textId="2E1E157E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253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89</w:t>
            </w:r>
          </w:p>
        </w:tc>
        <w:tc>
          <w:tcPr>
            <w:tcW w:w="247" w:type="dxa"/>
          </w:tcPr>
          <w:p w14:paraId="5E06A2BE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E2B4A" w14:textId="423EFCB0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129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71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31EF8EAD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13FB0" w14:textId="54431F3D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125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04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8352FA9" w14:textId="77777777" w:rsidR="00E1180D" w:rsidRPr="009A10D1" w:rsidRDefault="00E1180D" w:rsidP="00E118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2F5F" w14:textId="0CFE328E" w:rsidR="00E1180D" w:rsidRPr="009A10D1" w:rsidRDefault="00E1180D" w:rsidP="00E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75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6A06ACF0" w14:textId="5B046444" w:rsidR="006156CC" w:rsidRPr="009A10D1" w:rsidRDefault="006156CC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C41002B" w14:textId="186A03D6" w:rsidR="00C66851" w:rsidRPr="009A10D1" w:rsidRDefault="001543B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</w:p>
    <w:p w14:paraId="24396F4E" w14:textId="77777777" w:rsidR="00580175" w:rsidRPr="009A10D1" w:rsidRDefault="00580175" w:rsidP="00E859C8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33BC90F2" w14:textId="25D2205E" w:rsidR="001543B9" w:rsidRPr="009A10D1" w:rsidRDefault="001543B9" w:rsidP="00B33E9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86086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A10D1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C66851" w:rsidRPr="009A10D1">
        <w:rPr>
          <w:rFonts w:asciiTheme="majorBidi" w:hAnsiTheme="majorBidi" w:cstheme="majorBidi"/>
          <w:i/>
          <w:iCs/>
          <w:sz w:val="40"/>
          <w:szCs w:val="28"/>
        </w:rPr>
        <w:tab/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5AF4BC6F" w14:textId="77777777" w:rsidR="00754C06" w:rsidRPr="009A10D1" w:rsidRDefault="00754C06" w:rsidP="00E859C8">
      <w:pPr>
        <w:spacing w:line="240" w:lineRule="auto"/>
        <w:ind w:left="360"/>
        <w:rPr>
          <w:rFonts w:asciiTheme="majorBidi" w:hAnsiTheme="majorBidi" w:cstheme="majorBidi"/>
          <w:i/>
          <w:iCs/>
          <w:sz w:val="22"/>
          <w:szCs w:val="22"/>
        </w:rPr>
      </w:pPr>
    </w:p>
    <w:p w14:paraId="641174A5" w14:textId="6620936C" w:rsidR="001543B9" w:rsidRPr="009A10D1" w:rsidRDefault="001543B9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2C335503" w14:textId="77777777" w:rsidR="00C46F0C" w:rsidRPr="009A10D1" w:rsidRDefault="00C46F0C" w:rsidP="00E859C8">
      <w:pPr>
        <w:spacing w:line="240" w:lineRule="auto"/>
        <w:ind w:left="1080"/>
        <w:rPr>
          <w:rFonts w:asciiTheme="majorBidi" w:hAnsiTheme="majorBidi" w:cstheme="majorBidi"/>
          <w:sz w:val="22"/>
          <w:szCs w:val="22"/>
        </w:rPr>
      </w:pPr>
    </w:p>
    <w:p w14:paraId="770DE113" w14:textId="77777777" w:rsidR="0006140E" w:rsidRPr="009A10D1" w:rsidRDefault="0006140E" w:rsidP="0095770F">
      <w:pPr>
        <w:spacing w:line="240" w:lineRule="auto"/>
        <w:ind w:left="540" w:right="-45" w:firstLine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>การบริหารการปฏิรูปอัตราดอกเบี้ยอ้างอิง</w:t>
      </w:r>
    </w:p>
    <w:p w14:paraId="1872CC47" w14:textId="77777777" w:rsidR="000D12EA" w:rsidRPr="009A10D1" w:rsidRDefault="000D12EA" w:rsidP="00E859C8">
      <w:pPr>
        <w:spacing w:line="240" w:lineRule="auto"/>
        <w:ind w:left="547" w:right="-43"/>
        <w:rPr>
          <w:rFonts w:asciiTheme="majorBidi" w:hAnsiTheme="majorBidi" w:cstheme="majorBidi"/>
          <w:sz w:val="22"/>
          <w:szCs w:val="22"/>
        </w:rPr>
      </w:pPr>
    </w:p>
    <w:p w14:paraId="6A807F53" w14:textId="28D5D2D6" w:rsidR="0006140E" w:rsidRPr="009A10D1" w:rsidRDefault="0006140E" w:rsidP="0095770F">
      <w:pPr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="00F2252E" w:rsidRPr="009A10D1">
        <w:rPr>
          <w:rFonts w:asciiTheme="majorBidi" w:hAnsiTheme="majorBidi" w:cstheme="majorBidi" w:hint="cs"/>
          <w:sz w:val="28"/>
          <w:szCs w:val="28"/>
          <w:cs/>
        </w:rPr>
        <w:t>บริหารความเสี่ยง</w:t>
      </w:r>
      <w:r w:rsidR="00A3046A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F2252E" w:rsidRPr="009A10D1">
        <w:rPr>
          <w:rFonts w:asciiTheme="majorBidi" w:hAnsiTheme="majorBidi" w:cstheme="majorBidi" w:hint="cs"/>
          <w:sz w:val="28"/>
          <w:szCs w:val="28"/>
          <w:cs/>
        </w:rPr>
        <w:t>(คณะกรรมการ)</w:t>
      </w:r>
      <w:r w:rsidR="00A3046A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ได้ติดตามและดูแลการเปลี่ยนแปลงไปใช้อัตราดอกเบี้ยอ้างอิงทางเลือกของกลุ่มบริษัท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คณะกรรมการ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และจะสื่อสารเรื่องของการปฏิรูปอัตราดอกเบี้ยอ้างอิงกับคู่สัญญาอย่างไร คณะกรรมการได้รายงานไปยังคณะกรรมการบริษัทของกลุ่มบริษัทเป็นรายไตรมาสและร่วมมือกับหน่วยงานอื่น ๆ เมื่อจำเป็น และมีการรายงานความเสี่ยงด้านอัตราดอกเบี้ยและความเสี่ยงอื่นที่เกิดจากการปฏิรูปอัตราดอกเบี้ยอ้างอิงให้ผู้บริหารทราบเป็นระยะ</w:t>
      </w:r>
    </w:p>
    <w:p w14:paraId="5EA182DE" w14:textId="77777777" w:rsidR="0006140E" w:rsidRPr="009A10D1" w:rsidRDefault="0006140E" w:rsidP="0095770F">
      <w:pPr>
        <w:tabs>
          <w:tab w:val="left" w:pos="540"/>
        </w:tabs>
        <w:spacing w:line="240" w:lineRule="auto"/>
        <w:ind w:left="1080"/>
        <w:jc w:val="both"/>
        <w:rPr>
          <w:rFonts w:asciiTheme="majorBidi" w:hAnsiTheme="majorBidi" w:cstheme="majorBidi"/>
          <w:sz w:val="22"/>
          <w:szCs w:val="22"/>
        </w:rPr>
      </w:pPr>
    </w:p>
    <w:p w14:paraId="3BB9703E" w14:textId="77777777" w:rsidR="00580175" w:rsidRPr="009A10D1" w:rsidRDefault="00580175" w:rsidP="0095770F">
      <w:pPr>
        <w:tabs>
          <w:tab w:val="left" w:pos="540"/>
        </w:tabs>
        <w:spacing w:line="240" w:lineRule="auto"/>
        <w:ind w:left="1080"/>
        <w:jc w:val="both"/>
        <w:rPr>
          <w:rFonts w:asciiTheme="majorBidi" w:hAnsiTheme="majorBidi" w:cstheme="majorBidi"/>
          <w:sz w:val="22"/>
          <w:szCs w:val="22"/>
        </w:rPr>
      </w:pPr>
    </w:p>
    <w:p w14:paraId="1F15B76E" w14:textId="77777777" w:rsidR="00B33E98" w:rsidRPr="009A10D1" w:rsidRDefault="00B33E98" w:rsidP="0095770F">
      <w:pPr>
        <w:tabs>
          <w:tab w:val="left" w:pos="540"/>
        </w:tabs>
        <w:spacing w:line="240" w:lineRule="auto"/>
        <w:ind w:left="1080"/>
        <w:jc w:val="both"/>
        <w:rPr>
          <w:rFonts w:asciiTheme="majorBidi" w:hAnsiTheme="majorBidi" w:cstheme="majorBidi"/>
          <w:sz w:val="22"/>
          <w:szCs w:val="22"/>
        </w:rPr>
      </w:pPr>
    </w:p>
    <w:p w14:paraId="0ED8445A" w14:textId="031DFF22" w:rsidR="001543B9" w:rsidRPr="009A10D1" w:rsidRDefault="001543B9" w:rsidP="00E859C8">
      <w:pPr>
        <w:spacing w:line="240" w:lineRule="auto"/>
        <w:ind w:left="1710" w:right="533" w:hanging="63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</w:rPr>
        <w:t>(</w:t>
      </w:r>
      <w:r w:rsidR="00786086" w:rsidRPr="009A10D1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 xml:space="preserve">) </w:t>
      </w:r>
      <w:r w:rsidR="00C66851" w:rsidRPr="009A10D1">
        <w:rPr>
          <w:rFonts w:asciiTheme="majorBidi" w:hAnsiTheme="majorBidi" w:cstheme="majorBidi"/>
          <w:sz w:val="28"/>
          <w:szCs w:val="28"/>
        </w:rPr>
        <w:tab/>
      </w:r>
      <w:r w:rsidRPr="009A10D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CE5B77A" w14:textId="076563BD" w:rsidR="001543B9" w:rsidRPr="009A10D1" w:rsidRDefault="001543B9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  <w:lang w:val="en-GB"/>
        </w:rPr>
      </w:pPr>
    </w:p>
    <w:p w14:paraId="194E8F6B" w14:textId="0CC0D7AD" w:rsidR="001543B9" w:rsidRPr="009A10D1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</w:t>
      </w:r>
      <w:r w:rsidR="00784268" w:rsidRPr="009A10D1">
        <w:rPr>
          <w:rFonts w:asciiTheme="majorBidi" w:hAnsiTheme="majorBidi" w:cstheme="majorBidi" w:hint="cs"/>
          <w:sz w:val="28"/>
          <w:szCs w:val="28"/>
          <w:cs/>
        </w:rPr>
        <w:t xml:space="preserve"> สัญญาก่อสร้าง และ</w:t>
      </w:r>
      <w:r w:rsidR="00784268" w:rsidRPr="009A10D1">
        <w:rPr>
          <w:rFonts w:asciiTheme="majorBidi" w:hAnsiTheme="majorBidi" w:cstheme="majorBidi"/>
          <w:sz w:val="28"/>
          <w:szCs w:val="28"/>
          <w:cs/>
        </w:rPr>
        <w:t>สัญญาซ่อมบำรุง</w:t>
      </w:r>
      <w:r w:rsidRPr="009A10D1">
        <w:rPr>
          <w:rFonts w:asciiTheme="majorBidi" w:hAnsiTheme="majorBidi" w:cstheme="majorBidi"/>
          <w:sz w:val="28"/>
          <w:szCs w:val="28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0EAAF18" w14:textId="5413CEE4" w:rsidR="004A450C" w:rsidRPr="009A10D1" w:rsidRDefault="004A450C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133" w:type="dxa"/>
        <w:tblInd w:w="9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68"/>
        <w:gridCol w:w="944"/>
        <w:gridCol w:w="180"/>
        <w:gridCol w:w="810"/>
        <w:gridCol w:w="180"/>
        <w:gridCol w:w="720"/>
        <w:gridCol w:w="6"/>
        <w:gridCol w:w="174"/>
        <w:gridCol w:w="6"/>
        <w:gridCol w:w="983"/>
        <w:gridCol w:w="181"/>
        <w:gridCol w:w="813"/>
        <w:gridCol w:w="6"/>
        <w:gridCol w:w="175"/>
        <w:gridCol w:w="6"/>
        <w:gridCol w:w="975"/>
        <w:gridCol w:w="6"/>
      </w:tblGrid>
      <w:tr w:rsidR="002B5295" w:rsidRPr="009A10D1" w14:paraId="16ECFD15" w14:textId="0B605400" w:rsidTr="00AD71C8">
        <w:trPr>
          <w:cantSplit/>
          <w:tblHeader/>
        </w:trPr>
        <w:tc>
          <w:tcPr>
            <w:tcW w:w="2968" w:type="dxa"/>
            <w:vAlign w:val="bottom"/>
          </w:tcPr>
          <w:p w14:paraId="2C2CDEC1" w14:textId="77777777" w:rsidR="002B5295" w:rsidRPr="009A10D1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165" w:type="dxa"/>
            <w:gridSpan w:val="16"/>
          </w:tcPr>
          <w:p w14:paraId="7FBF0C4D" w14:textId="1A10CC23" w:rsidR="002B5295" w:rsidRPr="009A10D1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B5295" w:rsidRPr="009A10D1" w14:paraId="71E4B7CF" w14:textId="07BDCE79" w:rsidTr="00AD71C8">
        <w:trPr>
          <w:cantSplit/>
          <w:tblHeader/>
        </w:trPr>
        <w:tc>
          <w:tcPr>
            <w:tcW w:w="2968" w:type="dxa"/>
            <w:vAlign w:val="bottom"/>
          </w:tcPr>
          <w:p w14:paraId="53A48348" w14:textId="77777777" w:rsidR="002B5295" w:rsidRPr="009A10D1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0" w:type="dxa"/>
            <w:gridSpan w:val="6"/>
          </w:tcPr>
          <w:p w14:paraId="0E53D191" w14:textId="23058925" w:rsidR="002B5295" w:rsidRPr="009A10D1" w:rsidRDefault="00B17D5A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  <w:gridSpan w:val="2"/>
          </w:tcPr>
          <w:p w14:paraId="409B5C6D" w14:textId="77777777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5" w:type="dxa"/>
            <w:gridSpan w:val="8"/>
          </w:tcPr>
          <w:p w14:paraId="64E017E3" w14:textId="62C92846" w:rsidR="002B5295" w:rsidRPr="009A10D1" w:rsidRDefault="00E1180D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2B5295" w:rsidRPr="009A10D1" w14:paraId="749ED033" w14:textId="70E8E909" w:rsidTr="00AD71C8">
        <w:trPr>
          <w:gridAfter w:val="1"/>
          <w:wAfter w:w="6" w:type="dxa"/>
          <w:cantSplit/>
          <w:tblHeader/>
        </w:trPr>
        <w:tc>
          <w:tcPr>
            <w:tcW w:w="2968" w:type="dxa"/>
            <w:vAlign w:val="bottom"/>
          </w:tcPr>
          <w:p w14:paraId="02915843" w14:textId="77777777" w:rsidR="002B5295" w:rsidRPr="009A10D1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2F67C6C8" w14:textId="6B3707FA" w:rsidR="002B5295" w:rsidRPr="009A10D1" w:rsidRDefault="002B5295" w:rsidP="00E859C8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44" w:type="dxa"/>
          </w:tcPr>
          <w:p w14:paraId="6EE654ED" w14:textId="77777777" w:rsidR="002B5295" w:rsidRPr="009A10D1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3B41A9B8" w14:textId="1E459809" w:rsidR="002B5295" w:rsidRPr="009A10D1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0" w:type="dxa"/>
          </w:tcPr>
          <w:p w14:paraId="6118C11F" w14:textId="77777777" w:rsidR="002B5295" w:rsidRPr="009A10D1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B5C804" w14:textId="77777777" w:rsidR="002B5295" w:rsidRPr="009A10D1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</w:t>
            </w:r>
          </w:p>
          <w:p w14:paraId="13195A30" w14:textId="4E2A6D74" w:rsidR="002B5295" w:rsidRPr="009A10D1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สวีเดน</w:t>
            </w:r>
          </w:p>
        </w:tc>
        <w:tc>
          <w:tcPr>
            <w:tcW w:w="180" w:type="dxa"/>
          </w:tcPr>
          <w:p w14:paraId="7F55074B" w14:textId="77777777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22F88A1" w14:textId="77777777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330FA2" w14:textId="77777777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05CF61" w14:textId="2622A189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gridSpan w:val="2"/>
          </w:tcPr>
          <w:p w14:paraId="0EE6F871" w14:textId="53462BA9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123C3CA" w14:textId="77777777" w:rsidR="002B5295" w:rsidRPr="009A10D1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4DD5CF35" w14:textId="341AF9BF" w:rsidR="002B5295" w:rsidRPr="009A10D1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1" w:type="dxa"/>
          </w:tcPr>
          <w:p w14:paraId="1E7AFB06" w14:textId="77777777" w:rsidR="002B5295" w:rsidRPr="009A10D1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73C657D" w14:textId="77777777" w:rsidR="002B5295" w:rsidRPr="009A10D1" w:rsidRDefault="002B5295" w:rsidP="00E859C8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</w:t>
            </w:r>
          </w:p>
          <w:p w14:paraId="6EFCD5B1" w14:textId="230E4C3F" w:rsidR="002B5295" w:rsidRPr="009A10D1" w:rsidRDefault="002B5295" w:rsidP="00E859C8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สวีเดน</w:t>
            </w:r>
          </w:p>
        </w:tc>
        <w:tc>
          <w:tcPr>
            <w:tcW w:w="181" w:type="dxa"/>
            <w:gridSpan w:val="2"/>
          </w:tcPr>
          <w:p w14:paraId="01142C79" w14:textId="77777777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768FCC93" w14:textId="77777777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80C61" w14:textId="77777777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14561A" w14:textId="1AEFAB26" w:rsidR="002B5295" w:rsidRPr="009A10D1" w:rsidRDefault="002B5295" w:rsidP="00E859C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</w:tr>
      <w:tr w:rsidR="002B5295" w:rsidRPr="009A10D1" w14:paraId="573EE416" w14:textId="00CE6C89" w:rsidTr="00AD71C8">
        <w:trPr>
          <w:cantSplit/>
        </w:trPr>
        <w:tc>
          <w:tcPr>
            <w:tcW w:w="2968" w:type="dxa"/>
          </w:tcPr>
          <w:p w14:paraId="596DEB08" w14:textId="77777777" w:rsidR="002B5295" w:rsidRPr="009A10D1" w:rsidRDefault="002B5295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12"/>
          </w:tcPr>
          <w:p w14:paraId="65DFD6C3" w14:textId="4B869AD8" w:rsidR="002B5295" w:rsidRPr="009A10D1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1" w:type="dxa"/>
            <w:gridSpan w:val="2"/>
          </w:tcPr>
          <w:p w14:paraId="18BD5275" w14:textId="77777777" w:rsidR="002B5295" w:rsidRPr="009A10D1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gridSpan w:val="2"/>
          </w:tcPr>
          <w:p w14:paraId="59587B8B" w14:textId="77777777" w:rsidR="002B5295" w:rsidRPr="009A10D1" w:rsidRDefault="002B5295" w:rsidP="00E859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9425D" w:rsidRPr="009A10D1" w14:paraId="1C997E01" w14:textId="004F2259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3CA8EBA8" w14:textId="77777777" w:rsidR="00C9425D" w:rsidRPr="009A10D1" w:rsidRDefault="00C9425D" w:rsidP="00C942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</w:tcPr>
          <w:p w14:paraId="376558E9" w14:textId="6A074787" w:rsidR="00C9425D" w:rsidRPr="009A10D1" w:rsidRDefault="00825561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27.04</w:t>
            </w:r>
          </w:p>
        </w:tc>
        <w:tc>
          <w:tcPr>
            <w:tcW w:w="180" w:type="dxa"/>
            <w:vAlign w:val="bottom"/>
          </w:tcPr>
          <w:p w14:paraId="4610A40F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A9335F" w14:textId="45CCBED3" w:rsidR="00C9425D" w:rsidRPr="009A10D1" w:rsidRDefault="00C9425D" w:rsidP="00C9425D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1E618F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1F852D" w14:textId="7A4AD500" w:rsidR="00C9425D" w:rsidRPr="009A10D1" w:rsidRDefault="00C9425D" w:rsidP="00574A95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F93DE0" w14:textId="6BD24149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hideMark/>
          </w:tcPr>
          <w:p w14:paraId="3EC7A7EC" w14:textId="27FEC80B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22</w:t>
            </w:r>
          </w:p>
        </w:tc>
        <w:tc>
          <w:tcPr>
            <w:tcW w:w="181" w:type="dxa"/>
            <w:vAlign w:val="bottom"/>
          </w:tcPr>
          <w:p w14:paraId="0C81D1A5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6B54504D" w14:textId="49A8ABD8" w:rsidR="00C9425D" w:rsidRPr="009A10D1" w:rsidRDefault="00C9425D" w:rsidP="00C9425D">
            <w:pPr>
              <w:tabs>
                <w:tab w:val="decimal" w:pos="495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56AE4B59" w14:textId="77777777" w:rsidR="00C9425D" w:rsidRPr="009A10D1" w:rsidRDefault="00C9425D" w:rsidP="00C942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34631E90" w14:textId="219A4257" w:rsidR="00C9425D" w:rsidRPr="009A10D1" w:rsidRDefault="00C9425D" w:rsidP="00C942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425D" w:rsidRPr="009A10D1" w14:paraId="4DC694F6" w14:textId="5AB56C7A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05A85767" w14:textId="5422389E" w:rsidR="00C9425D" w:rsidRPr="009A10D1" w:rsidRDefault="00C9425D" w:rsidP="00C942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สถาบันการเงินระยะสั้น</w:t>
            </w:r>
          </w:p>
          <w:p w14:paraId="3CF6BB92" w14:textId="0E07C92E" w:rsidR="00C9425D" w:rsidRPr="009A10D1" w:rsidRDefault="00C9425D" w:rsidP="00C9425D">
            <w:pPr>
              <w:spacing w:line="240" w:lineRule="auto"/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ที่ใช้เป็นหลักประกัน</w:t>
            </w:r>
          </w:p>
        </w:tc>
        <w:tc>
          <w:tcPr>
            <w:tcW w:w="944" w:type="dxa"/>
          </w:tcPr>
          <w:p w14:paraId="36FD1FFC" w14:textId="77777777" w:rsidR="00C9425D" w:rsidRPr="009A10D1" w:rsidRDefault="00C9425D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869FE9" w14:textId="4F844FC6" w:rsidR="00C9425D" w:rsidRPr="009A10D1" w:rsidRDefault="00C9425D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549.27</w:t>
            </w:r>
          </w:p>
        </w:tc>
        <w:tc>
          <w:tcPr>
            <w:tcW w:w="180" w:type="dxa"/>
            <w:vAlign w:val="bottom"/>
          </w:tcPr>
          <w:p w14:paraId="27B19F9D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C182FC" w14:textId="77777777" w:rsidR="00C9425D" w:rsidRPr="009A10D1" w:rsidRDefault="00C9425D" w:rsidP="00C9425D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4CA2481" w14:textId="4CCAF1AF" w:rsidR="00C9425D" w:rsidRPr="009A10D1" w:rsidRDefault="00C9425D" w:rsidP="00C9425D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2956E2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5CB8FAA" w14:textId="77777777" w:rsidR="00C9425D" w:rsidRPr="009A10D1" w:rsidRDefault="00C9425D" w:rsidP="00574A95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4EB2089" w14:textId="0D5345C7" w:rsidR="00C9425D" w:rsidRPr="009A10D1" w:rsidRDefault="00C9425D" w:rsidP="00574A95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753AA07" w14:textId="604512B2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490D29C4" w14:textId="77777777" w:rsidR="00C9425D" w:rsidRPr="009A10D1" w:rsidRDefault="00C9425D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AEA24F" w14:textId="19081A26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674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97</w:t>
            </w:r>
          </w:p>
        </w:tc>
        <w:tc>
          <w:tcPr>
            <w:tcW w:w="181" w:type="dxa"/>
            <w:vAlign w:val="bottom"/>
          </w:tcPr>
          <w:p w14:paraId="1995B3C0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649C032" w14:textId="77777777" w:rsidR="00C9425D" w:rsidRPr="009A10D1" w:rsidRDefault="00C9425D" w:rsidP="00C9425D">
            <w:pPr>
              <w:tabs>
                <w:tab w:val="decimal" w:pos="495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1D9AC1" w14:textId="465F1F45" w:rsidR="00C9425D" w:rsidRPr="009A10D1" w:rsidRDefault="00C9425D" w:rsidP="00C9425D">
            <w:pPr>
              <w:tabs>
                <w:tab w:val="decimal" w:pos="495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0A16A3D4" w14:textId="77777777" w:rsidR="00C9425D" w:rsidRPr="009A10D1" w:rsidRDefault="00C9425D" w:rsidP="00C942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01A4420F" w14:textId="77777777" w:rsidR="00C9425D" w:rsidRPr="009A10D1" w:rsidRDefault="00C9425D" w:rsidP="00C942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126AD44" w14:textId="1586DF4A" w:rsidR="00C9425D" w:rsidRPr="009A10D1" w:rsidRDefault="00C9425D" w:rsidP="00C942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425D" w:rsidRPr="009A10D1" w14:paraId="0CE0E7B2" w14:textId="540340E4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4783B2B9" w14:textId="77777777" w:rsidR="00C9425D" w:rsidRPr="009A10D1" w:rsidRDefault="00C9425D" w:rsidP="00C942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44" w:type="dxa"/>
          </w:tcPr>
          <w:p w14:paraId="226C2C30" w14:textId="1CA4BE3C" w:rsidR="00C9425D" w:rsidRPr="009A10D1" w:rsidRDefault="00C9425D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52.88</w:t>
            </w:r>
          </w:p>
        </w:tc>
        <w:tc>
          <w:tcPr>
            <w:tcW w:w="180" w:type="dxa"/>
            <w:vAlign w:val="bottom"/>
          </w:tcPr>
          <w:p w14:paraId="2AE80422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F74798" w14:textId="20A6B53F" w:rsidR="00C9425D" w:rsidRPr="009A10D1" w:rsidRDefault="00C9425D" w:rsidP="00C9425D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F59F5B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AF43C4" w14:textId="4EA88EAD" w:rsidR="00C9425D" w:rsidRPr="009A10D1" w:rsidRDefault="00C9425D" w:rsidP="00574A95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CCD4F37" w14:textId="5B4C1ADC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hideMark/>
          </w:tcPr>
          <w:p w14:paraId="3B64AF79" w14:textId="59734F5B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33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55</w:t>
            </w:r>
          </w:p>
        </w:tc>
        <w:tc>
          <w:tcPr>
            <w:tcW w:w="181" w:type="dxa"/>
            <w:vAlign w:val="bottom"/>
          </w:tcPr>
          <w:p w14:paraId="20AC7B2B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13FDDBAB" w14:textId="31D2C80E" w:rsidR="00C9425D" w:rsidRPr="009A10D1" w:rsidRDefault="00C9425D" w:rsidP="00C9425D">
            <w:pPr>
              <w:tabs>
                <w:tab w:val="decimal" w:pos="495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5550AE22" w14:textId="77777777" w:rsidR="00C9425D" w:rsidRPr="009A10D1" w:rsidRDefault="00C9425D" w:rsidP="00C942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269A3717" w14:textId="1744BABA" w:rsidR="00C9425D" w:rsidRPr="009A10D1" w:rsidRDefault="00C9425D" w:rsidP="00C942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425D" w:rsidRPr="009A10D1" w14:paraId="452D21B6" w14:textId="5C162AF0" w:rsidTr="00A53E7F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2B255076" w14:textId="77777777" w:rsidR="00C9425D" w:rsidRPr="009A10D1" w:rsidRDefault="00C9425D" w:rsidP="00C942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44" w:type="dxa"/>
            <w:vAlign w:val="bottom"/>
          </w:tcPr>
          <w:p w14:paraId="518C8C91" w14:textId="4D8CE470" w:rsidR="00C9425D" w:rsidRPr="009A10D1" w:rsidRDefault="00C9425D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(1.</w:t>
            </w:r>
            <w:r w:rsidR="00201AB8"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7F97E61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9282FA" w14:textId="30686F72" w:rsidR="00C9425D" w:rsidRPr="009A10D1" w:rsidRDefault="00C9425D" w:rsidP="00C9425D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E98975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F4B7FA" w14:textId="5A634395" w:rsidR="00C9425D" w:rsidRPr="009A10D1" w:rsidRDefault="00C9425D" w:rsidP="00C9425D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(4.97)</w:t>
            </w:r>
          </w:p>
        </w:tc>
        <w:tc>
          <w:tcPr>
            <w:tcW w:w="180" w:type="dxa"/>
            <w:gridSpan w:val="2"/>
            <w:vAlign w:val="bottom"/>
          </w:tcPr>
          <w:p w14:paraId="081DDE4A" w14:textId="0BC76184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7CE583B0" w14:textId="3E99FF16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30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0BF9E9BB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0D8868E7" w14:textId="6FDF5799" w:rsidR="00C9425D" w:rsidRPr="009A10D1" w:rsidRDefault="00C9425D" w:rsidP="00C9425D">
            <w:pPr>
              <w:tabs>
                <w:tab w:val="decimal" w:pos="495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4C671723" w14:textId="77777777" w:rsidR="00C9425D" w:rsidRPr="009A10D1" w:rsidRDefault="00C9425D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805F94A" w14:textId="6DEE24EC" w:rsidR="00C9425D" w:rsidRPr="009A10D1" w:rsidRDefault="00C9425D" w:rsidP="00C9425D">
            <w:pPr>
              <w:tabs>
                <w:tab w:val="decimal" w:pos="533"/>
                <w:tab w:val="decimal" w:pos="64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40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9425D" w:rsidRPr="009A10D1" w14:paraId="6BE8ABF7" w14:textId="3EDC1B50" w:rsidTr="006C0BC4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6F731B01" w14:textId="5FE692D0" w:rsidR="00C9425D" w:rsidRPr="009A10D1" w:rsidRDefault="00C9425D" w:rsidP="00C942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44" w:type="dxa"/>
            <w:vAlign w:val="bottom"/>
          </w:tcPr>
          <w:p w14:paraId="2DDFF80A" w14:textId="64659253" w:rsidR="00C9425D" w:rsidRPr="009A10D1" w:rsidRDefault="00C9425D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(121.06)</w:t>
            </w:r>
          </w:p>
        </w:tc>
        <w:tc>
          <w:tcPr>
            <w:tcW w:w="180" w:type="dxa"/>
            <w:vAlign w:val="bottom"/>
          </w:tcPr>
          <w:p w14:paraId="043B6915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5211DA1" w14:textId="2E0755B7" w:rsidR="00C9425D" w:rsidRPr="009A10D1" w:rsidRDefault="00C9425D" w:rsidP="00C9425D">
            <w:pPr>
              <w:tabs>
                <w:tab w:val="decimal" w:pos="448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(202.84)</w:t>
            </w:r>
          </w:p>
        </w:tc>
        <w:tc>
          <w:tcPr>
            <w:tcW w:w="180" w:type="dxa"/>
          </w:tcPr>
          <w:p w14:paraId="7DF85D44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68E15E6" w14:textId="192E62F3" w:rsidR="00C9425D" w:rsidRPr="009A10D1" w:rsidRDefault="00C9425D" w:rsidP="00C9425D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BFA61F" w14:textId="1942E669" w:rsidR="00C9425D" w:rsidRPr="009A10D1" w:rsidRDefault="00C9425D" w:rsidP="00C9425D">
            <w:pPr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1D54E455" w14:textId="21E8E65C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159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42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5CC84806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0A800266" w14:textId="0F707941" w:rsidR="00C9425D" w:rsidRPr="009A10D1" w:rsidRDefault="00C9425D" w:rsidP="00C9425D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243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96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gridSpan w:val="2"/>
          </w:tcPr>
          <w:p w14:paraId="6555BC0B" w14:textId="77777777" w:rsidR="00C9425D" w:rsidRPr="009A10D1" w:rsidRDefault="00C9425D" w:rsidP="00C942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3FC07C32" w14:textId="36F78E26" w:rsidR="00C9425D" w:rsidRPr="009A10D1" w:rsidRDefault="00C9425D" w:rsidP="00C942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425D" w:rsidRPr="009A10D1" w14:paraId="62147FFD" w14:textId="23C7946F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046B0A47" w14:textId="2CF287C6" w:rsidR="00C9425D" w:rsidRPr="009A10D1" w:rsidRDefault="00C9425D" w:rsidP="00C9425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4" w:type="dxa"/>
            <w:vAlign w:val="bottom"/>
          </w:tcPr>
          <w:p w14:paraId="1975FE37" w14:textId="65BCB521" w:rsidR="00C9425D" w:rsidRPr="009A10D1" w:rsidRDefault="00C9425D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(2,288.23)</w:t>
            </w:r>
          </w:p>
        </w:tc>
        <w:tc>
          <w:tcPr>
            <w:tcW w:w="180" w:type="dxa"/>
            <w:vAlign w:val="bottom"/>
          </w:tcPr>
          <w:p w14:paraId="5EA65534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24D7B4" w14:textId="6AFE460A" w:rsidR="00C9425D" w:rsidRPr="009A10D1" w:rsidRDefault="00C9425D" w:rsidP="00C9425D">
            <w:pPr>
              <w:tabs>
                <w:tab w:val="decimal" w:pos="5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D9B3E6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4E1649" w14:textId="2396BC07" w:rsidR="00C9425D" w:rsidRPr="009A10D1" w:rsidRDefault="00C9425D" w:rsidP="00C9425D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9C4AF56" w14:textId="03EAE489" w:rsidR="00C9425D" w:rsidRPr="009A10D1" w:rsidRDefault="00C9425D" w:rsidP="00C9425D">
            <w:pPr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871962" w14:textId="0E5F9823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954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65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2EE5A5B6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B12FA2E" w14:textId="5E19337D" w:rsidR="00C9425D" w:rsidRPr="009A10D1" w:rsidRDefault="00C9425D" w:rsidP="00C9425D">
            <w:pPr>
              <w:tabs>
                <w:tab w:val="decimal" w:pos="495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3BA32626" w14:textId="77777777" w:rsidR="00C9425D" w:rsidRPr="009A10D1" w:rsidRDefault="00C9425D" w:rsidP="00C942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224881E5" w14:textId="32D7E9FD" w:rsidR="00C9425D" w:rsidRPr="009A10D1" w:rsidRDefault="00C9425D" w:rsidP="00C942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425D" w:rsidRPr="009A10D1" w14:paraId="2290E362" w14:textId="3087642C" w:rsidTr="006C0BC4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581A0350" w14:textId="352F3F95" w:rsidR="00C9425D" w:rsidRPr="009A10D1" w:rsidRDefault="006C38A3" w:rsidP="006C38A3">
            <w:pPr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9A10D1"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9A10D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DF325" w14:textId="235E8B86" w:rsidR="00C9425D" w:rsidRPr="009A10D1" w:rsidRDefault="00C9425D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(1,781.</w:t>
            </w:r>
            <w:r w:rsidR="00201AB8"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165BF8A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71F5F9" w14:textId="77777777" w:rsidR="006C38A3" w:rsidRPr="009A10D1" w:rsidRDefault="006C38A3" w:rsidP="00C9425D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26229AA3" w14:textId="4F3CCC2F" w:rsidR="00C9425D" w:rsidRPr="009A10D1" w:rsidRDefault="00C9425D" w:rsidP="00C9425D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723E6"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202.84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C50C6F2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071A290" w14:textId="77777777" w:rsidR="006C38A3" w:rsidRPr="009A10D1" w:rsidRDefault="006C38A3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1A3BEA10" w14:textId="30F63590" w:rsidR="00C9425D" w:rsidRPr="009A10D1" w:rsidRDefault="00C9425D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(4.97)</w:t>
            </w:r>
          </w:p>
        </w:tc>
        <w:tc>
          <w:tcPr>
            <w:tcW w:w="180" w:type="dxa"/>
            <w:gridSpan w:val="2"/>
            <w:vAlign w:val="bottom"/>
          </w:tcPr>
          <w:p w14:paraId="6542474E" w14:textId="7FB9E966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B65D45" w14:textId="2B34CC2C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403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63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0124E30E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4A6004" w14:textId="77777777" w:rsidR="006C38A3" w:rsidRPr="009A10D1" w:rsidRDefault="006C38A3" w:rsidP="00C9425D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7F275265" w14:textId="52765291" w:rsidR="00C9425D" w:rsidRPr="009A10D1" w:rsidRDefault="00C9425D" w:rsidP="00C9425D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243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96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gridSpan w:val="2"/>
            <w:tcBorders>
              <w:left w:val="nil"/>
              <w:bottom w:val="nil"/>
              <w:right w:val="nil"/>
            </w:tcBorders>
          </w:tcPr>
          <w:p w14:paraId="51436545" w14:textId="77777777" w:rsidR="00C9425D" w:rsidRPr="009A10D1" w:rsidRDefault="00C9425D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C7C54" w14:textId="77777777" w:rsidR="006C38A3" w:rsidRPr="009A10D1" w:rsidRDefault="006C38A3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27CF055B" w14:textId="60523D09" w:rsidR="00C9425D" w:rsidRPr="009A10D1" w:rsidRDefault="00C9425D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40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C9425D" w:rsidRPr="009A10D1" w14:paraId="1EFFDF42" w14:textId="7F29C110" w:rsidTr="00AD71C8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2B6FDAD4" w14:textId="3F72057E" w:rsidR="00C9425D" w:rsidRPr="009A10D1" w:rsidRDefault="00C9425D" w:rsidP="00C9425D">
            <w:pPr>
              <w:ind w:left="191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(ขาย)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เงินตราต่างประเทศล่วงหน้า 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44" w:type="dxa"/>
            <w:vAlign w:val="bottom"/>
          </w:tcPr>
          <w:p w14:paraId="7D2AC1A4" w14:textId="6BE1D9FA" w:rsidR="00C9425D" w:rsidRPr="009A10D1" w:rsidRDefault="00825561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(0.08)</w:t>
            </w:r>
          </w:p>
        </w:tc>
        <w:tc>
          <w:tcPr>
            <w:tcW w:w="180" w:type="dxa"/>
            <w:vAlign w:val="bottom"/>
          </w:tcPr>
          <w:p w14:paraId="6C53AD7B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8AB6F3" w14:textId="77777777" w:rsidR="00C9425D" w:rsidRPr="009A10D1" w:rsidRDefault="00C9425D" w:rsidP="00C9425D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20016" w14:textId="12993131" w:rsidR="00C9425D" w:rsidRPr="009A10D1" w:rsidRDefault="00C9425D" w:rsidP="00C9425D">
            <w:pPr>
              <w:tabs>
                <w:tab w:val="decimal" w:pos="495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A5F1B9" w14:textId="77777777" w:rsidR="00C9425D" w:rsidRPr="009A10D1" w:rsidRDefault="00C9425D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B36797" w14:textId="77777777" w:rsidR="00C9425D" w:rsidRPr="009A10D1" w:rsidRDefault="00C9425D" w:rsidP="00C9425D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A30EB1" w14:textId="3199F069" w:rsidR="00C9425D" w:rsidRPr="009A10D1" w:rsidRDefault="00C9425D" w:rsidP="00C9425D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62EAEAA" w14:textId="078F32F8" w:rsidR="00C9425D" w:rsidRPr="009A10D1" w:rsidRDefault="00C9425D" w:rsidP="00C9425D">
            <w:pPr>
              <w:pStyle w:val="acctfourfigures"/>
              <w:tabs>
                <w:tab w:val="decimal" w:pos="533"/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47EF7059" w14:textId="13B44DC4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41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96</w:t>
            </w: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47B5CFD6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hideMark/>
          </w:tcPr>
          <w:p w14:paraId="41091DEF" w14:textId="77777777" w:rsidR="00C9425D" w:rsidRPr="009A10D1" w:rsidRDefault="00C9425D" w:rsidP="00C9425D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4F325DA" w14:textId="15CE3577" w:rsidR="00C9425D" w:rsidRPr="009A10D1" w:rsidRDefault="00C9425D" w:rsidP="00C9425D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46.20</w:t>
            </w:r>
          </w:p>
        </w:tc>
        <w:tc>
          <w:tcPr>
            <w:tcW w:w="181" w:type="dxa"/>
            <w:gridSpan w:val="2"/>
          </w:tcPr>
          <w:p w14:paraId="4D685C44" w14:textId="77777777" w:rsidR="00C9425D" w:rsidRPr="009A10D1" w:rsidRDefault="00C9425D" w:rsidP="00C942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654F8CB9" w14:textId="77777777" w:rsidR="00C9425D" w:rsidRPr="009A10D1" w:rsidRDefault="00C9425D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08A1ABE" w14:textId="37D692CA" w:rsidR="00C9425D" w:rsidRPr="009A10D1" w:rsidRDefault="00C9425D" w:rsidP="00C9425D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25561" w:rsidRPr="009A10D1" w14:paraId="1614FE32" w14:textId="77777777" w:rsidTr="00AD71C8">
        <w:trPr>
          <w:gridAfter w:val="1"/>
          <w:wAfter w:w="6" w:type="dxa"/>
          <w:cantSplit/>
        </w:trPr>
        <w:tc>
          <w:tcPr>
            <w:tcW w:w="2968" w:type="dxa"/>
          </w:tcPr>
          <w:p w14:paraId="20A4C517" w14:textId="35DA993C" w:rsidR="00825561" w:rsidRPr="009A10D1" w:rsidRDefault="00425D8A" w:rsidP="00C9425D">
            <w:pPr>
              <w:ind w:left="191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  <w:r w:rsidRPr="009A10D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และเงินต้นต่างสกุล</w:t>
            </w:r>
            <w:r w:rsidR="00A30609" w:rsidRPr="009A10D1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เงิน</w:t>
            </w:r>
          </w:p>
        </w:tc>
        <w:tc>
          <w:tcPr>
            <w:tcW w:w="944" w:type="dxa"/>
            <w:vAlign w:val="bottom"/>
          </w:tcPr>
          <w:p w14:paraId="6C29D2C7" w14:textId="2F8DDA06" w:rsidR="00825561" w:rsidRPr="009A10D1" w:rsidRDefault="00825561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A30609"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288.23</w:t>
            </w:r>
          </w:p>
        </w:tc>
        <w:tc>
          <w:tcPr>
            <w:tcW w:w="180" w:type="dxa"/>
            <w:vAlign w:val="bottom"/>
          </w:tcPr>
          <w:p w14:paraId="1B880AD1" w14:textId="77777777" w:rsidR="00825561" w:rsidRPr="009A10D1" w:rsidRDefault="00825561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B2909E" w14:textId="77777777" w:rsidR="00A30609" w:rsidRPr="009A10D1" w:rsidRDefault="00A30609" w:rsidP="00825561">
            <w:pPr>
              <w:tabs>
                <w:tab w:val="decimal" w:pos="495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D13A467" w14:textId="1E35600D" w:rsidR="00825561" w:rsidRPr="009A10D1" w:rsidRDefault="00825561" w:rsidP="00825561">
            <w:pPr>
              <w:tabs>
                <w:tab w:val="decimal" w:pos="495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96F144" w14:textId="77777777" w:rsidR="00825561" w:rsidRPr="009A10D1" w:rsidRDefault="00825561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14:paraId="2E5C10B9" w14:textId="77777777" w:rsidR="00A30609" w:rsidRPr="009A10D1" w:rsidRDefault="00A30609" w:rsidP="00825561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AB27C1F" w14:textId="5D62B239" w:rsidR="00825561" w:rsidRPr="009A10D1" w:rsidRDefault="00825561" w:rsidP="00825561">
            <w:pPr>
              <w:tabs>
                <w:tab w:val="decimal" w:pos="40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50707F" w14:textId="77777777" w:rsidR="00825561" w:rsidRPr="009A10D1" w:rsidRDefault="00825561" w:rsidP="00C9425D">
            <w:pPr>
              <w:pStyle w:val="acctfourfigures"/>
              <w:tabs>
                <w:tab w:val="decimal" w:pos="533"/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4F8C407" w14:textId="33D96EF8" w:rsidR="00825561" w:rsidRPr="009A10D1" w:rsidRDefault="00825561" w:rsidP="00825561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6851F2D" w14:textId="77777777" w:rsidR="00825561" w:rsidRPr="009A10D1" w:rsidRDefault="00825561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48FF1FD6" w14:textId="77777777" w:rsidR="00A30609" w:rsidRPr="009A10D1" w:rsidRDefault="00A30609" w:rsidP="00C9425D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C09EAFE" w14:textId="1CFA4A3F" w:rsidR="00825561" w:rsidRPr="009A10D1" w:rsidRDefault="00825561" w:rsidP="00C9425D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238916D3" w14:textId="77777777" w:rsidR="00825561" w:rsidRPr="009A10D1" w:rsidRDefault="00825561" w:rsidP="00C9425D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14:paraId="73AAD7B7" w14:textId="77777777" w:rsidR="00A30609" w:rsidRPr="009A10D1" w:rsidRDefault="00A30609" w:rsidP="00825561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D3D5C91" w14:textId="7E75437C" w:rsidR="00825561" w:rsidRPr="009A10D1" w:rsidRDefault="00825561" w:rsidP="00825561">
            <w:pPr>
              <w:tabs>
                <w:tab w:val="decimal" w:pos="58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425D" w:rsidRPr="009A10D1" w14:paraId="19B693E5" w14:textId="61C19133" w:rsidTr="006C0BC4">
        <w:trPr>
          <w:gridAfter w:val="1"/>
          <w:wAfter w:w="6" w:type="dxa"/>
          <w:cantSplit/>
        </w:trPr>
        <w:tc>
          <w:tcPr>
            <w:tcW w:w="2968" w:type="dxa"/>
            <w:hideMark/>
          </w:tcPr>
          <w:p w14:paraId="034149D0" w14:textId="77777777" w:rsidR="00C9425D" w:rsidRPr="009A10D1" w:rsidRDefault="00C9425D" w:rsidP="00C942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96B74" w14:textId="4D54C9D0" w:rsidR="00C9425D" w:rsidRPr="009A10D1" w:rsidRDefault="00A30609" w:rsidP="00C9425D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506.</w:t>
            </w:r>
            <w:r w:rsidR="00201AB8"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180" w:type="dxa"/>
            <w:vAlign w:val="bottom"/>
          </w:tcPr>
          <w:p w14:paraId="365C3881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A7818" w14:textId="78C65857" w:rsidR="00C9425D" w:rsidRPr="009A10D1" w:rsidRDefault="00C9425D" w:rsidP="00C9425D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723E6"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202.84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8F0EABB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926F3" w14:textId="7C8C6CCA" w:rsidR="00C9425D" w:rsidRPr="009A10D1" w:rsidRDefault="00C9425D" w:rsidP="00C9425D">
            <w:pPr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(4.97)</w:t>
            </w:r>
          </w:p>
        </w:tc>
        <w:tc>
          <w:tcPr>
            <w:tcW w:w="180" w:type="dxa"/>
            <w:gridSpan w:val="2"/>
            <w:vAlign w:val="bottom"/>
          </w:tcPr>
          <w:p w14:paraId="48277C2B" w14:textId="0CEE34B8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D346D4" w14:textId="0C54E725" w:rsidR="00C9425D" w:rsidRPr="009A10D1" w:rsidRDefault="00C9425D" w:rsidP="00C9425D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445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59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1D50F840" w14:textId="77777777" w:rsidR="00C9425D" w:rsidRPr="009A10D1" w:rsidRDefault="00C9425D" w:rsidP="00C9425D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5082CC" w14:textId="5E441681" w:rsidR="00C9425D" w:rsidRPr="009A10D1" w:rsidRDefault="00C9425D" w:rsidP="00C9425D">
            <w:pPr>
              <w:tabs>
                <w:tab w:val="decimal" w:pos="41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197.76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53405688" w14:textId="77777777" w:rsidR="00C9425D" w:rsidRPr="009A10D1" w:rsidRDefault="00C9425D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8887D" w14:textId="70E3AA17" w:rsidR="00C9425D" w:rsidRPr="009A10D1" w:rsidRDefault="00C9425D" w:rsidP="00C9425D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40</w:t>
            </w:r>
            <w:r w:rsidRPr="009A10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5CBB4BA6" w14:textId="1851F5DA" w:rsidR="00C66851" w:rsidRPr="009A10D1" w:rsidRDefault="00C66851" w:rsidP="00E859C8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7620CB1C" w14:textId="77777777" w:rsidR="005A1132" w:rsidRPr="009A10D1" w:rsidRDefault="005A1132" w:rsidP="00E859C8">
      <w:pPr>
        <w:spacing w:line="240" w:lineRule="auto"/>
        <w:ind w:left="630" w:firstLine="1080"/>
        <w:rPr>
          <w:rFonts w:asciiTheme="majorBidi" w:hAnsiTheme="majorBidi"/>
          <w:i/>
          <w:iCs/>
          <w:sz w:val="28"/>
          <w:szCs w:val="28"/>
          <w:cs/>
        </w:rPr>
      </w:pPr>
      <w:r w:rsidRPr="009A10D1"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p w14:paraId="001C523B" w14:textId="7D490A65" w:rsidR="00C41EB4" w:rsidRPr="009A10D1" w:rsidRDefault="00C41EB4" w:rsidP="00E859C8">
      <w:pPr>
        <w:spacing w:line="240" w:lineRule="auto"/>
        <w:ind w:left="630" w:firstLine="108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/>
          <w:i/>
          <w:iCs/>
          <w:sz w:val="28"/>
          <w:szCs w:val="28"/>
          <w:cs/>
        </w:rPr>
        <w:t>สัญญาซื้อขายเงินตราต่างประเทศล่วงหน้า</w:t>
      </w:r>
    </w:p>
    <w:p w14:paraId="598B549C" w14:textId="77777777" w:rsidR="00C41EB4" w:rsidRPr="009A10D1" w:rsidRDefault="00C41EB4" w:rsidP="00E859C8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5139C0D6" w14:textId="334662B9" w:rsidR="00C41EB4" w:rsidRPr="009A10D1" w:rsidRDefault="00C41EB4" w:rsidP="00E1180D">
      <w:pPr>
        <w:spacing w:line="240" w:lineRule="auto"/>
        <w:ind w:left="1710"/>
        <w:rPr>
          <w:rFonts w:asciiTheme="majorBidi" w:hAnsiTheme="majorBidi"/>
          <w:i/>
          <w:iCs/>
          <w:sz w:val="28"/>
          <w:szCs w:val="28"/>
        </w:rPr>
      </w:pPr>
      <w:r w:rsidRPr="009A10D1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256</w:t>
      </w:r>
      <w:r w:rsidR="00E1180D" w:rsidRPr="009A10D1">
        <w:rPr>
          <w:rFonts w:asciiTheme="majorBidi" w:hAnsi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/>
          <w:sz w:val="28"/>
          <w:szCs w:val="28"/>
          <w:cs/>
        </w:rPr>
        <w:t xml:space="preserve"> กลุ่มบริษัทได้ทำสัญญาซื้อขายเงินตราต่างประเทศล่วงหน้าหลายสัญญากับสถาบันการเงิน</w:t>
      </w:r>
      <w:r w:rsidR="007336DF" w:rsidRPr="009A10D1">
        <w:rPr>
          <w:rFonts w:asciiTheme="majorBidi" w:hAnsiTheme="majorBidi"/>
          <w:sz w:val="28"/>
          <w:szCs w:val="28"/>
          <w:cs/>
        </w:rPr>
        <w:t>หลายแห่ง</w:t>
      </w:r>
      <w:r w:rsidRPr="009A10D1">
        <w:rPr>
          <w:rFonts w:asciiTheme="majorBidi" w:hAnsiTheme="majorBidi"/>
          <w:sz w:val="28"/>
          <w:szCs w:val="28"/>
          <w:cs/>
        </w:rPr>
        <w:t xml:space="preserve"> โดยทำสัญญา</w:t>
      </w:r>
      <w:r w:rsidR="00EB4F63" w:rsidRPr="009A10D1">
        <w:rPr>
          <w:rFonts w:asciiTheme="majorBidi" w:hAnsiTheme="majorBidi" w:hint="cs"/>
          <w:sz w:val="28"/>
          <w:szCs w:val="28"/>
          <w:cs/>
        </w:rPr>
        <w:t>ขาย</w:t>
      </w:r>
      <w:r w:rsidRPr="009A10D1">
        <w:rPr>
          <w:rFonts w:asciiTheme="majorBidi" w:hAnsiTheme="majorBidi"/>
          <w:sz w:val="28"/>
          <w:szCs w:val="28"/>
          <w:cs/>
        </w:rPr>
        <w:t xml:space="preserve">สกุลเงินเหรียญสหรัฐอเมริกาจำนวน </w:t>
      </w:r>
      <w:r w:rsidR="00574A95" w:rsidRPr="009A10D1">
        <w:rPr>
          <w:rFonts w:asciiTheme="majorBidi" w:hAnsiTheme="majorBidi"/>
          <w:sz w:val="28"/>
          <w:szCs w:val="28"/>
          <w:lang w:val="en-GB"/>
        </w:rPr>
        <w:t>0.23</w:t>
      </w:r>
      <w:r w:rsidRPr="009A10D1">
        <w:rPr>
          <w:rFonts w:asciiTheme="majorBidi" w:hAnsiTheme="majorBidi"/>
          <w:sz w:val="28"/>
          <w:szCs w:val="28"/>
          <w:cs/>
        </w:rPr>
        <w:t xml:space="preserve"> </w:t>
      </w:r>
      <w:bookmarkStart w:id="26" w:name="_Hlk181121857"/>
      <w:r w:rsidRPr="009A10D1">
        <w:rPr>
          <w:rFonts w:asciiTheme="majorBidi" w:hAnsiTheme="majorBidi"/>
          <w:sz w:val="28"/>
          <w:szCs w:val="28"/>
          <w:cs/>
        </w:rPr>
        <w:t>ล้านเหรียญสหรัฐอเมริกา</w:t>
      </w:r>
      <w:bookmarkEnd w:id="26"/>
      <w:r w:rsidRPr="009A10D1">
        <w:rPr>
          <w:rFonts w:asciiTheme="majorBidi" w:hAnsiTheme="majorBidi"/>
          <w:sz w:val="28"/>
          <w:szCs w:val="28"/>
          <w:cs/>
        </w:rPr>
        <w:t xml:space="preserve"> ด้วยสกุลเงินบาทจำนวนเงิน</w:t>
      </w:r>
      <w:r w:rsidR="0036303B" w:rsidRPr="009A10D1">
        <w:rPr>
          <w:rFonts w:asciiTheme="majorBidi" w:hAnsiTheme="majorBidi"/>
          <w:sz w:val="28"/>
          <w:szCs w:val="28"/>
        </w:rPr>
        <w:t xml:space="preserve"> </w:t>
      </w:r>
      <w:r w:rsidR="00574A95" w:rsidRPr="009A10D1">
        <w:rPr>
          <w:rFonts w:asciiTheme="majorBidi" w:hAnsiTheme="majorBidi"/>
          <w:sz w:val="28"/>
          <w:szCs w:val="28"/>
          <w:lang w:val="en-GB"/>
        </w:rPr>
        <w:t>7.31</w:t>
      </w:r>
      <w:r w:rsidR="0036303B" w:rsidRPr="009A10D1">
        <w:rPr>
          <w:rFonts w:asciiTheme="majorBidi" w:hAnsiTheme="majorBidi"/>
          <w:sz w:val="28"/>
          <w:szCs w:val="28"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>ล้านบาท และสัญญา</w:t>
      </w:r>
      <w:r w:rsidR="00EB4F63" w:rsidRPr="009A10D1">
        <w:rPr>
          <w:rFonts w:asciiTheme="majorBidi" w:hAnsiTheme="majorBidi" w:hint="cs"/>
          <w:sz w:val="28"/>
          <w:szCs w:val="28"/>
          <w:cs/>
        </w:rPr>
        <w:t>ซื้อ</w:t>
      </w:r>
      <w:r w:rsidRPr="009A10D1">
        <w:rPr>
          <w:rFonts w:asciiTheme="majorBidi" w:hAnsiTheme="majorBidi"/>
          <w:sz w:val="28"/>
          <w:szCs w:val="28"/>
          <w:cs/>
        </w:rPr>
        <w:t>สกุลเงิน</w:t>
      </w:r>
      <w:r w:rsidR="00574A95" w:rsidRPr="009A10D1">
        <w:rPr>
          <w:rFonts w:asciiTheme="majorBidi" w:hAnsiTheme="majorBidi"/>
          <w:sz w:val="28"/>
          <w:szCs w:val="28"/>
          <w:cs/>
        </w:rPr>
        <w:t>เหรียญสหรัฐอเมริกา</w:t>
      </w:r>
      <w:r w:rsidR="00574A95" w:rsidRPr="009A10D1">
        <w:rPr>
          <w:rFonts w:asciiTheme="majorBidi" w:hAnsiTheme="majorBidi"/>
          <w:sz w:val="28"/>
          <w:szCs w:val="28"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 xml:space="preserve">จำนวน </w:t>
      </w:r>
      <w:r w:rsidR="00574A95" w:rsidRPr="009A10D1">
        <w:rPr>
          <w:rFonts w:asciiTheme="majorBidi" w:hAnsiTheme="majorBidi"/>
          <w:sz w:val="28"/>
          <w:szCs w:val="28"/>
          <w:lang w:val="en-GB"/>
        </w:rPr>
        <w:t xml:space="preserve">0.23 </w:t>
      </w:r>
      <w:r w:rsidR="00574A95" w:rsidRPr="009A10D1">
        <w:rPr>
          <w:rFonts w:asciiTheme="majorBidi" w:hAnsiTheme="majorBidi"/>
          <w:sz w:val="28"/>
          <w:szCs w:val="28"/>
          <w:cs/>
        </w:rPr>
        <w:t>ล้านเหรียญสหรัฐอเมริกา</w:t>
      </w:r>
      <w:r w:rsidR="00574A95" w:rsidRPr="009A10D1">
        <w:rPr>
          <w:rFonts w:asciiTheme="majorBidi" w:hAnsiTheme="majorBidi"/>
          <w:sz w:val="28"/>
          <w:szCs w:val="28"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>ด้วยสกุลเงินบาทจำนวนเงิน</w:t>
      </w:r>
      <w:r w:rsidR="0036303B" w:rsidRPr="009A10D1">
        <w:rPr>
          <w:rFonts w:asciiTheme="majorBidi" w:hAnsiTheme="majorBidi"/>
          <w:sz w:val="28"/>
          <w:szCs w:val="28"/>
        </w:rPr>
        <w:t xml:space="preserve"> </w:t>
      </w:r>
      <w:r w:rsidR="00574A95" w:rsidRPr="009A10D1">
        <w:rPr>
          <w:rFonts w:asciiTheme="majorBidi" w:hAnsiTheme="majorBidi"/>
          <w:sz w:val="28"/>
          <w:szCs w:val="28"/>
          <w:lang w:val="en-GB"/>
        </w:rPr>
        <w:t>7.23</w:t>
      </w:r>
      <w:r w:rsidR="0036303B" w:rsidRPr="009A10D1">
        <w:rPr>
          <w:rFonts w:asciiTheme="majorBidi" w:hAnsiTheme="majorBidi"/>
          <w:sz w:val="28"/>
          <w:szCs w:val="28"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Pr="009A10D1">
        <w:rPr>
          <w:rFonts w:asciiTheme="majorBidi" w:hAnsiTheme="majorBidi"/>
          <w:i/>
          <w:iCs/>
          <w:sz w:val="28"/>
          <w:szCs w:val="28"/>
          <w:cs/>
        </w:rPr>
        <w:t>(</w:t>
      </w:r>
      <w:r w:rsidR="00B17D5A" w:rsidRPr="009A10D1">
        <w:rPr>
          <w:rFonts w:asciiTheme="majorBidi" w:hAnsiTheme="majorBidi"/>
          <w:i/>
          <w:iCs/>
          <w:sz w:val="28"/>
          <w:szCs w:val="28"/>
          <w:lang w:val="en-GB"/>
        </w:rPr>
        <w:t>256</w:t>
      </w:r>
      <w:r w:rsidR="00E1180D" w:rsidRPr="009A10D1">
        <w:rPr>
          <w:rFonts w:asciiTheme="majorBidi" w:hAnsi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EB4F63" w:rsidRPr="009A10D1">
        <w:rPr>
          <w:rFonts w:asciiTheme="majorBidi" w:hAnsiTheme="majorBidi" w:hint="cs"/>
          <w:i/>
          <w:iCs/>
          <w:sz w:val="28"/>
          <w:szCs w:val="28"/>
          <w:cs/>
        </w:rPr>
        <w:t>ขาย</w:t>
      </w:r>
      <w:r w:rsidR="00E1180D" w:rsidRPr="009A10D1">
        <w:rPr>
          <w:rFonts w:asciiTheme="majorBidi" w:hAnsiTheme="majorBidi"/>
          <w:i/>
          <w:iCs/>
          <w:sz w:val="28"/>
          <w:szCs w:val="28"/>
          <w:cs/>
        </w:rPr>
        <w:t>สกุลเงินเหรียญสหรัฐอเมริกาจำนวน 1.16 ล้านเหรียญสหรัฐอเมริกา ด้วยสกุลเงินบาทจำนวนเงิน 41.96 ล้านบาท และ</w:t>
      </w:r>
      <w:r w:rsidR="00EB4F63" w:rsidRPr="009A10D1">
        <w:rPr>
          <w:rFonts w:asciiTheme="majorBidi" w:hAnsiTheme="majorBidi" w:hint="cs"/>
          <w:i/>
          <w:iCs/>
          <w:sz w:val="28"/>
          <w:szCs w:val="28"/>
          <w:cs/>
        </w:rPr>
        <w:t>ซื้อ</w:t>
      </w:r>
      <w:r w:rsidR="00E1180D" w:rsidRPr="009A10D1">
        <w:rPr>
          <w:rFonts w:asciiTheme="majorBidi" w:hAnsiTheme="majorBidi"/>
          <w:i/>
          <w:iCs/>
          <w:sz w:val="28"/>
          <w:szCs w:val="28"/>
          <w:cs/>
        </w:rPr>
        <w:t>สกุลเงินเหรียญโครนาสวีเดนจำนวน 13.94 ล้านเหรียญโครนาสวีเดน ด้วยสกุลเงินบาทจำนวนเงิน 46.20 ล้านบาท</w:t>
      </w:r>
      <w:r w:rsidRPr="009A10D1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11C8148C" w14:textId="77777777" w:rsidR="00683EC3" w:rsidRPr="009A10D1" w:rsidRDefault="00683EC3" w:rsidP="00E1180D">
      <w:pPr>
        <w:spacing w:line="240" w:lineRule="auto"/>
        <w:ind w:left="1710"/>
        <w:rPr>
          <w:rFonts w:asciiTheme="majorBidi" w:hAnsiTheme="majorBidi"/>
          <w:i/>
          <w:iCs/>
          <w:sz w:val="22"/>
          <w:szCs w:val="22"/>
        </w:rPr>
      </w:pPr>
    </w:p>
    <w:p w14:paraId="2A607577" w14:textId="2D7E2210" w:rsidR="00970D82" w:rsidRPr="009A10D1" w:rsidRDefault="00683EC3" w:rsidP="00970D82">
      <w:pPr>
        <w:spacing w:line="240" w:lineRule="auto"/>
        <w:ind w:left="630" w:firstLine="108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สัญญาแลกเปลี่ยนอัตราดอกเบี้ยและเงินต้นต่างสกุล</w:t>
      </w:r>
      <w:r w:rsidR="00970D82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</w:t>
      </w:r>
    </w:p>
    <w:p w14:paraId="0BEB3024" w14:textId="77777777" w:rsidR="00683EC3" w:rsidRPr="009A10D1" w:rsidRDefault="00683EC3" w:rsidP="00683EC3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58A290F2" w14:textId="35FA2FE6" w:rsidR="00683EC3" w:rsidRPr="009A10D1" w:rsidRDefault="00683EC3" w:rsidP="00683EC3">
      <w:pPr>
        <w:spacing w:line="240" w:lineRule="auto"/>
        <w:ind w:left="171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/>
          <w:sz w:val="28"/>
          <w:szCs w:val="28"/>
          <w:cs/>
        </w:rPr>
        <w:t>บริษัท</w:t>
      </w:r>
      <w:r w:rsidRPr="009A10D1">
        <w:rPr>
          <w:rFonts w:asciiTheme="majorBidi" w:hAnsiTheme="majorBidi" w:hint="cs"/>
          <w:sz w:val="28"/>
          <w:szCs w:val="28"/>
          <w:cs/>
        </w:rPr>
        <w:t>ย่อย</w:t>
      </w:r>
      <w:r w:rsidR="00C71BE3" w:rsidRPr="009A10D1">
        <w:rPr>
          <w:rFonts w:asciiTheme="majorBidi" w:hAnsiTheme="majorBidi" w:hint="cs"/>
          <w:sz w:val="28"/>
          <w:szCs w:val="28"/>
          <w:cs/>
        </w:rPr>
        <w:t>ทางอ้อม</w:t>
      </w:r>
      <w:r w:rsidRPr="009A10D1">
        <w:rPr>
          <w:rFonts w:asciiTheme="majorBidi" w:hAnsiTheme="majorBidi"/>
          <w:sz w:val="28"/>
          <w:szCs w:val="28"/>
          <w:cs/>
        </w:rPr>
        <w:t>ได้ทำสัญญา</w:t>
      </w:r>
      <w:r w:rsidRPr="009A10D1">
        <w:rPr>
          <w:rFonts w:asciiTheme="majorBidi" w:hAnsiTheme="majorBidi" w:hint="cs"/>
          <w:sz w:val="28"/>
          <w:szCs w:val="28"/>
          <w:cs/>
        </w:rPr>
        <w:t>แลกเปลี่ยนอัตราดอกเบี้ยและเงินต้นต่างสกุล</w:t>
      </w:r>
      <w:r w:rsidR="00F26CEA" w:rsidRPr="009A10D1">
        <w:rPr>
          <w:rFonts w:asciiTheme="majorBidi" w:hAnsiTheme="majorBidi" w:hint="cs"/>
          <w:sz w:val="28"/>
          <w:szCs w:val="28"/>
          <w:cs/>
        </w:rPr>
        <w:t>เงิน</w:t>
      </w:r>
      <w:r w:rsidRPr="009A10D1">
        <w:rPr>
          <w:rFonts w:asciiTheme="majorBidi" w:hAnsiTheme="majorBidi"/>
          <w:sz w:val="28"/>
          <w:szCs w:val="28"/>
          <w:cs/>
        </w:rPr>
        <w:t>หลายสัญญากับสถาบันการเงินแห่ง</w:t>
      </w:r>
      <w:r w:rsidRPr="009A10D1">
        <w:rPr>
          <w:rFonts w:asciiTheme="majorBidi" w:hAnsiTheme="majorBidi" w:hint="cs"/>
          <w:sz w:val="28"/>
          <w:szCs w:val="28"/>
          <w:cs/>
        </w:rPr>
        <w:t>หนึ่ง เพื่อใช้ในการจัดการความเสี่ยงที่เกิดขึ้นจากความผันผวนของอัตราแลกเปลี่ยน</w:t>
      </w:r>
      <w:r w:rsidR="00213D7A" w:rsidRPr="009A10D1">
        <w:rPr>
          <w:rFonts w:asciiTheme="majorBidi" w:hAnsiTheme="majorBidi"/>
          <w:sz w:val="28"/>
          <w:szCs w:val="28"/>
        </w:rPr>
        <w:t xml:space="preserve"> </w:t>
      </w:r>
      <w:r w:rsidRPr="009A10D1">
        <w:rPr>
          <w:rFonts w:asciiTheme="majorBidi" w:hAnsiTheme="majorBidi" w:hint="cs"/>
          <w:sz w:val="28"/>
          <w:szCs w:val="28"/>
          <w:cs/>
        </w:rPr>
        <w:t>อัตราดอกเบี้ยและเงินต้นที่เกิดจากการกู้ยืมเงิน มูลค่าของสัญญาแลกเปลี่ยนอัตราดอกเบี้ยและเงินต้นต่างสกุล</w:t>
      </w:r>
      <w:r w:rsidR="005A1132" w:rsidRPr="009A10D1">
        <w:rPr>
          <w:rFonts w:asciiTheme="majorBidi" w:hAnsiTheme="majorBidi" w:hint="cs"/>
          <w:sz w:val="28"/>
          <w:szCs w:val="28"/>
          <w:cs/>
        </w:rPr>
        <w:t>เงิน</w:t>
      </w:r>
      <w:r w:rsidR="00DB54D0" w:rsidRPr="009A10D1">
        <w:rPr>
          <w:rFonts w:asciiTheme="majorBidi" w:hAnsiTheme="majorBidi" w:hint="cs"/>
          <w:sz w:val="28"/>
          <w:szCs w:val="28"/>
          <w:cs/>
        </w:rPr>
        <w:t xml:space="preserve"> ณ วันที่ </w:t>
      </w:r>
      <w:r w:rsidR="00B2588A" w:rsidRPr="009A10D1">
        <w:rPr>
          <w:rFonts w:asciiTheme="majorBidi" w:hAnsiTheme="majorBidi"/>
          <w:sz w:val="28"/>
          <w:szCs w:val="28"/>
        </w:rPr>
        <w:t>30</w:t>
      </w:r>
      <w:r w:rsidR="00DB54D0" w:rsidRPr="009A10D1">
        <w:rPr>
          <w:rFonts w:asciiTheme="majorBidi" w:hAnsiTheme="majorBidi"/>
          <w:sz w:val="28"/>
          <w:szCs w:val="28"/>
        </w:rPr>
        <w:t xml:space="preserve"> </w:t>
      </w:r>
      <w:r w:rsidR="00DB54D0" w:rsidRPr="009A10D1">
        <w:rPr>
          <w:rFonts w:asciiTheme="majorBidi" w:hAnsiTheme="majorBidi" w:hint="cs"/>
          <w:sz w:val="28"/>
          <w:szCs w:val="28"/>
          <w:cs/>
        </w:rPr>
        <w:t>กันย</w:t>
      </w:r>
      <w:r w:rsidR="006B7F36" w:rsidRPr="009A10D1">
        <w:rPr>
          <w:rFonts w:asciiTheme="majorBidi" w:hAnsiTheme="majorBidi" w:hint="cs"/>
          <w:sz w:val="28"/>
          <w:szCs w:val="28"/>
          <w:cs/>
        </w:rPr>
        <w:t>า</w:t>
      </w:r>
      <w:r w:rsidR="00DB54D0" w:rsidRPr="009A10D1">
        <w:rPr>
          <w:rFonts w:asciiTheme="majorBidi" w:hAnsiTheme="majorBidi" w:hint="cs"/>
          <w:sz w:val="28"/>
          <w:szCs w:val="28"/>
          <w:cs/>
        </w:rPr>
        <w:t xml:space="preserve">ยน </w:t>
      </w:r>
      <w:r w:rsidR="00DB54D0" w:rsidRPr="009A10D1">
        <w:rPr>
          <w:rFonts w:asciiTheme="majorBidi" w:hAnsiTheme="majorBidi"/>
          <w:sz w:val="28"/>
          <w:szCs w:val="28"/>
        </w:rPr>
        <w:t xml:space="preserve">2567 </w:t>
      </w:r>
      <w:r w:rsidR="00DB54D0" w:rsidRPr="009A10D1">
        <w:rPr>
          <w:rFonts w:asciiTheme="majorBidi" w:hAnsiTheme="majorBidi" w:hint="cs"/>
          <w:sz w:val="28"/>
          <w:szCs w:val="28"/>
          <w:cs/>
        </w:rPr>
        <w:t>สกุลเงิน</w:t>
      </w:r>
      <w:r w:rsidR="00DB54D0" w:rsidRPr="009A10D1">
        <w:rPr>
          <w:rFonts w:asciiTheme="majorBidi" w:hAnsiTheme="majorBidi"/>
          <w:sz w:val="28"/>
          <w:szCs w:val="28"/>
          <w:cs/>
        </w:rPr>
        <w:t>เหรียญสหรัฐอเมริกา</w:t>
      </w:r>
      <w:r w:rsidR="00DB54D0" w:rsidRPr="009A10D1">
        <w:rPr>
          <w:rFonts w:asciiTheme="majorBidi" w:hAnsiTheme="majorBidi"/>
          <w:sz w:val="28"/>
          <w:szCs w:val="28"/>
        </w:rPr>
        <w:t xml:space="preserve"> </w:t>
      </w:r>
      <w:r w:rsidR="00DB54D0" w:rsidRPr="009A10D1">
        <w:rPr>
          <w:rFonts w:asciiTheme="majorBidi" w:hAnsiTheme="majorBidi" w:hint="cs"/>
          <w:sz w:val="28"/>
          <w:szCs w:val="28"/>
          <w:cs/>
        </w:rPr>
        <w:t xml:space="preserve">เป็นจำนวน </w:t>
      </w:r>
      <w:r w:rsidR="00DB54D0" w:rsidRPr="009A10D1">
        <w:rPr>
          <w:rFonts w:asciiTheme="majorBidi" w:hAnsiTheme="majorBidi"/>
          <w:sz w:val="28"/>
          <w:szCs w:val="28"/>
        </w:rPr>
        <w:t xml:space="preserve">70.50 </w:t>
      </w:r>
      <w:r w:rsidR="00DB54D0" w:rsidRPr="009A10D1">
        <w:rPr>
          <w:rFonts w:asciiTheme="majorBidi" w:hAnsiTheme="majorBidi" w:hint="cs"/>
          <w:sz w:val="28"/>
          <w:szCs w:val="28"/>
          <w:cs/>
        </w:rPr>
        <w:t>ล้าน</w:t>
      </w:r>
      <w:r w:rsidR="00DB54D0" w:rsidRPr="009A10D1">
        <w:rPr>
          <w:rFonts w:asciiTheme="majorBidi" w:hAnsiTheme="majorBidi"/>
          <w:sz w:val="28"/>
          <w:szCs w:val="28"/>
          <w:cs/>
        </w:rPr>
        <w:t>เหรียญสหรัฐอเมริกา</w:t>
      </w:r>
      <w:r w:rsidR="00DB54D0" w:rsidRPr="009A10D1">
        <w:rPr>
          <w:rFonts w:asciiTheme="majorBidi" w:hAnsiTheme="majorBidi" w:hint="cs"/>
          <w:sz w:val="28"/>
          <w:szCs w:val="28"/>
          <w:cs/>
        </w:rPr>
        <w:t xml:space="preserve"> </w:t>
      </w:r>
      <w:r w:rsidR="00425D8A" w:rsidRPr="009A10D1">
        <w:rPr>
          <w:rFonts w:asciiTheme="majorBidi" w:hAnsiTheme="majorBidi" w:hint="cs"/>
          <w:sz w:val="28"/>
          <w:szCs w:val="28"/>
          <w:cs/>
        </w:rPr>
        <w:t>โดยคู่สัญญามีข้อตกลงจะจ่ายดอกเบี้ยและเงินต้นระหว่างกันตามเงื่อนไขและข้อกำหนดที่ระบุไว้ในสัญญา</w:t>
      </w:r>
    </w:p>
    <w:p w14:paraId="3F64208B" w14:textId="77777777" w:rsidR="00466DCA" w:rsidRPr="009A10D1" w:rsidRDefault="00466DCA" w:rsidP="00E859C8">
      <w:pPr>
        <w:spacing w:line="240" w:lineRule="auto"/>
        <w:ind w:left="1710"/>
        <w:rPr>
          <w:rFonts w:asciiTheme="majorBidi" w:hAnsiTheme="majorBidi"/>
          <w:sz w:val="22"/>
          <w:szCs w:val="22"/>
        </w:rPr>
      </w:pPr>
    </w:p>
    <w:p w14:paraId="470114C9" w14:textId="02213F1F" w:rsidR="001543B9" w:rsidRPr="009A10D1" w:rsidRDefault="001543B9" w:rsidP="00E859C8">
      <w:pPr>
        <w:spacing w:line="240" w:lineRule="auto"/>
        <w:ind w:left="171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53840697" w14:textId="432D620A" w:rsidR="001543B9" w:rsidRPr="009A10D1" w:rsidRDefault="001543B9" w:rsidP="00E859C8">
      <w:pPr>
        <w:spacing w:line="240" w:lineRule="auto"/>
        <w:ind w:left="540"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AA41B88" w14:textId="034FBA8C" w:rsidR="004A5929" w:rsidRPr="009A10D1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D74F28" w:rsidRPr="009A10D1">
        <w:rPr>
          <w:rFonts w:asciiTheme="majorBidi" w:hAnsiTheme="majorBidi" w:cstheme="majorBidi"/>
          <w:sz w:val="28"/>
          <w:szCs w:val="28"/>
        </w:rPr>
        <w:br/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E1180D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ส่งผลกระทบ</w:t>
      </w:r>
      <w:r w:rsidR="00367AFB" w:rsidRPr="009A10D1">
        <w:rPr>
          <w:rFonts w:asciiTheme="majorBidi" w:hAnsiTheme="majorBidi" w:cstheme="majorBidi"/>
          <w:sz w:val="28"/>
          <w:szCs w:val="28"/>
          <w:cs/>
        </w:rPr>
        <w:t>อย่างมีสาระสำคัญ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45999CAD" w14:textId="77777777" w:rsidR="00B33E98" w:rsidRPr="009A10D1" w:rsidRDefault="00B33E98" w:rsidP="00E859C8">
      <w:pPr>
        <w:spacing w:line="240" w:lineRule="auto"/>
        <w:ind w:left="1710"/>
        <w:rPr>
          <w:rFonts w:asciiTheme="majorBidi" w:hAnsiTheme="majorBidi" w:cstheme="majorBidi"/>
          <w:sz w:val="22"/>
          <w:szCs w:val="22"/>
        </w:rPr>
      </w:pPr>
    </w:p>
    <w:tbl>
      <w:tblPr>
        <w:tblW w:w="8100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170"/>
        <w:gridCol w:w="270"/>
        <w:gridCol w:w="1170"/>
      </w:tblGrid>
      <w:tr w:rsidR="004A5929" w:rsidRPr="009A10D1" w14:paraId="58B3F605" w14:textId="77777777" w:rsidTr="0022146B">
        <w:trPr>
          <w:tblHeader/>
        </w:trPr>
        <w:tc>
          <w:tcPr>
            <w:tcW w:w="4050" w:type="dxa"/>
          </w:tcPr>
          <w:p w14:paraId="734CDC0E" w14:textId="1B60EF50" w:rsidR="004A5929" w:rsidRPr="009A10D1" w:rsidRDefault="004A592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66A30789" w14:textId="522AD205" w:rsidR="004A5929" w:rsidRPr="009A10D1" w:rsidRDefault="004A5929" w:rsidP="00E859C8">
            <w:pPr>
              <w:pStyle w:val="acctmergecolhdg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อัตราการ</w:t>
            </w:r>
          </w:p>
        </w:tc>
        <w:tc>
          <w:tcPr>
            <w:tcW w:w="270" w:type="dxa"/>
          </w:tcPr>
          <w:p w14:paraId="1764F5C1" w14:textId="77777777" w:rsidR="004A5929" w:rsidRPr="009A10D1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610" w:type="dxa"/>
            <w:gridSpan w:val="3"/>
            <w:hideMark/>
          </w:tcPr>
          <w:p w14:paraId="17349E92" w14:textId="77777777" w:rsidR="004A5929" w:rsidRPr="009A10D1" w:rsidRDefault="004A592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4A5929" w:rsidRPr="009A10D1" w14:paraId="7955EEEB" w14:textId="77777777" w:rsidTr="0022146B">
        <w:trPr>
          <w:trHeight w:val="103"/>
          <w:tblHeader/>
        </w:trPr>
        <w:tc>
          <w:tcPr>
            <w:tcW w:w="4050" w:type="dxa"/>
            <w:shd w:val="clear" w:color="auto" w:fill="auto"/>
          </w:tcPr>
          <w:p w14:paraId="0AF1F363" w14:textId="193FA36B" w:rsidR="004A5929" w:rsidRPr="009A10D1" w:rsidRDefault="004A592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7F12E112" w14:textId="7845BF2D" w:rsidR="004A5929" w:rsidRPr="009A10D1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eastAsia="en-GB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270" w:type="dxa"/>
          </w:tcPr>
          <w:p w14:paraId="12517404" w14:textId="77777777" w:rsidR="004A5929" w:rsidRPr="009A10D1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59DC7653" w14:textId="19BC7AF6" w:rsidR="004A5929" w:rsidRPr="009A10D1" w:rsidRDefault="004A592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การแข็งค่า</w:t>
            </w:r>
          </w:p>
        </w:tc>
        <w:tc>
          <w:tcPr>
            <w:tcW w:w="270" w:type="dxa"/>
          </w:tcPr>
          <w:p w14:paraId="79B422D1" w14:textId="77777777" w:rsidR="004A5929" w:rsidRPr="009A10D1" w:rsidRDefault="004A592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0EA8B5DF" w14:textId="5EC665ED" w:rsidR="004A5929" w:rsidRPr="009A10D1" w:rsidRDefault="004A5929" w:rsidP="00E859C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การอ่อนค่า</w:t>
            </w:r>
          </w:p>
        </w:tc>
      </w:tr>
      <w:tr w:rsidR="004A5929" w:rsidRPr="009A10D1" w14:paraId="1684C838" w14:textId="77777777" w:rsidTr="0022146B">
        <w:trPr>
          <w:tblHeader/>
        </w:trPr>
        <w:tc>
          <w:tcPr>
            <w:tcW w:w="4050" w:type="dxa"/>
          </w:tcPr>
          <w:p w14:paraId="70BBB570" w14:textId="77777777" w:rsidR="004A5929" w:rsidRPr="009A10D1" w:rsidRDefault="004A592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C2C847E" w14:textId="19068F3A" w:rsidR="004A5929" w:rsidRPr="009A10D1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ร้อยละ)</w:t>
            </w:r>
          </w:p>
        </w:tc>
        <w:tc>
          <w:tcPr>
            <w:tcW w:w="270" w:type="dxa"/>
          </w:tcPr>
          <w:p w14:paraId="02E3CAE4" w14:textId="77777777" w:rsidR="004A5929" w:rsidRPr="009A10D1" w:rsidRDefault="004A592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77EB3CB4" w14:textId="77777777" w:rsidR="004A5929" w:rsidRPr="009A10D1" w:rsidRDefault="004A5929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863A13" w:rsidRPr="009A10D1" w14:paraId="27EA1EC2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7F01DC70" w14:textId="325FB18E" w:rsidR="00863A13" w:rsidRPr="009A10D1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</w:tcPr>
          <w:p w14:paraId="0572BB90" w14:textId="77777777" w:rsidR="00863A13" w:rsidRPr="009A10D1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D9234FE" w14:textId="77777777" w:rsidR="00863A13" w:rsidRPr="009A10D1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D07B829" w14:textId="6A92D491" w:rsidR="00863A13" w:rsidRPr="009A10D1" w:rsidRDefault="00863A13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30C619" w14:textId="77777777" w:rsidR="00863A13" w:rsidRPr="009A10D1" w:rsidRDefault="00863A13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62C98AD" w14:textId="7C41276F" w:rsidR="00863A13" w:rsidRPr="009A10D1" w:rsidRDefault="00863A13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6B1" w:rsidRPr="009A10D1" w14:paraId="2BD448F7" w14:textId="77777777" w:rsidTr="005B6749">
        <w:trPr>
          <w:cantSplit/>
        </w:trPr>
        <w:tc>
          <w:tcPr>
            <w:tcW w:w="4050" w:type="dxa"/>
            <w:shd w:val="clear" w:color="auto" w:fill="auto"/>
          </w:tcPr>
          <w:p w14:paraId="1854FD32" w14:textId="29526B8D" w:rsidR="006426B1" w:rsidRPr="009A10D1" w:rsidRDefault="006426B1" w:rsidP="006426B1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F821C24" w14:textId="1B2DEB14" w:rsidR="006426B1" w:rsidRPr="009A10D1" w:rsidRDefault="006426B1" w:rsidP="006426B1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70" w:type="dxa"/>
          </w:tcPr>
          <w:p w14:paraId="0D7E54AB" w14:textId="77777777" w:rsidR="006426B1" w:rsidRPr="009A10D1" w:rsidRDefault="006426B1" w:rsidP="006426B1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282D174" w14:textId="14A5CF73" w:rsidR="006426B1" w:rsidRPr="009A10D1" w:rsidRDefault="00AE20FD" w:rsidP="006426B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426B1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="00341711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213D7A" w:rsidRPr="009A10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FAA24DC" w14:textId="77777777" w:rsidR="006426B1" w:rsidRPr="009A10D1" w:rsidRDefault="006426B1" w:rsidP="006426B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54DDF8" w14:textId="7B4FBCCB" w:rsidR="006426B1" w:rsidRPr="009A10D1" w:rsidRDefault="002E1537" w:rsidP="006426B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AE20FD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6426B1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="00341711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213D7A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6426B1" w:rsidRPr="009A10D1" w14:paraId="5D1CDD02" w14:textId="77777777" w:rsidTr="005B6749">
        <w:trPr>
          <w:cantSplit/>
        </w:trPr>
        <w:tc>
          <w:tcPr>
            <w:tcW w:w="4050" w:type="dxa"/>
            <w:shd w:val="clear" w:color="auto" w:fill="auto"/>
          </w:tcPr>
          <w:p w14:paraId="095C1C0F" w14:textId="59F4D81D" w:rsidR="006426B1" w:rsidRPr="009A10D1" w:rsidRDefault="006426B1" w:rsidP="006426B1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เงินเหรียญโครนาสวีเดน</w:t>
            </w:r>
          </w:p>
        </w:tc>
        <w:tc>
          <w:tcPr>
            <w:tcW w:w="1170" w:type="dxa"/>
          </w:tcPr>
          <w:p w14:paraId="2DAD133D" w14:textId="4BA02A2B" w:rsidR="006426B1" w:rsidRPr="009A10D1" w:rsidRDefault="006426B1" w:rsidP="006426B1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270" w:type="dxa"/>
          </w:tcPr>
          <w:p w14:paraId="63C7CFF1" w14:textId="77777777" w:rsidR="006426B1" w:rsidRPr="009A10D1" w:rsidRDefault="006426B1" w:rsidP="006426B1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814704" w14:textId="6E787603" w:rsidR="006426B1" w:rsidRPr="009A10D1" w:rsidRDefault="006426B1" w:rsidP="006426B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20.28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8E1E9A" w14:textId="77777777" w:rsidR="006426B1" w:rsidRPr="009A10D1" w:rsidRDefault="006426B1" w:rsidP="006426B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438ABA0" w14:textId="29903A81" w:rsidR="006426B1" w:rsidRPr="009A10D1" w:rsidRDefault="006426B1" w:rsidP="006426B1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20.28</w:t>
            </w:r>
          </w:p>
        </w:tc>
      </w:tr>
      <w:tr w:rsidR="00863A13" w:rsidRPr="009A10D1" w14:paraId="3E9F513F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74691D1F" w14:textId="77777777" w:rsidR="00AB67CA" w:rsidRPr="009A10D1" w:rsidRDefault="00AB67C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F8F1609" w14:textId="77777777" w:rsidR="00863A13" w:rsidRPr="009A10D1" w:rsidRDefault="00863A13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2F4D4724" w14:textId="77777777" w:rsidR="00863A13" w:rsidRPr="009A10D1" w:rsidRDefault="00863A13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2AEEAE6" w14:textId="77777777" w:rsidR="00863A13" w:rsidRPr="009A10D1" w:rsidRDefault="00863A13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B764395" w14:textId="77777777" w:rsidR="00863A13" w:rsidRPr="009A10D1" w:rsidRDefault="00863A13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130B96A7" w14:textId="77777777" w:rsidR="00863A13" w:rsidRPr="009A10D1" w:rsidRDefault="00863A13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F7B67" w:rsidRPr="009A10D1" w14:paraId="2D223564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0DD96A34" w14:textId="480A4AD9" w:rsidR="009F7B67" w:rsidRPr="009A10D1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6</w:t>
            </w:r>
          </w:p>
        </w:tc>
        <w:tc>
          <w:tcPr>
            <w:tcW w:w="1170" w:type="dxa"/>
          </w:tcPr>
          <w:p w14:paraId="68CBF713" w14:textId="77777777" w:rsidR="009F7B67" w:rsidRPr="009A10D1" w:rsidRDefault="009F7B67" w:rsidP="00E859C8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3D277DB" w14:textId="77777777" w:rsidR="009F7B67" w:rsidRPr="009A10D1" w:rsidRDefault="009F7B67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C4CF23C" w14:textId="77777777" w:rsidR="009F7B67" w:rsidRPr="009A10D1" w:rsidRDefault="009F7B67" w:rsidP="00E859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F5D45E" w14:textId="77777777" w:rsidR="009F7B67" w:rsidRPr="009A10D1" w:rsidRDefault="009F7B67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17E0FBA2" w14:textId="77777777" w:rsidR="009F7B67" w:rsidRPr="009A10D1" w:rsidRDefault="009F7B67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180D" w:rsidRPr="009A10D1" w14:paraId="4B3DDB34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13A1F52B" w14:textId="3032B8E0" w:rsidR="00E1180D" w:rsidRPr="009A10D1" w:rsidRDefault="00E1180D" w:rsidP="00E1180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7473BAD" w14:textId="726295C9" w:rsidR="00E1180D" w:rsidRPr="009A10D1" w:rsidRDefault="00E1180D" w:rsidP="00E1180D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70" w:type="dxa"/>
          </w:tcPr>
          <w:p w14:paraId="12C93983" w14:textId="77777777" w:rsidR="00E1180D" w:rsidRPr="009A10D1" w:rsidRDefault="00E1180D" w:rsidP="00E1180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CB00C03" w14:textId="1FCABE99" w:rsidR="00E1180D" w:rsidRPr="009A10D1" w:rsidRDefault="00E1180D" w:rsidP="00E1180D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8C9BC7D" w14:textId="77777777" w:rsidR="00E1180D" w:rsidRPr="009A10D1" w:rsidRDefault="00E1180D" w:rsidP="00E1180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E50C262" w14:textId="2A66B913" w:rsidR="00E1180D" w:rsidRPr="009A10D1" w:rsidRDefault="00E1180D" w:rsidP="00E1180D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</w:p>
        </w:tc>
      </w:tr>
      <w:tr w:rsidR="00E1180D" w:rsidRPr="009A10D1" w14:paraId="3B7CEE7F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72A03A15" w14:textId="760657C5" w:rsidR="00E1180D" w:rsidRPr="009A10D1" w:rsidRDefault="00E1180D" w:rsidP="00E1180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เงินเหรียญโครนาสวีเดน</w:t>
            </w:r>
          </w:p>
        </w:tc>
        <w:tc>
          <w:tcPr>
            <w:tcW w:w="1170" w:type="dxa"/>
          </w:tcPr>
          <w:p w14:paraId="07E134B0" w14:textId="6BD01DD7" w:rsidR="00E1180D" w:rsidRPr="009A10D1" w:rsidRDefault="00E1180D" w:rsidP="00E1180D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270" w:type="dxa"/>
          </w:tcPr>
          <w:p w14:paraId="65AEFD8E" w14:textId="77777777" w:rsidR="00E1180D" w:rsidRPr="009A10D1" w:rsidRDefault="00E1180D" w:rsidP="00E1180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5422494" w14:textId="1E3E75B0" w:rsidR="00E1180D" w:rsidRPr="009A10D1" w:rsidRDefault="00E1180D" w:rsidP="00E1180D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81FC22" w14:textId="77777777" w:rsidR="00E1180D" w:rsidRPr="009A10D1" w:rsidRDefault="00E1180D" w:rsidP="00E1180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6B2914B" w14:textId="70066493" w:rsidR="00E1180D" w:rsidRPr="009A10D1" w:rsidRDefault="00E1180D" w:rsidP="00E1180D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</w:tr>
    </w:tbl>
    <w:p w14:paraId="6A2A4959" w14:textId="7DCFEF25" w:rsidR="00A47C36" w:rsidRPr="009A10D1" w:rsidRDefault="00A47C36" w:rsidP="00E859C8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9A10D1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786F30C6" w14:textId="14B294CB" w:rsidR="001543B9" w:rsidRPr="009A10D1" w:rsidRDefault="001543B9" w:rsidP="00E859C8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</w:rPr>
        <w:t>(</w:t>
      </w:r>
      <w:r w:rsidR="00756069" w:rsidRPr="009A10D1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9A10D1">
        <w:rPr>
          <w:rFonts w:asciiTheme="majorBidi" w:hAnsiTheme="majorBidi" w:cstheme="majorBidi"/>
          <w:sz w:val="28"/>
          <w:szCs w:val="28"/>
        </w:rPr>
        <w:t xml:space="preserve">) </w:t>
      </w:r>
      <w:r w:rsidRPr="009A10D1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ความเสี่ยงด้านอัตราดอกเบี้ย</w:t>
      </w:r>
      <w:r w:rsidRPr="009A10D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64178BE3" w14:textId="77777777" w:rsidR="0038081D" w:rsidRPr="009A10D1" w:rsidRDefault="0038081D" w:rsidP="00E859C8">
      <w:pPr>
        <w:pStyle w:val="block"/>
        <w:spacing w:after="0" w:line="240" w:lineRule="auto"/>
        <w:ind w:left="1710" w:right="-7" w:hanging="630"/>
        <w:jc w:val="both"/>
        <w:rPr>
          <w:rFonts w:asciiTheme="majorBidi" w:hAnsiTheme="majorBidi" w:cstheme="majorBidi"/>
          <w:szCs w:val="22"/>
        </w:rPr>
      </w:pPr>
    </w:p>
    <w:p w14:paraId="18995C53" w14:textId="4BF9AA08" w:rsidR="004456CF" w:rsidRPr="009A10D1" w:rsidRDefault="001543B9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="00490934" w:rsidRPr="009A10D1">
        <w:rPr>
          <w:rFonts w:asciiTheme="majorBidi" w:hAnsiTheme="majorBidi" w:cstheme="majorBidi"/>
          <w:sz w:val="28"/>
          <w:szCs w:val="28"/>
          <w:lang w:val="en-GB"/>
        </w:rPr>
        <w:t>8</w:t>
      </w:r>
      <w:r w:rsidR="00FB4104" w:rsidRPr="009A10D1">
        <w:rPr>
          <w:rFonts w:asciiTheme="majorBidi" w:hAnsiTheme="majorBidi" w:cstheme="majorBidi"/>
          <w:sz w:val="28"/>
          <w:szCs w:val="28"/>
        </w:rPr>
        <w:t xml:space="preserve">) </w:t>
      </w:r>
      <w:r w:rsidR="00380EE5" w:rsidRPr="009A10D1">
        <w:rPr>
          <w:rFonts w:asciiTheme="majorBidi" w:hAnsiTheme="majorBidi" w:cstheme="majorBidi"/>
          <w:sz w:val="28"/>
          <w:szCs w:val="28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  <w:r w:rsidR="00031ECF"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56CF" w:rsidRPr="009A10D1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773C97" w:rsidRPr="009A10D1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456CF" w:rsidRPr="009A10D1">
        <w:rPr>
          <w:rFonts w:asciiTheme="majorBidi" w:hAnsiTheme="majorBidi" w:cstheme="majorBidi"/>
          <w:sz w:val="28"/>
          <w:szCs w:val="28"/>
          <w:cs/>
        </w:rPr>
        <w:t>การใช้สัญญาแลกเปลี่ยนอัตราดอกเบี้ยเป็นหลัก เพื่อจัดกา</w:t>
      </w:r>
      <w:r w:rsidR="00773C97" w:rsidRPr="009A10D1">
        <w:rPr>
          <w:rFonts w:asciiTheme="majorBidi" w:hAnsiTheme="majorBidi" w:cstheme="majorBidi" w:hint="cs"/>
          <w:sz w:val="28"/>
          <w:szCs w:val="28"/>
          <w:cs/>
        </w:rPr>
        <w:t>ร</w:t>
      </w:r>
      <w:r w:rsidR="004456CF" w:rsidRPr="009A10D1">
        <w:rPr>
          <w:rFonts w:asciiTheme="majorBidi" w:hAnsiTheme="majorBidi" w:cstheme="majorBidi"/>
          <w:sz w:val="28"/>
          <w:szCs w:val="28"/>
          <w:cs/>
        </w:rPr>
        <w:t>ความผันผวนในอัตราดอกเบี้ยสำหรับเงินกู้ยืมบางรายการ</w:t>
      </w:r>
    </w:p>
    <w:p w14:paraId="1E59D6E6" w14:textId="7795FDDC" w:rsidR="004456CF" w:rsidRPr="009A10D1" w:rsidRDefault="004456CF" w:rsidP="00E859C8">
      <w:pPr>
        <w:tabs>
          <w:tab w:val="left" w:pos="63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460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00"/>
        <w:gridCol w:w="275"/>
        <w:gridCol w:w="985"/>
        <w:gridCol w:w="275"/>
        <w:gridCol w:w="985"/>
        <w:gridCol w:w="273"/>
        <w:gridCol w:w="897"/>
      </w:tblGrid>
      <w:tr w:rsidR="004456CF" w:rsidRPr="009A10D1" w14:paraId="1403119B" w14:textId="77777777" w:rsidTr="00702A03">
        <w:trPr>
          <w:tblHeader/>
        </w:trPr>
        <w:tc>
          <w:tcPr>
            <w:tcW w:w="3870" w:type="dxa"/>
            <w:hideMark/>
          </w:tcPr>
          <w:p w14:paraId="1A0C67B6" w14:textId="77777777" w:rsidR="004456CF" w:rsidRPr="009A10D1" w:rsidRDefault="004456CF" w:rsidP="00E859C8">
            <w:pPr>
              <w:pStyle w:val="block"/>
              <w:spacing w:after="0" w:line="240" w:lineRule="auto"/>
              <w:ind w:left="150" w:hanging="1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160" w:type="dxa"/>
            <w:gridSpan w:val="3"/>
          </w:tcPr>
          <w:p w14:paraId="528441CA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5" w:type="dxa"/>
          </w:tcPr>
          <w:p w14:paraId="36DCCA4F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55" w:type="dxa"/>
            <w:gridSpan w:val="3"/>
          </w:tcPr>
          <w:p w14:paraId="168F56D6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456CF" w:rsidRPr="009A10D1" w14:paraId="27C1824D" w14:textId="77777777" w:rsidTr="00702A03">
        <w:trPr>
          <w:tblHeader/>
        </w:trPr>
        <w:tc>
          <w:tcPr>
            <w:tcW w:w="3870" w:type="dxa"/>
            <w:hideMark/>
          </w:tcPr>
          <w:p w14:paraId="54C7342F" w14:textId="6649570E" w:rsidR="004456CF" w:rsidRPr="009A10D1" w:rsidRDefault="004456CF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00" w:type="dxa"/>
            <w:hideMark/>
          </w:tcPr>
          <w:p w14:paraId="7929D6D9" w14:textId="737AF292" w:rsidR="004456CF" w:rsidRPr="009A10D1" w:rsidRDefault="00B17D5A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1180D" w:rsidRPr="009A10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5" w:type="dxa"/>
          </w:tcPr>
          <w:p w14:paraId="552432A0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hideMark/>
          </w:tcPr>
          <w:p w14:paraId="68B6FE43" w14:textId="303354D4" w:rsidR="004456CF" w:rsidRPr="009A10D1" w:rsidRDefault="00E1180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5" w:type="dxa"/>
          </w:tcPr>
          <w:p w14:paraId="4F453DE2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hideMark/>
          </w:tcPr>
          <w:p w14:paraId="2E63F65F" w14:textId="6B7DA9F9" w:rsidR="004456CF" w:rsidRPr="009A10D1" w:rsidRDefault="00E1180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3" w:type="dxa"/>
          </w:tcPr>
          <w:p w14:paraId="4BEF6A3C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hideMark/>
          </w:tcPr>
          <w:p w14:paraId="3ACB63D4" w14:textId="2AEB080F" w:rsidR="004456CF" w:rsidRPr="009A10D1" w:rsidRDefault="00E1180D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456CF" w:rsidRPr="009A10D1" w14:paraId="44BB7BF5" w14:textId="77777777" w:rsidTr="00702A03">
        <w:trPr>
          <w:tblHeader/>
        </w:trPr>
        <w:tc>
          <w:tcPr>
            <w:tcW w:w="3870" w:type="dxa"/>
          </w:tcPr>
          <w:p w14:paraId="45B085FC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7"/>
            <w:hideMark/>
          </w:tcPr>
          <w:p w14:paraId="2010EF5D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456CF" w:rsidRPr="009A10D1" w14:paraId="63408F98" w14:textId="77777777" w:rsidTr="00702A03">
        <w:tc>
          <w:tcPr>
            <w:tcW w:w="3870" w:type="dxa"/>
            <w:hideMark/>
          </w:tcPr>
          <w:p w14:paraId="678F302E" w14:textId="77777777" w:rsidR="004456CF" w:rsidRPr="009A10D1" w:rsidRDefault="004456CF" w:rsidP="00E859C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  <w:vAlign w:val="bottom"/>
          </w:tcPr>
          <w:p w14:paraId="7B384E2B" w14:textId="77777777" w:rsidR="004456CF" w:rsidRPr="009A10D1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A1BB252" w14:textId="77777777" w:rsidR="004456CF" w:rsidRPr="009A10D1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5394C071" w14:textId="77777777" w:rsidR="004456CF" w:rsidRPr="009A10D1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0CA781ED" w14:textId="77777777" w:rsidR="004456CF" w:rsidRPr="009A10D1" w:rsidRDefault="004456CF" w:rsidP="00E859C8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11301088" w14:textId="77777777" w:rsidR="004456CF" w:rsidRPr="009A10D1" w:rsidRDefault="004456CF" w:rsidP="00E859C8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7BF6E40E" w14:textId="77777777" w:rsidR="004456CF" w:rsidRPr="009A10D1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4997E532" w14:textId="77777777" w:rsidR="004456CF" w:rsidRPr="009A10D1" w:rsidRDefault="004456CF" w:rsidP="00E859C8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180D" w:rsidRPr="009A10D1" w14:paraId="5796CEC3" w14:textId="77777777" w:rsidTr="00341711">
        <w:tc>
          <w:tcPr>
            <w:tcW w:w="3870" w:type="dxa"/>
            <w:hideMark/>
          </w:tcPr>
          <w:p w14:paraId="5D6607EF" w14:textId="77777777" w:rsidR="00E1180D" w:rsidRPr="009A10D1" w:rsidRDefault="00E1180D" w:rsidP="00E118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B5728" w14:textId="66ABBF37" w:rsidR="00E1180D" w:rsidRPr="009A10D1" w:rsidRDefault="005C1326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(7,38</w:t>
            </w:r>
            <w:r w:rsidR="00341711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1132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341711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1B5B72A0" w14:textId="77777777" w:rsidR="00E1180D" w:rsidRPr="009A10D1" w:rsidRDefault="00E1180D" w:rsidP="00E1180D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9167B" w14:textId="1E5B8700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74F0228E" w14:textId="77777777" w:rsidR="00E1180D" w:rsidRPr="009A10D1" w:rsidRDefault="00E1180D" w:rsidP="00E1180D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A926E" w14:textId="10493E11" w:rsidR="00E1180D" w:rsidRPr="009A10D1" w:rsidRDefault="00A80616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(1,120.00)</w:t>
            </w:r>
          </w:p>
        </w:tc>
        <w:tc>
          <w:tcPr>
            <w:tcW w:w="273" w:type="dxa"/>
          </w:tcPr>
          <w:p w14:paraId="02804EB8" w14:textId="77777777" w:rsidR="00E1180D" w:rsidRPr="009A10D1" w:rsidRDefault="00E1180D" w:rsidP="00E1180D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8AAA2" w14:textId="1C32884C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1180D" w:rsidRPr="009A10D1" w14:paraId="11D2E6DF" w14:textId="77777777" w:rsidTr="00341711">
        <w:tc>
          <w:tcPr>
            <w:tcW w:w="3870" w:type="dxa"/>
          </w:tcPr>
          <w:p w14:paraId="6068A065" w14:textId="7640F498" w:rsidR="00E1180D" w:rsidRPr="009A10D1" w:rsidRDefault="00E1180D" w:rsidP="00E1180D">
            <w:pPr>
              <w:pStyle w:val="block"/>
              <w:spacing w:after="0" w:line="240" w:lineRule="auto"/>
              <w:ind w:left="0"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E297F" w14:textId="05BC1708" w:rsidR="00E1180D" w:rsidRPr="009A10D1" w:rsidRDefault="005C1326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(7,38</w:t>
            </w:r>
            <w:r w:rsidR="0034171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A1132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34171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6DEAA8B4" w14:textId="77777777" w:rsidR="00E1180D" w:rsidRPr="009A10D1" w:rsidRDefault="00E1180D" w:rsidP="00E1180D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5E56EABD" w14:textId="7393D774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47783D7C" w14:textId="77777777" w:rsidR="00E1180D" w:rsidRPr="009A10D1" w:rsidRDefault="00E1180D" w:rsidP="00E1180D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6ADB9C4E" w14:textId="4E5F7CBB" w:rsidR="00E1180D" w:rsidRPr="009A10D1" w:rsidRDefault="00A80616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(1,120.00)</w:t>
            </w:r>
          </w:p>
        </w:tc>
        <w:tc>
          <w:tcPr>
            <w:tcW w:w="273" w:type="dxa"/>
          </w:tcPr>
          <w:p w14:paraId="06084983" w14:textId="77777777" w:rsidR="00E1180D" w:rsidRPr="009A10D1" w:rsidRDefault="00E1180D" w:rsidP="00E1180D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06F8CCBB" w14:textId="73BED916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1180D" w:rsidRPr="009A10D1" w14:paraId="12908583" w14:textId="77777777" w:rsidTr="008B0374">
        <w:tc>
          <w:tcPr>
            <w:tcW w:w="3870" w:type="dxa"/>
            <w:hideMark/>
          </w:tcPr>
          <w:p w14:paraId="073F1109" w14:textId="77777777" w:rsidR="00E1180D" w:rsidRPr="009A10D1" w:rsidRDefault="00E1180D" w:rsidP="00E118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97D4A9B" w14:textId="75AE0AEE" w:rsidR="00E1180D" w:rsidRPr="009A10D1" w:rsidRDefault="00D84656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1,620.90</w:t>
            </w:r>
          </w:p>
        </w:tc>
        <w:tc>
          <w:tcPr>
            <w:tcW w:w="275" w:type="dxa"/>
            <w:vAlign w:val="center"/>
          </w:tcPr>
          <w:p w14:paraId="76A3E8F5" w14:textId="77777777" w:rsidR="00E1180D" w:rsidRPr="009A10D1" w:rsidRDefault="00E1180D" w:rsidP="00E1180D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092CF83E" w14:textId="44E8F171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4,780.38</w:t>
            </w:r>
          </w:p>
        </w:tc>
        <w:tc>
          <w:tcPr>
            <w:tcW w:w="275" w:type="dxa"/>
            <w:vAlign w:val="center"/>
          </w:tcPr>
          <w:p w14:paraId="1D3C121B" w14:textId="77777777" w:rsidR="00E1180D" w:rsidRPr="009A10D1" w:rsidRDefault="00E1180D" w:rsidP="00E1180D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</w:tcPr>
          <w:p w14:paraId="248F5666" w14:textId="4040E09C" w:rsidR="00E1180D" w:rsidRPr="009A10D1" w:rsidRDefault="00A80616" w:rsidP="00A806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29F25090" w14:textId="77777777" w:rsidR="00E1180D" w:rsidRPr="009A10D1" w:rsidRDefault="00E1180D" w:rsidP="00E1180D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50095F0E" w14:textId="0A01C528" w:rsidR="00E1180D" w:rsidRPr="009A10D1" w:rsidRDefault="00E1180D" w:rsidP="00A806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5D8A" w:rsidRPr="009A10D1" w14:paraId="4726B3BE" w14:textId="77777777" w:rsidTr="008B0374">
        <w:tc>
          <w:tcPr>
            <w:tcW w:w="3870" w:type="dxa"/>
          </w:tcPr>
          <w:p w14:paraId="0FC37E3F" w14:textId="166B4F8A" w:rsidR="00425D8A" w:rsidRPr="009A10D1" w:rsidRDefault="00425D8A" w:rsidP="00EB4F63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สัญญาแลกเปลี่ยนอัตราดอกเบี้ยและ</w:t>
            </w:r>
            <w:r w:rsidR="00C41F1B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เงินต้นต่างสกุล</w:t>
            </w:r>
            <w:r w:rsidR="005A1132"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CEF78C" w14:textId="5A874B0B" w:rsidR="00425D8A" w:rsidRPr="009A10D1" w:rsidRDefault="00425D8A" w:rsidP="00425D8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2,288.23</w:t>
            </w:r>
          </w:p>
        </w:tc>
        <w:tc>
          <w:tcPr>
            <w:tcW w:w="275" w:type="dxa"/>
            <w:vAlign w:val="center"/>
          </w:tcPr>
          <w:p w14:paraId="73FBACB1" w14:textId="77777777" w:rsidR="00425D8A" w:rsidRPr="009A10D1" w:rsidRDefault="00425D8A" w:rsidP="00425D8A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1D05A7" w14:textId="44E1B6D2" w:rsidR="00425D8A" w:rsidRPr="009A10D1" w:rsidRDefault="00425D8A" w:rsidP="00425D8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center"/>
          </w:tcPr>
          <w:p w14:paraId="096E9B2F" w14:textId="77777777" w:rsidR="00425D8A" w:rsidRPr="009A10D1" w:rsidRDefault="00425D8A" w:rsidP="00425D8A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44006F" w14:textId="2CCAD045" w:rsidR="00425D8A" w:rsidRPr="009A10D1" w:rsidRDefault="00425D8A" w:rsidP="00425D8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12D1A288" w14:textId="77777777" w:rsidR="00425D8A" w:rsidRPr="009A10D1" w:rsidRDefault="00425D8A" w:rsidP="00425D8A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54E6CB" w14:textId="7BA4A40E" w:rsidR="00425D8A" w:rsidRPr="009A10D1" w:rsidRDefault="00425D8A" w:rsidP="00425D8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5D8A" w:rsidRPr="009A10D1" w14:paraId="6F31C448" w14:textId="77777777" w:rsidTr="00702A03">
        <w:tc>
          <w:tcPr>
            <w:tcW w:w="3870" w:type="dxa"/>
          </w:tcPr>
          <w:p w14:paraId="4D5EBBDF" w14:textId="77777777" w:rsidR="00425D8A" w:rsidRPr="009A10D1" w:rsidRDefault="00425D8A" w:rsidP="00425D8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A2637" w14:textId="2152AD63" w:rsidR="00425D8A" w:rsidRPr="009A10D1" w:rsidRDefault="00425D8A" w:rsidP="00425D8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(3,474.</w:t>
            </w:r>
            <w:r w:rsidR="00341711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213D7A"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0B78DB68" w14:textId="77777777" w:rsidR="00425D8A" w:rsidRPr="009A10D1" w:rsidRDefault="00425D8A" w:rsidP="00425D8A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5ECF0" w14:textId="431B8DAA" w:rsidR="00425D8A" w:rsidRPr="009A10D1" w:rsidRDefault="00425D8A" w:rsidP="00425D8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189.11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4ADF89F4" w14:textId="77777777" w:rsidR="00425D8A" w:rsidRPr="009A10D1" w:rsidRDefault="00425D8A" w:rsidP="00425D8A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C3C84" w14:textId="03DEDA98" w:rsidR="00425D8A" w:rsidRPr="009A10D1" w:rsidRDefault="00425D8A" w:rsidP="00425D8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(1,120.00)</w:t>
            </w:r>
          </w:p>
        </w:tc>
        <w:tc>
          <w:tcPr>
            <w:tcW w:w="273" w:type="dxa"/>
          </w:tcPr>
          <w:p w14:paraId="5C6A7CDA" w14:textId="77777777" w:rsidR="00425D8A" w:rsidRPr="009A10D1" w:rsidRDefault="00425D8A" w:rsidP="00425D8A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449C6C" w14:textId="5A860781" w:rsidR="00425D8A" w:rsidRPr="009A10D1" w:rsidRDefault="00425D8A" w:rsidP="00425D8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61F661DE" w14:textId="6A629B70" w:rsidR="004206F7" w:rsidRPr="009A10D1" w:rsidRDefault="004206F7">
      <w:pPr>
        <w:spacing w:line="240" w:lineRule="auto"/>
        <w:jc w:val="left"/>
        <w:rPr>
          <w:rFonts w:asciiTheme="majorBidi" w:hAnsiTheme="majorBidi"/>
          <w:i/>
          <w:iCs/>
          <w:sz w:val="22"/>
          <w:szCs w:val="22"/>
        </w:rPr>
      </w:pPr>
    </w:p>
    <w:p w14:paraId="67224CC6" w14:textId="3B2C1475" w:rsidR="00187C04" w:rsidRPr="009A10D1" w:rsidRDefault="00187C04" w:rsidP="00580175">
      <w:pPr>
        <w:spacing w:line="240" w:lineRule="auto"/>
        <w:ind w:left="630" w:firstLine="1080"/>
        <w:rPr>
          <w:rFonts w:asciiTheme="majorBidi" w:hAnsiTheme="majorBidi"/>
          <w:i/>
          <w:iCs/>
          <w:sz w:val="28"/>
          <w:szCs w:val="28"/>
        </w:rPr>
      </w:pPr>
      <w:r w:rsidRPr="009A10D1">
        <w:rPr>
          <w:rFonts w:asciiTheme="majorBidi" w:hAnsiTheme="majorBidi"/>
          <w:i/>
          <w:iCs/>
          <w:sz w:val="28"/>
          <w:szCs w:val="28"/>
          <w:cs/>
        </w:rPr>
        <w:t>สัญญาแลกเปลี่ยนอัตราดอกเบี้ย</w:t>
      </w:r>
    </w:p>
    <w:p w14:paraId="29E83DDE" w14:textId="77777777" w:rsidR="00187C04" w:rsidRPr="009A10D1" w:rsidRDefault="00187C04" w:rsidP="00E859C8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20C671AE" w14:textId="44EABACB" w:rsidR="001D61D3" w:rsidRPr="009A10D1" w:rsidRDefault="00B0377E" w:rsidP="00E859C8">
      <w:pPr>
        <w:spacing w:line="240" w:lineRule="auto"/>
        <w:ind w:left="171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</w:t>
      </w:r>
      <w:r w:rsidRPr="009A10D1">
        <w:rPr>
          <w:rFonts w:asciiTheme="majorBidi" w:hAnsiTheme="majorBidi"/>
          <w:sz w:val="28"/>
          <w:szCs w:val="28"/>
          <w:cs/>
        </w:rPr>
        <w:t xml:space="preserve">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100</w:t>
      </w:r>
      <w:r w:rsidRPr="009A10D1">
        <w:rPr>
          <w:rFonts w:asciiTheme="majorBidi" w:hAnsi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 โดยที่เงื่อนไขของสัญญาทั้งหมดที่สำคัญมีความสอดคล้องกันอย่างมาก (</w:t>
      </w:r>
      <w:r w:rsidRPr="009A10D1">
        <w:rPr>
          <w:rFonts w:asciiTheme="majorBidi" w:hAnsiTheme="majorBidi" w:cstheme="majorBidi"/>
          <w:sz w:val="28"/>
          <w:szCs w:val="28"/>
        </w:rPr>
        <w:t xml:space="preserve">critical terms matching) </w:t>
      </w:r>
      <w:r w:rsidRPr="009A10D1">
        <w:rPr>
          <w:rFonts w:asciiTheme="majorBidi" w:hAnsiTheme="majorBidi"/>
          <w:sz w:val="28"/>
          <w:szCs w:val="28"/>
          <w:cs/>
        </w:rPr>
        <w:t>จึงถือว่ามีความสัมพันธ์เชิงเศรษฐกิจต่อกันตลอดทั้งปี</w:t>
      </w:r>
    </w:p>
    <w:p w14:paraId="713D65A8" w14:textId="1F5ABD4A" w:rsidR="00F2252E" w:rsidRPr="009A10D1" w:rsidRDefault="00F2252E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5B5F680B" w14:textId="5BD8A1DD" w:rsidR="004456CF" w:rsidRPr="009A10D1" w:rsidRDefault="004456CF" w:rsidP="00E859C8">
      <w:pPr>
        <w:spacing w:line="240" w:lineRule="auto"/>
        <w:ind w:left="1710"/>
        <w:rPr>
          <w:rFonts w:asciiTheme="majorBidi" w:hAnsiTheme="majorBidi" w:cstheme="majorBidi"/>
          <w:b/>
          <w:bCs/>
          <w:color w:val="0000FF"/>
          <w:sz w:val="20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9A10D1">
        <w:rPr>
          <w:rFonts w:asciiTheme="majorBidi" w:hAnsiTheme="majorBidi" w:cstheme="majorBidi"/>
          <w:b/>
          <w:bCs/>
          <w:color w:val="0000FF"/>
          <w:sz w:val="20"/>
          <w:cs/>
        </w:rPr>
        <w:t xml:space="preserve"> </w:t>
      </w:r>
    </w:p>
    <w:p w14:paraId="7B7C7767" w14:textId="77777777" w:rsidR="00CF48A9" w:rsidRPr="009A10D1" w:rsidRDefault="00CF48A9" w:rsidP="00E859C8">
      <w:pPr>
        <w:tabs>
          <w:tab w:val="left" w:pos="1080"/>
          <w:tab w:val="left" w:pos="1170"/>
        </w:tabs>
        <w:spacing w:line="240" w:lineRule="auto"/>
        <w:ind w:left="1170"/>
        <w:rPr>
          <w:rFonts w:asciiTheme="majorBidi" w:hAnsiTheme="majorBidi" w:cstheme="majorBidi"/>
          <w:sz w:val="22"/>
          <w:szCs w:val="22"/>
        </w:rPr>
      </w:pPr>
    </w:p>
    <w:p w14:paraId="76275E3C" w14:textId="13B7672B" w:rsidR="004456CF" w:rsidRPr="009A10D1" w:rsidRDefault="004456CF" w:rsidP="00E859C8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 xml:space="preserve">%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ซึ่งเป็นไปได้อย่างสมเหตุสมผล ณ วันที่รายงาน โดยตั้งอยู่บนข้อสมมติที่ว่าตัวแปรอื่นมีค่าคงที่ </w:t>
      </w:r>
    </w:p>
    <w:p w14:paraId="2FA08F3F" w14:textId="77777777" w:rsidR="004456CF" w:rsidRPr="009A10D1" w:rsidRDefault="004456CF" w:rsidP="00E859C8">
      <w:pPr>
        <w:tabs>
          <w:tab w:val="left" w:pos="1080"/>
          <w:tab w:val="left" w:pos="1170"/>
        </w:tabs>
        <w:spacing w:line="240" w:lineRule="auto"/>
        <w:ind w:left="1170"/>
        <w:rPr>
          <w:rFonts w:asciiTheme="majorBidi" w:hAnsiTheme="majorBidi" w:cstheme="majorBidi"/>
          <w:sz w:val="22"/>
          <w:szCs w:val="22"/>
        </w:rPr>
      </w:pPr>
    </w:p>
    <w:tbl>
      <w:tblPr>
        <w:tblW w:w="8100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180"/>
        <w:gridCol w:w="990"/>
        <w:gridCol w:w="180"/>
        <w:gridCol w:w="990"/>
        <w:gridCol w:w="180"/>
        <w:gridCol w:w="990"/>
      </w:tblGrid>
      <w:tr w:rsidR="004456CF" w:rsidRPr="009A10D1" w14:paraId="4BA39AC4" w14:textId="77777777" w:rsidTr="0022146B">
        <w:trPr>
          <w:tblHeader/>
        </w:trPr>
        <w:tc>
          <w:tcPr>
            <w:tcW w:w="3600" w:type="dxa"/>
          </w:tcPr>
          <w:p w14:paraId="0A5FFBCA" w14:textId="77777777" w:rsidR="004456CF" w:rsidRPr="009A10D1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1F4B1EF2" w14:textId="77777777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FEEE3FC" w14:textId="77777777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2AAD0B9F" w14:textId="77777777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456CF" w:rsidRPr="009A10D1" w14:paraId="1D4B09BB" w14:textId="77777777" w:rsidTr="00C65AFD">
        <w:trPr>
          <w:tblHeader/>
        </w:trPr>
        <w:tc>
          <w:tcPr>
            <w:tcW w:w="3600" w:type="dxa"/>
            <w:vAlign w:val="bottom"/>
            <w:hideMark/>
          </w:tcPr>
          <w:p w14:paraId="5E754065" w14:textId="77777777" w:rsidR="004456CF" w:rsidRPr="009A10D1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533451CF" w14:textId="03826146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17D5A"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9335A5A" w14:textId="77777777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21DF49A" w14:textId="48241305" w:rsidR="004456CF" w:rsidRPr="009A10D1" w:rsidRDefault="004456CF" w:rsidP="00E859C8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17D5A"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23DA3D8" w14:textId="77777777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C35E87" w14:textId="65EA4CED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17D5A"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F0E1857" w14:textId="77777777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AC89D66" w14:textId="61428893" w:rsidR="004456CF" w:rsidRPr="009A10D1" w:rsidRDefault="004456CF" w:rsidP="00E859C8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17D5A" w:rsidRPr="009A10D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  <w:r w:rsidRPr="009A10D1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4456CF" w:rsidRPr="009A10D1" w14:paraId="2CC0229D" w14:textId="77777777" w:rsidTr="0022146B">
        <w:trPr>
          <w:tblHeader/>
        </w:trPr>
        <w:tc>
          <w:tcPr>
            <w:tcW w:w="3600" w:type="dxa"/>
          </w:tcPr>
          <w:p w14:paraId="62C0FCD6" w14:textId="77777777" w:rsidR="004456CF" w:rsidRPr="009A10D1" w:rsidRDefault="004456CF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hideMark/>
          </w:tcPr>
          <w:p w14:paraId="20B07689" w14:textId="77777777" w:rsidR="004456CF" w:rsidRPr="009A10D1" w:rsidRDefault="004456CF" w:rsidP="00E859C8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56CF" w:rsidRPr="009A10D1" w14:paraId="252FE7DE" w14:textId="77777777" w:rsidTr="00C65AFD">
        <w:tc>
          <w:tcPr>
            <w:tcW w:w="3600" w:type="dxa"/>
          </w:tcPr>
          <w:p w14:paraId="61FCA764" w14:textId="7C3B49B6" w:rsidR="004456CF" w:rsidRPr="009A10D1" w:rsidRDefault="00B17D5A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990" w:type="dxa"/>
          </w:tcPr>
          <w:p w14:paraId="34AE96AC" w14:textId="77777777" w:rsidR="004456CF" w:rsidRPr="009A10D1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D71B2E" w14:textId="77777777" w:rsidR="004456CF" w:rsidRPr="009A10D1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A6D41" w14:textId="77777777" w:rsidR="004456CF" w:rsidRPr="009A10D1" w:rsidRDefault="004456CF" w:rsidP="00E859C8">
            <w:pPr>
              <w:pStyle w:val="NoSpacing"/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7E43A2" w14:textId="77777777" w:rsidR="004456CF" w:rsidRPr="009A10D1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F582B5" w14:textId="77777777" w:rsidR="004456CF" w:rsidRPr="009A10D1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A41FF7" w14:textId="77777777" w:rsidR="004456CF" w:rsidRPr="009A10D1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6B01C5" w14:textId="77777777" w:rsidR="004456CF" w:rsidRPr="009A10D1" w:rsidRDefault="004456CF" w:rsidP="00E859C8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660" w:rsidRPr="009A10D1" w14:paraId="131E1CDE" w14:textId="77777777" w:rsidTr="00C65AFD">
        <w:tc>
          <w:tcPr>
            <w:tcW w:w="3600" w:type="dxa"/>
            <w:hideMark/>
          </w:tcPr>
          <w:p w14:paraId="39DEE885" w14:textId="77777777" w:rsidR="00DB6660" w:rsidRPr="009A10D1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378B0AFC" w14:textId="2417A752" w:rsidR="00DB6660" w:rsidRPr="009A10D1" w:rsidRDefault="00FF4F99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E6663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36.</w:t>
            </w:r>
            <w:r w:rsidR="001723E6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C314920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F39D3" w14:textId="108A4243" w:rsidR="00DB6660" w:rsidRPr="009A10D1" w:rsidRDefault="006E6663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36.</w:t>
            </w:r>
            <w:r w:rsidR="001723E6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DEA2E64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028AE4" w14:textId="47ABC944" w:rsidR="00DB6660" w:rsidRPr="009A10D1" w:rsidRDefault="00065484" w:rsidP="00065484">
            <w:pPr>
              <w:pStyle w:val="block"/>
              <w:tabs>
                <w:tab w:val="decimal" w:pos="54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(12.34)</w:t>
            </w:r>
          </w:p>
        </w:tc>
        <w:tc>
          <w:tcPr>
            <w:tcW w:w="180" w:type="dxa"/>
          </w:tcPr>
          <w:p w14:paraId="0897417F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B85192" w14:textId="7CEBCD7C" w:rsidR="00DB6660" w:rsidRPr="009A10D1" w:rsidRDefault="00065484" w:rsidP="00065484">
            <w:pPr>
              <w:pStyle w:val="block"/>
              <w:tabs>
                <w:tab w:val="decimal" w:pos="5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12.34</w:t>
            </w:r>
          </w:p>
        </w:tc>
      </w:tr>
      <w:tr w:rsidR="00DB6660" w:rsidRPr="009A10D1" w14:paraId="55203E8F" w14:textId="77777777" w:rsidTr="00C65AFD">
        <w:tc>
          <w:tcPr>
            <w:tcW w:w="3600" w:type="dxa"/>
          </w:tcPr>
          <w:p w14:paraId="0546276D" w14:textId="4EE22FCA" w:rsidR="005A1132" w:rsidRPr="009A10D1" w:rsidRDefault="00DB6660" w:rsidP="005A1132">
            <w:pPr>
              <w:pStyle w:val="NoSpacing"/>
              <w:tabs>
                <w:tab w:val="clear" w:pos="227"/>
              </w:tabs>
              <w:spacing w:line="240" w:lineRule="auto"/>
              <w:ind w:left="105" w:hanging="10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สัญญาแลกเปลี่ยนอัตราดอกเบี้ย</w:t>
            </w:r>
            <w:r w:rsidR="00425D8A" w:rsidRPr="009A10D1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และสัญ</w:t>
            </w:r>
            <w:r w:rsidR="00EB4F63" w:rsidRPr="009A10D1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ญา</w:t>
            </w:r>
            <w:r w:rsidR="00425D8A" w:rsidRPr="009A10D1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แลกเปลี่ยนอัตราดอกเบี้ยและเงินต้นต่างสกุล</w:t>
            </w:r>
            <w:r w:rsidR="005A1132" w:rsidRPr="009A10D1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เงิน</w:t>
            </w:r>
          </w:p>
        </w:tc>
        <w:tc>
          <w:tcPr>
            <w:tcW w:w="990" w:type="dxa"/>
          </w:tcPr>
          <w:p w14:paraId="7B795C31" w14:textId="77777777" w:rsidR="00425D8A" w:rsidRPr="009A10D1" w:rsidRDefault="00425D8A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632B9B" w14:textId="528CB803" w:rsidR="00DB6660" w:rsidRPr="009A10D1" w:rsidRDefault="00FF4F99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35.87</w:t>
            </w:r>
          </w:p>
        </w:tc>
        <w:tc>
          <w:tcPr>
            <w:tcW w:w="180" w:type="dxa"/>
          </w:tcPr>
          <w:p w14:paraId="4A8CBD30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B0A631" w14:textId="77777777" w:rsidR="00425D8A" w:rsidRPr="009A10D1" w:rsidRDefault="00425D8A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42B93A" w14:textId="67F469DA" w:rsidR="00DB6660" w:rsidRPr="009A10D1" w:rsidRDefault="00FF4F99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(35.87)</w:t>
            </w:r>
          </w:p>
        </w:tc>
        <w:tc>
          <w:tcPr>
            <w:tcW w:w="180" w:type="dxa"/>
          </w:tcPr>
          <w:p w14:paraId="5EC890EE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F0A00D" w14:textId="77777777" w:rsidR="00425D8A" w:rsidRPr="009A10D1" w:rsidRDefault="00425D8A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6CD067" w14:textId="24E06003" w:rsidR="00DB6660" w:rsidRPr="009A10D1" w:rsidRDefault="004E1D92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83E65F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AE3480" w14:textId="77777777" w:rsidR="00425D8A" w:rsidRPr="009A10D1" w:rsidRDefault="00425D8A" w:rsidP="00065484">
            <w:pPr>
              <w:pStyle w:val="block"/>
              <w:tabs>
                <w:tab w:val="decimal" w:pos="64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299405" w14:textId="1F02EA0E" w:rsidR="00DB6660" w:rsidRPr="009A10D1" w:rsidRDefault="004E1D92" w:rsidP="00065484">
            <w:pPr>
              <w:pStyle w:val="block"/>
              <w:tabs>
                <w:tab w:val="decimal" w:pos="64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B6660" w:rsidRPr="009A10D1" w14:paraId="6359D621" w14:textId="77777777" w:rsidTr="00C65AFD">
        <w:tc>
          <w:tcPr>
            <w:tcW w:w="3600" w:type="dxa"/>
          </w:tcPr>
          <w:p w14:paraId="0A26A6B8" w14:textId="77777777" w:rsidR="00DB6660" w:rsidRPr="009A10D1" w:rsidRDefault="00DB6660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90" w:type="dxa"/>
          </w:tcPr>
          <w:p w14:paraId="07D68A95" w14:textId="77777777" w:rsidR="00DB6660" w:rsidRPr="009A10D1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8F3046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2C3BC579" w14:textId="77777777" w:rsidR="00DB6660" w:rsidRPr="009A10D1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1376D8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61C305AC" w14:textId="77777777" w:rsidR="00DB6660" w:rsidRPr="009A10D1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BD8316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2E5A902D" w14:textId="77777777" w:rsidR="00DB6660" w:rsidRPr="009A10D1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DB6660" w:rsidRPr="009A10D1" w14:paraId="159CE59F" w14:textId="77777777" w:rsidTr="00C65AFD">
        <w:tc>
          <w:tcPr>
            <w:tcW w:w="3600" w:type="dxa"/>
          </w:tcPr>
          <w:p w14:paraId="50655691" w14:textId="3B25283A" w:rsidR="00DB6660" w:rsidRPr="009A10D1" w:rsidRDefault="00B17D5A" w:rsidP="00DB6660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6</w:t>
            </w:r>
          </w:p>
        </w:tc>
        <w:tc>
          <w:tcPr>
            <w:tcW w:w="990" w:type="dxa"/>
          </w:tcPr>
          <w:p w14:paraId="5AB6CD45" w14:textId="77777777" w:rsidR="00DB6660" w:rsidRPr="009A10D1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EDACAE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06562C" w14:textId="77777777" w:rsidR="00DB6660" w:rsidRPr="009A10D1" w:rsidRDefault="00DB6660" w:rsidP="00DB6660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2489FC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CE64A2" w14:textId="77777777" w:rsidR="00DB6660" w:rsidRPr="009A10D1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8F77DC1" w14:textId="77777777" w:rsidR="00DB6660" w:rsidRPr="009A10D1" w:rsidRDefault="00DB6660" w:rsidP="00DB6660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A04C52" w14:textId="77777777" w:rsidR="00DB6660" w:rsidRPr="009A10D1" w:rsidRDefault="00DB6660" w:rsidP="00DB6660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1180D" w:rsidRPr="009A10D1" w14:paraId="06FFC326" w14:textId="77777777" w:rsidTr="006E6663">
        <w:tc>
          <w:tcPr>
            <w:tcW w:w="3600" w:type="dxa"/>
          </w:tcPr>
          <w:p w14:paraId="50223EEB" w14:textId="3388E239" w:rsidR="00E1180D" w:rsidRPr="009A10D1" w:rsidRDefault="00E1180D" w:rsidP="00E1180D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4CD495F0" w14:textId="64D6AC86" w:rsidR="00E1180D" w:rsidRPr="009A10D1" w:rsidRDefault="00E1180D" w:rsidP="00E1180D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E6663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34.</w:t>
            </w:r>
            <w:r w:rsidR="001723E6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288E67E" w14:textId="77777777" w:rsidR="00E1180D" w:rsidRPr="009A10D1" w:rsidRDefault="00E1180D" w:rsidP="00E1180D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FF1C22" w14:textId="46E831C9" w:rsidR="00E1180D" w:rsidRPr="009A10D1" w:rsidRDefault="006E6663" w:rsidP="00E1180D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34.</w:t>
            </w:r>
            <w:r w:rsidR="001723E6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180" w:type="dxa"/>
          </w:tcPr>
          <w:p w14:paraId="5DE70C35" w14:textId="77777777" w:rsidR="00E1180D" w:rsidRPr="009A10D1" w:rsidRDefault="00E1180D" w:rsidP="00E1180D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CC2E84" w14:textId="58FBE744" w:rsidR="00E1180D" w:rsidRPr="009A10D1" w:rsidRDefault="00E1180D" w:rsidP="00E1180D">
            <w:pPr>
              <w:pStyle w:val="block"/>
              <w:tabs>
                <w:tab w:val="decimal" w:pos="555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E6663"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212896" w14:textId="77777777" w:rsidR="00E1180D" w:rsidRPr="009A10D1" w:rsidRDefault="00E1180D" w:rsidP="00E1180D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1EE9E4" w14:textId="5BD3C364" w:rsidR="00E1180D" w:rsidRPr="009A10D1" w:rsidRDefault="006E6663" w:rsidP="00E1180D">
            <w:pPr>
              <w:pStyle w:val="block"/>
              <w:tabs>
                <w:tab w:val="decimal" w:pos="5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4.05</w:t>
            </w:r>
          </w:p>
        </w:tc>
      </w:tr>
      <w:tr w:rsidR="00E1180D" w:rsidRPr="009A10D1" w14:paraId="1E97BABA" w14:textId="77777777" w:rsidTr="00C65AFD">
        <w:tc>
          <w:tcPr>
            <w:tcW w:w="3600" w:type="dxa"/>
          </w:tcPr>
          <w:p w14:paraId="368602DC" w14:textId="5D0A0540" w:rsidR="00E1180D" w:rsidRPr="009A10D1" w:rsidRDefault="00E1180D" w:rsidP="00E1180D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4E2880F8" w14:textId="598ACB8B" w:rsidR="00E1180D" w:rsidRPr="009A10D1" w:rsidRDefault="00E1180D" w:rsidP="00E1180D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02E89C23" w14:textId="77777777" w:rsidR="00E1180D" w:rsidRPr="009A10D1" w:rsidRDefault="00E1180D" w:rsidP="00E1180D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BAAFBA" w14:textId="30B79147" w:rsidR="00E1180D" w:rsidRPr="009A10D1" w:rsidRDefault="00E1180D" w:rsidP="00E1180D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F43137" w14:textId="77777777" w:rsidR="00E1180D" w:rsidRPr="009A10D1" w:rsidRDefault="00E1180D" w:rsidP="00E1180D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10CFC4" w14:textId="63276902" w:rsidR="00E1180D" w:rsidRPr="009A10D1" w:rsidRDefault="00E1180D" w:rsidP="0031116E">
            <w:pPr>
              <w:pStyle w:val="block"/>
              <w:tabs>
                <w:tab w:val="decimal" w:pos="63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FF624D" w14:textId="77777777" w:rsidR="00E1180D" w:rsidRPr="009A10D1" w:rsidRDefault="00E1180D" w:rsidP="00E1180D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6B047B" w14:textId="2C208A0E" w:rsidR="00E1180D" w:rsidRPr="009A10D1" w:rsidRDefault="00E1180D" w:rsidP="00065484">
            <w:pPr>
              <w:pStyle w:val="block"/>
              <w:tabs>
                <w:tab w:val="decimal" w:pos="64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4F26F3BB" w14:textId="77777777" w:rsidR="005A1132" w:rsidRPr="009A10D1" w:rsidRDefault="005A1132" w:rsidP="005A1132">
      <w:pPr>
        <w:pStyle w:val="ListParagraph"/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</w:p>
    <w:p w14:paraId="15513DCD" w14:textId="69F3F5BB" w:rsidR="00AE6751" w:rsidRPr="009A10D1" w:rsidRDefault="00AE6751" w:rsidP="00B33E98">
      <w:pPr>
        <w:pStyle w:val="ListParagraph"/>
        <w:numPr>
          <w:ilvl w:val="1"/>
          <w:numId w:val="20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28DA17A3" w14:textId="77777777" w:rsidR="00AE6751" w:rsidRPr="009A10D1" w:rsidRDefault="00AE6751" w:rsidP="00E859C8">
      <w:pPr>
        <w:spacing w:line="240" w:lineRule="auto"/>
        <w:ind w:left="518"/>
        <w:rPr>
          <w:rFonts w:asciiTheme="majorBidi" w:hAnsiTheme="majorBidi" w:cstheme="majorBidi"/>
          <w:i/>
          <w:iCs/>
          <w:sz w:val="22"/>
          <w:szCs w:val="22"/>
        </w:rPr>
      </w:pPr>
    </w:p>
    <w:p w14:paraId="5D10B1EE" w14:textId="2AD20BA5" w:rsidR="00AE6751" w:rsidRPr="009A10D1" w:rsidRDefault="00AE6751" w:rsidP="00E859C8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73C97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การป้องกันความเสี่ยงในกระแสเงินสด</w:t>
      </w:r>
    </w:p>
    <w:p w14:paraId="794AEA12" w14:textId="77777777" w:rsidR="00AE6751" w:rsidRPr="009A10D1" w:rsidRDefault="00AE6751" w:rsidP="00E859C8">
      <w:pPr>
        <w:pStyle w:val="ListParagraph"/>
        <w:spacing w:line="240" w:lineRule="auto"/>
        <w:ind w:left="1022" w:hanging="482"/>
        <w:rPr>
          <w:rFonts w:asciiTheme="majorBidi" w:hAnsiTheme="majorBidi" w:cstheme="majorBidi"/>
          <w:i/>
          <w:iCs/>
          <w:sz w:val="22"/>
        </w:rPr>
      </w:pPr>
    </w:p>
    <w:p w14:paraId="0391E9B3" w14:textId="6BCFC483" w:rsidR="00AE6751" w:rsidRPr="009A10D1" w:rsidRDefault="00AE6751" w:rsidP="00E859C8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CB2D352" w14:textId="798D26D9" w:rsidR="00C366B4" w:rsidRPr="009A10D1" w:rsidRDefault="00C366B4" w:rsidP="00E859C8">
      <w:pPr>
        <w:spacing w:line="240" w:lineRule="auto"/>
        <w:ind w:left="810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00"/>
        <w:gridCol w:w="270"/>
        <w:gridCol w:w="1710"/>
        <w:gridCol w:w="270"/>
        <w:gridCol w:w="1710"/>
      </w:tblGrid>
      <w:tr w:rsidR="00CF48A9" w:rsidRPr="009A10D1" w14:paraId="725CD44B" w14:textId="77777777" w:rsidTr="004A450C">
        <w:trPr>
          <w:tblHeader/>
        </w:trPr>
        <w:tc>
          <w:tcPr>
            <w:tcW w:w="3870" w:type="dxa"/>
          </w:tcPr>
          <w:p w14:paraId="33F6DCDA" w14:textId="65E4AD56" w:rsidR="00CF48A9" w:rsidRPr="009A10D1" w:rsidRDefault="00CF48A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20836978" w14:textId="77777777" w:rsidR="00CF48A9" w:rsidRPr="009A10D1" w:rsidRDefault="00CF48A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6C71E500" w14:textId="77777777" w:rsidR="00CF48A9" w:rsidRPr="009A10D1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690" w:type="dxa"/>
            <w:gridSpan w:val="3"/>
            <w:hideMark/>
          </w:tcPr>
          <w:p w14:paraId="686B2AFB" w14:textId="77777777" w:rsidR="00CF48A9" w:rsidRPr="009A10D1" w:rsidRDefault="00CF48A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CF48A9" w:rsidRPr="009A10D1" w14:paraId="7FE845DE" w14:textId="77777777" w:rsidTr="004A450C">
        <w:trPr>
          <w:trHeight w:val="103"/>
          <w:tblHeader/>
        </w:trPr>
        <w:tc>
          <w:tcPr>
            <w:tcW w:w="3870" w:type="dxa"/>
            <w:shd w:val="clear" w:color="auto" w:fill="auto"/>
          </w:tcPr>
          <w:p w14:paraId="7BC2F80B" w14:textId="77777777" w:rsidR="00CF48A9" w:rsidRPr="009A10D1" w:rsidRDefault="00CF48A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1B036D8" w14:textId="77777777" w:rsidR="00CF48A9" w:rsidRPr="009A10D1" w:rsidRDefault="00CF48A9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E493DC6" w14:textId="75726BC6" w:rsidR="00CF48A9" w:rsidRPr="009A10D1" w:rsidRDefault="00CF48A9" w:rsidP="00E859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17D5A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30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9A10D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900" w:type="dxa"/>
          </w:tcPr>
          <w:p w14:paraId="0AD3D0F1" w14:textId="77777777" w:rsidR="00CF48A9" w:rsidRPr="009A10D1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7B035256" w14:textId="77777777" w:rsidR="00CF48A9" w:rsidRPr="009A10D1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10" w:type="dxa"/>
            <w:hideMark/>
          </w:tcPr>
          <w:p w14:paraId="497AB490" w14:textId="4B5047A3" w:rsidR="00CF48A9" w:rsidRPr="009A10D1" w:rsidRDefault="00CF48A9" w:rsidP="00E859C8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/>
                <w:b w:val="0"/>
                <w:sz w:val="28"/>
                <w:szCs w:val="28"/>
                <w:cs/>
                <w:lang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70" w:type="dxa"/>
          </w:tcPr>
          <w:p w14:paraId="036DD3F4" w14:textId="77777777" w:rsidR="00CF48A9" w:rsidRPr="009A10D1" w:rsidRDefault="00CF48A9" w:rsidP="00E859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hideMark/>
          </w:tcPr>
          <w:p w14:paraId="3D1721AE" w14:textId="77777777" w:rsidR="00D95D3B" w:rsidRPr="009A10D1" w:rsidRDefault="00CF48A9" w:rsidP="00E859C8">
            <w:pPr>
              <w:pStyle w:val="acctmergecolhdg"/>
              <w:ind w:left="-122" w:right="-36"/>
              <w:rPr>
                <w:rFonts w:asciiTheme="majorBidi" w:hAnsiTheme="majorBidi"/>
                <w:b w:val="0"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ต้นทุนในการได้มา</w:t>
            </w:r>
          </w:p>
          <w:p w14:paraId="11F151B9" w14:textId="76F200D7" w:rsidR="00CF48A9" w:rsidRPr="009A10D1" w:rsidRDefault="00CF48A9" w:rsidP="00E859C8">
            <w:pPr>
              <w:pStyle w:val="acctmergecolhdg"/>
              <w:ind w:left="-122" w:right="-36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ซึ่งการป้องกัน</w:t>
            </w:r>
          </w:p>
          <w:p w14:paraId="2768F0BD" w14:textId="71D8CFDD" w:rsidR="00CF48A9" w:rsidRPr="009A10D1" w:rsidRDefault="00CF48A9" w:rsidP="00E859C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ความเสี่ยง</w:t>
            </w:r>
          </w:p>
        </w:tc>
      </w:tr>
      <w:tr w:rsidR="00CF48A9" w:rsidRPr="009A10D1" w14:paraId="61C4A9C2" w14:textId="77777777" w:rsidTr="004A450C">
        <w:trPr>
          <w:tblHeader/>
        </w:trPr>
        <w:tc>
          <w:tcPr>
            <w:tcW w:w="3870" w:type="dxa"/>
          </w:tcPr>
          <w:p w14:paraId="0CCD533B" w14:textId="77777777" w:rsidR="00CF48A9" w:rsidRPr="009A10D1" w:rsidRDefault="00CF48A9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3BFEC265" w14:textId="77777777" w:rsidR="00CF48A9" w:rsidRPr="009A10D1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7746CDE" w14:textId="77777777" w:rsidR="00CF48A9" w:rsidRPr="009A10D1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088141C4" w14:textId="77777777" w:rsidR="00CF48A9" w:rsidRPr="009A10D1" w:rsidRDefault="00CF48A9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45275" w:rsidRPr="009A10D1" w14:paraId="3774E1BD" w14:textId="77777777" w:rsidTr="004A450C">
        <w:tc>
          <w:tcPr>
            <w:tcW w:w="3870" w:type="dxa"/>
          </w:tcPr>
          <w:p w14:paraId="1B5D310E" w14:textId="319EFCAA" w:rsidR="00D45275" w:rsidRPr="009A10D1" w:rsidRDefault="00B17D5A" w:rsidP="00E859C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900" w:type="dxa"/>
          </w:tcPr>
          <w:p w14:paraId="612FB968" w14:textId="77777777" w:rsidR="00D45275" w:rsidRPr="009A10D1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EE8A404" w14:textId="77777777" w:rsidR="00D45275" w:rsidRPr="009A10D1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690" w:type="dxa"/>
            <w:gridSpan w:val="3"/>
          </w:tcPr>
          <w:p w14:paraId="3DE93A78" w14:textId="77777777" w:rsidR="00D45275" w:rsidRPr="009A10D1" w:rsidRDefault="00D45275" w:rsidP="00E859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</w:tr>
      <w:tr w:rsidR="00B33E98" w:rsidRPr="009A10D1" w14:paraId="1EA02C16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09E85E0C" w14:textId="39B1DDDA" w:rsidR="00B33E98" w:rsidRPr="009A10D1" w:rsidRDefault="00B33E98" w:rsidP="00B33E9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</w:t>
            </w:r>
            <w:r w:rsidRPr="009A10D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อัตราแลกเปลี่ยน</w:t>
            </w:r>
            <w:r w:rsidRPr="009A10D1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326CBB7E" w14:textId="77777777" w:rsidR="00B33E98" w:rsidRPr="009A10D1" w:rsidRDefault="00B33E98" w:rsidP="00B33E9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618F0B" w14:textId="77777777" w:rsidR="00B33E98" w:rsidRPr="009A10D1" w:rsidRDefault="00B33E98" w:rsidP="00B33E9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9B94A4D" w14:textId="27D29068" w:rsidR="00B33E98" w:rsidRPr="009A10D1" w:rsidRDefault="00B33E98" w:rsidP="00B33E9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643362" w14:textId="77777777" w:rsidR="00B33E98" w:rsidRPr="009A10D1" w:rsidRDefault="00B33E98" w:rsidP="00B33E9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3313EE0D" w14:textId="377F404D" w:rsidR="00B33E98" w:rsidRPr="009A10D1" w:rsidRDefault="00B33E98" w:rsidP="00B33E9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8A9" w:rsidRPr="009A10D1" w14:paraId="2A0022A1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587CF14B" w14:textId="39D567D5" w:rsidR="00CF48A9" w:rsidRPr="009A10D1" w:rsidRDefault="00CF48A9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900" w:type="dxa"/>
            <w:shd w:val="clear" w:color="auto" w:fill="auto"/>
          </w:tcPr>
          <w:p w14:paraId="4C41A18A" w14:textId="77777777" w:rsidR="00CF48A9" w:rsidRPr="009A10D1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CDEF611" w14:textId="77777777" w:rsidR="00CF48A9" w:rsidRPr="009A10D1" w:rsidRDefault="00CF48A9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60928FDD" w14:textId="3FFADB5F" w:rsidR="00CF48A9" w:rsidRPr="009A10D1" w:rsidRDefault="004E6507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(46.36)</w:t>
            </w:r>
          </w:p>
        </w:tc>
        <w:tc>
          <w:tcPr>
            <w:tcW w:w="270" w:type="dxa"/>
            <w:shd w:val="clear" w:color="auto" w:fill="auto"/>
          </w:tcPr>
          <w:p w14:paraId="71A5F922" w14:textId="77777777" w:rsidR="00CF48A9" w:rsidRPr="009A10D1" w:rsidRDefault="00CF48A9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0753841E" w14:textId="0D31C166" w:rsidR="00CF48A9" w:rsidRPr="009A10D1" w:rsidRDefault="00257A49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1132" w:rsidRPr="009A10D1" w14:paraId="36D6EDBA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48413EF4" w14:textId="77777777" w:rsidR="005A1132" w:rsidRPr="009A10D1" w:rsidRDefault="005A1132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A18F235" w14:textId="77777777" w:rsidR="005A1132" w:rsidRPr="009A10D1" w:rsidRDefault="005A1132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108D61" w14:textId="77777777" w:rsidR="005A1132" w:rsidRPr="009A10D1" w:rsidRDefault="005A1132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680CAFEE" w14:textId="77777777" w:rsidR="005A1132" w:rsidRPr="009A10D1" w:rsidRDefault="005A1132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C63AAA" w14:textId="77777777" w:rsidR="005A1132" w:rsidRPr="009A10D1" w:rsidRDefault="005A1132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4C5799A" w14:textId="77777777" w:rsidR="005A1132" w:rsidRPr="009A10D1" w:rsidRDefault="005A1132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</w:tr>
      <w:tr w:rsidR="00D45275" w:rsidRPr="009A10D1" w14:paraId="5BF4B6D4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7060289D" w14:textId="7EA70BC4" w:rsidR="00D45275" w:rsidRPr="009A10D1" w:rsidRDefault="00B17D5A" w:rsidP="00E859C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3402FCA8" w14:textId="77777777" w:rsidR="00D45275" w:rsidRPr="009A10D1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1A388FA" w14:textId="77777777" w:rsidR="00D45275" w:rsidRPr="009A10D1" w:rsidRDefault="00D45275" w:rsidP="00E859C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9CAD7C2" w14:textId="77777777" w:rsidR="00D45275" w:rsidRPr="009A10D1" w:rsidRDefault="00D45275" w:rsidP="00E859C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C3E78B" w14:textId="77777777" w:rsidR="00D45275" w:rsidRPr="009A10D1" w:rsidRDefault="00D45275" w:rsidP="00E859C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796B6EF" w14:textId="77777777" w:rsidR="00D45275" w:rsidRPr="009A10D1" w:rsidRDefault="00D45275" w:rsidP="00E859C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275" w:rsidRPr="009A10D1" w14:paraId="3686E877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2D300E45" w14:textId="614E6FDA" w:rsidR="00D45275" w:rsidRPr="009A10D1" w:rsidRDefault="00D45275" w:rsidP="00D4527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27A04329" w14:textId="77777777" w:rsidR="00D45275" w:rsidRPr="009A10D1" w:rsidRDefault="00D45275" w:rsidP="00D45275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A3D4A6B" w14:textId="77777777" w:rsidR="00D45275" w:rsidRPr="009A10D1" w:rsidRDefault="00D45275" w:rsidP="00D45275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C5CD280" w14:textId="77777777" w:rsidR="00D45275" w:rsidRPr="009A10D1" w:rsidRDefault="00D45275" w:rsidP="00D4527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0433FF" w14:textId="77777777" w:rsidR="00D45275" w:rsidRPr="009A10D1" w:rsidRDefault="00D45275" w:rsidP="00D4527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C4B79A8" w14:textId="77777777" w:rsidR="00D45275" w:rsidRPr="009A10D1" w:rsidRDefault="00D45275" w:rsidP="00D4527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180D" w:rsidRPr="009A10D1" w14:paraId="11F49588" w14:textId="77777777" w:rsidTr="004A450C">
        <w:trPr>
          <w:cantSplit/>
        </w:trPr>
        <w:tc>
          <w:tcPr>
            <w:tcW w:w="3870" w:type="dxa"/>
            <w:shd w:val="clear" w:color="auto" w:fill="auto"/>
          </w:tcPr>
          <w:p w14:paraId="00ECDE17" w14:textId="1925D710" w:rsidR="00E1180D" w:rsidRPr="009A10D1" w:rsidRDefault="00E1180D" w:rsidP="00E1180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900" w:type="dxa"/>
            <w:shd w:val="clear" w:color="auto" w:fill="auto"/>
          </w:tcPr>
          <w:p w14:paraId="1A10BA73" w14:textId="77777777" w:rsidR="00E1180D" w:rsidRPr="009A10D1" w:rsidRDefault="00E1180D" w:rsidP="00E1180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CD9A0F" w14:textId="77777777" w:rsidR="00E1180D" w:rsidRPr="009A10D1" w:rsidRDefault="00E1180D" w:rsidP="00E1180D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009BECFC" w14:textId="30CC665B" w:rsidR="00E1180D" w:rsidRPr="009A10D1" w:rsidRDefault="00E1180D" w:rsidP="00E1180D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8DF2BDD" w14:textId="77777777" w:rsidR="00E1180D" w:rsidRPr="009A10D1" w:rsidRDefault="00E1180D" w:rsidP="00E1180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4A2BB35" w14:textId="2FC79BDB" w:rsidR="00E1180D" w:rsidRPr="009A10D1" w:rsidRDefault="00E1180D" w:rsidP="00E118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FB2332B" w14:textId="51B08BF6" w:rsidR="001900A2" w:rsidRPr="009A10D1" w:rsidRDefault="001900A2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9A10D1">
        <w:rPr>
          <w:rFonts w:asciiTheme="majorBidi" w:hAnsiTheme="majorBidi" w:cstheme="majorBidi"/>
          <w:sz w:val="22"/>
          <w:szCs w:val="22"/>
        </w:rPr>
        <w:br w:type="page"/>
      </w:r>
    </w:p>
    <w:p w14:paraId="738F3275" w14:textId="56ECF51F" w:rsidR="00746F3A" w:rsidRPr="009A10D1" w:rsidRDefault="00CF48A9" w:rsidP="00E859C8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B17D5A" w:rsidRPr="009A10D1">
        <w:rPr>
          <w:rFonts w:asciiTheme="majorBidi" w:hAnsiTheme="majorBidi" w:hint="cs"/>
          <w:sz w:val="28"/>
          <w:szCs w:val="28"/>
          <w:lang w:val="en-GB"/>
        </w:rPr>
        <w:t>30</w:t>
      </w:r>
      <w:r w:rsidRPr="009A10D1">
        <w:rPr>
          <w:rFonts w:asciiTheme="majorBidi" w:hAnsiTheme="majorBidi" w:hint="cs"/>
          <w:sz w:val="28"/>
          <w:szCs w:val="28"/>
        </w:rPr>
        <w:t xml:space="preserve"> 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B17D5A" w:rsidRPr="009A10D1">
        <w:rPr>
          <w:rFonts w:asciiTheme="majorBidi" w:hAnsiTheme="majorBidi" w:hint="cs"/>
          <w:sz w:val="28"/>
          <w:szCs w:val="28"/>
          <w:lang w:val="en-GB"/>
        </w:rPr>
        <w:t>25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6</w:t>
      </w:r>
      <w:r w:rsidR="00E1180D" w:rsidRPr="009A10D1">
        <w:rPr>
          <w:rFonts w:asciiTheme="majorBidi" w:hAnsiTheme="majorBidi"/>
          <w:sz w:val="28"/>
          <w:szCs w:val="28"/>
          <w:lang w:val="en-GB"/>
        </w:rPr>
        <w:t>7</w:t>
      </w:r>
      <w:r w:rsidR="00353B1F" w:rsidRPr="009A10D1">
        <w:rPr>
          <w:rFonts w:asciiTheme="majorBidi" w:hAnsiTheme="majorBidi"/>
          <w:sz w:val="28"/>
          <w:szCs w:val="28"/>
        </w:rPr>
        <w:t xml:space="preserve"> </w:t>
      </w:r>
      <w:r w:rsidR="00353B1F" w:rsidRPr="009A10D1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B17D5A" w:rsidRPr="009A10D1">
        <w:rPr>
          <w:rFonts w:asciiTheme="majorBidi" w:hAnsiTheme="majorBidi"/>
          <w:sz w:val="28"/>
          <w:szCs w:val="28"/>
          <w:lang w:val="en-GB"/>
        </w:rPr>
        <w:t>256</w:t>
      </w:r>
      <w:r w:rsidR="00E1180D" w:rsidRPr="009A10D1">
        <w:rPr>
          <w:rFonts w:asciiTheme="majorBidi" w:hAnsiTheme="majorBidi"/>
          <w:sz w:val="28"/>
          <w:szCs w:val="28"/>
          <w:lang w:val="en-GB"/>
        </w:rPr>
        <w:t>6</w:t>
      </w:r>
      <w:r w:rsidR="00353B1F" w:rsidRPr="009A10D1">
        <w:rPr>
          <w:rFonts w:asciiTheme="majorBidi" w:hAnsiTheme="majorBidi"/>
          <w:sz w:val="28"/>
          <w:szCs w:val="28"/>
        </w:rPr>
        <w:t xml:space="preserve"> </w:t>
      </w:r>
      <w:r w:rsidRPr="009A10D1">
        <w:rPr>
          <w:rFonts w:asciiTheme="majorBidi" w:hAnsiTheme="majorBidi" w:hint="cs"/>
          <w:sz w:val="28"/>
          <w:szCs w:val="28"/>
          <w:cs/>
        </w:rPr>
        <w:t>กลุ่มบริษัทถือเครื่องมือทางการเงินเหล่านี้เพื่อป้องกันความเสี่ยงจากการเปลี่ยนแปลงใ</w:t>
      </w:r>
      <w:r w:rsidR="00D95D3B" w:rsidRPr="009A10D1">
        <w:rPr>
          <w:rFonts w:asciiTheme="majorBidi" w:hAnsiTheme="majorBidi" w:hint="cs"/>
          <w:sz w:val="28"/>
          <w:szCs w:val="28"/>
          <w:cs/>
        </w:rPr>
        <w:t>น</w:t>
      </w:r>
      <w:r w:rsidR="00B33E98" w:rsidRPr="009A10D1">
        <w:rPr>
          <w:rFonts w:asciiTheme="majorBidi" w:hAnsiTheme="majorBidi"/>
          <w:sz w:val="28"/>
          <w:szCs w:val="28"/>
          <w:cs/>
        </w:rPr>
        <w:t>อัตราแลกเปลี่ยนและ</w:t>
      </w:r>
      <w:r w:rsidRPr="009A10D1">
        <w:rPr>
          <w:rFonts w:asciiTheme="majorBidi" w:hAnsiTheme="majorBidi" w:hint="cs"/>
          <w:sz w:val="28"/>
          <w:szCs w:val="28"/>
          <w:cs/>
        </w:rPr>
        <w:t>อัตราดอกเบี้ย</w:t>
      </w:r>
    </w:p>
    <w:p w14:paraId="746DCFCA" w14:textId="77777777" w:rsidR="00B33E98" w:rsidRPr="009A10D1" w:rsidRDefault="00B33E98" w:rsidP="00E859C8">
      <w:pPr>
        <w:spacing w:line="240" w:lineRule="auto"/>
        <w:ind w:left="1080"/>
        <w:rPr>
          <w:rFonts w:asciiTheme="majorBidi" w:hAnsiTheme="majorBidi"/>
          <w:sz w:val="22"/>
          <w:szCs w:val="22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00"/>
        <w:gridCol w:w="270"/>
        <w:gridCol w:w="810"/>
        <w:gridCol w:w="540"/>
        <w:gridCol w:w="2340"/>
      </w:tblGrid>
      <w:tr w:rsidR="0046538E" w:rsidRPr="009A10D1" w14:paraId="06D7049A" w14:textId="77777777" w:rsidTr="00AE5258">
        <w:trPr>
          <w:trHeight w:val="103"/>
          <w:tblHeader/>
        </w:trPr>
        <w:tc>
          <w:tcPr>
            <w:tcW w:w="3870" w:type="dxa"/>
            <w:shd w:val="clear" w:color="auto" w:fill="auto"/>
          </w:tcPr>
          <w:p w14:paraId="53C68A2A" w14:textId="77777777" w:rsidR="0046538E" w:rsidRPr="009A10D1" w:rsidRDefault="0046538E" w:rsidP="00AE52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02AF4F6B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620" w:type="dxa"/>
            <w:gridSpan w:val="3"/>
          </w:tcPr>
          <w:p w14:paraId="1A866D67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340" w:type="dxa"/>
          </w:tcPr>
          <w:p w14:paraId="321FBE5F" w14:textId="77777777" w:rsidR="0046538E" w:rsidRPr="009A10D1" w:rsidRDefault="0046538E" w:rsidP="00AE5258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A10D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6538E" w:rsidRPr="009A10D1" w14:paraId="2750EB48" w14:textId="77777777" w:rsidTr="00AE5258">
        <w:trPr>
          <w:tblHeader/>
        </w:trPr>
        <w:tc>
          <w:tcPr>
            <w:tcW w:w="3870" w:type="dxa"/>
          </w:tcPr>
          <w:p w14:paraId="01D8435E" w14:textId="77777777" w:rsidR="0046538E" w:rsidRPr="009A10D1" w:rsidRDefault="0046538E" w:rsidP="00AE525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609D2232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gridSpan w:val="3"/>
          </w:tcPr>
          <w:p w14:paraId="0735C916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35701135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46538E" w:rsidRPr="009A10D1" w14:paraId="50AB6D86" w14:textId="77777777" w:rsidTr="00AE5258">
        <w:trPr>
          <w:tblHeader/>
        </w:trPr>
        <w:tc>
          <w:tcPr>
            <w:tcW w:w="3870" w:type="dxa"/>
          </w:tcPr>
          <w:p w14:paraId="665EF881" w14:textId="77777777" w:rsidR="0046538E" w:rsidRPr="009A10D1" w:rsidRDefault="0046538E" w:rsidP="00AE525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</w:tcPr>
          <w:p w14:paraId="6470546A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4634165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</w:tcPr>
          <w:p w14:paraId="2ED0A632" w14:textId="77777777" w:rsidR="0046538E" w:rsidRPr="009A10D1" w:rsidRDefault="0046538E" w:rsidP="00AE525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40" w:type="dxa"/>
          </w:tcPr>
          <w:p w14:paraId="1584923A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19EA682E" w14:textId="77777777" w:rsidR="0046538E" w:rsidRPr="009A10D1" w:rsidRDefault="0046538E" w:rsidP="00AE525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</w:tr>
      <w:tr w:rsidR="0046538E" w:rsidRPr="009A10D1" w14:paraId="53941DA8" w14:textId="77777777" w:rsidTr="00AE5258">
        <w:trPr>
          <w:tblHeader/>
        </w:trPr>
        <w:tc>
          <w:tcPr>
            <w:tcW w:w="3870" w:type="dxa"/>
          </w:tcPr>
          <w:p w14:paraId="5B958C17" w14:textId="77777777" w:rsidR="0046538E" w:rsidRPr="009A10D1" w:rsidRDefault="0046538E" w:rsidP="00AE525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</w:t>
            </w:r>
            <w:r w:rsidRPr="009A10D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อัตราแลกเปลี่ยน</w:t>
            </w:r>
            <w:r w:rsidRPr="009A10D1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32C231A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F4B60A2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</w:tcPr>
          <w:p w14:paraId="29C6E591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40" w:type="dxa"/>
          </w:tcPr>
          <w:p w14:paraId="4E61C6CA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1814086E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6538E" w:rsidRPr="009A10D1" w14:paraId="6666BA35" w14:textId="77777777" w:rsidTr="00AE5258">
        <w:trPr>
          <w:cantSplit/>
        </w:trPr>
        <w:tc>
          <w:tcPr>
            <w:tcW w:w="3870" w:type="dxa"/>
          </w:tcPr>
          <w:p w14:paraId="74428A9F" w14:textId="3860078A" w:rsidR="0046538E" w:rsidRPr="009A10D1" w:rsidRDefault="007675F7" w:rsidP="006B7F36">
            <w:pPr>
              <w:pStyle w:val="NoSpacing"/>
              <w:tabs>
                <w:tab w:val="clear" w:pos="227"/>
              </w:tabs>
              <w:spacing w:line="240" w:lineRule="auto"/>
              <w:ind w:left="105" w:hanging="105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และสัญญาแลกเปลี่ยนอัตราดอกเบี้ยและเงินต้นต่างสกุล</w:t>
            </w:r>
            <w:r w:rsidR="005A1132"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</w:p>
        </w:tc>
        <w:tc>
          <w:tcPr>
            <w:tcW w:w="900" w:type="dxa"/>
          </w:tcPr>
          <w:p w14:paraId="37CCF8BD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D6F319E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</w:tcPr>
          <w:p w14:paraId="3DCF54C3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</w:tcPr>
          <w:p w14:paraId="55F398ED" w14:textId="77777777" w:rsidR="0046538E" w:rsidRPr="009A10D1" w:rsidRDefault="0046538E" w:rsidP="00AE52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7D3E9F00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38E" w:rsidRPr="009A10D1" w14:paraId="3056EE0E" w14:textId="77777777" w:rsidTr="00AE5258">
        <w:trPr>
          <w:cantSplit/>
        </w:trPr>
        <w:tc>
          <w:tcPr>
            <w:tcW w:w="3870" w:type="dxa"/>
            <w:shd w:val="clear" w:color="auto" w:fill="auto"/>
          </w:tcPr>
          <w:p w14:paraId="0E028329" w14:textId="77777777" w:rsidR="0046538E" w:rsidRPr="009A10D1" w:rsidRDefault="0046538E" w:rsidP="00AE525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ความเสี่ยงสุทธิ 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00" w:type="dxa"/>
            <w:shd w:val="clear" w:color="auto" w:fill="auto"/>
          </w:tcPr>
          <w:p w14:paraId="116E71B2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50C7D2C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810" w:type="dxa"/>
          </w:tcPr>
          <w:p w14:paraId="5B2AF413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9E256BE" w14:textId="77777777" w:rsidR="0046538E" w:rsidRPr="009A10D1" w:rsidRDefault="0046538E" w:rsidP="00AE52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shd w:val="clear" w:color="auto" w:fill="auto"/>
          </w:tcPr>
          <w:p w14:paraId="1B2688B3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3,909.13</w:t>
            </w:r>
          </w:p>
        </w:tc>
      </w:tr>
      <w:tr w:rsidR="0046538E" w:rsidRPr="009A10D1" w14:paraId="4BCD7F73" w14:textId="77777777" w:rsidTr="00AE5258">
        <w:trPr>
          <w:cantSplit/>
        </w:trPr>
        <w:tc>
          <w:tcPr>
            <w:tcW w:w="3870" w:type="dxa"/>
            <w:shd w:val="clear" w:color="auto" w:fill="auto"/>
          </w:tcPr>
          <w:p w14:paraId="11F75D50" w14:textId="77777777" w:rsidR="0046538E" w:rsidRPr="009A10D1" w:rsidRDefault="0046538E" w:rsidP="00AE525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อัตราดอกเบี้ยคงที่เฉลี่ย 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59C391D0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EBDCAE7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</w:tcPr>
          <w:p w14:paraId="121DE0CE" w14:textId="77777777" w:rsidR="0046538E" w:rsidRPr="009A10D1" w:rsidRDefault="0046538E" w:rsidP="00AE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F45ECFE" w14:textId="77777777" w:rsidR="0046538E" w:rsidRPr="009A10D1" w:rsidRDefault="0046538E" w:rsidP="00AE52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shd w:val="clear" w:color="auto" w:fill="auto"/>
          </w:tcPr>
          <w:p w14:paraId="58A1A1EA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4.65 - 5.45</w:t>
            </w:r>
          </w:p>
        </w:tc>
      </w:tr>
    </w:tbl>
    <w:p w14:paraId="7A6ED37D" w14:textId="2D7A6F7F" w:rsidR="00C66851" w:rsidRPr="009A10D1" w:rsidRDefault="00C66851" w:rsidP="00E859C8">
      <w:pPr>
        <w:spacing w:line="240" w:lineRule="auto"/>
        <w:jc w:val="left"/>
        <w:rPr>
          <w:rFonts w:asciiTheme="majorBidi" w:hAnsiTheme="majorBidi"/>
          <w:sz w:val="22"/>
          <w:szCs w:val="22"/>
          <w:cs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00"/>
        <w:gridCol w:w="270"/>
        <w:gridCol w:w="540"/>
        <w:gridCol w:w="810"/>
        <w:gridCol w:w="2340"/>
      </w:tblGrid>
      <w:tr w:rsidR="0046538E" w:rsidRPr="009A10D1" w14:paraId="337779E5" w14:textId="77777777" w:rsidTr="00AE5258">
        <w:trPr>
          <w:tblHeader/>
        </w:trPr>
        <w:tc>
          <w:tcPr>
            <w:tcW w:w="3870" w:type="dxa"/>
          </w:tcPr>
          <w:p w14:paraId="23361A86" w14:textId="77777777" w:rsidR="0046538E" w:rsidRPr="009A10D1" w:rsidRDefault="0046538E" w:rsidP="00AE525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</w:tcPr>
          <w:p w14:paraId="6DA45906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4F82CEB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40" w:type="dxa"/>
          </w:tcPr>
          <w:p w14:paraId="4FE02962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</w:tcPr>
          <w:p w14:paraId="65A071A9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57355129" w14:textId="77777777" w:rsidR="0046538E" w:rsidRPr="009A10D1" w:rsidRDefault="0046538E" w:rsidP="00AE525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</w:tr>
      <w:tr w:rsidR="0046538E" w:rsidRPr="009A10D1" w14:paraId="518DB24B" w14:textId="77777777" w:rsidTr="00AE5258">
        <w:trPr>
          <w:tblHeader/>
        </w:trPr>
        <w:tc>
          <w:tcPr>
            <w:tcW w:w="3870" w:type="dxa"/>
          </w:tcPr>
          <w:p w14:paraId="098C2488" w14:textId="77777777" w:rsidR="0046538E" w:rsidRPr="009A10D1" w:rsidRDefault="0046538E" w:rsidP="00AE5258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900" w:type="dxa"/>
          </w:tcPr>
          <w:p w14:paraId="60621CD1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EF86C99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40" w:type="dxa"/>
          </w:tcPr>
          <w:p w14:paraId="0B6AE7ED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</w:tcPr>
          <w:p w14:paraId="1F50275F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61032ACC" w14:textId="77777777" w:rsidR="0046538E" w:rsidRPr="009A10D1" w:rsidRDefault="0046538E" w:rsidP="00AE52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6538E" w:rsidRPr="009A10D1" w14:paraId="2FE33D49" w14:textId="77777777" w:rsidTr="00AE5258">
        <w:trPr>
          <w:cantSplit/>
        </w:trPr>
        <w:tc>
          <w:tcPr>
            <w:tcW w:w="3870" w:type="dxa"/>
          </w:tcPr>
          <w:p w14:paraId="43FDCD73" w14:textId="77777777" w:rsidR="0046538E" w:rsidRPr="009A10D1" w:rsidRDefault="0046538E" w:rsidP="00AE525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7ABF8552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06AA51C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40" w:type="dxa"/>
          </w:tcPr>
          <w:p w14:paraId="364CE2A3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E9F5B49" w14:textId="77777777" w:rsidR="0046538E" w:rsidRPr="009A10D1" w:rsidRDefault="0046538E" w:rsidP="00AE52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</w:tcPr>
          <w:p w14:paraId="027DD1B8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38E" w:rsidRPr="009A10D1" w14:paraId="0130C430" w14:textId="77777777" w:rsidTr="00AE5258">
        <w:trPr>
          <w:cantSplit/>
        </w:trPr>
        <w:tc>
          <w:tcPr>
            <w:tcW w:w="3870" w:type="dxa"/>
            <w:shd w:val="clear" w:color="auto" w:fill="auto"/>
          </w:tcPr>
          <w:p w14:paraId="3BB2F143" w14:textId="77777777" w:rsidR="0046538E" w:rsidRPr="009A10D1" w:rsidRDefault="0046538E" w:rsidP="00AE525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ความเสี่ยงสุทธิ 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00" w:type="dxa"/>
            <w:shd w:val="clear" w:color="auto" w:fill="auto"/>
          </w:tcPr>
          <w:p w14:paraId="5ADE7CB7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4636F78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40" w:type="dxa"/>
          </w:tcPr>
          <w:p w14:paraId="15B81328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1C3A0B9" w14:textId="77777777" w:rsidR="0046538E" w:rsidRPr="009A10D1" w:rsidRDefault="0046538E" w:rsidP="00AE52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shd w:val="clear" w:color="auto" w:fill="auto"/>
          </w:tcPr>
          <w:p w14:paraId="58F9C614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4,780.38</w:t>
            </w:r>
          </w:p>
        </w:tc>
      </w:tr>
      <w:tr w:rsidR="0046538E" w:rsidRPr="009A10D1" w14:paraId="679F3713" w14:textId="77777777" w:rsidTr="00AE5258">
        <w:trPr>
          <w:cantSplit/>
        </w:trPr>
        <w:tc>
          <w:tcPr>
            <w:tcW w:w="3870" w:type="dxa"/>
            <w:shd w:val="clear" w:color="auto" w:fill="auto"/>
          </w:tcPr>
          <w:p w14:paraId="46E30D86" w14:textId="77777777" w:rsidR="0046538E" w:rsidRPr="009A10D1" w:rsidRDefault="0046538E" w:rsidP="00AE525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อัตราดอกเบี้ยคงที่เฉลี่ย 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0F8AAE57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64F0AAF" w14:textId="77777777" w:rsidR="0046538E" w:rsidRPr="009A10D1" w:rsidRDefault="0046538E" w:rsidP="00AE5258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40" w:type="dxa"/>
          </w:tcPr>
          <w:p w14:paraId="3159B590" w14:textId="77777777" w:rsidR="0046538E" w:rsidRPr="009A10D1" w:rsidRDefault="0046538E" w:rsidP="00AE52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99734EB" w14:textId="77777777" w:rsidR="0046538E" w:rsidRPr="009A10D1" w:rsidRDefault="0046538E" w:rsidP="00AE525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shd w:val="clear" w:color="auto" w:fill="auto"/>
          </w:tcPr>
          <w:p w14:paraId="18D612E2" w14:textId="77777777" w:rsidR="0046538E" w:rsidRPr="009A10D1" w:rsidRDefault="0046538E" w:rsidP="00AE525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5.44 - 6.73</w:t>
            </w:r>
          </w:p>
        </w:tc>
      </w:tr>
    </w:tbl>
    <w:p w14:paraId="5EE857C3" w14:textId="77777777" w:rsidR="005A1132" w:rsidRPr="009A10D1" w:rsidRDefault="005A1132" w:rsidP="00E859C8">
      <w:pPr>
        <w:spacing w:line="240" w:lineRule="auto"/>
        <w:ind w:left="1080"/>
        <w:rPr>
          <w:rFonts w:asciiTheme="majorBidi" w:hAnsiTheme="majorBidi"/>
          <w:sz w:val="22"/>
          <w:szCs w:val="22"/>
        </w:rPr>
      </w:pPr>
    </w:p>
    <w:p w14:paraId="24D698B3" w14:textId="58752021" w:rsidR="00CF48A9" w:rsidRPr="009A10D1" w:rsidRDefault="00CF48A9" w:rsidP="00E859C8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/>
          <w:sz w:val="28"/>
          <w:szCs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3E6B9FA4" w14:textId="09734178" w:rsidR="00CF48A9" w:rsidRPr="009A10D1" w:rsidRDefault="00CF48A9" w:rsidP="00E859C8">
      <w:pPr>
        <w:spacing w:line="240" w:lineRule="auto"/>
        <w:ind w:left="990" w:right="-27"/>
        <w:rPr>
          <w:rFonts w:asciiTheme="majorBidi" w:hAnsiTheme="majorBidi"/>
          <w:sz w:val="22"/>
          <w:szCs w:val="22"/>
        </w:rPr>
      </w:pPr>
    </w:p>
    <w:tbl>
      <w:tblPr>
        <w:tblStyle w:val="TableGrid"/>
        <w:tblW w:w="90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69"/>
        <w:gridCol w:w="1800"/>
        <w:gridCol w:w="271"/>
        <w:gridCol w:w="1800"/>
      </w:tblGrid>
      <w:tr w:rsidR="00F2252E" w:rsidRPr="009A10D1" w14:paraId="0A8767F5" w14:textId="42DD1487" w:rsidTr="004206F7">
        <w:trPr>
          <w:trHeight w:val="74"/>
          <w:tblHeader/>
        </w:trPr>
        <w:tc>
          <w:tcPr>
            <w:tcW w:w="4860" w:type="dxa"/>
          </w:tcPr>
          <w:p w14:paraId="78F0532D" w14:textId="790E7273" w:rsidR="00F2252E" w:rsidRPr="009A10D1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36B3CD6D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71" w:type="dxa"/>
            <w:gridSpan w:val="3"/>
          </w:tcPr>
          <w:p w14:paraId="3669597B" w14:textId="4AB0BF8A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252E" w:rsidRPr="009A10D1" w14:paraId="7B24D2F1" w14:textId="285509A4" w:rsidTr="004206F7">
        <w:trPr>
          <w:trHeight w:val="74"/>
          <w:tblHeader/>
        </w:trPr>
        <w:tc>
          <w:tcPr>
            <w:tcW w:w="4860" w:type="dxa"/>
          </w:tcPr>
          <w:p w14:paraId="2FDC2758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2BDE2AD8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051E6C13" w14:textId="6F974FEF" w:rsidR="00F2252E" w:rsidRPr="009A10D1" w:rsidRDefault="00B17D5A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E1180D"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1" w:type="dxa"/>
          </w:tcPr>
          <w:p w14:paraId="60052E09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15F9F27" w14:textId="2E0CC496" w:rsidR="00F2252E" w:rsidRPr="009A10D1" w:rsidRDefault="00E1180D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F2252E" w:rsidRPr="009A10D1" w14:paraId="4765C3E3" w14:textId="4621D2B6" w:rsidTr="004206F7">
        <w:trPr>
          <w:trHeight w:val="74"/>
          <w:tblHeader/>
        </w:trPr>
        <w:tc>
          <w:tcPr>
            <w:tcW w:w="4860" w:type="dxa"/>
          </w:tcPr>
          <w:p w14:paraId="07ABDD33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751B408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71" w:type="dxa"/>
            <w:gridSpan w:val="3"/>
          </w:tcPr>
          <w:p w14:paraId="1A9D72BA" w14:textId="69D9DACB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2252E" w:rsidRPr="009A10D1" w14:paraId="64E36D2C" w14:textId="28D75D1C" w:rsidTr="00F2252E">
        <w:trPr>
          <w:trHeight w:val="74"/>
        </w:trPr>
        <w:tc>
          <w:tcPr>
            <w:tcW w:w="4860" w:type="dxa"/>
          </w:tcPr>
          <w:p w14:paraId="2CBE66E0" w14:textId="39E73C05" w:rsidR="00F2252E" w:rsidRPr="009A10D1" w:rsidRDefault="00F2252E" w:rsidP="00E859C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10D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สำรองการป้องกันความเสี่ยง</w:t>
            </w:r>
          </w:p>
        </w:tc>
        <w:tc>
          <w:tcPr>
            <w:tcW w:w="269" w:type="dxa"/>
          </w:tcPr>
          <w:p w14:paraId="1F7D5AFC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271828D6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572BA5A1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91BD0E3" w14:textId="77777777" w:rsidR="00F2252E" w:rsidRPr="009A10D1" w:rsidRDefault="00F2252E" w:rsidP="00E859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E1180D" w:rsidRPr="009A10D1" w14:paraId="25B83894" w14:textId="223681A9" w:rsidTr="00F2252E">
        <w:tc>
          <w:tcPr>
            <w:tcW w:w="4860" w:type="dxa"/>
          </w:tcPr>
          <w:p w14:paraId="2618BC20" w14:textId="146F0FF4" w:rsidR="00E1180D" w:rsidRPr="009A10D1" w:rsidRDefault="00E1180D" w:rsidP="00E1180D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ยอดคงเหลือ ณ 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วันต้นปี</w:t>
            </w:r>
          </w:p>
        </w:tc>
        <w:tc>
          <w:tcPr>
            <w:tcW w:w="269" w:type="dxa"/>
          </w:tcPr>
          <w:p w14:paraId="1DF5D73E" w14:textId="77777777" w:rsidR="00E1180D" w:rsidRPr="009A10D1" w:rsidRDefault="00E1180D" w:rsidP="00E1180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B4F212A" w14:textId="6A52C725" w:rsidR="00E1180D" w:rsidRPr="009A10D1" w:rsidRDefault="004E6507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59.33</w:t>
            </w:r>
          </w:p>
        </w:tc>
        <w:tc>
          <w:tcPr>
            <w:tcW w:w="271" w:type="dxa"/>
          </w:tcPr>
          <w:p w14:paraId="5EB8743D" w14:textId="77777777" w:rsidR="00E1180D" w:rsidRPr="009A10D1" w:rsidRDefault="00E1180D" w:rsidP="00E1180D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2018E599" w14:textId="35D8E3DF" w:rsidR="00E1180D" w:rsidRPr="009A10D1" w:rsidRDefault="00E1180D" w:rsidP="00ED498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</w:p>
        </w:tc>
      </w:tr>
      <w:tr w:rsidR="00E1180D" w:rsidRPr="009A10D1" w14:paraId="2B81B050" w14:textId="79581B9E" w:rsidTr="00F2252E">
        <w:tc>
          <w:tcPr>
            <w:tcW w:w="4860" w:type="dxa"/>
          </w:tcPr>
          <w:p w14:paraId="66532173" w14:textId="77777777" w:rsidR="00E1180D" w:rsidRPr="009A10D1" w:rsidRDefault="00E1180D" w:rsidP="00E1180D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E371E02" w14:textId="77777777" w:rsidR="00E1180D" w:rsidRPr="009A10D1" w:rsidRDefault="00E1180D" w:rsidP="00E1180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386F56A" w14:textId="4D9369ED" w:rsidR="00E1180D" w:rsidRPr="009A10D1" w:rsidRDefault="004E6507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(119.03)</w:t>
            </w:r>
          </w:p>
        </w:tc>
        <w:tc>
          <w:tcPr>
            <w:tcW w:w="271" w:type="dxa"/>
          </w:tcPr>
          <w:p w14:paraId="1DE3674D" w14:textId="77777777" w:rsidR="00E1180D" w:rsidRPr="009A10D1" w:rsidRDefault="00E1180D" w:rsidP="00E1180D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44286A3E" w14:textId="602E339D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38.28</w:t>
            </w:r>
          </w:p>
        </w:tc>
      </w:tr>
      <w:tr w:rsidR="00E1180D" w:rsidRPr="009A10D1" w14:paraId="06BC5128" w14:textId="6BC20CB6" w:rsidTr="00165103">
        <w:tc>
          <w:tcPr>
            <w:tcW w:w="4860" w:type="dxa"/>
          </w:tcPr>
          <w:p w14:paraId="2955A782" w14:textId="77777777" w:rsidR="00E1180D" w:rsidRPr="009A10D1" w:rsidRDefault="00E1180D" w:rsidP="00E1180D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607F3C7" w14:textId="77777777" w:rsidR="00E1180D" w:rsidRPr="009A10D1" w:rsidRDefault="00E1180D" w:rsidP="00E1180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A1FF310" w14:textId="3073D283" w:rsidR="00E1180D" w:rsidRPr="009A10D1" w:rsidRDefault="004E6507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(2.13)</w:t>
            </w:r>
          </w:p>
        </w:tc>
        <w:tc>
          <w:tcPr>
            <w:tcW w:w="271" w:type="dxa"/>
          </w:tcPr>
          <w:p w14:paraId="63D7D27D" w14:textId="77777777" w:rsidR="00E1180D" w:rsidRPr="009A10D1" w:rsidRDefault="00E1180D" w:rsidP="00E1180D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0E6E816E" w14:textId="0B27C753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6.99</w:t>
            </w:r>
          </w:p>
        </w:tc>
      </w:tr>
      <w:tr w:rsidR="00E1180D" w:rsidRPr="009A10D1" w14:paraId="4EEFFEA0" w14:textId="06DEEE31" w:rsidTr="00165103">
        <w:tc>
          <w:tcPr>
            <w:tcW w:w="4860" w:type="dxa"/>
          </w:tcPr>
          <w:p w14:paraId="0DCD5280" w14:textId="77777777" w:rsidR="00E1180D" w:rsidRPr="009A10D1" w:rsidRDefault="00E1180D" w:rsidP="00E1180D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18E2A370" w14:textId="77777777" w:rsidR="00E1180D" w:rsidRPr="009A10D1" w:rsidRDefault="00E1180D" w:rsidP="00E1180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A4B63C" w14:textId="26968570" w:rsidR="00E1180D" w:rsidRPr="009A10D1" w:rsidRDefault="004E6507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15.47</w:t>
            </w:r>
          </w:p>
        </w:tc>
        <w:tc>
          <w:tcPr>
            <w:tcW w:w="271" w:type="dxa"/>
          </w:tcPr>
          <w:p w14:paraId="40E1A825" w14:textId="77777777" w:rsidR="00E1180D" w:rsidRPr="009A10D1" w:rsidRDefault="00E1180D" w:rsidP="00E1180D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647EBB" w14:textId="49EF0D85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1180D" w:rsidRPr="009A10D1" w14:paraId="0755620E" w14:textId="4385932B" w:rsidTr="00165103">
        <w:tc>
          <w:tcPr>
            <w:tcW w:w="4860" w:type="dxa"/>
          </w:tcPr>
          <w:p w14:paraId="6808305E" w14:textId="52802D15" w:rsidR="00E1180D" w:rsidRPr="009A10D1" w:rsidRDefault="00E1180D" w:rsidP="00E1180D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ปลาย</w:t>
            </w:r>
            <w:r w:rsidRPr="009A10D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69" w:type="dxa"/>
          </w:tcPr>
          <w:p w14:paraId="1D3463BC" w14:textId="77777777" w:rsidR="00E1180D" w:rsidRPr="009A10D1" w:rsidRDefault="00E1180D" w:rsidP="00E1180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DE2F81D" w14:textId="57ECD9C5" w:rsidR="00E1180D" w:rsidRPr="009A10D1" w:rsidRDefault="004E6507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(46.36)</w:t>
            </w:r>
          </w:p>
        </w:tc>
        <w:tc>
          <w:tcPr>
            <w:tcW w:w="271" w:type="dxa"/>
          </w:tcPr>
          <w:p w14:paraId="34C0BB35" w14:textId="77777777" w:rsidR="00E1180D" w:rsidRPr="009A10D1" w:rsidRDefault="00E1180D" w:rsidP="00E1180D">
            <w:pPr>
              <w:pStyle w:val="block"/>
              <w:tabs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6BAFFD" w14:textId="0F26B685" w:rsidR="00E1180D" w:rsidRPr="009A10D1" w:rsidRDefault="00E1180D" w:rsidP="00E118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</w:t>
            </w:r>
          </w:p>
        </w:tc>
      </w:tr>
    </w:tbl>
    <w:p w14:paraId="1CB8C425" w14:textId="31B0B08E" w:rsidR="005A1132" w:rsidRPr="009A10D1" w:rsidRDefault="005A1132" w:rsidP="00602FA7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  <w:r w:rsidRPr="009A10D1">
        <w:rPr>
          <w:rFonts w:asciiTheme="majorBidi" w:hAnsiTheme="majorBidi"/>
          <w:sz w:val="28"/>
          <w:szCs w:val="28"/>
          <w:cs/>
        </w:rPr>
        <w:br w:type="page"/>
      </w:r>
    </w:p>
    <w:p w14:paraId="26B4032A" w14:textId="45B40474" w:rsidR="00E73AED" w:rsidRPr="009A10D1" w:rsidRDefault="00E73AED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การบริหารจัดการทุน</w:t>
      </w:r>
    </w:p>
    <w:p w14:paraId="1E2EF736" w14:textId="0ACE87E5" w:rsidR="00E73AED" w:rsidRPr="009A10D1" w:rsidRDefault="00E73AED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EDFEFB" w14:textId="2392AD57" w:rsidR="00E73AED" w:rsidRPr="009A10D1" w:rsidRDefault="00E73AED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E23D0D9" w14:textId="0100845D" w:rsidR="00397F14" w:rsidRPr="009A10D1" w:rsidRDefault="00397F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45D5E420" w14:textId="38AB01D9" w:rsidR="003B14EA" w:rsidRPr="009A10D1" w:rsidRDefault="003B14EA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9A10D1" w:rsidRDefault="00793A45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56"/>
        <w:gridCol w:w="277"/>
        <w:gridCol w:w="1097"/>
        <w:gridCol w:w="277"/>
        <w:gridCol w:w="1001"/>
        <w:gridCol w:w="242"/>
        <w:gridCol w:w="1069"/>
      </w:tblGrid>
      <w:tr w:rsidR="009F7FFB" w:rsidRPr="009A10D1" w14:paraId="0F5686E3" w14:textId="77777777" w:rsidTr="005A1132">
        <w:trPr>
          <w:tblHeader/>
        </w:trPr>
        <w:tc>
          <w:tcPr>
            <w:tcW w:w="2286" w:type="pct"/>
          </w:tcPr>
          <w:p w14:paraId="670AB5C4" w14:textId="77777777" w:rsidR="009F7FFB" w:rsidRPr="009A10D1" w:rsidRDefault="009F7FFB" w:rsidP="00E859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pct"/>
            <w:gridSpan w:val="3"/>
          </w:tcPr>
          <w:p w14:paraId="20EC0C2D" w14:textId="77777777" w:rsidR="009F7FFB" w:rsidRPr="009A10D1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A9BEA60" w14:textId="77777777" w:rsidR="009F7FFB" w:rsidRPr="009A10D1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pct"/>
            <w:gridSpan w:val="3"/>
          </w:tcPr>
          <w:p w14:paraId="6A7B180C" w14:textId="77777777" w:rsidR="009F7FFB" w:rsidRPr="009A10D1" w:rsidRDefault="009F7FFB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07BC2" w:rsidRPr="009A10D1" w14:paraId="0FE3319A" w14:textId="77777777" w:rsidTr="005A1132">
        <w:trPr>
          <w:tblHeader/>
        </w:trPr>
        <w:tc>
          <w:tcPr>
            <w:tcW w:w="2286" w:type="pct"/>
          </w:tcPr>
          <w:p w14:paraId="058175FB" w14:textId="77777777" w:rsidR="00007BC2" w:rsidRPr="009A10D1" w:rsidRDefault="00007BC2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297C48C" w14:textId="3E14AEAF" w:rsidR="00007BC2" w:rsidRPr="009A10D1" w:rsidRDefault="00B17D5A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E1180D"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50" w:type="pct"/>
          </w:tcPr>
          <w:p w14:paraId="235C08B3" w14:textId="77777777" w:rsidR="00007BC2" w:rsidRPr="009A10D1" w:rsidRDefault="00007BC2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CC68CB4" w14:textId="529E07A5" w:rsidR="00007BC2" w:rsidRPr="009A10D1" w:rsidRDefault="00E1180D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0" w:type="pct"/>
          </w:tcPr>
          <w:p w14:paraId="0810886C" w14:textId="77777777" w:rsidR="00007BC2" w:rsidRPr="009A10D1" w:rsidRDefault="00007BC2" w:rsidP="00E859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D4E3F18" w14:textId="706CE43C" w:rsidR="00007BC2" w:rsidRPr="009A10D1" w:rsidRDefault="00E1180D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" w:type="pct"/>
          </w:tcPr>
          <w:p w14:paraId="3DD76DD6" w14:textId="77777777" w:rsidR="00007BC2" w:rsidRPr="009A10D1" w:rsidRDefault="00007BC2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C9D76CC" w14:textId="7EB15B0E" w:rsidR="00007BC2" w:rsidRPr="009A10D1" w:rsidRDefault="00E1180D" w:rsidP="00E859C8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007BC2" w:rsidRPr="009A10D1" w14:paraId="5ECAB372" w14:textId="77777777" w:rsidTr="005A1132">
        <w:trPr>
          <w:tblHeader/>
        </w:trPr>
        <w:tc>
          <w:tcPr>
            <w:tcW w:w="2286" w:type="pct"/>
          </w:tcPr>
          <w:p w14:paraId="19F28AFC" w14:textId="77777777" w:rsidR="00007BC2" w:rsidRPr="009A10D1" w:rsidRDefault="00007BC2" w:rsidP="00E859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4" w:type="pct"/>
            <w:gridSpan w:val="7"/>
          </w:tcPr>
          <w:p w14:paraId="08CA9534" w14:textId="77777777" w:rsidR="00007BC2" w:rsidRPr="009A10D1" w:rsidRDefault="00007BC2" w:rsidP="00E859C8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07BC2" w:rsidRPr="009A10D1" w14:paraId="1D520510" w14:textId="77777777" w:rsidTr="005A1132">
        <w:tc>
          <w:tcPr>
            <w:tcW w:w="2857" w:type="pct"/>
            <w:gridSpan w:val="2"/>
          </w:tcPr>
          <w:p w14:paraId="096CEE61" w14:textId="27E30E89" w:rsidR="00007BC2" w:rsidRPr="009A10D1" w:rsidRDefault="00007BC2" w:rsidP="00E859C8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50" w:type="pct"/>
          </w:tcPr>
          <w:p w14:paraId="3301BEC7" w14:textId="77777777" w:rsidR="00007BC2" w:rsidRPr="009A10D1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500B354" w14:textId="77777777" w:rsidR="00007BC2" w:rsidRPr="009A10D1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66EC91F4" w14:textId="77777777" w:rsidR="00007BC2" w:rsidRPr="009A10D1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CA821D2" w14:textId="77777777" w:rsidR="00007BC2" w:rsidRPr="009A10D1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79264981" w14:textId="77777777" w:rsidR="00007BC2" w:rsidRPr="009A10D1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CDEE05C" w14:textId="77777777" w:rsidR="00007BC2" w:rsidRPr="009A10D1" w:rsidRDefault="00007BC2" w:rsidP="00E859C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180D" w:rsidRPr="009A10D1" w14:paraId="530AC0C2" w14:textId="77777777" w:rsidTr="005A1132">
        <w:tc>
          <w:tcPr>
            <w:tcW w:w="2286" w:type="pct"/>
          </w:tcPr>
          <w:p w14:paraId="0B9D904F" w14:textId="72D2C122" w:rsidR="00E1180D" w:rsidRPr="009A10D1" w:rsidRDefault="00E1180D" w:rsidP="00E1180D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สัญญาจ้างเพื่องานอสังหาริมทรัพย์พัฒนาเพื่อขาย</w:t>
            </w:r>
          </w:p>
        </w:tc>
        <w:tc>
          <w:tcPr>
            <w:tcW w:w="571" w:type="pct"/>
          </w:tcPr>
          <w:p w14:paraId="36B5D2E8" w14:textId="69B59C09" w:rsidR="00E1180D" w:rsidRPr="009A10D1" w:rsidRDefault="00471315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91.09</w:t>
            </w:r>
          </w:p>
        </w:tc>
        <w:tc>
          <w:tcPr>
            <w:tcW w:w="150" w:type="pct"/>
          </w:tcPr>
          <w:p w14:paraId="7868EE90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C94F3CF" w14:textId="6C574705" w:rsidR="00E1180D" w:rsidRPr="009A10D1" w:rsidRDefault="00E1180D" w:rsidP="00AE4381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</w:rPr>
              <w:t>177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A10D1">
              <w:rPr>
                <w:rFonts w:asciiTheme="majorBidi" w:hAnsiTheme="majorBidi" w:cstheme="majorBidi" w:hint="cs"/>
                <w:sz w:val="28"/>
                <w:szCs w:val="28"/>
              </w:rPr>
              <w:t>81</w:t>
            </w:r>
          </w:p>
        </w:tc>
        <w:tc>
          <w:tcPr>
            <w:tcW w:w="150" w:type="pct"/>
          </w:tcPr>
          <w:p w14:paraId="295A42D0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6C1EDB9" w14:textId="413A1AD0" w:rsidR="00E1180D" w:rsidRPr="009A10D1" w:rsidRDefault="004E1D92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58C9829C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5A4818C" w14:textId="3547D91E" w:rsidR="00E1180D" w:rsidRPr="009A10D1" w:rsidRDefault="00E1180D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180D" w:rsidRPr="009A10D1" w14:paraId="19108F3F" w14:textId="77777777" w:rsidTr="005A1132">
        <w:tc>
          <w:tcPr>
            <w:tcW w:w="2286" w:type="pct"/>
          </w:tcPr>
          <w:p w14:paraId="377A61E2" w14:textId="00EB0A47" w:rsidR="00E1180D" w:rsidRPr="009A10D1" w:rsidRDefault="00E1180D" w:rsidP="00E1180D">
            <w:pPr>
              <w:pStyle w:val="BodyText"/>
              <w:spacing w:after="0" w:line="240" w:lineRule="auto"/>
              <w:ind w:left="156" w:right="72" w:hanging="15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B742C03" w14:textId="78167F3C" w:rsidR="00E1180D" w:rsidRPr="009A10D1" w:rsidRDefault="00E1180D" w:rsidP="00E1180D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09E068" w14:textId="0CF9D1DE" w:rsidR="00471315" w:rsidRPr="009A10D1" w:rsidRDefault="00471315" w:rsidP="00BC24F6">
            <w:pPr>
              <w:pStyle w:val="BodyText"/>
              <w:tabs>
                <w:tab w:val="decimal" w:pos="578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2.91</w:t>
            </w:r>
          </w:p>
        </w:tc>
        <w:tc>
          <w:tcPr>
            <w:tcW w:w="150" w:type="pct"/>
          </w:tcPr>
          <w:p w14:paraId="2EF2F6A9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F9BD05D" w14:textId="77777777" w:rsidR="00E1180D" w:rsidRPr="009A10D1" w:rsidRDefault="00E1180D" w:rsidP="00AE4381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ED750E" w14:textId="67954B50" w:rsidR="00E1180D" w:rsidRPr="009A10D1" w:rsidRDefault="00E1180D" w:rsidP="00AE4381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7.77</w:t>
            </w:r>
          </w:p>
        </w:tc>
        <w:tc>
          <w:tcPr>
            <w:tcW w:w="150" w:type="pct"/>
          </w:tcPr>
          <w:p w14:paraId="65B074BF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112774C7" w14:textId="77777777" w:rsidR="004E1D92" w:rsidRPr="009A10D1" w:rsidRDefault="004E1D92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7BBB59" w14:textId="282E3EAF" w:rsidR="00E1180D" w:rsidRPr="009A10D1" w:rsidRDefault="004E1D92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4ECF17C1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72A8A64" w14:textId="77777777" w:rsidR="00E1180D" w:rsidRPr="009A10D1" w:rsidRDefault="00E1180D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CF1975" w14:textId="560BD254" w:rsidR="00E1180D" w:rsidRPr="009A10D1" w:rsidRDefault="00E1180D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1180D" w:rsidRPr="009A10D1" w14:paraId="7DDE397A" w14:textId="77777777" w:rsidTr="005A1132">
        <w:tc>
          <w:tcPr>
            <w:tcW w:w="2286" w:type="pct"/>
          </w:tcPr>
          <w:p w14:paraId="12771D11" w14:textId="55BCAC7B" w:rsidR="00E1180D" w:rsidRPr="009A10D1" w:rsidRDefault="00E1180D" w:rsidP="00E1180D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EA2DAB5" w14:textId="24E93774" w:rsidR="00E1180D" w:rsidRPr="009A10D1" w:rsidRDefault="00471315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94.00</w:t>
            </w:r>
          </w:p>
        </w:tc>
        <w:tc>
          <w:tcPr>
            <w:tcW w:w="150" w:type="pct"/>
          </w:tcPr>
          <w:p w14:paraId="48AD412C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9AA12B8" w14:textId="251A0A62" w:rsidR="00E1180D" w:rsidRPr="009A10D1" w:rsidRDefault="00E1180D" w:rsidP="00AE4381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185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50" w:type="pct"/>
          </w:tcPr>
          <w:p w14:paraId="4C9CFF99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E0679DB" w14:textId="7C1F6CB5" w:rsidR="00E1180D" w:rsidRPr="009A10D1" w:rsidRDefault="004E1D92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197DA845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31A042DA" w:rsidR="00E1180D" w:rsidRPr="009A10D1" w:rsidRDefault="00E1180D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A1132" w:rsidRPr="009A10D1" w14:paraId="32645084" w14:textId="77777777" w:rsidTr="005A1132">
        <w:trPr>
          <w:tblHeader/>
        </w:trPr>
        <w:tc>
          <w:tcPr>
            <w:tcW w:w="2286" w:type="pct"/>
          </w:tcPr>
          <w:p w14:paraId="72E812DE" w14:textId="77777777" w:rsidR="005A1132" w:rsidRPr="009A10D1" w:rsidRDefault="005A1132" w:rsidP="005A1132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4" w:type="pct"/>
            <w:gridSpan w:val="3"/>
          </w:tcPr>
          <w:p w14:paraId="4C28CB7B" w14:textId="5B87D306" w:rsidR="005A1132" w:rsidRPr="009A10D1" w:rsidRDefault="005A1132" w:rsidP="00A050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0" w:type="pct"/>
          </w:tcPr>
          <w:p w14:paraId="5412F8D6" w14:textId="77777777" w:rsidR="005A1132" w:rsidRPr="009A10D1" w:rsidRDefault="005A1132" w:rsidP="00A050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0" w:type="pct"/>
            <w:gridSpan w:val="3"/>
          </w:tcPr>
          <w:p w14:paraId="76E10AB2" w14:textId="1B20FC9D" w:rsidR="005A1132" w:rsidRPr="009A10D1" w:rsidRDefault="005A1132" w:rsidP="00A050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1180D" w:rsidRPr="009A10D1" w14:paraId="020A221B" w14:textId="77777777" w:rsidTr="005A1132">
        <w:tc>
          <w:tcPr>
            <w:tcW w:w="2857" w:type="pct"/>
            <w:gridSpan w:val="2"/>
          </w:tcPr>
          <w:p w14:paraId="3BE790A5" w14:textId="10B4491F" w:rsidR="00E1180D" w:rsidRPr="009A10D1" w:rsidRDefault="00E1180D" w:rsidP="00E1180D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</w:t>
            </w: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นอื่น ๆ </w:t>
            </w:r>
          </w:p>
        </w:tc>
        <w:tc>
          <w:tcPr>
            <w:tcW w:w="150" w:type="pct"/>
          </w:tcPr>
          <w:p w14:paraId="3DA4E92D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A923803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567BD508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67A87D2E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5D72F6B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6B42F050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180D" w:rsidRPr="009A10D1" w14:paraId="2C91070F" w14:textId="77777777" w:rsidTr="005A1132">
        <w:tc>
          <w:tcPr>
            <w:tcW w:w="2286" w:type="pct"/>
          </w:tcPr>
          <w:p w14:paraId="59CB0ECB" w14:textId="44A924D0" w:rsidR="00E1180D" w:rsidRPr="009A10D1" w:rsidRDefault="00E1180D" w:rsidP="00E1180D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571" w:type="pct"/>
          </w:tcPr>
          <w:p w14:paraId="5E03694C" w14:textId="0BEDDB3D" w:rsidR="00E1180D" w:rsidRPr="009A10D1" w:rsidRDefault="00833D2E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sz w:val="28"/>
                <w:szCs w:val="28"/>
                <w:cs/>
              </w:rPr>
              <w:t>4.39</w:t>
            </w:r>
          </w:p>
        </w:tc>
        <w:tc>
          <w:tcPr>
            <w:tcW w:w="150" w:type="pct"/>
          </w:tcPr>
          <w:p w14:paraId="43EB7A80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BC75DF0" w14:textId="0ED25DEB" w:rsidR="00E1180D" w:rsidRPr="009A10D1" w:rsidRDefault="00E1180D" w:rsidP="00D36D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21.96</w:t>
            </w:r>
          </w:p>
        </w:tc>
        <w:tc>
          <w:tcPr>
            <w:tcW w:w="150" w:type="pct"/>
          </w:tcPr>
          <w:p w14:paraId="6A6B8711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A2990EF" w14:textId="5B9EBD4C" w:rsidR="00E1180D" w:rsidRPr="009A10D1" w:rsidRDefault="00186023" w:rsidP="0046305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131" w:type="pct"/>
          </w:tcPr>
          <w:p w14:paraId="67AA0108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FF6726F" w14:textId="26574F05" w:rsidR="00E1180D" w:rsidRPr="009A10D1" w:rsidRDefault="00E1180D" w:rsidP="00186023">
            <w:pPr>
              <w:pStyle w:val="BodyText"/>
              <w:tabs>
                <w:tab w:val="decimal" w:pos="444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</w:t>
            </w:r>
          </w:p>
        </w:tc>
      </w:tr>
      <w:tr w:rsidR="00E1180D" w:rsidRPr="009A10D1" w14:paraId="583007DC" w14:textId="77777777" w:rsidTr="005A1132">
        <w:tc>
          <w:tcPr>
            <w:tcW w:w="2286" w:type="pct"/>
          </w:tcPr>
          <w:p w14:paraId="0B67679D" w14:textId="4BA62B8B" w:rsidR="00E1180D" w:rsidRPr="009A10D1" w:rsidRDefault="00E1180D" w:rsidP="00E1180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คำสั่งซื้อที่ผู้ขายสินค้าหรือวัตถุดิบตกลงแล้ว</w:t>
            </w:r>
          </w:p>
        </w:tc>
        <w:tc>
          <w:tcPr>
            <w:tcW w:w="571" w:type="pct"/>
          </w:tcPr>
          <w:p w14:paraId="18FEBA7E" w14:textId="15BB1751" w:rsidR="00E1180D" w:rsidRPr="009A10D1" w:rsidRDefault="007E52A0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104.49</w:t>
            </w:r>
          </w:p>
        </w:tc>
        <w:tc>
          <w:tcPr>
            <w:tcW w:w="150" w:type="pct"/>
          </w:tcPr>
          <w:p w14:paraId="7F45400C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EB7091E" w14:textId="30D11FA0" w:rsidR="00E1180D" w:rsidRPr="009A10D1" w:rsidRDefault="007E52A0" w:rsidP="00D36D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97.29</w:t>
            </w:r>
          </w:p>
        </w:tc>
        <w:tc>
          <w:tcPr>
            <w:tcW w:w="150" w:type="pct"/>
          </w:tcPr>
          <w:p w14:paraId="6EE58801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69F92D5" w14:textId="2C4498E5" w:rsidR="00E1180D" w:rsidRPr="009A10D1" w:rsidRDefault="00663867" w:rsidP="0046305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62D0FAF9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6391D91" w14:textId="7006903E" w:rsidR="00E1180D" w:rsidRPr="009A10D1" w:rsidRDefault="00E1180D" w:rsidP="0018602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180D" w:rsidRPr="009A10D1" w14:paraId="4DE15A64" w14:textId="77777777" w:rsidTr="005A1132">
        <w:tc>
          <w:tcPr>
            <w:tcW w:w="2286" w:type="pct"/>
          </w:tcPr>
          <w:p w14:paraId="52C8924E" w14:textId="60817066" w:rsidR="00E1180D" w:rsidRPr="009A10D1" w:rsidRDefault="00E1180D" w:rsidP="00E1180D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571" w:type="pct"/>
          </w:tcPr>
          <w:p w14:paraId="73A19B97" w14:textId="0AA0D7A0" w:rsidR="00E1180D" w:rsidRPr="009A10D1" w:rsidRDefault="0051124C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1,757.88</w:t>
            </w:r>
          </w:p>
        </w:tc>
        <w:tc>
          <w:tcPr>
            <w:tcW w:w="150" w:type="pct"/>
          </w:tcPr>
          <w:p w14:paraId="19DAE738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DE51074" w14:textId="3D5A6C30" w:rsidR="00E1180D" w:rsidRPr="009A10D1" w:rsidRDefault="00E1180D" w:rsidP="00D36D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1,739.86</w:t>
            </w:r>
          </w:p>
        </w:tc>
        <w:tc>
          <w:tcPr>
            <w:tcW w:w="150" w:type="pct"/>
          </w:tcPr>
          <w:p w14:paraId="57B52C6C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C7615DB" w14:textId="40895673" w:rsidR="00E1180D" w:rsidRPr="009A10D1" w:rsidRDefault="00663867" w:rsidP="0018602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124.26</w:t>
            </w:r>
          </w:p>
        </w:tc>
        <w:tc>
          <w:tcPr>
            <w:tcW w:w="131" w:type="pct"/>
          </w:tcPr>
          <w:p w14:paraId="39315E9B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607374D" w14:textId="7B9B4702" w:rsidR="00E1180D" w:rsidRPr="009A10D1" w:rsidRDefault="00E1180D" w:rsidP="00186023">
            <w:pPr>
              <w:pStyle w:val="BodyText"/>
              <w:tabs>
                <w:tab w:val="decimal" w:pos="444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124.26</w:t>
            </w:r>
          </w:p>
        </w:tc>
      </w:tr>
      <w:tr w:rsidR="00E1180D" w:rsidRPr="009A10D1" w14:paraId="3DA5BA0D" w14:textId="77777777" w:rsidTr="005A1132">
        <w:tc>
          <w:tcPr>
            <w:tcW w:w="2286" w:type="pct"/>
          </w:tcPr>
          <w:p w14:paraId="016D3630" w14:textId="0139D959" w:rsidR="00E1180D" w:rsidRPr="009A10D1" w:rsidRDefault="00E1180D" w:rsidP="00E1180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571" w:type="pct"/>
          </w:tcPr>
          <w:p w14:paraId="55C48F0D" w14:textId="75E2EC61" w:rsidR="00E1180D" w:rsidRPr="009A10D1" w:rsidRDefault="0051124C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230.57</w:t>
            </w:r>
          </w:p>
        </w:tc>
        <w:tc>
          <w:tcPr>
            <w:tcW w:w="150" w:type="pct"/>
          </w:tcPr>
          <w:p w14:paraId="70B0C7BA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8EB265A" w14:textId="697211D2" w:rsidR="00E1180D" w:rsidRPr="009A10D1" w:rsidRDefault="00E1180D" w:rsidP="00D36D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347.84</w:t>
            </w:r>
          </w:p>
        </w:tc>
        <w:tc>
          <w:tcPr>
            <w:tcW w:w="150" w:type="pct"/>
          </w:tcPr>
          <w:p w14:paraId="002B273C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28CE8CA" w14:textId="6FC659E8" w:rsidR="00E1180D" w:rsidRPr="009A10D1" w:rsidRDefault="00663867" w:rsidP="0018602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42CB4581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B364FF2" w14:textId="10978350" w:rsidR="00E1180D" w:rsidRPr="009A10D1" w:rsidRDefault="00E1180D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180D" w:rsidRPr="009A10D1" w14:paraId="17C1A7DE" w14:textId="77777777" w:rsidTr="005A1132">
        <w:tc>
          <w:tcPr>
            <w:tcW w:w="2286" w:type="pct"/>
          </w:tcPr>
          <w:p w14:paraId="0F42D9B2" w14:textId="248C1DE0" w:rsidR="00E1180D" w:rsidRPr="009A10D1" w:rsidRDefault="00E1180D" w:rsidP="00E1180D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571" w:type="pct"/>
          </w:tcPr>
          <w:p w14:paraId="12A6348B" w14:textId="2C89BF45" w:rsidR="00E1180D" w:rsidRPr="009A10D1" w:rsidRDefault="007E52A0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43.</w:t>
            </w:r>
            <w:r w:rsidR="004308DA" w:rsidRPr="009A10D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50" w:type="pct"/>
          </w:tcPr>
          <w:p w14:paraId="0D3A78CA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7388B04" w14:textId="3FE995D9" w:rsidR="00E1180D" w:rsidRPr="009A10D1" w:rsidRDefault="00E1180D" w:rsidP="00D36D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9.52</w:t>
            </w:r>
          </w:p>
        </w:tc>
        <w:tc>
          <w:tcPr>
            <w:tcW w:w="150" w:type="pct"/>
          </w:tcPr>
          <w:p w14:paraId="6F39E3AE" w14:textId="5204B929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AE07224" w14:textId="27741B35" w:rsidR="00E1180D" w:rsidRPr="009A10D1" w:rsidRDefault="00663867" w:rsidP="00186023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2F878028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C4C5765" w14:textId="3EDD542C" w:rsidR="00E1180D" w:rsidRPr="009A10D1" w:rsidRDefault="00E1180D" w:rsidP="00E1180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180D" w:rsidRPr="009A10D1" w14:paraId="6B3F943A" w14:textId="77777777" w:rsidTr="005A1132">
        <w:trPr>
          <w:trHeight w:val="280"/>
        </w:trPr>
        <w:tc>
          <w:tcPr>
            <w:tcW w:w="2286" w:type="pct"/>
          </w:tcPr>
          <w:p w14:paraId="2DBD1ACA" w14:textId="120FDF44" w:rsidR="00E1180D" w:rsidRPr="009A10D1" w:rsidRDefault="00E1180D" w:rsidP="00E1180D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10D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AB979B2" w14:textId="1099BEAD" w:rsidR="00E1180D" w:rsidRPr="009A10D1" w:rsidRDefault="007E52A0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</w:t>
            </w:r>
            <w:r w:rsidR="00833D2E" w:rsidRPr="009A10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40.50</w:t>
            </w:r>
          </w:p>
        </w:tc>
        <w:tc>
          <w:tcPr>
            <w:tcW w:w="150" w:type="pct"/>
          </w:tcPr>
          <w:p w14:paraId="487E71FD" w14:textId="77777777" w:rsidR="00E1180D" w:rsidRPr="009A10D1" w:rsidRDefault="00E1180D" w:rsidP="00E1180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5E7C5F6" w14:textId="5F915622" w:rsidR="00E1180D" w:rsidRPr="009A10D1" w:rsidRDefault="007E52A0" w:rsidP="00D36D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2,216.47</w:t>
            </w:r>
          </w:p>
        </w:tc>
        <w:tc>
          <w:tcPr>
            <w:tcW w:w="150" w:type="pct"/>
          </w:tcPr>
          <w:p w14:paraId="17A23A0C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599A35E" w14:textId="4FFCFA77" w:rsidR="00E1180D" w:rsidRPr="009A10D1" w:rsidRDefault="00186023" w:rsidP="00186023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124.28</w:t>
            </w:r>
          </w:p>
        </w:tc>
        <w:tc>
          <w:tcPr>
            <w:tcW w:w="131" w:type="pct"/>
          </w:tcPr>
          <w:p w14:paraId="321D3227" w14:textId="77777777" w:rsidR="00E1180D" w:rsidRPr="009A10D1" w:rsidRDefault="00E1180D" w:rsidP="00E1180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519D650" w14:textId="43E444C8" w:rsidR="00E1180D" w:rsidRPr="009A10D1" w:rsidRDefault="00E1180D" w:rsidP="00186023">
            <w:pPr>
              <w:pStyle w:val="BodyText"/>
              <w:tabs>
                <w:tab w:val="decimal" w:pos="444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124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</w:t>
            </w:r>
          </w:p>
        </w:tc>
      </w:tr>
    </w:tbl>
    <w:p w14:paraId="4DF35A80" w14:textId="77777777" w:rsidR="000472AA" w:rsidRPr="009A10D1" w:rsidRDefault="000472AA" w:rsidP="00E859C8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0577BD4" w14:textId="6267C7D7" w:rsidR="00972BBE" w:rsidRPr="009A10D1" w:rsidRDefault="00972BBE" w:rsidP="00E859C8">
      <w:pPr>
        <w:spacing w:line="240" w:lineRule="auto"/>
        <w:ind w:left="540" w:right="-43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บริษัทย่อยแห่งหนึ่งได้ทำคำสั่งซื้อวัตถุดิบล่วงหน้ากับบริษัททั้งในและต่างประเทศ โดยมีระยะเวลา</w:t>
      </w:r>
      <w:r w:rsidR="007E52A0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ปริมาณ และราคาตามที่ได้ระบุไว้ในคำสั่งซื้อ ณ 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544E9A" w:rsidRPr="009A10D1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E1180D" w:rsidRPr="009A10D1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D2C50" w:rsidRPr="009A10D1">
        <w:rPr>
          <w:rFonts w:asciiTheme="majorBidi" w:hAnsiTheme="majorBidi" w:cstheme="majorBidi"/>
          <w:sz w:val="28"/>
          <w:szCs w:val="28"/>
          <w:cs/>
        </w:rPr>
        <w:t>มีปริมาณ</w:t>
      </w:r>
      <w:r w:rsidR="007E52A0" w:rsidRPr="009A10D1">
        <w:rPr>
          <w:rFonts w:asciiTheme="majorBidi" w:hAnsiTheme="majorBidi" w:cstheme="majorBidi" w:hint="cs"/>
          <w:sz w:val="28"/>
          <w:szCs w:val="28"/>
          <w:cs/>
        </w:rPr>
        <w:t>วัตถุดิบที่จะต้องได้รับตาม</w:t>
      </w:r>
      <w:r w:rsidR="005B0990" w:rsidRPr="009A10D1">
        <w:rPr>
          <w:rFonts w:asciiTheme="majorBidi" w:hAnsiTheme="majorBidi" w:cstheme="majorBidi" w:hint="cs"/>
          <w:sz w:val="28"/>
          <w:szCs w:val="28"/>
          <w:cs/>
        </w:rPr>
        <w:t>คำสั่งซื้อ</w:t>
      </w:r>
      <w:r w:rsidR="007E52A0" w:rsidRPr="009A10D1">
        <w:rPr>
          <w:rFonts w:asciiTheme="majorBidi" w:hAnsiTheme="majorBidi" w:cstheme="majorBidi" w:hint="cs"/>
          <w:sz w:val="28"/>
          <w:szCs w:val="28"/>
          <w:cs/>
        </w:rPr>
        <w:t>ดังกล่าวจำนวน</w:t>
      </w:r>
      <w:r w:rsidR="00B53075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124C" w:rsidRPr="009A10D1">
        <w:rPr>
          <w:rFonts w:asciiTheme="majorBidi" w:hAnsiTheme="majorBidi"/>
          <w:sz w:val="28"/>
          <w:szCs w:val="28"/>
          <w:lang w:val="en-GB"/>
        </w:rPr>
        <w:t>750</w:t>
      </w:r>
      <w:r w:rsidR="008E62BE"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2D2C50" w:rsidRPr="009A10D1">
        <w:rPr>
          <w:rFonts w:asciiTheme="majorBidi" w:hAnsiTheme="majorBidi" w:cstheme="majorBidi"/>
          <w:sz w:val="28"/>
          <w:szCs w:val="28"/>
          <w:cs/>
        </w:rPr>
        <w:t xml:space="preserve">ตัน 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17D5A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256</w:t>
      </w:r>
      <w:r w:rsidR="00E1180D" w:rsidRPr="009A10D1">
        <w:rPr>
          <w:rFonts w:asciiTheme="majorBidi" w:hAnsiTheme="majorBidi" w:cstheme="majorBidi"/>
          <w:i/>
          <w:iCs/>
          <w:sz w:val="28"/>
          <w:szCs w:val="28"/>
          <w:lang w:val="en-GB"/>
        </w:rPr>
        <w:t>6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E52A0" w:rsidRPr="009A10D1">
        <w:rPr>
          <w:rFonts w:asciiTheme="majorBidi" w:hAnsiTheme="majorBidi" w:cstheme="majorBidi"/>
          <w:i/>
          <w:iCs/>
          <w:sz w:val="28"/>
          <w:szCs w:val="28"/>
        </w:rPr>
        <w:t>2,700</w:t>
      </w:r>
      <w:r w:rsidR="00E1180D" w:rsidRPr="009A10D1">
        <w:rPr>
          <w:rFonts w:asciiTheme="majorBidi" w:hAnsiTheme="majorBidi"/>
          <w:i/>
          <w:iCs/>
          <w:sz w:val="28"/>
          <w:szCs w:val="28"/>
          <w:cs/>
        </w:rPr>
        <w:t xml:space="preserve"> ตัน</w:t>
      </w:r>
      <w:r w:rsidRPr="009A10D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442C20D" w14:textId="3DF834D5" w:rsidR="005A1132" w:rsidRPr="009A10D1" w:rsidRDefault="005A1132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9A10D1">
        <w:rPr>
          <w:rFonts w:asciiTheme="majorBidi" w:hAnsiTheme="majorBidi" w:cstheme="majorBidi"/>
          <w:i/>
          <w:iCs/>
          <w:sz w:val="22"/>
          <w:szCs w:val="22"/>
          <w:cs/>
        </w:rPr>
        <w:br w:type="page"/>
      </w:r>
    </w:p>
    <w:p w14:paraId="441738A0" w14:textId="5CA69607" w:rsidR="00465CD8" w:rsidRPr="009A10D1" w:rsidRDefault="00465CD8" w:rsidP="00E859C8">
      <w:pPr>
        <w:spacing w:line="240" w:lineRule="auto"/>
        <w:ind w:left="540" w:right="533"/>
        <w:rPr>
          <w:rFonts w:asciiTheme="majorBidi" w:hAnsiTheme="majorBidi" w:cstheme="majorBidi"/>
          <w:b/>
          <w:bCs/>
          <w:sz w:val="28"/>
          <w:szCs w:val="28"/>
        </w:rPr>
      </w:pPr>
      <w:r w:rsidRPr="009A10D1">
        <w:rPr>
          <w:rFonts w:asciiTheme="majorBidi" w:hAnsiTheme="majorBidi" w:cstheme="majorBidi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1DDE1972" w14:textId="6C82E06F" w:rsidR="00CA518E" w:rsidRPr="009A10D1" w:rsidRDefault="00CA518E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3E9011A" w14:textId="3CBEA91B" w:rsidR="00CA518E" w:rsidRPr="009A10D1" w:rsidRDefault="00CA518E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</w:t>
      </w:r>
    </w:p>
    <w:p w14:paraId="796A366A" w14:textId="7AB676E4" w:rsidR="00CA518E" w:rsidRPr="009A10D1" w:rsidRDefault="00CA518E" w:rsidP="00E859C8">
      <w:pPr>
        <w:tabs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44FC08BB" w14:textId="1F8E5FC6" w:rsidR="00CA518E" w:rsidRPr="009A10D1" w:rsidRDefault="00CA518E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26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2566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2592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โดยบริษัทย่อยดังกล่าวจะต้องป</w:t>
      </w:r>
      <w:r w:rsidR="00B45C42" w:rsidRPr="009A10D1">
        <w:rPr>
          <w:rFonts w:asciiTheme="majorBidi" w:hAnsiTheme="majorBidi" w:cstheme="majorBidi"/>
          <w:sz w:val="28"/>
          <w:szCs w:val="28"/>
          <w:cs/>
        </w:rPr>
        <w:t>ฏิ</w:t>
      </w:r>
      <w:r w:rsidRPr="009A10D1">
        <w:rPr>
          <w:rFonts w:asciiTheme="majorBidi" w:hAnsiTheme="majorBidi" w:cstheme="majorBidi"/>
          <w:sz w:val="28"/>
          <w:szCs w:val="28"/>
          <w:cs/>
        </w:rPr>
        <w:t>บัติตามข้อกำหนดและเงื่อนไขที่ระบุไว้ในสัญญา</w:t>
      </w:r>
    </w:p>
    <w:p w14:paraId="55E90AED" w14:textId="7CD84591" w:rsidR="00397F14" w:rsidRPr="009A10D1" w:rsidRDefault="00397F14">
      <w:pPr>
        <w:spacing w:line="240" w:lineRule="auto"/>
        <w:jc w:val="left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14C77BBF" w14:textId="61343E8A" w:rsidR="001E106B" w:rsidRPr="009A10D1" w:rsidRDefault="001E106B" w:rsidP="00E859C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A10D1">
        <w:rPr>
          <w:rFonts w:asciiTheme="majorBidi" w:hAnsiTheme="majorBidi" w:cstheme="majorBidi"/>
          <w:i/>
          <w:iCs/>
          <w:sz w:val="28"/>
          <w:szCs w:val="28"/>
          <w:cs/>
        </w:rPr>
        <w:t>สัญญาซื้อขาย</w:t>
      </w:r>
      <w:r w:rsidR="000E0835" w:rsidRPr="009A10D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และบริการ</w:t>
      </w:r>
    </w:p>
    <w:p w14:paraId="5BCB5496" w14:textId="77777777" w:rsidR="001E106B" w:rsidRPr="009A10D1" w:rsidRDefault="001E106B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8F6F2BF" w14:textId="229D7D34" w:rsidR="001E106B" w:rsidRPr="009A10D1" w:rsidRDefault="001E106B" w:rsidP="00E859C8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บริษัทย่อยสองแห่งได้ทําสัญญาซื้อขายไฟฟ้ากับกฟผ. เพื่อผลิตและนําส่งไฟฟ้าตามอัตราที่กําหนดในสัญญา สัญญามีระยะเวลา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ปี ทั้งนี้บริษัทย่อยต้องยื่นหลักประกันในรูปของหนังสือค้ำประกันจากธนาคารเป็นจํานวนเงิน </w:t>
      </w:r>
      <w:r w:rsidR="00AE1680" w:rsidRPr="009A10D1">
        <w:rPr>
          <w:rFonts w:asciiTheme="majorBidi" w:hAnsiTheme="majorBidi"/>
          <w:sz w:val="28"/>
          <w:szCs w:val="28"/>
        </w:rPr>
        <w:t>680.4</w:t>
      </w:r>
      <w:r w:rsidR="00FD63FD" w:rsidRPr="009A10D1">
        <w:rPr>
          <w:rFonts w:asciiTheme="majorBidi" w:hAnsiTheme="majorBidi"/>
          <w:sz w:val="28"/>
          <w:szCs w:val="28"/>
        </w:rPr>
        <w:t>0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เพื่อใช้เป็นหลักประกันการยกเลิกสัญญาก่อนครบกําหนด และบริษัทย่อยจะได้รับคืนหลักประกันดังกล่าวเมื่อครบอายุตามสัญญาแล้ว บริษัทย่อยได้เริ่มจําหน่ายไฟฟ้าให้กฟผ. ตั้งแต่เดือนมีนาคมและธันวาคม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2559</w:t>
      </w:r>
    </w:p>
    <w:p w14:paraId="54CB45B4" w14:textId="77777777" w:rsidR="001E106B" w:rsidRPr="009A10D1" w:rsidRDefault="001E106B" w:rsidP="00E859C8">
      <w:pPr>
        <w:pStyle w:val="ListParagraph"/>
        <w:widowControl w:val="0"/>
        <w:spacing w:line="240" w:lineRule="auto"/>
        <w:ind w:left="0"/>
        <w:contextualSpacing/>
        <w:rPr>
          <w:rFonts w:asciiTheme="majorBidi" w:hAnsiTheme="majorBidi" w:cstheme="majorBidi"/>
          <w:b/>
          <w:sz w:val="22"/>
        </w:rPr>
      </w:pPr>
    </w:p>
    <w:p w14:paraId="153DECB3" w14:textId="4BE2D79B" w:rsidR="001E106B" w:rsidRPr="009A10D1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บริษัทย่อยสองแห่งได้ทําสัญญาซื้อขายไฟฟ้าและไอน้ำกับบริษัทเอกชนหลายแห่ง โดยสัญญาแต่ละฉบับมีระยะเวลาตั้งแต่</w:t>
      </w:r>
      <w:r w:rsidR="0022146B" w:rsidRPr="009A10D1">
        <w:rPr>
          <w:rFonts w:asciiTheme="majorBidi" w:hAnsiTheme="majorBidi" w:cstheme="majorBidi"/>
          <w:sz w:val="28"/>
          <w:szCs w:val="28"/>
        </w:rPr>
        <w:br/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="00917395" w:rsidRPr="009A10D1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ปี นับจากวันที่สัญญามีผลบังคับใช้</w:t>
      </w:r>
    </w:p>
    <w:p w14:paraId="03AE4E7F" w14:textId="77777777" w:rsidR="001E106B" w:rsidRPr="009A10D1" w:rsidRDefault="001E106B" w:rsidP="00E859C8">
      <w:pPr>
        <w:pStyle w:val="ListParagraph"/>
        <w:widowControl w:val="0"/>
        <w:spacing w:line="240" w:lineRule="auto"/>
        <w:ind w:left="0"/>
        <w:contextualSpacing/>
        <w:rPr>
          <w:rFonts w:asciiTheme="majorBidi" w:hAnsiTheme="majorBidi" w:cstheme="majorBidi"/>
          <w:b/>
          <w:sz w:val="22"/>
        </w:rPr>
      </w:pPr>
    </w:p>
    <w:p w14:paraId="70012FAA" w14:textId="4937F3C3" w:rsidR="001E106B" w:rsidRPr="009A10D1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บริษัทย่อยสองแห่งได้ทําสัญญาซื้อขายก๊าชกับบริษัท ปตท. จำกัด (มหาชน) โดยปริมาณการซื้อขายและราคาซื้อขายก๊าซให้เป็นไปตามที่ระบุไว้ในสัญญา สัญญาดังกล่าวมีอายุ </w:t>
      </w:r>
      <w:r w:rsidR="00B17D5A" w:rsidRPr="009A10D1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FD0F3F4" w14:textId="0DA59F31" w:rsidR="001136ED" w:rsidRPr="009A10D1" w:rsidRDefault="001136ED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2"/>
        </w:rPr>
      </w:pPr>
    </w:p>
    <w:p w14:paraId="788E708F" w14:textId="5C817D48" w:rsidR="001E106B" w:rsidRPr="009A10D1" w:rsidRDefault="001E106B" w:rsidP="00E859C8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บริษัทย่อยสองแห่งได้ทําสัญญารับบริการจัดหาอุปกรณ์อะไหล่และบริการซ่อมบํารุงกังหันก๊าซ และเครื่องกําเนิดไฟฟ้าโดยครอบคลุมถึงการตรวจสอบใหญ่กับผู้ให้บริการรายหนึ่ง สัญญาดังกล่าวมีระยะเวลา </w:t>
      </w:r>
      <w:r w:rsidR="006C7819" w:rsidRPr="009A10D1">
        <w:rPr>
          <w:rFonts w:asciiTheme="majorBidi" w:hAnsiTheme="majorBidi" w:cstheme="majorBidi"/>
          <w:sz w:val="28"/>
          <w:szCs w:val="28"/>
          <w:lang w:val="en-GB"/>
        </w:rPr>
        <w:t xml:space="preserve">15 </w:t>
      </w:r>
      <w:r w:rsidR="00BF0974" w:rsidRPr="009A10D1">
        <w:rPr>
          <w:rFonts w:asciiTheme="majorBidi" w:hAnsiTheme="majorBidi" w:cstheme="majorBidi"/>
          <w:sz w:val="28"/>
          <w:szCs w:val="28"/>
          <w:lang w:val="en-GB"/>
        </w:rPr>
        <w:t xml:space="preserve">- </w:t>
      </w:r>
      <w:r w:rsidR="006C7819" w:rsidRPr="009A10D1">
        <w:rPr>
          <w:rFonts w:asciiTheme="majorBidi" w:hAnsiTheme="majorBidi" w:cstheme="majorBidi"/>
          <w:sz w:val="28"/>
          <w:szCs w:val="28"/>
        </w:rPr>
        <w:t>16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ปี โดยมีค่าบริการเป็นไปตามที่ระบุไว้ในสัญญา</w:t>
      </w:r>
    </w:p>
    <w:p w14:paraId="2749F93B" w14:textId="77777777" w:rsidR="002E7075" w:rsidRPr="009A10D1" w:rsidRDefault="002E7075" w:rsidP="00E859C8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2"/>
        </w:rPr>
      </w:pPr>
    </w:p>
    <w:p w14:paraId="731E1388" w14:textId="6CAB707D" w:rsidR="001E106B" w:rsidRPr="009A10D1" w:rsidRDefault="001E106B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บริษัทย่อยสองแห่งได้ทําสัญญาซื้อไฟฟ้าสํารองกับการไฟฟ้านครหลวง (กฟน.) เพื่อซื้อไฟฟ้าสํารองตามปริมาณและราคาที่กําหนดไว้ในสัญญา</w:t>
      </w:r>
    </w:p>
    <w:p w14:paraId="3C97C16F" w14:textId="77777777" w:rsidR="00BA005A" w:rsidRPr="009A10D1" w:rsidRDefault="00BA005A" w:rsidP="00E859C8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2"/>
        </w:rPr>
      </w:pPr>
    </w:p>
    <w:p w14:paraId="2F53EEBA" w14:textId="5B84DB3A" w:rsidR="001E106B" w:rsidRPr="009A10D1" w:rsidRDefault="001E106B" w:rsidP="00E859C8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t>บริษัทย่อย</w:t>
      </w:r>
      <w:r w:rsidRPr="009A10D1">
        <w:rPr>
          <w:rFonts w:asciiTheme="majorBidi" w:hAnsiTheme="majorBidi" w:cstheme="majorBidi"/>
          <w:sz w:val="28"/>
          <w:szCs w:val="28"/>
          <w:cs/>
        </w:rPr>
        <w:t>สองแห่ง</w:t>
      </w:r>
      <w:r w:rsidRPr="009A10D1">
        <w:rPr>
          <w:rFonts w:asciiTheme="majorBidi" w:hAnsiTheme="majorBidi" w:cstheme="majorBidi"/>
          <w:b/>
          <w:sz w:val="28"/>
          <w:szCs w:val="28"/>
          <w:cs/>
        </w:rPr>
        <w:t>ได้ทําสัญญาซื้อขายน้ำที่ผ่านการบําบัดแล้วกับการนิคมอุตสาหกรรมแห่งประเทศไทย สําหรับโครงการโรงไฟฟ้า</w:t>
      </w:r>
      <w:r w:rsidRPr="009A10D1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ของบริษัทย่อย ตามปริมาณและราคาที่กําหนดไว้ในสัญญา เป็นระยะเวลา </w:t>
      </w:r>
      <w:r w:rsidR="00B17D5A" w:rsidRPr="009A10D1">
        <w:rPr>
          <w:rFonts w:asciiTheme="majorBidi" w:hAnsiTheme="majorBidi" w:cstheme="majorBidi"/>
          <w:spacing w:val="-4"/>
          <w:sz w:val="28"/>
          <w:szCs w:val="28"/>
          <w:lang w:val="en-GB"/>
        </w:rPr>
        <w:t>25</w:t>
      </w:r>
      <w:r w:rsidRPr="009A10D1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ปี โดยสัญญาดังกล่าวจะสิ้นสุดในเดือนมีนาคมและสิงหาคม </w:t>
      </w:r>
      <w:r w:rsidR="00B17D5A" w:rsidRPr="009A10D1">
        <w:rPr>
          <w:rFonts w:asciiTheme="majorBidi" w:hAnsiTheme="majorBidi" w:cstheme="majorBidi"/>
          <w:spacing w:val="-4"/>
          <w:sz w:val="28"/>
          <w:szCs w:val="28"/>
          <w:lang w:val="en-GB"/>
        </w:rPr>
        <w:t>2584</w:t>
      </w:r>
    </w:p>
    <w:p w14:paraId="7DF3E577" w14:textId="77777777" w:rsidR="001136ED" w:rsidRPr="009A10D1" w:rsidRDefault="001136ED" w:rsidP="00E859C8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spacing w:val="-4"/>
          <w:sz w:val="22"/>
        </w:rPr>
      </w:pPr>
    </w:p>
    <w:p w14:paraId="2052E735" w14:textId="73318155" w:rsidR="00397F14" w:rsidRPr="009A10D1" w:rsidRDefault="00397F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1250342F" w14:textId="77777777" w:rsidR="009E0C14" w:rsidRPr="009A10D1" w:rsidRDefault="009E0C14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9A10D1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59E2B6DD" w14:textId="518FBCF0" w:rsidR="001E106B" w:rsidRPr="009A10D1" w:rsidRDefault="001E106B" w:rsidP="00E859C8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คดีความฟ้องร้อง</w:t>
      </w:r>
    </w:p>
    <w:p w14:paraId="698E28EE" w14:textId="77777777" w:rsidR="001E106B" w:rsidRPr="009A10D1" w:rsidRDefault="001E106B" w:rsidP="00E859C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4FD77F3" w14:textId="2C501BAF" w:rsidR="00E851FB" w:rsidRPr="009A10D1" w:rsidRDefault="00E851FB" w:rsidP="00E851FB">
      <w:pPr>
        <w:spacing w:line="240" w:lineRule="auto"/>
        <w:ind w:left="576"/>
        <w:rPr>
          <w:rFonts w:asciiTheme="majorBidi" w:hAnsiTheme="majorBidi"/>
          <w:spacing w:val="-2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>บริษัทย่อยทางอ้อมสองแห่ง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ผู้ร้อง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ซึ่งได้ยื่น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ข้อพิพาท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ต่ออนุญาโตตุลาการ สํานักงานศาลยุติธรรม เมื่อวันที่ </w:t>
      </w:r>
      <w:r w:rsidRPr="009A10D1">
        <w:rPr>
          <w:rFonts w:asciiTheme="majorBidi" w:hAnsiTheme="majorBidi" w:cstheme="majorBidi"/>
          <w:sz w:val="28"/>
          <w:szCs w:val="28"/>
        </w:rPr>
        <w:t>25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A10D1">
        <w:rPr>
          <w:rFonts w:asciiTheme="majorBidi" w:hAnsiTheme="majorBidi" w:cstheme="majorBidi"/>
          <w:sz w:val="28"/>
          <w:szCs w:val="28"/>
        </w:rPr>
        <w:t>2561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เพื่อเรียก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ร้อง</w:t>
      </w:r>
      <w:r w:rsidRPr="009A10D1">
        <w:rPr>
          <w:rFonts w:asciiTheme="majorBidi" w:hAnsiTheme="majorBidi" w:cstheme="majorBidi"/>
          <w:sz w:val="28"/>
          <w:szCs w:val="28"/>
          <w:cs/>
        </w:rPr>
        <w:t>ค่าเสียหายจากบริษัทย่อยทางอ้อมสองแห่ง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</w:t>
      </w:r>
      <w:r w:rsidRPr="009A10D1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Pr="009A10D1">
        <w:rPr>
          <w:rFonts w:asciiTheme="majorBidi" w:hAnsiTheme="majorBidi"/>
          <w:sz w:val="28"/>
          <w:szCs w:val="28"/>
        </w:rPr>
        <w:t>7</w:t>
      </w:r>
      <w:r w:rsidRPr="009A10D1">
        <w:rPr>
          <w:rFonts w:asciiTheme="majorBidi" w:hAnsiTheme="majorBidi"/>
          <w:sz w:val="28"/>
          <w:szCs w:val="28"/>
          <w:cs/>
        </w:rPr>
        <w:t xml:space="preserve"> พฤษภาคม</w:t>
      </w:r>
      <w:r w:rsidRPr="009A10D1">
        <w:rPr>
          <w:rFonts w:asciiTheme="majorBidi" w:hAnsiTheme="majorBidi"/>
          <w:sz w:val="28"/>
          <w:szCs w:val="28"/>
        </w:rPr>
        <w:t xml:space="preserve"> 2562</w:t>
      </w:r>
      <w:r w:rsidRPr="009A10D1">
        <w:rPr>
          <w:rFonts w:asciiTheme="majorBidi" w:hAnsiTheme="majorBidi"/>
          <w:sz w:val="28"/>
          <w:szCs w:val="28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ทั้งจํานวนที่เกิดขึ้นพร้อมดอกเบี้ย ในปี </w:t>
      </w:r>
      <w:r w:rsidRPr="009A10D1">
        <w:rPr>
          <w:rFonts w:asciiTheme="majorBidi" w:hAnsiTheme="majorBidi"/>
          <w:sz w:val="28"/>
          <w:szCs w:val="28"/>
        </w:rPr>
        <w:t>2563</w:t>
      </w:r>
      <w:r w:rsidRPr="009A10D1">
        <w:rPr>
          <w:rFonts w:asciiTheme="majorBidi" w:hAnsiTheme="majorBidi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อนุญาโตตุลาการได้กําหนดประเด็นข้อพิพาทและกระบวนการพิจารณาชั</w:t>
      </w:r>
      <w:r w:rsidRPr="009A10D1">
        <w:rPr>
          <w:rFonts w:asciiTheme="majorBidi" w:hAnsiTheme="majorBidi" w:hint="cs"/>
          <w:sz w:val="28"/>
          <w:szCs w:val="28"/>
          <w:cs/>
        </w:rPr>
        <w:t>้น</w:t>
      </w:r>
      <w:r w:rsidRPr="009A10D1">
        <w:rPr>
          <w:rFonts w:asciiTheme="majorBidi" w:hAnsiTheme="majorBidi"/>
          <w:sz w:val="28"/>
          <w:szCs w:val="28"/>
          <w:cs/>
        </w:rPr>
        <w:t>อนุญาโตตุลา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 xml:space="preserve">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อนุญาโตตุลาการได้ลงนามคำชี้ขาดแล้วในวันที่ </w:t>
      </w:r>
      <w:r w:rsidRPr="009A10D1">
        <w:rPr>
          <w:rFonts w:asciiTheme="majorBidi" w:hAnsiTheme="majorBidi"/>
          <w:sz w:val="28"/>
          <w:szCs w:val="28"/>
        </w:rPr>
        <w:t>10</w:t>
      </w:r>
      <w:r w:rsidRPr="009A10D1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9A10D1">
        <w:rPr>
          <w:rFonts w:asciiTheme="majorBidi" w:hAnsiTheme="majorBidi"/>
          <w:sz w:val="28"/>
          <w:szCs w:val="28"/>
        </w:rPr>
        <w:t>2565</w:t>
      </w:r>
      <w:r w:rsidRPr="009A10D1">
        <w:rPr>
          <w:rFonts w:asciiTheme="majorBidi" w:hAnsi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และลงนามแก้ไขคำชี้ขาดในวันที่ </w:t>
      </w:r>
      <w:r w:rsidRPr="009A10D1">
        <w:rPr>
          <w:rFonts w:asciiTheme="majorBidi" w:hAnsiTheme="majorBidi"/>
          <w:sz w:val="28"/>
          <w:szCs w:val="28"/>
        </w:rPr>
        <w:t xml:space="preserve">10 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9A10D1">
        <w:rPr>
          <w:rFonts w:asciiTheme="majorBidi" w:hAnsiTheme="majorBidi"/>
          <w:sz w:val="28"/>
          <w:szCs w:val="28"/>
        </w:rPr>
        <w:t>2565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/>
          <w:sz w:val="28"/>
          <w:szCs w:val="28"/>
          <w:cs/>
        </w:rPr>
        <w:t xml:space="preserve">อย่างไรก็ตาม </w:t>
      </w:r>
      <w:r w:rsidRPr="009A10D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9A10D1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9A10D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9A10D1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9A10D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กลุ่มผู้รับเหมาได้ยื่นคำร้องขอเพิกถอนคำชี้ขาดของอนุญาโตตุลาการต่อศาลแพ่ง เมื่อวันที่ </w:t>
      </w:r>
      <w:r w:rsidRPr="009A10D1">
        <w:rPr>
          <w:rFonts w:asciiTheme="majorBidi" w:hAnsiTheme="majorBidi" w:cstheme="majorBidi"/>
          <w:spacing w:val="-2"/>
          <w:sz w:val="28"/>
          <w:szCs w:val="28"/>
        </w:rPr>
        <w:t xml:space="preserve">23 </w:t>
      </w:r>
      <w:r w:rsidRPr="009A10D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Pr="009A10D1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9A10D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บริษัทย่อยทางอ้อมสองแห่งดำเนินการยื่นคำร้องขอบังคับตามคำชี้ขาดของอนุญาโตตุลาการต่อศาลแพ่ง 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>และศาลได้มีคำสั่งให้รวมการพิจารณาทั้งสองคดีเข้าด้วยกัน</w:t>
      </w:r>
      <w:r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 เมื่อวันที่ </w:t>
      </w:r>
      <w:r w:rsidRPr="009A10D1">
        <w:rPr>
          <w:rFonts w:asciiTheme="majorBidi" w:hAnsiTheme="majorBidi"/>
          <w:spacing w:val="-2"/>
          <w:sz w:val="28"/>
          <w:szCs w:val="28"/>
        </w:rPr>
        <w:t>14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9A10D1">
        <w:rPr>
          <w:rFonts w:asciiTheme="majorBidi" w:hAnsiTheme="majorBidi"/>
          <w:spacing w:val="-2"/>
          <w:sz w:val="28"/>
          <w:szCs w:val="28"/>
        </w:rPr>
        <w:t>2567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9A10D1">
        <w:rPr>
          <w:rFonts w:asciiTheme="majorBidi" w:hAnsiTheme="majorBidi"/>
          <w:spacing w:val="-2"/>
          <w:sz w:val="28"/>
          <w:szCs w:val="28"/>
        </w:rPr>
        <w:t xml:space="preserve">                        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>ศาลชั้นต้นได้มีคำพิพากษาให้บังคับตามคำชี้ขาดของอนุญาโตตุลาการ โดยให้กลุ่มผู้รับเหมาชำระเงินให้กับบริษัทย่อยทางอ้อมแห่งหนึ่ง และ</w:t>
      </w:r>
      <w:r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ในวันที่ </w:t>
      </w:r>
      <w:r w:rsidRPr="009A10D1">
        <w:rPr>
          <w:rFonts w:asciiTheme="majorBidi" w:hAnsiTheme="majorBidi"/>
          <w:spacing w:val="-2"/>
          <w:sz w:val="28"/>
          <w:szCs w:val="28"/>
        </w:rPr>
        <w:t>29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9A10D1">
        <w:rPr>
          <w:rFonts w:asciiTheme="majorBidi" w:hAnsiTheme="majorBidi"/>
          <w:spacing w:val="-2"/>
          <w:sz w:val="28"/>
          <w:szCs w:val="28"/>
        </w:rPr>
        <w:t>2567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ศาลชั้นต้นมีคำพิพากษายกคำร้องในคดีคัดค้านอนุญาโตตุลาการ </w:t>
      </w:r>
      <w:r w:rsidR="000B75D3" w:rsidRPr="009A10D1">
        <w:rPr>
          <w:rFonts w:asciiTheme="majorBidi" w:hAnsiTheme="majorBidi" w:hint="cs"/>
          <w:spacing w:val="-2"/>
          <w:sz w:val="28"/>
          <w:szCs w:val="28"/>
          <w:cs/>
        </w:rPr>
        <w:t>ต่อมาวันที่</w:t>
      </w:r>
      <w:r w:rsidR="000B75D3" w:rsidRPr="009A10D1">
        <w:rPr>
          <w:rFonts w:asciiTheme="majorBidi" w:hAnsiTheme="majorBidi"/>
          <w:spacing w:val="-2"/>
          <w:sz w:val="28"/>
          <w:szCs w:val="28"/>
        </w:rPr>
        <w:t xml:space="preserve"> 12 </w:t>
      </w:r>
      <w:r w:rsidR="000B75D3"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กรกฎาคม </w:t>
      </w:r>
      <w:r w:rsidR="000B75D3" w:rsidRPr="009A10D1">
        <w:rPr>
          <w:rFonts w:asciiTheme="majorBidi" w:hAnsiTheme="majorBidi"/>
          <w:spacing w:val="-2"/>
          <w:sz w:val="28"/>
          <w:szCs w:val="28"/>
        </w:rPr>
        <w:t>2567</w:t>
      </w:r>
      <w:r w:rsidR="000B75D3"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 และ </w:t>
      </w:r>
      <w:r w:rsidR="000B75D3" w:rsidRPr="009A10D1">
        <w:rPr>
          <w:rFonts w:asciiTheme="majorBidi" w:hAnsiTheme="majorBidi"/>
          <w:spacing w:val="-2"/>
          <w:sz w:val="28"/>
          <w:szCs w:val="28"/>
        </w:rPr>
        <w:t xml:space="preserve">1 </w:t>
      </w:r>
      <w:r w:rsidR="000B75D3"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สิงหาคม </w:t>
      </w:r>
      <w:r w:rsidR="000B75D3" w:rsidRPr="009A10D1">
        <w:rPr>
          <w:rFonts w:asciiTheme="majorBidi" w:hAnsiTheme="majorBidi"/>
          <w:spacing w:val="-2"/>
          <w:sz w:val="28"/>
          <w:szCs w:val="28"/>
        </w:rPr>
        <w:t xml:space="preserve">2567 </w:t>
      </w:r>
      <w:r w:rsidR="000B75D3" w:rsidRPr="009A10D1">
        <w:rPr>
          <w:rFonts w:asciiTheme="majorBidi" w:hAnsiTheme="majorBidi" w:hint="cs"/>
          <w:spacing w:val="-2"/>
          <w:sz w:val="28"/>
          <w:szCs w:val="28"/>
          <w:cs/>
        </w:rPr>
        <w:t>กลุ่มผู้รับเหมาได้ยื่นอุทธรณ์คำพิพากษาของศาลชั้นต้นทั้ง</w:t>
      </w:r>
      <w:r w:rsidR="001B2F4E" w:rsidRPr="009A10D1">
        <w:rPr>
          <w:rFonts w:asciiTheme="majorBidi" w:hAnsiTheme="majorBidi" w:hint="cs"/>
          <w:spacing w:val="-2"/>
          <w:sz w:val="28"/>
          <w:szCs w:val="28"/>
          <w:cs/>
        </w:rPr>
        <w:t>สอง</w:t>
      </w:r>
      <w:r w:rsidR="000B75D3"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คดี </w:t>
      </w:r>
      <w:r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ณ 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>วันที่</w:t>
      </w:r>
      <w:r w:rsidR="000E0835"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A10D1">
        <w:rPr>
          <w:rFonts w:asciiTheme="majorBidi" w:hAnsiTheme="majorBidi"/>
          <w:spacing w:val="-2"/>
          <w:sz w:val="28"/>
          <w:szCs w:val="28"/>
        </w:rPr>
        <w:t>3</w:t>
      </w:r>
      <w:r w:rsidRPr="009A10D1">
        <w:rPr>
          <w:rFonts w:asciiTheme="majorBidi" w:hAnsiTheme="majorBidi" w:hint="cs"/>
          <w:spacing w:val="-2"/>
          <w:sz w:val="28"/>
          <w:szCs w:val="28"/>
          <w:cs/>
        </w:rPr>
        <w:t>0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5313E2" w:rsidRPr="009A10D1">
        <w:rPr>
          <w:rFonts w:asciiTheme="majorBidi" w:hAnsiTheme="majorBidi" w:hint="cs"/>
          <w:spacing w:val="-2"/>
          <w:sz w:val="28"/>
          <w:szCs w:val="28"/>
          <w:cs/>
        </w:rPr>
        <w:t>กันยายน</w:t>
      </w:r>
      <w:r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A10D1">
        <w:rPr>
          <w:rFonts w:asciiTheme="majorBidi" w:hAnsiTheme="majorBidi"/>
          <w:spacing w:val="-2"/>
          <w:sz w:val="28"/>
          <w:szCs w:val="28"/>
        </w:rPr>
        <w:t>2567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1B2F4E" w:rsidRPr="009A10D1">
        <w:rPr>
          <w:rFonts w:asciiTheme="majorBidi" w:hAnsiTheme="majorBidi" w:cstheme="majorBidi" w:hint="cs"/>
          <w:sz w:val="28"/>
          <w:szCs w:val="28"/>
          <w:cs/>
        </w:rPr>
        <w:t>ทั้งสองคดี</w:t>
      </w:r>
      <w:r w:rsidR="000B75D3" w:rsidRPr="009A10D1">
        <w:rPr>
          <w:rFonts w:asciiTheme="majorBidi" w:hAnsiTheme="majorBidi" w:cstheme="majorBidi" w:hint="cs"/>
          <w:sz w:val="28"/>
          <w:szCs w:val="28"/>
          <w:cs/>
        </w:rPr>
        <w:t>อยู่ระหว่างขอยื่นคำแก้อุทธรณ์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สำหรับคดีความระหว่างกลุ่มผู้รับเหมากับบริษัทย่อยทางอ้อมอีกแห่งหนึ่ง คดียังอยู่ระหว่างการพิจารณาคดีโดยศาลแพ่ง</w:t>
      </w:r>
    </w:p>
    <w:p w14:paraId="276EB6A0" w14:textId="77777777" w:rsidR="001B2F4E" w:rsidRPr="009A10D1" w:rsidRDefault="001B2F4E" w:rsidP="00E851FB">
      <w:pPr>
        <w:spacing w:line="240" w:lineRule="auto"/>
        <w:ind w:left="576"/>
        <w:rPr>
          <w:rFonts w:asciiTheme="majorBidi" w:hAnsiTheme="majorBidi"/>
          <w:spacing w:val="-2"/>
          <w:sz w:val="22"/>
          <w:szCs w:val="22"/>
        </w:rPr>
      </w:pPr>
    </w:p>
    <w:p w14:paraId="167EA298" w14:textId="6BF4A8B3" w:rsidR="001B2F4E" w:rsidRPr="009A10D1" w:rsidRDefault="001B2F4E" w:rsidP="00E851FB">
      <w:pPr>
        <w:spacing w:line="240" w:lineRule="auto"/>
        <w:ind w:left="576"/>
        <w:rPr>
          <w:rFonts w:asciiTheme="majorBidi" w:hAnsiTheme="majorBidi"/>
          <w:sz w:val="28"/>
          <w:szCs w:val="28"/>
          <w:cs/>
        </w:rPr>
      </w:pPr>
      <w:r w:rsidRPr="009A10D1">
        <w:rPr>
          <w:rFonts w:asciiTheme="majorBidi" w:hAnsiTheme="majorBidi" w:hint="cs"/>
          <w:sz w:val="28"/>
          <w:szCs w:val="28"/>
          <w:cs/>
        </w:rPr>
        <w:t>ตามที่</w:t>
      </w:r>
      <w:r w:rsidRPr="009A10D1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Pr="009A10D1">
        <w:rPr>
          <w:rFonts w:asciiTheme="majorBidi" w:hAnsiTheme="majorBidi"/>
          <w:sz w:val="28"/>
          <w:szCs w:val="28"/>
        </w:rPr>
        <w:t>10</w:t>
      </w:r>
      <w:r w:rsidRPr="009A10D1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9A10D1">
        <w:rPr>
          <w:rFonts w:asciiTheme="majorBidi" w:hAnsiTheme="majorBidi"/>
          <w:sz w:val="28"/>
          <w:szCs w:val="28"/>
        </w:rPr>
        <w:t>2565</w:t>
      </w:r>
      <w:r w:rsidRPr="009A10D1">
        <w:rPr>
          <w:rFonts w:asciiTheme="majorBidi" w:hAnsi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และลงนามแก้ไขคำชี้ขาดในวันที่ </w:t>
      </w:r>
      <w:r w:rsidRPr="009A10D1">
        <w:rPr>
          <w:rFonts w:asciiTheme="majorBidi" w:hAnsiTheme="majorBidi"/>
          <w:sz w:val="28"/>
          <w:szCs w:val="28"/>
        </w:rPr>
        <w:t xml:space="preserve">10 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9A10D1">
        <w:rPr>
          <w:rFonts w:asciiTheme="majorBidi" w:hAnsiTheme="majorBidi"/>
          <w:sz w:val="28"/>
          <w:szCs w:val="28"/>
        </w:rPr>
        <w:t>2565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 กลุ่มผู้รับเหมาได้ยื่นคำร้องขอบังคับตามคำชี้ขาดของอนุญาโตตุลาการต่อศาลชั้นต้</w:t>
      </w:r>
      <w:r w:rsidR="005B0990" w:rsidRPr="009A10D1">
        <w:rPr>
          <w:rFonts w:asciiTheme="majorBidi" w:hAnsiTheme="majorBidi" w:hint="cs"/>
          <w:sz w:val="28"/>
          <w:szCs w:val="28"/>
          <w:cs/>
        </w:rPr>
        <w:t xml:space="preserve">น </w:t>
      </w:r>
      <w:r w:rsidR="00E215A3" w:rsidRPr="009A10D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="00EF2646" w:rsidRPr="009A10D1">
        <w:rPr>
          <w:rFonts w:asciiTheme="majorBidi" w:hAnsiTheme="majorBidi"/>
          <w:sz w:val="28"/>
          <w:szCs w:val="28"/>
        </w:rPr>
        <w:t xml:space="preserve"> </w:t>
      </w:r>
      <w:r w:rsidR="00E215A3" w:rsidRPr="009A10D1">
        <w:rPr>
          <w:rFonts w:asciiTheme="majorBidi" w:hAnsiTheme="majorBidi"/>
          <w:sz w:val="28"/>
          <w:szCs w:val="28"/>
        </w:rPr>
        <w:t>5</w:t>
      </w:r>
      <w:r w:rsidR="00E215A3" w:rsidRPr="009A10D1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="00E215A3" w:rsidRPr="009A10D1">
        <w:rPr>
          <w:rFonts w:asciiTheme="majorBidi" w:hAnsiTheme="majorBidi"/>
          <w:sz w:val="28"/>
          <w:szCs w:val="28"/>
        </w:rPr>
        <w:t>2567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 </w:t>
      </w:r>
      <w:r w:rsidR="00EF2646" w:rsidRPr="009A10D1">
        <w:rPr>
          <w:rFonts w:asciiTheme="majorBidi" w:hAnsiTheme="majorBidi"/>
          <w:sz w:val="28"/>
          <w:szCs w:val="28"/>
        </w:rPr>
        <w:br/>
      </w:r>
      <w:r w:rsidRPr="009A10D1">
        <w:rPr>
          <w:rFonts w:asciiTheme="majorBidi" w:hAnsiTheme="majorBidi" w:hint="cs"/>
          <w:sz w:val="28"/>
          <w:szCs w:val="28"/>
          <w:cs/>
        </w:rPr>
        <w:t xml:space="preserve">ณ </w:t>
      </w:r>
      <w:r w:rsidRPr="009A10D1">
        <w:rPr>
          <w:rFonts w:asciiTheme="majorBidi" w:hAnsiTheme="majorBidi"/>
          <w:sz w:val="28"/>
          <w:szCs w:val="28"/>
          <w:cs/>
        </w:rPr>
        <w:t>วันที่</w:t>
      </w:r>
      <w:r w:rsidR="000E0835" w:rsidRPr="009A10D1">
        <w:rPr>
          <w:rFonts w:asciiTheme="majorBidi" w:hAnsiTheme="majorBidi" w:hint="cs"/>
          <w:sz w:val="28"/>
          <w:szCs w:val="28"/>
          <w:cs/>
        </w:rPr>
        <w:t xml:space="preserve"> </w:t>
      </w:r>
      <w:r w:rsidR="000E0835" w:rsidRPr="009A10D1">
        <w:rPr>
          <w:rFonts w:asciiTheme="majorBidi" w:hAnsiTheme="majorBidi"/>
          <w:sz w:val="28"/>
          <w:szCs w:val="28"/>
        </w:rPr>
        <w:t>30</w:t>
      </w:r>
      <w:r w:rsidRPr="009A10D1">
        <w:rPr>
          <w:rFonts w:asciiTheme="majorBidi" w:hAnsiTheme="majorBidi"/>
          <w:sz w:val="28"/>
          <w:szCs w:val="28"/>
          <w:cs/>
        </w:rPr>
        <w:t xml:space="preserve"> 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0E0835" w:rsidRPr="009A10D1">
        <w:rPr>
          <w:rFonts w:asciiTheme="majorBidi" w:hAnsiTheme="majorBidi"/>
          <w:sz w:val="28"/>
          <w:szCs w:val="28"/>
        </w:rPr>
        <w:t>2567</w:t>
      </w:r>
      <w:r w:rsidRPr="009A10D1">
        <w:rPr>
          <w:rFonts w:asciiTheme="majorBidi" w:hAnsiTheme="majorBidi" w:hint="cs"/>
          <w:sz w:val="28"/>
          <w:szCs w:val="28"/>
          <w:cs/>
        </w:rPr>
        <w:t xml:space="preserve"> บริษัทย่อยทางอ้อมอยู่ระหว่างเตรียม</w:t>
      </w:r>
      <w:r w:rsidR="00E215A3" w:rsidRPr="009A10D1">
        <w:rPr>
          <w:rFonts w:asciiTheme="majorBidi" w:hAnsiTheme="majorBidi" w:hint="cs"/>
          <w:sz w:val="28"/>
          <w:szCs w:val="28"/>
          <w:cs/>
        </w:rPr>
        <w:t>การ</w:t>
      </w:r>
      <w:r w:rsidRPr="009A10D1">
        <w:rPr>
          <w:rFonts w:asciiTheme="majorBidi" w:hAnsiTheme="majorBidi" w:hint="cs"/>
          <w:sz w:val="28"/>
          <w:szCs w:val="28"/>
          <w:cs/>
        </w:rPr>
        <w:t>ยื่นคำคัดค้านในคดีดังกล่าว</w:t>
      </w:r>
    </w:p>
    <w:p w14:paraId="0AEF4D11" w14:textId="77777777" w:rsidR="00E851FB" w:rsidRPr="009A10D1" w:rsidRDefault="00E851FB" w:rsidP="00E851FB">
      <w:pPr>
        <w:spacing w:line="240" w:lineRule="auto"/>
        <w:ind w:left="540"/>
        <w:rPr>
          <w:rFonts w:asciiTheme="majorBidi" w:hAnsiTheme="majorBidi"/>
          <w:spacing w:val="-2"/>
          <w:sz w:val="22"/>
          <w:szCs w:val="22"/>
        </w:rPr>
      </w:pPr>
    </w:p>
    <w:p w14:paraId="196C49F6" w14:textId="4F2149A2" w:rsidR="00E851FB" w:rsidRPr="009A10D1" w:rsidRDefault="00E851FB" w:rsidP="00E851FB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Pr="009A10D1">
        <w:rPr>
          <w:rFonts w:asciiTheme="majorBidi" w:hAnsiTheme="majorBidi" w:cstheme="majorBidi"/>
          <w:sz w:val="28"/>
          <w:szCs w:val="28"/>
        </w:rPr>
        <w:t>1</w:t>
      </w:r>
      <w:r w:rsidRPr="009A10D1">
        <w:rPr>
          <w:rFonts w:asciiTheme="majorBidi" w:hAnsiTheme="majorBidi" w:cstheme="majorBidi"/>
          <w:sz w:val="28"/>
          <w:szCs w:val="28"/>
          <w:cs/>
        </w:rPr>
        <w:t>) และ</w:t>
      </w:r>
      <w:r w:rsidRPr="009A10D1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Pr="009A10D1">
        <w:rPr>
          <w:rFonts w:asciiTheme="majorBidi" w:hAnsiTheme="majorBidi" w:cstheme="majorBidi"/>
          <w:sz w:val="28"/>
          <w:szCs w:val="28"/>
        </w:rPr>
        <w:t>2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Pr="009A10D1">
        <w:rPr>
          <w:rFonts w:asciiTheme="majorBidi" w:hAnsiTheme="majorBidi" w:cstheme="majorBidi"/>
          <w:sz w:val="28"/>
          <w:szCs w:val="28"/>
        </w:rPr>
        <w:t>29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9A10D1">
        <w:rPr>
          <w:rFonts w:asciiTheme="majorBidi" w:hAnsiTheme="majorBidi" w:cstheme="majorBidi"/>
          <w:sz w:val="28"/>
          <w:szCs w:val="28"/>
        </w:rPr>
        <w:t>2564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A10D1">
        <w:rPr>
          <w:rFonts w:asciiTheme="majorBidi" w:hAnsiTheme="majorBidi" w:cstheme="majorBidi"/>
          <w:sz w:val="28"/>
          <w:szCs w:val="28"/>
        </w:rPr>
        <w:t>9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9A10D1">
        <w:rPr>
          <w:rFonts w:asciiTheme="majorBidi" w:hAnsiTheme="majorBidi" w:cstheme="majorBidi"/>
          <w:sz w:val="28"/>
          <w:szCs w:val="28"/>
        </w:rPr>
        <w:t>2564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Pr="009A10D1">
        <w:rPr>
          <w:rFonts w:asciiTheme="majorBidi" w:hAnsiTheme="majorBidi"/>
          <w:spacing w:val="-2"/>
          <w:sz w:val="28"/>
          <w:szCs w:val="28"/>
        </w:rPr>
        <w:t>30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0E0835" w:rsidRPr="009A10D1">
        <w:rPr>
          <w:rFonts w:asciiTheme="majorBidi" w:hAnsiTheme="majorBidi" w:hint="cs"/>
          <w:spacing w:val="-2"/>
          <w:sz w:val="28"/>
          <w:szCs w:val="28"/>
          <w:cs/>
        </w:rPr>
        <w:t>กันยายน</w:t>
      </w:r>
      <w:r w:rsidRPr="009A10D1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A10D1">
        <w:rPr>
          <w:rFonts w:asciiTheme="majorBidi" w:hAnsiTheme="majorBidi"/>
          <w:spacing w:val="-2"/>
          <w:sz w:val="28"/>
          <w:szCs w:val="28"/>
        </w:rPr>
        <w:t>2567</w:t>
      </w:r>
      <w:r w:rsidRPr="009A10D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บริษัทย่อยทางอ้อมจึงยังไม่รับรู้สินทรัพย์ที่อาจเกิดขึ้น</w:t>
      </w:r>
    </w:p>
    <w:p w14:paraId="5808E488" w14:textId="77777777" w:rsidR="0046538E" w:rsidRPr="009A10D1" w:rsidRDefault="0046538E" w:rsidP="00E851FB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403665E" w14:textId="77777777" w:rsidR="00106336" w:rsidRPr="009A10D1" w:rsidRDefault="0010633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8A85017" w14:textId="0FC2820A" w:rsidR="00FB0ABD" w:rsidRPr="009A10D1" w:rsidRDefault="00E851FB" w:rsidP="00B300DA">
      <w:pPr>
        <w:ind w:left="54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A10D1">
        <w:rPr>
          <w:rFonts w:asciiTheme="majorBidi" w:hAnsiTheme="majorBidi" w:cstheme="majorBidi"/>
          <w:sz w:val="28"/>
          <w:szCs w:val="28"/>
        </w:rPr>
        <w:t>1</w:t>
      </w:r>
      <w:r w:rsidR="00EB4F63" w:rsidRPr="009A10D1">
        <w:rPr>
          <w:rFonts w:asciiTheme="majorBidi" w:hAnsiTheme="majorBidi" w:cstheme="majorBidi"/>
          <w:sz w:val="28"/>
          <w:szCs w:val="28"/>
        </w:rPr>
        <w:t>3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A10D1">
        <w:rPr>
          <w:rFonts w:asciiTheme="majorBidi" w:hAnsiTheme="majorBidi" w:cstheme="majorBidi"/>
          <w:sz w:val="28"/>
          <w:szCs w:val="28"/>
        </w:rPr>
        <w:t>2566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ย่อยทางอ้อมของบริษัท</w:t>
      </w:r>
      <w:r w:rsidRPr="009A10D1">
        <w:rPr>
          <w:rFonts w:asciiTheme="majorBidi" w:hAnsiTheme="majorBidi" w:cstheme="majorBidi"/>
          <w:sz w:val="28"/>
          <w:szCs w:val="28"/>
          <w:cs/>
        </w:rPr>
        <w:t>ถูกฟ้องร้องในคดีที่เกี่ยวข้องกับการผิดสัญญาจากบริษัทแห่งหนึ่ง (</w:t>
      </w:r>
      <w:r w:rsidRPr="009A10D1">
        <w:rPr>
          <w:rFonts w:asciiTheme="majorBidi" w:hAnsiTheme="majorBidi" w:cstheme="majorBidi"/>
          <w:sz w:val="28"/>
          <w:szCs w:val="28"/>
        </w:rPr>
        <w:t>“</w:t>
      </w:r>
      <w:r w:rsidRPr="009A10D1">
        <w:rPr>
          <w:rFonts w:asciiTheme="majorBidi" w:hAnsiTheme="majorBidi" w:cstheme="majorBidi"/>
          <w:sz w:val="28"/>
          <w:szCs w:val="28"/>
          <w:cs/>
        </w:rPr>
        <w:t>โจทก์</w:t>
      </w:r>
      <w:r w:rsidRPr="009A10D1">
        <w:rPr>
          <w:rFonts w:asciiTheme="majorBidi" w:hAnsiTheme="majorBidi" w:cstheme="majorBidi"/>
          <w:sz w:val="28"/>
          <w:szCs w:val="28"/>
        </w:rPr>
        <w:t>”</w:t>
      </w:r>
      <w:r w:rsidRPr="009A10D1">
        <w:rPr>
          <w:rFonts w:asciiTheme="majorBidi" w:hAnsiTheme="majorBidi" w:cstheme="majorBidi"/>
          <w:sz w:val="28"/>
          <w:szCs w:val="28"/>
          <w:cs/>
        </w:rPr>
        <w:t>)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มีความประสงค์เรียกให้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9A10D1">
        <w:rPr>
          <w:rFonts w:asciiTheme="majorBidi" w:hAnsiTheme="majorBidi" w:cstheme="majorBidi"/>
          <w:sz w:val="28"/>
          <w:szCs w:val="28"/>
          <w:cs/>
        </w:rPr>
        <w:t>มอบทรัพย์และชำระเงิน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จำนวนทุนทรัพย์ </w:t>
      </w:r>
      <w:r w:rsidRPr="009A10D1">
        <w:rPr>
          <w:rFonts w:asciiTheme="majorBidi" w:hAnsiTheme="majorBidi" w:cstheme="majorBidi"/>
          <w:sz w:val="28"/>
          <w:szCs w:val="28"/>
        </w:rPr>
        <w:t>54.78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ล้านบาท ต่อมาเมื่อวันที่ </w:t>
      </w:r>
      <w:r w:rsidRPr="009A10D1">
        <w:rPr>
          <w:rFonts w:asciiTheme="majorBidi" w:hAnsiTheme="majorBidi" w:cstheme="majorBidi"/>
          <w:sz w:val="28"/>
          <w:szCs w:val="28"/>
        </w:rPr>
        <w:t>19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9A10D1">
        <w:rPr>
          <w:rFonts w:asciiTheme="majorBidi" w:hAnsiTheme="majorBidi" w:cstheme="majorBidi"/>
          <w:sz w:val="28"/>
          <w:szCs w:val="28"/>
        </w:rPr>
        <w:t>2567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ย่อยทางอ้อม</w:t>
      </w:r>
      <w:r w:rsidRPr="009A10D1">
        <w:rPr>
          <w:rFonts w:asciiTheme="majorBidi" w:hAnsiTheme="majorBidi" w:cstheme="majorBidi"/>
          <w:sz w:val="28"/>
          <w:szCs w:val="28"/>
          <w:cs/>
        </w:rPr>
        <w:t>ยื่นคำให้การ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ฟ้องแย้งเรื่องคุณภาพสินค้าของโจทก์ จำนวนทุนทรัพย์ </w:t>
      </w:r>
      <w:r w:rsidRPr="009A10D1">
        <w:rPr>
          <w:rFonts w:asciiTheme="majorBidi" w:hAnsiTheme="majorBidi" w:cstheme="majorBidi"/>
          <w:sz w:val="28"/>
          <w:szCs w:val="28"/>
        </w:rPr>
        <w:t>16</w:t>
      </w:r>
      <w:r w:rsidRPr="009A10D1">
        <w:rPr>
          <w:rFonts w:asciiTheme="majorBidi" w:hAnsiTheme="majorBidi" w:cstheme="majorBidi"/>
          <w:sz w:val="28"/>
          <w:szCs w:val="28"/>
          <w:cs/>
        </w:rPr>
        <w:t>.</w:t>
      </w:r>
      <w:r w:rsidRPr="009A10D1">
        <w:rPr>
          <w:rFonts w:asciiTheme="majorBidi" w:hAnsiTheme="majorBidi" w:cstheme="majorBidi"/>
          <w:sz w:val="28"/>
          <w:szCs w:val="28"/>
        </w:rPr>
        <w:t>54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F96E26" w:rsidRPr="009A10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300DA" w:rsidRPr="009A10D1">
        <w:rPr>
          <w:rFonts w:asciiTheme="majorBidi" w:hAnsiTheme="majorBidi" w:cstheme="majorBidi"/>
          <w:sz w:val="28"/>
          <w:szCs w:val="28"/>
          <w:cs/>
        </w:rPr>
        <w:t xml:space="preserve">ต่อมาในเดือนกันยายน </w:t>
      </w:r>
      <w:r w:rsidR="00B300DA" w:rsidRPr="009A10D1">
        <w:rPr>
          <w:rFonts w:asciiTheme="majorBidi" w:hAnsiTheme="majorBidi" w:cstheme="majorBidi"/>
          <w:sz w:val="28"/>
          <w:szCs w:val="28"/>
        </w:rPr>
        <w:t xml:space="preserve">2567 </w:t>
      </w:r>
      <w:r w:rsidR="00B300DA" w:rsidRPr="009A10D1">
        <w:rPr>
          <w:rFonts w:asciiTheme="majorBidi" w:hAnsiTheme="majorBidi" w:cstheme="majorBidi"/>
          <w:sz w:val="28"/>
          <w:szCs w:val="28"/>
          <w:cs/>
        </w:rPr>
        <w:t xml:space="preserve">โจทก์และบริษัทย่อยทางอ้อมตกลงกันได้โดยจะทยอยรับมอบสินค้าจากโจทก์รวมทั้งหมด </w:t>
      </w:r>
      <w:r w:rsidR="00B300DA" w:rsidRPr="009A10D1">
        <w:rPr>
          <w:rFonts w:asciiTheme="majorBidi" w:hAnsiTheme="majorBidi" w:cstheme="majorBidi"/>
          <w:sz w:val="28"/>
          <w:szCs w:val="28"/>
        </w:rPr>
        <w:t xml:space="preserve">12 </w:t>
      </w:r>
      <w:r w:rsidR="00B300DA" w:rsidRPr="009A10D1">
        <w:rPr>
          <w:rFonts w:asciiTheme="majorBidi" w:hAnsiTheme="majorBidi" w:cstheme="majorBidi"/>
          <w:sz w:val="28"/>
          <w:szCs w:val="28"/>
          <w:cs/>
        </w:rPr>
        <w:t xml:space="preserve">ครั้ง รวมเป็นจำนวนเงิน </w:t>
      </w:r>
      <w:r w:rsidR="00B300DA" w:rsidRPr="009A10D1">
        <w:rPr>
          <w:rFonts w:asciiTheme="majorBidi" w:hAnsiTheme="majorBidi" w:cstheme="majorBidi"/>
          <w:sz w:val="28"/>
          <w:szCs w:val="28"/>
        </w:rPr>
        <w:t xml:space="preserve">44.80 </w:t>
      </w:r>
      <w:r w:rsidR="00B300DA" w:rsidRPr="009A10D1">
        <w:rPr>
          <w:rFonts w:asciiTheme="majorBidi" w:hAnsiTheme="majorBidi" w:cstheme="majorBidi"/>
          <w:sz w:val="28"/>
          <w:szCs w:val="28"/>
          <w:cs/>
        </w:rPr>
        <w:t xml:space="preserve">ล้านบาท จัดส่งทุกวันที่ </w:t>
      </w:r>
      <w:r w:rsidR="00B300DA" w:rsidRPr="009A10D1">
        <w:rPr>
          <w:rFonts w:asciiTheme="majorBidi" w:hAnsiTheme="majorBidi" w:cstheme="majorBidi"/>
          <w:sz w:val="28"/>
          <w:szCs w:val="28"/>
        </w:rPr>
        <w:t xml:space="preserve">25 </w:t>
      </w:r>
      <w:r w:rsidR="00B300DA" w:rsidRPr="009A10D1">
        <w:rPr>
          <w:rFonts w:asciiTheme="majorBidi" w:hAnsiTheme="majorBidi" w:cstheme="majorBidi"/>
          <w:sz w:val="28"/>
          <w:szCs w:val="28"/>
          <w:cs/>
        </w:rPr>
        <w:t xml:space="preserve">เริ่มตั้งแต่วันที่ </w:t>
      </w:r>
      <w:r w:rsidR="00B300DA" w:rsidRPr="009A10D1">
        <w:rPr>
          <w:rFonts w:asciiTheme="majorBidi" w:hAnsiTheme="majorBidi" w:cstheme="majorBidi"/>
          <w:sz w:val="28"/>
          <w:szCs w:val="28"/>
        </w:rPr>
        <w:t xml:space="preserve">25 </w:t>
      </w:r>
      <w:r w:rsidR="00B300DA" w:rsidRPr="009A10D1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B300DA" w:rsidRPr="009A10D1">
        <w:rPr>
          <w:rFonts w:asciiTheme="majorBidi" w:hAnsiTheme="majorBidi" w:cstheme="majorBidi"/>
          <w:sz w:val="28"/>
          <w:szCs w:val="28"/>
        </w:rPr>
        <w:t xml:space="preserve">2567 </w:t>
      </w:r>
      <w:r w:rsidR="00B300DA" w:rsidRPr="009A10D1">
        <w:rPr>
          <w:rFonts w:asciiTheme="majorBidi" w:hAnsiTheme="majorBidi" w:cstheme="majorBidi"/>
          <w:sz w:val="28"/>
          <w:szCs w:val="28"/>
          <w:cs/>
        </w:rPr>
        <w:t>เป็นต้นไป และจะออกตั๋วสัญญาใช้เงินเป็นประกันตามมูลค่าของสินค้าที่จัดส่งแต่ละครั้ง</w:t>
      </w:r>
    </w:p>
    <w:p w14:paraId="17C9FB02" w14:textId="77777777" w:rsidR="00FB0ABD" w:rsidRPr="009A10D1" w:rsidRDefault="00FB0ABD" w:rsidP="00FB0ABD">
      <w:pPr>
        <w:ind w:left="540"/>
        <w:rPr>
          <w:rFonts w:asciiTheme="majorBidi" w:hAnsiTheme="majorBidi"/>
          <w:sz w:val="22"/>
          <w:szCs w:val="22"/>
        </w:rPr>
      </w:pPr>
    </w:p>
    <w:p w14:paraId="0D5FCF34" w14:textId="54678A4E" w:rsidR="00BC7FCA" w:rsidRPr="009A10D1" w:rsidRDefault="00E851FB" w:rsidP="00FB0ABD">
      <w:pPr>
        <w:ind w:left="540"/>
        <w:rPr>
          <w:rFonts w:asciiTheme="majorBidi" w:hAnsi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A10D1">
        <w:rPr>
          <w:rFonts w:asciiTheme="majorBidi" w:hAnsiTheme="majorBidi" w:cstheme="majorBidi"/>
          <w:sz w:val="28"/>
          <w:szCs w:val="28"/>
        </w:rPr>
        <w:t>20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Pr="009A10D1">
        <w:rPr>
          <w:rFonts w:asciiTheme="majorBidi" w:hAnsiTheme="majorBidi" w:cstheme="majorBidi"/>
          <w:sz w:val="28"/>
          <w:szCs w:val="28"/>
        </w:rPr>
        <w:t>2566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 เนื่องจากจำเลยผิดสัญญาจะซื้อจะขายที่ดินถนนเจริญนครเรียกเงินคืนจำนวน </w:t>
      </w:r>
      <w:r w:rsidRPr="009A10D1">
        <w:rPr>
          <w:rFonts w:asciiTheme="majorBidi" w:hAnsiTheme="majorBidi" w:cstheme="majorBidi"/>
          <w:sz w:val="28"/>
          <w:szCs w:val="28"/>
        </w:rPr>
        <w:t>221.51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Pr="009A10D1">
        <w:rPr>
          <w:rFonts w:asciiTheme="majorBidi" w:hAnsiTheme="majorBidi" w:cstheme="majorBidi"/>
          <w:sz w:val="28"/>
          <w:szCs w:val="28"/>
        </w:rPr>
        <w:t>539.32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ล้านบาท โดยศาลได้นัดทั้งสองฝ่ายไกล่เกลี่ยกัน</w:t>
      </w:r>
      <w:r w:rsidRPr="009A10D1">
        <w:rPr>
          <w:rFonts w:asciiTheme="majorBidi" w:hAnsiTheme="majorBidi" w:cstheme="majorBidi"/>
          <w:sz w:val="28"/>
          <w:szCs w:val="28"/>
          <w:cs/>
        </w:rPr>
        <w:br/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ครั้งแรกในวันที่ </w:t>
      </w:r>
      <w:r w:rsidRPr="009A10D1">
        <w:rPr>
          <w:rFonts w:asciiTheme="majorBidi" w:hAnsiTheme="majorBidi" w:cstheme="majorBidi"/>
          <w:sz w:val="28"/>
          <w:szCs w:val="28"/>
        </w:rPr>
        <w:t>9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Pr="009A10D1">
        <w:rPr>
          <w:rFonts w:asciiTheme="majorBidi" w:hAnsiTheme="majorBidi" w:cstheme="majorBidi"/>
          <w:sz w:val="28"/>
          <w:szCs w:val="28"/>
        </w:rPr>
        <w:t>2567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นัดไกล่เกลี่ยครั้งที่ </w:t>
      </w:r>
      <w:r w:rsidRPr="009A10D1">
        <w:rPr>
          <w:rFonts w:asciiTheme="majorBidi" w:hAnsiTheme="majorBidi" w:cstheme="majorBidi"/>
          <w:sz w:val="28"/>
          <w:szCs w:val="28"/>
        </w:rPr>
        <w:t>2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ในวันที่ </w:t>
      </w:r>
      <w:r w:rsidRPr="009A10D1">
        <w:rPr>
          <w:rFonts w:asciiTheme="majorBidi" w:hAnsiTheme="majorBidi" w:cstheme="majorBidi"/>
          <w:sz w:val="28"/>
          <w:szCs w:val="28"/>
        </w:rPr>
        <w:t>13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9A10D1">
        <w:rPr>
          <w:rFonts w:asciiTheme="majorBidi" w:hAnsiTheme="majorBidi" w:cstheme="majorBidi"/>
          <w:sz w:val="28"/>
          <w:szCs w:val="28"/>
        </w:rPr>
        <w:t>2567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นัดไกล่เกลี่ยครั้งที่ </w:t>
      </w:r>
      <w:r w:rsidRPr="009A10D1">
        <w:rPr>
          <w:rFonts w:asciiTheme="majorBidi" w:hAnsiTheme="majorBidi" w:cstheme="majorBidi"/>
          <w:sz w:val="28"/>
          <w:szCs w:val="28"/>
        </w:rPr>
        <w:t>3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 </w:t>
      </w:r>
      <w:r w:rsidRPr="009A10D1">
        <w:rPr>
          <w:rFonts w:asciiTheme="majorBidi" w:hAnsiTheme="majorBidi" w:cstheme="majorBidi"/>
          <w:sz w:val="28"/>
          <w:szCs w:val="28"/>
        </w:rPr>
        <w:t>12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Pr="009A10D1">
        <w:rPr>
          <w:rFonts w:asciiTheme="majorBidi" w:hAnsiTheme="majorBidi" w:cstheme="majorBidi"/>
          <w:sz w:val="28"/>
          <w:szCs w:val="28"/>
        </w:rPr>
        <w:t>2567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โดยจำเลยตกลงคืนเงินจำนวน </w:t>
      </w:r>
      <w:r w:rsidRPr="009A10D1">
        <w:rPr>
          <w:rFonts w:asciiTheme="majorBidi" w:hAnsiTheme="majorBidi" w:cstheme="majorBidi"/>
          <w:sz w:val="28"/>
          <w:szCs w:val="28"/>
        </w:rPr>
        <w:t>264.89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ล้านบาท โดยแบ่งชำระเป็นรายไตรมาสจำนวน </w:t>
      </w:r>
      <w:r w:rsidR="00CC5C5C" w:rsidRPr="009A10D1">
        <w:rPr>
          <w:rFonts w:asciiTheme="majorBidi" w:hAnsiTheme="majorBidi" w:cstheme="majorBidi"/>
          <w:sz w:val="28"/>
          <w:szCs w:val="28"/>
        </w:rPr>
        <w:t>8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ครั้ง ในระยะเวลา </w:t>
      </w:r>
      <w:r w:rsidRPr="009A10D1">
        <w:rPr>
          <w:rFonts w:asciiTheme="majorBidi" w:hAnsiTheme="majorBidi" w:cstheme="majorBidi"/>
          <w:sz w:val="28"/>
          <w:szCs w:val="28"/>
          <w:cs/>
        </w:rPr>
        <w:br/>
      </w:r>
      <w:r w:rsidR="00CC5C5C" w:rsidRPr="009A10D1">
        <w:rPr>
          <w:rFonts w:asciiTheme="majorBidi" w:hAnsiTheme="majorBidi" w:cstheme="majorBidi"/>
          <w:sz w:val="28"/>
          <w:szCs w:val="28"/>
        </w:rPr>
        <w:t>2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ปี ชำระครั้งละ </w:t>
      </w:r>
      <w:r w:rsidRPr="009A10D1">
        <w:rPr>
          <w:rFonts w:asciiTheme="majorBidi" w:hAnsiTheme="majorBidi" w:cstheme="majorBidi"/>
          <w:sz w:val="28"/>
          <w:szCs w:val="28"/>
        </w:rPr>
        <w:t>33.11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="00BC7FCA" w:rsidRPr="009A10D1">
        <w:rPr>
          <w:rFonts w:asciiTheme="majorBidi" w:hAnsiTheme="majorBidi" w:cstheme="majorBidi" w:hint="cs"/>
          <w:sz w:val="28"/>
          <w:szCs w:val="28"/>
          <w:cs/>
        </w:rPr>
        <w:t xml:space="preserve">และนัดไกล่เกลี่ยครั้งที่ </w:t>
      </w:r>
      <w:r w:rsidR="00BC7FCA" w:rsidRPr="009A10D1">
        <w:rPr>
          <w:rFonts w:asciiTheme="majorBidi" w:hAnsiTheme="majorBidi" w:cstheme="majorBidi"/>
          <w:sz w:val="28"/>
          <w:szCs w:val="28"/>
        </w:rPr>
        <w:t xml:space="preserve">4 </w:t>
      </w:r>
      <w:r w:rsidR="00BC7FCA" w:rsidRPr="009A10D1">
        <w:rPr>
          <w:rFonts w:asciiTheme="majorBidi" w:hAnsiTheme="majorBidi" w:cstheme="majorBidi" w:hint="cs"/>
          <w:sz w:val="28"/>
          <w:szCs w:val="28"/>
          <w:cs/>
        </w:rPr>
        <w:t xml:space="preserve">ในวันที่ </w:t>
      </w:r>
      <w:r w:rsidR="00BC7FCA" w:rsidRPr="009A10D1">
        <w:rPr>
          <w:rFonts w:asciiTheme="majorBidi" w:hAnsiTheme="majorBidi" w:cstheme="majorBidi"/>
          <w:sz w:val="28"/>
          <w:szCs w:val="28"/>
        </w:rPr>
        <w:t>30</w:t>
      </w:r>
      <w:r w:rsidR="00BC7FCA" w:rsidRPr="009A10D1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="00BC7FCA" w:rsidRPr="009A10D1">
        <w:rPr>
          <w:rFonts w:asciiTheme="majorBidi" w:hAnsiTheme="majorBidi" w:cstheme="majorBidi"/>
          <w:sz w:val="28"/>
          <w:szCs w:val="28"/>
        </w:rPr>
        <w:t>2567</w:t>
      </w:r>
      <w:r w:rsidR="00BC7FCA" w:rsidRPr="009A10D1">
        <w:rPr>
          <w:rFonts w:asciiTheme="majorBidi" w:hAnsiTheme="majorBidi" w:cstheme="majorBidi" w:hint="cs"/>
          <w:sz w:val="28"/>
          <w:szCs w:val="28"/>
          <w:cs/>
        </w:rPr>
        <w:t xml:space="preserve"> จำเลยแจ้งว่าไม่สามารถชำระเงินงวดแรกได้ตามกำหนด บริษัท</w:t>
      </w:r>
      <w:r w:rsidR="008F116C" w:rsidRPr="009A10D1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="00BC7FCA" w:rsidRPr="009A10D1">
        <w:rPr>
          <w:rFonts w:asciiTheme="majorBidi" w:hAnsiTheme="majorBidi" w:cstheme="majorBidi" w:hint="cs"/>
          <w:sz w:val="28"/>
          <w:szCs w:val="28"/>
          <w:cs/>
        </w:rPr>
        <w:t>จึงขอยุติการไกล่เกลี่ย</w:t>
      </w:r>
      <w:r w:rsidR="00BC7FCA" w:rsidRPr="009A10D1">
        <w:rPr>
          <w:rFonts w:asciiTheme="majorBidi" w:hAnsiTheme="majorBidi"/>
          <w:sz w:val="28"/>
          <w:szCs w:val="28"/>
          <w:cs/>
        </w:rPr>
        <w:t xml:space="preserve"> </w:t>
      </w:r>
      <w:r w:rsidR="00F775F4" w:rsidRPr="009A10D1">
        <w:rPr>
          <w:rFonts w:asciiTheme="majorBidi" w:hAnsiTheme="majorBidi" w:hint="cs"/>
          <w:sz w:val="28"/>
          <w:szCs w:val="28"/>
          <w:cs/>
        </w:rPr>
        <w:t xml:space="preserve">และนำคดีเข้าสู่กระบวนการพิจารณาต่อไป </w:t>
      </w:r>
      <w:r w:rsidR="00BC7FCA" w:rsidRPr="009A10D1">
        <w:rPr>
          <w:rFonts w:asciiTheme="majorBidi" w:hAnsiTheme="majorBidi"/>
          <w:sz w:val="28"/>
          <w:szCs w:val="28"/>
          <w:cs/>
        </w:rPr>
        <w:t xml:space="preserve">โดยศาลนัดสืบพยานโจทก์วันที่ </w:t>
      </w:r>
      <w:r w:rsidR="00CC5C5C" w:rsidRPr="009A10D1">
        <w:rPr>
          <w:rFonts w:asciiTheme="majorBidi" w:hAnsiTheme="majorBidi"/>
          <w:sz w:val="28"/>
          <w:szCs w:val="28"/>
        </w:rPr>
        <w:t>23</w:t>
      </w:r>
      <w:r w:rsidR="00BC7FCA" w:rsidRPr="009A10D1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CC5C5C" w:rsidRPr="009A10D1">
        <w:rPr>
          <w:rFonts w:asciiTheme="majorBidi" w:hAnsiTheme="majorBidi"/>
          <w:sz w:val="28"/>
          <w:szCs w:val="28"/>
        </w:rPr>
        <w:t>2568</w:t>
      </w:r>
      <w:r w:rsidR="00BC7FCA" w:rsidRPr="009A10D1">
        <w:rPr>
          <w:rFonts w:asciiTheme="majorBidi" w:hAnsiTheme="majorBidi"/>
          <w:sz w:val="28"/>
          <w:szCs w:val="28"/>
          <w:cs/>
        </w:rPr>
        <w:t xml:space="preserve"> และนัดสืบพยานจำเลยวันที่ </w:t>
      </w:r>
      <w:r w:rsidR="00CC5C5C" w:rsidRPr="009A10D1">
        <w:rPr>
          <w:rFonts w:asciiTheme="majorBidi" w:hAnsiTheme="majorBidi"/>
          <w:sz w:val="28"/>
          <w:szCs w:val="28"/>
        </w:rPr>
        <w:t>24</w:t>
      </w:r>
      <w:r w:rsidR="00BC7FCA" w:rsidRPr="009A10D1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CC5C5C" w:rsidRPr="009A10D1">
        <w:rPr>
          <w:rFonts w:asciiTheme="majorBidi" w:hAnsiTheme="majorBidi"/>
          <w:sz w:val="28"/>
          <w:szCs w:val="28"/>
        </w:rPr>
        <w:t>2568</w:t>
      </w:r>
    </w:p>
    <w:p w14:paraId="318954AB" w14:textId="77777777" w:rsidR="003140EB" w:rsidRPr="009A10D1" w:rsidRDefault="003140EB" w:rsidP="00E859C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8F52D8A" w14:textId="77777777" w:rsidR="00653AC3" w:rsidRPr="009A10D1" w:rsidRDefault="00653AC3" w:rsidP="00653AC3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70E105AF" w14:textId="77777777" w:rsidR="00653AC3" w:rsidRPr="009A10D1" w:rsidRDefault="00653AC3" w:rsidP="00653AC3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z w:val="22"/>
          <w:szCs w:val="22"/>
        </w:rPr>
      </w:pPr>
    </w:p>
    <w:p w14:paraId="4A1A1F87" w14:textId="18E4F621" w:rsidR="00DB22DF" w:rsidRPr="009A10D1" w:rsidRDefault="00DB22DF" w:rsidP="00DB22DF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9A10D1">
        <w:rPr>
          <w:rFonts w:asciiTheme="majorBidi" w:hAnsiTheme="majorBidi" w:cstheme="majorBidi"/>
          <w:sz w:val="28"/>
          <w:szCs w:val="28"/>
          <w:lang w:val="en-GB"/>
        </w:rPr>
        <w:t>26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9A10D1">
        <w:rPr>
          <w:rFonts w:asciiTheme="majorBidi" w:hAnsiTheme="majorBidi" w:cstheme="majorBidi"/>
          <w:sz w:val="28"/>
          <w:szCs w:val="28"/>
          <w:lang w:val="en-GB"/>
        </w:rPr>
        <w:t>2567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บริษัทมีมติเห็นชอบให้เสนอต่อที่ประชุมใหญ่สามัญผู้ถือหุ้นพิจารณาอนุมัติการจ่ายเงินปันผลในอัตราหุ้นละ </w:t>
      </w:r>
      <w:r w:rsidR="00570EB2" w:rsidRPr="009A10D1">
        <w:rPr>
          <w:rFonts w:asciiTheme="majorBidi" w:hAnsiTheme="majorBidi" w:cstheme="majorBidi"/>
          <w:sz w:val="28"/>
          <w:szCs w:val="28"/>
        </w:rPr>
        <w:t>0.09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บาท สำหรับหุ้นสามัญจำนวน </w:t>
      </w:r>
      <w:r w:rsidRPr="009A10D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9A10D1">
        <w:rPr>
          <w:rFonts w:asciiTheme="majorBidi" w:hAnsiTheme="majorBidi" w:cstheme="majorBidi"/>
          <w:sz w:val="28"/>
          <w:szCs w:val="28"/>
        </w:rPr>
        <w:t>,</w:t>
      </w:r>
      <w:r w:rsidRPr="009A10D1">
        <w:rPr>
          <w:rFonts w:asciiTheme="majorBidi" w:hAnsiTheme="majorBidi" w:cstheme="majorBidi"/>
          <w:sz w:val="28"/>
          <w:szCs w:val="28"/>
          <w:lang w:val="en-GB"/>
        </w:rPr>
        <w:t>911</w:t>
      </w:r>
      <w:r w:rsidRPr="009A10D1">
        <w:rPr>
          <w:rFonts w:asciiTheme="majorBidi" w:hAnsiTheme="majorBidi" w:cstheme="majorBidi"/>
          <w:sz w:val="28"/>
          <w:szCs w:val="28"/>
        </w:rPr>
        <w:t>.</w:t>
      </w:r>
      <w:r w:rsidRPr="009A10D1">
        <w:rPr>
          <w:rFonts w:asciiTheme="majorBidi" w:hAnsiTheme="majorBidi" w:cstheme="majorBidi"/>
          <w:sz w:val="28"/>
          <w:szCs w:val="28"/>
          <w:lang w:val="en-GB"/>
        </w:rPr>
        <w:t>93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เป็นจำนวนเงินทั้งสิ้น </w:t>
      </w:r>
      <w:r w:rsidR="00570EB2" w:rsidRPr="009A10D1">
        <w:rPr>
          <w:rFonts w:asciiTheme="majorBidi" w:hAnsiTheme="majorBidi" w:cstheme="majorBidi"/>
          <w:sz w:val="28"/>
          <w:szCs w:val="28"/>
        </w:rPr>
        <w:t>172.07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3D4AA621" w14:textId="77777777" w:rsidR="009B7E6B" w:rsidRPr="009A10D1" w:rsidRDefault="009B7E6B" w:rsidP="00DB22DF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z w:val="22"/>
          <w:szCs w:val="22"/>
        </w:rPr>
      </w:pPr>
    </w:p>
    <w:p w14:paraId="27CDAFC5" w14:textId="650B0756" w:rsidR="009B7E6B" w:rsidRPr="009A10D1" w:rsidRDefault="009B7E6B" w:rsidP="00DB22DF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  <w:cs/>
        </w:rPr>
      </w:pPr>
      <w:r w:rsidRPr="009A10D1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7A5BAF" w:rsidRPr="009A10D1">
        <w:rPr>
          <w:rFonts w:asciiTheme="majorBidi" w:hAnsiTheme="majorBidi"/>
          <w:sz w:val="28"/>
          <w:szCs w:val="28"/>
        </w:rPr>
        <w:t>18</w:t>
      </w:r>
      <w:r w:rsidRPr="009A10D1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7A5BAF" w:rsidRPr="009A10D1">
        <w:rPr>
          <w:rFonts w:asciiTheme="majorBidi" w:hAnsiTheme="majorBidi"/>
          <w:sz w:val="28"/>
          <w:szCs w:val="28"/>
        </w:rPr>
        <w:t>2567</w:t>
      </w:r>
      <w:r w:rsidRPr="009A10D1">
        <w:rPr>
          <w:rFonts w:asciiTheme="majorBidi" w:hAnsiTheme="majorBidi"/>
          <w:sz w:val="28"/>
          <w:szCs w:val="28"/>
          <w:cs/>
        </w:rPr>
        <w:t xml:space="preserve"> บริษัทย่อยทางอ้อมแห่งหนึ่ง ได้ชำระเงินเพิ่มทุนในกิจการร่วมค้าเป็นจำนวนเงิน </w:t>
      </w:r>
      <w:r w:rsidR="007A5BAF" w:rsidRPr="009A10D1">
        <w:rPr>
          <w:rFonts w:asciiTheme="majorBidi" w:hAnsiTheme="majorBidi"/>
          <w:sz w:val="28"/>
          <w:szCs w:val="28"/>
        </w:rPr>
        <w:t>137.31</w:t>
      </w:r>
      <w:r w:rsidRPr="009A10D1">
        <w:rPr>
          <w:rFonts w:asciiTheme="majorBidi" w:hAnsiTheme="majorBidi"/>
          <w:sz w:val="28"/>
          <w:szCs w:val="28"/>
          <w:cs/>
        </w:rPr>
        <w:br/>
        <w:t>ล้านบาท</w:t>
      </w:r>
    </w:p>
    <w:p w14:paraId="63AF2A21" w14:textId="77777777" w:rsidR="00106336" w:rsidRPr="009A10D1" w:rsidRDefault="0010633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FABF28A" w14:textId="503D889F" w:rsidR="00653AC3" w:rsidRPr="009A10D1" w:rsidRDefault="00653AC3" w:rsidP="00653AC3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9A10D1">
        <w:rPr>
          <w:rFonts w:asciiTheme="majorBidi" w:hAnsiTheme="majorBidi" w:cstheme="majorBidi"/>
          <w:sz w:val="28"/>
          <w:szCs w:val="28"/>
          <w:u w:val="none"/>
          <w:cs/>
        </w:rPr>
        <w:t>การจัดประเภทรายการใหม่</w:t>
      </w:r>
    </w:p>
    <w:p w14:paraId="22844DB5" w14:textId="77777777" w:rsidR="00653AC3" w:rsidRPr="009A10D1" w:rsidRDefault="00653AC3" w:rsidP="00653AC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48A5EDB9" w14:textId="77777777" w:rsidR="00653AC3" w:rsidRPr="009A10D1" w:rsidRDefault="00653AC3" w:rsidP="00653AC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10D1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Pr="009A10D1">
        <w:rPr>
          <w:rFonts w:asciiTheme="majorBidi" w:hAnsiTheme="majorBidi" w:cstheme="majorBidi"/>
          <w:sz w:val="28"/>
          <w:szCs w:val="28"/>
        </w:rPr>
        <w:t>256</w:t>
      </w:r>
      <w:r w:rsidRPr="009A10D1">
        <w:rPr>
          <w:rFonts w:asciiTheme="majorBidi" w:hAnsiTheme="majorBidi" w:cstheme="majorBidi" w:hint="cs"/>
          <w:sz w:val="28"/>
          <w:szCs w:val="28"/>
        </w:rPr>
        <w:t>6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9A10D1">
        <w:rPr>
          <w:rFonts w:asciiTheme="majorBidi" w:hAnsiTheme="majorBidi" w:cstheme="majorBidi"/>
          <w:sz w:val="28"/>
          <w:szCs w:val="28"/>
        </w:rPr>
        <w:t>256</w:t>
      </w:r>
      <w:r w:rsidRPr="009A10D1">
        <w:rPr>
          <w:rFonts w:asciiTheme="majorBidi" w:hAnsiTheme="majorBidi" w:cstheme="majorBidi" w:hint="cs"/>
          <w:sz w:val="28"/>
          <w:szCs w:val="28"/>
        </w:rPr>
        <w:t>7</w:t>
      </w:r>
      <w:r w:rsidRPr="009A10D1">
        <w:rPr>
          <w:rFonts w:asciiTheme="majorBidi" w:hAnsiTheme="majorBidi" w:cstheme="majorBidi"/>
          <w:sz w:val="28"/>
          <w:szCs w:val="28"/>
        </w:rPr>
        <w:t xml:space="preserve"> </w:t>
      </w:r>
      <w:r w:rsidRPr="009A10D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09DAB4D" w14:textId="3959B7A8" w:rsidR="00653AC3" w:rsidRPr="009A10D1" w:rsidRDefault="00653AC3" w:rsidP="00653AC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653AC3" w:rsidRPr="009A10D1" w14:paraId="6493D5CE" w14:textId="77777777" w:rsidTr="006850E7">
        <w:trPr>
          <w:tblHeader/>
        </w:trPr>
        <w:tc>
          <w:tcPr>
            <w:tcW w:w="4860" w:type="dxa"/>
          </w:tcPr>
          <w:p w14:paraId="5BC15B53" w14:textId="77777777" w:rsidR="00653AC3" w:rsidRPr="009A10D1" w:rsidRDefault="00653AC3" w:rsidP="006850E7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23D95B64" w14:textId="3CF046BD" w:rsidR="00653AC3" w:rsidRPr="009A10D1" w:rsidRDefault="00653AC3" w:rsidP="006850E7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53AC3" w:rsidRPr="009A10D1" w14:paraId="592DC221" w14:textId="77777777" w:rsidTr="006850E7">
        <w:trPr>
          <w:tblHeader/>
        </w:trPr>
        <w:tc>
          <w:tcPr>
            <w:tcW w:w="4860" w:type="dxa"/>
            <w:vAlign w:val="bottom"/>
          </w:tcPr>
          <w:p w14:paraId="167E2ECF" w14:textId="77777777" w:rsidR="00653AC3" w:rsidRPr="009A10D1" w:rsidRDefault="00653AC3" w:rsidP="006850E7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D66F0E" w14:textId="77777777" w:rsidR="00653AC3" w:rsidRPr="009A10D1" w:rsidRDefault="00653AC3" w:rsidP="006850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1A6F13E0" w14:textId="77777777" w:rsidR="00653AC3" w:rsidRPr="009A10D1" w:rsidRDefault="00653AC3" w:rsidP="006850E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5A3D2A" w14:textId="77777777" w:rsidR="00653AC3" w:rsidRPr="009A10D1" w:rsidRDefault="00653AC3" w:rsidP="006850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9A10D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4AE934FF" w14:textId="77777777" w:rsidR="00653AC3" w:rsidRPr="009A10D1" w:rsidRDefault="00653AC3" w:rsidP="006850E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2F213" w14:textId="77777777" w:rsidR="00653AC3" w:rsidRPr="009A10D1" w:rsidRDefault="00653AC3" w:rsidP="006850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653AC3" w:rsidRPr="009A10D1" w14:paraId="50C44764" w14:textId="77777777" w:rsidTr="006850E7">
        <w:trPr>
          <w:tblHeader/>
        </w:trPr>
        <w:tc>
          <w:tcPr>
            <w:tcW w:w="4860" w:type="dxa"/>
            <w:vAlign w:val="bottom"/>
          </w:tcPr>
          <w:p w14:paraId="4B7D5650" w14:textId="77777777" w:rsidR="00653AC3" w:rsidRPr="009A10D1" w:rsidRDefault="00653AC3" w:rsidP="006850E7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650B3D" w14:textId="77777777" w:rsidR="00653AC3" w:rsidRPr="009A10D1" w:rsidRDefault="00653AC3" w:rsidP="006850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96CE447" w14:textId="77777777" w:rsidR="00653AC3" w:rsidRPr="009A10D1" w:rsidRDefault="00653AC3" w:rsidP="006850E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7E255B" w14:textId="77777777" w:rsidR="00653AC3" w:rsidRPr="009A10D1" w:rsidRDefault="00653AC3" w:rsidP="006850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5F6BB1F4" w14:textId="77777777" w:rsidR="00653AC3" w:rsidRPr="009A10D1" w:rsidRDefault="00653AC3" w:rsidP="006850E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96C9B0" w14:textId="77777777" w:rsidR="00653AC3" w:rsidRPr="009A10D1" w:rsidRDefault="00653AC3" w:rsidP="006850E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653AC3" w:rsidRPr="009A10D1" w14:paraId="485AF4CE" w14:textId="77777777" w:rsidTr="006850E7">
        <w:trPr>
          <w:tblHeader/>
        </w:trPr>
        <w:tc>
          <w:tcPr>
            <w:tcW w:w="4860" w:type="dxa"/>
            <w:vAlign w:val="bottom"/>
          </w:tcPr>
          <w:p w14:paraId="14F3BB18" w14:textId="77777777" w:rsidR="00653AC3" w:rsidRPr="009A10D1" w:rsidRDefault="00653AC3" w:rsidP="006850E7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55D538B" w14:textId="77777777" w:rsidR="00653AC3" w:rsidRPr="009A10D1" w:rsidRDefault="00653AC3" w:rsidP="006850E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53AC3" w:rsidRPr="009A10D1" w14:paraId="5637550E" w14:textId="77777777" w:rsidTr="006850E7">
        <w:tc>
          <w:tcPr>
            <w:tcW w:w="4860" w:type="dxa"/>
            <w:shd w:val="clear" w:color="auto" w:fill="auto"/>
          </w:tcPr>
          <w:p w14:paraId="646E5F98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แสดง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79564579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B42B70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F36AE4" w14:textId="77777777" w:rsidR="00653AC3" w:rsidRPr="009A10D1" w:rsidRDefault="00653AC3" w:rsidP="006850E7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586267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C3DE63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AC3" w:rsidRPr="009A10D1" w14:paraId="7868F046" w14:textId="77777777" w:rsidTr="006850E7">
        <w:tc>
          <w:tcPr>
            <w:tcW w:w="4860" w:type="dxa"/>
            <w:shd w:val="clear" w:color="auto" w:fill="auto"/>
          </w:tcPr>
          <w:p w14:paraId="23C6D2CE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10D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9A10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D91DEB6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19B69A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7ED42F" w14:textId="77777777" w:rsidR="00653AC3" w:rsidRPr="009A10D1" w:rsidRDefault="00653AC3" w:rsidP="006850E7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9F0FA8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A28559A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AC3" w:rsidRPr="009A10D1" w14:paraId="2E0FD15A" w14:textId="77777777" w:rsidTr="006850E7">
        <w:tc>
          <w:tcPr>
            <w:tcW w:w="4860" w:type="dxa"/>
            <w:shd w:val="clear" w:color="auto" w:fill="auto"/>
          </w:tcPr>
          <w:p w14:paraId="6CD6AD08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2B8F2A3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109.43</w:t>
            </w:r>
          </w:p>
        </w:tc>
        <w:tc>
          <w:tcPr>
            <w:tcW w:w="270" w:type="dxa"/>
            <w:shd w:val="clear" w:color="auto" w:fill="auto"/>
          </w:tcPr>
          <w:p w14:paraId="0C410BE5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71F7E8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41.10</w:t>
            </w:r>
          </w:p>
        </w:tc>
        <w:tc>
          <w:tcPr>
            <w:tcW w:w="270" w:type="dxa"/>
            <w:shd w:val="clear" w:color="auto" w:fill="auto"/>
          </w:tcPr>
          <w:p w14:paraId="4D405417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7E6D896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150.53</w:t>
            </w:r>
          </w:p>
        </w:tc>
      </w:tr>
      <w:tr w:rsidR="00653AC3" w:rsidRPr="009A10D1" w14:paraId="6DE74D18" w14:textId="77777777" w:rsidTr="006850E7">
        <w:tc>
          <w:tcPr>
            <w:tcW w:w="4860" w:type="dxa"/>
            <w:shd w:val="clear" w:color="auto" w:fill="auto"/>
          </w:tcPr>
          <w:p w14:paraId="2FDF41E3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2EF734A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(1,274.98)</w:t>
            </w:r>
          </w:p>
        </w:tc>
        <w:tc>
          <w:tcPr>
            <w:tcW w:w="270" w:type="dxa"/>
            <w:shd w:val="clear" w:color="auto" w:fill="auto"/>
          </w:tcPr>
          <w:p w14:paraId="57269ED8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A8B0D0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403.08</w:t>
            </w:r>
          </w:p>
        </w:tc>
        <w:tc>
          <w:tcPr>
            <w:tcW w:w="270" w:type="dxa"/>
            <w:shd w:val="clear" w:color="auto" w:fill="auto"/>
          </w:tcPr>
          <w:p w14:paraId="05940E6E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A56F9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(871.90)</w:t>
            </w:r>
          </w:p>
        </w:tc>
      </w:tr>
      <w:tr w:rsidR="00653AC3" w:rsidRPr="009A10D1" w14:paraId="72473F75" w14:textId="77777777" w:rsidTr="006850E7">
        <w:tc>
          <w:tcPr>
            <w:tcW w:w="4860" w:type="dxa"/>
            <w:shd w:val="clear" w:color="auto" w:fill="auto"/>
          </w:tcPr>
          <w:p w14:paraId="5D858C3A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761664F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(637.94)</w:t>
            </w:r>
          </w:p>
        </w:tc>
        <w:tc>
          <w:tcPr>
            <w:tcW w:w="270" w:type="dxa"/>
            <w:shd w:val="clear" w:color="auto" w:fill="auto"/>
          </w:tcPr>
          <w:p w14:paraId="1E9ECB5A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CEC0FB1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(41.10)</w:t>
            </w:r>
          </w:p>
        </w:tc>
        <w:tc>
          <w:tcPr>
            <w:tcW w:w="270" w:type="dxa"/>
            <w:shd w:val="clear" w:color="auto" w:fill="auto"/>
          </w:tcPr>
          <w:p w14:paraId="1722C488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DA56F8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(679.04)</w:t>
            </w:r>
          </w:p>
        </w:tc>
      </w:tr>
      <w:tr w:rsidR="00653AC3" w:rsidRPr="009A10D1" w14:paraId="11024F75" w14:textId="77777777" w:rsidTr="006850E7">
        <w:tc>
          <w:tcPr>
            <w:tcW w:w="4860" w:type="dxa"/>
            <w:shd w:val="clear" w:color="auto" w:fill="auto"/>
          </w:tcPr>
          <w:p w14:paraId="325A63C4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9A10D1">
              <w:rPr>
                <w:rFonts w:asciiTheme="majorBidi" w:hAnsi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0B21E35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(21.72)</w:t>
            </w:r>
          </w:p>
        </w:tc>
        <w:tc>
          <w:tcPr>
            <w:tcW w:w="270" w:type="dxa"/>
            <w:shd w:val="clear" w:color="auto" w:fill="auto"/>
          </w:tcPr>
          <w:p w14:paraId="5C3DC672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F2F288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(403.08)</w:t>
            </w:r>
          </w:p>
        </w:tc>
        <w:tc>
          <w:tcPr>
            <w:tcW w:w="270" w:type="dxa"/>
            <w:shd w:val="clear" w:color="auto" w:fill="auto"/>
          </w:tcPr>
          <w:p w14:paraId="2B4F338F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79BADC" w14:textId="77777777" w:rsidR="00653AC3" w:rsidRPr="009A10D1" w:rsidRDefault="00653AC3" w:rsidP="006850E7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10D1">
              <w:rPr>
                <w:rFonts w:ascii="Angsana New" w:hAnsi="Angsana New" w:cs="Angsana New"/>
                <w:sz w:val="28"/>
                <w:szCs w:val="28"/>
              </w:rPr>
              <w:t>(424.80)</w:t>
            </w:r>
          </w:p>
        </w:tc>
      </w:tr>
      <w:tr w:rsidR="00653AC3" w:rsidRPr="009A10D1" w14:paraId="261FCB72" w14:textId="77777777" w:rsidTr="006850E7">
        <w:tc>
          <w:tcPr>
            <w:tcW w:w="4860" w:type="dxa"/>
            <w:shd w:val="clear" w:color="auto" w:fill="auto"/>
          </w:tcPr>
          <w:p w14:paraId="20AF0490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4EBF9B" w14:textId="77777777" w:rsidR="00653AC3" w:rsidRPr="009A10D1" w:rsidRDefault="00653AC3" w:rsidP="006850E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199F75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738FA" w14:textId="77777777" w:rsidR="00653AC3" w:rsidRPr="009A10D1" w:rsidRDefault="00653AC3" w:rsidP="006850E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2190C3" w14:textId="77777777" w:rsidR="00653AC3" w:rsidRPr="009A10D1" w:rsidRDefault="00653AC3" w:rsidP="006850E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BB3653" w14:textId="77777777" w:rsidR="00653AC3" w:rsidRPr="009A10D1" w:rsidRDefault="00653AC3" w:rsidP="006850E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CC9E38" w14:textId="77777777" w:rsidR="00653AC3" w:rsidRPr="009A10D1" w:rsidRDefault="00653AC3" w:rsidP="00653AC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Cs w:val="14"/>
        </w:rPr>
      </w:pPr>
    </w:p>
    <w:p w14:paraId="068C91A2" w14:textId="5A500A09" w:rsidR="00397F14" w:rsidRPr="00BC5C5C" w:rsidRDefault="00653AC3" w:rsidP="00BC5C5C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9A10D1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397F14" w:rsidRPr="00BC5C5C" w:rsidSect="00956E82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BF949" w14:textId="77777777" w:rsidR="006F7998" w:rsidRDefault="006F7998">
      <w:r>
        <w:separator/>
      </w:r>
    </w:p>
  </w:endnote>
  <w:endnote w:type="continuationSeparator" w:id="0">
    <w:p w14:paraId="7123EF17" w14:textId="77777777" w:rsidR="006F7998" w:rsidRDefault="006F7998">
      <w:r>
        <w:continuationSeparator/>
      </w:r>
    </w:p>
  </w:endnote>
  <w:endnote w:type="continuationNotice" w:id="1">
    <w:p w14:paraId="0BF9AFFF" w14:textId="77777777" w:rsidR="006F7998" w:rsidRDefault="006F79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A6159" w14:textId="0FFA1456" w:rsidR="00527B5D" w:rsidRPr="005641C6" w:rsidRDefault="00527B5D">
    <w:pPr>
      <w:pStyle w:val="Footer"/>
      <w:jc w:val="center"/>
      <w:rPr>
        <w:rFonts w:ascii="Angsana New" w:hAnsi="Angsana New"/>
        <w:sz w:val="30"/>
        <w:szCs w:val="30"/>
      </w:rPr>
    </w:pPr>
    <w:r w:rsidRPr="005641C6">
      <w:rPr>
        <w:rFonts w:ascii="Angsana New" w:hAnsi="Angsana New"/>
        <w:sz w:val="30"/>
        <w:szCs w:val="30"/>
      </w:rPr>
      <w:fldChar w:fldCharType="begin"/>
    </w:r>
    <w:r w:rsidRPr="005641C6">
      <w:rPr>
        <w:rFonts w:ascii="Angsana New" w:hAnsi="Angsana New"/>
        <w:sz w:val="30"/>
        <w:szCs w:val="30"/>
      </w:rPr>
      <w:instrText xml:space="preserve"> PAGE   \* MERGEFORMAT </w:instrText>
    </w:r>
    <w:r w:rsidRPr="005641C6">
      <w:rPr>
        <w:rFonts w:ascii="Angsana New" w:hAnsi="Angsana New"/>
        <w:sz w:val="30"/>
        <w:szCs w:val="30"/>
      </w:rPr>
      <w:fldChar w:fldCharType="separate"/>
    </w:r>
    <w:r w:rsidR="00B17D5A" w:rsidRPr="00B17D5A">
      <w:rPr>
        <w:rFonts w:ascii="Angsana New" w:hAnsi="Angsana New"/>
        <w:noProof/>
        <w:sz w:val="30"/>
        <w:szCs w:val="30"/>
        <w:lang w:val="en-GB"/>
      </w:rPr>
      <w:t>2</w:t>
    </w:r>
    <w:r w:rsidRPr="005641C6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B4996" w14:textId="7F4757B9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8C4B8" w14:textId="06E13A60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2AD02" w14:textId="6FCC401F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79576" w14:textId="64320945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2CECA" w14:textId="299030C3" w:rsidR="00527B5D" w:rsidRPr="00D83FF5" w:rsidRDefault="00527B5D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F116C">
      <w:rPr>
        <w:rFonts w:ascii="Angsana New" w:hAnsi="Angsana New"/>
        <w:noProof/>
        <w:sz w:val="30"/>
        <w:szCs w:val="30"/>
      </w:rPr>
      <w:t>UV-0924 FS TH V.25.11.24 HL.docx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 w:rsidRPr="00284F00">
      <w:rPr>
        <w:rFonts w:ascii="Angsana New" w:hAnsi="Angsana New"/>
        <w:sz w:val="30"/>
        <w:szCs w:val="30"/>
      </w:rPr>
      <w:fldChar w:fldCharType="begin"/>
    </w:r>
    <w:r w:rsidRPr="00284F00">
      <w:rPr>
        <w:rFonts w:ascii="Angsana New" w:hAnsi="Angsana New"/>
        <w:sz w:val="30"/>
        <w:szCs w:val="30"/>
      </w:rPr>
      <w:instrText xml:space="preserve"> PAGE  \* MERGEFORMAT </w:instrText>
    </w:r>
    <w:r w:rsidRPr="00284F0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284F00">
      <w:rPr>
        <w:rFonts w:ascii="Angsana New" w:hAnsi="Angsana New"/>
        <w:sz w:val="30"/>
        <w:szCs w:val="30"/>
      </w:rPr>
      <w:fldChar w:fldCharType="end"/>
    </w:r>
  </w:p>
  <w:p w14:paraId="4873F645" w14:textId="77777777" w:rsidR="00527B5D" w:rsidRDefault="00527B5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3F768" w14:textId="75B8DD94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B9E0E" w14:textId="49975E09" w:rsidR="00527B5D" w:rsidRPr="003F2A5C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2A5C5" w14:textId="6BF2F8E8" w:rsidR="00527B5D" w:rsidRPr="00643A2D" w:rsidRDefault="00527B5D" w:rsidP="00E804AF">
    <w:pPr>
      <w:pStyle w:val="Footer"/>
      <w:tabs>
        <w:tab w:val="left" w:pos="2146"/>
        <w:tab w:val="center" w:pos="7265"/>
      </w:tabs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B17D5A" w:rsidRPr="00B17D5A">
      <w:rPr>
        <w:rFonts w:ascii="Angsana New" w:hAnsi="Angsana New"/>
        <w:noProof/>
        <w:sz w:val="30"/>
        <w:szCs w:val="30"/>
        <w:lang w:val="en-GB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830DF" w14:textId="77777777" w:rsidR="006F7998" w:rsidRDefault="006F7998">
      <w:r>
        <w:separator/>
      </w:r>
    </w:p>
  </w:footnote>
  <w:footnote w:type="continuationSeparator" w:id="0">
    <w:p w14:paraId="10DB8FF2" w14:textId="77777777" w:rsidR="006F7998" w:rsidRDefault="006F7998">
      <w:r>
        <w:continuationSeparator/>
      </w:r>
    </w:p>
  </w:footnote>
  <w:footnote w:type="continuationNotice" w:id="1">
    <w:p w14:paraId="470FC9CB" w14:textId="77777777" w:rsidR="006F7998" w:rsidRDefault="006F79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EA49B" w14:textId="77777777" w:rsidR="00527B5D" w:rsidRPr="00566A31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ADA05C" w14:textId="77777777" w:rsidR="00527B5D" w:rsidRPr="00FA7747" w:rsidRDefault="00527B5D" w:rsidP="00D54853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ED98EE" w14:textId="1F578F72" w:rsidR="00527B5D" w:rsidRPr="00127A37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FF47E0">
      <w:rPr>
        <w:rFonts w:ascii="Angsana New" w:hAnsi="Angsana New"/>
        <w:b/>
        <w:bCs/>
        <w:sz w:val="32"/>
        <w:szCs w:val="32"/>
        <w:lang w:val="en-GB"/>
      </w:rPr>
      <w:t>7</w:t>
    </w:r>
  </w:p>
  <w:p w14:paraId="78109C14" w14:textId="77777777" w:rsidR="00527B5D" w:rsidRPr="00D6154C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2786F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2FC6A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0A29ED" w14:textId="497A339E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</w:t>
    </w:r>
    <w:r w:rsidR="00BA6048">
      <w:rPr>
        <w:rFonts w:ascii="Angsana New" w:hAnsi="Angsana New"/>
        <w:b/>
        <w:bCs/>
        <w:sz w:val="30"/>
        <w:szCs w:val="30"/>
        <w:lang w:val="en-GB"/>
      </w:rPr>
      <w:t>7</w:t>
    </w:r>
  </w:p>
  <w:p w14:paraId="49F74483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743E5" w14:textId="77777777" w:rsidR="00527B5D" w:rsidRPr="00566A31" w:rsidRDefault="00527B5D" w:rsidP="00B13FEF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CB47285" w14:textId="77777777" w:rsidR="00527B5D" w:rsidRPr="00FA7747" w:rsidRDefault="00527B5D" w:rsidP="00837A9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19A3959" w14:textId="5B320DC4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</w:t>
    </w:r>
    <w:r w:rsidR="002A532E">
      <w:rPr>
        <w:rFonts w:ascii="Angsana New" w:hAnsi="Angsana New"/>
        <w:b/>
        <w:bCs/>
        <w:sz w:val="30"/>
        <w:szCs w:val="30"/>
        <w:lang w:val="en-GB"/>
      </w:rPr>
      <w:t>7</w:t>
    </w:r>
  </w:p>
  <w:p w14:paraId="4496EDCA" w14:textId="77777777" w:rsidR="00527B5D" w:rsidRPr="00DC1873" w:rsidRDefault="00527B5D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93B47" w14:textId="77777777" w:rsidR="00527B5D" w:rsidRPr="00566A31" w:rsidRDefault="00527B5D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D03DF60" w14:textId="77777777" w:rsidR="00527B5D" w:rsidRPr="00FA7747" w:rsidRDefault="00527B5D" w:rsidP="00164603">
    <w:pPr>
      <w:ind w:left="270" w:hanging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F99BF77" w14:textId="7059B36B" w:rsidR="00C10924" w:rsidRPr="00C10924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0"/>
        <w:szCs w:val="30"/>
        <w:lang w:val="en-GB"/>
      </w:rPr>
      <w:t>256</w:t>
    </w:r>
    <w:r w:rsidR="002A532E">
      <w:rPr>
        <w:rFonts w:ascii="Angsana New" w:hAnsi="Angsana New"/>
        <w:b/>
        <w:bCs/>
        <w:sz w:val="30"/>
        <w:szCs w:val="30"/>
        <w:lang w:val="en-GB"/>
      </w:rPr>
      <w:t>7</w:t>
    </w:r>
  </w:p>
  <w:p w14:paraId="6BCBBB6B" w14:textId="77777777" w:rsidR="00527B5D" w:rsidRPr="00DC1873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0699E" w14:textId="77777777" w:rsidR="00527B5D" w:rsidRPr="00566A31" w:rsidRDefault="00527B5D" w:rsidP="00FE2B8B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30CDCF" w14:textId="77777777" w:rsidR="00527B5D" w:rsidRPr="00FA7747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5437F8" w14:textId="2A75C257" w:rsidR="00527B5D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2A532E">
      <w:rPr>
        <w:rFonts w:ascii="Angsana New" w:hAnsi="Angsana New"/>
        <w:b/>
        <w:bCs/>
        <w:sz w:val="32"/>
        <w:szCs w:val="32"/>
        <w:lang w:val="en-GB"/>
      </w:rPr>
      <w:t>7</w:t>
    </w:r>
  </w:p>
  <w:p w14:paraId="05F400A9" w14:textId="77777777" w:rsidR="00527B5D" w:rsidRPr="00DC1873" w:rsidRDefault="00527B5D" w:rsidP="00FE2B8B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5113C" w14:textId="77777777" w:rsidR="00527B5D" w:rsidRDefault="00527B5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F25E6" w14:textId="77777777" w:rsidR="00527B5D" w:rsidRPr="00566A31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ADB9ED" w14:textId="77777777" w:rsidR="00527B5D" w:rsidRPr="00FA7747" w:rsidRDefault="00527B5D" w:rsidP="008C4505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C29CFB" w14:textId="0272EA80" w:rsidR="00527B5D" w:rsidRPr="00127A37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1963C2">
      <w:rPr>
        <w:rFonts w:ascii="Angsana New" w:hAnsi="Angsana New"/>
        <w:b/>
        <w:bCs/>
        <w:sz w:val="32"/>
        <w:szCs w:val="32"/>
        <w:lang w:val="en-GB"/>
      </w:rPr>
      <w:t>7</w:t>
    </w:r>
  </w:p>
  <w:p w14:paraId="5B0D0187" w14:textId="77777777" w:rsidR="00527B5D" w:rsidRPr="00E55AE9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D42A8" w14:textId="77777777" w:rsidR="00527B5D" w:rsidRDefault="00527B5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BF618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02CF08D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6B73CC" w14:textId="0FB401DD" w:rsidR="00B274B2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81693C">
      <w:rPr>
        <w:rFonts w:ascii="Angsana New" w:hAnsi="Angsana New"/>
        <w:b/>
        <w:bCs/>
        <w:sz w:val="32"/>
        <w:szCs w:val="32"/>
        <w:lang w:val="en-GB"/>
      </w:rPr>
      <w:t>7</w:t>
    </w:r>
  </w:p>
  <w:p w14:paraId="34273F35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C56B1" w14:textId="77777777" w:rsidR="00EA2809" w:rsidRPr="00566A31" w:rsidRDefault="00EA2809" w:rsidP="00902E1E">
    <w:pPr>
      <w:ind w:hanging="198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4467B14" w14:textId="77777777" w:rsidR="00EA2809" w:rsidRPr="00FA7747" w:rsidRDefault="00EA2809" w:rsidP="00902E1E">
    <w:pPr>
      <w:ind w:hanging="198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EC7046" w14:textId="7B75C37C" w:rsidR="00EA2809" w:rsidRDefault="00EA2809" w:rsidP="00902E1E">
    <w:pPr>
      <w:pStyle w:val="Header"/>
      <w:tabs>
        <w:tab w:val="clear" w:pos="4536"/>
        <w:tab w:val="clear" w:pos="9072"/>
      </w:tabs>
      <w:ind w:hanging="198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B17D5A" w:rsidRPr="00B17D5A">
      <w:rPr>
        <w:rFonts w:ascii="Angsana New" w:hAnsi="Angsana New"/>
        <w:b/>
        <w:bCs/>
        <w:sz w:val="32"/>
        <w:szCs w:val="32"/>
        <w:lang w:val="en-GB"/>
      </w:rPr>
      <w:t>256</w:t>
    </w:r>
    <w:r w:rsidR="00A476DA">
      <w:rPr>
        <w:rFonts w:ascii="Angsana New" w:hAnsi="Angsana New"/>
        <w:b/>
        <w:bCs/>
        <w:sz w:val="32"/>
        <w:szCs w:val="32"/>
        <w:lang w:val="en-GB"/>
      </w:rPr>
      <w:t>7</w:t>
    </w:r>
  </w:p>
  <w:p w14:paraId="1F9BF51A" w14:textId="77777777" w:rsidR="00EA2809" w:rsidRPr="00DC1873" w:rsidRDefault="00EA280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749EC"/>
    <w:multiLevelType w:val="hybridMultilevel"/>
    <w:tmpl w:val="2804938A"/>
    <w:lvl w:ilvl="0" w:tplc="A6906E0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0312B6"/>
    <w:multiLevelType w:val="singleLevel"/>
    <w:tmpl w:val="BE80B2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2DCF1C29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8013441"/>
    <w:multiLevelType w:val="hybridMultilevel"/>
    <w:tmpl w:val="A9780D50"/>
    <w:lvl w:ilvl="0" w:tplc="2C3EAD4C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i w:val="0"/>
        <w:i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1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090602"/>
    <w:multiLevelType w:val="hybridMultilevel"/>
    <w:tmpl w:val="6A0237EC"/>
    <w:lvl w:ilvl="0" w:tplc="C8E23C84">
      <w:start w:val="1"/>
      <w:numFmt w:val="thaiLetters"/>
      <w:lvlText w:val="(%1)"/>
      <w:lvlJc w:val="left"/>
      <w:pPr>
        <w:ind w:left="450" w:hanging="360"/>
      </w:pPr>
      <w:rPr>
        <w:rFonts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3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97514C9"/>
    <w:multiLevelType w:val="hybridMultilevel"/>
    <w:tmpl w:val="8A5A34DE"/>
    <w:lvl w:ilvl="0" w:tplc="19D41B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7D0D260A"/>
    <w:multiLevelType w:val="multilevel"/>
    <w:tmpl w:val="CDF6F66A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5201">
    <w:abstractNumId w:val="17"/>
  </w:num>
  <w:num w:numId="2" w16cid:durableId="857741191">
    <w:abstractNumId w:val="16"/>
  </w:num>
  <w:num w:numId="3" w16cid:durableId="20086710">
    <w:abstractNumId w:val="37"/>
  </w:num>
  <w:num w:numId="4" w16cid:durableId="578364529">
    <w:abstractNumId w:val="18"/>
  </w:num>
  <w:num w:numId="5" w16cid:durableId="1909073090">
    <w:abstractNumId w:val="2"/>
  </w:num>
  <w:num w:numId="6" w16cid:durableId="1256129621">
    <w:abstractNumId w:val="22"/>
  </w:num>
  <w:num w:numId="7" w16cid:durableId="1945575799">
    <w:abstractNumId w:val="15"/>
  </w:num>
  <w:num w:numId="8" w16cid:durableId="854686422">
    <w:abstractNumId w:val="24"/>
  </w:num>
  <w:num w:numId="9" w16cid:durableId="1645309204">
    <w:abstractNumId w:val="25"/>
  </w:num>
  <w:num w:numId="10" w16cid:durableId="979576512">
    <w:abstractNumId w:val="4"/>
  </w:num>
  <w:num w:numId="11" w16cid:durableId="268582703">
    <w:abstractNumId w:val="11"/>
  </w:num>
  <w:num w:numId="12" w16cid:durableId="1227767083">
    <w:abstractNumId w:val="5"/>
  </w:num>
  <w:num w:numId="13" w16cid:durableId="627012072">
    <w:abstractNumId w:val="35"/>
  </w:num>
  <w:num w:numId="14" w16cid:durableId="1076707729">
    <w:abstractNumId w:val="14"/>
  </w:num>
  <w:num w:numId="15" w16cid:durableId="1625161940">
    <w:abstractNumId w:val="10"/>
  </w:num>
  <w:num w:numId="16" w16cid:durableId="1275209064">
    <w:abstractNumId w:val="19"/>
  </w:num>
  <w:num w:numId="17" w16cid:durableId="173999100">
    <w:abstractNumId w:val="13"/>
  </w:num>
  <w:num w:numId="18" w16cid:durableId="1352800927">
    <w:abstractNumId w:val="28"/>
  </w:num>
  <w:num w:numId="19" w16cid:durableId="1470829757">
    <w:abstractNumId w:val="23"/>
  </w:num>
  <w:num w:numId="20" w16cid:durableId="217017438">
    <w:abstractNumId w:val="36"/>
  </w:num>
  <w:num w:numId="21" w16cid:durableId="1332296786">
    <w:abstractNumId w:val="38"/>
  </w:num>
  <w:num w:numId="22" w16cid:durableId="542182123">
    <w:abstractNumId w:val="1"/>
  </w:num>
  <w:num w:numId="23" w16cid:durableId="8468217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558434">
    <w:abstractNumId w:val="31"/>
  </w:num>
  <w:num w:numId="25" w16cid:durableId="388647385">
    <w:abstractNumId w:val="29"/>
  </w:num>
  <w:num w:numId="26" w16cid:durableId="997462049">
    <w:abstractNumId w:val="30"/>
  </w:num>
  <w:num w:numId="27" w16cid:durableId="1483499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7461340">
    <w:abstractNumId w:val="20"/>
  </w:num>
  <w:num w:numId="29" w16cid:durableId="2048138208">
    <w:abstractNumId w:val="32"/>
  </w:num>
  <w:num w:numId="30" w16cid:durableId="190383023">
    <w:abstractNumId w:val="6"/>
  </w:num>
  <w:num w:numId="31" w16cid:durableId="1963687448">
    <w:abstractNumId w:val="0"/>
  </w:num>
  <w:num w:numId="32" w16cid:durableId="236676315">
    <w:abstractNumId w:val="12"/>
  </w:num>
  <w:num w:numId="33" w16cid:durableId="780685763">
    <w:abstractNumId w:val="9"/>
  </w:num>
  <w:num w:numId="34" w16cid:durableId="817573448">
    <w:abstractNumId w:val="8"/>
  </w:num>
  <w:num w:numId="35" w16cid:durableId="675420782">
    <w:abstractNumId w:val="34"/>
  </w:num>
  <w:num w:numId="36" w16cid:durableId="171653730">
    <w:abstractNumId w:val="17"/>
  </w:num>
  <w:num w:numId="37" w16cid:durableId="512574036">
    <w:abstractNumId w:val="17"/>
  </w:num>
  <w:num w:numId="38" w16cid:durableId="145518758">
    <w:abstractNumId w:val="17"/>
  </w:num>
  <w:num w:numId="39" w16cid:durableId="1156608997">
    <w:abstractNumId w:val="17"/>
  </w:num>
  <w:num w:numId="40" w16cid:durableId="662202689">
    <w:abstractNumId w:val="33"/>
  </w:num>
  <w:num w:numId="41" w16cid:durableId="1222525059">
    <w:abstractNumId w:val="26"/>
  </w:num>
  <w:num w:numId="42" w16cid:durableId="704983270">
    <w:abstractNumId w:val="3"/>
  </w:num>
  <w:num w:numId="43" w16cid:durableId="770704647">
    <w:abstractNumId w:val="7"/>
  </w:num>
  <w:num w:numId="44" w16cid:durableId="1413351941">
    <w:abstractNumId w:val="27"/>
  </w:num>
  <w:num w:numId="45" w16cid:durableId="1104418016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669"/>
    <w:rsid w:val="00000776"/>
    <w:rsid w:val="00000904"/>
    <w:rsid w:val="000009E1"/>
    <w:rsid w:val="000009EC"/>
    <w:rsid w:val="00000ABF"/>
    <w:rsid w:val="00000CE0"/>
    <w:rsid w:val="0000139A"/>
    <w:rsid w:val="000017B6"/>
    <w:rsid w:val="0000186F"/>
    <w:rsid w:val="00001937"/>
    <w:rsid w:val="00001941"/>
    <w:rsid w:val="00001BBA"/>
    <w:rsid w:val="00001E41"/>
    <w:rsid w:val="00002032"/>
    <w:rsid w:val="0000214D"/>
    <w:rsid w:val="000021C8"/>
    <w:rsid w:val="00002396"/>
    <w:rsid w:val="0000249B"/>
    <w:rsid w:val="0000257A"/>
    <w:rsid w:val="0000271E"/>
    <w:rsid w:val="000028AE"/>
    <w:rsid w:val="0000299F"/>
    <w:rsid w:val="000029D4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7E4"/>
    <w:rsid w:val="00003AF8"/>
    <w:rsid w:val="00003B28"/>
    <w:rsid w:val="00003DE7"/>
    <w:rsid w:val="00003E73"/>
    <w:rsid w:val="00003FB1"/>
    <w:rsid w:val="00004051"/>
    <w:rsid w:val="000040B1"/>
    <w:rsid w:val="00004160"/>
    <w:rsid w:val="00004256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71"/>
    <w:rsid w:val="00005626"/>
    <w:rsid w:val="000057A7"/>
    <w:rsid w:val="000057C6"/>
    <w:rsid w:val="0000584E"/>
    <w:rsid w:val="00005ACB"/>
    <w:rsid w:val="00005C24"/>
    <w:rsid w:val="00005D10"/>
    <w:rsid w:val="00005DC3"/>
    <w:rsid w:val="00005E83"/>
    <w:rsid w:val="0000608E"/>
    <w:rsid w:val="000060D0"/>
    <w:rsid w:val="00006160"/>
    <w:rsid w:val="000061B2"/>
    <w:rsid w:val="000061EF"/>
    <w:rsid w:val="00006366"/>
    <w:rsid w:val="000063C9"/>
    <w:rsid w:val="0000642C"/>
    <w:rsid w:val="00006455"/>
    <w:rsid w:val="000064EA"/>
    <w:rsid w:val="00006BBD"/>
    <w:rsid w:val="000070B2"/>
    <w:rsid w:val="000071B8"/>
    <w:rsid w:val="000074F1"/>
    <w:rsid w:val="000076EB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12A"/>
    <w:rsid w:val="00012279"/>
    <w:rsid w:val="000122F5"/>
    <w:rsid w:val="0001233E"/>
    <w:rsid w:val="00012367"/>
    <w:rsid w:val="000123EF"/>
    <w:rsid w:val="00012983"/>
    <w:rsid w:val="00012BCD"/>
    <w:rsid w:val="00012BE1"/>
    <w:rsid w:val="00012C74"/>
    <w:rsid w:val="00012CE5"/>
    <w:rsid w:val="00012E03"/>
    <w:rsid w:val="00012F5D"/>
    <w:rsid w:val="00013199"/>
    <w:rsid w:val="000131A0"/>
    <w:rsid w:val="0001325A"/>
    <w:rsid w:val="000133A0"/>
    <w:rsid w:val="00013958"/>
    <w:rsid w:val="00013DBF"/>
    <w:rsid w:val="00013FF0"/>
    <w:rsid w:val="00014632"/>
    <w:rsid w:val="000147AD"/>
    <w:rsid w:val="000148E3"/>
    <w:rsid w:val="00014B7F"/>
    <w:rsid w:val="00015089"/>
    <w:rsid w:val="0001516F"/>
    <w:rsid w:val="000151E9"/>
    <w:rsid w:val="0001520A"/>
    <w:rsid w:val="00015683"/>
    <w:rsid w:val="00015860"/>
    <w:rsid w:val="00015BF1"/>
    <w:rsid w:val="00015C52"/>
    <w:rsid w:val="00015E8E"/>
    <w:rsid w:val="0001601E"/>
    <w:rsid w:val="000162D2"/>
    <w:rsid w:val="00016341"/>
    <w:rsid w:val="000165D0"/>
    <w:rsid w:val="000166FF"/>
    <w:rsid w:val="000169BD"/>
    <w:rsid w:val="0001701B"/>
    <w:rsid w:val="00017040"/>
    <w:rsid w:val="000170A3"/>
    <w:rsid w:val="00017344"/>
    <w:rsid w:val="000173E8"/>
    <w:rsid w:val="00017884"/>
    <w:rsid w:val="00017AEB"/>
    <w:rsid w:val="00017F6D"/>
    <w:rsid w:val="00020038"/>
    <w:rsid w:val="000200CC"/>
    <w:rsid w:val="000203B1"/>
    <w:rsid w:val="0002055E"/>
    <w:rsid w:val="00020586"/>
    <w:rsid w:val="000205A2"/>
    <w:rsid w:val="00020655"/>
    <w:rsid w:val="00020788"/>
    <w:rsid w:val="000207E7"/>
    <w:rsid w:val="00020B15"/>
    <w:rsid w:val="00020BC1"/>
    <w:rsid w:val="00020C28"/>
    <w:rsid w:val="00020E17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6DC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59F"/>
    <w:rsid w:val="00025720"/>
    <w:rsid w:val="00025761"/>
    <w:rsid w:val="000257C6"/>
    <w:rsid w:val="00026132"/>
    <w:rsid w:val="000262CB"/>
    <w:rsid w:val="00026443"/>
    <w:rsid w:val="00026668"/>
    <w:rsid w:val="0002669B"/>
    <w:rsid w:val="000268A8"/>
    <w:rsid w:val="00026951"/>
    <w:rsid w:val="00026AA4"/>
    <w:rsid w:val="00026C33"/>
    <w:rsid w:val="000270C2"/>
    <w:rsid w:val="000271E4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5C1"/>
    <w:rsid w:val="00030808"/>
    <w:rsid w:val="00030CE9"/>
    <w:rsid w:val="00030E12"/>
    <w:rsid w:val="00030EE7"/>
    <w:rsid w:val="00030FC9"/>
    <w:rsid w:val="000319CC"/>
    <w:rsid w:val="00031B75"/>
    <w:rsid w:val="00031C62"/>
    <w:rsid w:val="00031CF8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983"/>
    <w:rsid w:val="00032CCC"/>
    <w:rsid w:val="00032DD4"/>
    <w:rsid w:val="00032E5C"/>
    <w:rsid w:val="00032E72"/>
    <w:rsid w:val="00033049"/>
    <w:rsid w:val="00033155"/>
    <w:rsid w:val="00033434"/>
    <w:rsid w:val="00033455"/>
    <w:rsid w:val="0003350F"/>
    <w:rsid w:val="00033540"/>
    <w:rsid w:val="000335D3"/>
    <w:rsid w:val="00033C0A"/>
    <w:rsid w:val="00033D09"/>
    <w:rsid w:val="00033EBF"/>
    <w:rsid w:val="00033EFB"/>
    <w:rsid w:val="00033FCE"/>
    <w:rsid w:val="0003429B"/>
    <w:rsid w:val="000342AE"/>
    <w:rsid w:val="000343FF"/>
    <w:rsid w:val="00034508"/>
    <w:rsid w:val="000348D5"/>
    <w:rsid w:val="00034947"/>
    <w:rsid w:val="00034992"/>
    <w:rsid w:val="00034C12"/>
    <w:rsid w:val="00034DBF"/>
    <w:rsid w:val="00034E19"/>
    <w:rsid w:val="00034EA8"/>
    <w:rsid w:val="000350B4"/>
    <w:rsid w:val="000350BB"/>
    <w:rsid w:val="000352CC"/>
    <w:rsid w:val="00035633"/>
    <w:rsid w:val="000358A0"/>
    <w:rsid w:val="00035A15"/>
    <w:rsid w:val="00035B92"/>
    <w:rsid w:val="000361F3"/>
    <w:rsid w:val="000366EF"/>
    <w:rsid w:val="00036746"/>
    <w:rsid w:val="00036842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2C8"/>
    <w:rsid w:val="0003746F"/>
    <w:rsid w:val="0003757A"/>
    <w:rsid w:val="00037907"/>
    <w:rsid w:val="00037AD3"/>
    <w:rsid w:val="00037BB1"/>
    <w:rsid w:val="00037BC7"/>
    <w:rsid w:val="00037C23"/>
    <w:rsid w:val="00037C5B"/>
    <w:rsid w:val="00037D2E"/>
    <w:rsid w:val="00037D51"/>
    <w:rsid w:val="00037DC2"/>
    <w:rsid w:val="000402B9"/>
    <w:rsid w:val="000402C1"/>
    <w:rsid w:val="000405DD"/>
    <w:rsid w:val="000406BD"/>
    <w:rsid w:val="00040740"/>
    <w:rsid w:val="000408C4"/>
    <w:rsid w:val="00040A21"/>
    <w:rsid w:val="00040AE4"/>
    <w:rsid w:val="00040BC8"/>
    <w:rsid w:val="00041192"/>
    <w:rsid w:val="000411DA"/>
    <w:rsid w:val="000412B0"/>
    <w:rsid w:val="00041478"/>
    <w:rsid w:val="00041484"/>
    <w:rsid w:val="000414AE"/>
    <w:rsid w:val="00041580"/>
    <w:rsid w:val="00041B73"/>
    <w:rsid w:val="00041BA0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94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67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5FF3"/>
    <w:rsid w:val="000460A5"/>
    <w:rsid w:val="00046693"/>
    <w:rsid w:val="000467C7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2AA"/>
    <w:rsid w:val="00047475"/>
    <w:rsid w:val="000475C5"/>
    <w:rsid w:val="00047841"/>
    <w:rsid w:val="00047A92"/>
    <w:rsid w:val="00047B17"/>
    <w:rsid w:val="00047BBE"/>
    <w:rsid w:val="00047C83"/>
    <w:rsid w:val="00047DCF"/>
    <w:rsid w:val="00050318"/>
    <w:rsid w:val="000503BD"/>
    <w:rsid w:val="00050528"/>
    <w:rsid w:val="00050CAA"/>
    <w:rsid w:val="00050CE6"/>
    <w:rsid w:val="000510E7"/>
    <w:rsid w:val="0005130C"/>
    <w:rsid w:val="0005153A"/>
    <w:rsid w:val="00051854"/>
    <w:rsid w:val="00051CC3"/>
    <w:rsid w:val="00051E66"/>
    <w:rsid w:val="00051ECB"/>
    <w:rsid w:val="00052116"/>
    <w:rsid w:val="0005214B"/>
    <w:rsid w:val="0005240B"/>
    <w:rsid w:val="0005259E"/>
    <w:rsid w:val="00052661"/>
    <w:rsid w:val="00052771"/>
    <w:rsid w:val="000529E3"/>
    <w:rsid w:val="000529F1"/>
    <w:rsid w:val="00052A2E"/>
    <w:rsid w:val="00052A94"/>
    <w:rsid w:val="00052B95"/>
    <w:rsid w:val="00052D77"/>
    <w:rsid w:val="00052E76"/>
    <w:rsid w:val="00052FA9"/>
    <w:rsid w:val="00053007"/>
    <w:rsid w:val="00053023"/>
    <w:rsid w:val="00053030"/>
    <w:rsid w:val="00053425"/>
    <w:rsid w:val="000535B3"/>
    <w:rsid w:val="00053CD2"/>
    <w:rsid w:val="00053CD3"/>
    <w:rsid w:val="00053D03"/>
    <w:rsid w:val="00054189"/>
    <w:rsid w:val="000542BA"/>
    <w:rsid w:val="000542FB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16"/>
    <w:rsid w:val="00055DCE"/>
    <w:rsid w:val="00055E4B"/>
    <w:rsid w:val="00055E70"/>
    <w:rsid w:val="000564DF"/>
    <w:rsid w:val="00056715"/>
    <w:rsid w:val="0005684E"/>
    <w:rsid w:val="00056B35"/>
    <w:rsid w:val="00056BAA"/>
    <w:rsid w:val="00056D9E"/>
    <w:rsid w:val="000571E2"/>
    <w:rsid w:val="000573E0"/>
    <w:rsid w:val="0005757A"/>
    <w:rsid w:val="000577AE"/>
    <w:rsid w:val="000578A1"/>
    <w:rsid w:val="0005790C"/>
    <w:rsid w:val="00057920"/>
    <w:rsid w:val="000579F8"/>
    <w:rsid w:val="00057BE7"/>
    <w:rsid w:val="00057CDC"/>
    <w:rsid w:val="00057D02"/>
    <w:rsid w:val="00057D16"/>
    <w:rsid w:val="000601EB"/>
    <w:rsid w:val="00060225"/>
    <w:rsid w:val="00060377"/>
    <w:rsid w:val="0006073C"/>
    <w:rsid w:val="00060803"/>
    <w:rsid w:val="00060D49"/>
    <w:rsid w:val="00060E27"/>
    <w:rsid w:val="00060FC0"/>
    <w:rsid w:val="00060FC7"/>
    <w:rsid w:val="000613AA"/>
    <w:rsid w:val="0006140E"/>
    <w:rsid w:val="000616FD"/>
    <w:rsid w:val="00061848"/>
    <w:rsid w:val="00061919"/>
    <w:rsid w:val="00061FBC"/>
    <w:rsid w:val="000620FB"/>
    <w:rsid w:val="0006210D"/>
    <w:rsid w:val="00062139"/>
    <w:rsid w:val="0006221A"/>
    <w:rsid w:val="0006276B"/>
    <w:rsid w:val="000627C9"/>
    <w:rsid w:val="000629D8"/>
    <w:rsid w:val="00062B3C"/>
    <w:rsid w:val="00062B3D"/>
    <w:rsid w:val="00062D9E"/>
    <w:rsid w:val="00062EDB"/>
    <w:rsid w:val="000634C4"/>
    <w:rsid w:val="0006366B"/>
    <w:rsid w:val="00063825"/>
    <w:rsid w:val="000638D5"/>
    <w:rsid w:val="00063AD1"/>
    <w:rsid w:val="00063B2F"/>
    <w:rsid w:val="00063BE7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84"/>
    <w:rsid w:val="000654F5"/>
    <w:rsid w:val="00065514"/>
    <w:rsid w:val="00065766"/>
    <w:rsid w:val="000659B7"/>
    <w:rsid w:val="00065CF4"/>
    <w:rsid w:val="00065DAB"/>
    <w:rsid w:val="00065E0D"/>
    <w:rsid w:val="00065FD2"/>
    <w:rsid w:val="0006616F"/>
    <w:rsid w:val="0006632A"/>
    <w:rsid w:val="00066331"/>
    <w:rsid w:val="000663E5"/>
    <w:rsid w:val="00066407"/>
    <w:rsid w:val="000668DA"/>
    <w:rsid w:val="00066920"/>
    <w:rsid w:val="00066BEF"/>
    <w:rsid w:val="00066CBA"/>
    <w:rsid w:val="00066E0B"/>
    <w:rsid w:val="00066E18"/>
    <w:rsid w:val="00066F43"/>
    <w:rsid w:val="00066F97"/>
    <w:rsid w:val="0006719D"/>
    <w:rsid w:val="000671A3"/>
    <w:rsid w:val="00067241"/>
    <w:rsid w:val="00067300"/>
    <w:rsid w:val="00067511"/>
    <w:rsid w:val="000675C1"/>
    <w:rsid w:val="000676E3"/>
    <w:rsid w:val="0006787D"/>
    <w:rsid w:val="00067A61"/>
    <w:rsid w:val="00067A9A"/>
    <w:rsid w:val="00067BA5"/>
    <w:rsid w:val="00067CDC"/>
    <w:rsid w:val="00070288"/>
    <w:rsid w:val="00070314"/>
    <w:rsid w:val="00070498"/>
    <w:rsid w:val="000704D0"/>
    <w:rsid w:val="0007052F"/>
    <w:rsid w:val="000707AD"/>
    <w:rsid w:val="00070A9D"/>
    <w:rsid w:val="00070DC5"/>
    <w:rsid w:val="00070E0E"/>
    <w:rsid w:val="00070FB1"/>
    <w:rsid w:val="00071005"/>
    <w:rsid w:val="000712B4"/>
    <w:rsid w:val="000713CA"/>
    <w:rsid w:val="000714BA"/>
    <w:rsid w:val="00071518"/>
    <w:rsid w:val="0007185A"/>
    <w:rsid w:val="000718B1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727"/>
    <w:rsid w:val="00072A15"/>
    <w:rsid w:val="00072A57"/>
    <w:rsid w:val="00072BEF"/>
    <w:rsid w:val="00072DF4"/>
    <w:rsid w:val="00073110"/>
    <w:rsid w:val="0007319D"/>
    <w:rsid w:val="0007349E"/>
    <w:rsid w:val="000734F0"/>
    <w:rsid w:val="000734FB"/>
    <w:rsid w:val="00073929"/>
    <w:rsid w:val="000739C6"/>
    <w:rsid w:val="000739F5"/>
    <w:rsid w:val="00073AFB"/>
    <w:rsid w:val="00073BA5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22D"/>
    <w:rsid w:val="000754C9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6DC"/>
    <w:rsid w:val="000767D3"/>
    <w:rsid w:val="00076B04"/>
    <w:rsid w:val="00076B6A"/>
    <w:rsid w:val="00076C31"/>
    <w:rsid w:val="00076C8C"/>
    <w:rsid w:val="00076CD8"/>
    <w:rsid w:val="00076CDA"/>
    <w:rsid w:val="00076D53"/>
    <w:rsid w:val="00076F6A"/>
    <w:rsid w:val="000774D8"/>
    <w:rsid w:val="000775A3"/>
    <w:rsid w:val="0007764D"/>
    <w:rsid w:val="000776E0"/>
    <w:rsid w:val="00077A1C"/>
    <w:rsid w:val="00077A2E"/>
    <w:rsid w:val="00077B28"/>
    <w:rsid w:val="00077C23"/>
    <w:rsid w:val="00077D80"/>
    <w:rsid w:val="00077EAB"/>
    <w:rsid w:val="00077F7B"/>
    <w:rsid w:val="00077FCF"/>
    <w:rsid w:val="00077FE2"/>
    <w:rsid w:val="00080338"/>
    <w:rsid w:val="000805A5"/>
    <w:rsid w:val="00080601"/>
    <w:rsid w:val="0008066A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F4"/>
    <w:rsid w:val="00081BBA"/>
    <w:rsid w:val="000821B6"/>
    <w:rsid w:val="00082215"/>
    <w:rsid w:val="0008239B"/>
    <w:rsid w:val="000823A2"/>
    <w:rsid w:val="00082518"/>
    <w:rsid w:val="000826D8"/>
    <w:rsid w:val="000828F0"/>
    <w:rsid w:val="0008311C"/>
    <w:rsid w:val="00083237"/>
    <w:rsid w:val="00083287"/>
    <w:rsid w:val="00083451"/>
    <w:rsid w:val="0008363B"/>
    <w:rsid w:val="000837FE"/>
    <w:rsid w:val="000839F4"/>
    <w:rsid w:val="00083B2C"/>
    <w:rsid w:val="00083D31"/>
    <w:rsid w:val="00083E04"/>
    <w:rsid w:val="00083F0B"/>
    <w:rsid w:val="000841B4"/>
    <w:rsid w:val="000845E9"/>
    <w:rsid w:val="00084630"/>
    <w:rsid w:val="00084639"/>
    <w:rsid w:val="0008485C"/>
    <w:rsid w:val="00084A73"/>
    <w:rsid w:val="00084B57"/>
    <w:rsid w:val="00084BA0"/>
    <w:rsid w:val="00084BFC"/>
    <w:rsid w:val="00085191"/>
    <w:rsid w:val="000852BB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6EA5"/>
    <w:rsid w:val="00087304"/>
    <w:rsid w:val="000873A1"/>
    <w:rsid w:val="00087445"/>
    <w:rsid w:val="000874DC"/>
    <w:rsid w:val="00087566"/>
    <w:rsid w:val="00087780"/>
    <w:rsid w:val="00087797"/>
    <w:rsid w:val="00087A25"/>
    <w:rsid w:val="00087ABB"/>
    <w:rsid w:val="00090040"/>
    <w:rsid w:val="000900A4"/>
    <w:rsid w:val="00090192"/>
    <w:rsid w:val="00090378"/>
    <w:rsid w:val="000903A0"/>
    <w:rsid w:val="000903EA"/>
    <w:rsid w:val="000904E4"/>
    <w:rsid w:val="00090503"/>
    <w:rsid w:val="000906A6"/>
    <w:rsid w:val="00090860"/>
    <w:rsid w:val="00090C0A"/>
    <w:rsid w:val="00090E29"/>
    <w:rsid w:val="00090EF0"/>
    <w:rsid w:val="00090EF2"/>
    <w:rsid w:val="0009123D"/>
    <w:rsid w:val="00091360"/>
    <w:rsid w:val="000915DE"/>
    <w:rsid w:val="00091645"/>
    <w:rsid w:val="00091881"/>
    <w:rsid w:val="00091A5B"/>
    <w:rsid w:val="00091B02"/>
    <w:rsid w:val="00091C18"/>
    <w:rsid w:val="00091C43"/>
    <w:rsid w:val="00091D30"/>
    <w:rsid w:val="00091E87"/>
    <w:rsid w:val="0009206D"/>
    <w:rsid w:val="00092071"/>
    <w:rsid w:val="00092140"/>
    <w:rsid w:val="00092175"/>
    <w:rsid w:val="00092224"/>
    <w:rsid w:val="0009247D"/>
    <w:rsid w:val="000925DB"/>
    <w:rsid w:val="00092780"/>
    <w:rsid w:val="000927D3"/>
    <w:rsid w:val="0009287C"/>
    <w:rsid w:val="00092988"/>
    <w:rsid w:val="00092AD1"/>
    <w:rsid w:val="00092C4E"/>
    <w:rsid w:val="00092E23"/>
    <w:rsid w:val="00092EB1"/>
    <w:rsid w:val="00092FF0"/>
    <w:rsid w:val="00093050"/>
    <w:rsid w:val="00093203"/>
    <w:rsid w:val="00093238"/>
    <w:rsid w:val="000933A4"/>
    <w:rsid w:val="000933BF"/>
    <w:rsid w:val="000935D8"/>
    <w:rsid w:val="000935EE"/>
    <w:rsid w:val="000936A8"/>
    <w:rsid w:val="0009389B"/>
    <w:rsid w:val="000938B8"/>
    <w:rsid w:val="00093E7B"/>
    <w:rsid w:val="00094198"/>
    <w:rsid w:val="00094289"/>
    <w:rsid w:val="0009432E"/>
    <w:rsid w:val="000945A8"/>
    <w:rsid w:val="000947E4"/>
    <w:rsid w:val="0009496E"/>
    <w:rsid w:val="000949CF"/>
    <w:rsid w:val="00094B73"/>
    <w:rsid w:val="00094DC4"/>
    <w:rsid w:val="00094F2D"/>
    <w:rsid w:val="000953D5"/>
    <w:rsid w:val="000954CA"/>
    <w:rsid w:val="0009554F"/>
    <w:rsid w:val="000955AE"/>
    <w:rsid w:val="0009589F"/>
    <w:rsid w:val="000958A5"/>
    <w:rsid w:val="00095954"/>
    <w:rsid w:val="00095A05"/>
    <w:rsid w:val="00095B3F"/>
    <w:rsid w:val="00095BC3"/>
    <w:rsid w:val="00095CE3"/>
    <w:rsid w:val="00095D2C"/>
    <w:rsid w:val="00095D69"/>
    <w:rsid w:val="00095E1A"/>
    <w:rsid w:val="00095E97"/>
    <w:rsid w:val="00095EBF"/>
    <w:rsid w:val="0009615A"/>
    <w:rsid w:val="000965F0"/>
    <w:rsid w:val="00096B00"/>
    <w:rsid w:val="00096B50"/>
    <w:rsid w:val="00096C3D"/>
    <w:rsid w:val="00096EB7"/>
    <w:rsid w:val="00097073"/>
    <w:rsid w:val="00097198"/>
    <w:rsid w:val="000976D3"/>
    <w:rsid w:val="00097703"/>
    <w:rsid w:val="000979B4"/>
    <w:rsid w:val="00097B53"/>
    <w:rsid w:val="00097BA6"/>
    <w:rsid w:val="00097E37"/>
    <w:rsid w:val="00097F63"/>
    <w:rsid w:val="00097FD3"/>
    <w:rsid w:val="000A00BC"/>
    <w:rsid w:val="000A00BF"/>
    <w:rsid w:val="000A0415"/>
    <w:rsid w:val="000A060C"/>
    <w:rsid w:val="000A0B41"/>
    <w:rsid w:val="000A0C06"/>
    <w:rsid w:val="000A0CBE"/>
    <w:rsid w:val="000A0D1E"/>
    <w:rsid w:val="000A0D4C"/>
    <w:rsid w:val="000A0E83"/>
    <w:rsid w:val="000A0F7A"/>
    <w:rsid w:val="000A0FBB"/>
    <w:rsid w:val="000A107C"/>
    <w:rsid w:val="000A10EC"/>
    <w:rsid w:val="000A112D"/>
    <w:rsid w:val="000A1249"/>
    <w:rsid w:val="000A12A1"/>
    <w:rsid w:val="000A12FB"/>
    <w:rsid w:val="000A1300"/>
    <w:rsid w:val="000A1380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3DEE"/>
    <w:rsid w:val="000A4023"/>
    <w:rsid w:val="000A4289"/>
    <w:rsid w:val="000A47EC"/>
    <w:rsid w:val="000A4876"/>
    <w:rsid w:val="000A48F7"/>
    <w:rsid w:val="000A4A96"/>
    <w:rsid w:val="000A4B36"/>
    <w:rsid w:val="000A4B6A"/>
    <w:rsid w:val="000A4B90"/>
    <w:rsid w:val="000A4D6F"/>
    <w:rsid w:val="000A4DD0"/>
    <w:rsid w:val="000A4FE3"/>
    <w:rsid w:val="000A50D0"/>
    <w:rsid w:val="000A50E0"/>
    <w:rsid w:val="000A5278"/>
    <w:rsid w:val="000A52E2"/>
    <w:rsid w:val="000A5362"/>
    <w:rsid w:val="000A538B"/>
    <w:rsid w:val="000A5495"/>
    <w:rsid w:val="000A566C"/>
    <w:rsid w:val="000A573A"/>
    <w:rsid w:val="000A5CD8"/>
    <w:rsid w:val="000A5CEB"/>
    <w:rsid w:val="000A5D0F"/>
    <w:rsid w:val="000A5D75"/>
    <w:rsid w:val="000A5FCB"/>
    <w:rsid w:val="000A613C"/>
    <w:rsid w:val="000A648B"/>
    <w:rsid w:val="000A6B1B"/>
    <w:rsid w:val="000A6E08"/>
    <w:rsid w:val="000A7038"/>
    <w:rsid w:val="000A70E4"/>
    <w:rsid w:val="000A710E"/>
    <w:rsid w:val="000A731B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B4"/>
    <w:rsid w:val="000A7EC4"/>
    <w:rsid w:val="000B0489"/>
    <w:rsid w:val="000B0560"/>
    <w:rsid w:val="000B0852"/>
    <w:rsid w:val="000B0B44"/>
    <w:rsid w:val="000B0D91"/>
    <w:rsid w:val="000B0E2D"/>
    <w:rsid w:val="000B0E49"/>
    <w:rsid w:val="000B0E4C"/>
    <w:rsid w:val="000B0E53"/>
    <w:rsid w:val="000B0E5E"/>
    <w:rsid w:val="000B0E8A"/>
    <w:rsid w:val="000B120F"/>
    <w:rsid w:val="000B1330"/>
    <w:rsid w:val="000B142E"/>
    <w:rsid w:val="000B1665"/>
    <w:rsid w:val="000B16DB"/>
    <w:rsid w:val="000B1764"/>
    <w:rsid w:val="000B17A4"/>
    <w:rsid w:val="000B17B9"/>
    <w:rsid w:val="000B1869"/>
    <w:rsid w:val="000B18D6"/>
    <w:rsid w:val="000B18DA"/>
    <w:rsid w:val="000B18F9"/>
    <w:rsid w:val="000B1C31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A50"/>
    <w:rsid w:val="000B3A88"/>
    <w:rsid w:val="000B3BC4"/>
    <w:rsid w:val="000B3C31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5A"/>
    <w:rsid w:val="000B5FDA"/>
    <w:rsid w:val="000B629C"/>
    <w:rsid w:val="000B65E2"/>
    <w:rsid w:val="000B6669"/>
    <w:rsid w:val="000B668C"/>
    <w:rsid w:val="000B6936"/>
    <w:rsid w:val="000B6A02"/>
    <w:rsid w:val="000B6D42"/>
    <w:rsid w:val="000B6DFF"/>
    <w:rsid w:val="000B6E03"/>
    <w:rsid w:val="000B6E19"/>
    <w:rsid w:val="000B6E64"/>
    <w:rsid w:val="000B72AA"/>
    <w:rsid w:val="000B72D1"/>
    <w:rsid w:val="000B73B2"/>
    <w:rsid w:val="000B73D3"/>
    <w:rsid w:val="000B75D3"/>
    <w:rsid w:val="000B75E4"/>
    <w:rsid w:val="000B76B2"/>
    <w:rsid w:val="000B770F"/>
    <w:rsid w:val="000B773F"/>
    <w:rsid w:val="000B7878"/>
    <w:rsid w:val="000B7932"/>
    <w:rsid w:val="000B7A7B"/>
    <w:rsid w:val="000B7A82"/>
    <w:rsid w:val="000B7CD0"/>
    <w:rsid w:val="000B7CD9"/>
    <w:rsid w:val="000B7D51"/>
    <w:rsid w:val="000B7F25"/>
    <w:rsid w:val="000C0055"/>
    <w:rsid w:val="000C00BB"/>
    <w:rsid w:val="000C0180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780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3B77"/>
    <w:rsid w:val="000C3D92"/>
    <w:rsid w:val="000C45B9"/>
    <w:rsid w:val="000C471D"/>
    <w:rsid w:val="000C47C4"/>
    <w:rsid w:val="000C47FB"/>
    <w:rsid w:val="000C4820"/>
    <w:rsid w:val="000C4A29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686"/>
    <w:rsid w:val="000C5878"/>
    <w:rsid w:val="000C598D"/>
    <w:rsid w:val="000C5D5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959"/>
    <w:rsid w:val="000C6AE3"/>
    <w:rsid w:val="000C6B27"/>
    <w:rsid w:val="000C6B3B"/>
    <w:rsid w:val="000C6B85"/>
    <w:rsid w:val="000C6DFC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B4F"/>
    <w:rsid w:val="000C7DC4"/>
    <w:rsid w:val="000C7FAF"/>
    <w:rsid w:val="000C7FD0"/>
    <w:rsid w:val="000D0267"/>
    <w:rsid w:val="000D0287"/>
    <w:rsid w:val="000D028E"/>
    <w:rsid w:val="000D0544"/>
    <w:rsid w:val="000D0704"/>
    <w:rsid w:val="000D073F"/>
    <w:rsid w:val="000D0893"/>
    <w:rsid w:val="000D0CB3"/>
    <w:rsid w:val="000D0E15"/>
    <w:rsid w:val="000D0E42"/>
    <w:rsid w:val="000D1029"/>
    <w:rsid w:val="000D10E6"/>
    <w:rsid w:val="000D12A4"/>
    <w:rsid w:val="000D12EA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A61"/>
    <w:rsid w:val="000D2C15"/>
    <w:rsid w:val="000D2E6E"/>
    <w:rsid w:val="000D2E7B"/>
    <w:rsid w:val="000D2EEA"/>
    <w:rsid w:val="000D3012"/>
    <w:rsid w:val="000D31F7"/>
    <w:rsid w:val="000D35A7"/>
    <w:rsid w:val="000D35E5"/>
    <w:rsid w:val="000D3C23"/>
    <w:rsid w:val="000D3CCA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34C"/>
    <w:rsid w:val="000D54FD"/>
    <w:rsid w:val="000D5524"/>
    <w:rsid w:val="000D56E2"/>
    <w:rsid w:val="000D5724"/>
    <w:rsid w:val="000D575B"/>
    <w:rsid w:val="000D59B6"/>
    <w:rsid w:val="000D5A0E"/>
    <w:rsid w:val="000D5EDC"/>
    <w:rsid w:val="000D67E5"/>
    <w:rsid w:val="000D67F4"/>
    <w:rsid w:val="000D67FC"/>
    <w:rsid w:val="000D6971"/>
    <w:rsid w:val="000D6A79"/>
    <w:rsid w:val="000D6CAC"/>
    <w:rsid w:val="000D6CD6"/>
    <w:rsid w:val="000D6D7C"/>
    <w:rsid w:val="000D6FDD"/>
    <w:rsid w:val="000D7030"/>
    <w:rsid w:val="000D7055"/>
    <w:rsid w:val="000D7283"/>
    <w:rsid w:val="000D729D"/>
    <w:rsid w:val="000D75EA"/>
    <w:rsid w:val="000D7952"/>
    <w:rsid w:val="000D7B59"/>
    <w:rsid w:val="000D7B9C"/>
    <w:rsid w:val="000D7C0B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51F"/>
    <w:rsid w:val="000E061D"/>
    <w:rsid w:val="000E06E8"/>
    <w:rsid w:val="000E0789"/>
    <w:rsid w:val="000E07D9"/>
    <w:rsid w:val="000E0835"/>
    <w:rsid w:val="000E0C03"/>
    <w:rsid w:val="000E108F"/>
    <w:rsid w:val="000E1236"/>
    <w:rsid w:val="000E1238"/>
    <w:rsid w:val="000E1545"/>
    <w:rsid w:val="000E1633"/>
    <w:rsid w:val="000E17E7"/>
    <w:rsid w:val="000E1B12"/>
    <w:rsid w:val="000E1C85"/>
    <w:rsid w:val="000E1D8C"/>
    <w:rsid w:val="000E1E38"/>
    <w:rsid w:val="000E1F05"/>
    <w:rsid w:val="000E20C2"/>
    <w:rsid w:val="000E21AE"/>
    <w:rsid w:val="000E22D3"/>
    <w:rsid w:val="000E2359"/>
    <w:rsid w:val="000E2707"/>
    <w:rsid w:val="000E272E"/>
    <w:rsid w:val="000E27A7"/>
    <w:rsid w:val="000E28AC"/>
    <w:rsid w:val="000E2A50"/>
    <w:rsid w:val="000E2A7C"/>
    <w:rsid w:val="000E2AC6"/>
    <w:rsid w:val="000E2C34"/>
    <w:rsid w:val="000E2DF9"/>
    <w:rsid w:val="000E2E17"/>
    <w:rsid w:val="000E2E84"/>
    <w:rsid w:val="000E2ED8"/>
    <w:rsid w:val="000E30D7"/>
    <w:rsid w:val="000E31DA"/>
    <w:rsid w:val="000E3352"/>
    <w:rsid w:val="000E35C7"/>
    <w:rsid w:val="000E3683"/>
    <w:rsid w:val="000E376B"/>
    <w:rsid w:val="000E3945"/>
    <w:rsid w:val="000E3996"/>
    <w:rsid w:val="000E39A9"/>
    <w:rsid w:val="000E3B80"/>
    <w:rsid w:val="000E3C54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59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AC2"/>
    <w:rsid w:val="000E6EA1"/>
    <w:rsid w:val="000E7251"/>
    <w:rsid w:val="000E7617"/>
    <w:rsid w:val="000E776C"/>
    <w:rsid w:val="000E7772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251"/>
    <w:rsid w:val="000F0321"/>
    <w:rsid w:val="000F044E"/>
    <w:rsid w:val="000F045E"/>
    <w:rsid w:val="000F04D2"/>
    <w:rsid w:val="000F04DA"/>
    <w:rsid w:val="000F067D"/>
    <w:rsid w:val="000F06D6"/>
    <w:rsid w:val="000F0706"/>
    <w:rsid w:val="000F0989"/>
    <w:rsid w:val="000F0C9B"/>
    <w:rsid w:val="000F0F0F"/>
    <w:rsid w:val="000F0FE9"/>
    <w:rsid w:val="000F152B"/>
    <w:rsid w:val="000F1631"/>
    <w:rsid w:val="000F1653"/>
    <w:rsid w:val="000F1749"/>
    <w:rsid w:val="000F18A2"/>
    <w:rsid w:val="000F191B"/>
    <w:rsid w:val="000F1B3E"/>
    <w:rsid w:val="000F1BD9"/>
    <w:rsid w:val="000F1C13"/>
    <w:rsid w:val="000F24AC"/>
    <w:rsid w:val="000F2646"/>
    <w:rsid w:val="000F2792"/>
    <w:rsid w:val="000F2A28"/>
    <w:rsid w:val="000F2BFE"/>
    <w:rsid w:val="000F2E95"/>
    <w:rsid w:val="000F2F87"/>
    <w:rsid w:val="000F301F"/>
    <w:rsid w:val="000F3043"/>
    <w:rsid w:val="000F314A"/>
    <w:rsid w:val="000F33FD"/>
    <w:rsid w:val="000F3614"/>
    <w:rsid w:val="000F372E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B72"/>
    <w:rsid w:val="000F4DFC"/>
    <w:rsid w:val="000F4EE2"/>
    <w:rsid w:val="000F4F0A"/>
    <w:rsid w:val="000F4F47"/>
    <w:rsid w:val="000F5022"/>
    <w:rsid w:val="000F562F"/>
    <w:rsid w:val="000F56B2"/>
    <w:rsid w:val="000F56CF"/>
    <w:rsid w:val="000F571A"/>
    <w:rsid w:val="000F5754"/>
    <w:rsid w:val="000F5A4A"/>
    <w:rsid w:val="000F5AD5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57A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0F7E03"/>
    <w:rsid w:val="0010006B"/>
    <w:rsid w:val="0010011E"/>
    <w:rsid w:val="0010032B"/>
    <w:rsid w:val="00100837"/>
    <w:rsid w:val="0010085B"/>
    <w:rsid w:val="001009EE"/>
    <w:rsid w:val="00100D05"/>
    <w:rsid w:val="00100F28"/>
    <w:rsid w:val="00100F45"/>
    <w:rsid w:val="001010A5"/>
    <w:rsid w:val="001010AC"/>
    <w:rsid w:val="00101107"/>
    <w:rsid w:val="00101214"/>
    <w:rsid w:val="00101371"/>
    <w:rsid w:val="001014D9"/>
    <w:rsid w:val="001015D2"/>
    <w:rsid w:val="0010178E"/>
    <w:rsid w:val="00101791"/>
    <w:rsid w:val="00101AF2"/>
    <w:rsid w:val="00101AF8"/>
    <w:rsid w:val="00101C46"/>
    <w:rsid w:val="00101CA7"/>
    <w:rsid w:val="00101CD5"/>
    <w:rsid w:val="00101E1D"/>
    <w:rsid w:val="00101E30"/>
    <w:rsid w:val="00102013"/>
    <w:rsid w:val="001020A1"/>
    <w:rsid w:val="001023DA"/>
    <w:rsid w:val="001026CC"/>
    <w:rsid w:val="00102789"/>
    <w:rsid w:val="00102D78"/>
    <w:rsid w:val="00102FDF"/>
    <w:rsid w:val="0010325B"/>
    <w:rsid w:val="0010329B"/>
    <w:rsid w:val="00103350"/>
    <w:rsid w:val="00103391"/>
    <w:rsid w:val="001033B1"/>
    <w:rsid w:val="0010375A"/>
    <w:rsid w:val="00103930"/>
    <w:rsid w:val="00103973"/>
    <w:rsid w:val="00103FCD"/>
    <w:rsid w:val="00104061"/>
    <w:rsid w:val="00104130"/>
    <w:rsid w:val="001041C2"/>
    <w:rsid w:val="001042BB"/>
    <w:rsid w:val="00104502"/>
    <w:rsid w:val="001046A7"/>
    <w:rsid w:val="001048E5"/>
    <w:rsid w:val="00104C69"/>
    <w:rsid w:val="00104C8D"/>
    <w:rsid w:val="00104D27"/>
    <w:rsid w:val="00104E68"/>
    <w:rsid w:val="001054C5"/>
    <w:rsid w:val="00105514"/>
    <w:rsid w:val="0010569E"/>
    <w:rsid w:val="001057DF"/>
    <w:rsid w:val="001058F2"/>
    <w:rsid w:val="00105A2F"/>
    <w:rsid w:val="00105ACF"/>
    <w:rsid w:val="00105B1C"/>
    <w:rsid w:val="00105B31"/>
    <w:rsid w:val="00105B4F"/>
    <w:rsid w:val="00105E10"/>
    <w:rsid w:val="00105E13"/>
    <w:rsid w:val="001062D8"/>
    <w:rsid w:val="00106336"/>
    <w:rsid w:val="0010637B"/>
    <w:rsid w:val="0010657F"/>
    <w:rsid w:val="00106582"/>
    <w:rsid w:val="00106588"/>
    <w:rsid w:val="00106646"/>
    <w:rsid w:val="001066B4"/>
    <w:rsid w:val="001066BC"/>
    <w:rsid w:val="00106713"/>
    <w:rsid w:val="001068C4"/>
    <w:rsid w:val="001068D1"/>
    <w:rsid w:val="001068F7"/>
    <w:rsid w:val="00106B42"/>
    <w:rsid w:val="00106BB9"/>
    <w:rsid w:val="00106CDD"/>
    <w:rsid w:val="00106E4C"/>
    <w:rsid w:val="00106F1B"/>
    <w:rsid w:val="00107123"/>
    <w:rsid w:val="0010742C"/>
    <w:rsid w:val="00107715"/>
    <w:rsid w:val="00107733"/>
    <w:rsid w:val="00107740"/>
    <w:rsid w:val="0010782C"/>
    <w:rsid w:val="00107950"/>
    <w:rsid w:val="001079BE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68"/>
    <w:rsid w:val="00110AE8"/>
    <w:rsid w:val="00110AF0"/>
    <w:rsid w:val="00110B05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4D3"/>
    <w:rsid w:val="00112711"/>
    <w:rsid w:val="0011290F"/>
    <w:rsid w:val="00112BEA"/>
    <w:rsid w:val="00112C06"/>
    <w:rsid w:val="00112C12"/>
    <w:rsid w:val="00112C16"/>
    <w:rsid w:val="00112D27"/>
    <w:rsid w:val="00112FF0"/>
    <w:rsid w:val="001135E5"/>
    <w:rsid w:val="00113642"/>
    <w:rsid w:val="001136A6"/>
    <w:rsid w:val="001136ED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68C"/>
    <w:rsid w:val="0011478C"/>
    <w:rsid w:val="001148E3"/>
    <w:rsid w:val="00114958"/>
    <w:rsid w:val="00114B40"/>
    <w:rsid w:val="00114BB0"/>
    <w:rsid w:val="00114BBF"/>
    <w:rsid w:val="00114DB0"/>
    <w:rsid w:val="00114F1B"/>
    <w:rsid w:val="00114F1E"/>
    <w:rsid w:val="00115336"/>
    <w:rsid w:val="001156DF"/>
    <w:rsid w:val="00115802"/>
    <w:rsid w:val="00115904"/>
    <w:rsid w:val="0011592F"/>
    <w:rsid w:val="00115D6C"/>
    <w:rsid w:val="00115D75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543"/>
    <w:rsid w:val="0011769C"/>
    <w:rsid w:val="001177B8"/>
    <w:rsid w:val="001178B6"/>
    <w:rsid w:val="00117B55"/>
    <w:rsid w:val="00117BD2"/>
    <w:rsid w:val="00117C07"/>
    <w:rsid w:val="00117CE1"/>
    <w:rsid w:val="00117D6F"/>
    <w:rsid w:val="00117E2F"/>
    <w:rsid w:val="00117E5E"/>
    <w:rsid w:val="0012001F"/>
    <w:rsid w:val="0012011F"/>
    <w:rsid w:val="001201BD"/>
    <w:rsid w:val="001202E8"/>
    <w:rsid w:val="0012035A"/>
    <w:rsid w:val="0012047C"/>
    <w:rsid w:val="0012050A"/>
    <w:rsid w:val="001206D3"/>
    <w:rsid w:val="00120737"/>
    <w:rsid w:val="00120924"/>
    <w:rsid w:val="0012096E"/>
    <w:rsid w:val="001209B4"/>
    <w:rsid w:val="00120ABB"/>
    <w:rsid w:val="00120C25"/>
    <w:rsid w:val="00120C4E"/>
    <w:rsid w:val="00120C72"/>
    <w:rsid w:val="00121054"/>
    <w:rsid w:val="0012106B"/>
    <w:rsid w:val="001210B1"/>
    <w:rsid w:val="0012111A"/>
    <w:rsid w:val="00121327"/>
    <w:rsid w:val="00121557"/>
    <w:rsid w:val="00121733"/>
    <w:rsid w:val="001218B7"/>
    <w:rsid w:val="001218BA"/>
    <w:rsid w:val="00121944"/>
    <w:rsid w:val="00121AD0"/>
    <w:rsid w:val="00121B60"/>
    <w:rsid w:val="00121E01"/>
    <w:rsid w:val="00121EBF"/>
    <w:rsid w:val="00121F4B"/>
    <w:rsid w:val="00121F58"/>
    <w:rsid w:val="00122035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CF3"/>
    <w:rsid w:val="00123D8D"/>
    <w:rsid w:val="00123DE9"/>
    <w:rsid w:val="00123F22"/>
    <w:rsid w:val="00123F44"/>
    <w:rsid w:val="00123F51"/>
    <w:rsid w:val="001242A7"/>
    <w:rsid w:val="0012444E"/>
    <w:rsid w:val="001245A1"/>
    <w:rsid w:val="00124887"/>
    <w:rsid w:val="00124934"/>
    <w:rsid w:val="00124AB9"/>
    <w:rsid w:val="00124B29"/>
    <w:rsid w:val="00124C15"/>
    <w:rsid w:val="00124CFC"/>
    <w:rsid w:val="00125088"/>
    <w:rsid w:val="00125139"/>
    <w:rsid w:val="00125150"/>
    <w:rsid w:val="00125308"/>
    <w:rsid w:val="001254AA"/>
    <w:rsid w:val="001256D5"/>
    <w:rsid w:val="00125713"/>
    <w:rsid w:val="001259C4"/>
    <w:rsid w:val="00125A34"/>
    <w:rsid w:val="00125B2A"/>
    <w:rsid w:val="00125B2B"/>
    <w:rsid w:val="00125DBF"/>
    <w:rsid w:val="00125DC3"/>
    <w:rsid w:val="00125F09"/>
    <w:rsid w:val="0012611C"/>
    <w:rsid w:val="00126454"/>
    <w:rsid w:val="0012657F"/>
    <w:rsid w:val="001266D3"/>
    <w:rsid w:val="0012683C"/>
    <w:rsid w:val="00126D0B"/>
    <w:rsid w:val="00126DD5"/>
    <w:rsid w:val="00126F37"/>
    <w:rsid w:val="00126F8E"/>
    <w:rsid w:val="00127181"/>
    <w:rsid w:val="001272C3"/>
    <w:rsid w:val="00127553"/>
    <w:rsid w:val="0012756D"/>
    <w:rsid w:val="00127647"/>
    <w:rsid w:val="001278B9"/>
    <w:rsid w:val="00127A11"/>
    <w:rsid w:val="00127A37"/>
    <w:rsid w:val="00127C49"/>
    <w:rsid w:val="00127C8F"/>
    <w:rsid w:val="00130051"/>
    <w:rsid w:val="001300B6"/>
    <w:rsid w:val="00130274"/>
    <w:rsid w:val="00130294"/>
    <w:rsid w:val="001303F9"/>
    <w:rsid w:val="00130637"/>
    <w:rsid w:val="00130B9D"/>
    <w:rsid w:val="001311D3"/>
    <w:rsid w:val="00131330"/>
    <w:rsid w:val="001313A2"/>
    <w:rsid w:val="00131567"/>
    <w:rsid w:val="0013173D"/>
    <w:rsid w:val="001317C3"/>
    <w:rsid w:val="00131892"/>
    <w:rsid w:val="00131B4E"/>
    <w:rsid w:val="00131C60"/>
    <w:rsid w:val="00131CAF"/>
    <w:rsid w:val="00131DCE"/>
    <w:rsid w:val="00131FCF"/>
    <w:rsid w:val="0013247D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CF"/>
    <w:rsid w:val="00133DFA"/>
    <w:rsid w:val="00134139"/>
    <w:rsid w:val="001341B2"/>
    <w:rsid w:val="001342BA"/>
    <w:rsid w:val="001343E4"/>
    <w:rsid w:val="0013459C"/>
    <w:rsid w:val="00134677"/>
    <w:rsid w:val="00134801"/>
    <w:rsid w:val="001348B8"/>
    <w:rsid w:val="00134CA0"/>
    <w:rsid w:val="00134F9D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AB9"/>
    <w:rsid w:val="00136D1D"/>
    <w:rsid w:val="00136ED2"/>
    <w:rsid w:val="00137079"/>
    <w:rsid w:val="001370E3"/>
    <w:rsid w:val="0013717D"/>
    <w:rsid w:val="001372A4"/>
    <w:rsid w:val="001372C6"/>
    <w:rsid w:val="001374CE"/>
    <w:rsid w:val="0013750E"/>
    <w:rsid w:val="00137742"/>
    <w:rsid w:val="00137745"/>
    <w:rsid w:val="001377A8"/>
    <w:rsid w:val="00137BC4"/>
    <w:rsid w:val="00137CA5"/>
    <w:rsid w:val="00137E0A"/>
    <w:rsid w:val="00137F32"/>
    <w:rsid w:val="0014027E"/>
    <w:rsid w:val="00140903"/>
    <w:rsid w:val="00140DC5"/>
    <w:rsid w:val="001410E6"/>
    <w:rsid w:val="0014184E"/>
    <w:rsid w:val="001418B5"/>
    <w:rsid w:val="00141943"/>
    <w:rsid w:val="001419D4"/>
    <w:rsid w:val="00141C5C"/>
    <w:rsid w:val="00141E34"/>
    <w:rsid w:val="00141FC2"/>
    <w:rsid w:val="001422FE"/>
    <w:rsid w:val="00142318"/>
    <w:rsid w:val="0014232B"/>
    <w:rsid w:val="00142483"/>
    <w:rsid w:val="00142677"/>
    <w:rsid w:val="001427FD"/>
    <w:rsid w:val="00142940"/>
    <w:rsid w:val="00142A48"/>
    <w:rsid w:val="00142A78"/>
    <w:rsid w:val="00142B67"/>
    <w:rsid w:val="00142BEE"/>
    <w:rsid w:val="00142E95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147"/>
    <w:rsid w:val="001444E4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79E"/>
    <w:rsid w:val="00145EBF"/>
    <w:rsid w:val="00145F8E"/>
    <w:rsid w:val="00146094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13"/>
    <w:rsid w:val="00147C6E"/>
    <w:rsid w:val="00147CFF"/>
    <w:rsid w:val="00147EF4"/>
    <w:rsid w:val="00147F46"/>
    <w:rsid w:val="00147FA3"/>
    <w:rsid w:val="00150082"/>
    <w:rsid w:val="0015026F"/>
    <w:rsid w:val="00150656"/>
    <w:rsid w:val="001506A2"/>
    <w:rsid w:val="00150F9C"/>
    <w:rsid w:val="00151004"/>
    <w:rsid w:val="001510DA"/>
    <w:rsid w:val="00151123"/>
    <w:rsid w:val="0015115C"/>
    <w:rsid w:val="001514B6"/>
    <w:rsid w:val="0015162C"/>
    <w:rsid w:val="001516E0"/>
    <w:rsid w:val="00151732"/>
    <w:rsid w:val="0015190D"/>
    <w:rsid w:val="00151BE7"/>
    <w:rsid w:val="00151DB5"/>
    <w:rsid w:val="001520BF"/>
    <w:rsid w:val="001521BE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25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64B"/>
    <w:rsid w:val="001547E8"/>
    <w:rsid w:val="00154B0C"/>
    <w:rsid w:val="00154B93"/>
    <w:rsid w:val="00154FE0"/>
    <w:rsid w:val="001551D0"/>
    <w:rsid w:val="001551D6"/>
    <w:rsid w:val="0015562D"/>
    <w:rsid w:val="00155641"/>
    <w:rsid w:val="001557DC"/>
    <w:rsid w:val="001558D9"/>
    <w:rsid w:val="00155907"/>
    <w:rsid w:val="00155A60"/>
    <w:rsid w:val="00155AFD"/>
    <w:rsid w:val="00155B15"/>
    <w:rsid w:val="00155CB9"/>
    <w:rsid w:val="00155FA6"/>
    <w:rsid w:val="001563EC"/>
    <w:rsid w:val="0015642D"/>
    <w:rsid w:val="0015658A"/>
    <w:rsid w:val="0015661B"/>
    <w:rsid w:val="00156714"/>
    <w:rsid w:val="00156BDB"/>
    <w:rsid w:val="00156CCF"/>
    <w:rsid w:val="00156CD3"/>
    <w:rsid w:val="00156CF9"/>
    <w:rsid w:val="00156DA0"/>
    <w:rsid w:val="00156E28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8"/>
    <w:rsid w:val="00157AEC"/>
    <w:rsid w:val="00157BF6"/>
    <w:rsid w:val="00157C12"/>
    <w:rsid w:val="00157CE6"/>
    <w:rsid w:val="00160129"/>
    <w:rsid w:val="00160191"/>
    <w:rsid w:val="00160951"/>
    <w:rsid w:val="00160BA7"/>
    <w:rsid w:val="00160DB7"/>
    <w:rsid w:val="00160FD3"/>
    <w:rsid w:val="00161140"/>
    <w:rsid w:val="001611BD"/>
    <w:rsid w:val="00161341"/>
    <w:rsid w:val="00161712"/>
    <w:rsid w:val="00161751"/>
    <w:rsid w:val="00161789"/>
    <w:rsid w:val="001617BE"/>
    <w:rsid w:val="001617F2"/>
    <w:rsid w:val="001618CB"/>
    <w:rsid w:val="0016192E"/>
    <w:rsid w:val="00161A5E"/>
    <w:rsid w:val="00161B4C"/>
    <w:rsid w:val="00161EB4"/>
    <w:rsid w:val="001620D1"/>
    <w:rsid w:val="00162165"/>
    <w:rsid w:val="001623CC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597"/>
    <w:rsid w:val="001638CB"/>
    <w:rsid w:val="001639E9"/>
    <w:rsid w:val="00163C9D"/>
    <w:rsid w:val="00163CC3"/>
    <w:rsid w:val="00163D1D"/>
    <w:rsid w:val="00163D68"/>
    <w:rsid w:val="00163DD4"/>
    <w:rsid w:val="00164586"/>
    <w:rsid w:val="001645C5"/>
    <w:rsid w:val="00164603"/>
    <w:rsid w:val="00164623"/>
    <w:rsid w:val="001648BC"/>
    <w:rsid w:val="001649C1"/>
    <w:rsid w:val="00164B15"/>
    <w:rsid w:val="00164B39"/>
    <w:rsid w:val="00164B3D"/>
    <w:rsid w:val="00164E67"/>
    <w:rsid w:val="00165103"/>
    <w:rsid w:val="0016522F"/>
    <w:rsid w:val="00165294"/>
    <w:rsid w:val="001655A8"/>
    <w:rsid w:val="001655B4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5E04"/>
    <w:rsid w:val="0016627C"/>
    <w:rsid w:val="0016629D"/>
    <w:rsid w:val="00166381"/>
    <w:rsid w:val="00166495"/>
    <w:rsid w:val="0016696F"/>
    <w:rsid w:val="00166EE0"/>
    <w:rsid w:val="001672FF"/>
    <w:rsid w:val="00167351"/>
    <w:rsid w:val="001673D2"/>
    <w:rsid w:val="001674DE"/>
    <w:rsid w:val="0016754D"/>
    <w:rsid w:val="0016766C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64"/>
    <w:rsid w:val="00170388"/>
    <w:rsid w:val="0017042E"/>
    <w:rsid w:val="001707F5"/>
    <w:rsid w:val="00170A6C"/>
    <w:rsid w:val="00170C3E"/>
    <w:rsid w:val="00170D0C"/>
    <w:rsid w:val="00170DC2"/>
    <w:rsid w:val="00170EB5"/>
    <w:rsid w:val="0017102A"/>
    <w:rsid w:val="0017148C"/>
    <w:rsid w:val="001714E3"/>
    <w:rsid w:val="001715BF"/>
    <w:rsid w:val="0017188D"/>
    <w:rsid w:val="00171890"/>
    <w:rsid w:val="00171906"/>
    <w:rsid w:val="00171CD3"/>
    <w:rsid w:val="0017209B"/>
    <w:rsid w:val="001722AF"/>
    <w:rsid w:val="001722B4"/>
    <w:rsid w:val="001723E6"/>
    <w:rsid w:val="00172419"/>
    <w:rsid w:val="00172499"/>
    <w:rsid w:val="00172511"/>
    <w:rsid w:val="00172788"/>
    <w:rsid w:val="0017283A"/>
    <w:rsid w:val="00172963"/>
    <w:rsid w:val="00172AC5"/>
    <w:rsid w:val="00172B13"/>
    <w:rsid w:val="00172EAF"/>
    <w:rsid w:val="00173121"/>
    <w:rsid w:val="0017316F"/>
    <w:rsid w:val="0017327B"/>
    <w:rsid w:val="001733C8"/>
    <w:rsid w:val="00173509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7"/>
    <w:rsid w:val="0017473C"/>
    <w:rsid w:val="0017474D"/>
    <w:rsid w:val="001747C3"/>
    <w:rsid w:val="00174CF7"/>
    <w:rsid w:val="0017507E"/>
    <w:rsid w:val="00175239"/>
    <w:rsid w:val="001752EC"/>
    <w:rsid w:val="00175337"/>
    <w:rsid w:val="001754C4"/>
    <w:rsid w:val="00175773"/>
    <w:rsid w:val="00175839"/>
    <w:rsid w:val="00175A32"/>
    <w:rsid w:val="00175AEE"/>
    <w:rsid w:val="00175B27"/>
    <w:rsid w:val="00175B9A"/>
    <w:rsid w:val="00175BE2"/>
    <w:rsid w:val="00175D69"/>
    <w:rsid w:val="00175D7B"/>
    <w:rsid w:val="00175E53"/>
    <w:rsid w:val="00175F5A"/>
    <w:rsid w:val="00175F72"/>
    <w:rsid w:val="001763A5"/>
    <w:rsid w:val="0017651E"/>
    <w:rsid w:val="00176561"/>
    <w:rsid w:val="00176708"/>
    <w:rsid w:val="00176900"/>
    <w:rsid w:val="00176A24"/>
    <w:rsid w:val="00176D4F"/>
    <w:rsid w:val="00176D8C"/>
    <w:rsid w:val="00176DC0"/>
    <w:rsid w:val="00176DC8"/>
    <w:rsid w:val="0017700A"/>
    <w:rsid w:val="00177014"/>
    <w:rsid w:val="0017747C"/>
    <w:rsid w:val="001775D7"/>
    <w:rsid w:val="001777C4"/>
    <w:rsid w:val="00177856"/>
    <w:rsid w:val="00177880"/>
    <w:rsid w:val="00177972"/>
    <w:rsid w:val="00177A3B"/>
    <w:rsid w:val="00177B43"/>
    <w:rsid w:val="00177B7A"/>
    <w:rsid w:val="00177C71"/>
    <w:rsid w:val="00177F0E"/>
    <w:rsid w:val="00177FE1"/>
    <w:rsid w:val="001800D6"/>
    <w:rsid w:val="0018018C"/>
    <w:rsid w:val="001804C6"/>
    <w:rsid w:val="00180906"/>
    <w:rsid w:val="0018090D"/>
    <w:rsid w:val="00180C65"/>
    <w:rsid w:val="0018106C"/>
    <w:rsid w:val="00181269"/>
    <w:rsid w:val="001812E6"/>
    <w:rsid w:val="00181336"/>
    <w:rsid w:val="001813A5"/>
    <w:rsid w:val="001815CF"/>
    <w:rsid w:val="00181606"/>
    <w:rsid w:val="00181638"/>
    <w:rsid w:val="00181661"/>
    <w:rsid w:val="001816E1"/>
    <w:rsid w:val="00181816"/>
    <w:rsid w:val="00181867"/>
    <w:rsid w:val="00181AF9"/>
    <w:rsid w:val="00181C2A"/>
    <w:rsid w:val="00181CA7"/>
    <w:rsid w:val="00181CDD"/>
    <w:rsid w:val="00181DE7"/>
    <w:rsid w:val="00181F43"/>
    <w:rsid w:val="001821D5"/>
    <w:rsid w:val="0018222F"/>
    <w:rsid w:val="0018223E"/>
    <w:rsid w:val="001822C2"/>
    <w:rsid w:val="00182326"/>
    <w:rsid w:val="001826C4"/>
    <w:rsid w:val="0018278A"/>
    <w:rsid w:val="00182871"/>
    <w:rsid w:val="00182D67"/>
    <w:rsid w:val="00182F9C"/>
    <w:rsid w:val="0018310D"/>
    <w:rsid w:val="001831F2"/>
    <w:rsid w:val="00183406"/>
    <w:rsid w:val="00183475"/>
    <w:rsid w:val="001838BB"/>
    <w:rsid w:val="00183A4A"/>
    <w:rsid w:val="00183C60"/>
    <w:rsid w:val="00183CFC"/>
    <w:rsid w:val="00183E3B"/>
    <w:rsid w:val="0018429F"/>
    <w:rsid w:val="00184379"/>
    <w:rsid w:val="001843D4"/>
    <w:rsid w:val="0018462C"/>
    <w:rsid w:val="00184761"/>
    <w:rsid w:val="0018490E"/>
    <w:rsid w:val="00184C5F"/>
    <w:rsid w:val="00184CBE"/>
    <w:rsid w:val="00184DA3"/>
    <w:rsid w:val="00184DC9"/>
    <w:rsid w:val="001851E9"/>
    <w:rsid w:val="00185269"/>
    <w:rsid w:val="00185503"/>
    <w:rsid w:val="00185615"/>
    <w:rsid w:val="0018567A"/>
    <w:rsid w:val="001856CC"/>
    <w:rsid w:val="001859EC"/>
    <w:rsid w:val="00185C0B"/>
    <w:rsid w:val="00185E17"/>
    <w:rsid w:val="00185EB2"/>
    <w:rsid w:val="00185F44"/>
    <w:rsid w:val="00186023"/>
    <w:rsid w:val="0018623B"/>
    <w:rsid w:val="001862E8"/>
    <w:rsid w:val="001867E6"/>
    <w:rsid w:val="00186871"/>
    <w:rsid w:val="00186C47"/>
    <w:rsid w:val="00186CEB"/>
    <w:rsid w:val="00186DA2"/>
    <w:rsid w:val="00186E72"/>
    <w:rsid w:val="00186E77"/>
    <w:rsid w:val="00186E89"/>
    <w:rsid w:val="00186FAC"/>
    <w:rsid w:val="001870D4"/>
    <w:rsid w:val="0018716D"/>
    <w:rsid w:val="0018741B"/>
    <w:rsid w:val="001875B1"/>
    <w:rsid w:val="0018775E"/>
    <w:rsid w:val="001877CA"/>
    <w:rsid w:val="001877F7"/>
    <w:rsid w:val="00187819"/>
    <w:rsid w:val="0018784E"/>
    <w:rsid w:val="00187908"/>
    <w:rsid w:val="0018799E"/>
    <w:rsid w:val="00187C04"/>
    <w:rsid w:val="00187C65"/>
    <w:rsid w:val="00187F30"/>
    <w:rsid w:val="001900A2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C74"/>
    <w:rsid w:val="00191D84"/>
    <w:rsid w:val="00191DB7"/>
    <w:rsid w:val="00191FA0"/>
    <w:rsid w:val="00192435"/>
    <w:rsid w:val="0019259B"/>
    <w:rsid w:val="0019287B"/>
    <w:rsid w:val="00192AA3"/>
    <w:rsid w:val="00192E30"/>
    <w:rsid w:val="00192E67"/>
    <w:rsid w:val="00192F95"/>
    <w:rsid w:val="00193329"/>
    <w:rsid w:val="00193474"/>
    <w:rsid w:val="001936AF"/>
    <w:rsid w:val="001937B5"/>
    <w:rsid w:val="00193862"/>
    <w:rsid w:val="00193A57"/>
    <w:rsid w:val="00193AA1"/>
    <w:rsid w:val="00193B93"/>
    <w:rsid w:val="00193BFA"/>
    <w:rsid w:val="00193E6F"/>
    <w:rsid w:val="00193F13"/>
    <w:rsid w:val="00193F75"/>
    <w:rsid w:val="001943ED"/>
    <w:rsid w:val="00194644"/>
    <w:rsid w:val="00194781"/>
    <w:rsid w:val="00194878"/>
    <w:rsid w:val="001948D1"/>
    <w:rsid w:val="00194923"/>
    <w:rsid w:val="001949DD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48"/>
    <w:rsid w:val="00195E61"/>
    <w:rsid w:val="00195E6A"/>
    <w:rsid w:val="00195ECF"/>
    <w:rsid w:val="00195F8E"/>
    <w:rsid w:val="00196336"/>
    <w:rsid w:val="001963C2"/>
    <w:rsid w:val="00196540"/>
    <w:rsid w:val="00196565"/>
    <w:rsid w:val="0019682F"/>
    <w:rsid w:val="001968D8"/>
    <w:rsid w:val="00196ABB"/>
    <w:rsid w:val="00196B2D"/>
    <w:rsid w:val="00196B2E"/>
    <w:rsid w:val="00196B91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DDC"/>
    <w:rsid w:val="00197EB0"/>
    <w:rsid w:val="001A0040"/>
    <w:rsid w:val="001A01AB"/>
    <w:rsid w:val="001A0A27"/>
    <w:rsid w:val="001A0CB2"/>
    <w:rsid w:val="001A0F0E"/>
    <w:rsid w:val="001A129C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CAB"/>
    <w:rsid w:val="001A2D51"/>
    <w:rsid w:val="001A2ED0"/>
    <w:rsid w:val="001A3408"/>
    <w:rsid w:val="001A3521"/>
    <w:rsid w:val="001A3526"/>
    <w:rsid w:val="001A3719"/>
    <w:rsid w:val="001A37CF"/>
    <w:rsid w:val="001A3A47"/>
    <w:rsid w:val="001A3BF9"/>
    <w:rsid w:val="001A3D98"/>
    <w:rsid w:val="001A3E7E"/>
    <w:rsid w:val="001A3F89"/>
    <w:rsid w:val="001A3FDD"/>
    <w:rsid w:val="001A4160"/>
    <w:rsid w:val="001A4421"/>
    <w:rsid w:val="001A458A"/>
    <w:rsid w:val="001A45C6"/>
    <w:rsid w:val="001A4793"/>
    <w:rsid w:val="001A4912"/>
    <w:rsid w:val="001A4AC7"/>
    <w:rsid w:val="001A4D64"/>
    <w:rsid w:val="001A4EAB"/>
    <w:rsid w:val="001A4EDF"/>
    <w:rsid w:val="001A4F01"/>
    <w:rsid w:val="001A4F60"/>
    <w:rsid w:val="001A5024"/>
    <w:rsid w:val="001A5099"/>
    <w:rsid w:val="001A5403"/>
    <w:rsid w:val="001A5AC1"/>
    <w:rsid w:val="001A5B68"/>
    <w:rsid w:val="001A5FEC"/>
    <w:rsid w:val="001A6156"/>
    <w:rsid w:val="001A6341"/>
    <w:rsid w:val="001A65C7"/>
    <w:rsid w:val="001A65D9"/>
    <w:rsid w:val="001A6690"/>
    <w:rsid w:val="001A68DE"/>
    <w:rsid w:val="001A68F5"/>
    <w:rsid w:val="001A69E0"/>
    <w:rsid w:val="001A6A20"/>
    <w:rsid w:val="001A6A49"/>
    <w:rsid w:val="001A6A84"/>
    <w:rsid w:val="001A6B33"/>
    <w:rsid w:val="001A6C6E"/>
    <w:rsid w:val="001A6D8D"/>
    <w:rsid w:val="001A6F04"/>
    <w:rsid w:val="001A706B"/>
    <w:rsid w:val="001A7197"/>
    <w:rsid w:val="001A7354"/>
    <w:rsid w:val="001A741C"/>
    <w:rsid w:val="001A7503"/>
    <w:rsid w:val="001A7543"/>
    <w:rsid w:val="001A761F"/>
    <w:rsid w:val="001A7636"/>
    <w:rsid w:val="001A77F2"/>
    <w:rsid w:val="001A7A7D"/>
    <w:rsid w:val="001A7C24"/>
    <w:rsid w:val="001A7D31"/>
    <w:rsid w:val="001A7E12"/>
    <w:rsid w:val="001A7F4D"/>
    <w:rsid w:val="001A7FE7"/>
    <w:rsid w:val="001B038D"/>
    <w:rsid w:val="001B03FD"/>
    <w:rsid w:val="001B0457"/>
    <w:rsid w:val="001B05C2"/>
    <w:rsid w:val="001B0669"/>
    <w:rsid w:val="001B0933"/>
    <w:rsid w:val="001B0981"/>
    <w:rsid w:val="001B0DE9"/>
    <w:rsid w:val="001B0E98"/>
    <w:rsid w:val="001B11CE"/>
    <w:rsid w:val="001B148B"/>
    <w:rsid w:val="001B15F5"/>
    <w:rsid w:val="001B186A"/>
    <w:rsid w:val="001B1ACF"/>
    <w:rsid w:val="001B1D45"/>
    <w:rsid w:val="001B1DFE"/>
    <w:rsid w:val="001B1E1D"/>
    <w:rsid w:val="001B1E28"/>
    <w:rsid w:val="001B1F4E"/>
    <w:rsid w:val="001B1FE3"/>
    <w:rsid w:val="001B27A1"/>
    <w:rsid w:val="001B2937"/>
    <w:rsid w:val="001B2AC0"/>
    <w:rsid w:val="001B2EAD"/>
    <w:rsid w:val="001B2F4E"/>
    <w:rsid w:val="001B30AC"/>
    <w:rsid w:val="001B30B0"/>
    <w:rsid w:val="001B3175"/>
    <w:rsid w:val="001B3273"/>
    <w:rsid w:val="001B33FC"/>
    <w:rsid w:val="001B350B"/>
    <w:rsid w:val="001B35CF"/>
    <w:rsid w:val="001B365B"/>
    <w:rsid w:val="001B37B0"/>
    <w:rsid w:val="001B3985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21"/>
    <w:rsid w:val="001B43A5"/>
    <w:rsid w:val="001B43A8"/>
    <w:rsid w:val="001B4422"/>
    <w:rsid w:val="001B449F"/>
    <w:rsid w:val="001B451B"/>
    <w:rsid w:val="001B4530"/>
    <w:rsid w:val="001B464E"/>
    <w:rsid w:val="001B474A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A31"/>
    <w:rsid w:val="001B5AA1"/>
    <w:rsid w:val="001B5BF3"/>
    <w:rsid w:val="001B5C42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B7E"/>
    <w:rsid w:val="001B6C2C"/>
    <w:rsid w:val="001B6DE4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791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1A25"/>
    <w:rsid w:val="001C21DE"/>
    <w:rsid w:val="001C2CCB"/>
    <w:rsid w:val="001C2EDB"/>
    <w:rsid w:val="001C2EEC"/>
    <w:rsid w:val="001C2EFB"/>
    <w:rsid w:val="001C3801"/>
    <w:rsid w:val="001C38C2"/>
    <w:rsid w:val="001C397B"/>
    <w:rsid w:val="001C3AC2"/>
    <w:rsid w:val="001C3BD4"/>
    <w:rsid w:val="001C3CC8"/>
    <w:rsid w:val="001C3D17"/>
    <w:rsid w:val="001C3EC2"/>
    <w:rsid w:val="001C41DB"/>
    <w:rsid w:val="001C43AE"/>
    <w:rsid w:val="001C446D"/>
    <w:rsid w:val="001C44E4"/>
    <w:rsid w:val="001C464E"/>
    <w:rsid w:val="001C482D"/>
    <w:rsid w:val="001C4981"/>
    <w:rsid w:val="001C4AC1"/>
    <w:rsid w:val="001C4CAA"/>
    <w:rsid w:val="001C4E29"/>
    <w:rsid w:val="001C4E5E"/>
    <w:rsid w:val="001C4F98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5E8A"/>
    <w:rsid w:val="001C6476"/>
    <w:rsid w:val="001C68B6"/>
    <w:rsid w:val="001C6913"/>
    <w:rsid w:val="001C69BC"/>
    <w:rsid w:val="001C6B2D"/>
    <w:rsid w:val="001C6C81"/>
    <w:rsid w:val="001C6CEB"/>
    <w:rsid w:val="001C6F6A"/>
    <w:rsid w:val="001C6FF7"/>
    <w:rsid w:val="001C71BA"/>
    <w:rsid w:val="001C71DE"/>
    <w:rsid w:val="001C74F6"/>
    <w:rsid w:val="001C766D"/>
    <w:rsid w:val="001C78F0"/>
    <w:rsid w:val="001C7985"/>
    <w:rsid w:val="001C7A46"/>
    <w:rsid w:val="001C7DA5"/>
    <w:rsid w:val="001C7E3E"/>
    <w:rsid w:val="001D0107"/>
    <w:rsid w:val="001D0248"/>
    <w:rsid w:val="001D0348"/>
    <w:rsid w:val="001D03B2"/>
    <w:rsid w:val="001D0539"/>
    <w:rsid w:val="001D08A9"/>
    <w:rsid w:val="001D08E6"/>
    <w:rsid w:val="001D0957"/>
    <w:rsid w:val="001D0D54"/>
    <w:rsid w:val="001D0DE3"/>
    <w:rsid w:val="001D0EB6"/>
    <w:rsid w:val="001D0F4F"/>
    <w:rsid w:val="001D129F"/>
    <w:rsid w:val="001D137C"/>
    <w:rsid w:val="001D147C"/>
    <w:rsid w:val="001D1498"/>
    <w:rsid w:val="001D153D"/>
    <w:rsid w:val="001D15EE"/>
    <w:rsid w:val="001D17A5"/>
    <w:rsid w:val="001D17EA"/>
    <w:rsid w:val="001D1889"/>
    <w:rsid w:val="001D1973"/>
    <w:rsid w:val="001D1A2A"/>
    <w:rsid w:val="001D1A37"/>
    <w:rsid w:val="001D1AAB"/>
    <w:rsid w:val="001D25A6"/>
    <w:rsid w:val="001D26A6"/>
    <w:rsid w:val="001D2837"/>
    <w:rsid w:val="001D2B17"/>
    <w:rsid w:val="001D2B86"/>
    <w:rsid w:val="001D2F6D"/>
    <w:rsid w:val="001D31A1"/>
    <w:rsid w:val="001D321B"/>
    <w:rsid w:val="001D3255"/>
    <w:rsid w:val="001D3264"/>
    <w:rsid w:val="001D3332"/>
    <w:rsid w:val="001D354E"/>
    <w:rsid w:val="001D3556"/>
    <w:rsid w:val="001D3625"/>
    <w:rsid w:val="001D3833"/>
    <w:rsid w:val="001D388D"/>
    <w:rsid w:val="001D3CDF"/>
    <w:rsid w:val="001D3D3C"/>
    <w:rsid w:val="001D3F8E"/>
    <w:rsid w:val="001D402B"/>
    <w:rsid w:val="001D417A"/>
    <w:rsid w:val="001D47CC"/>
    <w:rsid w:val="001D4A32"/>
    <w:rsid w:val="001D4BFC"/>
    <w:rsid w:val="001D540A"/>
    <w:rsid w:val="001D54C1"/>
    <w:rsid w:val="001D5603"/>
    <w:rsid w:val="001D564C"/>
    <w:rsid w:val="001D5745"/>
    <w:rsid w:val="001D5908"/>
    <w:rsid w:val="001D5932"/>
    <w:rsid w:val="001D5951"/>
    <w:rsid w:val="001D598E"/>
    <w:rsid w:val="001D59AD"/>
    <w:rsid w:val="001D5D35"/>
    <w:rsid w:val="001D5D99"/>
    <w:rsid w:val="001D5F64"/>
    <w:rsid w:val="001D61D3"/>
    <w:rsid w:val="001D6694"/>
    <w:rsid w:val="001D6BCD"/>
    <w:rsid w:val="001D6C31"/>
    <w:rsid w:val="001D6CF4"/>
    <w:rsid w:val="001D6D09"/>
    <w:rsid w:val="001D6DA0"/>
    <w:rsid w:val="001D6DC6"/>
    <w:rsid w:val="001D713F"/>
    <w:rsid w:val="001D7367"/>
    <w:rsid w:val="001D7374"/>
    <w:rsid w:val="001D7401"/>
    <w:rsid w:val="001D7566"/>
    <w:rsid w:val="001D7613"/>
    <w:rsid w:val="001D769E"/>
    <w:rsid w:val="001D76B4"/>
    <w:rsid w:val="001D78FC"/>
    <w:rsid w:val="001D79ED"/>
    <w:rsid w:val="001D7A11"/>
    <w:rsid w:val="001D7AFC"/>
    <w:rsid w:val="001D7B7D"/>
    <w:rsid w:val="001D7E46"/>
    <w:rsid w:val="001D7E62"/>
    <w:rsid w:val="001D7F3A"/>
    <w:rsid w:val="001D7FA0"/>
    <w:rsid w:val="001E02CA"/>
    <w:rsid w:val="001E031C"/>
    <w:rsid w:val="001E0360"/>
    <w:rsid w:val="001E0436"/>
    <w:rsid w:val="001E0454"/>
    <w:rsid w:val="001E0670"/>
    <w:rsid w:val="001E0B81"/>
    <w:rsid w:val="001E0CC4"/>
    <w:rsid w:val="001E0CE4"/>
    <w:rsid w:val="001E0F12"/>
    <w:rsid w:val="001E0F47"/>
    <w:rsid w:val="001E0FF0"/>
    <w:rsid w:val="001E106B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1E8D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867"/>
    <w:rsid w:val="001E3AF9"/>
    <w:rsid w:val="001E3E30"/>
    <w:rsid w:val="001E419B"/>
    <w:rsid w:val="001E4253"/>
    <w:rsid w:val="001E4C18"/>
    <w:rsid w:val="001E5258"/>
    <w:rsid w:val="001E5292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06F"/>
    <w:rsid w:val="001E61E5"/>
    <w:rsid w:val="001E6293"/>
    <w:rsid w:val="001E639B"/>
    <w:rsid w:val="001E6453"/>
    <w:rsid w:val="001E6546"/>
    <w:rsid w:val="001E6A82"/>
    <w:rsid w:val="001E6B14"/>
    <w:rsid w:val="001E6CAC"/>
    <w:rsid w:val="001E6D17"/>
    <w:rsid w:val="001E6D61"/>
    <w:rsid w:val="001E6D66"/>
    <w:rsid w:val="001E7134"/>
    <w:rsid w:val="001E7640"/>
    <w:rsid w:val="001E7D26"/>
    <w:rsid w:val="001E7D5A"/>
    <w:rsid w:val="001E7E9F"/>
    <w:rsid w:val="001E7EA2"/>
    <w:rsid w:val="001E7EF8"/>
    <w:rsid w:val="001F01C1"/>
    <w:rsid w:val="001F01EB"/>
    <w:rsid w:val="001F028C"/>
    <w:rsid w:val="001F039D"/>
    <w:rsid w:val="001F0431"/>
    <w:rsid w:val="001F04FC"/>
    <w:rsid w:val="001F062F"/>
    <w:rsid w:val="001F06FC"/>
    <w:rsid w:val="001F0992"/>
    <w:rsid w:val="001F0BD4"/>
    <w:rsid w:val="001F0D44"/>
    <w:rsid w:val="001F0D5A"/>
    <w:rsid w:val="001F1040"/>
    <w:rsid w:val="001F1074"/>
    <w:rsid w:val="001F10B2"/>
    <w:rsid w:val="001F134A"/>
    <w:rsid w:val="001F1403"/>
    <w:rsid w:val="001F14E3"/>
    <w:rsid w:val="001F156D"/>
    <w:rsid w:val="001F1571"/>
    <w:rsid w:val="001F17AC"/>
    <w:rsid w:val="001F17B8"/>
    <w:rsid w:val="001F1B79"/>
    <w:rsid w:val="001F1BD6"/>
    <w:rsid w:val="001F1C25"/>
    <w:rsid w:val="001F1C27"/>
    <w:rsid w:val="001F1CA9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96C"/>
    <w:rsid w:val="001F2D69"/>
    <w:rsid w:val="001F2D86"/>
    <w:rsid w:val="001F2EE6"/>
    <w:rsid w:val="001F3075"/>
    <w:rsid w:val="001F33B1"/>
    <w:rsid w:val="001F34B8"/>
    <w:rsid w:val="001F38A5"/>
    <w:rsid w:val="001F392A"/>
    <w:rsid w:val="001F3D6E"/>
    <w:rsid w:val="001F3E15"/>
    <w:rsid w:val="001F4056"/>
    <w:rsid w:val="001F424C"/>
    <w:rsid w:val="001F4352"/>
    <w:rsid w:val="001F465B"/>
    <w:rsid w:val="001F4781"/>
    <w:rsid w:val="001F4783"/>
    <w:rsid w:val="001F4AC6"/>
    <w:rsid w:val="001F4FA2"/>
    <w:rsid w:val="001F536F"/>
    <w:rsid w:val="001F5407"/>
    <w:rsid w:val="001F5508"/>
    <w:rsid w:val="001F550F"/>
    <w:rsid w:val="001F568E"/>
    <w:rsid w:val="001F5833"/>
    <w:rsid w:val="001F58C3"/>
    <w:rsid w:val="001F5BC4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1F6"/>
    <w:rsid w:val="001F72AE"/>
    <w:rsid w:val="001F7697"/>
    <w:rsid w:val="001F7CA1"/>
    <w:rsid w:val="001F7FD4"/>
    <w:rsid w:val="0020064F"/>
    <w:rsid w:val="00200872"/>
    <w:rsid w:val="00200963"/>
    <w:rsid w:val="00200C00"/>
    <w:rsid w:val="00200D4C"/>
    <w:rsid w:val="00200DAC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B7"/>
    <w:rsid w:val="00201AB8"/>
    <w:rsid w:val="00201ACC"/>
    <w:rsid w:val="00201DD6"/>
    <w:rsid w:val="00201E00"/>
    <w:rsid w:val="002020D2"/>
    <w:rsid w:val="0020226B"/>
    <w:rsid w:val="00202325"/>
    <w:rsid w:val="002023AD"/>
    <w:rsid w:val="002027E8"/>
    <w:rsid w:val="00202921"/>
    <w:rsid w:val="002029E8"/>
    <w:rsid w:val="00202A27"/>
    <w:rsid w:val="00202F70"/>
    <w:rsid w:val="002034D2"/>
    <w:rsid w:val="002035A8"/>
    <w:rsid w:val="002036EA"/>
    <w:rsid w:val="0020393E"/>
    <w:rsid w:val="00203B9F"/>
    <w:rsid w:val="002044C1"/>
    <w:rsid w:val="0020457D"/>
    <w:rsid w:val="00204D7A"/>
    <w:rsid w:val="00204DAE"/>
    <w:rsid w:val="002051DB"/>
    <w:rsid w:val="0020550E"/>
    <w:rsid w:val="00205770"/>
    <w:rsid w:val="002057F0"/>
    <w:rsid w:val="00205AC7"/>
    <w:rsid w:val="00205AF7"/>
    <w:rsid w:val="00205B2B"/>
    <w:rsid w:val="00205D45"/>
    <w:rsid w:val="00205DDC"/>
    <w:rsid w:val="0020626D"/>
    <w:rsid w:val="002066DE"/>
    <w:rsid w:val="0020690E"/>
    <w:rsid w:val="00206916"/>
    <w:rsid w:val="002069F5"/>
    <w:rsid w:val="00206BD7"/>
    <w:rsid w:val="00206D16"/>
    <w:rsid w:val="00206DBA"/>
    <w:rsid w:val="00206E1F"/>
    <w:rsid w:val="00206EFC"/>
    <w:rsid w:val="00206F14"/>
    <w:rsid w:val="002071B2"/>
    <w:rsid w:val="0020738F"/>
    <w:rsid w:val="0020743F"/>
    <w:rsid w:val="00207610"/>
    <w:rsid w:val="00207774"/>
    <w:rsid w:val="002077AD"/>
    <w:rsid w:val="002077B8"/>
    <w:rsid w:val="00207852"/>
    <w:rsid w:val="00207A7C"/>
    <w:rsid w:val="00207AA9"/>
    <w:rsid w:val="00207D4D"/>
    <w:rsid w:val="00207FC0"/>
    <w:rsid w:val="00210061"/>
    <w:rsid w:val="00210082"/>
    <w:rsid w:val="002101E8"/>
    <w:rsid w:val="002103DD"/>
    <w:rsid w:val="00210746"/>
    <w:rsid w:val="0021078D"/>
    <w:rsid w:val="00210907"/>
    <w:rsid w:val="00210912"/>
    <w:rsid w:val="00210A11"/>
    <w:rsid w:val="00210A5E"/>
    <w:rsid w:val="0021138B"/>
    <w:rsid w:val="0021145D"/>
    <w:rsid w:val="0021164C"/>
    <w:rsid w:val="002117EA"/>
    <w:rsid w:val="002119EE"/>
    <w:rsid w:val="00211CD0"/>
    <w:rsid w:val="0021201B"/>
    <w:rsid w:val="0021202D"/>
    <w:rsid w:val="00212086"/>
    <w:rsid w:val="002121B2"/>
    <w:rsid w:val="002122C7"/>
    <w:rsid w:val="002122F4"/>
    <w:rsid w:val="002124C6"/>
    <w:rsid w:val="002125CF"/>
    <w:rsid w:val="0021265A"/>
    <w:rsid w:val="0021287D"/>
    <w:rsid w:val="00212AA3"/>
    <w:rsid w:val="00212B58"/>
    <w:rsid w:val="00212B6C"/>
    <w:rsid w:val="00212BC4"/>
    <w:rsid w:val="00212D15"/>
    <w:rsid w:val="00212E7D"/>
    <w:rsid w:val="00212E85"/>
    <w:rsid w:val="00212F23"/>
    <w:rsid w:val="0021304B"/>
    <w:rsid w:val="00213094"/>
    <w:rsid w:val="0021310D"/>
    <w:rsid w:val="0021313A"/>
    <w:rsid w:val="0021327E"/>
    <w:rsid w:val="00213340"/>
    <w:rsid w:val="00213360"/>
    <w:rsid w:val="0021336C"/>
    <w:rsid w:val="002133CE"/>
    <w:rsid w:val="0021343B"/>
    <w:rsid w:val="002134EA"/>
    <w:rsid w:val="0021360A"/>
    <w:rsid w:val="00213879"/>
    <w:rsid w:val="00213D29"/>
    <w:rsid w:val="00213D7A"/>
    <w:rsid w:val="00213D82"/>
    <w:rsid w:val="00213FC2"/>
    <w:rsid w:val="002146F5"/>
    <w:rsid w:val="002148DA"/>
    <w:rsid w:val="002149F5"/>
    <w:rsid w:val="00214E46"/>
    <w:rsid w:val="00214EDA"/>
    <w:rsid w:val="0021504A"/>
    <w:rsid w:val="00215113"/>
    <w:rsid w:val="0021512E"/>
    <w:rsid w:val="00215238"/>
    <w:rsid w:val="0021537E"/>
    <w:rsid w:val="00215409"/>
    <w:rsid w:val="00215513"/>
    <w:rsid w:val="002156B0"/>
    <w:rsid w:val="0021581B"/>
    <w:rsid w:val="00215892"/>
    <w:rsid w:val="002159CB"/>
    <w:rsid w:val="00215AF7"/>
    <w:rsid w:val="00215B4F"/>
    <w:rsid w:val="00215BD5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9E7"/>
    <w:rsid w:val="00217C11"/>
    <w:rsid w:val="00217CD0"/>
    <w:rsid w:val="00217E78"/>
    <w:rsid w:val="0022015B"/>
    <w:rsid w:val="002201DF"/>
    <w:rsid w:val="00220235"/>
    <w:rsid w:val="0022032A"/>
    <w:rsid w:val="0022037E"/>
    <w:rsid w:val="00220451"/>
    <w:rsid w:val="002204F9"/>
    <w:rsid w:val="00220759"/>
    <w:rsid w:val="0022090C"/>
    <w:rsid w:val="00220AC5"/>
    <w:rsid w:val="00220BDF"/>
    <w:rsid w:val="00220C06"/>
    <w:rsid w:val="00220DB5"/>
    <w:rsid w:val="00220DC3"/>
    <w:rsid w:val="00220E4C"/>
    <w:rsid w:val="00220F44"/>
    <w:rsid w:val="00220F51"/>
    <w:rsid w:val="002211A0"/>
    <w:rsid w:val="00221318"/>
    <w:rsid w:val="002213CB"/>
    <w:rsid w:val="0022146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A4E"/>
    <w:rsid w:val="00222C23"/>
    <w:rsid w:val="00222CB3"/>
    <w:rsid w:val="00222FC0"/>
    <w:rsid w:val="00222FCE"/>
    <w:rsid w:val="002230B8"/>
    <w:rsid w:val="00223169"/>
    <w:rsid w:val="00223199"/>
    <w:rsid w:val="0022328F"/>
    <w:rsid w:val="002232CD"/>
    <w:rsid w:val="002236D6"/>
    <w:rsid w:val="00223AEC"/>
    <w:rsid w:val="00223BF2"/>
    <w:rsid w:val="00223C26"/>
    <w:rsid w:val="00223C36"/>
    <w:rsid w:val="002240B0"/>
    <w:rsid w:val="00224108"/>
    <w:rsid w:val="002241B1"/>
    <w:rsid w:val="0022471E"/>
    <w:rsid w:val="002248C7"/>
    <w:rsid w:val="002248CD"/>
    <w:rsid w:val="00224A40"/>
    <w:rsid w:val="00224AEF"/>
    <w:rsid w:val="00224BB2"/>
    <w:rsid w:val="00224C4B"/>
    <w:rsid w:val="00224DDE"/>
    <w:rsid w:val="00224FDB"/>
    <w:rsid w:val="00224FE2"/>
    <w:rsid w:val="0022507C"/>
    <w:rsid w:val="00225147"/>
    <w:rsid w:val="002252AA"/>
    <w:rsid w:val="002254BF"/>
    <w:rsid w:val="002256C9"/>
    <w:rsid w:val="00225ABA"/>
    <w:rsid w:val="00225AC4"/>
    <w:rsid w:val="00225AE9"/>
    <w:rsid w:val="00225CA7"/>
    <w:rsid w:val="00225D91"/>
    <w:rsid w:val="00226281"/>
    <w:rsid w:val="00226A14"/>
    <w:rsid w:val="00226A55"/>
    <w:rsid w:val="00226CA2"/>
    <w:rsid w:val="00226EF7"/>
    <w:rsid w:val="00226F9F"/>
    <w:rsid w:val="00227525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706"/>
    <w:rsid w:val="00230AF6"/>
    <w:rsid w:val="00230D3B"/>
    <w:rsid w:val="0023106D"/>
    <w:rsid w:val="0023123F"/>
    <w:rsid w:val="0023137B"/>
    <w:rsid w:val="00231386"/>
    <w:rsid w:val="0023170A"/>
    <w:rsid w:val="00231755"/>
    <w:rsid w:val="002317FF"/>
    <w:rsid w:val="002319C2"/>
    <w:rsid w:val="002319F7"/>
    <w:rsid w:val="00231AE8"/>
    <w:rsid w:val="00231AEC"/>
    <w:rsid w:val="00231C47"/>
    <w:rsid w:val="00231C68"/>
    <w:rsid w:val="00232200"/>
    <w:rsid w:val="00232594"/>
    <w:rsid w:val="002328FE"/>
    <w:rsid w:val="00232992"/>
    <w:rsid w:val="00232BE5"/>
    <w:rsid w:val="00232D1A"/>
    <w:rsid w:val="00232D71"/>
    <w:rsid w:val="00232D76"/>
    <w:rsid w:val="00232DD9"/>
    <w:rsid w:val="00232F01"/>
    <w:rsid w:val="00233139"/>
    <w:rsid w:val="002331F2"/>
    <w:rsid w:val="0023341E"/>
    <w:rsid w:val="002334FE"/>
    <w:rsid w:val="00233586"/>
    <w:rsid w:val="002338AE"/>
    <w:rsid w:val="002338EB"/>
    <w:rsid w:val="00233993"/>
    <w:rsid w:val="00233DC1"/>
    <w:rsid w:val="00233DDA"/>
    <w:rsid w:val="0023426E"/>
    <w:rsid w:val="0023427B"/>
    <w:rsid w:val="00234316"/>
    <w:rsid w:val="002347E6"/>
    <w:rsid w:val="00234A60"/>
    <w:rsid w:val="00234AFB"/>
    <w:rsid w:val="00234D39"/>
    <w:rsid w:val="00234EA1"/>
    <w:rsid w:val="00235028"/>
    <w:rsid w:val="0023503F"/>
    <w:rsid w:val="00235057"/>
    <w:rsid w:val="002351CE"/>
    <w:rsid w:val="0023550F"/>
    <w:rsid w:val="00235742"/>
    <w:rsid w:val="002358BC"/>
    <w:rsid w:val="002358ED"/>
    <w:rsid w:val="00235925"/>
    <w:rsid w:val="00235A1E"/>
    <w:rsid w:val="00235CA6"/>
    <w:rsid w:val="00235D19"/>
    <w:rsid w:val="00235D3E"/>
    <w:rsid w:val="0023618C"/>
    <w:rsid w:val="00236258"/>
    <w:rsid w:val="00236291"/>
    <w:rsid w:val="00236340"/>
    <w:rsid w:val="00236486"/>
    <w:rsid w:val="002365B2"/>
    <w:rsid w:val="00236847"/>
    <w:rsid w:val="002368E4"/>
    <w:rsid w:val="00236BE7"/>
    <w:rsid w:val="00236E49"/>
    <w:rsid w:val="00236F0E"/>
    <w:rsid w:val="00236F2D"/>
    <w:rsid w:val="00236FAF"/>
    <w:rsid w:val="00237248"/>
    <w:rsid w:val="0023766D"/>
    <w:rsid w:val="002376C7"/>
    <w:rsid w:val="002376FA"/>
    <w:rsid w:val="00237A77"/>
    <w:rsid w:val="00237AC9"/>
    <w:rsid w:val="00237C00"/>
    <w:rsid w:val="00237F02"/>
    <w:rsid w:val="00240669"/>
    <w:rsid w:val="002407D0"/>
    <w:rsid w:val="00240A31"/>
    <w:rsid w:val="00240DA8"/>
    <w:rsid w:val="00240DFB"/>
    <w:rsid w:val="00240EA8"/>
    <w:rsid w:val="00240F88"/>
    <w:rsid w:val="00241064"/>
    <w:rsid w:val="002410B8"/>
    <w:rsid w:val="002412E7"/>
    <w:rsid w:val="002413A3"/>
    <w:rsid w:val="002413B0"/>
    <w:rsid w:val="002414D9"/>
    <w:rsid w:val="0024151D"/>
    <w:rsid w:val="002416D6"/>
    <w:rsid w:val="002418C4"/>
    <w:rsid w:val="0024195F"/>
    <w:rsid w:val="00241AAB"/>
    <w:rsid w:val="00241AB4"/>
    <w:rsid w:val="00241D2E"/>
    <w:rsid w:val="00241E54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2DE7"/>
    <w:rsid w:val="00243095"/>
    <w:rsid w:val="002437C0"/>
    <w:rsid w:val="002439BA"/>
    <w:rsid w:val="00243B20"/>
    <w:rsid w:val="00243C19"/>
    <w:rsid w:val="00243C45"/>
    <w:rsid w:val="00243D06"/>
    <w:rsid w:val="00243D9C"/>
    <w:rsid w:val="00243DF7"/>
    <w:rsid w:val="0024403A"/>
    <w:rsid w:val="00244214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08F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81A"/>
    <w:rsid w:val="00247E0E"/>
    <w:rsid w:val="00250056"/>
    <w:rsid w:val="002500B8"/>
    <w:rsid w:val="00250423"/>
    <w:rsid w:val="00250584"/>
    <w:rsid w:val="002505FD"/>
    <w:rsid w:val="00250631"/>
    <w:rsid w:val="0025063C"/>
    <w:rsid w:val="002507FA"/>
    <w:rsid w:val="002509CE"/>
    <w:rsid w:val="00250AC1"/>
    <w:rsid w:val="00250B88"/>
    <w:rsid w:val="00251260"/>
    <w:rsid w:val="002514BB"/>
    <w:rsid w:val="002514D9"/>
    <w:rsid w:val="00251558"/>
    <w:rsid w:val="0025164D"/>
    <w:rsid w:val="002518D9"/>
    <w:rsid w:val="0025192D"/>
    <w:rsid w:val="00251A47"/>
    <w:rsid w:val="00251DB7"/>
    <w:rsid w:val="00251DCA"/>
    <w:rsid w:val="00251DF1"/>
    <w:rsid w:val="0025205A"/>
    <w:rsid w:val="00252106"/>
    <w:rsid w:val="0025218D"/>
    <w:rsid w:val="002521F0"/>
    <w:rsid w:val="00252647"/>
    <w:rsid w:val="002526F6"/>
    <w:rsid w:val="002526FD"/>
    <w:rsid w:val="002528E0"/>
    <w:rsid w:val="00252925"/>
    <w:rsid w:val="002529F6"/>
    <w:rsid w:val="00252BE3"/>
    <w:rsid w:val="00252BEB"/>
    <w:rsid w:val="00252DAA"/>
    <w:rsid w:val="00252E42"/>
    <w:rsid w:val="00252EE4"/>
    <w:rsid w:val="00252F3B"/>
    <w:rsid w:val="00253043"/>
    <w:rsid w:val="0025336F"/>
    <w:rsid w:val="002534C4"/>
    <w:rsid w:val="00253849"/>
    <w:rsid w:val="002539B2"/>
    <w:rsid w:val="002539C6"/>
    <w:rsid w:val="00253B4E"/>
    <w:rsid w:val="00253D20"/>
    <w:rsid w:val="0025404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6B4"/>
    <w:rsid w:val="00255917"/>
    <w:rsid w:val="0025599F"/>
    <w:rsid w:val="00255B6A"/>
    <w:rsid w:val="00255B75"/>
    <w:rsid w:val="00255C1A"/>
    <w:rsid w:val="00256379"/>
    <w:rsid w:val="0025655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A49"/>
    <w:rsid w:val="00257CA9"/>
    <w:rsid w:val="00257D72"/>
    <w:rsid w:val="00257DEF"/>
    <w:rsid w:val="00257FD4"/>
    <w:rsid w:val="00260104"/>
    <w:rsid w:val="002601ED"/>
    <w:rsid w:val="002604B6"/>
    <w:rsid w:val="00260560"/>
    <w:rsid w:val="002607D0"/>
    <w:rsid w:val="00260944"/>
    <w:rsid w:val="00260A82"/>
    <w:rsid w:val="00260A9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60D"/>
    <w:rsid w:val="00262737"/>
    <w:rsid w:val="00262AE2"/>
    <w:rsid w:val="002630C1"/>
    <w:rsid w:val="00263187"/>
    <w:rsid w:val="0026322C"/>
    <w:rsid w:val="002633F4"/>
    <w:rsid w:val="00263417"/>
    <w:rsid w:val="00263468"/>
    <w:rsid w:val="00263529"/>
    <w:rsid w:val="0026357E"/>
    <w:rsid w:val="002636E3"/>
    <w:rsid w:val="002637BA"/>
    <w:rsid w:val="0026384A"/>
    <w:rsid w:val="00263B06"/>
    <w:rsid w:val="00263B36"/>
    <w:rsid w:val="00263EE2"/>
    <w:rsid w:val="0026403A"/>
    <w:rsid w:val="002641BE"/>
    <w:rsid w:val="0026443A"/>
    <w:rsid w:val="002644AE"/>
    <w:rsid w:val="002649FA"/>
    <w:rsid w:val="00264AA5"/>
    <w:rsid w:val="00264C62"/>
    <w:rsid w:val="00264CC4"/>
    <w:rsid w:val="00264CE7"/>
    <w:rsid w:val="00264F8C"/>
    <w:rsid w:val="00264FA0"/>
    <w:rsid w:val="0026568E"/>
    <w:rsid w:val="00265D6A"/>
    <w:rsid w:val="00265DEE"/>
    <w:rsid w:val="002662D6"/>
    <w:rsid w:val="00266595"/>
    <w:rsid w:val="00266681"/>
    <w:rsid w:val="002666D0"/>
    <w:rsid w:val="00266730"/>
    <w:rsid w:val="00266801"/>
    <w:rsid w:val="002668E9"/>
    <w:rsid w:val="002669F2"/>
    <w:rsid w:val="00266AB2"/>
    <w:rsid w:val="00266AF3"/>
    <w:rsid w:val="00266E2A"/>
    <w:rsid w:val="00266FAB"/>
    <w:rsid w:val="00266FEA"/>
    <w:rsid w:val="00266FF6"/>
    <w:rsid w:val="002670A6"/>
    <w:rsid w:val="002670E0"/>
    <w:rsid w:val="00267139"/>
    <w:rsid w:val="002672EF"/>
    <w:rsid w:val="00267599"/>
    <w:rsid w:val="002677F3"/>
    <w:rsid w:val="00267886"/>
    <w:rsid w:val="00267CA2"/>
    <w:rsid w:val="00267E6E"/>
    <w:rsid w:val="00267E87"/>
    <w:rsid w:val="00267EA0"/>
    <w:rsid w:val="00267FD1"/>
    <w:rsid w:val="00267FE4"/>
    <w:rsid w:val="00270012"/>
    <w:rsid w:val="00270108"/>
    <w:rsid w:val="002701D5"/>
    <w:rsid w:val="002706E1"/>
    <w:rsid w:val="0027087C"/>
    <w:rsid w:val="002708B8"/>
    <w:rsid w:val="00270A4D"/>
    <w:rsid w:val="00270CCF"/>
    <w:rsid w:val="00270D22"/>
    <w:rsid w:val="00271062"/>
    <w:rsid w:val="002711F3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E31"/>
    <w:rsid w:val="00271F02"/>
    <w:rsid w:val="00272549"/>
    <w:rsid w:val="00272933"/>
    <w:rsid w:val="00272BA2"/>
    <w:rsid w:val="00272BF1"/>
    <w:rsid w:val="00272CFE"/>
    <w:rsid w:val="00272D23"/>
    <w:rsid w:val="00272FF8"/>
    <w:rsid w:val="00273070"/>
    <w:rsid w:val="002730C4"/>
    <w:rsid w:val="00273175"/>
    <w:rsid w:val="0027358C"/>
    <w:rsid w:val="00273599"/>
    <w:rsid w:val="00273798"/>
    <w:rsid w:val="002737BD"/>
    <w:rsid w:val="00273845"/>
    <w:rsid w:val="00273909"/>
    <w:rsid w:val="00273AC6"/>
    <w:rsid w:val="00273B31"/>
    <w:rsid w:val="00273CB3"/>
    <w:rsid w:val="00273DC4"/>
    <w:rsid w:val="00273F52"/>
    <w:rsid w:val="002740F2"/>
    <w:rsid w:val="00274137"/>
    <w:rsid w:val="002743A3"/>
    <w:rsid w:val="002744D7"/>
    <w:rsid w:val="0027471C"/>
    <w:rsid w:val="002747AE"/>
    <w:rsid w:val="00274877"/>
    <w:rsid w:val="002749C4"/>
    <w:rsid w:val="002749D9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29F"/>
    <w:rsid w:val="002763BF"/>
    <w:rsid w:val="002766A5"/>
    <w:rsid w:val="00276A33"/>
    <w:rsid w:val="00276C0A"/>
    <w:rsid w:val="00276ED8"/>
    <w:rsid w:val="00276F2B"/>
    <w:rsid w:val="00276F9E"/>
    <w:rsid w:val="0027737A"/>
    <w:rsid w:val="002773FE"/>
    <w:rsid w:val="00277483"/>
    <w:rsid w:val="00277529"/>
    <w:rsid w:val="00277565"/>
    <w:rsid w:val="00277634"/>
    <w:rsid w:val="002776E6"/>
    <w:rsid w:val="00277946"/>
    <w:rsid w:val="0027795D"/>
    <w:rsid w:val="002779E4"/>
    <w:rsid w:val="00277D29"/>
    <w:rsid w:val="002802FB"/>
    <w:rsid w:val="002804C5"/>
    <w:rsid w:val="00280689"/>
    <w:rsid w:val="0028083E"/>
    <w:rsid w:val="002808D9"/>
    <w:rsid w:val="0028094E"/>
    <w:rsid w:val="0028095D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B39"/>
    <w:rsid w:val="00281C38"/>
    <w:rsid w:val="00281CB4"/>
    <w:rsid w:val="00281FAF"/>
    <w:rsid w:val="00282136"/>
    <w:rsid w:val="0028234D"/>
    <w:rsid w:val="00282357"/>
    <w:rsid w:val="00282436"/>
    <w:rsid w:val="00282545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84F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19B"/>
    <w:rsid w:val="00285500"/>
    <w:rsid w:val="0028553B"/>
    <w:rsid w:val="0028564B"/>
    <w:rsid w:val="00285865"/>
    <w:rsid w:val="0028592F"/>
    <w:rsid w:val="00285A5A"/>
    <w:rsid w:val="00285C25"/>
    <w:rsid w:val="00285D51"/>
    <w:rsid w:val="0028600F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F0"/>
    <w:rsid w:val="0028684E"/>
    <w:rsid w:val="00286946"/>
    <w:rsid w:val="00286B57"/>
    <w:rsid w:val="00286C94"/>
    <w:rsid w:val="00286ED9"/>
    <w:rsid w:val="00286F06"/>
    <w:rsid w:val="0028713C"/>
    <w:rsid w:val="0028742E"/>
    <w:rsid w:val="00287543"/>
    <w:rsid w:val="00287629"/>
    <w:rsid w:val="002879DF"/>
    <w:rsid w:val="00287A16"/>
    <w:rsid w:val="00287A60"/>
    <w:rsid w:val="00287AF6"/>
    <w:rsid w:val="00287F3A"/>
    <w:rsid w:val="0029030F"/>
    <w:rsid w:val="002903DD"/>
    <w:rsid w:val="00290531"/>
    <w:rsid w:val="0029054D"/>
    <w:rsid w:val="002906F1"/>
    <w:rsid w:val="002908D9"/>
    <w:rsid w:val="002908F7"/>
    <w:rsid w:val="00290A72"/>
    <w:rsid w:val="00290A8F"/>
    <w:rsid w:val="00290A92"/>
    <w:rsid w:val="00290BCA"/>
    <w:rsid w:val="00290DDB"/>
    <w:rsid w:val="00290E5C"/>
    <w:rsid w:val="00291290"/>
    <w:rsid w:val="00291307"/>
    <w:rsid w:val="00291370"/>
    <w:rsid w:val="00291383"/>
    <w:rsid w:val="002913DB"/>
    <w:rsid w:val="00291640"/>
    <w:rsid w:val="0029168E"/>
    <w:rsid w:val="00291752"/>
    <w:rsid w:val="002917CC"/>
    <w:rsid w:val="002918F8"/>
    <w:rsid w:val="00291E58"/>
    <w:rsid w:val="00291F3A"/>
    <w:rsid w:val="0029219E"/>
    <w:rsid w:val="002923B6"/>
    <w:rsid w:val="002925E3"/>
    <w:rsid w:val="0029260A"/>
    <w:rsid w:val="0029284C"/>
    <w:rsid w:val="002928B4"/>
    <w:rsid w:val="002928E5"/>
    <w:rsid w:val="00292B86"/>
    <w:rsid w:val="00292BCE"/>
    <w:rsid w:val="00292C3F"/>
    <w:rsid w:val="00292D7E"/>
    <w:rsid w:val="00292FE6"/>
    <w:rsid w:val="00293041"/>
    <w:rsid w:val="00293249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0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38"/>
    <w:rsid w:val="00295C54"/>
    <w:rsid w:val="00295C67"/>
    <w:rsid w:val="00295CD0"/>
    <w:rsid w:val="0029601B"/>
    <w:rsid w:val="002964F4"/>
    <w:rsid w:val="0029672F"/>
    <w:rsid w:val="002967FD"/>
    <w:rsid w:val="002968AC"/>
    <w:rsid w:val="00296A95"/>
    <w:rsid w:val="00296B45"/>
    <w:rsid w:val="00296CED"/>
    <w:rsid w:val="00296DEF"/>
    <w:rsid w:val="00296E46"/>
    <w:rsid w:val="00296EE7"/>
    <w:rsid w:val="0029712D"/>
    <w:rsid w:val="0029746D"/>
    <w:rsid w:val="0029755A"/>
    <w:rsid w:val="0029757F"/>
    <w:rsid w:val="002975B1"/>
    <w:rsid w:val="00297867"/>
    <w:rsid w:val="00297913"/>
    <w:rsid w:val="002979C1"/>
    <w:rsid w:val="002A0193"/>
    <w:rsid w:val="002A0748"/>
    <w:rsid w:val="002A079B"/>
    <w:rsid w:val="002A0AAC"/>
    <w:rsid w:val="002A0AEF"/>
    <w:rsid w:val="002A0CA2"/>
    <w:rsid w:val="002A0DDA"/>
    <w:rsid w:val="002A0F55"/>
    <w:rsid w:val="002A1038"/>
    <w:rsid w:val="002A14DA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2B1"/>
    <w:rsid w:val="002A2448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4E1"/>
    <w:rsid w:val="002A351B"/>
    <w:rsid w:val="002A379F"/>
    <w:rsid w:val="002A38DB"/>
    <w:rsid w:val="002A3948"/>
    <w:rsid w:val="002A3DB5"/>
    <w:rsid w:val="002A3E96"/>
    <w:rsid w:val="002A3ED9"/>
    <w:rsid w:val="002A3F02"/>
    <w:rsid w:val="002A4039"/>
    <w:rsid w:val="002A4267"/>
    <w:rsid w:val="002A433F"/>
    <w:rsid w:val="002A440F"/>
    <w:rsid w:val="002A4463"/>
    <w:rsid w:val="002A447F"/>
    <w:rsid w:val="002A4561"/>
    <w:rsid w:val="002A467F"/>
    <w:rsid w:val="002A4795"/>
    <w:rsid w:val="002A47F8"/>
    <w:rsid w:val="002A4C2A"/>
    <w:rsid w:val="002A4D79"/>
    <w:rsid w:val="002A5020"/>
    <w:rsid w:val="002A52F3"/>
    <w:rsid w:val="002A532E"/>
    <w:rsid w:val="002A5488"/>
    <w:rsid w:val="002A560C"/>
    <w:rsid w:val="002A565B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5F"/>
    <w:rsid w:val="002A70A4"/>
    <w:rsid w:val="002A70AC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05F"/>
    <w:rsid w:val="002B00F6"/>
    <w:rsid w:val="002B02DA"/>
    <w:rsid w:val="002B02FC"/>
    <w:rsid w:val="002B0316"/>
    <w:rsid w:val="002B0364"/>
    <w:rsid w:val="002B0377"/>
    <w:rsid w:val="002B0420"/>
    <w:rsid w:val="002B051E"/>
    <w:rsid w:val="002B072F"/>
    <w:rsid w:val="002B07A7"/>
    <w:rsid w:val="002B07B0"/>
    <w:rsid w:val="002B0B2F"/>
    <w:rsid w:val="002B0BA6"/>
    <w:rsid w:val="002B0CAE"/>
    <w:rsid w:val="002B0CDA"/>
    <w:rsid w:val="002B1100"/>
    <w:rsid w:val="002B1365"/>
    <w:rsid w:val="002B14C9"/>
    <w:rsid w:val="002B1611"/>
    <w:rsid w:val="002B1636"/>
    <w:rsid w:val="002B17CE"/>
    <w:rsid w:val="002B1867"/>
    <w:rsid w:val="002B19C0"/>
    <w:rsid w:val="002B1B36"/>
    <w:rsid w:val="002B1BEE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28C"/>
    <w:rsid w:val="002B34C7"/>
    <w:rsid w:val="002B3695"/>
    <w:rsid w:val="002B3781"/>
    <w:rsid w:val="002B3835"/>
    <w:rsid w:val="002B3BAA"/>
    <w:rsid w:val="002B3E0E"/>
    <w:rsid w:val="002B3E38"/>
    <w:rsid w:val="002B3F7D"/>
    <w:rsid w:val="002B410B"/>
    <w:rsid w:val="002B42BF"/>
    <w:rsid w:val="002B42DC"/>
    <w:rsid w:val="002B454B"/>
    <w:rsid w:val="002B4620"/>
    <w:rsid w:val="002B4659"/>
    <w:rsid w:val="002B46AB"/>
    <w:rsid w:val="002B4720"/>
    <w:rsid w:val="002B4834"/>
    <w:rsid w:val="002B48DF"/>
    <w:rsid w:val="002B4A57"/>
    <w:rsid w:val="002B4D33"/>
    <w:rsid w:val="002B4D84"/>
    <w:rsid w:val="002B5295"/>
    <w:rsid w:val="002B551D"/>
    <w:rsid w:val="002B5729"/>
    <w:rsid w:val="002B5785"/>
    <w:rsid w:val="002B5790"/>
    <w:rsid w:val="002B580B"/>
    <w:rsid w:val="002B5967"/>
    <w:rsid w:val="002B5CA4"/>
    <w:rsid w:val="002B5E6D"/>
    <w:rsid w:val="002B6141"/>
    <w:rsid w:val="002B6374"/>
    <w:rsid w:val="002B6464"/>
    <w:rsid w:val="002B65E0"/>
    <w:rsid w:val="002B674C"/>
    <w:rsid w:val="002B6875"/>
    <w:rsid w:val="002B69B2"/>
    <w:rsid w:val="002B6A08"/>
    <w:rsid w:val="002B6B0D"/>
    <w:rsid w:val="002B6FCE"/>
    <w:rsid w:val="002B7033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75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B3D"/>
    <w:rsid w:val="002C1B78"/>
    <w:rsid w:val="002C1DCB"/>
    <w:rsid w:val="002C1EA7"/>
    <w:rsid w:val="002C1F58"/>
    <w:rsid w:val="002C1FD0"/>
    <w:rsid w:val="002C200E"/>
    <w:rsid w:val="002C20E6"/>
    <w:rsid w:val="002C2206"/>
    <w:rsid w:val="002C22A2"/>
    <w:rsid w:val="002C24B0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CD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A5F"/>
    <w:rsid w:val="002C5BFB"/>
    <w:rsid w:val="002C5C2B"/>
    <w:rsid w:val="002C5C6E"/>
    <w:rsid w:val="002C5C7A"/>
    <w:rsid w:val="002C5DC3"/>
    <w:rsid w:val="002C6163"/>
    <w:rsid w:val="002C6326"/>
    <w:rsid w:val="002C6511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1FA"/>
    <w:rsid w:val="002C72CE"/>
    <w:rsid w:val="002C7380"/>
    <w:rsid w:val="002C75C7"/>
    <w:rsid w:val="002C7ABE"/>
    <w:rsid w:val="002C7B0C"/>
    <w:rsid w:val="002C7BB3"/>
    <w:rsid w:val="002D0045"/>
    <w:rsid w:val="002D0068"/>
    <w:rsid w:val="002D010E"/>
    <w:rsid w:val="002D0418"/>
    <w:rsid w:val="002D049D"/>
    <w:rsid w:val="002D04CB"/>
    <w:rsid w:val="002D056D"/>
    <w:rsid w:val="002D064D"/>
    <w:rsid w:val="002D07E9"/>
    <w:rsid w:val="002D096C"/>
    <w:rsid w:val="002D0987"/>
    <w:rsid w:val="002D09F2"/>
    <w:rsid w:val="002D0B1E"/>
    <w:rsid w:val="002D0CD5"/>
    <w:rsid w:val="002D0D25"/>
    <w:rsid w:val="002D1278"/>
    <w:rsid w:val="002D1404"/>
    <w:rsid w:val="002D1408"/>
    <w:rsid w:val="002D145D"/>
    <w:rsid w:val="002D1586"/>
    <w:rsid w:val="002D164C"/>
    <w:rsid w:val="002D16B7"/>
    <w:rsid w:val="002D16F2"/>
    <w:rsid w:val="002D173D"/>
    <w:rsid w:val="002D1B11"/>
    <w:rsid w:val="002D1B69"/>
    <w:rsid w:val="002D1C7C"/>
    <w:rsid w:val="002D1E94"/>
    <w:rsid w:val="002D205A"/>
    <w:rsid w:val="002D207B"/>
    <w:rsid w:val="002D20C8"/>
    <w:rsid w:val="002D20D3"/>
    <w:rsid w:val="002D23A5"/>
    <w:rsid w:val="002D23BC"/>
    <w:rsid w:val="002D2640"/>
    <w:rsid w:val="002D269E"/>
    <w:rsid w:val="002D2779"/>
    <w:rsid w:val="002D2BC4"/>
    <w:rsid w:val="002D2C50"/>
    <w:rsid w:val="002D2DFB"/>
    <w:rsid w:val="002D2E5B"/>
    <w:rsid w:val="002D2F8D"/>
    <w:rsid w:val="002D3085"/>
    <w:rsid w:val="002D30C6"/>
    <w:rsid w:val="002D30F6"/>
    <w:rsid w:val="002D3109"/>
    <w:rsid w:val="002D321B"/>
    <w:rsid w:val="002D327B"/>
    <w:rsid w:val="002D341E"/>
    <w:rsid w:val="002D34AF"/>
    <w:rsid w:val="002D3586"/>
    <w:rsid w:val="002D3704"/>
    <w:rsid w:val="002D3808"/>
    <w:rsid w:val="002D3820"/>
    <w:rsid w:val="002D388D"/>
    <w:rsid w:val="002D3B1A"/>
    <w:rsid w:val="002D3F0D"/>
    <w:rsid w:val="002D3FAC"/>
    <w:rsid w:val="002D420C"/>
    <w:rsid w:val="002D422B"/>
    <w:rsid w:val="002D43FA"/>
    <w:rsid w:val="002D4656"/>
    <w:rsid w:val="002D4B11"/>
    <w:rsid w:val="002D5152"/>
    <w:rsid w:val="002D519A"/>
    <w:rsid w:val="002D52B3"/>
    <w:rsid w:val="002D53FC"/>
    <w:rsid w:val="002D5488"/>
    <w:rsid w:val="002D55CB"/>
    <w:rsid w:val="002D588D"/>
    <w:rsid w:val="002D5AB4"/>
    <w:rsid w:val="002D5C5D"/>
    <w:rsid w:val="002D5C8C"/>
    <w:rsid w:val="002D5E05"/>
    <w:rsid w:val="002D5F1E"/>
    <w:rsid w:val="002D6133"/>
    <w:rsid w:val="002D6428"/>
    <w:rsid w:val="002D6691"/>
    <w:rsid w:val="002D681B"/>
    <w:rsid w:val="002D6AFD"/>
    <w:rsid w:val="002D6F67"/>
    <w:rsid w:val="002D6FB0"/>
    <w:rsid w:val="002D7084"/>
    <w:rsid w:val="002D7292"/>
    <w:rsid w:val="002D736D"/>
    <w:rsid w:val="002D7384"/>
    <w:rsid w:val="002D7651"/>
    <w:rsid w:val="002D7740"/>
    <w:rsid w:val="002D7754"/>
    <w:rsid w:val="002D786B"/>
    <w:rsid w:val="002D789A"/>
    <w:rsid w:val="002D7C28"/>
    <w:rsid w:val="002D7CAE"/>
    <w:rsid w:val="002D7D2F"/>
    <w:rsid w:val="002D7FA1"/>
    <w:rsid w:val="002D7FB7"/>
    <w:rsid w:val="002E0162"/>
    <w:rsid w:val="002E033B"/>
    <w:rsid w:val="002E0355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537"/>
    <w:rsid w:val="002E1638"/>
    <w:rsid w:val="002E16A1"/>
    <w:rsid w:val="002E17B7"/>
    <w:rsid w:val="002E18BB"/>
    <w:rsid w:val="002E18DC"/>
    <w:rsid w:val="002E193D"/>
    <w:rsid w:val="002E1A31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575"/>
    <w:rsid w:val="002E273F"/>
    <w:rsid w:val="002E2783"/>
    <w:rsid w:val="002E27CA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74"/>
    <w:rsid w:val="002E4694"/>
    <w:rsid w:val="002E470B"/>
    <w:rsid w:val="002E4785"/>
    <w:rsid w:val="002E47B5"/>
    <w:rsid w:val="002E488B"/>
    <w:rsid w:val="002E4920"/>
    <w:rsid w:val="002E4946"/>
    <w:rsid w:val="002E49C8"/>
    <w:rsid w:val="002E4B5E"/>
    <w:rsid w:val="002E4B84"/>
    <w:rsid w:val="002E4B9C"/>
    <w:rsid w:val="002E5063"/>
    <w:rsid w:val="002E508E"/>
    <w:rsid w:val="002E5250"/>
    <w:rsid w:val="002E5304"/>
    <w:rsid w:val="002E5454"/>
    <w:rsid w:val="002E5461"/>
    <w:rsid w:val="002E5525"/>
    <w:rsid w:val="002E578B"/>
    <w:rsid w:val="002E5826"/>
    <w:rsid w:val="002E59C5"/>
    <w:rsid w:val="002E59EA"/>
    <w:rsid w:val="002E5B0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6C"/>
    <w:rsid w:val="002E66E8"/>
    <w:rsid w:val="002E670A"/>
    <w:rsid w:val="002E68F1"/>
    <w:rsid w:val="002E691B"/>
    <w:rsid w:val="002E6A2B"/>
    <w:rsid w:val="002E6AA8"/>
    <w:rsid w:val="002E6CD8"/>
    <w:rsid w:val="002E6E07"/>
    <w:rsid w:val="002E6E2B"/>
    <w:rsid w:val="002E7075"/>
    <w:rsid w:val="002E70AC"/>
    <w:rsid w:val="002E7450"/>
    <w:rsid w:val="002E7952"/>
    <w:rsid w:val="002E7C4C"/>
    <w:rsid w:val="002E7D92"/>
    <w:rsid w:val="002E7DE7"/>
    <w:rsid w:val="002F0048"/>
    <w:rsid w:val="002F004E"/>
    <w:rsid w:val="002F0294"/>
    <w:rsid w:val="002F0669"/>
    <w:rsid w:val="002F09F2"/>
    <w:rsid w:val="002F0A1F"/>
    <w:rsid w:val="002F0B9F"/>
    <w:rsid w:val="002F0DAB"/>
    <w:rsid w:val="002F0DFD"/>
    <w:rsid w:val="002F0EA7"/>
    <w:rsid w:val="002F0EE7"/>
    <w:rsid w:val="002F12B4"/>
    <w:rsid w:val="002F13E5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8AA"/>
    <w:rsid w:val="002F2AD0"/>
    <w:rsid w:val="002F2E2C"/>
    <w:rsid w:val="002F30B2"/>
    <w:rsid w:val="002F32EE"/>
    <w:rsid w:val="002F3398"/>
    <w:rsid w:val="002F34CF"/>
    <w:rsid w:val="002F373B"/>
    <w:rsid w:val="002F377D"/>
    <w:rsid w:val="002F38B3"/>
    <w:rsid w:val="002F3BFD"/>
    <w:rsid w:val="002F3CA8"/>
    <w:rsid w:val="002F3CC7"/>
    <w:rsid w:val="002F3D58"/>
    <w:rsid w:val="002F3DF0"/>
    <w:rsid w:val="002F41FD"/>
    <w:rsid w:val="002F43F3"/>
    <w:rsid w:val="002F4472"/>
    <w:rsid w:val="002F4688"/>
    <w:rsid w:val="002F49C8"/>
    <w:rsid w:val="002F4A9B"/>
    <w:rsid w:val="002F4B0C"/>
    <w:rsid w:val="002F4D5A"/>
    <w:rsid w:val="002F4DCB"/>
    <w:rsid w:val="002F4E28"/>
    <w:rsid w:val="002F4E30"/>
    <w:rsid w:val="002F500F"/>
    <w:rsid w:val="002F5207"/>
    <w:rsid w:val="002F53BB"/>
    <w:rsid w:val="002F5436"/>
    <w:rsid w:val="002F545B"/>
    <w:rsid w:val="002F5626"/>
    <w:rsid w:val="002F5780"/>
    <w:rsid w:val="002F59E7"/>
    <w:rsid w:val="002F5C8B"/>
    <w:rsid w:val="002F5DDC"/>
    <w:rsid w:val="002F6148"/>
    <w:rsid w:val="002F62A6"/>
    <w:rsid w:val="002F6535"/>
    <w:rsid w:val="002F6611"/>
    <w:rsid w:val="002F686A"/>
    <w:rsid w:val="002F6992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C19"/>
    <w:rsid w:val="002F7EC6"/>
    <w:rsid w:val="002F7F3E"/>
    <w:rsid w:val="002F7FD9"/>
    <w:rsid w:val="00300427"/>
    <w:rsid w:val="003004F9"/>
    <w:rsid w:val="00300569"/>
    <w:rsid w:val="00300820"/>
    <w:rsid w:val="00300965"/>
    <w:rsid w:val="00300A58"/>
    <w:rsid w:val="00300DA1"/>
    <w:rsid w:val="00300DCB"/>
    <w:rsid w:val="00300E04"/>
    <w:rsid w:val="00300FD3"/>
    <w:rsid w:val="00300FDA"/>
    <w:rsid w:val="003013DF"/>
    <w:rsid w:val="003016DF"/>
    <w:rsid w:val="0030195D"/>
    <w:rsid w:val="00301B7C"/>
    <w:rsid w:val="00301BA3"/>
    <w:rsid w:val="00301C45"/>
    <w:rsid w:val="00301C87"/>
    <w:rsid w:val="00301F73"/>
    <w:rsid w:val="003020C7"/>
    <w:rsid w:val="003020CF"/>
    <w:rsid w:val="00302198"/>
    <w:rsid w:val="003021AC"/>
    <w:rsid w:val="00302233"/>
    <w:rsid w:val="00302816"/>
    <w:rsid w:val="0030289E"/>
    <w:rsid w:val="00302A31"/>
    <w:rsid w:val="00302D4A"/>
    <w:rsid w:val="00302DA6"/>
    <w:rsid w:val="00302FD8"/>
    <w:rsid w:val="003032FE"/>
    <w:rsid w:val="00303AC3"/>
    <w:rsid w:val="00303D2C"/>
    <w:rsid w:val="00303D9F"/>
    <w:rsid w:val="00303E5A"/>
    <w:rsid w:val="003045DB"/>
    <w:rsid w:val="00304887"/>
    <w:rsid w:val="0030490B"/>
    <w:rsid w:val="0030490D"/>
    <w:rsid w:val="0030495E"/>
    <w:rsid w:val="00304A13"/>
    <w:rsid w:val="00304B72"/>
    <w:rsid w:val="00304C33"/>
    <w:rsid w:val="00304C7E"/>
    <w:rsid w:val="00304CBB"/>
    <w:rsid w:val="00304D2A"/>
    <w:rsid w:val="00304F0D"/>
    <w:rsid w:val="003050A0"/>
    <w:rsid w:val="003050B4"/>
    <w:rsid w:val="003051F3"/>
    <w:rsid w:val="00305674"/>
    <w:rsid w:val="003058C1"/>
    <w:rsid w:val="003058C8"/>
    <w:rsid w:val="00305937"/>
    <w:rsid w:val="00305B63"/>
    <w:rsid w:val="00305DAA"/>
    <w:rsid w:val="00305DE2"/>
    <w:rsid w:val="00306128"/>
    <w:rsid w:val="0030619E"/>
    <w:rsid w:val="00306206"/>
    <w:rsid w:val="003062EF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383"/>
    <w:rsid w:val="0031082F"/>
    <w:rsid w:val="0031098F"/>
    <w:rsid w:val="003109C1"/>
    <w:rsid w:val="00310B41"/>
    <w:rsid w:val="00310B5E"/>
    <w:rsid w:val="00310CA5"/>
    <w:rsid w:val="00310D95"/>
    <w:rsid w:val="0031107D"/>
    <w:rsid w:val="0031116E"/>
    <w:rsid w:val="0031156B"/>
    <w:rsid w:val="003115AF"/>
    <w:rsid w:val="00311886"/>
    <w:rsid w:val="00311B02"/>
    <w:rsid w:val="00311C08"/>
    <w:rsid w:val="00311C74"/>
    <w:rsid w:val="00311E2A"/>
    <w:rsid w:val="00311F8D"/>
    <w:rsid w:val="003120C1"/>
    <w:rsid w:val="0031221A"/>
    <w:rsid w:val="00312238"/>
    <w:rsid w:val="0031224C"/>
    <w:rsid w:val="00312394"/>
    <w:rsid w:val="00312448"/>
    <w:rsid w:val="00312705"/>
    <w:rsid w:val="0031273D"/>
    <w:rsid w:val="0031285A"/>
    <w:rsid w:val="003128A1"/>
    <w:rsid w:val="003128CB"/>
    <w:rsid w:val="00312B64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3D0F"/>
    <w:rsid w:val="003140EB"/>
    <w:rsid w:val="00314113"/>
    <w:rsid w:val="00314190"/>
    <w:rsid w:val="003141B4"/>
    <w:rsid w:val="0031460A"/>
    <w:rsid w:val="003146BE"/>
    <w:rsid w:val="0031484C"/>
    <w:rsid w:val="00314A2B"/>
    <w:rsid w:val="00314A8B"/>
    <w:rsid w:val="00314B02"/>
    <w:rsid w:val="00314C2D"/>
    <w:rsid w:val="00314D6B"/>
    <w:rsid w:val="00314E2F"/>
    <w:rsid w:val="00314F4D"/>
    <w:rsid w:val="003150D0"/>
    <w:rsid w:val="003150D1"/>
    <w:rsid w:val="003152C3"/>
    <w:rsid w:val="0031557E"/>
    <w:rsid w:val="0031581E"/>
    <w:rsid w:val="0031585A"/>
    <w:rsid w:val="00315942"/>
    <w:rsid w:val="00315A47"/>
    <w:rsid w:val="00315A88"/>
    <w:rsid w:val="00315AE9"/>
    <w:rsid w:val="00315B88"/>
    <w:rsid w:val="00315C3E"/>
    <w:rsid w:val="00315C6A"/>
    <w:rsid w:val="00315EC0"/>
    <w:rsid w:val="0031620E"/>
    <w:rsid w:val="0031624E"/>
    <w:rsid w:val="00316271"/>
    <w:rsid w:val="0031631D"/>
    <w:rsid w:val="003166A1"/>
    <w:rsid w:val="00316704"/>
    <w:rsid w:val="00316720"/>
    <w:rsid w:val="0031686F"/>
    <w:rsid w:val="00316FB9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800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A7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CD7"/>
    <w:rsid w:val="00323CF0"/>
    <w:rsid w:val="00323E6F"/>
    <w:rsid w:val="00323E9F"/>
    <w:rsid w:val="00324055"/>
    <w:rsid w:val="00324144"/>
    <w:rsid w:val="0032466E"/>
    <w:rsid w:val="003246BD"/>
    <w:rsid w:val="0032475E"/>
    <w:rsid w:val="0032492B"/>
    <w:rsid w:val="0032496A"/>
    <w:rsid w:val="003249F8"/>
    <w:rsid w:val="00324A47"/>
    <w:rsid w:val="00324B92"/>
    <w:rsid w:val="00324C57"/>
    <w:rsid w:val="00324CC9"/>
    <w:rsid w:val="00324E94"/>
    <w:rsid w:val="00324EF1"/>
    <w:rsid w:val="00324F1D"/>
    <w:rsid w:val="00325002"/>
    <w:rsid w:val="0032505C"/>
    <w:rsid w:val="003251F1"/>
    <w:rsid w:val="0032531A"/>
    <w:rsid w:val="00325363"/>
    <w:rsid w:val="00325409"/>
    <w:rsid w:val="00325412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B40"/>
    <w:rsid w:val="00326E79"/>
    <w:rsid w:val="0032706A"/>
    <w:rsid w:val="0032708F"/>
    <w:rsid w:val="003275AD"/>
    <w:rsid w:val="0032765F"/>
    <w:rsid w:val="00327923"/>
    <w:rsid w:val="00327998"/>
    <w:rsid w:val="00327A24"/>
    <w:rsid w:val="00327E3C"/>
    <w:rsid w:val="003304C3"/>
    <w:rsid w:val="003305DC"/>
    <w:rsid w:val="0033080E"/>
    <w:rsid w:val="00330B1D"/>
    <w:rsid w:val="00330FFC"/>
    <w:rsid w:val="00331012"/>
    <w:rsid w:val="003311B0"/>
    <w:rsid w:val="00331A20"/>
    <w:rsid w:val="00331ECC"/>
    <w:rsid w:val="00331F7E"/>
    <w:rsid w:val="00331FAF"/>
    <w:rsid w:val="003320AA"/>
    <w:rsid w:val="003324B5"/>
    <w:rsid w:val="003324D3"/>
    <w:rsid w:val="00332B6C"/>
    <w:rsid w:val="00332BBF"/>
    <w:rsid w:val="00332D37"/>
    <w:rsid w:val="00332DD2"/>
    <w:rsid w:val="00332DFD"/>
    <w:rsid w:val="00332E69"/>
    <w:rsid w:val="00333248"/>
    <w:rsid w:val="00333329"/>
    <w:rsid w:val="00333618"/>
    <w:rsid w:val="003336B2"/>
    <w:rsid w:val="003336D7"/>
    <w:rsid w:val="003337F5"/>
    <w:rsid w:val="00333BD3"/>
    <w:rsid w:val="00333D78"/>
    <w:rsid w:val="00333D7D"/>
    <w:rsid w:val="00333FA2"/>
    <w:rsid w:val="00333FB6"/>
    <w:rsid w:val="00334109"/>
    <w:rsid w:val="00334360"/>
    <w:rsid w:val="003343FF"/>
    <w:rsid w:val="0033440E"/>
    <w:rsid w:val="003346A5"/>
    <w:rsid w:val="003346C9"/>
    <w:rsid w:val="003351CD"/>
    <w:rsid w:val="003353DE"/>
    <w:rsid w:val="0033540D"/>
    <w:rsid w:val="003354B0"/>
    <w:rsid w:val="0033595E"/>
    <w:rsid w:val="00335AA6"/>
    <w:rsid w:val="00335BAE"/>
    <w:rsid w:val="00335F0F"/>
    <w:rsid w:val="00335F12"/>
    <w:rsid w:val="00335F4D"/>
    <w:rsid w:val="00335F61"/>
    <w:rsid w:val="00335FD2"/>
    <w:rsid w:val="0033634B"/>
    <w:rsid w:val="00336386"/>
    <w:rsid w:val="003365AD"/>
    <w:rsid w:val="0033666D"/>
    <w:rsid w:val="0033683B"/>
    <w:rsid w:val="00336C5F"/>
    <w:rsid w:val="00336CB6"/>
    <w:rsid w:val="00336D1D"/>
    <w:rsid w:val="00336D61"/>
    <w:rsid w:val="003372E1"/>
    <w:rsid w:val="00337327"/>
    <w:rsid w:val="003373FF"/>
    <w:rsid w:val="003376D0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D9E"/>
    <w:rsid w:val="00340E57"/>
    <w:rsid w:val="00340F3A"/>
    <w:rsid w:val="00341379"/>
    <w:rsid w:val="0034145B"/>
    <w:rsid w:val="003414A8"/>
    <w:rsid w:val="00341711"/>
    <w:rsid w:val="00341949"/>
    <w:rsid w:val="00341954"/>
    <w:rsid w:val="003419B6"/>
    <w:rsid w:val="0034200B"/>
    <w:rsid w:val="003423C5"/>
    <w:rsid w:val="0034248D"/>
    <w:rsid w:val="003426CD"/>
    <w:rsid w:val="00342745"/>
    <w:rsid w:val="00342872"/>
    <w:rsid w:val="00342F8E"/>
    <w:rsid w:val="00343007"/>
    <w:rsid w:val="003430DD"/>
    <w:rsid w:val="003431FA"/>
    <w:rsid w:val="0034345F"/>
    <w:rsid w:val="00343740"/>
    <w:rsid w:val="00343755"/>
    <w:rsid w:val="00343B7C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71"/>
    <w:rsid w:val="00344888"/>
    <w:rsid w:val="00344BAE"/>
    <w:rsid w:val="00344C27"/>
    <w:rsid w:val="0034556F"/>
    <w:rsid w:val="00345804"/>
    <w:rsid w:val="0034585A"/>
    <w:rsid w:val="00345A8C"/>
    <w:rsid w:val="00345D9D"/>
    <w:rsid w:val="00345F58"/>
    <w:rsid w:val="00345FC9"/>
    <w:rsid w:val="00346028"/>
    <w:rsid w:val="00346236"/>
    <w:rsid w:val="0034625F"/>
    <w:rsid w:val="003462C3"/>
    <w:rsid w:val="003462CE"/>
    <w:rsid w:val="003463C0"/>
    <w:rsid w:val="0034641B"/>
    <w:rsid w:val="003464F0"/>
    <w:rsid w:val="003468C3"/>
    <w:rsid w:val="003468FB"/>
    <w:rsid w:val="00346B74"/>
    <w:rsid w:val="00347042"/>
    <w:rsid w:val="00347044"/>
    <w:rsid w:val="0034705E"/>
    <w:rsid w:val="00347082"/>
    <w:rsid w:val="0034715A"/>
    <w:rsid w:val="003471CF"/>
    <w:rsid w:val="003472D1"/>
    <w:rsid w:val="003472F0"/>
    <w:rsid w:val="0034770F"/>
    <w:rsid w:val="00347797"/>
    <w:rsid w:val="003478EA"/>
    <w:rsid w:val="003479E2"/>
    <w:rsid w:val="00347CF1"/>
    <w:rsid w:val="003500F9"/>
    <w:rsid w:val="003501A3"/>
    <w:rsid w:val="003501C6"/>
    <w:rsid w:val="00350350"/>
    <w:rsid w:val="0035040A"/>
    <w:rsid w:val="00350436"/>
    <w:rsid w:val="003504F8"/>
    <w:rsid w:val="00350573"/>
    <w:rsid w:val="00350617"/>
    <w:rsid w:val="00350683"/>
    <w:rsid w:val="003506CD"/>
    <w:rsid w:val="00350981"/>
    <w:rsid w:val="00350EBE"/>
    <w:rsid w:val="00350F42"/>
    <w:rsid w:val="00350F7F"/>
    <w:rsid w:val="0035132E"/>
    <w:rsid w:val="003513E1"/>
    <w:rsid w:val="0035152E"/>
    <w:rsid w:val="003515EA"/>
    <w:rsid w:val="003516F5"/>
    <w:rsid w:val="00351783"/>
    <w:rsid w:val="00351862"/>
    <w:rsid w:val="00351877"/>
    <w:rsid w:val="00351998"/>
    <w:rsid w:val="00351A0C"/>
    <w:rsid w:val="00351A1D"/>
    <w:rsid w:val="00351AED"/>
    <w:rsid w:val="00351C7C"/>
    <w:rsid w:val="00351C91"/>
    <w:rsid w:val="00351E8E"/>
    <w:rsid w:val="00351EF8"/>
    <w:rsid w:val="00351FF1"/>
    <w:rsid w:val="0035202B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261"/>
    <w:rsid w:val="003533FD"/>
    <w:rsid w:val="00353421"/>
    <w:rsid w:val="0035364F"/>
    <w:rsid w:val="00353734"/>
    <w:rsid w:val="003537B1"/>
    <w:rsid w:val="00353B1F"/>
    <w:rsid w:val="00353CC6"/>
    <w:rsid w:val="00353D59"/>
    <w:rsid w:val="00353E91"/>
    <w:rsid w:val="00353EA3"/>
    <w:rsid w:val="00353EE2"/>
    <w:rsid w:val="00353EEB"/>
    <w:rsid w:val="003540F5"/>
    <w:rsid w:val="003540FD"/>
    <w:rsid w:val="00354592"/>
    <w:rsid w:val="00354677"/>
    <w:rsid w:val="00354708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3BB"/>
    <w:rsid w:val="0035655C"/>
    <w:rsid w:val="00356691"/>
    <w:rsid w:val="00356795"/>
    <w:rsid w:val="00356990"/>
    <w:rsid w:val="0035699C"/>
    <w:rsid w:val="003569CC"/>
    <w:rsid w:val="00356B84"/>
    <w:rsid w:val="00356D3D"/>
    <w:rsid w:val="00356FC7"/>
    <w:rsid w:val="003572C3"/>
    <w:rsid w:val="003575FD"/>
    <w:rsid w:val="00357797"/>
    <w:rsid w:val="00357864"/>
    <w:rsid w:val="00357B55"/>
    <w:rsid w:val="00357FE1"/>
    <w:rsid w:val="0036004C"/>
    <w:rsid w:val="00360481"/>
    <w:rsid w:val="0036051F"/>
    <w:rsid w:val="00360526"/>
    <w:rsid w:val="00360727"/>
    <w:rsid w:val="00360879"/>
    <w:rsid w:val="003608C4"/>
    <w:rsid w:val="00360AE5"/>
    <w:rsid w:val="00360B1E"/>
    <w:rsid w:val="00361039"/>
    <w:rsid w:val="003610E5"/>
    <w:rsid w:val="003610E7"/>
    <w:rsid w:val="0036135A"/>
    <w:rsid w:val="00361475"/>
    <w:rsid w:val="00361555"/>
    <w:rsid w:val="00361677"/>
    <w:rsid w:val="00361797"/>
    <w:rsid w:val="003617D4"/>
    <w:rsid w:val="00362640"/>
    <w:rsid w:val="0036268E"/>
    <w:rsid w:val="00362B64"/>
    <w:rsid w:val="00362CC4"/>
    <w:rsid w:val="00363011"/>
    <w:rsid w:val="0036303B"/>
    <w:rsid w:val="00363080"/>
    <w:rsid w:val="0036308A"/>
    <w:rsid w:val="003631A2"/>
    <w:rsid w:val="003632CC"/>
    <w:rsid w:val="003632F5"/>
    <w:rsid w:val="00363515"/>
    <w:rsid w:val="003637DE"/>
    <w:rsid w:val="003638A2"/>
    <w:rsid w:val="00363A86"/>
    <w:rsid w:val="00363B2E"/>
    <w:rsid w:val="00363C86"/>
    <w:rsid w:val="00363D11"/>
    <w:rsid w:val="00363D31"/>
    <w:rsid w:val="00363D36"/>
    <w:rsid w:val="00363DF6"/>
    <w:rsid w:val="00363E7F"/>
    <w:rsid w:val="00363EB2"/>
    <w:rsid w:val="0036409F"/>
    <w:rsid w:val="003642E0"/>
    <w:rsid w:val="00364415"/>
    <w:rsid w:val="00364444"/>
    <w:rsid w:val="0036450D"/>
    <w:rsid w:val="003645CA"/>
    <w:rsid w:val="0036465D"/>
    <w:rsid w:val="00364725"/>
    <w:rsid w:val="003649F6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59D"/>
    <w:rsid w:val="00366642"/>
    <w:rsid w:val="003667E1"/>
    <w:rsid w:val="003668F7"/>
    <w:rsid w:val="00366A9F"/>
    <w:rsid w:val="00366AC3"/>
    <w:rsid w:val="00366AF3"/>
    <w:rsid w:val="00366BA7"/>
    <w:rsid w:val="00366BFC"/>
    <w:rsid w:val="00366C83"/>
    <w:rsid w:val="00366D34"/>
    <w:rsid w:val="00366EBD"/>
    <w:rsid w:val="00366F0A"/>
    <w:rsid w:val="00367100"/>
    <w:rsid w:val="00367546"/>
    <w:rsid w:val="003677A3"/>
    <w:rsid w:val="003679C8"/>
    <w:rsid w:val="00367ABE"/>
    <w:rsid w:val="00367AE7"/>
    <w:rsid w:val="00367AFB"/>
    <w:rsid w:val="00367B5D"/>
    <w:rsid w:val="00367BF8"/>
    <w:rsid w:val="00367C61"/>
    <w:rsid w:val="00367E27"/>
    <w:rsid w:val="00367FF5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944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74F"/>
    <w:rsid w:val="0037285A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89D"/>
    <w:rsid w:val="00373B0E"/>
    <w:rsid w:val="00373E2A"/>
    <w:rsid w:val="00373E60"/>
    <w:rsid w:val="00374070"/>
    <w:rsid w:val="003742AB"/>
    <w:rsid w:val="003742D3"/>
    <w:rsid w:val="003742E8"/>
    <w:rsid w:val="003743E1"/>
    <w:rsid w:val="00374688"/>
    <w:rsid w:val="00374704"/>
    <w:rsid w:val="00374775"/>
    <w:rsid w:val="00374796"/>
    <w:rsid w:val="003747C7"/>
    <w:rsid w:val="00374880"/>
    <w:rsid w:val="0037496D"/>
    <w:rsid w:val="00374B36"/>
    <w:rsid w:val="00374E9A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DED"/>
    <w:rsid w:val="00375E35"/>
    <w:rsid w:val="00375E76"/>
    <w:rsid w:val="00375E94"/>
    <w:rsid w:val="00375EA2"/>
    <w:rsid w:val="00375F1F"/>
    <w:rsid w:val="00376185"/>
    <w:rsid w:val="00376350"/>
    <w:rsid w:val="003765B8"/>
    <w:rsid w:val="00376939"/>
    <w:rsid w:val="00376B44"/>
    <w:rsid w:val="00376B4B"/>
    <w:rsid w:val="00376CA6"/>
    <w:rsid w:val="00376CB5"/>
    <w:rsid w:val="00376F5E"/>
    <w:rsid w:val="00376FFE"/>
    <w:rsid w:val="00377483"/>
    <w:rsid w:val="00377587"/>
    <w:rsid w:val="00377590"/>
    <w:rsid w:val="003775D5"/>
    <w:rsid w:val="003777B6"/>
    <w:rsid w:val="003777BA"/>
    <w:rsid w:val="00377BCA"/>
    <w:rsid w:val="00377CE9"/>
    <w:rsid w:val="00377D6A"/>
    <w:rsid w:val="00377F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D87"/>
    <w:rsid w:val="00380EE5"/>
    <w:rsid w:val="00380F19"/>
    <w:rsid w:val="0038113C"/>
    <w:rsid w:val="00381147"/>
    <w:rsid w:val="00381453"/>
    <w:rsid w:val="0038148A"/>
    <w:rsid w:val="00381661"/>
    <w:rsid w:val="00381A94"/>
    <w:rsid w:val="00381BB5"/>
    <w:rsid w:val="00381D01"/>
    <w:rsid w:val="00381E9F"/>
    <w:rsid w:val="003820A7"/>
    <w:rsid w:val="00382206"/>
    <w:rsid w:val="00382295"/>
    <w:rsid w:val="0038245B"/>
    <w:rsid w:val="00382490"/>
    <w:rsid w:val="00382584"/>
    <w:rsid w:val="003827ED"/>
    <w:rsid w:val="0038285A"/>
    <w:rsid w:val="00382D1E"/>
    <w:rsid w:val="00382D22"/>
    <w:rsid w:val="003831C7"/>
    <w:rsid w:val="00383333"/>
    <w:rsid w:val="003834A6"/>
    <w:rsid w:val="0038390B"/>
    <w:rsid w:val="00383B88"/>
    <w:rsid w:val="0038401F"/>
    <w:rsid w:val="0038429B"/>
    <w:rsid w:val="00384389"/>
    <w:rsid w:val="00384444"/>
    <w:rsid w:val="003845E6"/>
    <w:rsid w:val="0038461D"/>
    <w:rsid w:val="00384664"/>
    <w:rsid w:val="0038473B"/>
    <w:rsid w:val="00384754"/>
    <w:rsid w:val="003847F6"/>
    <w:rsid w:val="00384DEB"/>
    <w:rsid w:val="00384E7B"/>
    <w:rsid w:val="00385070"/>
    <w:rsid w:val="003850EA"/>
    <w:rsid w:val="00385438"/>
    <w:rsid w:val="0038562C"/>
    <w:rsid w:val="00385CFC"/>
    <w:rsid w:val="00385D5C"/>
    <w:rsid w:val="00385E3D"/>
    <w:rsid w:val="00386130"/>
    <w:rsid w:val="00386289"/>
    <w:rsid w:val="003862DF"/>
    <w:rsid w:val="0038635E"/>
    <w:rsid w:val="0038675A"/>
    <w:rsid w:val="00386997"/>
    <w:rsid w:val="00386B2D"/>
    <w:rsid w:val="00386C16"/>
    <w:rsid w:val="00386C22"/>
    <w:rsid w:val="00386C48"/>
    <w:rsid w:val="00386C81"/>
    <w:rsid w:val="00386EE3"/>
    <w:rsid w:val="00386FCD"/>
    <w:rsid w:val="0038706E"/>
    <w:rsid w:val="00387416"/>
    <w:rsid w:val="0038743D"/>
    <w:rsid w:val="003875FC"/>
    <w:rsid w:val="00387756"/>
    <w:rsid w:val="00387776"/>
    <w:rsid w:val="00390105"/>
    <w:rsid w:val="0039016E"/>
    <w:rsid w:val="003904D9"/>
    <w:rsid w:val="003905D0"/>
    <w:rsid w:val="0039082A"/>
    <w:rsid w:val="00390A8E"/>
    <w:rsid w:val="00390C8E"/>
    <w:rsid w:val="00390D69"/>
    <w:rsid w:val="00390E71"/>
    <w:rsid w:val="00390EFC"/>
    <w:rsid w:val="00390F61"/>
    <w:rsid w:val="00391167"/>
    <w:rsid w:val="00391191"/>
    <w:rsid w:val="00391250"/>
    <w:rsid w:val="003913E2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182"/>
    <w:rsid w:val="0039425E"/>
    <w:rsid w:val="003942E4"/>
    <w:rsid w:val="00394444"/>
    <w:rsid w:val="00394841"/>
    <w:rsid w:val="0039486C"/>
    <w:rsid w:val="003949A8"/>
    <w:rsid w:val="00394A72"/>
    <w:rsid w:val="00394C3D"/>
    <w:rsid w:val="00394D58"/>
    <w:rsid w:val="00394D74"/>
    <w:rsid w:val="00394E28"/>
    <w:rsid w:val="00394E71"/>
    <w:rsid w:val="0039530F"/>
    <w:rsid w:val="00395454"/>
    <w:rsid w:val="003957ED"/>
    <w:rsid w:val="00395856"/>
    <w:rsid w:val="00395A29"/>
    <w:rsid w:val="00395AE7"/>
    <w:rsid w:val="00395B33"/>
    <w:rsid w:val="00396058"/>
    <w:rsid w:val="003962D9"/>
    <w:rsid w:val="003969DE"/>
    <w:rsid w:val="00396B45"/>
    <w:rsid w:val="00396DDB"/>
    <w:rsid w:val="00396E48"/>
    <w:rsid w:val="00396F0B"/>
    <w:rsid w:val="00396FB0"/>
    <w:rsid w:val="0039703B"/>
    <w:rsid w:val="0039706C"/>
    <w:rsid w:val="00397190"/>
    <w:rsid w:val="00397AAF"/>
    <w:rsid w:val="00397ABB"/>
    <w:rsid w:val="00397CAF"/>
    <w:rsid w:val="00397F14"/>
    <w:rsid w:val="003A0041"/>
    <w:rsid w:val="003A0055"/>
    <w:rsid w:val="003A012E"/>
    <w:rsid w:val="003A01C4"/>
    <w:rsid w:val="003A03EE"/>
    <w:rsid w:val="003A098B"/>
    <w:rsid w:val="003A0EDF"/>
    <w:rsid w:val="003A0EFE"/>
    <w:rsid w:val="003A1157"/>
    <w:rsid w:val="003A11A7"/>
    <w:rsid w:val="003A11E8"/>
    <w:rsid w:val="003A14EF"/>
    <w:rsid w:val="003A153A"/>
    <w:rsid w:val="003A1559"/>
    <w:rsid w:val="003A173E"/>
    <w:rsid w:val="003A1968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B02"/>
    <w:rsid w:val="003A3D0A"/>
    <w:rsid w:val="003A41C7"/>
    <w:rsid w:val="003A43C8"/>
    <w:rsid w:val="003A445D"/>
    <w:rsid w:val="003A44BB"/>
    <w:rsid w:val="003A4578"/>
    <w:rsid w:val="003A45D5"/>
    <w:rsid w:val="003A4646"/>
    <w:rsid w:val="003A473C"/>
    <w:rsid w:val="003A4876"/>
    <w:rsid w:val="003A4C58"/>
    <w:rsid w:val="003A4EEB"/>
    <w:rsid w:val="003A52E8"/>
    <w:rsid w:val="003A55A7"/>
    <w:rsid w:val="003A57D1"/>
    <w:rsid w:val="003A581F"/>
    <w:rsid w:val="003A5BFA"/>
    <w:rsid w:val="003A5D52"/>
    <w:rsid w:val="003A5FD8"/>
    <w:rsid w:val="003A6044"/>
    <w:rsid w:val="003A61D2"/>
    <w:rsid w:val="003A63BD"/>
    <w:rsid w:val="003A63C6"/>
    <w:rsid w:val="003A640C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15"/>
    <w:rsid w:val="003A6D7B"/>
    <w:rsid w:val="003A6DAB"/>
    <w:rsid w:val="003A6E34"/>
    <w:rsid w:val="003A70B1"/>
    <w:rsid w:val="003A70F2"/>
    <w:rsid w:val="003A7427"/>
    <w:rsid w:val="003A7576"/>
    <w:rsid w:val="003A76FF"/>
    <w:rsid w:val="003A7775"/>
    <w:rsid w:val="003A7A36"/>
    <w:rsid w:val="003A7A81"/>
    <w:rsid w:val="003A7C2F"/>
    <w:rsid w:val="003B0291"/>
    <w:rsid w:val="003B04FB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6EE"/>
    <w:rsid w:val="003B48E8"/>
    <w:rsid w:val="003B4A12"/>
    <w:rsid w:val="003B4D0D"/>
    <w:rsid w:val="003B4D6F"/>
    <w:rsid w:val="003B4E67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D3D"/>
    <w:rsid w:val="003B5FFB"/>
    <w:rsid w:val="003B621C"/>
    <w:rsid w:val="003B62FC"/>
    <w:rsid w:val="003B6356"/>
    <w:rsid w:val="003B661D"/>
    <w:rsid w:val="003B67C5"/>
    <w:rsid w:val="003B68D9"/>
    <w:rsid w:val="003B6BBA"/>
    <w:rsid w:val="003B6C8F"/>
    <w:rsid w:val="003B6EC0"/>
    <w:rsid w:val="003B6FB5"/>
    <w:rsid w:val="003B7078"/>
    <w:rsid w:val="003B7448"/>
    <w:rsid w:val="003B7559"/>
    <w:rsid w:val="003B7785"/>
    <w:rsid w:val="003B78FE"/>
    <w:rsid w:val="003B79CF"/>
    <w:rsid w:val="003B7C69"/>
    <w:rsid w:val="003B7C6E"/>
    <w:rsid w:val="003B7D39"/>
    <w:rsid w:val="003B7D91"/>
    <w:rsid w:val="003B7E9C"/>
    <w:rsid w:val="003B7F25"/>
    <w:rsid w:val="003C0060"/>
    <w:rsid w:val="003C006F"/>
    <w:rsid w:val="003C0153"/>
    <w:rsid w:val="003C0243"/>
    <w:rsid w:val="003C0768"/>
    <w:rsid w:val="003C0D59"/>
    <w:rsid w:val="003C0D76"/>
    <w:rsid w:val="003C0EA1"/>
    <w:rsid w:val="003C16B5"/>
    <w:rsid w:val="003C1759"/>
    <w:rsid w:val="003C1900"/>
    <w:rsid w:val="003C1B74"/>
    <w:rsid w:val="003C1B7E"/>
    <w:rsid w:val="003C1C04"/>
    <w:rsid w:val="003C205D"/>
    <w:rsid w:val="003C20B1"/>
    <w:rsid w:val="003C211B"/>
    <w:rsid w:val="003C21FD"/>
    <w:rsid w:val="003C254E"/>
    <w:rsid w:val="003C263F"/>
    <w:rsid w:val="003C3077"/>
    <w:rsid w:val="003C308A"/>
    <w:rsid w:val="003C30A8"/>
    <w:rsid w:val="003C30FC"/>
    <w:rsid w:val="003C31D3"/>
    <w:rsid w:val="003C3236"/>
    <w:rsid w:val="003C32AB"/>
    <w:rsid w:val="003C33EA"/>
    <w:rsid w:val="003C3616"/>
    <w:rsid w:val="003C36C5"/>
    <w:rsid w:val="003C3938"/>
    <w:rsid w:val="003C3974"/>
    <w:rsid w:val="003C3C60"/>
    <w:rsid w:val="003C4377"/>
    <w:rsid w:val="003C44B8"/>
    <w:rsid w:val="003C46F7"/>
    <w:rsid w:val="003C4C94"/>
    <w:rsid w:val="003C4D86"/>
    <w:rsid w:val="003C4E91"/>
    <w:rsid w:val="003C4F35"/>
    <w:rsid w:val="003C4F4B"/>
    <w:rsid w:val="003C5045"/>
    <w:rsid w:val="003C52F1"/>
    <w:rsid w:val="003C570E"/>
    <w:rsid w:val="003C5814"/>
    <w:rsid w:val="003C5C5C"/>
    <w:rsid w:val="003C5C9B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9E2"/>
    <w:rsid w:val="003C7A3A"/>
    <w:rsid w:val="003C7AA7"/>
    <w:rsid w:val="003C7BCB"/>
    <w:rsid w:val="003C7E5D"/>
    <w:rsid w:val="003D0192"/>
    <w:rsid w:val="003D01E2"/>
    <w:rsid w:val="003D0393"/>
    <w:rsid w:val="003D0597"/>
    <w:rsid w:val="003D08E1"/>
    <w:rsid w:val="003D0986"/>
    <w:rsid w:val="003D0B98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302F"/>
    <w:rsid w:val="003D31C6"/>
    <w:rsid w:val="003D354E"/>
    <w:rsid w:val="003D355B"/>
    <w:rsid w:val="003D371F"/>
    <w:rsid w:val="003D3924"/>
    <w:rsid w:val="003D3A88"/>
    <w:rsid w:val="003D3E13"/>
    <w:rsid w:val="003D3E62"/>
    <w:rsid w:val="003D3E69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097"/>
    <w:rsid w:val="003D5149"/>
    <w:rsid w:val="003D52F9"/>
    <w:rsid w:val="003D53A4"/>
    <w:rsid w:val="003D545A"/>
    <w:rsid w:val="003D55A0"/>
    <w:rsid w:val="003D5727"/>
    <w:rsid w:val="003D5729"/>
    <w:rsid w:val="003D596E"/>
    <w:rsid w:val="003D5995"/>
    <w:rsid w:val="003D5A05"/>
    <w:rsid w:val="003D5A82"/>
    <w:rsid w:val="003D5A85"/>
    <w:rsid w:val="003D5AB2"/>
    <w:rsid w:val="003D5B6E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839"/>
    <w:rsid w:val="003D6957"/>
    <w:rsid w:val="003D6A47"/>
    <w:rsid w:val="003D6AE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C30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530"/>
    <w:rsid w:val="003E18A8"/>
    <w:rsid w:val="003E18F8"/>
    <w:rsid w:val="003E1A5E"/>
    <w:rsid w:val="003E1A5F"/>
    <w:rsid w:val="003E1B51"/>
    <w:rsid w:val="003E1E29"/>
    <w:rsid w:val="003E1ECF"/>
    <w:rsid w:val="003E1FB5"/>
    <w:rsid w:val="003E20BF"/>
    <w:rsid w:val="003E20DC"/>
    <w:rsid w:val="003E2299"/>
    <w:rsid w:val="003E25C8"/>
    <w:rsid w:val="003E26BC"/>
    <w:rsid w:val="003E298E"/>
    <w:rsid w:val="003E2BEB"/>
    <w:rsid w:val="003E2C4B"/>
    <w:rsid w:val="003E2DA6"/>
    <w:rsid w:val="003E2E97"/>
    <w:rsid w:val="003E2EDB"/>
    <w:rsid w:val="003E2F66"/>
    <w:rsid w:val="003E3035"/>
    <w:rsid w:val="003E3038"/>
    <w:rsid w:val="003E324E"/>
    <w:rsid w:val="003E3725"/>
    <w:rsid w:val="003E37B8"/>
    <w:rsid w:val="003E39B9"/>
    <w:rsid w:val="003E3BA3"/>
    <w:rsid w:val="003E3C55"/>
    <w:rsid w:val="003E4137"/>
    <w:rsid w:val="003E4163"/>
    <w:rsid w:val="003E428A"/>
    <w:rsid w:val="003E42A8"/>
    <w:rsid w:val="003E4415"/>
    <w:rsid w:val="003E4A5B"/>
    <w:rsid w:val="003E4A94"/>
    <w:rsid w:val="003E4BAF"/>
    <w:rsid w:val="003E4C61"/>
    <w:rsid w:val="003E4C90"/>
    <w:rsid w:val="003E4F6E"/>
    <w:rsid w:val="003E5199"/>
    <w:rsid w:val="003E5214"/>
    <w:rsid w:val="003E5A13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7F"/>
    <w:rsid w:val="003E69D4"/>
    <w:rsid w:val="003E6B47"/>
    <w:rsid w:val="003E6BAF"/>
    <w:rsid w:val="003E6DA8"/>
    <w:rsid w:val="003E6E68"/>
    <w:rsid w:val="003E701D"/>
    <w:rsid w:val="003E70AD"/>
    <w:rsid w:val="003E711D"/>
    <w:rsid w:val="003E71E5"/>
    <w:rsid w:val="003E7455"/>
    <w:rsid w:val="003E749E"/>
    <w:rsid w:val="003E75D0"/>
    <w:rsid w:val="003E75D6"/>
    <w:rsid w:val="003E7716"/>
    <w:rsid w:val="003E7DE7"/>
    <w:rsid w:val="003F010A"/>
    <w:rsid w:val="003F0288"/>
    <w:rsid w:val="003F02D5"/>
    <w:rsid w:val="003F03B8"/>
    <w:rsid w:val="003F06E0"/>
    <w:rsid w:val="003F0A0A"/>
    <w:rsid w:val="003F0A12"/>
    <w:rsid w:val="003F0CEB"/>
    <w:rsid w:val="003F1019"/>
    <w:rsid w:val="003F1067"/>
    <w:rsid w:val="003F11B9"/>
    <w:rsid w:val="003F1221"/>
    <w:rsid w:val="003F12BA"/>
    <w:rsid w:val="003F1488"/>
    <w:rsid w:val="003F14A7"/>
    <w:rsid w:val="003F15F1"/>
    <w:rsid w:val="003F1926"/>
    <w:rsid w:val="003F1D70"/>
    <w:rsid w:val="003F1D71"/>
    <w:rsid w:val="003F1E31"/>
    <w:rsid w:val="003F1E60"/>
    <w:rsid w:val="003F2371"/>
    <w:rsid w:val="003F238E"/>
    <w:rsid w:val="003F24AE"/>
    <w:rsid w:val="003F25DF"/>
    <w:rsid w:val="003F2691"/>
    <w:rsid w:val="003F2924"/>
    <w:rsid w:val="003F299C"/>
    <w:rsid w:val="003F2A01"/>
    <w:rsid w:val="003F2A5C"/>
    <w:rsid w:val="003F2C9B"/>
    <w:rsid w:val="003F2D0E"/>
    <w:rsid w:val="003F2DC4"/>
    <w:rsid w:val="003F2E99"/>
    <w:rsid w:val="003F30DE"/>
    <w:rsid w:val="003F3242"/>
    <w:rsid w:val="003F325F"/>
    <w:rsid w:val="003F32C7"/>
    <w:rsid w:val="003F34D8"/>
    <w:rsid w:val="003F3910"/>
    <w:rsid w:val="003F3B72"/>
    <w:rsid w:val="003F3DD0"/>
    <w:rsid w:val="003F4045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BB"/>
    <w:rsid w:val="003F58B5"/>
    <w:rsid w:val="003F59DD"/>
    <w:rsid w:val="003F5B04"/>
    <w:rsid w:val="003F67BE"/>
    <w:rsid w:val="003F691B"/>
    <w:rsid w:val="003F69AA"/>
    <w:rsid w:val="003F6A43"/>
    <w:rsid w:val="003F6C34"/>
    <w:rsid w:val="003F6D03"/>
    <w:rsid w:val="003F6E65"/>
    <w:rsid w:val="003F6EED"/>
    <w:rsid w:val="003F6F6B"/>
    <w:rsid w:val="003F6FB4"/>
    <w:rsid w:val="003F6FD2"/>
    <w:rsid w:val="003F6FFC"/>
    <w:rsid w:val="003F708B"/>
    <w:rsid w:val="003F7110"/>
    <w:rsid w:val="003F7140"/>
    <w:rsid w:val="003F7598"/>
    <w:rsid w:val="003F76DE"/>
    <w:rsid w:val="003F77E8"/>
    <w:rsid w:val="003F7964"/>
    <w:rsid w:val="003F7BF4"/>
    <w:rsid w:val="003F7C5A"/>
    <w:rsid w:val="003F7CD5"/>
    <w:rsid w:val="003F7FB1"/>
    <w:rsid w:val="004000BE"/>
    <w:rsid w:val="0040015E"/>
    <w:rsid w:val="00400474"/>
    <w:rsid w:val="0040055D"/>
    <w:rsid w:val="00400714"/>
    <w:rsid w:val="00400A41"/>
    <w:rsid w:val="00400A93"/>
    <w:rsid w:val="00400BF7"/>
    <w:rsid w:val="00400C4F"/>
    <w:rsid w:val="00400D2C"/>
    <w:rsid w:val="00400D4A"/>
    <w:rsid w:val="00400DAA"/>
    <w:rsid w:val="00400E36"/>
    <w:rsid w:val="00400E68"/>
    <w:rsid w:val="00400FB3"/>
    <w:rsid w:val="0040110D"/>
    <w:rsid w:val="0040133C"/>
    <w:rsid w:val="0040134C"/>
    <w:rsid w:val="00401478"/>
    <w:rsid w:val="00401486"/>
    <w:rsid w:val="00401613"/>
    <w:rsid w:val="00401777"/>
    <w:rsid w:val="00401C27"/>
    <w:rsid w:val="00401D17"/>
    <w:rsid w:val="00401D75"/>
    <w:rsid w:val="00401F2A"/>
    <w:rsid w:val="00401F93"/>
    <w:rsid w:val="0040212E"/>
    <w:rsid w:val="004021A8"/>
    <w:rsid w:val="004022AF"/>
    <w:rsid w:val="004022E6"/>
    <w:rsid w:val="00402420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2B5D"/>
    <w:rsid w:val="00402D6C"/>
    <w:rsid w:val="00403273"/>
    <w:rsid w:val="004033CD"/>
    <w:rsid w:val="004033D4"/>
    <w:rsid w:val="00403444"/>
    <w:rsid w:val="0040365A"/>
    <w:rsid w:val="0040373F"/>
    <w:rsid w:val="00403760"/>
    <w:rsid w:val="00403875"/>
    <w:rsid w:val="004038D9"/>
    <w:rsid w:val="00403993"/>
    <w:rsid w:val="00403C7E"/>
    <w:rsid w:val="00403D44"/>
    <w:rsid w:val="00403DE8"/>
    <w:rsid w:val="00404053"/>
    <w:rsid w:val="00404085"/>
    <w:rsid w:val="0040442D"/>
    <w:rsid w:val="0040448C"/>
    <w:rsid w:val="004044F1"/>
    <w:rsid w:val="00404750"/>
    <w:rsid w:val="00404B6C"/>
    <w:rsid w:val="00404CB2"/>
    <w:rsid w:val="00404E44"/>
    <w:rsid w:val="00405038"/>
    <w:rsid w:val="004051EB"/>
    <w:rsid w:val="0040544E"/>
    <w:rsid w:val="00405614"/>
    <w:rsid w:val="00405881"/>
    <w:rsid w:val="004058C5"/>
    <w:rsid w:val="0040596D"/>
    <w:rsid w:val="00405B93"/>
    <w:rsid w:val="00405BDF"/>
    <w:rsid w:val="00405F1D"/>
    <w:rsid w:val="00405FB0"/>
    <w:rsid w:val="004060B1"/>
    <w:rsid w:val="004061CF"/>
    <w:rsid w:val="0040623C"/>
    <w:rsid w:val="0040660A"/>
    <w:rsid w:val="0040661B"/>
    <w:rsid w:val="00406830"/>
    <w:rsid w:val="004068B0"/>
    <w:rsid w:val="004068FA"/>
    <w:rsid w:val="00406948"/>
    <w:rsid w:val="004069E0"/>
    <w:rsid w:val="00406D04"/>
    <w:rsid w:val="00406F9B"/>
    <w:rsid w:val="00407149"/>
    <w:rsid w:val="004071DB"/>
    <w:rsid w:val="00407712"/>
    <w:rsid w:val="00407762"/>
    <w:rsid w:val="00407A0D"/>
    <w:rsid w:val="00407B3E"/>
    <w:rsid w:val="00407B8C"/>
    <w:rsid w:val="00407DC1"/>
    <w:rsid w:val="00407F12"/>
    <w:rsid w:val="00410217"/>
    <w:rsid w:val="004103EB"/>
    <w:rsid w:val="0041099B"/>
    <w:rsid w:val="00410A0E"/>
    <w:rsid w:val="00410B94"/>
    <w:rsid w:val="00410BC3"/>
    <w:rsid w:val="00410C12"/>
    <w:rsid w:val="00410CB3"/>
    <w:rsid w:val="00410E26"/>
    <w:rsid w:val="00410ED9"/>
    <w:rsid w:val="00410F2C"/>
    <w:rsid w:val="004111CD"/>
    <w:rsid w:val="004113C0"/>
    <w:rsid w:val="004113D6"/>
    <w:rsid w:val="00411813"/>
    <w:rsid w:val="004119F3"/>
    <w:rsid w:val="00411A9E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979"/>
    <w:rsid w:val="00412A96"/>
    <w:rsid w:val="00412AFC"/>
    <w:rsid w:val="00412C62"/>
    <w:rsid w:val="004133EC"/>
    <w:rsid w:val="0041349C"/>
    <w:rsid w:val="0041355B"/>
    <w:rsid w:val="004139E4"/>
    <w:rsid w:val="00413A56"/>
    <w:rsid w:val="00413A61"/>
    <w:rsid w:val="00413A71"/>
    <w:rsid w:val="00413B6A"/>
    <w:rsid w:val="00413CB8"/>
    <w:rsid w:val="00413CFD"/>
    <w:rsid w:val="00413EEE"/>
    <w:rsid w:val="00413F4F"/>
    <w:rsid w:val="00413F93"/>
    <w:rsid w:val="00414022"/>
    <w:rsid w:val="004141DD"/>
    <w:rsid w:val="004144A9"/>
    <w:rsid w:val="00414708"/>
    <w:rsid w:val="00414797"/>
    <w:rsid w:val="004147C6"/>
    <w:rsid w:val="004147DF"/>
    <w:rsid w:val="0041485E"/>
    <w:rsid w:val="0041487C"/>
    <w:rsid w:val="00414C94"/>
    <w:rsid w:val="00414F16"/>
    <w:rsid w:val="00414F36"/>
    <w:rsid w:val="00415100"/>
    <w:rsid w:val="0041527B"/>
    <w:rsid w:val="0041541C"/>
    <w:rsid w:val="004154B4"/>
    <w:rsid w:val="00415619"/>
    <w:rsid w:val="00415626"/>
    <w:rsid w:val="00415666"/>
    <w:rsid w:val="0041574C"/>
    <w:rsid w:val="00415A10"/>
    <w:rsid w:val="00415A1F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6E9A"/>
    <w:rsid w:val="00416EE7"/>
    <w:rsid w:val="00417708"/>
    <w:rsid w:val="00417C35"/>
    <w:rsid w:val="00417D2B"/>
    <w:rsid w:val="00417DFB"/>
    <w:rsid w:val="00417E2C"/>
    <w:rsid w:val="00417E72"/>
    <w:rsid w:val="0042016C"/>
    <w:rsid w:val="004201B6"/>
    <w:rsid w:val="00420597"/>
    <w:rsid w:val="00420613"/>
    <w:rsid w:val="004206F7"/>
    <w:rsid w:val="00420845"/>
    <w:rsid w:val="004208BF"/>
    <w:rsid w:val="00420974"/>
    <w:rsid w:val="00420AAE"/>
    <w:rsid w:val="00420B89"/>
    <w:rsid w:val="00420BB5"/>
    <w:rsid w:val="00420C95"/>
    <w:rsid w:val="00420DA8"/>
    <w:rsid w:val="004210F2"/>
    <w:rsid w:val="004210F6"/>
    <w:rsid w:val="00421190"/>
    <w:rsid w:val="004212A9"/>
    <w:rsid w:val="00421381"/>
    <w:rsid w:val="00421573"/>
    <w:rsid w:val="00421714"/>
    <w:rsid w:val="0042187D"/>
    <w:rsid w:val="00421AE4"/>
    <w:rsid w:val="00421B5C"/>
    <w:rsid w:val="00421C7A"/>
    <w:rsid w:val="00421D58"/>
    <w:rsid w:val="00421E06"/>
    <w:rsid w:val="00422156"/>
    <w:rsid w:val="00422365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AE4"/>
    <w:rsid w:val="00423BF0"/>
    <w:rsid w:val="00423E0A"/>
    <w:rsid w:val="00423F4D"/>
    <w:rsid w:val="00423FEF"/>
    <w:rsid w:val="00424403"/>
    <w:rsid w:val="00424470"/>
    <w:rsid w:val="00424634"/>
    <w:rsid w:val="004247DE"/>
    <w:rsid w:val="004247F2"/>
    <w:rsid w:val="00424AF1"/>
    <w:rsid w:val="00424B96"/>
    <w:rsid w:val="0042507B"/>
    <w:rsid w:val="004250A0"/>
    <w:rsid w:val="004257F6"/>
    <w:rsid w:val="00425948"/>
    <w:rsid w:val="00425A6A"/>
    <w:rsid w:val="00425CA9"/>
    <w:rsid w:val="00425D8A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6D7E"/>
    <w:rsid w:val="0042718E"/>
    <w:rsid w:val="00427235"/>
    <w:rsid w:val="0042736F"/>
    <w:rsid w:val="004273F7"/>
    <w:rsid w:val="004275FC"/>
    <w:rsid w:val="0042789C"/>
    <w:rsid w:val="00427922"/>
    <w:rsid w:val="00427DB5"/>
    <w:rsid w:val="00427F7E"/>
    <w:rsid w:val="00427FED"/>
    <w:rsid w:val="00430000"/>
    <w:rsid w:val="004301DE"/>
    <w:rsid w:val="0043022E"/>
    <w:rsid w:val="0043048C"/>
    <w:rsid w:val="004305CC"/>
    <w:rsid w:val="004308DA"/>
    <w:rsid w:val="00430D3F"/>
    <w:rsid w:val="00430D56"/>
    <w:rsid w:val="00430E61"/>
    <w:rsid w:val="00430E77"/>
    <w:rsid w:val="00430E88"/>
    <w:rsid w:val="0043124B"/>
    <w:rsid w:val="00431439"/>
    <w:rsid w:val="00431483"/>
    <w:rsid w:val="004315AA"/>
    <w:rsid w:val="00431702"/>
    <w:rsid w:val="0043175C"/>
    <w:rsid w:val="00431862"/>
    <w:rsid w:val="00431943"/>
    <w:rsid w:val="00431B4E"/>
    <w:rsid w:val="004320FE"/>
    <w:rsid w:val="0043221D"/>
    <w:rsid w:val="0043226C"/>
    <w:rsid w:val="00432B27"/>
    <w:rsid w:val="00433268"/>
    <w:rsid w:val="00433550"/>
    <w:rsid w:val="00433555"/>
    <w:rsid w:val="00433752"/>
    <w:rsid w:val="0043388D"/>
    <w:rsid w:val="004339A9"/>
    <w:rsid w:val="004339C4"/>
    <w:rsid w:val="00433D04"/>
    <w:rsid w:val="00433E0A"/>
    <w:rsid w:val="0043409B"/>
    <w:rsid w:val="004342E4"/>
    <w:rsid w:val="004345CC"/>
    <w:rsid w:val="00434695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3D1"/>
    <w:rsid w:val="0043657A"/>
    <w:rsid w:val="0043660F"/>
    <w:rsid w:val="00436AEB"/>
    <w:rsid w:val="00436CA7"/>
    <w:rsid w:val="00436D4E"/>
    <w:rsid w:val="00436DF7"/>
    <w:rsid w:val="00436E46"/>
    <w:rsid w:val="00436EDE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C88"/>
    <w:rsid w:val="00437FA1"/>
    <w:rsid w:val="00437FDB"/>
    <w:rsid w:val="004401D3"/>
    <w:rsid w:val="00440222"/>
    <w:rsid w:val="00440223"/>
    <w:rsid w:val="00440507"/>
    <w:rsid w:val="004405F2"/>
    <w:rsid w:val="0044082A"/>
    <w:rsid w:val="00440F5F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141"/>
    <w:rsid w:val="00442334"/>
    <w:rsid w:val="00442347"/>
    <w:rsid w:val="00442426"/>
    <w:rsid w:val="0044249A"/>
    <w:rsid w:val="004424B8"/>
    <w:rsid w:val="00442598"/>
    <w:rsid w:val="00442824"/>
    <w:rsid w:val="00442851"/>
    <w:rsid w:val="00442941"/>
    <w:rsid w:val="00442E5D"/>
    <w:rsid w:val="00442EF2"/>
    <w:rsid w:val="0044306F"/>
    <w:rsid w:val="0044312A"/>
    <w:rsid w:val="00443495"/>
    <w:rsid w:val="00443496"/>
    <w:rsid w:val="004434C4"/>
    <w:rsid w:val="0044363B"/>
    <w:rsid w:val="00443A36"/>
    <w:rsid w:val="00443A6B"/>
    <w:rsid w:val="00443D5B"/>
    <w:rsid w:val="00443DF0"/>
    <w:rsid w:val="00443E64"/>
    <w:rsid w:val="00443F00"/>
    <w:rsid w:val="00443FBC"/>
    <w:rsid w:val="00443FF9"/>
    <w:rsid w:val="0044423C"/>
    <w:rsid w:val="004442BE"/>
    <w:rsid w:val="0044447A"/>
    <w:rsid w:val="004444DD"/>
    <w:rsid w:val="004445A6"/>
    <w:rsid w:val="00444650"/>
    <w:rsid w:val="0044478C"/>
    <w:rsid w:val="004449E0"/>
    <w:rsid w:val="004456CF"/>
    <w:rsid w:val="00445741"/>
    <w:rsid w:val="0044575A"/>
    <w:rsid w:val="00445833"/>
    <w:rsid w:val="00445970"/>
    <w:rsid w:val="00445CA1"/>
    <w:rsid w:val="00445EFB"/>
    <w:rsid w:val="0044628D"/>
    <w:rsid w:val="004462FE"/>
    <w:rsid w:val="004465FD"/>
    <w:rsid w:val="0044682F"/>
    <w:rsid w:val="00446903"/>
    <w:rsid w:val="0044690C"/>
    <w:rsid w:val="00446967"/>
    <w:rsid w:val="00446D5A"/>
    <w:rsid w:val="004470E8"/>
    <w:rsid w:val="00447144"/>
    <w:rsid w:val="00447544"/>
    <w:rsid w:val="00447960"/>
    <w:rsid w:val="00447BAE"/>
    <w:rsid w:val="00447F79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A62"/>
    <w:rsid w:val="00450B24"/>
    <w:rsid w:val="00450DE2"/>
    <w:rsid w:val="00451124"/>
    <w:rsid w:val="0045133B"/>
    <w:rsid w:val="00451476"/>
    <w:rsid w:val="004514E8"/>
    <w:rsid w:val="004518D8"/>
    <w:rsid w:val="004519E2"/>
    <w:rsid w:val="00451D7B"/>
    <w:rsid w:val="0045202D"/>
    <w:rsid w:val="0045207D"/>
    <w:rsid w:val="0045219C"/>
    <w:rsid w:val="00452316"/>
    <w:rsid w:val="00452358"/>
    <w:rsid w:val="00452BC3"/>
    <w:rsid w:val="00452CAE"/>
    <w:rsid w:val="00452E6C"/>
    <w:rsid w:val="00452F35"/>
    <w:rsid w:val="0045342A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F2"/>
    <w:rsid w:val="004547BC"/>
    <w:rsid w:val="004547F7"/>
    <w:rsid w:val="00454829"/>
    <w:rsid w:val="004549B5"/>
    <w:rsid w:val="00454D13"/>
    <w:rsid w:val="00454ED9"/>
    <w:rsid w:val="004550BD"/>
    <w:rsid w:val="00455221"/>
    <w:rsid w:val="00455539"/>
    <w:rsid w:val="004556FC"/>
    <w:rsid w:val="004558CB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67B"/>
    <w:rsid w:val="0045691D"/>
    <w:rsid w:val="004569B9"/>
    <w:rsid w:val="00456B54"/>
    <w:rsid w:val="00456BE0"/>
    <w:rsid w:val="00456CFD"/>
    <w:rsid w:val="00456EE4"/>
    <w:rsid w:val="00457094"/>
    <w:rsid w:val="004570DB"/>
    <w:rsid w:val="004571A1"/>
    <w:rsid w:val="0045747C"/>
    <w:rsid w:val="004574D0"/>
    <w:rsid w:val="004576A4"/>
    <w:rsid w:val="0045790D"/>
    <w:rsid w:val="004579D8"/>
    <w:rsid w:val="00457A4E"/>
    <w:rsid w:val="00457B96"/>
    <w:rsid w:val="00457CDF"/>
    <w:rsid w:val="00457DDC"/>
    <w:rsid w:val="00457F13"/>
    <w:rsid w:val="0046003A"/>
    <w:rsid w:val="004604AB"/>
    <w:rsid w:val="00460516"/>
    <w:rsid w:val="0046066F"/>
    <w:rsid w:val="004607DE"/>
    <w:rsid w:val="00460C3B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05B"/>
    <w:rsid w:val="004631D5"/>
    <w:rsid w:val="0046325A"/>
    <w:rsid w:val="0046333C"/>
    <w:rsid w:val="00463474"/>
    <w:rsid w:val="004634B9"/>
    <w:rsid w:val="00463BB6"/>
    <w:rsid w:val="00463E19"/>
    <w:rsid w:val="004640D0"/>
    <w:rsid w:val="0046461C"/>
    <w:rsid w:val="0046470F"/>
    <w:rsid w:val="00464A45"/>
    <w:rsid w:val="00464B64"/>
    <w:rsid w:val="00464DFF"/>
    <w:rsid w:val="00464FE4"/>
    <w:rsid w:val="0046523F"/>
    <w:rsid w:val="00465258"/>
    <w:rsid w:val="0046538E"/>
    <w:rsid w:val="004653A5"/>
    <w:rsid w:val="004653B5"/>
    <w:rsid w:val="004653D5"/>
    <w:rsid w:val="004653E4"/>
    <w:rsid w:val="0046547A"/>
    <w:rsid w:val="00465554"/>
    <w:rsid w:val="004655B7"/>
    <w:rsid w:val="004655E1"/>
    <w:rsid w:val="00465611"/>
    <w:rsid w:val="004659FE"/>
    <w:rsid w:val="00465CD8"/>
    <w:rsid w:val="00465E3F"/>
    <w:rsid w:val="00465ED2"/>
    <w:rsid w:val="00465FC7"/>
    <w:rsid w:val="00466115"/>
    <w:rsid w:val="0046621C"/>
    <w:rsid w:val="004663E2"/>
    <w:rsid w:val="004663EF"/>
    <w:rsid w:val="00466628"/>
    <w:rsid w:val="004666C2"/>
    <w:rsid w:val="004667D5"/>
    <w:rsid w:val="00466933"/>
    <w:rsid w:val="00466937"/>
    <w:rsid w:val="00466BC0"/>
    <w:rsid w:val="00466D03"/>
    <w:rsid w:val="00466DCA"/>
    <w:rsid w:val="00466FCD"/>
    <w:rsid w:val="00466FD5"/>
    <w:rsid w:val="00467024"/>
    <w:rsid w:val="004670FE"/>
    <w:rsid w:val="0046736F"/>
    <w:rsid w:val="00467544"/>
    <w:rsid w:val="004677A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0F32"/>
    <w:rsid w:val="00471176"/>
    <w:rsid w:val="00471315"/>
    <w:rsid w:val="00471557"/>
    <w:rsid w:val="00471801"/>
    <w:rsid w:val="004718B4"/>
    <w:rsid w:val="00471B36"/>
    <w:rsid w:val="00471D95"/>
    <w:rsid w:val="00471DC9"/>
    <w:rsid w:val="00471EB1"/>
    <w:rsid w:val="00472222"/>
    <w:rsid w:val="00472259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59A"/>
    <w:rsid w:val="00473950"/>
    <w:rsid w:val="00473A4D"/>
    <w:rsid w:val="00473A77"/>
    <w:rsid w:val="00473B42"/>
    <w:rsid w:val="00473EA5"/>
    <w:rsid w:val="00473F14"/>
    <w:rsid w:val="0047416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4FCB"/>
    <w:rsid w:val="00475098"/>
    <w:rsid w:val="00475122"/>
    <w:rsid w:val="0047513F"/>
    <w:rsid w:val="00475158"/>
    <w:rsid w:val="004755F0"/>
    <w:rsid w:val="00475743"/>
    <w:rsid w:val="0047588D"/>
    <w:rsid w:val="00475963"/>
    <w:rsid w:val="00475D91"/>
    <w:rsid w:val="004760BC"/>
    <w:rsid w:val="00476192"/>
    <w:rsid w:val="00476890"/>
    <w:rsid w:val="004768F6"/>
    <w:rsid w:val="00476A06"/>
    <w:rsid w:val="00476A22"/>
    <w:rsid w:val="00476F99"/>
    <w:rsid w:val="00476FAD"/>
    <w:rsid w:val="004771A8"/>
    <w:rsid w:val="004771C6"/>
    <w:rsid w:val="00477573"/>
    <w:rsid w:val="004775B5"/>
    <w:rsid w:val="0047774E"/>
    <w:rsid w:val="00477C67"/>
    <w:rsid w:val="00477D31"/>
    <w:rsid w:val="00477F66"/>
    <w:rsid w:val="00477FB1"/>
    <w:rsid w:val="00480007"/>
    <w:rsid w:val="00480185"/>
    <w:rsid w:val="0048021F"/>
    <w:rsid w:val="004804EB"/>
    <w:rsid w:val="004806C8"/>
    <w:rsid w:val="00480711"/>
    <w:rsid w:val="00480712"/>
    <w:rsid w:val="00480862"/>
    <w:rsid w:val="00480B45"/>
    <w:rsid w:val="00480BBE"/>
    <w:rsid w:val="00480BEA"/>
    <w:rsid w:val="004814DC"/>
    <w:rsid w:val="004814F9"/>
    <w:rsid w:val="00481813"/>
    <w:rsid w:val="004818A4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517"/>
    <w:rsid w:val="0048471B"/>
    <w:rsid w:val="0048474E"/>
    <w:rsid w:val="004847A9"/>
    <w:rsid w:val="0048481B"/>
    <w:rsid w:val="00484892"/>
    <w:rsid w:val="0048495E"/>
    <w:rsid w:val="00484BAC"/>
    <w:rsid w:val="00484E52"/>
    <w:rsid w:val="00484E68"/>
    <w:rsid w:val="00484E98"/>
    <w:rsid w:val="00485272"/>
    <w:rsid w:val="004852D3"/>
    <w:rsid w:val="00485443"/>
    <w:rsid w:val="004854D1"/>
    <w:rsid w:val="0048550E"/>
    <w:rsid w:val="0048550F"/>
    <w:rsid w:val="00485566"/>
    <w:rsid w:val="004856AC"/>
    <w:rsid w:val="00485AA2"/>
    <w:rsid w:val="00485B62"/>
    <w:rsid w:val="00485DE3"/>
    <w:rsid w:val="0048634B"/>
    <w:rsid w:val="004867CC"/>
    <w:rsid w:val="004867DB"/>
    <w:rsid w:val="00486909"/>
    <w:rsid w:val="0048691E"/>
    <w:rsid w:val="00486A0E"/>
    <w:rsid w:val="00486DA2"/>
    <w:rsid w:val="0048708F"/>
    <w:rsid w:val="00487223"/>
    <w:rsid w:val="004872A8"/>
    <w:rsid w:val="00487561"/>
    <w:rsid w:val="00487A3D"/>
    <w:rsid w:val="00487BF2"/>
    <w:rsid w:val="00487DD5"/>
    <w:rsid w:val="00490020"/>
    <w:rsid w:val="004901BF"/>
    <w:rsid w:val="00490435"/>
    <w:rsid w:val="00490515"/>
    <w:rsid w:val="004906F9"/>
    <w:rsid w:val="00490934"/>
    <w:rsid w:val="0049099E"/>
    <w:rsid w:val="00490BFD"/>
    <w:rsid w:val="00490C65"/>
    <w:rsid w:val="00490D94"/>
    <w:rsid w:val="00491185"/>
    <w:rsid w:val="00491636"/>
    <w:rsid w:val="00491755"/>
    <w:rsid w:val="0049185C"/>
    <w:rsid w:val="00491877"/>
    <w:rsid w:val="00491967"/>
    <w:rsid w:val="00491BA4"/>
    <w:rsid w:val="00492054"/>
    <w:rsid w:val="004921D4"/>
    <w:rsid w:val="004922D7"/>
    <w:rsid w:val="004925F6"/>
    <w:rsid w:val="00492A14"/>
    <w:rsid w:val="00492AC5"/>
    <w:rsid w:val="00492B3A"/>
    <w:rsid w:val="00492B9D"/>
    <w:rsid w:val="00492CB0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9D8"/>
    <w:rsid w:val="00493ABD"/>
    <w:rsid w:val="00493B3C"/>
    <w:rsid w:val="00493D2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61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6758"/>
    <w:rsid w:val="00497064"/>
    <w:rsid w:val="00497133"/>
    <w:rsid w:val="0049721B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4D"/>
    <w:rsid w:val="004A0353"/>
    <w:rsid w:val="004A03B5"/>
    <w:rsid w:val="004A05DC"/>
    <w:rsid w:val="004A074C"/>
    <w:rsid w:val="004A0888"/>
    <w:rsid w:val="004A0DD0"/>
    <w:rsid w:val="004A0FA8"/>
    <w:rsid w:val="004A1129"/>
    <w:rsid w:val="004A1178"/>
    <w:rsid w:val="004A11FC"/>
    <w:rsid w:val="004A126A"/>
    <w:rsid w:val="004A12AA"/>
    <w:rsid w:val="004A13B3"/>
    <w:rsid w:val="004A14A3"/>
    <w:rsid w:val="004A189F"/>
    <w:rsid w:val="004A195A"/>
    <w:rsid w:val="004A1A06"/>
    <w:rsid w:val="004A1A7B"/>
    <w:rsid w:val="004A1B08"/>
    <w:rsid w:val="004A1EC4"/>
    <w:rsid w:val="004A2103"/>
    <w:rsid w:val="004A2249"/>
    <w:rsid w:val="004A2350"/>
    <w:rsid w:val="004A2479"/>
    <w:rsid w:val="004A25FF"/>
    <w:rsid w:val="004A2718"/>
    <w:rsid w:val="004A284A"/>
    <w:rsid w:val="004A289C"/>
    <w:rsid w:val="004A2A28"/>
    <w:rsid w:val="004A2B69"/>
    <w:rsid w:val="004A2E00"/>
    <w:rsid w:val="004A3046"/>
    <w:rsid w:val="004A3119"/>
    <w:rsid w:val="004A3153"/>
    <w:rsid w:val="004A3252"/>
    <w:rsid w:val="004A3593"/>
    <w:rsid w:val="004A35D3"/>
    <w:rsid w:val="004A3682"/>
    <w:rsid w:val="004A388B"/>
    <w:rsid w:val="004A39A7"/>
    <w:rsid w:val="004A3AC2"/>
    <w:rsid w:val="004A3C2D"/>
    <w:rsid w:val="004A4074"/>
    <w:rsid w:val="004A40CF"/>
    <w:rsid w:val="004A4387"/>
    <w:rsid w:val="004A450C"/>
    <w:rsid w:val="004A4530"/>
    <w:rsid w:val="004A4995"/>
    <w:rsid w:val="004A4A04"/>
    <w:rsid w:val="004A4C94"/>
    <w:rsid w:val="004A4CF8"/>
    <w:rsid w:val="004A4E50"/>
    <w:rsid w:val="004A4EFC"/>
    <w:rsid w:val="004A5209"/>
    <w:rsid w:val="004A5404"/>
    <w:rsid w:val="004A5426"/>
    <w:rsid w:val="004A5537"/>
    <w:rsid w:val="004A553B"/>
    <w:rsid w:val="004A5578"/>
    <w:rsid w:val="004A5676"/>
    <w:rsid w:val="004A5929"/>
    <w:rsid w:val="004A5C54"/>
    <w:rsid w:val="004A5E44"/>
    <w:rsid w:val="004A62CD"/>
    <w:rsid w:val="004A62F8"/>
    <w:rsid w:val="004A677E"/>
    <w:rsid w:val="004A68C9"/>
    <w:rsid w:val="004A69C9"/>
    <w:rsid w:val="004A6A35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C"/>
    <w:rsid w:val="004B0EA9"/>
    <w:rsid w:val="004B13C8"/>
    <w:rsid w:val="004B14AC"/>
    <w:rsid w:val="004B15CB"/>
    <w:rsid w:val="004B1A45"/>
    <w:rsid w:val="004B1FEC"/>
    <w:rsid w:val="004B2378"/>
    <w:rsid w:val="004B2427"/>
    <w:rsid w:val="004B250D"/>
    <w:rsid w:val="004B25B6"/>
    <w:rsid w:val="004B25EE"/>
    <w:rsid w:val="004B2950"/>
    <w:rsid w:val="004B2ACB"/>
    <w:rsid w:val="004B2AEE"/>
    <w:rsid w:val="004B2EB4"/>
    <w:rsid w:val="004B300F"/>
    <w:rsid w:val="004B3082"/>
    <w:rsid w:val="004B31A1"/>
    <w:rsid w:val="004B35DA"/>
    <w:rsid w:val="004B365F"/>
    <w:rsid w:val="004B371E"/>
    <w:rsid w:val="004B3892"/>
    <w:rsid w:val="004B395B"/>
    <w:rsid w:val="004B39EA"/>
    <w:rsid w:val="004B3B03"/>
    <w:rsid w:val="004B3D0C"/>
    <w:rsid w:val="004B3DDB"/>
    <w:rsid w:val="004B3E85"/>
    <w:rsid w:val="004B3FAC"/>
    <w:rsid w:val="004B41FD"/>
    <w:rsid w:val="004B4511"/>
    <w:rsid w:val="004B496F"/>
    <w:rsid w:val="004B4AEB"/>
    <w:rsid w:val="004B4C0B"/>
    <w:rsid w:val="004B4C30"/>
    <w:rsid w:val="004B51F3"/>
    <w:rsid w:val="004B52AE"/>
    <w:rsid w:val="004B534B"/>
    <w:rsid w:val="004B5377"/>
    <w:rsid w:val="004B5540"/>
    <w:rsid w:val="004B56E2"/>
    <w:rsid w:val="004B56FF"/>
    <w:rsid w:val="004B5911"/>
    <w:rsid w:val="004B5A3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7F6"/>
    <w:rsid w:val="004B699F"/>
    <w:rsid w:val="004B6A52"/>
    <w:rsid w:val="004B6BB8"/>
    <w:rsid w:val="004B6C9C"/>
    <w:rsid w:val="004B6D98"/>
    <w:rsid w:val="004B6DD6"/>
    <w:rsid w:val="004B6EF2"/>
    <w:rsid w:val="004B6F0E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7CD"/>
    <w:rsid w:val="004B7859"/>
    <w:rsid w:val="004B787D"/>
    <w:rsid w:val="004B78B7"/>
    <w:rsid w:val="004B7AAC"/>
    <w:rsid w:val="004B7B9C"/>
    <w:rsid w:val="004B7BDC"/>
    <w:rsid w:val="004B7EF8"/>
    <w:rsid w:val="004B7F8D"/>
    <w:rsid w:val="004C012B"/>
    <w:rsid w:val="004C0143"/>
    <w:rsid w:val="004C0199"/>
    <w:rsid w:val="004C04BE"/>
    <w:rsid w:val="004C06AB"/>
    <w:rsid w:val="004C0778"/>
    <w:rsid w:val="004C07AF"/>
    <w:rsid w:val="004C0957"/>
    <w:rsid w:val="004C0984"/>
    <w:rsid w:val="004C0C74"/>
    <w:rsid w:val="004C0D03"/>
    <w:rsid w:val="004C1002"/>
    <w:rsid w:val="004C1036"/>
    <w:rsid w:val="004C111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87B"/>
    <w:rsid w:val="004C2C3D"/>
    <w:rsid w:val="004C2CA6"/>
    <w:rsid w:val="004C2DDB"/>
    <w:rsid w:val="004C2E22"/>
    <w:rsid w:val="004C2E23"/>
    <w:rsid w:val="004C2FF2"/>
    <w:rsid w:val="004C31AC"/>
    <w:rsid w:val="004C331E"/>
    <w:rsid w:val="004C3342"/>
    <w:rsid w:val="004C3385"/>
    <w:rsid w:val="004C3844"/>
    <w:rsid w:val="004C38A0"/>
    <w:rsid w:val="004C3C66"/>
    <w:rsid w:val="004C3C83"/>
    <w:rsid w:val="004C3CA4"/>
    <w:rsid w:val="004C3D21"/>
    <w:rsid w:val="004C3D3E"/>
    <w:rsid w:val="004C3EEC"/>
    <w:rsid w:val="004C3F86"/>
    <w:rsid w:val="004C408A"/>
    <w:rsid w:val="004C40AD"/>
    <w:rsid w:val="004C40F6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0CC"/>
    <w:rsid w:val="004C5291"/>
    <w:rsid w:val="004C52E5"/>
    <w:rsid w:val="004C5372"/>
    <w:rsid w:val="004C57DF"/>
    <w:rsid w:val="004C5A2C"/>
    <w:rsid w:val="004C5B0E"/>
    <w:rsid w:val="004C5C9A"/>
    <w:rsid w:val="004C5F93"/>
    <w:rsid w:val="004C5FD4"/>
    <w:rsid w:val="004C625F"/>
    <w:rsid w:val="004C6516"/>
    <w:rsid w:val="004C692D"/>
    <w:rsid w:val="004C6ADE"/>
    <w:rsid w:val="004C6BB7"/>
    <w:rsid w:val="004C7023"/>
    <w:rsid w:val="004C7084"/>
    <w:rsid w:val="004C718F"/>
    <w:rsid w:val="004C728B"/>
    <w:rsid w:val="004C74C7"/>
    <w:rsid w:val="004C7715"/>
    <w:rsid w:val="004C776B"/>
    <w:rsid w:val="004C7E83"/>
    <w:rsid w:val="004D011B"/>
    <w:rsid w:val="004D02AF"/>
    <w:rsid w:val="004D04A4"/>
    <w:rsid w:val="004D05CA"/>
    <w:rsid w:val="004D05FB"/>
    <w:rsid w:val="004D08CA"/>
    <w:rsid w:val="004D11EE"/>
    <w:rsid w:val="004D11F4"/>
    <w:rsid w:val="004D14CF"/>
    <w:rsid w:val="004D187C"/>
    <w:rsid w:val="004D19E4"/>
    <w:rsid w:val="004D1B22"/>
    <w:rsid w:val="004D1C38"/>
    <w:rsid w:val="004D2073"/>
    <w:rsid w:val="004D21A9"/>
    <w:rsid w:val="004D2348"/>
    <w:rsid w:val="004D238B"/>
    <w:rsid w:val="004D24E5"/>
    <w:rsid w:val="004D2621"/>
    <w:rsid w:val="004D26C3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5D9"/>
    <w:rsid w:val="004D37CE"/>
    <w:rsid w:val="004D3832"/>
    <w:rsid w:val="004D3845"/>
    <w:rsid w:val="004D38AE"/>
    <w:rsid w:val="004D3955"/>
    <w:rsid w:val="004D3BE8"/>
    <w:rsid w:val="004D3EC0"/>
    <w:rsid w:val="004D3FA8"/>
    <w:rsid w:val="004D447D"/>
    <w:rsid w:val="004D45BC"/>
    <w:rsid w:val="004D483A"/>
    <w:rsid w:val="004D4BD9"/>
    <w:rsid w:val="004D4C46"/>
    <w:rsid w:val="004D4C85"/>
    <w:rsid w:val="004D4D32"/>
    <w:rsid w:val="004D4D44"/>
    <w:rsid w:val="004D4D86"/>
    <w:rsid w:val="004D4DA6"/>
    <w:rsid w:val="004D4E98"/>
    <w:rsid w:val="004D5064"/>
    <w:rsid w:val="004D506A"/>
    <w:rsid w:val="004D555E"/>
    <w:rsid w:val="004D55F3"/>
    <w:rsid w:val="004D5719"/>
    <w:rsid w:val="004D57F9"/>
    <w:rsid w:val="004D5D03"/>
    <w:rsid w:val="004D5ED4"/>
    <w:rsid w:val="004D5FEA"/>
    <w:rsid w:val="004D60D3"/>
    <w:rsid w:val="004D60ED"/>
    <w:rsid w:val="004D63CB"/>
    <w:rsid w:val="004D642D"/>
    <w:rsid w:val="004D66CC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6FFC"/>
    <w:rsid w:val="004D717E"/>
    <w:rsid w:val="004D72C8"/>
    <w:rsid w:val="004D774C"/>
    <w:rsid w:val="004D785B"/>
    <w:rsid w:val="004D788D"/>
    <w:rsid w:val="004D7955"/>
    <w:rsid w:val="004D798A"/>
    <w:rsid w:val="004D7A83"/>
    <w:rsid w:val="004D7B57"/>
    <w:rsid w:val="004D7BA3"/>
    <w:rsid w:val="004D7C25"/>
    <w:rsid w:val="004D7C29"/>
    <w:rsid w:val="004D7E76"/>
    <w:rsid w:val="004D7F83"/>
    <w:rsid w:val="004D7F9F"/>
    <w:rsid w:val="004E0031"/>
    <w:rsid w:val="004E0068"/>
    <w:rsid w:val="004E00A3"/>
    <w:rsid w:val="004E00BE"/>
    <w:rsid w:val="004E031E"/>
    <w:rsid w:val="004E0482"/>
    <w:rsid w:val="004E04F7"/>
    <w:rsid w:val="004E055D"/>
    <w:rsid w:val="004E0565"/>
    <w:rsid w:val="004E064B"/>
    <w:rsid w:val="004E0683"/>
    <w:rsid w:val="004E06C4"/>
    <w:rsid w:val="004E06F3"/>
    <w:rsid w:val="004E0A32"/>
    <w:rsid w:val="004E0C88"/>
    <w:rsid w:val="004E0F0F"/>
    <w:rsid w:val="004E0FF4"/>
    <w:rsid w:val="004E1067"/>
    <w:rsid w:val="004E10DF"/>
    <w:rsid w:val="004E1130"/>
    <w:rsid w:val="004E1151"/>
    <w:rsid w:val="004E165B"/>
    <w:rsid w:val="004E1700"/>
    <w:rsid w:val="004E172C"/>
    <w:rsid w:val="004E1859"/>
    <w:rsid w:val="004E1975"/>
    <w:rsid w:val="004E1BC4"/>
    <w:rsid w:val="004E1C4C"/>
    <w:rsid w:val="004E1C5E"/>
    <w:rsid w:val="004E1D92"/>
    <w:rsid w:val="004E1E22"/>
    <w:rsid w:val="004E2052"/>
    <w:rsid w:val="004E2204"/>
    <w:rsid w:val="004E2558"/>
    <w:rsid w:val="004E289C"/>
    <w:rsid w:val="004E2A57"/>
    <w:rsid w:val="004E2CBA"/>
    <w:rsid w:val="004E304E"/>
    <w:rsid w:val="004E3060"/>
    <w:rsid w:val="004E30BA"/>
    <w:rsid w:val="004E32F7"/>
    <w:rsid w:val="004E379D"/>
    <w:rsid w:val="004E38C0"/>
    <w:rsid w:val="004E390B"/>
    <w:rsid w:val="004E3A1B"/>
    <w:rsid w:val="004E3A84"/>
    <w:rsid w:val="004E3C3D"/>
    <w:rsid w:val="004E3E44"/>
    <w:rsid w:val="004E4055"/>
    <w:rsid w:val="004E421A"/>
    <w:rsid w:val="004E4478"/>
    <w:rsid w:val="004E4592"/>
    <w:rsid w:val="004E46D7"/>
    <w:rsid w:val="004E46E7"/>
    <w:rsid w:val="004E4794"/>
    <w:rsid w:val="004E483C"/>
    <w:rsid w:val="004E4844"/>
    <w:rsid w:val="004E4899"/>
    <w:rsid w:val="004E4BF6"/>
    <w:rsid w:val="004E4CE0"/>
    <w:rsid w:val="004E4EAA"/>
    <w:rsid w:val="004E4EE8"/>
    <w:rsid w:val="004E5193"/>
    <w:rsid w:val="004E51EC"/>
    <w:rsid w:val="004E5294"/>
    <w:rsid w:val="004E5668"/>
    <w:rsid w:val="004E5825"/>
    <w:rsid w:val="004E586B"/>
    <w:rsid w:val="004E594D"/>
    <w:rsid w:val="004E5978"/>
    <w:rsid w:val="004E597B"/>
    <w:rsid w:val="004E5A3C"/>
    <w:rsid w:val="004E5A57"/>
    <w:rsid w:val="004E5A5A"/>
    <w:rsid w:val="004E5A7E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07"/>
    <w:rsid w:val="004E657F"/>
    <w:rsid w:val="004E6655"/>
    <w:rsid w:val="004E684B"/>
    <w:rsid w:val="004E68EC"/>
    <w:rsid w:val="004E697A"/>
    <w:rsid w:val="004E6B2E"/>
    <w:rsid w:val="004E6B51"/>
    <w:rsid w:val="004E6BDE"/>
    <w:rsid w:val="004E6C38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0FF"/>
    <w:rsid w:val="004E724F"/>
    <w:rsid w:val="004E737A"/>
    <w:rsid w:val="004E79D1"/>
    <w:rsid w:val="004E79D9"/>
    <w:rsid w:val="004E7AD7"/>
    <w:rsid w:val="004E7C71"/>
    <w:rsid w:val="004E7D5F"/>
    <w:rsid w:val="004E7F3A"/>
    <w:rsid w:val="004F01D8"/>
    <w:rsid w:val="004F0286"/>
    <w:rsid w:val="004F0297"/>
    <w:rsid w:val="004F02A9"/>
    <w:rsid w:val="004F02CF"/>
    <w:rsid w:val="004F05DB"/>
    <w:rsid w:val="004F067B"/>
    <w:rsid w:val="004F07AC"/>
    <w:rsid w:val="004F0811"/>
    <w:rsid w:val="004F0934"/>
    <w:rsid w:val="004F0BA9"/>
    <w:rsid w:val="004F1104"/>
    <w:rsid w:val="004F1418"/>
    <w:rsid w:val="004F16FD"/>
    <w:rsid w:val="004F1758"/>
    <w:rsid w:val="004F1939"/>
    <w:rsid w:val="004F1C8F"/>
    <w:rsid w:val="004F1D09"/>
    <w:rsid w:val="004F1DED"/>
    <w:rsid w:val="004F1E30"/>
    <w:rsid w:val="004F1E9D"/>
    <w:rsid w:val="004F20D2"/>
    <w:rsid w:val="004F20FE"/>
    <w:rsid w:val="004F230E"/>
    <w:rsid w:val="004F2403"/>
    <w:rsid w:val="004F253D"/>
    <w:rsid w:val="004F264F"/>
    <w:rsid w:val="004F2AED"/>
    <w:rsid w:val="004F2B8D"/>
    <w:rsid w:val="004F2D24"/>
    <w:rsid w:val="004F2E74"/>
    <w:rsid w:val="004F2F9C"/>
    <w:rsid w:val="004F347F"/>
    <w:rsid w:val="004F348D"/>
    <w:rsid w:val="004F34C2"/>
    <w:rsid w:val="004F3661"/>
    <w:rsid w:val="004F37BC"/>
    <w:rsid w:val="004F3823"/>
    <w:rsid w:val="004F38B0"/>
    <w:rsid w:val="004F38D3"/>
    <w:rsid w:val="004F3B01"/>
    <w:rsid w:val="004F3C15"/>
    <w:rsid w:val="004F4158"/>
    <w:rsid w:val="004F4531"/>
    <w:rsid w:val="004F467F"/>
    <w:rsid w:val="004F4809"/>
    <w:rsid w:val="004F484D"/>
    <w:rsid w:val="004F492A"/>
    <w:rsid w:val="004F49B1"/>
    <w:rsid w:val="004F4B62"/>
    <w:rsid w:val="004F4CE2"/>
    <w:rsid w:val="004F4D94"/>
    <w:rsid w:val="004F4F0C"/>
    <w:rsid w:val="004F4F5D"/>
    <w:rsid w:val="004F5034"/>
    <w:rsid w:val="004F508E"/>
    <w:rsid w:val="004F5213"/>
    <w:rsid w:val="004F53BF"/>
    <w:rsid w:val="004F5430"/>
    <w:rsid w:val="004F54C1"/>
    <w:rsid w:val="004F5702"/>
    <w:rsid w:val="004F574F"/>
    <w:rsid w:val="004F58E5"/>
    <w:rsid w:val="004F5BDF"/>
    <w:rsid w:val="004F5D07"/>
    <w:rsid w:val="004F5DE8"/>
    <w:rsid w:val="004F5F2B"/>
    <w:rsid w:val="004F60C6"/>
    <w:rsid w:val="004F60C7"/>
    <w:rsid w:val="004F62CA"/>
    <w:rsid w:val="004F6357"/>
    <w:rsid w:val="004F68C1"/>
    <w:rsid w:val="004F6ACA"/>
    <w:rsid w:val="004F6D64"/>
    <w:rsid w:val="004F6EA7"/>
    <w:rsid w:val="004F712D"/>
    <w:rsid w:val="004F7391"/>
    <w:rsid w:val="004F74BA"/>
    <w:rsid w:val="004F756F"/>
    <w:rsid w:val="004F7818"/>
    <w:rsid w:val="004F78C6"/>
    <w:rsid w:val="004F7AF6"/>
    <w:rsid w:val="004F7B9B"/>
    <w:rsid w:val="004F7BF1"/>
    <w:rsid w:val="004F7C81"/>
    <w:rsid w:val="004F7D9A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38"/>
    <w:rsid w:val="00500D01"/>
    <w:rsid w:val="00500D64"/>
    <w:rsid w:val="00500E6A"/>
    <w:rsid w:val="00500FEB"/>
    <w:rsid w:val="00501060"/>
    <w:rsid w:val="00501145"/>
    <w:rsid w:val="0050132F"/>
    <w:rsid w:val="00501511"/>
    <w:rsid w:val="00501593"/>
    <w:rsid w:val="00501656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3DBD"/>
    <w:rsid w:val="00503E1D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256"/>
    <w:rsid w:val="00506383"/>
    <w:rsid w:val="0050648F"/>
    <w:rsid w:val="0050675A"/>
    <w:rsid w:val="00506917"/>
    <w:rsid w:val="00506A47"/>
    <w:rsid w:val="005072FF"/>
    <w:rsid w:val="005073CB"/>
    <w:rsid w:val="00507617"/>
    <w:rsid w:val="00507638"/>
    <w:rsid w:val="00507796"/>
    <w:rsid w:val="005078C7"/>
    <w:rsid w:val="00507919"/>
    <w:rsid w:val="00507995"/>
    <w:rsid w:val="00507A22"/>
    <w:rsid w:val="00507CFD"/>
    <w:rsid w:val="00507E53"/>
    <w:rsid w:val="00507EE7"/>
    <w:rsid w:val="00507FBD"/>
    <w:rsid w:val="00510B37"/>
    <w:rsid w:val="00510BCB"/>
    <w:rsid w:val="00510EDC"/>
    <w:rsid w:val="00510FA8"/>
    <w:rsid w:val="00511134"/>
    <w:rsid w:val="00511148"/>
    <w:rsid w:val="0051118B"/>
    <w:rsid w:val="005111A5"/>
    <w:rsid w:val="0051124C"/>
    <w:rsid w:val="00511278"/>
    <w:rsid w:val="00511562"/>
    <w:rsid w:val="0051178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340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D22"/>
    <w:rsid w:val="00514FA8"/>
    <w:rsid w:val="0051507D"/>
    <w:rsid w:val="0051512D"/>
    <w:rsid w:val="005151A7"/>
    <w:rsid w:val="005152FE"/>
    <w:rsid w:val="005158D5"/>
    <w:rsid w:val="00515970"/>
    <w:rsid w:val="00515A81"/>
    <w:rsid w:val="00515B1B"/>
    <w:rsid w:val="00515C66"/>
    <w:rsid w:val="00515F65"/>
    <w:rsid w:val="00515F7D"/>
    <w:rsid w:val="0051626A"/>
    <w:rsid w:val="005163EB"/>
    <w:rsid w:val="00516535"/>
    <w:rsid w:val="00516550"/>
    <w:rsid w:val="00516686"/>
    <w:rsid w:val="00516A90"/>
    <w:rsid w:val="00516AB1"/>
    <w:rsid w:val="00516C72"/>
    <w:rsid w:val="00516D73"/>
    <w:rsid w:val="00516F79"/>
    <w:rsid w:val="005171DC"/>
    <w:rsid w:val="0051736E"/>
    <w:rsid w:val="0051754D"/>
    <w:rsid w:val="00517567"/>
    <w:rsid w:val="00517726"/>
    <w:rsid w:val="00517A2A"/>
    <w:rsid w:val="00517E3F"/>
    <w:rsid w:val="00517F6E"/>
    <w:rsid w:val="00520002"/>
    <w:rsid w:val="005200AE"/>
    <w:rsid w:val="0052031C"/>
    <w:rsid w:val="005205C8"/>
    <w:rsid w:val="005206F9"/>
    <w:rsid w:val="00520752"/>
    <w:rsid w:val="00520CDB"/>
    <w:rsid w:val="00520DD0"/>
    <w:rsid w:val="00520EC1"/>
    <w:rsid w:val="00520F8A"/>
    <w:rsid w:val="00521434"/>
    <w:rsid w:val="005215B9"/>
    <w:rsid w:val="0052165F"/>
    <w:rsid w:val="00521923"/>
    <w:rsid w:val="00521933"/>
    <w:rsid w:val="00521A29"/>
    <w:rsid w:val="00521A97"/>
    <w:rsid w:val="00521B73"/>
    <w:rsid w:val="00522066"/>
    <w:rsid w:val="00522264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EBD"/>
    <w:rsid w:val="00522FC1"/>
    <w:rsid w:val="00522FFC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9B3"/>
    <w:rsid w:val="005239E6"/>
    <w:rsid w:val="00523AF2"/>
    <w:rsid w:val="00523E94"/>
    <w:rsid w:val="00523F4E"/>
    <w:rsid w:val="00523F6B"/>
    <w:rsid w:val="00523F92"/>
    <w:rsid w:val="0052413C"/>
    <w:rsid w:val="00524282"/>
    <w:rsid w:val="00524312"/>
    <w:rsid w:val="005244FB"/>
    <w:rsid w:val="0052462A"/>
    <w:rsid w:val="00524674"/>
    <w:rsid w:val="005247FD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48"/>
    <w:rsid w:val="00525C5F"/>
    <w:rsid w:val="00525D3D"/>
    <w:rsid w:val="00525D49"/>
    <w:rsid w:val="00525D8F"/>
    <w:rsid w:val="00525E00"/>
    <w:rsid w:val="00525E89"/>
    <w:rsid w:val="00525EA8"/>
    <w:rsid w:val="0052601E"/>
    <w:rsid w:val="00526140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B62"/>
    <w:rsid w:val="00527DCF"/>
    <w:rsid w:val="005301B5"/>
    <w:rsid w:val="005301B7"/>
    <w:rsid w:val="00530420"/>
    <w:rsid w:val="00530507"/>
    <w:rsid w:val="005305A1"/>
    <w:rsid w:val="005305AF"/>
    <w:rsid w:val="005306FD"/>
    <w:rsid w:val="00530A1F"/>
    <w:rsid w:val="00530B61"/>
    <w:rsid w:val="00530B90"/>
    <w:rsid w:val="00530D81"/>
    <w:rsid w:val="00530EC7"/>
    <w:rsid w:val="005311B1"/>
    <w:rsid w:val="005311CA"/>
    <w:rsid w:val="005311D8"/>
    <w:rsid w:val="00531229"/>
    <w:rsid w:val="00531236"/>
    <w:rsid w:val="005313A4"/>
    <w:rsid w:val="005313E2"/>
    <w:rsid w:val="0053141C"/>
    <w:rsid w:val="005314AC"/>
    <w:rsid w:val="00531627"/>
    <w:rsid w:val="00531658"/>
    <w:rsid w:val="00531AE7"/>
    <w:rsid w:val="005320A2"/>
    <w:rsid w:val="00532260"/>
    <w:rsid w:val="005323A5"/>
    <w:rsid w:val="005323B1"/>
    <w:rsid w:val="005323D7"/>
    <w:rsid w:val="005324DC"/>
    <w:rsid w:val="0053259F"/>
    <w:rsid w:val="005325AD"/>
    <w:rsid w:val="005326F4"/>
    <w:rsid w:val="005327C6"/>
    <w:rsid w:val="005329A0"/>
    <w:rsid w:val="00532ADD"/>
    <w:rsid w:val="005330BD"/>
    <w:rsid w:val="00533195"/>
    <w:rsid w:val="0053329C"/>
    <w:rsid w:val="0053382A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0E0"/>
    <w:rsid w:val="0053510C"/>
    <w:rsid w:val="00535174"/>
    <w:rsid w:val="005351FD"/>
    <w:rsid w:val="00535738"/>
    <w:rsid w:val="00535904"/>
    <w:rsid w:val="00535AC4"/>
    <w:rsid w:val="00535BE6"/>
    <w:rsid w:val="00535C98"/>
    <w:rsid w:val="00535D01"/>
    <w:rsid w:val="00535E1A"/>
    <w:rsid w:val="00535FFA"/>
    <w:rsid w:val="0053605E"/>
    <w:rsid w:val="005362E3"/>
    <w:rsid w:val="005363CD"/>
    <w:rsid w:val="0053688D"/>
    <w:rsid w:val="00536A6C"/>
    <w:rsid w:val="00536F21"/>
    <w:rsid w:val="00536FAE"/>
    <w:rsid w:val="00537101"/>
    <w:rsid w:val="005371EF"/>
    <w:rsid w:val="00537454"/>
    <w:rsid w:val="005375F1"/>
    <w:rsid w:val="00537690"/>
    <w:rsid w:val="00537722"/>
    <w:rsid w:val="005378EE"/>
    <w:rsid w:val="00537AFD"/>
    <w:rsid w:val="00537BA6"/>
    <w:rsid w:val="00537D7B"/>
    <w:rsid w:val="00537ED2"/>
    <w:rsid w:val="00537F97"/>
    <w:rsid w:val="00540105"/>
    <w:rsid w:val="005405A0"/>
    <w:rsid w:val="005405FD"/>
    <w:rsid w:val="00540706"/>
    <w:rsid w:val="0054071C"/>
    <w:rsid w:val="00540778"/>
    <w:rsid w:val="0054080D"/>
    <w:rsid w:val="005408F6"/>
    <w:rsid w:val="00540907"/>
    <w:rsid w:val="00540AF3"/>
    <w:rsid w:val="00540D94"/>
    <w:rsid w:val="00540E9C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5BD"/>
    <w:rsid w:val="00542677"/>
    <w:rsid w:val="0054276D"/>
    <w:rsid w:val="005427DE"/>
    <w:rsid w:val="00542837"/>
    <w:rsid w:val="00542993"/>
    <w:rsid w:val="0054299F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941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BE8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DB2"/>
    <w:rsid w:val="00545F78"/>
    <w:rsid w:val="00545FA2"/>
    <w:rsid w:val="005460EE"/>
    <w:rsid w:val="005460FB"/>
    <w:rsid w:val="00546332"/>
    <w:rsid w:val="005464F4"/>
    <w:rsid w:val="00546568"/>
    <w:rsid w:val="005465AF"/>
    <w:rsid w:val="00546617"/>
    <w:rsid w:val="0054666D"/>
    <w:rsid w:val="00546EB8"/>
    <w:rsid w:val="00546F2F"/>
    <w:rsid w:val="0054700B"/>
    <w:rsid w:val="0054704E"/>
    <w:rsid w:val="005471B4"/>
    <w:rsid w:val="005471D6"/>
    <w:rsid w:val="005472D7"/>
    <w:rsid w:val="005474AC"/>
    <w:rsid w:val="005474AF"/>
    <w:rsid w:val="0054778D"/>
    <w:rsid w:val="00547B75"/>
    <w:rsid w:val="00547BCD"/>
    <w:rsid w:val="005500C4"/>
    <w:rsid w:val="005502D5"/>
    <w:rsid w:val="00550317"/>
    <w:rsid w:val="0055087B"/>
    <w:rsid w:val="00550A0A"/>
    <w:rsid w:val="00550A37"/>
    <w:rsid w:val="00550A9F"/>
    <w:rsid w:val="00550AB6"/>
    <w:rsid w:val="00550EAA"/>
    <w:rsid w:val="00550F69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78C"/>
    <w:rsid w:val="005527E4"/>
    <w:rsid w:val="0055289E"/>
    <w:rsid w:val="005528DF"/>
    <w:rsid w:val="005529EE"/>
    <w:rsid w:val="00552C6E"/>
    <w:rsid w:val="00552CEB"/>
    <w:rsid w:val="00552F90"/>
    <w:rsid w:val="0055308F"/>
    <w:rsid w:val="00553247"/>
    <w:rsid w:val="0055327F"/>
    <w:rsid w:val="005534D7"/>
    <w:rsid w:val="00553570"/>
    <w:rsid w:val="00553590"/>
    <w:rsid w:val="00553A26"/>
    <w:rsid w:val="00553B66"/>
    <w:rsid w:val="00553CA1"/>
    <w:rsid w:val="00553E2F"/>
    <w:rsid w:val="00553F1D"/>
    <w:rsid w:val="0055400D"/>
    <w:rsid w:val="0055425D"/>
    <w:rsid w:val="005542AE"/>
    <w:rsid w:val="00554455"/>
    <w:rsid w:val="00554628"/>
    <w:rsid w:val="00554775"/>
    <w:rsid w:val="0055479A"/>
    <w:rsid w:val="005549C0"/>
    <w:rsid w:val="00554A28"/>
    <w:rsid w:val="00554ADD"/>
    <w:rsid w:val="00554F65"/>
    <w:rsid w:val="00554FFF"/>
    <w:rsid w:val="00555111"/>
    <w:rsid w:val="00555345"/>
    <w:rsid w:val="005553D7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17"/>
    <w:rsid w:val="00556345"/>
    <w:rsid w:val="005564A3"/>
    <w:rsid w:val="0055656A"/>
    <w:rsid w:val="005566EA"/>
    <w:rsid w:val="00556857"/>
    <w:rsid w:val="00556954"/>
    <w:rsid w:val="00556A5A"/>
    <w:rsid w:val="00557056"/>
    <w:rsid w:val="005570DA"/>
    <w:rsid w:val="005571F3"/>
    <w:rsid w:val="00557203"/>
    <w:rsid w:val="0055766A"/>
    <w:rsid w:val="00557769"/>
    <w:rsid w:val="00557CA0"/>
    <w:rsid w:val="00557D19"/>
    <w:rsid w:val="00557D57"/>
    <w:rsid w:val="00557DFE"/>
    <w:rsid w:val="00557E08"/>
    <w:rsid w:val="00557FCA"/>
    <w:rsid w:val="005600DA"/>
    <w:rsid w:val="0056035C"/>
    <w:rsid w:val="005604EE"/>
    <w:rsid w:val="005607CD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1B58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13E"/>
    <w:rsid w:val="0056326E"/>
    <w:rsid w:val="0056331B"/>
    <w:rsid w:val="00563525"/>
    <w:rsid w:val="00563960"/>
    <w:rsid w:val="00563BAE"/>
    <w:rsid w:val="00563BB5"/>
    <w:rsid w:val="00563D8C"/>
    <w:rsid w:val="00563F80"/>
    <w:rsid w:val="005640E1"/>
    <w:rsid w:val="005641C6"/>
    <w:rsid w:val="0056431F"/>
    <w:rsid w:val="00564617"/>
    <w:rsid w:val="0056473A"/>
    <w:rsid w:val="0056488A"/>
    <w:rsid w:val="0056489C"/>
    <w:rsid w:val="00564C8E"/>
    <w:rsid w:val="00564C9D"/>
    <w:rsid w:val="00564DED"/>
    <w:rsid w:val="00565248"/>
    <w:rsid w:val="0056544A"/>
    <w:rsid w:val="00565469"/>
    <w:rsid w:val="0056547B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9AF"/>
    <w:rsid w:val="00566A31"/>
    <w:rsid w:val="00566A5A"/>
    <w:rsid w:val="00566A72"/>
    <w:rsid w:val="00566AC6"/>
    <w:rsid w:val="00567137"/>
    <w:rsid w:val="0056716B"/>
    <w:rsid w:val="00567198"/>
    <w:rsid w:val="005671A2"/>
    <w:rsid w:val="005672C9"/>
    <w:rsid w:val="005674A8"/>
    <w:rsid w:val="0056757D"/>
    <w:rsid w:val="0056759A"/>
    <w:rsid w:val="005676E6"/>
    <w:rsid w:val="0056773D"/>
    <w:rsid w:val="0056795A"/>
    <w:rsid w:val="00567998"/>
    <w:rsid w:val="00567D06"/>
    <w:rsid w:val="005700EA"/>
    <w:rsid w:val="00570302"/>
    <w:rsid w:val="005703CC"/>
    <w:rsid w:val="00570617"/>
    <w:rsid w:val="00570629"/>
    <w:rsid w:val="005706D9"/>
    <w:rsid w:val="0057078A"/>
    <w:rsid w:val="005707DD"/>
    <w:rsid w:val="00570A4F"/>
    <w:rsid w:val="00570AD2"/>
    <w:rsid w:val="00570BDA"/>
    <w:rsid w:val="00570CFC"/>
    <w:rsid w:val="00570DA4"/>
    <w:rsid w:val="00570EB1"/>
    <w:rsid w:val="00570EB2"/>
    <w:rsid w:val="00571065"/>
    <w:rsid w:val="00571315"/>
    <w:rsid w:val="005713F2"/>
    <w:rsid w:val="005714F9"/>
    <w:rsid w:val="00571637"/>
    <w:rsid w:val="00571650"/>
    <w:rsid w:val="005716D5"/>
    <w:rsid w:val="00571710"/>
    <w:rsid w:val="00571791"/>
    <w:rsid w:val="005718E9"/>
    <w:rsid w:val="00571937"/>
    <w:rsid w:val="00571A4D"/>
    <w:rsid w:val="00571C98"/>
    <w:rsid w:val="0057213E"/>
    <w:rsid w:val="0057213F"/>
    <w:rsid w:val="005725DE"/>
    <w:rsid w:val="00572803"/>
    <w:rsid w:val="00572816"/>
    <w:rsid w:val="00572B49"/>
    <w:rsid w:val="00572CE5"/>
    <w:rsid w:val="00572EC4"/>
    <w:rsid w:val="00573152"/>
    <w:rsid w:val="00573398"/>
    <w:rsid w:val="00573932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673"/>
    <w:rsid w:val="0057472A"/>
    <w:rsid w:val="0057472E"/>
    <w:rsid w:val="00574A95"/>
    <w:rsid w:val="00574CC7"/>
    <w:rsid w:val="00574CFC"/>
    <w:rsid w:val="00574E58"/>
    <w:rsid w:val="00574F3D"/>
    <w:rsid w:val="00574FEF"/>
    <w:rsid w:val="00575000"/>
    <w:rsid w:val="00575241"/>
    <w:rsid w:val="00575494"/>
    <w:rsid w:val="005754C2"/>
    <w:rsid w:val="005754FE"/>
    <w:rsid w:val="00575632"/>
    <w:rsid w:val="00575871"/>
    <w:rsid w:val="00575903"/>
    <w:rsid w:val="00575E5B"/>
    <w:rsid w:val="00575E66"/>
    <w:rsid w:val="00575E9D"/>
    <w:rsid w:val="00575EC0"/>
    <w:rsid w:val="00575F3E"/>
    <w:rsid w:val="00575F73"/>
    <w:rsid w:val="00576000"/>
    <w:rsid w:val="00576298"/>
    <w:rsid w:val="005764A2"/>
    <w:rsid w:val="00576766"/>
    <w:rsid w:val="00576A12"/>
    <w:rsid w:val="00576A38"/>
    <w:rsid w:val="00576AD3"/>
    <w:rsid w:val="00576C0B"/>
    <w:rsid w:val="00576CFC"/>
    <w:rsid w:val="00576E77"/>
    <w:rsid w:val="00576F6B"/>
    <w:rsid w:val="00577034"/>
    <w:rsid w:val="005772BA"/>
    <w:rsid w:val="005774B7"/>
    <w:rsid w:val="005774CE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77F1C"/>
    <w:rsid w:val="0058001F"/>
    <w:rsid w:val="00580175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435"/>
    <w:rsid w:val="00582677"/>
    <w:rsid w:val="005828A6"/>
    <w:rsid w:val="00582B2A"/>
    <w:rsid w:val="00582C47"/>
    <w:rsid w:val="0058308B"/>
    <w:rsid w:val="00583189"/>
    <w:rsid w:val="0058367E"/>
    <w:rsid w:val="005837D7"/>
    <w:rsid w:val="005838B6"/>
    <w:rsid w:val="005838E0"/>
    <w:rsid w:val="00583AD9"/>
    <w:rsid w:val="00583E5B"/>
    <w:rsid w:val="005840A7"/>
    <w:rsid w:val="005841CF"/>
    <w:rsid w:val="00584512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6A"/>
    <w:rsid w:val="00585679"/>
    <w:rsid w:val="005857AC"/>
    <w:rsid w:val="0058581D"/>
    <w:rsid w:val="00585D45"/>
    <w:rsid w:val="00585D92"/>
    <w:rsid w:val="00585F2C"/>
    <w:rsid w:val="00586088"/>
    <w:rsid w:val="005860A5"/>
    <w:rsid w:val="00586110"/>
    <w:rsid w:val="005863E2"/>
    <w:rsid w:val="005864C1"/>
    <w:rsid w:val="0058694E"/>
    <w:rsid w:val="00586F66"/>
    <w:rsid w:val="00586F75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3FF"/>
    <w:rsid w:val="00590676"/>
    <w:rsid w:val="005906D6"/>
    <w:rsid w:val="0059095F"/>
    <w:rsid w:val="00590E57"/>
    <w:rsid w:val="00590EF0"/>
    <w:rsid w:val="00590FE8"/>
    <w:rsid w:val="00590FEC"/>
    <w:rsid w:val="005911E6"/>
    <w:rsid w:val="005912F2"/>
    <w:rsid w:val="00591548"/>
    <w:rsid w:val="00591625"/>
    <w:rsid w:val="0059167C"/>
    <w:rsid w:val="00591E24"/>
    <w:rsid w:val="00591FC7"/>
    <w:rsid w:val="005921A6"/>
    <w:rsid w:val="0059249D"/>
    <w:rsid w:val="0059261E"/>
    <w:rsid w:val="005926A7"/>
    <w:rsid w:val="00592715"/>
    <w:rsid w:val="00592719"/>
    <w:rsid w:val="005927E9"/>
    <w:rsid w:val="00592DEB"/>
    <w:rsid w:val="00592F3E"/>
    <w:rsid w:val="00592F92"/>
    <w:rsid w:val="00593002"/>
    <w:rsid w:val="005930CA"/>
    <w:rsid w:val="005933D2"/>
    <w:rsid w:val="0059346C"/>
    <w:rsid w:val="00593671"/>
    <w:rsid w:val="00593738"/>
    <w:rsid w:val="0059380B"/>
    <w:rsid w:val="00593960"/>
    <w:rsid w:val="005939F9"/>
    <w:rsid w:val="00593BB8"/>
    <w:rsid w:val="00593D21"/>
    <w:rsid w:val="00593D4E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F8B"/>
    <w:rsid w:val="0059621A"/>
    <w:rsid w:val="005964A7"/>
    <w:rsid w:val="005965B8"/>
    <w:rsid w:val="00596934"/>
    <w:rsid w:val="00596A21"/>
    <w:rsid w:val="00596A53"/>
    <w:rsid w:val="00596A68"/>
    <w:rsid w:val="00596CA0"/>
    <w:rsid w:val="00597169"/>
    <w:rsid w:val="005972B9"/>
    <w:rsid w:val="005974E2"/>
    <w:rsid w:val="0059763C"/>
    <w:rsid w:val="0059767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544"/>
    <w:rsid w:val="005A06AD"/>
    <w:rsid w:val="005A0796"/>
    <w:rsid w:val="005A07A7"/>
    <w:rsid w:val="005A09D0"/>
    <w:rsid w:val="005A0B11"/>
    <w:rsid w:val="005A0B3D"/>
    <w:rsid w:val="005A0B91"/>
    <w:rsid w:val="005A0C39"/>
    <w:rsid w:val="005A0DE8"/>
    <w:rsid w:val="005A0E79"/>
    <w:rsid w:val="005A0FE9"/>
    <w:rsid w:val="005A1132"/>
    <w:rsid w:val="005A11AD"/>
    <w:rsid w:val="005A130B"/>
    <w:rsid w:val="005A1437"/>
    <w:rsid w:val="005A1731"/>
    <w:rsid w:val="005A19E0"/>
    <w:rsid w:val="005A1C2A"/>
    <w:rsid w:val="005A1DD5"/>
    <w:rsid w:val="005A1E89"/>
    <w:rsid w:val="005A2005"/>
    <w:rsid w:val="005A22BE"/>
    <w:rsid w:val="005A23C7"/>
    <w:rsid w:val="005A23E6"/>
    <w:rsid w:val="005A2407"/>
    <w:rsid w:val="005A24A3"/>
    <w:rsid w:val="005A24B5"/>
    <w:rsid w:val="005A26D1"/>
    <w:rsid w:val="005A2C18"/>
    <w:rsid w:val="005A2FB2"/>
    <w:rsid w:val="005A3015"/>
    <w:rsid w:val="005A3151"/>
    <w:rsid w:val="005A334C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695"/>
    <w:rsid w:val="005A59C1"/>
    <w:rsid w:val="005A5BEE"/>
    <w:rsid w:val="005A5F44"/>
    <w:rsid w:val="005A615C"/>
    <w:rsid w:val="005A6243"/>
    <w:rsid w:val="005A62A3"/>
    <w:rsid w:val="005A6594"/>
    <w:rsid w:val="005A6734"/>
    <w:rsid w:val="005A687E"/>
    <w:rsid w:val="005A69A2"/>
    <w:rsid w:val="005A69AD"/>
    <w:rsid w:val="005A6C03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192"/>
    <w:rsid w:val="005B0202"/>
    <w:rsid w:val="005B0970"/>
    <w:rsid w:val="005B0990"/>
    <w:rsid w:val="005B0A88"/>
    <w:rsid w:val="005B0CBC"/>
    <w:rsid w:val="005B0E68"/>
    <w:rsid w:val="005B0F79"/>
    <w:rsid w:val="005B1145"/>
    <w:rsid w:val="005B13C7"/>
    <w:rsid w:val="005B1505"/>
    <w:rsid w:val="005B157F"/>
    <w:rsid w:val="005B15CD"/>
    <w:rsid w:val="005B1653"/>
    <w:rsid w:val="005B17A9"/>
    <w:rsid w:val="005B1AFC"/>
    <w:rsid w:val="005B1AFE"/>
    <w:rsid w:val="005B1C08"/>
    <w:rsid w:val="005B1E42"/>
    <w:rsid w:val="005B2184"/>
    <w:rsid w:val="005B23CE"/>
    <w:rsid w:val="005B2AE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913"/>
    <w:rsid w:val="005B39A5"/>
    <w:rsid w:val="005B3A92"/>
    <w:rsid w:val="005B3D5F"/>
    <w:rsid w:val="005B3EE3"/>
    <w:rsid w:val="005B4121"/>
    <w:rsid w:val="005B41E3"/>
    <w:rsid w:val="005B426B"/>
    <w:rsid w:val="005B4286"/>
    <w:rsid w:val="005B431F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29"/>
    <w:rsid w:val="005B6594"/>
    <w:rsid w:val="005B6749"/>
    <w:rsid w:val="005B68A8"/>
    <w:rsid w:val="005B6B45"/>
    <w:rsid w:val="005B6DCF"/>
    <w:rsid w:val="005B6E63"/>
    <w:rsid w:val="005B6F5D"/>
    <w:rsid w:val="005B6FC7"/>
    <w:rsid w:val="005B711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00D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14D"/>
    <w:rsid w:val="005C12FE"/>
    <w:rsid w:val="005C1326"/>
    <w:rsid w:val="005C159F"/>
    <w:rsid w:val="005C16D6"/>
    <w:rsid w:val="005C182D"/>
    <w:rsid w:val="005C1855"/>
    <w:rsid w:val="005C1E2D"/>
    <w:rsid w:val="005C22C1"/>
    <w:rsid w:val="005C22ED"/>
    <w:rsid w:val="005C2385"/>
    <w:rsid w:val="005C23C3"/>
    <w:rsid w:val="005C23CF"/>
    <w:rsid w:val="005C2489"/>
    <w:rsid w:val="005C248C"/>
    <w:rsid w:val="005C24F7"/>
    <w:rsid w:val="005C2991"/>
    <w:rsid w:val="005C29F9"/>
    <w:rsid w:val="005C2D2F"/>
    <w:rsid w:val="005C2D5A"/>
    <w:rsid w:val="005C2E86"/>
    <w:rsid w:val="005C3011"/>
    <w:rsid w:val="005C30A6"/>
    <w:rsid w:val="005C3185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5EC5"/>
    <w:rsid w:val="005C6095"/>
    <w:rsid w:val="005C60A0"/>
    <w:rsid w:val="005C6279"/>
    <w:rsid w:val="005C6349"/>
    <w:rsid w:val="005C6379"/>
    <w:rsid w:val="005C63EC"/>
    <w:rsid w:val="005C64FD"/>
    <w:rsid w:val="005C6B2C"/>
    <w:rsid w:val="005C6C44"/>
    <w:rsid w:val="005C6CE8"/>
    <w:rsid w:val="005C72AD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C7FB7"/>
    <w:rsid w:val="005D0078"/>
    <w:rsid w:val="005D01E1"/>
    <w:rsid w:val="005D033F"/>
    <w:rsid w:val="005D04BF"/>
    <w:rsid w:val="005D0725"/>
    <w:rsid w:val="005D0797"/>
    <w:rsid w:val="005D07B2"/>
    <w:rsid w:val="005D09E7"/>
    <w:rsid w:val="005D0B8F"/>
    <w:rsid w:val="005D0BD7"/>
    <w:rsid w:val="005D0DF8"/>
    <w:rsid w:val="005D0F8D"/>
    <w:rsid w:val="005D1153"/>
    <w:rsid w:val="005D1409"/>
    <w:rsid w:val="005D1430"/>
    <w:rsid w:val="005D164A"/>
    <w:rsid w:val="005D17C5"/>
    <w:rsid w:val="005D180C"/>
    <w:rsid w:val="005D1A10"/>
    <w:rsid w:val="005D1DA0"/>
    <w:rsid w:val="005D1FFF"/>
    <w:rsid w:val="005D209B"/>
    <w:rsid w:val="005D21FF"/>
    <w:rsid w:val="005D227F"/>
    <w:rsid w:val="005D22E5"/>
    <w:rsid w:val="005D2325"/>
    <w:rsid w:val="005D2480"/>
    <w:rsid w:val="005D24E4"/>
    <w:rsid w:val="005D2721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737"/>
    <w:rsid w:val="005D3AE8"/>
    <w:rsid w:val="005D3B60"/>
    <w:rsid w:val="005D3DA1"/>
    <w:rsid w:val="005D3FAE"/>
    <w:rsid w:val="005D40E7"/>
    <w:rsid w:val="005D4268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4D7"/>
    <w:rsid w:val="005D5561"/>
    <w:rsid w:val="005D5567"/>
    <w:rsid w:val="005D5A5E"/>
    <w:rsid w:val="005D5B94"/>
    <w:rsid w:val="005D5C6B"/>
    <w:rsid w:val="005D5C98"/>
    <w:rsid w:val="005D5DA1"/>
    <w:rsid w:val="005D5E51"/>
    <w:rsid w:val="005D5FD6"/>
    <w:rsid w:val="005D60DC"/>
    <w:rsid w:val="005D613A"/>
    <w:rsid w:val="005D61A2"/>
    <w:rsid w:val="005D6476"/>
    <w:rsid w:val="005D647A"/>
    <w:rsid w:val="005D64A3"/>
    <w:rsid w:val="005D66A8"/>
    <w:rsid w:val="005D6800"/>
    <w:rsid w:val="005D6897"/>
    <w:rsid w:val="005D6918"/>
    <w:rsid w:val="005D6BF5"/>
    <w:rsid w:val="005D72D8"/>
    <w:rsid w:val="005D7313"/>
    <w:rsid w:val="005D7549"/>
    <w:rsid w:val="005D79A6"/>
    <w:rsid w:val="005D7AF5"/>
    <w:rsid w:val="005D7CC7"/>
    <w:rsid w:val="005E0538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758"/>
    <w:rsid w:val="005E1923"/>
    <w:rsid w:val="005E1A8A"/>
    <w:rsid w:val="005E1AAD"/>
    <w:rsid w:val="005E1F9F"/>
    <w:rsid w:val="005E2045"/>
    <w:rsid w:val="005E205D"/>
    <w:rsid w:val="005E211C"/>
    <w:rsid w:val="005E2135"/>
    <w:rsid w:val="005E2191"/>
    <w:rsid w:val="005E230E"/>
    <w:rsid w:val="005E243F"/>
    <w:rsid w:val="005E2692"/>
    <w:rsid w:val="005E27D5"/>
    <w:rsid w:val="005E287C"/>
    <w:rsid w:val="005E2B79"/>
    <w:rsid w:val="005E2C5D"/>
    <w:rsid w:val="005E2C62"/>
    <w:rsid w:val="005E2DF4"/>
    <w:rsid w:val="005E3047"/>
    <w:rsid w:val="005E324E"/>
    <w:rsid w:val="005E3281"/>
    <w:rsid w:val="005E3607"/>
    <w:rsid w:val="005E38D8"/>
    <w:rsid w:val="005E3ACD"/>
    <w:rsid w:val="005E3B33"/>
    <w:rsid w:val="005E3B75"/>
    <w:rsid w:val="005E3D06"/>
    <w:rsid w:val="005E3D36"/>
    <w:rsid w:val="005E3D47"/>
    <w:rsid w:val="005E3E87"/>
    <w:rsid w:val="005E3F48"/>
    <w:rsid w:val="005E3F88"/>
    <w:rsid w:val="005E3FE4"/>
    <w:rsid w:val="005E4069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3BB"/>
    <w:rsid w:val="005E54D0"/>
    <w:rsid w:val="005E5673"/>
    <w:rsid w:val="005E5B4A"/>
    <w:rsid w:val="005E5C03"/>
    <w:rsid w:val="005E5D85"/>
    <w:rsid w:val="005E5DA8"/>
    <w:rsid w:val="005E608B"/>
    <w:rsid w:val="005E6092"/>
    <w:rsid w:val="005E60B7"/>
    <w:rsid w:val="005E6466"/>
    <w:rsid w:val="005E64EF"/>
    <w:rsid w:val="005E665F"/>
    <w:rsid w:val="005E66CF"/>
    <w:rsid w:val="005E6B64"/>
    <w:rsid w:val="005E6BB7"/>
    <w:rsid w:val="005E6DCF"/>
    <w:rsid w:val="005E6E4D"/>
    <w:rsid w:val="005E6F11"/>
    <w:rsid w:val="005E6F5D"/>
    <w:rsid w:val="005E70BE"/>
    <w:rsid w:val="005E70DA"/>
    <w:rsid w:val="005E719B"/>
    <w:rsid w:val="005E7263"/>
    <w:rsid w:val="005E7410"/>
    <w:rsid w:val="005E76CE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919"/>
    <w:rsid w:val="005F0B3B"/>
    <w:rsid w:val="005F0B79"/>
    <w:rsid w:val="005F0C13"/>
    <w:rsid w:val="005F10F3"/>
    <w:rsid w:val="005F128C"/>
    <w:rsid w:val="005F1377"/>
    <w:rsid w:val="005F13B3"/>
    <w:rsid w:val="005F1433"/>
    <w:rsid w:val="005F14A7"/>
    <w:rsid w:val="005F152A"/>
    <w:rsid w:val="005F153F"/>
    <w:rsid w:val="005F17FF"/>
    <w:rsid w:val="005F189B"/>
    <w:rsid w:val="005F18CC"/>
    <w:rsid w:val="005F1AFB"/>
    <w:rsid w:val="005F1B89"/>
    <w:rsid w:val="005F1D60"/>
    <w:rsid w:val="005F1F1E"/>
    <w:rsid w:val="005F22BF"/>
    <w:rsid w:val="005F247B"/>
    <w:rsid w:val="005F2585"/>
    <w:rsid w:val="005F2589"/>
    <w:rsid w:val="005F2A91"/>
    <w:rsid w:val="005F2B7A"/>
    <w:rsid w:val="005F2CE4"/>
    <w:rsid w:val="005F2EAA"/>
    <w:rsid w:val="005F2FDB"/>
    <w:rsid w:val="005F31A7"/>
    <w:rsid w:val="005F34C5"/>
    <w:rsid w:val="005F35ED"/>
    <w:rsid w:val="005F3808"/>
    <w:rsid w:val="005F3A99"/>
    <w:rsid w:val="005F3B28"/>
    <w:rsid w:val="005F3C26"/>
    <w:rsid w:val="005F3CAD"/>
    <w:rsid w:val="005F3D95"/>
    <w:rsid w:val="005F3E86"/>
    <w:rsid w:val="005F3F77"/>
    <w:rsid w:val="005F4014"/>
    <w:rsid w:val="005F41A2"/>
    <w:rsid w:val="005F41F3"/>
    <w:rsid w:val="005F4212"/>
    <w:rsid w:val="005F4618"/>
    <w:rsid w:val="005F46D5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2C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9F"/>
    <w:rsid w:val="005F6FAB"/>
    <w:rsid w:val="005F6FF9"/>
    <w:rsid w:val="005F702A"/>
    <w:rsid w:val="005F7072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AB4"/>
    <w:rsid w:val="00600C87"/>
    <w:rsid w:val="00600CB2"/>
    <w:rsid w:val="00600D30"/>
    <w:rsid w:val="00600DEE"/>
    <w:rsid w:val="00600F5D"/>
    <w:rsid w:val="00600FAA"/>
    <w:rsid w:val="00601184"/>
    <w:rsid w:val="00601516"/>
    <w:rsid w:val="00601602"/>
    <w:rsid w:val="00601631"/>
    <w:rsid w:val="00601952"/>
    <w:rsid w:val="006019E5"/>
    <w:rsid w:val="00601A21"/>
    <w:rsid w:val="00601A5A"/>
    <w:rsid w:val="00601B56"/>
    <w:rsid w:val="00601BFE"/>
    <w:rsid w:val="00601E65"/>
    <w:rsid w:val="00601E73"/>
    <w:rsid w:val="006020D1"/>
    <w:rsid w:val="00602101"/>
    <w:rsid w:val="00602208"/>
    <w:rsid w:val="006025B5"/>
    <w:rsid w:val="006026CF"/>
    <w:rsid w:val="00602737"/>
    <w:rsid w:val="00602888"/>
    <w:rsid w:val="00602990"/>
    <w:rsid w:val="00602AFE"/>
    <w:rsid w:val="00602C94"/>
    <w:rsid w:val="00602D28"/>
    <w:rsid w:val="00602FA7"/>
    <w:rsid w:val="006031C1"/>
    <w:rsid w:val="006034DD"/>
    <w:rsid w:val="00603727"/>
    <w:rsid w:val="006039B4"/>
    <w:rsid w:val="00603A00"/>
    <w:rsid w:val="00603AC6"/>
    <w:rsid w:val="00603C22"/>
    <w:rsid w:val="00603CA9"/>
    <w:rsid w:val="006040AC"/>
    <w:rsid w:val="006041C0"/>
    <w:rsid w:val="0060421C"/>
    <w:rsid w:val="006042D0"/>
    <w:rsid w:val="006043E3"/>
    <w:rsid w:val="00604452"/>
    <w:rsid w:val="006045C4"/>
    <w:rsid w:val="00604627"/>
    <w:rsid w:val="0060469F"/>
    <w:rsid w:val="00604704"/>
    <w:rsid w:val="00604A3C"/>
    <w:rsid w:val="00604CED"/>
    <w:rsid w:val="00604D13"/>
    <w:rsid w:val="00604DAE"/>
    <w:rsid w:val="00604F3A"/>
    <w:rsid w:val="00604F98"/>
    <w:rsid w:val="00605102"/>
    <w:rsid w:val="0060546D"/>
    <w:rsid w:val="0060548F"/>
    <w:rsid w:val="006054A5"/>
    <w:rsid w:val="00605764"/>
    <w:rsid w:val="006057AF"/>
    <w:rsid w:val="00605BBB"/>
    <w:rsid w:val="00605BBD"/>
    <w:rsid w:val="00605C17"/>
    <w:rsid w:val="00605C8C"/>
    <w:rsid w:val="00605CFB"/>
    <w:rsid w:val="00605E04"/>
    <w:rsid w:val="00605F29"/>
    <w:rsid w:val="006061A2"/>
    <w:rsid w:val="006065D3"/>
    <w:rsid w:val="006066D8"/>
    <w:rsid w:val="006067C6"/>
    <w:rsid w:val="006067F7"/>
    <w:rsid w:val="00606831"/>
    <w:rsid w:val="0060686B"/>
    <w:rsid w:val="00606B26"/>
    <w:rsid w:val="00606D5E"/>
    <w:rsid w:val="006070CF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5F9"/>
    <w:rsid w:val="00610657"/>
    <w:rsid w:val="00610728"/>
    <w:rsid w:val="006107A8"/>
    <w:rsid w:val="006107B9"/>
    <w:rsid w:val="00610B0B"/>
    <w:rsid w:val="00610B42"/>
    <w:rsid w:val="00610DAE"/>
    <w:rsid w:val="00610DE3"/>
    <w:rsid w:val="00611244"/>
    <w:rsid w:val="006112DD"/>
    <w:rsid w:val="006115C9"/>
    <w:rsid w:val="006115EE"/>
    <w:rsid w:val="0061186A"/>
    <w:rsid w:val="00611927"/>
    <w:rsid w:val="00611A5B"/>
    <w:rsid w:val="00611B50"/>
    <w:rsid w:val="00611BE7"/>
    <w:rsid w:val="00611CD2"/>
    <w:rsid w:val="00611CDA"/>
    <w:rsid w:val="00611EF3"/>
    <w:rsid w:val="00611F77"/>
    <w:rsid w:val="00611FAC"/>
    <w:rsid w:val="00612159"/>
    <w:rsid w:val="006124BB"/>
    <w:rsid w:val="00612582"/>
    <w:rsid w:val="0061258E"/>
    <w:rsid w:val="00612605"/>
    <w:rsid w:val="0061277D"/>
    <w:rsid w:val="00612A11"/>
    <w:rsid w:val="00612CD3"/>
    <w:rsid w:val="00612D6A"/>
    <w:rsid w:val="00612E5D"/>
    <w:rsid w:val="00612F63"/>
    <w:rsid w:val="00612FEB"/>
    <w:rsid w:val="00613162"/>
    <w:rsid w:val="00613528"/>
    <w:rsid w:val="00613ABF"/>
    <w:rsid w:val="00613D15"/>
    <w:rsid w:val="00613D19"/>
    <w:rsid w:val="00613F32"/>
    <w:rsid w:val="00614002"/>
    <w:rsid w:val="00614143"/>
    <w:rsid w:val="006141B5"/>
    <w:rsid w:val="006142A5"/>
    <w:rsid w:val="00614584"/>
    <w:rsid w:val="006145CB"/>
    <w:rsid w:val="00614885"/>
    <w:rsid w:val="00614C77"/>
    <w:rsid w:val="00614D09"/>
    <w:rsid w:val="00615172"/>
    <w:rsid w:val="00615537"/>
    <w:rsid w:val="00615549"/>
    <w:rsid w:val="00615566"/>
    <w:rsid w:val="00615680"/>
    <w:rsid w:val="006156A0"/>
    <w:rsid w:val="006156CC"/>
    <w:rsid w:val="006157D5"/>
    <w:rsid w:val="00615804"/>
    <w:rsid w:val="0061594D"/>
    <w:rsid w:val="006159A7"/>
    <w:rsid w:val="00615A72"/>
    <w:rsid w:val="00615B37"/>
    <w:rsid w:val="00615C43"/>
    <w:rsid w:val="00615C57"/>
    <w:rsid w:val="00615DDB"/>
    <w:rsid w:val="00615E03"/>
    <w:rsid w:val="00615FC8"/>
    <w:rsid w:val="006160C4"/>
    <w:rsid w:val="00616326"/>
    <w:rsid w:val="0061661F"/>
    <w:rsid w:val="00616685"/>
    <w:rsid w:val="00616688"/>
    <w:rsid w:val="006167C6"/>
    <w:rsid w:val="00616AA7"/>
    <w:rsid w:val="00616F5F"/>
    <w:rsid w:val="00616FB0"/>
    <w:rsid w:val="006172BF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2E0"/>
    <w:rsid w:val="006204B0"/>
    <w:rsid w:val="006205CE"/>
    <w:rsid w:val="006208BB"/>
    <w:rsid w:val="00620955"/>
    <w:rsid w:val="00620A41"/>
    <w:rsid w:val="00620B4E"/>
    <w:rsid w:val="00620FB2"/>
    <w:rsid w:val="0062127F"/>
    <w:rsid w:val="006214F8"/>
    <w:rsid w:val="0062161E"/>
    <w:rsid w:val="00621B09"/>
    <w:rsid w:val="00621E3D"/>
    <w:rsid w:val="00621E72"/>
    <w:rsid w:val="00621EF2"/>
    <w:rsid w:val="0062211A"/>
    <w:rsid w:val="00622319"/>
    <w:rsid w:val="006223AE"/>
    <w:rsid w:val="006224C4"/>
    <w:rsid w:val="006225CD"/>
    <w:rsid w:val="0062268D"/>
    <w:rsid w:val="00622699"/>
    <w:rsid w:val="00622784"/>
    <w:rsid w:val="00622818"/>
    <w:rsid w:val="0062281D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A0D"/>
    <w:rsid w:val="00623C31"/>
    <w:rsid w:val="00623C46"/>
    <w:rsid w:val="006240A7"/>
    <w:rsid w:val="00624166"/>
    <w:rsid w:val="0062447C"/>
    <w:rsid w:val="00624712"/>
    <w:rsid w:val="0062478D"/>
    <w:rsid w:val="00624804"/>
    <w:rsid w:val="00624864"/>
    <w:rsid w:val="00624884"/>
    <w:rsid w:val="00624ABB"/>
    <w:rsid w:val="00624B98"/>
    <w:rsid w:val="00624C79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B7"/>
    <w:rsid w:val="00625CE3"/>
    <w:rsid w:val="00625D60"/>
    <w:rsid w:val="00625E6F"/>
    <w:rsid w:val="00625EA5"/>
    <w:rsid w:val="00626416"/>
    <w:rsid w:val="00626459"/>
    <w:rsid w:val="006264F2"/>
    <w:rsid w:val="00626596"/>
    <w:rsid w:val="006265F6"/>
    <w:rsid w:val="00626642"/>
    <w:rsid w:val="006267FE"/>
    <w:rsid w:val="00626815"/>
    <w:rsid w:val="0062688D"/>
    <w:rsid w:val="006269A5"/>
    <w:rsid w:val="00626C6E"/>
    <w:rsid w:val="00626D94"/>
    <w:rsid w:val="00626E41"/>
    <w:rsid w:val="00626E7E"/>
    <w:rsid w:val="00626EC9"/>
    <w:rsid w:val="0062718F"/>
    <w:rsid w:val="0062727A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0DD8"/>
    <w:rsid w:val="006310B4"/>
    <w:rsid w:val="006311B5"/>
    <w:rsid w:val="006311B6"/>
    <w:rsid w:val="00631282"/>
    <w:rsid w:val="0063129D"/>
    <w:rsid w:val="006318FA"/>
    <w:rsid w:val="00631908"/>
    <w:rsid w:val="00631B44"/>
    <w:rsid w:val="00631C94"/>
    <w:rsid w:val="006322C8"/>
    <w:rsid w:val="006323B2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5DA"/>
    <w:rsid w:val="0063389B"/>
    <w:rsid w:val="00633A71"/>
    <w:rsid w:val="00633A93"/>
    <w:rsid w:val="00633B51"/>
    <w:rsid w:val="00633E06"/>
    <w:rsid w:val="00634387"/>
    <w:rsid w:val="0063439A"/>
    <w:rsid w:val="006346EF"/>
    <w:rsid w:val="006347E0"/>
    <w:rsid w:val="006348D7"/>
    <w:rsid w:val="00634B12"/>
    <w:rsid w:val="00634D5C"/>
    <w:rsid w:val="00634DFD"/>
    <w:rsid w:val="00634F15"/>
    <w:rsid w:val="0063527B"/>
    <w:rsid w:val="006352A1"/>
    <w:rsid w:val="00635359"/>
    <w:rsid w:val="00635440"/>
    <w:rsid w:val="0063547C"/>
    <w:rsid w:val="006355E9"/>
    <w:rsid w:val="00635AFA"/>
    <w:rsid w:val="00635CBA"/>
    <w:rsid w:val="00635E4E"/>
    <w:rsid w:val="00635EAF"/>
    <w:rsid w:val="00635ECB"/>
    <w:rsid w:val="00635F21"/>
    <w:rsid w:val="0063610D"/>
    <w:rsid w:val="0063638D"/>
    <w:rsid w:val="006363BA"/>
    <w:rsid w:val="00636431"/>
    <w:rsid w:val="006364DF"/>
    <w:rsid w:val="0063650C"/>
    <w:rsid w:val="00636DD8"/>
    <w:rsid w:val="00636F8F"/>
    <w:rsid w:val="006372A5"/>
    <w:rsid w:val="0063734A"/>
    <w:rsid w:val="00637569"/>
    <w:rsid w:val="00637693"/>
    <w:rsid w:val="00637789"/>
    <w:rsid w:val="0063778F"/>
    <w:rsid w:val="006377A6"/>
    <w:rsid w:val="006378D3"/>
    <w:rsid w:val="00637B55"/>
    <w:rsid w:val="00637EB5"/>
    <w:rsid w:val="00637F75"/>
    <w:rsid w:val="00637FF6"/>
    <w:rsid w:val="00640495"/>
    <w:rsid w:val="006404B4"/>
    <w:rsid w:val="00640889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25D"/>
    <w:rsid w:val="0064136E"/>
    <w:rsid w:val="00641A4F"/>
    <w:rsid w:val="00641B82"/>
    <w:rsid w:val="00641F48"/>
    <w:rsid w:val="006426B1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C5C"/>
    <w:rsid w:val="00644E04"/>
    <w:rsid w:val="00644E0D"/>
    <w:rsid w:val="00644FA2"/>
    <w:rsid w:val="0064529D"/>
    <w:rsid w:val="0064531D"/>
    <w:rsid w:val="00645406"/>
    <w:rsid w:val="00645458"/>
    <w:rsid w:val="00645527"/>
    <w:rsid w:val="00645531"/>
    <w:rsid w:val="00645601"/>
    <w:rsid w:val="006456F6"/>
    <w:rsid w:val="006458D8"/>
    <w:rsid w:val="00645C6F"/>
    <w:rsid w:val="00645CE0"/>
    <w:rsid w:val="00645D3C"/>
    <w:rsid w:val="0064620E"/>
    <w:rsid w:val="00646268"/>
    <w:rsid w:val="006464BA"/>
    <w:rsid w:val="0064654B"/>
    <w:rsid w:val="00646581"/>
    <w:rsid w:val="006467D0"/>
    <w:rsid w:val="00646804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276"/>
    <w:rsid w:val="00650390"/>
    <w:rsid w:val="00650525"/>
    <w:rsid w:val="0065078A"/>
    <w:rsid w:val="006507C7"/>
    <w:rsid w:val="00650873"/>
    <w:rsid w:val="00650A0A"/>
    <w:rsid w:val="006514F5"/>
    <w:rsid w:val="0065156A"/>
    <w:rsid w:val="006517F7"/>
    <w:rsid w:val="00651A92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DA"/>
    <w:rsid w:val="006538D7"/>
    <w:rsid w:val="00653AC3"/>
    <w:rsid w:val="00653C4E"/>
    <w:rsid w:val="00653EF1"/>
    <w:rsid w:val="00653FEC"/>
    <w:rsid w:val="00654100"/>
    <w:rsid w:val="006544A3"/>
    <w:rsid w:val="006544C1"/>
    <w:rsid w:val="006544EC"/>
    <w:rsid w:val="006545E3"/>
    <w:rsid w:val="00654896"/>
    <w:rsid w:val="00654A7A"/>
    <w:rsid w:val="00654A8B"/>
    <w:rsid w:val="00654E7B"/>
    <w:rsid w:val="00654F23"/>
    <w:rsid w:val="00654FB2"/>
    <w:rsid w:val="00654FEE"/>
    <w:rsid w:val="0065506E"/>
    <w:rsid w:val="0065519D"/>
    <w:rsid w:val="00655241"/>
    <w:rsid w:val="006553E0"/>
    <w:rsid w:val="006555C6"/>
    <w:rsid w:val="00655642"/>
    <w:rsid w:val="00655696"/>
    <w:rsid w:val="00655790"/>
    <w:rsid w:val="00655E38"/>
    <w:rsid w:val="006562D4"/>
    <w:rsid w:val="00656348"/>
    <w:rsid w:val="0065672C"/>
    <w:rsid w:val="00656872"/>
    <w:rsid w:val="006568D7"/>
    <w:rsid w:val="00656919"/>
    <w:rsid w:val="00657115"/>
    <w:rsid w:val="006574C3"/>
    <w:rsid w:val="00657572"/>
    <w:rsid w:val="00657701"/>
    <w:rsid w:val="006577EE"/>
    <w:rsid w:val="00657A7C"/>
    <w:rsid w:val="00657C2F"/>
    <w:rsid w:val="00657D43"/>
    <w:rsid w:val="00657E80"/>
    <w:rsid w:val="00657F42"/>
    <w:rsid w:val="00657F55"/>
    <w:rsid w:val="00660255"/>
    <w:rsid w:val="006602D5"/>
    <w:rsid w:val="006604F4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678"/>
    <w:rsid w:val="006628B3"/>
    <w:rsid w:val="006629ED"/>
    <w:rsid w:val="00662B27"/>
    <w:rsid w:val="00662BB5"/>
    <w:rsid w:val="00662E1E"/>
    <w:rsid w:val="0066305A"/>
    <w:rsid w:val="00663559"/>
    <w:rsid w:val="00663867"/>
    <w:rsid w:val="00663896"/>
    <w:rsid w:val="006638FA"/>
    <w:rsid w:val="00663A3E"/>
    <w:rsid w:val="00663F66"/>
    <w:rsid w:val="00664028"/>
    <w:rsid w:val="006641D1"/>
    <w:rsid w:val="0066430B"/>
    <w:rsid w:val="00664481"/>
    <w:rsid w:val="00664618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3C8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22"/>
    <w:rsid w:val="00670032"/>
    <w:rsid w:val="0067004B"/>
    <w:rsid w:val="006705B8"/>
    <w:rsid w:val="00670690"/>
    <w:rsid w:val="006707F2"/>
    <w:rsid w:val="00670EDF"/>
    <w:rsid w:val="00671030"/>
    <w:rsid w:val="00671119"/>
    <w:rsid w:val="00671177"/>
    <w:rsid w:val="00671422"/>
    <w:rsid w:val="006714DF"/>
    <w:rsid w:val="00671522"/>
    <w:rsid w:val="006717CE"/>
    <w:rsid w:val="006718F9"/>
    <w:rsid w:val="00671A40"/>
    <w:rsid w:val="00671B77"/>
    <w:rsid w:val="00671C13"/>
    <w:rsid w:val="00671D70"/>
    <w:rsid w:val="006720E3"/>
    <w:rsid w:val="006721EA"/>
    <w:rsid w:val="00672287"/>
    <w:rsid w:val="0067240A"/>
    <w:rsid w:val="00672429"/>
    <w:rsid w:val="00672588"/>
    <w:rsid w:val="006725BC"/>
    <w:rsid w:val="006728B7"/>
    <w:rsid w:val="00672972"/>
    <w:rsid w:val="0067302C"/>
    <w:rsid w:val="00673280"/>
    <w:rsid w:val="006732BA"/>
    <w:rsid w:val="00673359"/>
    <w:rsid w:val="006733E3"/>
    <w:rsid w:val="00673404"/>
    <w:rsid w:val="00673458"/>
    <w:rsid w:val="00673548"/>
    <w:rsid w:val="006737C8"/>
    <w:rsid w:val="00673863"/>
    <w:rsid w:val="006738FD"/>
    <w:rsid w:val="006740D6"/>
    <w:rsid w:val="00674369"/>
    <w:rsid w:val="006743DE"/>
    <w:rsid w:val="006744E1"/>
    <w:rsid w:val="006745F5"/>
    <w:rsid w:val="0067468D"/>
    <w:rsid w:val="00674724"/>
    <w:rsid w:val="00674758"/>
    <w:rsid w:val="006747B5"/>
    <w:rsid w:val="006747E7"/>
    <w:rsid w:val="00674878"/>
    <w:rsid w:val="006748F5"/>
    <w:rsid w:val="00674A58"/>
    <w:rsid w:val="00674C57"/>
    <w:rsid w:val="00674C9C"/>
    <w:rsid w:val="00674CA8"/>
    <w:rsid w:val="00674F07"/>
    <w:rsid w:val="00674F66"/>
    <w:rsid w:val="00675539"/>
    <w:rsid w:val="006755E3"/>
    <w:rsid w:val="006758D3"/>
    <w:rsid w:val="00676084"/>
    <w:rsid w:val="006761DF"/>
    <w:rsid w:val="00676270"/>
    <w:rsid w:val="006765CD"/>
    <w:rsid w:val="006766D8"/>
    <w:rsid w:val="00676C1E"/>
    <w:rsid w:val="0067707B"/>
    <w:rsid w:val="006771BC"/>
    <w:rsid w:val="006772AF"/>
    <w:rsid w:val="006776DC"/>
    <w:rsid w:val="0067778F"/>
    <w:rsid w:val="006777F5"/>
    <w:rsid w:val="0067796F"/>
    <w:rsid w:val="00677C9B"/>
    <w:rsid w:val="00677D11"/>
    <w:rsid w:val="00677F3D"/>
    <w:rsid w:val="00677FF2"/>
    <w:rsid w:val="00680A5B"/>
    <w:rsid w:val="00680B90"/>
    <w:rsid w:val="00680FF3"/>
    <w:rsid w:val="006810BF"/>
    <w:rsid w:val="00681254"/>
    <w:rsid w:val="00681295"/>
    <w:rsid w:val="0068134B"/>
    <w:rsid w:val="0068135D"/>
    <w:rsid w:val="0068137C"/>
    <w:rsid w:val="006813E8"/>
    <w:rsid w:val="00681474"/>
    <w:rsid w:val="0068156C"/>
    <w:rsid w:val="0068168F"/>
    <w:rsid w:val="0068169D"/>
    <w:rsid w:val="00681705"/>
    <w:rsid w:val="0068178F"/>
    <w:rsid w:val="00681798"/>
    <w:rsid w:val="00681AA4"/>
    <w:rsid w:val="00681C2D"/>
    <w:rsid w:val="00682014"/>
    <w:rsid w:val="006822CF"/>
    <w:rsid w:val="0068237E"/>
    <w:rsid w:val="00682528"/>
    <w:rsid w:val="006825E6"/>
    <w:rsid w:val="006829E0"/>
    <w:rsid w:val="00682A1B"/>
    <w:rsid w:val="00682AE3"/>
    <w:rsid w:val="00682B14"/>
    <w:rsid w:val="00682C91"/>
    <w:rsid w:val="00682E14"/>
    <w:rsid w:val="00682FBC"/>
    <w:rsid w:val="00683023"/>
    <w:rsid w:val="0068321C"/>
    <w:rsid w:val="0068324F"/>
    <w:rsid w:val="00683276"/>
    <w:rsid w:val="006832A7"/>
    <w:rsid w:val="006832EB"/>
    <w:rsid w:val="00683D1B"/>
    <w:rsid w:val="00683EC3"/>
    <w:rsid w:val="00683ECB"/>
    <w:rsid w:val="00684661"/>
    <w:rsid w:val="00684B7A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25"/>
    <w:rsid w:val="00686145"/>
    <w:rsid w:val="006862D1"/>
    <w:rsid w:val="006864AE"/>
    <w:rsid w:val="006864DF"/>
    <w:rsid w:val="006865F8"/>
    <w:rsid w:val="00686661"/>
    <w:rsid w:val="00686723"/>
    <w:rsid w:val="006867F3"/>
    <w:rsid w:val="006869BE"/>
    <w:rsid w:val="00686A23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6AF"/>
    <w:rsid w:val="00687713"/>
    <w:rsid w:val="00687A88"/>
    <w:rsid w:val="00687D80"/>
    <w:rsid w:val="00687DBA"/>
    <w:rsid w:val="0069007E"/>
    <w:rsid w:val="00690256"/>
    <w:rsid w:val="006905A4"/>
    <w:rsid w:val="00690671"/>
    <w:rsid w:val="006906CD"/>
    <w:rsid w:val="0069075C"/>
    <w:rsid w:val="006907E3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1E4E"/>
    <w:rsid w:val="00692324"/>
    <w:rsid w:val="00692566"/>
    <w:rsid w:val="00692699"/>
    <w:rsid w:val="006927BF"/>
    <w:rsid w:val="006928E1"/>
    <w:rsid w:val="006929C9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DF3"/>
    <w:rsid w:val="00693E93"/>
    <w:rsid w:val="00693FB7"/>
    <w:rsid w:val="00693FCF"/>
    <w:rsid w:val="00694184"/>
    <w:rsid w:val="006942BD"/>
    <w:rsid w:val="00694374"/>
    <w:rsid w:val="006944F6"/>
    <w:rsid w:val="006949A0"/>
    <w:rsid w:val="00694A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81A"/>
    <w:rsid w:val="00696952"/>
    <w:rsid w:val="00696BE0"/>
    <w:rsid w:val="00696C87"/>
    <w:rsid w:val="00696D01"/>
    <w:rsid w:val="00696DE3"/>
    <w:rsid w:val="00696E0B"/>
    <w:rsid w:val="00696F52"/>
    <w:rsid w:val="00697014"/>
    <w:rsid w:val="0069713C"/>
    <w:rsid w:val="0069718C"/>
    <w:rsid w:val="006972BB"/>
    <w:rsid w:val="006979DE"/>
    <w:rsid w:val="00697B49"/>
    <w:rsid w:val="00697BAB"/>
    <w:rsid w:val="006A000D"/>
    <w:rsid w:val="006A0094"/>
    <w:rsid w:val="006A02A6"/>
    <w:rsid w:val="006A038D"/>
    <w:rsid w:val="006A03C3"/>
    <w:rsid w:val="006A0988"/>
    <w:rsid w:val="006A0B17"/>
    <w:rsid w:val="006A0C58"/>
    <w:rsid w:val="006A0DC3"/>
    <w:rsid w:val="006A0E32"/>
    <w:rsid w:val="006A0E65"/>
    <w:rsid w:val="006A1308"/>
    <w:rsid w:val="006A1323"/>
    <w:rsid w:val="006A133B"/>
    <w:rsid w:val="006A14B1"/>
    <w:rsid w:val="006A14FB"/>
    <w:rsid w:val="006A1510"/>
    <w:rsid w:val="006A152B"/>
    <w:rsid w:val="006A16BA"/>
    <w:rsid w:val="006A175B"/>
    <w:rsid w:val="006A1761"/>
    <w:rsid w:val="006A1B24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801"/>
    <w:rsid w:val="006A29AE"/>
    <w:rsid w:val="006A2A2A"/>
    <w:rsid w:val="006A2CF7"/>
    <w:rsid w:val="006A30AD"/>
    <w:rsid w:val="006A3182"/>
    <w:rsid w:val="006A35B9"/>
    <w:rsid w:val="006A3829"/>
    <w:rsid w:val="006A3921"/>
    <w:rsid w:val="006A3BCA"/>
    <w:rsid w:val="006A3F0B"/>
    <w:rsid w:val="006A4213"/>
    <w:rsid w:val="006A4284"/>
    <w:rsid w:val="006A4649"/>
    <w:rsid w:val="006A4A3A"/>
    <w:rsid w:val="006A4AC0"/>
    <w:rsid w:val="006A4C38"/>
    <w:rsid w:val="006A4C9C"/>
    <w:rsid w:val="006A4D4C"/>
    <w:rsid w:val="006A533B"/>
    <w:rsid w:val="006A5472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BD"/>
    <w:rsid w:val="006A6BD6"/>
    <w:rsid w:val="006A6C5D"/>
    <w:rsid w:val="006A7087"/>
    <w:rsid w:val="006A708F"/>
    <w:rsid w:val="006A70E6"/>
    <w:rsid w:val="006A70F9"/>
    <w:rsid w:val="006A7433"/>
    <w:rsid w:val="006A74D8"/>
    <w:rsid w:val="006A759A"/>
    <w:rsid w:val="006A79A4"/>
    <w:rsid w:val="006A7BE5"/>
    <w:rsid w:val="006A7E0B"/>
    <w:rsid w:val="006A7F45"/>
    <w:rsid w:val="006A7FBA"/>
    <w:rsid w:val="006B0212"/>
    <w:rsid w:val="006B023A"/>
    <w:rsid w:val="006B10A7"/>
    <w:rsid w:val="006B124E"/>
    <w:rsid w:val="006B1257"/>
    <w:rsid w:val="006B1274"/>
    <w:rsid w:val="006B1505"/>
    <w:rsid w:val="006B15D2"/>
    <w:rsid w:val="006B1697"/>
    <w:rsid w:val="006B1757"/>
    <w:rsid w:val="006B1CDE"/>
    <w:rsid w:val="006B1E99"/>
    <w:rsid w:val="006B1FC2"/>
    <w:rsid w:val="006B2296"/>
    <w:rsid w:val="006B2685"/>
    <w:rsid w:val="006B278B"/>
    <w:rsid w:val="006B28A8"/>
    <w:rsid w:val="006B2931"/>
    <w:rsid w:val="006B2A56"/>
    <w:rsid w:val="006B2C0F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9D4"/>
    <w:rsid w:val="006B5DC4"/>
    <w:rsid w:val="006B5DD6"/>
    <w:rsid w:val="006B6008"/>
    <w:rsid w:val="006B6084"/>
    <w:rsid w:val="006B621F"/>
    <w:rsid w:val="006B6334"/>
    <w:rsid w:val="006B634A"/>
    <w:rsid w:val="006B6430"/>
    <w:rsid w:val="006B6438"/>
    <w:rsid w:val="006B6CFA"/>
    <w:rsid w:val="006B6EBB"/>
    <w:rsid w:val="006B7174"/>
    <w:rsid w:val="006B7539"/>
    <w:rsid w:val="006B7757"/>
    <w:rsid w:val="006B77F5"/>
    <w:rsid w:val="006B7D69"/>
    <w:rsid w:val="006B7E6F"/>
    <w:rsid w:val="006B7E8C"/>
    <w:rsid w:val="006B7F36"/>
    <w:rsid w:val="006B7F67"/>
    <w:rsid w:val="006C005E"/>
    <w:rsid w:val="006C01F9"/>
    <w:rsid w:val="006C0279"/>
    <w:rsid w:val="006C02FE"/>
    <w:rsid w:val="006C049D"/>
    <w:rsid w:val="006C052F"/>
    <w:rsid w:val="006C05E6"/>
    <w:rsid w:val="006C0632"/>
    <w:rsid w:val="006C086F"/>
    <w:rsid w:val="006C0ADF"/>
    <w:rsid w:val="006C0B66"/>
    <w:rsid w:val="006C0BC4"/>
    <w:rsid w:val="006C0C28"/>
    <w:rsid w:val="006C0C89"/>
    <w:rsid w:val="006C0D18"/>
    <w:rsid w:val="006C0EDD"/>
    <w:rsid w:val="006C0FFC"/>
    <w:rsid w:val="006C1302"/>
    <w:rsid w:val="006C17C1"/>
    <w:rsid w:val="006C19BE"/>
    <w:rsid w:val="006C1C55"/>
    <w:rsid w:val="006C1C84"/>
    <w:rsid w:val="006C1D22"/>
    <w:rsid w:val="006C1EB5"/>
    <w:rsid w:val="006C1F4A"/>
    <w:rsid w:val="006C22B6"/>
    <w:rsid w:val="006C22E2"/>
    <w:rsid w:val="006C2311"/>
    <w:rsid w:val="006C2335"/>
    <w:rsid w:val="006C2358"/>
    <w:rsid w:val="006C23CD"/>
    <w:rsid w:val="006C25FB"/>
    <w:rsid w:val="006C28B3"/>
    <w:rsid w:val="006C2A15"/>
    <w:rsid w:val="006C2D03"/>
    <w:rsid w:val="006C32B8"/>
    <w:rsid w:val="006C33E4"/>
    <w:rsid w:val="006C354D"/>
    <w:rsid w:val="006C3557"/>
    <w:rsid w:val="006C356F"/>
    <w:rsid w:val="006C38A3"/>
    <w:rsid w:val="006C39EA"/>
    <w:rsid w:val="006C3A01"/>
    <w:rsid w:val="006C3B8D"/>
    <w:rsid w:val="006C3CE3"/>
    <w:rsid w:val="006C3CF8"/>
    <w:rsid w:val="006C3E10"/>
    <w:rsid w:val="006C3EE2"/>
    <w:rsid w:val="006C3F07"/>
    <w:rsid w:val="006C4154"/>
    <w:rsid w:val="006C41DA"/>
    <w:rsid w:val="006C43DC"/>
    <w:rsid w:val="006C441F"/>
    <w:rsid w:val="006C4435"/>
    <w:rsid w:val="006C46CC"/>
    <w:rsid w:val="006C497A"/>
    <w:rsid w:val="006C4EAF"/>
    <w:rsid w:val="006C4F56"/>
    <w:rsid w:val="006C5028"/>
    <w:rsid w:val="006C519F"/>
    <w:rsid w:val="006C53E1"/>
    <w:rsid w:val="006C55DF"/>
    <w:rsid w:val="006C57F3"/>
    <w:rsid w:val="006C5A17"/>
    <w:rsid w:val="006C5E96"/>
    <w:rsid w:val="006C5EAD"/>
    <w:rsid w:val="006C6191"/>
    <w:rsid w:val="006C6346"/>
    <w:rsid w:val="006C63D2"/>
    <w:rsid w:val="006C644E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5B1"/>
    <w:rsid w:val="006C7819"/>
    <w:rsid w:val="006C79E6"/>
    <w:rsid w:val="006C7C45"/>
    <w:rsid w:val="006C7DB3"/>
    <w:rsid w:val="006C7EF2"/>
    <w:rsid w:val="006C7F19"/>
    <w:rsid w:val="006C7F70"/>
    <w:rsid w:val="006D0246"/>
    <w:rsid w:val="006D02AD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11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0B4"/>
    <w:rsid w:val="006D4126"/>
    <w:rsid w:val="006D41BC"/>
    <w:rsid w:val="006D42AE"/>
    <w:rsid w:val="006D4462"/>
    <w:rsid w:val="006D44AE"/>
    <w:rsid w:val="006D45B7"/>
    <w:rsid w:val="006D45EE"/>
    <w:rsid w:val="006D47C6"/>
    <w:rsid w:val="006D492E"/>
    <w:rsid w:val="006D4A24"/>
    <w:rsid w:val="006D4A54"/>
    <w:rsid w:val="006D4A87"/>
    <w:rsid w:val="006D4AF8"/>
    <w:rsid w:val="006D4AFA"/>
    <w:rsid w:val="006D4C46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C49"/>
    <w:rsid w:val="006D5C6A"/>
    <w:rsid w:val="006D5EDF"/>
    <w:rsid w:val="006D5FA4"/>
    <w:rsid w:val="006D60A0"/>
    <w:rsid w:val="006D6305"/>
    <w:rsid w:val="006D630A"/>
    <w:rsid w:val="006D63A9"/>
    <w:rsid w:val="006D64AF"/>
    <w:rsid w:val="006D6723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58"/>
    <w:rsid w:val="006D7AB6"/>
    <w:rsid w:val="006D7B34"/>
    <w:rsid w:val="006D7B84"/>
    <w:rsid w:val="006D7CA6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0F93"/>
    <w:rsid w:val="006E14E0"/>
    <w:rsid w:val="006E150C"/>
    <w:rsid w:val="006E16EE"/>
    <w:rsid w:val="006E1752"/>
    <w:rsid w:val="006E1959"/>
    <w:rsid w:val="006E19EA"/>
    <w:rsid w:val="006E1A3C"/>
    <w:rsid w:val="006E1B17"/>
    <w:rsid w:val="006E1D6F"/>
    <w:rsid w:val="006E1E0D"/>
    <w:rsid w:val="006E1E6D"/>
    <w:rsid w:val="006E204D"/>
    <w:rsid w:val="006E20F1"/>
    <w:rsid w:val="006E2163"/>
    <w:rsid w:val="006E2800"/>
    <w:rsid w:val="006E2988"/>
    <w:rsid w:val="006E2BA1"/>
    <w:rsid w:val="006E2E91"/>
    <w:rsid w:val="006E2F71"/>
    <w:rsid w:val="006E2FB6"/>
    <w:rsid w:val="006E2FFC"/>
    <w:rsid w:val="006E306E"/>
    <w:rsid w:val="006E3077"/>
    <w:rsid w:val="006E339D"/>
    <w:rsid w:val="006E33A9"/>
    <w:rsid w:val="006E35E3"/>
    <w:rsid w:val="006E37A1"/>
    <w:rsid w:val="006E3843"/>
    <w:rsid w:val="006E388E"/>
    <w:rsid w:val="006E38BF"/>
    <w:rsid w:val="006E3C32"/>
    <w:rsid w:val="006E3FA4"/>
    <w:rsid w:val="006E4001"/>
    <w:rsid w:val="006E410F"/>
    <w:rsid w:val="006E43BB"/>
    <w:rsid w:val="006E44B2"/>
    <w:rsid w:val="006E45E4"/>
    <w:rsid w:val="006E4BF1"/>
    <w:rsid w:val="006E4D76"/>
    <w:rsid w:val="006E4D80"/>
    <w:rsid w:val="006E4E31"/>
    <w:rsid w:val="006E4FD5"/>
    <w:rsid w:val="006E50ED"/>
    <w:rsid w:val="006E535D"/>
    <w:rsid w:val="006E54CB"/>
    <w:rsid w:val="006E5536"/>
    <w:rsid w:val="006E58EE"/>
    <w:rsid w:val="006E5A59"/>
    <w:rsid w:val="006E5B9A"/>
    <w:rsid w:val="006E5C15"/>
    <w:rsid w:val="006E5C1C"/>
    <w:rsid w:val="006E5E9C"/>
    <w:rsid w:val="006E60D0"/>
    <w:rsid w:val="006E6160"/>
    <w:rsid w:val="006E61A9"/>
    <w:rsid w:val="006E61F1"/>
    <w:rsid w:val="006E62BB"/>
    <w:rsid w:val="006E6640"/>
    <w:rsid w:val="006E6663"/>
    <w:rsid w:val="006E669D"/>
    <w:rsid w:val="006E6C2A"/>
    <w:rsid w:val="006E7005"/>
    <w:rsid w:val="006E7421"/>
    <w:rsid w:val="006E747F"/>
    <w:rsid w:val="006E74F1"/>
    <w:rsid w:val="006E774E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1A"/>
    <w:rsid w:val="006F1194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10"/>
    <w:rsid w:val="006F1C70"/>
    <w:rsid w:val="006F1D04"/>
    <w:rsid w:val="006F1E07"/>
    <w:rsid w:val="006F1E1D"/>
    <w:rsid w:val="006F207B"/>
    <w:rsid w:val="006F23F8"/>
    <w:rsid w:val="006F24BD"/>
    <w:rsid w:val="006F25C0"/>
    <w:rsid w:val="006F26D3"/>
    <w:rsid w:val="006F274A"/>
    <w:rsid w:val="006F277B"/>
    <w:rsid w:val="006F290E"/>
    <w:rsid w:val="006F29E1"/>
    <w:rsid w:val="006F2A99"/>
    <w:rsid w:val="006F2AD9"/>
    <w:rsid w:val="006F2C08"/>
    <w:rsid w:val="006F2C84"/>
    <w:rsid w:val="006F2CDF"/>
    <w:rsid w:val="006F2D1F"/>
    <w:rsid w:val="006F2E6B"/>
    <w:rsid w:val="006F2EC1"/>
    <w:rsid w:val="006F30BF"/>
    <w:rsid w:val="006F3449"/>
    <w:rsid w:val="006F35F3"/>
    <w:rsid w:val="006F360A"/>
    <w:rsid w:val="006F36B2"/>
    <w:rsid w:val="006F3754"/>
    <w:rsid w:val="006F37C5"/>
    <w:rsid w:val="006F39A8"/>
    <w:rsid w:val="006F3ABD"/>
    <w:rsid w:val="006F3AC9"/>
    <w:rsid w:val="006F3C7D"/>
    <w:rsid w:val="006F3D29"/>
    <w:rsid w:val="006F3D40"/>
    <w:rsid w:val="006F3DCC"/>
    <w:rsid w:val="006F3E0D"/>
    <w:rsid w:val="006F3F29"/>
    <w:rsid w:val="006F3FC4"/>
    <w:rsid w:val="006F4149"/>
    <w:rsid w:val="006F4268"/>
    <w:rsid w:val="006F45F0"/>
    <w:rsid w:val="006F46ED"/>
    <w:rsid w:val="006F471F"/>
    <w:rsid w:val="006F488E"/>
    <w:rsid w:val="006F4A56"/>
    <w:rsid w:val="006F4AE7"/>
    <w:rsid w:val="006F4BCC"/>
    <w:rsid w:val="006F4D8D"/>
    <w:rsid w:val="006F4DA8"/>
    <w:rsid w:val="006F4DBB"/>
    <w:rsid w:val="006F4E43"/>
    <w:rsid w:val="006F4E82"/>
    <w:rsid w:val="006F4FCA"/>
    <w:rsid w:val="006F53BE"/>
    <w:rsid w:val="006F54E8"/>
    <w:rsid w:val="006F5506"/>
    <w:rsid w:val="006F5683"/>
    <w:rsid w:val="006F57A7"/>
    <w:rsid w:val="006F593A"/>
    <w:rsid w:val="006F59C4"/>
    <w:rsid w:val="006F5B58"/>
    <w:rsid w:val="006F5D39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C26"/>
    <w:rsid w:val="006F6D12"/>
    <w:rsid w:val="006F6D30"/>
    <w:rsid w:val="006F6DCE"/>
    <w:rsid w:val="006F6E7E"/>
    <w:rsid w:val="006F6FB5"/>
    <w:rsid w:val="006F7185"/>
    <w:rsid w:val="006F718B"/>
    <w:rsid w:val="006F744A"/>
    <w:rsid w:val="006F7451"/>
    <w:rsid w:val="006F749A"/>
    <w:rsid w:val="006F7513"/>
    <w:rsid w:val="006F7569"/>
    <w:rsid w:val="006F7686"/>
    <w:rsid w:val="006F794E"/>
    <w:rsid w:val="006F7998"/>
    <w:rsid w:val="006F79C8"/>
    <w:rsid w:val="006F7EC5"/>
    <w:rsid w:val="006F7FC7"/>
    <w:rsid w:val="0070031F"/>
    <w:rsid w:val="00700392"/>
    <w:rsid w:val="00700561"/>
    <w:rsid w:val="00700AFC"/>
    <w:rsid w:val="00700DF3"/>
    <w:rsid w:val="00700E3A"/>
    <w:rsid w:val="00700EC0"/>
    <w:rsid w:val="00701023"/>
    <w:rsid w:val="0070142E"/>
    <w:rsid w:val="00701528"/>
    <w:rsid w:val="00701925"/>
    <w:rsid w:val="00701D65"/>
    <w:rsid w:val="00701D93"/>
    <w:rsid w:val="00701EFC"/>
    <w:rsid w:val="007020B9"/>
    <w:rsid w:val="00702279"/>
    <w:rsid w:val="00702383"/>
    <w:rsid w:val="0070265F"/>
    <w:rsid w:val="00702A03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33D"/>
    <w:rsid w:val="007045DD"/>
    <w:rsid w:val="00704695"/>
    <w:rsid w:val="00704786"/>
    <w:rsid w:val="007048F4"/>
    <w:rsid w:val="007049B7"/>
    <w:rsid w:val="007049E8"/>
    <w:rsid w:val="007049F6"/>
    <w:rsid w:val="00704B0F"/>
    <w:rsid w:val="00704C4A"/>
    <w:rsid w:val="00704C65"/>
    <w:rsid w:val="00704C9C"/>
    <w:rsid w:val="00704DB7"/>
    <w:rsid w:val="00704E07"/>
    <w:rsid w:val="0070527A"/>
    <w:rsid w:val="007052E3"/>
    <w:rsid w:val="00705339"/>
    <w:rsid w:val="0070533A"/>
    <w:rsid w:val="00705369"/>
    <w:rsid w:val="0070558C"/>
    <w:rsid w:val="0070564D"/>
    <w:rsid w:val="00705656"/>
    <w:rsid w:val="00705822"/>
    <w:rsid w:val="00705885"/>
    <w:rsid w:val="00705B2F"/>
    <w:rsid w:val="00705B81"/>
    <w:rsid w:val="00705BA6"/>
    <w:rsid w:val="00705CC1"/>
    <w:rsid w:val="00705D94"/>
    <w:rsid w:val="00705E08"/>
    <w:rsid w:val="00705E59"/>
    <w:rsid w:val="00706239"/>
    <w:rsid w:val="00706272"/>
    <w:rsid w:val="007063AF"/>
    <w:rsid w:val="0070648C"/>
    <w:rsid w:val="007064BB"/>
    <w:rsid w:val="00706738"/>
    <w:rsid w:val="007069A1"/>
    <w:rsid w:val="00706AED"/>
    <w:rsid w:val="00706E07"/>
    <w:rsid w:val="00706EBE"/>
    <w:rsid w:val="00706F10"/>
    <w:rsid w:val="00706F4E"/>
    <w:rsid w:val="00706F9A"/>
    <w:rsid w:val="00707041"/>
    <w:rsid w:val="007071D2"/>
    <w:rsid w:val="00707251"/>
    <w:rsid w:val="0070756D"/>
    <w:rsid w:val="007076F2"/>
    <w:rsid w:val="007077B5"/>
    <w:rsid w:val="007078AF"/>
    <w:rsid w:val="00707D5E"/>
    <w:rsid w:val="00707D79"/>
    <w:rsid w:val="00707DB7"/>
    <w:rsid w:val="00707E0E"/>
    <w:rsid w:val="00707E84"/>
    <w:rsid w:val="00707F03"/>
    <w:rsid w:val="0071003F"/>
    <w:rsid w:val="0071006A"/>
    <w:rsid w:val="0071014B"/>
    <w:rsid w:val="0071026B"/>
    <w:rsid w:val="007102AA"/>
    <w:rsid w:val="007102B8"/>
    <w:rsid w:val="007104AB"/>
    <w:rsid w:val="00710549"/>
    <w:rsid w:val="00710676"/>
    <w:rsid w:val="00710A43"/>
    <w:rsid w:val="00710AA6"/>
    <w:rsid w:val="00710CA1"/>
    <w:rsid w:val="00710CB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78A"/>
    <w:rsid w:val="00712CAD"/>
    <w:rsid w:val="00712D85"/>
    <w:rsid w:val="00712D86"/>
    <w:rsid w:val="00712F07"/>
    <w:rsid w:val="007130C2"/>
    <w:rsid w:val="0071329B"/>
    <w:rsid w:val="007134D3"/>
    <w:rsid w:val="0071376A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995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74"/>
    <w:rsid w:val="007163DF"/>
    <w:rsid w:val="007168CC"/>
    <w:rsid w:val="00716926"/>
    <w:rsid w:val="0071694A"/>
    <w:rsid w:val="007169CF"/>
    <w:rsid w:val="007169E0"/>
    <w:rsid w:val="00716A75"/>
    <w:rsid w:val="00716FAA"/>
    <w:rsid w:val="007170E2"/>
    <w:rsid w:val="00717124"/>
    <w:rsid w:val="007171E1"/>
    <w:rsid w:val="00717275"/>
    <w:rsid w:val="0071731F"/>
    <w:rsid w:val="00717424"/>
    <w:rsid w:val="00717781"/>
    <w:rsid w:val="00717C13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D56"/>
    <w:rsid w:val="00720F6A"/>
    <w:rsid w:val="00721005"/>
    <w:rsid w:val="007211D5"/>
    <w:rsid w:val="00721448"/>
    <w:rsid w:val="007214C4"/>
    <w:rsid w:val="00721666"/>
    <w:rsid w:val="00721674"/>
    <w:rsid w:val="00721842"/>
    <w:rsid w:val="007218F3"/>
    <w:rsid w:val="00721CE8"/>
    <w:rsid w:val="00721D8F"/>
    <w:rsid w:val="00721EB0"/>
    <w:rsid w:val="00721FB7"/>
    <w:rsid w:val="0072201C"/>
    <w:rsid w:val="00722122"/>
    <w:rsid w:val="00722463"/>
    <w:rsid w:val="007224E6"/>
    <w:rsid w:val="007225C9"/>
    <w:rsid w:val="0072260F"/>
    <w:rsid w:val="0072296F"/>
    <w:rsid w:val="00722B3F"/>
    <w:rsid w:val="00722C5C"/>
    <w:rsid w:val="00722C88"/>
    <w:rsid w:val="00722D0B"/>
    <w:rsid w:val="00722D45"/>
    <w:rsid w:val="00722F8C"/>
    <w:rsid w:val="00723245"/>
    <w:rsid w:val="0072341D"/>
    <w:rsid w:val="00723618"/>
    <w:rsid w:val="007239AD"/>
    <w:rsid w:val="007239CC"/>
    <w:rsid w:val="00723A7E"/>
    <w:rsid w:val="00723E5F"/>
    <w:rsid w:val="00723F39"/>
    <w:rsid w:val="0072406D"/>
    <w:rsid w:val="0072414A"/>
    <w:rsid w:val="0072468A"/>
    <w:rsid w:val="00724789"/>
    <w:rsid w:val="007247AA"/>
    <w:rsid w:val="0072497C"/>
    <w:rsid w:val="00724AF2"/>
    <w:rsid w:val="00724C21"/>
    <w:rsid w:val="007252E4"/>
    <w:rsid w:val="00725350"/>
    <w:rsid w:val="00725504"/>
    <w:rsid w:val="00725720"/>
    <w:rsid w:val="00725775"/>
    <w:rsid w:val="0072598C"/>
    <w:rsid w:val="00725BD4"/>
    <w:rsid w:val="00725F61"/>
    <w:rsid w:val="00726129"/>
    <w:rsid w:val="00726253"/>
    <w:rsid w:val="00726558"/>
    <w:rsid w:val="0072657E"/>
    <w:rsid w:val="007268A2"/>
    <w:rsid w:val="007268BD"/>
    <w:rsid w:val="00726C89"/>
    <w:rsid w:val="00726DFE"/>
    <w:rsid w:val="007272DF"/>
    <w:rsid w:val="00727439"/>
    <w:rsid w:val="0072749D"/>
    <w:rsid w:val="00727654"/>
    <w:rsid w:val="00727872"/>
    <w:rsid w:val="007278B1"/>
    <w:rsid w:val="007278DF"/>
    <w:rsid w:val="007278F5"/>
    <w:rsid w:val="00727A04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CD7"/>
    <w:rsid w:val="00730DEA"/>
    <w:rsid w:val="007310EB"/>
    <w:rsid w:val="00731725"/>
    <w:rsid w:val="007319B4"/>
    <w:rsid w:val="007319D5"/>
    <w:rsid w:val="00732268"/>
    <w:rsid w:val="00732285"/>
    <w:rsid w:val="007322C4"/>
    <w:rsid w:val="0073254A"/>
    <w:rsid w:val="00732AAB"/>
    <w:rsid w:val="00732CF5"/>
    <w:rsid w:val="007332D7"/>
    <w:rsid w:val="00733393"/>
    <w:rsid w:val="00733565"/>
    <w:rsid w:val="007335EE"/>
    <w:rsid w:val="007336DF"/>
    <w:rsid w:val="00733736"/>
    <w:rsid w:val="00733868"/>
    <w:rsid w:val="00733939"/>
    <w:rsid w:val="0073393D"/>
    <w:rsid w:val="00733BF0"/>
    <w:rsid w:val="00733C9F"/>
    <w:rsid w:val="00733D43"/>
    <w:rsid w:val="00733FE7"/>
    <w:rsid w:val="007341C6"/>
    <w:rsid w:val="007341FD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0AF"/>
    <w:rsid w:val="007364D1"/>
    <w:rsid w:val="007365B9"/>
    <w:rsid w:val="00736715"/>
    <w:rsid w:val="00736784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49D"/>
    <w:rsid w:val="007414F5"/>
    <w:rsid w:val="00741668"/>
    <w:rsid w:val="0074172A"/>
    <w:rsid w:val="00741740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62F"/>
    <w:rsid w:val="00743C0D"/>
    <w:rsid w:val="00744116"/>
    <w:rsid w:val="007441FC"/>
    <w:rsid w:val="00744435"/>
    <w:rsid w:val="007445C4"/>
    <w:rsid w:val="00744678"/>
    <w:rsid w:val="00744AB3"/>
    <w:rsid w:val="00744ACB"/>
    <w:rsid w:val="00744DF7"/>
    <w:rsid w:val="00744F2E"/>
    <w:rsid w:val="00745097"/>
    <w:rsid w:val="007450A1"/>
    <w:rsid w:val="0074520A"/>
    <w:rsid w:val="007452E8"/>
    <w:rsid w:val="007452F4"/>
    <w:rsid w:val="0074568B"/>
    <w:rsid w:val="0074588C"/>
    <w:rsid w:val="00745B24"/>
    <w:rsid w:val="00745F6E"/>
    <w:rsid w:val="007460E5"/>
    <w:rsid w:val="007461C4"/>
    <w:rsid w:val="00746499"/>
    <w:rsid w:val="00746550"/>
    <w:rsid w:val="0074689E"/>
    <w:rsid w:val="00746935"/>
    <w:rsid w:val="007469A9"/>
    <w:rsid w:val="007469C4"/>
    <w:rsid w:val="00746A42"/>
    <w:rsid w:val="00746B65"/>
    <w:rsid w:val="00746B79"/>
    <w:rsid w:val="00746D1B"/>
    <w:rsid w:val="00746EFD"/>
    <w:rsid w:val="00746F3A"/>
    <w:rsid w:val="007472F6"/>
    <w:rsid w:val="00747354"/>
    <w:rsid w:val="007474EF"/>
    <w:rsid w:val="007476AC"/>
    <w:rsid w:val="00747712"/>
    <w:rsid w:val="0074779B"/>
    <w:rsid w:val="00747933"/>
    <w:rsid w:val="00747971"/>
    <w:rsid w:val="00747A49"/>
    <w:rsid w:val="00747B5D"/>
    <w:rsid w:val="00747C40"/>
    <w:rsid w:val="00747C4C"/>
    <w:rsid w:val="00750011"/>
    <w:rsid w:val="007501BE"/>
    <w:rsid w:val="007502A7"/>
    <w:rsid w:val="007502E7"/>
    <w:rsid w:val="00750414"/>
    <w:rsid w:val="007504DA"/>
    <w:rsid w:val="00750589"/>
    <w:rsid w:val="007508BE"/>
    <w:rsid w:val="007509DF"/>
    <w:rsid w:val="00750AD1"/>
    <w:rsid w:val="00750B67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1FA9"/>
    <w:rsid w:val="00752026"/>
    <w:rsid w:val="00752365"/>
    <w:rsid w:val="00752379"/>
    <w:rsid w:val="007524F1"/>
    <w:rsid w:val="00752716"/>
    <w:rsid w:val="00752892"/>
    <w:rsid w:val="00752FDA"/>
    <w:rsid w:val="00753221"/>
    <w:rsid w:val="007532DB"/>
    <w:rsid w:val="00753468"/>
    <w:rsid w:val="00753632"/>
    <w:rsid w:val="00753735"/>
    <w:rsid w:val="00753753"/>
    <w:rsid w:val="007537AA"/>
    <w:rsid w:val="0075395C"/>
    <w:rsid w:val="00753994"/>
    <w:rsid w:val="00753C07"/>
    <w:rsid w:val="00753D19"/>
    <w:rsid w:val="007540A1"/>
    <w:rsid w:val="00754210"/>
    <w:rsid w:val="007547FD"/>
    <w:rsid w:val="007548F7"/>
    <w:rsid w:val="00754C06"/>
    <w:rsid w:val="00754CC1"/>
    <w:rsid w:val="0075532D"/>
    <w:rsid w:val="00755408"/>
    <w:rsid w:val="00755513"/>
    <w:rsid w:val="007555A4"/>
    <w:rsid w:val="0075584B"/>
    <w:rsid w:val="0075591F"/>
    <w:rsid w:val="00755BA0"/>
    <w:rsid w:val="00755D2A"/>
    <w:rsid w:val="00755DD9"/>
    <w:rsid w:val="00756069"/>
    <w:rsid w:val="00756073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6F0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08F"/>
    <w:rsid w:val="00761123"/>
    <w:rsid w:val="00761291"/>
    <w:rsid w:val="00761687"/>
    <w:rsid w:val="00761A35"/>
    <w:rsid w:val="00761D91"/>
    <w:rsid w:val="00761EF0"/>
    <w:rsid w:val="007624CD"/>
    <w:rsid w:val="007625BD"/>
    <w:rsid w:val="00762844"/>
    <w:rsid w:val="00762988"/>
    <w:rsid w:val="00762A46"/>
    <w:rsid w:val="00762A71"/>
    <w:rsid w:val="00762AF9"/>
    <w:rsid w:val="00762B75"/>
    <w:rsid w:val="00762BF5"/>
    <w:rsid w:val="00762D47"/>
    <w:rsid w:val="00762EE8"/>
    <w:rsid w:val="00762FFA"/>
    <w:rsid w:val="007632E0"/>
    <w:rsid w:val="00763482"/>
    <w:rsid w:val="007638FA"/>
    <w:rsid w:val="00763A7A"/>
    <w:rsid w:val="00763AB2"/>
    <w:rsid w:val="00763B2B"/>
    <w:rsid w:val="00763BA6"/>
    <w:rsid w:val="00764125"/>
    <w:rsid w:val="007641EF"/>
    <w:rsid w:val="007642B3"/>
    <w:rsid w:val="0076436E"/>
    <w:rsid w:val="007644A6"/>
    <w:rsid w:val="00764586"/>
    <w:rsid w:val="00764919"/>
    <w:rsid w:val="00764B7F"/>
    <w:rsid w:val="00764D03"/>
    <w:rsid w:val="00764D7E"/>
    <w:rsid w:val="00764DF1"/>
    <w:rsid w:val="00765058"/>
    <w:rsid w:val="007650B8"/>
    <w:rsid w:val="00765414"/>
    <w:rsid w:val="00765507"/>
    <w:rsid w:val="00765559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822"/>
    <w:rsid w:val="00766B7E"/>
    <w:rsid w:val="00766CA7"/>
    <w:rsid w:val="00766EDB"/>
    <w:rsid w:val="00766FC4"/>
    <w:rsid w:val="007670F5"/>
    <w:rsid w:val="007671A4"/>
    <w:rsid w:val="00767532"/>
    <w:rsid w:val="007675F7"/>
    <w:rsid w:val="0076769F"/>
    <w:rsid w:val="00767878"/>
    <w:rsid w:val="00767C9D"/>
    <w:rsid w:val="00767CAE"/>
    <w:rsid w:val="00767E52"/>
    <w:rsid w:val="0077038D"/>
    <w:rsid w:val="00770548"/>
    <w:rsid w:val="007705B3"/>
    <w:rsid w:val="0077071E"/>
    <w:rsid w:val="00770A4D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1FAE"/>
    <w:rsid w:val="007720F8"/>
    <w:rsid w:val="0077235C"/>
    <w:rsid w:val="007725A9"/>
    <w:rsid w:val="0077265C"/>
    <w:rsid w:val="00772726"/>
    <w:rsid w:val="00772881"/>
    <w:rsid w:val="0077295A"/>
    <w:rsid w:val="00772B1F"/>
    <w:rsid w:val="00772C00"/>
    <w:rsid w:val="00772D74"/>
    <w:rsid w:val="00772D9A"/>
    <w:rsid w:val="00772EF7"/>
    <w:rsid w:val="00773171"/>
    <w:rsid w:val="007732E1"/>
    <w:rsid w:val="007737B0"/>
    <w:rsid w:val="00773839"/>
    <w:rsid w:val="0077392B"/>
    <w:rsid w:val="00773B8D"/>
    <w:rsid w:val="00773C97"/>
    <w:rsid w:val="00773E08"/>
    <w:rsid w:val="00774015"/>
    <w:rsid w:val="00774151"/>
    <w:rsid w:val="007741F4"/>
    <w:rsid w:val="0077426A"/>
    <w:rsid w:val="007742AA"/>
    <w:rsid w:val="007744A4"/>
    <w:rsid w:val="00774694"/>
    <w:rsid w:val="007748E8"/>
    <w:rsid w:val="007749FD"/>
    <w:rsid w:val="00774AFB"/>
    <w:rsid w:val="00774B7F"/>
    <w:rsid w:val="00775000"/>
    <w:rsid w:val="00775026"/>
    <w:rsid w:val="00775088"/>
    <w:rsid w:val="007750A3"/>
    <w:rsid w:val="0077521A"/>
    <w:rsid w:val="00775343"/>
    <w:rsid w:val="007755F2"/>
    <w:rsid w:val="007755FD"/>
    <w:rsid w:val="00775D69"/>
    <w:rsid w:val="00776195"/>
    <w:rsid w:val="00776287"/>
    <w:rsid w:val="007762CD"/>
    <w:rsid w:val="00776375"/>
    <w:rsid w:val="007764A4"/>
    <w:rsid w:val="0077663B"/>
    <w:rsid w:val="007766AE"/>
    <w:rsid w:val="00776723"/>
    <w:rsid w:val="007767F0"/>
    <w:rsid w:val="007768B5"/>
    <w:rsid w:val="00776D0D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7C5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781"/>
    <w:rsid w:val="00780CDF"/>
    <w:rsid w:val="00780FDB"/>
    <w:rsid w:val="0078100C"/>
    <w:rsid w:val="007814A0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D44"/>
    <w:rsid w:val="00782DBD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268"/>
    <w:rsid w:val="00784361"/>
    <w:rsid w:val="0078483E"/>
    <w:rsid w:val="007848EE"/>
    <w:rsid w:val="007849F8"/>
    <w:rsid w:val="00784CDD"/>
    <w:rsid w:val="00784DBD"/>
    <w:rsid w:val="00784FF6"/>
    <w:rsid w:val="00785085"/>
    <w:rsid w:val="00785126"/>
    <w:rsid w:val="0078516D"/>
    <w:rsid w:val="007851B8"/>
    <w:rsid w:val="007854A7"/>
    <w:rsid w:val="0078555D"/>
    <w:rsid w:val="007855B7"/>
    <w:rsid w:val="007855F2"/>
    <w:rsid w:val="0078575D"/>
    <w:rsid w:val="00785826"/>
    <w:rsid w:val="00785884"/>
    <w:rsid w:val="0078599C"/>
    <w:rsid w:val="007859EF"/>
    <w:rsid w:val="00785D08"/>
    <w:rsid w:val="00785E85"/>
    <w:rsid w:val="00786086"/>
    <w:rsid w:val="0078614E"/>
    <w:rsid w:val="007861F6"/>
    <w:rsid w:val="00786394"/>
    <w:rsid w:val="00786457"/>
    <w:rsid w:val="007864A1"/>
    <w:rsid w:val="00786671"/>
    <w:rsid w:val="00786AB4"/>
    <w:rsid w:val="00786C25"/>
    <w:rsid w:val="00786F29"/>
    <w:rsid w:val="00787296"/>
    <w:rsid w:val="0078737D"/>
    <w:rsid w:val="007874C6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EEC"/>
    <w:rsid w:val="00787FC9"/>
    <w:rsid w:val="00790153"/>
    <w:rsid w:val="007902E0"/>
    <w:rsid w:val="00790513"/>
    <w:rsid w:val="0079063B"/>
    <w:rsid w:val="007906B9"/>
    <w:rsid w:val="007907C4"/>
    <w:rsid w:val="0079098F"/>
    <w:rsid w:val="00790A2E"/>
    <w:rsid w:val="00790B89"/>
    <w:rsid w:val="00790C03"/>
    <w:rsid w:val="00790E2B"/>
    <w:rsid w:val="0079117D"/>
    <w:rsid w:val="007911E5"/>
    <w:rsid w:val="00791A79"/>
    <w:rsid w:val="00791D69"/>
    <w:rsid w:val="00792005"/>
    <w:rsid w:val="0079200B"/>
    <w:rsid w:val="00792050"/>
    <w:rsid w:val="007922F6"/>
    <w:rsid w:val="0079247B"/>
    <w:rsid w:val="00792493"/>
    <w:rsid w:val="0079249C"/>
    <w:rsid w:val="00792581"/>
    <w:rsid w:val="00792712"/>
    <w:rsid w:val="007927AA"/>
    <w:rsid w:val="00792D72"/>
    <w:rsid w:val="00792E5D"/>
    <w:rsid w:val="007930B7"/>
    <w:rsid w:val="00793178"/>
    <w:rsid w:val="00793293"/>
    <w:rsid w:val="007933E1"/>
    <w:rsid w:val="00793515"/>
    <w:rsid w:val="0079352E"/>
    <w:rsid w:val="007935FC"/>
    <w:rsid w:val="00793717"/>
    <w:rsid w:val="00793A30"/>
    <w:rsid w:val="00793A45"/>
    <w:rsid w:val="00793BAA"/>
    <w:rsid w:val="00793EC6"/>
    <w:rsid w:val="00793F2C"/>
    <w:rsid w:val="00793F99"/>
    <w:rsid w:val="0079413D"/>
    <w:rsid w:val="007943B4"/>
    <w:rsid w:val="00794587"/>
    <w:rsid w:val="00794784"/>
    <w:rsid w:val="00794841"/>
    <w:rsid w:val="007948BC"/>
    <w:rsid w:val="00794935"/>
    <w:rsid w:val="00794B1E"/>
    <w:rsid w:val="00794C03"/>
    <w:rsid w:val="00794D18"/>
    <w:rsid w:val="00794F41"/>
    <w:rsid w:val="00794F44"/>
    <w:rsid w:val="0079554A"/>
    <w:rsid w:val="00795721"/>
    <w:rsid w:val="00795963"/>
    <w:rsid w:val="00795C28"/>
    <w:rsid w:val="00795C8A"/>
    <w:rsid w:val="00795CD1"/>
    <w:rsid w:val="00795E87"/>
    <w:rsid w:val="00795FE8"/>
    <w:rsid w:val="00796042"/>
    <w:rsid w:val="0079610F"/>
    <w:rsid w:val="0079632A"/>
    <w:rsid w:val="00796363"/>
    <w:rsid w:val="007965B7"/>
    <w:rsid w:val="00796AB8"/>
    <w:rsid w:val="00796EE7"/>
    <w:rsid w:val="00796FE4"/>
    <w:rsid w:val="0079700D"/>
    <w:rsid w:val="007973E3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775"/>
    <w:rsid w:val="007A08AA"/>
    <w:rsid w:val="007A08E1"/>
    <w:rsid w:val="007A12AE"/>
    <w:rsid w:val="007A1775"/>
    <w:rsid w:val="007A1BE1"/>
    <w:rsid w:val="007A1D6B"/>
    <w:rsid w:val="007A1DA3"/>
    <w:rsid w:val="007A1E74"/>
    <w:rsid w:val="007A1F5A"/>
    <w:rsid w:val="007A223B"/>
    <w:rsid w:val="007A223C"/>
    <w:rsid w:val="007A227A"/>
    <w:rsid w:val="007A2399"/>
    <w:rsid w:val="007A23C1"/>
    <w:rsid w:val="007A2438"/>
    <w:rsid w:val="007A2463"/>
    <w:rsid w:val="007A2480"/>
    <w:rsid w:val="007A26AA"/>
    <w:rsid w:val="007A297A"/>
    <w:rsid w:val="007A2A75"/>
    <w:rsid w:val="007A2CFF"/>
    <w:rsid w:val="007A2D57"/>
    <w:rsid w:val="007A302F"/>
    <w:rsid w:val="007A31BB"/>
    <w:rsid w:val="007A3318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23B"/>
    <w:rsid w:val="007A437F"/>
    <w:rsid w:val="007A488A"/>
    <w:rsid w:val="007A48F2"/>
    <w:rsid w:val="007A4935"/>
    <w:rsid w:val="007A49B4"/>
    <w:rsid w:val="007A50B8"/>
    <w:rsid w:val="007A50FA"/>
    <w:rsid w:val="007A547A"/>
    <w:rsid w:val="007A558A"/>
    <w:rsid w:val="007A569E"/>
    <w:rsid w:val="007A5816"/>
    <w:rsid w:val="007A582E"/>
    <w:rsid w:val="007A59BC"/>
    <w:rsid w:val="007A5BAF"/>
    <w:rsid w:val="007A5D63"/>
    <w:rsid w:val="007A5DB6"/>
    <w:rsid w:val="007A5DD3"/>
    <w:rsid w:val="007A5E05"/>
    <w:rsid w:val="007A5F49"/>
    <w:rsid w:val="007A6062"/>
    <w:rsid w:val="007A6457"/>
    <w:rsid w:val="007A64EA"/>
    <w:rsid w:val="007A6814"/>
    <w:rsid w:val="007A6970"/>
    <w:rsid w:val="007A6C7C"/>
    <w:rsid w:val="007A6E57"/>
    <w:rsid w:val="007A6F78"/>
    <w:rsid w:val="007A6F86"/>
    <w:rsid w:val="007A6F8C"/>
    <w:rsid w:val="007A701B"/>
    <w:rsid w:val="007A70DF"/>
    <w:rsid w:val="007A7214"/>
    <w:rsid w:val="007A73C5"/>
    <w:rsid w:val="007A772D"/>
    <w:rsid w:val="007A7946"/>
    <w:rsid w:val="007A7956"/>
    <w:rsid w:val="007A7980"/>
    <w:rsid w:val="007A7A5F"/>
    <w:rsid w:val="007A7E8E"/>
    <w:rsid w:val="007B0175"/>
    <w:rsid w:val="007B0542"/>
    <w:rsid w:val="007B069E"/>
    <w:rsid w:val="007B0A41"/>
    <w:rsid w:val="007B0A4E"/>
    <w:rsid w:val="007B0A7E"/>
    <w:rsid w:val="007B0AF5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1A1"/>
    <w:rsid w:val="007B22AC"/>
    <w:rsid w:val="007B240F"/>
    <w:rsid w:val="007B2543"/>
    <w:rsid w:val="007B25AC"/>
    <w:rsid w:val="007B2828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3F5E"/>
    <w:rsid w:val="007B4102"/>
    <w:rsid w:val="007B42A1"/>
    <w:rsid w:val="007B43F5"/>
    <w:rsid w:val="007B4400"/>
    <w:rsid w:val="007B440B"/>
    <w:rsid w:val="007B448C"/>
    <w:rsid w:val="007B4835"/>
    <w:rsid w:val="007B48C6"/>
    <w:rsid w:val="007B4A13"/>
    <w:rsid w:val="007B4A17"/>
    <w:rsid w:val="007B4A7F"/>
    <w:rsid w:val="007B4DAD"/>
    <w:rsid w:val="007B5146"/>
    <w:rsid w:val="007B514D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79F"/>
    <w:rsid w:val="007B7848"/>
    <w:rsid w:val="007B796D"/>
    <w:rsid w:val="007B79B7"/>
    <w:rsid w:val="007B7AF2"/>
    <w:rsid w:val="007B7CC8"/>
    <w:rsid w:val="007B7CF5"/>
    <w:rsid w:val="007B7DA1"/>
    <w:rsid w:val="007B7F8F"/>
    <w:rsid w:val="007C00A3"/>
    <w:rsid w:val="007C018C"/>
    <w:rsid w:val="007C030C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44C"/>
    <w:rsid w:val="007C1A22"/>
    <w:rsid w:val="007C1CF0"/>
    <w:rsid w:val="007C1FAB"/>
    <w:rsid w:val="007C1FBD"/>
    <w:rsid w:val="007C2048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2FDD"/>
    <w:rsid w:val="007C3177"/>
    <w:rsid w:val="007C32E5"/>
    <w:rsid w:val="007C3306"/>
    <w:rsid w:val="007C359B"/>
    <w:rsid w:val="007C363D"/>
    <w:rsid w:val="007C3A79"/>
    <w:rsid w:val="007C3AA8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352"/>
    <w:rsid w:val="007C5367"/>
    <w:rsid w:val="007C5B0E"/>
    <w:rsid w:val="007C5BD3"/>
    <w:rsid w:val="007C5D83"/>
    <w:rsid w:val="007C60A0"/>
    <w:rsid w:val="007C614F"/>
    <w:rsid w:val="007C6295"/>
    <w:rsid w:val="007C6322"/>
    <w:rsid w:val="007C6496"/>
    <w:rsid w:val="007C654B"/>
    <w:rsid w:val="007C6758"/>
    <w:rsid w:val="007C678E"/>
    <w:rsid w:val="007C6890"/>
    <w:rsid w:val="007C68F4"/>
    <w:rsid w:val="007C6B37"/>
    <w:rsid w:val="007C6BE2"/>
    <w:rsid w:val="007C6C1F"/>
    <w:rsid w:val="007C6CC2"/>
    <w:rsid w:val="007C6FA4"/>
    <w:rsid w:val="007C7249"/>
    <w:rsid w:val="007C7512"/>
    <w:rsid w:val="007C7553"/>
    <w:rsid w:val="007C7676"/>
    <w:rsid w:val="007C787C"/>
    <w:rsid w:val="007C78C7"/>
    <w:rsid w:val="007C7C12"/>
    <w:rsid w:val="007C7E62"/>
    <w:rsid w:val="007C7F99"/>
    <w:rsid w:val="007D007E"/>
    <w:rsid w:val="007D00B0"/>
    <w:rsid w:val="007D02FE"/>
    <w:rsid w:val="007D0352"/>
    <w:rsid w:val="007D05D2"/>
    <w:rsid w:val="007D077C"/>
    <w:rsid w:val="007D07D6"/>
    <w:rsid w:val="007D07F0"/>
    <w:rsid w:val="007D080A"/>
    <w:rsid w:val="007D084E"/>
    <w:rsid w:val="007D08D7"/>
    <w:rsid w:val="007D0A0B"/>
    <w:rsid w:val="007D0ADF"/>
    <w:rsid w:val="007D12AE"/>
    <w:rsid w:val="007D1361"/>
    <w:rsid w:val="007D1515"/>
    <w:rsid w:val="007D1573"/>
    <w:rsid w:val="007D15EA"/>
    <w:rsid w:val="007D16FE"/>
    <w:rsid w:val="007D174C"/>
    <w:rsid w:val="007D1948"/>
    <w:rsid w:val="007D1B93"/>
    <w:rsid w:val="007D1C82"/>
    <w:rsid w:val="007D1CC8"/>
    <w:rsid w:val="007D1D72"/>
    <w:rsid w:val="007D1D84"/>
    <w:rsid w:val="007D1DB9"/>
    <w:rsid w:val="007D1F2E"/>
    <w:rsid w:val="007D20E3"/>
    <w:rsid w:val="007D2323"/>
    <w:rsid w:val="007D2333"/>
    <w:rsid w:val="007D25D3"/>
    <w:rsid w:val="007D25ED"/>
    <w:rsid w:val="007D28CF"/>
    <w:rsid w:val="007D2947"/>
    <w:rsid w:val="007D2964"/>
    <w:rsid w:val="007D29AC"/>
    <w:rsid w:val="007D29C3"/>
    <w:rsid w:val="007D2A62"/>
    <w:rsid w:val="007D2AC9"/>
    <w:rsid w:val="007D2DCC"/>
    <w:rsid w:val="007D2FCE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46"/>
    <w:rsid w:val="007D4F79"/>
    <w:rsid w:val="007D4F81"/>
    <w:rsid w:val="007D50FE"/>
    <w:rsid w:val="007D5286"/>
    <w:rsid w:val="007D545B"/>
    <w:rsid w:val="007D558C"/>
    <w:rsid w:val="007D5596"/>
    <w:rsid w:val="007D565C"/>
    <w:rsid w:val="007D58DB"/>
    <w:rsid w:val="007D596E"/>
    <w:rsid w:val="007D59BB"/>
    <w:rsid w:val="007D5A73"/>
    <w:rsid w:val="007D5B26"/>
    <w:rsid w:val="007D5D78"/>
    <w:rsid w:val="007D5DD4"/>
    <w:rsid w:val="007D633D"/>
    <w:rsid w:val="007D635F"/>
    <w:rsid w:val="007D6441"/>
    <w:rsid w:val="007D662B"/>
    <w:rsid w:val="007D6775"/>
    <w:rsid w:val="007D6995"/>
    <w:rsid w:val="007D6B25"/>
    <w:rsid w:val="007D6D00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042"/>
    <w:rsid w:val="007E02E9"/>
    <w:rsid w:val="007E0436"/>
    <w:rsid w:val="007E079D"/>
    <w:rsid w:val="007E09DF"/>
    <w:rsid w:val="007E0A2B"/>
    <w:rsid w:val="007E0B47"/>
    <w:rsid w:val="007E0C2B"/>
    <w:rsid w:val="007E0D16"/>
    <w:rsid w:val="007E0F5C"/>
    <w:rsid w:val="007E10E7"/>
    <w:rsid w:val="007E14A0"/>
    <w:rsid w:val="007E15A1"/>
    <w:rsid w:val="007E16C6"/>
    <w:rsid w:val="007E1B1F"/>
    <w:rsid w:val="007E1F0D"/>
    <w:rsid w:val="007E2316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80A"/>
    <w:rsid w:val="007E3E57"/>
    <w:rsid w:val="007E3F8E"/>
    <w:rsid w:val="007E414C"/>
    <w:rsid w:val="007E41FF"/>
    <w:rsid w:val="007E427F"/>
    <w:rsid w:val="007E42A7"/>
    <w:rsid w:val="007E437C"/>
    <w:rsid w:val="007E4451"/>
    <w:rsid w:val="007E4510"/>
    <w:rsid w:val="007E472C"/>
    <w:rsid w:val="007E47B9"/>
    <w:rsid w:val="007E480F"/>
    <w:rsid w:val="007E4A23"/>
    <w:rsid w:val="007E4BF4"/>
    <w:rsid w:val="007E4CC7"/>
    <w:rsid w:val="007E4D36"/>
    <w:rsid w:val="007E5230"/>
    <w:rsid w:val="007E52A0"/>
    <w:rsid w:val="007E558E"/>
    <w:rsid w:val="007E55F4"/>
    <w:rsid w:val="007E594D"/>
    <w:rsid w:val="007E5A13"/>
    <w:rsid w:val="007E5B37"/>
    <w:rsid w:val="007E5BFB"/>
    <w:rsid w:val="007E5C2C"/>
    <w:rsid w:val="007E6002"/>
    <w:rsid w:val="007E6054"/>
    <w:rsid w:val="007E61A0"/>
    <w:rsid w:val="007E61ED"/>
    <w:rsid w:val="007E63AD"/>
    <w:rsid w:val="007E64FA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836"/>
    <w:rsid w:val="007E7A7C"/>
    <w:rsid w:val="007E7DEE"/>
    <w:rsid w:val="007E7EB4"/>
    <w:rsid w:val="007E7F2D"/>
    <w:rsid w:val="007F00BA"/>
    <w:rsid w:val="007F0111"/>
    <w:rsid w:val="007F03D3"/>
    <w:rsid w:val="007F043F"/>
    <w:rsid w:val="007F046C"/>
    <w:rsid w:val="007F0548"/>
    <w:rsid w:val="007F07C0"/>
    <w:rsid w:val="007F0848"/>
    <w:rsid w:val="007F0991"/>
    <w:rsid w:val="007F0A91"/>
    <w:rsid w:val="007F0F98"/>
    <w:rsid w:val="007F1161"/>
    <w:rsid w:val="007F157B"/>
    <w:rsid w:val="007F15CC"/>
    <w:rsid w:val="007F179B"/>
    <w:rsid w:val="007F17F6"/>
    <w:rsid w:val="007F1871"/>
    <w:rsid w:val="007F1BD8"/>
    <w:rsid w:val="007F1CB5"/>
    <w:rsid w:val="007F1EC8"/>
    <w:rsid w:val="007F246D"/>
    <w:rsid w:val="007F24DA"/>
    <w:rsid w:val="007F27D4"/>
    <w:rsid w:val="007F2839"/>
    <w:rsid w:val="007F296C"/>
    <w:rsid w:val="007F2A7A"/>
    <w:rsid w:val="007F2C45"/>
    <w:rsid w:val="007F2C9F"/>
    <w:rsid w:val="007F2F93"/>
    <w:rsid w:val="007F3144"/>
    <w:rsid w:val="007F3239"/>
    <w:rsid w:val="007F3478"/>
    <w:rsid w:val="007F35C5"/>
    <w:rsid w:val="007F387D"/>
    <w:rsid w:val="007F3937"/>
    <w:rsid w:val="007F39A7"/>
    <w:rsid w:val="007F3C5B"/>
    <w:rsid w:val="007F3C7D"/>
    <w:rsid w:val="007F3D9C"/>
    <w:rsid w:val="007F3F70"/>
    <w:rsid w:val="007F4000"/>
    <w:rsid w:val="007F4147"/>
    <w:rsid w:val="007F43C0"/>
    <w:rsid w:val="007F449B"/>
    <w:rsid w:val="007F44A2"/>
    <w:rsid w:val="007F4614"/>
    <w:rsid w:val="007F46A7"/>
    <w:rsid w:val="007F4825"/>
    <w:rsid w:val="007F4931"/>
    <w:rsid w:val="007F4998"/>
    <w:rsid w:val="007F4B08"/>
    <w:rsid w:val="007F4D5D"/>
    <w:rsid w:val="007F5198"/>
    <w:rsid w:val="007F5486"/>
    <w:rsid w:val="007F550A"/>
    <w:rsid w:val="007F55B4"/>
    <w:rsid w:val="007F59C3"/>
    <w:rsid w:val="007F5A21"/>
    <w:rsid w:val="007F5B0B"/>
    <w:rsid w:val="007F5E1C"/>
    <w:rsid w:val="007F5E28"/>
    <w:rsid w:val="007F5E6B"/>
    <w:rsid w:val="007F5FCB"/>
    <w:rsid w:val="007F6068"/>
    <w:rsid w:val="007F62C5"/>
    <w:rsid w:val="007F6387"/>
    <w:rsid w:val="007F64CB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6FAF"/>
    <w:rsid w:val="007F71A9"/>
    <w:rsid w:val="007F72F8"/>
    <w:rsid w:val="007F7340"/>
    <w:rsid w:val="007F756E"/>
    <w:rsid w:val="007F78B1"/>
    <w:rsid w:val="007F79BA"/>
    <w:rsid w:val="007F7BFD"/>
    <w:rsid w:val="007F7C5D"/>
    <w:rsid w:val="007F7CC6"/>
    <w:rsid w:val="007F7D25"/>
    <w:rsid w:val="0080003F"/>
    <w:rsid w:val="00800104"/>
    <w:rsid w:val="0080026A"/>
    <w:rsid w:val="008002FD"/>
    <w:rsid w:val="008003B8"/>
    <w:rsid w:val="008003D7"/>
    <w:rsid w:val="00800534"/>
    <w:rsid w:val="008005AC"/>
    <w:rsid w:val="00800C70"/>
    <w:rsid w:val="00800CB8"/>
    <w:rsid w:val="00800D22"/>
    <w:rsid w:val="00800E42"/>
    <w:rsid w:val="00800E47"/>
    <w:rsid w:val="00800F4F"/>
    <w:rsid w:val="0080143D"/>
    <w:rsid w:val="0080148E"/>
    <w:rsid w:val="00801979"/>
    <w:rsid w:val="00801E52"/>
    <w:rsid w:val="008022C8"/>
    <w:rsid w:val="0080231E"/>
    <w:rsid w:val="00802435"/>
    <w:rsid w:val="00802707"/>
    <w:rsid w:val="00802A9B"/>
    <w:rsid w:val="00802ADA"/>
    <w:rsid w:val="00802C40"/>
    <w:rsid w:val="00802D6E"/>
    <w:rsid w:val="00803250"/>
    <w:rsid w:val="008032E0"/>
    <w:rsid w:val="0080352A"/>
    <w:rsid w:val="00803717"/>
    <w:rsid w:val="008037B2"/>
    <w:rsid w:val="00803884"/>
    <w:rsid w:val="008038A1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C4A"/>
    <w:rsid w:val="00804D5E"/>
    <w:rsid w:val="00804E90"/>
    <w:rsid w:val="0080516A"/>
    <w:rsid w:val="00805229"/>
    <w:rsid w:val="008052A3"/>
    <w:rsid w:val="008052B2"/>
    <w:rsid w:val="0080538D"/>
    <w:rsid w:val="008054B0"/>
    <w:rsid w:val="0080550C"/>
    <w:rsid w:val="008055C3"/>
    <w:rsid w:val="008057A0"/>
    <w:rsid w:val="008058A4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1A"/>
    <w:rsid w:val="008112E1"/>
    <w:rsid w:val="00811359"/>
    <w:rsid w:val="008115F6"/>
    <w:rsid w:val="008116C3"/>
    <w:rsid w:val="00811849"/>
    <w:rsid w:val="008118B1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42"/>
    <w:rsid w:val="00813079"/>
    <w:rsid w:val="008134A6"/>
    <w:rsid w:val="008134C7"/>
    <w:rsid w:val="008137D2"/>
    <w:rsid w:val="00813823"/>
    <w:rsid w:val="00813A17"/>
    <w:rsid w:val="00813BD8"/>
    <w:rsid w:val="00813D3C"/>
    <w:rsid w:val="0081423F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E77"/>
    <w:rsid w:val="00815EB0"/>
    <w:rsid w:val="008164D1"/>
    <w:rsid w:val="008167C8"/>
    <w:rsid w:val="00816809"/>
    <w:rsid w:val="0081693C"/>
    <w:rsid w:val="0081694D"/>
    <w:rsid w:val="008169BE"/>
    <w:rsid w:val="00816E13"/>
    <w:rsid w:val="008171B7"/>
    <w:rsid w:val="0081720E"/>
    <w:rsid w:val="008173D6"/>
    <w:rsid w:val="008174C5"/>
    <w:rsid w:val="00817507"/>
    <w:rsid w:val="0081782C"/>
    <w:rsid w:val="00817B83"/>
    <w:rsid w:val="00817BD1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5D2"/>
    <w:rsid w:val="008208A4"/>
    <w:rsid w:val="008208FA"/>
    <w:rsid w:val="0082099E"/>
    <w:rsid w:val="00820A65"/>
    <w:rsid w:val="00820A9B"/>
    <w:rsid w:val="00820ABA"/>
    <w:rsid w:val="00820BB4"/>
    <w:rsid w:val="00820C24"/>
    <w:rsid w:val="00820DDE"/>
    <w:rsid w:val="00820DE0"/>
    <w:rsid w:val="00820EBD"/>
    <w:rsid w:val="0082143C"/>
    <w:rsid w:val="0082159C"/>
    <w:rsid w:val="008215AF"/>
    <w:rsid w:val="008215D7"/>
    <w:rsid w:val="00821634"/>
    <w:rsid w:val="00821638"/>
    <w:rsid w:val="00821655"/>
    <w:rsid w:val="00821878"/>
    <w:rsid w:val="00821B0D"/>
    <w:rsid w:val="00821BBD"/>
    <w:rsid w:val="00821D6C"/>
    <w:rsid w:val="00821D87"/>
    <w:rsid w:val="00821E22"/>
    <w:rsid w:val="00822023"/>
    <w:rsid w:val="008220D4"/>
    <w:rsid w:val="0082215E"/>
    <w:rsid w:val="008221A4"/>
    <w:rsid w:val="008224E6"/>
    <w:rsid w:val="008225A6"/>
    <w:rsid w:val="008225B5"/>
    <w:rsid w:val="00822618"/>
    <w:rsid w:val="00822621"/>
    <w:rsid w:val="0082283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10"/>
    <w:rsid w:val="008248BC"/>
    <w:rsid w:val="00824A35"/>
    <w:rsid w:val="00824BC0"/>
    <w:rsid w:val="00824DBB"/>
    <w:rsid w:val="00825171"/>
    <w:rsid w:val="008254B1"/>
    <w:rsid w:val="00825512"/>
    <w:rsid w:val="00825561"/>
    <w:rsid w:val="008256A7"/>
    <w:rsid w:val="008259F8"/>
    <w:rsid w:val="00825A55"/>
    <w:rsid w:val="00825ABA"/>
    <w:rsid w:val="0082612F"/>
    <w:rsid w:val="00826181"/>
    <w:rsid w:val="008261E4"/>
    <w:rsid w:val="008263BE"/>
    <w:rsid w:val="0082640B"/>
    <w:rsid w:val="0082659C"/>
    <w:rsid w:val="00826952"/>
    <w:rsid w:val="0082696A"/>
    <w:rsid w:val="0082699C"/>
    <w:rsid w:val="008269A7"/>
    <w:rsid w:val="008269CD"/>
    <w:rsid w:val="00826A97"/>
    <w:rsid w:val="00826B29"/>
    <w:rsid w:val="00826BC6"/>
    <w:rsid w:val="00826F73"/>
    <w:rsid w:val="00826FB1"/>
    <w:rsid w:val="008270A9"/>
    <w:rsid w:val="008270B5"/>
    <w:rsid w:val="008270E3"/>
    <w:rsid w:val="00827250"/>
    <w:rsid w:val="008272F5"/>
    <w:rsid w:val="00827900"/>
    <w:rsid w:val="008279A4"/>
    <w:rsid w:val="00827D23"/>
    <w:rsid w:val="00827E19"/>
    <w:rsid w:val="00827EF8"/>
    <w:rsid w:val="00827FB7"/>
    <w:rsid w:val="00827FCC"/>
    <w:rsid w:val="0083001D"/>
    <w:rsid w:val="00830026"/>
    <w:rsid w:val="00830147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CA7"/>
    <w:rsid w:val="00830DF0"/>
    <w:rsid w:val="00830E92"/>
    <w:rsid w:val="008310AD"/>
    <w:rsid w:val="008311C0"/>
    <w:rsid w:val="0083128F"/>
    <w:rsid w:val="00831322"/>
    <w:rsid w:val="0083138D"/>
    <w:rsid w:val="008314E9"/>
    <w:rsid w:val="008316F7"/>
    <w:rsid w:val="0083176E"/>
    <w:rsid w:val="00831817"/>
    <w:rsid w:val="00831A5B"/>
    <w:rsid w:val="00831AE7"/>
    <w:rsid w:val="00831B16"/>
    <w:rsid w:val="00831DFD"/>
    <w:rsid w:val="00831FEA"/>
    <w:rsid w:val="0083215C"/>
    <w:rsid w:val="00832224"/>
    <w:rsid w:val="0083232C"/>
    <w:rsid w:val="00832463"/>
    <w:rsid w:val="0083250B"/>
    <w:rsid w:val="00832674"/>
    <w:rsid w:val="00832688"/>
    <w:rsid w:val="008326A2"/>
    <w:rsid w:val="0083293C"/>
    <w:rsid w:val="00832985"/>
    <w:rsid w:val="008329E6"/>
    <w:rsid w:val="00832A1C"/>
    <w:rsid w:val="00832A5B"/>
    <w:rsid w:val="00832CD0"/>
    <w:rsid w:val="00832D65"/>
    <w:rsid w:val="00832E48"/>
    <w:rsid w:val="00832F51"/>
    <w:rsid w:val="00832F5A"/>
    <w:rsid w:val="008333C7"/>
    <w:rsid w:val="00833660"/>
    <w:rsid w:val="00833702"/>
    <w:rsid w:val="00833796"/>
    <w:rsid w:val="00833A79"/>
    <w:rsid w:val="00833A9B"/>
    <w:rsid w:val="00833ABF"/>
    <w:rsid w:val="00833C75"/>
    <w:rsid w:val="00833D2E"/>
    <w:rsid w:val="00833D97"/>
    <w:rsid w:val="00833E3F"/>
    <w:rsid w:val="00833F02"/>
    <w:rsid w:val="00833F42"/>
    <w:rsid w:val="00834160"/>
    <w:rsid w:val="008345F6"/>
    <w:rsid w:val="008347B5"/>
    <w:rsid w:val="00834BAF"/>
    <w:rsid w:val="00834BF4"/>
    <w:rsid w:val="00834C3E"/>
    <w:rsid w:val="00834C9A"/>
    <w:rsid w:val="00834D5B"/>
    <w:rsid w:val="00834E33"/>
    <w:rsid w:val="00834FAA"/>
    <w:rsid w:val="00835099"/>
    <w:rsid w:val="0083519F"/>
    <w:rsid w:val="00835233"/>
    <w:rsid w:val="008353E2"/>
    <w:rsid w:val="00835563"/>
    <w:rsid w:val="0083578F"/>
    <w:rsid w:val="00835838"/>
    <w:rsid w:val="008359B5"/>
    <w:rsid w:val="00835B2B"/>
    <w:rsid w:val="00835B91"/>
    <w:rsid w:val="00835BA0"/>
    <w:rsid w:val="00835C0D"/>
    <w:rsid w:val="00835C56"/>
    <w:rsid w:val="00835CA9"/>
    <w:rsid w:val="00835D18"/>
    <w:rsid w:val="00835F75"/>
    <w:rsid w:val="008360A6"/>
    <w:rsid w:val="0083611C"/>
    <w:rsid w:val="00836158"/>
    <w:rsid w:val="008362A9"/>
    <w:rsid w:val="008363CC"/>
    <w:rsid w:val="0083658D"/>
    <w:rsid w:val="008368D1"/>
    <w:rsid w:val="0083698F"/>
    <w:rsid w:val="00836E3A"/>
    <w:rsid w:val="00836EA5"/>
    <w:rsid w:val="00836EDB"/>
    <w:rsid w:val="00836F30"/>
    <w:rsid w:val="00836F7B"/>
    <w:rsid w:val="00836F8F"/>
    <w:rsid w:val="0083709D"/>
    <w:rsid w:val="00837107"/>
    <w:rsid w:val="00837165"/>
    <w:rsid w:val="008371A1"/>
    <w:rsid w:val="008376BB"/>
    <w:rsid w:val="0083774E"/>
    <w:rsid w:val="008378DB"/>
    <w:rsid w:val="00837A37"/>
    <w:rsid w:val="00837A96"/>
    <w:rsid w:val="00837CDB"/>
    <w:rsid w:val="00837E71"/>
    <w:rsid w:val="00837EF9"/>
    <w:rsid w:val="00837F1A"/>
    <w:rsid w:val="00837FB3"/>
    <w:rsid w:val="00840013"/>
    <w:rsid w:val="0084013B"/>
    <w:rsid w:val="0084018F"/>
    <w:rsid w:val="008402BF"/>
    <w:rsid w:val="0084054A"/>
    <w:rsid w:val="0084068C"/>
    <w:rsid w:val="00840790"/>
    <w:rsid w:val="00840B12"/>
    <w:rsid w:val="00840BB3"/>
    <w:rsid w:val="00840C7F"/>
    <w:rsid w:val="00840E33"/>
    <w:rsid w:val="00840FC5"/>
    <w:rsid w:val="00841058"/>
    <w:rsid w:val="00841091"/>
    <w:rsid w:val="00841107"/>
    <w:rsid w:val="0084136F"/>
    <w:rsid w:val="00841378"/>
    <w:rsid w:val="00841404"/>
    <w:rsid w:val="008419C7"/>
    <w:rsid w:val="00841A0B"/>
    <w:rsid w:val="00841E00"/>
    <w:rsid w:val="00841E0D"/>
    <w:rsid w:val="00842086"/>
    <w:rsid w:val="00842153"/>
    <w:rsid w:val="00842217"/>
    <w:rsid w:val="00842251"/>
    <w:rsid w:val="008422BD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0A9"/>
    <w:rsid w:val="00844345"/>
    <w:rsid w:val="008444CD"/>
    <w:rsid w:val="00844626"/>
    <w:rsid w:val="00844996"/>
    <w:rsid w:val="008449CF"/>
    <w:rsid w:val="00844A73"/>
    <w:rsid w:val="00844C3E"/>
    <w:rsid w:val="00844F03"/>
    <w:rsid w:val="00845323"/>
    <w:rsid w:val="00845439"/>
    <w:rsid w:val="00845549"/>
    <w:rsid w:val="00845762"/>
    <w:rsid w:val="00845780"/>
    <w:rsid w:val="00845E20"/>
    <w:rsid w:val="00845E30"/>
    <w:rsid w:val="00845E9B"/>
    <w:rsid w:val="00845EBD"/>
    <w:rsid w:val="00845F40"/>
    <w:rsid w:val="00845F87"/>
    <w:rsid w:val="008460BD"/>
    <w:rsid w:val="008461E2"/>
    <w:rsid w:val="0084628A"/>
    <w:rsid w:val="00846506"/>
    <w:rsid w:val="0084664D"/>
    <w:rsid w:val="00846694"/>
    <w:rsid w:val="0084672D"/>
    <w:rsid w:val="00846A87"/>
    <w:rsid w:val="00846B23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9FA"/>
    <w:rsid w:val="00847BFF"/>
    <w:rsid w:val="00847CD3"/>
    <w:rsid w:val="00847F46"/>
    <w:rsid w:val="00850545"/>
    <w:rsid w:val="0085065E"/>
    <w:rsid w:val="0085088A"/>
    <w:rsid w:val="00850AA2"/>
    <w:rsid w:val="00850EA1"/>
    <w:rsid w:val="00850EEF"/>
    <w:rsid w:val="00850F8D"/>
    <w:rsid w:val="00851082"/>
    <w:rsid w:val="008511BD"/>
    <w:rsid w:val="008514F3"/>
    <w:rsid w:val="00851575"/>
    <w:rsid w:val="00851702"/>
    <w:rsid w:val="00851A71"/>
    <w:rsid w:val="00851D59"/>
    <w:rsid w:val="00851EF5"/>
    <w:rsid w:val="00852525"/>
    <w:rsid w:val="008526A9"/>
    <w:rsid w:val="00852796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763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35"/>
    <w:rsid w:val="008547C2"/>
    <w:rsid w:val="00854882"/>
    <w:rsid w:val="00854B67"/>
    <w:rsid w:val="00854C97"/>
    <w:rsid w:val="00854E55"/>
    <w:rsid w:val="00854E80"/>
    <w:rsid w:val="00855182"/>
    <w:rsid w:val="008551E5"/>
    <w:rsid w:val="00855255"/>
    <w:rsid w:val="0085533D"/>
    <w:rsid w:val="0085537D"/>
    <w:rsid w:val="00855413"/>
    <w:rsid w:val="00855427"/>
    <w:rsid w:val="0085568B"/>
    <w:rsid w:val="0085569C"/>
    <w:rsid w:val="00855935"/>
    <w:rsid w:val="00855978"/>
    <w:rsid w:val="00855A1A"/>
    <w:rsid w:val="00855B09"/>
    <w:rsid w:val="00855E79"/>
    <w:rsid w:val="00855F38"/>
    <w:rsid w:val="00856022"/>
    <w:rsid w:val="00856164"/>
    <w:rsid w:val="0085643B"/>
    <w:rsid w:val="008564E5"/>
    <w:rsid w:val="0085663D"/>
    <w:rsid w:val="00856690"/>
    <w:rsid w:val="00856BF6"/>
    <w:rsid w:val="00856CE8"/>
    <w:rsid w:val="00856DA9"/>
    <w:rsid w:val="00856DAC"/>
    <w:rsid w:val="00856EF0"/>
    <w:rsid w:val="0085721B"/>
    <w:rsid w:val="008572E9"/>
    <w:rsid w:val="00857404"/>
    <w:rsid w:val="008574D6"/>
    <w:rsid w:val="0085769B"/>
    <w:rsid w:val="008578E1"/>
    <w:rsid w:val="00857971"/>
    <w:rsid w:val="00857A3F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17C"/>
    <w:rsid w:val="0086126F"/>
    <w:rsid w:val="00861320"/>
    <w:rsid w:val="008614CA"/>
    <w:rsid w:val="00861572"/>
    <w:rsid w:val="008615C6"/>
    <w:rsid w:val="00861848"/>
    <w:rsid w:val="0086187E"/>
    <w:rsid w:val="00861A52"/>
    <w:rsid w:val="00861B48"/>
    <w:rsid w:val="00861DAE"/>
    <w:rsid w:val="00861E55"/>
    <w:rsid w:val="00861E8D"/>
    <w:rsid w:val="008620A9"/>
    <w:rsid w:val="00862106"/>
    <w:rsid w:val="008621A4"/>
    <w:rsid w:val="00862213"/>
    <w:rsid w:val="008622EA"/>
    <w:rsid w:val="0086273E"/>
    <w:rsid w:val="008629F7"/>
    <w:rsid w:val="00862A41"/>
    <w:rsid w:val="00862A8A"/>
    <w:rsid w:val="00862BA3"/>
    <w:rsid w:val="00862C59"/>
    <w:rsid w:val="00862ED8"/>
    <w:rsid w:val="00862F8A"/>
    <w:rsid w:val="00862FA9"/>
    <w:rsid w:val="00863030"/>
    <w:rsid w:val="0086325A"/>
    <w:rsid w:val="008632DA"/>
    <w:rsid w:val="008633CA"/>
    <w:rsid w:val="00863457"/>
    <w:rsid w:val="00863516"/>
    <w:rsid w:val="008635E6"/>
    <w:rsid w:val="008635F2"/>
    <w:rsid w:val="00863641"/>
    <w:rsid w:val="008637A5"/>
    <w:rsid w:val="00863A13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4DCF"/>
    <w:rsid w:val="00864FC8"/>
    <w:rsid w:val="00865131"/>
    <w:rsid w:val="00865252"/>
    <w:rsid w:val="00865354"/>
    <w:rsid w:val="008655D5"/>
    <w:rsid w:val="008659BC"/>
    <w:rsid w:val="00865C31"/>
    <w:rsid w:val="00865C3F"/>
    <w:rsid w:val="0086608A"/>
    <w:rsid w:val="008660E7"/>
    <w:rsid w:val="008661AA"/>
    <w:rsid w:val="0086636C"/>
    <w:rsid w:val="008664AC"/>
    <w:rsid w:val="008664FD"/>
    <w:rsid w:val="008666D0"/>
    <w:rsid w:val="00866720"/>
    <w:rsid w:val="00866776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9EF"/>
    <w:rsid w:val="00867AB2"/>
    <w:rsid w:val="00867B3E"/>
    <w:rsid w:val="00867EEE"/>
    <w:rsid w:val="00867F7B"/>
    <w:rsid w:val="00867FA3"/>
    <w:rsid w:val="00870154"/>
    <w:rsid w:val="008703A9"/>
    <w:rsid w:val="008703CD"/>
    <w:rsid w:val="008704FB"/>
    <w:rsid w:val="00870664"/>
    <w:rsid w:val="008706E9"/>
    <w:rsid w:val="008707C2"/>
    <w:rsid w:val="00870967"/>
    <w:rsid w:val="008709AE"/>
    <w:rsid w:val="008709EA"/>
    <w:rsid w:val="00870D2F"/>
    <w:rsid w:val="00870EDF"/>
    <w:rsid w:val="00870F83"/>
    <w:rsid w:val="0087101E"/>
    <w:rsid w:val="008710AE"/>
    <w:rsid w:val="008710E8"/>
    <w:rsid w:val="008712DE"/>
    <w:rsid w:val="008713FE"/>
    <w:rsid w:val="00871676"/>
    <w:rsid w:val="008716BE"/>
    <w:rsid w:val="0087173C"/>
    <w:rsid w:val="00871757"/>
    <w:rsid w:val="008719F2"/>
    <w:rsid w:val="00871BD6"/>
    <w:rsid w:val="00871C56"/>
    <w:rsid w:val="00871FDE"/>
    <w:rsid w:val="00872178"/>
    <w:rsid w:val="0087218F"/>
    <w:rsid w:val="00872311"/>
    <w:rsid w:val="008725A8"/>
    <w:rsid w:val="00872702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B69"/>
    <w:rsid w:val="00873C80"/>
    <w:rsid w:val="00873D1C"/>
    <w:rsid w:val="00873EBC"/>
    <w:rsid w:val="00873F9A"/>
    <w:rsid w:val="008740EF"/>
    <w:rsid w:val="00874113"/>
    <w:rsid w:val="00874594"/>
    <w:rsid w:val="0087465F"/>
    <w:rsid w:val="0087484E"/>
    <w:rsid w:val="00874B46"/>
    <w:rsid w:val="00874C6B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67"/>
    <w:rsid w:val="00875875"/>
    <w:rsid w:val="00875C0A"/>
    <w:rsid w:val="00875FF0"/>
    <w:rsid w:val="00876256"/>
    <w:rsid w:val="0087649D"/>
    <w:rsid w:val="00876543"/>
    <w:rsid w:val="008766D3"/>
    <w:rsid w:val="00876890"/>
    <w:rsid w:val="00876891"/>
    <w:rsid w:val="00876B06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C13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753"/>
    <w:rsid w:val="00881772"/>
    <w:rsid w:val="00881839"/>
    <w:rsid w:val="00881B27"/>
    <w:rsid w:val="00881E11"/>
    <w:rsid w:val="00881FD5"/>
    <w:rsid w:val="008821FB"/>
    <w:rsid w:val="008822D0"/>
    <w:rsid w:val="008822F9"/>
    <w:rsid w:val="00882637"/>
    <w:rsid w:val="00882953"/>
    <w:rsid w:val="00882A6C"/>
    <w:rsid w:val="00882C37"/>
    <w:rsid w:val="0088301A"/>
    <w:rsid w:val="00883260"/>
    <w:rsid w:val="008832A6"/>
    <w:rsid w:val="008832E2"/>
    <w:rsid w:val="00883486"/>
    <w:rsid w:val="008838FE"/>
    <w:rsid w:val="00883AF5"/>
    <w:rsid w:val="00883C34"/>
    <w:rsid w:val="00884282"/>
    <w:rsid w:val="00884437"/>
    <w:rsid w:val="0088456E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46"/>
    <w:rsid w:val="008856AF"/>
    <w:rsid w:val="0088574A"/>
    <w:rsid w:val="0088578C"/>
    <w:rsid w:val="00885DB7"/>
    <w:rsid w:val="00885E1C"/>
    <w:rsid w:val="00885E2D"/>
    <w:rsid w:val="00885E42"/>
    <w:rsid w:val="00885E55"/>
    <w:rsid w:val="00885E58"/>
    <w:rsid w:val="00885E5F"/>
    <w:rsid w:val="008860F2"/>
    <w:rsid w:val="0088620E"/>
    <w:rsid w:val="00886210"/>
    <w:rsid w:val="008862A9"/>
    <w:rsid w:val="008862ED"/>
    <w:rsid w:val="008864A2"/>
    <w:rsid w:val="008864DB"/>
    <w:rsid w:val="0088655A"/>
    <w:rsid w:val="008866A7"/>
    <w:rsid w:val="00886F2E"/>
    <w:rsid w:val="00886F5D"/>
    <w:rsid w:val="008870E9"/>
    <w:rsid w:val="00887202"/>
    <w:rsid w:val="008872BA"/>
    <w:rsid w:val="0088733F"/>
    <w:rsid w:val="0088755F"/>
    <w:rsid w:val="008875A6"/>
    <w:rsid w:val="00887BED"/>
    <w:rsid w:val="00887FEC"/>
    <w:rsid w:val="00887FF9"/>
    <w:rsid w:val="00890216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AB0"/>
    <w:rsid w:val="00891ACC"/>
    <w:rsid w:val="00891C38"/>
    <w:rsid w:val="00891F59"/>
    <w:rsid w:val="00891FD0"/>
    <w:rsid w:val="00891FE2"/>
    <w:rsid w:val="0089211C"/>
    <w:rsid w:val="00892151"/>
    <w:rsid w:val="00892227"/>
    <w:rsid w:val="00892284"/>
    <w:rsid w:val="00892559"/>
    <w:rsid w:val="008925E7"/>
    <w:rsid w:val="00892658"/>
    <w:rsid w:val="0089274D"/>
    <w:rsid w:val="00892856"/>
    <w:rsid w:val="00892894"/>
    <w:rsid w:val="008928DE"/>
    <w:rsid w:val="00892AA5"/>
    <w:rsid w:val="00892C5D"/>
    <w:rsid w:val="00892CF7"/>
    <w:rsid w:val="00892DC4"/>
    <w:rsid w:val="00892E7F"/>
    <w:rsid w:val="00892EBB"/>
    <w:rsid w:val="00893044"/>
    <w:rsid w:val="008930F4"/>
    <w:rsid w:val="008934E2"/>
    <w:rsid w:val="008934F4"/>
    <w:rsid w:val="0089356E"/>
    <w:rsid w:val="0089361D"/>
    <w:rsid w:val="00893A8F"/>
    <w:rsid w:val="00893C6F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CE"/>
    <w:rsid w:val="008952DA"/>
    <w:rsid w:val="0089555B"/>
    <w:rsid w:val="00895624"/>
    <w:rsid w:val="00895713"/>
    <w:rsid w:val="00895723"/>
    <w:rsid w:val="00895770"/>
    <w:rsid w:val="008959A5"/>
    <w:rsid w:val="00895A90"/>
    <w:rsid w:val="00895B33"/>
    <w:rsid w:val="00895B8C"/>
    <w:rsid w:val="00895CA6"/>
    <w:rsid w:val="00895CD1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59A"/>
    <w:rsid w:val="00896837"/>
    <w:rsid w:val="00896A99"/>
    <w:rsid w:val="00896B72"/>
    <w:rsid w:val="00896D64"/>
    <w:rsid w:val="00896DE7"/>
    <w:rsid w:val="00896E93"/>
    <w:rsid w:val="00896ED9"/>
    <w:rsid w:val="00897055"/>
    <w:rsid w:val="008971AD"/>
    <w:rsid w:val="00897459"/>
    <w:rsid w:val="00897532"/>
    <w:rsid w:val="00897822"/>
    <w:rsid w:val="00897940"/>
    <w:rsid w:val="00897949"/>
    <w:rsid w:val="00897C26"/>
    <w:rsid w:val="00897CCB"/>
    <w:rsid w:val="00897DAB"/>
    <w:rsid w:val="00897EFC"/>
    <w:rsid w:val="008A03A8"/>
    <w:rsid w:val="008A0A0A"/>
    <w:rsid w:val="008A0ACB"/>
    <w:rsid w:val="008A0D1E"/>
    <w:rsid w:val="008A0FC0"/>
    <w:rsid w:val="008A0FD5"/>
    <w:rsid w:val="008A1145"/>
    <w:rsid w:val="008A13E9"/>
    <w:rsid w:val="008A143E"/>
    <w:rsid w:val="008A1689"/>
    <w:rsid w:val="008A16B1"/>
    <w:rsid w:val="008A1743"/>
    <w:rsid w:val="008A177E"/>
    <w:rsid w:val="008A182A"/>
    <w:rsid w:val="008A1917"/>
    <w:rsid w:val="008A1ADA"/>
    <w:rsid w:val="008A1E7A"/>
    <w:rsid w:val="008A20EE"/>
    <w:rsid w:val="008A2126"/>
    <w:rsid w:val="008A21BC"/>
    <w:rsid w:val="008A2302"/>
    <w:rsid w:val="008A238C"/>
    <w:rsid w:val="008A23E2"/>
    <w:rsid w:val="008A24E3"/>
    <w:rsid w:val="008A2645"/>
    <w:rsid w:val="008A27D0"/>
    <w:rsid w:val="008A27EC"/>
    <w:rsid w:val="008A28B9"/>
    <w:rsid w:val="008A290F"/>
    <w:rsid w:val="008A2A1B"/>
    <w:rsid w:val="008A2A76"/>
    <w:rsid w:val="008A2AC9"/>
    <w:rsid w:val="008A2BC7"/>
    <w:rsid w:val="008A2D3E"/>
    <w:rsid w:val="008A2DFD"/>
    <w:rsid w:val="008A2E44"/>
    <w:rsid w:val="008A2E49"/>
    <w:rsid w:val="008A3014"/>
    <w:rsid w:val="008A32BA"/>
    <w:rsid w:val="008A3424"/>
    <w:rsid w:val="008A3468"/>
    <w:rsid w:val="008A3555"/>
    <w:rsid w:val="008A362E"/>
    <w:rsid w:val="008A3CDA"/>
    <w:rsid w:val="008A3E1F"/>
    <w:rsid w:val="008A3F84"/>
    <w:rsid w:val="008A402A"/>
    <w:rsid w:val="008A4261"/>
    <w:rsid w:val="008A4363"/>
    <w:rsid w:val="008A43EA"/>
    <w:rsid w:val="008A4447"/>
    <w:rsid w:val="008A44B3"/>
    <w:rsid w:val="008A4CE7"/>
    <w:rsid w:val="008A4D27"/>
    <w:rsid w:val="008A4ECF"/>
    <w:rsid w:val="008A51F9"/>
    <w:rsid w:val="008A5313"/>
    <w:rsid w:val="008A5378"/>
    <w:rsid w:val="008A547A"/>
    <w:rsid w:val="008A5534"/>
    <w:rsid w:val="008A5959"/>
    <w:rsid w:val="008A5DF2"/>
    <w:rsid w:val="008A6118"/>
    <w:rsid w:val="008A6534"/>
    <w:rsid w:val="008A660D"/>
    <w:rsid w:val="008A66AF"/>
    <w:rsid w:val="008A6852"/>
    <w:rsid w:val="008A6CC0"/>
    <w:rsid w:val="008A6F32"/>
    <w:rsid w:val="008A701D"/>
    <w:rsid w:val="008A72BE"/>
    <w:rsid w:val="008A74D7"/>
    <w:rsid w:val="008A78E4"/>
    <w:rsid w:val="008A79A5"/>
    <w:rsid w:val="008A7AAC"/>
    <w:rsid w:val="008A7ECD"/>
    <w:rsid w:val="008B0374"/>
    <w:rsid w:val="008B03EC"/>
    <w:rsid w:val="008B054E"/>
    <w:rsid w:val="008B05B9"/>
    <w:rsid w:val="008B0743"/>
    <w:rsid w:val="008B08D2"/>
    <w:rsid w:val="008B0A7B"/>
    <w:rsid w:val="008B0B4D"/>
    <w:rsid w:val="008B0B9C"/>
    <w:rsid w:val="008B0C32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C4F"/>
    <w:rsid w:val="008B1DCD"/>
    <w:rsid w:val="008B20A8"/>
    <w:rsid w:val="008B2197"/>
    <w:rsid w:val="008B232D"/>
    <w:rsid w:val="008B2335"/>
    <w:rsid w:val="008B243F"/>
    <w:rsid w:val="008B24BC"/>
    <w:rsid w:val="008B255D"/>
    <w:rsid w:val="008B26FE"/>
    <w:rsid w:val="008B2762"/>
    <w:rsid w:val="008B292A"/>
    <w:rsid w:val="008B2A09"/>
    <w:rsid w:val="008B2A8D"/>
    <w:rsid w:val="008B2AF6"/>
    <w:rsid w:val="008B2B3E"/>
    <w:rsid w:val="008B2D2A"/>
    <w:rsid w:val="008B2D53"/>
    <w:rsid w:val="008B2D73"/>
    <w:rsid w:val="008B2DBA"/>
    <w:rsid w:val="008B2DDE"/>
    <w:rsid w:val="008B2E21"/>
    <w:rsid w:val="008B30B2"/>
    <w:rsid w:val="008B31FC"/>
    <w:rsid w:val="008B3234"/>
    <w:rsid w:val="008B33C8"/>
    <w:rsid w:val="008B3496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BAD"/>
    <w:rsid w:val="008B4D77"/>
    <w:rsid w:val="008B50B7"/>
    <w:rsid w:val="008B5190"/>
    <w:rsid w:val="008B5360"/>
    <w:rsid w:val="008B54D6"/>
    <w:rsid w:val="008B56BC"/>
    <w:rsid w:val="008B585E"/>
    <w:rsid w:val="008B5A21"/>
    <w:rsid w:val="008B5A47"/>
    <w:rsid w:val="008B5A6A"/>
    <w:rsid w:val="008B5BEF"/>
    <w:rsid w:val="008B5C21"/>
    <w:rsid w:val="008B5C65"/>
    <w:rsid w:val="008B5C81"/>
    <w:rsid w:val="008B5CD6"/>
    <w:rsid w:val="008B5CE7"/>
    <w:rsid w:val="008B5D82"/>
    <w:rsid w:val="008B6086"/>
    <w:rsid w:val="008B6546"/>
    <w:rsid w:val="008B666D"/>
    <w:rsid w:val="008B67E6"/>
    <w:rsid w:val="008B67F8"/>
    <w:rsid w:val="008B6895"/>
    <w:rsid w:val="008B6957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8A7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6A8"/>
    <w:rsid w:val="008C27A7"/>
    <w:rsid w:val="008C28F5"/>
    <w:rsid w:val="008C29EC"/>
    <w:rsid w:val="008C2A37"/>
    <w:rsid w:val="008C2AA2"/>
    <w:rsid w:val="008C2C8B"/>
    <w:rsid w:val="008C2F09"/>
    <w:rsid w:val="008C2F2C"/>
    <w:rsid w:val="008C313E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8D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914"/>
    <w:rsid w:val="008C5ADD"/>
    <w:rsid w:val="008C5E0D"/>
    <w:rsid w:val="008C5EF2"/>
    <w:rsid w:val="008C616E"/>
    <w:rsid w:val="008C61C9"/>
    <w:rsid w:val="008C61E3"/>
    <w:rsid w:val="008C621F"/>
    <w:rsid w:val="008C6285"/>
    <w:rsid w:val="008C6287"/>
    <w:rsid w:val="008C66DA"/>
    <w:rsid w:val="008C678A"/>
    <w:rsid w:val="008C684E"/>
    <w:rsid w:val="008C69A6"/>
    <w:rsid w:val="008C6BC6"/>
    <w:rsid w:val="008C6C4F"/>
    <w:rsid w:val="008C6DE1"/>
    <w:rsid w:val="008C6E14"/>
    <w:rsid w:val="008C6E5F"/>
    <w:rsid w:val="008C6F44"/>
    <w:rsid w:val="008C721F"/>
    <w:rsid w:val="008C7336"/>
    <w:rsid w:val="008C77C9"/>
    <w:rsid w:val="008C78D9"/>
    <w:rsid w:val="008C7A79"/>
    <w:rsid w:val="008C7F4B"/>
    <w:rsid w:val="008D0072"/>
    <w:rsid w:val="008D007B"/>
    <w:rsid w:val="008D008D"/>
    <w:rsid w:val="008D019B"/>
    <w:rsid w:val="008D03DE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6A2"/>
    <w:rsid w:val="008D18C7"/>
    <w:rsid w:val="008D1964"/>
    <w:rsid w:val="008D1D03"/>
    <w:rsid w:val="008D1D8A"/>
    <w:rsid w:val="008D1DB7"/>
    <w:rsid w:val="008D1F17"/>
    <w:rsid w:val="008D1F82"/>
    <w:rsid w:val="008D212D"/>
    <w:rsid w:val="008D2148"/>
    <w:rsid w:val="008D2326"/>
    <w:rsid w:val="008D23C6"/>
    <w:rsid w:val="008D24C2"/>
    <w:rsid w:val="008D2552"/>
    <w:rsid w:val="008D26A2"/>
    <w:rsid w:val="008D2931"/>
    <w:rsid w:val="008D2DBA"/>
    <w:rsid w:val="008D2E81"/>
    <w:rsid w:val="008D2FE5"/>
    <w:rsid w:val="008D3037"/>
    <w:rsid w:val="008D3149"/>
    <w:rsid w:val="008D315B"/>
    <w:rsid w:val="008D320B"/>
    <w:rsid w:val="008D327F"/>
    <w:rsid w:val="008D33D3"/>
    <w:rsid w:val="008D3606"/>
    <w:rsid w:val="008D3613"/>
    <w:rsid w:val="008D3706"/>
    <w:rsid w:val="008D38A0"/>
    <w:rsid w:val="008D39B7"/>
    <w:rsid w:val="008D3E13"/>
    <w:rsid w:val="008D3FDE"/>
    <w:rsid w:val="008D40B0"/>
    <w:rsid w:val="008D40EA"/>
    <w:rsid w:val="008D434D"/>
    <w:rsid w:val="008D4466"/>
    <w:rsid w:val="008D4924"/>
    <w:rsid w:val="008D4BAD"/>
    <w:rsid w:val="008D4C64"/>
    <w:rsid w:val="008D4DED"/>
    <w:rsid w:val="008D4E13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5ED1"/>
    <w:rsid w:val="008D5FFF"/>
    <w:rsid w:val="008D6058"/>
    <w:rsid w:val="008D60B0"/>
    <w:rsid w:val="008D62BE"/>
    <w:rsid w:val="008D6364"/>
    <w:rsid w:val="008D63E8"/>
    <w:rsid w:val="008D657A"/>
    <w:rsid w:val="008D6759"/>
    <w:rsid w:val="008D6794"/>
    <w:rsid w:val="008D6889"/>
    <w:rsid w:val="008D6904"/>
    <w:rsid w:val="008D6B9A"/>
    <w:rsid w:val="008D7081"/>
    <w:rsid w:val="008D7924"/>
    <w:rsid w:val="008D7935"/>
    <w:rsid w:val="008D7994"/>
    <w:rsid w:val="008D7AB8"/>
    <w:rsid w:val="008D7E37"/>
    <w:rsid w:val="008E00E8"/>
    <w:rsid w:val="008E013A"/>
    <w:rsid w:val="008E01CC"/>
    <w:rsid w:val="008E0266"/>
    <w:rsid w:val="008E029C"/>
    <w:rsid w:val="008E038B"/>
    <w:rsid w:val="008E03BD"/>
    <w:rsid w:val="008E03D6"/>
    <w:rsid w:val="008E0402"/>
    <w:rsid w:val="008E09B0"/>
    <w:rsid w:val="008E0A14"/>
    <w:rsid w:val="008E0E32"/>
    <w:rsid w:val="008E1030"/>
    <w:rsid w:val="008E114A"/>
    <w:rsid w:val="008E1213"/>
    <w:rsid w:val="008E1345"/>
    <w:rsid w:val="008E148E"/>
    <w:rsid w:val="008E15EE"/>
    <w:rsid w:val="008E178C"/>
    <w:rsid w:val="008E1DC3"/>
    <w:rsid w:val="008E1E2D"/>
    <w:rsid w:val="008E1E6C"/>
    <w:rsid w:val="008E1F60"/>
    <w:rsid w:val="008E1F93"/>
    <w:rsid w:val="008E1FBA"/>
    <w:rsid w:val="008E1FC1"/>
    <w:rsid w:val="008E209D"/>
    <w:rsid w:val="008E20D3"/>
    <w:rsid w:val="008E21C4"/>
    <w:rsid w:val="008E2219"/>
    <w:rsid w:val="008E22C6"/>
    <w:rsid w:val="008E232B"/>
    <w:rsid w:val="008E2501"/>
    <w:rsid w:val="008E252A"/>
    <w:rsid w:val="008E261C"/>
    <w:rsid w:val="008E276B"/>
    <w:rsid w:val="008E2952"/>
    <w:rsid w:val="008E2962"/>
    <w:rsid w:val="008E2BBC"/>
    <w:rsid w:val="008E2FB3"/>
    <w:rsid w:val="008E3032"/>
    <w:rsid w:val="008E3121"/>
    <w:rsid w:val="008E3336"/>
    <w:rsid w:val="008E3382"/>
    <w:rsid w:val="008E33BF"/>
    <w:rsid w:val="008E344F"/>
    <w:rsid w:val="008E3542"/>
    <w:rsid w:val="008E3582"/>
    <w:rsid w:val="008E39F5"/>
    <w:rsid w:val="008E3C1A"/>
    <w:rsid w:val="008E3E5D"/>
    <w:rsid w:val="008E3E81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CDF"/>
    <w:rsid w:val="008E4FE6"/>
    <w:rsid w:val="008E50F8"/>
    <w:rsid w:val="008E52D1"/>
    <w:rsid w:val="008E5351"/>
    <w:rsid w:val="008E5358"/>
    <w:rsid w:val="008E54D0"/>
    <w:rsid w:val="008E5618"/>
    <w:rsid w:val="008E5623"/>
    <w:rsid w:val="008E56D9"/>
    <w:rsid w:val="008E57ED"/>
    <w:rsid w:val="008E5850"/>
    <w:rsid w:val="008E5ABB"/>
    <w:rsid w:val="008E5E9A"/>
    <w:rsid w:val="008E617F"/>
    <w:rsid w:val="008E61CE"/>
    <w:rsid w:val="008E622D"/>
    <w:rsid w:val="008E6238"/>
    <w:rsid w:val="008E62BE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A97"/>
    <w:rsid w:val="008E7B98"/>
    <w:rsid w:val="008E7DAD"/>
    <w:rsid w:val="008E7E01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A9B"/>
    <w:rsid w:val="008F0B59"/>
    <w:rsid w:val="008F0CDD"/>
    <w:rsid w:val="008F0ED8"/>
    <w:rsid w:val="008F0FAD"/>
    <w:rsid w:val="008F104F"/>
    <w:rsid w:val="008F116C"/>
    <w:rsid w:val="008F1176"/>
    <w:rsid w:val="008F1245"/>
    <w:rsid w:val="008F137D"/>
    <w:rsid w:val="008F1455"/>
    <w:rsid w:val="008F14D0"/>
    <w:rsid w:val="008F17C3"/>
    <w:rsid w:val="008F1828"/>
    <w:rsid w:val="008F184B"/>
    <w:rsid w:val="008F1982"/>
    <w:rsid w:val="008F1B96"/>
    <w:rsid w:val="008F1EB6"/>
    <w:rsid w:val="008F2062"/>
    <w:rsid w:val="008F219B"/>
    <w:rsid w:val="008F21DC"/>
    <w:rsid w:val="008F22B3"/>
    <w:rsid w:val="008F2378"/>
    <w:rsid w:val="008F2387"/>
    <w:rsid w:val="008F2459"/>
    <w:rsid w:val="008F2591"/>
    <w:rsid w:val="008F2653"/>
    <w:rsid w:val="008F279A"/>
    <w:rsid w:val="008F2818"/>
    <w:rsid w:val="008F281E"/>
    <w:rsid w:val="008F2875"/>
    <w:rsid w:val="008F288E"/>
    <w:rsid w:val="008F2C46"/>
    <w:rsid w:val="008F2D0D"/>
    <w:rsid w:val="008F2FFD"/>
    <w:rsid w:val="008F3143"/>
    <w:rsid w:val="008F328A"/>
    <w:rsid w:val="008F34B8"/>
    <w:rsid w:val="008F35F7"/>
    <w:rsid w:val="008F3702"/>
    <w:rsid w:val="008F3C94"/>
    <w:rsid w:val="008F3E2C"/>
    <w:rsid w:val="008F3F48"/>
    <w:rsid w:val="008F3FD0"/>
    <w:rsid w:val="008F402D"/>
    <w:rsid w:val="008F411A"/>
    <w:rsid w:val="008F4620"/>
    <w:rsid w:val="008F469A"/>
    <w:rsid w:val="008F472C"/>
    <w:rsid w:val="008F4AAD"/>
    <w:rsid w:val="008F4B95"/>
    <w:rsid w:val="008F4CD8"/>
    <w:rsid w:val="008F4D2B"/>
    <w:rsid w:val="008F4E5D"/>
    <w:rsid w:val="008F5120"/>
    <w:rsid w:val="008F55B5"/>
    <w:rsid w:val="008F5674"/>
    <w:rsid w:val="008F5679"/>
    <w:rsid w:val="008F56BC"/>
    <w:rsid w:val="008F59F8"/>
    <w:rsid w:val="008F5BD6"/>
    <w:rsid w:val="008F5CA8"/>
    <w:rsid w:val="008F5D72"/>
    <w:rsid w:val="008F5FFE"/>
    <w:rsid w:val="008F60C2"/>
    <w:rsid w:val="008F644E"/>
    <w:rsid w:val="008F647C"/>
    <w:rsid w:val="008F65E1"/>
    <w:rsid w:val="008F6713"/>
    <w:rsid w:val="008F672B"/>
    <w:rsid w:val="008F6CA7"/>
    <w:rsid w:val="008F7180"/>
    <w:rsid w:val="008F71FF"/>
    <w:rsid w:val="008F7324"/>
    <w:rsid w:val="008F7523"/>
    <w:rsid w:val="008F7700"/>
    <w:rsid w:val="008F78B7"/>
    <w:rsid w:val="008F7BFD"/>
    <w:rsid w:val="008F7CD7"/>
    <w:rsid w:val="008F7F33"/>
    <w:rsid w:val="008F7FCC"/>
    <w:rsid w:val="0090039A"/>
    <w:rsid w:val="00900450"/>
    <w:rsid w:val="009007E6"/>
    <w:rsid w:val="00900928"/>
    <w:rsid w:val="009009EF"/>
    <w:rsid w:val="00900BDB"/>
    <w:rsid w:val="00900DB2"/>
    <w:rsid w:val="00900DF6"/>
    <w:rsid w:val="00900E0B"/>
    <w:rsid w:val="00900E9B"/>
    <w:rsid w:val="00900F93"/>
    <w:rsid w:val="00900FC2"/>
    <w:rsid w:val="009011E6"/>
    <w:rsid w:val="00901287"/>
    <w:rsid w:val="00901731"/>
    <w:rsid w:val="00901C46"/>
    <w:rsid w:val="00901D0E"/>
    <w:rsid w:val="00901F0D"/>
    <w:rsid w:val="00902232"/>
    <w:rsid w:val="0090229B"/>
    <w:rsid w:val="009024FB"/>
    <w:rsid w:val="0090256B"/>
    <w:rsid w:val="0090256C"/>
    <w:rsid w:val="009025FD"/>
    <w:rsid w:val="00902791"/>
    <w:rsid w:val="009028E9"/>
    <w:rsid w:val="009029E8"/>
    <w:rsid w:val="00902A9C"/>
    <w:rsid w:val="00902AB4"/>
    <w:rsid w:val="00902C92"/>
    <w:rsid w:val="00902D59"/>
    <w:rsid w:val="00902E1E"/>
    <w:rsid w:val="00902F00"/>
    <w:rsid w:val="00902F37"/>
    <w:rsid w:val="00903001"/>
    <w:rsid w:val="009032BF"/>
    <w:rsid w:val="009034EE"/>
    <w:rsid w:val="00903AD9"/>
    <w:rsid w:val="00903B32"/>
    <w:rsid w:val="00903B55"/>
    <w:rsid w:val="00903C74"/>
    <w:rsid w:val="00903CBB"/>
    <w:rsid w:val="009041C8"/>
    <w:rsid w:val="009044CD"/>
    <w:rsid w:val="00904871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B1A"/>
    <w:rsid w:val="00905DD8"/>
    <w:rsid w:val="00905EF1"/>
    <w:rsid w:val="00906058"/>
    <w:rsid w:val="0090612B"/>
    <w:rsid w:val="00906180"/>
    <w:rsid w:val="0090652F"/>
    <w:rsid w:val="009065DF"/>
    <w:rsid w:val="0090699F"/>
    <w:rsid w:val="009069E5"/>
    <w:rsid w:val="00906C0A"/>
    <w:rsid w:val="00906D60"/>
    <w:rsid w:val="00906F14"/>
    <w:rsid w:val="00907189"/>
    <w:rsid w:val="009071E0"/>
    <w:rsid w:val="0090722C"/>
    <w:rsid w:val="009073AC"/>
    <w:rsid w:val="009074F0"/>
    <w:rsid w:val="00907656"/>
    <w:rsid w:val="0090769B"/>
    <w:rsid w:val="0090770C"/>
    <w:rsid w:val="00907787"/>
    <w:rsid w:val="0090795F"/>
    <w:rsid w:val="009079A9"/>
    <w:rsid w:val="009079E5"/>
    <w:rsid w:val="00907A66"/>
    <w:rsid w:val="00907A9C"/>
    <w:rsid w:val="00907B0C"/>
    <w:rsid w:val="009100F8"/>
    <w:rsid w:val="00910110"/>
    <w:rsid w:val="00910125"/>
    <w:rsid w:val="009101A8"/>
    <w:rsid w:val="009101E4"/>
    <w:rsid w:val="00910266"/>
    <w:rsid w:val="009102C2"/>
    <w:rsid w:val="00910411"/>
    <w:rsid w:val="00910608"/>
    <w:rsid w:val="009106D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57D"/>
    <w:rsid w:val="00912611"/>
    <w:rsid w:val="00912751"/>
    <w:rsid w:val="009127D2"/>
    <w:rsid w:val="00912874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C66"/>
    <w:rsid w:val="00913D81"/>
    <w:rsid w:val="00913D9B"/>
    <w:rsid w:val="00913E7F"/>
    <w:rsid w:val="00914264"/>
    <w:rsid w:val="0091464C"/>
    <w:rsid w:val="0091483A"/>
    <w:rsid w:val="00914AAD"/>
    <w:rsid w:val="00914D19"/>
    <w:rsid w:val="00914EB7"/>
    <w:rsid w:val="00914F78"/>
    <w:rsid w:val="009151D6"/>
    <w:rsid w:val="009152CB"/>
    <w:rsid w:val="00915568"/>
    <w:rsid w:val="00915610"/>
    <w:rsid w:val="00915626"/>
    <w:rsid w:val="00915704"/>
    <w:rsid w:val="009158A9"/>
    <w:rsid w:val="00915AE7"/>
    <w:rsid w:val="00915B09"/>
    <w:rsid w:val="00915C2E"/>
    <w:rsid w:val="00915D40"/>
    <w:rsid w:val="00915E4C"/>
    <w:rsid w:val="00915EA4"/>
    <w:rsid w:val="0091617E"/>
    <w:rsid w:val="00916442"/>
    <w:rsid w:val="00916456"/>
    <w:rsid w:val="00916528"/>
    <w:rsid w:val="009165C0"/>
    <w:rsid w:val="009165CA"/>
    <w:rsid w:val="009167BB"/>
    <w:rsid w:val="009169D1"/>
    <w:rsid w:val="00916B48"/>
    <w:rsid w:val="00916D9E"/>
    <w:rsid w:val="00916DF3"/>
    <w:rsid w:val="00916F1A"/>
    <w:rsid w:val="009170DF"/>
    <w:rsid w:val="00917121"/>
    <w:rsid w:val="009171A9"/>
    <w:rsid w:val="00917395"/>
    <w:rsid w:val="009173BF"/>
    <w:rsid w:val="00917822"/>
    <w:rsid w:val="00917866"/>
    <w:rsid w:val="00917EBB"/>
    <w:rsid w:val="00917FC6"/>
    <w:rsid w:val="00917FDD"/>
    <w:rsid w:val="009200B3"/>
    <w:rsid w:val="00920171"/>
    <w:rsid w:val="00920188"/>
    <w:rsid w:val="00920533"/>
    <w:rsid w:val="009205AB"/>
    <w:rsid w:val="009207CD"/>
    <w:rsid w:val="00920809"/>
    <w:rsid w:val="009209D1"/>
    <w:rsid w:val="009210F3"/>
    <w:rsid w:val="009212B0"/>
    <w:rsid w:val="00921352"/>
    <w:rsid w:val="0092142D"/>
    <w:rsid w:val="009214D6"/>
    <w:rsid w:val="009215A5"/>
    <w:rsid w:val="00921680"/>
    <w:rsid w:val="009218BA"/>
    <w:rsid w:val="00921A17"/>
    <w:rsid w:val="00921E37"/>
    <w:rsid w:val="00921EA1"/>
    <w:rsid w:val="00921FBB"/>
    <w:rsid w:val="00921FE5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3EBA"/>
    <w:rsid w:val="00924016"/>
    <w:rsid w:val="009242D3"/>
    <w:rsid w:val="00924365"/>
    <w:rsid w:val="009244BC"/>
    <w:rsid w:val="00924524"/>
    <w:rsid w:val="00924539"/>
    <w:rsid w:val="009246CF"/>
    <w:rsid w:val="00924C84"/>
    <w:rsid w:val="00924CCF"/>
    <w:rsid w:val="00924E01"/>
    <w:rsid w:val="0092519B"/>
    <w:rsid w:val="009256B4"/>
    <w:rsid w:val="00925722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64"/>
    <w:rsid w:val="0093005E"/>
    <w:rsid w:val="00930138"/>
    <w:rsid w:val="00930177"/>
    <w:rsid w:val="00930198"/>
    <w:rsid w:val="0093027B"/>
    <w:rsid w:val="00930303"/>
    <w:rsid w:val="009304D5"/>
    <w:rsid w:val="0093050F"/>
    <w:rsid w:val="009305A1"/>
    <w:rsid w:val="00930A88"/>
    <w:rsid w:val="00930C02"/>
    <w:rsid w:val="00931018"/>
    <w:rsid w:val="009310E9"/>
    <w:rsid w:val="00931104"/>
    <w:rsid w:val="0093132F"/>
    <w:rsid w:val="00931587"/>
    <w:rsid w:val="0093171B"/>
    <w:rsid w:val="0093184A"/>
    <w:rsid w:val="0093190B"/>
    <w:rsid w:val="00931A70"/>
    <w:rsid w:val="00931B64"/>
    <w:rsid w:val="00931C8F"/>
    <w:rsid w:val="00931F88"/>
    <w:rsid w:val="00932826"/>
    <w:rsid w:val="0093286F"/>
    <w:rsid w:val="00932913"/>
    <w:rsid w:val="009329B9"/>
    <w:rsid w:val="009331B2"/>
    <w:rsid w:val="00933275"/>
    <w:rsid w:val="009335CF"/>
    <w:rsid w:val="0093406C"/>
    <w:rsid w:val="0093430B"/>
    <w:rsid w:val="00934475"/>
    <w:rsid w:val="0093447E"/>
    <w:rsid w:val="009346CF"/>
    <w:rsid w:val="00934734"/>
    <w:rsid w:val="00934963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AF"/>
    <w:rsid w:val="009362DA"/>
    <w:rsid w:val="009367DE"/>
    <w:rsid w:val="00936808"/>
    <w:rsid w:val="00936AE5"/>
    <w:rsid w:val="00936BDB"/>
    <w:rsid w:val="00936C6A"/>
    <w:rsid w:val="00936CA8"/>
    <w:rsid w:val="00936E11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200"/>
    <w:rsid w:val="00940433"/>
    <w:rsid w:val="00940BF6"/>
    <w:rsid w:val="00940DD4"/>
    <w:rsid w:val="00940F8E"/>
    <w:rsid w:val="00940FBC"/>
    <w:rsid w:val="00941104"/>
    <w:rsid w:val="00941172"/>
    <w:rsid w:val="0094130D"/>
    <w:rsid w:val="0094135E"/>
    <w:rsid w:val="00941374"/>
    <w:rsid w:val="00941671"/>
    <w:rsid w:val="00941BE5"/>
    <w:rsid w:val="00941D47"/>
    <w:rsid w:val="00941F49"/>
    <w:rsid w:val="009420CC"/>
    <w:rsid w:val="009422D8"/>
    <w:rsid w:val="009428DE"/>
    <w:rsid w:val="0094297F"/>
    <w:rsid w:val="009429DC"/>
    <w:rsid w:val="00942C0B"/>
    <w:rsid w:val="00942D0B"/>
    <w:rsid w:val="00942E28"/>
    <w:rsid w:val="009430F1"/>
    <w:rsid w:val="009431C1"/>
    <w:rsid w:val="0094339A"/>
    <w:rsid w:val="009434C2"/>
    <w:rsid w:val="009434CD"/>
    <w:rsid w:val="0094359C"/>
    <w:rsid w:val="00943608"/>
    <w:rsid w:val="0094395E"/>
    <w:rsid w:val="009439E1"/>
    <w:rsid w:val="00943AEC"/>
    <w:rsid w:val="00943CE2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669"/>
    <w:rsid w:val="00945BA2"/>
    <w:rsid w:val="00945C99"/>
    <w:rsid w:val="00945DA4"/>
    <w:rsid w:val="00945FE2"/>
    <w:rsid w:val="009464B5"/>
    <w:rsid w:val="00946524"/>
    <w:rsid w:val="0094677D"/>
    <w:rsid w:val="00946FFA"/>
    <w:rsid w:val="0094706E"/>
    <w:rsid w:val="0094734F"/>
    <w:rsid w:val="00947413"/>
    <w:rsid w:val="00947589"/>
    <w:rsid w:val="00947671"/>
    <w:rsid w:val="00947777"/>
    <w:rsid w:val="009479CA"/>
    <w:rsid w:val="00947DE3"/>
    <w:rsid w:val="00947ECE"/>
    <w:rsid w:val="00947F7B"/>
    <w:rsid w:val="00950011"/>
    <w:rsid w:val="00950099"/>
    <w:rsid w:val="009500A4"/>
    <w:rsid w:val="009500D6"/>
    <w:rsid w:val="00950294"/>
    <w:rsid w:val="0095049E"/>
    <w:rsid w:val="00950927"/>
    <w:rsid w:val="0095093A"/>
    <w:rsid w:val="00951065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88"/>
    <w:rsid w:val="00952DD4"/>
    <w:rsid w:val="00952F64"/>
    <w:rsid w:val="0095302C"/>
    <w:rsid w:val="0095303A"/>
    <w:rsid w:val="00953090"/>
    <w:rsid w:val="009530FF"/>
    <w:rsid w:val="009532E0"/>
    <w:rsid w:val="00953340"/>
    <w:rsid w:val="009534A5"/>
    <w:rsid w:val="00953589"/>
    <w:rsid w:val="009536E4"/>
    <w:rsid w:val="00953791"/>
    <w:rsid w:val="00953A55"/>
    <w:rsid w:val="00953B36"/>
    <w:rsid w:val="00953D27"/>
    <w:rsid w:val="00953D31"/>
    <w:rsid w:val="00953F4E"/>
    <w:rsid w:val="0095403A"/>
    <w:rsid w:val="0095405F"/>
    <w:rsid w:val="009543F5"/>
    <w:rsid w:val="009547CA"/>
    <w:rsid w:val="009548C5"/>
    <w:rsid w:val="0095490B"/>
    <w:rsid w:val="00954B47"/>
    <w:rsid w:val="00954E05"/>
    <w:rsid w:val="00954F5D"/>
    <w:rsid w:val="00955254"/>
    <w:rsid w:val="009553B2"/>
    <w:rsid w:val="009554DB"/>
    <w:rsid w:val="00955740"/>
    <w:rsid w:val="00955825"/>
    <w:rsid w:val="00955A0B"/>
    <w:rsid w:val="00955A12"/>
    <w:rsid w:val="00955C77"/>
    <w:rsid w:val="00955D46"/>
    <w:rsid w:val="009564F8"/>
    <w:rsid w:val="009567AC"/>
    <w:rsid w:val="009567BF"/>
    <w:rsid w:val="009568D5"/>
    <w:rsid w:val="00956B21"/>
    <w:rsid w:val="00956D8D"/>
    <w:rsid w:val="00956DE6"/>
    <w:rsid w:val="00956E82"/>
    <w:rsid w:val="00957020"/>
    <w:rsid w:val="00957136"/>
    <w:rsid w:val="00957445"/>
    <w:rsid w:val="0095770F"/>
    <w:rsid w:val="0095787C"/>
    <w:rsid w:val="009578DA"/>
    <w:rsid w:val="00957983"/>
    <w:rsid w:val="00957AF5"/>
    <w:rsid w:val="00957C18"/>
    <w:rsid w:val="00957D11"/>
    <w:rsid w:val="00957D3E"/>
    <w:rsid w:val="00957D87"/>
    <w:rsid w:val="00957E7A"/>
    <w:rsid w:val="00957EF7"/>
    <w:rsid w:val="00960115"/>
    <w:rsid w:val="009602AC"/>
    <w:rsid w:val="00960585"/>
    <w:rsid w:val="00960695"/>
    <w:rsid w:val="00960B19"/>
    <w:rsid w:val="00960B7B"/>
    <w:rsid w:val="00960CA2"/>
    <w:rsid w:val="00960EE8"/>
    <w:rsid w:val="0096117C"/>
    <w:rsid w:val="00961473"/>
    <w:rsid w:val="0096150F"/>
    <w:rsid w:val="00961567"/>
    <w:rsid w:val="00961782"/>
    <w:rsid w:val="009617C8"/>
    <w:rsid w:val="0096185E"/>
    <w:rsid w:val="0096192A"/>
    <w:rsid w:val="00961949"/>
    <w:rsid w:val="00961AF4"/>
    <w:rsid w:val="00961B83"/>
    <w:rsid w:val="00961BDA"/>
    <w:rsid w:val="00961F65"/>
    <w:rsid w:val="00962126"/>
    <w:rsid w:val="00962358"/>
    <w:rsid w:val="00962531"/>
    <w:rsid w:val="00962693"/>
    <w:rsid w:val="009626A6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4FF"/>
    <w:rsid w:val="00963557"/>
    <w:rsid w:val="009635D3"/>
    <w:rsid w:val="0096365E"/>
    <w:rsid w:val="00963838"/>
    <w:rsid w:val="00963874"/>
    <w:rsid w:val="009638E1"/>
    <w:rsid w:val="00963B7F"/>
    <w:rsid w:val="009641FD"/>
    <w:rsid w:val="009642B4"/>
    <w:rsid w:val="00964380"/>
    <w:rsid w:val="00964512"/>
    <w:rsid w:val="009645CB"/>
    <w:rsid w:val="009648EE"/>
    <w:rsid w:val="00964930"/>
    <w:rsid w:val="0096493F"/>
    <w:rsid w:val="009649D7"/>
    <w:rsid w:val="00964F25"/>
    <w:rsid w:val="009650F5"/>
    <w:rsid w:val="009651BB"/>
    <w:rsid w:val="00965519"/>
    <w:rsid w:val="0096565F"/>
    <w:rsid w:val="00965777"/>
    <w:rsid w:val="00965782"/>
    <w:rsid w:val="00965A1C"/>
    <w:rsid w:val="00965BE2"/>
    <w:rsid w:val="00965CE7"/>
    <w:rsid w:val="00965F19"/>
    <w:rsid w:val="00966021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15A"/>
    <w:rsid w:val="00967227"/>
    <w:rsid w:val="0096731D"/>
    <w:rsid w:val="00967323"/>
    <w:rsid w:val="009673BD"/>
    <w:rsid w:val="00967476"/>
    <w:rsid w:val="0096750A"/>
    <w:rsid w:val="009677AF"/>
    <w:rsid w:val="009677E9"/>
    <w:rsid w:val="00967CB3"/>
    <w:rsid w:val="00967D42"/>
    <w:rsid w:val="00967EE9"/>
    <w:rsid w:val="00970170"/>
    <w:rsid w:val="00970687"/>
    <w:rsid w:val="009706ED"/>
    <w:rsid w:val="00970732"/>
    <w:rsid w:val="00970744"/>
    <w:rsid w:val="00970B0A"/>
    <w:rsid w:val="00970C0E"/>
    <w:rsid w:val="00970D2A"/>
    <w:rsid w:val="00970D82"/>
    <w:rsid w:val="00970DA4"/>
    <w:rsid w:val="00970DAF"/>
    <w:rsid w:val="00970DCE"/>
    <w:rsid w:val="00970F1A"/>
    <w:rsid w:val="00970F81"/>
    <w:rsid w:val="009710AB"/>
    <w:rsid w:val="00971128"/>
    <w:rsid w:val="0097116F"/>
    <w:rsid w:val="009711D8"/>
    <w:rsid w:val="009712CD"/>
    <w:rsid w:val="00971B82"/>
    <w:rsid w:val="00971E04"/>
    <w:rsid w:val="0097220F"/>
    <w:rsid w:val="0097238A"/>
    <w:rsid w:val="00972512"/>
    <w:rsid w:val="00972663"/>
    <w:rsid w:val="00972683"/>
    <w:rsid w:val="00972866"/>
    <w:rsid w:val="00972892"/>
    <w:rsid w:val="00972BBE"/>
    <w:rsid w:val="00972C4E"/>
    <w:rsid w:val="00972E2D"/>
    <w:rsid w:val="0097322D"/>
    <w:rsid w:val="00973530"/>
    <w:rsid w:val="00973895"/>
    <w:rsid w:val="009738F7"/>
    <w:rsid w:val="00973910"/>
    <w:rsid w:val="0097396F"/>
    <w:rsid w:val="00973A23"/>
    <w:rsid w:val="00973A32"/>
    <w:rsid w:val="00973ACD"/>
    <w:rsid w:val="00973C72"/>
    <w:rsid w:val="00973ECF"/>
    <w:rsid w:val="00973F32"/>
    <w:rsid w:val="0097414E"/>
    <w:rsid w:val="009745D1"/>
    <w:rsid w:val="009746AC"/>
    <w:rsid w:val="00974A42"/>
    <w:rsid w:val="00974A43"/>
    <w:rsid w:val="00974A99"/>
    <w:rsid w:val="00974B78"/>
    <w:rsid w:val="00974F1E"/>
    <w:rsid w:val="0097505F"/>
    <w:rsid w:val="00975475"/>
    <w:rsid w:val="0097561A"/>
    <w:rsid w:val="0097572A"/>
    <w:rsid w:val="009757F7"/>
    <w:rsid w:val="0097589D"/>
    <w:rsid w:val="009758D5"/>
    <w:rsid w:val="00975A0B"/>
    <w:rsid w:val="00975B61"/>
    <w:rsid w:val="00975B69"/>
    <w:rsid w:val="00975B80"/>
    <w:rsid w:val="00975B97"/>
    <w:rsid w:val="00975BD2"/>
    <w:rsid w:val="00975D22"/>
    <w:rsid w:val="00975E95"/>
    <w:rsid w:val="00975EC4"/>
    <w:rsid w:val="009761ED"/>
    <w:rsid w:val="009764FA"/>
    <w:rsid w:val="00976920"/>
    <w:rsid w:val="00976B6F"/>
    <w:rsid w:val="00976E32"/>
    <w:rsid w:val="00977099"/>
    <w:rsid w:val="00977166"/>
    <w:rsid w:val="009772AC"/>
    <w:rsid w:val="0097740E"/>
    <w:rsid w:val="00977807"/>
    <w:rsid w:val="00977B66"/>
    <w:rsid w:val="00977C56"/>
    <w:rsid w:val="00977C5B"/>
    <w:rsid w:val="00977C78"/>
    <w:rsid w:val="00977C97"/>
    <w:rsid w:val="0098027B"/>
    <w:rsid w:val="00980557"/>
    <w:rsid w:val="00980939"/>
    <w:rsid w:val="00980C9F"/>
    <w:rsid w:val="00980D55"/>
    <w:rsid w:val="00981119"/>
    <w:rsid w:val="00981193"/>
    <w:rsid w:val="00981312"/>
    <w:rsid w:val="009813A7"/>
    <w:rsid w:val="00981B9E"/>
    <w:rsid w:val="00981C59"/>
    <w:rsid w:val="00981D60"/>
    <w:rsid w:val="00981E5C"/>
    <w:rsid w:val="00981E80"/>
    <w:rsid w:val="009821C5"/>
    <w:rsid w:val="00982385"/>
    <w:rsid w:val="0098247F"/>
    <w:rsid w:val="009825DA"/>
    <w:rsid w:val="009826A1"/>
    <w:rsid w:val="009827C0"/>
    <w:rsid w:val="009828CB"/>
    <w:rsid w:val="0098298C"/>
    <w:rsid w:val="00982997"/>
    <w:rsid w:val="00982A1C"/>
    <w:rsid w:val="00982B40"/>
    <w:rsid w:val="00982BCB"/>
    <w:rsid w:val="00983295"/>
    <w:rsid w:val="00983301"/>
    <w:rsid w:val="00983438"/>
    <w:rsid w:val="00983464"/>
    <w:rsid w:val="0098363A"/>
    <w:rsid w:val="00983865"/>
    <w:rsid w:val="00983ACE"/>
    <w:rsid w:val="00983BE9"/>
    <w:rsid w:val="00983CC1"/>
    <w:rsid w:val="00983D51"/>
    <w:rsid w:val="00983D73"/>
    <w:rsid w:val="00983DB7"/>
    <w:rsid w:val="00983E2D"/>
    <w:rsid w:val="00984281"/>
    <w:rsid w:val="009842D4"/>
    <w:rsid w:val="00984385"/>
    <w:rsid w:val="009846F3"/>
    <w:rsid w:val="009846FF"/>
    <w:rsid w:val="009848BB"/>
    <w:rsid w:val="009848D1"/>
    <w:rsid w:val="00984BB3"/>
    <w:rsid w:val="00984D44"/>
    <w:rsid w:val="00984EDD"/>
    <w:rsid w:val="00984F44"/>
    <w:rsid w:val="0098557F"/>
    <w:rsid w:val="0098564E"/>
    <w:rsid w:val="009856A4"/>
    <w:rsid w:val="0098586A"/>
    <w:rsid w:val="00985879"/>
    <w:rsid w:val="009859C7"/>
    <w:rsid w:val="00985A01"/>
    <w:rsid w:val="00985B7D"/>
    <w:rsid w:val="00985D7F"/>
    <w:rsid w:val="00985F20"/>
    <w:rsid w:val="0098600A"/>
    <w:rsid w:val="009861ED"/>
    <w:rsid w:val="009862EC"/>
    <w:rsid w:val="00986310"/>
    <w:rsid w:val="0098635B"/>
    <w:rsid w:val="00986413"/>
    <w:rsid w:val="00986643"/>
    <w:rsid w:val="009869D7"/>
    <w:rsid w:val="00986B57"/>
    <w:rsid w:val="00987038"/>
    <w:rsid w:val="009870E1"/>
    <w:rsid w:val="0098719E"/>
    <w:rsid w:val="00987209"/>
    <w:rsid w:val="009873B4"/>
    <w:rsid w:val="0098746E"/>
    <w:rsid w:val="00987510"/>
    <w:rsid w:val="0098753A"/>
    <w:rsid w:val="0098767E"/>
    <w:rsid w:val="009878CE"/>
    <w:rsid w:val="00987C1E"/>
    <w:rsid w:val="00987E1D"/>
    <w:rsid w:val="009905CD"/>
    <w:rsid w:val="009909CF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0A3"/>
    <w:rsid w:val="0099272D"/>
    <w:rsid w:val="009928A5"/>
    <w:rsid w:val="009929AC"/>
    <w:rsid w:val="00992B77"/>
    <w:rsid w:val="00992CCC"/>
    <w:rsid w:val="009932DF"/>
    <w:rsid w:val="009934D2"/>
    <w:rsid w:val="00993A2E"/>
    <w:rsid w:val="00993A4B"/>
    <w:rsid w:val="00993CB4"/>
    <w:rsid w:val="0099461E"/>
    <w:rsid w:val="009947C7"/>
    <w:rsid w:val="00994816"/>
    <w:rsid w:val="00994A25"/>
    <w:rsid w:val="009952BA"/>
    <w:rsid w:val="00995411"/>
    <w:rsid w:val="00995488"/>
    <w:rsid w:val="009958B4"/>
    <w:rsid w:val="00995954"/>
    <w:rsid w:val="009959B4"/>
    <w:rsid w:val="00995DE0"/>
    <w:rsid w:val="00995DE1"/>
    <w:rsid w:val="00995E31"/>
    <w:rsid w:val="00995F3B"/>
    <w:rsid w:val="00996403"/>
    <w:rsid w:val="0099654F"/>
    <w:rsid w:val="00996561"/>
    <w:rsid w:val="0099674B"/>
    <w:rsid w:val="00996865"/>
    <w:rsid w:val="00996887"/>
    <w:rsid w:val="00996924"/>
    <w:rsid w:val="00996B31"/>
    <w:rsid w:val="00996C19"/>
    <w:rsid w:val="00996C3F"/>
    <w:rsid w:val="00996F6D"/>
    <w:rsid w:val="00997299"/>
    <w:rsid w:val="009973D7"/>
    <w:rsid w:val="0099757D"/>
    <w:rsid w:val="0099777F"/>
    <w:rsid w:val="0099790C"/>
    <w:rsid w:val="00997A7B"/>
    <w:rsid w:val="00997B60"/>
    <w:rsid w:val="00997E0C"/>
    <w:rsid w:val="009A021B"/>
    <w:rsid w:val="009A023A"/>
    <w:rsid w:val="009A046F"/>
    <w:rsid w:val="009A0590"/>
    <w:rsid w:val="009A0632"/>
    <w:rsid w:val="009A06A1"/>
    <w:rsid w:val="009A0731"/>
    <w:rsid w:val="009A0753"/>
    <w:rsid w:val="009A0ADC"/>
    <w:rsid w:val="009A0E1E"/>
    <w:rsid w:val="009A0FA2"/>
    <w:rsid w:val="009A0FD8"/>
    <w:rsid w:val="009A10B4"/>
    <w:rsid w:val="009A10D1"/>
    <w:rsid w:val="009A12DE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1C5"/>
    <w:rsid w:val="009A2261"/>
    <w:rsid w:val="009A2409"/>
    <w:rsid w:val="009A2494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19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A9A"/>
    <w:rsid w:val="009A4C37"/>
    <w:rsid w:val="009A4CBD"/>
    <w:rsid w:val="009A4D72"/>
    <w:rsid w:val="009A51F3"/>
    <w:rsid w:val="009A533D"/>
    <w:rsid w:val="009A53B7"/>
    <w:rsid w:val="009A56E9"/>
    <w:rsid w:val="009A57EA"/>
    <w:rsid w:val="009A5838"/>
    <w:rsid w:val="009A594B"/>
    <w:rsid w:val="009A5F50"/>
    <w:rsid w:val="009A60AA"/>
    <w:rsid w:val="009A612A"/>
    <w:rsid w:val="009A6199"/>
    <w:rsid w:val="009A6528"/>
    <w:rsid w:val="009A6828"/>
    <w:rsid w:val="009A698B"/>
    <w:rsid w:val="009A69AE"/>
    <w:rsid w:val="009A6C02"/>
    <w:rsid w:val="009A6FE8"/>
    <w:rsid w:val="009A70AB"/>
    <w:rsid w:val="009A71CC"/>
    <w:rsid w:val="009A722B"/>
    <w:rsid w:val="009A73C1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CDE"/>
    <w:rsid w:val="009B0F54"/>
    <w:rsid w:val="009B136A"/>
    <w:rsid w:val="009B13CF"/>
    <w:rsid w:val="009B184D"/>
    <w:rsid w:val="009B196F"/>
    <w:rsid w:val="009B1F98"/>
    <w:rsid w:val="009B1FCD"/>
    <w:rsid w:val="009B202A"/>
    <w:rsid w:val="009B2156"/>
    <w:rsid w:val="009B220C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B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4B"/>
    <w:rsid w:val="009B44A9"/>
    <w:rsid w:val="009B44D1"/>
    <w:rsid w:val="009B45C5"/>
    <w:rsid w:val="009B498A"/>
    <w:rsid w:val="009B4A14"/>
    <w:rsid w:val="009B4DCE"/>
    <w:rsid w:val="009B4FE7"/>
    <w:rsid w:val="009B50AA"/>
    <w:rsid w:val="009B511C"/>
    <w:rsid w:val="009B534A"/>
    <w:rsid w:val="009B55CD"/>
    <w:rsid w:val="009B5646"/>
    <w:rsid w:val="009B596D"/>
    <w:rsid w:val="009B5BA6"/>
    <w:rsid w:val="009B5E73"/>
    <w:rsid w:val="009B5F16"/>
    <w:rsid w:val="009B6156"/>
    <w:rsid w:val="009B634C"/>
    <w:rsid w:val="009B64E8"/>
    <w:rsid w:val="009B6557"/>
    <w:rsid w:val="009B6BD6"/>
    <w:rsid w:val="009B6C76"/>
    <w:rsid w:val="009B6EA6"/>
    <w:rsid w:val="009B6EEA"/>
    <w:rsid w:val="009B6F96"/>
    <w:rsid w:val="009B6FA5"/>
    <w:rsid w:val="009B708A"/>
    <w:rsid w:val="009B745A"/>
    <w:rsid w:val="009B76C5"/>
    <w:rsid w:val="009B7715"/>
    <w:rsid w:val="009B7794"/>
    <w:rsid w:val="009B7845"/>
    <w:rsid w:val="009B7893"/>
    <w:rsid w:val="009B7A89"/>
    <w:rsid w:val="009B7B76"/>
    <w:rsid w:val="009B7B79"/>
    <w:rsid w:val="009B7D19"/>
    <w:rsid w:val="009B7E1E"/>
    <w:rsid w:val="009B7E6B"/>
    <w:rsid w:val="009B7FDC"/>
    <w:rsid w:val="009C009A"/>
    <w:rsid w:val="009C018E"/>
    <w:rsid w:val="009C0406"/>
    <w:rsid w:val="009C0773"/>
    <w:rsid w:val="009C0844"/>
    <w:rsid w:val="009C0908"/>
    <w:rsid w:val="009C0ABE"/>
    <w:rsid w:val="009C0C25"/>
    <w:rsid w:val="009C0C30"/>
    <w:rsid w:val="009C0D97"/>
    <w:rsid w:val="009C0FA3"/>
    <w:rsid w:val="009C1186"/>
    <w:rsid w:val="009C12A2"/>
    <w:rsid w:val="009C13F8"/>
    <w:rsid w:val="009C1538"/>
    <w:rsid w:val="009C170B"/>
    <w:rsid w:val="009C19D9"/>
    <w:rsid w:val="009C1A16"/>
    <w:rsid w:val="009C1A2D"/>
    <w:rsid w:val="009C1A48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673"/>
    <w:rsid w:val="009C2797"/>
    <w:rsid w:val="009C2853"/>
    <w:rsid w:val="009C28CE"/>
    <w:rsid w:val="009C28FD"/>
    <w:rsid w:val="009C2A5B"/>
    <w:rsid w:val="009C2B86"/>
    <w:rsid w:val="009C2CC0"/>
    <w:rsid w:val="009C2D32"/>
    <w:rsid w:val="009C2F7F"/>
    <w:rsid w:val="009C3042"/>
    <w:rsid w:val="009C304C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EB9"/>
    <w:rsid w:val="009C40B3"/>
    <w:rsid w:val="009C4426"/>
    <w:rsid w:val="009C450F"/>
    <w:rsid w:val="009C47BF"/>
    <w:rsid w:val="009C49CF"/>
    <w:rsid w:val="009C4FAE"/>
    <w:rsid w:val="009C4FFE"/>
    <w:rsid w:val="009C51DF"/>
    <w:rsid w:val="009C52A1"/>
    <w:rsid w:val="009C54CE"/>
    <w:rsid w:val="009C5511"/>
    <w:rsid w:val="009C57FA"/>
    <w:rsid w:val="009C5987"/>
    <w:rsid w:val="009C5AC4"/>
    <w:rsid w:val="009C5B37"/>
    <w:rsid w:val="009C5CA2"/>
    <w:rsid w:val="009C5CDF"/>
    <w:rsid w:val="009C5D8A"/>
    <w:rsid w:val="009C5DFD"/>
    <w:rsid w:val="009C61EF"/>
    <w:rsid w:val="009C61F0"/>
    <w:rsid w:val="009C6364"/>
    <w:rsid w:val="009C63AB"/>
    <w:rsid w:val="009C67A6"/>
    <w:rsid w:val="009C6855"/>
    <w:rsid w:val="009C6D78"/>
    <w:rsid w:val="009C6D8C"/>
    <w:rsid w:val="009C7093"/>
    <w:rsid w:val="009C70B5"/>
    <w:rsid w:val="009C70FD"/>
    <w:rsid w:val="009C72E1"/>
    <w:rsid w:val="009C7549"/>
    <w:rsid w:val="009C771C"/>
    <w:rsid w:val="009C7747"/>
    <w:rsid w:val="009C78A2"/>
    <w:rsid w:val="009C7E19"/>
    <w:rsid w:val="009C7F59"/>
    <w:rsid w:val="009D0351"/>
    <w:rsid w:val="009D03F5"/>
    <w:rsid w:val="009D0490"/>
    <w:rsid w:val="009D0612"/>
    <w:rsid w:val="009D06C2"/>
    <w:rsid w:val="009D06DE"/>
    <w:rsid w:val="009D072F"/>
    <w:rsid w:val="009D07F9"/>
    <w:rsid w:val="009D09C5"/>
    <w:rsid w:val="009D0A5F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32F9"/>
    <w:rsid w:val="009D3566"/>
    <w:rsid w:val="009D356F"/>
    <w:rsid w:val="009D38B8"/>
    <w:rsid w:val="009D3979"/>
    <w:rsid w:val="009D3A5A"/>
    <w:rsid w:val="009D3C71"/>
    <w:rsid w:val="009D3E21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4F1D"/>
    <w:rsid w:val="009D513C"/>
    <w:rsid w:val="009D527C"/>
    <w:rsid w:val="009D5389"/>
    <w:rsid w:val="009D538A"/>
    <w:rsid w:val="009D54AA"/>
    <w:rsid w:val="009D54B9"/>
    <w:rsid w:val="009D564B"/>
    <w:rsid w:val="009D56B9"/>
    <w:rsid w:val="009D5854"/>
    <w:rsid w:val="009D58E9"/>
    <w:rsid w:val="009D59C1"/>
    <w:rsid w:val="009D5B4C"/>
    <w:rsid w:val="009D5B9F"/>
    <w:rsid w:val="009D5C46"/>
    <w:rsid w:val="009D60E5"/>
    <w:rsid w:val="009D6104"/>
    <w:rsid w:val="009D6258"/>
    <w:rsid w:val="009D62D5"/>
    <w:rsid w:val="009D64E0"/>
    <w:rsid w:val="009D65D3"/>
    <w:rsid w:val="009D6656"/>
    <w:rsid w:val="009D66B6"/>
    <w:rsid w:val="009D67C5"/>
    <w:rsid w:val="009D67F6"/>
    <w:rsid w:val="009D6A44"/>
    <w:rsid w:val="009D6B88"/>
    <w:rsid w:val="009D6D2B"/>
    <w:rsid w:val="009D7205"/>
    <w:rsid w:val="009D72E4"/>
    <w:rsid w:val="009D74D8"/>
    <w:rsid w:val="009D759F"/>
    <w:rsid w:val="009D76F2"/>
    <w:rsid w:val="009D7727"/>
    <w:rsid w:val="009D77A1"/>
    <w:rsid w:val="009D797E"/>
    <w:rsid w:val="009D7A45"/>
    <w:rsid w:val="009D7BFF"/>
    <w:rsid w:val="009D7CF3"/>
    <w:rsid w:val="009D7D69"/>
    <w:rsid w:val="009D7F03"/>
    <w:rsid w:val="009D7F44"/>
    <w:rsid w:val="009D7F81"/>
    <w:rsid w:val="009E0386"/>
    <w:rsid w:val="009E0405"/>
    <w:rsid w:val="009E045C"/>
    <w:rsid w:val="009E0780"/>
    <w:rsid w:val="009E07CB"/>
    <w:rsid w:val="009E0966"/>
    <w:rsid w:val="009E0A6A"/>
    <w:rsid w:val="009E0C14"/>
    <w:rsid w:val="009E0D90"/>
    <w:rsid w:val="009E0EE2"/>
    <w:rsid w:val="009E0F18"/>
    <w:rsid w:val="009E11ED"/>
    <w:rsid w:val="009E12F3"/>
    <w:rsid w:val="009E1420"/>
    <w:rsid w:val="009E142B"/>
    <w:rsid w:val="009E156C"/>
    <w:rsid w:val="009E1847"/>
    <w:rsid w:val="009E19E6"/>
    <w:rsid w:val="009E1C5A"/>
    <w:rsid w:val="009E1D52"/>
    <w:rsid w:val="009E1E19"/>
    <w:rsid w:val="009E1F2D"/>
    <w:rsid w:val="009E2026"/>
    <w:rsid w:val="009E203A"/>
    <w:rsid w:val="009E20C4"/>
    <w:rsid w:val="009E2339"/>
    <w:rsid w:val="009E23C3"/>
    <w:rsid w:val="009E26CB"/>
    <w:rsid w:val="009E26D6"/>
    <w:rsid w:val="009E2B74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955"/>
    <w:rsid w:val="009E5BB0"/>
    <w:rsid w:val="009E5DF0"/>
    <w:rsid w:val="009E5E3B"/>
    <w:rsid w:val="009E6011"/>
    <w:rsid w:val="009E61D0"/>
    <w:rsid w:val="009E64A3"/>
    <w:rsid w:val="009E66B4"/>
    <w:rsid w:val="009E66FB"/>
    <w:rsid w:val="009E6A99"/>
    <w:rsid w:val="009E6C18"/>
    <w:rsid w:val="009E6C41"/>
    <w:rsid w:val="009E6C9B"/>
    <w:rsid w:val="009E6D02"/>
    <w:rsid w:val="009E6EA8"/>
    <w:rsid w:val="009E7189"/>
    <w:rsid w:val="009E7312"/>
    <w:rsid w:val="009E73B2"/>
    <w:rsid w:val="009E77BE"/>
    <w:rsid w:val="009E77CE"/>
    <w:rsid w:val="009E7AB9"/>
    <w:rsid w:val="009F0078"/>
    <w:rsid w:val="009F00FD"/>
    <w:rsid w:val="009F0355"/>
    <w:rsid w:val="009F042E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0EEA"/>
    <w:rsid w:val="009F10C7"/>
    <w:rsid w:val="009F1180"/>
    <w:rsid w:val="009F131F"/>
    <w:rsid w:val="009F13C3"/>
    <w:rsid w:val="009F1533"/>
    <w:rsid w:val="009F1923"/>
    <w:rsid w:val="009F195B"/>
    <w:rsid w:val="009F1971"/>
    <w:rsid w:val="009F1EDE"/>
    <w:rsid w:val="009F1F29"/>
    <w:rsid w:val="009F1F36"/>
    <w:rsid w:val="009F202A"/>
    <w:rsid w:val="009F2384"/>
    <w:rsid w:val="009F23C7"/>
    <w:rsid w:val="009F27EF"/>
    <w:rsid w:val="009F291E"/>
    <w:rsid w:val="009F2BC3"/>
    <w:rsid w:val="009F2CD4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CE"/>
    <w:rsid w:val="009F3CDD"/>
    <w:rsid w:val="009F3D36"/>
    <w:rsid w:val="009F3D3C"/>
    <w:rsid w:val="009F3F8D"/>
    <w:rsid w:val="009F4441"/>
    <w:rsid w:val="009F44AE"/>
    <w:rsid w:val="009F468C"/>
    <w:rsid w:val="009F46A7"/>
    <w:rsid w:val="009F46F8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5861"/>
    <w:rsid w:val="009F5B3D"/>
    <w:rsid w:val="009F60E1"/>
    <w:rsid w:val="009F62BC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D7E"/>
    <w:rsid w:val="009F6E95"/>
    <w:rsid w:val="009F6F42"/>
    <w:rsid w:val="009F6FF6"/>
    <w:rsid w:val="009F70EE"/>
    <w:rsid w:val="009F7142"/>
    <w:rsid w:val="009F72DE"/>
    <w:rsid w:val="009F72ED"/>
    <w:rsid w:val="009F74E5"/>
    <w:rsid w:val="009F75A1"/>
    <w:rsid w:val="009F7807"/>
    <w:rsid w:val="009F786F"/>
    <w:rsid w:val="009F79C7"/>
    <w:rsid w:val="009F7B67"/>
    <w:rsid w:val="009F7C81"/>
    <w:rsid w:val="009F7CBB"/>
    <w:rsid w:val="009F7CF9"/>
    <w:rsid w:val="009F7E41"/>
    <w:rsid w:val="009F7F3F"/>
    <w:rsid w:val="009F7FFB"/>
    <w:rsid w:val="00A00005"/>
    <w:rsid w:val="00A0054D"/>
    <w:rsid w:val="00A0062C"/>
    <w:rsid w:val="00A006E5"/>
    <w:rsid w:val="00A009C5"/>
    <w:rsid w:val="00A00A1F"/>
    <w:rsid w:val="00A00BB8"/>
    <w:rsid w:val="00A00E1A"/>
    <w:rsid w:val="00A00F65"/>
    <w:rsid w:val="00A01053"/>
    <w:rsid w:val="00A010F9"/>
    <w:rsid w:val="00A01145"/>
    <w:rsid w:val="00A0126E"/>
    <w:rsid w:val="00A012C0"/>
    <w:rsid w:val="00A01521"/>
    <w:rsid w:val="00A015E2"/>
    <w:rsid w:val="00A01727"/>
    <w:rsid w:val="00A019AD"/>
    <w:rsid w:val="00A01A3C"/>
    <w:rsid w:val="00A01EDB"/>
    <w:rsid w:val="00A01F3D"/>
    <w:rsid w:val="00A01F6A"/>
    <w:rsid w:val="00A02024"/>
    <w:rsid w:val="00A023A1"/>
    <w:rsid w:val="00A024CD"/>
    <w:rsid w:val="00A02779"/>
    <w:rsid w:val="00A027DB"/>
    <w:rsid w:val="00A0295E"/>
    <w:rsid w:val="00A02F47"/>
    <w:rsid w:val="00A034DA"/>
    <w:rsid w:val="00A0369B"/>
    <w:rsid w:val="00A036CC"/>
    <w:rsid w:val="00A03822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4824"/>
    <w:rsid w:val="00A04BFA"/>
    <w:rsid w:val="00A04C8C"/>
    <w:rsid w:val="00A053F2"/>
    <w:rsid w:val="00A0541C"/>
    <w:rsid w:val="00A056D4"/>
    <w:rsid w:val="00A059B2"/>
    <w:rsid w:val="00A05C3B"/>
    <w:rsid w:val="00A05C4A"/>
    <w:rsid w:val="00A05E24"/>
    <w:rsid w:val="00A05FA6"/>
    <w:rsid w:val="00A06289"/>
    <w:rsid w:val="00A0630C"/>
    <w:rsid w:val="00A0631C"/>
    <w:rsid w:val="00A06438"/>
    <w:rsid w:val="00A06624"/>
    <w:rsid w:val="00A06938"/>
    <w:rsid w:val="00A06A0E"/>
    <w:rsid w:val="00A06B58"/>
    <w:rsid w:val="00A06B68"/>
    <w:rsid w:val="00A06DD1"/>
    <w:rsid w:val="00A0721C"/>
    <w:rsid w:val="00A0735B"/>
    <w:rsid w:val="00A07758"/>
    <w:rsid w:val="00A07816"/>
    <w:rsid w:val="00A07986"/>
    <w:rsid w:val="00A07AF5"/>
    <w:rsid w:val="00A10488"/>
    <w:rsid w:val="00A10A24"/>
    <w:rsid w:val="00A10A7D"/>
    <w:rsid w:val="00A10BC8"/>
    <w:rsid w:val="00A10C19"/>
    <w:rsid w:val="00A10C29"/>
    <w:rsid w:val="00A10DC2"/>
    <w:rsid w:val="00A10FF7"/>
    <w:rsid w:val="00A1101A"/>
    <w:rsid w:val="00A111D9"/>
    <w:rsid w:val="00A113AB"/>
    <w:rsid w:val="00A11641"/>
    <w:rsid w:val="00A11898"/>
    <w:rsid w:val="00A11B1C"/>
    <w:rsid w:val="00A11C24"/>
    <w:rsid w:val="00A11D60"/>
    <w:rsid w:val="00A11EAD"/>
    <w:rsid w:val="00A11EDA"/>
    <w:rsid w:val="00A11F7B"/>
    <w:rsid w:val="00A12029"/>
    <w:rsid w:val="00A12159"/>
    <w:rsid w:val="00A12324"/>
    <w:rsid w:val="00A12479"/>
    <w:rsid w:val="00A124F4"/>
    <w:rsid w:val="00A12A77"/>
    <w:rsid w:val="00A12B83"/>
    <w:rsid w:val="00A12C94"/>
    <w:rsid w:val="00A12CFD"/>
    <w:rsid w:val="00A12D9B"/>
    <w:rsid w:val="00A12DB4"/>
    <w:rsid w:val="00A12DF4"/>
    <w:rsid w:val="00A12E92"/>
    <w:rsid w:val="00A12F07"/>
    <w:rsid w:val="00A13659"/>
    <w:rsid w:val="00A136F0"/>
    <w:rsid w:val="00A136F6"/>
    <w:rsid w:val="00A13780"/>
    <w:rsid w:val="00A13947"/>
    <w:rsid w:val="00A139A8"/>
    <w:rsid w:val="00A13DE8"/>
    <w:rsid w:val="00A13FAE"/>
    <w:rsid w:val="00A13FC2"/>
    <w:rsid w:val="00A14187"/>
    <w:rsid w:val="00A1428A"/>
    <w:rsid w:val="00A14353"/>
    <w:rsid w:val="00A143CD"/>
    <w:rsid w:val="00A1449F"/>
    <w:rsid w:val="00A1473D"/>
    <w:rsid w:val="00A14789"/>
    <w:rsid w:val="00A147D7"/>
    <w:rsid w:val="00A1496C"/>
    <w:rsid w:val="00A14B08"/>
    <w:rsid w:val="00A14B15"/>
    <w:rsid w:val="00A14BCD"/>
    <w:rsid w:val="00A14CAB"/>
    <w:rsid w:val="00A1510D"/>
    <w:rsid w:val="00A15120"/>
    <w:rsid w:val="00A152A9"/>
    <w:rsid w:val="00A1539B"/>
    <w:rsid w:val="00A155B8"/>
    <w:rsid w:val="00A15721"/>
    <w:rsid w:val="00A15764"/>
    <w:rsid w:val="00A15838"/>
    <w:rsid w:val="00A15C8B"/>
    <w:rsid w:val="00A15F5F"/>
    <w:rsid w:val="00A15FD4"/>
    <w:rsid w:val="00A16064"/>
    <w:rsid w:val="00A160D7"/>
    <w:rsid w:val="00A16161"/>
    <w:rsid w:val="00A16172"/>
    <w:rsid w:val="00A16586"/>
    <w:rsid w:val="00A1670A"/>
    <w:rsid w:val="00A1676C"/>
    <w:rsid w:val="00A16772"/>
    <w:rsid w:val="00A16777"/>
    <w:rsid w:val="00A16BF0"/>
    <w:rsid w:val="00A16D28"/>
    <w:rsid w:val="00A16D35"/>
    <w:rsid w:val="00A16DBB"/>
    <w:rsid w:val="00A16ED3"/>
    <w:rsid w:val="00A17204"/>
    <w:rsid w:val="00A17228"/>
    <w:rsid w:val="00A1722E"/>
    <w:rsid w:val="00A172DF"/>
    <w:rsid w:val="00A17323"/>
    <w:rsid w:val="00A17447"/>
    <w:rsid w:val="00A174D6"/>
    <w:rsid w:val="00A17650"/>
    <w:rsid w:val="00A1779F"/>
    <w:rsid w:val="00A177D1"/>
    <w:rsid w:val="00A17814"/>
    <w:rsid w:val="00A17A1B"/>
    <w:rsid w:val="00A17DF4"/>
    <w:rsid w:val="00A17E91"/>
    <w:rsid w:val="00A20179"/>
    <w:rsid w:val="00A201E1"/>
    <w:rsid w:val="00A2020D"/>
    <w:rsid w:val="00A2030C"/>
    <w:rsid w:val="00A2038D"/>
    <w:rsid w:val="00A203C8"/>
    <w:rsid w:val="00A204A6"/>
    <w:rsid w:val="00A2079C"/>
    <w:rsid w:val="00A20A65"/>
    <w:rsid w:val="00A20BAD"/>
    <w:rsid w:val="00A20C0E"/>
    <w:rsid w:val="00A20E48"/>
    <w:rsid w:val="00A2114D"/>
    <w:rsid w:val="00A21378"/>
    <w:rsid w:val="00A21439"/>
    <w:rsid w:val="00A21531"/>
    <w:rsid w:val="00A21551"/>
    <w:rsid w:val="00A2167B"/>
    <w:rsid w:val="00A21722"/>
    <w:rsid w:val="00A217BE"/>
    <w:rsid w:val="00A21D4E"/>
    <w:rsid w:val="00A21E96"/>
    <w:rsid w:val="00A21FF0"/>
    <w:rsid w:val="00A220A5"/>
    <w:rsid w:val="00A22311"/>
    <w:rsid w:val="00A22430"/>
    <w:rsid w:val="00A2278D"/>
    <w:rsid w:val="00A227D9"/>
    <w:rsid w:val="00A229A9"/>
    <w:rsid w:val="00A229AA"/>
    <w:rsid w:val="00A229DD"/>
    <w:rsid w:val="00A231B7"/>
    <w:rsid w:val="00A237CC"/>
    <w:rsid w:val="00A23852"/>
    <w:rsid w:val="00A239C6"/>
    <w:rsid w:val="00A23A46"/>
    <w:rsid w:val="00A23AA5"/>
    <w:rsid w:val="00A23BC5"/>
    <w:rsid w:val="00A23CC9"/>
    <w:rsid w:val="00A23CDB"/>
    <w:rsid w:val="00A23D54"/>
    <w:rsid w:val="00A23E2C"/>
    <w:rsid w:val="00A23F9F"/>
    <w:rsid w:val="00A240FF"/>
    <w:rsid w:val="00A242E0"/>
    <w:rsid w:val="00A246DB"/>
    <w:rsid w:val="00A24702"/>
    <w:rsid w:val="00A24762"/>
    <w:rsid w:val="00A248E4"/>
    <w:rsid w:val="00A24B40"/>
    <w:rsid w:val="00A24CAF"/>
    <w:rsid w:val="00A24D9C"/>
    <w:rsid w:val="00A250A1"/>
    <w:rsid w:val="00A25354"/>
    <w:rsid w:val="00A256BB"/>
    <w:rsid w:val="00A2589B"/>
    <w:rsid w:val="00A25969"/>
    <w:rsid w:val="00A259C5"/>
    <w:rsid w:val="00A25AB4"/>
    <w:rsid w:val="00A25EBF"/>
    <w:rsid w:val="00A25F1A"/>
    <w:rsid w:val="00A2616E"/>
    <w:rsid w:val="00A2627A"/>
    <w:rsid w:val="00A26450"/>
    <w:rsid w:val="00A26950"/>
    <w:rsid w:val="00A26A51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54E"/>
    <w:rsid w:val="00A2788F"/>
    <w:rsid w:val="00A2797B"/>
    <w:rsid w:val="00A279A0"/>
    <w:rsid w:val="00A279B1"/>
    <w:rsid w:val="00A27A65"/>
    <w:rsid w:val="00A27B28"/>
    <w:rsid w:val="00A3010E"/>
    <w:rsid w:val="00A3046A"/>
    <w:rsid w:val="00A304C2"/>
    <w:rsid w:val="00A30609"/>
    <w:rsid w:val="00A3087F"/>
    <w:rsid w:val="00A3088B"/>
    <w:rsid w:val="00A308B0"/>
    <w:rsid w:val="00A3099A"/>
    <w:rsid w:val="00A30A05"/>
    <w:rsid w:val="00A30A8A"/>
    <w:rsid w:val="00A30BE0"/>
    <w:rsid w:val="00A30D93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5E0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3EA"/>
    <w:rsid w:val="00A324EE"/>
    <w:rsid w:val="00A3251B"/>
    <w:rsid w:val="00A325C3"/>
    <w:rsid w:val="00A3260C"/>
    <w:rsid w:val="00A32685"/>
    <w:rsid w:val="00A32928"/>
    <w:rsid w:val="00A32B27"/>
    <w:rsid w:val="00A32CD1"/>
    <w:rsid w:val="00A32E78"/>
    <w:rsid w:val="00A32F9C"/>
    <w:rsid w:val="00A3304C"/>
    <w:rsid w:val="00A33098"/>
    <w:rsid w:val="00A3311B"/>
    <w:rsid w:val="00A33303"/>
    <w:rsid w:val="00A3330B"/>
    <w:rsid w:val="00A3346B"/>
    <w:rsid w:val="00A3374B"/>
    <w:rsid w:val="00A33921"/>
    <w:rsid w:val="00A33B86"/>
    <w:rsid w:val="00A33CDF"/>
    <w:rsid w:val="00A33D19"/>
    <w:rsid w:val="00A3420F"/>
    <w:rsid w:val="00A3431C"/>
    <w:rsid w:val="00A343C8"/>
    <w:rsid w:val="00A3454B"/>
    <w:rsid w:val="00A347C4"/>
    <w:rsid w:val="00A3481F"/>
    <w:rsid w:val="00A34D17"/>
    <w:rsid w:val="00A35068"/>
    <w:rsid w:val="00A35103"/>
    <w:rsid w:val="00A351A9"/>
    <w:rsid w:val="00A352CD"/>
    <w:rsid w:val="00A35349"/>
    <w:rsid w:val="00A35604"/>
    <w:rsid w:val="00A35778"/>
    <w:rsid w:val="00A3577C"/>
    <w:rsid w:val="00A3579A"/>
    <w:rsid w:val="00A357E4"/>
    <w:rsid w:val="00A358D9"/>
    <w:rsid w:val="00A35A4B"/>
    <w:rsid w:val="00A35A59"/>
    <w:rsid w:val="00A35EA2"/>
    <w:rsid w:val="00A35F15"/>
    <w:rsid w:val="00A36040"/>
    <w:rsid w:val="00A36145"/>
    <w:rsid w:val="00A361C6"/>
    <w:rsid w:val="00A3632A"/>
    <w:rsid w:val="00A36368"/>
    <w:rsid w:val="00A363F5"/>
    <w:rsid w:val="00A36408"/>
    <w:rsid w:val="00A36B3A"/>
    <w:rsid w:val="00A36BDE"/>
    <w:rsid w:val="00A36CEB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B15"/>
    <w:rsid w:val="00A37F9A"/>
    <w:rsid w:val="00A4044C"/>
    <w:rsid w:val="00A40534"/>
    <w:rsid w:val="00A40B67"/>
    <w:rsid w:val="00A40D0D"/>
    <w:rsid w:val="00A40F19"/>
    <w:rsid w:val="00A410D4"/>
    <w:rsid w:val="00A4110C"/>
    <w:rsid w:val="00A411C7"/>
    <w:rsid w:val="00A4150D"/>
    <w:rsid w:val="00A41737"/>
    <w:rsid w:val="00A41822"/>
    <w:rsid w:val="00A41C83"/>
    <w:rsid w:val="00A41D35"/>
    <w:rsid w:val="00A41D84"/>
    <w:rsid w:val="00A41DD9"/>
    <w:rsid w:val="00A41E23"/>
    <w:rsid w:val="00A41E9A"/>
    <w:rsid w:val="00A42129"/>
    <w:rsid w:val="00A42169"/>
    <w:rsid w:val="00A4223B"/>
    <w:rsid w:val="00A4230F"/>
    <w:rsid w:val="00A42838"/>
    <w:rsid w:val="00A42C24"/>
    <w:rsid w:val="00A42C4A"/>
    <w:rsid w:val="00A42D32"/>
    <w:rsid w:val="00A42F6A"/>
    <w:rsid w:val="00A43327"/>
    <w:rsid w:val="00A43460"/>
    <w:rsid w:val="00A4368B"/>
    <w:rsid w:val="00A436DA"/>
    <w:rsid w:val="00A43775"/>
    <w:rsid w:val="00A43884"/>
    <w:rsid w:val="00A43D8E"/>
    <w:rsid w:val="00A43FA9"/>
    <w:rsid w:val="00A44183"/>
    <w:rsid w:val="00A443E8"/>
    <w:rsid w:val="00A44536"/>
    <w:rsid w:val="00A4469D"/>
    <w:rsid w:val="00A44999"/>
    <w:rsid w:val="00A44AA2"/>
    <w:rsid w:val="00A44AE5"/>
    <w:rsid w:val="00A44AFE"/>
    <w:rsid w:val="00A44DD5"/>
    <w:rsid w:val="00A44F23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48C"/>
    <w:rsid w:val="00A465AE"/>
    <w:rsid w:val="00A46613"/>
    <w:rsid w:val="00A466CD"/>
    <w:rsid w:val="00A467B0"/>
    <w:rsid w:val="00A46876"/>
    <w:rsid w:val="00A46B1D"/>
    <w:rsid w:val="00A46BE6"/>
    <w:rsid w:val="00A46E16"/>
    <w:rsid w:val="00A46EC9"/>
    <w:rsid w:val="00A47041"/>
    <w:rsid w:val="00A471BD"/>
    <w:rsid w:val="00A472CB"/>
    <w:rsid w:val="00A47481"/>
    <w:rsid w:val="00A474F4"/>
    <w:rsid w:val="00A4750F"/>
    <w:rsid w:val="00A476DA"/>
    <w:rsid w:val="00A4773E"/>
    <w:rsid w:val="00A4783A"/>
    <w:rsid w:val="00A47B3C"/>
    <w:rsid w:val="00A47C36"/>
    <w:rsid w:val="00A47DFF"/>
    <w:rsid w:val="00A47E18"/>
    <w:rsid w:val="00A47F9A"/>
    <w:rsid w:val="00A47FC7"/>
    <w:rsid w:val="00A50095"/>
    <w:rsid w:val="00A50276"/>
    <w:rsid w:val="00A504E8"/>
    <w:rsid w:val="00A504EB"/>
    <w:rsid w:val="00A506C6"/>
    <w:rsid w:val="00A50733"/>
    <w:rsid w:val="00A50766"/>
    <w:rsid w:val="00A50832"/>
    <w:rsid w:val="00A50992"/>
    <w:rsid w:val="00A50CB2"/>
    <w:rsid w:val="00A50D09"/>
    <w:rsid w:val="00A50D7C"/>
    <w:rsid w:val="00A5139C"/>
    <w:rsid w:val="00A514E3"/>
    <w:rsid w:val="00A51E16"/>
    <w:rsid w:val="00A51E94"/>
    <w:rsid w:val="00A51F2B"/>
    <w:rsid w:val="00A51F41"/>
    <w:rsid w:val="00A5201D"/>
    <w:rsid w:val="00A52027"/>
    <w:rsid w:val="00A5202B"/>
    <w:rsid w:val="00A52152"/>
    <w:rsid w:val="00A52197"/>
    <w:rsid w:val="00A521A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A"/>
    <w:rsid w:val="00A532FE"/>
    <w:rsid w:val="00A5333F"/>
    <w:rsid w:val="00A53475"/>
    <w:rsid w:val="00A5351C"/>
    <w:rsid w:val="00A535F9"/>
    <w:rsid w:val="00A53618"/>
    <w:rsid w:val="00A53642"/>
    <w:rsid w:val="00A53725"/>
    <w:rsid w:val="00A538BC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A5"/>
    <w:rsid w:val="00A548E8"/>
    <w:rsid w:val="00A54AFE"/>
    <w:rsid w:val="00A54B47"/>
    <w:rsid w:val="00A54EA8"/>
    <w:rsid w:val="00A55154"/>
    <w:rsid w:val="00A55194"/>
    <w:rsid w:val="00A55288"/>
    <w:rsid w:val="00A553A4"/>
    <w:rsid w:val="00A556A0"/>
    <w:rsid w:val="00A5570B"/>
    <w:rsid w:val="00A558B2"/>
    <w:rsid w:val="00A559E8"/>
    <w:rsid w:val="00A55A52"/>
    <w:rsid w:val="00A55BE7"/>
    <w:rsid w:val="00A55CAC"/>
    <w:rsid w:val="00A55FCC"/>
    <w:rsid w:val="00A56057"/>
    <w:rsid w:val="00A56430"/>
    <w:rsid w:val="00A564CA"/>
    <w:rsid w:val="00A5654D"/>
    <w:rsid w:val="00A56563"/>
    <w:rsid w:val="00A56834"/>
    <w:rsid w:val="00A56A5B"/>
    <w:rsid w:val="00A56F04"/>
    <w:rsid w:val="00A570FA"/>
    <w:rsid w:val="00A571CC"/>
    <w:rsid w:val="00A57576"/>
    <w:rsid w:val="00A575AE"/>
    <w:rsid w:val="00A576B2"/>
    <w:rsid w:val="00A57766"/>
    <w:rsid w:val="00A57855"/>
    <w:rsid w:val="00A57892"/>
    <w:rsid w:val="00A57B65"/>
    <w:rsid w:val="00A57D4D"/>
    <w:rsid w:val="00A57D8C"/>
    <w:rsid w:val="00A57FFD"/>
    <w:rsid w:val="00A60130"/>
    <w:rsid w:val="00A60277"/>
    <w:rsid w:val="00A6055E"/>
    <w:rsid w:val="00A606BA"/>
    <w:rsid w:val="00A60A7C"/>
    <w:rsid w:val="00A60F92"/>
    <w:rsid w:val="00A61223"/>
    <w:rsid w:val="00A613A9"/>
    <w:rsid w:val="00A61437"/>
    <w:rsid w:val="00A615F7"/>
    <w:rsid w:val="00A6163D"/>
    <w:rsid w:val="00A6189E"/>
    <w:rsid w:val="00A61C92"/>
    <w:rsid w:val="00A61CD1"/>
    <w:rsid w:val="00A61D47"/>
    <w:rsid w:val="00A61EC4"/>
    <w:rsid w:val="00A61FC3"/>
    <w:rsid w:val="00A62049"/>
    <w:rsid w:val="00A621FF"/>
    <w:rsid w:val="00A62759"/>
    <w:rsid w:val="00A628DD"/>
    <w:rsid w:val="00A62942"/>
    <w:rsid w:val="00A629AB"/>
    <w:rsid w:val="00A62A97"/>
    <w:rsid w:val="00A62AD3"/>
    <w:rsid w:val="00A62D93"/>
    <w:rsid w:val="00A62EE7"/>
    <w:rsid w:val="00A62FEF"/>
    <w:rsid w:val="00A63091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59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0E7"/>
    <w:rsid w:val="00A671DC"/>
    <w:rsid w:val="00A67344"/>
    <w:rsid w:val="00A67460"/>
    <w:rsid w:val="00A67783"/>
    <w:rsid w:val="00A67801"/>
    <w:rsid w:val="00A6799D"/>
    <w:rsid w:val="00A679AE"/>
    <w:rsid w:val="00A67A76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0DF7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0"/>
    <w:rsid w:val="00A7420D"/>
    <w:rsid w:val="00A74422"/>
    <w:rsid w:val="00A74461"/>
    <w:rsid w:val="00A74523"/>
    <w:rsid w:val="00A745CF"/>
    <w:rsid w:val="00A7485E"/>
    <w:rsid w:val="00A74936"/>
    <w:rsid w:val="00A74A24"/>
    <w:rsid w:val="00A74B1C"/>
    <w:rsid w:val="00A74BC5"/>
    <w:rsid w:val="00A75111"/>
    <w:rsid w:val="00A75509"/>
    <w:rsid w:val="00A75635"/>
    <w:rsid w:val="00A75647"/>
    <w:rsid w:val="00A756BB"/>
    <w:rsid w:val="00A75A93"/>
    <w:rsid w:val="00A75DE6"/>
    <w:rsid w:val="00A75E43"/>
    <w:rsid w:val="00A762AC"/>
    <w:rsid w:val="00A7630B"/>
    <w:rsid w:val="00A76D41"/>
    <w:rsid w:val="00A76D84"/>
    <w:rsid w:val="00A76DC3"/>
    <w:rsid w:val="00A76DCF"/>
    <w:rsid w:val="00A770B9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BE2"/>
    <w:rsid w:val="00A77DF6"/>
    <w:rsid w:val="00A77E10"/>
    <w:rsid w:val="00A77E64"/>
    <w:rsid w:val="00A77ED4"/>
    <w:rsid w:val="00A77F07"/>
    <w:rsid w:val="00A80394"/>
    <w:rsid w:val="00A80490"/>
    <w:rsid w:val="00A804E8"/>
    <w:rsid w:val="00A80509"/>
    <w:rsid w:val="00A80616"/>
    <w:rsid w:val="00A80639"/>
    <w:rsid w:val="00A806CB"/>
    <w:rsid w:val="00A8088F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2B7"/>
    <w:rsid w:val="00A82312"/>
    <w:rsid w:val="00A82393"/>
    <w:rsid w:val="00A82458"/>
    <w:rsid w:val="00A8252B"/>
    <w:rsid w:val="00A825BD"/>
    <w:rsid w:val="00A82776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4C2"/>
    <w:rsid w:val="00A84B6F"/>
    <w:rsid w:val="00A84C6C"/>
    <w:rsid w:val="00A84CC0"/>
    <w:rsid w:val="00A84E3C"/>
    <w:rsid w:val="00A84FB5"/>
    <w:rsid w:val="00A84FB8"/>
    <w:rsid w:val="00A85159"/>
    <w:rsid w:val="00A852DD"/>
    <w:rsid w:val="00A8530D"/>
    <w:rsid w:val="00A853A4"/>
    <w:rsid w:val="00A85420"/>
    <w:rsid w:val="00A855D3"/>
    <w:rsid w:val="00A856D7"/>
    <w:rsid w:val="00A85A72"/>
    <w:rsid w:val="00A85AEF"/>
    <w:rsid w:val="00A85F81"/>
    <w:rsid w:val="00A860B2"/>
    <w:rsid w:val="00A860C0"/>
    <w:rsid w:val="00A86186"/>
    <w:rsid w:val="00A863C8"/>
    <w:rsid w:val="00A864FE"/>
    <w:rsid w:val="00A865CF"/>
    <w:rsid w:val="00A86722"/>
    <w:rsid w:val="00A867AC"/>
    <w:rsid w:val="00A86829"/>
    <w:rsid w:val="00A86922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31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0FF3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573"/>
    <w:rsid w:val="00A92605"/>
    <w:rsid w:val="00A92686"/>
    <w:rsid w:val="00A92852"/>
    <w:rsid w:val="00A92A5F"/>
    <w:rsid w:val="00A92E59"/>
    <w:rsid w:val="00A92EA7"/>
    <w:rsid w:val="00A92EB8"/>
    <w:rsid w:val="00A92FC2"/>
    <w:rsid w:val="00A930F4"/>
    <w:rsid w:val="00A931AA"/>
    <w:rsid w:val="00A93275"/>
    <w:rsid w:val="00A93286"/>
    <w:rsid w:val="00A93713"/>
    <w:rsid w:val="00A938C1"/>
    <w:rsid w:val="00A93B63"/>
    <w:rsid w:val="00A93C56"/>
    <w:rsid w:val="00A93C62"/>
    <w:rsid w:val="00A93C94"/>
    <w:rsid w:val="00A93DA6"/>
    <w:rsid w:val="00A93E54"/>
    <w:rsid w:val="00A93F78"/>
    <w:rsid w:val="00A9402A"/>
    <w:rsid w:val="00A94600"/>
    <w:rsid w:val="00A946FF"/>
    <w:rsid w:val="00A9476E"/>
    <w:rsid w:val="00A947B5"/>
    <w:rsid w:val="00A94AA5"/>
    <w:rsid w:val="00A94CDE"/>
    <w:rsid w:val="00A94D42"/>
    <w:rsid w:val="00A94F34"/>
    <w:rsid w:val="00A9518E"/>
    <w:rsid w:val="00A9530F"/>
    <w:rsid w:val="00A953CE"/>
    <w:rsid w:val="00A95449"/>
    <w:rsid w:val="00A954BA"/>
    <w:rsid w:val="00A955D8"/>
    <w:rsid w:val="00A957A6"/>
    <w:rsid w:val="00A9690C"/>
    <w:rsid w:val="00A96B57"/>
    <w:rsid w:val="00A96BBF"/>
    <w:rsid w:val="00A96C48"/>
    <w:rsid w:val="00A96E32"/>
    <w:rsid w:val="00A96EFB"/>
    <w:rsid w:val="00A96F14"/>
    <w:rsid w:val="00A96F4F"/>
    <w:rsid w:val="00A970A1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9B6"/>
    <w:rsid w:val="00AA0AB3"/>
    <w:rsid w:val="00AA0CA6"/>
    <w:rsid w:val="00AA0CC5"/>
    <w:rsid w:val="00AA0E5E"/>
    <w:rsid w:val="00AA0F0C"/>
    <w:rsid w:val="00AA0FA0"/>
    <w:rsid w:val="00AA0FA9"/>
    <w:rsid w:val="00AA1095"/>
    <w:rsid w:val="00AA1233"/>
    <w:rsid w:val="00AA183C"/>
    <w:rsid w:val="00AA1912"/>
    <w:rsid w:val="00AA199B"/>
    <w:rsid w:val="00AA201E"/>
    <w:rsid w:val="00AA2133"/>
    <w:rsid w:val="00AA2331"/>
    <w:rsid w:val="00AA2669"/>
    <w:rsid w:val="00AA26C0"/>
    <w:rsid w:val="00AA2752"/>
    <w:rsid w:val="00AA27C1"/>
    <w:rsid w:val="00AA28BA"/>
    <w:rsid w:val="00AA2A16"/>
    <w:rsid w:val="00AA2A98"/>
    <w:rsid w:val="00AA2FEA"/>
    <w:rsid w:val="00AA3023"/>
    <w:rsid w:val="00AA307A"/>
    <w:rsid w:val="00AA3091"/>
    <w:rsid w:val="00AA3233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4F"/>
    <w:rsid w:val="00AA3DD7"/>
    <w:rsid w:val="00AA3E3A"/>
    <w:rsid w:val="00AA3F37"/>
    <w:rsid w:val="00AA438B"/>
    <w:rsid w:val="00AA45B5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63D"/>
    <w:rsid w:val="00AA5AE3"/>
    <w:rsid w:val="00AA5D9E"/>
    <w:rsid w:val="00AA5E8C"/>
    <w:rsid w:val="00AA5F9A"/>
    <w:rsid w:val="00AA62C4"/>
    <w:rsid w:val="00AA6336"/>
    <w:rsid w:val="00AA635B"/>
    <w:rsid w:val="00AA6510"/>
    <w:rsid w:val="00AA6A1F"/>
    <w:rsid w:val="00AA6A91"/>
    <w:rsid w:val="00AA6AC8"/>
    <w:rsid w:val="00AA6B44"/>
    <w:rsid w:val="00AA6D88"/>
    <w:rsid w:val="00AA6EE4"/>
    <w:rsid w:val="00AA6F11"/>
    <w:rsid w:val="00AA6F62"/>
    <w:rsid w:val="00AA6F8D"/>
    <w:rsid w:val="00AA6FF2"/>
    <w:rsid w:val="00AA717D"/>
    <w:rsid w:val="00AA71F2"/>
    <w:rsid w:val="00AA7431"/>
    <w:rsid w:val="00AA74A0"/>
    <w:rsid w:val="00AA75F0"/>
    <w:rsid w:val="00AA776E"/>
    <w:rsid w:val="00AA77DC"/>
    <w:rsid w:val="00AA77ED"/>
    <w:rsid w:val="00AA7BE1"/>
    <w:rsid w:val="00AA7EE6"/>
    <w:rsid w:val="00AA7FED"/>
    <w:rsid w:val="00AB011E"/>
    <w:rsid w:val="00AB017E"/>
    <w:rsid w:val="00AB05F4"/>
    <w:rsid w:val="00AB0811"/>
    <w:rsid w:val="00AB08FC"/>
    <w:rsid w:val="00AB0DC1"/>
    <w:rsid w:val="00AB0E81"/>
    <w:rsid w:val="00AB0E93"/>
    <w:rsid w:val="00AB0F4E"/>
    <w:rsid w:val="00AB0F6C"/>
    <w:rsid w:val="00AB1353"/>
    <w:rsid w:val="00AB1565"/>
    <w:rsid w:val="00AB19D2"/>
    <w:rsid w:val="00AB1B00"/>
    <w:rsid w:val="00AB1C0E"/>
    <w:rsid w:val="00AB1CE8"/>
    <w:rsid w:val="00AB2151"/>
    <w:rsid w:val="00AB2281"/>
    <w:rsid w:val="00AB22A2"/>
    <w:rsid w:val="00AB246A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C64"/>
    <w:rsid w:val="00AB2CDC"/>
    <w:rsid w:val="00AB2D81"/>
    <w:rsid w:val="00AB33AD"/>
    <w:rsid w:val="00AB3442"/>
    <w:rsid w:val="00AB3517"/>
    <w:rsid w:val="00AB35DA"/>
    <w:rsid w:val="00AB3603"/>
    <w:rsid w:val="00AB384F"/>
    <w:rsid w:val="00AB389C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7D1"/>
    <w:rsid w:val="00AB4818"/>
    <w:rsid w:val="00AB483D"/>
    <w:rsid w:val="00AB49ED"/>
    <w:rsid w:val="00AB4BA0"/>
    <w:rsid w:val="00AB4C81"/>
    <w:rsid w:val="00AB4CB3"/>
    <w:rsid w:val="00AB4D1F"/>
    <w:rsid w:val="00AB4D28"/>
    <w:rsid w:val="00AB4D37"/>
    <w:rsid w:val="00AB4E1D"/>
    <w:rsid w:val="00AB4E95"/>
    <w:rsid w:val="00AB4ECF"/>
    <w:rsid w:val="00AB4EEF"/>
    <w:rsid w:val="00AB4F56"/>
    <w:rsid w:val="00AB500A"/>
    <w:rsid w:val="00AB51B9"/>
    <w:rsid w:val="00AB56AC"/>
    <w:rsid w:val="00AB574A"/>
    <w:rsid w:val="00AB5769"/>
    <w:rsid w:val="00AB579D"/>
    <w:rsid w:val="00AB5844"/>
    <w:rsid w:val="00AB5860"/>
    <w:rsid w:val="00AB5883"/>
    <w:rsid w:val="00AB58FA"/>
    <w:rsid w:val="00AB5A11"/>
    <w:rsid w:val="00AB5A3B"/>
    <w:rsid w:val="00AB5B42"/>
    <w:rsid w:val="00AB6034"/>
    <w:rsid w:val="00AB61B8"/>
    <w:rsid w:val="00AB628D"/>
    <w:rsid w:val="00AB62C8"/>
    <w:rsid w:val="00AB6367"/>
    <w:rsid w:val="00AB6404"/>
    <w:rsid w:val="00AB654C"/>
    <w:rsid w:val="00AB67CA"/>
    <w:rsid w:val="00AB6927"/>
    <w:rsid w:val="00AB69DA"/>
    <w:rsid w:val="00AB6A8A"/>
    <w:rsid w:val="00AB6B13"/>
    <w:rsid w:val="00AB6B53"/>
    <w:rsid w:val="00AB6B91"/>
    <w:rsid w:val="00AB6C03"/>
    <w:rsid w:val="00AB6C92"/>
    <w:rsid w:val="00AB6F01"/>
    <w:rsid w:val="00AB70E3"/>
    <w:rsid w:val="00AB7161"/>
    <w:rsid w:val="00AB7376"/>
    <w:rsid w:val="00AB73B9"/>
    <w:rsid w:val="00AB7502"/>
    <w:rsid w:val="00AB77B5"/>
    <w:rsid w:val="00AB7A18"/>
    <w:rsid w:val="00AB7A1C"/>
    <w:rsid w:val="00AB7AC3"/>
    <w:rsid w:val="00AB7BF0"/>
    <w:rsid w:val="00AB7D10"/>
    <w:rsid w:val="00AB7D55"/>
    <w:rsid w:val="00AB7DC2"/>
    <w:rsid w:val="00AB7DF9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BE2"/>
    <w:rsid w:val="00AC0E8C"/>
    <w:rsid w:val="00AC0EAE"/>
    <w:rsid w:val="00AC0F0C"/>
    <w:rsid w:val="00AC0FC5"/>
    <w:rsid w:val="00AC1551"/>
    <w:rsid w:val="00AC175E"/>
    <w:rsid w:val="00AC1B05"/>
    <w:rsid w:val="00AC2041"/>
    <w:rsid w:val="00AC220F"/>
    <w:rsid w:val="00AC22C8"/>
    <w:rsid w:val="00AC25BC"/>
    <w:rsid w:val="00AC2803"/>
    <w:rsid w:val="00AC295C"/>
    <w:rsid w:val="00AC2A86"/>
    <w:rsid w:val="00AC2E88"/>
    <w:rsid w:val="00AC303C"/>
    <w:rsid w:val="00AC324A"/>
    <w:rsid w:val="00AC356B"/>
    <w:rsid w:val="00AC376D"/>
    <w:rsid w:val="00AC3C3A"/>
    <w:rsid w:val="00AC3CB4"/>
    <w:rsid w:val="00AC4170"/>
    <w:rsid w:val="00AC42E4"/>
    <w:rsid w:val="00AC452D"/>
    <w:rsid w:val="00AC4541"/>
    <w:rsid w:val="00AC4658"/>
    <w:rsid w:val="00AC4788"/>
    <w:rsid w:val="00AC48DC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996"/>
    <w:rsid w:val="00AC5A44"/>
    <w:rsid w:val="00AC5CCE"/>
    <w:rsid w:val="00AC5DD6"/>
    <w:rsid w:val="00AC5E5E"/>
    <w:rsid w:val="00AC5F51"/>
    <w:rsid w:val="00AC60CB"/>
    <w:rsid w:val="00AC6242"/>
    <w:rsid w:val="00AC63B6"/>
    <w:rsid w:val="00AC6417"/>
    <w:rsid w:val="00AC6443"/>
    <w:rsid w:val="00AC6510"/>
    <w:rsid w:val="00AC6941"/>
    <w:rsid w:val="00AC6961"/>
    <w:rsid w:val="00AC6A20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9B5"/>
    <w:rsid w:val="00AC7A5C"/>
    <w:rsid w:val="00AD0219"/>
    <w:rsid w:val="00AD05A9"/>
    <w:rsid w:val="00AD074C"/>
    <w:rsid w:val="00AD07BC"/>
    <w:rsid w:val="00AD081C"/>
    <w:rsid w:val="00AD0AF6"/>
    <w:rsid w:val="00AD0B97"/>
    <w:rsid w:val="00AD0C61"/>
    <w:rsid w:val="00AD0CE7"/>
    <w:rsid w:val="00AD0D36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D45"/>
    <w:rsid w:val="00AD1D6E"/>
    <w:rsid w:val="00AD1E6F"/>
    <w:rsid w:val="00AD1E7C"/>
    <w:rsid w:val="00AD1F07"/>
    <w:rsid w:val="00AD203C"/>
    <w:rsid w:val="00AD22E0"/>
    <w:rsid w:val="00AD2341"/>
    <w:rsid w:val="00AD299A"/>
    <w:rsid w:val="00AD2D0A"/>
    <w:rsid w:val="00AD2D43"/>
    <w:rsid w:val="00AD2E7D"/>
    <w:rsid w:val="00AD3173"/>
    <w:rsid w:val="00AD3581"/>
    <w:rsid w:val="00AD372C"/>
    <w:rsid w:val="00AD38BE"/>
    <w:rsid w:val="00AD390A"/>
    <w:rsid w:val="00AD3AA3"/>
    <w:rsid w:val="00AD3FD3"/>
    <w:rsid w:val="00AD445D"/>
    <w:rsid w:val="00AD44C3"/>
    <w:rsid w:val="00AD45F0"/>
    <w:rsid w:val="00AD490C"/>
    <w:rsid w:val="00AD4A0C"/>
    <w:rsid w:val="00AD4ABF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632"/>
    <w:rsid w:val="00AD573E"/>
    <w:rsid w:val="00AD5798"/>
    <w:rsid w:val="00AD57C4"/>
    <w:rsid w:val="00AD59D5"/>
    <w:rsid w:val="00AD5D95"/>
    <w:rsid w:val="00AD5DBB"/>
    <w:rsid w:val="00AD5F7D"/>
    <w:rsid w:val="00AD603F"/>
    <w:rsid w:val="00AD606C"/>
    <w:rsid w:val="00AD60AC"/>
    <w:rsid w:val="00AD610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1C8"/>
    <w:rsid w:val="00AD725C"/>
    <w:rsid w:val="00AD7389"/>
    <w:rsid w:val="00AD762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A55"/>
    <w:rsid w:val="00AE0F02"/>
    <w:rsid w:val="00AE100F"/>
    <w:rsid w:val="00AE11C6"/>
    <w:rsid w:val="00AE125A"/>
    <w:rsid w:val="00AE14BC"/>
    <w:rsid w:val="00AE1680"/>
    <w:rsid w:val="00AE16E8"/>
    <w:rsid w:val="00AE16EF"/>
    <w:rsid w:val="00AE16F4"/>
    <w:rsid w:val="00AE1B1F"/>
    <w:rsid w:val="00AE1D16"/>
    <w:rsid w:val="00AE1F8D"/>
    <w:rsid w:val="00AE20FD"/>
    <w:rsid w:val="00AE2256"/>
    <w:rsid w:val="00AE263F"/>
    <w:rsid w:val="00AE2795"/>
    <w:rsid w:val="00AE2800"/>
    <w:rsid w:val="00AE28D5"/>
    <w:rsid w:val="00AE2A32"/>
    <w:rsid w:val="00AE2C87"/>
    <w:rsid w:val="00AE2CBF"/>
    <w:rsid w:val="00AE2CFA"/>
    <w:rsid w:val="00AE3091"/>
    <w:rsid w:val="00AE312D"/>
    <w:rsid w:val="00AE316A"/>
    <w:rsid w:val="00AE3180"/>
    <w:rsid w:val="00AE338B"/>
    <w:rsid w:val="00AE351D"/>
    <w:rsid w:val="00AE387F"/>
    <w:rsid w:val="00AE3B65"/>
    <w:rsid w:val="00AE3CA7"/>
    <w:rsid w:val="00AE3D47"/>
    <w:rsid w:val="00AE3E24"/>
    <w:rsid w:val="00AE3FF8"/>
    <w:rsid w:val="00AE4060"/>
    <w:rsid w:val="00AE41FB"/>
    <w:rsid w:val="00AE4321"/>
    <w:rsid w:val="00AE4381"/>
    <w:rsid w:val="00AE46A2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41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751"/>
    <w:rsid w:val="00AE6C9A"/>
    <w:rsid w:val="00AE6F1A"/>
    <w:rsid w:val="00AE6F31"/>
    <w:rsid w:val="00AE70C5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5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E8C"/>
    <w:rsid w:val="00AF2F89"/>
    <w:rsid w:val="00AF301F"/>
    <w:rsid w:val="00AF3113"/>
    <w:rsid w:val="00AF3193"/>
    <w:rsid w:val="00AF3259"/>
    <w:rsid w:val="00AF35CF"/>
    <w:rsid w:val="00AF367B"/>
    <w:rsid w:val="00AF3805"/>
    <w:rsid w:val="00AF394D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571"/>
    <w:rsid w:val="00AF49ED"/>
    <w:rsid w:val="00AF504D"/>
    <w:rsid w:val="00AF50F4"/>
    <w:rsid w:val="00AF52D7"/>
    <w:rsid w:val="00AF543F"/>
    <w:rsid w:val="00AF546C"/>
    <w:rsid w:val="00AF565D"/>
    <w:rsid w:val="00AF56AF"/>
    <w:rsid w:val="00AF5808"/>
    <w:rsid w:val="00AF59EE"/>
    <w:rsid w:val="00AF602F"/>
    <w:rsid w:val="00AF60CA"/>
    <w:rsid w:val="00AF6369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45E"/>
    <w:rsid w:val="00AF7AC3"/>
    <w:rsid w:val="00AF7D14"/>
    <w:rsid w:val="00AF7F1A"/>
    <w:rsid w:val="00B000A5"/>
    <w:rsid w:val="00B002FD"/>
    <w:rsid w:val="00B00328"/>
    <w:rsid w:val="00B00444"/>
    <w:rsid w:val="00B00480"/>
    <w:rsid w:val="00B00533"/>
    <w:rsid w:val="00B0055C"/>
    <w:rsid w:val="00B00611"/>
    <w:rsid w:val="00B00667"/>
    <w:rsid w:val="00B00769"/>
    <w:rsid w:val="00B00D03"/>
    <w:rsid w:val="00B01014"/>
    <w:rsid w:val="00B0152D"/>
    <w:rsid w:val="00B01561"/>
    <w:rsid w:val="00B017BD"/>
    <w:rsid w:val="00B01801"/>
    <w:rsid w:val="00B018B0"/>
    <w:rsid w:val="00B01D48"/>
    <w:rsid w:val="00B01D89"/>
    <w:rsid w:val="00B02172"/>
    <w:rsid w:val="00B02195"/>
    <w:rsid w:val="00B0220A"/>
    <w:rsid w:val="00B0241B"/>
    <w:rsid w:val="00B0247C"/>
    <w:rsid w:val="00B02650"/>
    <w:rsid w:val="00B02C13"/>
    <w:rsid w:val="00B02F04"/>
    <w:rsid w:val="00B02FB7"/>
    <w:rsid w:val="00B02FCC"/>
    <w:rsid w:val="00B0303E"/>
    <w:rsid w:val="00B0307D"/>
    <w:rsid w:val="00B0332C"/>
    <w:rsid w:val="00B0340B"/>
    <w:rsid w:val="00B036AE"/>
    <w:rsid w:val="00B036CE"/>
    <w:rsid w:val="00B0374D"/>
    <w:rsid w:val="00B0377E"/>
    <w:rsid w:val="00B037B8"/>
    <w:rsid w:val="00B03819"/>
    <w:rsid w:val="00B039B9"/>
    <w:rsid w:val="00B039EE"/>
    <w:rsid w:val="00B03A8E"/>
    <w:rsid w:val="00B03AD9"/>
    <w:rsid w:val="00B03F0B"/>
    <w:rsid w:val="00B03F9F"/>
    <w:rsid w:val="00B040D1"/>
    <w:rsid w:val="00B0441E"/>
    <w:rsid w:val="00B04429"/>
    <w:rsid w:val="00B04860"/>
    <w:rsid w:val="00B0491A"/>
    <w:rsid w:val="00B0494F"/>
    <w:rsid w:val="00B04994"/>
    <w:rsid w:val="00B04C0B"/>
    <w:rsid w:val="00B04EBD"/>
    <w:rsid w:val="00B04ED9"/>
    <w:rsid w:val="00B04F9C"/>
    <w:rsid w:val="00B04FAD"/>
    <w:rsid w:val="00B05325"/>
    <w:rsid w:val="00B053C7"/>
    <w:rsid w:val="00B05416"/>
    <w:rsid w:val="00B05418"/>
    <w:rsid w:val="00B0581E"/>
    <w:rsid w:val="00B05922"/>
    <w:rsid w:val="00B05A9C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671"/>
    <w:rsid w:val="00B0680B"/>
    <w:rsid w:val="00B06930"/>
    <w:rsid w:val="00B069EF"/>
    <w:rsid w:val="00B06A0C"/>
    <w:rsid w:val="00B06C90"/>
    <w:rsid w:val="00B06E53"/>
    <w:rsid w:val="00B07247"/>
    <w:rsid w:val="00B07297"/>
    <w:rsid w:val="00B072FB"/>
    <w:rsid w:val="00B076C9"/>
    <w:rsid w:val="00B07711"/>
    <w:rsid w:val="00B07725"/>
    <w:rsid w:val="00B0794F"/>
    <w:rsid w:val="00B079D7"/>
    <w:rsid w:val="00B07ACF"/>
    <w:rsid w:val="00B07CC5"/>
    <w:rsid w:val="00B07DEA"/>
    <w:rsid w:val="00B07FCF"/>
    <w:rsid w:val="00B10021"/>
    <w:rsid w:val="00B101D1"/>
    <w:rsid w:val="00B102FA"/>
    <w:rsid w:val="00B10470"/>
    <w:rsid w:val="00B105B2"/>
    <w:rsid w:val="00B10A26"/>
    <w:rsid w:val="00B10D51"/>
    <w:rsid w:val="00B10E25"/>
    <w:rsid w:val="00B10EB7"/>
    <w:rsid w:val="00B10F33"/>
    <w:rsid w:val="00B10F36"/>
    <w:rsid w:val="00B10F4D"/>
    <w:rsid w:val="00B10FC4"/>
    <w:rsid w:val="00B10FCF"/>
    <w:rsid w:val="00B1122C"/>
    <w:rsid w:val="00B1125B"/>
    <w:rsid w:val="00B11555"/>
    <w:rsid w:val="00B116A2"/>
    <w:rsid w:val="00B1175A"/>
    <w:rsid w:val="00B118DE"/>
    <w:rsid w:val="00B1199B"/>
    <w:rsid w:val="00B11A0C"/>
    <w:rsid w:val="00B11AB0"/>
    <w:rsid w:val="00B11B29"/>
    <w:rsid w:val="00B11C5D"/>
    <w:rsid w:val="00B11D1A"/>
    <w:rsid w:val="00B11DC3"/>
    <w:rsid w:val="00B11E73"/>
    <w:rsid w:val="00B11FC5"/>
    <w:rsid w:val="00B1203B"/>
    <w:rsid w:val="00B1217A"/>
    <w:rsid w:val="00B12267"/>
    <w:rsid w:val="00B12271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BD3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74"/>
    <w:rsid w:val="00B152DA"/>
    <w:rsid w:val="00B1541E"/>
    <w:rsid w:val="00B154C8"/>
    <w:rsid w:val="00B159EE"/>
    <w:rsid w:val="00B15ACE"/>
    <w:rsid w:val="00B15B1E"/>
    <w:rsid w:val="00B15BB3"/>
    <w:rsid w:val="00B160DA"/>
    <w:rsid w:val="00B16121"/>
    <w:rsid w:val="00B1659A"/>
    <w:rsid w:val="00B165F4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9FC"/>
    <w:rsid w:val="00B17A65"/>
    <w:rsid w:val="00B17D23"/>
    <w:rsid w:val="00B17D5A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B33"/>
    <w:rsid w:val="00B21D31"/>
    <w:rsid w:val="00B21E6A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13C"/>
    <w:rsid w:val="00B232AF"/>
    <w:rsid w:val="00B2351A"/>
    <w:rsid w:val="00B23684"/>
    <w:rsid w:val="00B236EF"/>
    <w:rsid w:val="00B23811"/>
    <w:rsid w:val="00B238D6"/>
    <w:rsid w:val="00B23DAA"/>
    <w:rsid w:val="00B23EF5"/>
    <w:rsid w:val="00B243A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88A"/>
    <w:rsid w:val="00B25B6A"/>
    <w:rsid w:val="00B25C33"/>
    <w:rsid w:val="00B25C9F"/>
    <w:rsid w:val="00B25E43"/>
    <w:rsid w:val="00B25EAB"/>
    <w:rsid w:val="00B26309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1E9"/>
    <w:rsid w:val="00B274B2"/>
    <w:rsid w:val="00B274C5"/>
    <w:rsid w:val="00B27564"/>
    <w:rsid w:val="00B27848"/>
    <w:rsid w:val="00B27861"/>
    <w:rsid w:val="00B279AF"/>
    <w:rsid w:val="00B27B40"/>
    <w:rsid w:val="00B27B43"/>
    <w:rsid w:val="00B27B52"/>
    <w:rsid w:val="00B27CF8"/>
    <w:rsid w:val="00B27FA1"/>
    <w:rsid w:val="00B30015"/>
    <w:rsid w:val="00B30043"/>
    <w:rsid w:val="00B300DA"/>
    <w:rsid w:val="00B3033F"/>
    <w:rsid w:val="00B30380"/>
    <w:rsid w:val="00B307BE"/>
    <w:rsid w:val="00B30899"/>
    <w:rsid w:val="00B30A4B"/>
    <w:rsid w:val="00B30D07"/>
    <w:rsid w:val="00B30DE6"/>
    <w:rsid w:val="00B30E2A"/>
    <w:rsid w:val="00B30E4D"/>
    <w:rsid w:val="00B30FD6"/>
    <w:rsid w:val="00B30FD8"/>
    <w:rsid w:val="00B31502"/>
    <w:rsid w:val="00B31552"/>
    <w:rsid w:val="00B31617"/>
    <w:rsid w:val="00B3177E"/>
    <w:rsid w:val="00B317D8"/>
    <w:rsid w:val="00B31C23"/>
    <w:rsid w:val="00B31EF3"/>
    <w:rsid w:val="00B31F72"/>
    <w:rsid w:val="00B31FDA"/>
    <w:rsid w:val="00B320CB"/>
    <w:rsid w:val="00B32181"/>
    <w:rsid w:val="00B321C7"/>
    <w:rsid w:val="00B3234D"/>
    <w:rsid w:val="00B323ED"/>
    <w:rsid w:val="00B326C9"/>
    <w:rsid w:val="00B32775"/>
    <w:rsid w:val="00B32818"/>
    <w:rsid w:val="00B32903"/>
    <w:rsid w:val="00B32990"/>
    <w:rsid w:val="00B32A81"/>
    <w:rsid w:val="00B32A85"/>
    <w:rsid w:val="00B32B3D"/>
    <w:rsid w:val="00B32C69"/>
    <w:rsid w:val="00B32DE1"/>
    <w:rsid w:val="00B330FF"/>
    <w:rsid w:val="00B33152"/>
    <w:rsid w:val="00B334E9"/>
    <w:rsid w:val="00B33676"/>
    <w:rsid w:val="00B3374B"/>
    <w:rsid w:val="00B337D8"/>
    <w:rsid w:val="00B33B4A"/>
    <w:rsid w:val="00B33D01"/>
    <w:rsid w:val="00B33E98"/>
    <w:rsid w:val="00B340CE"/>
    <w:rsid w:val="00B34151"/>
    <w:rsid w:val="00B343AD"/>
    <w:rsid w:val="00B344D4"/>
    <w:rsid w:val="00B346D5"/>
    <w:rsid w:val="00B346F1"/>
    <w:rsid w:val="00B349BE"/>
    <w:rsid w:val="00B349EB"/>
    <w:rsid w:val="00B34AE5"/>
    <w:rsid w:val="00B34F6C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5D17"/>
    <w:rsid w:val="00B35FA7"/>
    <w:rsid w:val="00B36029"/>
    <w:rsid w:val="00B36366"/>
    <w:rsid w:val="00B364FF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363"/>
    <w:rsid w:val="00B37550"/>
    <w:rsid w:val="00B37674"/>
    <w:rsid w:val="00B3769C"/>
    <w:rsid w:val="00B376AF"/>
    <w:rsid w:val="00B377A6"/>
    <w:rsid w:val="00B3791D"/>
    <w:rsid w:val="00B37993"/>
    <w:rsid w:val="00B37A00"/>
    <w:rsid w:val="00B37C11"/>
    <w:rsid w:val="00B37D30"/>
    <w:rsid w:val="00B37EF9"/>
    <w:rsid w:val="00B406F2"/>
    <w:rsid w:val="00B4089C"/>
    <w:rsid w:val="00B40AE8"/>
    <w:rsid w:val="00B40B45"/>
    <w:rsid w:val="00B40BDF"/>
    <w:rsid w:val="00B40C63"/>
    <w:rsid w:val="00B40DCF"/>
    <w:rsid w:val="00B41076"/>
    <w:rsid w:val="00B41097"/>
    <w:rsid w:val="00B41295"/>
    <w:rsid w:val="00B412B2"/>
    <w:rsid w:val="00B41307"/>
    <w:rsid w:val="00B4164E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69"/>
    <w:rsid w:val="00B448B1"/>
    <w:rsid w:val="00B44923"/>
    <w:rsid w:val="00B44938"/>
    <w:rsid w:val="00B44BD1"/>
    <w:rsid w:val="00B44C23"/>
    <w:rsid w:val="00B44D96"/>
    <w:rsid w:val="00B44FBF"/>
    <w:rsid w:val="00B44FDB"/>
    <w:rsid w:val="00B45030"/>
    <w:rsid w:val="00B450EE"/>
    <w:rsid w:val="00B450F1"/>
    <w:rsid w:val="00B451B0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AFB"/>
    <w:rsid w:val="00B45B35"/>
    <w:rsid w:val="00B45B52"/>
    <w:rsid w:val="00B45B59"/>
    <w:rsid w:val="00B45C42"/>
    <w:rsid w:val="00B45D4F"/>
    <w:rsid w:val="00B45E08"/>
    <w:rsid w:val="00B45E47"/>
    <w:rsid w:val="00B45FCD"/>
    <w:rsid w:val="00B46770"/>
    <w:rsid w:val="00B467BE"/>
    <w:rsid w:val="00B4686B"/>
    <w:rsid w:val="00B46891"/>
    <w:rsid w:val="00B46920"/>
    <w:rsid w:val="00B46D5A"/>
    <w:rsid w:val="00B46DEE"/>
    <w:rsid w:val="00B46E81"/>
    <w:rsid w:val="00B46F04"/>
    <w:rsid w:val="00B46F2B"/>
    <w:rsid w:val="00B47281"/>
    <w:rsid w:val="00B47392"/>
    <w:rsid w:val="00B474A8"/>
    <w:rsid w:val="00B47586"/>
    <w:rsid w:val="00B475C3"/>
    <w:rsid w:val="00B47743"/>
    <w:rsid w:val="00B478B8"/>
    <w:rsid w:val="00B478FD"/>
    <w:rsid w:val="00B47C62"/>
    <w:rsid w:val="00B47D4D"/>
    <w:rsid w:val="00B47F2E"/>
    <w:rsid w:val="00B47FD4"/>
    <w:rsid w:val="00B50092"/>
    <w:rsid w:val="00B500B7"/>
    <w:rsid w:val="00B500BE"/>
    <w:rsid w:val="00B50240"/>
    <w:rsid w:val="00B502BD"/>
    <w:rsid w:val="00B50306"/>
    <w:rsid w:val="00B50467"/>
    <w:rsid w:val="00B504C2"/>
    <w:rsid w:val="00B507DA"/>
    <w:rsid w:val="00B507FE"/>
    <w:rsid w:val="00B50822"/>
    <w:rsid w:val="00B50ACC"/>
    <w:rsid w:val="00B50D2D"/>
    <w:rsid w:val="00B50D36"/>
    <w:rsid w:val="00B50FDD"/>
    <w:rsid w:val="00B5100F"/>
    <w:rsid w:val="00B51093"/>
    <w:rsid w:val="00B51210"/>
    <w:rsid w:val="00B512BF"/>
    <w:rsid w:val="00B51342"/>
    <w:rsid w:val="00B513A8"/>
    <w:rsid w:val="00B51554"/>
    <w:rsid w:val="00B51611"/>
    <w:rsid w:val="00B5183A"/>
    <w:rsid w:val="00B51C43"/>
    <w:rsid w:val="00B51C90"/>
    <w:rsid w:val="00B51D11"/>
    <w:rsid w:val="00B51DF1"/>
    <w:rsid w:val="00B51EE1"/>
    <w:rsid w:val="00B521EE"/>
    <w:rsid w:val="00B52374"/>
    <w:rsid w:val="00B5254C"/>
    <w:rsid w:val="00B527EB"/>
    <w:rsid w:val="00B52A09"/>
    <w:rsid w:val="00B52A39"/>
    <w:rsid w:val="00B52AB9"/>
    <w:rsid w:val="00B52E79"/>
    <w:rsid w:val="00B52F74"/>
    <w:rsid w:val="00B53062"/>
    <w:rsid w:val="00B5307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C"/>
    <w:rsid w:val="00B53F6D"/>
    <w:rsid w:val="00B54114"/>
    <w:rsid w:val="00B54264"/>
    <w:rsid w:val="00B54285"/>
    <w:rsid w:val="00B543C5"/>
    <w:rsid w:val="00B5448B"/>
    <w:rsid w:val="00B5455F"/>
    <w:rsid w:val="00B5467D"/>
    <w:rsid w:val="00B54951"/>
    <w:rsid w:val="00B54A6F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99"/>
    <w:rsid w:val="00B55BAA"/>
    <w:rsid w:val="00B55BFD"/>
    <w:rsid w:val="00B55D16"/>
    <w:rsid w:val="00B55D77"/>
    <w:rsid w:val="00B55F2F"/>
    <w:rsid w:val="00B55F65"/>
    <w:rsid w:val="00B56579"/>
    <w:rsid w:val="00B565B5"/>
    <w:rsid w:val="00B56986"/>
    <w:rsid w:val="00B56A52"/>
    <w:rsid w:val="00B56AB6"/>
    <w:rsid w:val="00B56B1A"/>
    <w:rsid w:val="00B56B67"/>
    <w:rsid w:val="00B56BDD"/>
    <w:rsid w:val="00B56DC2"/>
    <w:rsid w:val="00B56F3D"/>
    <w:rsid w:val="00B57056"/>
    <w:rsid w:val="00B570C0"/>
    <w:rsid w:val="00B5710A"/>
    <w:rsid w:val="00B57276"/>
    <w:rsid w:val="00B574B5"/>
    <w:rsid w:val="00B57842"/>
    <w:rsid w:val="00B57B21"/>
    <w:rsid w:val="00B57CE0"/>
    <w:rsid w:val="00B57F3D"/>
    <w:rsid w:val="00B57F72"/>
    <w:rsid w:val="00B600C7"/>
    <w:rsid w:val="00B600E4"/>
    <w:rsid w:val="00B6015B"/>
    <w:rsid w:val="00B6035E"/>
    <w:rsid w:val="00B60389"/>
    <w:rsid w:val="00B607DF"/>
    <w:rsid w:val="00B6090D"/>
    <w:rsid w:val="00B6108F"/>
    <w:rsid w:val="00B610E1"/>
    <w:rsid w:val="00B61425"/>
    <w:rsid w:val="00B614FA"/>
    <w:rsid w:val="00B61710"/>
    <w:rsid w:val="00B61756"/>
    <w:rsid w:val="00B61806"/>
    <w:rsid w:val="00B61844"/>
    <w:rsid w:val="00B6193F"/>
    <w:rsid w:val="00B61BDF"/>
    <w:rsid w:val="00B61BFC"/>
    <w:rsid w:val="00B61EAF"/>
    <w:rsid w:val="00B62200"/>
    <w:rsid w:val="00B6253B"/>
    <w:rsid w:val="00B62757"/>
    <w:rsid w:val="00B62AC9"/>
    <w:rsid w:val="00B62B40"/>
    <w:rsid w:val="00B62B62"/>
    <w:rsid w:val="00B62D1D"/>
    <w:rsid w:val="00B62F5D"/>
    <w:rsid w:val="00B62FF2"/>
    <w:rsid w:val="00B6306C"/>
    <w:rsid w:val="00B6310C"/>
    <w:rsid w:val="00B63321"/>
    <w:rsid w:val="00B6357A"/>
    <w:rsid w:val="00B635CB"/>
    <w:rsid w:val="00B6369D"/>
    <w:rsid w:val="00B63783"/>
    <w:rsid w:val="00B637A5"/>
    <w:rsid w:val="00B63856"/>
    <w:rsid w:val="00B63ABB"/>
    <w:rsid w:val="00B63D83"/>
    <w:rsid w:val="00B644F6"/>
    <w:rsid w:val="00B6450C"/>
    <w:rsid w:val="00B645C3"/>
    <w:rsid w:val="00B64696"/>
    <w:rsid w:val="00B64726"/>
    <w:rsid w:val="00B648A3"/>
    <w:rsid w:val="00B64AA5"/>
    <w:rsid w:val="00B64C3F"/>
    <w:rsid w:val="00B64D1B"/>
    <w:rsid w:val="00B64E22"/>
    <w:rsid w:val="00B64F8D"/>
    <w:rsid w:val="00B64F95"/>
    <w:rsid w:val="00B64F9B"/>
    <w:rsid w:val="00B65120"/>
    <w:rsid w:val="00B651EA"/>
    <w:rsid w:val="00B6527A"/>
    <w:rsid w:val="00B65379"/>
    <w:rsid w:val="00B656EB"/>
    <w:rsid w:val="00B65706"/>
    <w:rsid w:val="00B6585D"/>
    <w:rsid w:val="00B65883"/>
    <w:rsid w:val="00B65ABA"/>
    <w:rsid w:val="00B65DDA"/>
    <w:rsid w:val="00B65F6A"/>
    <w:rsid w:val="00B65FAC"/>
    <w:rsid w:val="00B661DD"/>
    <w:rsid w:val="00B664AC"/>
    <w:rsid w:val="00B664EF"/>
    <w:rsid w:val="00B66867"/>
    <w:rsid w:val="00B66978"/>
    <w:rsid w:val="00B66A19"/>
    <w:rsid w:val="00B66A9E"/>
    <w:rsid w:val="00B66CA2"/>
    <w:rsid w:val="00B670E4"/>
    <w:rsid w:val="00B67126"/>
    <w:rsid w:val="00B67323"/>
    <w:rsid w:val="00B6748C"/>
    <w:rsid w:val="00B674E5"/>
    <w:rsid w:val="00B67620"/>
    <w:rsid w:val="00B67674"/>
    <w:rsid w:val="00B6784F"/>
    <w:rsid w:val="00B700C4"/>
    <w:rsid w:val="00B70134"/>
    <w:rsid w:val="00B7022D"/>
    <w:rsid w:val="00B7025B"/>
    <w:rsid w:val="00B70436"/>
    <w:rsid w:val="00B704F0"/>
    <w:rsid w:val="00B70699"/>
    <w:rsid w:val="00B70A0A"/>
    <w:rsid w:val="00B70A1C"/>
    <w:rsid w:val="00B70ADE"/>
    <w:rsid w:val="00B70C9C"/>
    <w:rsid w:val="00B70EB2"/>
    <w:rsid w:val="00B70EBF"/>
    <w:rsid w:val="00B70FC6"/>
    <w:rsid w:val="00B70FE2"/>
    <w:rsid w:val="00B7137B"/>
    <w:rsid w:val="00B714B3"/>
    <w:rsid w:val="00B71AEE"/>
    <w:rsid w:val="00B71BF4"/>
    <w:rsid w:val="00B71DD9"/>
    <w:rsid w:val="00B71E55"/>
    <w:rsid w:val="00B71FCA"/>
    <w:rsid w:val="00B72076"/>
    <w:rsid w:val="00B72132"/>
    <w:rsid w:val="00B721F4"/>
    <w:rsid w:val="00B72364"/>
    <w:rsid w:val="00B723E1"/>
    <w:rsid w:val="00B7256E"/>
    <w:rsid w:val="00B72663"/>
    <w:rsid w:val="00B726F7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BCE"/>
    <w:rsid w:val="00B73DD2"/>
    <w:rsid w:val="00B73FE1"/>
    <w:rsid w:val="00B73FF6"/>
    <w:rsid w:val="00B74021"/>
    <w:rsid w:val="00B7453A"/>
    <w:rsid w:val="00B74589"/>
    <w:rsid w:val="00B7465A"/>
    <w:rsid w:val="00B74747"/>
    <w:rsid w:val="00B7483F"/>
    <w:rsid w:val="00B74C20"/>
    <w:rsid w:val="00B74D6E"/>
    <w:rsid w:val="00B74DC8"/>
    <w:rsid w:val="00B75676"/>
    <w:rsid w:val="00B75A1C"/>
    <w:rsid w:val="00B75A56"/>
    <w:rsid w:val="00B75B47"/>
    <w:rsid w:val="00B75B92"/>
    <w:rsid w:val="00B75CF1"/>
    <w:rsid w:val="00B75F56"/>
    <w:rsid w:val="00B761B6"/>
    <w:rsid w:val="00B76300"/>
    <w:rsid w:val="00B7633B"/>
    <w:rsid w:val="00B7636C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D4C"/>
    <w:rsid w:val="00B76E05"/>
    <w:rsid w:val="00B76E4E"/>
    <w:rsid w:val="00B76FD2"/>
    <w:rsid w:val="00B77114"/>
    <w:rsid w:val="00B7723E"/>
    <w:rsid w:val="00B773C1"/>
    <w:rsid w:val="00B77757"/>
    <w:rsid w:val="00B777EE"/>
    <w:rsid w:val="00B77A1A"/>
    <w:rsid w:val="00B77A96"/>
    <w:rsid w:val="00B77B28"/>
    <w:rsid w:val="00B77C18"/>
    <w:rsid w:val="00B77C92"/>
    <w:rsid w:val="00B77F27"/>
    <w:rsid w:val="00B804BD"/>
    <w:rsid w:val="00B80602"/>
    <w:rsid w:val="00B80638"/>
    <w:rsid w:val="00B8071C"/>
    <w:rsid w:val="00B8071F"/>
    <w:rsid w:val="00B80745"/>
    <w:rsid w:val="00B80783"/>
    <w:rsid w:val="00B808A1"/>
    <w:rsid w:val="00B808C1"/>
    <w:rsid w:val="00B80AC6"/>
    <w:rsid w:val="00B80B4E"/>
    <w:rsid w:val="00B80C50"/>
    <w:rsid w:val="00B80E85"/>
    <w:rsid w:val="00B80F99"/>
    <w:rsid w:val="00B80FD8"/>
    <w:rsid w:val="00B813B5"/>
    <w:rsid w:val="00B81436"/>
    <w:rsid w:val="00B8147E"/>
    <w:rsid w:val="00B8162C"/>
    <w:rsid w:val="00B81666"/>
    <w:rsid w:val="00B81694"/>
    <w:rsid w:val="00B818A8"/>
    <w:rsid w:val="00B818ED"/>
    <w:rsid w:val="00B81B26"/>
    <w:rsid w:val="00B81CC2"/>
    <w:rsid w:val="00B82263"/>
    <w:rsid w:val="00B8235E"/>
    <w:rsid w:val="00B823A0"/>
    <w:rsid w:val="00B824F7"/>
    <w:rsid w:val="00B8255A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8D"/>
    <w:rsid w:val="00B8369C"/>
    <w:rsid w:val="00B836D8"/>
    <w:rsid w:val="00B83B56"/>
    <w:rsid w:val="00B83D8D"/>
    <w:rsid w:val="00B83E8E"/>
    <w:rsid w:val="00B84188"/>
    <w:rsid w:val="00B8423E"/>
    <w:rsid w:val="00B84384"/>
    <w:rsid w:val="00B84702"/>
    <w:rsid w:val="00B84C8C"/>
    <w:rsid w:val="00B84D07"/>
    <w:rsid w:val="00B84D1A"/>
    <w:rsid w:val="00B84FB0"/>
    <w:rsid w:val="00B850E2"/>
    <w:rsid w:val="00B851CB"/>
    <w:rsid w:val="00B8529B"/>
    <w:rsid w:val="00B85338"/>
    <w:rsid w:val="00B85343"/>
    <w:rsid w:val="00B85540"/>
    <w:rsid w:val="00B855A4"/>
    <w:rsid w:val="00B856DF"/>
    <w:rsid w:val="00B85B71"/>
    <w:rsid w:val="00B85E19"/>
    <w:rsid w:val="00B85EE0"/>
    <w:rsid w:val="00B85F9F"/>
    <w:rsid w:val="00B86081"/>
    <w:rsid w:val="00B861A7"/>
    <w:rsid w:val="00B862DC"/>
    <w:rsid w:val="00B86531"/>
    <w:rsid w:val="00B8674F"/>
    <w:rsid w:val="00B86974"/>
    <w:rsid w:val="00B8699D"/>
    <w:rsid w:val="00B86B03"/>
    <w:rsid w:val="00B86BF2"/>
    <w:rsid w:val="00B86C7C"/>
    <w:rsid w:val="00B86DA3"/>
    <w:rsid w:val="00B8713A"/>
    <w:rsid w:val="00B871CD"/>
    <w:rsid w:val="00B872C3"/>
    <w:rsid w:val="00B87330"/>
    <w:rsid w:val="00B8744D"/>
    <w:rsid w:val="00B874D9"/>
    <w:rsid w:val="00B87602"/>
    <w:rsid w:val="00B877CF"/>
    <w:rsid w:val="00B878CD"/>
    <w:rsid w:val="00B8792A"/>
    <w:rsid w:val="00B879D8"/>
    <w:rsid w:val="00B87D5A"/>
    <w:rsid w:val="00B87DD9"/>
    <w:rsid w:val="00B87E2B"/>
    <w:rsid w:val="00B902BC"/>
    <w:rsid w:val="00B90313"/>
    <w:rsid w:val="00B9051D"/>
    <w:rsid w:val="00B906A3"/>
    <w:rsid w:val="00B906AB"/>
    <w:rsid w:val="00B907E1"/>
    <w:rsid w:val="00B908AA"/>
    <w:rsid w:val="00B90955"/>
    <w:rsid w:val="00B90DE1"/>
    <w:rsid w:val="00B90FB7"/>
    <w:rsid w:val="00B9111E"/>
    <w:rsid w:val="00B912AB"/>
    <w:rsid w:val="00B91372"/>
    <w:rsid w:val="00B914F2"/>
    <w:rsid w:val="00B91529"/>
    <w:rsid w:val="00B91683"/>
    <w:rsid w:val="00B917C5"/>
    <w:rsid w:val="00B917F6"/>
    <w:rsid w:val="00B9189A"/>
    <w:rsid w:val="00B918AD"/>
    <w:rsid w:val="00B91978"/>
    <w:rsid w:val="00B91A35"/>
    <w:rsid w:val="00B91B1A"/>
    <w:rsid w:val="00B91F96"/>
    <w:rsid w:val="00B9207C"/>
    <w:rsid w:val="00B920E2"/>
    <w:rsid w:val="00B92124"/>
    <w:rsid w:val="00B922AE"/>
    <w:rsid w:val="00B923E5"/>
    <w:rsid w:val="00B92547"/>
    <w:rsid w:val="00B9254C"/>
    <w:rsid w:val="00B92684"/>
    <w:rsid w:val="00B9275B"/>
    <w:rsid w:val="00B928A7"/>
    <w:rsid w:val="00B93131"/>
    <w:rsid w:val="00B93258"/>
    <w:rsid w:val="00B93723"/>
    <w:rsid w:val="00B9373D"/>
    <w:rsid w:val="00B9394C"/>
    <w:rsid w:val="00B93958"/>
    <w:rsid w:val="00B93DBC"/>
    <w:rsid w:val="00B93F6B"/>
    <w:rsid w:val="00B94094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4FF6"/>
    <w:rsid w:val="00B95295"/>
    <w:rsid w:val="00B958C6"/>
    <w:rsid w:val="00B95D15"/>
    <w:rsid w:val="00B95DC3"/>
    <w:rsid w:val="00B95EFD"/>
    <w:rsid w:val="00B96017"/>
    <w:rsid w:val="00B96050"/>
    <w:rsid w:val="00B964AD"/>
    <w:rsid w:val="00B96545"/>
    <w:rsid w:val="00B965A2"/>
    <w:rsid w:val="00B96698"/>
    <w:rsid w:val="00B9673A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6EB"/>
    <w:rsid w:val="00B977DF"/>
    <w:rsid w:val="00B97997"/>
    <w:rsid w:val="00B97A65"/>
    <w:rsid w:val="00B97AEE"/>
    <w:rsid w:val="00B97F7D"/>
    <w:rsid w:val="00BA005A"/>
    <w:rsid w:val="00BA0311"/>
    <w:rsid w:val="00BA0317"/>
    <w:rsid w:val="00BA07DF"/>
    <w:rsid w:val="00BA0A83"/>
    <w:rsid w:val="00BA0ADC"/>
    <w:rsid w:val="00BA0B03"/>
    <w:rsid w:val="00BA0D26"/>
    <w:rsid w:val="00BA0DFA"/>
    <w:rsid w:val="00BA0E13"/>
    <w:rsid w:val="00BA0E66"/>
    <w:rsid w:val="00BA0F2C"/>
    <w:rsid w:val="00BA0FD3"/>
    <w:rsid w:val="00BA1158"/>
    <w:rsid w:val="00BA1202"/>
    <w:rsid w:val="00BA123C"/>
    <w:rsid w:val="00BA12DA"/>
    <w:rsid w:val="00BA15A8"/>
    <w:rsid w:val="00BA1662"/>
    <w:rsid w:val="00BA17B4"/>
    <w:rsid w:val="00BA18B2"/>
    <w:rsid w:val="00BA1ADD"/>
    <w:rsid w:val="00BA1C73"/>
    <w:rsid w:val="00BA1ED8"/>
    <w:rsid w:val="00BA1FF2"/>
    <w:rsid w:val="00BA2298"/>
    <w:rsid w:val="00BA23C5"/>
    <w:rsid w:val="00BA25F9"/>
    <w:rsid w:val="00BA262C"/>
    <w:rsid w:val="00BA26BC"/>
    <w:rsid w:val="00BA28D1"/>
    <w:rsid w:val="00BA2DA9"/>
    <w:rsid w:val="00BA2EFF"/>
    <w:rsid w:val="00BA32CC"/>
    <w:rsid w:val="00BA3422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BA2"/>
    <w:rsid w:val="00BA4F5C"/>
    <w:rsid w:val="00BA4FA4"/>
    <w:rsid w:val="00BA5273"/>
    <w:rsid w:val="00BA5466"/>
    <w:rsid w:val="00BA5528"/>
    <w:rsid w:val="00BA586B"/>
    <w:rsid w:val="00BA588E"/>
    <w:rsid w:val="00BA5947"/>
    <w:rsid w:val="00BA5B43"/>
    <w:rsid w:val="00BA5B64"/>
    <w:rsid w:val="00BA5BD2"/>
    <w:rsid w:val="00BA5CF3"/>
    <w:rsid w:val="00BA600A"/>
    <w:rsid w:val="00BA6048"/>
    <w:rsid w:val="00BA655A"/>
    <w:rsid w:val="00BA6A48"/>
    <w:rsid w:val="00BA6F55"/>
    <w:rsid w:val="00BA70A1"/>
    <w:rsid w:val="00BA70BB"/>
    <w:rsid w:val="00BA70C2"/>
    <w:rsid w:val="00BA7121"/>
    <w:rsid w:val="00BA7216"/>
    <w:rsid w:val="00BA77D4"/>
    <w:rsid w:val="00BA78AB"/>
    <w:rsid w:val="00BA7908"/>
    <w:rsid w:val="00BA7B40"/>
    <w:rsid w:val="00BA7C02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6ED"/>
    <w:rsid w:val="00BB0845"/>
    <w:rsid w:val="00BB0876"/>
    <w:rsid w:val="00BB08DB"/>
    <w:rsid w:val="00BB0BC0"/>
    <w:rsid w:val="00BB0BE9"/>
    <w:rsid w:val="00BB0DA1"/>
    <w:rsid w:val="00BB0E7F"/>
    <w:rsid w:val="00BB1040"/>
    <w:rsid w:val="00BB12B8"/>
    <w:rsid w:val="00BB1391"/>
    <w:rsid w:val="00BB139C"/>
    <w:rsid w:val="00BB13D0"/>
    <w:rsid w:val="00BB1482"/>
    <w:rsid w:val="00BB1707"/>
    <w:rsid w:val="00BB17D4"/>
    <w:rsid w:val="00BB1972"/>
    <w:rsid w:val="00BB19E7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ED0"/>
    <w:rsid w:val="00BB2F87"/>
    <w:rsid w:val="00BB2FBA"/>
    <w:rsid w:val="00BB32E1"/>
    <w:rsid w:val="00BB3558"/>
    <w:rsid w:val="00BB366D"/>
    <w:rsid w:val="00BB3738"/>
    <w:rsid w:val="00BB3B28"/>
    <w:rsid w:val="00BB3C00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AFB"/>
    <w:rsid w:val="00BB4C05"/>
    <w:rsid w:val="00BB4D8B"/>
    <w:rsid w:val="00BB51F3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3A8"/>
    <w:rsid w:val="00BB656B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8E7"/>
    <w:rsid w:val="00BB79AD"/>
    <w:rsid w:val="00BB7A13"/>
    <w:rsid w:val="00BB7AD7"/>
    <w:rsid w:val="00BB7FC5"/>
    <w:rsid w:val="00BC01EF"/>
    <w:rsid w:val="00BC07D8"/>
    <w:rsid w:val="00BC0975"/>
    <w:rsid w:val="00BC0A2E"/>
    <w:rsid w:val="00BC0B17"/>
    <w:rsid w:val="00BC0B6A"/>
    <w:rsid w:val="00BC0D40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68"/>
    <w:rsid w:val="00BC1CB4"/>
    <w:rsid w:val="00BC22C9"/>
    <w:rsid w:val="00BC22FE"/>
    <w:rsid w:val="00BC2347"/>
    <w:rsid w:val="00BC2366"/>
    <w:rsid w:val="00BC244B"/>
    <w:rsid w:val="00BC24F6"/>
    <w:rsid w:val="00BC2665"/>
    <w:rsid w:val="00BC2848"/>
    <w:rsid w:val="00BC28C9"/>
    <w:rsid w:val="00BC293D"/>
    <w:rsid w:val="00BC2A31"/>
    <w:rsid w:val="00BC2B47"/>
    <w:rsid w:val="00BC2B4F"/>
    <w:rsid w:val="00BC2D04"/>
    <w:rsid w:val="00BC3109"/>
    <w:rsid w:val="00BC339F"/>
    <w:rsid w:val="00BC33AE"/>
    <w:rsid w:val="00BC3481"/>
    <w:rsid w:val="00BC3530"/>
    <w:rsid w:val="00BC37AA"/>
    <w:rsid w:val="00BC37E9"/>
    <w:rsid w:val="00BC38A2"/>
    <w:rsid w:val="00BC3A6C"/>
    <w:rsid w:val="00BC3B36"/>
    <w:rsid w:val="00BC3DD1"/>
    <w:rsid w:val="00BC3E2F"/>
    <w:rsid w:val="00BC3F6D"/>
    <w:rsid w:val="00BC4347"/>
    <w:rsid w:val="00BC44B8"/>
    <w:rsid w:val="00BC4830"/>
    <w:rsid w:val="00BC48A6"/>
    <w:rsid w:val="00BC4AF1"/>
    <w:rsid w:val="00BC4BD2"/>
    <w:rsid w:val="00BC4BFB"/>
    <w:rsid w:val="00BC4DA5"/>
    <w:rsid w:val="00BC4E83"/>
    <w:rsid w:val="00BC4E94"/>
    <w:rsid w:val="00BC512A"/>
    <w:rsid w:val="00BC53B0"/>
    <w:rsid w:val="00BC544C"/>
    <w:rsid w:val="00BC544E"/>
    <w:rsid w:val="00BC56A8"/>
    <w:rsid w:val="00BC57CD"/>
    <w:rsid w:val="00BC5C5C"/>
    <w:rsid w:val="00BC5F4E"/>
    <w:rsid w:val="00BC5FB7"/>
    <w:rsid w:val="00BC6008"/>
    <w:rsid w:val="00BC609C"/>
    <w:rsid w:val="00BC621B"/>
    <w:rsid w:val="00BC6454"/>
    <w:rsid w:val="00BC6565"/>
    <w:rsid w:val="00BC65BB"/>
    <w:rsid w:val="00BC6813"/>
    <w:rsid w:val="00BC68BC"/>
    <w:rsid w:val="00BC6E28"/>
    <w:rsid w:val="00BC6E43"/>
    <w:rsid w:val="00BC70A4"/>
    <w:rsid w:val="00BC7241"/>
    <w:rsid w:val="00BC72EB"/>
    <w:rsid w:val="00BC73FC"/>
    <w:rsid w:val="00BC78A6"/>
    <w:rsid w:val="00BC7A27"/>
    <w:rsid w:val="00BC7B09"/>
    <w:rsid w:val="00BC7C25"/>
    <w:rsid w:val="00BC7DAD"/>
    <w:rsid w:val="00BC7FCA"/>
    <w:rsid w:val="00BD016F"/>
    <w:rsid w:val="00BD017E"/>
    <w:rsid w:val="00BD021F"/>
    <w:rsid w:val="00BD023D"/>
    <w:rsid w:val="00BD02D3"/>
    <w:rsid w:val="00BD049C"/>
    <w:rsid w:val="00BD0624"/>
    <w:rsid w:val="00BD06B0"/>
    <w:rsid w:val="00BD08EE"/>
    <w:rsid w:val="00BD08F9"/>
    <w:rsid w:val="00BD0C43"/>
    <w:rsid w:val="00BD0E8A"/>
    <w:rsid w:val="00BD0F3C"/>
    <w:rsid w:val="00BD11A5"/>
    <w:rsid w:val="00BD11F7"/>
    <w:rsid w:val="00BD1264"/>
    <w:rsid w:val="00BD1397"/>
    <w:rsid w:val="00BD144B"/>
    <w:rsid w:val="00BD14C7"/>
    <w:rsid w:val="00BD15E9"/>
    <w:rsid w:val="00BD16A1"/>
    <w:rsid w:val="00BD16EE"/>
    <w:rsid w:val="00BD1741"/>
    <w:rsid w:val="00BD179E"/>
    <w:rsid w:val="00BD1A15"/>
    <w:rsid w:val="00BD1B00"/>
    <w:rsid w:val="00BD1BF3"/>
    <w:rsid w:val="00BD1C3C"/>
    <w:rsid w:val="00BD20EA"/>
    <w:rsid w:val="00BD22B7"/>
    <w:rsid w:val="00BD2338"/>
    <w:rsid w:val="00BD2694"/>
    <w:rsid w:val="00BD29B8"/>
    <w:rsid w:val="00BD2A0A"/>
    <w:rsid w:val="00BD2DBD"/>
    <w:rsid w:val="00BD2ED2"/>
    <w:rsid w:val="00BD3166"/>
    <w:rsid w:val="00BD3189"/>
    <w:rsid w:val="00BD3320"/>
    <w:rsid w:val="00BD34FF"/>
    <w:rsid w:val="00BD3542"/>
    <w:rsid w:val="00BD35C8"/>
    <w:rsid w:val="00BD35DA"/>
    <w:rsid w:val="00BD36AA"/>
    <w:rsid w:val="00BD3712"/>
    <w:rsid w:val="00BD371A"/>
    <w:rsid w:val="00BD3AB3"/>
    <w:rsid w:val="00BD3B1B"/>
    <w:rsid w:val="00BD3B92"/>
    <w:rsid w:val="00BD3D0B"/>
    <w:rsid w:val="00BD4466"/>
    <w:rsid w:val="00BD45E0"/>
    <w:rsid w:val="00BD4A13"/>
    <w:rsid w:val="00BD4BF3"/>
    <w:rsid w:val="00BD4EDF"/>
    <w:rsid w:val="00BD50B4"/>
    <w:rsid w:val="00BD52CB"/>
    <w:rsid w:val="00BD5543"/>
    <w:rsid w:val="00BD5547"/>
    <w:rsid w:val="00BD57E3"/>
    <w:rsid w:val="00BD58ED"/>
    <w:rsid w:val="00BD5B49"/>
    <w:rsid w:val="00BD5CCB"/>
    <w:rsid w:val="00BD5CF4"/>
    <w:rsid w:val="00BD5FDE"/>
    <w:rsid w:val="00BD61CD"/>
    <w:rsid w:val="00BD62B9"/>
    <w:rsid w:val="00BD647A"/>
    <w:rsid w:val="00BD6531"/>
    <w:rsid w:val="00BD6BB6"/>
    <w:rsid w:val="00BD6CD1"/>
    <w:rsid w:val="00BD6DFC"/>
    <w:rsid w:val="00BD6FF1"/>
    <w:rsid w:val="00BD7375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1401"/>
    <w:rsid w:val="00BE149A"/>
    <w:rsid w:val="00BE16E9"/>
    <w:rsid w:val="00BE1807"/>
    <w:rsid w:val="00BE1CB7"/>
    <w:rsid w:val="00BE1DB1"/>
    <w:rsid w:val="00BE1FC9"/>
    <w:rsid w:val="00BE2A32"/>
    <w:rsid w:val="00BE2A36"/>
    <w:rsid w:val="00BE2AC1"/>
    <w:rsid w:val="00BE2D10"/>
    <w:rsid w:val="00BE2ECF"/>
    <w:rsid w:val="00BE2ED3"/>
    <w:rsid w:val="00BE2F7C"/>
    <w:rsid w:val="00BE300F"/>
    <w:rsid w:val="00BE3176"/>
    <w:rsid w:val="00BE31FD"/>
    <w:rsid w:val="00BE32AE"/>
    <w:rsid w:val="00BE348A"/>
    <w:rsid w:val="00BE36BF"/>
    <w:rsid w:val="00BE3722"/>
    <w:rsid w:val="00BE3BC9"/>
    <w:rsid w:val="00BE3CEA"/>
    <w:rsid w:val="00BE3D6E"/>
    <w:rsid w:val="00BE3FA0"/>
    <w:rsid w:val="00BE3FF6"/>
    <w:rsid w:val="00BE416F"/>
    <w:rsid w:val="00BE41EE"/>
    <w:rsid w:val="00BE438B"/>
    <w:rsid w:val="00BE43DB"/>
    <w:rsid w:val="00BE4674"/>
    <w:rsid w:val="00BE48A8"/>
    <w:rsid w:val="00BE4AB8"/>
    <w:rsid w:val="00BE4EB2"/>
    <w:rsid w:val="00BE5016"/>
    <w:rsid w:val="00BE508C"/>
    <w:rsid w:val="00BE539D"/>
    <w:rsid w:val="00BE5492"/>
    <w:rsid w:val="00BE552B"/>
    <w:rsid w:val="00BE58B8"/>
    <w:rsid w:val="00BE5A73"/>
    <w:rsid w:val="00BE5AE9"/>
    <w:rsid w:val="00BE5B05"/>
    <w:rsid w:val="00BE5BDE"/>
    <w:rsid w:val="00BE5C0C"/>
    <w:rsid w:val="00BE5C37"/>
    <w:rsid w:val="00BE60A2"/>
    <w:rsid w:val="00BE62EC"/>
    <w:rsid w:val="00BE64AE"/>
    <w:rsid w:val="00BE64DD"/>
    <w:rsid w:val="00BE6918"/>
    <w:rsid w:val="00BE6E9C"/>
    <w:rsid w:val="00BE6EE7"/>
    <w:rsid w:val="00BE6F0E"/>
    <w:rsid w:val="00BE6F8D"/>
    <w:rsid w:val="00BE727B"/>
    <w:rsid w:val="00BE7A75"/>
    <w:rsid w:val="00BE7C03"/>
    <w:rsid w:val="00BE7C8E"/>
    <w:rsid w:val="00BE7D6D"/>
    <w:rsid w:val="00BE7F62"/>
    <w:rsid w:val="00BF0074"/>
    <w:rsid w:val="00BF0176"/>
    <w:rsid w:val="00BF0334"/>
    <w:rsid w:val="00BF0974"/>
    <w:rsid w:val="00BF0AA2"/>
    <w:rsid w:val="00BF0B65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1FED"/>
    <w:rsid w:val="00BF2289"/>
    <w:rsid w:val="00BF23B7"/>
    <w:rsid w:val="00BF23D8"/>
    <w:rsid w:val="00BF27AD"/>
    <w:rsid w:val="00BF280B"/>
    <w:rsid w:val="00BF287D"/>
    <w:rsid w:val="00BF2B10"/>
    <w:rsid w:val="00BF2D3D"/>
    <w:rsid w:val="00BF2E0A"/>
    <w:rsid w:val="00BF31E6"/>
    <w:rsid w:val="00BF31EB"/>
    <w:rsid w:val="00BF32A7"/>
    <w:rsid w:val="00BF34D1"/>
    <w:rsid w:val="00BF35BC"/>
    <w:rsid w:val="00BF3735"/>
    <w:rsid w:val="00BF38FE"/>
    <w:rsid w:val="00BF3A4D"/>
    <w:rsid w:val="00BF3AE7"/>
    <w:rsid w:val="00BF3C28"/>
    <w:rsid w:val="00BF3C2E"/>
    <w:rsid w:val="00BF3CC8"/>
    <w:rsid w:val="00BF3D49"/>
    <w:rsid w:val="00BF3E5F"/>
    <w:rsid w:val="00BF3F43"/>
    <w:rsid w:val="00BF4006"/>
    <w:rsid w:val="00BF441D"/>
    <w:rsid w:val="00BF454B"/>
    <w:rsid w:val="00BF4A7F"/>
    <w:rsid w:val="00BF4BF8"/>
    <w:rsid w:val="00BF4C31"/>
    <w:rsid w:val="00BF4C32"/>
    <w:rsid w:val="00BF4C33"/>
    <w:rsid w:val="00BF4E4E"/>
    <w:rsid w:val="00BF502E"/>
    <w:rsid w:val="00BF5111"/>
    <w:rsid w:val="00BF5152"/>
    <w:rsid w:val="00BF53CA"/>
    <w:rsid w:val="00BF551A"/>
    <w:rsid w:val="00BF5590"/>
    <w:rsid w:val="00BF5776"/>
    <w:rsid w:val="00BF58EE"/>
    <w:rsid w:val="00BF5A89"/>
    <w:rsid w:val="00BF5AB4"/>
    <w:rsid w:val="00BF5B34"/>
    <w:rsid w:val="00BF5C1F"/>
    <w:rsid w:val="00BF5DA9"/>
    <w:rsid w:val="00BF5ED4"/>
    <w:rsid w:val="00BF5ED7"/>
    <w:rsid w:val="00BF5F4A"/>
    <w:rsid w:val="00BF6085"/>
    <w:rsid w:val="00BF615A"/>
    <w:rsid w:val="00BF6344"/>
    <w:rsid w:val="00BF642C"/>
    <w:rsid w:val="00BF6E05"/>
    <w:rsid w:val="00BF7026"/>
    <w:rsid w:val="00BF734E"/>
    <w:rsid w:val="00BF73AA"/>
    <w:rsid w:val="00BF73E6"/>
    <w:rsid w:val="00BF768E"/>
    <w:rsid w:val="00BF7769"/>
    <w:rsid w:val="00BF791A"/>
    <w:rsid w:val="00BF7B65"/>
    <w:rsid w:val="00BF7D8D"/>
    <w:rsid w:val="00BF7EEF"/>
    <w:rsid w:val="00C000F0"/>
    <w:rsid w:val="00C00699"/>
    <w:rsid w:val="00C0084C"/>
    <w:rsid w:val="00C009DC"/>
    <w:rsid w:val="00C00A80"/>
    <w:rsid w:val="00C00E65"/>
    <w:rsid w:val="00C00ECC"/>
    <w:rsid w:val="00C00ED2"/>
    <w:rsid w:val="00C01193"/>
    <w:rsid w:val="00C0141C"/>
    <w:rsid w:val="00C016BE"/>
    <w:rsid w:val="00C01720"/>
    <w:rsid w:val="00C01871"/>
    <w:rsid w:val="00C01889"/>
    <w:rsid w:val="00C01890"/>
    <w:rsid w:val="00C01985"/>
    <w:rsid w:val="00C01B44"/>
    <w:rsid w:val="00C01E43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99"/>
    <w:rsid w:val="00C029FD"/>
    <w:rsid w:val="00C02B73"/>
    <w:rsid w:val="00C02BA3"/>
    <w:rsid w:val="00C02D97"/>
    <w:rsid w:val="00C02DF8"/>
    <w:rsid w:val="00C02E25"/>
    <w:rsid w:val="00C02FAD"/>
    <w:rsid w:val="00C02FF0"/>
    <w:rsid w:val="00C03042"/>
    <w:rsid w:val="00C033BE"/>
    <w:rsid w:val="00C03608"/>
    <w:rsid w:val="00C03AA5"/>
    <w:rsid w:val="00C03B41"/>
    <w:rsid w:val="00C03B46"/>
    <w:rsid w:val="00C03CDE"/>
    <w:rsid w:val="00C03CF1"/>
    <w:rsid w:val="00C03D07"/>
    <w:rsid w:val="00C03D6F"/>
    <w:rsid w:val="00C04112"/>
    <w:rsid w:val="00C0412B"/>
    <w:rsid w:val="00C043A3"/>
    <w:rsid w:val="00C043EF"/>
    <w:rsid w:val="00C049BB"/>
    <w:rsid w:val="00C04A87"/>
    <w:rsid w:val="00C04CE8"/>
    <w:rsid w:val="00C04CEC"/>
    <w:rsid w:val="00C04E55"/>
    <w:rsid w:val="00C05119"/>
    <w:rsid w:val="00C05429"/>
    <w:rsid w:val="00C05699"/>
    <w:rsid w:val="00C056B7"/>
    <w:rsid w:val="00C058DD"/>
    <w:rsid w:val="00C05C2C"/>
    <w:rsid w:val="00C05D78"/>
    <w:rsid w:val="00C05F40"/>
    <w:rsid w:val="00C0631C"/>
    <w:rsid w:val="00C0645C"/>
    <w:rsid w:val="00C064DF"/>
    <w:rsid w:val="00C06701"/>
    <w:rsid w:val="00C06787"/>
    <w:rsid w:val="00C068ED"/>
    <w:rsid w:val="00C06939"/>
    <w:rsid w:val="00C069B2"/>
    <w:rsid w:val="00C06B3D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74"/>
    <w:rsid w:val="00C107B8"/>
    <w:rsid w:val="00C107E1"/>
    <w:rsid w:val="00C10924"/>
    <w:rsid w:val="00C10944"/>
    <w:rsid w:val="00C10B84"/>
    <w:rsid w:val="00C10BF6"/>
    <w:rsid w:val="00C10E2E"/>
    <w:rsid w:val="00C10F55"/>
    <w:rsid w:val="00C11063"/>
    <w:rsid w:val="00C110FE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4CA"/>
    <w:rsid w:val="00C12790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A9B"/>
    <w:rsid w:val="00C13AA5"/>
    <w:rsid w:val="00C13B65"/>
    <w:rsid w:val="00C13BBF"/>
    <w:rsid w:val="00C143CA"/>
    <w:rsid w:val="00C14461"/>
    <w:rsid w:val="00C1453F"/>
    <w:rsid w:val="00C146EF"/>
    <w:rsid w:val="00C1484C"/>
    <w:rsid w:val="00C1489C"/>
    <w:rsid w:val="00C149C6"/>
    <w:rsid w:val="00C14A1A"/>
    <w:rsid w:val="00C14BCC"/>
    <w:rsid w:val="00C156B6"/>
    <w:rsid w:val="00C1580D"/>
    <w:rsid w:val="00C1594E"/>
    <w:rsid w:val="00C159CC"/>
    <w:rsid w:val="00C15ABC"/>
    <w:rsid w:val="00C15B6A"/>
    <w:rsid w:val="00C15B80"/>
    <w:rsid w:val="00C15D5C"/>
    <w:rsid w:val="00C15E76"/>
    <w:rsid w:val="00C1619E"/>
    <w:rsid w:val="00C1637F"/>
    <w:rsid w:val="00C16447"/>
    <w:rsid w:val="00C1697B"/>
    <w:rsid w:val="00C16ECB"/>
    <w:rsid w:val="00C16F78"/>
    <w:rsid w:val="00C17080"/>
    <w:rsid w:val="00C170A5"/>
    <w:rsid w:val="00C17356"/>
    <w:rsid w:val="00C175F5"/>
    <w:rsid w:val="00C17778"/>
    <w:rsid w:val="00C179FB"/>
    <w:rsid w:val="00C17FFB"/>
    <w:rsid w:val="00C20152"/>
    <w:rsid w:val="00C2032E"/>
    <w:rsid w:val="00C204D0"/>
    <w:rsid w:val="00C205EC"/>
    <w:rsid w:val="00C2067D"/>
    <w:rsid w:val="00C206B4"/>
    <w:rsid w:val="00C206EA"/>
    <w:rsid w:val="00C2108A"/>
    <w:rsid w:val="00C210BF"/>
    <w:rsid w:val="00C210C9"/>
    <w:rsid w:val="00C2123C"/>
    <w:rsid w:val="00C21314"/>
    <w:rsid w:val="00C2147A"/>
    <w:rsid w:val="00C21504"/>
    <w:rsid w:val="00C21506"/>
    <w:rsid w:val="00C21531"/>
    <w:rsid w:val="00C21898"/>
    <w:rsid w:val="00C21BB7"/>
    <w:rsid w:val="00C21D3E"/>
    <w:rsid w:val="00C21FF7"/>
    <w:rsid w:val="00C222F3"/>
    <w:rsid w:val="00C22640"/>
    <w:rsid w:val="00C227A6"/>
    <w:rsid w:val="00C22A2E"/>
    <w:rsid w:val="00C22C49"/>
    <w:rsid w:val="00C22C58"/>
    <w:rsid w:val="00C22D74"/>
    <w:rsid w:val="00C22D91"/>
    <w:rsid w:val="00C22E92"/>
    <w:rsid w:val="00C23145"/>
    <w:rsid w:val="00C2314B"/>
    <w:rsid w:val="00C23201"/>
    <w:rsid w:val="00C23263"/>
    <w:rsid w:val="00C232F0"/>
    <w:rsid w:val="00C23320"/>
    <w:rsid w:val="00C2372E"/>
    <w:rsid w:val="00C237B9"/>
    <w:rsid w:val="00C237C2"/>
    <w:rsid w:val="00C23A17"/>
    <w:rsid w:val="00C23B3F"/>
    <w:rsid w:val="00C23C13"/>
    <w:rsid w:val="00C23F7D"/>
    <w:rsid w:val="00C241AC"/>
    <w:rsid w:val="00C24209"/>
    <w:rsid w:val="00C24242"/>
    <w:rsid w:val="00C2450B"/>
    <w:rsid w:val="00C24787"/>
    <w:rsid w:val="00C24A18"/>
    <w:rsid w:val="00C24B62"/>
    <w:rsid w:val="00C24D6E"/>
    <w:rsid w:val="00C24ECE"/>
    <w:rsid w:val="00C24ED8"/>
    <w:rsid w:val="00C24FC8"/>
    <w:rsid w:val="00C2508F"/>
    <w:rsid w:val="00C2527E"/>
    <w:rsid w:val="00C258A7"/>
    <w:rsid w:val="00C259D8"/>
    <w:rsid w:val="00C25CC0"/>
    <w:rsid w:val="00C25DAD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3A"/>
    <w:rsid w:val="00C2767D"/>
    <w:rsid w:val="00C2779B"/>
    <w:rsid w:val="00C279C3"/>
    <w:rsid w:val="00C27EBB"/>
    <w:rsid w:val="00C30065"/>
    <w:rsid w:val="00C300A8"/>
    <w:rsid w:val="00C300E2"/>
    <w:rsid w:val="00C301DE"/>
    <w:rsid w:val="00C30968"/>
    <w:rsid w:val="00C30AFE"/>
    <w:rsid w:val="00C30CB7"/>
    <w:rsid w:val="00C30D4A"/>
    <w:rsid w:val="00C30E3D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1C6C"/>
    <w:rsid w:val="00C3202C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86C"/>
    <w:rsid w:val="00C33977"/>
    <w:rsid w:val="00C33AAC"/>
    <w:rsid w:val="00C33B3A"/>
    <w:rsid w:val="00C33E59"/>
    <w:rsid w:val="00C33FA0"/>
    <w:rsid w:val="00C340D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BD9"/>
    <w:rsid w:val="00C34D2F"/>
    <w:rsid w:val="00C34D68"/>
    <w:rsid w:val="00C34EF1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297"/>
    <w:rsid w:val="00C363B4"/>
    <w:rsid w:val="00C36449"/>
    <w:rsid w:val="00C36609"/>
    <w:rsid w:val="00C36642"/>
    <w:rsid w:val="00C36660"/>
    <w:rsid w:val="00C366B4"/>
    <w:rsid w:val="00C36789"/>
    <w:rsid w:val="00C36882"/>
    <w:rsid w:val="00C36888"/>
    <w:rsid w:val="00C36E4E"/>
    <w:rsid w:val="00C37098"/>
    <w:rsid w:val="00C3730B"/>
    <w:rsid w:val="00C373EB"/>
    <w:rsid w:val="00C37404"/>
    <w:rsid w:val="00C37806"/>
    <w:rsid w:val="00C3780D"/>
    <w:rsid w:val="00C378B2"/>
    <w:rsid w:val="00C37AAA"/>
    <w:rsid w:val="00C37B41"/>
    <w:rsid w:val="00C37B88"/>
    <w:rsid w:val="00C37F8D"/>
    <w:rsid w:val="00C40165"/>
    <w:rsid w:val="00C4018F"/>
    <w:rsid w:val="00C40213"/>
    <w:rsid w:val="00C40A81"/>
    <w:rsid w:val="00C40C52"/>
    <w:rsid w:val="00C40E55"/>
    <w:rsid w:val="00C40E61"/>
    <w:rsid w:val="00C40FA4"/>
    <w:rsid w:val="00C40FC9"/>
    <w:rsid w:val="00C41279"/>
    <w:rsid w:val="00C4143B"/>
    <w:rsid w:val="00C41579"/>
    <w:rsid w:val="00C4184A"/>
    <w:rsid w:val="00C41A27"/>
    <w:rsid w:val="00C41B7C"/>
    <w:rsid w:val="00C41C5C"/>
    <w:rsid w:val="00C41D1B"/>
    <w:rsid w:val="00C41E9D"/>
    <w:rsid w:val="00C41EB4"/>
    <w:rsid w:val="00C41F0B"/>
    <w:rsid w:val="00C41F1B"/>
    <w:rsid w:val="00C41F49"/>
    <w:rsid w:val="00C42081"/>
    <w:rsid w:val="00C42732"/>
    <w:rsid w:val="00C42756"/>
    <w:rsid w:val="00C4277C"/>
    <w:rsid w:val="00C4289E"/>
    <w:rsid w:val="00C428C6"/>
    <w:rsid w:val="00C4294B"/>
    <w:rsid w:val="00C42B21"/>
    <w:rsid w:val="00C42C00"/>
    <w:rsid w:val="00C42C9E"/>
    <w:rsid w:val="00C42F7D"/>
    <w:rsid w:val="00C432E7"/>
    <w:rsid w:val="00C435BD"/>
    <w:rsid w:val="00C43656"/>
    <w:rsid w:val="00C439E7"/>
    <w:rsid w:val="00C43C1B"/>
    <w:rsid w:val="00C43DF6"/>
    <w:rsid w:val="00C4415B"/>
    <w:rsid w:val="00C442DC"/>
    <w:rsid w:val="00C444D2"/>
    <w:rsid w:val="00C4491E"/>
    <w:rsid w:val="00C449DA"/>
    <w:rsid w:val="00C44AE1"/>
    <w:rsid w:val="00C44D76"/>
    <w:rsid w:val="00C44F0B"/>
    <w:rsid w:val="00C44FD0"/>
    <w:rsid w:val="00C450C0"/>
    <w:rsid w:val="00C451E7"/>
    <w:rsid w:val="00C454BC"/>
    <w:rsid w:val="00C45977"/>
    <w:rsid w:val="00C45982"/>
    <w:rsid w:val="00C45A79"/>
    <w:rsid w:val="00C45B56"/>
    <w:rsid w:val="00C45F18"/>
    <w:rsid w:val="00C45F52"/>
    <w:rsid w:val="00C45FAF"/>
    <w:rsid w:val="00C4604D"/>
    <w:rsid w:val="00C46170"/>
    <w:rsid w:val="00C46468"/>
    <w:rsid w:val="00C465B7"/>
    <w:rsid w:val="00C46951"/>
    <w:rsid w:val="00C46A0D"/>
    <w:rsid w:val="00C46A19"/>
    <w:rsid w:val="00C46B18"/>
    <w:rsid w:val="00C46D1C"/>
    <w:rsid w:val="00C46F0C"/>
    <w:rsid w:val="00C47029"/>
    <w:rsid w:val="00C47311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50"/>
    <w:rsid w:val="00C47E9D"/>
    <w:rsid w:val="00C50017"/>
    <w:rsid w:val="00C50156"/>
    <w:rsid w:val="00C502DE"/>
    <w:rsid w:val="00C50573"/>
    <w:rsid w:val="00C50609"/>
    <w:rsid w:val="00C50671"/>
    <w:rsid w:val="00C509AF"/>
    <w:rsid w:val="00C50A41"/>
    <w:rsid w:val="00C50E18"/>
    <w:rsid w:val="00C50E8F"/>
    <w:rsid w:val="00C50F5D"/>
    <w:rsid w:val="00C50FE1"/>
    <w:rsid w:val="00C51099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6C5"/>
    <w:rsid w:val="00C52879"/>
    <w:rsid w:val="00C52954"/>
    <w:rsid w:val="00C52C60"/>
    <w:rsid w:val="00C52D3B"/>
    <w:rsid w:val="00C53133"/>
    <w:rsid w:val="00C5324C"/>
    <w:rsid w:val="00C535AD"/>
    <w:rsid w:val="00C536DF"/>
    <w:rsid w:val="00C5389A"/>
    <w:rsid w:val="00C53A8F"/>
    <w:rsid w:val="00C53AB2"/>
    <w:rsid w:val="00C53AB9"/>
    <w:rsid w:val="00C53B3E"/>
    <w:rsid w:val="00C53B60"/>
    <w:rsid w:val="00C53BF2"/>
    <w:rsid w:val="00C53D76"/>
    <w:rsid w:val="00C53F14"/>
    <w:rsid w:val="00C540B7"/>
    <w:rsid w:val="00C540C0"/>
    <w:rsid w:val="00C54217"/>
    <w:rsid w:val="00C54312"/>
    <w:rsid w:val="00C543A7"/>
    <w:rsid w:val="00C5440A"/>
    <w:rsid w:val="00C5478E"/>
    <w:rsid w:val="00C54954"/>
    <w:rsid w:val="00C54B32"/>
    <w:rsid w:val="00C54C41"/>
    <w:rsid w:val="00C54CC7"/>
    <w:rsid w:val="00C54E27"/>
    <w:rsid w:val="00C5512B"/>
    <w:rsid w:val="00C55168"/>
    <w:rsid w:val="00C5517B"/>
    <w:rsid w:val="00C5533C"/>
    <w:rsid w:val="00C553CE"/>
    <w:rsid w:val="00C557E0"/>
    <w:rsid w:val="00C55A8D"/>
    <w:rsid w:val="00C55BF3"/>
    <w:rsid w:val="00C55DB6"/>
    <w:rsid w:val="00C55E92"/>
    <w:rsid w:val="00C55FE1"/>
    <w:rsid w:val="00C56010"/>
    <w:rsid w:val="00C5632E"/>
    <w:rsid w:val="00C563A6"/>
    <w:rsid w:val="00C56618"/>
    <w:rsid w:val="00C566CA"/>
    <w:rsid w:val="00C567C0"/>
    <w:rsid w:val="00C568CD"/>
    <w:rsid w:val="00C56A2E"/>
    <w:rsid w:val="00C56A5D"/>
    <w:rsid w:val="00C56AB1"/>
    <w:rsid w:val="00C56AFE"/>
    <w:rsid w:val="00C56BC8"/>
    <w:rsid w:val="00C57010"/>
    <w:rsid w:val="00C573BE"/>
    <w:rsid w:val="00C573DF"/>
    <w:rsid w:val="00C574E1"/>
    <w:rsid w:val="00C575B8"/>
    <w:rsid w:val="00C57619"/>
    <w:rsid w:val="00C577C3"/>
    <w:rsid w:val="00C57885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1E1"/>
    <w:rsid w:val="00C611FD"/>
    <w:rsid w:val="00C61476"/>
    <w:rsid w:val="00C61D1D"/>
    <w:rsid w:val="00C61D93"/>
    <w:rsid w:val="00C61E6D"/>
    <w:rsid w:val="00C61FFB"/>
    <w:rsid w:val="00C6209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39A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91"/>
    <w:rsid w:val="00C64AAE"/>
    <w:rsid w:val="00C64AB8"/>
    <w:rsid w:val="00C64D4B"/>
    <w:rsid w:val="00C64E22"/>
    <w:rsid w:val="00C64F45"/>
    <w:rsid w:val="00C65011"/>
    <w:rsid w:val="00C655A4"/>
    <w:rsid w:val="00C655C6"/>
    <w:rsid w:val="00C65644"/>
    <w:rsid w:val="00C657E1"/>
    <w:rsid w:val="00C65858"/>
    <w:rsid w:val="00C65A84"/>
    <w:rsid w:val="00C65AFD"/>
    <w:rsid w:val="00C65BB0"/>
    <w:rsid w:val="00C65D10"/>
    <w:rsid w:val="00C65D8B"/>
    <w:rsid w:val="00C65E1E"/>
    <w:rsid w:val="00C65EDF"/>
    <w:rsid w:val="00C65FF6"/>
    <w:rsid w:val="00C660D2"/>
    <w:rsid w:val="00C663D1"/>
    <w:rsid w:val="00C663F2"/>
    <w:rsid w:val="00C664BA"/>
    <w:rsid w:val="00C665AD"/>
    <w:rsid w:val="00C66673"/>
    <w:rsid w:val="00C6683E"/>
    <w:rsid w:val="00C66846"/>
    <w:rsid w:val="00C66851"/>
    <w:rsid w:val="00C6685E"/>
    <w:rsid w:val="00C668CF"/>
    <w:rsid w:val="00C66906"/>
    <w:rsid w:val="00C66A90"/>
    <w:rsid w:val="00C66BA0"/>
    <w:rsid w:val="00C66C9E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9BC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0C6"/>
    <w:rsid w:val="00C71143"/>
    <w:rsid w:val="00C71152"/>
    <w:rsid w:val="00C711F4"/>
    <w:rsid w:val="00C71401"/>
    <w:rsid w:val="00C71580"/>
    <w:rsid w:val="00C7170D"/>
    <w:rsid w:val="00C71797"/>
    <w:rsid w:val="00C718BA"/>
    <w:rsid w:val="00C7198D"/>
    <w:rsid w:val="00C71996"/>
    <w:rsid w:val="00C71B80"/>
    <w:rsid w:val="00C71BE3"/>
    <w:rsid w:val="00C71CCF"/>
    <w:rsid w:val="00C71E3F"/>
    <w:rsid w:val="00C71FD8"/>
    <w:rsid w:val="00C720DA"/>
    <w:rsid w:val="00C720E4"/>
    <w:rsid w:val="00C720EC"/>
    <w:rsid w:val="00C7216C"/>
    <w:rsid w:val="00C7233B"/>
    <w:rsid w:val="00C727F2"/>
    <w:rsid w:val="00C72806"/>
    <w:rsid w:val="00C728A5"/>
    <w:rsid w:val="00C729BE"/>
    <w:rsid w:val="00C72B27"/>
    <w:rsid w:val="00C72B61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C02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795"/>
    <w:rsid w:val="00C7492D"/>
    <w:rsid w:val="00C74A4B"/>
    <w:rsid w:val="00C75062"/>
    <w:rsid w:val="00C750DE"/>
    <w:rsid w:val="00C750F3"/>
    <w:rsid w:val="00C755D4"/>
    <w:rsid w:val="00C7586F"/>
    <w:rsid w:val="00C75C16"/>
    <w:rsid w:val="00C75D37"/>
    <w:rsid w:val="00C75F01"/>
    <w:rsid w:val="00C7617C"/>
    <w:rsid w:val="00C761F1"/>
    <w:rsid w:val="00C76214"/>
    <w:rsid w:val="00C76279"/>
    <w:rsid w:val="00C762D8"/>
    <w:rsid w:val="00C7644E"/>
    <w:rsid w:val="00C76866"/>
    <w:rsid w:val="00C76A08"/>
    <w:rsid w:val="00C76B09"/>
    <w:rsid w:val="00C76C28"/>
    <w:rsid w:val="00C77030"/>
    <w:rsid w:val="00C77091"/>
    <w:rsid w:val="00C772D2"/>
    <w:rsid w:val="00C772EC"/>
    <w:rsid w:val="00C778CB"/>
    <w:rsid w:val="00C77960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6E"/>
    <w:rsid w:val="00C80896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87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94"/>
    <w:rsid w:val="00C827A5"/>
    <w:rsid w:val="00C829EE"/>
    <w:rsid w:val="00C82AB6"/>
    <w:rsid w:val="00C82B7C"/>
    <w:rsid w:val="00C82CFD"/>
    <w:rsid w:val="00C82ECD"/>
    <w:rsid w:val="00C82F74"/>
    <w:rsid w:val="00C83608"/>
    <w:rsid w:val="00C8364C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2B1"/>
    <w:rsid w:val="00C85580"/>
    <w:rsid w:val="00C857B3"/>
    <w:rsid w:val="00C859D4"/>
    <w:rsid w:val="00C85A2E"/>
    <w:rsid w:val="00C85AB1"/>
    <w:rsid w:val="00C85B37"/>
    <w:rsid w:val="00C85C8D"/>
    <w:rsid w:val="00C85DA1"/>
    <w:rsid w:val="00C85E2B"/>
    <w:rsid w:val="00C85E95"/>
    <w:rsid w:val="00C86021"/>
    <w:rsid w:val="00C8623A"/>
    <w:rsid w:val="00C86640"/>
    <w:rsid w:val="00C8666A"/>
    <w:rsid w:val="00C866EA"/>
    <w:rsid w:val="00C86768"/>
    <w:rsid w:val="00C86806"/>
    <w:rsid w:val="00C86A46"/>
    <w:rsid w:val="00C86D8C"/>
    <w:rsid w:val="00C86F8A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36C"/>
    <w:rsid w:val="00C90684"/>
    <w:rsid w:val="00C9069C"/>
    <w:rsid w:val="00C90742"/>
    <w:rsid w:val="00C90990"/>
    <w:rsid w:val="00C90B5B"/>
    <w:rsid w:val="00C90C1C"/>
    <w:rsid w:val="00C90C5D"/>
    <w:rsid w:val="00C90DA2"/>
    <w:rsid w:val="00C90EE0"/>
    <w:rsid w:val="00C91044"/>
    <w:rsid w:val="00C91151"/>
    <w:rsid w:val="00C91228"/>
    <w:rsid w:val="00C91264"/>
    <w:rsid w:val="00C9143C"/>
    <w:rsid w:val="00C914D2"/>
    <w:rsid w:val="00C9165B"/>
    <w:rsid w:val="00C916F2"/>
    <w:rsid w:val="00C91729"/>
    <w:rsid w:val="00C91741"/>
    <w:rsid w:val="00C917B4"/>
    <w:rsid w:val="00C917DB"/>
    <w:rsid w:val="00C91B7E"/>
    <w:rsid w:val="00C91C36"/>
    <w:rsid w:val="00C91D19"/>
    <w:rsid w:val="00C91D3D"/>
    <w:rsid w:val="00C91D58"/>
    <w:rsid w:val="00C92076"/>
    <w:rsid w:val="00C92193"/>
    <w:rsid w:val="00C92364"/>
    <w:rsid w:val="00C92527"/>
    <w:rsid w:val="00C92578"/>
    <w:rsid w:val="00C92642"/>
    <w:rsid w:val="00C92670"/>
    <w:rsid w:val="00C92735"/>
    <w:rsid w:val="00C927A1"/>
    <w:rsid w:val="00C928A8"/>
    <w:rsid w:val="00C92F12"/>
    <w:rsid w:val="00C93141"/>
    <w:rsid w:val="00C9335A"/>
    <w:rsid w:val="00C9357C"/>
    <w:rsid w:val="00C93584"/>
    <w:rsid w:val="00C935B1"/>
    <w:rsid w:val="00C938CB"/>
    <w:rsid w:val="00C93B5B"/>
    <w:rsid w:val="00C93BB1"/>
    <w:rsid w:val="00C93D40"/>
    <w:rsid w:val="00C93E18"/>
    <w:rsid w:val="00C94202"/>
    <w:rsid w:val="00C9425D"/>
    <w:rsid w:val="00C942D2"/>
    <w:rsid w:val="00C94712"/>
    <w:rsid w:val="00C948CF"/>
    <w:rsid w:val="00C94BCB"/>
    <w:rsid w:val="00C95253"/>
    <w:rsid w:val="00C95327"/>
    <w:rsid w:val="00C95479"/>
    <w:rsid w:val="00C9565B"/>
    <w:rsid w:val="00C9573B"/>
    <w:rsid w:val="00C95D0F"/>
    <w:rsid w:val="00C95EB2"/>
    <w:rsid w:val="00C968C9"/>
    <w:rsid w:val="00C96C8E"/>
    <w:rsid w:val="00C96C9C"/>
    <w:rsid w:val="00C96D9E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97DE3"/>
    <w:rsid w:val="00CA00ED"/>
    <w:rsid w:val="00CA0263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00"/>
    <w:rsid w:val="00CA085B"/>
    <w:rsid w:val="00CA0939"/>
    <w:rsid w:val="00CA0B25"/>
    <w:rsid w:val="00CA0C5D"/>
    <w:rsid w:val="00CA0E40"/>
    <w:rsid w:val="00CA0F71"/>
    <w:rsid w:val="00CA14C9"/>
    <w:rsid w:val="00CA1519"/>
    <w:rsid w:val="00CA17BB"/>
    <w:rsid w:val="00CA17C5"/>
    <w:rsid w:val="00CA1B82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7AA"/>
    <w:rsid w:val="00CA288F"/>
    <w:rsid w:val="00CA2910"/>
    <w:rsid w:val="00CA29A3"/>
    <w:rsid w:val="00CA2B94"/>
    <w:rsid w:val="00CA2C78"/>
    <w:rsid w:val="00CA2D0B"/>
    <w:rsid w:val="00CA2DB3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374"/>
    <w:rsid w:val="00CA46BD"/>
    <w:rsid w:val="00CA4901"/>
    <w:rsid w:val="00CA493F"/>
    <w:rsid w:val="00CA49B0"/>
    <w:rsid w:val="00CA4C07"/>
    <w:rsid w:val="00CA4C6A"/>
    <w:rsid w:val="00CA503B"/>
    <w:rsid w:val="00CA50B9"/>
    <w:rsid w:val="00CA5129"/>
    <w:rsid w:val="00CA518E"/>
    <w:rsid w:val="00CA5397"/>
    <w:rsid w:val="00CA5549"/>
    <w:rsid w:val="00CA564F"/>
    <w:rsid w:val="00CA5654"/>
    <w:rsid w:val="00CA578A"/>
    <w:rsid w:val="00CA58EE"/>
    <w:rsid w:val="00CA58F6"/>
    <w:rsid w:val="00CA5AB1"/>
    <w:rsid w:val="00CA5B9F"/>
    <w:rsid w:val="00CA5CC6"/>
    <w:rsid w:val="00CA5DA7"/>
    <w:rsid w:val="00CA6010"/>
    <w:rsid w:val="00CA620E"/>
    <w:rsid w:val="00CA629A"/>
    <w:rsid w:val="00CA68C1"/>
    <w:rsid w:val="00CA6CBC"/>
    <w:rsid w:val="00CA6DF3"/>
    <w:rsid w:val="00CA7130"/>
    <w:rsid w:val="00CA7131"/>
    <w:rsid w:val="00CA76E8"/>
    <w:rsid w:val="00CA78A7"/>
    <w:rsid w:val="00CA7938"/>
    <w:rsid w:val="00CA7DC6"/>
    <w:rsid w:val="00CA7E3D"/>
    <w:rsid w:val="00CB02E3"/>
    <w:rsid w:val="00CB0481"/>
    <w:rsid w:val="00CB05FA"/>
    <w:rsid w:val="00CB061C"/>
    <w:rsid w:val="00CB06E5"/>
    <w:rsid w:val="00CB0880"/>
    <w:rsid w:val="00CB0F9F"/>
    <w:rsid w:val="00CB11C0"/>
    <w:rsid w:val="00CB1213"/>
    <w:rsid w:val="00CB13F7"/>
    <w:rsid w:val="00CB142B"/>
    <w:rsid w:val="00CB1537"/>
    <w:rsid w:val="00CB1585"/>
    <w:rsid w:val="00CB1653"/>
    <w:rsid w:val="00CB1657"/>
    <w:rsid w:val="00CB1789"/>
    <w:rsid w:val="00CB186A"/>
    <w:rsid w:val="00CB1891"/>
    <w:rsid w:val="00CB18E5"/>
    <w:rsid w:val="00CB194B"/>
    <w:rsid w:val="00CB1B98"/>
    <w:rsid w:val="00CB2114"/>
    <w:rsid w:val="00CB2332"/>
    <w:rsid w:val="00CB2584"/>
    <w:rsid w:val="00CB2608"/>
    <w:rsid w:val="00CB2C64"/>
    <w:rsid w:val="00CB2CC0"/>
    <w:rsid w:val="00CB2EDB"/>
    <w:rsid w:val="00CB2FF5"/>
    <w:rsid w:val="00CB301A"/>
    <w:rsid w:val="00CB3549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B64"/>
    <w:rsid w:val="00CB4C84"/>
    <w:rsid w:val="00CB4CBC"/>
    <w:rsid w:val="00CB50EB"/>
    <w:rsid w:val="00CB52EC"/>
    <w:rsid w:val="00CB530F"/>
    <w:rsid w:val="00CB5619"/>
    <w:rsid w:val="00CB5AFD"/>
    <w:rsid w:val="00CB5B3F"/>
    <w:rsid w:val="00CB5DA5"/>
    <w:rsid w:val="00CB60AE"/>
    <w:rsid w:val="00CB61C8"/>
    <w:rsid w:val="00CB61D9"/>
    <w:rsid w:val="00CB62A1"/>
    <w:rsid w:val="00CB6325"/>
    <w:rsid w:val="00CB637D"/>
    <w:rsid w:val="00CB637E"/>
    <w:rsid w:val="00CB6520"/>
    <w:rsid w:val="00CB6CD2"/>
    <w:rsid w:val="00CB6D4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1068"/>
    <w:rsid w:val="00CC11D5"/>
    <w:rsid w:val="00CC1213"/>
    <w:rsid w:val="00CC130B"/>
    <w:rsid w:val="00CC137B"/>
    <w:rsid w:val="00CC14AB"/>
    <w:rsid w:val="00CC1550"/>
    <w:rsid w:val="00CC178C"/>
    <w:rsid w:val="00CC19A9"/>
    <w:rsid w:val="00CC1A71"/>
    <w:rsid w:val="00CC1ACD"/>
    <w:rsid w:val="00CC1B2F"/>
    <w:rsid w:val="00CC1C9B"/>
    <w:rsid w:val="00CC1CE6"/>
    <w:rsid w:val="00CC1DE2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A5"/>
    <w:rsid w:val="00CC2DB4"/>
    <w:rsid w:val="00CC2DE2"/>
    <w:rsid w:val="00CC2E43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3FC4"/>
    <w:rsid w:val="00CC40C0"/>
    <w:rsid w:val="00CC4146"/>
    <w:rsid w:val="00CC416D"/>
    <w:rsid w:val="00CC4198"/>
    <w:rsid w:val="00CC4209"/>
    <w:rsid w:val="00CC4401"/>
    <w:rsid w:val="00CC4422"/>
    <w:rsid w:val="00CC4427"/>
    <w:rsid w:val="00CC4432"/>
    <w:rsid w:val="00CC4790"/>
    <w:rsid w:val="00CC48BB"/>
    <w:rsid w:val="00CC4A26"/>
    <w:rsid w:val="00CC4A35"/>
    <w:rsid w:val="00CC4BA9"/>
    <w:rsid w:val="00CC4BAC"/>
    <w:rsid w:val="00CC4CE2"/>
    <w:rsid w:val="00CC4E16"/>
    <w:rsid w:val="00CC4E6F"/>
    <w:rsid w:val="00CC52C0"/>
    <w:rsid w:val="00CC53CD"/>
    <w:rsid w:val="00CC53E6"/>
    <w:rsid w:val="00CC541A"/>
    <w:rsid w:val="00CC55E9"/>
    <w:rsid w:val="00CC5789"/>
    <w:rsid w:val="00CC5921"/>
    <w:rsid w:val="00CC59C5"/>
    <w:rsid w:val="00CC5C1D"/>
    <w:rsid w:val="00CC5C5C"/>
    <w:rsid w:val="00CC5E6B"/>
    <w:rsid w:val="00CC5E8A"/>
    <w:rsid w:val="00CC610D"/>
    <w:rsid w:val="00CC613A"/>
    <w:rsid w:val="00CC6328"/>
    <w:rsid w:val="00CC6422"/>
    <w:rsid w:val="00CC6499"/>
    <w:rsid w:val="00CC6580"/>
    <w:rsid w:val="00CC66DA"/>
    <w:rsid w:val="00CC6CFE"/>
    <w:rsid w:val="00CC6E6E"/>
    <w:rsid w:val="00CC6F20"/>
    <w:rsid w:val="00CC6FEE"/>
    <w:rsid w:val="00CC72DC"/>
    <w:rsid w:val="00CC72EE"/>
    <w:rsid w:val="00CC7391"/>
    <w:rsid w:val="00CC7406"/>
    <w:rsid w:val="00CC75A9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9E"/>
    <w:rsid w:val="00CD1BCB"/>
    <w:rsid w:val="00CD1C1D"/>
    <w:rsid w:val="00CD1C6C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A4C"/>
    <w:rsid w:val="00CD2C1F"/>
    <w:rsid w:val="00CD2FB1"/>
    <w:rsid w:val="00CD3207"/>
    <w:rsid w:val="00CD33C4"/>
    <w:rsid w:val="00CD33F5"/>
    <w:rsid w:val="00CD344D"/>
    <w:rsid w:val="00CD3530"/>
    <w:rsid w:val="00CD3726"/>
    <w:rsid w:val="00CD3826"/>
    <w:rsid w:val="00CD3B64"/>
    <w:rsid w:val="00CD3F51"/>
    <w:rsid w:val="00CD405A"/>
    <w:rsid w:val="00CD445D"/>
    <w:rsid w:val="00CD44D1"/>
    <w:rsid w:val="00CD44DD"/>
    <w:rsid w:val="00CD455C"/>
    <w:rsid w:val="00CD4577"/>
    <w:rsid w:val="00CD487A"/>
    <w:rsid w:val="00CD4931"/>
    <w:rsid w:val="00CD4961"/>
    <w:rsid w:val="00CD4995"/>
    <w:rsid w:val="00CD4A4F"/>
    <w:rsid w:val="00CD4C48"/>
    <w:rsid w:val="00CD4E31"/>
    <w:rsid w:val="00CD4EC1"/>
    <w:rsid w:val="00CD4F41"/>
    <w:rsid w:val="00CD5053"/>
    <w:rsid w:val="00CD51A2"/>
    <w:rsid w:val="00CD528B"/>
    <w:rsid w:val="00CD5558"/>
    <w:rsid w:val="00CD568D"/>
    <w:rsid w:val="00CD5913"/>
    <w:rsid w:val="00CD5AC6"/>
    <w:rsid w:val="00CD5C8D"/>
    <w:rsid w:val="00CD5D91"/>
    <w:rsid w:val="00CD5FE5"/>
    <w:rsid w:val="00CD60B0"/>
    <w:rsid w:val="00CD61FA"/>
    <w:rsid w:val="00CD6322"/>
    <w:rsid w:val="00CD654D"/>
    <w:rsid w:val="00CD664E"/>
    <w:rsid w:val="00CD67B8"/>
    <w:rsid w:val="00CD6E3D"/>
    <w:rsid w:val="00CD70AE"/>
    <w:rsid w:val="00CD746F"/>
    <w:rsid w:val="00CD74A7"/>
    <w:rsid w:val="00CD7729"/>
    <w:rsid w:val="00CD79A1"/>
    <w:rsid w:val="00CD7B26"/>
    <w:rsid w:val="00CD7D24"/>
    <w:rsid w:val="00CD7DA1"/>
    <w:rsid w:val="00CE00E3"/>
    <w:rsid w:val="00CE02C0"/>
    <w:rsid w:val="00CE0318"/>
    <w:rsid w:val="00CE040D"/>
    <w:rsid w:val="00CE0615"/>
    <w:rsid w:val="00CE0658"/>
    <w:rsid w:val="00CE065A"/>
    <w:rsid w:val="00CE0975"/>
    <w:rsid w:val="00CE09DC"/>
    <w:rsid w:val="00CE09F2"/>
    <w:rsid w:val="00CE0E25"/>
    <w:rsid w:val="00CE1091"/>
    <w:rsid w:val="00CE123B"/>
    <w:rsid w:val="00CE151C"/>
    <w:rsid w:val="00CE1583"/>
    <w:rsid w:val="00CE16BC"/>
    <w:rsid w:val="00CE1762"/>
    <w:rsid w:val="00CE17CD"/>
    <w:rsid w:val="00CE185A"/>
    <w:rsid w:val="00CE18EB"/>
    <w:rsid w:val="00CE1910"/>
    <w:rsid w:val="00CE1B3B"/>
    <w:rsid w:val="00CE1C24"/>
    <w:rsid w:val="00CE1EB0"/>
    <w:rsid w:val="00CE1F57"/>
    <w:rsid w:val="00CE217B"/>
    <w:rsid w:val="00CE22A6"/>
    <w:rsid w:val="00CE238B"/>
    <w:rsid w:val="00CE27FD"/>
    <w:rsid w:val="00CE28A5"/>
    <w:rsid w:val="00CE293E"/>
    <w:rsid w:val="00CE2AD4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68F"/>
    <w:rsid w:val="00CE57FF"/>
    <w:rsid w:val="00CE5B50"/>
    <w:rsid w:val="00CE5C80"/>
    <w:rsid w:val="00CE5DEB"/>
    <w:rsid w:val="00CE60B4"/>
    <w:rsid w:val="00CE6186"/>
    <w:rsid w:val="00CE66B3"/>
    <w:rsid w:val="00CE67F3"/>
    <w:rsid w:val="00CE699F"/>
    <w:rsid w:val="00CE6CFF"/>
    <w:rsid w:val="00CE6D68"/>
    <w:rsid w:val="00CE6DF8"/>
    <w:rsid w:val="00CE6FBA"/>
    <w:rsid w:val="00CE7104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94E"/>
    <w:rsid w:val="00CF09E8"/>
    <w:rsid w:val="00CF0A04"/>
    <w:rsid w:val="00CF0A90"/>
    <w:rsid w:val="00CF0AED"/>
    <w:rsid w:val="00CF0B4F"/>
    <w:rsid w:val="00CF0BE1"/>
    <w:rsid w:val="00CF0C1E"/>
    <w:rsid w:val="00CF0F79"/>
    <w:rsid w:val="00CF123E"/>
    <w:rsid w:val="00CF127B"/>
    <w:rsid w:val="00CF132C"/>
    <w:rsid w:val="00CF191C"/>
    <w:rsid w:val="00CF19DE"/>
    <w:rsid w:val="00CF1B51"/>
    <w:rsid w:val="00CF1BE2"/>
    <w:rsid w:val="00CF1E3C"/>
    <w:rsid w:val="00CF1E44"/>
    <w:rsid w:val="00CF20D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73"/>
    <w:rsid w:val="00CF34B9"/>
    <w:rsid w:val="00CF34C0"/>
    <w:rsid w:val="00CF3526"/>
    <w:rsid w:val="00CF35F2"/>
    <w:rsid w:val="00CF36E6"/>
    <w:rsid w:val="00CF378C"/>
    <w:rsid w:val="00CF3A0E"/>
    <w:rsid w:val="00CF3AB0"/>
    <w:rsid w:val="00CF3AE7"/>
    <w:rsid w:val="00CF3BF3"/>
    <w:rsid w:val="00CF3ECB"/>
    <w:rsid w:val="00CF4077"/>
    <w:rsid w:val="00CF4648"/>
    <w:rsid w:val="00CF4823"/>
    <w:rsid w:val="00CF4882"/>
    <w:rsid w:val="00CF48A9"/>
    <w:rsid w:val="00CF4935"/>
    <w:rsid w:val="00CF4BD9"/>
    <w:rsid w:val="00CF4CDA"/>
    <w:rsid w:val="00CF4E63"/>
    <w:rsid w:val="00CF4FB3"/>
    <w:rsid w:val="00CF4FBF"/>
    <w:rsid w:val="00CF516D"/>
    <w:rsid w:val="00CF5393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2FD"/>
    <w:rsid w:val="00CF6382"/>
    <w:rsid w:val="00CF6408"/>
    <w:rsid w:val="00CF648D"/>
    <w:rsid w:val="00CF64A3"/>
    <w:rsid w:val="00CF66F0"/>
    <w:rsid w:val="00CF6991"/>
    <w:rsid w:val="00CF6A5F"/>
    <w:rsid w:val="00CF6C4B"/>
    <w:rsid w:val="00CF6F49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A5"/>
    <w:rsid w:val="00D000B6"/>
    <w:rsid w:val="00D00590"/>
    <w:rsid w:val="00D0078B"/>
    <w:rsid w:val="00D00B2F"/>
    <w:rsid w:val="00D00B58"/>
    <w:rsid w:val="00D00CF9"/>
    <w:rsid w:val="00D00E18"/>
    <w:rsid w:val="00D0111D"/>
    <w:rsid w:val="00D01178"/>
    <w:rsid w:val="00D01312"/>
    <w:rsid w:val="00D013C3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3CC"/>
    <w:rsid w:val="00D0240E"/>
    <w:rsid w:val="00D024A3"/>
    <w:rsid w:val="00D0256E"/>
    <w:rsid w:val="00D0264E"/>
    <w:rsid w:val="00D02744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774"/>
    <w:rsid w:val="00D0388C"/>
    <w:rsid w:val="00D039F5"/>
    <w:rsid w:val="00D03B95"/>
    <w:rsid w:val="00D03C2C"/>
    <w:rsid w:val="00D03C3D"/>
    <w:rsid w:val="00D03CFF"/>
    <w:rsid w:val="00D03E27"/>
    <w:rsid w:val="00D03E96"/>
    <w:rsid w:val="00D04133"/>
    <w:rsid w:val="00D04684"/>
    <w:rsid w:val="00D04787"/>
    <w:rsid w:val="00D0482F"/>
    <w:rsid w:val="00D04A81"/>
    <w:rsid w:val="00D04B29"/>
    <w:rsid w:val="00D04C43"/>
    <w:rsid w:val="00D04EB5"/>
    <w:rsid w:val="00D04FDE"/>
    <w:rsid w:val="00D05019"/>
    <w:rsid w:val="00D054F2"/>
    <w:rsid w:val="00D0584A"/>
    <w:rsid w:val="00D05A23"/>
    <w:rsid w:val="00D05D4F"/>
    <w:rsid w:val="00D05D62"/>
    <w:rsid w:val="00D061F5"/>
    <w:rsid w:val="00D06348"/>
    <w:rsid w:val="00D0634D"/>
    <w:rsid w:val="00D0685B"/>
    <w:rsid w:val="00D068AA"/>
    <w:rsid w:val="00D06A64"/>
    <w:rsid w:val="00D06B06"/>
    <w:rsid w:val="00D07216"/>
    <w:rsid w:val="00D072CE"/>
    <w:rsid w:val="00D074A5"/>
    <w:rsid w:val="00D0761F"/>
    <w:rsid w:val="00D07725"/>
    <w:rsid w:val="00D0782A"/>
    <w:rsid w:val="00D07970"/>
    <w:rsid w:val="00D07D5D"/>
    <w:rsid w:val="00D07E89"/>
    <w:rsid w:val="00D101DE"/>
    <w:rsid w:val="00D101E4"/>
    <w:rsid w:val="00D107E0"/>
    <w:rsid w:val="00D108F7"/>
    <w:rsid w:val="00D10CFD"/>
    <w:rsid w:val="00D10EDC"/>
    <w:rsid w:val="00D110DA"/>
    <w:rsid w:val="00D1111B"/>
    <w:rsid w:val="00D11327"/>
    <w:rsid w:val="00D11405"/>
    <w:rsid w:val="00D11462"/>
    <w:rsid w:val="00D1168F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11"/>
    <w:rsid w:val="00D12961"/>
    <w:rsid w:val="00D12A5E"/>
    <w:rsid w:val="00D12DE3"/>
    <w:rsid w:val="00D12E18"/>
    <w:rsid w:val="00D1316E"/>
    <w:rsid w:val="00D1323E"/>
    <w:rsid w:val="00D1350C"/>
    <w:rsid w:val="00D13680"/>
    <w:rsid w:val="00D1393F"/>
    <w:rsid w:val="00D14146"/>
    <w:rsid w:val="00D141B7"/>
    <w:rsid w:val="00D1428F"/>
    <w:rsid w:val="00D143A6"/>
    <w:rsid w:val="00D14685"/>
    <w:rsid w:val="00D1487D"/>
    <w:rsid w:val="00D14994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89A"/>
    <w:rsid w:val="00D16D6C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10"/>
    <w:rsid w:val="00D201A7"/>
    <w:rsid w:val="00D2052B"/>
    <w:rsid w:val="00D205E9"/>
    <w:rsid w:val="00D20772"/>
    <w:rsid w:val="00D208C7"/>
    <w:rsid w:val="00D20959"/>
    <w:rsid w:val="00D209A6"/>
    <w:rsid w:val="00D20A28"/>
    <w:rsid w:val="00D20A2C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7"/>
    <w:rsid w:val="00D227B5"/>
    <w:rsid w:val="00D22884"/>
    <w:rsid w:val="00D22B19"/>
    <w:rsid w:val="00D22B4A"/>
    <w:rsid w:val="00D22C6B"/>
    <w:rsid w:val="00D22E39"/>
    <w:rsid w:val="00D22F03"/>
    <w:rsid w:val="00D22F10"/>
    <w:rsid w:val="00D2301F"/>
    <w:rsid w:val="00D23156"/>
    <w:rsid w:val="00D231ED"/>
    <w:rsid w:val="00D23583"/>
    <w:rsid w:val="00D23609"/>
    <w:rsid w:val="00D237C0"/>
    <w:rsid w:val="00D238DA"/>
    <w:rsid w:val="00D23A13"/>
    <w:rsid w:val="00D23BE0"/>
    <w:rsid w:val="00D23DAC"/>
    <w:rsid w:val="00D23E6A"/>
    <w:rsid w:val="00D2400C"/>
    <w:rsid w:val="00D24317"/>
    <w:rsid w:val="00D2444D"/>
    <w:rsid w:val="00D2480B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D90"/>
    <w:rsid w:val="00D25F83"/>
    <w:rsid w:val="00D25FCA"/>
    <w:rsid w:val="00D262A5"/>
    <w:rsid w:val="00D263D9"/>
    <w:rsid w:val="00D26479"/>
    <w:rsid w:val="00D264E7"/>
    <w:rsid w:val="00D26555"/>
    <w:rsid w:val="00D26725"/>
    <w:rsid w:val="00D26743"/>
    <w:rsid w:val="00D269EB"/>
    <w:rsid w:val="00D26C0E"/>
    <w:rsid w:val="00D26CF3"/>
    <w:rsid w:val="00D272E6"/>
    <w:rsid w:val="00D27799"/>
    <w:rsid w:val="00D27A3C"/>
    <w:rsid w:val="00D27D0B"/>
    <w:rsid w:val="00D27D86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6EB"/>
    <w:rsid w:val="00D32AA0"/>
    <w:rsid w:val="00D32B28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47F"/>
    <w:rsid w:val="00D3352B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5C"/>
    <w:rsid w:val="00D346EB"/>
    <w:rsid w:val="00D347F9"/>
    <w:rsid w:val="00D34BCA"/>
    <w:rsid w:val="00D34E7F"/>
    <w:rsid w:val="00D34EC6"/>
    <w:rsid w:val="00D34FFA"/>
    <w:rsid w:val="00D35086"/>
    <w:rsid w:val="00D351BA"/>
    <w:rsid w:val="00D352E3"/>
    <w:rsid w:val="00D353A8"/>
    <w:rsid w:val="00D35558"/>
    <w:rsid w:val="00D3577D"/>
    <w:rsid w:val="00D357C4"/>
    <w:rsid w:val="00D35899"/>
    <w:rsid w:val="00D35BDD"/>
    <w:rsid w:val="00D35C89"/>
    <w:rsid w:val="00D35CDE"/>
    <w:rsid w:val="00D35D3B"/>
    <w:rsid w:val="00D360B3"/>
    <w:rsid w:val="00D36136"/>
    <w:rsid w:val="00D36192"/>
    <w:rsid w:val="00D36240"/>
    <w:rsid w:val="00D36381"/>
    <w:rsid w:val="00D3648C"/>
    <w:rsid w:val="00D365C4"/>
    <w:rsid w:val="00D368DE"/>
    <w:rsid w:val="00D36ABE"/>
    <w:rsid w:val="00D36C0C"/>
    <w:rsid w:val="00D36CCF"/>
    <w:rsid w:val="00D36DED"/>
    <w:rsid w:val="00D36E54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3A"/>
    <w:rsid w:val="00D405CB"/>
    <w:rsid w:val="00D4062B"/>
    <w:rsid w:val="00D406B2"/>
    <w:rsid w:val="00D4070C"/>
    <w:rsid w:val="00D40A3D"/>
    <w:rsid w:val="00D40B54"/>
    <w:rsid w:val="00D40B95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DD1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17"/>
    <w:rsid w:val="00D42C4E"/>
    <w:rsid w:val="00D42DAF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6B7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9"/>
    <w:rsid w:val="00D4513A"/>
    <w:rsid w:val="00D45275"/>
    <w:rsid w:val="00D45577"/>
    <w:rsid w:val="00D458DE"/>
    <w:rsid w:val="00D45A52"/>
    <w:rsid w:val="00D45B20"/>
    <w:rsid w:val="00D45D20"/>
    <w:rsid w:val="00D45DA1"/>
    <w:rsid w:val="00D45EA1"/>
    <w:rsid w:val="00D45F28"/>
    <w:rsid w:val="00D45FE0"/>
    <w:rsid w:val="00D46013"/>
    <w:rsid w:val="00D46027"/>
    <w:rsid w:val="00D4617A"/>
    <w:rsid w:val="00D462CB"/>
    <w:rsid w:val="00D46337"/>
    <w:rsid w:val="00D46367"/>
    <w:rsid w:val="00D463DA"/>
    <w:rsid w:val="00D466CD"/>
    <w:rsid w:val="00D4673D"/>
    <w:rsid w:val="00D46847"/>
    <w:rsid w:val="00D46A5E"/>
    <w:rsid w:val="00D4716C"/>
    <w:rsid w:val="00D4721E"/>
    <w:rsid w:val="00D472A3"/>
    <w:rsid w:val="00D47368"/>
    <w:rsid w:val="00D47492"/>
    <w:rsid w:val="00D476C9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47FBC"/>
    <w:rsid w:val="00D500C1"/>
    <w:rsid w:val="00D501BF"/>
    <w:rsid w:val="00D501D6"/>
    <w:rsid w:val="00D50279"/>
    <w:rsid w:val="00D5035E"/>
    <w:rsid w:val="00D503B4"/>
    <w:rsid w:val="00D503BE"/>
    <w:rsid w:val="00D503FD"/>
    <w:rsid w:val="00D504D0"/>
    <w:rsid w:val="00D508BE"/>
    <w:rsid w:val="00D508FB"/>
    <w:rsid w:val="00D5094D"/>
    <w:rsid w:val="00D50966"/>
    <w:rsid w:val="00D50BFC"/>
    <w:rsid w:val="00D50C86"/>
    <w:rsid w:val="00D50CAE"/>
    <w:rsid w:val="00D50F9D"/>
    <w:rsid w:val="00D511C6"/>
    <w:rsid w:val="00D51362"/>
    <w:rsid w:val="00D51377"/>
    <w:rsid w:val="00D515CA"/>
    <w:rsid w:val="00D51713"/>
    <w:rsid w:val="00D51847"/>
    <w:rsid w:val="00D519CA"/>
    <w:rsid w:val="00D51A0B"/>
    <w:rsid w:val="00D51B30"/>
    <w:rsid w:val="00D51B6B"/>
    <w:rsid w:val="00D51E84"/>
    <w:rsid w:val="00D52080"/>
    <w:rsid w:val="00D520EE"/>
    <w:rsid w:val="00D5229A"/>
    <w:rsid w:val="00D52387"/>
    <w:rsid w:val="00D52620"/>
    <w:rsid w:val="00D52878"/>
    <w:rsid w:val="00D52BE6"/>
    <w:rsid w:val="00D52D17"/>
    <w:rsid w:val="00D52D38"/>
    <w:rsid w:val="00D52E83"/>
    <w:rsid w:val="00D53031"/>
    <w:rsid w:val="00D53052"/>
    <w:rsid w:val="00D533C8"/>
    <w:rsid w:val="00D53489"/>
    <w:rsid w:val="00D5352B"/>
    <w:rsid w:val="00D53588"/>
    <w:rsid w:val="00D535CC"/>
    <w:rsid w:val="00D53A22"/>
    <w:rsid w:val="00D53C8D"/>
    <w:rsid w:val="00D53C98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E7E"/>
    <w:rsid w:val="00D54F44"/>
    <w:rsid w:val="00D5506F"/>
    <w:rsid w:val="00D550A2"/>
    <w:rsid w:val="00D550A3"/>
    <w:rsid w:val="00D5522F"/>
    <w:rsid w:val="00D553B8"/>
    <w:rsid w:val="00D554B8"/>
    <w:rsid w:val="00D55D56"/>
    <w:rsid w:val="00D56039"/>
    <w:rsid w:val="00D56084"/>
    <w:rsid w:val="00D560C0"/>
    <w:rsid w:val="00D5621D"/>
    <w:rsid w:val="00D56270"/>
    <w:rsid w:val="00D5629A"/>
    <w:rsid w:val="00D564E6"/>
    <w:rsid w:val="00D56545"/>
    <w:rsid w:val="00D5655A"/>
    <w:rsid w:val="00D56767"/>
    <w:rsid w:val="00D569BC"/>
    <w:rsid w:val="00D56BB7"/>
    <w:rsid w:val="00D56EAC"/>
    <w:rsid w:val="00D570DF"/>
    <w:rsid w:val="00D57523"/>
    <w:rsid w:val="00D57584"/>
    <w:rsid w:val="00D57733"/>
    <w:rsid w:val="00D5797B"/>
    <w:rsid w:val="00D57AB3"/>
    <w:rsid w:val="00D57B9D"/>
    <w:rsid w:val="00D57DAD"/>
    <w:rsid w:val="00D57ECF"/>
    <w:rsid w:val="00D57F6A"/>
    <w:rsid w:val="00D600A3"/>
    <w:rsid w:val="00D601A2"/>
    <w:rsid w:val="00D605D2"/>
    <w:rsid w:val="00D60607"/>
    <w:rsid w:val="00D60706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54"/>
    <w:rsid w:val="00D62ADD"/>
    <w:rsid w:val="00D62D80"/>
    <w:rsid w:val="00D62D97"/>
    <w:rsid w:val="00D62EBA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6CA"/>
    <w:rsid w:val="00D65CB2"/>
    <w:rsid w:val="00D65D1B"/>
    <w:rsid w:val="00D65F7F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152"/>
    <w:rsid w:val="00D6729E"/>
    <w:rsid w:val="00D675E6"/>
    <w:rsid w:val="00D676F4"/>
    <w:rsid w:val="00D6771F"/>
    <w:rsid w:val="00D67883"/>
    <w:rsid w:val="00D67924"/>
    <w:rsid w:val="00D6797A"/>
    <w:rsid w:val="00D67F17"/>
    <w:rsid w:val="00D702C3"/>
    <w:rsid w:val="00D70494"/>
    <w:rsid w:val="00D70552"/>
    <w:rsid w:val="00D706D9"/>
    <w:rsid w:val="00D70789"/>
    <w:rsid w:val="00D70C8A"/>
    <w:rsid w:val="00D70DD0"/>
    <w:rsid w:val="00D70E3D"/>
    <w:rsid w:val="00D70F50"/>
    <w:rsid w:val="00D7126C"/>
    <w:rsid w:val="00D715F1"/>
    <w:rsid w:val="00D716BB"/>
    <w:rsid w:val="00D71884"/>
    <w:rsid w:val="00D71A91"/>
    <w:rsid w:val="00D71AD5"/>
    <w:rsid w:val="00D71B3B"/>
    <w:rsid w:val="00D71B75"/>
    <w:rsid w:val="00D71C18"/>
    <w:rsid w:val="00D71D32"/>
    <w:rsid w:val="00D71EB3"/>
    <w:rsid w:val="00D7206B"/>
    <w:rsid w:val="00D72179"/>
    <w:rsid w:val="00D72258"/>
    <w:rsid w:val="00D7229F"/>
    <w:rsid w:val="00D72534"/>
    <w:rsid w:val="00D72569"/>
    <w:rsid w:val="00D727A1"/>
    <w:rsid w:val="00D72998"/>
    <w:rsid w:val="00D72B37"/>
    <w:rsid w:val="00D72C20"/>
    <w:rsid w:val="00D72C8A"/>
    <w:rsid w:val="00D72CA7"/>
    <w:rsid w:val="00D72D9B"/>
    <w:rsid w:val="00D72FB3"/>
    <w:rsid w:val="00D72FF1"/>
    <w:rsid w:val="00D73006"/>
    <w:rsid w:val="00D73159"/>
    <w:rsid w:val="00D73334"/>
    <w:rsid w:val="00D7342F"/>
    <w:rsid w:val="00D734E2"/>
    <w:rsid w:val="00D736A5"/>
    <w:rsid w:val="00D736B1"/>
    <w:rsid w:val="00D7379A"/>
    <w:rsid w:val="00D739C6"/>
    <w:rsid w:val="00D73C91"/>
    <w:rsid w:val="00D73CBB"/>
    <w:rsid w:val="00D73E9E"/>
    <w:rsid w:val="00D73EFF"/>
    <w:rsid w:val="00D74017"/>
    <w:rsid w:val="00D740CF"/>
    <w:rsid w:val="00D74212"/>
    <w:rsid w:val="00D74458"/>
    <w:rsid w:val="00D74808"/>
    <w:rsid w:val="00D74883"/>
    <w:rsid w:val="00D749DD"/>
    <w:rsid w:val="00D74A6B"/>
    <w:rsid w:val="00D74AC2"/>
    <w:rsid w:val="00D74EB0"/>
    <w:rsid w:val="00D74F28"/>
    <w:rsid w:val="00D74F9B"/>
    <w:rsid w:val="00D74F9C"/>
    <w:rsid w:val="00D75070"/>
    <w:rsid w:val="00D750A6"/>
    <w:rsid w:val="00D7512C"/>
    <w:rsid w:val="00D751CA"/>
    <w:rsid w:val="00D751F5"/>
    <w:rsid w:val="00D75217"/>
    <w:rsid w:val="00D753DA"/>
    <w:rsid w:val="00D754E5"/>
    <w:rsid w:val="00D7590F"/>
    <w:rsid w:val="00D759D9"/>
    <w:rsid w:val="00D75AC5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8AC"/>
    <w:rsid w:val="00D76C4F"/>
    <w:rsid w:val="00D76CB3"/>
    <w:rsid w:val="00D76D5B"/>
    <w:rsid w:val="00D773F6"/>
    <w:rsid w:val="00D774F8"/>
    <w:rsid w:val="00D7755E"/>
    <w:rsid w:val="00D776E7"/>
    <w:rsid w:val="00D77BA2"/>
    <w:rsid w:val="00D77CE1"/>
    <w:rsid w:val="00D77EA1"/>
    <w:rsid w:val="00D77F23"/>
    <w:rsid w:val="00D77FA7"/>
    <w:rsid w:val="00D800E6"/>
    <w:rsid w:val="00D801E6"/>
    <w:rsid w:val="00D802E9"/>
    <w:rsid w:val="00D8037D"/>
    <w:rsid w:val="00D80AD4"/>
    <w:rsid w:val="00D80C31"/>
    <w:rsid w:val="00D80D23"/>
    <w:rsid w:val="00D80E39"/>
    <w:rsid w:val="00D80E95"/>
    <w:rsid w:val="00D80F29"/>
    <w:rsid w:val="00D81006"/>
    <w:rsid w:val="00D8119A"/>
    <w:rsid w:val="00D815AD"/>
    <w:rsid w:val="00D815D3"/>
    <w:rsid w:val="00D81816"/>
    <w:rsid w:val="00D81E55"/>
    <w:rsid w:val="00D821D6"/>
    <w:rsid w:val="00D823B4"/>
    <w:rsid w:val="00D82475"/>
    <w:rsid w:val="00D825B4"/>
    <w:rsid w:val="00D826AF"/>
    <w:rsid w:val="00D8288C"/>
    <w:rsid w:val="00D82908"/>
    <w:rsid w:val="00D82A72"/>
    <w:rsid w:val="00D82A91"/>
    <w:rsid w:val="00D82B45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B53"/>
    <w:rsid w:val="00D83DA7"/>
    <w:rsid w:val="00D83EDA"/>
    <w:rsid w:val="00D83FF5"/>
    <w:rsid w:val="00D84202"/>
    <w:rsid w:val="00D84287"/>
    <w:rsid w:val="00D842A9"/>
    <w:rsid w:val="00D8440B"/>
    <w:rsid w:val="00D84540"/>
    <w:rsid w:val="00D84656"/>
    <w:rsid w:val="00D84737"/>
    <w:rsid w:val="00D8482D"/>
    <w:rsid w:val="00D848A3"/>
    <w:rsid w:val="00D848FB"/>
    <w:rsid w:val="00D84A11"/>
    <w:rsid w:val="00D84BB8"/>
    <w:rsid w:val="00D84C5B"/>
    <w:rsid w:val="00D84CF9"/>
    <w:rsid w:val="00D84DFB"/>
    <w:rsid w:val="00D8502B"/>
    <w:rsid w:val="00D852CD"/>
    <w:rsid w:val="00D854E2"/>
    <w:rsid w:val="00D85576"/>
    <w:rsid w:val="00D85BA4"/>
    <w:rsid w:val="00D85C0A"/>
    <w:rsid w:val="00D85C4B"/>
    <w:rsid w:val="00D85D4C"/>
    <w:rsid w:val="00D85EDC"/>
    <w:rsid w:val="00D8602A"/>
    <w:rsid w:val="00D8612F"/>
    <w:rsid w:val="00D865A0"/>
    <w:rsid w:val="00D86771"/>
    <w:rsid w:val="00D868D1"/>
    <w:rsid w:val="00D869AF"/>
    <w:rsid w:val="00D86A07"/>
    <w:rsid w:val="00D86BD5"/>
    <w:rsid w:val="00D86C76"/>
    <w:rsid w:val="00D86E4B"/>
    <w:rsid w:val="00D86F17"/>
    <w:rsid w:val="00D870C8"/>
    <w:rsid w:val="00D871BD"/>
    <w:rsid w:val="00D872E5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1A"/>
    <w:rsid w:val="00D90548"/>
    <w:rsid w:val="00D909FA"/>
    <w:rsid w:val="00D90B07"/>
    <w:rsid w:val="00D90C5A"/>
    <w:rsid w:val="00D90CC7"/>
    <w:rsid w:val="00D91096"/>
    <w:rsid w:val="00D91318"/>
    <w:rsid w:val="00D914F1"/>
    <w:rsid w:val="00D9153A"/>
    <w:rsid w:val="00D9155D"/>
    <w:rsid w:val="00D916BF"/>
    <w:rsid w:val="00D91801"/>
    <w:rsid w:val="00D9189E"/>
    <w:rsid w:val="00D919A8"/>
    <w:rsid w:val="00D919A9"/>
    <w:rsid w:val="00D91ADF"/>
    <w:rsid w:val="00D91BA5"/>
    <w:rsid w:val="00D91CE6"/>
    <w:rsid w:val="00D91E45"/>
    <w:rsid w:val="00D92139"/>
    <w:rsid w:val="00D92185"/>
    <w:rsid w:val="00D92191"/>
    <w:rsid w:val="00D922C2"/>
    <w:rsid w:val="00D924B6"/>
    <w:rsid w:val="00D92502"/>
    <w:rsid w:val="00D92551"/>
    <w:rsid w:val="00D926C7"/>
    <w:rsid w:val="00D92782"/>
    <w:rsid w:val="00D927EB"/>
    <w:rsid w:val="00D92A76"/>
    <w:rsid w:val="00D92C04"/>
    <w:rsid w:val="00D93035"/>
    <w:rsid w:val="00D9304C"/>
    <w:rsid w:val="00D931F8"/>
    <w:rsid w:val="00D93296"/>
    <w:rsid w:val="00D937BE"/>
    <w:rsid w:val="00D9381B"/>
    <w:rsid w:val="00D93846"/>
    <w:rsid w:val="00D939AD"/>
    <w:rsid w:val="00D93B0A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816"/>
    <w:rsid w:val="00D94CED"/>
    <w:rsid w:val="00D950B3"/>
    <w:rsid w:val="00D950E1"/>
    <w:rsid w:val="00D950EB"/>
    <w:rsid w:val="00D9524D"/>
    <w:rsid w:val="00D952EC"/>
    <w:rsid w:val="00D953BB"/>
    <w:rsid w:val="00D9541A"/>
    <w:rsid w:val="00D955F2"/>
    <w:rsid w:val="00D9584B"/>
    <w:rsid w:val="00D9589B"/>
    <w:rsid w:val="00D958C8"/>
    <w:rsid w:val="00D95B8A"/>
    <w:rsid w:val="00D95D3B"/>
    <w:rsid w:val="00D96051"/>
    <w:rsid w:val="00D96372"/>
    <w:rsid w:val="00D964D6"/>
    <w:rsid w:val="00D9651A"/>
    <w:rsid w:val="00D96552"/>
    <w:rsid w:val="00D966C2"/>
    <w:rsid w:val="00D968EE"/>
    <w:rsid w:val="00D96A75"/>
    <w:rsid w:val="00D96B07"/>
    <w:rsid w:val="00D96B9F"/>
    <w:rsid w:val="00D96C94"/>
    <w:rsid w:val="00D96DBA"/>
    <w:rsid w:val="00D96E21"/>
    <w:rsid w:val="00D96FD5"/>
    <w:rsid w:val="00D9701E"/>
    <w:rsid w:val="00D974F5"/>
    <w:rsid w:val="00D977B0"/>
    <w:rsid w:val="00D9798F"/>
    <w:rsid w:val="00D97B45"/>
    <w:rsid w:val="00D97BC9"/>
    <w:rsid w:val="00D97D5B"/>
    <w:rsid w:val="00D97DFF"/>
    <w:rsid w:val="00DA04FF"/>
    <w:rsid w:val="00DA0741"/>
    <w:rsid w:val="00DA07E4"/>
    <w:rsid w:val="00DA08EC"/>
    <w:rsid w:val="00DA0AA3"/>
    <w:rsid w:val="00DA0B3D"/>
    <w:rsid w:val="00DA0C47"/>
    <w:rsid w:val="00DA0D43"/>
    <w:rsid w:val="00DA0F6E"/>
    <w:rsid w:val="00DA0FC4"/>
    <w:rsid w:val="00DA12ED"/>
    <w:rsid w:val="00DA136A"/>
    <w:rsid w:val="00DA15C1"/>
    <w:rsid w:val="00DA17DE"/>
    <w:rsid w:val="00DA197E"/>
    <w:rsid w:val="00DA19AE"/>
    <w:rsid w:val="00DA1A4C"/>
    <w:rsid w:val="00DA1AA6"/>
    <w:rsid w:val="00DA1D42"/>
    <w:rsid w:val="00DA1E4A"/>
    <w:rsid w:val="00DA1ED4"/>
    <w:rsid w:val="00DA2142"/>
    <w:rsid w:val="00DA21E1"/>
    <w:rsid w:val="00DA23D7"/>
    <w:rsid w:val="00DA2B38"/>
    <w:rsid w:val="00DA2E01"/>
    <w:rsid w:val="00DA2EBF"/>
    <w:rsid w:val="00DA3287"/>
    <w:rsid w:val="00DA32BE"/>
    <w:rsid w:val="00DA32C0"/>
    <w:rsid w:val="00DA3381"/>
    <w:rsid w:val="00DA348E"/>
    <w:rsid w:val="00DA36D3"/>
    <w:rsid w:val="00DA39D6"/>
    <w:rsid w:val="00DA3A5E"/>
    <w:rsid w:val="00DA3D21"/>
    <w:rsid w:val="00DA3D40"/>
    <w:rsid w:val="00DA3D80"/>
    <w:rsid w:val="00DA3DFC"/>
    <w:rsid w:val="00DA4062"/>
    <w:rsid w:val="00DA4206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97"/>
    <w:rsid w:val="00DA52DA"/>
    <w:rsid w:val="00DA5494"/>
    <w:rsid w:val="00DA551A"/>
    <w:rsid w:val="00DA5A0D"/>
    <w:rsid w:val="00DA5C6F"/>
    <w:rsid w:val="00DA60D0"/>
    <w:rsid w:val="00DA62CD"/>
    <w:rsid w:val="00DA6430"/>
    <w:rsid w:val="00DA64B4"/>
    <w:rsid w:val="00DA663A"/>
    <w:rsid w:val="00DA6BE2"/>
    <w:rsid w:val="00DA6C3D"/>
    <w:rsid w:val="00DA6F27"/>
    <w:rsid w:val="00DA7117"/>
    <w:rsid w:val="00DA7270"/>
    <w:rsid w:val="00DA7311"/>
    <w:rsid w:val="00DA7341"/>
    <w:rsid w:val="00DA7397"/>
    <w:rsid w:val="00DA73B2"/>
    <w:rsid w:val="00DA76B0"/>
    <w:rsid w:val="00DA7872"/>
    <w:rsid w:val="00DA7A13"/>
    <w:rsid w:val="00DA7A5A"/>
    <w:rsid w:val="00DA7BEB"/>
    <w:rsid w:val="00DA7D30"/>
    <w:rsid w:val="00DA7E1C"/>
    <w:rsid w:val="00DA7E78"/>
    <w:rsid w:val="00DA7EEC"/>
    <w:rsid w:val="00DB0029"/>
    <w:rsid w:val="00DB008F"/>
    <w:rsid w:val="00DB0120"/>
    <w:rsid w:val="00DB014A"/>
    <w:rsid w:val="00DB0262"/>
    <w:rsid w:val="00DB07CE"/>
    <w:rsid w:val="00DB0864"/>
    <w:rsid w:val="00DB09A2"/>
    <w:rsid w:val="00DB09A6"/>
    <w:rsid w:val="00DB09EB"/>
    <w:rsid w:val="00DB0B0F"/>
    <w:rsid w:val="00DB0E0A"/>
    <w:rsid w:val="00DB0E6D"/>
    <w:rsid w:val="00DB0FB2"/>
    <w:rsid w:val="00DB12F7"/>
    <w:rsid w:val="00DB14D3"/>
    <w:rsid w:val="00DB1591"/>
    <w:rsid w:val="00DB15D2"/>
    <w:rsid w:val="00DB16E8"/>
    <w:rsid w:val="00DB19DC"/>
    <w:rsid w:val="00DB1AAD"/>
    <w:rsid w:val="00DB1AB9"/>
    <w:rsid w:val="00DB1D2D"/>
    <w:rsid w:val="00DB1FC1"/>
    <w:rsid w:val="00DB1FF1"/>
    <w:rsid w:val="00DB2227"/>
    <w:rsid w:val="00DB22CB"/>
    <w:rsid w:val="00DB22DF"/>
    <w:rsid w:val="00DB273D"/>
    <w:rsid w:val="00DB278F"/>
    <w:rsid w:val="00DB2814"/>
    <w:rsid w:val="00DB28F3"/>
    <w:rsid w:val="00DB2C73"/>
    <w:rsid w:val="00DB2D10"/>
    <w:rsid w:val="00DB2DDB"/>
    <w:rsid w:val="00DB2F0D"/>
    <w:rsid w:val="00DB30FF"/>
    <w:rsid w:val="00DB3123"/>
    <w:rsid w:val="00DB3405"/>
    <w:rsid w:val="00DB3A18"/>
    <w:rsid w:val="00DB3C2C"/>
    <w:rsid w:val="00DB3DF1"/>
    <w:rsid w:val="00DB4006"/>
    <w:rsid w:val="00DB40C2"/>
    <w:rsid w:val="00DB4476"/>
    <w:rsid w:val="00DB44BD"/>
    <w:rsid w:val="00DB4B41"/>
    <w:rsid w:val="00DB4B4E"/>
    <w:rsid w:val="00DB5195"/>
    <w:rsid w:val="00DB51C4"/>
    <w:rsid w:val="00DB54D0"/>
    <w:rsid w:val="00DB5811"/>
    <w:rsid w:val="00DB591A"/>
    <w:rsid w:val="00DB5A09"/>
    <w:rsid w:val="00DB5B45"/>
    <w:rsid w:val="00DB5C36"/>
    <w:rsid w:val="00DB5CBC"/>
    <w:rsid w:val="00DB5D1B"/>
    <w:rsid w:val="00DB5F52"/>
    <w:rsid w:val="00DB63BE"/>
    <w:rsid w:val="00DB64D5"/>
    <w:rsid w:val="00DB64DB"/>
    <w:rsid w:val="00DB6660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299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265"/>
    <w:rsid w:val="00DC14D1"/>
    <w:rsid w:val="00DC15B0"/>
    <w:rsid w:val="00DC15F5"/>
    <w:rsid w:val="00DC17DB"/>
    <w:rsid w:val="00DC1873"/>
    <w:rsid w:val="00DC1A1A"/>
    <w:rsid w:val="00DC1C36"/>
    <w:rsid w:val="00DC1C94"/>
    <w:rsid w:val="00DC1CEA"/>
    <w:rsid w:val="00DC1D96"/>
    <w:rsid w:val="00DC1E95"/>
    <w:rsid w:val="00DC1FC1"/>
    <w:rsid w:val="00DC21E6"/>
    <w:rsid w:val="00DC233E"/>
    <w:rsid w:val="00DC235C"/>
    <w:rsid w:val="00DC2386"/>
    <w:rsid w:val="00DC241C"/>
    <w:rsid w:val="00DC243A"/>
    <w:rsid w:val="00DC2856"/>
    <w:rsid w:val="00DC2956"/>
    <w:rsid w:val="00DC29F4"/>
    <w:rsid w:val="00DC2D50"/>
    <w:rsid w:val="00DC32E2"/>
    <w:rsid w:val="00DC34F5"/>
    <w:rsid w:val="00DC377A"/>
    <w:rsid w:val="00DC3898"/>
    <w:rsid w:val="00DC3AC9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D2D"/>
    <w:rsid w:val="00DC4ED1"/>
    <w:rsid w:val="00DC4F9D"/>
    <w:rsid w:val="00DC52B6"/>
    <w:rsid w:val="00DC52DC"/>
    <w:rsid w:val="00DC54BA"/>
    <w:rsid w:val="00DC5601"/>
    <w:rsid w:val="00DC5622"/>
    <w:rsid w:val="00DC5651"/>
    <w:rsid w:val="00DC5674"/>
    <w:rsid w:val="00DC58CB"/>
    <w:rsid w:val="00DC5B87"/>
    <w:rsid w:val="00DC5C55"/>
    <w:rsid w:val="00DC5ECD"/>
    <w:rsid w:val="00DC5F10"/>
    <w:rsid w:val="00DC608F"/>
    <w:rsid w:val="00DC61C9"/>
    <w:rsid w:val="00DC620C"/>
    <w:rsid w:val="00DC64C3"/>
    <w:rsid w:val="00DC65C9"/>
    <w:rsid w:val="00DC67A9"/>
    <w:rsid w:val="00DC6976"/>
    <w:rsid w:val="00DC697A"/>
    <w:rsid w:val="00DC6BFC"/>
    <w:rsid w:val="00DC6C7A"/>
    <w:rsid w:val="00DC6D1C"/>
    <w:rsid w:val="00DC7098"/>
    <w:rsid w:val="00DC71F3"/>
    <w:rsid w:val="00DC7350"/>
    <w:rsid w:val="00DC765E"/>
    <w:rsid w:val="00DC7705"/>
    <w:rsid w:val="00DC792A"/>
    <w:rsid w:val="00DC7CDF"/>
    <w:rsid w:val="00DC7D30"/>
    <w:rsid w:val="00DC7E76"/>
    <w:rsid w:val="00DC7F39"/>
    <w:rsid w:val="00DD01B1"/>
    <w:rsid w:val="00DD02F5"/>
    <w:rsid w:val="00DD0394"/>
    <w:rsid w:val="00DD03B1"/>
    <w:rsid w:val="00DD05B0"/>
    <w:rsid w:val="00DD05C7"/>
    <w:rsid w:val="00DD06D0"/>
    <w:rsid w:val="00DD0B58"/>
    <w:rsid w:val="00DD0CF1"/>
    <w:rsid w:val="00DD0FE1"/>
    <w:rsid w:val="00DD102F"/>
    <w:rsid w:val="00DD1370"/>
    <w:rsid w:val="00DD1440"/>
    <w:rsid w:val="00DD17B6"/>
    <w:rsid w:val="00DD194D"/>
    <w:rsid w:val="00DD1A5B"/>
    <w:rsid w:val="00DD1B03"/>
    <w:rsid w:val="00DD1C48"/>
    <w:rsid w:val="00DD1DCA"/>
    <w:rsid w:val="00DD1E95"/>
    <w:rsid w:val="00DD2209"/>
    <w:rsid w:val="00DD23D4"/>
    <w:rsid w:val="00DD260F"/>
    <w:rsid w:val="00DD2618"/>
    <w:rsid w:val="00DD274D"/>
    <w:rsid w:val="00DD2993"/>
    <w:rsid w:val="00DD2B4A"/>
    <w:rsid w:val="00DD2C0D"/>
    <w:rsid w:val="00DD2FD6"/>
    <w:rsid w:val="00DD35AC"/>
    <w:rsid w:val="00DD36FE"/>
    <w:rsid w:val="00DD3757"/>
    <w:rsid w:val="00DD3BA2"/>
    <w:rsid w:val="00DD3CC1"/>
    <w:rsid w:val="00DD3D15"/>
    <w:rsid w:val="00DD3F02"/>
    <w:rsid w:val="00DD3FFA"/>
    <w:rsid w:val="00DD406C"/>
    <w:rsid w:val="00DD4329"/>
    <w:rsid w:val="00DD4A01"/>
    <w:rsid w:val="00DD4B32"/>
    <w:rsid w:val="00DD4D1C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5E6"/>
    <w:rsid w:val="00DD6875"/>
    <w:rsid w:val="00DD68DA"/>
    <w:rsid w:val="00DD69FC"/>
    <w:rsid w:val="00DD6C34"/>
    <w:rsid w:val="00DD6E24"/>
    <w:rsid w:val="00DD711D"/>
    <w:rsid w:val="00DD736A"/>
    <w:rsid w:val="00DD73C0"/>
    <w:rsid w:val="00DD75EC"/>
    <w:rsid w:val="00DD7670"/>
    <w:rsid w:val="00DD770C"/>
    <w:rsid w:val="00DD79E6"/>
    <w:rsid w:val="00DD7F1D"/>
    <w:rsid w:val="00DE0042"/>
    <w:rsid w:val="00DE022D"/>
    <w:rsid w:val="00DE02C5"/>
    <w:rsid w:val="00DE043E"/>
    <w:rsid w:val="00DE057B"/>
    <w:rsid w:val="00DE07F4"/>
    <w:rsid w:val="00DE0C69"/>
    <w:rsid w:val="00DE0D5E"/>
    <w:rsid w:val="00DE0E30"/>
    <w:rsid w:val="00DE0F80"/>
    <w:rsid w:val="00DE10EB"/>
    <w:rsid w:val="00DE10EF"/>
    <w:rsid w:val="00DE157E"/>
    <w:rsid w:val="00DE15C6"/>
    <w:rsid w:val="00DE17F5"/>
    <w:rsid w:val="00DE1915"/>
    <w:rsid w:val="00DE1975"/>
    <w:rsid w:val="00DE1996"/>
    <w:rsid w:val="00DE1AAE"/>
    <w:rsid w:val="00DE1AE2"/>
    <w:rsid w:val="00DE1C4C"/>
    <w:rsid w:val="00DE1C8A"/>
    <w:rsid w:val="00DE1DDC"/>
    <w:rsid w:val="00DE1E10"/>
    <w:rsid w:val="00DE1F32"/>
    <w:rsid w:val="00DE2007"/>
    <w:rsid w:val="00DE2139"/>
    <w:rsid w:val="00DE2249"/>
    <w:rsid w:val="00DE24D1"/>
    <w:rsid w:val="00DE25B2"/>
    <w:rsid w:val="00DE276B"/>
    <w:rsid w:val="00DE295F"/>
    <w:rsid w:val="00DE2990"/>
    <w:rsid w:val="00DE2997"/>
    <w:rsid w:val="00DE2A5E"/>
    <w:rsid w:val="00DE2BB0"/>
    <w:rsid w:val="00DE2CA8"/>
    <w:rsid w:val="00DE2CE5"/>
    <w:rsid w:val="00DE2F89"/>
    <w:rsid w:val="00DE3172"/>
    <w:rsid w:val="00DE3621"/>
    <w:rsid w:val="00DE37DF"/>
    <w:rsid w:val="00DE3957"/>
    <w:rsid w:val="00DE39DF"/>
    <w:rsid w:val="00DE3AAE"/>
    <w:rsid w:val="00DE3AFC"/>
    <w:rsid w:val="00DE3B96"/>
    <w:rsid w:val="00DE3CE2"/>
    <w:rsid w:val="00DE3DD6"/>
    <w:rsid w:val="00DE3E19"/>
    <w:rsid w:val="00DE3FC9"/>
    <w:rsid w:val="00DE425D"/>
    <w:rsid w:val="00DE42EE"/>
    <w:rsid w:val="00DE4675"/>
    <w:rsid w:val="00DE4752"/>
    <w:rsid w:val="00DE47C2"/>
    <w:rsid w:val="00DE48E4"/>
    <w:rsid w:val="00DE49EC"/>
    <w:rsid w:val="00DE4A4F"/>
    <w:rsid w:val="00DE4B2E"/>
    <w:rsid w:val="00DE4BFE"/>
    <w:rsid w:val="00DE4D28"/>
    <w:rsid w:val="00DE4E83"/>
    <w:rsid w:val="00DE5024"/>
    <w:rsid w:val="00DE513C"/>
    <w:rsid w:val="00DE544C"/>
    <w:rsid w:val="00DE5920"/>
    <w:rsid w:val="00DE5F5E"/>
    <w:rsid w:val="00DE6174"/>
    <w:rsid w:val="00DE627D"/>
    <w:rsid w:val="00DE6626"/>
    <w:rsid w:val="00DE69E0"/>
    <w:rsid w:val="00DE6A6F"/>
    <w:rsid w:val="00DE6AC1"/>
    <w:rsid w:val="00DE6B9E"/>
    <w:rsid w:val="00DE6BBD"/>
    <w:rsid w:val="00DE6C4F"/>
    <w:rsid w:val="00DE6D8B"/>
    <w:rsid w:val="00DE6EF1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AD1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0F7D"/>
    <w:rsid w:val="00DF126A"/>
    <w:rsid w:val="00DF1301"/>
    <w:rsid w:val="00DF15DC"/>
    <w:rsid w:val="00DF168E"/>
    <w:rsid w:val="00DF16E8"/>
    <w:rsid w:val="00DF1940"/>
    <w:rsid w:val="00DF19F3"/>
    <w:rsid w:val="00DF1A6C"/>
    <w:rsid w:val="00DF1AAD"/>
    <w:rsid w:val="00DF1AF4"/>
    <w:rsid w:val="00DF20FE"/>
    <w:rsid w:val="00DF21A9"/>
    <w:rsid w:val="00DF21B7"/>
    <w:rsid w:val="00DF234D"/>
    <w:rsid w:val="00DF2408"/>
    <w:rsid w:val="00DF24D6"/>
    <w:rsid w:val="00DF25B3"/>
    <w:rsid w:val="00DF26D7"/>
    <w:rsid w:val="00DF2783"/>
    <w:rsid w:val="00DF2D66"/>
    <w:rsid w:val="00DF2E55"/>
    <w:rsid w:val="00DF30B4"/>
    <w:rsid w:val="00DF31C0"/>
    <w:rsid w:val="00DF3356"/>
    <w:rsid w:val="00DF35EB"/>
    <w:rsid w:val="00DF369B"/>
    <w:rsid w:val="00DF38C2"/>
    <w:rsid w:val="00DF3B36"/>
    <w:rsid w:val="00DF3C36"/>
    <w:rsid w:val="00DF3F66"/>
    <w:rsid w:val="00DF42EB"/>
    <w:rsid w:val="00DF42F7"/>
    <w:rsid w:val="00DF435E"/>
    <w:rsid w:val="00DF44B4"/>
    <w:rsid w:val="00DF44B8"/>
    <w:rsid w:val="00DF4684"/>
    <w:rsid w:val="00DF48ED"/>
    <w:rsid w:val="00DF49FC"/>
    <w:rsid w:val="00DF4C70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C2"/>
    <w:rsid w:val="00DF65E5"/>
    <w:rsid w:val="00DF66E7"/>
    <w:rsid w:val="00DF67FE"/>
    <w:rsid w:val="00DF6A1D"/>
    <w:rsid w:val="00DF6B4F"/>
    <w:rsid w:val="00DF6C3B"/>
    <w:rsid w:val="00DF6D8E"/>
    <w:rsid w:val="00DF6E2A"/>
    <w:rsid w:val="00DF718A"/>
    <w:rsid w:val="00DF7194"/>
    <w:rsid w:val="00DF71AF"/>
    <w:rsid w:val="00DF7242"/>
    <w:rsid w:val="00DF72FB"/>
    <w:rsid w:val="00DF76F5"/>
    <w:rsid w:val="00DF77B1"/>
    <w:rsid w:val="00DF7888"/>
    <w:rsid w:val="00DF78CE"/>
    <w:rsid w:val="00DF78DC"/>
    <w:rsid w:val="00DF7F4C"/>
    <w:rsid w:val="00DF7F7F"/>
    <w:rsid w:val="00E000DA"/>
    <w:rsid w:val="00E000FD"/>
    <w:rsid w:val="00E00101"/>
    <w:rsid w:val="00E001D3"/>
    <w:rsid w:val="00E0059B"/>
    <w:rsid w:val="00E00610"/>
    <w:rsid w:val="00E006A6"/>
    <w:rsid w:val="00E00806"/>
    <w:rsid w:val="00E00820"/>
    <w:rsid w:val="00E00BB6"/>
    <w:rsid w:val="00E00CAB"/>
    <w:rsid w:val="00E00D3F"/>
    <w:rsid w:val="00E00E76"/>
    <w:rsid w:val="00E00EE0"/>
    <w:rsid w:val="00E00FB5"/>
    <w:rsid w:val="00E0101E"/>
    <w:rsid w:val="00E012F1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541"/>
    <w:rsid w:val="00E027B0"/>
    <w:rsid w:val="00E02893"/>
    <w:rsid w:val="00E028B3"/>
    <w:rsid w:val="00E02A09"/>
    <w:rsid w:val="00E02A2D"/>
    <w:rsid w:val="00E02E0A"/>
    <w:rsid w:val="00E03057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0BD"/>
    <w:rsid w:val="00E061C3"/>
    <w:rsid w:val="00E064BC"/>
    <w:rsid w:val="00E0663F"/>
    <w:rsid w:val="00E0667E"/>
    <w:rsid w:val="00E066AC"/>
    <w:rsid w:val="00E06815"/>
    <w:rsid w:val="00E069E1"/>
    <w:rsid w:val="00E06AED"/>
    <w:rsid w:val="00E06D54"/>
    <w:rsid w:val="00E06F23"/>
    <w:rsid w:val="00E0704E"/>
    <w:rsid w:val="00E070A6"/>
    <w:rsid w:val="00E07203"/>
    <w:rsid w:val="00E07453"/>
    <w:rsid w:val="00E07727"/>
    <w:rsid w:val="00E07792"/>
    <w:rsid w:val="00E07A43"/>
    <w:rsid w:val="00E07D04"/>
    <w:rsid w:val="00E07D1C"/>
    <w:rsid w:val="00E07F12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100"/>
    <w:rsid w:val="00E112C7"/>
    <w:rsid w:val="00E114FC"/>
    <w:rsid w:val="00E11542"/>
    <w:rsid w:val="00E117B1"/>
    <w:rsid w:val="00E1180D"/>
    <w:rsid w:val="00E11B5E"/>
    <w:rsid w:val="00E11F75"/>
    <w:rsid w:val="00E126B8"/>
    <w:rsid w:val="00E1292F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CF7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0AC"/>
    <w:rsid w:val="00E162FA"/>
    <w:rsid w:val="00E16614"/>
    <w:rsid w:val="00E166F5"/>
    <w:rsid w:val="00E1692C"/>
    <w:rsid w:val="00E1694B"/>
    <w:rsid w:val="00E16BFC"/>
    <w:rsid w:val="00E16C72"/>
    <w:rsid w:val="00E16C9E"/>
    <w:rsid w:val="00E16CDF"/>
    <w:rsid w:val="00E16F66"/>
    <w:rsid w:val="00E16F8A"/>
    <w:rsid w:val="00E1707B"/>
    <w:rsid w:val="00E171A0"/>
    <w:rsid w:val="00E174A4"/>
    <w:rsid w:val="00E1753F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BAB"/>
    <w:rsid w:val="00E20D34"/>
    <w:rsid w:val="00E20E5A"/>
    <w:rsid w:val="00E20E90"/>
    <w:rsid w:val="00E20F73"/>
    <w:rsid w:val="00E21446"/>
    <w:rsid w:val="00E215A3"/>
    <w:rsid w:val="00E215B2"/>
    <w:rsid w:val="00E21742"/>
    <w:rsid w:val="00E2177A"/>
    <w:rsid w:val="00E21985"/>
    <w:rsid w:val="00E21BD7"/>
    <w:rsid w:val="00E21BFC"/>
    <w:rsid w:val="00E21C9C"/>
    <w:rsid w:val="00E21CBA"/>
    <w:rsid w:val="00E220C6"/>
    <w:rsid w:val="00E2232D"/>
    <w:rsid w:val="00E223DD"/>
    <w:rsid w:val="00E224DF"/>
    <w:rsid w:val="00E2255D"/>
    <w:rsid w:val="00E22C1D"/>
    <w:rsid w:val="00E22CE3"/>
    <w:rsid w:val="00E22D25"/>
    <w:rsid w:val="00E2305E"/>
    <w:rsid w:val="00E2319F"/>
    <w:rsid w:val="00E23237"/>
    <w:rsid w:val="00E23282"/>
    <w:rsid w:val="00E232B1"/>
    <w:rsid w:val="00E239E1"/>
    <w:rsid w:val="00E23A6F"/>
    <w:rsid w:val="00E23C8A"/>
    <w:rsid w:val="00E23EB7"/>
    <w:rsid w:val="00E23FE8"/>
    <w:rsid w:val="00E242E3"/>
    <w:rsid w:val="00E24300"/>
    <w:rsid w:val="00E24452"/>
    <w:rsid w:val="00E244B0"/>
    <w:rsid w:val="00E2454A"/>
    <w:rsid w:val="00E247BE"/>
    <w:rsid w:val="00E248AA"/>
    <w:rsid w:val="00E24D48"/>
    <w:rsid w:val="00E24F46"/>
    <w:rsid w:val="00E24FD4"/>
    <w:rsid w:val="00E24FE6"/>
    <w:rsid w:val="00E25010"/>
    <w:rsid w:val="00E25505"/>
    <w:rsid w:val="00E2560E"/>
    <w:rsid w:val="00E2584B"/>
    <w:rsid w:val="00E25B02"/>
    <w:rsid w:val="00E25B95"/>
    <w:rsid w:val="00E25EFB"/>
    <w:rsid w:val="00E2628B"/>
    <w:rsid w:val="00E26332"/>
    <w:rsid w:val="00E265C3"/>
    <w:rsid w:val="00E2669F"/>
    <w:rsid w:val="00E26A04"/>
    <w:rsid w:val="00E26BD0"/>
    <w:rsid w:val="00E26CB7"/>
    <w:rsid w:val="00E270E7"/>
    <w:rsid w:val="00E27126"/>
    <w:rsid w:val="00E27249"/>
    <w:rsid w:val="00E27270"/>
    <w:rsid w:val="00E2743E"/>
    <w:rsid w:val="00E275B0"/>
    <w:rsid w:val="00E275FB"/>
    <w:rsid w:val="00E2791F"/>
    <w:rsid w:val="00E27A3C"/>
    <w:rsid w:val="00E27A85"/>
    <w:rsid w:val="00E27AD0"/>
    <w:rsid w:val="00E27B3E"/>
    <w:rsid w:val="00E27C59"/>
    <w:rsid w:val="00E27D3F"/>
    <w:rsid w:val="00E27E88"/>
    <w:rsid w:val="00E27EDD"/>
    <w:rsid w:val="00E27EF9"/>
    <w:rsid w:val="00E27F94"/>
    <w:rsid w:val="00E27FBA"/>
    <w:rsid w:val="00E27FFE"/>
    <w:rsid w:val="00E30142"/>
    <w:rsid w:val="00E301A3"/>
    <w:rsid w:val="00E301B7"/>
    <w:rsid w:val="00E3055E"/>
    <w:rsid w:val="00E30801"/>
    <w:rsid w:val="00E30814"/>
    <w:rsid w:val="00E30831"/>
    <w:rsid w:val="00E308AF"/>
    <w:rsid w:val="00E30912"/>
    <w:rsid w:val="00E30991"/>
    <w:rsid w:val="00E30A45"/>
    <w:rsid w:val="00E30C1B"/>
    <w:rsid w:val="00E30C85"/>
    <w:rsid w:val="00E312DA"/>
    <w:rsid w:val="00E314CC"/>
    <w:rsid w:val="00E314DA"/>
    <w:rsid w:val="00E314EB"/>
    <w:rsid w:val="00E31AB2"/>
    <w:rsid w:val="00E31B27"/>
    <w:rsid w:val="00E31BB5"/>
    <w:rsid w:val="00E31F36"/>
    <w:rsid w:val="00E31FA7"/>
    <w:rsid w:val="00E321D0"/>
    <w:rsid w:val="00E322D0"/>
    <w:rsid w:val="00E3259C"/>
    <w:rsid w:val="00E327A6"/>
    <w:rsid w:val="00E32B19"/>
    <w:rsid w:val="00E32C00"/>
    <w:rsid w:val="00E32EAC"/>
    <w:rsid w:val="00E32F5A"/>
    <w:rsid w:val="00E32FA0"/>
    <w:rsid w:val="00E32FCD"/>
    <w:rsid w:val="00E32FEB"/>
    <w:rsid w:val="00E32FF4"/>
    <w:rsid w:val="00E33422"/>
    <w:rsid w:val="00E33695"/>
    <w:rsid w:val="00E3371D"/>
    <w:rsid w:val="00E339D5"/>
    <w:rsid w:val="00E33C4A"/>
    <w:rsid w:val="00E33CB1"/>
    <w:rsid w:val="00E33E26"/>
    <w:rsid w:val="00E3404E"/>
    <w:rsid w:val="00E341DA"/>
    <w:rsid w:val="00E3489B"/>
    <w:rsid w:val="00E34A9B"/>
    <w:rsid w:val="00E34AB1"/>
    <w:rsid w:val="00E34EDD"/>
    <w:rsid w:val="00E34F20"/>
    <w:rsid w:val="00E35476"/>
    <w:rsid w:val="00E35580"/>
    <w:rsid w:val="00E3581D"/>
    <w:rsid w:val="00E358C8"/>
    <w:rsid w:val="00E359DF"/>
    <w:rsid w:val="00E35A4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BC2"/>
    <w:rsid w:val="00E36D05"/>
    <w:rsid w:val="00E36D38"/>
    <w:rsid w:val="00E36DFA"/>
    <w:rsid w:val="00E36EA5"/>
    <w:rsid w:val="00E371D6"/>
    <w:rsid w:val="00E37283"/>
    <w:rsid w:val="00E3729D"/>
    <w:rsid w:val="00E37305"/>
    <w:rsid w:val="00E376E8"/>
    <w:rsid w:val="00E377E1"/>
    <w:rsid w:val="00E378F2"/>
    <w:rsid w:val="00E37904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1D6"/>
    <w:rsid w:val="00E41282"/>
    <w:rsid w:val="00E416A4"/>
    <w:rsid w:val="00E417D5"/>
    <w:rsid w:val="00E418AE"/>
    <w:rsid w:val="00E4193D"/>
    <w:rsid w:val="00E419B6"/>
    <w:rsid w:val="00E419CF"/>
    <w:rsid w:val="00E41DD3"/>
    <w:rsid w:val="00E42078"/>
    <w:rsid w:val="00E42114"/>
    <w:rsid w:val="00E423F2"/>
    <w:rsid w:val="00E42492"/>
    <w:rsid w:val="00E42532"/>
    <w:rsid w:val="00E42662"/>
    <w:rsid w:val="00E4287E"/>
    <w:rsid w:val="00E42C6F"/>
    <w:rsid w:val="00E42CAD"/>
    <w:rsid w:val="00E42D08"/>
    <w:rsid w:val="00E42D35"/>
    <w:rsid w:val="00E43125"/>
    <w:rsid w:val="00E431AE"/>
    <w:rsid w:val="00E43424"/>
    <w:rsid w:val="00E43463"/>
    <w:rsid w:val="00E4399E"/>
    <w:rsid w:val="00E439E1"/>
    <w:rsid w:val="00E43A4D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99C"/>
    <w:rsid w:val="00E44C13"/>
    <w:rsid w:val="00E44C55"/>
    <w:rsid w:val="00E44CFF"/>
    <w:rsid w:val="00E44EAE"/>
    <w:rsid w:val="00E44F2B"/>
    <w:rsid w:val="00E4509A"/>
    <w:rsid w:val="00E45171"/>
    <w:rsid w:val="00E451CB"/>
    <w:rsid w:val="00E45238"/>
    <w:rsid w:val="00E45253"/>
    <w:rsid w:val="00E4527E"/>
    <w:rsid w:val="00E45295"/>
    <w:rsid w:val="00E453AA"/>
    <w:rsid w:val="00E45796"/>
    <w:rsid w:val="00E45A97"/>
    <w:rsid w:val="00E45C2C"/>
    <w:rsid w:val="00E45D4F"/>
    <w:rsid w:val="00E45E76"/>
    <w:rsid w:val="00E464C2"/>
    <w:rsid w:val="00E46679"/>
    <w:rsid w:val="00E46AF5"/>
    <w:rsid w:val="00E46D94"/>
    <w:rsid w:val="00E4704D"/>
    <w:rsid w:val="00E470BC"/>
    <w:rsid w:val="00E47369"/>
    <w:rsid w:val="00E47378"/>
    <w:rsid w:val="00E47458"/>
    <w:rsid w:val="00E479E3"/>
    <w:rsid w:val="00E47C41"/>
    <w:rsid w:val="00E47CA2"/>
    <w:rsid w:val="00E47DE7"/>
    <w:rsid w:val="00E47DF9"/>
    <w:rsid w:val="00E47E74"/>
    <w:rsid w:val="00E47F75"/>
    <w:rsid w:val="00E500DE"/>
    <w:rsid w:val="00E500E6"/>
    <w:rsid w:val="00E502A6"/>
    <w:rsid w:val="00E503E3"/>
    <w:rsid w:val="00E504D0"/>
    <w:rsid w:val="00E506AC"/>
    <w:rsid w:val="00E50748"/>
    <w:rsid w:val="00E5074A"/>
    <w:rsid w:val="00E507C8"/>
    <w:rsid w:val="00E50848"/>
    <w:rsid w:val="00E50A2A"/>
    <w:rsid w:val="00E50D1B"/>
    <w:rsid w:val="00E50D2D"/>
    <w:rsid w:val="00E51042"/>
    <w:rsid w:val="00E51157"/>
    <w:rsid w:val="00E51221"/>
    <w:rsid w:val="00E512C3"/>
    <w:rsid w:val="00E512CE"/>
    <w:rsid w:val="00E51424"/>
    <w:rsid w:val="00E51565"/>
    <w:rsid w:val="00E518FC"/>
    <w:rsid w:val="00E51D8F"/>
    <w:rsid w:val="00E51F8A"/>
    <w:rsid w:val="00E51FC6"/>
    <w:rsid w:val="00E5202B"/>
    <w:rsid w:val="00E52079"/>
    <w:rsid w:val="00E5208B"/>
    <w:rsid w:val="00E52125"/>
    <w:rsid w:val="00E524F6"/>
    <w:rsid w:val="00E525F9"/>
    <w:rsid w:val="00E52689"/>
    <w:rsid w:val="00E52780"/>
    <w:rsid w:val="00E528B8"/>
    <w:rsid w:val="00E5298A"/>
    <w:rsid w:val="00E52AFC"/>
    <w:rsid w:val="00E52B48"/>
    <w:rsid w:val="00E52BD0"/>
    <w:rsid w:val="00E52E0B"/>
    <w:rsid w:val="00E52FBB"/>
    <w:rsid w:val="00E53163"/>
    <w:rsid w:val="00E53266"/>
    <w:rsid w:val="00E533D4"/>
    <w:rsid w:val="00E53686"/>
    <w:rsid w:val="00E53711"/>
    <w:rsid w:val="00E53CC2"/>
    <w:rsid w:val="00E53F9B"/>
    <w:rsid w:val="00E53FB8"/>
    <w:rsid w:val="00E5409F"/>
    <w:rsid w:val="00E5417F"/>
    <w:rsid w:val="00E5449B"/>
    <w:rsid w:val="00E544C9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7B"/>
    <w:rsid w:val="00E554CC"/>
    <w:rsid w:val="00E555B9"/>
    <w:rsid w:val="00E55978"/>
    <w:rsid w:val="00E55A22"/>
    <w:rsid w:val="00E55AE9"/>
    <w:rsid w:val="00E55B81"/>
    <w:rsid w:val="00E55CEB"/>
    <w:rsid w:val="00E56092"/>
    <w:rsid w:val="00E560B8"/>
    <w:rsid w:val="00E5628E"/>
    <w:rsid w:val="00E562D2"/>
    <w:rsid w:val="00E5639B"/>
    <w:rsid w:val="00E56427"/>
    <w:rsid w:val="00E5656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1E"/>
    <w:rsid w:val="00E57733"/>
    <w:rsid w:val="00E57860"/>
    <w:rsid w:val="00E5787C"/>
    <w:rsid w:val="00E579F5"/>
    <w:rsid w:val="00E579F6"/>
    <w:rsid w:val="00E57BD1"/>
    <w:rsid w:val="00E57C23"/>
    <w:rsid w:val="00E57CDF"/>
    <w:rsid w:val="00E57D02"/>
    <w:rsid w:val="00E57EFC"/>
    <w:rsid w:val="00E60929"/>
    <w:rsid w:val="00E609B5"/>
    <w:rsid w:val="00E60A8F"/>
    <w:rsid w:val="00E60AD3"/>
    <w:rsid w:val="00E60D8C"/>
    <w:rsid w:val="00E60DC6"/>
    <w:rsid w:val="00E60DDB"/>
    <w:rsid w:val="00E60E27"/>
    <w:rsid w:val="00E60E46"/>
    <w:rsid w:val="00E6102B"/>
    <w:rsid w:val="00E611EA"/>
    <w:rsid w:val="00E6141C"/>
    <w:rsid w:val="00E61612"/>
    <w:rsid w:val="00E619F9"/>
    <w:rsid w:val="00E61E3F"/>
    <w:rsid w:val="00E61FC1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2BF9"/>
    <w:rsid w:val="00E62C45"/>
    <w:rsid w:val="00E62F66"/>
    <w:rsid w:val="00E630D6"/>
    <w:rsid w:val="00E633BF"/>
    <w:rsid w:val="00E6351F"/>
    <w:rsid w:val="00E635A3"/>
    <w:rsid w:val="00E63F04"/>
    <w:rsid w:val="00E64071"/>
    <w:rsid w:val="00E6422F"/>
    <w:rsid w:val="00E6437A"/>
    <w:rsid w:val="00E64584"/>
    <w:rsid w:val="00E64602"/>
    <w:rsid w:val="00E646F9"/>
    <w:rsid w:val="00E64749"/>
    <w:rsid w:val="00E647C3"/>
    <w:rsid w:val="00E648B5"/>
    <w:rsid w:val="00E648BC"/>
    <w:rsid w:val="00E64ABC"/>
    <w:rsid w:val="00E64B70"/>
    <w:rsid w:val="00E64CCE"/>
    <w:rsid w:val="00E64D30"/>
    <w:rsid w:val="00E64D45"/>
    <w:rsid w:val="00E64EDE"/>
    <w:rsid w:val="00E65156"/>
    <w:rsid w:val="00E65407"/>
    <w:rsid w:val="00E654DB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5A5"/>
    <w:rsid w:val="00E66EAC"/>
    <w:rsid w:val="00E66F35"/>
    <w:rsid w:val="00E67026"/>
    <w:rsid w:val="00E6708C"/>
    <w:rsid w:val="00E67206"/>
    <w:rsid w:val="00E6746B"/>
    <w:rsid w:val="00E675F5"/>
    <w:rsid w:val="00E679F1"/>
    <w:rsid w:val="00E67A76"/>
    <w:rsid w:val="00E67B60"/>
    <w:rsid w:val="00E67BEE"/>
    <w:rsid w:val="00E67BEF"/>
    <w:rsid w:val="00E67D63"/>
    <w:rsid w:val="00E67EA7"/>
    <w:rsid w:val="00E701D6"/>
    <w:rsid w:val="00E70253"/>
    <w:rsid w:val="00E70444"/>
    <w:rsid w:val="00E70664"/>
    <w:rsid w:val="00E70792"/>
    <w:rsid w:val="00E7092A"/>
    <w:rsid w:val="00E709C4"/>
    <w:rsid w:val="00E70A7F"/>
    <w:rsid w:val="00E70F99"/>
    <w:rsid w:val="00E7174B"/>
    <w:rsid w:val="00E71798"/>
    <w:rsid w:val="00E717D2"/>
    <w:rsid w:val="00E717D7"/>
    <w:rsid w:val="00E7182E"/>
    <w:rsid w:val="00E7186D"/>
    <w:rsid w:val="00E7193A"/>
    <w:rsid w:val="00E7194A"/>
    <w:rsid w:val="00E71A7A"/>
    <w:rsid w:val="00E71AD0"/>
    <w:rsid w:val="00E71BA9"/>
    <w:rsid w:val="00E71D77"/>
    <w:rsid w:val="00E71F62"/>
    <w:rsid w:val="00E7203D"/>
    <w:rsid w:val="00E720FD"/>
    <w:rsid w:val="00E7218B"/>
    <w:rsid w:val="00E72911"/>
    <w:rsid w:val="00E72B43"/>
    <w:rsid w:val="00E72D5A"/>
    <w:rsid w:val="00E72D81"/>
    <w:rsid w:val="00E72FF9"/>
    <w:rsid w:val="00E73150"/>
    <w:rsid w:val="00E73417"/>
    <w:rsid w:val="00E73486"/>
    <w:rsid w:val="00E7351E"/>
    <w:rsid w:val="00E73654"/>
    <w:rsid w:val="00E73779"/>
    <w:rsid w:val="00E737BD"/>
    <w:rsid w:val="00E73835"/>
    <w:rsid w:val="00E73AED"/>
    <w:rsid w:val="00E73B9D"/>
    <w:rsid w:val="00E73C6C"/>
    <w:rsid w:val="00E73C8E"/>
    <w:rsid w:val="00E73D3D"/>
    <w:rsid w:val="00E73D63"/>
    <w:rsid w:val="00E73D66"/>
    <w:rsid w:val="00E73EBE"/>
    <w:rsid w:val="00E74014"/>
    <w:rsid w:val="00E740B2"/>
    <w:rsid w:val="00E742D4"/>
    <w:rsid w:val="00E747E4"/>
    <w:rsid w:val="00E748DA"/>
    <w:rsid w:val="00E7490A"/>
    <w:rsid w:val="00E74B1B"/>
    <w:rsid w:val="00E74BB5"/>
    <w:rsid w:val="00E74BBC"/>
    <w:rsid w:val="00E74C49"/>
    <w:rsid w:val="00E74D60"/>
    <w:rsid w:val="00E75377"/>
    <w:rsid w:val="00E7547D"/>
    <w:rsid w:val="00E75677"/>
    <w:rsid w:val="00E7569F"/>
    <w:rsid w:val="00E757E4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77C63"/>
    <w:rsid w:val="00E77F9B"/>
    <w:rsid w:val="00E80045"/>
    <w:rsid w:val="00E804AF"/>
    <w:rsid w:val="00E804C8"/>
    <w:rsid w:val="00E805B0"/>
    <w:rsid w:val="00E80AF0"/>
    <w:rsid w:val="00E80C0A"/>
    <w:rsid w:val="00E80C3B"/>
    <w:rsid w:val="00E80D31"/>
    <w:rsid w:val="00E80DF5"/>
    <w:rsid w:val="00E80EA3"/>
    <w:rsid w:val="00E8111D"/>
    <w:rsid w:val="00E811A2"/>
    <w:rsid w:val="00E811B7"/>
    <w:rsid w:val="00E811FE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9DD"/>
    <w:rsid w:val="00E82A03"/>
    <w:rsid w:val="00E82C74"/>
    <w:rsid w:val="00E82D82"/>
    <w:rsid w:val="00E82DDD"/>
    <w:rsid w:val="00E82F61"/>
    <w:rsid w:val="00E83480"/>
    <w:rsid w:val="00E836D4"/>
    <w:rsid w:val="00E83802"/>
    <w:rsid w:val="00E83A38"/>
    <w:rsid w:val="00E83B1F"/>
    <w:rsid w:val="00E83BF1"/>
    <w:rsid w:val="00E83E23"/>
    <w:rsid w:val="00E83E5E"/>
    <w:rsid w:val="00E83EEC"/>
    <w:rsid w:val="00E83FC8"/>
    <w:rsid w:val="00E84094"/>
    <w:rsid w:val="00E840C5"/>
    <w:rsid w:val="00E846E5"/>
    <w:rsid w:val="00E848F1"/>
    <w:rsid w:val="00E84C44"/>
    <w:rsid w:val="00E84CED"/>
    <w:rsid w:val="00E84D28"/>
    <w:rsid w:val="00E84D7D"/>
    <w:rsid w:val="00E84DCA"/>
    <w:rsid w:val="00E84FFE"/>
    <w:rsid w:val="00E851FB"/>
    <w:rsid w:val="00E8535D"/>
    <w:rsid w:val="00E85376"/>
    <w:rsid w:val="00E856A2"/>
    <w:rsid w:val="00E856A3"/>
    <w:rsid w:val="00E856C5"/>
    <w:rsid w:val="00E85855"/>
    <w:rsid w:val="00E859C8"/>
    <w:rsid w:val="00E85AEE"/>
    <w:rsid w:val="00E85C4C"/>
    <w:rsid w:val="00E86080"/>
    <w:rsid w:val="00E860D3"/>
    <w:rsid w:val="00E86109"/>
    <w:rsid w:val="00E8632D"/>
    <w:rsid w:val="00E8634E"/>
    <w:rsid w:val="00E86369"/>
    <w:rsid w:val="00E8652A"/>
    <w:rsid w:val="00E865FE"/>
    <w:rsid w:val="00E86620"/>
    <w:rsid w:val="00E86757"/>
    <w:rsid w:val="00E868B3"/>
    <w:rsid w:val="00E86931"/>
    <w:rsid w:val="00E869E9"/>
    <w:rsid w:val="00E86D6B"/>
    <w:rsid w:val="00E86DBD"/>
    <w:rsid w:val="00E8700A"/>
    <w:rsid w:val="00E8718F"/>
    <w:rsid w:val="00E87356"/>
    <w:rsid w:val="00E87404"/>
    <w:rsid w:val="00E8755C"/>
    <w:rsid w:val="00E876A1"/>
    <w:rsid w:val="00E879E3"/>
    <w:rsid w:val="00E87A28"/>
    <w:rsid w:val="00E9007C"/>
    <w:rsid w:val="00E90092"/>
    <w:rsid w:val="00E90526"/>
    <w:rsid w:val="00E90A11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E31"/>
    <w:rsid w:val="00E91F34"/>
    <w:rsid w:val="00E9211A"/>
    <w:rsid w:val="00E92240"/>
    <w:rsid w:val="00E9237E"/>
    <w:rsid w:val="00E92678"/>
    <w:rsid w:val="00E927B8"/>
    <w:rsid w:val="00E92830"/>
    <w:rsid w:val="00E92941"/>
    <w:rsid w:val="00E92C13"/>
    <w:rsid w:val="00E92CF4"/>
    <w:rsid w:val="00E931C2"/>
    <w:rsid w:val="00E93251"/>
    <w:rsid w:val="00E93301"/>
    <w:rsid w:val="00E933B4"/>
    <w:rsid w:val="00E9345F"/>
    <w:rsid w:val="00E934BD"/>
    <w:rsid w:val="00E9353F"/>
    <w:rsid w:val="00E93A22"/>
    <w:rsid w:val="00E93B84"/>
    <w:rsid w:val="00E945E5"/>
    <w:rsid w:val="00E946A8"/>
    <w:rsid w:val="00E946CF"/>
    <w:rsid w:val="00E94874"/>
    <w:rsid w:val="00E948DD"/>
    <w:rsid w:val="00E94910"/>
    <w:rsid w:val="00E94AEE"/>
    <w:rsid w:val="00E94D40"/>
    <w:rsid w:val="00E94D69"/>
    <w:rsid w:val="00E95097"/>
    <w:rsid w:val="00E952EC"/>
    <w:rsid w:val="00E95358"/>
    <w:rsid w:val="00E953E7"/>
    <w:rsid w:val="00E953E9"/>
    <w:rsid w:val="00E95651"/>
    <w:rsid w:val="00E95934"/>
    <w:rsid w:val="00E95965"/>
    <w:rsid w:val="00E9599D"/>
    <w:rsid w:val="00E959CB"/>
    <w:rsid w:val="00E95CED"/>
    <w:rsid w:val="00E95F49"/>
    <w:rsid w:val="00E9602C"/>
    <w:rsid w:val="00E961B9"/>
    <w:rsid w:val="00E96255"/>
    <w:rsid w:val="00E96C94"/>
    <w:rsid w:val="00E96E3D"/>
    <w:rsid w:val="00E97093"/>
    <w:rsid w:val="00E971D7"/>
    <w:rsid w:val="00E97B72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0D6"/>
    <w:rsid w:val="00EA1194"/>
    <w:rsid w:val="00EA1996"/>
    <w:rsid w:val="00EA1CF5"/>
    <w:rsid w:val="00EA1CFF"/>
    <w:rsid w:val="00EA1DC9"/>
    <w:rsid w:val="00EA1FBB"/>
    <w:rsid w:val="00EA1FCB"/>
    <w:rsid w:val="00EA2011"/>
    <w:rsid w:val="00EA204F"/>
    <w:rsid w:val="00EA206C"/>
    <w:rsid w:val="00EA2392"/>
    <w:rsid w:val="00EA24A1"/>
    <w:rsid w:val="00EA24AF"/>
    <w:rsid w:val="00EA2626"/>
    <w:rsid w:val="00EA2681"/>
    <w:rsid w:val="00EA279D"/>
    <w:rsid w:val="00EA2809"/>
    <w:rsid w:val="00EA29C1"/>
    <w:rsid w:val="00EA2CBD"/>
    <w:rsid w:val="00EA2EF0"/>
    <w:rsid w:val="00EA2F39"/>
    <w:rsid w:val="00EA3147"/>
    <w:rsid w:val="00EA32BD"/>
    <w:rsid w:val="00EA330B"/>
    <w:rsid w:val="00EA33A6"/>
    <w:rsid w:val="00EA3423"/>
    <w:rsid w:val="00EA3443"/>
    <w:rsid w:val="00EA3457"/>
    <w:rsid w:val="00EA34CB"/>
    <w:rsid w:val="00EA356E"/>
    <w:rsid w:val="00EA3672"/>
    <w:rsid w:val="00EA3CB5"/>
    <w:rsid w:val="00EA3D3B"/>
    <w:rsid w:val="00EA3D76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4E1A"/>
    <w:rsid w:val="00EA50CF"/>
    <w:rsid w:val="00EA52E2"/>
    <w:rsid w:val="00EA539E"/>
    <w:rsid w:val="00EA5761"/>
    <w:rsid w:val="00EA592E"/>
    <w:rsid w:val="00EA60B1"/>
    <w:rsid w:val="00EA63DF"/>
    <w:rsid w:val="00EA69FB"/>
    <w:rsid w:val="00EA6A03"/>
    <w:rsid w:val="00EA6AD7"/>
    <w:rsid w:val="00EA6B59"/>
    <w:rsid w:val="00EA6C6E"/>
    <w:rsid w:val="00EA7021"/>
    <w:rsid w:val="00EA7217"/>
    <w:rsid w:val="00EA7397"/>
    <w:rsid w:val="00EA74FA"/>
    <w:rsid w:val="00EA75BF"/>
    <w:rsid w:val="00EA76BA"/>
    <w:rsid w:val="00EA789E"/>
    <w:rsid w:val="00EA797C"/>
    <w:rsid w:val="00EA7C35"/>
    <w:rsid w:val="00EA7D20"/>
    <w:rsid w:val="00EA7D44"/>
    <w:rsid w:val="00EA7D6A"/>
    <w:rsid w:val="00EA7DAC"/>
    <w:rsid w:val="00EA7E74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702"/>
    <w:rsid w:val="00EB38A0"/>
    <w:rsid w:val="00EB3989"/>
    <w:rsid w:val="00EB3A8A"/>
    <w:rsid w:val="00EB4011"/>
    <w:rsid w:val="00EB42FB"/>
    <w:rsid w:val="00EB43F9"/>
    <w:rsid w:val="00EB4A08"/>
    <w:rsid w:val="00EB4AF1"/>
    <w:rsid w:val="00EB4AFA"/>
    <w:rsid w:val="00EB4CD6"/>
    <w:rsid w:val="00EB4D12"/>
    <w:rsid w:val="00EB4EDC"/>
    <w:rsid w:val="00EB4F63"/>
    <w:rsid w:val="00EB4FBB"/>
    <w:rsid w:val="00EB5108"/>
    <w:rsid w:val="00EB51FB"/>
    <w:rsid w:val="00EB5219"/>
    <w:rsid w:val="00EB53A2"/>
    <w:rsid w:val="00EB54A6"/>
    <w:rsid w:val="00EB5794"/>
    <w:rsid w:val="00EB58A2"/>
    <w:rsid w:val="00EB5BB2"/>
    <w:rsid w:val="00EB5DBA"/>
    <w:rsid w:val="00EB5E93"/>
    <w:rsid w:val="00EB5EA5"/>
    <w:rsid w:val="00EB5FEF"/>
    <w:rsid w:val="00EB6040"/>
    <w:rsid w:val="00EB6086"/>
    <w:rsid w:val="00EB61AE"/>
    <w:rsid w:val="00EB6304"/>
    <w:rsid w:val="00EB642E"/>
    <w:rsid w:val="00EB647D"/>
    <w:rsid w:val="00EB6584"/>
    <w:rsid w:val="00EB664E"/>
    <w:rsid w:val="00EB66B8"/>
    <w:rsid w:val="00EB683E"/>
    <w:rsid w:val="00EB6896"/>
    <w:rsid w:val="00EB68EA"/>
    <w:rsid w:val="00EB6AD8"/>
    <w:rsid w:val="00EB6F63"/>
    <w:rsid w:val="00EB7052"/>
    <w:rsid w:val="00EB70C6"/>
    <w:rsid w:val="00EB713C"/>
    <w:rsid w:val="00EB7512"/>
    <w:rsid w:val="00EB7804"/>
    <w:rsid w:val="00EB7968"/>
    <w:rsid w:val="00EB7A5C"/>
    <w:rsid w:val="00EB7ABC"/>
    <w:rsid w:val="00EB7B0A"/>
    <w:rsid w:val="00EB7BF3"/>
    <w:rsid w:val="00EB7BFE"/>
    <w:rsid w:val="00EB7E1C"/>
    <w:rsid w:val="00EB7F02"/>
    <w:rsid w:val="00EB7F38"/>
    <w:rsid w:val="00EB7F5F"/>
    <w:rsid w:val="00EC0185"/>
    <w:rsid w:val="00EC03E2"/>
    <w:rsid w:val="00EC0430"/>
    <w:rsid w:val="00EC047D"/>
    <w:rsid w:val="00EC0674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1FCB"/>
    <w:rsid w:val="00EC2348"/>
    <w:rsid w:val="00EC23BF"/>
    <w:rsid w:val="00EC2400"/>
    <w:rsid w:val="00EC24BB"/>
    <w:rsid w:val="00EC2608"/>
    <w:rsid w:val="00EC2841"/>
    <w:rsid w:val="00EC2B10"/>
    <w:rsid w:val="00EC2B69"/>
    <w:rsid w:val="00EC2B6C"/>
    <w:rsid w:val="00EC2BAE"/>
    <w:rsid w:val="00EC30BD"/>
    <w:rsid w:val="00EC3235"/>
    <w:rsid w:val="00EC36E9"/>
    <w:rsid w:val="00EC3A4E"/>
    <w:rsid w:val="00EC3A55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168"/>
    <w:rsid w:val="00EC64F4"/>
    <w:rsid w:val="00EC663E"/>
    <w:rsid w:val="00EC69D6"/>
    <w:rsid w:val="00EC6F87"/>
    <w:rsid w:val="00EC722A"/>
    <w:rsid w:val="00EC73B7"/>
    <w:rsid w:val="00EC770F"/>
    <w:rsid w:val="00EC795A"/>
    <w:rsid w:val="00EC7976"/>
    <w:rsid w:val="00EC7A40"/>
    <w:rsid w:val="00EC7C12"/>
    <w:rsid w:val="00EC7CD2"/>
    <w:rsid w:val="00ED0283"/>
    <w:rsid w:val="00ED02DB"/>
    <w:rsid w:val="00ED0412"/>
    <w:rsid w:val="00ED0539"/>
    <w:rsid w:val="00ED068D"/>
    <w:rsid w:val="00ED073D"/>
    <w:rsid w:val="00ED07A1"/>
    <w:rsid w:val="00ED07EA"/>
    <w:rsid w:val="00ED0CB8"/>
    <w:rsid w:val="00ED0CBA"/>
    <w:rsid w:val="00ED0EA9"/>
    <w:rsid w:val="00ED0F34"/>
    <w:rsid w:val="00ED14AE"/>
    <w:rsid w:val="00ED1509"/>
    <w:rsid w:val="00ED1664"/>
    <w:rsid w:val="00ED16C7"/>
    <w:rsid w:val="00ED18EB"/>
    <w:rsid w:val="00ED1945"/>
    <w:rsid w:val="00ED197C"/>
    <w:rsid w:val="00ED1BB5"/>
    <w:rsid w:val="00ED1DBE"/>
    <w:rsid w:val="00ED1E39"/>
    <w:rsid w:val="00ED1EAD"/>
    <w:rsid w:val="00ED24E9"/>
    <w:rsid w:val="00ED2668"/>
    <w:rsid w:val="00ED2777"/>
    <w:rsid w:val="00ED27AE"/>
    <w:rsid w:val="00ED2883"/>
    <w:rsid w:val="00ED2A04"/>
    <w:rsid w:val="00ED2DE2"/>
    <w:rsid w:val="00ED3043"/>
    <w:rsid w:val="00ED3240"/>
    <w:rsid w:val="00ED3271"/>
    <w:rsid w:val="00ED3342"/>
    <w:rsid w:val="00ED34FF"/>
    <w:rsid w:val="00ED361E"/>
    <w:rsid w:val="00ED366C"/>
    <w:rsid w:val="00ED3756"/>
    <w:rsid w:val="00ED378C"/>
    <w:rsid w:val="00ED382F"/>
    <w:rsid w:val="00ED38A5"/>
    <w:rsid w:val="00ED3AEB"/>
    <w:rsid w:val="00ED3BF8"/>
    <w:rsid w:val="00ED3D0E"/>
    <w:rsid w:val="00ED3E59"/>
    <w:rsid w:val="00ED4170"/>
    <w:rsid w:val="00ED424E"/>
    <w:rsid w:val="00ED438F"/>
    <w:rsid w:val="00ED4497"/>
    <w:rsid w:val="00ED4782"/>
    <w:rsid w:val="00ED4797"/>
    <w:rsid w:val="00ED47B5"/>
    <w:rsid w:val="00ED4823"/>
    <w:rsid w:val="00ED488D"/>
    <w:rsid w:val="00ED4988"/>
    <w:rsid w:val="00ED4A18"/>
    <w:rsid w:val="00ED4AA3"/>
    <w:rsid w:val="00ED4F24"/>
    <w:rsid w:val="00ED5134"/>
    <w:rsid w:val="00ED53B9"/>
    <w:rsid w:val="00ED5587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4A"/>
    <w:rsid w:val="00ED63A5"/>
    <w:rsid w:val="00ED6896"/>
    <w:rsid w:val="00ED6AF2"/>
    <w:rsid w:val="00ED6BB9"/>
    <w:rsid w:val="00ED6C07"/>
    <w:rsid w:val="00ED6C9B"/>
    <w:rsid w:val="00ED71FB"/>
    <w:rsid w:val="00ED73FD"/>
    <w:rsid w:val="00ED74E5"/>
    <w:rsid w:val="00ED7520"/>
    <w:rsid w:val="00ED7543"/>
    <w:rsid w:val="00ED75B5"/>
    <w:rsid w:val="00ED7629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31"/>
    <w:rsid w:val="00EE08F7"/>
    <w:rsid w:val="00EE09EB"/>
    <w:rsid w:val="00EE0DBE"/>
    <w:rsid w:val="00EE0EC7"/>
    <w:rsid w:val="00EE1058"/>
    <w:rsid w:val="00EE10D0"/>
    <w:rsid w:val="00EE138C"/>
    <w:rsid w:val="00EE18DE"/>
    <w:rsid w:val="00EE19AF"/>
    <w:rsid w:val="00EE19FA"/>
    <w:rsid w:val="00EE1AAD"/>
    <w:rsid w:val="00EE1AD4"/>
    <w:rsid w:val="00EE1C2E"/>
    <w:rsid w:val="00EE1DDF"/>
    <w:rsid w:val="00EE1E31"/>
    <w:rsid w:val="00EE1E4B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8E"/>
    <w:rsid w:val="00EE3DA4"/>
    <w:rsid w:val="00EE3DCA"/>
    <w:rsid w:val="00EE3DF3"/>
    <w:rsid w:val="00EE3EEB"/>
    <w:rsid w:val="00EE3FD6"/>
    <w:rsid w:val="00EE435B"/>
    <w:rsid w:val="00EE43CA"/>
    <w:rsid w:val="00EE43D0"/>
    <w:rsid w:val="00EE4483"/>
    <w:rsid w:val="00EE453F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943"/>
    <w:rsid w:val="00EE6C03"/>
    <w:rsid w:val="00EE6CAA"/>
    <w:rsid w:val="00EE7133"/>
    <w:rsid w:val="00EE718F"/>
    <w:rsid w:val="00EE735D"/>
    <w:rsid w:val="00EE742B"/>
    <w:rsid w:val="00EE759E"/>
    <w:rsid w:val="00EE784E"/>
    <w:rsid w:val="00EE7A05"/>
    <w:rsid w:val="00EF016A"/>
    <w:rsid w:val="00EF0269"/>
    <w:rsid w:val="00EF05DD"/>
    <w:rsid w:val="00EF0652"/>
    <w:rsid w:val="00EF0704"/>
    <w:rsid w:val="00EF073E"/>
    <w:rsid w:val="00EF0807"/>
    <w:rsid w:val="00EF0DC8"/>
    <w:rsid w:val="00EF0F37"/>
    <w:rsid w:val="00EF0F76"/>
    <w:rsid w:val="00EF1043"/>
    <w:rsid w:val="00EF111E"/>
    <w:rsid w:val="00EF1723"/>
    <w:rsid w:val="00EF17FD"/>
    <w:rsid w:val="00EF1923"/>
    <w:rsid w:val="00EF1AF6"/>
    <w:rsid w:val="00EF1BD9"/>
    <w:rsid w:val="00EF1ECA"/>
    <w:rsid w:val="00EF2443"/>
    <w:rsid w:val="00EF2646"/>
    <w:rsid w:val="00EF29DA"/>
    <w:rsid w:val="00EF2A06"/>
    <w:rsid w:val="00EF2C4E"/>
    <w:rsid w:val="00EF3109"/>
    <w:rsid w:val="00EF32CB"/>
    <w:rsid w:val="00EF354A"/>
    <w:rsid w:val="00EF36E6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27"/>
    <w:rsid w:val="00EF4C99"/>
    <w:rsid w:val="00EF4CE1"/>
    <w:rsid w:val="00EF4D13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8D7"/>
    <w:rsid w:val="00EF5960"/>
    <w:rsid w:val="00EF5AED"/>
    <w:rsid w:val="00EF5DED"/>
    <w:rsid w:val="00EF5EA6"/>
    <w:rsid w:val="00EF5F2B"/>
    <w:rsid w:val="00EF610D"/>
    <w:rsid w:val="00EF6292"/>
    <w:rsid w:val="00EF6435"/>
    <w:rsid w:val="00EF645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294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AA4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BE6"/>
    <w:rsid w:val="00F01C71"/>
    <w:rsid w:val="00F01C75"/>
    <w:rsid w:val="00F01F9B"/>
    <w:rsid w:val="00F0202F"/>
    <w:rsid w:val="00F022CA"/>
    <w:rsid w:val="00F0233B"/>
    <w:rsid w:val="00F023C1"/>
    <w:rsid w:val="00F023C7"/>
    <w:rsid w:val="00F02722"/>
    <w:rsid w:val="00F02780"/>
    <w:rsid w:val="00F0279E"/>
    <w:rsid w:val="00F02945"/>
    <w:rsid w:val="00F02957"/>
    <w:rsid w:val="00F02996"/>
    <w:rsid w:val="00F02A7D"/>
    <w:rsid w:val="00F02BAB"/>
    <w:rsid w:val="00F02BAF"/>
    <w:rsid w:val="00F02C4A"/>
    <w:rsid w:val="00F02C70"/>
    <w:rsid w:val="00F02D1E"/>
    <w:rsid w:val="00F02EE2"/>
    <w:rsid w:val="00F0301A"/>
    <w:rsid w:val="00F030F8"/>
    <w:rsid w:val="00F0315C"/>
    <w:rsid w:val="00F03162"/>
    <w:rsid w:val="00F031A4"/>
    <w:rsid w:val="00F03296"/>
    <w:rsid w:val="00F0338E"/>
    <w:rsid w:val="00F038E3"/>
    <w:rsid w:val="00F03AF1"/>
    <w:rsid w:val="00F03AF2"/>
    <w:rsid w:val="00F03D4B"/>
    <w:rsid w:val="00F03DC1"/>
    <w:rsid w:val="00F03EA2"/>
    <w:rsid w:val="00F03EB2"/>
    <w:rsid w:val="00F040B1"/>
    <w:rsid w:val="00F04129"/>
    <w:rsid w:val="00F044E8"/>
    <w:rsid w:val="00F046E3"/>
    <w:rsid w:val="00F04782"/>
    <w:rsid w:val="00F04841"/>
    <w:rsid w:val="00F04A7D"/>
    <w:rsid w:val="00F04CC7"/>
    <w:rsid w:val="00F04FD8"/>
    <w:rsid w:val="00F050AC"/>
    <w:rsid w:val="00F050D4"/>
    <w:rsid w:val="00F052D9"/>
    <w:rsid w:val="00F053A7"/>
    <w:rsid w:val="00F05733"/>
    <w:rsid w:val="00F05A06"/>
    <w:rsid w:val="00F05C6A"/>
    <w:rsid w:val="00F05DF0"/>
    <w:rsid w:val="00F05ECD"/>
    <w:rsid w:val="00F05F99"/>
    <w:rsid w:val="00F060CB"/>
    <w:rsid w:val="00F06183"/>
    <w:rsid w:val="00F061A9"/>
    <w:rsid w:val="00F06279"/>
    <w:rsid w:val="00F0649F"/>
    <w:rsid w:val="00F067AB"/>
    <w:rsid w:val="00F067C7"/>
    <w:rsid w:val="00F069AC"/>
    <w:rsid w:val="00F06A8C"/>
    <w:rsid w:val="00F06B5B"/>
    <w:rsid w:val="00F06BB4"/>
    <w:rsid w:val="00F06CFF"/>
    <w:rsid w:val="00F06D44"/>
    <w:rsid w:val="00F06DAB"/>
    <w:rsid w:val="00F06F66"/>
    <w:rsid w:val="00F071E8"/>
    <w:rsid w:val="00F07472"/>
    <w:rsid w:val="00F074DB"/>
    <w:rsid w:val="00F0772C"/>
    <w:rsid w:val="00F077AA"/>
    <w:rsid w:val="00F0781F"/>
    <w:rsid w:val="00F078F0"/>
    <w:rsid w:val="00F07D0E"/>
    <w:rsid w:val="00F07F05"/>
    <w:rsid w:val="00F07FA1"/>
    <w:rsid w:val="00F07FEF"/>
    <w:rsid w:val="00F1014A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544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4FE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990"/>
    <w:rsid w:val="00F16A44"/>
    <w:rsid w:val="00F16B48"/>
    <w:rsid w:val="00F16B97"/>
    <w:rsid w:val="00F16BC6"/>
    <w:rsid w:val="00F16BE8"/>
    <w:rsid w:val="00F16CCE"/>
    <w:rsid w:val="00F16D13"/>
    <w:rsid w:val="00F1710B"/>
    <w:rsid w:val="00F173FF"/>
    <w:rsid w:val="00F175B2"/>
    <w:rsid w:val="00F17757"/>
    <w:rsid w:val="00F177B7"/>
    <w:rsid w:val="00F17A3F"/>
    <w:rsid w:val="00F17A45"/>
    <w:rsid w:val="00F17B2C"/>
    <w:rsid w:val="00F17D0A"/>
    <w:rsid w:val="00F17F8B"/>
    <w:rsid w:val="00F2009D"/>
    <w:rsid w:val="00F200FB"/>
    <w:rsid w:val="00F202AA"/>
    <w:rsid w:val="00F206A4"/>
    <w:rsid w:val="00F206DE"/>
    <w:rsid w:val="00F208CE"/>
    <w:rsid w:val="00F20AB3"/>
    <w:rsid w:val="00F20B0B"/>
    <w:rsid w:val="00F20C25"/>
    <w:rsid w:val="00F211F9"/>
    <w:rsid w:val="00F215E2"/>
    <w:rsid w:val="00F2171E"/>
    <w:rsid w:val="00F218C6"/>
    <w:rsid w:val="00F21AFD"/>
    <w:rsid w:val="00F21BB9"/>
    <w:rsid w:val="00F21DC6"/>
    <w:rsid w:val="00F21F38"/>
    <w:rsid w:val="00F21FE6"/>
    <w:rsid w:val="00F22300"/>
    <w:rsid w:val="00F2252E"/>
    <w:rsid w:val="00F2266D"/>
    <w:rsid w:val="00F226BD"/>
    <w:rsid w:val="00F2287F"/>
    <w:rsid w:val="00F22C25"/>
    <w:rsid w:val="00F23071"/>
    <w:rsid w:val="00F231F1"/>
    <w:rsid w:val="00F231FD"/>
    <w:rsid w:val="00F2325A"/>
    <w:rsid w:val="00F2327A"/>
    <w:rsid w:val="00F2333E"/>
    <w:rsid w:val="00F233F5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D00"/>
    <w:rsid w:val="00F24E17"/>
    <w:rsid w:val="00F24EAF"/>
    <w:rsid w:val="00F251F2"/>
    <w:rsid w:val="00F25439"/>
    <w:rsid w:val="00F2557C"/>
    <w:rsid w:val="00F25616"/>
    <w:rsid w:val="00F257FC"/>
    <w:rsid w:val="00F25859"/>
    <w:rsid w:val="00F25897"/>
    <w:rsid w:val="00F25A84"/>
    <w:rsid w:val="00F25AE6"/>
    <w:rsid w:val="00F25E5E"/>
    <w:rsid w:val="00F25FBA"/>
    <w:rsid w:val="00F25FCB"/>
    <w:rsid w:val="00F26077"/>
    <w:rsid w:val="00F2628F"/>
    <w:rsid w:val="00F262C4"/>
    <w:rsid w:val="00F26332"/>
    <w:rsid w:val="00F266C6"/>
    <w:rsid w:val="00F266E8"/>
    <w:rsid w:val="00F26946"/>
    <w:rsid w:val="00F2694F"/>
    <w:rsid w:val="00F26977"/>
    <w:rsid w:val="00F269F7"/>
    <w:rsid w:val="00F26AC5"/>
    <w:rsid w:val="00F26CEA"/>
    <w:rsid w:val="00F26EC0"/>
    <w:rsid w:val="00F27092"/>
    <w:rsid w:val="00F270CA"/>
    <w:rsid w:val="00F27210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1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7C0"/>
    <w:rsid w:val="00F3195F"/>
    <w:rsid w:val="00F31971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809"/>
    <w:rsid w:val="00F32973"/>
    <w:rsid w:val="00F32CA3"/>
    <w:rsid w:val="00F32E25"/>
    <w:rsid w:val="00F32F11"/>
    <w:rsid w:val="00F332FB"/>
    <w:rsid w:val="00F337EC"/>
    <w:rsid w:val="00F3380C"/>
    <w:rsid w:val="00F339C1"/>
    <w:rsid w:val="00F339D4"/>
    <w:rsid w:val="00F33A0E"/>
    <w:rsid w:val="00F33A5D"/>
    <w:rsid w:val="00F33AA7"/>
    <w:rsid w:val="00F33BA4"/>
    <w:rsid w:val="00F33C0E"/>
    <w:rsid w:val="00F33F80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326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6E17"/>
    <w:rsid w:val="00F3725D"/>
    <w:rsid w:val="00F373F6"/>
    <w:rsid w:val="00F37458"/>
    <w:rsid w:val="00F3759A"/>
    <w:rsid w:val="00F377B4"/>
    <w:rsid w:val="00F379A4"/>
    <w:rsid w:val="00F37A4F"/>
    <w:rsid w:val="00F37B4F"/>
    <w:rsid w:val="00F37E82"/>
    <w:rsid w:val="00F4008B"/>
    <w:rsid w:val="00F402AC"/>
    <w:rsid w:val="00F40401"/>
    <w:rsid w:val="00F408B1"/>
    <w:rsid w:val="00F408E4"/>
    <w:rsid w:val="00F40A8F"/>
    <w:rsid w:val="00F40A90"/>
    <w:rsid w:val="00F40B57"/>
    <w:rsid w:val="00F40B5B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096"/>
    <w:rsid w:val="00F4217D"/>
    <w:rsid w:val="00F42274"/>
    <w:rsid w:val="00F4233F"/>
    <w:rsid w:val="00F423AF"/>
    <w:rsid w:val="00F4242D"/>
    <w:rsid w:val="00F42692"/>
    <w:rsid w:val="00F42791"/>
    <w:rsid w:val="00F4282C"/>
    <w:rsid w:val="00F4294C"/>
    <w:rsid w:val="00F42BC2"/>
    <w:rsid w:val="00F42FDD"/>
    <w:rsid w:val="00F4329A"/>
    <w:rsid w:val="00F4330F"/>
    <w:rsid w:val="00F4336B"/>
    <w:rsid w:val="00F4339B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752"/>
    <w:rsid w:val="00F44A40"/>
    <w:rsid w:val="00F44B86"/>
    <w:rsid w:val="00F44DB6"/>
    <w:rsid w:val="00F44EDD"/>
    <w:rsid w:val="00F44F0A"/>
    <w:rsid w:val="00F44F1A"/>
    <w:rsid w:val="00F44FD6"/>
    <w:rsid w:val="00F45190"/>
    <w:rsid w:val="00F4533D"/>
    <w:rsid w:val="00F45591"/>
    <w:rsid w:val="00F4565B"/>
    <w:rsid w:val="00F457D3"/>
    <w:rsid w:val="00F4593E"/>
    <w:rsid w:val="00F45BDD"/>
    <w:rsid w:val="00F45E71"/>
    <w:rsid w:val="00F46023"/>
    <w:rsid w:val="00F4608B"/>
    <w:rsid w:val="00F460EF"/>
    <w:rsid w:val="00F46490"/>
    <w:rsid w:val="00F4672C"/>
    <w:rsid w:val="00F46844"/>
    <w:rsid w:val="00F468E7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2EB"/>
    <w:rsid w:val="00F47458"/>
    <w:rsid w:val="00F47696"/>
    <w:rsid w:val="00F47801"/>
    <w:rsid w:val="00F4781D"/>
    <w:rsid w:val="00F47840"/>
    <w:rsid w:val="00F4786F"/>
    <w:rsid w:val="00F479A0"/>
    <w:rsid w:val="00F47B08"/>
    <w:rsid w:val="00F47D79"/>
    <w:rsid w:val="00F47D9B"/>
    <w:rsid w:val="00F50020"/>
    <w:rsid w:val="00F50127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4CC"/>
    <w:rsid w:val="00F51673"/>
    <w:rsid w:val="00F51926"/>
    <w:rsid w:val="00F51B9A"/>
    <w:rsid w:val="00F51CCD"/>
    <w:rsid w:val="00F51D9A"/>
    <w:rsid w:val="00F51E9D"/>
    <w:rsid w:val="00F51F66"/>
    <w:rsid w:val="00F5206F"/>
    <w:rsid w:val="00F5214D"/>
    <w:rsid w:val="00F52490"/>
    <w:rsid w:val="00F52592"/>
    <w:rsid w:val="00F5261A"/>
    <w:rsid w:val="00F528A1"/>
    <w:rsid w:val="00F529DC"/>
    <w:rsid w:val="00F52BCB"/>
    <w:rsid w:val="00F52CA1"/>
    <w:rsid w:val="00F53121"/>
    <w:rsid w:val="00F53145"/>
    <w:rsid w:val="00F531F5"/>
    <w:rsid w:val="00F5322B"/>
    <w:rsid w:val="00F533F7"/>
    <w:rsid w:val="00F53619"/>
    <w:rsid w:val="00F5361A"/>
    <w:rsid w:val="00F53636"/>
    <w:rsid w:val="00F536A0"/>
    <w:rsid w:val="00F53AA1"/>
    <w:rsid w:val="00F53ADD"/>
    <w:rsid w:val="00F53E42"/>
    <w:rsid w:val="00F53E81"/>
    <w:rsid w:val="00F53EA7"/>
    <w:rsid w:val="00F53F26"/>
    <w:rsid w:val="00F54006"/>
    <w:rsid w:val="00F540C0"/>
    <w:rsid w:val="00F543E9"/>
    <w:rsid w:val="00F54785"/>
    <w:rsid w:val="00F54878"/>
    <w:rsid w:val="00F548AA"/>
    <w:rsid w:val="00F54D18"/>
    <w:rsid w:val="00F54F56"/>
    <w:rsid w:val="00F550E2"/>
    <w:rsid w:val="00F5512E"/>
    <w:rsid w:val="00F55173"/>
    <w:rsid w:val="00F552C6"/>
    <w:rsid w:val="00F55395"/>
    <w:rsid w:val="00F55407"/>
    <w:rsid w:val="00F55EF3"/>
    <w:rsid w:val="00F55FF4"/>
    <w:rsid w:val="00F5605F"/>
    <w:rsid w:val="00F56075"/>
    <w:rsid w:val="00F56383"/>
    <w:rsid w:val="00F56507"/>
    <w:rsid w:val="00F565B4"/>
    <w:rsid w:val="00F56B69"/>
    <w:rsid w:val="00F56BB0"/>
    <w:rsid w:val="00F56BC7"/>
    <w:rsid w:val="00F56CE8"/>
    <w:rsid w:val="00F56D05"/>
    <w:rsid w:val="00F56D13"/>
    <w:rsid w:val="00F56F12"/>
    <w:rsid w:val="00F57013"/>
    <w:rsid w:val="00F571AC"/>
    <w:rsid w:val="00F57215"/>
    <w:rsid w:val="00F5751F"/>
    <w:rsid w:val="00F57610"/>
    <w:rsid w:val="00F57647"/>
    <w:rsid w:val="00F5767B"/>
    <w:rsid w:val="00F57C52"/>
    <w:rsid w:val="00F57D4E"/>
    <w:rsid w:val="00F57EFF"/>
    <w:rsid w:val="00F6004F"/>
    <w:rsid w:val="00F60306"/>
    <w:rsid w:val="00F605C1"/>
    <w:rsid w:val="00F605DB"/>
    <w:rsid w:val="00F60638"/>
    <w:rsid w:val="00F60669"/>
    <w:rsid w:val="00F6087D"/>
    <w:rsid w:val="00F608C5"/>
    <w:rsid w:val="00F60B3B"/>
    <w:rsid w:val="00F60D47"/>
    <w:rsid w:val="00F60DE7"/>
    <w:rsid w:val="00F60E39"/>
    <w:rsid w:val="00F61201"/>
    <w:rsid w:val="00F6121F"/>
    <w:rsid w:val="00F61267"/>
    <w:rsid w:val="00F613BD"/>
    <w:rsid w:val="00F61481"/>
    <w:rsid w:val="00F614FB"/>
    <w:rsid w:val="00F61594"/>
    <w:rsid w:val="00F61620"/>
    <w:rsid w:val="00F61801"/>
    <w:rsid w:val="00F618CD"/>
    <w:rsid w:val="00F618FE"/>
    <w:rsid w:val="00F61C05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171"/>
    <w:rsid w:val="00F631F9"/>
    <w:rsid w:val="00F63919"/>
    <w:rsid w:val="00F639C0"/>
    <w:rsid w:val="00F63D90"/>
    <w:rsid w:val="00F63DCC"/>
    <w:rsid w:val="00F6423F"/>
    <w:rsid w:val="00F64401"/>
    <w:rsid w:val="00F644BC"/>
    <w:rsid w:val="00F64522"/>
    <w:rsid w:val="00F6484C"/>
    <w:rsid w:val="00F6495B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E8"/>
    <w:rsid w:val="00F650F8"/>
    <w:rsid w:val="00F6510E"/>
    <w:rsid w:val="00F652F8"/>
    <w:rsid w:val="00F65568"/>
    <w:rsid w:val="00F656C9"/>
    <w:rsid w:val="00F65743"/>
    <w:rsid w:val="00F65A24"/>
    <w:rsid w:val="00F65B08"/>
    <w:rsid w:val="00F65BD2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0E6"/>
    <w:rsid w:val="00F6720F"/>
    <w:rsid w:val="00F674EE"/>
    <w:rsid w:val="00F6751D"/>
    <w:rsid w:val="00F675F5"/>
    <w:rsid w:val="00F677D0"/>
    <w:rsid w:val="00F6783D"/>
    <w:rsid w:val="00F678F1"/>
    <w:rsid w:val="00F67BFB"/>
    <w:rsid w:val="00F67E7A"/>
    <w:rsid w:val="00F67EAF"/>
    <w:rsid w:val="00F70094"/>
    <w:rsid w:val="00F700BB"/>
    <w:rsid w:val="00F70178"/>
    <w:rsid w:val="00F701C2"/>
    <w:rsid w:val="00F702CA"/>
    <w:rsid w:val="00F70520"/>
    <w:rsid w:val="00F70542"/>
    <w:rsid w:val="00F705FD"/>
    <w:rsid w:val="00F70891"/>
    <w:rsid w:val="00F709D5"/>
    <w:rsid w:val="00F70B7C"/>
    <w:rsid w:val="00F70D8C"/>
    <w:rsid w:val="00F70FEE"/>
    <w:rsid w:val="00F710BD"/>
    <w:rsid w:val="00F715C3"/>
    <w:rsid w:val="00F717C2"/>
    <w:rsid w:val="00F71833"/>
    <w:rsid w:val="00F71889"/>
    <w:rsid w:val="00F71908"/>
    <w:rsid w:val="00F719D4"/>
    <w:rsid w:val="00F71A99"/>
    <w:rsid w:val="00F71B07"/>
    <w:rsid w:val="00F71BA3"/>
    <w:rsid w:val="00F71C97"/>
    <w:rsid w:val="00F71EF5"/>
    <w:rsid w:val="00F71F51"/>
    <w:rsid w:val="00F724A0"/>
    <w:rsid w:val="00F72638"/>
    <w:rsid w:val="00F728CD"/>
    <w:rsid w:val="00F729AF"/>
    <w:rsid w:val="00F72AEE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8E4"/>
    <w:rsid w:val="00F75E82"/>
    <w:rsid w:val="00F76B81"/>
    <w:rsid w:val="00F76BEC"/>
    <w:rsid w:val="00F770AB"/>
    <w:rsid w:val="00F77121"/>
    <w:rsid w:val="00F77571"/>
    <w:rsid w:val="00F775F4"/>
    <w:rsid w:val="00F7768F"/>
    <w:rsid w:val="00F77761"/>
    <w:rsid w:val="00F777B9"/>
    <w:rsid w:val="00F777C6"/>
    <w:rsid w:val="00F778A7"/>
    <w:rsid w:val="00F77A3E"/>
    <w:rsid w:val="00F77C2B"/>
    <w:rsid w:val="00F77C5C"/>
    <w:rsid w:val="00F800D5"/>
    <w:rsid w:val="00F8014B"/>
    <w:rsid w:val="00F80162"/>
    <w:rsid w:val="00F801D8"/>
    <w:rsid w:val="00F801EC"/>
    <w:rsid w:val="00F8044E"/>
    <w:rsid w:val="00F8053A"/>
    <w:rsid w:val="00F80752"/>
    <w:rsid w:val="00F808C9"/>
    <w:rsid w:val="00F80A1B"/>
    <w:rsid w:val="00F80E07"/>
    <w:rsid w:val="00F8109C"/>
    <w:rsid w:val="00F8123E"/>
    <w:rsid w:val="00F812D4"/>
    <w:rsid w:val="00F8134F"/>
    <w:rsid w:val="00F81792"/>
    <w:rsid w:val="00F81895"/>
    <w:rsid w:val="00F81AF8"/>
    <w:rsid w:val="00F81ECF"/>
    <w:rsid w:val="00F81ED6"/>
    <w:rsid w:val="00F8209D"/>
    <w:rsid w:val="00F8282A"/>
    <w:rsid w:val="00F828E6"/>
    <w:rsid w:val="00F829DE"/>
    <w:rsid w:val="00F82EAF"/>
    <w:rsid w:val="00F83045"/>
    <w:rsid w:val="00F832DC"/>
    <w:rsid w:val="00F834C9"/>
    <w:rsid w:val="00F8373A"/>
    <w:rsid w:val="00F838B3"/>
    <w:rsid w:val="00F83E56"/>
    <w:rsid w:val="00F83FB1"/>
    <w:rsid w:val="00F840C9"/>
    <w:rsid w:val="00F8410D"/>
    <w:rsid w:val="00F841C8"/>
    <w:rsid w:val="00F84495"/>
    <w:rsid w:val="00F844DB"/>
    <w:rsid w:val="00F84758"/>
    <w:rsid w:val="00F847CA"/>
    <w:rsid w:val="00F847DE"/>
    <w:rsid w:val="00F848A3"/>
    <w:rsid w:val="00F84A0F"/>
    <w:rsid w:val="00F84AF2"/>
    <w:rsid w:val="00F84BB2"/>
    <w:rsid w:val="00F84D1D"/>
    <w:rsid w:val="00F84E53"/>
    <w:rsid w:val="00F85075"/>
    <w:rsid w:val="00F85141"/>
    <w:rsid w:val="00F851A0"/>
    <w:rsid w:val="00F85286"/>
    <w:rsid w:val="00F85301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71"/>
    <w:rsid w:val="00F865D7"/>
    <w:rsid w:val="00F86820"/>
    <w:rsid w:val="00F86B70"/>
    <w:rsid w:val="00F86C33"/>
    <w:rsid w:val="00F86D46"/>
    <w:rsid w:val="00F86FA5"/>
    <w:rsid w:val="00F8717C"/>
    <w:rsid w:val="00F8725D"/>
    <w:rsid w:val="00F87409"/>
    <w:rsid w:val="00F87422"/>
    <w:rsid w:val="00F87722"/>
    <w:rsid w:val="00F87973"/>
    <w:rsid w:val="00F87A9D"/>
    <w:rsid w:val="00F90224"/>
    <w:rsid w:val="00F90620"/>
    <w:rsid w:val="00F906FC"/>
    <w:rsid w:val="00F90841"/>
    <w:rsid w:val="00F90D6F"/>
    <w:rsid w:val="00F90D72"/>
    <w:rsid w:val="00F90DE3"/>
    <w:rsid w:val="00F90EC6"/>
    <w:rsid w:val="00F910D6"/>
    <w:rsid w:val="00F911BF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022"/>
    <w:rsid w:val="00F922B2"/>
    <w:rsid w:val="00F9253D"/>
    <w:rsid w:val="00F925AB"/>
    <w:rsid w:val="00F925D2"/>
    <w:rsid w:val="00F92679"/>
    <w:rsid w:val="00F9269E"/>
    <w:rsid w:val="00F926D1"/>
    <w:rsid w:val="00F926ED"/>
    <w:rsid w:val="00F9279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159"/>
    <w:rsid w:val="00F93407"/>
    <w:rsid w:val="00F934F4"/>
    <w:rsid w:val="00F935B4"/>
    <w:rsid w:val="00F9379A"/>
    <w:rsid w:val="00F939F6"/>
    <w:rsid w:val="00F93E43"/>
    <w:rsid w:val="00F93EA0"/>
    <w:rsid w:val="00F9414A"/>
    <w:rsid w:val="00F9433B"/>
    <w:rsid w:val="00F94354"/>
    <w:rsid w:val="00F94415"/>
    <w:rsid w:val="00F944BD"/>
    <w:rsid w:val="00F945F8"/>
    <w:rsid w:val="00F9468F"/>
    <w:rsid w:val="00F946F0"/>
    <w:rsid w:val="00F94AB4"/>
    <w:rsid w:val="00F94E27"/>
    <w:rsid w:val="00F94E45"/>
    <w:rsid w:val="00F9512B"/>
    <w:rsid w:val="00F9521E"/>
    <w:rsid w:val="00F95247"/>
    <w:rsid w:val="00F9526B"/>
    <w:rsid w:val="00F95293"/>
    <w:rsid w:val="00F95584"/>
    <w:rsid w:val="00F957AF"/>
    <w:rsid w:val="00F95938"/>
    <w:rsid w:val="00F95A1A"/>
    <w:rsid w:val="00F95CD0"/>
    <w:rsid w:val="00F95D1F"/>
    <w:rsid w:val="00F95E7E"/>
    <w:rsid w:val="00F96154"/>
    <w:rsid w:val="00F9624F"/>
    <w:rsid w:val="00F96456"/>
    <w:rsid w:val="00F96913"/>
    <w:rsid w:val="00F96B33"/>
    <w:rsid w:val="00F96C9D"/>
    <w:rsid w:val="00F96D4D"/>
    <w:rsid w:val="00F96E26"/>
    <w:rsid w:val="00F96E32"/>
    <w:rsid w:val="00F96F47"/>
    <w:rsid w:val="00F97115"/>
    <w:rsid w:val="00F971A3"/>
    <w:rsid w:val="00F97527"/>
    <w:rsid w:val="00F97A70"/>
    <w:rsid w:val="00F97B66"/>
    <w:rsid w:val="00F97CD3"/>
    <w:rsid w:val="00F97D02"/>
    <w:rsid w:val="00F97DD8"/>
    <w:rsid w:val="00F97EA0"/>
    <w:rsid w:val="00FA0083"/>
    <w:rsid w:val="00FA03A6"/>
    <w:rsid w:val="00FA04EB"/>
    <w:rsid w:val="00FA0540"/>
    <w:rsid w:val="00FA06F8"/>
    <w:rsid w:val="00FA0955"/>
    <w:rsid w:val="00FA0957"/>
    <w:rsid w:val="00FA104B"/>
    <w:rsid w:val="00FA1102"/>
    <w:rsid w:val="00FA1201"/>
    <w:rsid w:val="00FA1463"/>
    <w:rsid w:val="00FA146F"/>
    <w:rsid w:val="00FA1541"/>
    <w:rsid w:val="00FA158C"/>
    <w:rsid w:val="00FA162D"/>
    <w:rsid w:val="00FA19FD"/>
    <w:rsid w:val="00FA1A05"/>
    <w:rsid w:val="00FA1CC6"/>
    <w:rsid w:val="00FA1EED"/>
    <w:rsid w:val="00FA1F11"/>
    <w:rsid w:val="00FA1F3D"/>
    <w:rsid w:val="00FA2076"/>
    <w:rsid w:val="00FA23BF"/>
    <w:rsid w:val="00FA246E"/>
    <w:rsid w:val="00FA24B2"/>
    <w:rsid w:val="00FA26CE"/>
    <w:rsid w:val="00FA2998"/>
    <w:rsid w:val="00FA29E0"/>
    <w:rsid w:val="00FA2B67"/>
    <w:rsid w:val="00FA2E5B"/>
    <w:rsid w:val="00FA2F51"/>
    <w:rsid w:val="00FA303B"/>
    <w:rsid w:val="00FA33B2"/>
    <w:rsid w:val="00FA3535"/>
    <w:rsid w:val="00FA3603"/>
    <w:rsid w:val="00FA3A23"/>
    <w:rsid w:val="00FA3AA5"/>
    <w:rsid w:val="00FA3E43"/>
    <w:rsid w:val="00FA41F2"/>
    <w:rsid w:val="00FA43AC"/>
    <w:rsid w:val="00FA47D8"/>
    <w:rsid w:val="00FA4829"/>
    <w:rsid w:val="00FA49A0"/>
    <w:rsid w:val="00FA4B0D"/>
    <w:rsid w:val="00FA4CEA"/>
    <w:rsid w:val="00FA4F39"/>
    <w:rsid w:val="00FA56B2"/>
    <w:rsid w:val="00FA58A1"/>
    <w:rsid w:val="00FA5B1E"/>
    <w:rsid w:val="00FA5BFB"/>
    <w:rsid w:val="00FA5D0A"/>
    <w:rsid w:val="00FA5D75"/>
    <w:rsid w:val="00FA5DE3"/>
    <w:rsid w:val="00FA5ED3"/>
    <w:rsid w:val="00FA5F6F"/>
    <w:rsid w:val="00FA60E4"/>
    <w:rsid w:val="00FA611F"/>
    <w:rsid w:val="00FA6151"/>
    <w:rsid w:val="00FA6370"/>
    <w:rsid w:val="00FA65B3"/>
    <w:rsid w:val="00FA6792"/>
    <w:rsid w:val="00FA67ED"/>
    <w:rsid w:val="00FA6808"/>
    <w:rsid w:val="00FA68C4"/>
    <w:rsid w:val="00FA6985"/>
    <w:rsid w:val="00FA69DA"/>
    <w:rsid w:val="00FA69FF"/>
    <w:rsid w:val="00FA6A40"/>
    <w:rsid w:val="00FA6C27"/>
    <w:rsid w:val="00FA6C8C"/>
    <w:rsid w:val="00FA6E6E"/>
    <w:rsid w:val="00FA6FD7"/>
    <w:rsid w:val="00FA7134"/>
    <w:rsid w:val="00FA727D"/>
    <w:rsid w:val="00FA74E4"/>
    <w:rsid w:val="00FA76E2"/>
    <w:rsid w:val="00FA7747"/>
    <w:rsid w:val="00FA7BB2"/>
    <w:rsid w:val="00FA7D5B"/>
    <w:rsid w:val="00FA7D93"/>
    <w:rsid w:val="00FA7E80"/>
    <w:rsid w:val="00FB0138"/>
    <w:rsid w:val="00FB06CD"/>
    <w:rsid w:val="00FB06D4"/>
    <w:rsid w:val="00FB0960"/>
    <w:rsid w:val="00FB0ABD"/>
    <w:rsid w:val="00FB0CA2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3FEC"/>
    <w:rsid w:val="00FB4104"/>
    <w:rsid w:val="00FB4403"/>
    <w:rsid w:val="00FB4487"/>
    <w:rsid w:val="00FB46BC"/>
    <w:rsid w:val="00FB46CF"/>
    <w:rsid w:val="00FB49F0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6C92"/>
    <w:rsid w:val="00FB7161"/>
    <w:rsid w:val="00FB7259"/>
    <w:rsid w:val="00FB75E4"/>
    <w:rsid w:val="00FB7615"/>
    <w:rsid w:val="00FB762A"/>
    <w:rsid w:val="00FB7719"/>
    <w:rsid w:val="00FB7743"/>
    <w:rsid w:val="00FB7764"/>
    <w:rsid w:val="00FB77C0"/>
    <w:rsid w:val="00FB78F2"/>
    <w:rsid w:val="00FB7B3A"/>
    <w:rsid w:val="00FB7BD4"/>
    <w:rsid w:val="00FB7C67"/>
    <w:rsid w:val="00FB7FF1"/>
    <w:rsid w:val="00FC0078"/>
    <w:rsid w:val="00FC05F5"/>
    <w:rsid w:val="00FC09BC"/>
    <w:rsid w:val="00FC0A98"/>
    <w:rsid w:val="00FC0B5D"/>
    <w:rsid w:val="00FC0CFC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707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1D"/>
    <w:rsid w:val="00FC3DAB"/>
    <w:rsid w:val="00FC3F45"/>
    <w:rsid w:val="00FC3F8D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676"/>
    <w:rsid w:val="00FC58DD"/>
    <w:rsid w:val="00FC595E"/>
    <w:rsid w:val="00FC598E"/>
    <w:rsid w:val="00FC5993"/>
    <w:rsid w:val="00FC599D"/>
    <w:rsid w:val="00FC5B35"/>
    <w:rsid w:val="00FC5E59"/>
    <w:rsid w:val="00FC5F7C"/>
    <w:rsid w:val="00FC60D8"/>
    <w:rsid w:val="00FC6131"/>
    <w:rsid w:val="00FC626E"/>
    <w:rsid w:val="00FC63DA"/>
    <w:rsid w:val="00FC661D"/>
    <w:rsid w:val="00FC6648"/>
    <w:rsid w:val="00FC679A"/>
    <w:rsid w:val="00FC680C"/>
    <w:rsid w:val="00FC69D5"/>
    <w:rsid w:val="00FC6AD3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387"/>
    <w:rsid w:val="00FC7604"/>
    <w:rsid w:val="00FC7648"/>
    <w:rsid w:val="00FC76C5"/>
    <w:rsid w:val="00FC7794"/>
    <w:rsid w:val="00FC77E9"/>
    <w:rsid w:val="00FC7B06"/>
    <w:rsid w:val="00FC7F30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2D7"/>
    <w:rsid w:val="00FD141D"/>
    <w:rsid w:val="00FD14EE"/>
    <w:rsid w:val="00FD1514"/>
    <w:rsid w:val="00FD16AB"/>
    <w:rsid w:val="00FD16FC"/>
    <w:rsid w:val="00FD185A"/>
    <w:rsid w:val="00FD1931"/>
    <w:rsid w:val="00FD1A7D"/>
    <w:rsid w:val="00FD1AC7"/>
    <w:rsid w:val="00FD1E62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14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2A5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3FD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D7FDF"/>
    <w:rsid w:val="00FE0187"/>
    <w:rsid w:val="00FE02A2"/>
    <w:rsid w:val="00FE05F9"/>
    <w:rsid w:val="00FE0816"/>
    <w:rsid w:val="00FE0A75"/>
    <w:rsid w:val="00FE0B5E"/>
    <w:rsid w:val="00FE0E0B"/>
    <w:rsid w:val="00FE0EAA"/>
    <w:rsid w:val="00FE11BC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A77"/>
    <w:rsid w:val="00FE2B39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3E41"/>
    <w:rsid w:val="00FE3F8E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B7B"/>
    <w:rsid w:val="00FE4E3A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5CE5"/>
    <w:rsid w:val="00FE60E7"/>
    <w:rsid w:val="00FE61A0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6FDB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87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134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7E0"/>
    <w:rsid w:val="00FF4A11"/>
    <w:rsid w:val="00FF4BD7"/>
    <w:rsid w:val="00FF4DC1"/>
    <w:rsid w:val="00FF4F99"/>
    <w:rsid w:val="00FF5021"/>
    <w:rsid w:val="00FF52AE"/>
    <w:rsid w:val="00FF52B9"/>
    <w:rsid w:val="00FF53FB"/>
    <w:rsid w:val="00FF5B5C"/>
    <w:rsid w:val="00FF5E70"/>
    <w:rsid w:val="00FF60D4"/>
    <w:rsid w:val="00FF6188"/>
    <w:rsid w:val="00FF61BE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25"/>
    <w:rsid w:val="00FF6E4B"/>
    <w:rsid w:val="00FF6EC1"/>
    <w:rsid w:val="00FF715E"/>
    <w:rsid w:val="00FF7238"/>
    <w:rsid w:val="00FF7499"/>
    <w:rsid w:val="00FF7677"/>
    <w:rsid w:val="00FF76B5"/>
    <w:rsid w:val="00FF7739"/>
    <w:rsid w:val="00FF782D"/>
    <w:rsid w:val="00FF7866"/>
    <w:rsid w:val="00FF790F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E5D3B228-687F-47D1-AD0D-8557C304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F4E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,BT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numbering" w:customStyle="1" w:styleId="CurrentList1">
    <w:name w:val="Current List1"/>
    <w:rsid w:val="00C66851"/>
    <w:pPr>
      <w:numPr>
        <w:numId w:val="35"/>
      </w:numPr>
    </w:pPr>
  </w:style>
  <w:style w:type="character" w:customStyle="1" w:styleId="ui-provider">
    <w:name w:val="ui-provider"/>
    <w:basedOn w:val="DefaultParagraphFont"/>
    <w:rsid w:val="00263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9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139B2-C282-4EC9-9079-DF0485869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333810-E2FD-4EB6-85DA-202897BCE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D29CDE-02D2-4EEF-B17C-91603594C073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ae427886-4ac7-4406-a7a7-c930a3033677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21452</Words>
  <Characters>122283</Characters>
  <Application>Microsoft Office Word</Application>
  <DocSecurity>0</DocSecurity>
  <Lines>1019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danuphol rajaburana</cp:lastModifiedBy>
  <cp:revision>2</cp:revision>
  <cp:lastPrinted>2024-11-25T19:04:00Z</cp:lastPrinted>
  <dcterms:created xsi:type="dcterms:W3CDTF">2024-11-26T11:31:00Z</dcterms:created>
  <dcterms:modified xsi:type="dcterms:W3CDTF">2024-11-26T11:31:00Z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40758630c82fcaa545d2c3107aefc0af87aa20e709bde2714d07221dc6b438d2</vt:lpwstr>
  </property>
  <property fmtid="{D5CDD505-2E9C-101B-9397-08002B2CF9AE}" pid="6" name="ContentTypeId">
    <vt:lpwstr>0x010100D34BD702F1EE9446B099C2C19BD0C01F</vt:lpwstr>
  </property>
</Properties>
</file>