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880EB4" w14:textId="77777777" w:rsidR="005A1A67" w:rsidRPr="00C66B8F" w:rsidRDefault="005A1A67" w:rsidP="005A1A67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/>
          <w:b w:val="0"/>
          <w:bCs/>
          <w:sz w:val="28"/>
          <w:szCs w:val="28"/>
          <w:lang w:bidi="th-TH"/>
        </w:rPr>
      </w:pPr>
      <w:bookmarkStart w:id="0" w:name="_GoBack"/>
      <w:bookmarkEnd w:id="0"/>
      <w:r w:rsidRPr="00C66B8F">
        <w:rPr>
          <w:rFonts w:ascii="Angsana New" w:hAnsi="Angsana New"/>
          <w:b w:val="0"/>
          <w:bCs/>
          <w:sz w:val="28"/>
          <w:szCs w:val="28"/>
          <w:cs/>
          <w:lang w:bidi="th-TH"/>
        </w:rPr>
        <w:t>หมายเหตุ</w:t>
      </w:r>
      <w:r w:rsidRPr="00C66B8F">
        <w:rPr>
          <w:rFonts w:ascii="Angsana New" w:hAnsi="Angsana New"/>
          <w:b w:val="0"/>
          <w:bCs/>
          <w:sz w:val="28"/>
          <w:szCs w:val="28"/>
          <w:lang w:bidi="th-TH"/>
        </w:rPr>
        <w:tab/>
      </w:r>
      <w:r w:rsidRPr="00C66B8F">
        <w:rPr>
          <w:rFonts w:ascii="Angsana New" w:hAnsi="Angsana New"/>
          <w:b w:val="0"/>
          <w:bCs/>
          <w:sz w:val="28"/>
          <w:szCs w:val="28"/>
          <w:cs/>
          <w:lang w:bidi="th-TH"/>
        </w:rPr>
        <w:t>สารบัญ</w:t>
      </w:r>
    </w:p>
    <w:p w14:paraId="2DA91896" w14:textId="77777777" w:rsidR="009839E6" w:rsidRPr="00C66B8F" w:rsidRDefault="009839E6" w:rsidP="009839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rPr>
          <w:rFonts w:ascii="Angsana New" w:hAnsi="Angsana New"/>
          <w:sz w:val="28"/>
          <w:szCs w:val="28"/>
        </w:rPr>
      </w:pPr>
    </w:p>
    <w:p w14:paraId="08C22464" w14:textId="77777777" w:rsidR="00BE6589" w:rsidRPr="00C66B8F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C66B8F">
        <w:rPr>
          <w:rFonts w:ascii="Angsana New" w:hAnsi="Angsana New"/>
          <w:sz w:val="28"/>
          <w:szCs w:val="28"/>
          <w:cs/>
        </w:rPr>
        <w:t>เกณฑ์การจัดทำงบการเงิ</w:t>
      </w:r>
      <w:r w:rsidRPr="00C66B8F">
        <w:rPr>
          <w:rFonts w:ascii="Angsana New" w:hAnsi="Angsana New" w:hint="cs"/>
          <w:sz w:val="28"/>
          <w:szCs w:val="28"/>
          <w:cs/>
        </w:rPr>
        <w:t>นระหว่างกาล</w:t>
      </w:r>
    </w:p>
    <w:p w14:paraId="1AFAB81E" w14:textId="77777777" w:rsidR="00BE6589" w:rsidRPr="00C66B8F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C66B8F">
        <w:rPr>
          <w:rFonts w:ascii="Angsana New" w:hAnsi="Angsana New"/>
          <w:sz w:val="28"/>
          <w:szCs w:val="28"/>
          <w:cs/>
        </w:rPr>
        <w:t>บุคคลหรือกิจการที่เกี่ยวข้องกัน</w:t>
      </w:r>
    </w:p>
    <w:p w14:paraId="3292CE51" w14:textId="77777777" w:rsidR="00BE6589" w:rsidRPr="00C66B8F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C66B8F">
        <w:rPr>
          <w:rFonts w:ascii="Angsana New" w:hAnsi="Angsana New" w:hint="cs"/>
          <w:sz w:val="28"/>
          <w:szCs w:val="28"/>
          <w:cs/>
        </w:rPr>
        <w:t>ที่ดิน อาคารและอุปกรณ์</w:t>
      </w:r>
    </w:p>
    <w:p w14:paraId="6EC86F44" w14:textId="77777777" w:rsidR="00BE6589" w:rsidRPr="00C66B8F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C66B8F">
        <w:rPr>
          <w:rFonts w:ascii="Angsana New" w:hAnsi="Angsana New" w:hint="cs"/>
          <w:sz w:val="28"/>
          <w:szCs w:val="28"/>
          <w:cs/>
        </w:rPr>
        <w:t>ส่วนงานดำเนินงานและการจำแนกรายได้</w:t>
      </w:r>
    </w:p>
    <w:p w14:paraId="1A616F4E" w14:textId="1DD96CFB" w:rsidR="00BE6589" w:rsidRPr="00C66B8F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C66B8F">
        <w:rPr>
          <w:rFonts w:ascii="Angsana New" w:hAnsi="Angsana New"/>
          <w:sz w:val="28"/>
          <w:szCs w:val="28"/>
          <w:cs/>
          <w:lang w:val="th-TH"/>
        </w:rPr>
        <w:t>ภาษีเงินได้</w:t>
      </w:r>
    </w:p>
    <w:p w14:paraId="39369786" w14:textId="4C2DD0A9" w:rsidR="005C6839" w:rsidRPr="00C66B8F" w:rsidRDefault="005C6839" w:rsidP="005C683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C66B8F">
        <w:rPr>
          <w:rFonts w:ascii="Angsana New" w:hAnsi="Angsana New" w:hint="cs"/>
          <w:sz w:val="28"/>
          <w:szCs w:val="28"/>
          <w:cs/>
        </w:rPr>
        <w:t>เงินปันผล</w:t>
      </w:r>
    </w:p>
    <w:p w14:paraId="26F7B085" w14:textId="77777777" w:rsidR="00BE6589" w:rsidRPr="00C66B8F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C66B8F">
        <w:rPr>
          <w:rFonts w:ascii="Angsana New" w:hAnsi="Angsana New" w:hint="cs"/>
          <w:sz w:val="28"/>
          <w:szCs w:val="28"/>
          <w:cs/>
        </w:rPr>
        <w:t>เครื่องมือทางการเงิน</w:t>
      </w:r>
    </w:p>
    <w:p w14:paraId="073BA61A" w14:textId="77777777" w:rsidR="00BE6589" w:rsidRPr="00C66B8F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C66B8F">
        <w:rPr>
          <w:rFonts w:ascii="Angsana New" w:hAnsi="Angsana New"/>
          <w:sz w:val="28"/>
          <w:szCs w:val="28"/>
          <w:cs/>
        </w:rPr>
        <w:t>ภาระผูกพันกับกิจการที่ไม่เกี่ยวข้องกัน</w:t>
      </w:r>
    </w:p>
    <w:p w14:paraId="49992AB8" w14:textId="7FD5AC9B" w:rsidR="008F23EB" w:rsidRPr="00C66B8F" w:rsidRDefault="00BE6589" w:rsidP="005A6265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C66B8F">
        <w:rPr>
          <w:rFonts w:ascii="Angsana New" w:hAnsi="Angsana New" w:hint="cs"/>
          <w:sz w:val="28"/>
          <w:szCs w:val="28"/>
          <w:cs/>
        </w:rPr>
        <w:t>หนี้สินที่อาจเกิดขึ้น</w:t>
      </w:r>
    </w:p>
    <w:p w14:paraId="1F0B458A" w14:textId="77777777" w:rsidR="00B27B3B" w:rsidRPr="00C66B8F" w:rsidRDefault="00B27B3B" w:rsidP="00B27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rPr>
          <w:rFonts w:ascii="Angsana New" w:hAnsi="Angsana New"/>
          <w:sz w:val="28"/>
          <w:szCs w:val="28"/>
        </w:rPr>
      </w:pPr>
    </w:p>
    <w:p w14:paraId="6D4C5A22" w14:textId="77777777" w:rsidR="00BE6589" w:rsidRPr="00C66B8F" w:rsidRDefault="00A84411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  <w:r w:rsidRPr="00C66B8F">
        <w:rPr>
          <w:rFonts w:ascii="Angsana New" w:hAnsi="Angsana New"/>
          <w:sz w:val="30"/>
          <w:szCs w:val="30"/>
          <w:cs/>
        </w:rPr>
        <w:br w:type="page"/>
      </w:r>
      <w:r w:rsidR="00BE6589" w:rsidRPr="00C66B8F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  <w:r w:rsidR="00BE6589" w:rsidRPr="00C66B8F">
        <w:rPr>
          <w:rFonts w:asciiTheme="majorBidi" w:hAnsiTheme="majorBidi" w:cstheme="majorBidi"/>
          <w:sz w:val="28"/>
          <w:szCs w:val="28"/>
        </w:rPr>
        <w:t xml:space="preserve"> </w:t>
      </w:r>
    </w:p>
    <w:p w14:paraId="252AAF6F" w14:textId="77777777" w:rsidR="00BE6589" w:rsidRPr="00C66B8F" w:rsidRDefault="00BE6589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198EA25" w14:textId="40E5A5F5" w:rsidR="00BE6589" w:rsidRPr="00C66B8F" w:rsidRDefault="00BE6589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66B8F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2B267B" w:rsidRPr="00C66B8F">
        <w:rPr>
          <w:rFonts w:asciiTheme="majorBidi" w:hAnsiTheme="majorBidi" w:cstheme="majorBidi"/>
          <w:sz w:val="28"/>
          <w:szCs w:val="28"/>
        </w:rPr>
        <w:t xml:space="preserve"> 12</w:t>
      </w:r>
      <w:r w:rsidR="003F05AC" w:rsidRPr="00C66B8F">
        <w:rPr>
          <w:rFonts w:asciiTheme="majorBidi" w:hAnsiTheme="majorBidi" w:cstheme="majorBidi"/>
          <w:sz w:val="28"/>
          <w:szCs w:val="28"/>
        </w:rPr>
        <w:t xml:space="preserve"> </w:t>
      </w:r>
      <w:r w:rsidR="008627EB" w:rsidRPr="00C66B8F">
        <w:rPr>
          <w:rFonts w:asciiTheme="majorBidi" w:hAnsiTheme="majorBidi" w:hint="cs"/>
          <w:sz w:val="28"/>
          <w:szCs w:val="28"/>
          <w:cs/>
        </w:rPr>
        <w:t>พฤศจิกายน</w:t>
      </w:r>
      <w:r w:rsidR="003F05AC" w:rsidRPr="00C66B8F">
        <w:rPr>
          <w:rFonts w:asciiTheme="majorBidi" w:hAnsiTheme="majorBidi"/>
          <w:sz w:val="28"/>
          <w:szCs w:val="28"/>
          <w:cs/>
        </w:rPr>
        <w:t xml:space="preserve"> </w:t>
      </w:r>
      <w:r w:rsidR="003F05AC" w:rsidRPr="00C66B8F">
        <w:rPr>
          <w:rFonts w:asciiTheme="majorBidi" w:hAnsiTheme="majorBidi" w:cstheme="majorBidi"/>
          <w:sz w:val="28"/>
          <w:szCs w:val="28"/>
        </w:rPr>
        <w:t>2567</w:t>
      </w:r>
    </w:p>
    <w:p w14:paraId="00C86B67" w14:textId="125B8FD2" w:rsidR="001C41B1" w:rsidRPr="00C66B8F" w:rsidRDefault="001C41B1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E984F29" w14:textId="77777777" w:rsidR="00CF0EEB" w:rsidRPr="00C66B8F" w:rsidRDefault="002E164A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  <w:lang w:val="th-TH"/>
        </w:rPr>
      </w:pPr>
      <w:r w:rsidRPr="00C66B8F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เก</w:t>
      </w:r>
      <w:r w:rsidR="008559AE" w:rsidRPr="00C66B8F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ณฑ์การจัดทำงบการเงินระหว่างกาล</w:t>
      </w:r>
    </w:p>
    <w:p w14:paraId="4421B51B" w14:textId="77777777" w:rsidR="00CF0EEB" w:rsidRPr="00C66B8F" w:rsidRDefault="00CF0EEB" w:rsidP="00CF0E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lang w:bidi="ar-SA"/>
        </w:rPr>
      </w:pPr>
    </w:p>
    <w:p w14:paraId="61991C11" w14:textId="66621D8C" w:rsidR="00BE6589" w:rsidRPr="00C66B8F" w:rsidRDefault="00BE6589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C66B8F">
        <w:rPr>
          <w:rFonts w:ascii="Angsana New" w:hAnsi="Angsana New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C66B8F">
        <w:rPr>
          <w:rFonts w:ascii="Angsana New" w:hAnsi="Angsana New"/>
          <w:sz w:val="28"/>
          <w:szCs w:val="28"/>
        </w:rPr>
        <w:t xml:space="preserve">34 </w:t>
      </w:r>
      <w:r w:rsidRPr="00C66B8F">
        <w:rPr>
          <w:rFonts w:ascii="Angsana New" w:hAnsi="Angsana New"/>
          <w:sz w:val="28"/>
          <w:szCs w:val="28"/>
          <w:cs/>
        </w:rPr>
        <w:t>เรื่อง</w:t>
      </w:r>
      <w:r w:rsidRPr="00C66B8F">
        <w:rPr>
          <w:rFonts w:ascii="Angsana New" w:hAnsi="Angsana New"/>
          <w:sz w:val="28"/>
          <w:szCs w:val="28"/>
        </w:rPr>
        <w:br/>
      </w:r>
      <w:r w:rsidRPr="00C66B8F">
        <w:rPr>
          <w:rFonts w:ascii="Angsana New" w:hAnsi="Angsana New"/>
          <w:i/>
          <w:iCs/>
          <w:sz w:val="28"/>
          <w:szCs w:val="28"/>
          <w:cs/>
        </w:rPr>
        <w:t>การรายงานทางการเงินระหว่างกาล</w:t>
      </w:r>
      <w:r w:rsidRPr="00C66B8F">
        <w:rPr>
          <w:rFonts w:ascii="Angsana New" w:hAnsi="Angsana New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C66B8F">
        <w:rPr>
          <w:rFonts w:ascii="Angsana New" w:hAnsi="Angsana New"/>
          <w:color w:val="FF0000"/>
          <w:sz w:val="28"/>
          <w:szCs w:val="28"/>
          <w:cs/>
        </w:rPr>
        <w:t xml:space="preserve"> </w:t>
      </w:r>
      <w:r w:rsidRPr="00C66B8F">
        <w:rPr>
          <w:rFonts w:ascii="Angsana New" w:hAnsi="Angsana New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C66B8F">
        <w:rPr>
          <w:rFonts w:ascii="Angsana New" w:hAnsi="Angsana New"/>
          <w:sz w:val="28"/>
          <w:szCs w:val="28"/>
        </w:rPr>
        <w:t xml:space="preserve"> </w:t>
      </w:r>
      <w:r w:rsidR="00CB06E1" w:rsidRPr="00C66B8F">
        <w:rPr>
          <w:rFonts w:ascii="Angsana New" w:hAnsi="Angsana New" w:hint="cs"/>
          <w:sz w:val="28"/>
          <w:szCs w:val="28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CD2092" w:rsidRPr="00C66B8F">
        <w:rPr>
          <w:rFonts w:ascii="Angsana New" w:hAnsi="Angsana New"/>
          <w:sz w:val="28"/>
          <w:szCs w:val="28"/>
        </w:rPr>
        <w:t xml:space="preserve"> </w:t>
      </w:r>
      <w:r w:rsidR="00CD2092" w:rsidRPr="00C66B8F">
        <w:rPr>
          <w:rFonts w:ascii="Angsana New" w:hAnsi="Angsana New" w:hint="cs"/>
          <w:sz w:val="28"/>
          <w:szCs w:val="28"/>
          <w:cs/>
        </w:rPr>
        <w:t>สุรพลฟู้ดส์ จำกัด</w:t>
      </w:r>
      <w:r w:rsidR="00F41BE3" w:rsidRPr="00C66B8F">
        <w:rPr>
          <w:rFonts w:ascii="Angsana New" w:hAnsi="Angsana New" w:hint="cs"/>
          <w:sz w:val="28"/>
          <w:szCs w:val="28"/>
          <w:cs/>
        </w:rPr>
        <w:t xml:space="preserve"> </w:t>
      </w:r>
      <w:r w:rsidR="00CD2092" w:rsidRPr="00C66B8F">
        <w:rPr>
          <w:rFonts w:ascii="Angsana New" w:hAnsi="Angsana New"/>
          <w:sz w:val="28"/>
          <w:szCs w:val="28"/>
        </w:rPr>
        <w:t>(</w:t>
      </w:r>
      <w:r w:rsidR="00CD2092" w:rsidRPr="00C66B8F">
        <w:rPr>
          <w:rFonts w:ascii="Angsana New" w:hAnsi="Angsana New" w:hint="cs"/>
          <w:sz w:val="28"/>
          <w:szCs w:val="28"/>
          <w:cs/>
        </w:rPr>
        <w:t>มหาชน</w:t>
      </w:r>
      <w:r w:rsidR="00CD2092" w:rsidRPr="00C66B8F">
        <w:rPr>
          <w:rFonts w:ascii="Angsana New" w:hAnsi="Angsana New"/>
          <w:sz w:val="28"/>
          <w:szCs w:val="28"/>
        </w:rPr>
        <w:t xml:space="preserve">) </w:t>
      </w:r>
      <w:r w:rsidR="00CB06E1" w:rsidRPr="00C66B8F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="00CD2092" w:rsidRPr="00C66B8F">
        <w:rPr>
          <w:rFonts w:ascii="Angsana New" w:hAnsi="Angsana New"/>
          <w:sz w:val="28"/>
          <w:szCs w:val="28"/>
        </w:rPr>
        <w:t>(</w:t>
      </w:r>
      <w:r w:rsidR="00321B04" w:rsidRPr="00C66B8F">
        <w:rPr>
          <w:rFonts w:ascii="Angsana New" w:hAnsi="Angsana New"/>
          <w:sz w:val="28"/>
          <w:szCs w:val="28"/>
        </w:rPr>
        <w:t>“</w:t>
      </w:r>
      <w:r w:rsidR="00CD2092" w:rsidRPr="00C66B8F">
        <w:rPr>
          <w:rFonts w:ascii="Angsana New" w:hAnsi="Angsana New" w:hint="cs"/>
          <w:sz w:val="28"/>
          <w:szCs w:val="28"/>
          <w:cs/>
        </w:rPr>
        <w:t>กลุ่มบริษัท</w:t>
      </w:r>
      <w:r w:rsidR="00321B04" w:rsidRPr="00C66B8F">
        <w:rPr>
          <w:rFonts w:ascii="Angsana New" w:hAnsi="Angsana New"/>
          <w:sz w:val="28"/>
          <w:szCs w:val="28"/>
        </w:rPr>
        <w:t>”</w:t>
      </w:r>
      <w:r w:rsidR="00CD2092" w:rsidRPr="00C66B8F">
        <w:rPr>
          <w:rFonts w:ascii="Angsana New" w:hAnsi="Angsana New"/>
          <w:sz w:val="28"/>
          <w:szCs w:val="28"/>
        </w:rPr>
        <w:t>)</w:t>
      </w:r>
      <w:r w:rsidR="00F41BE3" w:rsidRPr="00C66B8F">
        <w:rPr>
          <w:rFonts w:ascii="Angsana New" w:hAnsi="Angsana New"/>
          <w:sz w:val="28"/>
          <w:szCs w:val="28"/>
        </w:rPr>
        <w:t xml:space="preserve"> </w:t>
      </w:r>
      <w:r w:rsidR="00F41BE3" w:rsidRPr="00C66B8F">
        <w:rPr>
          <w:rFonts w:ascii="Angsana New" w:hAnsi="Angsana New" w:hint="cs"/>
          <w:sz w:val="28"/>
          <w:szCs w:val="28"/>
          <w:cs/>
        </w:rPr>
        <w:t xml:space="preserve">และของเฉพาะบริษัท สุรพลฟู้ดส์ จำกัด </w:t>
      </w:r>
      <w:r w:rsidR="00F41BE3" w:rsidRPr="00C66B8F">
        <w:rPr>
          <w:rFonts w:ascii="Angsana New" w:hAnsi="Angsana New"/>
          <w:sz w:val="28"/>
          <w:szCs w:val="28"/>
        </w:rPr>
        <w:t>(</w:t>
      </w:r>
      <w:r w:rsidR="00F41BE3" w:rsidRPr="00C66B8F">
        <w:rPr>
          <w:rFonts w:ascii="Angsana New" w:hAnsi="Angsana New" w:hint="cs"/>
          <w:sz w:val="28"/>
          <w:szCs w:val="28"/>
          <w:cs/>
        </w:rPr>
        <w:t>มหาชน</w:t>
      </w:r>
      <w:r w:rsidR="00F41BE3" w:rsidRPr="00C66B8F">
        <w:rPr>
          <w:rFonts w:ascii="Angsana New" w:hAnsi="Angsana New"/>
          <w:sz w:val="28"/>
          <w:szCs w:val="28"/>
        </w:rPr>
        <w:t>) (</w:t>
      </w:r>
      <w:r w:rsidR="00321B04" w:rsidRPr="00C66B8F">
        <w:rPr>
          <w:rFonts w:ascii="Angsana New" w:hAnsi="Angsana New"/>
          <w:sz w:val="28"/>
          <w:szCs w:val="28"/>
        </w:rPr>
        <w:t>“</w:t>
      </w:r>
      <w:r w:rsidR="00F41BE3" w:rsidRPr="00C66B8F">
        <w:rPr>
          <w:rFonts w:ascii="Angsana New" w:hAnsi="Angsana New" w:hint="cs"/>
          <w:sz w:val="28"/>
          <w:szCs w:val="28"/>
          <w:cs/>
        </w:rPr>
        <w:t>บริษัท</w:t>
      </w:r>
      <w:r w:rsidR="00321B04" w:rsidRPr="00C66B8F">
        <w:rPr>
          <w:rFonts w:ascii="Angsana New" w:hAnsi="Angsana New"/>
          <w:sz w:val="28"/>
          <w:szCs w:val="28"/>
        </w:rPr>
        <w:t>”</w:t>
      </w:r>
      <w:r w:rsidR="00F41BE3" w:rsidRPr="00C66B8F">
        <w:rPr>
          <w:rFonts w:ascii="Angsana New" w:hAnsi="Angsana New"/>
          <w:sz w:val="28"/>
          <w:szCs w:val="28"/>
        </w:rPr>
        <w:t>)</w:t>
      </w:r>
      <w:r w:rsidR="00F41BE3" w:rsidRPr="00C66B8F">
        <w:rPr>
          <w:rFonts w:ascii="Angsana New" w:hAnsi="Angsana New" w:hint="cs"/>
          <w:sz w:val="28"/>
          <w:szCs w:val="28"/>
          <w:cs/>
        </w:rPr>
        <w:t xml:space="preserve"> </w:t>
      </w:r>
      <w:r w:rsidR="00CB06E1" w:rsidRPr="00C66B8F">
        <w:rPr>
          <w:rFonts w:ascii="Angsana New" w:hAnsi="Angsana New" w:hint="cs"/>
          <w:sz w:val="28"/>
          <w:szCs w:val="28"/>
          <w:cs/>
        </w:rPr>
        <w:t>สำหรับปีสิ้นสุดวันที่</w:t>
      </w:r>
      <w:r w:rsidR="00DA52F1" w:rsidRPr="00C66B8F">
        <w:rPr>
          <w:rFonts w:ascii="Angsana New" w:hAnsi="Angsana New"/>
          <w:sz w:val="28"/>
          <w:szCs w:val="28"/>
        </w:rPr>
        <w:t xml:space="preserve"> 31</w:t>
      </w:r>
      <w:r w:rsidR="00CB06E1" w:rsidRPr="00C66B8F">
        <w:rPr>
          <w:rFonts w:ascii="Angsana New" w:hAnsi="Angsana New" w:hint="cs"/>
          <w:sz w:val="28"/>
          <w:szCs w:val="28"/>
        </w:rPr>
        <w:t xml:space="preserve"> </w:t>
      </w:r>
      <w:r w:rsidR="00CB06E1" w:rsidRPr="00C66B8F">
        <w:rPr>
          <w:rFonts w:ascii="Angsana New" w:hAnsi="Angsana New" w:hint="cs"/>
          <w:sz w:val="28"/>
          <w:szCs w:val="28"/>
          <w:cs/>
        </w:rPr>
        <w:t>ธันวาคม</w:t>
      </w:r>
      <w:r w:rsidR="00CB06E1" w:rsidRPr="00C66B8F">
        <w:rPr>
          <w:rFonts w:ascii="Angsana New" w:hAnsi="Angsana New" w:hint="cs"/>
          <w:sz w:val="28"/>
          <w:szCs w:val="28"/>
        </w:rPr>
        <w:t xml:space="preserve"> 256</w:t>
      </w:r>
      <w:r w:rsidR="000131F1" w:rsidRPr="00C66B8F">
        <w:rPr>
          <w:rFonts w:ascii="Angsana New" w:hAnsi="Angsana New"/>
          <w:sz w:val="28"/>
          <w:szCs w:val="28"/>
        </w:rPr>
        <w:t>6</w:t>
      </w:r>
      <w:r w:rsidR="00CB06E1" w:rsidRPr="00C66B8F">
        <w:rPr>
          <w:rFonts w:ascii="Angsana New" w:hAnsi="Angsana New" w:hint="cs"/>
          <w:sz w:val="28"/>
          <w:szCs w:val="28"/>
          <w:cs/>
        </w:rPr>
        <w:t xml:space="preserve"> </w:t>
      </w:r>
      <w:r w:rsidR="00CB06E1" w:rsidRPr="00C66B8F">
        <w:rPr>
          <w:rFonts w:ascii="Angsana New" w:hAnsi="Angsana New" w:hint="cs"/>
          <w:sz w:val="28"/>
          <w:szCs w:val="28"/>
        </w:rPr>
        <w:t xml:space="preserve"> </w:t>
      </w:r>
    </w:p>
    <w:p w14:paraId="5839C39C" w14:textId="77777777" w:rsidR="00A33382" w:rsidRPr="00C66B8F" w:rsidRDefault="00A33382" w:rsidP="00294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4EB7C653" w14:textId="1BBDB6D2" w:rsidR="00BE6589" w:rsidRPr="00C66B8F" w:rsidRDefault="00BE6589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28"/>
          <w:szCs w:val="28"/>
        </w:rPr>
      </w:pPr>
      <w:r w:rsidRPr="00C66B8F">
        <w:rPr>
          <w:rFonts w:ascii="Angsana New" w:hAnsi="Angsana New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</w:t>
      </w:r>
      <w:r w:rsidRPr="00C66B8F">
        <w:rPr>
          <w:rFonts w:ascii="Angsana New" w:hAnsi="Angsana New"/>
          <w:sz w:val="28"/>
          <w:szCs w:val="28"/>
        </w:rPr>
        <w:br/>
      </w:r>
      <w:r w:rsidRPr="00C66B8F">
        <w:rPr>
          <w:rFonts w:ascii="Angsana New" w:hAnsi="Angsana New"/>
          <w:sz w:val="28"/>
          <w:szCs w:val="28"/>
          <w:cs/>
        </w:rPr>
        <w:t>การบัญชีขอ</w:t>
      </w:r>
      <w:r w:rsidRPr="00C66B8F">
        <w:rPr>
          <w:rFonts w:ascii="Angsana New" w:hAnsi="Angsana New" w:hint="cs"/>
          <w:sz w:val="28"/>
          <w:szCs w:val="28"/>
          <w:cs/>
        </w:rPr>
        <w:t>ง</w:t>
      </w:r>
      <w:r w:rsidRPr="00C66B8F">
        <w:rPr>
          <w:rFonts w:ascii="Angsana New" w:hAnsi="Angsana New"/>
          <w:sz w:val="28"/>
          <w:szCs w:val="28"/>
          <w:cs/>
        </w:rPr>
        <w:t>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C66B8F">
        <w:rPr>
          <w:rFonts w:ascii="Angsana New" w:hAnsi="Angsana New" w:hint="cs"/>
          <w:sz w:val="28"/>
          <w:szCs w:val="28"/>
          <w:cs/>
        </w:rPr>
        <w:t>ไว้</w:t>
      </w:r>
      <w:r w:rsidRPr="00C66B8F">
        <w:rPr>
          <w:rFonts w:ascii="Angsana New" w:hAnsi="Angsana New"/>
          <w:sz w:val="28"/>
          <w:szCs w:val="28"/>
          <w:cs/>
        </w:rPr>
        <w:t>ในงบการเงิน</w:t>
      </w:r>
      <w:r w:rsidR="00FC6D08" w:rsidRPr="00C66B8F">
        <w:rPr>
          <w:rFonts w:ascii="Angsana New" w:hAnsi="Angsana New"/>
          <w:sz w:val="28"/>
          <w:szCs w:val="28"/>
        </w:rPr>
        <w:br/>
      </w:r>
      <w:r w:rsidRPr="00C66B8F">
        <w:rPr>
          <w:rFonts w:ascii="Angsana New" w:hAnsi="Angsana New"/>
          <w:sz w:val="28"/>
          <w:szCs w:val="28"/>
          <w:cs/>
        </w:rPr>
        <w:t xml:space="preserve">สำหรับปีสิ้นสุดวันที่ </w:t>
      </w:r>
      <w:r w:rsidRPr="00C66B8F">
        <w:rPr>
          <w:rFonts w:ascii="Angsana New" w:hAnsi="Angsana New"/>
          <w:sz w:val="28"/>
          <w:szCs w:val="28"/>
        </w:rPr>
        <w:t xml:space="preserve">31 </w:t>
      </w:r>
      <w:r w:rsidRPr="00C66B8F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C66B8F">
        <w:rPr>
          <w:rFonts w:ascii="Angsana New" w:hAnsi="Angsana New"/>
          <w:sz w:val="28"/>
          <w:szCs w:val="28"/>
        </w:rPr>
        <w:t>256</w:t>
      </w:r>
      <w:r w:rsidR="000131F1" w:rsidRPr="00C66B8F">
        <w:rPr>
          <w:rFonts w:ascii="Angsana New" w:hAnsi="Angsana New"/>
          <w:sz w:val="28"/>
          <w:szCs w:val="28"/>
        </w:rPr>
        <w:t>6</w:t>
      </w:r>
    </w:p>
    <w:p w14:paraId="1EC1B80A" w14:textId="77777777" w:rsidR="00F17CEC" w:rsidRPr="00C66B8F" w:rsidRDefault="00F17CEC" w:rsidP="00CA6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28"/>
          <w:szCs w:val="28"/>
          <w:cs/>
        </w:rPr>
      </w:pPr>
    </w:p>
    <w:p w14:paraId="2CD5C56C" w14:textId="29877733" w:rsidR="00B907E7" w:rsidRPr="00C66B8F" w:rsidRDefault="0082420D" w:rsidP="0082420D">
      <w:pPr>
        <w:pStyle w:val="index"/>
        <w:numPr>
          <w:ilvl w:val="0"/>
          <w:numId w:val="19"/>
        </w:numPr>
        <w:spacing w:after="0" w:line="240" w:lineRule="atLeast"/>
        <w:ind w:left="450" w:hanging="45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</w:pPr>
      <w:r w:rsidRPr="00C66B8F">
        <w:rPr>
          <w:rFonts w:asciiTheme="majorBidi" w:hAnsiTheme="majorBidi" w:cstheme="majorBidi" w:hint="cs"/>
          <w:b/>
          <w:bCs/>
          <w:sz w:val="30"/>
          <w:szCs w:val="30"/>
          <w:cs/>
          <w:lang w:val="th-TH" w:bidi="th-TH"/>
        </w:rPr>
        <w:t xml:space="preserve"> </w:t>
      </w:r>
      <w:r w:rsidR="00B907E7" w:rsidRPr="00C66B8F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บุคคลหรือกิจการที่เกี่ยวข้องกัน</w:t>
      </w:r>
    </w:p>
    <w:p w14:paraId="24AA612A" w14:textId="77777777" w:rsidR="004F312E" w:rsidRPr="00C66B8F" w:rsidRDefault="004F312E" w:rsidP="00BE658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2D2FA02E" w14:textId="03210B5D" w:rsidR="000131F1" w:rsidRPr="00C66B8F" w:rsidRDefault="000131F1" w:rsidP="00013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C66B8F">
        <w:rPr>
          <w:rFonts w:asciiTheme="majorBidi" w:hAnsiTheme="majorBidi" w:cstheme="majorBidi" w:hint="cs"/>
          <w:b/>
          <w:sz w:val="28"/>
          <w:szCs w:val="28"/>
          <w:cs/>
        </w:rPr>
        <w:t>รายการที่สำคัญกับบุคคลหรือกิจการที่เกี่ยวข้องกันสำหรับงวด</w:t>
      </w:r>
      <w:r w:rsidR="00A72389" w:rsidRPr="00C66B8F">
        <w:rPr>
          <w:rFonts w:asciiTheme="majorBidi" w:hAnsiTheme="majorBidi" w:hint="cs"/>
          <w:b/>
          <w:sz w:val="28"/>
          <w:szCs w:val="28"/>
          <w:cs/>
        </w:rPr>
        <w:t>เก้า</w:t>
      </w:r>
      <w:r w:rsidR="003F05AC" w:rsidRPr="00C66B8F">
        <w:rPr>
          <w:rFonts w:asciiTheme="majorBidi" w:hAnsiTheme="majorBidi" w:hint="cs"/>
          <w:b/>
          <w:sz w:val="28"/>
          <w:szCs w:val="28"/>
          <w:cs/>
        </w:rPr>
        <w:t>เดือนสิ้นสุดวันที่</w:t>
      </w:r>
      <w:r w:rsidR="00DA52F1" w:rsidRPr="00C66B8F">
        <w:rPr>
          <w:rFonts w:asciiTheme="majorBidi" w:hAnsiTheme="majorBidi"/>
          <w:b/>
          <w:sz w:val="28"/>
          <w:szCs w:val="28"/>
        </w:rPr>
        <w:t xml:space="preserve"> </w:t>
      </w:r>
      <w:r w:rsidR="00DA52F1" w:rsidRPr="00C66B8F">
        <w:rPr>
          <w:rFonts w:asciiTheme="majorBidi" w:hAnsiTheme="majorBidi"/>
          <w:bCs/>
          <w:sz w:val="28"/>
          <w:szCs w:val="28"/>
        </w:rPr>
        <w:t>30</w:t>
      </w:r>
      <w:r w:rsidR="003F05AC" w:rsidRPr="00C66B8F">
        <w:rPr>
          <w:rFonts w:asciiTheme="majorBidi" w:hAnsiTheme="majorBidi"/>
          <w:b/>
          <w:sz w:val="28"/>
          <w:szCs w:val="28"/>
          <w:cs/>
        </w:rPr>
        <w:t xml:space="preserve"> </w:t>
      </w:r>
      <w:r w:rsidR="00A72389" w:rsidRPr="00C66B8F">
        <w:rPr>
          <w:rFonts w:asciiTheme="majorBidi" w:hAnsiTheme="majorBidi" w:hint="cs"/>
          <w:b/>
          <w:sz w:val="28"/>
          <w:szCs w:val="28"/>
          <w:cs/>
        </w:rPr>
        <w:t>กันยายน</w:t>
      </w:r>
      <w:r w:rsidR="003F05AC" w:rsidRPr="00C66B8F">
        <w:rPr>
          <w:rFonts w:asciiTheme="majorBidi" w:hAnsiTheme="majorBidi"/>
          <w:b/>
          <w:sz w:val="28"/>
          <w:szCs w:val="28"/>
          <w:cs/>
        </w:rPr>
        <w:t xml:space="preserve"> </w:t>
      </w:r>
      <w:r w:rsidRPr="00C66B8F">
        <w:rPr>
          <w:rFonts w:asciiTheme="majorBidi" w:hAnsiTheme="majorBidi" w:cstheme="majorBidi" w:hint="cs"/>
          <w:b/>
          <w:sz w:val="28"/>
          <w:szCs w:val="28"/>
          <w:cs/>
        </w:rPr>
        <w:t>มีดังนี้</w:t>
      </w:r>
    </w:p>
    <w:p w14:paraId="6D9664FA" w14:textId="3DACCED8" w:rsidR="00D87CC6" w:rsidRPr="00C66B8F" w:rsidRDefault="00D87CC6" w:rsidP="00BF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62"/>
        <w:gridCol w:w="243"/>
        <w:gridCol w:w="1035"/>
        <w:gridCol w:w="270"/>
        <w:gridCol w:w="1080"/>
        <w:gridCol w:w="270"/>
        <w:gridCol w:w="1053"/>
      </w:tblGrid>
      <w:tr w:rsidR="000131F1" w:rsidRPr="00C66B8F" w14:paraId="2873CC91" w14:textId="77777777" w:rsidTr="00CC71C6">
        <w:trPr>
          <w:trHeight w:hRule="exact" w:val="374"/>
          <w:tblHeader/>
        </w:trPr>
        <w:tc>
          <w:tcPr>
            <w:tcW w:w="4230" w:type="dxa"/>
          </w:tcPr>
          <w:p w14:paraId="1DC6F980" w14:textId="77777777" w:rsidR="000131F1" w:rsidRPr="00C66B8F" w:rsidRDefault="000131F1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755E6223" w14:textId="77777777" w:rsidR="000131F1" w:rsidRPr="00C66B8F" w:rsidRDefault="000131F1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0E7D339" w14:textId="77777777" w:rsidR="000131F1" w:rsidRPr="00C66B8F" w:rsidRDefault="000131F1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3" w:type="dxa"/>
            <w:gridSpan w:val="3"/>
          </w:tcPr>
          <w:p w14:paraId="189F0AF3" w14:textId="77777777" w:rsidR="000131F1" w:rsidRPr="00C66B8F" w:rsidRDefault="000131F1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31F1" w:rsidRPr="00C66B8F" w14:paraId="235A2336" w14:textId="77777777" w:rsidTr="00CC71C6">
        <w:trPr>
          <w:trHeight w:hRule="exact" w:val="374"/>
          <w:tblHeader/>
        </w:trPr>
        <w:tc>
          <w:tcPr>
            <w:tcW w:w="4230" w:type="dxa"/>
          </w:tcPr>
          <w:p w14:paraId="7D7BAAAB" w14:textId="77777777" w:rsidR="000131F1" w:rsidRPr="00C66B8F" w:rsidRDefault="000131F1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0C4F53B7" w14:textId="32B45E9D" w:rsidR="000131F1" w:rsidRPr="00C66B8F" w:rsidRDefault="000131F1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43" w:type="dxa"/>
          </w:tcPr>
          <w:p w14:paraId="5A4B550B" w14:textId="77777777" w:rsidR="000131F1" w:rsidRPr="00C66B8F" w:rsidRDefault="000131F1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70A5E5E" w14:textId="140F7365" w:rsidR="000131F1" w:rsidRPr="00C66B8F" w:rsidRDefault="000131F1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03D2E7B0" w14:textId="77777777" w:rsidR="000131F1" w:rsidRPr="00C66B8F" w:rsidRDefault="000131F1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D0EEC81" w14:textId="34F1E14D" w:rsidR="000131F1" w:rsidRPr="00C66B8F" w:rsidRDefault="000131F1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5093F916" w14:textId="77777777" w:rsidR="000131F1" w:rsidRPr="00C66B8F" w:rsidRDefault="000131F1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57C7B43B" w14:textId="212329FA" w:rsidR="000131F1" w:rsidRPr="00C66B8F" w:rsidRDefault="000131F1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131F1" w:rsidRPr="00C66B8F" w14:paraId="1DB29BAF" w14:textId="77777777" w:rsidTr="00CC71C6">
        <w:trPr>
          <w:trHeight w:hRule="exact" w:val="374"/>
          <w:tblHeader/>
        </w:trPr>
        <w:tc>
          <w:tcPr>
            <w:tcW w:w="4230" w:type="dxa"/>
          </w:tcPr>
          <w:p w14:paraId="5405980C" w14:textId="77777777" w:rsidR="000131F1" w:rsidRPr="00C66B8F" w:rsidRDefault="000131F1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013" w:type="dxa"/>
            <w:gridSpan w:val="7"/>
          </w:tcPr>
          <w:p w14:paraId="75A6DE7F" w14:textId="77777777" w:rsidR="000131F1" w:rsidRPr="00C66B8F" w:rsidRDefault="000131F1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131F1" w:rsidRPr="00C66B8F" w14:paraId="371A6231" w14:textId="77777777" w:rsidTr="00CC71C6">
        <w:trPr>
          <w:trHeight w:hRule="exact" w:val="374"/>
          <w:tblHeader/>
        </w:trPr>
        <w:tc>
          <w:tcPr>
            <w:tcW w:w="4230" w:type="dxa"/>
          </w:tcPr>
          <w:p w14:paraId="680B51A1" w14:textId="77777777" w:rsidR="000131F1" w:rsidRPr="00C66B8F" w:rsidRDefault="000131F1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2" w:type="dxa"/>
          </w:tcPr>
          <w:p w14:paraId="15476B27" w14:textId="77777777" w:rsidR="000131F1" w:rsidRPr="00C66B8F" w:rsidRDefault="000131F1" w:rsidP="00CC71C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6FE66C97" w14:textId="77777777" w:rsidR="000131F1" w:rsidRPr="00C66B8F" w:rsidRDefault="000131F1" w:rsidP="00CC71C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5E0CA3F" w14:textId="77777777" w:rsidR="000131F1" w:rsidRPr="00C66B8F" w:rsidRDefault="000131F1" w:rsidP="00CC71C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BBDA95" w14:textId="77777777" w:rsidR="000131F1" w:rsidRPr="00C66B8F" w:rsidRDefault="000131F1" w:rsidP="00CC71C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BD5E2D" w14:textId="77777777" w:rsidR="000131F1" w:rsidRPr="00C66B8F" w:rsidRDefault="000131F1" w:rsidP="00CC71C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D281DE" w14:textId="77777777" w:rsidR="000131F1" w:rsidRPr="00C66B8F" w:rsidRDefault="000131F1" w:rsidP="00CC71C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55CD1138" w14:textId="77777777" w:rsidR="000131F1" w:rsidRPr="00C66B8F" w:rsidRDefault="000131F1" w:rsidP="00CC71C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72389" w:rsidRPr="00C66B8F" w14:paraId="6BE5B9A6" w14:textId="77777777" w:rsidTr="00CC71C6">
        <w:trPr>
          <w:trHeight w:hRule="exact" w:val="374"/>
        </w:trPr>
        <w:tc>
          <w:tcPr>
            <w:tcW w:w="4230" w:type="dxa"/>
          </w:tcPr>
          <w:p w14:paraId="0A35CB45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cs/>
              </w:rPr>
              <w:t>ขายวัตถุดิบและสินค้า</w:t>
            </w:r>
          </w:p>
        </w:tc>
        <w:tc>
          <w:tcPr>
            <w:tcW w:w="1062" w:type="dxa"/>
          </w:tcPr>
          <w:p w14:paraId="4CC3C4E5" w14:textId="250F37A9" w:rsidR="00A72389" w:rsidRPr="00C66B8F" w:rsidRDefault="00F0462C" w:rsidP="00A72389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0D657331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0800C4CB" w14:textId="77777777" w:rsidR="00A72389" w:rsidRPr="00C66B8F" w:rsidRDefault="00A72389" w:rsidP="00085CEF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08A56BF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62E9D4C" w14:textId="4A0ADA81" w:rsidR="00A72389" w:rsidRPr="00C66B8F" w:rsidRDefault="00F0462C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224,552</w:t>
            </w:r>
          </w:p>
        </w:tc>
        <w:tc>
          <w:tcPr>
            <w:tcW w:w="270" w:type="dxa"/>
          </w:tcPr>
          <w:p w14:paraId="75556A7C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8E31D3E" w14:textId="1A5F01BA" w:rsidR="00A72389" w:rsidRPr="00C66B8F" w:rsidRDefault="00A72389" w:rsidP="00085CE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224,274</w:t>
            </w:r>
          </w:p>
        </w:tc>
      </w:tr>
      <w:tr w:rsidR="00A72389" w:rsidRPr="00C66B8F" w14:paraId="09AD10B7" w14:textId="77777777" w:rsidTr="00CC71C6">
        <w:trPr>
          <w:trHeight w:hRule="exact" w:val="374"/>
        </w:trPr>
        <w:tc>
          <w:tcPr>
            <w:tcW w:w="4230" w:type="dxa"/>
          </w:tcPr>
          <w:p w14:paraId="6710053F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62" w:type="dxa"/>
          </w:tcPr>
          <w:p w14:paraId="6CA62A1C" w14:textId="53D70684" w:rsidR="00A72389" w:rsidRPr="00C66B8F" w:rsidRDefault="00F0462C" w:rsidP="00A72389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3DAA6769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4D4E0F12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6A4FCE8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87222E" w14:textId="36A1A018" w:rsidR="00A72389" w:rsidRPr="00C66B8F" w:rsidRDefault="00F0462C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74,440</w:t>
            </w:r>
          </w:p>
        </w:tc>
        <w:tc>
          <w:tcPr>
            <w:tcW w:w="270" w:type="dxa"/>
          </w:tcPr>
          <w:p w14:paraId="553706A4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3B06A9CE" w14:textId="49D203C0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94,382</w:t>
            </w:r>
          </w:p>
        </w:tc>
      </w:tr>
      <w:tr w:rsidR="00A72389" w:rsidRPr="00C66B8F" w14:paraId="0636AC1C" w14:textId="77777777" w:rsidTr="00CC71C6">
        <w:trPr>
          <w:trHeight w:hRule="exact" w:val="374"/>
        </w:trPr>
        <w:tc>
          <w:tcPr>
            <w:tcW w:w="4230" w:type="dxa"/>
          </w:tcPr>
          <w:p w14:paraId="4F66FDE4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รายได้จากการให้ความช่วยเหลือ</w:t>
            </w:r>
          </w:p>
        </w:tc>
        <w:tc>
          <w:tcPr>
            <w:tcW w:w="1062" w:type="dxa"/>
          </w:tcPr>
          <w:p w14:paraId="3D27039F" w14:textId="14CDDE49" w:rsidR="00A72389" w:rsidRPr="00C66B8F" w:rsidRDefault="00A72389" w:rsidP="00A72389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1CC2C4E7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7089919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FE6435A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B2A37E" w14:textId="61E35E1B" w:rsidR="00A72389" w:rsidRPr="00C66B8F" w:rsidRDefault="00A72389" w:rsidP="00A723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33703C5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50988517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72389" w:rsidRPr="00C66B8F" w14:paraId="4CA0B8B2" w14:textId="77777777" w:rsidTr="00CC71C6">
        <w:trPr>
          <w:trHeight w:hRule="exact" w:val="374"/>
        </w:trPr>
        <w:tc>
          <w:tcPr>
            <w:tcW w:w="4230" w:type="dxa"/>
          </w:tcPr>
          <w:p w14:paraId="7A755F19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ด้านการจัดการ การขายและการตลาด</w:t>
            </w:r>
          </w:p>
        </w:tc>
        <w:tc>
          <w:tcPr>
            <w:tcW w:w="1062" w:type="dxa"/>
          </w:tcPr>
          <w:p w14:paraId="03CE3361" w14:textId="7B21D1A9" w:rsidR="00A72389" w:rsidRPr="00C66B8F" w:rsidRDefault="00F0462C" w:rsidP="00A72389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1895B5EE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42712CF3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AD636AE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FC60DD" w14:textId="77298FBD" w:rsidR="00A72389" w:rsidRPr="00C66B8F" w:rsidRDefault="00F0462C" w:rsidP="00A723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31,603</w:t>
            </w:r>
          </w:p>
        </w:tc>
        <w:tc>
          <w:tcPr>
            <w:tcW w:w="270" w:type="dxa"/>
          </w:tcPr>
          <w:p w14:paraId="2B1CEC35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0F9E72A4" w14:textId="18E6CC05" w:rsidR="00A72389" w:rsidRPr="00C66B8F" w:rsidRDefault="00A72389" w:rsidP="00A723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32,364</w:t>
            </w:r>
          </w:p>
        </w:tc>
      </w:tr>
      <w:tr w:rsidR="00A72389" w:rsidRPr="00C66B8F" w14:paraId="66C7B74B" w14:textId="77777777" w:rsidTr="00CC71C6">
        <w:trPr>
          <w:trHeight w:hRule="exact" w:val="374"/>
        </w:trPr>
        <w:tc>
          <w:tcPr>
            <w:tcW w:w="4230" w:type="dxa"/>
          </w:tcPr>
          <w:p w14:paraId="4CDA6A91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รายได้จากการค้ำประกัน</w:t>
            </w:r>
          </w:p>
        </w:tc>
        <w:tc>
          <w:tcPr>
            <w:tcW w:w="1062" w:type="dxa"/>
          </w:tcPr>
          <w:p w14:paraId="723717B6" w14:textId="5B754D2F" w:rsidR="00A72389" w:rsidRPr="00C66B8F" w:rsidRDefault="00F0462C" w:rsidP="00A72389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4695958E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73974CE9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E6E8F2B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77164C" w14:textId="1A0B0EC6" w:rsidR="00A72389" w:rsidRPr="00C66B8F" w:rsidRDefault="00F0462C" w:rsidP="00A723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4,998</w:t>
            </w:r>
          </w:p>
        </w:tc>
        <w:tc>
          <w:tcPr>
            <w:tcW w:w="270" w:type="dxa"/>
          </w:tcPr>
          <w:p w14:paraId="6D9F4BDB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132E0021" w14:textId="692DAB8A" w:rsidR="00A72389" w:rsidRPr="00C66B8F" w:rsidRDefault="00A72389" w:rsidP="00A723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5,191</w:t>
            </w:r>
          </w:p>
        </w:tc>
      </w:tr>
      <w:tr w:rsidR="00A72389" w:rsidRPr="00C66B8F" w14:paraId="728DE100" w14:textId="77777777" w:rsidTr="00CC71C6">
        <w:trPr>
          <w:trHeight w:hRule="exact" w:val="374"/>
        </w:trPr>
        <w:tc>
          <w:tcPr>
            <w:tcW w:w="4230" w:type="dxa"/>
          </w:tcPr>
          <w:p w14:paraId="16CFB920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รายได้ค่าฝากสินค้า</w:t>
            </w:r>
          </w:p>
        </w:tc>
        <w:tc>
          <w:tcPr>
            <w:tcW w:w="1062" w:type="dxa"/>
          </w:tcPr>
          <w:p w14:paraId="39FDC449" w14:textId="3E1EE99A" w:rsidR="00A72389" w:rsidRPr="00C66B8F" w:rsidRDefault="00F0462C" w:rsidP="00A72389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575FFF2F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18CD7FAD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EA7BBE8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E085A1" w14:textId="2EB17868" w:rsidR="00A72389" w:rsidRPr="00C66B8F" w:rsidRDefault="00F0462C" w:rsidP="00A723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2,292</w:t>
            </w:r>
          </w:p>
        </w:tc>
        <w:tc>
          <w:tcPr>
            <w:tcW w:w="270" w:type="dxa"/>
          </w:tcPr>
          <w:p w14:paraId="77733CDD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1AF2E026" w14:textId="181AB12A" w:rsidR="00A72389" w:rsidRPr="00C66B8F" w:rsidRDefault="00A72389" w:rsidP="00A723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3,028</w:t>
            </w:r>
          </w:p>
        </w:tc>
      </w:tr>
      <w:tr w:rsidR="00A72389" w:rsidRPr="00C66B8F" w14:paraId="270C768C" w14:textId="77777777" w:rsidTr="00CC71C6">
        <w:trPr>
          <w:trHeight w:hRule="exact" w:val="374"/>
        </w:trPr>
        <w:tc>
          <w:tcPr>
            <w:tcW w:w="4230" w:type="dxa"/>
          </w:tcPr>
          <w:p w14:paraId="47FDBCFA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062" w:type="dxa"/>
          </w:tcPr>
          <w:p w14:paraId="6C47A5F3" w14:textId="42F49781" w:rsidR="00A72389" w:rsidRPr="00C66B8F" w:rsidRDefault="00F0462C" w:rsidP="00A72389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13B64108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51E99D28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A3EEBCA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E85935" w14:textId="139DDF00" w:rsidR="00A72389" w:rsidRPr="00C66B8F" w:rsidRDefault="00F0462C" w:rsidP="00A723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585</w:t>
            </w:r>
          </w:p>
        </w:tc>
        <w:tc>
          <w:tcPr>
            <w:tcW w:w="270" w:type="dxa"/>
          </w:tcPr>
          <w:p w14:paraId="2EB32244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293666A4" w14:textId="530B5E8A" w:rsidR="00A72389" w:rsidRPr="00C66B8F" w:rsidRDefault="00A72389" w:rsidP="00A723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585</w:t>
            </w:r>
          </w:p>
        </w:tc>
      </w:tr>
      <w:tr w:rsidR="00A72389" w:rsidRPr="00C66B8F" w14:paraId="7CF93173" w14:textId="77777777" w:rsidTr="00CC71C6">
        <w:trPr>
          <w:trHeight w:hRule="exact" w:val="374"/>
        </w:trPr>
        <w:tc>
          <w:tcPr>
            <w:tcW w:w="4230" w:type="dxa"/>
          </w:tcPr>
          <w:p w14:paraId="242CB1F3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รายได้ค่าขนส่ง</w:t>
            </w:r>
          </w:p>
        </w:tc>
        <w:tc>
          <w:tcPr>
            <w:tcW w:w="1062" w:type="dxa"/>
          </w:tcPr>
          <w:p w14:paraId="61B38FFE" w14:textId="3C65128B" w:rsidR="00A72389" w:rsidRPr="00C66B8F" w:rsidRDefault="00F0462C" w:rsidP="00A72389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40A7DF83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03366F13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A4FCE25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A43BA8" w14:textId="3E57A81C" w:rsidR="00A72389" w:rsidRPr="00C66B8F" w:rsidRDefault="00F0462C" w:rsidP="00A723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118</w:t>
            </w:r>
          </w:p>
        </w:tc>
        <w:tc>
          <w:tcPr>
            <w:tcW w:w="270" w:type="dxa"/>
          </w:tcPr>
          <w:p w14:paraId="31918130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3615CA28" w14:textId="04202D88" w:rsidR="00A72389" w:rsidRPr="00C66B8F" w:rsidRDefault="00A72389" w:rsidP="00A723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121</w:t>
            </w:r>
          </w:p>
        </w:tc>
      </w:tr>
      <w:tr w:rsidR="00A72389" w:rsidRPr="00C66B8F" w14:paraId="39C59D91" w14:textId="77777777" w:rsidTr="00CC71C6">
        <w:trPr>
          <w:trHeight w:hRule="exact" w:val="374"/>
        </w:trPr>
        <w:tc>
          <w:tcPr>
            <w:tcW w:w="4230" w:type="dxa"/>
          </w:tcPr>
          <w:p w14:paraId="7EEB0F92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 w:hint="cs"/>
                <w:sz w:val="28"/>
                <w:szCs w:val="28"/>
                <w:cs/>
              </w:rPr>
              <w:lastRenderedPageBreak/>
              <w:t>รายได้ค่าบริการ</w:t>
            </w:r>
          </w:p>
        </w:tc>
        <w:tc>
          <w:tcPr>
            <w:tcW w:w="1062" w:type="dxa"/>
          </w:tcPr>
          <w:p w14:paraId="1AC14B8D" w14:textId="4CDBDE3D" w:rsidR="00A72389" w:rsidRPr="00C66B8F" w:rsidRDefault="00F0462C" w:rsidP="00A72389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047C2F47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2B2E5C1C" w14:textId="77777777" w:rsidR="00A72389" w:rsidRPr="00C66B8F" w:rsidRDefault="00A72389" w:rsidP="00085CE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C90632F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39C0B7" w14:textId="688B9E5C" w:rsidR="00A72389" w:rsidRPr="00C66B8F" w:rsidRDefault="00F0462C" w:rsidP="00A723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316</w:t>
            </w:r>
          </w:p>
        </w:tc>
        <w:tc>
          <w:tcPr>
            <w:tcW w:w="270" w:type="dxa"/>
          </w:tcPr>
          <w:p w14:paraId="54A300A0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0C5BD34B" w14:textId="6DEEF0D9" w:rsidR="00A72389" w:rsidRPr="00C66B8F" w:rsidRDefault="00A72389" w:rsidP="00085CE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516</w:t>
            </w:r>
          </w:p>
        </w:tc>
      </w:tr>
      <w:tr w:rsidR="00A72389" w:rsidRPr="00C66B8F" w14:paraId="6D6E32A1" w14:textId="77777777" w:rsidTr="00CC71C6">
        <w:trPr>
          <w:trHeight w:hRule="exact" w:val="374"/>
        </w:trPr>
        <w:tc>
          <w:tcPr>
            <w:tcW w:w="4230" w:type="dxa"/>
          </w:tcPr>
          <w:p w14:paraId="6D3A9BCA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62" w:type="dxa"/>
          </w:tcPr>
          <w:p w14:paraId="7C778599" w14:textId="29E9B1A3" w:rsidR="00A72389" w:rsidRPr="00C66B8F" w:rsidRDefault="00F0462C" w:rsidP="00A72389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104D2A1B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7B551A75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AE4F3BE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676F9B" w14:textId="5E0DDCA3" w:rsidR="00A72389" w:rsidRPr="00C66B8F" w:rsidRDefault="00F0462C" w:rsidP="00A723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5,764</w:t>
            </w:r>
          </w:p>
        </w:tc>
        <w:tc>
          <w:tcPr>
            <w:tcW w:w="270" w:type="dxa"/>
          </w:tcPr>
          <w:p w14:paraId="77314DE5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39863A0F" w14:textId="029AB616" w:rsidR="00A72389" w:rsidRPr="00C66B8F" w:rsidRDefault="00A72389" w:rsidP="00A723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4,954</w:t>
            </w:r>
          </w:p>
        </w:tc>
      </w:tr>
      <w:tr w:rsidR="00A72389" w:rsidRPr="00C66B8F" w14:paraId="16CE11CD" w14:textId="77777777" w:rsidTr="00CC71C6">
        <w:trPr>
          <w:trHeight w:hRule="exact" w:val="374"/>
        </w:trPr>
        <w:tc>
          <w:tcPr>
            <w:tcW w:w="4230" w:type="dxa"/>
          </w:tcPr>
          <w:p w14:paraId="37993AE2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62" w:type="dxa"/>
          </w:tcPr>
          <w:p w14:paraId="0C74B544" w14:textId="05508E23" w:rsidR="00A72389" w:rsidRPr="00C66B8F" w:rsidRDefault="00F0462C" w:rsidP="00A72389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745A97EA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5282DE46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195FD6C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27D17A" w14:textId="494371D0" w:rsidR="00A72389" w:rsidRPr="00C66B8F" w:rsidRDefault="00F0462C" w:rsidP="00A723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404</w:t>
            </w:r>
          </w:p>
        </w:tc>
        <w:tc>
          <w:tcPr>
            <w:tcW w:w="270" w:type="dxa"/>
          </w:tcPr>
          <w:p w14:paraId="7C9C2CD4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0E70C1F8" w14:textId="04482A36" w:rsidR="00A72389" w:rsidRPr="00C66B8F" w:rsidRDefault="00A72389" w:rsidP="00A723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377</w:t>
            </w:r>
          </w:p>
        </w:tc>
      </w:tr>
      <w:tr w:rsidR="00A72389" w:rsidRPr="00C66B8F" w14:paraId="3BC909B3" w14:textId="77777777" w:rsidTr="00CC71C6">
        <w:trPr>
          <w:trHeight w:hRule="exact" w:val="374"/>
        </w:trPr>
        <w:tc>
          <w:tcPr>
            <w:tcW w:w="4230" w:type="dxa"/>
          </w:tcPr>
          <w:p w14:paraId="7A8D9C9E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cs/>
              </w:rPr>
              <w:t>ซื้อวัตถุดิบและสินค้า</w:t>
            </w:r>
          </w:p>
        </w:tc>
        <w:tc>
          <w:tcPr>
            <w:tcW w:w="1062" w:type="dxa"/>
          </w:tcPr>
          <w:p w14:paraId="25BE4D9D" w14:textId="7E6998F9" w:rsidR="00A72389" w:rsidRPr="00C66B8F" w:rsidRDefault="00F0462C" w:rsidP="00A72389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10B44F63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70564A26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967950F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5CE20A9" w14:textId="26EDD38A" w:rsidR="00A72389" w:rsidRPr="00C66B8F" w:rsidRDefault="00F0462C" w:rsidP="00A723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1,38</w:t>
            </w:r>
            <w:r w:rsidR="00B96C69"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5FC7E6C8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12ED7C5F" w14:textId="5F880048" w:rsidR="00A72389" w:rsidRPr="00C66B8F" w:rsidRDefault="00A72389" w:rsidP="00A723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960</w:t>
            </w:r>
          </w:p>
        </w:tc>
      </w:tr>
      <w:tr w:rsidR="00A72389" w:rsidRPr="00C66B8F" w14:paraId="4CA4DC7C" w14:textId="77777777" w:rsidTr="00CC71C6">
        <w:trPr>
          <w:trHeight w:hRule="exact" w:val="374"/>
        </w:trPr>
        <w:tc>
          <w:tcPr>
            <w:tcW w:w="4230" w:type="dxa"/>
          </w:tcPr>
          <w:p w14:paraId="2A85F2EB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cs/>
              </w:rPr>
              <w:t>ค่า</w:t>
            </w:r>
            <w:r w:rsidRPr="00C66B8F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ใช้จ่ายอื่น</w:t>
            </w:r>
          </w:p>
        </w:tc>
        <w:tc>
          <w:tcPr>
            <w:tcW w:w="1062" w:type="dxa"/>
          </w:tcPr>
          <w:p w14:paraId="6FC4E182" w14:textId="341E7481" w:rsidR="00A72389" w:rsidRPr="00C66B8F" w:rsidRDefault="00F0462C" w:rsidP="00A72389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6F0C24A5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3FE6C7DA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38DBE0E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C0D9FB" w14:textId="4A3E2345" w:rsidR="00A72389" w:rsidRPr="00C66B8F" w:rsidRDefault="00F0462C" w:rsidP="00A723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457</w:t>
            </w:r>
          </w:p>
        </w:tc>
        <w:tc>
          <w:tcPr>
            <w:tcW w:w="270" w:type="dxa"/>
          </w:tcPr>
          <w:p w14:paraId="6477432E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4E59231D" w14:textId="7F7FB07F" w:rsidR="00A72389" w:rsidRPr="00C66B8F" w:rsidRDefault="00A72389" w:rsidP="00A723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147</w:t>
            </w:r>
          </w:p>
        </w:tc>
      </w:tr>
      <w:tr w:rsidR="00A72389" w:rsidRPr="00C66B8F" w14:paraId="5B08F723" w14:textId="77777777" w:rsidTr="00CC71C6">
        <w:trPr>
          <w:trHeight w:hRule="exact" w:val="353"/>
        </w:trPr>
        <w:tc>
          <w:tcPr>
            <w:tcW w:w="4230" w:type="dxa"/>
          </w:tcPr>
          <w:p w14:paraId="6BAB6FCA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2AEC840E" w14:textId="77777777" w:rsidR="00A72389" w:rsidRPr="00C66B8F" w:rsidRDefault="00A72389" w:rsidP="00A7238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4E92E7AC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4CEA279" w14:textId="77777777" w:rsidR="00A72389" w:rsidRPr="00C66B8F" w:rsidRDefault="00A72389" w:rsidP="00A72389">
            <w:pPr>
              <w:tabs>
                <w:tab w:val="clear" w:pos="907"/>
                <w:tab w:val="left" w:pos="81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3BF8DD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C70855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F977AC0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14CD15E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72389" w:rsidRPr="00C66B8F" w14:paraId="66A007A2" w14:textId="77777777" w:rsidTr="00CC71C6">
        <w:trPr>
          <w:trHeight w:hRule="exact" w:val="374"/>
        </w:trPr>
        <w:tc>
          <w:tcPr>
            <w:tcW w:w="4230" w:type="dxa"/>
          </w:tcPr>
          <w:p w14:paraId="01FDDA74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62" w:type="dxa"/>
          </w:tcPr>
          <w:p w14:paraId="02B2345D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477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</w:tcPr>
          <w:p w14:paraId="098F8B50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2E03706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477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EABD7E2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85E6A6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8EE3735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5C8E257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72389" w:rsidRPr="00C66B8F" w14:paraId="30E36612" w14:textId="77777777" w:rsidTr="00CC71C6">
        <w:trPr>
          <w:trHeight w:hRule="exact" w:val="374"/>
        </w:trPr>
        <w:tc>
          <w:tcPr>
            <w:tcW w:w="4230" w:type="dxa"/>
          </w:tcPr>
          <w:p w14:paraId="2451BE80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62" w:type="dxa"/>
          </w:tcPr>
          <w:p w14:paraId="6F05F682" w14:textId="2FD219B8" w:rsidR="00A72389" w:rsidRPr="00C66B8F" w:rsidRDefault="00F0462C" w:rsidP="00A7238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</w:t>
            </w:r>
          </w:p>
        </w:tc>
        <w:tc>
          <w:tcPr>
            <w:tcW w:w="243" w:type="dxa"/>
          </w:tcPr>
          <w:p w14:paraId="52CEDA67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649D80F3" w14:textId="3F309054" w:rsidR="00A72389" w:rsidRPr="00C66B8F" w:rsidRDefault="00A72389" w:rsidP="00085CE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</w:t>
            </w:r>
          </w:p>
        </w:tc>
        <w:tc>
          <w:tcPr>
            <w:tcW w:w="270" w:type="dxa"/>
          </w:tcPr>
          <w:p w14:paraId="0968DAD3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169F7D63" w14:textId="2A317C24" w:rsidR="00A72389" w:rsidRPr="00C66B8F" w:rsidRDefault="00F0462C" w:rsidP="00A7238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F9A034C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527D6DA0" w14:textId="2F7CD9D9" w:rsidR="00A72389" w:rsidRPr="00C66B8F" w:rsidRDefault="00A72389" w:rsidP="00171DDF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72389" w:rsidRPr="00C66B8F" w14:paraId="205B15B1" w14:textId="77777777" w:rsidTr="00CC71C6">
        <w:trPr>
          <w:trHeight w:hRule="exact" w:val="344"/>
        </w:trPr>
        <w:tc>
          <w:tcPr>
            <w:tcW w:w="4230" w:type="dxa"/>
          </w:tcPr>
          <w:p w14:paraId="1ECF9D4D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2" w:type="dxa"/>
          </w:tcPr>
          <w:p w14:paraId="1DD267DE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3" w:type="dxa"/>
          </w:tcPr>
          <w:p w14:paraId="2BE781C5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35" w:type="dxa"/>
            <w:shd w:val="clear" w:color="auto" w:fill="auto"/>
          </w:tcPr>
          <w:p w14:paraId="6B6A3F66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660F2E47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80" w:type="dxa"/>
          </w:tcPr>
          <w:p w14:paraId="6F6F4E4E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1C1BF17C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53" w:type="dxa"/>
          </w:tcPr>
          <w:p w14:paraId="770BF24B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A72389" w:rsidRPr="00C66B8F" w14:paraId="7B7B5EC0" w14:textId="77777777" w:rsidTr="00CC71C6">
        <w:trPr>
          <w:trHeight w:hRule="exact" w:val="374"/>
        </w:trPr>
        <w:tc>
          <w:tcPr>
            <w:tcW w:w="4230" w:type="dxa"/>
          </w:tcPr>
          <w:p w14:paraId="615BF73F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062" w:type="dxa"/>
          </w:tcPr>
          <w:p w14:paraId="202924D3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65766C92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0B30068B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C77AC61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1CF3AF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FBD5060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5CC13782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72389" w:rsidRPr="00C66B8F" w14:paraId="7007D5E4" w14:textId="77777777" w:rsidTr="00CC71C6">
        <w:trPr>
          <w:trHeight w:hRule="exact" w:val="374"/>
        </w:trPr>
        <w:tc>
          <w:tcPr>
            <w:tcW w:w="4230" w:type="dxa"/>
          </w:tcPr>
          <w:p w14:paraId="46EED480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062" w:type="dxa"/>
          </w:tcPr>
          <w:p w14:paraId="535B09F1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66993B6A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1F893BAF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EC36ACF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E576EB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30FE89E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245BC7AC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72389" w:rsidRPr="00C66B8F" w14:paraId="170FB444" w14:textId="77777777" w:rsidTr="000131F1">
        <w:trPr>
          <w:trHeight w:hRule="exact" w:val="389"/>
        </w:trPr>
        <w:tc>
          <w:tcPr>
            <w:tcW w:w="4230" w:type="dxa"/>
          </w:tcPr>
          <w:p w14:paraId="77A585CF" w14:textId="77777777" w:rsidR="00A72389" w:rsidRPr="00C66B8F" w:rsidRDefault="00A72389" w:rsidP="00A72389">
            <w:pPr>
              <w:tabs>
                <w:tab w:val="clear" w:pos="227"/>
              </w:tabs>
              <w:spacing w:line="240" w:lineRule="auto"/>
              <w:ind w:left="252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062" w:type="dxa"/>
          </w:tcPr>
          <w:p w14:paraId="240B4B50" w14:textId="43F536C7" w:rsidR="00A72389" w:rsidRPr="00C66B8F" w:rsidRDefault="00F0462C" w:rsidP="00A7238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22,618</w:t>
            </w:r>
          </w:p>
        </w:tc>
        <w:tc>
          <w:tcPr>
            <w:tcW w:w="243" w:type="dxa"/>
          </w:tcPr>
          <w:p w14:paraId="6055124E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3AAC16CC" w14:textId="0447B6C3" w:rsidR="00A72389" w:rsidRPr="00C66B8F" w:rsidRDefault="00A72389" w:rsidP="00A7238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22,345</w:t>
            </w:r>
          </w:p>
        </w:tc>
        <w:tc>
          <w:tcPr>
            <w:tcW w:w="270" w:type="dxa"/>
          </w:tcPr>
          <w:p w14:paraId="76F36F7D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091760" w14:textId="6E8DA48A" w:rsidR="00A72389" w:rsidRPr="00C66B8F" w:rsidRDefault="00F0462C" w:rsidP="00A723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20,288</w:t>
            </w:r>
          </w:p>
        </w:tc>
        <w:tc>
          <w:tcPr>
            <w:tcW w:w="270" w:type="dxa"/>
          </w:tcPr>
          <w:p w14:paraId="1BD2BF94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7F0C546C" w14:textId="1A02CC6A" w:rsidR="00A72389" w:rsidRPr="00C66B8F" w:rsidRDefault="00A72389" w:rsidP="00A72389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20,010</w:t>
            </w:r>
          </w:p>
        </w:tc>
      </w:tr>
      <w:tr w:rsidR="00A72389" w:rsidRPr="00C66B8F" w14:paraId="384F1E44" w14:textId="77777777" w:rsidTr="00CC71C6">
        <w:trPr>
          <w:trHeight w:hRule="exact" w:val="374"/>
        </w:trPr>
        <w:tc>
          <w:tcPr>
            <w:tcW w:w="4230" w:type="dxa"/>
          </w:tcPr>
          <w:p w14:paraId="50834016" w14:textId="77777777" w:rsidR="00A72389" w:rsidRPr="00C66B8F" w:rsidRDefault="00A72389" w:rsidP="00A72389">
            <w:pPr>
              <w:tabs>
                <w:tab w:val="clear" w:pos="227"/>
              </w:tabs>
              <w:spacing w:line="240" w:lineRule="auto"/>
              <w:ind w:left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563E6C59" w14:textId="23274B51" w:rsidR="00A72389" w:rsidRPr="00C66B8F" w:rsidRDefault="00F0462C" w:rsidP="00A7238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384</w:t>
            </w:r>
          </w:p>
        </w:tc>
        <w:tc>
          <w:tcPr>
            <w:tcW w:w="243" w:type="dxa"/>
          </w:tcPr>
          <w:p w14:paraId="33CF82CD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3AD9BE9A" w14:textId="4E3B1A80" w:rsidR="00A72389" w:rsidRPr="00C66B8F" w:rsidRDefault="00A72389" w:rsidP="00A7238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341</w:t>
            </w:r>
          </w:p>
        </w:tc>
        <w:tc>
          <w:tcPr>
            <w:tcW w:w="270" w:type="dxa"/>
          </w:tcPr>
          <w:p w14:paraId="4E71E267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20755B3" w14:textId="67EF8751" w:rsidR="00A72389" w:rsidRPr="00C66B8F" w:rsidRDefault="00F0462C" w:rsidP="00A723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384</w:t>
            </w:r>
          </w:p>
        </w:tc>
        <w:tc>
          <w:tcPr>
            <w:tcW w:w="270" w:type="dxa"/>
          </w:tcPr>
          <w:p w14:paraId="6E6F640E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425E577D" w14:textId="7868B9A0" w:rsidR="00A72389" w:rsidRPr="00C66B8F" w:rsidRDefault="00A72389" w:rsidP="00A72389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341</w:t>
            </w:r>
          </w:p>
        </w:tc>
      </w:tr>
      <w:tr w:rsidR="00A72389" w:rsidRPr="00C66B8F" w14:paraId="1CC00933" w14:textId="77777777" w:rsidTr="00CC71C6">
        <w:trPr>
          <w:trHeight w:hRule="exact" w:val="374"/>
        </w:trPr>
        <w:tc>
          <w:tcPr>
            <w:tcW w:w="4230" w:type="dxa"/>
          </w:tcPr>
          <w:p w14:paraId="4E48F7F6" w14:textId="77777777" w:rsidR="00A72389" w:rsidRPr="00C66B8F" w:rsidRDefault="00A72389" w:rsidP="00A7238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605D695D" w14:textId="27E013D4" w:rsidR="00A72389" w:rsidRPr="00C66B8F" w:rsidRDefault="00F0462C" w:rsidP="00A7238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23,002</w:t>
            </w:r>
          </w:p>
        </w:tc>
        <w:tc>
          <w:tcPr>
            <w:tcW w:w="243" w:type="dxa"/>
          </w:tcPr>
          <w:p w14:paraId="7A9FFC2F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669A8A63" w14:textId="4C747B2A" w:rsidR="00A72389" w:rsidRPr="00C66B8F" w:rsidRDefault="00A72389" w:rsidP="00A7238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22,686</w:t>
            </w:r>
          </w:p>
        </w:tc>
        <w:tc>
          <w:tcPr>
            <w:tcW w:w="270" w:type="dxa"/>
          </w:tcPr>
          <w:p w14:paraId="51BBE6C8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91794C" w14:textId="53C1CAD9" w:rsidR="00A72389" w:rsidRPr="00C66B8F" w:rsidRDefault="00F0462C" w:rsidP="00A723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20,672</w:t>
            </w:r>
          </w:p>
        </w:tc>
        <w:tc>
          <w:tcPr>
            <w:tcW w:w="270" w:type="dxa"/>
          </w:tcPr>
          <w:p w14:paraId="57E72F00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5B02FD66" w14:textId="64A6150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20,351</w:t>
            </w:r>
          </w:p>
        </w:tc>
      </w:tr>
      <w:tr w:rsidR="00A72389" w:rsidRPr="00C66B8F" w14:paraId="7F324B86" w14:textId="77777777" w:rsidTr="00CC71C6">
        <w:trPr>
          <w:trHeight w:hRule="exact" w:val="356"/>
        </w:trPr>
        <w:tc>
          <w:tcPr>
            <w:tcW w:w="4230" w:type="dxa"/>
          </w:tcPr>
          <w:p w14:paraId="0E2DA686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85A109D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23C17C7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668DE5F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027BB62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F4C530D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E1AF942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BD92328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42688A1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5544CD3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E14074E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51690E35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4652DD0C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</w:tcPr>
          <w:p w14:paraId="73F6EE5F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323AA9F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A557631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BA42D3C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</w:tcPr>
          <w:p w14:paraId="1468452B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72389" w:rsidRPr="00C66B8F" w14:paraId="26C6BE17" w14:textId="77777777" w:rsidTr="00CC71C6">
        <w:trPr>
          <w:trHeight w:hRule="exact" w:val="374"/>
        </w:trPr>
        <w:tc>
          <w:tcPr>
            <w:tcW w:w="4230" w:type="dxa"/>
          </w:tcPr>
          <w:p w14:paraId="478849C4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62" w:type="dxa"/>
            <w:shd w:val="clear" w:color="auto" w:fill="auto"/>
          </w:tcPr>
          <w:p w14:paraId="5282C83B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7E486C13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3B6723A4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ECF2576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DD2CBB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F09EE5B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5B09EC9A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72389" w:rsidRPr="00C66B8F" w14:paraId="6AFF08A7" w14:textId="77777777" w:rsidTr="00CC71C6">
        <w:trPr>
          <w:trHeight w:hRule="exact" w:val="374"/>
        </w:trPr>
        <w:tc>
          <w:tcPr>
            <w:tcW w:w="4230" w:type="dxa"/>
          </w:tcPr>
          <w:p w14:paraId="317752A5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  <w:r w:rsidRPr="00C66B8F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วัตถุดิบและ</w:t>
            </w:r>
            <w:r w:rsidRPr="00C66B8F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</w:t>
            </w:r>
          </w:p>
        </w:tc>
        <w:tc>
          <w:tcPr>
            <w:tcW w:w="1062" w:type="dxa"/>
            <w:shd w:val="clear" w:color="auto" w:fill="auto"/>
          </w:tcPr>
          <w:p w14:paraId="49AA590F" w14:textId="6D1A6F40" w:rsidR="00A72389" w:rsidRPr="00C66B8F" w:rsidRDefault="00F0462C" w:rsidP="00A7238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2,963</w:t>
            </w:r>
            <w:r w:rsidR="002F2EE3"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326</w:t>
            </w:r>
          </w:p>
        </w:tc>
        <w:tc>
          <w:tcPr>
            <w:tcW w:w="243" w:type="dxa"/>
          </w:tcPr>
          <w:p w14:paraId="27277B7A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30B8C7CB" w14:textId="0A6063A2" w:rsidR="00A72389" w:rsidRPr="00C66B8F" w:rsidRDefault="00A72389" w:rsidP="00A7238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2,833,872</w:t>
            </w:r>
          </w:p>
        </w:tc>
        <w:tc>
          <w:tcPr>
            <w:tcW w:w="270" w:type="dxa"/>
          </w:tcPr>
          <w:p w14:paraId="3BD593BC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9156BC" w14:textId="26E265FC" w:rsidR="00A72389" w:rsidRPr="00C66B8F" w:rsidRDefault="00F0462C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32,426</w:t>
            </w:r>
          </w:p>
        </w:tc>
        <w:tc>
          <w:tcPr>
            <w:tcW w:w="270" w:type="dxa"/>
          </w:tcPr>
          <w:p w14:paraId="61B9300E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1875670C" w14:textId="700A708B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48,704</w:t>
            </w:r>
          </w:p>
        </w:tc>
      </w:tr>
      <w:tr w:rsidR="00A72389" w:rsidRPr="00C66B8F" w14:paraId="32DF989B" w14:textId="77777777" w:rsidTr="00CC71C6">
        <w:trPr>
          <w:trHeight w:hRule="exact" w:val="374"/>
        </w:trPr>
        <w:tc>
          <w:tcPr>
            <w:tcW w:w="4230" w:type="dxa"/>
          </w:tcPr>
          <w:p w14:paraId="5A780BF7" w14:textId="0C694CC2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62" w:type="dxa"/>
            <w:shd w:val="clear" w:color="auto" w:fill="auto"/>
          </w:tcPr>
          <w:p w14:paraId="4A6FE08A" w14:textId="206D4357" w:rsidR="00A72389" w:rsidRPr="00C66B8F" w:rsidRDefault="00F0462C" w:rsidP="00A72389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4105F7DB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1D0271B7" w14:textId="2EDAEA23" w:rsidR="00A72389" w:rsidRPr="00C66B8F" w:rsidRDefault="00A72389" w:rsidP="00A7238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650</w:t>
            </w:r>
          </w:p>
        </w:tc>
        <w:tc>
          <w:tcPr>
            <w:tcW w:w="270" w:type="dxa"/>
          </w:tcPr>
          <w:p w14:paraId="01D13534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F2B673" w14:textId="566F3848" w:rsidR="00A72389" w:rsidRPr="00C66B8F" w:rsidRDefault="00F0462C" w:rsidP="00F0462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74E3A36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3F1C11B1" w14:textId="5B8C665A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650</w:t>
            </w:r>
          </w:p>
        </w:tc>
      </w:tr>
      <w:tr w:rsidR="00A72389" w:rsidRPr="00C66B8F" w14:paraId="656FF461" w14:textId="77777777" w:rsidTr="00CC71C6">
        <w:trPr>
          <w:trHeight w:hRule="exact" w:val="374"/>
        </w:trPr>
        <w:tc>
          <w:tcPr>
            <w:tcW w:w="4230" w:type="dxa"/>
          </w:tcPr>
          <w:p w14:paraId="54FBF1F1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cs/>
              </w:rPr>
              <w:t>ซื้อวัตถุดิบและสินค้า</w:t>
            </w:r>
          </w:p>
        </w:tc>
        <w:tc>
          <w:tcPr>
            <w:tcW w:w="1062" w:type="dxa"/>
            <w:shd w:val="clear" w:color="auto" w:fill="auto"/>
          </w:tcPr>
          <w:p w14:paraId="607D8D61" w14:textId="6C385464" w:rsidR="00A72389" w:rsidRPr="00C66B8F" w:rsidRDefault="00F0462C" w:rsidP="00A7238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24,797</w:t>
            </w:r>
          </w:p>
        </w:tc>
        <w:tc>
          <w:tcPr>
            <w:tcW w:w="243" w:type="dxa"/>
          </w:tcPr>
          <w:p w14:paraId="4BA5B27B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</w:tcPr>
          <w:p w14:paraId="2EBCF645" w14:textId="1F55019B" w:rsidR="00A72389" w:rsidRPr="00C66B8F" w:rsidRDefault="00A72389" w:rsidP="00A7238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14,295</w:t>
            </w:r>
          </w:p>
        </w:tc>
        <w:tc>
          <w:tcPr>
            <w:tcW w:w="270" w:type="dxa"/>
          </w:tcPr>
          <w:p w14:paraId="224089E3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F6949F" w14:textId="132DAB3E" w:rsidR="00A72389" w:rsidRPr="00C66B8F" w:rsidRDefault="00F0462C" w:rsidP="00A7238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EB0525B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</w:tcPr>
          <w:p w14:paraId="3D54488C" w14:textId="343F6D3A" w:rsidR="00A72389" w:rsidRPr="00C66B8F" w:rsidRDefault="00A72389" w:rsidP="00085CEF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72389" w:rsidRPr="00C66B8F" w14:paraId="647A574E" w14:textId="77777777" w:rsidTr="00CC71C6">
        <w:trPr>
          <w:trHeight w:hRule="exact" w:val="374"/>
        </w:trPr>
        <w:tc>
          <w:tcPr>
            <w:tcW w:w="4230" w:type="dxa"/>
          </w:tcPr>
          <w:p w14:paraId="12FF1F0F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ค่าความช่วยเหลือด้านเทคนิค</w:t>
            </w:r>
          </w:p>
        </w:tc>
        <w:tc>
          <w:tcPr>
            <w:tcW w:w="1062" w:type="dxa"/>
            <w:shd w:val="clear" w:color="auto" w:fill="auto"/>
          </w:tcPr>
          <w:p w14:paraId="6057328D" w14:textId="6D4C7992" w:rsidR="00A72389" w:rsidRPr="00C66B8F" w:rsidRDefault="00F0462C" w:rsidP="00A7238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10,798</w:t>
            </w:r>
          </w:p>
        </w:tc>
        <w:tc>
          <w:tcPr>
            <w:tcW w:w="243" w:type="dxa"/>
          </w:tcPr>
          <w:p w14:paraId="0C3B3C98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57903FE0" w14:textId="1B2B5653" w:rsidR="00A72389" w:rsidRPr="00C66B8F" w:rsidRDefault="00A72389" w:rsidP="00A7238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11,304</w:t>
            </w:r>
          </w:p>
        </w:tc>
        <w:tc>
          <w:tcPr>
            <w:tcW w:w="270" w:type="dxa"/>
          </w:tcPr>
          <w:p w14:paraId="53EF581B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13D495" w14:textId="5A0F2AB6" w:rsidR="00A72389" w:rsidRPr="00C66B8F" w:rsidRDefault="00F0462C" w:rsidP="00A7238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3CF2AA0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2DA31571" w14:textId="004E1E72" w:rsidR="00A72389" w:rsidRPr="00C66B8F" w:rsidRDefault="00A72389" w:rsidP="00A72389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72389" w:rsidRPr="00C66B8F" w14:paraId="6F13CB66" w14:textId="77777777" w:rsidTr="00CC71C6">
        <w:trPr>
          <w:trHeight w:hRule="exact" w:val="374"/>
        </w:trPr>
        <w:tc>
          <w:tcPr>
            <w:tcW w:w="4230" w:type="dxa"/>
          </w:tcPr>
          <w:p w14:paraId="44744193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ค่าความช่วยเหลือด้านบริการจัดการ</w:t>
            </w:r>
          </w:p>
        </w:tc>
        <w:tc>
          <w:tcPr>
            <w:tcW w:w="1062" w:type="dxa"/>
            <w:shd w:val="clear" w:color="auto" w:fill="auto"/>
          </w:tcPr>
          <w:p w14:paraId="3B047001" w14:textId="3733ACB6" w:rsidR="00A72389" w:rsidRPr="00C66B8F" w:rsidRDefault="00F0462C" w:rsidP="00A7238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2,592</w:t>
            </w:r>
          </w:p>
        </w:tc>
        <w:tc>
          <w:tcPr>
            <w:tcW w:w="243" w:type="dxa"/>
          </w:tcPr>
          <w:p w14:paraId="3449BAC5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0B8EDA55" w14:textId="689B7EC6" w:rsidR="00A72389" w:rsidRPr="00C66B8F" w:rsidRDefault="00A72389" w:rsidP="00A7238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2,798</w:t>
            </w:r>
          </w:p>
        </w:tc>
        <w:tc>
          <w:tcPr>
            <w:tcW w:w="270" w:type="dxa"/>
          </w:tcPr>
          <w:p w14:paraId="025A9C4A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2A7934" w14:textId="12E66302" w:rsidR="00A72389" w:rsidRPr="00C66B8F" w:rsidRDefault="00F0462C" w:rsidP="00A7238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D78B42F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3AA535F5" w14:textId="4FF29CC2" w:rsidR="00A72389" w:rsidRPr="00C66B8F" w:rsidRDefault="00A72389" w:rsidP="00A72389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72389" w:rsidRPr="00C66B8F" w14:paraId="3C8F07A5" w14:textId="77777777" w:rsidTr="00CC71C6">
        <w:trPr>
          <w:trHeight w:hRule="exact" w:val="374"/>
        </w:trPr>
        <w:tc>
          <w:tcPr>
            <w:tcW w:w="4230" w:type="dxa"/>
            <w:shd w:val="clear" w:color="auto" w:fill="auto"/>
          </w:tcPr>
          <w:p w14:paraId="656EE843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062" w:type="dxa"/>
            <w:shd w:val="clear" w:color="auto" w:fill="auto"/>
          </w:tcPr>
          <w:p w14:paraId="6AD134DE" w14:textId="1FB0AA60" w:rsidR="00A72389" w:rsidRPr="00C66B8F" w:rsidRDefault="00F0462C" w:rsidP="00A7238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1,499</w:t>
            </w:r>
          </w:p>
        </w:tc>
        <w:tc>
          <w:tcPr>
            <w:tcW w:w="243" w:type="dxa"/>
            <w:shd w:val="clear" w:color="auto" w:fill="auto"/>
          </w:tcPr>
          <w:p w14:paraId="76E62361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14:paraId="75E82E74" w14:textId="305B5CDB" w:rsidR="00A72389" w:rsidRPr="00C66B8F" w:rsidRDefault="00A72389" w:rsidP="00A7238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1,499</w:t>
            </w:r>
          </w:p>
        </w:tc>
        <w:tc>
          <w:tcPr>
            <w:tcW w:w="270" w:type="dxa"/>
            <w:shd w:val="clear" w:color="auto" w:fill="auto"/>
          </w:tcPr>
          <w:p w14:paraId="674B1FD5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8112CC8" w14:textId="2B7103DE" w:rsidR="00A72389" w:rsidRPr="00C66B8F" w:rsidRDefault="00F0462C" w:rsidP="00A7238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EFDEE7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</w:tcPr>
          <w:p w14:paraId="6E47337C" w14:textId="297491CD" w:rsidR="00A72389" w:rsidRPr="00C66B8F" w:rsidRDefault="00A72389" w:rsidP="00A72389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72389" w:rsidRPr="00C66B8F" w14:paraId="5A687930" w14:textId="77777777" w:rsidTr="00CC71C6">
        <w:trPr>
          <w:trHeight w:hRule="exact" w:val="374"/>
        </w:trPr>
        <w:tc>
          <w:tcPr>
            <w:tcW w:w="4230" w:type="dxa"/>
            <w:shd w:val="clear" w:color="auto" w:fill="auto"/>
          </w:tcPr>
          <w:p w14:paraId="5625187C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62" w:type="dxa"/>
            <w:shd w:val="clear" w:color="auto" w:fill="auto"/>
          </w:tcPr>
          <w:p w14:paraId="68293B30" w14:textId="0255D41F" w:rsidR="00A72389" w:rsidRPr="00C66B8F" w:rsidRDefault="00F0462C" w:rsidP="00A7238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524</w:t>
            </w:r>
          </w:p>
        </w:tc>
        <w:tc>
          <w:tcPr>
            <w:tcW w:w="243" w:type="dxa"/>
            <w:shd w:val="clear" w:color="auto" w:fill="auto"/>
          </w:tcPr>
          <w:p w14:paraId="10D0A118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14:paraId="2EC0C47A" w14:textId="3C05F8C1" w:rsidR="00A72389" w:rsidRPr="00C66B8F" w:rsidRDefault="00A72389" w:rsidP="00A7238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447</w:t>
            </w:r>
          </w:p>
        </w:tc>
        <w:tc>
          <w:tcPr>
            <w:tcW w:w="270" w:type="dxa"/>
            <w:shd w:val="clear" w:color="auto" w:fill="auto"/>
          </w:tcPr>
          <w:p w14:paraId="343E3CFC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2B66005" w14:textId="29AE21B5" w:rsidR="00A72389" w:rsidRPr="00C66B8F" w:rsidRDefault="00F0462C" w:rsidP="00A7238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8E7CCE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</w:tcPr>
          <w:p w14:paraId="2A56AE46" w14:textId="780A26BB" w:rsidR="00A72389" w:rsidRPr="00C66B8F" w:rsidRDefault="00A72389" w:rsidP="00A72389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72389" w:rsidRPr="00C66B8F" w14:paraId="335FA6E1" w14:textId="77777777" w:rsidTr="00CC71C6">
        <w:trPr>
          <w:trHeight w:hRule="exact" w:val="374"/>
        </w:trPr>
        <w:tc>
          <w:tcPr>
            <w:tcW w:w="4230" w:type="dxa"/>
            <w:shd w:val="clear" w:color="auto" w:fill="auto"/>
          </w:tcPr>
          <w:p w14:paraId="74FE0465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62" w:type="dxa"/>
            <w:shd w:val="clear" w:color="auto" w:fill="auto"/>
          </w:tcPr>
          <w:p w14:paraId="4FFB8E5A" w14:textId="63B80077" w:rsidR="00A72389" w:rsidRPr="00C66B8F" w:rsidRDefault="00F0462C" w:rsidP="00A7238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5,312</w:t>
            </w:r>
          </w:p>
        </w:tc>
        <w:tc>
          <w:tcPr>
            <w:tcW w:w="243" w:type="dxa"/>
            <w:shd w:val="clear" w:color="auto" w:fill="auto"/>
          </w:tcPr>
          <w:p w14:paraId="0090EFAF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14:paraId="5347D002" w14:textId="4C24CA9F" w:rsidR="00A72389" w:rsidRPr="00C66B8F" w:rsidRDefault="00A72389" w:rsidP="00A7238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4,736</w:t>
            </w:r>
          </w:p>
        </w:tc>
        <w:tc>
          <w:tcPr>
            <w:tcW w:w="270" w:type="dxa"/>
            <w:shd w:val="clear" w:color="auto" w:fill="auto"/>
          </w:tcPr>
          <w:p w14:paraId="0503C8DA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D3D1641" w14:textId="184FF03A" w:rsidR="00A72389" w:rsidRPr="00C66B8F" w:rsidRDefault="00F0462C" w:rsidP="00A7238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8BAB42" w14:textId="77777777" w:rsidR="00A72389" w:rsidRPr="00C66B8F" w:rsidRDefault="00A72389" w:rsidP="00A7238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</w:tcPr>
          <w:p w14:paraId="2835CF55" w14:textId="387CDC27" w:rsidR="00A72389" w:rsidRPr="00C66B8F" w:rsidRDefault="00A72389" w:rsidP="00A72389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752FCB6D" w14:textId="77777777" w:rsidR="002A46A7" w:rsidRPr="00C66B8F" w:rsidRDefault="002A46A7" w:rsidP="00DE3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</w:p>
    <w:p w14:paraId="7F7EADD4" w14:textId="14E6EEB6" w:rsidR="00907567" w:rsidRPr="00C66B8F" w:rsidRDefault="007510C2" w:rsidP="00907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  <w:r w:rsidRPr="00C66B8F">
        <w:rPr>
          <w:rFonts w:asciiTheme="majorBidi" w:hAnsiTheme="majorBidi" w:cstheme="majorBidi"/>
          <w:sz w:val="28"/>
          <w:szCs w:val="28"/>
          <w:cs/>
          <w:lang w:eastAsia="ja-JP"/>
        </w:rPr>
        <w:t>ในเดือน</w:t>
      </w:r>
      <w:r w:rsidRPr="00C66B8F">
        <w:rPr>
          <w:rFonts w:asciiTheme="majorBidi" w:hAnsiTheme="majorBidi" w:cstheme="majorBidi" w:hint="cs"/>
          <w:sz w:val="28"/>
          <w:szCs w:val="28"/>
          <w:cs/>
          <w:lang w:eastAsia="ja-JP"/>
        </w:rPr>
        <w:t>กุมภาพันธ์</w:t>
      </w:r>
      <w:r w:rsidRPr="00C66B8F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 </w:t>
      </w:r>
      <w:r w:rsidRPr="00C66B8F">
        <w:rPr>
          <w:rFonts w:asciiTheme="majorBidi" w:hAnsiTheme="majorBidi" w:cstheme="majorBidi"/>
          <w:sz w:val="28"/>
          <w:szCs w:val="28"/>
          <w:lang w:eastAsia="ja-JP"/>
        </w:rPr>
        <w:t xml:space="preserve">2567 </w:t>
      </w:r>
      <w:r w:rsidR="00907567" w:rsidRPr="00C66B8F">
        <w:rPr>
          <w:rFonts w:asciiTheme="majorBidi" w:hAnsiTheme="majorBidi" w:cstheme="majorBidi"/>
          <w:sz w:val="28"/>
          <w:szCs w:val="28"/>
          <w:cs/>
          <w:lang w:eastAsia="ja-JP"/>
        </w:rPr>
        <w:t>บริษัทย่อยแห่งหนึ่ง</w:t>
      </w:r>
      <w:r w:rsidR="00907567" w:rsidRPr="00C66B8F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="00907567" w:rsidRPr="00C66B8F">
        <w:rPr>
          <w:rFonts w:asciiTheme="majorBidi" w:hAnsiTheme="majorBidi" w:cstheme="majorBidi"/>
          <w:spacing w:val="6"/>
          <w:sz w:val="28"/>
          <w:szCs w:val="28"/>
        </w:rPr>
        <w:t>(</w:t>
      </w:r>
      <w:r w:rsidR="00907567" w:rsidRPr="00C66B8F">
        <w:rPr>
          <w:rFonts w:asciiTheme="majorBidi" w:hAnsiTheme="majorBidi" w:cstheme="majorBidi"/>
          <w:spacing w:val="6"/>
          <w:sz w:val="28"/>
          <w:szCs w:val="28"/>
          <w:cs/>
        </w:rPr>
        <w:t>บริษัท สุรพลนิชิเรฟู้ดส์ จำกัด)</w:t>
      </w:r>
      <w:r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="00907567" w:rsidRPr="00C66B8F">
        <w:rPr>
          <w:rFonts w:asciiTheme="majorBidi" w:hAnsiTheme="majorBidi" w:cstheme="majorBidi"/>
          <w:sz w:val="28"/>
          <w:szCs w:val="28"/>
          <w:cs/>
          <w:lang w:eastAsia="ja-JP"/>
        </w:rPr>
        <w:t>ได้ประกาศจ่ายเงินปันผลเป็นจำนวนเงินทั้งสิ้น</w:t>
      </w:r>
      <w:r w:rsidR="00907567" w:rsidRPr="00C66B8F">
        <w:rPr>
          <w:rFonts w:asciiTheme="majorBidi" w:hAnsiTheme="majorBidi" w:cstheme="majorBidi"/>
          <w:sz w:val="28"/>
          <w:szCs w:val="28"/>
          <w:lang w:eastAsia="ja-JP"/>
        </w:rPr>
        <w:t xml:space="preserve"> 151.93 </w:t>
      </w:r>
      <w:r w:rsidR="00907567" w:rsidRPr="00C66B8F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</w:t>
      </w:r>
      <w:r w:rsidR="00907567" w:rsidRPr="00C66B8F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="00907567" w:rsidRPr="00C66B8F">
        <w:rPr>
          <w:rFonts w:asciiTheme="majorBidi" w:hAnsiTheme="majorBidi" w:cstheme="majorBidi"/>
          <w:sz w:val="28"/>
          <w:szCs w:val="28"/>
          <w:cs/>
          <w:lang w:eastAsia="ja-JP"/>
        </w:rPr>
        <w:t>โดยจ่ายให้กับบริษัทเป็นจำนวนเงิน</w:t>
      </w:r>
      <w:r w:rsidR="00907567" w:rsidRPr="00C66B8F">
        <w:rPr>
          <w:rFonts w:asciiTheme="majorBidi" w:hAnsiTheme="majorBidi" w:cstheme="majorBidi"/>
          <w:sz w:val="28"/>
          <w:szCs w:val="28"/>
          <w:lang w:eastAsia="ja-JP"/>
        </w:rPr>
        <w:t xml:space="preserve"> 74.44 </w:t>
      </w:r>
      <w:r w:rsidR="00907567" w:rsidRPr="00C66B8F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 และจ่ายให้กับส่วนได้เสียที่ไม่มีอำนาจควบคุมเป็นจำนวนเงิน</w:t>
      </w:r>
      <w:r w:rsidR="00907567" w:rsidRPr="00C66B8F">
        <w:rPr>
          <w:rFonts w:asciiTheme="majorBidi" w:hAnsiTheme="majorBidi" w:cstheme="majorBidi"/>
          <w:sz w:val="28"/>
          <w:szCs w:val="28"/>
          <w:lang w:eastAsia="ja-JP"/>
        </w:rPr>
        <w:t xml:space="preserve"> 7</w:t>
      </w:r>
      <w:r w:rsidR="001A0AFD" w:rsidRPr="00C66B8F">
        <w:rPr>
          <w:rFonts w:asciiTheme="majorBidi" w:hAnsiTheme="majorBidi" w:cstheme="majorBidi"/>
          <w:sz w:val="28"/>
          <w:szCs w:val="28"/>
          <w:lang w:eastAsia="ja-JP"/>
        </w:rPr>
        <w:t>7</w:t>
      </w:r>
      <w:r w:rsidR="00907567" w:rsidRPr="00C66B8F">
        <w:rPr>
          <w:rFonts w:asciiTheme="majorBidi" w:hAnsiTheme="majorBidi" w:cstheme="majorBidi"/>
          <w:sz w:val="28"/>
          <w:szCs w:val="28"/>
          <w:lang w:eastAsia="ja-JP"/>
        </w:rPr>
        <w:t xml:space="preserve">.49 </w:t>
      </w:r>
      <w:r w:rsidR="00907567" w:rsidRPr="00C66B8F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 ในเดือน</w:t>
      </w:r>
      <w:r w:rsidR="00907567" w:rsidRPr="00C66B8F">
        <w:rPr>
          <w:rFonts w:asciiTheme="majorBidi" w:hAnsiTheme="majorBidi" w:cstheme="majorBidi" w:hint="cs"/>
          <w:sz w:val="28"/>
          <w:szCs w:val="28"/>
          <w:cs/>
          <w:lang w:eastAsia="ja-JP"/>
        </w:rPr>
        <w:t>มีนาคม</w:t>
      </w:r>
      <w:r w:rsidR="00907567" w:rsidRPr="00C66B8F">
        <w:rPr>
          <w:rFonts w:asciiTheme="majorBidi" w:hAnsiTheme="majorBidi" w:cstheme="majorBidi"/>
          <w:sz w:val="28"/>
          <w:szCs w:val="28"/>
          <w:lang w:eastAsia="ja-JP"/>
        </w:rPr>
        <w:t xml:space="preserve"> 2567</w:t>
      </w:r>
    </w:p>
    <w:p w14:paraId="2625838C" w14:textId="77777777" w:rsidR="00B222E2" w:rsidRPr="00C66B8F" w:rsidRDefault="00B222E2" w:rsidP="00907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</w:p>
    <w:p w14:paraId="5C3BC690" w14:textId="553272D2" w:rsidR="004F312E" w:rsidRPr="00C66B8F" w:rsidRDefault="007510C2" w:rsidP="008F0D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  <w:r w:rsidRPr="00C66B8F">
        <w:rPr>
          <w:rFonts w:asciiTheme="majorBidi" w:hAnsiTheme="majorBidi" w:cstheme="majorBidi"/>
          <w:sz w:val="28"/>
          <w:szCs w:val="28"/>
          <w:cs/>
          <w:lang w:eastAsia="ja-JP"/>
        </w:rPr>
        <w:t>ในเดือน</w:t>
      </w:r>
      <w:r w:rsidRPr="00C66B8F">
        <w:rPr>
          <w:rFonts w:asciiTheme="majorBidi" w:hAnsiTheme="majorBidi" w:cstheme="majorBidi" w:hint="cs"/>
          <w:sz w:val="28"/>
          <w:szCs w:val="28"/>
          <w:cs/>
          <w:lang w:eastAsia="ja-JP"/>
        </w:rPr>
        <w:t>กุมภาพันธ์</w:t>
      </w:r>
      <w:r w:rsidRPr="00C66B8F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 </w:t>
      </w:r>
      <w:r w:rsidRPr="00C66B8F">
        <w:rPr>
          <w:rFonts w:asciiTheme="majorBidi" w:hAnsiTheme="majorBidi" w:cstheme="majorBidi"/>
          <w:sz w:val="28"/>
          <w:szCs w:val="28"/>
          <w:lang w:eastAsia="ja-JP"/>
        </w:rPr>
        <w:t xml:space="preserve">2566 </w:t>
      </w:r>
      <w:r w:rsidR="004F312E" w:rsidRPr="00C66B8F">
        <w:rPr>
          <w:rFonts w:asciiTheme="majorBidi" w:hAnsiTheme="majorBidi" w:cstheme="majorBidi"/>
          <w:sz w:val="28"/>
          <w:szCs w:val="28"/>
          <w:cs/>
          <w:lang w:eastAsia="ja-JP"/>
        </w:rPr>
        <w:t>บริษัทย่อยแห่งหนึ่ง</w:t>
      </w:r>
      <w:r w:rsidR="004F312E" w:rsidRPr="00C66B8F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="004F312E" w:rsidRPr="00C66B8F">
        <w:rPr>
          <w:rFonts w:asciiTheme="majorBidi" w:hAnsiTheme="majorBidi" w:cstheme="majorBidi"/>
          <w:spacing w:val="6"/>
          <w:sz w:val="28"/>
          <w:szCs w:val="28"/>
        </w:rPr>
        <w:t>(</w:t>
      </w:r>
      <w:r w:rsidR="004F312E" w:rsidRPr="00C66B8F">
        <w:rPr>
          <w:rFonts w:asciiTheme="majorBidi" w:hAnsiTheme="majorBidi" w:cstheme="majorBidi"/>
          <w:spacing w:val="6"/>
          <w:sz w:val="28"/>
          <w:szCs w:val="28"/>
          <w:cs/>
        </w:rPr>
        <w:t>บริษัท สุรพลนิชิเรฟู้ดส์ จำกัด)</w:t>
      </w:r>
      <w:r w:rsidR="004F312E" w:rsidRPr="00C66B8F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="004F312E" w:rsidRPr="00C66B8F">
        <w:rPr>
          <w:rFonts w:asciiTheme="majorBidi" w:hAnsiTheme="majorBidi" w:cstheme="majorBidi"/>
          <w:sz w:val="28"/>
          <w:szCs w:val="28"/>
          <w:cs/>
          <w:lang w:eastAsia="ja-JP"/>
        </w:rPr>
        <w:t>ได้ประกาศจ่ายเงินปันผลเป็นจำนวนเงินทั้งสิ้น</w:t>
      </w:r>
      <w:r w:rsidR="007B2679" w:rsidRPr="00C66B8F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="00CE6E82" w:rsidRPr="00C66B8F">
        <w:rPr>
          <w:rFonts w:asciiTheme="majorBidi" w:hAnsiTheme="majorBidi" w:cstheme="majorBidi"/>
          <w:sz w:val="28"/>
          <w:szCs w:val="28"/>
          <w:lang w:eastAsia="ja-JP"/>
        </w:rPr>
        <w:t>147.2</w:t>
      </w:r>
      <w:r w:rsidR="009B2BA1" w:rsidRPr="00C66B8F">
        <w:rPr>
          <w:rFonts w:asciiTheme="majorBidi" w:hAnsiTheme="majorBidi" w:cstheme="majorBidi"/>
          <w:sz w:val="28"/>
          <w:szCs w:val="28"/>
          <w:lang w:eastAsia="ja-JP"/>
        </w:rPr>
        <w:t>0</w:t>
      </w:r>
      <w:r w:rsidR="004F312E" w:rsidRPr="00C66B8F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="004F312E" w:rsidRPr="00C66B8F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</w:t>
      </w:r>
      <w:r w:rsidR="004F312E" w:rsidRPr="00C66B8F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="004F312E" w:rsidRPr="00C66B8F">
        <w:rPr>
          <w:rFonts w:asciiTheme="majorBidi" w:hAnsiTheme="majorBidi" w:cstheme="majorBidi"/>
          <w:sz w:val="28"/>
          <w:szCs w:val="28"/>
          <w:cs/>
          <w:lang w:eastAsia="ja-JP"/>
        </w:rPr>
        <w:t>โดยจ่ายให้กับบริษัทเป็นจำนวนเงิน</w:t>
      </w:r>
      <w:r w:rsidR="004F312E" w:rsidRPr="00C66B8F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="00CE6E82" w:rsidRPr="00C66B8F">
        <w:rPr>
          <w:rFonts w:asciiTheme="majorBidi" w:hAnsiTheme="majorBidi" w:cstheme="majorBidi"/>
          <w:sz w:val="28"/>
          <w:szCs w:val="28"/>
          <w:lang w:eastAsia="ja-JP"/>
        </w:rPr>
        <w:t>7</w:t>
      </w:r>
      <w:r w:rsidR="00C24A92" w:rsidRPr="00C66B8F">
        <w:rPr>
          <w:rFonts w:asciiTheme="majorBidi" w:hAnsiTheme="majorBidi" w:cstheme="majorBidi"/>
          <w:sz w:val="28"/>
          <w:szCs w:val="28"/>
          <w:lang w:eastAsia="ja-JP"/>
        </w:rPr>
        <w:t>2</w:t>
      </w:r>
      <w:r w:rsidR="00CE6E82" w:rsidRPr="00C66B8F">
        <w:rPr>
          <w:rFonts w:asciiTheme="majorBidi" w:hAnsiTheme="majorBidi" w:cstheme="majorBidi"/>
          <w:sz w:val="28"/>
          <w:szCs w:val="28"/>
          <w:lang w:eastAsia="ja-JP"/>
        </w:rPr>
        <w:t>.</w:t>
      </w:r>
      <w:r w:rsidR="00C24A92" w:rsidRPr="00C66B8F">
        <w:rPr>
          <w:rFonts w:asciiTheme="majorBidi" w:hAnsiTheme="majorBidi" w:cstheme="majorBidi"/>
          <w:sz w:val="28"/>
          <w:szCs w:val="28"/>
          <w:lang w:eastAsia="ja-JP"/>
        </w:rPr>
        <w:t>12</w:t>
      </w:r>
      <w:r w:rsidR="004F312E" w:rsidRPr="00C66B8F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="004F312E" w:rsidRPr="00C66B8F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 และจ่ายให้กับส่วนได้เสียที่ไม่มีอำนาจควบคุม</w:t>
      </w:r>
      <w:r w:rsidR="004F312E" w:rsidRPr="00C66B8F">
        <w:rPr>
          <w:rFonts w:asciiTheme="majorBidi" w:hAnsiTheme="majorBidi" w:cstheme="majorBidi"/>
          <w:sz w:val="28"/>
          <w:szCs w:val="28"/>
          <w:cs/>
          <w:lang w:eastAsia="ja-JP"/>
        </w:rPr>
        <w:lastRenderedPageBreak/>
        <w:t>เป็นจำนวนเงิน</w:t>
      </w:r>
      <w:r w:rsidR="004F312E" w:rsidRPr="00C66B8F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="00CE6E82" w:rsidRPr="00C66B8F">
        <w:rPr>
          <w:rFonts w:asciiTheme="majorBidi" w:hAnsiTheme="majorBidi" w:cstheme="majorBidi"/>
          <w:sz w:val="28"/>
          <w:szCs w:val="28"/>
          <w:lang w:eastAsia="ja-JP"/>
        </w:rPr>
        <w:t>7</w:t>
      </w:r>
      <w:r w:rsidR="00C24A92" w:rsidRPr="00C66B8F">
        <w:rPr>
          <w:rFonts w:asciiTheme="majorBidi" w:hAnsiTheme="majorBidi" w:cstheme="majorBidi"/>
          <w:sz w:val="28"/>
          <w:szCs w:val="28"/>
          <w:lang w:eastAsia="ja-JP"/>
        </w:rPr>
        <w:t>5</w:t>
      </w:r>
      <w:r w:rsidR="00CE6E82" w:rsidRPr="00C66B8F">
        <w:rPr>
          <w:rFonts w:asciiTheme="majorBidi" w:hAnsiTheme="majorBidi" w:cstheme="majorBidi"/>
          <w:sz w:val="28"/>
          <w:szCs w:val="28"/>
          <w:lang w:eastAsia="ja-JP"/>
        </w:rPr>
        <w:t>.</w:t>
      </w:r>
      <w:r w:rsidR="00C24A92" w:rsidRPr="00C66B8F">
        <w:rPr>
          <w:rFonts w:asciiTheme="majorBidi" w:hAnsiTheme="majorBidi" w:cstheme="majorBidi"/>
          <w:sz w:val="28"/>
          <w:szCs w:val="28"/>
          <w:lang w:eastAsia="ja-JP"/>
        </w:rPr>
        <w:t>08</w:t>
      </w:r>
      <w:r w:rsidR="004F312E" w:rsidRPr="00C66B8F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="004F312E" w:rsidRPr="00C66B8F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 ในเดือน</w:t>
      </w:r>
      <w:r w:rsidR="00CE6E82" w:rsidRPr="00C66B8F">
        <w:rPr>
          <w:rFonts w:asciiTheme="majorBidi" w:hAnsiTheme="majorBidi" w:cstheme="majorBidi" w:hint="cs"/>
          <w:sz w:val="28"/>
          <w:szCs w:val="28"/>
          <w:cs/>
          <w:lang w:eastAsia="ja-JP"/>
        </w:rPr>
        <w:t>มีนาคม</w:t>
      </w:r>
      <w:r w:rsidR="00816D95" w:rsidRPr="00C66B8F">
        <w:rPr>
          <w:rFonts w:asciiTheme="majorBidi" w:hAnsiTheme="majorBidi" w:cstheme="majorBidi"/>
          <w:sz w:val="28"/>
          <w:szCs w:val="28"/>
          <w:lang w:eastAsia="ja-JP"/>
        </w:rPr>
        <w:t xml:space="preserve"> 2566</w:t>
      </w:r>
    </w:p>
    <w:p w14:paraId="1A6EA912" w14:textId="77777777" w:rsidR="00BC46D9" w:rsidRPr="00C66B8F" w:rsidRDefault="00BC46D9" w:rsidP="008F0D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lang w:eastAsia="ja-JP"/>
        </w:rPr>
      </w:pPr>
    </w:p>
    <w:p w14:paraId="2E1E936A" w14:textId="35E0F78C" w:rsidR="008F0D33" w:rsidRPr="00C66B8F" w:rsidRDefault="007510C2" w:rsidP="00BC46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  <w:r w:rsidRPr="00C66B8F">
        <w:rPr>
          <w:rFonts w:asciiTheme="majorBidi" w:hAnsiTheme="majorBidi" w:cstheme="majorBidi"/>
          <w:sz w:val="28"/>
          <w:szCs w:val="28"/>
          <w:cs/>
          <w:lang w:eastAsia="ja-JP"/>
        </w:rPr>
        <w:t>ในเดือน</w:t>
      </w:r>
      <w:r w:rsidRPr="00C66B8F">
        <w:rPr>
          <w:rFonts w:asciiTheme="majorBidi" w:hAnsiTheme="majorBidi" w:cstheme="majorBidi" w:hint="cs"/>
          <w:sz w:val="28"/>
          <w:szCs w:val="28"/>
          <w:cs/>
          <w:lang w:eastAsia="ja-JP"/>
        </w:rPr>
        <w:t>พฤษภาคม</w:t>
      </w:r>
      <w:r w:rsidRPr="00C66B8F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 </w:t>
      </w:r>
      <w:r w:rsidRPr="00C66B8F">
        <w:rPr>
          <w:rFonts w:asciiTheme="majorBidi" w:hAnsiTheme="majorBidi" w:cstheme="majorBidi"/>
          <w:sz w:val="28"/>
          <w:szCs w:val="28"/>
          <w:lang w:eastAsia="ja-JP"/>
        </w:rPr>
        <w:t xml:space="preserve">2566 </w:t>
      </w:r>
      <w:r w:rsidR="00BC46D9" w:rsidRPr="00C66B8F">
        <w:rPr>
          <w:rFonts w:asciiTheme="majorBidi" w:hAnsiTheme="majorBidi" w:cstheme="majorBidi"/>
          <w:sz w:val="28"/>
          <w:szCs w:val="28"/>
          <w:cs/>
          <w:lang w:eastAsia="ja-JP"/>
        </w:rPr>
        <w:t>บริษัทย่อยแห่งหนึ่ง</w:t>
      </w:r>
      <w:r w:rsidR="00BC46D9" w:rsidRPr="00C66B8F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="00BC46D9" w:rsidRPr="00C66B8F">
        <w:rPr>
          <w:rFonts w:asciiTheme="majorBidi" w:hAnsiTheme="majorBidi" w:cstheme="majorBidi"/>
          <w:spacing w:val="6"/>
          <w:sz w:val="28"/>
          <w:szCs w:val="28"/>
        </w:rPr>
        <w:t>(</w:t>
      </w:r>
      <w:r w:rsidR="00BC46D9" w:rsidRPr="00C66B8F">
        <w:rPr>
          <w:rFonts w:asciiTheme="majorBidi" w:hAnsiTheme="majorBidi" w:hint="cs"/>
          <w:spacing w:val="6"/>
          <w:sz w:val="28"/>
          <w:szCs w:val="28"/>
          <w:cs/>
        </w:rPr>
        <w:t>บริษัท</w:t>
      </w:r>
      <w:r w:rsidR="00BC46D9" w:rsidRPr="00C66B8F">
        <w:rPr>
          <w:rFonts w:asciiTheme="majorBidi" w:hAnsiTheme="majorBidi"/>
          <w:spacing w:val="6"/>
          <w:sz w:val="28"/>
          <w:szCs w:val="28"/>
          <w:cs/>
        </w:rPr>
        <w:t xml:space="preserve"> </w:t>
      </w:r>
      <w:r w:rsidR="00BC46D9" w:rsidRPr="00C66B8F">
        <w:rPr>
          <w:rFonts w:asciiTheme="majorBidi" w:hAnsiTheme="majorBidi" w:hint="cs"/>
          <w:spacing w:val="6"/>
          <w:sz w:val="28"/>
          <w:szCs w:val="28"/>
          <w:cs/>
        </w:rPr>
        <w:t>สุราษฎร์ซีฟู้ดส์</w:t>
      </w:r>
      <w:r w:rsidR="00BC46D9" w:rsidRPr="00C66B8F">
        <w:rPr>
          <w:rFonts w:asciiTheme="majorBidi" w:hAnsiTheme="majorBidi"/>
          <w:spacing w:val="6"/>
          <w:sz w:val="28"/>
          <w:szCs w:val="28"/>
          <w:cs/>
        </w:rPr>
        <w:t xml:space="preserve"> </w:t>
      </w:r>
      <w:r w:rsidR="00BC46D9" w:rsidRPr="00C66B8F">
        <w:rPr>
          <w:rFonts w:asciiTheme="majorBidi" w:hAnsiTheme="majorBidi" w:hint="cs"/>
          <w:spacing w:val="6"/>
          <w:sz w:val="28"/>
          <w:szCs w:val="28"/>
          <w:cs/>
        </w:rPr>
        <w:t>จำกัด</w:t>
      </w:r>
      <w:r w:rsidR="00BC46D9" w:rsidRPr="00C66B8F">
        <w:rPr>
          <w:rFonts w:asciiTheme="majorBidi" w:hAnsiTheme="majorBidi" w:cstheme="majorBidi"/>
          <w:spacing w:val="6"/>
          <w:sz w:val="28"/>
          <w:szCs w:val="28"/>
          <w:cs/>
        </w:rPr>
        <w:t>)</w:t>
      </w:r>
      <w:r w:rsidR="00BC46D9" w:rsidRPr="00C66B8F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="00BC46D9" w:rsidRPr="00C66B8F">
        <w:rPr>
          <w:rFonts w:asciiTheme="majorBidi" w:hAnsiTheme="majorBidi" w:cstheme="majorBidi"/>
          <w:sz w:val="28"/>
          <w:szCs w:val="28"/>
          <w:cs/>
          <w:lang w:eastAsia="ja-JP"/>
        </w:rPr>
        <w:t>ได้ประกาศจ่ายเงินปันผลเป็นจำนวนเงินทั้งสิ้น</w:t>
      </w:r>
      <w:r w:rsidR="00BC46D9" w:rsidRPr="00C66B8F">
        <w:rPr>
          <w:rFonts w:asciiTheme="majorBidi" w:hAnsiTheme="majorBidi" w:cstheme="majorBidi"/>
          <w:sz w:val="28"/>
          <w:szCs w:val="28"/>
          <w:lang w:eastAsia="ja-JP"/>
        </w:rPr>
        <w:t xml:space="preserve"> 23.45 </w:t>
      </w:r>
      <w:r w:rsidR="00BC46D9" w:rsidRPr="00C66B8F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</w:t>
      </w:r>
      <w:r w:rsidR="00BC46D9" w:rsidRPr="00C66B8F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="00BC46D9" w:rsidRPr="00C66B8F">
        <w:rPr>
          <w:rFonts w:asciiTheme="majorBidi" w:hAnsiTheme="majorBidi" w:cstheme="majorBidi"/>
          <w:sz w:val="28"/>
          <w:szCs w:val="28"/>
          <w:cs/>
          <w:lang w:eastAsia="ja-JP"/>
        </w:rPr>
        <w:t>โดยจ่ายให้กับบริษัทเป็นจำนวนเงิน</w:t>
      </w:r>
      <w:r w:rsidR="00BC46D9" w:rsidRPr="00C66B8F">
        <w:rPr>
          <w:rFonts w:asciiTheme="majorBidi" w:hAnsiTheme="majorBidi" w:cstheme="majorBidi"/>
          <w:sz w:val="28"/>
          <w:szCs w:val="28"/>
          <w:lang w:eastAsia="ja-JP"/>
        </w:rPr>
        <w:t xml:space="preserve"> 22.26 </w:t>
      </w:r>
      <w:r w:rsidR="00BC46D9" w:rsidRPr="00C66B8F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 และจ่ายให้กับส่วนได้เสียที่ไม่มีอำนาจควบคุมเป็นจำนวนเงิน</w:t>
      </w:r>
      <w:r w:rsidR="00BC46D9" w:rsidRPr="00C66B8F">
        <w:rPr>
          <w:rFonts w:asciiTheme="majorBidi" w:hAnsiTheme="majorBidi" w:cstheme="majorBidi"/>
          <w:sz w:val="28"/>
          <w:szCs w:val="28"/>
          <w:lang w:eastAsia="ja-JP"/>
        </w:rPr>
        <w:t xml:space="preserve"> 1.19 </w:t>
      </w:r>
      <w:r w:rsidR="00BC46D9" w:rsidRPr="00C66B8F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 ในเดือน</w:t>
      </w:r>
      <w:r w:rsidR="00BC46D9" w:rsidRPr="00C66B8F">
        <w:rPr>
          <w:rFonts w:asciiTheme="majorBidi" w:hAnsiTheme="majorBidi" w:cstheme="majorBidi" w:hint="cs"/>
          <w:sz w:val="28"/>
          <w:szCs w:val="28"/>
          <w:cs/>
          <w:lang w:eastAsia="ja-JP"/>
        </w:rPr>
        <w:t>มิถุนายน</w:t>
      </w:r>
      <w:r w:rsidR="00BC46D9" w:rsidRPr="00C66B8F">
        <w:rPr>
          <w:rFonts w:asciiTheme="majorBidi" w:hAnsiTheme="majorBidi" w:cstheme="majorBidi"/>
          <w:sz w:val="28"/>
          <w:szCs w:val="28"/>
          <w:lang w:eastAsia="ja-JP"/>
        </w:rPr>
        <w:t xml:space="preserve"> 2566</w:t>
      </w:r>
    </w:p>
    <w:p w14:paraId="41652831" w14:textId="77777777" w:rsidR="00BC46D9" w:rsidRPr="00C66B8F" w:rsidRDefault="00BC46D9" w:rsidP="004F31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lang w:eastAsia="ja-JP"/>
        </w:rPr>
      </w:pPr>
    </w:p>
    <w:p w14:paraId="6B824137" w14:textId="39711540" w:rsidR="004F312E" w:rsidRPr="00C66B8F" w:rsidRDefault="004F312E" w:rsidP="00757227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C66B8F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3F05AC" w:rsidRPr="00C66B8F">
        <w:rPr>
          <w:rFonts w:asciiTheme="majorBidi" w:hAnsiTheme="majorBidi" w:cstheme="majorBidi"/>
          <w:sz w:val="28"/>
          <w:szCs w:val="28"/>
        </w:rPr>
        <w:t xml:space="preserve">30 </w:t>
      </w:r>
      <w:r w:rsidR="00A72389" w:rsidRPr="00C66B8F">
        <w:rPr>
          <w:rFonts w:asciiTheme="majorBidi" w:hAnsiTheme="majorBidi" w:hint="cs"/>
          <w:sz w:val="28"/>
          <w:szCs w:val="28"/>
          <w:cs/>
        </w:rPr>
        <w:t>กันยายน</w:t>
      </w:r>
      <w:r w:rsidR="003F05AC" w:rsidRPr="00C66B8F">
        <w:rPr>
          <w:rFonts w:asciiTheme="majorBidi" w:hAnsiTheme="majorBidi"/>
          <w:sz w:val="28"/>
          <w:szCs w:val="28"/>
          <w:cs/>
        </w:rPr>
        <w:t xml:space="preserve"> </w:t>
      </w:r>
      <w:r w:rsidR="000131F1" w:rsidRPr="00C66B8F">
        <w:rPr>
          <w:rFonts w:asciiTheme="majorBidi" w:hAnsiTheme="majorBidi" w:cstheme="majorBidi"/>
          <w:sz w:val="28"/>
          <w:szCs w:val="28"/>
        </w:rPr>
        <w:t>2567</w:t>
      </w:r>
      <w:r w:rsidRPr="00C66B8F">
        <w:rPr>
          <w:rFonts w:asciiTheme="majorBidi" w:hAnsiTheme="majorBidi" w:cstheme="majorBidi"/>
          <w:sz w:val="28"/>
          <w:szCs w:val="28"/>
          <w:cs/>
        </w:rPr>
        <w:t xml:space="preserve"> บริษัทมีภาระผูกพันในการจ่ายซื้อเงินลงทุนในบริษัทย่อยแห่งหนึ่ง (บริษัท </w:t>
      </w:r>
      <w:r w:rsidR="00816D95" w:rsidRPr="00C66B8F">
        <w:rPr>
          <w:rFonts w:asciiTheme="majorBidi" w:hAnsiTheme="majorBidi" w:cstheme="majorBidi" w:hint="cs"/>
          <w:sz w:val="28"/>
          <w:szCs w:val="28"/>
          <w:cs/>
        </w:rPr>
        <w:t xml:space="preserve">สุรพลไพร์ม </w:t>
      </w:r>
      <w:r w:rsidRPr="00C66B8F">
        <w:rPr>
          <w:rFonts w:asciiTheme="majorBidi" w:hAnsiTheme="majorBidi" w:cstheme="majorBidi"/>
          <w:sz w:val="28"/>
          <w:szCs w:val="28"/>
          <w:cs/>
        </w:rPr>
        <w:t xml:space="preserve">จำกัด) </w:t>
      </w:r>
      <w:r w:rsidR="00816D95" w:rsidRPr="00C66B8F">
        <w:rPr>
          <w:rFonts w:asciiTheme="majorBidi" w:hAnsiTheme="majorBidi" w:cstheme="majorBidi" w:hint="cs"/>
          <w:sz w:val="28"/>
          <w:szCs w:val="28"/>
          <w:cs/>
        </w:rPr>
        <w:t xml:space="preserve">                 </w:t>
      </w:r>
      <w:r w:rsidRPr="00C66B8F">
        <w:rPr>
          <w:rFonts w:asciiTheme="majorBidi" w:hAnsiTheme="majorBidi" w:cstheme="majorBidi"/>
          <w:sz w:val="28"/>
          <w:szCs w:val="28"/>
          <w:cs/>
        </w:rPr>
        <w:t>ที่ยังไม่ได้เรียกชำระเป็นจำนวนเงินรวม</w:t>
      </w:r>
      <w:r w:rsidR="007D4DB0" w:rsidRPr="00C66B8F">
        <w:rPr>
          <w:rFonts w:asciiTheme="majorBidi" w:hAnsiTheme="majorBidi" w:cstheme="majorBidi"/>
          <w:sz w:val="28"/>
          <w:szCs w:val="28"/>
        </w:rPr>
        <w:t xml:space="preserve"> </w:t>
      </w:r>
      <w:r w:rsidR="00781DAB" w:rsidRPr="00C66B8F">
        <w:rPr>
          <w:rFonts w:asciiTheme="majorBidi" w:hAnsiTheme="majorBidi" w:cstheme="majorBidi"/>
          <w:sz w:val="28"/>
          <w:szCs w:val="28"/>
        </w:rPr>
        <w:t>6.8</w:t>
      </w:r>
      <w:r w:rsidR="00CE6E82" w:rsidRPr="00C66B8F">
        <w:rPr>
          <w:rFonts w:asciiTheme="majorBidi" w:hAnsiTheme="majorBidi" w:cstheme="majorBidi"/>
          <w:sz w:val="28"/>
          <w:szCs w:val="28"/>
        </w:rPr>
        <w:t xml:space="preserve"> </w:t>
      </w:r>
      <w:r w:rsidRPr="00C66B8F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C66B8F">
        <w:rPr>
          <w:rFonts w:asciiTheme="majorBidi" w:hAnsiTheme="majorBidi" w:cstheme="majorBidi"/>
          <w:sz w:val="28"/>
          <w:szCs w:val="28"/>
        </w:rPr>
        <w:t xml:space="preserve"> </w:t>
      </w:r>
      <w:r w:rsidRPr="00C66B8F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C66B8F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Pr="00C66B8F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C66B8F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0131F1" w:rsidRPr="00C66B8F">
        <w:rPr>
          <w:rFonts w:asciiTheme="majorBidi" w:hAnsiTheme="majorBidi" w:cstheme="majorBidi"/>
          <w:i/>
          <w:iCs/>
          <w:sz w:val="28"/>
          <w:szCs w:val="28"/>
        </w:rPr>
        <w:t>6</w:t>
      </w:r>
      <w:r w:rsidRPr="00C66B8F">
        <w:rPr>
          <w:rFonts w:asciiTheme="majorBidi" w:hAnsiTheme="majorBidi" w:cstheme="majorBidi"/>
          <w:i/>
          <w:iCs/>
          <w:sz w:val="28"/>
          <w:szCs w:val="28"/>
        </w:rPr>
        <w:t xml:space="preserve">: 6.8 </w:t>
      </w:r>
      <w:r w:rsidRPr="00C66B8F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Pr="00C66B8F">
        <w:rPr>
          <w:rFonts w:asciiTheme="majorBidi" w:hAnsiTheme="majorBidi" w:cstheme="majorBidi"/>
          <w:i/>
          <w:iCs/>
          <w:sz w:val="28"/>
          <w:szCs w:val="28"/>
        </w:rPr>
        <w:tab/>
      </w:r>
    </w:p>
    <w:p w14:paraId="6B7FD088" w14:textId="77777777" w:rsidR="001251F7" w:rsidRPr="00C66B8F" w:rsidRDefault="001251F7" w:rsidP="00467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24A3481C" w14:textId="58F370A1" w:rsidR="004F312E" w:rsidRPr="00C66B8F" w:rsidRDefault="004F312E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66B8F">
        <w:rPr>
          <w:rFonts w:asciiTheme="majorBidi" w:hAnsiTheme="majorBidi" w:cstheme="majorBidi"/>
          <w:sz w:val="28"/>
          <w:szCs w:val="28"/>
          <w:cs/>
        </w:rPr>
        <w:t xml:space="preserve">ยอดคงเหลือกับกิจการที่เกี่ยวข้องกัน </w:t>
      </w:r>
      <w:r w:rsidR="00764E95" w:rsidRPr="00C66B8F">
        <w:rPr>
          <w:rFonts w:asciiTheme="majorBidi" w:hAnsiTheme="majorBidi" w:hint="cs"/>
          <w:sz w:val="28"/>
          <w:szCs w:val="28"/>
          <w:cs/>
        </w:rPr>
        <w:t>ณ</w:t>
      </w:r>
      <w:r w:rsidR="00764E95" w:rsidRPr="00C66B8F">
        <w:rPr>
          <w:rFonts w:asciiTheme="majorBidi" w:hAnsiTheme="majorBidi"/>
          <w:sz w:val="28"/>
          <w:szCs w:val="28"/>
          <w:cs/>
        </w:rPr>
        <w:t xml:space="preserve"> </w:t>
      </w:r>
      <w:r w:rsidR="00764E95" w:rsidRPr="00C66B8F">
        <w:rPr>
          <w:rFonts w:asciiTheme="majorBidi" w:hAnsiTheme="majorBidi" w:hint="cs"/>
          <w:sz w:val="28"/>
          <w:szCs w:val="28"/>
          <w:cs/>
        </w:rPr>
        <w:t>วันที่</w:t>
      </w:r>
      <w:r w:rsidR="00764E95" w:rsidRPr="00C66B8F">
        <w:rPr>
          <w:rFonts w:asciiTheme="majorBidi" w:hAnsiTheme="majorBidi"/>
          <w:sz w:val="28"/>
          <w:szCs w:val="28"/>
          <w:cs/>
        </w:rPr>
        <w:t xml:space="preserve"> </w:t>
      </w:r>
      <w:r w:rsidR="003F05AC" w:rsidRPr="00C66B8F">
        <w:rPr>
          <w:rFonts w:asciiTheme="majorBidi" w:hAnsiTheme="majorBidi"/>
          <w:sz w:val="28"/>
          <w:szCs w:val="28"/>
        </w:rPr>
        <w:t>30</w:t>
      </w:r>
      <w:r w:rsidR="003F05AC" w:rsidRPr="00C66B8F">
        <w:rPr>
          <w:rFonts w:asciiTheme="majorBidi" w:hAnsiTheme="majorBidi"/>
          <w:sz w:val="28"/>
          <w:szCs w:val="28"/>
          <w:cs/>
        </w:rPr>
        <w:t xml:space="preserve"> </w:t>
      </w:r>
      <w:r w:rsidR="00A72389" w:rsidRPr="00C66B8F">
        <w:rPr>
          <w:rFonts w:asciiTheme="majorBidi" w:hAnsiTheme="majorBidi" w:hint="cs"/>
          <w:sz w:val="28"/>
          <w:szCs w:val="28"/>
          <w:cs/>
        </w:rPr>
        <w:t>กันยายน</w:t>
      </w:r>
      <w:r w:rsidR="003F05AC" w:rsidRPr="00C66B8F">
        <w:rPr>
          <w:rFonts w:asciiTheme="majorBidi" w:hAnsiTheme="majorBidi"/>
          <w:sz w:val="28"/>
          <w:szCs w:val="28"/>
          <w:cs/>
        </w:rPr>
        <w:t xml:space="preserve"> </w:t>
      </w:r>
      <w:r w:rsidRPr="00C66B8F">
        <w:rPr>
          <w:rFonts w:asciiTheme="majorBidi" w:hAnsiTheme="majorBidi" w:cstheme="majorBidi"/>
          <w:sz w:val="28"/>
          <w:szCs w:val="28"/>
        </w:rPr>
        <w:t>256</w:t>
      </w:r>
      <w:r w:rsidR="000131F1" w:rsidRPr="00C66B8F">
        <w:rPr>
          <w:rFonts w:asciiTheme="majorBidi" w:hAnsiTheme="majorBidi" w:cstheme="majorBidi"/>
          <w:sz w:val="28"/>
          <w:szCs w:val="28"/>
        </w:rPr>
        <w:t>7</w:t>
      </w:r>
      <w:r w:rsidRPr="00C66B8F">
        <w:rPr>
          <w:rFonts w:asciiTheme="majorBidi" w:hAnsiTheme="majorBidi" w:cstheme="majorBidi"/>
          <w:sz w:val="28"/>
          <w:szCs w:val="28"/>
        </w:rPr>
        <w:t xml:space="preserve"> </w:t>
      </w:r>
      <w:r w:rsidRPr="00C66B8F">
        <w:rPr>
          <w:rFonts w:asciiTheme="majorBidi" w:hAnsiTheme="majorBidi" w:cstheme="majorBidi"/>
          <w:sz w:val="28"/>
          <w:szCs w:val="28"/>
          <w:cs/>
        </w:rPr>
        <w:t>และ</w:t>
      </w:r>
      <w:r w:rsidRPr="00C66B8F">
        <w:rPr>
          <w:rFonts w:asciiTheme="majorBidi" w:hAnsiTheme="majorBidi" w:cstheme="majorBidi"/>
          <w:sz w:val="28"/>
          <w:szCs w:val="28"/>
        </w:rPr>
        <w:t xml:space="preserve"> 31</w:t>
      </w:r>
      <w:r w:rsidRPr="00C66B8F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C66B8F">
        <w:rPr>
          <w:rFonts w:asciiTheme="majorBidi" w:hAnsiTheme="majorBidi" w:cstheme="majorBidi"/>
          <w:sz w:val="28"/>
          <w:szCs w:val="28"/>
        </w:rPr>
        <w:t>256</w:t>
      </w:r>
      <w:r w:rsidR="000131F1" w:rsidRPr="00C66B8F">
        <w:rPr>
          <w:rFonts w:asciiTheme="majorBidi" w:hAnsiTheme="majorBidi" w:cstheme="majorBidi"/>
          <w:sz w:val="28"/>
          <w:szCs w:val="28"/>
        </w:rPr>
        <w:t>6</w:t>
      </w:r>
      <w:r w:rsidRPr="00C66B8F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5B23BF52" w14:textId="6989D5D0" w:rsidR="004F312E" w:rsidRPr="00C66B8F" w:rsidRDefault="004F312E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</w:rPr>
      </w:pP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90"/>
        <w:gridCol w:w="270"/>
        <w:gridCol w:w="1150"/>
        <w:gridCol w:w="236"/>
        <w:gridCol w:w="1177"/>
        <w:gridCol w:w="262"/>
        <w:gridCol w:w="1160"/>
      </w:tblGrid>
      <w:tr w:rsidR="00607924" w:rsidRPr="00C66B8F" w14:paraId="493A9F52" w14:textId="77777777" w:rsidTr="000D42E5">
        <w:trPr>
          <w:tblHeader/>
        </w:trPr>
        <w:tc>
          <w:tcPr>
            <w:tcW w:w="3690" w:type="dxa"/>
          </w:tcPr>
          <w:p w14:paraId="300C8B63" w14:textId="5BA0FFDC" w:rsidR="00607924" w:rsidRPr="00C66B8F" w:rsidRDefault="00607924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6C4C268F" w14:textId="77777777" w:rsidR="00607924" w:rsidRPr="00C66B8F" w:rsidRDefault="00607924" w:rsidP="0075722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07034BC" w14:textId="77777777" w:rsidR="00607924" w:rsidRPr="00C66B8F" w:rsidRDefault="00607924" w:rsidP="0075722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99" w:type="dxa"/>
            <w:gridSpan w:val="3"/>
          </w:tcPr>
          <w:p w14:paraId="2BA3E2A5" w14:textId="77777777" w:rsidR="00607924" w:rsidRPr="00C66B8F" w:rsidRDefault="00607924" w:rsidP="0075722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31F1" w:rsidRPr="00C66B8F" w14:paraId="7E295BAB" w14:textId="77777777" w:rsidTr="000D42E5">
        <w:trPr>
          <w:tblHeader/>
        </w:trPr>
        <w:tc>
          <w:tcPr>
            <w:tcW w:w="3690" w:type="dxa"/>
          </w:tcPr>
          <w:p w14:paraId="59E2B1EA" w14:textId="77777777" w:rsidR="000131F1" w:rsidRPr="00C66B8F" w:rsidRDefault="000131F1" w:rsidP="000131F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90" w:type="dxa"/>
          </w:tcPr>
          <w:p w14:paraId="68D03D3D" w14:textId="35BA2D87" w:rsidR="000131F1" w:rsidRPr="00C66B8F" w:rsidRDefault="003F05AC" w:rsidP="000131F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66B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A72389" w:rsidRPr="00C66B8F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17CA4832" w14:textId="77777777" w:rsidR="000131F1" w:rsidRPr="00C66B8F" w:rsidRDefault="000131F1" w:rsidP="000131F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46406361" w14:textId="3FAFA3D0" w:rsidR="000131F1" w:rsidRPr="00C66B8F" w:rsidRDefault="000131F1" w:rsidP="000131F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66B8F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2F316970" w14:textId="77777777" w:rsidR="000131F1" w:rsidRPr="00C66B8F" w:rsidRDefault="000131F1" w:rsidP="000131F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7" w:type="dxa"/>
          </w:tcPr>
          <w:p w14:paraId="15A6C86E" w14:textId="5F2F0E87" w:rsidR="000131F1" w:rsidRPr="00C66B8F" w:rsidRDefault="003F05AC" w:rsidP="000131F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66B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A72389" w:rsidRPr="00C66B8F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2" w:type="dxa"/>
          </w:tcPr>
          <w:p w14:paraId="3A63D62A" w14:textId="77777777" w:rsidR="000131F1" w:rsidRPr="00C66B8F" w:rsidRDefault="000131F1" w:rsidP="000131F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0" w:type="dxa"/>
          </w:tcPr>
          <w:p w14:paraId="231BD78F" w14:textId="08E91E60" w:rsidR="000131F1" w:rsidRPr="00C66B8F" w:rsidRDefault="000131F1" w:rsidP="000131F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66B8F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0131F1" w:rsidRPr="00C66B8F" w14:paraId="13D6C795" w14:textId="77777777" w:rsidTr="000D42E5">
        <w:trPr>
          <w:tblHeader/>
        </w:trPr>
        <w:tc>
          <w:tcPr>
            <w:tcW w:w="3690" w:type="dxa"/>
          </w:tcPr>
          <w:p w14:paraId="68FEDC49" w14:textId="13AE9D58" w:rsidR="000131F1" w:rsidRPr="00C66B8F" w:rsidRDefault="000131F1" w:rsidP="000131F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90" w:type="dxa"/>
          </w:tcPr>
          <w:p w14:paraId="1455D203" w14:textId="729CC681" w:rsidR="000131F1" w:rsidRPr="00C66B8F" w:rsidRDefault="000131F1" w:rsidP="000131F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3B666960" w14:textId="77777777" w:rsidR="000131F1" w:rsidRPr="00C66B8F" w:rsidRDefault="000131F1" w:rsidP="000131F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62E548C3" w14:textId="395DBA59" w:rsidR="000131F1" w:rsidRPr="00C66B8F" w:rsidRDefault="000131F1" w:rsidP="000131F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11254639" w14:textId="77777777" w:rsidR="000131F1" w:rsidRPr="00C66B8F" w:rsidRDefault="000131F1" w:rsidP="000131F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7" w:type="dxa"/>
          </w:tcPr>
          <w:p w14:paraId="5E03A2F7" w14:textId="309D0A3F" w:rsidR="000131F1" w:rsidRPr="00C66B8F" w:rsidRDefault="000131F1" w:rsidP="000131F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62" w:type="dxa"/>
          </w:tcPr>
          <w:p w14:paraId="4C8FC8A7" w14:textId="77777777" w:rsidR="000131F1" w:rsidRPr="00C66B8F" w:rsidRDefault="000131F1" w:rsidP="000131F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0" w:type="dxa"/>
          </w:tcPr>
          <w:p w14:paraId="4311903A" w14:textId="531A32B7" w:rsidR="000131F1" w:rsidRPr="00C66B8F" w:rsidRDefault="000131F1" w:rsidP="000131F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131F1" w:rsidRPr="00C66B8F" w14:paraId="1B87B5D7" w14:textId="77777777" w:rsidTr="000D42E5">
        <w:trPr>
          <w:trHeight w:val="272"/>
          <w:tblHeader/>
        </w:trPr>
        <w:tc>
          <w:tcPr>
            <w:tcW w:w="3690" w:type="dxa"/>
          </w:tcPr>
          <w:p w14:paraId="31B34FAF" w14:textId="77777777" w:rsidR="000131F1" w:rsidRPr="00C66B8F" w:rsidRDefault="000131F1" w:rsidP="000131F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445" w:type="dxa"/>
            <w:gridSpan w:val="7"/>
          </w:tcPr>
          <w:p w14:paraId="4704BB06" w14:textId="77777777" w:rsidR="000131F1" w:rsidRPr="00C66B8F" w:rsidRDefault="000131F1" w:rsidP="000131F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131F1" w:rsidRPr="00C66B8F" w14:paraId="09CF1127" w14:textId="77777777" w:rsidTr="000D42E5">
        <w:trPr>
          <w:trHeight w:val="272"/>
        </w:trPr>
        <w:tc>
          <w:tcPr>
            <w:tcW w:w="3690" w:type="dxa"/>
          </w:tcPr>
          <w:p w14:paraId="4057B8B8" w14:textId="77777777" w:rsidR="000131F1" w:rsidRPr="00C66B8F" w:rsidRDefault="000131F1" w:rsidP="000131F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445" w:type="dxa"/>
            <w:gridSpan w:val="7"/>
          </w:tcPr>
          <w:p w14:paraId="00564CDB" w14:textId="77777777" w:rsidR="000131F1" w:rsidRPr="00C66B8F" w:rsidRDefault="000131F1" w:rsidP="000131F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FD3A1C" w:rsidRPr="00C66B8F" w14:paraId="59346CD8" w14:textId="77777777" w:rsidTr="000D42E5">
        <w:tc>
          <w:tcPr>
            <w:tcW w:w="3690" w:type="dxa"/>
          </w:tcPr>
          <w:p w14:paraId="67D1C35C" w14:textId="77777777" w:rsidR="00FD3A1C" w:rsidRPr="00C66B8F" w:rsidRDefault="00FD3A1C" w:rsidP="00FD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0" w:type="dxa"/>
          </w:tcPr>
          <w:p w14:paraId="75407F7E" w14:textId="41D6A8AD" w:rsidR="00FD3A1C" w:rsidRPr="00C66B8F" w:rsidRDefault="0055516B" w:rsidP="00D04933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66808F2" w14:textId="77777777" w:rsidR="00FD3A1C" w:rsidRPr="00C66B8F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</w:tcPr>
          <w:p w14:paraId="202C15A4" w14:textId="4DD8A28C" w:rsidR="00FD3A1C" w:rsidRPr="00C66B8F" w:rsidRDefault="00FD3A1C" w:rsidP="00085CEF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5646F35E" w14:textId="77777777" w:rsidR="00FD3A1C" w:rsidRPr="00C66B8F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7AF33F3A" w14:textId="1E9F880B" w:rsidR="00FD3A1C" w:rsidRPr="00C66B8F" w:rsidRDefault="0055516B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54,541</w:t>
            </w:r>
          </w:p>
        </w:tc>
        <w:tc>
          <w:tcPr>
            <w:tcW w:w="262" w:type="dxa"/>
          </w:tcPr>
          <w:p w14:paraId="60CD8B5B" w14:textId="77777777" w:rsidR="00FD3A1C" w:rsidRPr="00C66B8F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0" w:type="dxa"/>
          </w:tcPr>
          <w:p w14:paraId="4868027E" w14:textId="3DE740DD" w:rsidR="00FD3A1C" w:rsidRPr="00C66B8F" w:rsidRDefault="00FD3A1C" w:rsidP="00085CE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57,753</w:t>
            </w:r>
          </w:p>
        </w:tc>
      </w:tr>
      <w:tr w:rsidR="00FD3A1C" w:rsidRPr="00C66B8F" w14:paraId="379E6696" w14:textId="77777777" w:rsidTr="000D42E5">
        <w:tc>
          <w:tcPr>
            <w:tcW w:w="3690" w:type="dxa"/>
          </w:tcPr>
          <w:p w14:paraId="4B4088D6" w14:textId="77777777" w:rsidR="00FD3A1C" w:rsidRPr="00C66B8F" w:rsidRDefault="00FD3A1C" w:rsidP="00FD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05CE68F1" w14:textId="7BED5BDF" w:rsidR="00FD3A1C" w:rsidRPr="00C66B8F" w:rsidRDefault="0055516B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178,752</w:t>
            </w:r>
          </w:p>
        </w:tc>
        <w:tc>
          <w:tcPr>
            <w:tcW w:w="270" w:type="dxa"/>
          </w:tcPr>
          <w:p w14:paraId="5A9C87F1" w14:textId="77777777" w:rsidR="00FD3A1C" w:rsidRPr="00C66B8F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421810B4" w14:textId="0AE0B8AB" w:rsidR="00FD3A1C" w:rsidRPr="00C66B8F" w:rsidRDefault="00FD3A1C" w:rsidP="00085CE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>171,534</w:t>
            </w:r>
          </w:p>
        </w:tc>
        <w:tc>
          <w:tcPr>
            <w:tcW w:w="236" w:type="dxa"/>
          </w:tcPr>
          <w:p w14:paraId="30458F4D" w14:textId="77777777" w:rsidR="00FD3A1C" w:rsidRPr="00C66B8F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77974281" w14:textId="2FFE5894" w:rsidR="00FD3A1C" w:rsidRPr="00C66B8F" w:rsidRDefault="0055516B" w:rsidP="006A7CA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3,71</w:t>
            </w:r>
            <w:r w:rsidR="009741B5" w:rsidRPr="00C66B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62" w:type="dxa"/>
          </w:tcPr>
          <w:p w14:paraId="00DF3E49" w14:textId="77777777" w:rsidR="00FD3A1C" w:rsidRPr="00C66B8F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0F652DE5" w14:textId="6BB0234B" w:rsidR="00FD3A1C" w:rsidRPr="00C66B8F" w:rsidRDefault="00FD3A1C" w:rsidP="00085CEF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D3A1C" w:rsidRPr="00C66B8F" w14:paraId="6410462C" w14:textId="77777777" w:rsidTr="000D42E5">
        <w:tc>
          <w:tcPr>
            <w:tcW w:w="3690" w:type="dxa"/>
          </w:tcPr>
          <w:p w14:paraId="52D256E7" w14:textId="77777777" w:rsidR="00FD3A1C" w:rsidRPr="00C66B8F" w:rsidRDefault="00FD3A1C" w:rsidP="00FD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6A5CCC4F" w14:textId="74C158E9" w:rsidR="00FD3A1C" w:rsidRPr="00C66B8F" w:rsidRDefault="0055516B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178,752</w:t>
            </w:r>
          </w:p>
        </w:tc>
        <w:tc>
          <w:tcPr>
            <w:tcW w:w="270" w:type="dxa"/>
          </w:tcPr>
          <w:p w14:paraId="0516DE3A" w14:textId="77777777" w:rsidR="00FD3A1C" w:rsidRPr="00C66B8F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5957FD48" w14:textId="6A19297F" w:rsidR="00FD3A1C" w:rsidRPr="00C66B8F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171,534</w:t>
            </w:r>
          </w:p>
        </w:tc>
        <w:tc>
          <w:tcPr>
            <w:tcW w:w="236" w:type="dxa"/>
          </w:tcPr>
          <w:p w14:paraId="1F9CA56D" w14:textId="77777777" w:rsidR="00FD3A1C" w:rsidRPr="00C66B8F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5782FA26" w14:textId="47C94C86" w:rsidR="00FD3A1C" w:rsidRPr="00C66B8F" w:rsidRDefault="0055516B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58,25</w:t>
            </w:r>
            <w:r w:rsidR="009741B5" w:rsidRPr="00C66B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62" w:type="dxa"/>
          </w:tcPr>
          <w:p w14:paraId="56C35C72" w14:textId="77777777" w:rsidR="00FD3A1C" w:rsidRPr="00C66B8F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1FBE56AF" w14:textId="5F46D93F" w:rsidR="00FD3A1C" w:rsidRPr="00C66B8F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57,753</w:t>
            </w:r>
          </w:p>
        </w:tc>
      </w:tr>
      <w:tr w:rsidR="000D42E5" w:rsidRPr="00C66B8F" w14:paraId="0C66B3D0" w14:textId="77777777" w:rsidTr="000D42E5">
        <w:trPr>
          <w:trHeight w:hRule="exact" w:val="221"/>
        </w:trPr>
        <w:tc>
          <w:tcPr>
            <w:tcW w:w="3690" w:type="dxa"/>
          </w:tcPr>
          <w:p w14:paraId="081BC99A" w14:textId="74B23CA3" w:rsidR="000D42E5" w:rsidRPr="00C66B8F" w:rsidRDefault="000D42E5" w:rsidP="000D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0" w:type="dxa"/>
          </w:tcPr>
          <w:p w14:paraId="2D11D890" w14:textId="77777777" w:rsidR="000D42E5" w:rsidRPr="00C66B8F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20ADC7F5" w14:textId="77777777" w:rsidR="000D42E5" w:rsidRPr="00C66B8F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0" w:type="dxa"/>
          </w:tcPr>
          <w:p w14:paraId="45DCCBF5" w14:textId="77777777" w:rsidR="000D42E5" w:rsidRPr="00C66B8F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42895A8F" w14:textId="77777777" w:rsidR="000D42E5" w:rsidRPr="00C66B8F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7" w:type="dxa"/>
          </w:tcPr>
          <w:p w14:paraId="2A63F0A6" w14:textId="77777777" w:rsidR="000D42E5" w:rsidRPr="00C66B8F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62" w:type="dxa"/>
          </w:tcPr>
          <w:p w14:paraId="5713DBD5" w14:textId="77777777" w:rsidR="000D42E5" w:rsidRPr="00C66B8F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0" w:type="dxa"/>
          </w:tcPr>
          <w:p w14:paraId="2FE557D1" w14:textId="77777777" w:rsidR="000D42E5" w:rsidRPr="00C66B8F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0D42E5" w:rsidRPr="00C66B8F" w14:paraId="03709745" w14:textId="77777777" w:rsidTr="000D42E5">
        <w:trPr>
          <w:trHeight w:hRule="exact" w:val="389"/>
        </w:trPr>
        <w:tc>
          <w:tcPr>
            <w:tcW w:w="3690" w:type="dxa"/>
          </w:tcPr>
          <w:p w14:paraId="7CC14F91" w14:textId="462320F7" w:rsidR="000D42E5" w:rsidRPr="00C66B8F" w:rsidRDefault="000D42E5" w:rsidP="000D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90" w:type="dxa"/>
          </w:tcPr>
          <w:p w14:paraId="1F165CF2" w14:textId="77777777" w:rsidR="000D42E5" w:rsidRPr="00C66B8F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7F87FB7" w14:textId="77777777" w:rsidR="000D42E5" w:rsidRPr="00C66B8F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5348541D" w14:textId="77777777" w:rsidR="000D42E5" w:rsidRPr="00C66B8F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18CFC510" w14:textId="77777777" w:rsidR="000D42E5" w:rsidRPr="00C66B8F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75C7B932" w14:textId="77777777" w:rsidR="000D42E5" w:rsidRPr="00C66B8F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2" w:type="dxa"/>
          </w:tcPr>
          <w:p w14:paraId="0A18B0D3" w14:textId="77777777" w:rsidR="000D42E5" w:rsidRPr="00C66B8F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0" w:type="dxa"/>
          </w:tcPr>
          <w:p w14:paraId="7044334A" w14:textId="77777777" w:rsidR="000D42E5" w:rsidRPr="00C66B8F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D3A1C" w:rsidRPr="00C66B8F" w14:paraId="17D60096" w14:textId="77777777" w:rsidTr="000D42E5">
        <w:trPr>
          <w:trHeight w:hRule="exact" w:val="389"/>
        </w:trPr>
        <w:tc>
          <w:tcPr>
            <w:tcW w:w="3690" w:type="dxa"/>
          </w:tcPr>
          <w:p w14:paraId="4140C1FD" w14:textId="75BDC1C8" w:rsidR="00FD3A1C" w:rsidRPr="00C66B8F" w:rsidRDefault="00FD3A1C" w:rsidP="00FD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0" w:type="dxa"/>
          </w:tcPr>
          <w:p w14:paraId="6C5EE325" w14:textId="6311CFF5" w:rsidR="00FD3A1C" w:rsidRPr="00C66B8F" w:rsidRDefault="0055516B" w:rsidP="00FD3A1C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F3CF349" w14:textId="77777777" w:rsidR="00FD3A1C" w:rsidRPr="00C66B8F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304E0047" w14:textId="6110CA21" w:rsidR="00FD3A1C" w:rsidRPr="00C66B8F" w:rsidRDefault="00FD3A1C" w:rsidP="00D04933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3B6D6595" w14:textId="77777777" w:rsidR="00FD3A1C" w:rsidRPr="00C66B8F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6EDECB09" w14:textId="22B23DD6" w:rsidR="00FD3A1C" w:rsidRPr="00C66B8F" w:rsidRDefault="0055516B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2,145</w:t>
            </w:r>
          </w:p>
        </w:tc>
        <w:tc>
          <w:tcPr>
            <w:tcW w:w="262" w:type="dxa"/>
          </w:tcPr>
          <w:p w14:paraId="7420042A" w14:textId="77777777" w:rsidR="00FD3A1C" w:rsidRPr="00C66B8F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0" w:type="dxa"/>
          </w:tcPr>
          <w:p w14:paraId="0B4CAEAE" w14:textId="1440B024" w:rsidR="00FD3A1C" w:rsidRPr="00C66B8F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86,822</w:t>
            </w:r>
          </w:p>
        </w:tc>
      </w:tr>
      <w:tr w:rsidR="00FD3A1C" w:rsidRPr="00C66B8F" w14:paraId="10C023B2" w14:textId="77777777" w:rsidTr="000D42E5">
        <w:trPr>
          <w:trHeight w:hRule="exact" w:val="389"/>
        </w:trPr>
        <w:tc>
          <w:tcPr>
            <w:tcW w:w="3690" w:type="dxa"/>
          </w:tcPr>
          <w:p w14:paraId="74B95002" w14:textId="77777777" w:rsidR="00FD3A1C" w:rsidRPr="00C66B8F" w:rsidRDefault="00FD3A1C" w:rsidP="00FD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90" w:type="dxa"/>
          </w:tcPr>
          <w:p w14:paraId="043F57C3" w14:textId="51020DBD" w:rsidR="00FD3A1C" w:rsidRPr="00C66B8F" w:rsidRDefault="0055516B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>117</w:t>
            </w:r>
          </w:p>
        </w:tc>
        <w:tc>
          <w:tcPr>
            <w:tcW w:w="270" w:type="dxa"/>
          </w:tcPr>
          <w:p w14:paraId="0D169136" w14:textId="77777777" w:rsidR="00FD3A1C" w:rsidRPr="00C66B8F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35CD6F07" w14:textId="5C273F0F" w:rsidR="00FD3A1C" w:rsidRPr="00C66B8F" w:rsidRDefault="00FD3A1C" w:rsidP="00D04933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2529320A" w14:textId="77777777" w:rsidR="00FD3A1C" w:rsidRPr="00C66B8F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387182F3" w14:textId="0221187D" w:rsidR="00FD3A1C" w:rsidRPr="00C66B8F" w:rsidRDefault="0055516B" w:rsidP="00CF599C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75B96B88" w14:textId="77777777" w:rsidR="00FD3A1C" w:rsidRPr="00C66B8F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0" w:type="dxa"/>
          </w:tcPr>
          <w:p w14:paraId="655F36A4" w14:textId="10B21DD6" w:rsidR="00FD3A1C" w:rsidRPr="00C66B8F" w:rsidRDefault="00FD3A1C" w:rsidP="00CF599C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D3A1C" w:rsidRPr="00C66B8F" w14:paraId="13F9A3D9" w14:textId="77777777" w:rsidTr="000D42E5">
        <w:trPr>
          <w:trHeight w:hRule="exact" w:val="389"/>
        </w:trPr>
        <w:tc>
          <w:tcPr>
            <w:tcW w:w="3690" w:type="dxa"/>
          </w:tcPr>
          <w:p w14:paraId="36262FA4" w14:textId="77777777" w:rsidR="00FD3A1C" w:rsidRPr="00C66B8F" w:rsidRDefault="00FD3A1C" w:rsidP="00FD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71FE8775" w14:textId="635872AE" w:rsidR="00FD3A1C" w:rsidRPr="00C66B8F" w:rsidRDefault="0055516B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117</w:t>
            </w:r>
          </w:p>
        </w:tc>
        <w:tc>
          <w:tcPr>
            <w:tcW w:w="270" w:type="dxa"/>
          </w:tcPr>
          <w:p w14:paraId="4C9F8E63" w14:textId="77777777" w:rsidR="00FD3A1C" w:rsidRPr="00C66B8F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2026419C" w14:textId="68AB11F1" w:rsidR="00FD3A1C" w:rsidRPr="00C66B8F" w:rsidRDefault="00FD3A1C" w:rsidP="00D04933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66B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76AFC8BF" w14:textId="77777777" w:rsidR="00FD3A1C" w:rsidRPr="00C66B8F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50B547BD" w14:textId="3F3C5C1F" w:rsidR="00FD3A1C" w:rsidRPr="00C66B8F" w:rsidRDefault="0055516B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2,145</w:t>
            </w:r>
          </w:p>
        </w:tc>
        <w:tc>
          <w:tcPr>
            <w:tcW w:w="262" w:type="dxa"/>
          </w:tcPr>
          <w:p w14:paraId="558DFD58" w14:textId="77777777" w:rsidR="00FD3A1C" w:rsidRPr="00C66B8F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433CF116" w14:textId="1C2F5C88" w:rsidR="00FD3A1C" w:rsidRPr="00C66B8F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86,822</w:t>
            </w:r>
          </w:p>
        </w:tc>
      </w:tr>
      <w:tr w:rsidR="000D42E5" w:rsidRPr="00C66B8F" w14:paraId="226A1B2B" w14:textId="77777777" w:rsidTr="000D42E5">
        <w:trPr>
          <w:trHeight w:hRule="exact" w:val="248"/>
        </w:trPr>
        <w:tc>
          <w:tcPr>
            <w:tcW w:w="3690" w:type="dxa"/>
          </w:tcPr>
          <w:p w14:paraId="06FE5E53" w14:textId="77777777" w:rsidR="000D42E5" w:rsidRPr="00C66B8F" w:rsidRDefault="000D42E5" w:rsidP="000D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6775425C" w14:textId="77777777" w:rsidR="000D42E5" w:rsidRPr="00C66B8F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187FA3B5" w14:textId="77777777" w:rsidR="000D42E5" w:rsidRPr="00C66B8F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73B819E3" w14:textId="77777777" w:rsidR="000D42E5" w:rsidRPr="00C66B8F" w:rsidRDefault="000D42E5" w:rsidP="000D42E5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8C61013" w14:textId="77777777" w:rsidR="000D42E5" w:rsidRPr="00C66B8F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6163976B" w14:textId="77777777" w:rsidR="000D42E5" w:rsidRPr="00C66B8F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</w:tcPr>
          <w:p w14:paraId="44B4E114" w14:textId="77777777" w:rsidR="000D42E5" w:rsidRPr="00C66B8F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6A2B83BF" w14:textId="77777777" w:rsidR="000D42E5" w:rsidRPr="00C66B8F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0D42E5" w:rsidRPr="00C66B8F" w14:paraId="67C97E6A" w14:textId="77777777" w:rsidTr="00342BC2">
        <w:trPr>
          <w:trHeight w:hRule="exact" w:val="389"/>
        </w:trPr>
        <w:tc>
          <w:tcPr>
            <w:tcW w:w="3690" w:type="dxa"/>
          </w:tcPr>
          <w:p w14:paraId="6B0F80EA" w14:textId="77777777" w:rsidR="000D42E5" w:rsidRPr="00C66B8F" w:rsidRDefault="000D42E5" w:rsidP="000D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190" w:type="dxa"/>
          </w:tcPr>
          <w:p w14:paraId="4CD17CFB" w14:textId="77777777" w:rsidR="000D42E5" w:rsidRPr="00C66B8F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BB47949" w14:textId="77777777" w:rsidR="000D42E5" w:rsidRPr="00C66B8F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0" w:type="dxa"/>
          </w:tcPr>
          <w:p w14:paraId="759D9FA9" w14:textId="77777777" w:rsidR="000D42E5" w:rsidRPr="00C66B8F" w:rsidRDefault="000D42E5" w:rsidP="000D42E5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B0314CD" w14:textId="77777777" w:rsidR="000D42E5" w:rsidRPr="00C66B8F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</w:tcPr>
          <w:p w14:paraId="0041C070" w14:textId="77777777" w:rsidR="000D42E5" w:rsidRPr="00C66B8F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7580327F" w14:textId="77777777" w:rsidR="000D42E5" w:rsidRPr="00C66B8F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</w:tcPr>
          <w:p w14:paraId="521E199D" w14:textId="77777777" w:rsidR="000D42E5" w:rsidRPr="00C66B8F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42BC2" w:rsidRPr="00C66B8F" w14:paraId="4FA2BC2C" w14:textId="77777777" w:rsidTr="00342BC2">
        <w:trPr>
          <w:trHeight w:hRule="exact" w:val="389"/>
        </w:trPr>
        <w:tc>
          <w:tcPr>
            <w:tcW w:w="3690" w:type="dxa"/>
          </w:tcPr>
          <w:p w14:paraId="0CD5D6D4" w14:textId="47938D23" w:rsidR="00342BC2" w:rsidRPr="00C66B8F" w:rsidRDefault="00342BC2" w:rsidP="0034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hint="cs"/>
                <w:sz w:val="28"/>
                <w:szCs w:val="2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190" w:type="dxa"/>
          </w:tcPr>
          <w:p w14:paraId="029F27BC" w14:textId="3D63E569" w:rsidR="00342BC2" w:rsidRPr="00C66B8F" w:rsidRDefault="0055516B" w:rsidP="00342BC2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EC40AED" w14:textId="77777777" w:rsidR="00342BC2" w:rsidRPr="00C66B8F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0" w:type="dxa"/>
          </w:tcPr>
          <w:p w14:paraId="31E3DF59" w14:textId="76812BC3" w:rsidR="00342BC2" w:rsidRPr="00C66B8F" w:rsidRDefault="00342BC2" w:rsidP="00342BC2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0DFC1B1F" w14:textId="77777777" w:rsidR="00342BC2" w:rsidRPr="00C66B8F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</w:tcPr>
          <w:p w14:paraId="1BA93A2C" w14:textId="4A45AC4E" w:rsidR="00342BC2" w:rsidRPr="00C66B8F" w:rsidRDefault="0055516B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47,500</w:t>
            </w:r>
          </w:p>
        </w:tc>
        <w:tc>
          <w:tcPr>
            <w:tcW w:w="262" w:type="dxa"/>
          </w:tcPr>
          <w:p w14:paraId="46296F85" w14:textId="77777777" w:rsidR="00342BC2" w:rsidRPr="00C66B8F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</w:tcPr>
          <w:p w14:paraId="3EA80A5F" w14:textId="42E87645" w:rsidR="00342BC2" w:rsidRPr="00C66B8F" w:rsidRDefault="002F1AED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/>
                <w:sz w:val="28"/>
                <w:szCs w:val="28"/>
                <w:lang w:val="en-US" w:bidi="th-TH"/>
              </w:rPr>
              <w:t>47</w:t>
            </w:r>
            <w:r w:rsidR="00342BC2"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E01DD" w:rsidRPr="00C66B8F">
              <w:rPr>
                <w:rFonts w:asciiTheme="majorBidi" w:hAnsiTheme="majorBidi"/>
                <w:sz w:val="28"/>
                <w:szCs w:val="28"/>
                <w:lang w:val="en-US" w:bidi="th-TH"/>
              </w:rPr>
              <w:t>5</w:t>
            </w:r>
            <w:r w:rsidRPr="00C66B8F">
              <w:rPr>
                <w:rFonts w:asciiTheme="majorBidi" w:hAnsiTheme="majorBidi"/>
                <w:sz w:val="28"/>
                <w:szCs w:val="28"/>
                <w:lang w:val="en-US" w:bidi="th-TH"/>
              </w:rPr>
              <w:t>0</w:t>
            </w:r>
            <w:r w:rsidR="00342BC2" w:rsidRPr="00C66B8F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0</w:t>
            </w:r>
          </w:p>
        </w:tc>
      </w:tr>
      <w:tr w:rsidR="00342BC2" w:rsidRPr="00C66B8F" w14:paraId="2BA54A47" w14:textId="77777777" w:rsidTr="00342BC2">
        <w:trPr>
          <w:trHeight w:hRule="exact" w:val="389"/>
        </w:trPr>
        <w:tc>
          <w:tcPr>
            <w:tcW w:w="3690" w:type="dxa"/>
          </w:tcPr>
          <w:p w14:paraId="01321975" w14:textId="13615E8C" w:rsidR="00342BC2" w:rsidRPr="00C66B8F" w:rsidRDefault="00342BC2" w:rsidP="0034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hint="cs"/>
                <w:sz w:val="28"/>
                <w:szCs w:val="28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7A0743A4" w14:textId="3C64CD34" w:rsidR="00342BC2" w:rsidRPr="00C66B8F" w:rsidRDefault="0055516B" w:rsidP="00342BC2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3BAD5E1" w14:textId="77777777" w:rsidR="00342BC2" w:rsidRPr="00C66B8F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31ABDBF3" w14:textId="366B37FD" w:rsidR="00342BC2" w:rsidRPr="00C66B8F" w:rsidRDefault="00342BC2" w:rsidP="00342BC2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2921D07F" w14:textId="77777777" w:rsidR="00342BC2" w:rsidRPr="00C66B8F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11485C1A" w14:textId="4E89339D" w:rsidR="00342BC2" w:rsidRPr="00C66B8F" w:rsidRDefault="0055516B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133,250</w:t>
            </w:r>
          </w:p>
        </w:tc>
        <w:tc>
          <w:tcPr>
            <w:tcW w:w="262" w:type="dxa"/>
          </w:tcPr>
          <w:p w14:paraId="2001FB42" w14:textId="77777777" w:rsidR="00342BC2" w:rsidRPr="00C66B8F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0710D418" w14:textId="59FC4588" w:rsidR="00342BC2" w:rsidRPr="00C66B8F" w:rsidRDefault="002F1AED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/>
                <w:sz w:val="28"/>
                <w:szCs w:val="28"/>
                <w:lang w:val="en-US" w:bidi="th-TH"/>
              </w:rPr>
              <w:t>133</w:t>
            </w:r>
            <w:r w:rsidR="00342BC2"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6B8F">
              <w:rPr>
                <w:rFonts w:asciiTheme="majorBidi" w:hAnsiTheme="majorBidi"/>
                <w:sz w:val="28"/>
                <w:szCs w:val="28"/>
                <w:lang w:val="en-US" w:bidi="th-TH"/>
              </w:rPr>
              <w:t>25</w:t>
            </w:r>
            <w:r w:rsidR="00342BC2" w:rsidRPr="00C66B8F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0</w:t>
            </w:r>
          </w:p>
        </w:tc>
      </w:tr>
      <w:tr w:rsidR="00342BC2" w:rsidRPr="00C66B8F" w14:paraId="5AC7770F" w14:textId="77777777" w:rsidTr="00342BC2">
        <w:trPr>
          <w:trHeight w:hRule="exact" w:val="389"/>
        </w:trPr>
        <w:tc>
          <w:tcPr>
            <w:tcW w:w="3690" w:type="dxa"/>
          </w:tcPr>
          <w:p w14:paraId="3803954E" w14:textId="7C192ACA" w:rsidR="00342BC2" w:rsidRPr="00C66B8F" w:rsidRDefault="00342BC2" w:rsidP="0034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7C83A148" w14:textId="09A6F226" w:rsidR="00342BC2" w:rsidRPr="00C66B8F" w:rsidRDefault="0055516B" w:rsidP="00342BC2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0CF4017" w14:textId="77777777" w:rsidR="00342BC2" w:rsidRPr="00C66B8F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09DA92CB" w14:textId="18331616" w:rsidR="00342BC2" w:rsidRPr="00C66B8F" w:rsidRDefault="00342BC2" w:rsidP="00342BC2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66B8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13E2075" w14:textId="77777777" w:rsidR="00342BC2" w:rsidRPr="00C66B8F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676FF082" w14:textId="2BF5526A" w:rsidR="00342BC2" w:rsidRPr="00C66B8F" w:rsidRDefault="0055516B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180,750</w:t>
            </w:r>
          </w:p>
        </w:tc>
        <w:tc>
          <w:tcPr>
            <w:tcW w:w="262" w:type="dxa"/>
          </w:tcPr>
          <w:p w14:paraId="4C6A9A6B" w14:textId="77777777" w:rsidR="00342BC2" w:rsidRPr="00C66B8F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30B2E9FE" w14:textId="18DC2746" w:rsidR="00342BC2" w:rsidRPr="00C66B8F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180,750</w:t>
            </w:r>
          </w:p>
        </w:tc>
      </w:tr>
      <w:tr w:rsidR="00342BC2" w:rsidRPr="00C66B8F" w14:paraId="38E7B605" w14:textId="77777777" w:rsidTr="000D42E5">
        <w:trPr>
          <w:trHeight w:val="152"/>
        </w:trPr>
        <w:tc>
          <w:tcPr>
            <w:tcW w:w="3690" w:type="dxa"/>
          </w:tcPr>
          <w:p w14:paraId="3A87FA3D" w14:textId="0E490F34" w:rsidR="003E01DD" w:rsidRPr="00C66B8F" w:rsidRDefault="003E01DD" w:rsidP="0034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0" w:type="dxa"/>
          </w:tcPr>
          <w:p w14:paraId="0D97CB82" w14:textId="539EBD8B" w:rsidR="00342BC2" w:rsidRPr="00C66B8F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1366E96F" w14:textId="77777777" w:rsidR="00342BC2" w:rsidRPr="00C66B8F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0" w:type="dxa"/>
          </w:tcPr>
          <w:p w14:paraId="6E160B6E" w14:textId="3C84F459" w:rsidR="00342BC2" w:rsidRPr="00C66B8F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5EC17F6F" w14:textId="77777777" w:rsidR="00342BC2" w:rsidRPr="00C66B8F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177" w:type="dxa"/>
          </w:tcPr>
          <w:p w14:paraId="4042A48F" w14:textId="2676F440" w:rsidR="00342BC2" w:rsidRPr="00C66B8F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</w:tcPr>
          <w:p w14:paraId="57AFD69E" w14:textId="77777777" w:rsidR="00342BC2" w:rsidRPr="00C66B8F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160" w:type="dxa"/>
          </w:tcPr>
          <w:p w14:paraId="0FC94EFB" w14:textId="38E4394C" w:rsidR="00342BC2" w:rsidRPr="00C66B8F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342BC2" w:rsidRPr="00C66B8F" w14:paraId="39A8D541" w14:textId="77777777" w:rsidTr="000D42E5">
        <w:tc>
          <w:tcPr>
            <w:tcW w:w="3690" w:type="dxa"/>
          </w:tcPr>
          <w:p w14:paraId="5DA42D07" w14:textId="39711AAE" w:rsidR="00342BC2" w:rsidRPr="00C66B8F" w:rsidRDefault="00342BC2" w:rsidP="0034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90" w:type="dxa"/>
          </w:tcPr>
          <w:p w14:paraId="7E603BEF" w14:textId="77777777" w:rsidR="00342BC2" w:rsidRPr="00C66B8F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CE82A39" w14:textId="77777777" w:rsidR="00342BC2" w:rsidRPr="00C66B8F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01A8A3DA" w14:textId="77777777" w:rsidR="00342BC2" w:rsidRPr="00C66B8F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DA29F30" w14:textId="77777777" w:rsidR="00342BC2" w:rsidRPr="00C66B8F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</w:tcPr>
          <w:p w14:paraId="22C1C8BC" w14:textId="77777777" w:rsidR="00342BC2" w:rsidRPr="00C66B8F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7F3EA07F" w14:textId="77777777" w:rsidR="00342BC2" w:rsidRPr="00C66B8F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</w:tcPr>
          <w:p w14:paraId="20A01DED" w14:textId="77777777" w:rsidR="00342BC2" w:rsidRPr="00C66B8F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96C69" w:rsidRPr="00C66B8F" w14:paraId="5DA389EE" w14:textId="77777777" w:rsidTr="000D42E5">
        <w:tc>
          <w:tcPr>
            <w:tcW w:w="3690" w:type="dxa"/>
          </w:tcPr>
          <w:p w14:paraId="68AAE727" w14:textId="4D8D4F18" w:rsidR="00B96C69" w:rsidRPr="00C66B8F" w:rsidRDefault="00B96C69" w:rsidP="00B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0" w:type="dxa"/>
          </w:tcPr>
          <w:p w14:paraId="7F72BA27" w14:textId="13CB77EA" w:rsidR="00B96C69" w:rsidRPr="00C66B8F" w:rsidRDefault="00B96C69" w:rsidP="00B96C69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F5C5517" w14:textId="77777777" w:rsidR="00B96C69" w:rsidRPr="00C66B8F" w:rsidRDefault="00B96C69" w:rsidP="00B96C6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443934FD" w14:textId="3FF7B7A5" w:rsidR="00B96C69" w:rsidRPr="00C66B8F" w:rsidRDefault="00B96C69" w:rsidP="00B96C69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1B29B76" w14:textId="77777777" w:rsidR="00B96C69" w:rsidRPr="00C66B8F" w:rsidRDefault="00B96C69" w:rsidP="00B96C6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</w:tcPr>
          <w:p w14:paraId="1C02D7A2" w14:textId="3AA9548F" w:rsidR="00B96C69" w:rsidRPr="00C66B8F" w:rsidRDefault="00B96C69" w:rsidP="00B96C69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34172C8E" w14:textId="77777777" w:rsidR="00B96C69" w:rsidRPr="00C66B8F" w:rsidRDefault="00B96C69" w:rsidP="00B96C6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</w:tcPr>
          <w:p w14:paraId="78152118" w14:textId="068D6E81" w:rsidR="00B96C69" w:rsidRPr="00C66B8F" w:rsidRDefault="00B96C69" w:rsidP="00B96C6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72</w:t>
            </w:r>
          </w:p>
        </w:tc>
      </w:tr>
      <w:tr w:rsidR="00B96C69" w:rsidRPr="00C66B8F" w14:paraId="4A9B0D90" w14:textId="77777777" w:rsidTr="000D42E5">
        <w:tc>
          <w:tcPr>
            <w:tcW w:w="3690" w:type="dxa"/>
          </w:tcPr>
          <w:p w14:paraId="2C3EB88E" w14:textId="77777777" w:rsidR="00B96C69" w:rsidRPr="00C66B8F" w:rsidRDefault="00B96C69" w:rsidP="00B9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90" w:type="dxa"/>
          </w:tcPr>
          <w:p w14:paraId="7D3AF826" w14:textId="1CE24D15" w:rsidR="00B96C69" w:rsidRPr="00C66B8F" w:rsidRDefault="00B96C69" w:rsidP="00B96C6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>1,213</w:t>
            </w:r>
          </w:p>
        </w:tc>
        <w:tc>
          <w:tcPr>
            <w:tcW w:w="270" w:type="dxa"/>
          </w:tcPr>
          <w:p w14:paraId="5A4EBE77" w14:textId="77777777" w:rsidR="00B96C69" w:rsidRPr="00C66B8F" w:rsidRDefault="00B96C69" w:rsidP="00B96C6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19EDD464" w14:textId="1D4D021F" w:rsidR="00B96C69" w:rsidRPr="00C66B8F" w:rsidRDefault="00B96C69" w:rsidP="00B96C6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</w:t>
            </w: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6B8F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080</w:t>
            </w:r>
          </w:p>
        </w:tc>
        <w:tc>
          <w:tcPr>
            <w:tcW w:w="236" w:type="dxa"/>
          </w:tcPr>
          <w:p w14:paraId="53F9CF27" w14:textId="77777777" w:rsidR="00B96C69" w:rsidRPr="00C66B8F" w:rsidRDefault="00B96C69" w:rsidP="00B96C6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</w:tcPr>
          <w:p w14:paraId="318CE84E" w14:textId="0D1DC7D2" w:rsidR="00B96C69" w:rsidRPr="00C66B8F" w:rsidRDefault="00B96C69" w:rsidP="00B96C69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05B8C9B6" w14:textId="77777777" w:rsidR="00B96C69" w:rsidRPr="00C66B8F" w:rsidRDefault="00B96C69" w:rsidP="00B96C6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0" w:type="dxa"/>
          </w:tcPr>
          <w:p w14:paraId="1D1F08A3" w14:textId="7AD50CA6" w:rsidR="00B96C69" w:rsidRPr="00C66B8F" w:rsidRDefault="00B96C69" w:rsidP="00B96C69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342BC2" w:rsidRPr="00C66B8F" w14:paraId="11249602" w14:textId="77777777" w:rsidTr="000D42E5">
        <w:tc>
          <w:tcPr>
            <w:tcW w:w="3690" w:type="dxa"/>
          </w:tcPr>
          <w:p w14:paraId="39641791" w14:textId="77777777" w:rsidR="00342BC2" w:rsidRPr="00C66B8F" w:rsidRDefault="00342BC2" w:rsidP="0034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4FE8EFBD" w14:textId="1A27B688" w:rsidR="00342BC2" w:rsidRPr="00C66B8F" w:rsidRDefault="00B96C69" w:rsidP="00B96C6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1,213</w:t>
            </w:r>
          </w:p>
        </w:tc>
        <w:tc>
          <w:tcPr>
            <w:tcW w:w="270" w:type="dxa"/>
          </w:tcPr>
          <w:p w14:paraId="36420C3D" w14:textId="77777777" w:rsidR="00342BC2" w:rsidRPr="00C66B8F" w:rsidRDefault="00342BC2" w:rsidP="00B95695">
            <w:pPr>
              <w:pStyle w:val="acctfourfigures"/>
              <w:tabs>
                <w:tab w:val="clear" w:pos="765"/>
                <w:tab w:val="decimal" w:pos="920"/>
                <w:tab w:val="decimal" w:pos="963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1EDC4D30" w14:textId="2E571630" w:rsidR="00342BC2" w:rsidRPr="00C66B8F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1</w:t>
            </w:r>
            <w:r w:rsidRPr="00C66B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66B8F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080</w:t>
            </w:r>
          </w:p>
        </w:tc>
        <w:tc>
          <w:tcPr>
            <w:tcW w:w="236" w:type="dxa"/>
          </w:tcPr>
          <w:p w14:paraId="0489F9CA" w14:textId="77777777" w:rsidR="00342BC2" w:rsidRPr="00C66B8F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3C407B92" w14:textId="4A877CE9" w:rsidR="00342BC2" w:rsidRPr="00C66B8F" w:rsidRDefault="0055516B" w:rsidP="00342BC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66B8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62" w:type="dxa"/>
          </w:tcPr>
          <w:p w14:paraId="10D16AEE" w14:textId="77777777" w:rsidR="00342BC2" w:rsidRPr="00C66B8F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4CFFEC99" w14:textId="5A532893" w:rsidR="00342BC2" w:rsidRPr="00C66B8F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66B8F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72</w:t>
            </w:r>
          </w:p>
        </w:tc>
      </w:tr>
      <w:tr w:rsidR="00342BC2" w:rsidRPr="00C66B8F" w14:paraId="2F6BC09C" w14:textId="77777777" w:rsidTr="000D42E5">
        <w:trPr>
          <w:trHeight w:val="197"/>
        </w:trPr>
        <w:tc>
          <w:tcPr>
            <w:tcW w:w="3690" w:type="dxa"/>
          </w:tcPr>
          <w:p w14:paraId="439B77D5" w14:textId="5A336761" w:rsidR="00342BC2" w:rsidRPr="00C66B8F" w:rsidRDefault="00342BC2" w:rsidP="0034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3E510D8E" w14:textId="77777777" w:rsidR="00342BC2" w:rsidRPr="00C66B8F" w:rsidRDefault="00342BC2" w:rsidP="0034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81DEFF" w14:textId="77777777" w:rsidR="00342BC2" w:rsidRPr="00C66B8F" w:rsidRDefault="00342BC2" w:rsidP="0034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7F54B161" w14:textId="77777777" w:rsidR="00342BC2" w:rsidRPr="00C66B8F" w:rsidRDefault="00342BC2" w:rsidP="0034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25C0C9" w14:textId="77777777" w:rsidR="00342BC2" w:rsidRPr="00C66B8F" w:rsidRDefault="00342BC2" w:rsidP="0034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1661C440" w14:textId="77777777" w:rsidR="00342BC2" w:rsidRPr="00C66B8F" w:rsidRDefault="00342BC2" w:rsidP="0034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3FB28E03" w14:textId="77777777" w:rsidR="00342BC2" w:rsidRPr="00C66B8F" w:rsidRDefault="00342BC2" w:rsidP="0034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3FFEDCDC" w14:textId="77777777" w:rsidR="00342BC2" w:rsidRPr="00C66B8F" w:rsidRDefault="00342BC2" w:rsidP="0034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2BC2" w:rsidRPr="00C66B8F" w14:paraId="7895301C" w14:textId="77777777" w:rsidTr="000D42E5">
        <w:tc>
          <w:tcPr>
            <w:tcW w:w="3690" w:type="dxa"/>
          </w:tcPr>
          <w:p w14:paraId="53C8EE99" w14:textId="77777777" w:rsidR="00342BC2" w:rsidRPr="00C66B8F" w:rsidRDefault="00342BC2" w:rsidP="0034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5445" w:type="dxa"/>
            <w:gridSpan w:val="7"/>
          </w:tcPr>
          <w:p w14:paraId="5E7639D3" w14:textId="77777777" w:rsidR="00342BC2" w:rsidRPr="00C66B8F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42BC2" w:rsidRPr="00C66B8F" w14:paraId="74FEFCC2" w14:textId="77777777" w:rsidTr="000D42E5">
        <w:tc>
          <w:tcPr>
            <w:tcW w:w="3690" w:type="dxa"/>
          </w:tcPr>
          <w:p w14:paraId="0E63A7EC" w14:textId="77777777" w:rsidR="00342BC2" w:rsidRPr="00C66B8F" w:rsidRDefault="00342BC2" w:rsidP="0034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0" w:type="dxa"/>
          </w:tcPr>
          <w:p w14:paraId="202DC50E" w14:textId="4ACFC445" w:rsidR="00342BC2" w:rsidRPr="00C66B8F" w:rsidRDefault="0055516B" w:rsidP="00342BC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6ED6608" w14:textId="77777777" w:rsidR="00342BC2" w:rsidRPr="00C66B8F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2C70005F" w14:textId="6EAC9CBD" w:rsidR="00342BC2" w:rsidRPr="00C66B8F" w:rsidRDefault="00342BC2" w:rsidP="00085CEF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FCB1094" w14:textId="77777777" w:rsidR="00342BC2" w:rsidRPr="00C66B8F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0C47F654" w14:textId="5B227352" w:rsidR="00342BC2" w:rsidRPr="00C66B8F" w:rsidRDefault="0055516B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</w:t>
            </w:r>
          </w:p>
        </w:tc>
        <w:tc>
          <w:tcPr>
            <w:tcW w:w="262" w:type="dxa"/>
          </w:tcPr>
          <w:p w14:paraId="3FC1B1F5" w14:textId="77777777" w:rsidR="00342BC2" w:rsidRPr="00C66B8F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0" w:type="dxa"/>
          </w:tcPr>
          <w:p w14:paraId="04D4DBC0" w14:textId="28A6D6E9" w:rsidR="00342BC2" w:rsidRPr="00C66B8F" w:rsidRDefault="00342BC2" w:rsidP="00085CE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430</w:t>
            </w:r>
          </w:p>
        </w:tc>
      </w:tr>
      <w:tr w:rsidR="00342BC2" w:rsidRPr="00C66B8F" w14:paraId="5FD9D51E" w14:textId="77777777" w:rsidTr="000D42E5">
        <w:tc>
          <w:tcPr>
            <w:tcW w:w="3690" w:type="dxa"/>
          </w:tcPr>
          <w:p w14:paraId="75339E87" w14:textId="77777777" w:rsidR="00342BC2" w:rsidRPr="00C66B8F" w:rsidRDefault="00342BC2" w:rsidP="0034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58558B37" w14:textId="15B8CB2E" w:rsidR="00342BC2" w:rsidRPr="00C66B8F" w:rsidRDefault="0055516B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13,992</w:t>
            </w:r>
          </w:p>
        </w:tc>
        <w:tc>
          <w:tcPr>
            <w:tcW w:w="270" w:type="dxa"/>
          </w:tcPr>
          <w:p w14:paraId="64CAA5A7" w14:textId="77777777" w:rsidR="00342BC2" w:rsidRPr="00C66B8F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4D41EE5B" w14:textId="6F05FBA3" w:rsidR="00342BC2" w:rsidRPr="00C66B8F" w:rsidRDefault="00342BC2" w:rsidP="00085CE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107</w:t>
            </w: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6B8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915</w:t>
            </w:r>
          </w:p>
        </w:tc>
        <w:tc>
          <w:tcPr>
            <w:tcW w:w="236" w:type="dxa"/>
          </w:tcPr>
          <w:p w14:paraId="7561E81B" w14:textId="77777777" w:rsidR="00342BC2" w:rsidRPr="00C66B8F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481245D9" w14:textId="53AF0886" w:rsidR="00342BC2" w:rsidRPr="00C66B8F" w:rsidRDefault="0055516B" w:rsidP="00342BC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000E815C" w14:textId="77777777" w:rsidR="00342BC2" w:rsidRPr="00C66B8F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47854CA3" w14:textId="238F83C2" w:rsidR="00342BC2" w:rsidRPr="00C66B8F" w:rsidRDefault="00342BC2" w:rsidP="00085CEF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342BC2" w:rsidRPr="00C66B8F" w14:paraId="48C5514A" w14:textId="77777777" w:rsidTr="000D42E5">
        <w:tc>
          <w:tcPr>
            <w:tcW w:w="3690" w:type="dxa"/>
          </w:tcPr>
          <w:p w14:paraId="42D1C773" w14:textId="77777777" w:rsidR="00342BC2" w:rsidRPr="00C66B8F" w:rsidRDefault="00342BC2" w:rsidP="0034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04DD61AB" w14:textId="08155A13" w:rsidR="00342BC2" w:rsidRPr="00C66B8F" w:rsidRDefault="0055516B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13,992</w:t>
            </w:r>
          </w:p>
        </w:tc>
        <w:tc>
          <w:tcPr>
            <w:tcW w:w="270" w:type="dxa"/>
          </w:tcPr>
          <w:p w14:paraId="3BF89D43" w14:textId="77777777" w:rsidR="00342BC2" w:rsidRPr="00C66B8F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4BB5D966" w14:textId="53939B84" w:rsidR="00342BC2" w:rsidRPr="00C66B8F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107</w:t>
            </w:r>
            <w:r w:rsidRPr="00C66B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66B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915</w:t>
            </w:r>
          </w:p>
        </w:tc>
        <w:tc>
          <w:tcPr>
            <w:tcW w:w="236" w:type="dxa"/>
          </w:tcPr>
          <w:p w14:paraId="1A61F187" w14:textId="77777777" w:rsidR="00342BC2" w:rsidRPr="00C66B8F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3A7B88DB" w14:textId="4041ACA9" w:rsidR="00342BC2" w:rsidRPr="00C66B8F" w:rsidRDefault="0055516B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262" w:type="dxa"/>
          </w:tcPr>
          <w:p w14:paraId="303E17F8" w14:textId="77777777" w:rsidR="00342BC2" w:rsidRPr="00C66B8F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592A59D6" w14:textId="53BE7E85" w:rsidR="00342BC2" w:rsidRPr="00C66B8F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430</w:t>
            </w:r>
          </w:p>
        </w:tc>
      </w:tr>
      <w:tr w:rsidR="00342BC2" w:rsidRPr="00C66B8F" w14:paraId="69BC6B74" w14:textId="77777777" w:rsidTr="000D42E5">
        <w:tc>
          <w:tcPr>
            <w:tcW w:w="3690" w:type="dxa"/>
          </w:tcPr>
          <w:p w14:paraId="54CC68F6" w14:textId="77777777" w:rsidR="00342BC2" w:rsidRPr="00C66B8F" w:rsidRDefault="00342BC2" w:rsidP="0034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40E3807B" w14:textId="77777777" w:rsidR="00342BC2" w:rsidRPr="00C66B8F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2C4C3B9" w14:textId="77777777" w:rsidR="00342BC2" w:rsidRPr="00C66B8F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019596A2" w14:textId="77777777" w:rsidR="00342BC2" w:rsidRPr="00C66B8F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2C0733B" w14:textId="77777777" w:rsidR="00342BC2" w:rsidRPr="00C66B8F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0C1188FC" w14:textId="77777777" w:rsidR="00342BC2" w:rsidRPr="00C66B8F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17C0F5BB" w14:textId="77777777" w:rsidR="00342BC2" w:rsidRPr="00C66B8F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609FB3AA" w14:textId="77777777" w:rsidR="00342BC2" w:rsidRPr="00C66B8F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2BC2" w:rsidRPr="00C66B8F" w14:paraId="078CA0D0" w14:textId="77777777" w:rsidTr="000D42E5">
        <w:tc>
          <w:tcPr>
            <w:tcW w:w="3690" w:type="dxa"/>
          </w:tcPr>
          <w:p w14:paraId="7C733427" w14:textId="763F6DFB" w:rsidR="00342BC2" w:rsidRPr="00C66B8F" w:rsidRDefault="00342BC2" w:rsidP="0034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90" w:type="dxa"/>
          </w:tcPr>
          <w:p w14:paraId="6AA4B566" w14:textId="77777777" w:rsidR="00342BC2" w:rsidRPr="00C66B8F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BD0065C" w14:textId="77777777" w:rsidR="00342BC2" w:rsidRPr="00C66B8F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0690DE61" w14:textId="77777777" w:rsidR="00342BC2" w:rsidRPr="00C66B8F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EAFD260" w14:textId="77777777" w:rsidR="00342BC2" w:rsidRPr="00C66B8F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</w:tcPr>
          <w:p w14:paraId="3A26B459" w14:textId="77777777" w:rsidR="00342BC2" w:rsidRPr="00C66B8F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</w:tcPr>
          <w:p w14:paraId="79E17D64" w14:textId="77777777" w:rsidR="00342BC2" w:rsidRPr="00C66B8F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0" w:type="dxa"/>
          </w:tcPr>
          <w:p w14:paraId="5A9454F8" w14:textId="77777777" w:rsidR="00342BC2" w:rsidRPr="00C66B8F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42BC2" w:rsidRPr="00C66B8F" w14:paraId="5104CA49" w14:textId="77777777" w:rsidTr="000D42E5">
        <w:tc>
          <w:tcPr>
            <w:tcW w:w="3690" w:type="dxa"/>
          </w:tcPr>
          <w:p w14:paraId="39020290" w14:textId="77777777" w:rsidR="00342BC2" w:rsidRPr="00C66B8F" w:rsidRDefault="00342BC2" w:rsidP="0034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14:paraId="1D290E3B" w14:textId="70C7AFA8" w:rsidR="00342BC2" w:rsidRPr="00C66B8F" w:rsidRDefault="0055516B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166</w:t>
            </w:r>
          </w:p>
        </w:tc>
        <w:tc>
          <w:tcPr>
            <w:tcW w:w="270" w:type="dxa"/>
          </w:tcPr>
          <w:p w14:paraId="4B139E96" w14:textId="77777777" w:rsidR="00342BC2" w:rsidRPr="00C66B8F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double" w:sz="4" w:space="0" w:color="auto"/>
            </w:tcBorders>
          </w:tcPr>
          <w:p w14:paraId="4AB7C053" w14:textId="5526510C" w:rsidR="00342BC2" w:rsidRPr="00C66B8F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1</w:t>
            </w:r>
            <w:r w:rsidRPr="00C66B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66B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637</w:t>
            </w:r>
          </w:p>
        </w:tc>
        <w:tc>
          <w:tcPr>
            <w:tcW w:w="236" w:type="dxa"/>
          </w:tcPr>
          <w:p w14:paraId="065A1635" w14:textId="77777777" w:rsidR="00342BC2" w:rsidRPr="00C66B8F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</w:tcPr>
          <w:p w14:paraId="4912B1DD" w14:textId="328999A6" w:rsidR="00342BC2" w:rsidRPr="00C66B8F" w:rsidRDefault="0055516B" w:rsidP="0003420D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0" w:right="-11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6D3E577B" w14:textId="77777777" w:rsidR="00342BC2" w:rsidRPr="00C66B8F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  <w:tcBorders>
              <w:bottom w:val="double" w:sz="4" w:space="0" w:color="auto"/>
            </w:tcBorders>
          </w:tcPr>
          <w:p w14:paraId="0BAEEE9E" w14:textId="4915141E" w:rsidR="00342BC2" w:rsidRPr="00C66B8F" w:rsidRDefault="00342BC2" w:rsidP="00A23ACF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342BC2" w:rsidRPr="00C66B8F" w14:paraId="282EC8FF" w14:textId="77777777" w:rsidTr="000D42E5">
        <w:tc>
          <w:tcPr>
            <w:tcW w:w="3690" w:type="dxa"/>
          </w:tcPr>
          <w:p w14:paraId="2AE3A3AE" w14:textId="3A6FD1CB" w:rsidR="00342BC2" w:rsidRPr="00C66B8F" w:rsidRDefault="00342BC2" w:rsidP="0034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0" w:type="dxa"/>
          </w:tcPr>
          <w:p w14:paraId="7A0B246C" w14:textId="77777777" w:rsidR="00342BC2" w:rsidRPr="00C66B8F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88137C0" w14:textId="77777777" w:rsidR="00342BC2" w:rsidRPr="00C66B8F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0" w:type="dxa"/>
          </w:tcPr>
          <w:p w14:paraId="3044859C" w14:textId="77777777" w:rsidR="00342BC2" w:rsidRPr="00C66B8F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4FC688BD" w14:textId="77777777" w:rsidR="00342BC2" w:rsidRPr="00C66B8F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</w:tcPr>
          <w:p w14:paraId="0E78970D" w14:textId="77777777" w:rsidR="00342BC2" w:rsidRPr="00C66B8F" w:rsidRDefault="00342BC2" w:rsidP="0003420D">
            <w:pPr>
              <w:pStyle w:val="acctfourfigures"/>
              <w:tabs>
                <w:tab w:val="clear" w:pos="765"/>
                <w:tab w:val="decimal" w:pos="650"/>
                <w:tab w:val="decimal" w:pos="920"/>
              </w:tabs>
              <w:spacing w:line="240" w:lineRule="auto"/>
              <w:ind w:left="-70" w:right="-111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43477FC6" w14:textId="77777777" w:rsidR="00342BC2" w:rsidRPr="00C66B8F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</w:tcPr>
          <w:p w14:paraId="28FDB5A8" w14:textId="77777777" w:rsidR="00342BC2" w:rsidRPr="00C66B8F" w:rsidRDefault="00342BC2" w:rsidP="00342BC2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42BC2" w:rsidRPr="00C66B8F" w14:paraId="0EDA339C" w14:textId="77777777" w:rsidTr="000D42E5">
        <w:tc>
          <w:tcPr>
            <w:tcW w:w="3690" w:type="dxa"/>
          </w:tcPr>
          <w:p w14:paraId="18AC1DA2" w14:textId="0749EF59" w:rsidR="00342BC2" w:rsidRPr="00C66B8F" w:rsidRDefault="00342BC2" w:rsidP="0034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190" w:type="dxa"/>
          </w:tcPr>
          <w:p w14:paraId="1DF98BCC" w14:textId="77777777" w:rsidR="00342BC2" w:rsidRPr="00C66B8F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974D094" w14:textId="77777777" w:rsidR="00342BC2" w:rsidRPr="00C66B8F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61726B78" w14:textId="77777777" w:rsidR="00342BC2" w:rsidRPr="00C66B8F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D91D326" w14:textId="77777777" w:rsidR="00342BC2" w:rsidRPr="00C66B8F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</w:tcPr>
          <w:p w14:paraId="5E5E62F9" w14:textId="77777777" w:rsidR="00342BC2" w:rsidRPr="00C66B8F" w:rsidRDefault="00342BC2" w:rsidP="0003420D">
            <w:pPr>
              <w:pStyle w:val="acctfourfigures"/>
              <w:tabs>
                <w:tab w:val="clear" w:pos="765"/>
                <w:tab w:val="decimal" w:pos="650"/>
                <w:tab w:val="decimal" w:pos="920"/>
              </w:tabs>
              <w:spacing w:line="240" w:lineRule="auto"/>
              <w:ind w:left="-70" w:right="-11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</w:tcPr>
          <w:p w14:paraId="6607C232" w14:textId="77777777" w:rsidR="00342BC2" w:rsidRPr="00C66B8F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0" w:type="dxa"/>
          </w:tcPr>
          <w:p w14:paraId="52B1ECE7" w14:textId="77777777" w:rsidR="00342BC2" w:rsidRPr="00C66B8F" w:rsidRDefault="00342BC2" w:rsidP="00342BC2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42BC2" w:rsidRPr="00C66B8F" w14:paraId="55A49FE5" w14:textId="77777777" w:rsidTr="000D42E5">
        <w:tc>
          <w:tcPr>
            <w:tcW w:w="3690" w:type="dxa"/>
          </w:tcPr>
          <w:p w14:paraId="25E1A5BF" w14:textId="1A5F9D84" w:rsidR="00342BC2" w:rsidRPr="00C66B8F" w:rsidRDefault="00D34029" w:rsidP="0034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เงินกู้ยืมระยะสั้นจาก</w:t>
            </w:r>
            <w:r w:rsidR="00342BC2" w:rsidRPr="00C66B8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90" w:type="dxa"/>
            <w:tcBorders>
              <w:bottom w:val="nil"/>
            </w:tcBorders>
            <w:shd w:val="clear" w:color="auto" w:fill="auto"/>
          </w:tcPr>
          <w:p w14:paraId="5CA05252" w14:textId="31C17E84" w:rsidR="00342BC2" w:rsidRPr="00C66B8F" w:rsidRDefault="0055516B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5,000</w:t>
            </w:r>
          </w:p>
        </w:tc>
        <w:tc>
          <w:tcPr>
            <w:tcW w:w="270" w:type="dxa"/>
            <w:shd w:val="clear" w:color="auto" w:fill="auto"/>
          </w:tcPr>
          <w:p w14:paraId="0D830E00" w14:textId="77777777" w:rsidR="00342BC2" w:rsidRPr="00C66B8F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auto"/>
          </w:tcPr>
          <w:p w14:paraId="77BCD34A" w14:textId="3A002DB9" w:rsidR="00342BC2" w:rsidRPr="00C66B8F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5,000</w:t>
            </w:r>
          </w:p>
        </w:tc>
        <w:tc>
          <w:tcPr>
            <w:tcW w:w="236" w:type="dxa"/>
            <w:shd w:val="clear" w:color="auto" w:fill="auto"/>
          </w:tcPr>
          <w:p w14:paraId="2202AE0D" w14:textId="77777777" w:rsidR="00342BC2" w:rsidRPr="00C66B8F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nil"/>
            </w:tcBorders>
            <w:shd w:val="clear" w:color="auto" w:fill="auto"/>
          </w:tcPr>
          <w:p w14:paraId="5BDBFF6A" w14:textId="63D84F5E" w:rsidR="00342BC2" w:rsidRPr="00C66B8F" w:rsidRDefault="0055516B" w:rsidP="0003420D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0" w:right="-111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21E2656B" w14:textId="77777777" w:rsidR="00342BC2" w:rsidRPr="00C66B8F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14:paraId="05598088" w14:textId="48B1A44E" w:rsidR="00342BC2" w:rsidRPr="00C66B8F" w:rsidRDefault="00342BC2" w:rsidP="00A23ACF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342BC2" w:rsidRPr="00C66B8F" w14:paraId="304DA0EA" w14:textId="77777777" w:rsidTr="000D42E5">
        <w:tc>
          <w:tcPr>
            <w:tcW w:w="3690" w:type="dxa"/>
          </w:tcPr>
          <w:p w14:paraId="279700C4" w14:textId="45BCB2EA" w:rsidR="00342BC2" w:rsidRPr="00C66B8F" w:rsidRDefault="00D34029" w:rsidP="0034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</w:t>
            </w:r>
            <w:r w:rsidR="00BF0B56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</w:t>
            </w:r>
            <w:r w:rsidR="00342BC2" w:rsidRPr="00C66B8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</w:tcPr>
          <w:p w14:paraId="67051A3F" w14:textId="54D143BF" w:rsidR="00342BC2" w:rsidRPr="00C66B8F" w:rsidRDefault="0055516B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17,750</w:t>
            </w:r>
          </w:p>
        </w:tc>
        <w:tc>
          <w:tcPr>
            <w:tcW w:w="270" w:type="dxa"/>
            <w:shd w:val="clear" w:color="auto" w:fill="auto"/>
          </w:tcPr>
          <w:p w14:paraId="49CCC1D2" w14:textId="77777777" w:rsidR="00342BC2" w:rsidRPr="00C66B8F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</w:tcPr>
          <w:p w14:paraId="4F347473" w14:textId="33E6EF6B" w:rsidR="00342BC2" w:rsidRPr="00C66B8F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17</w:t>
            </w: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6B8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750</w:t>
            </w:r>
          </w:p>
        </w:tc>
        <w:tc>
          <w:tcPr>
            <w:tcW w:w="236" w:type="dxa"/>
            <w:shd w:val="clear" w:color="auto" w:fill="auto"/>
          </w:tcPr>
          <w:p w14:paraId="2A642D7B" w14:textId="77777777" w:rsidR="00342BC2" w:rsidRPr="00C66B8F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60318905" w14:textId="7C69AFB9" w:rsidR="00342BC2" w:rsidRPr="00C66B8F" w:rsidRDefault="0055516B" w:rsidP="0003420D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0" w:right="-111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67626DA4" w14:textId="77777777" w:rsidR="00342BC2" w:rsidRPr="00C66B8F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46150AD6" w14:textId="61F92345" w:rsidR="00342BC2" w:rsidRPr="00C66B8F" w:rsidRDefault="00342BC2" w:rsidP="00A23ACF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342BC2" w:rsidRPr="00C66B8F" w14:paraId="65B80115" w14:textId="77777777" w:rsidTr="000D42E5">
        <w:tc>
          <w:tcPr>
            <w:tcW w:w="3690" w:type="dxa"/>
          </w:tcPr>
          <w:p w14:paraId="2D22FD70" w14:textId="77777777" w:rsidR="00342BC2" w:rsidRPr="00C66B8F" w:rsidRDefault="00342BC2" w:rsidP="0034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616FA8" w14:textId="7C1D34D1" w:rsidR="00342BC2" w:rsidRPr="00C66B8F" w:rsidRDefault="0055516B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22,750</w:t>
            </w:r>
          </w:p>
        </w:tc>
        <w:tc>
          <w:tcPr>
            <w:tcW w:w="270" w:type="dxa"/>
            <w:shd w:val="clear" w:color="auto" w:fill="auto"/>
          </w:tcPr>
          <w:p w14:paraId="5F053BD3" w14:textId="77777777" w:rsidR="00342BC2" w:rsidRPr="00C66B8F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D4E58B" w14:textId="3D7BB436" w:rsidR="00342BC2" w:rsidRPr="00C66B8F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22</w:t>
            </w:r>
            <w:r w:rsidRPr="00C66B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66B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750</w:t>
            </w:r>
          </w:p>
        </w:tc>
        <w:tc>
          <w:tcPr>
            <w:tcW w:w="236" w:type="dxa"/>
            <w:shd w:val="clear" w:color="auto" w:fill="auto"/>
          </w:tcPr>
          <w:p w14:paraId="1076E1D0" w14:textId="77777777" w:rsidR="00342BC2" w:rsidRPr="00C66B8F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C193A6" w14:textId="7D873F98" w:rsidR="00342BC2" w:rsidRPr="00C66B8F" w:rsidRDefault="0055516B" w:rsidP="0003420D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0" w:right="-11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0C4A0BCB" w14:textId="77777777" w:rsidR="00342BC2" w:rsidRPr="00C66B8F" w:rsidRDefault="00342BC2" w:rsidP="00342BC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0FB31EF9" w14:textId="2DCAED3A" w:rsidR="00342BC2" w:rsidRPr="00C66B8F" w:rsidRDefault="00342BC2" w:rsidP="00A23ACF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25108535" w14:textId="2D9E5175" w:rsidR="000E66A1" w:rsidRPr="00C66B8F" w:rsidRDefault="000E66A1" w:rsidP="00757227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14:paraId="1516DC74" w14:textId="10F3AC1F" w:rsidR="00C3148F" w:rsidRDefault="00C3148F" w:rsidP="00467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C3148F">
        <w:rPr>
          <w:rFonts w:asciiTheme="majorBidi" w:hAnsiTheme="majorBidi" w:hint="cs"/>
          <w:i/>
          <w:iCs/>
          <w:sz w:val="28"/>
          <w:szCs w:val="28"/>
          <w:cs/>
        </w:rPr>
        <w:t>เงินให้กู้ยืมระยะยาวแก่บริษัทย่อย</w:t>
      </w:r>
    </w:p>
    <w:p w14:paraId="46803310" w14:textId="77777777" w:rsidR="00C3148F" w:rsidRPr="00C3148F" w:rsidRDefault="00C3148F" w:rsidP="00467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28"/>
          <w:szCs w:val="28"/>
        </w:rPr>
      </w:pPr>
    </w:p>
    <w:p w14:paraId="4BCFCEB2" w14:textId="76D32034" w:rsidR="00467733" w:rsidRDefault="00D545DF" w:rsidP="00467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 w:hint="cs"/>
          <w:sz w:val="28"/>
          <w:szCs w:val="28"/>
          <w:cs/>
        </w:rPr>
        <w:t>ใน</w:t>
      </w:r>
      <w:r w:rsidR="00C3148F">
        <w:rPr>
          <w:rFonts w:asciiTheme="majorBidi" w:hAnsiTheme="majorBidi" w:hint="cs"/>
          <w:sz w:val="28"/>
          <w:szCs w:val="28"/>
          <w:cs/>
        </w:rPr>
        <w:t xml:space="preserve">ระหว่างงวด </w:t>
      </w:r>
      <w:r w:rsidR="00467733" w:rsidRPr="00C66B8F">
        <w:rPr>
          <w:rFonts w:asciiTheme="majorBidi" w:hAnsiTheme="majorBidi" w:hint="cs"/>
          <w:sz w:val="28"/>
          <w:szCs w:val="28"/>
          <w:cs/>
        </w:rPr>
        <w:t>บริษัทได้ทำบันทึกข้อตกลงตามสัญญาเงินให้กู้ยืมแก่บริษัทย่อยแห่งหนึ่ง</w:t>
      </w:r>
      <w:r w:rsidRPr="00C66B8F">
        <w:rPr>
          <w:rFonts w:asciiTheme="majorBidi" w:hAnsiTheme="majorBidi" w:hint="cs"/>
          <w:sz w:val="28"/>
          <w:szCs w:val="28"/>
          <w:cs/>
        </w:rPr>
        <w:t>ในเดือนกรกฎาคม</w:t>
      </w:r>
      <w:r w:rsidRPr="00C66B8F">
        <w:rPr>
          <w:rFonts w:asciiTheme="majorBidi" w:hAnsiTheme="majorBidi"/>
          <w:sz w:val="28"/>
          <w:szCs w:val="28"/>
          <w:cs/>
        </w:rPr>
        <w:t xml:space="preserve"> </w:t>
      </w:r>
      <w:r w:rsidRPr="00C66B8F">
        <w:rPr>
          <w:rFonts w:asciiTheme="majorBidi" w:hAnsiTheme="majorBidi"/>
          <w:sz w:val="28"/>
          <w:szCs w:val="28"/>
        </w:rPr>
        <w:t>2567</w:t>
      </w:r>
      <w:r w:rsidRPr="00C66B8F">
        <w:rPr>
          <w:rFonts w:asciiTheme="majorBidi" w:hAnsiTheme="majorBidi"/>
          <w:sz w:val="28"/>
          <w:szCs w:val="28"/>
          <w:cs/>
        </w:rPr>
        <w:t xml:space="preserve"> </w:t>
      </w:r>
      <w:r>
        <w:rPr>
          <w:rFonts w:asciiTheme="majorBidi" w:hAnsiTheme="majorBidi" w:hint="cs"/>
          <w:sz w:val="28"/>
          <w:szCs w:val="28"/>
          <w:cs/>
        </w:rPr>
        <w:t>โดย</w:t>
      </w:r>
      <w:r w:rsidR="00467733" w:rsidRPr="00C66B8F">
        <w:rPr>
          <w:rFonts w:asciiTheme="majorBidi" w:hAnsiTheme="majorBidi" w:hint="cs"/>
          <w:sz w:val="28"/>
          <w:szCs w:val="28"/>
          <w:cs/>
        </w:rPr>
        <w:t xml:space="preserve">มียอดคงเหลือ ณ วันที่ </w:t>
      </w:r>
      <w:r w:rsidR="00467733" w:rsidRPr="00C66B8F">
        <w:rPr>
          <w:rFonts w:asciiTheme="majorBidi" w:hAnsiTheme="majorBidi"/>
          <w:sz w:val="28"/>
          <w:szCs w:val="28"/>
        </w:rPr>
        <w:t xml:space="preserve">30 </w:t>
      </w:r>
      <w:r w:rsidR="00467733" w:rsidRPr="00C66B8F">
        <w:rPr>
          <w:rFonts w:asciiTheme="majorBidi" w:hAnsiTheme="majorBidi" w:hint="cs"/>
          <w:sz w:val="28"/>
          <w:szCs w:val="28"/>
          <w:cs/>
        </w:rPr>
        <w:t xml:space="preserve">กันยายน </w:t>
      </w:r>
      <w:r w:rsidR="00467733" w:rsidRPr="00C66B8F">
        <w:rPr>
          <w:rFonts w:asciiTheme="majorBidi" w:hAnsiTheme="majorBidi"/>
          <w:sz w:val="28"/>
          <w:szCs w:val="28"/>
        </w:rPr>
        <w:t xml:space="preserve">2567 </w:t>
      </w:r>
      <w:r w:rsidR="00467733" w:rsidRPr="00C66B8F">
        <w:rPr>
          <w:rFonts w:asciiTheme="majorBidi" w:hAnsiTheme="majorBidi" w:hint="cs"/>
          <w:sz w:val="28"/>
          <w:szCs w:val="28"/>
          <w:cs/>
        </w:rPr>
        <w:t>จำนวนเงิน</w:t>
      </w:r>
      <w:r w:rsidR="00467733" w:rsidRPr="00C66B8F">
        <w:rPr>
          <w:rFonts w:asciiTheme="majorBidi" w:hAnsiTheme="majorBidi"/>
          <w:sz w:val="28"/>
          <w:szCs w:val="28"/>
          <w:cs/>
        </w:rPr>
        <w:t xml:space="preserve"> </w:t>
      </w:r>
      <w:r w:rsidR="00B96C69" w:rsidRPr="00C66B8F">
        <w:rPr>
          <w:rFonts w:asciiTheme="majorBidi" w:hAnsiTheme="majorBidi"/>
          <w:sz w:val="28"/>
          <w:szCs w:val="28"/>
        </w:rPr>
        <w:t>53.25</w:t>
      </w:r>
      <w:r w:rsidR="00467733" w:rsidRPr="00C66B8F">
        <w:rPr>
          <w:rFonts w:asciiTheme="majorBidi" w:hAnsiTheme="majorBidi"/>
          <w:sz w:val="28"/>
          <w:szCs w:val="28"/>
          <w:cs/>
        </w:rPr>
        <w:t xml:space="preserve"> </w:t>
      </w:r>
      <w:r w:rsidR="00467733" w:rsidRPr="00C66B8F">
        <w:rPr>
          <w:rFonts w:asciiTheme="majorBidi" w:hAnsiTheme="majorBidi" w:hint="cs"/>
          <w:sz w:val="28"/>
          <w:szCs w:val="28"/>
          <w:cs/>
        </w:rPr>
        <w:t>ล้านบาท</w:t>
      </w:r>
      <w:r w:rsidR="00467733" w:rsidRPr="00C66B8F">
        <w:rPr>
          <w:rFonts w:asciiTheme="majorBidi" w:hAnsiTheme="majorBidi"/>
          <w:sz w:val="28"/>
          <w:szCs w:val="28"/>
          <w:cs/>
        </w:rPr>
        <w:t xml:space="preserve"> </w:t>
      </w:r>
      <w:r w:rsidR="00467733" w:rsidRPr="00C66B8F">
        <w:rPr>
          <w:rFonts w:asciiTheme="majorBidi" w:hAnsiTheme="majorBidi" w:hint="cs"/>
          <w:sz w:val="28"/>
          <w:szCs w:val="28"/>
          <w:cs/>
        </w:rPr>
        <w:t>สำหรับการเปลี่ยนแปลงกำหนดการรับชำระคืนเงินให้กู้ยืมจากเดิมภายในเดือนกรกฎาคม</w:t>
      </w:r>
      <w:r w:rsidR="00467733" w:rsidRPr="00C66B8F">
        <w:rPr>
          <w:rFonts w:asciiTheme="majorBidi" w:hAnsiTheme="majorBidi"/>
          <w:sz w:val="28"/>
          <w:szCs w:val="28"/>
          <w:cs/>
        </w:rPr>
        <w:t xml:space="preserve"> </w:t>
      </w:r>
      <w:r w:rsidR="00467733" w:rsidRPr="00C66B8F">
        <w:rPr>
          <w:rFonts w:asciiTheme="majorBidi" w:hAnsiTheme="majorBidi"/>
          <w:sz w:val="28"/>
          <w:szCs w:val="28"/>
        </w:rPr>
        <w:t>2567</w:t>
      </w:r>
      <w:r w:rsidR="00467733" w:rsidRPr="00C66B8F">
        <w:rPr>
          <w:rFonts w:asciiTheme="majorBidi" w:hAnsiTheme="majorBidi"/>
          <w:sz w:val="28"/>
          <w:szCs w:val="28"/>
          <w:cs/>
        </w:rPr>
        <w:t xml:space="preserve"> </w:t>
      </w:r>
      <w:r w:rsidR="00467733" w:rsidRPr="00C66B8F">
        <w:rPr>
          <w:rFonts w:asciiTheme="majorBidi" w:hAnsiTheme="majorBidi" w:hint="cs"/>
          <w:sz w:val="28"/>
          <w:szCs w:val="28"/>
          <w:cs/>
        </w:rPr>
        <w:t>เป็นภายในเดือนกรกฎาคม</w:t>
      </w:r>
      <w:r w:rsidR="00467733" w:rsidRPr="00C66B8F">
        <w:rPr>
          <w:rFonts w:asciiTheme="majorBidi" w:hAnsiTheme="majorBidi"/>
          <w:sz w:val="28"/>
          <w:szCs w:val="28"/>
          <w:cs/>
        </w:rPr>
        <w:t xml:space="preserve"> </w:t>
      </w:r>
      <w:r w:rsidR="00467733" w:rsidRPr="00C66B8F">
        <w:rPr>
          <w:rFonts w:asciiTheme="majorBidi" w:hAnsiTheme="majorBidi"/>
          <w:sz w:val="28"/>
          <w:szCs w:val="28"/>
        </w:rPr>
        <w:t>2569</w:t>
      </w:r>
      <w:r w:rsidR="00467733" w:rsidRPr="00C66B8F">
        <w:rPr>
          <w:rFonts w:asciiTheme="majorBidi" w:hAnsiTheme="majorBidi"/>
          <w:sz w:val="28"/>
          <w:szCs w:val="28"/>
          <w:cs/>
        </w:rPr>
        <w:t xml:space="preserve"> </w:t>
      </w:r>
      <w:r w:rsidR="00467733" w:rsidRPr="00C66B8F">
        <w:rPr>
          <w:rFonts w:asciiTheme="majorBidi" w:hAnsiTheme="majorBidi" w:hint="cs"/>
          <w:sz w:val="28"/>
          <w:szCs w:val="28"/>
          <w:cs/>
        </w:rPr>
        <w:t>และการเปลี่ยนแปลงอัตราดอกเบี้ยเงินให้กู้ยืมเป็นอัตราตามที่กำหนดในบันทึกข้อตกลงเงินให้กู้ยืมดังกล่าว</w:t>
      </w:r>
    </w:p>
    <w:p w14:paraId="3EBDB8D5" w14:textId="77777777" w:rsidR="00C3148F" w:rsidRDefault="00C3148F" w:rsidP="00467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3D66C7DE" w14:textId="4AC65155" w:rsidR="00C3148F" w:rsidRPr="00C3148F" w:rsidRDefault="00C3148F" w:rsidP="00467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C3148F">
        <w:rPr>
          <w:rFonts w:asciiTheme="majorBidi" w:hAnsiTheme="majorBidi" w:hint="cs"/>
          <w:i/>
          <w:iCs/>
          <w:sz w:val="28"/>
          <w:szCs w:val="28"/>
          <w:cs/>
        </w:rPr>
        <w:t>เงินกู้ยืมระยะยาว</w:t>
      </w:r>
      <w:r w:rsidR="00BF0B56">
        <w:rPr>
          <w:rFonts w:asciiTheme="majorBidi" w:hAnsiTheme="majorBidi" w:hint="cs"/>
          <w:i/>
          <w:iCs/>
          <w:sz w:val="28"/>
          <w:szCs w:val="28"/>
          <w:cs/>
        </w:rPr>
        <w:t>จาก</w:t>
      </w:r>
      <w:r w:rsidRPr="00C3148F">
        <w:rPr>
          <w:rFonts w:asciiTheme="majorBidi" w:hAnsiTheme="majorBidi" w:hint="cs"/>
          <w:i/>
          <w:iCs/>
          <w:sz w:val="28"/>
          <w:szCs w:val="28"/>
          <w:cs/>
        </w:rPr>
        <w:t>กิจการอื่นที่เกี่ยวข้องกัน</w:t>
      </w:r>
    </w:p>
    <w:p w14:paraId="5DC0A4C7" w14:textId="77777777" w:rsidR="006F405C" w:rsidRPr="00C66B8F" w:rsidRDefault="006F405C" w:rsidP="00467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4"/>
          <w:szCs w:val="24"/>
        </w:rPr>
      </w:pPr>
    </w:p>
    <w:p w14:paraId="7EF9AF87" w14:textId="0E6A8FAF" w:rsidR="00467733" w:rsidRPr="00C66B8F" w:rsidRDefault="00D545DF" w:rsidP="006F4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 w:hint="cs"/>
          <w:sz w:val="28"/>
          <w:szCs w:val="28"/>
          <w:cs/>
        </w:rPr>
        <w:t>ใน</w:t>
      </w:r>
      <w:r w:rsidR="00C3148F">
        <w:rPr>
          <w:rFonts w:asciiTheme="majorBidi" w:hAnsiTheme="majorBidi" w:hint="cs"/>
          <w:sz w:val="28"/>
          <w:szCs w:val="28"/>
          <w:cs/>
        </w:rPr>
        <w:t xml:space="preserve">ระหว่างงวด </w:t>
      </w:r>
      <w:r w:rsidR="006F405C" w:rsidRPr="00C66B8F">
        <w:rPr>
          <w:rFonts w:asciiTheme="majorBidi" w:hAnsiTheme="majorBidi" w:hint="cs"/>
          <w:spacing w:val="-4"/>
          <w:sz w:val="28"/>
          <w:szCs w:val="28"/>
          <w:cs/>
        </w:rPr>
        <w:t>บริษัทย่อยแห่งหนึ่งได้ทำบันทึกข้อตกลงตามสัญญากู้ยืมเงินกับกิจการอื่นที่เกี่ยวข้องกันหลายแห่ง</w:t>
      </w:r>
      <w:r w:rsidRPr="00C66B8F">
        <w:rPr>
          <w:rFonts w:asciiTheme="majorBidi" w:hAnsiTheme="majorBidi" w:hint="cs"/>
          <w:sz w:val="28"/>
          <w:szCs w:val="28"/>
          <w:cs/>
        </w:rPr>
        <w:t>ใ</w:t>
      </w:r>
      <w:r w:rsidRPr="00C66B8F">
        <w:rPr>
          <w:rFonts w:asciiTheme="majorBidi" w:hAnsiTheme="majorBidi" w:hint="cs"/>
          <w:spacing w:val="-4"/>
          <w:sz w:val="28"/>
          <w:szCs w:val="28"/>
          <w:cs/>
        </w:rPr>
        <w:t>นเดือนกรกฎาคม</w:t>
      </w:r>
      <w:r w:rsidRPr="00C66B8F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C66B8F">
        <w:rPr>
          <w:rFonts w:asciiTheme="majorBidi" w:hAnsiTheme="majorBidi"/>
          <w:spacing w:val="-4"/>
          <w:sz w:val="28"/>
          <w:szCs w:val="28"/>
        </w:rPr>
        <w:t>2567</w:t>
      </w:r>
      <w:r w:rsidRPr="00C66B8F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>
        <w:rPr>
          <w:rFonts w:asciiTheme="majorBidi" w:hAnsiTheme="majorBidi" w:hint="cs"/>
          <w:sz w:val="28"/>
          <w:szCs w:val="28"/>
          <w:cs/>
        </w:rPr>
        <w:t>โดย</w:t>
      </w:r>
      <w:r w:rsidR="006F405C" w:rsidRPr="00C66B8F">
        <w:rPr>
          <w:rFonts w:asciiTheme="majorBidi" w:hAnsiTheme="majorBidi" w:hint="cs"/>
          <w:sz w:val="28"/>
          <w:szCs w:val="28"/>
          <w:cs/>
        </w:rPr>
        <w:t xml:space="preserve">มียอดคงเหลือ ณ วันที่ </w:t>
      </w:r>
      <w:r w:rsidR="006F405C" w:rsidRPr="00C66B8F">
        <w:rPr>
          <w:rFonts w:asciiTheme="majorBidi" w:hAnsiTheme="majorBidi"/>
          <w:sz w:val="28"/>
          <w:szCs w:val="28"/>
        </w:rPr>
        <w:t xml:space="preserve">30 </w:t>
      </w:r>
      <w:r w:rsidR="006F405C" w:rsidRPr="00C66B8F">
        <w:rPr>
          <w:rFonts w:asciiTheme="majorBidi" w:hAnsiTheme="majorBidi" w:hint="cs"/>
          <w:sz w:val="28"/>
          <w:szCs w:val="28"/>
          <w:cs/>
        </w:rPr>
        <w:t xml:space="preserve">กันยายน </w:t>
      </w:r>
      <w:r w:rsidR="006F405C" w:rsidRPr="00C66B8F">
        <w:rPr>
          <w:rFonts w:asciiTheme="majorBidi" w:hAnsiTheme="majorBidi"/>
          <w:sz w:val="28"/>
          <w:szCs w:val="28"/>
        </w:rPr>
        <w:t xml:space="preserve">2567 </w:t>
      </w:r>
      <w:r w:rsidR="006F405C" w:rsidRPr="00C66B8F">
        <w:rPr>
          <w:rFonts w:asciiTheme="majorBidi" w:hAnsiTheme="majorBidi" w:hint="cs"/>
          <w:sz w:val="28"/>
          <w:szCs w:val="28"/>
          <w:cs/>
        </w:rPr>
        <w:t xml:space="preserve">จำนวนเงิน </w:t>
      </w:r>
      <w:r w:rsidR="006F405C" w:rsidRPr="00C66B8F">
        <w:rPr>
          <w:rFonts w:asciiTheme="majorBidi" w:hAnsiTheme="majorBidi"/>
          <w:sz w:val="28"/>
          <w:szCs w:val="28"/>
        </w:rPr>
        <w:t xml:space="preserve">17.75 </w:t>
      </w:r>
      <w:r w:rsidR="006F405C" w:rsidRPr="00C66B8F">
        <w:rPr>
          <w:rFonts w:asciiTheme="majorBidi" w:hAnsiTheme="majorBidi" w:hint="cs"/>
          <w:sz w:val="28"/>
          <w:szCs w:val="28"/>
          <w:cs/>
        </w:rPr>
        <w:t xml:space="preserve">ล้านบาท สำหรับการเปลี่ยนแปลงกำหนดการชำระคืนเงินกู้ยืมจากเดิมภายในเดือนกรกฎาคม </w:t>
      </w:r>
      <w:r w:rsidR="006F405C" w:rsidRPr="00C66B8F">
        <w:rPr>
          <w:rFonts w:asciiTheme="majorBidi" w:hAnsiTheme="majorBidi"/>
          <w:sz w:val="28"/>
          <w:szCs w:val="28"/>
        </w:rPr>
        <w:t xml:space="preserve">2567 </w:t>
      </w:r>
      <w:r w:rsidR="006F405C" w:rsidRPr="00C66B8F">
        <w:rPr>
          <w:rFonts w:asciiTheme="majorBidi" w:hAnsiTheme="majorBidi" w:hint="cs"/>
          <w:sz w:val="28"/>
          <w:szCs w:val="28"/>
          <w:cs/>
        </w:rPr>
        <w:t xml:space="preserve">เป็นภายในเดือนกรกฎาคม </w:t>
      </w:r>
      <w:r w:rsidR="006F405C" w:rsidRPr="00C66B8F">
        <w:rPr>
          <w:rFonts w:asciiTheme="majorBidi" w:hAnsiTheme="majorBidi"/>
          <w:sz w:val="28"/>
          <w:szCs w:val="28"/>
        </w:rPr>
        <w:t xml:space="preserve">2569 </w:t>
      </w:r>
      <w:r w:rsidR="006F405C" w:rsidRPr="00C66B8F">
        <w:rPr>
          <w:rFonts w:asciiTheme="majorBidi" w:hAnsiTheme="majorBidi" w:hint="cs"/>
          <w:sz w:val="28"/>
          <w:szCs w:val="28"/>
          <w:cs/>
        </w:rPr>
        <w:t>และการเปลี่ยนแปลงอัตราดอกเบี้ยเงินกู้ยืมเป็นอัตราตามที่กำหนดใน</w:t>
      </w:r>
      <w:r w:rsidR="00DB03AB" w:rsidRPr="00C66B8F">
        <w:rPr>
          <w:rFonts w:asciiTheme="majorBidi" w:hAnsiTheme="majorBidi" w:hint="cs"/>
          <w:sz w:val="28"/>
          <w:szCs w:val="28"/>
          <w:cs/>
        </w:rPr>
        <w:t>บันทึก</w:t>
      </w:r>
      <w:r w:rsidR="00D72933" w:rsidRPr="00C66B8F">
        <w:rPr>
          <w:rFonts w:asciiTheme="majorBidi" w:hAnsiTheme="majorBidi" w:hint="cs"/>
          <w:sz w:val="28"/>
          <w:szCs w:val="28"/>
          <w:cs/>
        </w:rPr>
        <w:t>ข้อตกลงเงินกู้ยืมดังกล่าว</w:t>
      </w:r>
    </w:p>
    <w:p w14:paraId="64DBD73C" w14:textId="5236FBE8" w:rsidR="004C07CC" w:rsidRPr="00C66B8F" w:rsidRDefault="004C0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  <w:cs/>
        </w:rPr>
      </w:pPr>
      <w:r w:rsidRPr="00C66B8F">
        <w:rPr>
          <w:rFonts w:asciiTheme="majorBidi" w:hAnsiTheme="majorBidi"/>
          <w:sz w:val="28"/>
          <w:szCs w:val="28"/>
          <w:cs/>
        </w:rPr>
        <w:br w:type="page"/>
      </w:r>
    </w:p>
    <w:p w14:paraId="1AD72431" w14:textId="775915C2" w:rsidR="000C6EEE" w:rsidRPr="00C66B8F" w:rsidRDefault="000C6EEE" w:rsidP="00757227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  <w:r w:rsidRPr="00C66B8F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lastRenderedPageBreak/>
        <w:t>ที่ดิน อาคารและอุปกรณ์</w:t>
      </w:r>
    </w:p>
    <w:p w14:paraId="1F4AF58F" w14:textId="77777777" w:rsidR="007F6EA9" w:rsidRPr="00C66B8F" w:rsidRDefault="007F6EA9" w:rsidP="00757227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tbl>
      <w:tblPr>
        <w:tblW w:w="917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440"/>
        <w:gridCol w:w="1350"/>
        <w:gridCol w:w="180"/>
        <w:gridCol w:w="1258"/>
      </w:tblGrid>
      <w:tr w:rsidR="00764E95" w:rsidRPr="00C66B8F" w14:paraId="31A27776" w14:textId="77777777" w:rsidTr="006C17B2">
        <w:trPr>
          <w:cantSplit/>
          <w:tblHeader/>
        </w:trPr>
        <w:tc>
          <w:tcPr>
            <w:tcW w:w="4950" w:type="dxa"/>
            <w:vAlign w:val="bottom"/>
          </w:tcPr>
          <w:p w14:paraId="19BB42B9" w14:textId="522CB023" w:rsidR="00764E95" w:rsidRPr="00C66B8F" w:rsidRDefault="003F05AC" w:rsidP="00764E9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="00A72389" w:rsidRPr="00C66B8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เก้า</w:t>
            </w:r>
            <w:r w:rsidRPr="00C66B8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 w:rsidRPr="00C66B8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30 </w:t>
            </w:r>
            <w:r w:rsidR="00A72389" w:rsidRPr="00C66B8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กันยายน</w:t>
            </w:r>
            <w:r w:rsidRPr="00C66B8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</w:t>
            </w:r>
            <w:r w:rsidR="00764E95" w:rsidRPr="00C66B8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</w:t>
            </w:r>
            <w:r w:rsidR="001F232D" w:rsidRPr="00C66B8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7</w:t>
            </w:r>
          </w:p>
        </w:tc>
        <w:tc>
          <w:tcPr>
            <w:tcW w:w="1440" w:type="dxa"/>
            <w:vAlign w:val="bottom"/>
          </w:tcPr>
          <w:p w14:paraId="3FFB6988" w14:textId="77777777" w:rsidR="00764E95" w:rsidRPr="00C66B8F" w:rsidRDefault="00764E95" w:rsidP="00764E9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B0C5455" w14:textId="77777777" w:rsidR="00764E95" w:rsidRPr="00C66B8F" w:rsidRDefault="00764E95" w:rsidP="0076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80" w:type="dxa"/>
            <w:vAlign w:val="bottom"/>
          </w:tcPr>
          <w:p w14:paraId="130C1720" w14:textId="77777777" w:rsidR="00764E95" w:rsidRPr="00C66B8F" w:rsidRDefault="00764E95" w:rsidP="00764E9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51DFDCB9" w14:textId="77777777" w:rsidR="00764E95" w:rsidRPr="00C66B8F" w:rsidRDefault="00764E95" w:rsidP="00764E9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14238498" w14:textId="77777777" w:rsidR="00764E95" w:rsidRPr="00C66B8F" w:rsidRDefault="00764E95" w:rsidP="00764E9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C66B8F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เฉพาะกิจการ </w:t>
            </w:r>
          </w:p>
        </w:tc>
      </w:tr>
      <w:tr w:rsidR="007F6EA9" w:rsidRPr="00C66B8F" w14:paraId="673CBA30" w14:textId="77777777" w:rsidTr="006C17B2">
        <w:trPr>
          <w:cantSplit/>
        </w:trPr>
        <w:tc>
          <w:tcPr>
            <w:tcW w:w="4950" w:type="dxa"/>
          </w:tcPr>
          <w:p w14:paraId="40CDC534" w14:textId="77777777" w:rsidR="007F6EA9" w:rsidRPr="00C66B8F" w:rsidRDefault="007F6EA9" w:rsidP="0075722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11345D7" w14:textId="77777777" w:rsidR="007F6EA9" w:rsidRPr="00C66B8F" w:rsidRDefault="007F6EA9" w:rsidP="0075722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88" w:type="dxa"/>
            <w:gridSpan w:val="3"/>
          </w:tcPr>
          <w:p w14:paraId="4B6B1CCD" w14:textId="77777777" w:rsidR="007F6EA9" w:rsidRPr="00C66B8F" w:rsidRDefault="007F6EA9" w:rsidP="007572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C66B8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C66B8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C66B8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7F6EA9" w:rsidRPr="00C66B8F" w14:paraId="497D5590" w14:textId="77777777" w:rsidTr="006C17B2">
        <w:trPr>
          <w:cantSplit/>
        </w:trPr>
        <w:tc>
          <w:tcPr>
            <w:tcW w:w="4950" w:type="dxa"/>
          </w:tcPr>
          <w:p w14:paraId="1FBFBBD9" w14:textId="77777777" w:rsidR="007F6EA9" w:rsidRPr="00C66B8F" w:rsidRDefault="007F6EA9" w:rsidP="0075722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 - ราคาทุน</w:t>
            </w:r>
          </w:p>
        </w:tc>
        <w:tc>
          <w:tcPr>
            <w:tcW w:w="1440" w:type="dxa"/>
          </w:tcPr>
          <w:p w14:paraId="199649B4" w14:textId="77777777" w:rsidR="007F6EA9" w:rsidRPr="00C66B8F" w:rsidRDefault="007F6EA9" w:rsidP="0075722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5963803" w14:textId="17B1B0A6" w:rsidR="007F6EA9" w:rsidRPr="00C66B8F" w:rsidRDefault="005D448E" w:rsidP="00757227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65,532</w:t>
            </w:r>
          </w:p>
        </w:tc>
        <w:tc>
          <w:tcPr>
            <w:tcW w:w="180" w:type="dxa"/>
          </w:tcPr>
          <w:p w14:paraId="5EEF98B7" w14:textId="77777777" w:rsidR="007F6EA9" w:rsidRPr="00C66B8F" w:rsidRDefault="007F6EA9" w:rsidP="00757227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28C28537" w14:textId="4CF1125E" w:rsidR="007F6EA9" w:rsidRPr="00C66B8F" w:rsidRDefault="005D448E" w:rsidP="00757227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10,670</w:t>
            </w:r>
          </w:p>
        </w:tc>
      </w:tr>
      <w:tr w:rsidR="005461AD" w:rsidRPr="00C66B8F" w14:paraId="7B81FD0E" w14:textId="77777777" w:rsidTr="006C17B2">
        <w:trPr>
          <w:cantSplit/>
        </w:trPr>
        <w:tc>
          <w:tcPr>
            <w:tcW w:w="4950" w:type="dxa"/>
          </w:tcPr>
          <w:p w14:paraId="68485332" w14:textId="77777777" w:rsidR="005461AD" w:rsidRPr="00C66B8F" w:rsidRDefault="005461AD" w:rsidP="005461A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โอนสินทรัพย์สิทธิการใช้ไปยังสินทรัพย์ </w:t>
            </w:r>
            <w:r w:rsidRPr="00C66B8F">
              <w:rPr>
                <w:rFonts w:asciiTheme="majorBidi" w:hAnsiTheme="majorBidi" w:cstheme="majorBidi"/>
                <w:sz w:val="28"/>
                <w:szCs w:val="28"/>
                <w:cs/>
              </w:rPr>
              <w:t>- ราคาตามบัญชีสุทธิ</w:t>
            </w:r>
          </w:p>
        </w:tc>
        <w:tc>
          <w:tcPr>
            <w:tcW w:w="1440" w:type="dxa"/>
          </w:tcPr>
          <w:p w14:paraId="39AC95DB" w14:textId="77777777" w:rsidR="005461AD" w:rsidRPr="00C66B8F" w:rsidRDefault="005461AD" w:rsidP="005461A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CFDD398" w14:textId="1972DCDF" w:rsidR="005461AD" w:rsidRPr="00C66B8F" w:rsidRDefault="005D448E" w:rsidP="005461A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203</w:t>
            </w:r>
          </w:p>
        </w:tc>
        <w:tc>
          <w:tcPr>
            <w:tcW w:w="180" w:type="dxa"/>
          </w:tcPr>
          <w:p w14:paraId="20AB2A50" w14:textId="77777777" w:rsidR="005461AD" w:rsidRPr="00C66B8F" w:rsidRDefault="005461AD" w:rsidP="005461A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61830C76" w14:textId="0AD06B4F" w:rsidR="005461AD" w:rsidRPr="00C66B8F" w:rsidRDefault="005D448E" w:rsidP="005461A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203</w:t>
            </w:r>
          </w:p>
        </w:tc>
      </w:tr>
      <w:tr w:rsidR="005461AD" w:rsidRPr="00C66B8F" w14:paraId="1B57377E" w14:textId="77777777" w:rsidTr="006C17B2">
        <w:trPr>
          <w:cantSplit/>
        </w:trPr>
        <w:tc>
          <w:tcPr>
            <w:tcW w:w="4950" w:type="dxa"/>
          </w:tcPr>
          <w:p w14:paraId="44D5FB65" w14:textId="77777777" w:rsidR="005461AD" w:rsidRPr="00C66B8F" w:rsidRDefault="005461AD" w:rsidP="005461A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440" w:type="dxa"/>
          </w:tcPr>
          <w:p w14:paraId="601A2E87" w14:textId="77777777" w:rsidR="005461AD" w:rsidRPr="00C66B8F" w:rsidRDefault="005461AD" w:rsidP="005461A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777CCE7" w14:textId="7D2C0C53" w:rsidR="005461AD" w:rsidRPr="00C66B8F" w:rsidRDefault="005D448E" w:rsidP="005461A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349</w:t>
            </w:r>
          </w:p>
        </w:tc>
        <w:tc>
          <w:tcPr>
            <w:tcW w:w="180" w:type="dxa"/>
          </w:tcPr>
          <w:p w14:paraId="79FCAE47" w14:textId="77777777" w:rsidR="005461AD" w:rsidRPr="00C66B8F" w:rsidRDefault="005461AD" w:rsidP="005461A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6DB6DD5D" w14:textId="77A390AC" w:rsidR="005461AD" w:rsidRPr="00C66B8F" w:rsidRDefault="005D448E" w:rsidP="005461A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</w:t>
            </w:r>
          </w:p>
        </w:tc>
      </w:tr>
      <w:tr w:rsidR="0049631A" w:rsidRPr="00C66B8F" w14:paraId="0FC4348E" w14:textId="77777777" w:rsidTr="006C17B2">
        <w:trPr>
          <w:cantSplit/>
        </w:trPr>
        <w:tc>
          <w:tcPr>
            <w:tcW w:w="4950" w:type="dxa"/>
          </w:tcPr>
          <w:p w14:paraId="4E86062F" w14:textId="5E79A117" w:rsidR="0049631A" w:rsidRPr="00C66B8F" w:rsidRDefault="0049631A" w:rsidP="005461A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hint="cs"/>
                <w:sz w:val="28"/>
                <w:szCs w:val="28"/>
                <w:cs/>
              </w:rPr>
              <w:t>สำรองการตีราคาสินทรัพย์ใหม่เพิ่มขึ้น</w:t>
            </w:r>
          </w:p>
        </w:tc>
        <w:tc>
          <w:tcPr>
            <w:tcW w:w="1440" w:type="dxa"/>
          </w:tcPr>
          <w:p w14:paraId="06A8232D" w14:textId="77777777" w:rsidR="0049631A" w:rsidRPr="00C66B8F" w:rsidRDefault="0049631A" w:rsidP="005461A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B5A309D" w14:textId="5D27DC9A" w:rsidR="0049631A" w:rsidRPr="00C66B8F" w:rsidRDefault="005D448E" w:rsidP="005461A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81,649</w:t>
            </w:r>
          </w:p>
        </w:tc>
        <w:tc>
          <w:tcPr>
            <w:tcW w:w="180" w:type="dxa"/>
          </w:tcPr>
          <w:p w14:paraId="4E07EAE0" w14:textId="77777777" w:rsidR="0049631A" w:rsidRPr="00C66B8F" w:rsidRDefault="0049631A" w:rsidP="005461A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20CA6653" w14:textId="7BCB88A5" w:rsidR="0049631A" w:rsidRPr="00C66B8F" w:rsidRDefault="005D448E" w:rsidP="005461A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30,763</w:t>
            </w:r>
          </w:p>
        </w:tc>
      </w:tr>
    </w:tbl>
    <w:p w14:paraId="2C98440F" w14:textId="77777777" w:rsidR="00C355FF" w:rsidRPr="00C66B8F" w:rsidRDefault="00C355FF" w:rsidP="00C355FF">
      <w:pPr>
        <w:tabs>
          <w:tab w:val="clear" w:pos="680"/>
          <w:tab w:val="clear" w:pos="907"/>
        </w:tabs>
        <w:spacing w:line="240" w:lineRule="auto"/>
        <w:jc w:val="thaiDistribute"/>
        <w:rPr>
          <w:rFonts w:asciiTheme="majorBidi" w:hAnsiTheme="majorBidi"/>
          <w:sz w:val="20"/>
          <w:szCs w:val="20"/>
        </w:rPr>
      </w:pPr>
    </w:p>
    <w:p w14:paraId="20A2F1B9" w14:textId="52794EBC" w:rsidR="0002442E" w:rsidRPr="00C66B8F" w:rsidRDefault="00C543D4" w:rsidP="00467733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66B8F">
        <w:rPr>
          <w:rFonts w:asciiTheme="majorBidi" w:hAnsiTheme="majorBidi" w:hint="cs"/>
          <w:sz w:val="28"/>
          <w:szCs w:val="28"/>
          <w:cs/>
        </w:rPr>
        <w:t>ในเดือน</w:t>
      </w:r>
      <w:r w:rsidR="00C355FF" w:rsidRPr="00C66B8F">
        <w:rPr>
          <w:rFonts w:asciiTheme="majorBidi" w:hAnsiTheme="majorBidi" w:hint="cs"/>
          <w:sz w:val="28"/>
          <w:szCs w:val="28"/>
          <w:cs/>
        </w:rPr>
        <w:t xml:space="preserve">พฤษภาคม </w:t>
      </w:r>
      <w:r w:rsidR="00C355FF" w:rsidRPr="00C66B8F">
        <w:rPr>
          <w:rFonts w:asciiTheme="majorBidi" w:hAnsiTheme="majorBidi"/>
          <w:sz w:val="28"/>
          <w:szCs w:val="28"/>
        </w:rPr>
        <w:t>2567</w:t>
      </w:r>
      <w:r w:rsidR="00C355FF" w:rsidRPr="00C66B8F">
        <w:rPr>
          <w:rFonts w:asciiTheme="majorBidi" w:hAnsiTheme="majorBidi"/>
          <w:sz w:val="28"/>
          <w:szCs w:val="28"/>
          <w:cs/>
        </w:rPr>
        <w:t xml:space="preserve"> </w:t>
      </w:r>
      <w:r w:rsidR="00C355FF" w:rsidRPr="00C66B8F">
        <w:rPr>
          <w:rFonts w:asciiTheme="majorBidi" w:hAnsiTheme="majorBidi" w:hint="cs"/>
          <w:sz w:val="28"/>
          <w:szCs w:val="28"/>
          <w:cs/>
        </w:rPr>
        <w:t>ที่ดินของกลุ่มบริษัทและบริษัทได้ถูกวัดมูลค่าใหม่โดยผู้ประเมินราคาอิสระด้วยวิธี</w:t>
      </w:r>
      <w:r w:rsidR="00D90D86" w:rsidRPr="00C66B8F">
        <w:rPr>
          <w:rFonts w:asciiTheme="majorBidi" w:hAnsiTheme="majorBidi" w:hint="cs"/>
          <w:sz w:val="28"/>
          <w:szCs w:val="28"/>
          <w:cs/>
        </w:rPr>
        <w:t>เปรียบเทียบราคา</w:t>
      </w:r>
      <w:r w:rsidR="00C355FF" w:rsidRPr="00C66B8F">
        <w:rPr>
          <w:rFonts w:asciiTheme="majorBidi" w:hAnsiTheme="majorBidi" w:hint="cs"/>
          <w:sz w:val="28"/>
          <w:szCs w:val="28"/>
          <w:cs/>
        </w:rPr>
        <w:t>ตลาด</w:t>
      </w:r>
      <w:r w:rsidR="00D90D86" w:rsidRPr="00C66B8F">
        <w:rPr>
          <w:rFonts w:asciiTheme="majorBidi" w:hAnsiTheme="majorBidi" w:hint="cs"/>
          <w:sz w:val="28"/>
          <w:szCs w:val="28"/>
          <w:cs/>
        </w:rPr>
        <w:t>และวิธีคิดจากต้นทุน</w:t>
      </w:r>
      <w:r w:rsidR="00C355FF" w:rsidRPr="00C66B8F">
        <w:rPr>
          <w:rFonts w:asciiTheme="majorBidi" w:hAnsiTheme="majorBidi"/>
          <w:sz w:val="28"/>
          <w:szCs w:val="28"/>
          <w:cs/>
        </w:rPr>
        <w:t xml:space="preserve"> </w:t>
      </w:r>
      <w:r w:rsidR="00C355FF" w:rsidRPr="00C66B8F">
        <w:rPr>
          <w:rFonts w:asciiTheme="majorBidi" w:hAnsiTheme="majorBidi" w:hint="cs"/>
          <w:sz w:val="28"/>
          <w:szCs w:val="28"/>
          <w:cs/>
        </w:rPr>
        <w:t>ซึ่งจัดลำดับมูลค่ายุติธรรมเป็นระดับ</w:t>
      </w:r>
      <w:r w:rsidR="00C355FF" w:rsidRPr="00C66B8F">
        <w:rPr>
          <w:rFonts w:asciiTheme="majorBidi" w:hAnsiTheme="majorBidi"/>
          <w:sz w:val="28"/>
          <w:szCs w:val="28"/>
          <w:cs/>
        </w:rPr>
        <w:t xml:space="preserve"> </w:t>
      </w:r>
      <w:r w:rsidR="00C355FF" w:rsidRPr="00C66B8F">
        <w:rPr>
          <w:rFonts w:asciiTheme="majorBidi" w:hAnsiTheme="majorBidi" w:cstheme="majorBidi"/>
          <w:sz w:val="28"/>
          <w:szCs w:val="28"/>
        </w:rPr>
        <w:t>3</w:t>
      </w:r>
    </w:p>
    <w:p w14:paraId="1529B46E" w14:textId="77777777" w:rsidR="004C07CC" w:rsidRPr="00C66B8F" w:rsidRDefault="004C07CC" w:rsidP="00467733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873B774" w14:textId="486332DC" w:rsidR="003F7D59" w:rsidRPr="00C66B8F" w:rsidRDefault="00C9741B" w:rsidP="00757227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C66B8F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t>ส่วนงานดำเนินงาน</w:t>
      </w:r>
      <w:r w:rsidR="00ED213C" w:rsidRPr="00C66B8F">
        <w:rPr>
          <w:rFonts w:asciiTheme="majorBidi" w:hAnsiTheme="majorBidi" w:cstheme="majorBidi" w:hint="cs"/>
          <w:b/>
          <w:bCs/>
          <w:sz w:val="28"/>
          <w:szCs w:val="28"/>
          <w:cs/>
          <w:lang w:val="en-US" w:bidi="th-TH"/>
        </w:rPr>
        <w:t>และการจำแนกรายได้</w:t>
      </w:r>
    </w:p>
    <w:p w14:paraId="058B9D66" w14:textId="62DCA7E3" w:rsidR="00BF1DB1" w:rsidRPr="00C66B8F" w:rsidRDefault="00BF1DB1" w:rsidP="00757227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tbl>
      <w:tblPr>
        <w:tblW w:w="5142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2669"/>
        <w:gridCol w:w="1262"/>
        <w:gridCol w:w="242"/>
        <w:gridCol w:w="949"/>
        <w:gridCol w:w="242"/>
        <w:gridCol w:w="982"/>
        <w:gridCol w:w="242"/>
        <w:gridCol w:w="1020"/>
        <w:gridCol w:w="242"/>
        <w:gridCol w:w="990"/>
        <w:gridCol w:w="242"/>
        <w:gridCol w:w="1016"/>
      </w:tblGrid>
      <w:tr w:rsidR="001F232D" w:rsidRPr="00C66B8F" w14:paraId="41CCFFAC" w14:textId="77777777" w:rsidTr="00626181">
        <w:trPr>
          <w:tblHeader/>
        </w:trPr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</w:tcPr>
          <w:p w14:paraId="37C0FFDB" w14:textId="77777777" w:rsidR="001F232D" w:rsidRPr="00C66B8F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79" w:type="pct"/>
            <w:gridSpan w:val="11"/>
            <w:tcBorders>
              <w:top w:val="nil"/>
              <w:left w:val="nil"/>
              <w:bottom w:val="nil"/>
            </w:tcBorders>
          </w:tcPr>
          <w:p w14:paraId="02243334" w14:textId="77777777" w:rsidR="001F232D" w:rsidRPr="00C66B8F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C66B8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1F232D" w:rsidRPr="00C66B8F" w14:paraId="4EB0D671" w14:textId="77777777" w:rsidTr="00626181">
        <w:trPr>
          <w:tblHeader/>
        </w:trPr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</w:tcPr>
          <w:p w14:paraId="707942A6" w14:textId="77777777" w:rsidR="001F232D" w:rsidRPr="00C66B8F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FED0FD" w14:textId="77777777" w:rsidR="001F232D" w:rsidRPr="00C66B8F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ผลิตและจำหน่ายอาหาร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28A46F53" w14:textId="77777777" w:rsidR="001F232D" w:rsidRPr="00C66B8F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4F8EE8" w14:textId="77777777" w:rsidR="001F232D" w:rsidRPr="00C66B8F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บริการรับฝาก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522A2642" w14:textId="77777777" w:rsidR="001F232D" w:rsidRPr="00C66B8F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pct"/>
            <w:gridSpan w:val="3"/>
          </w:tcPr>
          <w:p w14:paraId="360A92DC" w14:textId="77777777" w:rsidR="001F232D" w:rsidRPr="00C66B8F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1F232D" w:rsidRPr="00C66B8F" w14:paraId="3AAC1A9A" w14:textId="77777777" w:rsidTr="00626181">
        <w:trPr>
          <w:tblHeader/>
        </w:trPr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</w:tcPr>
          <w:p w14:paraId="711F82B1" w14:textId="77777777" w:rsidR="001F232D" w:rsidRPr="00C66B8F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E5B1BE" w14:textId="77777777" w:rsidR="001F232D" w:rsidRPr="00C66B8F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ทะเล อาหารสำเร็จรูปและ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66E0A029" w14:textId="77777777" w:rsidR="001F232D" w:rsidRPr="00C66B8F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6D3270" w14:textId="77777777" w:rsidR="001F232D" w:rsidRPr="00C66B8F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ห้องเย็นและขนส่ง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4234E1F5" w14:textId="77777777" w:rsidR="001F232D" w:rsidRPr="00C66B8F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pct"/>
            <w:gridSpan w:val="3"/>
          </w:tcPr>
          <w:p w14:paraId="01CD43BB" w14:textId="77777777" w:rsidR="001F232D" w:rsidRPr="00C66B8F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1F232D" w:rsidRPr="00C66B8F" w14:paraId="7B9406D6" w14:textId="77777777" w:rsidTr="00626181">
        <w:trPr>
          <w:tblHeader/>
        </w:trPr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</w:tcPr>
          <w:p w14:paraId="77854C3A" w14:textId="5C8E9E75" w:rsidR="001F232D" w:rsidRPr="00C66B8F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="00A72389" w:rsidRPr="00C66B8F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เก้า</w:t>
            </w:r>
            <w:r w:rsidRPr="00C66B8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เดือนสิ้นสุด</w:t>
            </w:r>
          </w:p>
        </w:tc>
        <w:tc>
          <w:tcPr>
            <w:tcW w:w="121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CA4C73" w14:textId="77777777" w:rsidR="001F232D" w:rsidRPr="00C66B8F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อาหารกึ่งสำเร็จรูปแช่แข็ง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1EE3A987" w14:textId="77777777" w:rsidR="001F232D" w:rsidRPr="00C66B8F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EB5A0A" w14:textId="77777777" w:rsidR="001F232D" w:rsidRPr="00C66B8F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ห้องเย็น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45E9FBBD" w14:textId="77777777" w:rsidR="001F232D" w:rsidRPr="00C66B8F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pct"/>
            <w:gridSpan w:val="3"/>
          </w:tcPr>
          <w:p w14:paraId="3C6B4DCA" w14:textId="77777777" w:rsidR="001F232D" w:rsidRPr="00C66B8F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1F232D" w:rsidRPr="00C66B8F" w14:paraId="5F2F1980" w14:textId="77777777" w:rsidTr="00626181">
        <w:trPr>
          <w:tblHeader/>
        </w:trPr>
        <w:tc>
          <w:tcPr>
            <w:tcW w:w="132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8D73261" w14:textId="0E55075B" w:rsidR="001F232D" w:rsidRPr="00C66B8F" w:rsidRDefault="001F232D" w:rsidP="001F232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</w:t>
            </w:r>
            <w:r w:rsidR="003F05AC" w:rsidRPr="00C66B8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</w:t>
            </w:r>
            <w:r w:rsidR="003F05AC" w:rsidRPr="00C66B8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วันที่</w:t>
            </w:r>
            <w:r w:rsidR="003F05AC" w:rsidRPr="00C66B8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30 </w:t>
            </w:r>
            <w:r w:rsidR="00A72389" w:rsidRPr="00C66B8F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14:paraId="72B4B024" w14:textId="61DB77F8" w:rsidR="001F232D" w:rsidRPr="00C66B8F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18D64D7E" w14:textId="77777777" w:rsidR="001F232D" w:rsidRPr="00C66B8F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</w:tcPr>
          <w:p w14:paraId="70678A5A" w14:textId="54812BCF" w:rsidR="001F232D" w:rsidRPr="00C66B8F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4F3385A5" w14:textId="77777777" w:rsidR="001F232D" w:rsidRPr="00C66B8F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</w:tcPr>
          <w:p w14:paraId="069AFAF7" w14:textId="68D23C54" w:rsidR="001F232D" w:rsidRPr="00C66B8F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029A780D" w14:textId="77777777" w:rsidR="001F232D" w:rsidRPr="00C66B8F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</w:tcPr>
          <w:p w14:paraId="7AFC458A" w14:textId="03AB25D6" w:rsidR="001F232D" w:rsidRPr="00C66B8F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3B04AF87" w14:textId="77777777" w:rsidR="001F232D" w:rsidRPr="00C66B8F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</w:tcPr>
          <w:p w14:paraId="3DCEAA48" w14:textId="53FEA0A8" w:rsidR="001F232D" w:rsidRPr="00C66B8F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0" w:type="pct"/>
          </w:tcPr>
          <w:p w14:paraId="3C6756A3" w14:textId="77777777" w:rsidR="001F232D" w:rsidRPr="00C66B8F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</w:tcPr>
          <w:p w14:paraId="637373D2" w14:textId="70045B9B" w:rsidR="001F232D" w:rsidRPr="00C66B8F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</w:tr>
      <w:tr w:rsidR="001F232D" w:rsidRPr="00C66B8F" w14:paraId="506B1242" w14:textId="77777777" w:rsidTr="00626181">
        <w:trPr>
          <w:tblHeader/>
        </w:trPr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</w:tcPr>
          <w:p w14:paraId="2CF23804" w14:textId="77777777" w:rsidR="001F232D" w:rsidRPr="00C66B8F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3679" w:type="pct"/>
            <w:gridSpan w:val="11"/>
            <w:tcBorders>
              <w:top w:val="nil"/>
              <w:left w:val="nil"/>
            </w:tcBorders>
          </w:tcPr>
          <w:p w14:paraId="635BB63C" w14:textId="77777777" w:rsidR="001F232D" w:rsidRPr="00C66B8F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C66B8F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1F232D" w:rsidRPr="00C66B8F" w14:paraId="7D640D3D" w14:textId="77777777" w:rsidTr="00626181"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</w:tcPr>
          <w:p w14:paraId="36A84E7C" w14:textId="77777777" w:rsidR="001F232D" w:rsidRPr="00C66B8F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C66B8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3679" w:type="pct"/>
            <w:gridSpan w:val="11"/>
            <w:tcBorders>
              <w:top w:val="nil"/>
              <w:left w:val="nil"/>
            </w:tcBorders>
          </w:tcPr>
          <w:p w14:paraId="71D7C316" w14:textId="77777777" w:rsidR="001F232D" w:rsidRPr="00C66B8F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</w:pPr>
          </w:p>
        </w:tc>
      </w:tr>
      <w:tr w:rsidR="00A72389" w:rsidRPr="00C66B8F" w14:paraId="79985C99" w14:textId="77777777" w:rsidTr="00626181"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</w:tcPr>
          <w:p w14:paraId="7777B64A" w14:textId="660757D6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625" w:type="pct"/>
            <w:tcBorders>
              <w:top w:val="nil"/>
              <w:left w:val="nil"/>
              <w:right w:val="nil"/>
            </w:tcBorders>
            <w:vAlign w:val="bottom"/>
          </w:tcPr>
          <w:p w14:paraId="4699329D" w14:textId="4B97A026" w:rsidR="00A72389" w:rsidRPr="00C66B8F" w:rsidRDefault="002862BF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>4,039,382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  <w:vAlign w:val="bottom"/>
          </w:tcPr>
          <w:p w14:paraId="7E378E78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617ED7" w14:textId="1C3C1278" w:rsidR="00A72389" w:rsidRPr="00C66B8F" w:rsidRDefault="00A72389" w:rsidP="0008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5"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3,795,785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  <w:vAlign w:val="bottom"/>
          </w:tcPr>
          <w:p w14:paraId="1B4BD1A7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B6BB73" w14:textId="25450496" w:rsidR="00A72389" w:rsidRPr="00C66B8F" w:rsidRDefault="002862BF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>141,480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  <w:vAlign w:val="bottom"/>
          </w:tcPr>
          <w:p w14:paraId="6B420510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C9324B" w14:textId="118093B8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125,729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</w:tcPr>
          <w:p w14:paraId="679B4E45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4C16A3E7" w14:textId="03068E97" w:rsidR="00A72389" w:rsidRPr="00C66B8F" w:rsidRDefault="001A008D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>4,180,862</w:t>
            </w:r>
          </w:p>
        </w:tc>
        <w:tc>
          <w:tcPr>
            <w:tcW w:w="120" w:type="pct"/>
            <w:vAlign w:val="bottom"/>
          </w:tcPr>
          <w:p w14:paraId="1B9AB1E8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vAlign w:val="bottom"/>
          </w:tcPr>
          <w:p w14:paraId="18A7D4B8" w14:textId="3737B046" w:rsidR="00A72389" w:rsidRPr="00C66B8F" w:rsidRDefault="00A72389" w:rsidP="0008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3,921,514</w:t>
            </w:r>
          </w:p>
        </w:tc>
      </w:tr>
      <w:tr w:rsidR="00A72389" w:rsidRPr="00C66B8F" w14:paraId="1FF6101B" w14:textId="77777777" w:rsidTr="00626181"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</w:tcPr>
          <w:p w14:paraId="13646994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625" w:type="pct"/>
            <w:tcBorders>
              <w:top w:val="nil"/>
              <w:left w:val="nil"/>
              <w:right w:val="nil"/>
            </w:tcBorders>
            <w:vAlign w:val="bottom"/>
          </w:tcPr>
          <w:p w14:paraId="0E3313A8" w14:textId="2A6BFE9C" w:rsidR="00A72389" w:rsidRPr="00C66B8F" w:rsidRDefault="002862BF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5" w:firstLine="10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254,248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  <w:vAlign w:val="bottom"/>
          </w:tcPr>
          <w:p w14:paraId="5885D30B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FE43FC" w14:textId="479D40B6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5" w:right="-50" w:firstLine="10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255,740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  <w:vAlign w:val="bottom"/>
          </w:tcPr>
          <w:p w14:paraId="5582DF1B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B5F05E" w14:textId="1EE9D6C2" w:rsidR="00A72389" w:rsidRPr="00C66B8F" w:rsidRDefault="002862BF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33,604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  <w:vAlign w:val="bottom"/>
          </w:tcPr>
          <w:p w14:paraId="16D30CA9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995FF3" w14:textId="0CAFBB56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33,358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</w:tcPr>
          <w:p w14:paraId="4C02BBBA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  <w:vAlign w:val="bottom"/>
          </w:tcPr>
          <w:p w14:paraId="1FE8AF3B" w14:textId="07879028" w:rsidR="00A72389" w:rsidRPr="00C66B8F" w:rsidRDefault="001A008D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287,852</w:t>
            </w:r>
          </w:p>
        </w:tc>
        <w:tc>
          <w:tcPr>
            <w:tcW w:w="120" w:type="pct"/>
            <w:vAlign w:val="bottom"/>
          </w:tcPr>
          <w:p w14:paraId="3C972A0C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tcBorders>
              <w:bottom w:val="single" w:sz="4" w:space="0" w:color="auto"/>
            </w:tcBorders>
            <w:vAlign w:val="bottom"/>
          </w:tcPr>
          <w:p w14:paraId="0E34F05E" w14:textId="6E72397B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289,098</w:t>
            </w:r>
          </w:p>
        </w:tc>
      </w:tr>
      <w:tr w:rsidR="00A72389" w:rsidRPr="00C66B8F" w14:paraId="3B7C5175" w14:textId="77777777" w:rsidTr="00626181"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D49A00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24C2B3" w14:textId="6457B172" w:rsidR="00A72389" w:rsidRPr="00C66B8F" w:rsidRDefault="002862BF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4,293,630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3D4E188E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810DD05" w14:textId="76C86C04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5" w:right="-50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4,051,525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39FBF610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1B975C" w14:textId="39FD977A" w:rsidR="00A72389" w:rsidRPr="00C66B8F" w:rsidRDefault="002862BF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175,084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478A6C34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65E12E" w14:textId="4CB27C4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159,087</w:t>
            </w: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737C76D4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tcBorders>
              <w:bottom w:val="double" w:sz="4" w:space="0" w:color="auto"/>
            </w:tcBorders>
            <w:vAlign w:val="bottom"/>
          </w:tcPr>
          <w:p w14:paraId="08E78A0C" w14:textId="7E9BC5EC" w:rsidR="00A72389" w:rsidRPr="00C66B8F" w:rsidRDefault="001A008D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4,468,714</w:t>
            </w:r>
          </w:p>
        </w:tc>
        <w:tc>
          <w:tcPr>
            <w:tcW w:w="120" w:type="pct"/>
            <w:vAlign w:val="bottom"/>
          </w:tcPr>
          <w:p w14:paraId="35A7988C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tcBorders>
              <w:bottom w:val="double" w:sz="4" w:space="0" w:color="auto"/>
            </w:tcBorders>
            <w:vAlign w:val="bottom"/>
          </w:tcPr>
          <w:p w14:paraId="7993F072" w14:textId="2F140B89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4,210,612</w:t>
            </w:r>
          </w:p>
        </w:tc>
      </w:tr>
      <w:tr w:rsidR="00A72389" w:rsidRPr="00C66B8F" w14:paraId="7B4D57BC" w14:textId="77777777" w:rsidTr="00626181">
        <w:tc>
          <w:tcPr>
            <w:tcW w:w="132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B4DBBB7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625" w:type="pct"/>
            <w:tcBorders>
              <w:left w:val="nil"/>
              <w:right w:val="nil"/>
            </w:tcBorders>
            <w:vAlign w:val="bottom"/>
          </w:tcPr>
          <w:p w14:paraId="60271686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697F19D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1E1CF332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5"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7AA92DD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vAlign w:val="bottom"/>
          </w:tcPr>
          <w:p w14:paraId="45D10FFC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005F1F60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  <w:vAlign w:val="bottom"/>
          </w:tcPr>
          <w:p w14:paraId="5C435DC5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1F713BBE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560D9C79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vAlign w:val="bottom"/>
          </w:tcPr>
          <w:p w14:paraId="6338AD7D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vAlign w:val="bottom"/>
          </w:tcPr>
          <w:p w14:paraId="106484F5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72389" w:rsidRPr="00C66B8F" w14:paraId="4BD8DC25" w14:textId="77777777" w:rsidTr="00626181">
        <w:tc>
          <w:tcPr>
            <w:tcW w:w="132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12BB1FE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625" w:type="pct"/>
            <w:tcBorders>
              <w:left w:val="nil"/>
              <w:right w:val="nil"/>
            </w:tcBorders>
            <w:vAlign w:val="bottom"/>
          </w:tcPr>
          <w:p w14:paraId="64585049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2B0CF9C1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2BD636E8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5"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4053B4C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vAlign w:val="bottom"/>
          </w:tcPr>
          <w:p w14:paraId="67C0A45B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46E176A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  <w:vAlign w:val="bottom"/>
          </w:tcPr>
          <w:p w14:paraId="6E852DF9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06419BF4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1E0881BC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vAlign w:val="bottom"/>
          </w:tcPr>
          <w:p w14:paraId="4765D593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vAlign w:val="bottom"/>
          </w:tcPr>
          <w:p w14:paraId="28BF3ECC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72389" w:rsidRPr="00C66B8F" w14:paraId="28A42A43" w14:textId="77777777" w:rsidTr="00626181">
        <w:tc>
          <w:tcPr>
            <w:tcW w:w="1321" w:type="pct"/>
            <w:tcBorders>
              <w:top w:val="nil"/>
              <w:left w:val="nil"/>
              <w:right w:val="nil"/>
            </w:tcBorders>
            <w:noWrap/>
          </w:tcPr>
          <w:p w14:paraId="59824E95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C66B8F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625" w:type="pct"/>
            <w:tcBorders>
              <w:left w:val="nil"/>
              <w:right w:val="nil"/>
            </w:tcBorders>
            <w:vAlign w:val="bottom"/>
          </w:tcPr>
          <w:p w14:paraId="770D8D7B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DF9A257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4CD5CAC8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5"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40D13911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vAlign w:val="bottom"/>
          </w:tcPr>
          <w:p w14:paraId="358715EC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1A60C2EC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  <w:vAlign w:val="bottom"/>
          </w:tcPr>
          <w:p w14:paraId="0D229674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02F294E5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2F46C3E0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vAlign w:val="bottom"/>
          </w:tcPr>
          <w:p w14:paraId="48D52212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vAlign w:val="bottom"/>
          </w:tcPr>
          <w:p w14:paraId="3388F823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72389" w:rsidRPr="00C66B8F" w14:paraId="44A56B28" w14:textId="77777777" w:rsidTr="00626181">
        <w:tc>
          <w:tcPr>
            <w:tcW w:w="1321" w:type="pct"/>
            <w:tcBorders>
              <w:top w:val="nil"/>
              <w:left w:val="nil"/>
              <w:right w:val="nil"/>
            </w:tcBorders>
            <w:noWrap/>
          </w:tcPr>
          <w:p w14:paraId="2332C902" w14:textId="6437AB6B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625" w:type="pct"/>
            <w:tcBorders>
              <w:left w:val="nil"/>
              <w:right w:val="nil"/>
            </w:tcBorders>
            <w:vAlign w:val="bottom"/>
          </w:tcPr>
          <w:p w14:paraId="6E5610E3" w14:textId="72875001" w:rsidR="00A72389" w:rsidRPr="00C66B8F" w:rsidRDefault="002862BF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>4,293,630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6D2D962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11EA8DCC" w14:textId="557C4A9A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4,051,525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E4E9510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vAlign w:val="bottom"/>
          </w:tcPr>
          <w:p w14:paraId="57B96B5D" w14:textId="5C9FF159" w:rsidR="00A72389" w:rsidRPr="00C66B8F" w:rsidRDefault="001A008D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105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F58C5FE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  <w:vAlign w:val="bottom"/>
          </w:tcPr>
          <w:p w14:paraId="0BB0A11B" w14:textId="765685CF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5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122137CB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1F6615F4" w14:textId="099E735C" w:rsidR="00A72389" w:rsidRPr="00C66B8F" w:rsidRDefault="001A008D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>4,293,630</w:t>
            </w:r>
          </w:p>
        </w:tc>
        <w:tc>
          <w:tcPr>
            <w:tcW w:w="120" w:type="pct"/>
            <w:vAlign w:val="bottom"/>
          </w:tcPr>
          <w:p w14:paraId="2A64F5C1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vAlign w:val="bottom"/>
          </w:tcPr>
          <w:p w14:paraId="7E34A4DB" w14:textId="2F0B5752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4,051,525</w:t>
            </w:r>
          </w:p>
        </w:tc>
      </w:tr>
      <w:tr w:rsidR="00A72389" w:rsidRPr="00C66B8F" w14:paraId="6CE54959" w14:textId="77777777" w:rsidTr="00626181">
        <w:tc>
          <w:tcPr>
            <w:tcW w:w="1321" w:type="pct"/>
            <w:tcBorders>
              <w:top w:val="nil"/>
              <w:left w:val="nil"/>
              <w:right w:val="nil"/>
            </w:tcBorders>
            <w:noWrap/>
          </w:tcPr>
          <w:p w14:paraId="1114693B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62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15A68B" w14:textId="4C1524BB" w:rsidR="00A72389" w:rsidRPr="00C66B8F" w:rsidRDefault="002862BF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-105" w:right="299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4A2FF7B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2FFB7C" w14:textId="1C46E2D2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"/>
              </w:tabs>
              <w:spacing w:line="240" w:lineRule="auto"/>
              <w:ind w:left="-105" w:right="216" w:hanging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47CF89CE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E681CB" w14:textId="535C3394" w:rsidR="00A72389" w:rsidRPr="00C66B8F" w:rsidRDefault="001A008D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175,084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490E4068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C9B2C4" w14:textId="7058441E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159,087</w:t>
            </w: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4EDBF300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  <w:vAlign w:val="bottom"/>
          </w:tcPr>
          <w:p w14:paraId="6706331F" w14:textId="198916CE" w:rsidR="00A72389" w:rsidRPr="00C66B8F" w:rsidRDefault="001A008D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175,084</w:t>
            </w:r>
          </w:p>
        </w:tc>
        <w:tc>
          <w:tcPr>
            <w:tcW w:w="120" w:type="pct"/>
            <w:vAlign w:val="bottom"/>
          </w:tcPr>
          <w:p w14:paraId="73E40A38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tcBorders>
              <w:bottom w:val="single" w:sz="4" w:space="0" w:color="auto"/>
            </w:tcBorders>
            <w:vAlign w:val="bottom"/>
          </w:tcPr>
          <w:p w14:paraId="0E68FE02" w14:textId="6121A261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159,087</w:t>
            </w:r>
          </w:p>
        </w:tc>
      </w:tr>
      <w:tr w:rsidR="00A72389" w:rsidRPr="00C66B8F" w14:paraId="05702135" w14:textId="77777777" w:rsidTr="00626181">
        <w:tc>
          <w:tcPr>
            <w:tcW w:w="132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33BC522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066F1D" w14:textId="3F070D59" w:rsidR="00A72389" w:rsidRPr="00C66B8F" w:rsidRDefault="002862BF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4,293,630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CE16321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A4E0A7" w14:textId="667842D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5" w:right="-50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4,051,525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94B1D4A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AF89AF" w14:textId="391EA55C" w:rsidR="00A72389" w:rsidRPr="00C66B8F" w:rsidRDefault="001A008D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175,084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3641C455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15CED8" w14:textId="053A1EB9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159,087</w:t>
            </w: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23ACDF68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034F54" w14:textId="4AB18460" w:rsidR="00A72389" w:rsidRPr="00C66B8F" w:rsidRDefault="001A008D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4,468,714</w:t>
            </w:r>
          </w:p>
        </w:tc>
        <w:tc>
          <w:tcPr>
            <w:tcW w:w="120" w:type="pct"/>
            <w:vAlign w:val="bottom"/>
          </w:tcPr>
          <w:p w14:paraId="2C072C59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3D1C37" w14:textId="625F48EA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4,210,612</w:t>
            </w:r>
          </w:p>
        </w:tc>
      </w:tr>
      <w:tr w:rsidR="00A72389" w:rsidRPr="00C66B8F" w14:paraId="074F7F1E" w14:textId="77777777" w:rsidTr="00626181">
        <w:tc>
          <w:tcPr>
            <w:tcW w:w="132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A2E2C4D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39B69CB6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A6BD46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0B7E105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9407EAA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5"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1A4837B8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F8E6043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40FE30C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086351A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57AFF618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tcBorders>
              <w:top w:val="double" w:sz="4" w:space="0" w:color="auto"/>
            </w:tcBorders>
            <w:vAlign w:val="bottom"/>
          </w:tcPr>
          <w:p w14:paraId="1480D3C8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vAlign w:val="bottom"/>
          </w:tcPr>
          <w:p w14:paraId="2D496A10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tcBorders>
              <w:top w:val="double" w:sz="4" w:space="0" w:color="auto"/>
            </w:tcBorders>
            <w:vAlign w:val="bottom"/>
          </w:tcPr>
          <w:p w14:paraId="7476A972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72389" w:rsidRPr="00C66B8F" w14:paraId="504555B3" w14:textId="77777777" w:rsidTr="00626181">
        <w:tc>
          <w:tcPr>
            <w:tcW w:w="132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FCC4964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lastRenderedPageBreak/>
              <w:t>กำไรตามส่วนงาน</w:t>
            </w:r>
            <w:r w:rsidRPr="00C66B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C66B8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br/>
              <w:t>ก่อนหักภาษีเงินได้</w:t>
            </w:r>
          </w:p>
        </w:tc>
        <w:tc>
          <w:tcPr>
            <w:tcW w:w="625" w:type="pct"/>
            <w:tcBorders>
              <w:left w:val="nil"/>
              <w:right w:val="nil"/>
            </w:tcBorders>
            <w:vAlign w:val="bottom"/>
          </w:tcPr>
          <w:p w14:paraId="2B282A3E" w14:textId="2BB0C85D" w:rsidR="00A72389" w:rsidRPr="00C66B8F" w:rsidRDefault="002862BF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303,</w:t>
            </w:r>
            <w:r w:rsidR="00835021" w:rsidRPr="00C66B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Pr="00C66B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59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3EE946BE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164BC609" w14:textId="120613F8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5"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239,272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3F90708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vAlign w:val="bottom"/>
          </w:tcPr>
          <w:p w14:paraId="338FADDA" w14:textId="4764DE7E" w:rsidR="00A72389" w:rsidRPr="00C66B8F" w:rsidRDefault="001A008D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18,023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2A0D460F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  <w:vAlign w:val="bottom"/>
          </w:tcPr>
          <w:p w14:paraId="5A457A53" w14:textId="21B9615F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left" w:pos="676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16,062</w:t>
            </w: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3672A9EE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67EDD8E3" w14:textId="734E0548" w:rsidR="00A72389" w:rsidRPr="00C66B8F" w:rsidRDefault="001A008D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321,</w:t>
            </w:r>
            <w:r w:rsidR="00835021" w:rsidRPr="00C66B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Pr="00C66B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</w:t>
            </w:r>
          </w:p>
        </w:tc>
        <w:tc>
          <w:tcPr>
            <w:tcW w:w="120" w:type="pct"/>
            <w:vAlign w:val="bottom"/>
          </w:tcPr>
          <w:p w14:paraId="2AA67CF8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vAlign w:val="bottom"/>
          </w:tcPr>
          <w:p w14:paraId="5014FD46" w14:textId="7C7D2580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255,334</w:t>
            </w:r>
          </w:p>
        </w:tc>
      </w:tr>
      <w:tr w:rsidR="00A72389" w:rsidRPr="00C66B8F" w14:paraId="7353B229" w14:textId="77777777" w:rsidTr="00626181">
        <w:tc>
          <w:tcPr>
            <w:tcW w:w="132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EF583C1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ค่าใช้จ่าย (รายได้) ภาษีเงินได้</w:t>
            </w:r>
          </w:p>
        </w:tc>
        <w:tc>
          <w:tcPr>
            <w:tcW w:w="62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CC40C7" w14:textId="4D548C69" w:rsidR="00A72389" w:rsidRPr="00C66B8F" w:rsidRDefault="002862BF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53,945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5DDFEF0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8A25B7" w14:textId="0E38C65F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5"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23,278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1ED59FDF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62DEF2" w14:textId="46E5F0E2" w:rsidR="00A72389" w:rsidRPr="00C66B8F" w:rsidRDefault="001A008D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(30)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00F8E7A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D9D0BC" w14:textId="5FD93BE6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5" w:right="-54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(46)</w:t>
            </w: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7229A425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  <w:vAlign w:val="bottom"/>
          </w:tcPr>
          <w:p w14:paraId="428B1634" w14:textId="75A449C9" w:rsidR="00A72389" w:rsidRPr="00C66B8F" w:rsidRDefault="001A008D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53,915</w:t>
            </w:r>
          </w:p>
        </w:tc>
        <w:tc>
          <w:tcPr>
            <w:tcW w:w="120" w:type="pct"/>
            <w:vAlign w:val="bottom"/>
          </w:tcPr>
          <w:p w14:paraId="6CDF9EFB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tcBorders>
              <w:bottom w:val="single" w:sz="4" w:space="0" w:color="auto"/>
            </w:tcBorders>
            <w:vAlign w:val="bottom"/>
          </w:tcPr>
          <w:p w14:paraId="59E2F812" w14:textId="6814A04D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23,232</w:t>
            </w:r>
          </w:p>
        </w:tc>
      </w:tr>
      <w:tr w:rsidR="00A72389" w:rsidRPr="00C66B8F" w14:paraId="76B62082" w14:textId="77777777" w:rsidTr="00626181">
        <w:tc>
          <w:tcPr>
            <w:tcW w:w="132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CE6D71D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B8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C66B8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กำไรตามส่วนงาน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D75610" w14:textId="3F9A2834" w:rsidR="00A72389" w:rsidRPr="00C66B8F" w:rsidRDefault="002862BF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249,</w:t>
            </w:r>
            <w:r w:rsidR="00835021" w:rsidRPr="00C66B8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Pr="00C66B8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60D9E9E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8B0882" w14:textId="331EE39C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5" w:right="-50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215,994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7D25FC1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B06AF9" w14:textId="09A33689" w:rsidR="00A72389" w:rsidRPr="00C66B8F" w:rsidRDefault="001A008D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18,053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7048F99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05C2D0" w14:textId="2BDBBDD9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16,108</w:t>
            </w: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390F846C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57FB6D" w14:textId="5757AE0C" w:rsidR="00A72389" w:rsidRPr="00C66B8F" w:rsidRDefault="001A008D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267,</w:t>
            </w:r>
            <w:r w:rsidR="00835021" w:rsidRPr="00C66B8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Pr="00C66B8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67</w:t>
            </w:r>
          </w:p>
        </w:tc>
        <w:tc>
          <w:tcPr>
            <w:tcW w:w="120" w:type="pct"/>
            <w:vAlign w:val="bottom"/>
          </w:tcPr>
          <w:p w14:paraId="0155566C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E12E33" w14:textId="7A568D19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232,102</w:t>
            </w:r>
          </w:p>
        </w:tc>
      </w:tr>
      <w:tr w:rsidR="00A72389" w:rsidRPr="00C66B8F" w14:paraId="31487816" w14:textId="77777777" w:rsidTr="00626181">
        <w:tc>
          <w:tcPr>
            <w:tcW w:w="132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40A198E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625" w:type="pct"/>
            <w:tcBorders>
              <w:left w:val="nil"/>
              <w:right w:val="nil"/>
            </w:tcBorders>
            <w:vAlign w:val="bottom"/>
          </w:tcPr>
          <w:p w14:paraId="52834004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103BB4B8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5D90B376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5" w:right="-50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13418DB0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vAlign w:val="bottom"/>
          </w:tcPr>
          <w:p w14:paraId="54E547EB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B04D7F0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  <w:vAlign w:val="bottom"/>
          </w:tcPr>
          <w:p w14:paraId="03DCFCAA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4FD5BD94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vAlign w:val="bottom"/>
          </w:tcPr>
          <w:p w14:paraId="55D6BCF8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vAlign w:val="bottom"/>
          </w:tcPr>
          <w:p w14:paraId="2A1C46A5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03" w:type="pct"/>
            <w:vAlign w:val="bottom"/>
          </w:tcPr>
          <w:p w14:paraId="19CEE589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72389" w:rsidRPr="00C66B8F" w14:paraId="5719773E" w14:textId="77777777" w:rsidTr="00626181">
        <w:tc>
          <w:tcPr>
            <w:tcW w:w="1321" w:type="pct"/>
            <w:tcBorders>
              <w:left w:val="nil"/>
              <w:right w:val="nil"/>
            </w:tcBorders>
            <w:noWrap/>
            <w:vAlign w:val="bottom"/>
          </w:tcPr>
          <w:p w14:paraId="4433AA20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Pr="00C66B8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สินทรัพย์ส่วนงาน</w:t>
            </w:r>
          </w:p>
        </w:tc>
        <w:tc>
          <w:tcPr>
            <w:tcW w:w="625" w:type="pct"/>
            <w:tcBorders>
              <w:left w:val="nil"/>
              <w:right w:val="nil"/>
            </w:tcBorders>
            <w:vAlign w:val="bottom"/>
          </w:tcPr>
          <w:p w14:paraId="0D126811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162F10DF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26A6F36F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5"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DD5BA8B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vAlign w:val="bottom"/>
          </w:tcPr>
          <w:p w14:paraId="3B6262CE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48753980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  <w:vAlign w:val="bottom"/>
          </w:tcPr>
          <w:p w14:paraId="542BB3F9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2BA43472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557CBCD9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vAlign w:val="bottom"/>
          </w:tcPr>
          <w:p w14:paraId="2D65BCF4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vAlign w:val="bottom"/>
          </w:tcPr>
          <w:p w14:paraId="330EBA9A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85CEF" w:rsidRPr="00C66B8F" w14:paraId="23B80D89" w14:textId="77777777" w:rsidTr="00626181">
        <w:trPr>
          <w:trHeight w:val="76"/>
        </w:trPr>
        <w:tc>
          <w:tcPr>
            <w:tcW w:w="132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07006270" w14:textId="037783B7" w:rsidR="00085CEF" w:rsidRPr="00C66B8F" w:rsidRDefault="00085CEF" w:rsidP="0008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257"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C66B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30 </w:t>
            </w:r>
            <w:r w:rsidRPr="00C66B8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กันยายน</w:t>
            </w:r>
            <w:r w:rsidRPr="00C66B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/ </w:t>
            </w:r>
            <w:r w:rsidRPr="00C66B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/>
              <w:t xml:space="preserve">31 </w:t>
            </w:r>
            <w:r w:rsidRPr="00C66B8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25" w:type="pct"/>
            <w:tcBorders>
              <w:left w:val="nil"/>
              <w:right w:val="nil"/>
            </w:tcBorders>
            <w:vAlign w:val="bottom"/>
          </w:tcPr>
          <w:p w14:paraId="34CD1F28" w14:textId="5368E611" w:rsidR="00085CEF" w:rsidRPr="00C66B8F" w:rsidRDefault="001A008D" w:rsidP="0008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>3,594,146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3C310B69" w14:textId="77777777" w:rsidR="00085CEF" w:rsidRPr="00C66B8F" w:rsidRDefault="00085CEF" w:rsidP="0008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408F98BB" w14:textId="0E2C4A8A" w:rsidR="00085CEF" w:rsidRPr="00C66B8F" w:rsidRDefault="00085CEF" w:rsidP="0008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5"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3,704,143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FE312C0" w14:textId="77777777" w:rsidR="00085CEF" w:rsidRPr="00C66B8F" w:rsidRDefault="00085CEF" w:rsidP="0008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vAlign w:val="bottom"/>
          </w:tcPr>
          <w:p w14:paraId="25534145" w14:textId="758379AE" w:rsidR="00085CEF" w:rsidRPr="00C66B8F" w:rsidRDefault="001A008D" w:rsidP="0008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>449,408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05FBAEAA" w14:textId="77777777" w:rsidR="00085CEF" w:rsidRPr="00C66B8F" w:rsidRDefault="00085CEF" w:rsidP="0008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  <w:vAlign w:val="bottom"/>
          </w:tcPr>
          <w:p w14:paraId="236864E2" w14:textId="00C88CFD" w:rsidR="00085CEF" w:rsidRPr="00C66B8F" w:rsidRDefault="00085CEF" w:rsidP="0008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451,975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6F3039F" w14:textId="77777777" w:rsidR="00085CEF" w:rsidRPr="00C66B8F" w:rsidRDefault="00085CEF" w:rsidP="0008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63DEDC93" w14:textId="208DD4DE" w:rsidR="00085CEF" w:rsidRPr="00C66B8F" w:rsidRDefault="001A008D" w:rsidP="0008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>4,043,554</w:t>
            </w:r>
          </w:p>
        </w:tc>
        <w:tc>
          <w:tcPr>
            <w:tcW w:w="120" w:type="pct"/>
          </w:tcPr>
          <w:p w14:paraId="77C0F04E" w14:textId="77777777" w:rsidR="00085CEF" w:rsidRPr="00C66B8F" w:rsidRDefault="00085CEF" w:rsidP="0008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vAlign w:val="bottom"/>
          </w:tcPr>
          <w:p w14:paraId="3FCFD8AC" w14:textId="75B58262" w:rsidR="00085CEF" w:rsidRPr="00C66B8F" w:rsidRDefault="00085CEF" w:rsidP="0008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4,156,118</w:t>
            </w:r>
          </w:p>
        </w:tc>
      </w:tr>
      <w:tr w:rsidR="00085CEF" w:rsidRPr="00C66B8F" w14:paraId="391D840F" w14:textId="77777777" w:rsidTr="00626181">
        <w:trPr>
          <w:trHeight w:val="50"/>
        </w:trPr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EC0C72" w14:textId="77777777" w:rsidR="00085CEF" w:rsidRPr="00C66B8F" w:rsidRDefault="00085CEF" w:rsidP="0008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A65CCA" w14:textId="77777777" w:rsidR="00085CEF" w:rsidRPr="00C66B8F" w:rsidRDefault="00085CEF" w:rsidP="0008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1427005" w14:textId="77777777" w:rsidR="00085CEF" w:rsidRPr="00C66B8F" w:rsidRDefault="00085CEF" w:rsidP="0008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D06A54" w14:textId="77777777" w:rsidR="00085CEF" w:rsidRPr="00C66B8F" w:rsidRDefault="00085CEF" w:rsidP="0008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5" w:right="-50" w:hanging="4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028BCB65" w14:textId="77777777" w:rsidR="00085CEF" w:rsidRPr="00C66B8F" w:rsidRDefault="00085CEF" w:rsidP="0008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06A1FB" w14:textId="77777777" w:rsidR="00085CEF" w:rsidRPr="00C66B8F" w:rsidRDefault="00085CEF" w:rsidP="0008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4180EE2E" w14:textId="77777777" w:rsidR="00085CEF" w:rsidRPr="00C66B8F" w:rsidRDefault="00085CEF" w:rsidP="0008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3E3CF2" w14:textId="77777777" w:rsidR="00085CEF" w:rsidRPr="00C66B8F" w:rsidRDefault="00085CEF" w:rsidP="0008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10B4C86A" w14:textId="77777777" w:rsidR="00085CEF" w:rsidRPr="00C66B8F" w:rsidRDefault="00085CEF" w:rsidP="0008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auto"/>
            </w:tcBorders>
            <w:vAlign w:val="bottom"/>
          </w:tcPr>
          <w:p w14:paraId="02793C57" w14:textId="77777777" w:rsidR="00085CEF" w:rsidRPr="00C66B8F" w:rsidRDefault="00085CEF" w:rsidP="0008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5"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vAlign w:val="bottom"/>
          </w:tcPr>
          <w:p w14:paraId="000C8111" w14:textId="77777777" w:rsidR="00085CEF" w:rsidRPr="00C66B8F" w:rsidRDefault="00085CEF" w:rsidP="0008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03" w:type="pct"/>
            <w:tcBorders>
              <w:top w:val="single" w:sz="4" w:space="0" w:color="auto"/>
            </w:tcBorders>
            <w:vAlign w:val="bottom"/>
          </w:tcPr>
          <w:p w14:paraId="7AC02A23" w14:textId="77777777" w:rsidR="00085CEF" w:rsidRPr="00C66B8F" w:rsidRDefault="00085CEF" w:rsidP="0008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</w:tr>
      <w:tr w:rsidR="00085CEF" w:rsidRPr="00C66B8F" w14:paraId="5F654C4E" w14:textId="77777777" w:rsidTr="00626181"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600C64" w14:textId="77777777" w:rsidR="00085CEF" w:rsidRPr="00C66B8F" w:rsidRDefault="00085CEF" w:rsidP="0008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หนี้สินส่วนงาน</w:t>
            </w:r>
          </w:p>
        </w:tc>
        <w:tc>
          <w:tcPr>
            <w:tcW w:w="625" w:type="pct"/>
            <w:tcBorders>
              <w:left w:val="nil"/>
              <w:right w:val="nil"/>
            </w:tcBorders>
            <w:vAlign w:val="bottom"/>
          </w:tcPr>
          <w:p w14:paraId="4BC8231B" w14:textId="77777777" w:rsidR="00085CEF" w:rsidRPr="00C66B8F" w:rsidRDefault="00085CEF" w:rsidP="0008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7F7A749" w14:textId="77777777" w:rsidR="00085CEF" w:rsidRPr="00C66B8F" w:rsidRDefault="00085CEF" w:rsidP="0008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52D98B9D" w14:textId="77777777" w:rsidR="00085CEF" w:rsidRPr="00C66B8F" w:rsidRDefault="00085CEF" w:rsidP="0008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5"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ECDD5AE" w14:textId="77777777" w:rsidR="00085CEF" w:rsidRPr="00C66B8F" w:rsidRDefault="00085CEF" w:rsidP="0008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vAlign w:val="bottom"/>
          </w:tcPr>
          <w:p w14:paraId="398B77A3" w14:textId="77777777" w:rsidR="00085CEF" w:rsidRPr="00C66B8F" w:rsidRDefault="00085CEF" w:rsidP="0008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367972C5" w14:textId="77777777" w:rsidR="00085CEF" w:rsidRPr="00C66B8F" w:rsidRDefault="00085CEF" w:rsidP="0008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  <w:vAlign w:val="bottom"/>
          </w:tcPr>
          <w:p w14:paraId="6C34BF23" w14:textId="77777777" w:rsidR="00085CEF" w:rsidRPr="00C66B8F" w:rsidRDefault="00085CEF" w:rsidP="0008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3E959E2C" w14:textId="77777777" w:rsidR="00085CEF" w:rsidRPr="00C66B8F" w:rsidRDefault="00085CEF" w:rsidP="0008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0CE1CC96" w14:textId="77777777" w:rsidR="00085CEF" w:rsidRPr="00C66B8F" w:rsidRDefault="00085CEF" w:rsidP="0008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5"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</w:tcPr>
          <w:p w14:paraId="4D725EB9" w14:textId="77777777" w:rsidR="00085CEF" w:rsidRPr="00C66B8F" w:rsidRDefault="00085CEF" w:rsidP="0008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vAlign w:val="bottom"/>
          </w:tcPr>
          <w:p w14:paraId="37A8BCF1" w14:textId="77777777" w:rsidR="00085CEF" w:rsidRPr="00C66B8F" w:rsidRDefault="00085CEF" w:rsidP="0008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85CEF" w:rsidRPr="00C66B8F" w14:paraId="39B79D13" w14:textId="77777777" w:rsidTr="00626181"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2D359C" w14:textId="016B9D3E" w:rsidR="00085CEF" w:rsidRPr="00C66B8F" w:rsidRDefault="00085CEF" w:rsidP="0008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257"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C66B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30 </w:t>
            </w:r>
            <w:r w:rsidRPr="00C66B8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กันยายน</w:t>
            </w:r>
            <w:r w:rsidRPr="00C66B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/ </w:t>
            </w:r>
            <w:r w:rsidRPr="00C66B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/>
              <w:t xml:space="preserve">31 </w:t>
            </w:r>
            <w:r w:rsidRPr="00C66B8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2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6E8360" w14:textId="1F92C518" w:rsidR="00085CEF" w:rsidRPr="00C66B8F" w:rsidRDefault="001A008D" w:rsidP="0008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>1,418,434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13B2F4AF" w14:textId="77777777" w:rsidR="00085CEF" w:rsidRPr="00C66B8F" w:rsidRDefault="00085CEF" w:rsidP="0008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61AC53" w14:textId="747FC46D" w:rsidR="00085CEF" w:rsidRPr="00C66B8F" w:rsidRDefault="00085CEF" w:rsidP="0008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5"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1,663,556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51CC251" w14:textId="77777777" w:rsidR="00085CEF" w:rsidRPr="00C66B8F" w:rsidRDefault="00085CEF" w:rsidP="0008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579949" w14:textId="3818F794" w:rsidR="00085CEF" w:rsidRPr="00C66B8F" w:rsidRDefault="001A008D" w:rsidP="0008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>97,098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0AA042AA" w14:textId="77777777" w:rsidR="00085CEF" w:rsidRPr="00C66B8F" w:rsidRDefault="00085CEF" w:rsidP="0008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2A2FA0" w14:textId="21BE0FB5" w:rsidR="00085CEF" w:rsidRPr="00C66B8F" w:rsidRDefault="00085CEF" w:rsidP="0008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118,378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0A71EBFD" w14:textId="77777777" w:rsidR="00085CEF" w:rsidRPr="00C66B8F" w:rsidRDefault="00085CEF" w:rsidP="0008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  <w:vAlign w:val="bottom"/>
          </w:tcPr>
          <w:p w14:paraId="4F76FABD" w14:textId="4F6C4CF3" w:rsidR="00085CEF" w:rsidRPr="00C66B8F" w:rsidRDefault="001A008D" w:rsidP="0008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>1,515,532</w:t>
            </w:r>
          </w:p>
        </w:tc>
        <w:tc>
          <w:tcPr>
            <w:tcW w:w="120" w:type="pct"/>
          </w:tcPr>
          <w:p w14:paraId="227DF67C" w14:textId="77777777" w:rsidR="00085CEF" w:rsidRPr="00C66B8F" w:rsidRDefault="00085CEF" w:rsidP="0008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tcBorders>
              <w:bottom w:val="single" w:sz="4" w:space="0" w:color="auto"/>
            </w:tcBorders>
            <w:vAlign w:val="bottom"/>
          </w:tcPr>
          <w:p w14:paraId="5565B402" w14:textId="7B804C45" w:rsidR="00085CEF" w:rsidRPr="00C66B8F" w:rsidRDefault="00085CEF" w:rsidP="0008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1,781,934</w:t>
            </w:r>
          </w:p>
        </w:tc>
      </w:tr>
    </w:tbl>
    <w:p w14:paraId="5411AE67" w14:textId="7E71E3D3" w:rsidR="00B222E2" w:rsidRPr="00C66B8F" w:rsidRDefault="00B222E2" w:rsidP="001F232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0"/>
        <w:gridCol w:w="1440"/>
        <w:gridCol w:w="247"/>
        <w:gridCol w:w="1367"/>
        <w:gridCol w:w="6"/>
      </w:tblGrid>
      <w:tr w:rsidR="001F232D" w:rsidRPr="00C66B8F" w14:paraId="70424722" w14:textId="77777777" w:rsidTr="00AD2C5D">
        <w:trPr>
          <w:gridAfter w:val="1"/>
          <w:wAfter w:w="6" w:type="dxa"/>
          <w:tblHeader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B289A85" w14:textId="77777777" w:rsidR="001F232D" w:rsidRPr="00C66B8F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 w:type="page"/>
            </w:r>
            <w:r w:rsidRPr="00C66B8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การกระทบยอดกำไรหรือขาดทุนของส่วนงานที่รายงาน</w:t>
            </w:r>
          </w:p>
        </w:tc>
        <w:tc>
          <w:tcPr>
            <w:tcW w:w="30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BC9238" w14:textId="77777777" w:rsidR="001F232D" w:rsidRPr="00C66B8F" w:rsidRDefault="001F232D" w:rsidP="00CC71C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F232D" w:rsidRPr="00C66B8F" w14:paraId="0115A3D5" w14:textId="77777777" w:rsidTr="00AD2C5D">
        <w:trPr>
          <w:tblHeader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9AFC68F" w14:textId="5200FD96" w:rsidR="001F232D" w:rsidRPr="00C66B8F" w:rsidRDefault="003F05AC" w:rsidP="00CC71C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="00A72389" w:rsidRPr="00C66B8F">
              <w:rPr>
                <w:rFonts w:asciiTheme="majorBidi" w:hAnsi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เก้า</w:t>
            </w:r>
            <w:r w:rsidRPr="00C66B8F">
              <w:rPr>
                <w:rFonts w:asciiTheme="majorBidi" w:hAnsi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เดือนสิ้นสุดวันที่</w:t>
            </w:r>
            <w:r w:rsidRPr="00C66B8F">
              <w:rPr>
                <w:rFonts w:asciiTheme="majorBidi" w:hAnsi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  <w:r w:rsidRPr="00C66B8F">
              <w:rPr>
                <w:rFonts w:asciiTheme="majorBidi" w:hAnsiTheme="majorBidi"/>
                <w:b/>
                <w:bCs/>
                <w:i/>
                <w:iCs/>
                <w:color w:val="000000"/>
                <w:sz w:val="28"/>
                <w:szCs w:val="28"/>
              </w:rPr>
              <w:t>30</w:t>
            </w:r>
            <w:r w:rsidRPr="00C66B8F">
              <w:rPr>
                <w:rFonts w:asciiTheme="majorBidi" w:hAnsi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  <w:r w:rsidR="00A72389" w:rsidRPr="00C66B8F">
              <w:rPr>
                <w:rFonts w:asciiTheme="majorBidi" w:hAnsi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61224F" w14:textId="5E74C1A5" w:rsidR="001F232D" w:rsidRPr="00C66B8F" w:rsidRDefault="001F232D" w:rsidP="00CC71C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46DF9AE" w14:textId="77777777" w:rsidR="001F232D" w:rsidRPr="00C66B8F" w:rsidRDefault="001F232D" w:rsidP="00CC71C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105EE8" w14:textId="634A19FA" w:rsidR="001F232D" w:rsidRPr="00C66B8F" w:rsidRDefault="001F232D" w:rsidP="00CC71C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1F232D" w:rsidRPr="00C66B8F" w14:paraId="68E44C46" w14:textId="77777777" w:rsidTr="00AD2C5D">
        <w:trPr>
          <w:gridAfter w:val="1"/>
          <w:wAfter w:w="6" w:type="dxa"/>
          <w:tblHeader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63AC2AD" w14:textId="77777777" w:rsidR="001F232D" w:rsidRPr="00C66B8F" w:rsidRDefault="001F232D" w:rsidP="00CC71C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4B2558" w14:textId="77777777" w:rsidR="001F232D" w:rsidRPr="00C66B8F" w:rsidRDefault="001F232D" w:rsidP="00CC71C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72389" w:rsidRPr="00C66B8F" w14:paraId="2AB35DBE" w14:textId="77777777" w:rsidTr="004221C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94F192F" w14:textId="77777777" w:rsidR="00A72389" w:rsidRPr="00C66B8F" w:rsidRDefault="00A72389" w:rsidP="00A7238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ส่วนงานที่รายงาน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85EE4E" w14:textId="35D5BCF7" w:rsidR="00A72389" w:rsidRPr="00C66B8F" w:rsidRDefault="003F3DA3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>267,</w:t>
            </w:r>
            <w:r w:rsidR="00B122C3" w:rsidRPr="00C66B8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66B8F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F13CBB9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B6A8C" w14:textId="7F96E222" w:rsidR="00A72389" w:rsidRPr="00C66B8F" w:rsidRDefault="00A72389" w:rsidP="0008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>232,102</w:t>
            </w:r>
          </w:p>
        </w:tc>
      </w:tr>
      <w:tr w:rsidR="00A72389" w:rsidRPr="00C66B8F" w14:paraId="0F4AFDAB" w14:textId="77777777" w:rsidTr="004221C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E20168B" w14:textId="77777777" w:rsidR="00A72389" w:rsidRPr="00C66B8F" w:rsidRDefault="00A72389" w:rsidP="00A7238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ตัดรายการระหว่างส่วนงาน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0DA823" w14:textId="33AB45C1" w:rsidR="00A72389" w:rsidRPr="00C66B8F" w:rsidRDefault="00700E11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>(1,</w:t>
            </w:r>
            <w:r w:rsidR="00B122C3" w:rsidRPr="00C66B8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66B8F">
              <w:rPr>
                <w:rFonts w:asciiTheme="majorBidi" w:hAnsiTheme="majorBidi" w:cstheme="majorBidi"/>
                <w:sz w:val="28"/>
                <w:szCs w:val="28"/>
              </w:rPr>
              <w:t>99)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6F83828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F30AC" w14:textId="5A6E2032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>1,039</w:t>
            </w:r>
          </w:p>
        </w:tc>
      </w:tr>
      <w:tr w:rsidR="00A72389" w:rsidRPr="00C66B8F" w14:paraId="65C9F224" w14:textId="77777777" w:rsidTr="004221C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4AF25207" w14:textId="77777777" w:rsidR="00A72389" w:rsidRPr="00C66B8F" w:rsidRDefault="00A72389" w:rsidP="00A7238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41A644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A9462BB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C8C94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72389" w:rsidRPr="00C66B8F" w14:paraId="4842335A" w14:textId="77777777" w:rsidTr="004221C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F5B29E5" w14:textId="77777777" w:rsidR="00A72389" w:rsidRPr="00C66B8F" w:rsidRDefault="00A72389" w:rsidP="00A72389">
            <w:pPr>
              <w:pStyle w:val="ListParagraph"/>
              <w:numPr>
                <w:ilvl w:val="0"/>
                <w:numId w:val="21"/>
              </w:numPr>
              <w:tabs>
                <w:tab w:val="clear" w:pos="680"/>
                <w:tab w:val="left" w:pos="540"/>
              </w:tabs>
              <w:spacing w:line="240" w:lineRule="auto"/>
              <w:ind w:hanging="648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ส่วนแบ่งกำไรของบริษัทร่วม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62EF5D" w14:textId="63AAA47F" w:rsidR="00A72389" w:rsidRPr="00C66B8F" w:rsidRDefault="00700E11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9858CF6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DB2D3" w14:textId="4DD60318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46</w:t>
            </w:r>
          </w:p>
        </w:tc>
      </w:tr>
      <w:tr w:rsidR="00A72389" w:rsidRPr="00C66B8F" w14:paraId="656F509A" w14:textId="77777777" w:rsidTr="004221C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EB8D059" w14:textId="77777777" w:rsidR="00A72389" w:rsidRPr="00C66B8F" w:rsidRDefault="00A72389" w:rsidP="00A7238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Pr="00C66B8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1DB935" w14:textId="41B5AD0B" w:rsidR="00A72389" w:rsidRPr="00C66B8F" w:rsidRDefault="00700E11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266,021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656D5AF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507397" w14:textId="26417CE6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233,187</w:t>
            </w:r>
          </w:p>
        </w:tc>
      </w:tr>
      <w:tr w:rsidR="00A72389" w:rsidRPr="00C66B8F" w14:paraId="03E303B3" w14:textId="77777777" w:rsidTr="00577AFD">
        <w:trPr>
          <w:trHeight w:val="44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7A7421BF" w14:textId="77777777" w:rsidR="00A72389" w:rsidRPr="00C66B8F" w:rsidRDefault="00A72389" w:rsidP="00A7238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3F9B9D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741C05C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7D5999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AD2C5D" w:rsidRPr="00C66B8F" w14:paraId="17F817B6" w14:textId="77777777" w:rsidTr="00577AFD">
        <w:trPr>
          <w:trHeight w:val="44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AD2C0F4" w14:textId="77777777" w:rsidR="00AD2C5D" w:rsidRPr="00C66B8F" w:rsidRDefault="00AD2C5D" w:rsidP="00A7238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410CCF" w14:textId="77777777" w:rsidR="00AD2C5D" w:rsidRPr="00C66B8F" w:rsidRDefault="00AD2C5D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4953592" w14:textId="77777777" w:rsidR="00AD2C5D" w:rsidRPr="00C66B8F" w:rsidRDefault="00AD2C5D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34E9BE" w14:textId="77777777" w:rsidR="00AD2C5D" w:rsidRPr="00C66B8F" w:rsidRDefault="00AD2C5D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AD2C5D" w:rsidRPr="00C66B8F" w14:paraId="7F809084" w14:textId="77777777" w:rsidTr="00577AFD">
        <w:trPr>
          <w:trHeight w:val="44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4A8E4CAB" w14:textId="77777777" w:rsidR="00AD2C5D" w:rsidRPr="00C66B8F" w:rsidRDefault="00AD2C5D" w:rsidP="00A7238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2006D3" w14:textId="77777777" w:rsidR="00AD2C5D" w:rsidRPr="00C66B8F" w:rsidRDefault="00AD2C5D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7B2AA29" w14:textId="77777777" w:rsidR="00AD2C5D" w:rsidRPr="00C66B8F" w:rsidRDefault="00AD2C5D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36DB1C" w14:textId="77777777" w:rsidR="00AD2C5D" w:rsidRPr="00C66B8F" w:rsidRDefault="00AD2C5D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AD2C5D" w:rsidRPr="00C66B8F" w14:paraId="33CB25AB" w14:textId="77777777" w:rsidTr="00577AFD">
        <w:trPr>
          <w:trHeight w:val="44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60884CFC" w14:textId="77777777" w:rsidR="00AD2C5D" w:rsidRPr="00C66B8F" w:rsidRDefault="00AD2C5D" w:rsidP="00A7238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FE581B" w14:textId="77777777" w:rsidR="00AD2C5D" w:rsidRPr="00C66B8F" w:rsidRDefault="00AD2C5D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386E79D" w14:textId="77777777" w:rsidR="00AD2C5D" w:rsidRPr="00C66B8F" w:rsidRDefault="00AD2C5D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7049C8" w14:textId="77777777" w:rsidR="00AD2C5D" w:rsidRPr="00C66B8F" w:rsidRDefault="00AD2C5D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AD2C5D" w:rsidRPr="00C66B8F" w14:paraId="033DCD54" w14:textId="77777777" w:rsidTr="00577AFD">
        <w:trPr>
          <w:trHeight w:val="44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E9B1458" w14:textId="77777777" w:rsidR="00AD2C5D" w:rsidRPr="00C66B8F" w:rsidRDefault="00AD2C5D" w:rsidP="00A7238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68263E" w14:textId="77777777" w:rsidR="00AD2C5D" w:rsidRPr="00C66B8F" w:rsidRDefault="00AD2C5D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C901428" w14:textId="77777777" w:rsidR="00AD2C5D" w:rsidRPr="00C66B8F" w:rsidRDefault="00AD2C5D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621148" w14:textId="77777777" w:rsidR="00AD2C5D" w:rsidRPr="00C66B8F" w:rsidRDefault="00AD2C5D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AD2C5D" w:rsidRPr="00C66B8F" w14:paraId="091C9A3D" w14:textId="77777777" w:rsidTr="00577AFD">
        <w:trPr>
          <w:trHeight w:val="44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5A5976D1" w14:textId="77777777" w:rsidR="00AD2C5D" w:rsidRPr="00C66B8F" w:rsidRDefault="00AD2C5D" w:rsidP="00A7238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3014C8" w14:textId="77777777" w:rsidR="00AD2C5D" w:rsidRPr="00C66B8F" w:rsidRDefault="00AD2C5D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09A02DE" w14:textId="77777777" w:rsidR="00AD2C5D" w:rsidRPr="00C66B8F" w:rsidRDefault="00AD2C5D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6CB9B0" w14:textId="77777777" w:rsidR="00AD2C5D" w:rsidRPr="00C66B8F" w:rsidRDefault="00AD2C5D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AD2C5D" w:rsidRPr="00C66B8F" w14:paraId="3D6FEBA8" w14:textId="77777777" w:rsidTr="00577AFD">
        <w:trPr>
          <w:trHeight w:val="44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64AB11D7" w14:textId="77777777" w:rsidR="00AD2C5D" w:rsidRPr="00C66B8F" w:rsidRDefault="00AD2C5D" w:rsidP="00A7238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D852A7" w14:textId="77777777" w:rsidR="00AD2C5D" w:rsidRPr="00C66B8F" w:rsidRDefault="00AD2C5D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2E79993" w14:textId="77777777" w:rsidR="00AD2C5D" w:rsidRPr="00C66B8F" w:rsidRDefault="00AD2C5D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FB6C1F" w14:textId="77777777" w:rsidR="00AD2C5D" w:rsidRPr="00C66B8F" w:rsidRDefault="00AD2C5D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AD2C5D" w:rsidRPr="00C66B8F" w14:paraId="785E67A1" w14:textId="77777777" w:rsidTr="00577AFD">
        <w:trPr>
          <w:trHeight w:val="44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6C8ECC1" w14:textId="77777777" w:rsidR="00AD2C5D" w:rsidRPr="00C66B8F" w:rsidRDefault="00AD2C5D" w:rsidP="00A7238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2F4D93" w14:textId="77777777" w:rsidR="00AD2C5D" w:rsidRPr="00C66B8F" w:rsidRDefault="00AD2C5D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2BFF9B6" w14:textId="77777777" w:rsidR="00AD2C5D" w:rsidRPr="00C66B8F" w:rsidRDefault="00AD2C5D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DB97E0" w14:textId="77777777" w:rsidR="00AD2C5D" w:rsidRPr="00C66B8F" w:rsidRDefault="00AD2C5D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AD2C5D" w:rsidRPr="00C66B8F" w14:paraId="34D86967" w14:textId="77777777" w:rsidTr="00577AFD">
        <w:trPr>
          <w:trHeight w:val="44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7ABFF24B" w14:textId="77777777" w:rsidR="00AD2C5D" w:rsidRPr="00C66B8F" w:rsidRDefault="00AD2C5D" w:rsidP="00A7238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BF2C2C" w14:textId="77777777" w:rsidR="00AD2C5D" w:rsidRPr="00C66B8F" w:rsidRDefault="00AD2C5D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10E5074" w14:textId="77777777" w:rsidR="00AD2C5D" w:rsidRPr="00C66B8F" w:rsidRDefault="00AD2C5D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313C06" w14:textId="77777777" w:rsidR="00AD2C5D" w:rsidRPr="00C66B8F" w:rsidRDefault="00AD2C5D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AD2C5D" w:rsidRPr="00C66B8F" w14:paraId="330066CD" w14:textId="77777777" w:rsidTr="00577AFD">
        <w:trPr>
          <w:trHeight w:val="44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5D78D6E1" w14:textId="77777777" w:rsidR="00AD2C5D" w:rsidRPr="00C66B8F" w:rsidRDefault="00AD2C5D" w:rsidP="00A7238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D84EAD" w14:textId="77777777" w:rsidR="00AD2C5D" w:rsidRPr="00C66B8F" w:rsidRDefault="00AD2C5D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84F33FE" w14:textId="77777777" w:rsidR="00AD2C5D" w:rsidRPr="00C66B8F" w:rsidRDefault="00AD2C5D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8A558B" w14:textId="77777777" w:rsidR="00AD2C5D" w:rsidRPr="00C66B8F" w:rsidRDefault="00AD2C5D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AD2C5D" w:rsidRPr="00C66B8F" w14:paraId="430FDD6B" w14:textId="77777777" w:rsidTr="00577AFD">
        <w:trPr>
          <w:trHeight w:val="44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6EEDCBD6" w14:textId="77777777" w:rsidR="00AD2C5D" w:rsidRPr="00C66B8F" w:rsidRDefault="00AD2C5D" w:rsidP="00A7238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B1CE79" w14:textId="77777777" w:rsidR="00AD2C5D" w:rsidRPr="00C66B8F" w:rsidRDefault="00AD2C5D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74ACA01" w14:textId="77777777" w:rsidR="00AD2C5D" w:rsidRPr="00C66B8F" w:rsidRDefault="00AD2C5D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345E3C" w14:textId="77777777" w:rsidR="00AD2C5D" w:rsidRPr="00C66B8F" w:rsidRDefault="00AD2C5D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A72389" w:rsidRPr="00C66B8F" w14:paraId="291255DE" w14:textId="77777777" w:rsidTr="00CC71C6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7119796" w14:textId="77777777" w:rsidR="00A72389" w:rsidRPr="00C66B8F" w:rsidRDefault="00A72389" w:rsidP="00A7238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ข้อมูลส่วนงานภูมิศาสตร์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F119C1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475C6CD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58571B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72389" w:rsidRPr="00C66B8F" w14:paraId="14B3C69C" w14:textId="77777777" w:rsidTr="00AD2C5D">
        <w:trPr>
          <w:trHeight w:val="407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F74DBD2" w14:textId="77777777" w:rsidR="00A72389" w:rsidRPr="00C66B8F" w:rsidRDefault="00A72389" w:rsidP="00A7238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21EDA5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DA68B11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31C087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A72389" w:rsidRPr="00C66B8F" w14:paraId="4F01A43D" w14:textId="77777777" w:rsidTr="00CC71C6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4FD71C72" w14:textId="77777777" w:rsidR="00A72389" w:rsidRPr="00C66B8F" w:rsidRDefault="00A72389" w:rsidP="00A7238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6B3016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D207A55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01ED83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72389" w:rsidRPr="00C66B8F" w14:paraId="3521FAD7" w14:textId="77777777" w:rsidTr="00226DBD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D069680" w14:textId="77777777" w:rsidR="00A72389" w:rsidRPr="00C66B8F" w:rsidRDefault="00A72389" w:rsidP="00A7238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 w:hint="cs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C853E9" w14:textId="0EAB9760" w:rsidR="00A72389" w:rsidRPr="00C66B8F" w:rsidRDefault="00930AB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C66B8F">
              <w:rPr>
                <w:rFonts w:ascii="Angsana New" w:hAnsi="Angsana New"/>
                <w:sz w:val="28"/>
                <w:szCs w:val="28"/>
              </w:rPr>
              <w:t>3,225,463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0480051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40E1C4" w14:textId="3E250B2D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>3,084,301</w:t>
            </w:r>
          </w:p>
        </w:tc>
      </w:tr>
      <w:tr w:rsidR="00A72389" w:rsidRPr="00C66B8F" w14:paraId="0CD0D4F7" w14:textId="77777777" w:rsidTr="00226DBD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73A0CD63" w14:textId="77777777" w:rsidR="00A72389" w:rsidRPr="00C66B8F" w:rsidRDefault="00A72389" w:rsidP="00A7238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F45382" w14:textId="6CF100E1" w:rsidR="00A72389" w:rsidRPr="00C66B8F" w:rsidRDefault="00930AB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C66B8F">
              <w:rPr>
                <w:rFonts w:ascii="Angsana New" w:hAnsi="Angsana New"/>
                <w:sz w:val="28"/>
                <w:szCs w:val="28"/>
              </w:rPr>
              <w:t>598,244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A34AEDF" w14:textId="777777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25523E" w14:textId="2E2A9577" w:rsidR="00A72389" w:rsidRPr="00C66B8F" w:rsidRDefault="00A72389" w:rsidP="00A7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>557,266</w:t>
            </w:r>
          </w:p>
        </w:tc>
      </w:tr>
      <w:tr w:rsidR="00D617BA" w:rsidRPr="00C66B8F" w14:paraId="23149F7D" w14:textId="77777777" w:rsidTr="00226DBD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5780685B" w14:textId="60677414" w:rsidR="00D617BA" w:rsidRPr="00C66B8F" w:rsidRDefault="00D617BA" w:rsidP="00D617B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304F16" w14:textId="7BDD03EB" w:rsidR="00D617BA" w:rsidRPr="00C66B8F" w:rsidRDefault="00D617BA" w:rsidP="00D6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C66B8F">
              <w:rPr>
                <w:rFonts w:ascii="Angsana New" w:hAnsi="Angsana New"/>
                <w:color w:val="000000"/>
                <w:sz w:val="28"/>
                <w:szCs w:val="28"/>
              </w:rPr>
              <w:t>120,703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C56EBA3" w14:textId="77777777" w:rsidR="00D617BA" w:rsidRPr="00C66B8F" w:rsidRDefault="00D617BA" w:rsidP="00D6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9AB4BE" w14:textId="68EC5AB6" w:rsidR="00D617BA" w:rsidRPr="00C66B8F" w:rsidRDefault="00D617BA" w:rsidP="00D6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>82,970</w:t>
            </w:r>
          </w:p>
        </w:tc>
      </w:tr>
      <w:tr w:rsidR="00D617BA" w:rsidRPr="00C66B8F" w14:paraId="6EFFB824" w14:textId="77777777" w:rsidTr="00226DBD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A19EB28" w14:textId="39C490C4" w:rsidR="00D617BA" w:rsidRPr="00C66B8F" w:rsidRDefault="00D617BA" w:rsidP="00D617B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ไต้หวัน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5F13C8" w14:textId="66A02C55" w:rsidR="00D617BA" w:rsidRPr="00C66B8F" w:rsidRDefault="00D617BA" w:rsidP="00D6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240" w:lineRule="auto"/>
              <w:ind w:right="-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6B8F">
              <w:rPr>
                <w:rFonts w:ascii="Angsana New" w:hAnsi="Angsana New"/>
                <w:sz w:val="28"/>
                <w:szCs w:val="28"/>
              </w:rPr>
              <w:t>71,131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D86A69D" w14:textId="77777777" w:rsidR="00D617BA" w:rsidRPr="00C66B8F" w:rsidRDefault="00D617BA" w:rsidP="00D6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B2AF65" w14:textId="1C9B925F" w:rsidR="00D617BA" w:rsidRPr="00C66B8F" w:rsidRDefault="00D617BA" w:rsidP="00D6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>92,117</w:t>
            </w:r>
          </w:p>
        </w:tc>
      </w:tr>
      <w:tr w:rsidR="00D617BA" w:rsidRPr="00C66B8F" w14:paraId="6AA053D1" w14:textId="77777777" w:rsidTr="00226DBD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4286C34C" w14:textId="77777777" w:rsidR="00D617BA" w:rsidRPr="00C66B8F" w:rsidRDefault="00D617BA" w:rsidP="00D617B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อังกฤษ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FF23F5" w14:textId="2121D5D9" w:rsidR="00D617BA" w:rsidRPr="00C66B8F" w:rsidRDefault="00D617BA" w:rsidP="00D6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C66B8F">
              <w:rPr>
                <w:rFonts w:ascii="Angsana New" w:hAnsi="Angsana New"/>
                <w:sz w:val="28"/>
                <w:szCs w:val="28"/>
              </w:rPr>
              <w:t>60,680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51356AE" w14:textId="77777777" w:rsidR="00D617BA" w:rsidRPr="00C66B8F" w:rsidRDefault="00D617BA" w:rsidP="00D6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F1218A" w14:textId="315184C7" w:rsidR="00D617BA" w:rsidRPr="00C66B8F" w:rsidRDefault="00D617BA" w:rsidP="00D6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>53,881</w:t>
            </w:r>
          </w:p>
        </w:tc>
      </w:tr>
      <w:tr w:rsidR="00D617BA" w:rsidRPr="00C66B8F" w14:paraId="75F61BEF" w14:textId="77777777" w:rsidTr="00226DBD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DBAEF3E" w14:textId="77777777" w:rsidR="00D617BA" w:rsidRPr="00C66B8F" w:rsidRDefault="00D617BA" w:rsidP="00D617B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ประเทศอื่นๆ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78CF47" w14:textId="476F9D4B" w:rsidR="00D617BA" w:rsidRPr="00C66B8F" w:rsidRDefault="00D617BA" w:rsidP="00D6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C66B8F">
              <w:rPr>
                <w:rFonts w:ascii="Angsana New" w:hAnsi="Angsana New"/>
                <w:sz w:val="28"/>
                <w:szCs w:val="28"/>
              </w:rPr>
              <w:t>104,641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0B4A1A5" w14:textId="77777777" w:rsidR="00D617BA" w:rsidRPr="00C66B8F" w:rsidRDefault="00D617BA" w:rsidP="00D6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AA2264" w14:textId="7B545777" w:rsidR="00D617BA" w:rsidRPr="00C66B8F" w:rsidRDefault="00D617BA" w:rsidP="00D6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>50,979</w:t>
            </w:r>
          </w:p>
        </w:tc>
      </w:tr>
      <w:tr w:rsidR="00D617BA" w:rsidRPr="00C66B8F" w14:paraId="184BF9F8" w14:textId="77777777" w:rsidTr="00226DBD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7D9A9635" w14:textId="77777777" w:rsidR="00D617BA" w:rsidRPr="00C66B8F" w:rsidRDefault="00D617BA" w:rsidP="00D617B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E816F28" w14:textId="5C4D2548" w:rsidR="00D617BA" w:rsidRPr="00C66B8F" w:rsidRDefault="00D617BA" w:rsidP="00D6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6B8F">
              <w:rPr>
                <w:rFonts w:ascii="Angsana New" w:hAnsi="Angsana New"/>
                <w:b/>
                <w:bCs/>
                <w:sz w:val="28"/>
                <w:szCs w:val="28"/>
              </w:rPr>
              <w:t>4,180,862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6922DC5" w14:textId="77777777" w:rsidR="00D617BA" w:rsidRPr="00C66B8F" w:rsidRDefault="00D617BA" w:rsidP="00D6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F2A90C" w14:textId="32DCA688" w:rsidR="00D617BA" w:rsidRPr="00C66B8F" w:rsidRDefault="00D617BA" w:rsidP="00D6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3,921,514</w:t>
            </w:r>
          </w:p>
        </w:tc>
      </w:tr>
    </w:tbl>
    <w:p w14:paraId="56DDF3EE" w14:textId="77777777" w:rsidR="00B222E2" w:rsidRPr="00C66B8F" w:rsidRDefault="00B222E2" w:rsidP="00B222E2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76E8B201" w14:textId="354FF104" w:rsidR="00D44225" w:rsidRPr="00C66B8F" w:rsidRDefault="00D44225" w:rsidP="00757227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C66B8F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t>ภาษีเงินได้</w:t>
      </w:r>
    </w:p>
    <w:p w14:paraId="07930E71" w14:textId="77777777" w:rsidR="005C1FBC" w:rsidRPr="00C66B8F" w:rsidRDefault="005C1FBC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5382D7EE" w14:textId="62F2BE2B" w:rsidR="001F232D" w:rsidRPr="00C66B8F" w:rsidRDefault="001F232D" w:rsidP="001F232D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Theme="majorBidi" w:hAnsiTheme="majorBidi" w:cs="Angsana New"/>
          <w:sz w:val="28"/>
          <w:szCs w:val="28"/>
          <w:cs/>
        </w:rPr>
      </w:pPr>
      <w:r w:rsidRPr="00C66B8F">
        <w:rPr>
          <w:rFonts w:asciiTheme="majorBidi" w:hAnsiTheme="majorBidi" w:cstheme="majorBidi"/>
          <w:sz w:val="28"/>
          <w:szCs w:val="28"/>
          <w:cs/>
        </w:rPr>
        <w:t>จำนวนภาษีเงินได้ที่แท้จริงของบริษัท</w:t>
      </w:r>
      <w:r w:rsidRPr="00C66B8F">
        <w:rPr>
          <w:rFonts w:asciiTheme="majorBidi" w:hAnsiTheme="majorBidi" w:cstheme="majorBidi" w:hint="cs"/>
          <w:sz w:val="28"/>
          <w:szCs w:val="28"/>
          <w:cs/>
        </w:rPr>
        <w:t>และบริษัทย่อย</w:t>
      </w:r>
      <w:r w:rsidRPr="00C66B8F">
        <w:rPr>
          <w:rFonts w:asciiTheme="majorBidi" w:hAnsiTheme="majorBidi" w:cstheme="majorBidi"/>
          <w:sz w:val="28"/>
          <w:szCs w:val="28"/>
          <w:cs/>
        </w:rPr>
        <w:t>ในการดำเนินงานสำหรับงวด</w:t>
      </w:r>
      <w:r w:rsidR="006B1BC7" w:rsidRPr="00C66B8F">
        <w:rPr>
          <w:rFonts w:asciiTheme="majorBidi" w:hAnsiTheme="majorBidi" w:cstheme="majorBidi" w:hint="cs"/>
          <w:sz w:val="28"/>
          <w:szCs w:val="28"/>
          <w:cs/>
        </w:rPr>
        <w:t>สามเดือนและ</w:t>
      </w:r>
      <w:r w:rsidR="008627EB" w:rsidRPr="00C66B8F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Pr="00C66B8F">
        <w:rPr>
          <w:rFonts w:asciiTheme="majorBidi" w:hAnsiTheme="majorBidi" w:cstheme="majorBidi"/>
          <w:sz w:val="28"/>
          <w:szCs w:val="28"/>
          <w:cs/>
        </w:rPr>
        <w:t>เดือนสิ้นสุดวันที่</w:t>
      </w:r>
      <w:r w:rsidRPr="00C66B8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F4639" w:rsidRPr="00C66B8F">
        <w:rPr>
          <w:rFonts w:asciiTheme="majorBidi" w:hAnsiTheme="majorBidi" w:cstheme="majorBidi" w:hint="cs"/>
          <w:sz w:val="28"/>
          <w:szCs w:val="28"/>
          <w:cs/>
        </w:rPr>
        <w:t xml:space="preserve">          </w:t>
      </w:r>
      <w:r w:rsidR="0037756E" w:rsidRPr="00C66B8F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37756E" w:rsidRPr="00C66B8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72389" w:rsidRPr="00C66B8F">
        <w:rPr>
          <w:rFonts w:asciiTheme="majorBidi" w:hAnsiTheme="majorBidi" w:cs="Angsana New" w:hint="cs"/>
          <w:sz w:val="28"/>
          <w:szCs w:val="28"/>
          <w:cs/>
        </w:rPr>
        <w:t>กันยายน</w:t>
      </w:r>
      <w:r w:rsidR="0037756E" w:rsidRPr="00C66B8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66B8F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C66B8F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Pr="00C66B8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C66B8F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C66B8F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Pr="00C66B8F">
        <w:rPr>
          <w:rFonts w:asciiTheme="majorBidi" w:hAnsiTheme="majorBidi" w:cstheme="majorBidi"/>
          <w:sz w:val="28"/>
          <w:szCs w:val="28"/>
          <w:cs/>
        </w:rPr>
        <w:t>น้อยกว่าจำนวนภาษีเงินได้ที่คำนวณโดยการใช้อัตราภาษีเงินได้คูณกับยอดกำไรสุทธิสำหรับงวด</w:t>
      </w:r>
      <w:r w:rsidRPr="00C66B8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C66B8F">
        <w:rPr>
          <w:rFonts w:asciiTheme="majorBidi" w:hAnsiTheme="majorBidi" w:cstheme="majorBidi"/>
          <w:sz w:val="28"/>
          <w:szCs w:val="28"/>
          <w:cs/>
        </w:rPr>
        <w:t>ส่วนใหญ่เนื่องมาจากบริษัทมีรายได้เงินปันผลจากบริษัทย่อย ซึ่งเป็นรายได้ที่ได้รับยกเว้นภาษี</w:t>
      </w:r>
      <w:r w:rsidRPr="00C66B8F">
        <w:rPr>
          <w:rFonts w:asciiTheme="majorBidi" w:hAnsiTheme="majorBidi" w:cstheme="majorBidi" w:hint="cs"/>
          <w:sz w:val="28"/>
          <w:szCs w:val="28"/>
          <w:cs/>
        </w:rPr>
        <w:t xml:space="preserve"> และบริษัทย่อยบางแห่งได้รับสิทธิประโยชน์ในการยกเว้นและลดหย่อน</w:t>
      </w:r>
      <w:r w:rsidRPr="00C66B8F">
        <w:rPr>
          <w:rFonts w:asciiTheme="majorBidi" w:hAnsiTheme="majorBidi" w:cstheme="majorBidi"/>
          <w:sz w:val="28"/>
          <w:szCs w:val="28"/>
          <w:cs/>
        </w:rPr>
        <w:t>ภาษีเงินได้นิติบุคคลสำหรับกำไรสุทธิที่ได้จากการประกอบกิจการที่ได้รับการส่งเสริม</w:t>
      </w:r>
      <w:r w:rsidRPr="00C66B8F">
        <w:rPr>
          <w:rFonts w:asciiTheme="majorBidi" w:hAnsiTheme="majorBidi" w:cstheme="majorBidi" w:hint="cs"/>
          <w:sz w:val="28"/>
          <w:szCs w:val="28"/>
          <w:cs/>
        </w:rPr>
        <w:t>การลงทุน</w:t>
      </w:r>
    </w:p>
    <w:p w14:paraId="5C9422DF" w14:textId="4A9C53E0" w:rsidR="005C6839" w:rsidRPr="00C66B8F" w:rsidRDefault="005C6839" w:rsidP="001F232D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Theme="majorBidi" w:hAnsiTheme="majorBidi" w:cs="Angsana New"/>
          <w:sz w:val="28"/>
          <w:szCs w:val="28"/>
          <w:cs/>
        </w:rPr>
      </w:pPr>
    </w:p>
    <w:p w14:paraId="03481361" w14:textId="6805E53C" w:rsidR="005C6839" w:rsidRPr="00C66B8F" w:rsidRDefault="005C6839" w:rsidP="005C6839">
      <w:pPr>
        <w:pStyle w:val="index"/>
        <w:numPr>
          <w:ilvl w:val="0"/>
          <w:numId w:val="19"/>
        </w:numPr>
        <w:spacing w:after="0" w:line="240" w:lineRule="auto"/>
        <w:ind w:left="540" w:right="-27" w:hanging="540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  <w:r w:rsidRPr="00C66B8F">
        <w:rPr>
          <w:rFonts w:asciiTheme="majorBidi" w:hAnsiTheme="majorBidi" w:cstheme="majorBidi" w:hint="cs"/>
          <w:b/>
          <w:bCs/>
          <w:sz w:val="28"/>
          <w:szCs w:val="28"/>
          <w:cs/>
          <w:lang w:val="en-US" w:bidi="th-TH"/>
        </w:rPr>
        <w:t>เงินปันผล</w:t>
      </w:r>
    </w:p>
    <w:p w14:paraId="5B646539" w14:textId="77777777" w:rsidR="005C6839" w:rsidRPr="00C66B8F" w:rsidRDefault="005C6839" w:rsidP="005C6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277E19FB" w14:textId="77777777" w:rsidR="005C6839" w:rsidRPr="00C66B8F" w:rsidRDefault="005C6839" w:rsidP="005C6839">
      <w:pPr>
        <w:pStyle w:val="index"/>
        <w:tabs>
          <w:tab w:val="clear" w:pos="1134"/>
        </w:tabs>
        <w:spacing w:after="0" w:line="240" w:lineRule="auto"/>
        <w:ind w:right="-27" w:hanging="594"/>
        <w:outlineLvl w:val="0"/>
        <w:rPr>
          <w:rFonts w:asciiTheme="majorBidi" w:hAnsiTheme="majorBidi"/>
          <w:sz w:val="28"/>
          <w:szCs w:val="28"/>
          <w:cs/>
          <w:lang w:val="th-TH" w:bidi="th-TH"/>
        </w:rPr>
      </w:pPr>
      <w:r w:rsidRPr="00C66B8F">
        <w:rPr>
          <w:rFonts w:asciiTheme="majorBidi" w:hAnsiTheme="majorBidi" w:cstheme="majorBidi" w:hint="cs"/>
          <w:sz w:val="28"/>
          <w:szCs w:val="28"/>
          <w:cs/>
          <w:lang w:val="th-TH" w:bidi="th-TH"/>
        </w:rPr>
        <w:t>รายละเอียดเงินปันผลในระหว่างงวด มีดังนี้</w:t>
      </w:r>
    </w:p>
    <w:p w14:paraId="2BB783EF" w14:textId="77777777" w:rsidR="005C6839" w:rsidRPr="00C66B8F" w:rsidRDefault="005C6839" w:rsidP="005C6839">
      <w:pPr>
        <w:pStyle w:val="index"/>
        <w:tabs>
          <w:tab w:val="clear" w:pos="1134"/>
        </w:tabs>
        <w:spacing w:after="0" w:line="240" w:lineRule="auto"/>
        <w:ind w:right="-27"/>
        <w:outlineLvl w:val="0"/>
        <w:rPr>
          <w:rFonts w:asciiTheme="majorBidi" w:hAnsiTheme="majorBidi" w:cstheme="majorBidi"/>
          <w:sz w:val="28"/>
          <w:szCs w:val="28"/>
          <w:cs/>
          <w:lang w:val="th-TH" w:bidi="th-TH"/>
        </w:rPr>
      </w:pPr>
    </w:p>
    <w:tbl>
      <w:tblPr>
        <w:tblStyle w:val="TableGrid"/>
        <w:tblW w:w="930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530"/>
        <w:gridCol w:w="1440"/>
        <w:gridCol w:w="1224"/>
        <w:gridCol w:w="231"/>
        <w:gridCol w:w="1277"/>
      </w:tblGrid>
      <w:tr w:rsidR="005C6839" w:rsidRPr="00C66B8F" w14:paraId="629D4FF1" w14:textId="77777777" w:rsidTr="005E3C7A">
        <w:trPr>
          <w:tblHeader/>
        </w:trPr>
        <w:tc>
          <w:tcPr>
            <w:tcW w:w="3600" w:type="dxa"/>
            <w:vAlign w:val="bottom"/>
          </w:tcPr>
          <w:p w14:paraId="3A4D21D2" w14:textId="77777777" w:rsidR="005C6839" w:rsidRPr="00C66B8F" w:rsidRDefault="005C6839" w:rsidP="005E3C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530" w:type="dxa"/>
            <w:vAlign w:val="bottom"/>
            <w:hideMark/>
          </w:tcPr>
          <w:p w14:paraId="3C173F65" w14:textId="77777777" w:rsidR="005C6839" w:rsidRPr="00C66B8F" w:rsidRDefault="005C6839" w:rsidP="005E3C7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66B8F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วันที่อนุมัติ</w:t>
            </w:r>
          </w:p>
        </w:tc>
        <w:tc>
          <w:tcPr>
            <w:tcW w:w="1440" w:type="dxa"/>
            <w:vAlign w:val="bottom"/>
            <w:hideMark/>
          </w:tcPr>
          <w:p w14:paraId="62E7D1D1" w14:textId="77777777" w:rsidR="005C6839" w:rsidRPr="00C66B8F" w:rsidRDefault="005C6839" w:rsidP="005E3C7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66B8F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กำหนดจ่าย</w:t>
            </w:r>
          </w:p>
        </w:tc>
        <w:tc>
          <w:tcPr>
            <w:tcW w:w="1224" w:type="dxa"/>
            <w:vAlign w:val="bottom"/>
            <w:hideMark/>
          </w:tcPr>
          <w:p w14:paraId="72692DBE" w14:textId="77777777" w:rsidR="005C6839" w:rsidRPr="00C66B8F" w:rsidRDefault="005C6839" w:rsidP="005E3C7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66B8F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อัตราต่อหุ้น</w:t>
            </w:r>
          </w:p>
        </w:tc>
        <w:tc>
          <w:tcPr>
            <w:tcW w:w="231" w:type="dxa"/>
          </w:tcPr>
          <w:p w14:paraId="480CC4AA" w14:textId="77777777" w:rsidR="005C6839" w:rsidRPr="00C66B8F" w:rsidRDefault="005C6839" w:rsidP="005E3C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  <w:vAlign w:val="bottom"/>
            <w:hideMark/>
          </w:tcPr>
          <w:p w14:paraId="2CE1844D" w14:textId="77777777" w:rsidR="005C6839" w:rsidRPr="00C66B8F" w:rsidRDefault="005C6839" w:rsidP="005E3C7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66B8F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จำนวนเงิน</w:t>
            </w:r>
          </w:p>
        </w:tc>
      </w:tr>
      <w:tr w:rsidR="005C6839" w:rsidRPr="00C66B8F" w14:paraId="4A107853" w14:textId="77777777" w:rsidTr="005E3C7A">
        <w:trPr>
          <w:tblHeader/>
        </w:trPr>
        <w:tc>
          <w:tcPr>
            <w:tcW w:w="3600" w:type="dxa"/>
          </w:tcPr>
          <w:p w14:paraId="4810C5D0" w14:textId="77777777" w:rsidR="005C6839" w:rsidRPr="00C66B8F" w:rsidRDefault="005C6839" w:rsidP="005E3C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4681A0AB" w14:textId="77777777" w:rsidR="005C6839" w:rsidRPr="00C66B8F" w:rsidRDefault="005C6839" w:rsidP="005E3C7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</w:tcPr>
          <w:p w14:paraId="75FD8D5F" w14:textId="77777777" w:rsidR="005C6839" w:rsidRPr="00C66B8F" w:rsidRDefault="005C6839" w:rsidP="005E3C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24" w:type="dxa"/>
            <w:hideMark/>
          </w:tcPr>
          <w:p w14:paraId="1B2559C5" w14:textId="77777777" w:rsidR="005C6839" w:rsidRPr="00C66B8F" w:rsidRDefault="005C6839" w:rsidP="005E3C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C66B8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th-TH"/>
              </w:rPr>
              <w:t>(บาท)</w:t>
            </w:r>
          </w:p>
        </w:tc>
        <w:tc>
          <w:tcPr>
            <w:tcW w:w="231" w:type="dxa"/>
          </w:tcPr>
          <w:p w14:paraId="02F18F8B" w14:textId="77777777" w:rsidR="005C6839" w:rsidRPr="00C66B8F" w:rsidRDefault="005C6839" w:rsidP="005E3C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  <w:hideMark/>
          </w:tcPr>
          <w:p w14:paraId="081C8B16" w14:textId="77777777" w:rsidR="005C6839" w:rsidRPr="00C66B8F" w:rsidRDefault="005C6839" w:rsidP="005E3C7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C66B8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th-TH"/>
              </w:rPr>
              <w:t>(ล้านบาท)</w:t>
            </w:r>
          </w:p>
        </w:tc>
      </w:tr>
      <w:tr w:rsidR="005C6839" w:rsidRPr="00C66B8F" w14:paraId="49E75E9A" w14:textId="77777777" w:rsidTr="005E3C7A">
        <w:trPr>
          <w:tblHeader/>
        </w:trPr>
        <w:tc>
          <w:tcPr>
            <w:tcW w:w="3600" w:type="dxa"/>
            <w:hideMark/>
          </w:tcPr>
          <w:p w14:paraId="74E4F4DC" w14:textId="10406405" w:rsidR="005C6839" w:rsidRPr="00C66B8F" w:rsidRDefault="005C6839" w:rsidP="005E3C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C66B8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ปี </w:t>
            </w:r>
            <w:r w:rsidRPr="00C66B8F">
              <w:rPr>
                <w:rFonts w:ascii="Angsana New" w:hAnsi="Angsana New" w:hint="cs"/>
                <w:i/>
                <w:iCs/>
                <w:sz w:val="28"/>
                <w:szCs w:val="28"/>
              </w:rPr>
              <w:t>256</w:t>
            </w:r>
            <w:r w:rsidRPr="00C66B8F">
              <w:rPr>
                <w:rFonts w:ascii="Angsana New" w:hAnsi="Angsana New"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530" w:type="dxa"/>
          </w:tcPr>
          <w:p w14:paraId="0E92A259" w14:textId="77777777" w:rsidR="005C6839" w:rsidRPr="00C66B8F" w:rsidRDefault="005C6839" w:rsidP="005E3C7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</w:tcPr>
          <w:p w14:paraId="2A6ADEB7" w14:textId="77777777" w:rsidR="005C6839" w:rsidRPr="00C66B8F" w:rsidRDefault="005C6839" w:rsidP="005E3C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24" w:type="dxa"/>
          </w:tcPr>
          <w:p w14:paraId="60EED6AA" w14:textId="77777777" w:rsidR="005C6839" w:rsidRPr="00C66B8F" w:rsidRDefault="005C6839" w:rsidP="005E3C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231" w:type="dxa"/>
          </w:tcPr>
          <w:p w14:paraId="45AE1CD6" w14:textId="77777777" w:rsidR="005C6839" w:rsidRPr="00C66B8F" w:rsidRDefault="005C6839" w:rsidP="005E3C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</w:tcPr>
          <w:p w14:paraId="439518DB" w14:textId="77777777" w:rsidR="005C6839" w:rsidRPr="00C66B8F" w:rsidRDefault="005C6839" w:rsidP="005E3C7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</w:tr>
      <w:tr w:rsidR="005C6839" w:rsidRPr="00C66B8F" w14:paraId="04F2FD97" w14:textId="77777777" w:rsidTr="005E3C7A">
        <w:trPr>
          <w:tblHeader/>
        </w:trPr>
        <w:tc>
          <w:tcPr>
            <w:tcW w:w="3600" w:type="dxa"/>
            <w:hideMark/>
          </w:tcPr>
          <w:p w14:paraId="4C251A01" w14:textId="579D2C56" w:rsidR="005C6839" w:rsidRPr="00C66B8F" w:rsidRDefault="005C6839" w:rsidP="005E3C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66B8F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เงินปันผลประจำปี </w:t>
            </w:r>
            <w:r w:rsidRPr="00C66B8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30" w:type="dxa"/>
            <w:hideMark/>
          </w:tcPr>
          <w:p w14:paraId="46636CF5" w14:textId="178A1324" w:rsidR="005C6839" w:rsidRPr="00C66B8F" w:rsidRDefault="00A44351" w:rsidP="005E3C7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5C6839" w:rsidRPr="00C66B8F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="005C6839" w:rsidRPr="00C66B8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="005C6839" w:rsidRPr="00C66B8F">
              <w:rPr>
                <w:rFonts w:asciiTheme="majorBidi" w:hAnsiTheme="majorBidi" w:cstheme="majorBidi" w:hint="cs"/>
                <w:sz w:val="28"/>
                <w:szCs w:val="28"/>
              </w:rPr>
              <w:t>256</w:t>
            </w:r>
            <w:r w:rsidR="005C6839" w:rsidRPr="00C66B8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40" w:type="dxa"/>
            <w:hideMark/>
          </w:tcPr>
          <w:p w14:paraId="6F57CF9D" w14:textId="1890495F" w:rsidR="005C6839" w:rsidRPr="00C66B8F" w:rsidRDefault="005C6839" w:rsidP="005E3C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66B8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 w:rsidRPr="00C66B8F">
              <w:rPr>
                <w:rFonts w:asciiTheme="majorBidi" w:hAnsiTheme="majorBidi" w:cstheme="majorBidi" w:hint="cs"/>
                <w:sz w:val="28"/>
                <w:szCs w:val="28"/>
              </w:rPr>
              <w:t>256</w:t>
            </w:r>
            <w:r w:rsidRPr="00C66B8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24" w:type="dxa"/>
          </w:tcPr>
          <w:p w14:paraId="16C4A75C" w14:textId="54225750" w:rsidR="005C6839" w:rsidRPr="00C66B8F" w:rsidRDefault="00A44351" w:rsidP="005E3C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66B8F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0.3704</w:t>
            </w:r>
          </w:p>
        </w:tc>
        <w:tc>
          <w:tcPr>
            <w:tcW w:w="231" w:type="dxa"/>
          </w:tcPr>
          <w:p w14:paraId="11552880" w14:textId="77777777" w:rsidR="005C6839" w:rsidRPr="00C66B8F" w:rsidRDefault="005C6839" w:rsidP="005E3C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</w:tcPr>
          <w:p w14:paraId="0AFF7332" w14:textId="51E515F8" w:rsidR="005C6839" w:rsidRPr="00C66B8F" w:rsidRDefault="00A44351" w:rsidP="005E3C7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>100.0</w:t>
            </w:r>
            <w:r w:rsidR="00F6457B" w:rsidRPr="00C66B8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5C6839" w:rsidRPr="00C66B8F" w14:paraId="33449B27" w14:textId="77777777" w:rsidTr="005E3C7A">
        <w:trPr>
          <w:trHeight w:val="110"/>
          <w:tblHeader/>
        </w:trPr>
        <w:tc>
          <w:tcPr>
            <w:tcW w:w="3600" w:type="dxa"/>
          </w:tcPr>
          <w:p w14:paraId="78F734B6" w14:textId="77777777" w:rsidR="005C6839" w:rsidRPr="00C66B8F" w:rsidRDefault="005C6839" w:rsidP="005E3C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530" w:type="dxa"/>
          </w:tcPr>
          <w:p w14:paraId="3EAE266C" w14:textId="77777777" w:rsidR="005C6839" w:rsidRPr="00C66B8F" w:rsidRDefault="005C6839" w:rsidP="005E3C7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A04E443" w14:textId="77777777" w:rsidR="005C6839" w:rsidRPr="00C66B8F" w:rsidRDefault="005C6839" w:rsidP="005E3C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</w:tcPr>
          <w:p w14:paraId="68B5AED0" w14:textId="77777777" w:rsidR="005C6839" w:rsidRPr="00C66B8F" w:rsidRDefault="005C6839" w:rsidP="005E3C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231" w:type="dxa"/>
          </w:tcPr>
          <w:p w14:paraId="1D003E8D" w14:textId="77777777" w:rsidR="005C6839" w:rsidRPr="00C66B8F" w:rsidRDefault="005C6839" w:rsidP="005E3C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</w:tcPr>
          <w:p w14:paraId="2D6C6AA9" w14:textId="77777777" w:rsidR="005C6839" w:rsidRPr="00C66B8F" w:rsidRDefault="005C6839" w:rsidP="005E3C7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</w:tr>
      <w:tr w:rsidR="005C6839" w:rsidRPr="00C66B8F" w14:paraId="663D09EF" w14:textId="77777777" w:rsidTr="005E3C7A">
        <w:trPr>
          <w:tblHeader/>
        </w:trPr>
        <w:tc>
          <w:tcPr>
            <w:tcW w:w="3600" w:type="dxa"/>
            <w:hideMark/>
          </w:tcPr>
          <w:p w14:paraId="6A010520" w14:textId="22CE93EA" w:rsidR="005C6839" w:rsidRPr="00C66B8F" w:rsidRDefault="005C6839" w:rsidP="005C68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66B8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ปี </w:t>
            </w:r>
            <w:r w:rsidRPr="00C66B8F">
              <w:rPr>
                <w:rFonts w:ascii="Angsana New" w:hAnsi="Angsana New" w:hint="cs"/>
                <w:i/>
                <w:iCs/>
                <w:sz w:val="28"/>
                <w:szCs w:val="28"/>
              </w:rPr>
              <w:t>256</w:t>
            </w:r>
            <w:r w:rsidRPr="00C66B8F">
              <w:rPr>
                <w:rFonts w:ascii="Angsana New" w:hAnsi="Angsana New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530" w:type="dxa"/>
          </w:tcPr>
          <w:p w14:paraId="442E9449" w14:textId="77777777" w:rsidR="005C6839" w:rsidRPr="00C66B8F" w:rsidRDefault="005C6839" w:rsidP="005C683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</w:tcPr>
          <w:p w14:paraId="49FB916E" w14:textId="77777777" w:rsidR="005C6839" w:rsidRPr="00C66B8F" w:rsidRDefault="005C6839" w:rsidP="005C68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24" w:type="dxa"/>
          </w:tcPr>
          <w:p w14:paraId="53070BCA" w14:textId="77777777" w:rsidR="005C6839" w:rsidRPr="00C66B8F" w:rsidRDefault="005C6839" w:rsidP="005C68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231" w:type="dxa"/>
          </w:tcPr>
          <w:p w14:paraId="505C34A0" w14:textId="77777777" w:rsidR="005C6839" w:rsidRPr="00C66B8F" w:rsidRDefault="005C6839" w:rsidP="005C68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</w:tcPr>
          <w:p w14:paraId="7C5BBBB5" w14:textId="77777777" w:rsidR="005C6839" w:rsidRPr="00C66B8F" w:rsidRDefault="005C6839" w:rsidP="005C683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</w:tr>
      <w:tr w:rsidR="005C6839" w:rsidRPr="00C66B8F" w14:paraId="26F5C0A8" w14:textId="77777777" w:rsidTr="005E3C7A">
        <w:tc>
          <w:tcPr>
            <w:tcW w:w="3600" w:type="dxa"/>
            <w:hideMark/>
          </w:tcPr>
          <w:p w14:paraId="4EB30757" w14:textId="193E03B5" w:rsidR="005C6839" w:rsidRPr="00C66B8F" w:rsidRDefault="005C6839" w:rsidP="005C68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เงินปันผลประจำปี </w:t>
            </w:r>
            <w:r w:rsidRPr="00C66B8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530" w:type="dxa"/>
            <w:hideMark/>
          </w:tcPr>
          <w:p w14:paraId="452D7590" w14:textId="3D025A5A" w:rsidR="005C6839" w:rsidRPr="00C66B8F" w:rsidRDefault="005C6839" w:rsidP="005C68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C66B8F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C66B8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Pr="00C66B8F">
              <w:rPr>
                <w:rFonts w:asciiTheme="majorBidi" w:hAnsiTheme="majorBidi" w:cstheme="majorBidi" w:hint="cs"/>
                <w:sz w:val="28"/>
                <w:szCs w:val="28"/>
              </w:rPr>
              <w:t>256</w:t>
            </w:r>
            <w:r w:rsidRPr="00C66B8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40" w:type="dxa"/>
            <w:hideMark/>
          </w:tcPr>
          <w:p w14:paraId="7C03F0CC" w14:textId="22D5E311" w:rsidR="005C6839" w:rsidRPr="00C66B8F" w:rsidRDefault="005C6839" w:rsidP="005C68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 w:rsidRPr="00C66B8F">
              <w:rPr>
                <w:rFonts w:asciiTheme="majorBidi" w:hAnsiTheme="majorBidi" w:cstheme="majorBidi" w:hint="cs"/>
                <w:sz w:val="28"/>
                <w:szCs w:val="28"/>
              </w:rPr>
              <w:t>256</w:t>
            </w:r>
            <w:r w:rsidRPr="00C66B8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24" w:type="dxa"/>
            <w:hideMark/>
          </w:tcPr>
          <w:p w14:paraId="3E39B9FF" w14:textId="57D6F98E" w:rsidR="005C6839" w:rsidRPr="00C66B8F" w:rsidRDefault="005C6839" w:rsidP="005C68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0.4814</w:t>
            </w:r>
          </w:p>
        </w:tc>
        <w:tc>
          <w:tcPr>
            <w:tcW w:w="231" w:type="dxa"/>
          </w:tcPr>
          <w:p w14:paraId="47A13717" w14:textId="77777777" w:rsidR="005C6839" w:rsidRPr="00C66B8F" w:rsidRDefault="005C6839" w:rsidP="005C68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  <w:hideMark/>
          </w:tcPr>
          <w:p w14:paraId="0ECB43D3" w14:textId="786EFE53" w:rsidR="005C6839" w:rsidRPr="00C66B8F" w:rsidRDefault="005C6839" w:rsidP="005C6839">
            <w:pPr>
              <w:tabs>
                <w:tab w:val="clear" w:pos="227"/>
                <w:tab w:val="clear" w:pos="454"/>
                <w:tab w:val="clear" w:pos="680"/>
                <w:tab w:val="decimal" w:pos="536"/>
                <w:tab w:val="left" w:pos="78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>130.0</w:t>
            </w:r>
            <w:r w:rsidR="00F6457B" w:rsidRPr="00C66B8F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</w:tbl>
    <w:p w14:paraId="2E892F50" w14:textId="77777777" w:rsidR="005C6839" w:rsidRPr="00C66B8F" w:rsidRDefault="005C6839" w:rsidP="0030781C">
      <w:pPr>
        <w:pStyle w:val="index"/>
        <w:tabs>
          <w:tab w:val="clear" w:pos="1134"/>
        </w:tabs>
        <w:spacing w:after="0" w:line="240" w:lineRule="auto"/>
        <w:ind w:left="0" w:right="-27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p w14:paraId="3BA6B0FB" w14:textId="345774FA" w:rsidR="00B04D4B" w:rsidRPr="00C66B8F" w:rsidRDefault="00B04D4B" w:rsidP="00757227">
      <w:pPr>
        <w:pStyle w:val="index"/>
        <w:numPr>
          <w:ilvl w:val="0"/>
          <w:numId w:val="19"/>
        </w:numPr>
        <w:spacing w:after="0" w:line="240" w:lineRule="auto"/>
        <w:ind w:left="540" w:right="-27" w:hanging="540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  <w:r w:rsidRPr="00C66B8F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lastRenderedPageBreak/>
        <w:t>เครื่องมือทางการเง</w:t>
      </w:r>
      <w:r w:rsidR="00163581" w:rsidRPr="00C66B8F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t>ิน</w:t>
      </w:r>
    </w:p>
    <w:p w14:paraId="77B6E94D" w14:textId="08188FDF" w:rsidR="001975BD" w:rsidRPr="00C66B8F" w:rsidRDefault="001975BD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303BFE96" w14:textId="783279AE" w:rsidR="00B04D4B" w:rsidRPr="00C66B8F" w:rsidRDefault="00B04D4B" w:rsidP="00757227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 w:rsidRPr="00C66B8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มูลค่าตามบัญชีและมูลค่ายุติธรรม</w:t>
      </w:r>
    </w:p>
    <w:p w14:paraId="4372FD8C" w14:textId="2D75CF15" w:rsidR="00B71431" w:rsidRPr="00C66B8F" w:rsidRDefault="00B71431" w:rsidP="00757227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Theme="majorBidi" w:hAnsiTheme="majorBidi" w:cs="Angsana New"/>
          <w:b/>
          <w:bCs/>
          <w:i/>
          <w:iCs/>
          <w:sz w:val="28"/>
          <w:szCs w:val="28"/>
          <w:cs/>
        </w:rPr>
      </w:pPr>
    </w:p>
    <w:p w14:paraId="18751BF7" w14:textId="11483490" w:rsidR="00884C71" w:rsidRPr="00C66B8F" w:rsidRDefault="00884C71" w:rsidP="00757227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C66B8F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  <w:r w:rsidRPr="00C66B8F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</w:p>
    <w:p w14:paraId="01848856" w14:textId="77777777" w:rsidR="0085164E" w:rsidRPr="00C66B8F" w:rsidRDefault="0085164E" w:rsidP="00757227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tbl>
      <w:tblPr>
        <w:tblW w:w="92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98"/>
        <w:gridCol w:w="1621"/>
        <w:gridCol w:w="242"/>
        <w:gridCol w:w="1024"/>
        <w:gridCol w:w="236"/>
        <w:gridCol w:w="1024"/>
        <w:gridCol w:w="236"/>
        <w:gridCol w:w="900"/>
        <w:gridCol w:w="236"/>
        <w:gridCol w:w="1062"/>
      </w:tblGrid>
      <w:tr w:rsidR="00924924" w:rsidRPr="00C66B8F" w14:paraId="2C8809E3" w14:textId="77777777" w:rsidTr="00757227">
        <w:trPr>
          <w:trHeight w:val="261"/>
          <w:tblHeader/>
        </w:trPr>
        <w:tc>
          <w:tcPr>
            <w:tcW w:w="2698" w:type="dxa"/>
            <w:shd w:val="clear" w:color="auto" w:fill="auto"/>
            <w:vAlign w:val="bottom"/>
          </w:tcPr>
          <w:p w14:paraId="5637A92A" w14:textId="77777777" w:rsidR="00924924" w:rsidRPr="00C66B8F" w:rsidRDefault="00924924" w:rsidP="00757227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581" w:type="dxa"/>
            <w:gridSpan w:val="9"/>
            <w:vAlign w:val="bottom"/>
          </w:tcPr>
          <w:p w14:paraId="3061A1C7" w14:textId="77777777" w:rsidR="00924924" w:rsidRPr="00C66B8F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66B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924924" w:rsidRPr="00C66B8F" w14:paraId="3E28057F" w14:textId="77777777" w:rsidTr="00757227">
        <w:trPr>
          <w:trHeight w:val="261"/>
          <w:tblHeader/>
        </w:trPr>
        <w:tc>
          <w:tcPr>
            <w:tcW w:w="2698" w:type="dxa"/>
            <w:shd w:val="clear" w:color="auto" w:fill="auto"/>
            <w:vAlign w:val="bottom"/>
          </w:tcPr>
          <w:p w14:paraId="79F024F3" w14:textId="77777777" w:rsidR="00924924" w:rsidRPr="00C66B8F" w:rsidRDefault="00924924" w:rsidP="00757227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621" w:type="dxa"/>
            <w:vAlign w:val="bottom"/>
          </w:tcPr>
          <w:p w14:paraId="0CC6762B" w14:textId="77777777" w:rsidR="00924924" w:rsidRPr="00C66B8F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66B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42" w:type="dxa"/>
          </w:tcPr>
          <w:p w14:paraId="34AFF4B6" w14:textId="77777777" w:rsidR="00924924" w:rsidRPr="00C66B8F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718" w:type="dxa"/>
            <w:gridSpan w:val="7"/>
            <w:vAlign w:val="bottom"/>
          </w:tcPr>
          <w:p w14:paraId="5D4BC095" w14:textId="77777777" w:rsidR="00924924" w:rsidRPr="00C66B8F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66B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924924" w:rsidRPr="00C66B8F" w14:paraId="213E5DD2" w14:textId="77777777" w:rsidTr="00757227">
        <w:trPr>
          <w:trHeight w:val="261"/>
          <w:tblHeader/>
        </w:trPr>
        <w:tc>
          <w:tcPr>
            <w:tcW w:w="2698" w:type="dxa"/>
            <w:shd w:val="clear" w:color="auto" w:fill="auto"/>
            <w:vAlign w:val="bottom"/>
          </w:tcPr>
          <w:p w14:paraId="2067AC29" w14:textId="77777777" w:rsidR="00924924" w:rsidRPr="00C66B8F" w:rsidRDefault="00924924" w:rsidP="0075722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vAlign w:val="bottom"/>
          </w:tcPr>
          <w:p w14:paraId="44445E43" w14:textId="77777777" w:rsidR="00924924" w:rsidRPr="00C66B8F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C66B8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C66B8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มูลค่ายุติธรรมผ่าน</w:t>
            </w:r>
            <w:r w:rsidRPr="00C66B8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กำไรหรือขาดทุน</w:t>
            </w:r>
          </w:p>
        </w:tc>
        <w:tc>
          <w:tcPr>
            <w:tcW w:w="242" w:type="dxa"/>
          </w:tcPr>
          <w:p w14:paraId="0DE1011E" w14:textId="77777777" w:rsidR="00924924" w:rsidRPr="00C66B8F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0BF48809" w14:textId="77777777" w:rsidR="00924924" w:rsidRPr="00C66B8F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C66B8F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3F137439" w14:textId="77777777" w:rsidR="00924924" w:rsidRPr="00C66B8F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685E75F6" w14:textId="77777777" w:rsidR="00924924" w:rsidRPr="00C66B8F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C66B8F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0AE0549C" w14:textId="77777777" w:rsidR="00924924" w:rsidRPr="00C66B8F" w:rsidRDefault="00924924" w:rsidP="00757227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5B1A89E9" w14:textId="77777777" w:rsidR="00924924" w:rsidRPr="00C66B8F" w:rsidRDefault="00924924" w:rsidP="00757227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C66B8F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2429940D" w14:textId="77777777" w:rsidR="00924924" w:rsidRPr="00C66B8F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A21797B" w14:textId="77777777" w:rsidR="00924924" w:rsidRPr="00C66B8F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24924" w:rsidRPr="00C66B8F" w14:paraId="2762269D" w14:textId="77777777" w:rsidTr="00757227">
        <w:trPr>
          <w:trHeight w:val="261"/>
          <w:tblHeader/>
        </w:trPr>
        <w:tc>
          <w:tcPr>
            <w:tcW w:w="2698" w:type="dxa"/>
            <w:shd w:val="clear" w:color="auto" w:fill="auto"/>
            <w:vAlign w:val="bottom"/>
          </w:tcPr>
          <w:p w14:paraId="70A1F79C" w14:textId="77777777" w:rsidR="00924924" w:rsidRPr="00C66B8F" w:rsidRDefault="00924924" w:rsidP="0075722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81" w:type="dxa"/>
            <w:gridSpan w:val="9"/>
            <w:vAlign w:val="bottom"/>
          </w:tcPr>
          <w:p w14:paraId="10A50FF7" w14:textId="77777777" w:rsidR="00924924" w:rsidRPr="00C66B8F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66B8F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C66B8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C66B8F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924924" w:rsidRPr="00C66B8F" w14:paraId="73716CFA" w14:textId="77777777" w:rsidTr="00736974">
        <w:trPr>
          <w:trHeight w:val="261"/>
        </w:trPr>
        <w:tc>
          <w:tcPr>
            <w:tcW w:w="2698" w:type="dxa"/>
            <w:shd w:val="clear" w:color="auto" w:fill="auto"/>
            <w:vAlign w:val="bottom"/>
          </w:tcPr>
          <w:p w14:paraId="7B700B21" w14:textId="7E6D6C86" w:rsidR="00924924" w:rsidRPr="00C66B8F" w:rsidRDefault="0037756E" w:rsidP="0075722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66B8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C66B8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A72389" w:rsidRPr="00C66B8F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C66B8F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1F232D" w:rsidRPr="00C66B8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6581" w:type="dxa"/>
            <w:gridSpan w:val="9"/>
            <w:vAlign w:val="bottom"/>
          </w:tcPr>
          <w:p w14:paraId="1467F6BD" w14:textId="77777777" w:rsidR="00924924" w:rsidRPr="00C66B8F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924924" w:rsidRPr="00C66B8F" w14:paraId="6381B0D8" w14:textId="77777777" w:rsidTr="00736974">
        <w:trPr>
          <w:trHeight w:val="261"/>
        </w:trPr>
        <w:tc>
          <w:tcPr>
            <w:tcW w:w="2698" w:type="dxa"/>
            <w:shd w:val="clear" w:color="auto" w:fill="auto"/>
          </w:tcPr>
          <w:p w14:paraId="616E9520" w14:textId="77777777" w:rsidR="00924924" w:rsidRPr="00C66B8F" w:rsidRDefault="00924924" w:rsidP="00757227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C66B8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1" w:type="dxa"/>
          </w:tcPr>
          <w:p w14:paraId="6A5BD273" w14:textId="77777777" w:rsidR="00924924" w:rsidRPr="00C66B8F" w:rsidRDefault="00924924" w:rsidP="0075722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5FA58035" w14:textId="77777777" w:rsidR="00924924" w:rsidRPr="00C66B8F" w:rsidRDefault="00924924" w:rsidP="0075722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B3469D0" w14:textId="77777777" w:rsidR="00924924" w:rsidRPr="00C66B8F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CC345E" w14:textId="77777777" w:rsidR="00924924" w:rsidRPr="00C66B8F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901D1E4" w14:textId="77777777" w:rsidR="00924924" w:rsidRPr="00C66B8F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DDE635" w14:textId="77777777" w:rsidR="00924924" w:rsidRPr="00C66B8F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CD53294" w14:textId="77777777" w:rsidR="00924924" w:rsidRPr="00C66B8F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0241DE" w14:textId="77777777" w:rsidR="00924924" w:rsidRPr="00C66B8F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63A59CEA" w14:textId="77777777" w:rsidR="00924924" w:rsidRPr="00C66B8F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4924" w:rsidRPr="00C66B8F" w14:paraId="03E4ECF0" w14:textId="77777777" w:rsidTr="00736974">
        <w:trPr>
          <w:trHeight w:val="261"/>
        </w:trPr>
        <w:tc>
          <w:tcPr>
            <w:tcW w:w="2698" w:type="dxa"/>
            <w:shd w:val="clear" w:color="auto" w:fill="auto"/>
          </w:tcPr>
          <w:p w14:paraId="016A47A2" w14:textId="77777777" w:rsidR="00924924" w:rsidRPr="00C66B8F" w:rsidRDefault="00924924" w:rsidP="00757227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1" w:type="dxa"/>
          </w:tcPr>
          <w:p w14:paraId="654ABA50" w14:textId="77777777" w:rsidR="00924924" w:rsidRPr="00C66B8F" w:rsidRDefault="00924924" w:rsidP="0075722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7EDA6C32" w14:textId="77777777" w:rsidR="00924924" w:rsidRPr="00C66B8F" w:rsidRDefault="00924924" w:rsidP="0075722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C75BD5E" w14:textId="77777777" w:rsidR="00924924" w:rsidRPr="00C66B8F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EE74B8" w14:textId="77777777" w:rsidR="00924924" w:rsidRPr="00C66B8F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600B22D" w14:textId="77777777" w:rsidR="00924924" w:rsidRPr="00C66B8F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C04196" w14:textId="77777777" w:rsidR="00924924" w:rsidRPr="00C66B8F" w:rsidRDefault="00924924" w:rsidP="0075722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1A0FE26" w14:textId="77777777" w:rsidR="00924924" w:rsidRPr="00C66B8F" w:rsidRDefault="00924924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42A56F" w14:textId="77777777" w:rsidR="00924924" w:rsidRPr="00C66B8F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5FD184EA" w14:textId="77777777" w:rsidR="00924924" w:rsidRPr="00C66B8F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496F" w:rsidRPr="00C66B8F" w14:paraId="2253F8E7" w14:textId="77777777" w:rsidTr="00736974">
        <w:trPr>
          <w:trHeight w:val="261"/>
        </w:trPr>
        <w:tc>
          <w:tcPr>
            <w:tcW w:w="2698" w:type="dxa"/>
            <w:shd w:val="clear" w:color="auto" w:fill="auto"/>
          </w:tcPr>
          <w:p w14:paraId="00626432" w14:textId="77777777" w:rsidR="00F6496F" w:rsidRPr="00C66B8F" w:rsidRDefault="00F6496F" w:rsidP="00F6496F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621" w:type="dxa"/>
          </w:tcPr>
          <w:p w14:paraId="59AA7DB2" w14:textId="13D4A17F" w:rsidR="00F6496F" w:rsidRPr="00C66B8F" w:rsidRDefault="005A6265" w:rsidP="00F6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  <w:tc>
          <w:tcPr>
            <w:tcW w:w="242" w:type="dxa"/>
          </w:tcPr>
          <w:p w14:paraId="7CA503F5" w14:textId="77777777" w:rsidR="00F6496F" w:rsidRPr="00C66B8F" w:rsidRDefault="00F6496F" w:rsidP="00F6496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195C49D" w14:textId="3EF9189D" w:rsidR="00F6496F" w:rsidRPr="00C66B8F" w:rsidRDefault="00856EDA" w:rsidP="00F6496F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9A4A98E" w14:textId="406C85F1" w:rsidR="00F6496F" w:rsidRPr="00C66B8F" w:rsidRDefault="00F6496F" w:rsidP="00856EDA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4" w:type="dxa"/>
          </w:tcPr>
          <w:p w14:paraId="4D09835A" w14:textId="4AA25372" w:rsidR="00F6496F" w:rsidRPr="00C66B8F" w:rsidRDefault="00856EDA" w:rsidP="00856EDA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100FA93" w14:textId="77777777" w:rsidR="00F6496F" w:rsidRPr="00C66B8F" w:rsidRDefault="00F6496F" w:rsidP="00F6496F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D999BF1" w14:textId="5738087D" w:rsidR="00F6496F" w:rsidRPr="00C66B8F" w:rsidRDefault="00856EDA" w:rsidP="00F6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  <w:tc>
          <w:tcPr>
            <w:tcW w:w="236" w:type="dxa"/>
          </w:tcPr>
          <w:p w14:paraId="29002B6B" w14:textId="77777777" w:rsidR="00F6496F" w:rsidRPr="00C66B8F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068E7610" w14:textId="2CFB265C" w:rsidR="00F6496F" w:rsidRPr="00C66B8F" w:rsidRDefault="00856EDA" w:rsidP="009A673A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</w:tr>
      <w:tr w:rsidR="0096303F" w:rsidRPr="00C66B8F" w14:paraId="3525C9BB" w14:textId="77777777" w:rsidTr="00736974">
        <w:trPr>
          <w:trHeight w:val="261"/>
        </w:trPr>
        <w:tc>
          <w:tcPr>
            <w:tcW w:w="2698" w:type="dxa"/>
            <w:shd w:val="clear" w:color="auto" w:fill="auto"/>
          </w:tcPr>
          <w:p w14:paraId="726007E9" w14:textId="0C9AD586" w:rsidR="0096303F" w:rsidRPr="00C66B8F" w:rsidRDefault="0096303F" w:rsidP="00F6496F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สินทรัพย์อนุพันธ์อื่น</w:t>
            </w:r>
          </w:p>
        </w:tc>
        <w:tc>
          <w:tcPr>
            <w:tcW w:w="1621" w:type="dxa"/>
          </w:tcPr>
          <w:p w14:paraId="691C67AF" w14:textId="66F48312" w:rsidR="0096303F" w:rsidRPr="00C66B8F" w:rsidRDefault="007A0DC5" w:rsidP="00F6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5A6265" w:rsidRPr="00C66B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6B8F">
              <w:rPr>
                <w:rFonts w:asciiTheme="majorBidi" w:hAnsiTheme="majorBidi" w:cstheme="majorBidi"/>
                <w:sz w:val="28"/>
                <w:szCs w:val="28"/>
              </w:rPr>
              <w:t>087</w:t>
            </w:r>
          </w:p>
        </w:tc>
        <w:tc>
          <w:tcPr>
            <w:tcW w:w="242" w:type="dxa"/>
          </w:tcPr>
          <w:p w14:paraId="01C2901A" w14:textId="77777777" w:rsidR="0096303F" w:rsidRPr="00C66B8F" w:rsidRDefault="0096303F" w:rsidP="00F6496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01EDBA9" w14:textId="478B1D8A" w:rsidR="0096303F" w:rsidRPr="00C66B8F" w:rsidRDefault="00856EDA" w:rsidP="00F6496F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ADDAE4C" w14:textId="77777777" w:rsidR="0096303F" w:rsidRPr="00C66B8F" w:rsidRDefault="0096303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5748A88" w14:textId="0069ACC0" w:rsidR="0096303F" w:rsidRPr="00C66B8F" w:rsidRDefault="007A0DC5" w:rsidP="00856EDA">
            <w:pPr>
              <w:tabs>
                <w:tab w:val="clear" w:pos="680"/>
                <w:tab w:val="clear" w:pos="907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856EDA" w:rsidRPr="00C66B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6B8F">
              <w:rPr>
                <w:rFonts w:asciiTheme="majorBidi" w:hAnsiTheme="majorBidi" w:cstheme="majorBidi"/>
                <w:sz w:val="28"/>
                <w:szCs w:val="28"/>
              </w:rPr>
              <w:t>087</w:t>
            </w:r>
          </w:p>
        </w:tc>
        <w:tc>
          <w:tcPr>
            <w:tcW w:w="236" w:type="dxa"/>
          </w:tcPr>
          <w:p w14:paraId="62F32C9D" w14:textId="77777777" w:rsidR="0096303F" w:rsidRPr="00C66B8F" w:rsidRDefault="0096303F" w:rsidP="00F6496F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6037F7E" w14:textId="23C04EC7" w:rsidR="0096303F" w:rsidRPr="00C66B8F" w:rsidRDefault="00856EDA" w:rsidP="00856EDA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F3ED34C" w14:textId="77777777" w:rsidR="0096303F" w:rsidRPr="00C66B8F" w:rsidRDefault="0096303F" w:rsidP="00856EDA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583CF23C" w14:textId="40C0369F" w:rsidR="0096303F" w:rsidRPr="00C66B8F" w:rsidRDefault="007A0DC5" w:rsidP="009A673A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56EDA" w:rsidRPr="00C66B8F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Pr="00C66B8F">
              <w:rPr>
                <w:rFonts w:asciiTheme="majorBidi" w:hAnsiTheme="majorBidi" w:cstheme="majorBidi"/>
                <w:sz w:val="28"/>
                <w:szCs w:val="28"/>
              </w:rPr>
              <w:t>087</w:t>
            </w:r>
          </w:p>
        </w:tc>
      </w:tr>
      <w:tr w:rsidR="00F6496F" w:rsidRPr="00C66B8F" w14:paraId="67299F8F" w14:textId="77777777" w:rsidTr="00736974">
        <w:trPr>
          <w:trHeight w:val="261"/>
        </w:trPr>
        <w:tc>
          <w:tcPr>
            <w:tcW w:w="2698" w:type="dxa"/>
            <w:shd w:val="clear" w:color="auto" w:fill="auto"/>
          </w:tcPr>
          <w:p w14:paraId="591387AD" w14:textId="77777777" w:rsidR="00F6496F" w:rsidRPr="00C66B8F" w:rsidRDefault="00F6496F" w:rsidP="00F6496F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C66B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</w:tcPr>
          <w:p w14:paraId="5D48D150" w14:textId="17308DE8" w:rsidR="00F6496F" w:rsidRPr="00C66B8F" w:rsidRDefault="007A0DC5" w:rsidP="00F6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A6265" w:rsidRPr="00C66B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</w:t>
            </w:r>
            <w:r w:rsidRPr="00C66B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528</w:t>
            </w:r>
          </w:p>
        </w:tc>
        <w:tc>
          <w:tcPr>
            <w:tcW w:w="242" w:type="dxa"/>
          </w:tcPr>
          <w:p w14:paraId="4D92BF41" w14:textId="77777777" w:rsidR="00F6496F" w:rsidRPr="00C66B8F" w:rsidRDefault="00F6496F" w:rsidP="00F6496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11C00E9C" w14:textId="77777777" w:rsidR="00F6496F" w:rsidRPr="00C66B8F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FD4307" w14:textId="77777777" w:rsidR="00F6496F" w:rsidRPr="00C66B8F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2011A8B" w14:textId="77777777" w:rsidR="00F6496F" w:rsidRPr="00C66B8F" w:rsidRDefault="00F6496F" w:rsidP="00F6496F">
            <w:pPr>
              <w:tabs>
                <w:tab w:val="clear" w:pos="680"/>
                <w:tab w:val="clear" w:pos="907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640668" w14:textId="77777777" w:rsidR="00F6496F" w:rsidRPr="00C66B8F" w:rsidRDefault="00F6496F" w:rsidP="00F6496F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B56C1AA" w14:textId="77777777" w:rsidR="00F6496F" w:rsidRPr="00C66B8F" w:rsidRDefault="00F6496F" w:rsidP="00F6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50674F" w14:textId="77777777" w:rsidR="00F6496F" w:rsidRPr="00C66B8F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4997FF4A" w14:textId="77777777" w:rsidR="00F6496F" w:rsidRPr="00C66B8F" w:rsidRDefault="00F6496F" w:rsidP="009A673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496F" w:rsidRPr="00C66B8F" w14:paraId="68E3B575" w14:textId="77777777" w:rsidTr="00863FB9">
        <w:trPr>
          <w:trHeight w:val="261"/>
        </w:trPr>
        <w:tc>
          <w:tcPr>
            <w:tcW w:w="2698" w:type="dxa"/>
            <w:shd w:val="clear" w:color="auto" w:fill="auto"/>
            <w:vAlign w:val="bottom"/>
          </w:tcPr>
          <w:p w14:paraId="0EA048C8" w14:textId="77777777" w:rsidR="0085164E" w:rsidRPr="00C66B8F" w:rsidRDefault="0085164E" w:rsidP="00F6496F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0001B50F" w14:textId="15E1B317" w:rsidR="00F6496F" w:rsidRPr="00C66B8F" w:rsidRDefault="00F6496F" w:rsidP="00F6496F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C66B8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C66B8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C66B8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1F232D" w:rsidRPr="00C66B8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621" w:type="dxa"/>
          </w:tcPr>
          <w:p w14:paraId="5C8BA2C4" w14:textId="77777777" w:rsidR="00F6496F" w:rsidRPr="00C66B8F" w:rsidRDefault="00F6496F" w:rsidP="00F6496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73F01A62" w14:textId="77777777" w:rsidR="00F6496F" w:rsidRPr="00C66B8F" w:rsidRDefault="00F6496F" w:rsidP="00F6496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D311FDB" w14:textId="77777777" w:rsidR="00F6496F" w:rsidRPr="00C66B8F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9FF0F2" w14:textId="77777777" w:rsidR="00F6496F" w:rsidRPr="00C66B8F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2EB4C54" w14:textId="77777777" w:rsidR="00F6496F" w:rsidRPr="00C66B8F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DC193E" w14:textId="77777777" w:rsidR="00F6496F" w:rsidRPr="00C66B8F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1C13A7D" w14:textId="77777777" w:rsidR="00F6496F" w:rsidRPr="00C66B8F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ED9485" w14:textId="77777777" w:rsidR="00F6496F" w:rsidRPr="00C66B8F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31677441" w14:textId="77777777" w:rsidR="00F6496F" w:rsidRPr="00C66B8F" w:rsidRDefault="00F6496F" w:rsidP="009A673A">
            <w:pPr>
              <w:pStyle w:val="acctfourfigures"/>
              <w:tabs>
                <w:tab w:val="clear" w:pos="765"/>
                <w:tab w:val="decimal" w:pos="582"/>
                <w:tab w:val="decimal" w:pos="672"/>
              </w:tabs>
              <w:spacing w:line="240" w:lineRule="auto"/>
              <w:ind w:left="-43" w:right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496F" w:rsidRPr="00C66B8F" w14:paraId="7B9834D3" w14:textId="77777777" w:rsidTr="00736974">
        <w:trPr>
          <w:trHeight w:val="261"/>
        </w:trPr>
        <w:tc>
          <w:tcPr>
            <w:tcW w:w="2698" w:type="dxa"/>
            <w:shd w:val="clear" w:color="auto" w:fill="auto"/>
          </w:tcPr>
          <w:p w14:paraId="396D0B81" w14:textId="77777777" w:rsidR="00F6496F" w:rsidRPr="00C66B8F" w:rsidRDefault="00F6496F" w:rsidP="00F6496F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C66B8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1" w:type="dxa"/>
          </w:tcPr>
          <w:p w14:paraId="275F3486" w14:textId="77777777" w:rsidR="00F6496F" w:rsidRPr="00C66B8F" w:rsidRDefault="00F6496F" w:rsidP="00F6496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0A6EB84C" w14:textId="77777777" w:rsidR="00F6496F" w:rsidRPr="00C66B8F" w:rsidRDefault="00F6496F" w:rsidP="00F6496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4A0F740" w14:textId="77777777" w:rsidR="00F6496F" w:rsidRPr="00C66B8F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3A4291" w14:textId="77777777" w:rsidR="00F6496F" w:rsidRPr="00C66B8F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C18993A" w14:textId="77777777" w:rsidR="00F6496F" w:rsidRPr="00C66B8F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BB3D22" w14:textId="77777777" w:rsidR="00F6496F" w:rsidRPr="00C66B8F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8250CE1" w14:textId="77777777" w:rsidR="00F6496F" w:rsidRPr="00C66B8F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6BF12C" w14:textId="77777777" w:rsidR="00F6496F" w:rsidRPr="00C66B8F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5810123B" w14:textId="77777777" w:rsidR="00F6496F" w:rsidRPr="00C66B8F" w:rsidRDefault="00F6496F" w:rsidP="009A673A">
            <w:pPr>
              <w:pStyle w:val="acctfourfigures"/>
              <w:tabs>
                <w:tab w:val="clear" w:pos="765"/>
                <w:tab w:val="decimal" w:pos="582"/>
                <w:tab w:val="decimal" w:pos="672"/>
              </w:tabs>
              <w:spacing w:line="240" w:lineRule="auto"/>
              <w:ind w:left="-43" w:right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496F" w:rsidRPr="00C66B8F" w14:paraId="0D6A70CD" w14:textId="77777777" w:rsidTr="00736974">
        <w:trPr>
          <w:trHeight w:val="261"/>
        </w:trPr>
        <w:tc>
          <w:tcPr>
            <w:tcW w:w="2698" w:type="dxa"/>
            <w:shd w:val="clear" w:color="auto" w:fill="auto"/>
          </w:tcPr>
          <w:p w14:paraId="192F893A" w14:textId="77777777" w:rsidR="00F6496F" w:rsidRPr="00C66B8F" w:rsidRDefault="00F6496F" w:rsidP="00F6496F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1" w:type="dxa"/>
          </w:tcPr>
          <w:p w14:paraId="4FB0323D" w14:textId="77777777" w:rsidR="00F6496F" w:rsidRPr="00C66B8F" w:rsidRDefault="00F6496F" w:rsidP="00F6496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35842288" w14:textId="77777777" w:rsidR="00F6496F" w:rsidRPr="00C66B8F" w:rsidRDefault="00F6496F" w:rsidP="00F6496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92D831D" w14:textId="77777777" w:rsidR="00F6496F" w:rsidRPr="00C66B8F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20BC2DB" w14:textId="77777777" w:rsidR="00F6496F" w:rsidRPr="00C66B8F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83F24CD" w14:textId="77777777" w:rsidR="00F6496F" w:rsidRPr="00C66B8F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738CC4" w14:textId="77777777" w:rsidR="00F6496F" w:rsidRPr="00C66B8F" w:rsidRDefault="00F6496F" w:rsidP="00F6496F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0EBE8D7" w14:textId="77777777" w:rsidR="00F6496F" w:rsidRPr="00C66B8F" w:rsidRDefault="00F6496F" w:rsidP="00F6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5024F8" w14:textId="77777777" w:rsidR="00F6496F" w:rsidRPr="00C66B8F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1EA72606" w14:textId="77777777" w:rsidR="00F6496F" w:rsidRPr="00C66B8F" w:rsidRDefault="00F6496F" w:rsidP="009A673A">
            <w:pPr>
              <w:pStyle w:val="acctfourfigures"/>
              <w:tabs>
                <w:tab w:val="clear" w:pos="765"/>
                <w:tab w:val="decimal" w:pos="582"/>
                <w:tab w:val="decimal" w:pos="672"/>
              </w:tabs>
              <w:spacing w:line="240" w:lineRule="auto"/>
              <w:ind w:left="-43" w:right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7A49" w:rsidRPr="00C66B8F" w14:paraId="737A0756" w14:textId="77777777" w:rsidTr="00736974">
        <w:trPr>
          <w:trHeight w:val="261"/>
        </w:trPr>
        <w:tc>
          <w:tcPr>
            <w:tcW w:w="2698" w:type="dxa"/>
            <w:shd w:val="clear" w:color="auto" w:fill="auto"/>
          </w:tcPr>
          <w:p w14:paraId="477619ED" w14:textId="77777777" w:rsidR="00457A49" w:rsidRPr="00C66B8F" w:rsidRDefault="00457A49" w:rsidP="00457A49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621" w:type="dxa"/>
          </w:tcPr>
          <w:p w14:paraId="18CD6E72" w14:textId="7011E6AB" w:rsidR="00457A49" w:rsidRPr="00C66B8F" w:rsidRDefault="00457A49" w:rsidP="0008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  <w:tc>
          <w:tcPr>
            <w:tcW w:w="242" w:type="dxa"/>
          </w:tcPr>
          <w:p w14:paraId="1C12BA9F" w14:textId="77777777" w:rsidR="00457A49" w:rsidRPr="00C66B8F" w:rsidRDefault="00457A49" w:rsidP="00457A4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58E29E0" w14:textId="79CB264E" w:rsidR="00457A49" w:rsidRPr="00C66B8F" w:rsidRDefault="00457A49" w:rsidP="00457A4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9E92E20" w14:textId="77777777" w:rsidR="00457A49" w:rsidRPr="00C66B8F" w:rsidRDefault="00457A49" w:rsidP="00457A4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19B3A7F" w14:textId="018965AB" w:rsidR="00457A49" w:rsidRPr="00C66B8F" w:rsidRDefault="00457A49" w:rsidP="009A673A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B1FEECE" w14:textId="77777777" w:rsidR="00457A49" w:rsidRPr="00C66B8F" w:rsidRDefault="00457A49" w:rsidP="00457A49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319386B" w14:textId="0F0DF0D2" w:rsidR="00457A49" w:rsidRPr="00C66B8F" w:rsidRDefault="00457A49" w:rsidP="00EA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  <w:tc>
          <w:tcPr>
            <w:tcW w:w="236" w:type="dxa"/>
          </w:tcPr>
          <w:p w14:paraId="199623B6" w14:textId="77777777" w:rsidR="00457A49" w:rsidRPr="00C66B8F" w:rsidRDefault="00457A49" w:rsidP="00457A4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2FE4B17E" w14:textId="24DC5566" w:rsidR="00457A49" w:rsidRPr="00C66B8F" w:rsidRDefault="00457A49" w:rsidP="00085CEF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</w:tr>
      <w:tr w:rsidR="00457A49" w:rsidRPr="00C66B8F" w14:paraId="22870F20" w14:textId="77777777" w:rsidTr="00736974">
        <w:trPr>
          <w:trHeight w:val="261"/>
        </w:trPr>
        <w:tc>
          <w:tcPr>
            <w:tcW w:w="2698" w:type="dxa"/>
            <w:shd w:val="clear" w:color="auto" w:fill="auto"/>
          </w:tcPr>
          <w:p w14:paraId="2B7862E8" w14:textId="77777777" w:rsidR="00457A49" w:rsidRPr="00C66B8F" w:rsidRDefault="00457A49" w:rsidP="00457A49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44773114" w14:textId="33C4F65F" w:rsidR="00457A49" w:rsidRPr="00C66B8F" w:rsidRDefault="00457A49" w:rsidP="0045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>2,520</w:t>
            </w:r>
          </w:p>
        </w:tc>
        <w:tc>
          <w:tcPr>
            <w:tcW w:w="242" w:type="dxa"/>
          </w:tcPr>
          <w:p w14:paraId="2BA29B17" w14:textId="77777777" w:rsidR="00457A49" w:rsidRPr="00C66B8F" w:rsidRDefault="00457A49" w:rsidP="00457A4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8249E7E" w14:textId="262C6135" w:rsidR="00457A49" w:rsidRPr="00C66B8F" w:rsidRDefault="00457A49" w:rsidP="00457A4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FE11925" w14:textId="77777777" w:rsidR="00457A49" w:rsidRPr="00C66B8F" w:rsidRDefault="00457A49" w:rsidP="00457A4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98E8453" w14:textId="0F9A036A" w:rsidR="00457A49" w:rsidRPr="00C66B8F" w:rsidRDefault="00457A49" w:rsidP="00457A49">
            <w:pPr>
              <w:tabs>
                <w:tab w:val="clear" w:pos="454"/>
                <w:tab w:val="clear" w:pos="680"/>
                <w:tab w:val="clear" w:pos="907"/>
                <w:tab w:val="left" w:pos="4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>2,520</w:t>
            </w:r>
          </w:p>
        </w:tc>
        <w:tc>
          <w:tcPr>
            <w:tcW w:w="236" w:type="dxa"/>
          </w:tcPr>
          <w:p w14:paraId="3B771C80" w14:textId="77777777" w:rsidR="00457A49" w:rsidRPr="00C66B8F" w:rsidRDefault="00457A49" w:rsidP="00457A49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38D24C1" w14:textId="2281AA7A" w:rsidR="00457A49" w:rsidRPr="00C66B8F" w:rsidRDefault="00457A49" w:rsidP="00EA5ED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8C7DA2E" w14:textId="77777777" w:rsidR="00457A49" w:rsidRPr="00C66B8F" w:rsidRDefault="00457A49" w:rsidP="00457A4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6609D6EC" w14:textId="6375C58D" w:rsidR="00457A49" w:rsidRPr="00C66B8F" w:rsidRDefault="00457A49" w:rsidP="009A673A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>2,520</w:t>
            </w:r>
          </w:p>
        </w:tc>
      </w:tr>
      <w:tr w:rsidR="00457A49" w:rsidRPr="00C66B8F" w14:paraId="17359BCA" w14:textId="77777777" w:rsidTr="00736974">
        <w:trPr>
          <w:trHeight w:val="261"/>
        </w:trPr>
        <w:tc>
          <w:tcPr>
            <w:tcW w:w="2698" w:type="dxa"/>
            <w:shd w:val="clear" w:color="auto" w:fill="auto"/>
          </w:tcPr>
          <w:p w14:paraId="325C0DFA" w14:textId="77777777" w:rsidR="00457A49" w:rsidRPr="00C66B8F" w:rsidRDefault="00457A49" w:rsidP="00457A49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C66B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</w:tcPr>
          <w:p w14:paraId="1090F103" w14:textId="38288F66" w:rsidR="00457A49" w:rsidRPr="00C66B8F" w:rsidRDefault="00457A49" w:rsidP="0045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2,874</w:t>
            </w:r>
          </w:p>
        </w:tc>
        <w:tc>
          <w:tcPr>
            <w:tcW w:w="242" w:type="dxa"/>
          </w:tcPr>
          <w:p w14:paraId="237AB49E" w14:textId="77777777" w:rsidR="00457A49" w:rsidRPr="00C66B8F" w:rsidRDefault="00457A49" w:rsidP="00457A4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356FD18A" w14:textId="77777777" w:rsidR="00457A49" w:rsidRPr="00C66B8F" w:rsidRDefault="00457A49" w:rsidP="00457A4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C66131" w14:textId="77777777" w:rsidR="00457A49" w:rsidRPr="00C66B8F" w:rsidRDefault="00457A49" w:rsidP="00457A4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E8B6845" w14:textId="77777777" w:rsidR="00457A49" w:rsidRPr="00C66B8F" w:rsidRDefault="00457A49" w:rsidP="00457A49">
            <w:pPr>
              <w:tabs>
                <w:tab w:val="clear" w:pos="680"/>
                <w:tab w:val="clear" w:pos="907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2C063F" w14:textId="77777777" w:rsidR="00457A49" w:rsidRPr="00C66B8F" w:rsidRDefault="00457A49" w:rsidP="00457A49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4F856EF" w14:textId="77777777" w:rsidR="00457A49" w:rsidRPr="00C66B8F" w:rsidRDefault="00457A49" w:rsidP="0045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2BE391" w14:textId="77777777" w:rsidR="00457A49" w:rsidRPr="00C66B8F" w:rsidRDefault="00457A49" w:rsidP="00457A4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3CC61C39" w14:textId="77777777" w:rsidR="00457A49" w:rsidRPr="00C66B8F" w:rsidRDefault="00457A49" w:rsidP="009A673A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left="-43" w:right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490CCC64" w14:textId="18457C50" w:rsidR="0091290A" w:rsidRPr="00C66B8F" w:rsidRDefault="00912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2"/>
          <w:szCs w:val="32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620"/>
        <w:gridCol w:w="236"/>
        <w:gridCol w:w="1024"/>
        <w:gridCol w:w="236"/>
        <w:gridCol w:w="1024"/>
        <w:gridCol w:w="236"/>
        <w:gridCol w:w="900"/>
        <w:gridCol w:w="236"/>
        <w:gridCol w:w="1052"/>
        <w:gridCol w:w="6"/>
      </w:tblGrid>
      <w:tr w:rsidR="00924924" w:rsidRPr="00C66B8F" w14:paraId="5CBF65C7" w14:textId="77777777" w:rsidTr="004B2632">
        <w:trPr>
          <w:gridAfter w:val="1"/>
          <w:wAfter w:w="6" w:type="dxa"/>
          <w:trHeight w:val="261"/>
          <w:tblHeader/>
        </w:trPr>
        <w:tc>
          <w:tcPr>
            <w:tcW w:w="2700" w:type="dxa"/>
            <w:shd w:val="clear" w:color="auto" w:fill="auto"/>
            <w:vAlign w:val="bottom"/>
          </w:tcPr>
          <w:p w14:paraId="7087D48F" w14:textId="77777777" w:rsidR="00924924" w:rsidRPr="00C66B8F" w:rsidRDefault="00924924" w:rsidP="00757227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564" w:type="dxa"/>
            <w:gridSpan w:val="9"/>
            <w:vAlign w:val="bottom"/>
          </w:tcPr>
          <w:p w14:paraId="25F2554E" w14:textId="77777777" w:rsidR="00924924" w:rsidRPr="00C66B8F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24924" w:rsidRPr="00C66B8F" w14:paraId="361A6867" w14:textId="77777777" w:rsidTr="004B2632">
        <w:trPr>
          <w:trHeight w:val="261"/>
          <w:tblHeader/>
        </w:trPr>
        <w:tc>
          <w:tcPr>
            <w:tcW w:w="2700" w:type="dxa"/>
            <w:shd w:val="clear" w:color="auto" w:fill="auto"/>
            <w:vAlign w:val="bottom"/>
          </w:tcPr>
          <w:p w14:paraId="35B07855" w14:textId="77777777" w:rsidR="00924924" w:rsidRPr="00C66B8F" w:rsidRDefault="00924924" w:rsidP="00757227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620" w:type="dxa"/>
            <w:vAlign w:val="bottom"/>
          </w:tcPr>
          <w:p w14:paraId="4E052414" w14:textId="77777777" w:rsidR="00924924" w:rsidRPr="00C66B8F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66B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3645ECE1" w14:textId="77777777" w:rsidR="00924924" w:rsidRPr="00C66B8F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714" w:type="dxa"/>
            <w:gridSpan w:val="8"/>
            <w:vAlign w:val="bottom"/>
          </w:tcPr>
          <w:p w14:paraId="339D56DF" w14:textId="77777777" w:rsidR="00924924" w:rsidRPr="00C66B8F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66B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924924" w:rsidRPr="00C66B8F" w14:paraId="6E333A10" w14:textId="77777777" w:rsidTr="004B2632">
        <w:trPr>
          <w:trHeight w:val="261"/>
          <w:tblHeader/>
        </w:trPr>
        <w:tc>
          <w:tcPr>
            <w:tcW w:w="2700" w:type="dxa"/>
            <w:shd w:val="clear" w:color="auto" w:fill="auto"/>
            <w:vAlign w:val="bottom"/>
          </w:tcPr>
          <w:p w14:paraId="2E240485" w14:textId="77777777" w:rsidR="00924924" w:rsidRPr="00C66B8F" w:rsidRDefault="00924924" w:rsidP="0075722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6CE38A2" w14:textId="77777777" w:rsidR="00924924" w:rsidRPr="00C66B8F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C66B8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C66B8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มูลค่ายุติธรรมผ่าน</w:t>
            </w:r>
            <w:r w:rsidRPr="00C66B8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กำไรหรือขาดทุน</w:t>
            </w:r>
          </w:p>
        </w:tc>
        <w:tc>
          <w:tcPr>
            <w:tcW w:w="236" w:type="dxa"/>
          </w:tcPr>
          <w:p w14:paraId="205F8249" w14:textId="77777777" w:rsidR="00924924" w:rsidRPr="00C66B8F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0B15DF6C" w14:textId="77777777" w:rsidR="00924924" w:rsidRPr="00C66B8F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163" w:right="-86" w:firstLine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C66B8F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6128EEDA" w14:textId="77777777" w:rsidR="00924924" w:rsidRPr="00C66B8F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7A5FF902" w14:textId="77777777" w:rsidR="00924924" w:rsidRPr="00C66B8F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C66B8F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4EE0BD6F" w14:textId="77777777" w:rsidR="00924924" w:rsidRPr="00C66B8F" w:rsidRDefault="00924924" w:rsidP="00757227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1ED020F8" w14:textId="77777777" w:rsidR="00924924" w:rsidRPr="00C66B8F" w:rsidRDefault="00924924" w:rsidP="00757227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C66B8F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318D952C" w14:textId="77777777" w:rsidR="00924924" w:rsidRPr="00C66B8F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58" w:type="dxa"/>
            <w:gridSpan w:val="2"/>
            <w:shd w:val="clear" w:color="auto" w:fill="auto"/>
            <w:vAlign w:val="bottom"/>
          </w:tcPr>
          <w:p w14:paraId="1FA092FA" w14:textId="77777777" w:rsidR="00924924" w:rsidRPr="00C66B8F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24924" w:rsidRPr="00C66B8F" w14:paraId="26A3A092" w14:textId="77777777" w:rsidTr="004B2632">
        <w:trPr>
          <w:gridAfter w:val="1"/>
          <w:wAfter w:w="6" w:type="dxa"/>
          <w:trHeight w:val="182"/>
          <w:tblHeader/>
        </w:trPr>
        <w:tc>
          <w:tcPr>
            <w:tcW w:w="2700" w:type="dxa"/>
            <w:shd w:val="clear" w:color="auto" w:fill="auto"/>
            <w:vAlign w:val="bottom"/>
          </w:tcPr>
          <w:p w14:paraId="3E476F53" w14:textId="77777777" w:rsidR="00924924" w:rsidRPr="00C66B8F" w:rsidRDefault="00924924" w:rsidP="0075722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64" w:type="dxa"/>
            <w:gridSpan w:val="9"/>
            <w:vAlign w:val="bottom"/>
          </w:tcPr>
          <w:p w14:paraId="55869233" w14:textId="77777777" w:rsidR="00924924" w:rsidRPr="00C66B8F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66B8F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C66B8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C66B8F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1F232D" w:rsidRPr="00C66B8F" w14:paraId="50AB86EE" w14:textId="77777777" w:rsidTr="004B2632">
        <w:trPr>
          <w:gridAfter w:val="1"/>
          <w:wAfter w:w="6" w:type="dxa"/>
          <w:trHeight w:val="182"/>
        </w:trPr>
        <w:tc>
          <w:tcPr>
            <w:tcW w:w="2700" w:type="dxa"/>
            <w:shd w:val="clear" w:color="auto" w:fill="auto"/>
            <w:vAlign w:val="bottom"/>
          </w:tcPr>
          <w:p w14:paraId="6E53C60C" w14:textId="3A2E7835" w:rsidR="001F232D" w:rsidRPr="00C66B8F" w:rsidRDefault="0037756E" w:rsidP="001F232D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C66B8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A72389" w:rsidRPr="00C66B8F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C66B8F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66B8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6564" w:type="dxa"/>
            <w:gridSpan w:val="9"/>
            <w:vAlign w:val="bottom"/>
          </w:tcPr>
          <w:p w14:paraId="1EE19F5D" w14:textId="77777777" w:rsidR="001F232D" w:rsidRPr="00C66B8F" w:rsidRDefault="001F232D" w:rsidP="001F232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1F232D" w:rsidRPr="00C66B8F" w14:paraId="37CA08A8" w14:textId="77777777" w:rsidTr="00736974">
        <w:trPr>
          <w:trHeight w:val="261"/>
        </w:trPr>
        <w:tc>
          <w:tcPr>
            <w:tcW w:w="2700" w:type="dxa"/>
            <w:shd w:val="clear" w:color="auto" w:fill="auto"/>
          </w:tcPr>
          <w:p w14:paraId="5F6431A0" w14:textId="77777777" w:rsidR="001F232D" w:rsidRPr="00C66B8F" w:rsidRDefault="001F232D" w:rsidP="001F232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C66B8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21D0A6D0" w14:textId="77777777" w:rsidR="001F232D" w:rsidRPr="00C66B8F" w:rsidRDefault="001F232D" w:rsidP="001F232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9C2B50" w14:textId="77777777" w:rsidR="001F232D" w:rsidRPr="00C66B8F" w:rsidRDefault="001F232D" w:rsidP="001F232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E368D47" w14:textId="77777777" w:rsidR="001F232D" w:rsidRPr="00C66B8F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D6C83E" w14:textId="77777777" w:rsidR="001F232D" w:rsidRPr="00C66B8F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3CCB847" w14:textId="77777777" w:rsidR="001F232D" w:rsidRPr="00C66B8F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C6801F" w14:textId="77777777" w:rsidR="001F232D" w:rsidRPr="00C66B8F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D2DD058" w14:textId="77777777" w:rsidR="001F232D" w:rsidRPr="00C66B8F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9EAAD0" w14:textId="77777777" w:rsidR="001F232D" w:rsidRPr="00C66B8F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6F0BEE83" w14:textId="77777777" w:rsidR="001F232D" w:rsidRPr="00C66B8F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232D" w:rsidRPr="00C66B8F" w14:paraId="180C0743" w14:textId="77777777" w:rsidTr="00736974">
        <w:trPr>
          <w:trHeight w:val="254"/>
        </w:trPr>
        <w:tc>
          <w:tcPr>
            <w:tcW w:w="2700" w:type="dxa"/>
            <w:shd w:val="clear" w:color="auto" w:fill="auto"/>
          </w:tcPr>
          <w:p w14:paraId="5CBAF29E" w14:textId="77777777" w:rsidR="001F232D" w:rsidRPr="00C66B8F" w:rsidRDefault="001F232D" w:rsidP="001F232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0" w:type="dxa"/>
          </w:tcPr>
          <w:p w14:paraId="0AFA6C39" w14:textId="77777777" w:rsidR="001F232D" w:rsidRPr="00C66B8F" w:rsidRDefault="001F232D" w:rsidP="001F232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166B7F" w14:textId="77777777" w:rsidR="001F232D" w:rsidRPr="00C66B8F" w:rsidRDefault="001F232D" w:rsidP="001F232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B26C818" w14:textId="77777777" w:rsidR="001F232D" w:rsidRPr="00C66B8F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D71C36" w14:textId="77777777" w:rsidR="001F232D" w:rsidRPr="00C66B8F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C61EEC7" w14:textId="77777777" w:rsidR="001F232D" w:rsidRPr="00C66B8F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1213BE" w14:textId="77777777" w:rsidR="001F232D" w:rsidRPr="00C66B8F" w:rsidRDefault="001F232D" w:rsidP="001F232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48C5CDA" w14:textId="77777777" w:rsidR="001F232D" w:rsidRPr="00C66B8F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D308B6" w14:textId="77777777" w:rsidR="001F232D" w:rsidRPr="00C66B8F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06020F27" w14:textId="77777777" w:rsidR="001F232D" w:rsidRPr="00C66B8F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232D" w:rsidRPr="00C66B8F" w14:paraId="7E01AB76" w14:textId="77777777" w:rsidTr="00736974">
        <w:trPr>
          <w:trHeight w:val="261"/>
        </w:trPr>
        <w:tc>
          <w:tcPr>
            <w:tcW w:w="2700" w:type="dxa"/>
            <w:shd w:val="clear" w:color="auto" w:fill="auto"/>
          </w:tcPr>
          <w:p w14:paraId="207F62BE" w14:textId="77777777" w:rsidR="001F232D" w:rsidRPr="00C66B8F" w:rsidRDefault="001F232D" w:rsidP="001F232D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620" w:type="dxa"/>
          </w:tcPr>
          <w:p w14:paraId="51FBDEDA" w14:textId="42CE898F" w:rsidR="001F232D" w:rsidRPr="00C66B8F" w:rsidRDefault="005A6265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  <w:tc>
          <w:tcPr>
            <w:tcW w:w="236" w:type="dxa"/>
          </w:tcPr>
          <w:p w14:paraId="46A12424" w14:textId="77777777" w:rsidR="001F232D" w:rsidRPr="00C66B8F" w:rsidRDefault="001F232D" w:rsidP="001F232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EF455D7" w14:textId="5DC71707" w:rsidR="001F232D" w:rsidRPr="00C66B8F" w:rsidRDefault="00856EDA" w:rsidP="00E93C1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E8DEDFF" w14:textId="77777777" w:rsidR="001F232D" w:rsidRPr="00C66B8F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5F0481F" w14:textId="39CB4248" w:rsidR="001F232D" w:rsidRPr="00C66B8F" w:rsidRDefault="00856EDA" w:rsidP="00EA5ED4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E0BAA18" w14:textId="77777777" w:rsidR="001F232D" w:rsidRPr="00C66B8F" w:rsidRDefault="001F232D" w:rsidP="001F232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0895CF2" w14:textId="6593D4F2" w:rsidR="001F232D" w:rsidRPr="00C66B8F" w:rsidRDefault="00856EDA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  <w:tc>
          <w:tcPr>
            <w:tcW w:w="236" w:type="dxa"/>
          </w:tcPr>
          <w:p w14:paraId="50BF7E10" w14:textId="77777777" w:rsidR="001F232D" w:rsidRPr="00C66B8F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5D5416F5" w14:textId="4AAF0CD2" w:rsidR="001F232D" w:rsidRPr="00C66B8F" w:rsidRDefault="00856EDA" w:rsidP="009A673A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</w:tr>
      <w:tr w:rsidR="00856EDA" w:rsidRPr="00C66B8F" w14:paraId="3D474074" w14:textId="77777777" w:rsidTr="00736974">
        <w:trPr>
          <w:trHeight w:val="261"/>
        </w:trPr>
        <w:tc>
          <w:tcPr>
            <w:tcW w:w="2700" w:type="dxa"/>
            <w:shd w:val="clear" w:color="auto" w:fill="auto"/>
          </w:tcPr>
          <w:p w14:paraId="671A102B" w14:textId="718076CF" w:rsidR="00856EDA" w:rsidRPr="00C66B8F" w:rsidRDefault="00856EDA" w:rsidP="001F232D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สินทรัพย์อนุพันธ์อื่น</w:t>
            </w:r>
          </w:p>
        </w:tc>
        <w:tc>
          <w:tcPr>
            <w:tcW w:w="1620" w:type="dxa"/>
          </w:tcPr>
          <w:p w14:paraId="6DEB25DF" w14:textId="2D07F352" w:rsidR="00856EDA" w:rsidRPr="00C66B8F" w:rsidRDefault="005A6265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>95</w:t>
            </w:r>
            <w:r w:rsidR="00DF026E" w:rsidRPr="00C66B8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7118DD8F" w14:textId="77777777" w:rsidR="00856EDA" w:rsidRPr="00C66B8F" w:rsidRDefault="00856EDA" w:rsidP="001F232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1F8B966" w14:textId="388BA344" w:rsidR="00856EDA" w:rsidRPr="00C66B8F" w:rsidRDefault="00856EDA" w:rsidP="00E93C1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DED610A" w14:textId="4CA9C3FD" w:rsidR="00856EDA" w:rsidRPr="00C66B8F" w:rsidRDefault="00856EDA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6B06E16" w14:textId="3071A9F6" w:rsidR="00856EDA" w:rsidRPr="00C66B8F" w:rsidRDefault="00856EDA" w:rsidP="00856EDA">
            <w:pPr>
              <w:tabs>
                <w:tab w:val="clear" w:pos="454"/>
                <w:tab w:val="clear" w:pos="680"/>
                <w:tab w:val="clear" w:pos="907"/>
                <w:tab w:val="left" w:pos="4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>95</w:t>
            </w:r>
            <w:r w:rsidR="00DF026E" w:rsidRPr="00C66B8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297C1756" w14:textId="77777777" w:rsidR="00856EDA" w:rsidRPr="00C66B8F" w:rsidRDefault="00856EDA" w:rsidP="001F232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89813D0" w14:textId="28F2C236" w:rsidR="00856EDA" w:rsidRPr="00C66B8F" w:rsidRDefault="00856EDA" w:rsidP="00856EDA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D3CD6AD" w14:textId="77777777" w:rsidR="00856EDA" w:rsidRPr="00C66B8F" w:rsidRDefault="00856EDA" w:rsidP="00856EDA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42046298" w14:textId="6573C464" w:rsidR="00856EDA" w:rsidRPr="00C66B8F" w:rsidRDefault="00856EDA" w:rsidP="009A673A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>95</w:t>
            </w:r>
            <w:r w:rsidR="00DF026E" w:rsidRPr="00C66B8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1F232D" w:rsidRPr="00C66B8F" w14:paraId="2F2FD7C5" w14:textId="77777777" w:rsidTr="00736974">
        <w:trPr>
          <w:trHeight w:val="208"/>
        </w:trPr>
        <w:tc>
          <w:tcPr>
            <w:tcW w:w="2700" w:type="dxa"/>
            <w:shd w:val="clear" w:color="auto" w:fill="auto"/>
          </w:tcPr>
          <w:p w14:paraId="211BD4BE" w14:textId="77777777" w:rsidR="001F232D" w:rsidRPr="00C66B8F" w:rsidRDefault="001F232D" w:rsidP="001F232D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C66B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3BD2EB3" w14:textId="76442EF9" w:rsidR="001F232D" w:rsidRPr="00C66B8F" w:rsidRDefault="005A6265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1,39</w:t>
            </w:r>
            <w:r w:rsidR="00DF026E" w:rsidRPr="00C66B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4BB57346" w14:textId="77777777" w:rsidR="001F232D" w:rsidRPr="00C66B8F" w:rsidRDefault="001F232D" w:rsidP="001F232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0B143400" w14:textId="77777777" w:rsidR="001F232D" w:rsidRPr="00C66B8F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11BA93C" w14:textId="77777777" w:rsidR="001F232D" w:rsidRPr="00C66B8F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D383658" w14:textId="77777777" w:rsidR="001F232D" w:rsidRPr="00C66B8F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8995C0" w14:textId="77777777" w:rsidR="001F232D" w:rsidRPr="00C66B8F" w:rsidRDefault="001F232D" w:rsidP="001F232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942C10A" w14:textId="77777777" w:rsidR="001F232D" w:rsidRPr="00C66B8F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F471C1" w14:textId="77777777" w:rsidR="001F232D" w:rsidRPr="00C66B8F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3CBCB9C7" w14:textId="77777777" w:rsidR="001F232D" w:rsidRPr="00C66B8F" w:rsidRDefault="001F232D" w:rsidP="009A673A">
            <w:pPr>
              <w:pStyle w:val="acctfourfigures"/>
              <w:tabs>
                <w:tab w:val="clear" w:pos="765"/>
                <w:tab w:val="left" w:pos="250"/>
                <w:tab w:val="left" w:pos="430"/>
                <w:tab w:val="decimal" w:pos="595"/>
                <w:tab w:val="decimal" w:pos="68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232D" w:rsidRPr="00C66B8F" w14:paraId="3A5F286B" w14:textId="77777777" w:rsidTr="005659EF">
        <w:trPr>
          <w:trHeight w:val="208"/>
        </w:trPr>
        <w:tc>
          <w:tcPr>
            <w:tcW w:w="2700" w:type="dxa"/>
            <w:shd w:val="clear" w:color="auto" w:fill="auto"/>
          </w:tcPr>
          <w:p w14:paraId="14F1BE7D" w14:textId="77777777" w:rsidR="001F232D" w:rsidRPr="00C66B8F" w:rsidRDefault="001F232D" w:rsidP="001F232D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620" w:type="dxa"/>
          </w:tcPr>
          <w:p w14:paraId="19257AA8" w14:textId="77777777" w:rsidR="001F232D" w:rsidRPr="00C66B8F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DDF502E" w14:textId="77777777" w:rsidR="001F232D" w:rsidRPr="00C66B8F" w:rsidRDefault="001F232D" w:rsidP="001F232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0B13C3B0" w14:textId="77777777" w:rsidR="001F232D" w:rsidRPr="00C66B8F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46FBA6" w14:textId="77777777" w:rsidR="001F232D" w:rsidRPr="00C66B8F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E30D870" w14:textId="77777777" w:rsidR="001F232D" w:rsidRPr="00C66B8F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2EBFEF5" w14:textId="77777777" w:rsidR="001F232D" w:rsidRPr="00C66B8F" w:rsidRDefault="001F232D" w:rsidP="001F232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2A0AE4F" w14:textId="77777777" w:rsidR="001F232D" w:rsidRPr="00C66B8F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4BD41B" w14:textId="77777777" w:rsidR="001F232D" w:rsidRPr="00C66B8F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4D15049F" w14:textId="77777777" w:rsidR="001F232D" w:rsidRPr="00C66B8F" w:rsidRDefault="001F232D" w:rsidP="009A673A">
            <w:pPr>
              <w:pStyle w:val="acctfourfigures"/>
              <w:tabs>
                <w:tab w:val="clear" w:pos="765"/>
                <w:tab w:val="left" w:pos="250"/>
                <w:tab w:val="left" w:pos="430"/>
                <w:tab w:val="decimal" w:pos="595"/>
                <w:tab w:val="decimal" w:pos="68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232D" w:rsidRPr="00C66B8F" w14:paraId="62049649" w14:textId="77777777" w:rsidTr="00736974">
        <w:trPr>
          <w:trHeight w:val="261"/>
        </w:trPr>
        <w:tc>
          <w:tcPr>
            <w:tcW w:w="2700" w:type="dxa"/>
            <w:shd w:val="clear" w:color="auto" w:fill="auto"/>
          </w:tcPr>
          <w:p w14:paraId="2DDBBDB7" w14:textId="5A8319E5" w:rsidR="001F232D" w:rsidRPr="00C66B8F" w:rsidRDefault="001F232D" w:rsidP="001F232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66B8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C66B8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C66B8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C66B8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457A49" w:rsidRPr="00C66B8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620" w:type="dxa"/>
          </w:tcPr>
          <w:p w14:paraId="6209DCCF" w14:textId="77777777" w:rsidR="001F232D" w:rsidRPr="00C66B8F" w:rsidRDefault="001F232D" w:rsidP="001F232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68EE68" w14:textId="77777777" w:rsidR="001F232D" w:rsidRPr="00C66B8F" w:rsidRDefault="001F232D" w:rsidP="001F232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78ED343" w14:textId="77777777" w:rsidR="001F232D" w:rsidRPr="00C66B8F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4B961E" w14:textId="77777777" w:rsidR="001F232D" w:rsidRPr="00C66B8F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7CAE281" w14:textId="77777777" w:rsidR="001F232D" w:rsidRPr="00C66B8F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602E08" w14:textId="77777777" w:rsidR="001F232D" w:rsidRPr="00C66B8F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DD2A11A" w14:textId="77777777" w:rsidR="001F232D" w:rsidRPr="00C66B8F" w:rsidRDefault="001F232D" w:rsidP="00EA5ED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47B4520" w14:textId="77777777" w:rsidR="001F232D" w:rsidRPr="00C66B8F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1817BEEF" w14:textId="77777777" w:rsidR="001F232D" w:rsidRPr="00C66B8F" w:rsidRDefault="001F232D" w:rsidP="009A673A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232D" w:rsidRPr="00C66B8F" w14:paraId="03E0C2C8" w14:textId="77777777" w:rsidTr="00736974">
        <w:trPr>
          <w:trHeight w:val="261"/>
        </w:trPr>
        <w:tc>
          <w:tcPr>
            <w:tcW w:w="2700" w:type="dxa"/>
            <w:shd w:val="clear" w:color="auto" w:fill="auto"/>
          </w:tcPr>
          <w:p w14:paraId="06D45DDE" w14:textId="37C8AD1F" w:rsidR="001F232D" w:rsidRPr="00C66B8F" w:rsidRDefault="001F232D" w:rsidP="001F232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66B8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1C21BD88" w14:textId="77777777" w:rsidR="001F232D" w:rsidRPr="00C66B8F" w:rsidRDefault="001F232D" w:rsidP="001F232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70C081" w14:textId="77777777" w:rsidR="001F232D" w:rsidRPr="00C66B8F" w:rsidRDefault="001F232D" w:rsidP="001F232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195F43F" w14:textId="77777777" w:rsidR="001F232D" w:rsidRPr="00C66B8F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C7F77E" w14:textId="77777777" w:rsidR="001F232D" w:rsidRPr="00C66B8F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26E781D" w14:textId="77777777" w:rsidR="001F232D" w:rsidRPr="00C66B8F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02B420" w14:textId="77777777" w:rsidR="001F232D" w:rsidRPr="00C66B8F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9C4DCF6" w14:textId="77777777" w:rsidR="001F232D" w:rsidRPr="00C66B8F" w:rsidRDefault="001F232D" w:rsidP="00EA5ED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05D78BA" w14:textId="77777777" w:rsidR="001F232D" w:rsidRPr="00C66B8F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0CED3A43" w14:textId="77777777" w:rsidR="001F232D" w:rsidRPr="00C66B8F" w:rsidRDefault="001F232D" w:rsidP="009A673A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232D" w:rsidRPr="00C66B8F" w14:paraId="77C94198" w14:textId="77777777" w:rsidTr="00736974">
        <w:trPr>
          <w:trHeight w:val="254"/>
        </w:trPr>
        <w:tc>
          <w:tcPr>
            <w:tcW w:w="2700" w:type="dxa"/>
            <w:shd w:val="clear" w:color="auto" w:fill="auto"/>
          </w:tcPr>
          <w:p w14:paraId="0B5B96DE" w14:textId="77777777" w:rsidR="001F232D" w:rsidRPr="00C66B8F" w:rsidRDefault="001F232D" w:rsidP="001F232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0" w:type="dxa"/>
          </w:tcPr>
          <w:p w14:paraId="53B76783" w14:textId="77777777" w:rsidR="001F232D" w:rsidRPr="00C66B8F" w:rsidRDefault="001F232D" w:rsidP="001F232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0AF484" w14:textId="77777777" w:rsidR="001F232D" w:rsidRPr="00C66B8F" w:rsidRDefault="001F232D" w:rsidP="001F232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5534352" w14:textId="77777777" w:rsidR="001F232D" w:rsidRPr="00C66B8F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4A72B0" w14:textId="77777777" w:rsidR="001F232D" w:rsidRPr="00C66B8F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11E91DF" w14:textId="77777777" w:rsidR="001F232D" w:rsidRPr="00C66B8F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CED9DF" w14:textId="77777777" w:rsidR="001F232D" w:rsidRPr="00C66B8F" w:rsidRDefault="001F232D" w:rsidP="001F232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6893341" w14:textId="77777777" w:rsidR="001F232D" w:rsidRPr="00C66B8F" w:rsidRDefault="001F232D" w:rsidP="00EA5ED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8800606" w14:textId="77777777" w:rsidR="001F232D" w:rsidRPr="00C66B8F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427403F9" w14:textId="77777777" w:rsidR="001F232D" w:rsidRPr="00C66B8F" w:rsidRDefault="001F232D" w:rsidP="009A673A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7A49" w:rsidRPr="00C66B8F" w14:paraId="7972F032" w14:textId="77777777" w:rsidTr="00736974">
        <w:trPr>
          <w:trHeight w:val="254"/>
        </w:trPr>
        <w:tc>
          <w:tcPr>
            <w:tcW w:w="2700" w:type="dxa"/>
            <w:shd w:val="clear" w:color="auto" w:fill="auto"/>
          </w:tcPr>
          <w:p w14:paraId="7DA5042C" w14:textId="14C32A6B" w:rsidR="00457A49" w:rsidRPr="00C66B8F" w:rsidRDefault="00457A49" w:rsidP="00457A49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66B8F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620" w:type="dxa"/>
          </w:tcPr>
          <w:p w14:paraId="3E9E1328" w14:textId="7415000E" w:rsidR="00457A49" w:rsidRPr="00C66B8F" w:rsidRDefault="00457A49" w:rsidP="0008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  <w:tc>
          <w:tcPr>
            <w:tcW w:w="236" w:type="dxa"/>
          </w:tcPr>
          <w:p w14:paraId="5151B315" w14:textId="77777777" w:rsidR="00457A49" w:rsidRPr="00C66B8F" w:rsidRDefault="00457A49" w:rsidP="00457A4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6500665" w14:textId="64B01504" w:rsidR="00457A49" w:rsidRPr="00C66B8F" w:rsidRDefault="00457A49" w:rsidP="00E93C1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7121B66" w14:textId="77777777" w:rsidR="00457A49" w:rsidRPr="00C66B8F" w:rsidRDefault="00457A49" w:rsidP="00457A4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CB1CF33" w14:textId="52232513" w:rsidR="00457A49" w:rsidRPr="00C66B8F" w:rsidRDefault="00457A49" w:rsidP="009A673A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C66CBBE" w14:textId="77777777" w:rsidR="00457A49" w:rsidRPr="00C66B8F" w:rsidRDefault="00457A49" w:rsidP="00457A49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EA3074B" w14:textId="295235F3" w:rsidR="00457A49" w:rsidRPr="00C66B8F" w:rsidRDefault="00457A49" w:rsidP="00EA5ED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354</w:t>
            </w:r>
          </w:p>
        </w:tc>
        <w:tc>
          <w:tcPr>
            <w:tcW w:w="236" w:type="dxa"/>
          </w:tcPr>
          <w:p w14:paraId="4F5BCF31" w14:textId="77777777" w:rsidR="00457A49" w:rsidRPr="00C66B8F" w:rsidRDefault="00457A49" w:rsidP="00457A4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102869E3" w14:textId="51EC8245" w:rsidR="00457A49" w:rsidRPr="00C66B8F" w:rsidRDefault="00457A49" w:rsidP="00085CEF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</w:tr>
      <w:tr w:rsidR="00457A49" w:rsidRPr="00C66B8F" w14:paraId="2DB7EB5B" w14:textId="77777777" w:rsidTr="0039560F">
        <w:trPr>
          <w:trHeight w:val="261"/>
        </w:trPr>
        <w:tc>
          <w:tcPr>
            <w:tcW w:w="2700" w:type="dxa"/>
            <w:shd w:val="clear" w:color="auto" w:fill="auto"/>
          </w:tcPr>
          <w:p w14:paraId="7EE651C3" w14:textId="30785E37" w:rsidR="00457A49" w:rsidRPr="00C66B8F" w:rsidRDefault="00457A49" w:rsidP="00457A49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4DB9542" w14:textId="794E667B" w:rsidR="00457A49" w:rsidRPr="00C66B8F" w:rsidRDefault="00457A49" w:rsidP="0045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  <w:tc>
          <w:tcPr>
            <w:tcW w:w="236" w:type="dxa"/>
          </w:tcPr>
          <w:p w14:paraId="56F9E2B6" w14:textId="77777777" w:rsidR="00457A49" w:rsidRPr="00C66B8F" w:rsidRDefault="00457A49" w:rsidP="00457A4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B7B42DF" w14:textId="4FBE7F95" w:rsidR="00457A49" w:rsidRPr="00C66B8F" w:rsidRDefault="00457A49" w:rsidP="00E93C1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2C14E49" w14:textId="77777777" w:rsidR="00457A49" w:rsidRPr="00C66B8F" w:rsidRDefault="00457A49" w:rsidP="00457A4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CE52839" w14:textId="5A315D8E" w:rsidR="00457A49" w:rsidRPr="00C66B8F" w:rsidRDefault="00457A49" w:rsidP="00085CEF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  <w:tc>
          <w:tcPr>
            <w:tcW w:w="236" w:type="dxa"/>
          </w:tcPr>
          <w:p w14:paraId="5E450D83" w14:textId="77777777" w:rsidR="00457A49" w:rsidRPr="00C66B8F" w:rsidRDefault="00457A49" w:rsidP="00457A49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A244FA1" w14:textId="32DEF60A" w:rsidR="00457A49" w:rsidRPr="00C66B8F" w:rsidRDefault="00457A49" w:rsidP="009A673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E0FA2AF" w14:textId="77777777" w:rsidR="00457A49" w:rsidRPr="00C66B8F" w:rsidRDefault="00457A49" w:rsidP="00457A4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38E1138D" w14:textId="2E91B53A" w:rsidR="00457A49" w:rsidRPr="00C66B8F" w:rsidRDefault="00457A49" w:rsidP="009A673A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</w:tr>
      <w:tr w:rsidR="00457A49" w:rsidRPr="00C66B8F" w14:paraId="5277C711" w14:textId="77777777" w:rsidTr="0039560F">
        <w:trPr>
          <w:trHeight w:val="208"/>
        </w:trPr>
        <w:tc>
          <w:tcPr>
            <w:tcW w:w="2700" w:type="dxa"/>
            <w:shd w:val="clear" w:color="auto" w:fill="auto"/>
          </w:tcPr>
          <w:p w14:paraId="03CCC174" w14:textId="77777777" w:rsidR="00457A49" w:rsidRPr="00C66B8F" w:rsidRDefault="00457A49" w:rsidP="00457A49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C66B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12625E0" w14:textId="26E23283" w:rsidR="00457A49" w:rsidRPr="00C66B8F" w:rsidRDefault="00457A49" w:rsidP="0045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449</w:t>
            </w:r>
          </w:p>
        </w:tc>
        <w:tc>
          <w:tcPr>
            <w:tcW w:w="236" w:type="dxa"/>
          </w:tcPr>
          <w:p w14:paraId="0F87FF0F" w14:textId="77777777" w:rsidR="00457A49" w:rsidRPr="00C66B8F" w:rsidRDefault="00457A49" w:rsidP="00457A4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6F509F83" w14:textId="77777777" w:rsidR="00457A49" w:rsidRPr="00C66B8F" w:rsidRDefault="00457A49" w:rsidP="00457A4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046638" w14:textId="77777777" w:rsidR="00457A49" w:rsidRPr="00C66B8F" w:rsidRDefault="00457A49" w:rsidP="00457A4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AD22F1C" w14:textId="77777777" w:rsidR="00457A49" w:rsidRPr="00C66B8F" w:rsidRDefault="00457A49" w:rsidP="00457A4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662AED" w14:textId="77777777" w:rsidR="00457A49" w:rsidRPr="00C66B8F" w:rsidRDefault="00457A49" w:rsidP="00457A49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689AA35" w14:textId="77777777" w:rsidR="00457A49" w:rsidRPr="00C66B8F" w:rsidRDefault="00457A49" w:rsidP="00EA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535A24" w14:textId="77777777" w:rsidR="00457A49" w:rsidRPr="00C66B8F" w:rsidRDefault="00457A49" w:rsidP="00457A4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1AB5FB56" w14:textId="77777777" w:rsidR="00457A49" w:rsidRPr="00C66B8F" w:rsidRDefault="00457A49" w:rsidP="009A673A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5F4B2B71" w14:textId="77777777" w:rsidR="00AD2C5D" w:rsidRPr="00C66B8F" w:rsidRDefault="00AD2C5D" w:rsidP="00E34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4ED896B" w14:textId="1C1B52FB" w:rsidR="007660D8" w:rsidRPr="00C66B8F" w:rsidRDefault="007660D8" w:rsidP="00E34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C66B8F">
        <w:rPr>
          <w:rFonts w:asciiTheme="majorBidi" w:hAnsiTheme="majorBidi" w:cstheme="majorBidi"/>
          <w:sz w:val="28"/>
          <w:szCs w:val="28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1740E6" w:rsidRPr="00C66B8F">
        <w:rPr>
          <w:rFonts w:asciiTheme="majorBidi" w:hAnsiTheme="majorBidi" w:cstheme="majorBidi"/>
          <w:sz w:val="28"/>
          <w:szCs w:val="28"/>
          <w:cs/>
        </w:rPr>
        <w:t>งบฐานะการเงิน</w:t>
      </w:r>
    </w:p>
    <w:p w14:paraId="22600CA7" w14:textId="77777777" w:rsidR="00B3315C" w:rsidRPr="00C66B8F" w:rsidRDefault="00B3315C" w:rsidP="007572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36"/>
        <w:gridCol w:w="6604"/>
      </w:tblGrid>
      <w:tr w:rsidR="000E4AE5" w:rsidRPr="00C66B8F" w14:paraId="11D8A678" w14:textId="77777777" w:rsidTr="00EB2212">
        <w:trPr>
          <w:tblHeader/>
        </w:trPr>
        <w:tc>
          <w:tcPr>
            <w:tcW w:w="2520" w:type="dxa"/>
          </w:tcPr>
          <w:p w14:paraId="1B2A1EC3" w14:textId="77777777" w:rsidR="000E4AE5" w:rsidRPr="00C66B8F" w:rsidRDefault="000E4AE5" w:rsidP="00757227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C66B8F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39EAE4D3" w14:textId="77777777" w:rsidR="000E4AE5" w:rsidRPr="00C66B8F" w:rsidRDefault="000E4AE5" w:rsidP="0075722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604" w:type="dxa"/>
          </w:tcPr>
          <w:p w14:paraId="03593F28" w14:textId="77777777" w:rsidR="000E4AE5" w:rsidRPr="00C66B8F" w:rsidRDefault="000E4AE5" w:rsidP="00757227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C66B8F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927BA1" w:rsidRPr="00C66B8F" w14:paraId="2FBDC84F" w14:textId="77777777" w:rsidTr="00EB2212">
        <w:tc>
          <w:tcPr>
            <w:tcW w:w="2520" w:type="dxa"/>
          </w:tcPr>
          <w:p w14:paraId="3F770144" w14:textId="0E5AAA8E" w:rsidR="00927BA1" w:rsidRPr="00C66B8F" w:rsidRDefault="00927BA1" w:rsidP="00757227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C66B8F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537865F8" w14:textId="77777777" w:rsidR="00927BA1" w:rsidRPr="00C66B8F" w:rsidRDefault="00927BA1" w:rsidP="0075722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604" w:type="dxa"/>
          </w:tcPr>
          <w:p w14:paraId="4CECB3E2" w14:textId="0C1E8334" w:rsidR="00927BA1" w:rsidRPr="00C66B8F" w:rsidRDefault="00927BA1" w:rsidP="00757227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C66B8F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C66B8F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B3315C" w:rsidRPr="00C66B8F" w14:paraId="5E45B72E" w14:textId="77777777" w:rsidTr="008432F2">
        <w:tc>
          <w:tcPr>
            <w:tcW w:w="2520" w:type="dxa"/>
          </w:tcPr>
          <w:p w14:paraId="2E3FC32B" w14:textId="77777777" w:rsidR="00B3315C" w:rsidRPr="00C66B8F" w:rsidRDefault="00B3315C" w:rsidP="00757227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C66B8F">
              <w:rPr>
                <w:rFonts w:ascii="Angsana New" w:hAnsi="Angsana New"/>
                <w:sz w:val="28"/>
                <w:szCs w:val="28"/>
                <w:cs/>
                <w:lang w:bidi="th-TH"/>
              </w:rPr>
              <w:t>ตราสารทุนที่ไม่อยู่ใน</w:t>
            </w:r>
            <w:r w:rsidRPr="00C66B8F">
              <w:rPr>
                <w:rFonts w:ascii="Angsana New" w:hAnsi="Angsana New"/>
                <w:sz w:val="28"/>
                <w:szCs w:val="28"/>
                <w:rtl/>
                <w:cs/>
              </w:rPr>
              <w:br/>
            </w:r>
            <w:r w:rsidRPr="00C66B8F"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  <w:t>ความต้องการของตลาด</w:t>
            </w:r>
          </w:p>
        </w:tc>
        <w:tc>
          <w:tcPr>
            <w:tcW w:w="236" w:type="dxa"/>
          </w:tcPr>
          <w:p w14:paraId="5F2F26CE" w14:textId="77777777" w:rsidR="00B3315C" w:rsidRPr="00C66B8F" w:rsidRDefault="00B3315C" w:rsidP="0075722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604" w:type="dxa"/>
          </w:tcPr>
          <w:p w14:paraId="2EF0930A" w14:textId="77777777" w:rsidR="00B3315C" w:rsidRPr="00C66B8F" w:rsidRDefault="00B3315C" w:rsidP="00757227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C66B8F">
              <w:rPr>
                <w:rFonts w:ascii="Angsana New" w:hAnsi="Angsana New"/>
                <w:sz w:val="28"/>
                <w:szCs w:val="28"/>
                <w:cs/>
                <w:lang w:bidi="th-TH"/>
              </w:rPr>
              <w:t>วิธีปรับปรุงมูลค่าสินทรัพย์สุทธิ</w:t>
            </w:r>
          </w:p>
        </w:tc>
      </w:tr>
    </w:tbl>
    <w:p w14:paraId="2A40EBF3" w14:textId="4D3AB78B" w:rsidR="00A44351" w:rsidRPr="00C66B8F" w:rsidRDefault="00A44351" w:rsidP="00A44351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92EE813" w14:textId="77777777" w:rsidR="00AD2C5D" w:rsidRPr="00C66B8F" w:rsidRDefault="00AD2C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C66B8F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18533FA1" w14:textId="61CE7A18" w:rsidR="00E827EF" w:rsidRPr="00C66B8F" w:rsidRDefault="00E827EF" w:rsidP="00757227">
      <w:pPr>
        <w:pStyle w:val="index"/>
        <w:numPr>
          <w:ilvl w:val="0"/>
          <w:numId w:val="19"/>
        </w:numPr>
        <w:spacing w:after="0" w:line="240" w:lineRule="auto"/>
        <w:ind w:left="540" w:hanging="45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C66B8F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lastRenderedPageBreak/>
        <w:t>ภาระผูกพันกับกิจการที่ไม่เกี่ยวข้องกัน</w:t>
      </w:r>
    </w:p>
    <w:p w14:paraId="4CBCC75F" w14:textId="77777777" w:rsidR="00E827EF" w:rsidRPr="00C66B8F" w:rsidRDefault="00E827EF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72"/>
        <w:gridCol w:w="1438"/>
      </w:tblGrid>
      <w:tr w:rsidR="00C33910" w:rsidRPr="00C66B8F" w14:paraId="02853460" w14:textId="77777777" w:rsidTr="00C33910">
        <w:trPr>
          <w:tblHeader/>
        </w:trPr>
        <w:tc>
          <w:tcPr>
            <w:tcW w:w="6030" w:type="dxa"/>
          </w:tcPr>
          <w:p w14:paraId="5AC0D7B0" w14:textId="77777777" w:rsidR="00C33910" w:rsidRPr="00C66B8F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397716" w14:textId="4918EDB5" w:rsidR="00C33910" w:rsidRPr="00C66B8F" w:rsidRDefault="0037756E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66B8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C66B8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A72389" w:rsidRPr="00C66B8F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C66B8F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C33910" w:rsidRPr="00C66B8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457A49" w:rsidRPr="00C66B8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7</w:t>
            </w:r>
          </w:p>
        </w:tc>
        <w:tc>
          <w:tcPr>
            <w:tcW w:w="1440" w:type="dxa"/>
          </w:tcPr>
          <w:p w14:paraId="61E59436" w14:textId="77777777" w:rsidR="00C33910" w:rsidRPr="00C66B8F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706573F8" w14:textId="7C0188AF" w:rsidR="00C33910" w:rsidRPr="00C66B8F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7F1ED26C" w14:textId="77777777" w:rsidR="00C33910" w:rsidRPr="00C66B8F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</w:tcPr>
          <w:p w14:paraId="4645405F" w14:textId="77777777" w:rsidR="00C33910" w:rsidRPr="00C66B8F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149A25DE" w14:textId="3FF21CBC" w:rsidR="00C33910" w:rsidRPr="00C66B8F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33910" w:rsidRPr="00C66B8F" w14:paraId="326849B1" w14:textId="77777777" w:rsidTr="00C33910">
        <w:trPr>
          <w:tblHeader/>
        </w:trPr>
        <w:tc>
          <w:tcPr>
            <w:tcW w:w="6030" w:type="dxa"/>
          </w:tcPr>
          <w:p w14:paraId="03CB05AF" w14:textId="77777777" w:rsidR="00C33910" w:rsidRPr="00C66B8F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</w:tcPr>
          <w:p w14:paraId="71284EEA" w14:textId="6090C7AD" w:rsidR="00C33910" w:rsidRPr="00C66B8F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66B8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C66B8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C33910" w:rsidRPr="00C66B8F" w14:paraId="250C9017" w14:textId="77777777" w:rsidTr="00C33910">
        <w:tc>
          <w:tcPr>
            <w:tcW w:w="6030" w:type="dxa"/>
          </w:tcPr>
          <w:p w14:paraId="33ABE2F5" w14:textId="77777777" w:rsidR="00C33910" w:rsidRPr="00C66B8F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440" w:type="dxa"/>
          </w:tcPr>
          <w:p w14:paraId="642E9796" w14:textId="77777777" w:rsidR="00C33910" w:rsidRPr="00C66B8F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6A7A3360" w14:textId="77777777" w:rsidR="00C33910" w:rsidRPr="00C66B8F" w:rsidRDefault="00C33910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</w:tcPr>
          <w:p w14:paraId="6D11DA91" w14:textId="645D3650" w:rsidR="00C33910" w:rsidRPr="00C66B8F" w:rsidRDefault="00C33910" w:rsidP="00730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31786" w:rsidRPr="00C66B8F" w14:paraId="6A79068C" w14:textId="77777777" w:rsidTr="00C33910">
        <w:tc>
          <w:tcPr>
            <w:tcW w:w="6030" w:type="dxa"/>
          </w:tcPr>
          <w:p w14:paraId="4E6FEFE7" w14:textId="77777777" w:rsidR="00331786" w:rsidRPr="00C66B8F" w:rsidRDefault="00331786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440" w:type="dxa"/>
          </w:tcPr>
          <w:p w14:paraId="375346A3" w14:textId="0B232B85" w:rsidR="00331786" w:rsidRPr="00C66B8F" w:rsidRDefault="00857F22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32,791</w:t>
            </w:r>
          </w:p>
        </w:tc>
        <w:tc>
          <w:tcPr>
            <w:tcW w:w="272" w:type="dxa"/>
          </w:tcPr>
          <w:p w14:paraId="10C9AD44" w14:textId="77777777" w:rsidR="00331786" w:rsidRPr="00C66B8F" w:rsidRDefault="00331786" w:rsidP="0075722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8" w:type="dxa"/>
          </w:tcPr>
          <w:p w14:paraId="2408B936" w14:textId="5F4956E5" w:rsidR="00331786" w:rsidRPr="00C66B8F" w:rsidRDefault="00857F22" w:rsidP="00D03F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331786" w:rsidRPr="00C66B8F" w14:paraId="5B25CD26" w14:textId="77777777" w:rsidTr="00C33910">
        <w:tc>
          <w:tcPr>
            <w:tcW w:w="6030" w:type="dxa"/>
          </w:tcPr>
          <w:p w14:paraId="3FFD198D" w14:textId="77777777" w:rsidR="00331786" w:rsidRPr="00C66B8F" w:rsidRDefault="00331786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BCA1741" w14:textId="2D816760" w:rsidR="00331786" w:rsidRPr="00C66B8F" w:rsidRDefault="00857F22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>32,791</w:t>
            </w:r>
          </w:p>
        </w:tc>
        <w:tc>
          <w:tcPr>
            <w:tcW w:w="272" w:type="dxa"/>
          </w:tcPr>
          <w:p w14:paraId="42EAFB12" w14:textId="77777777" w:rsidR="00331786" w:rsidRPr="00C66B8F" w:rsidRDefault="00331786" w:rsidP="0075722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4BAEAF17" w14:textId="1B977745" w:rsidR="00331786" w:rsidRPr="00C66B8F" w:rsidRDefault="00857F22" w:rsidP="00AC231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31786" w:rsidRPr="00C66B8F" w14:paraId="0FE3B3C6" w14:textId="77777777" w:rsidTr="00C33910">
        <w:tc>
          <w:tcPr>
            <w:tcW w:w="6030" w:type="dxa"/>
          </w:tcPr>
          <w:p w14:paraId="6791DE11" w14:textId="5DF7304A" w:rsidR="00331786" w:rsidRPr="00C66B8F" w:rsidRDefault="00331786" w:rsidP="00757227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  <w:lang w:val="en-US"/>
              </w:rPr>
            </w:pPr>
          </w:p>
        </w:tc>
        <w:tc>
          <w:tcPr>
            <w:tcW w:w="1440" w:type="dxa"/>
          </w:tcPr>
          <w:p w14:paraId="62012C02" w14:textId="77777777" w:rsidR="00331786" w:rsidRPr="00C66B8F" w:rsidRDefault="00331786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272" w:type="dxa"/>
          </w:tcPr>
          <w:p w14:paraId="62022FE7" w14:textId="77777777" w:rsidR="00331786" w:rsidRPr="00C66B8F" w:rsidRDefault="00331786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438" w:type="dxa"/>
          </w:tcPr>
          <w:p w14:paraId="08F48F55" w14:textId="77777777" w:rsidR="00331786" w:rsidRPr="00C66B8F" w:rsidRDefault="00331786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  <w:tr w:rsidR="00331786" w:rsidRPr="00C66B8F" w14:paraId="16F80E2C" w14:textId="77777777" w:rsidTr="00C33910">
        <w:tc>
          <w:tcPr>
            <w:tcW w:w="6030" w:type="dxa"/>
          </w:tcPr>
          <w:p w14:paraId="2D746881" w14:textId="2B405A14" w:rsidR="00331786" w:rsidRPr="00C66B8F" w:rsidRDefault="00331786" w:rsidP="00757227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C66B8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</w:t>
            </w:r>
            <w:r w:rsidRPr="00C66B8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อื่นๆ</w:t>
            </w:r>
          </w:p>
        </w:tc>
        <w:tc>
          <w:tcPr>
            <w:tcW w:w="1440" w:type="dxa"/>
          </w:tcPr>
          <w:p w14:paraId="65D9F1D4" w14:textId="77777777" w:rsidR="00331786" w:rsidRPr="00C66B8F" w:rsidRDefault="00331786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2" w:type="dxa"/>
          </w:tcPr>
          <w:p w14:paraId="751F5177" w14:textId="77777777" w:rsidR="00331786" w:rsidRPr="00C66B8F" w:rsidRDefault="00331786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38" w:type="dxa"/>
          </w:tcPr>
          <w:p w14:paraId="4D85414F" w14:textId="77777777" w:rsidR="00331786" w:rsidRPr="00C66B8F" w:rsidRDefault="00331786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331786" w:rsidRPr="00C66B8F" w14:paraId="47452D16" w14:textId="77777777" w:rsidTr="00C33910">
        <w:tc>
          <w:tcPr>
            <w:tcW w:w="6030" w:type="dxa"/>
          </w:tcPr>
          <w:p w14:paraId="6B5033B5" w14:textId="1C8C7BAF" w:rsidR="00331786" w:rsidRPr="00C66B8F" w:rsidRDefault="00331786" w:rsidP="00757227">
            <w:pPr>
              <w:pStyle w:val="a"/>
              <w:tabs>
                <w:tab w:val="clear" w:pos="1080"/>
                <w:tab w:val="left" w:pos="540"/>
              </w:tabs>
              <w:ind w:left="163" w:hanging="16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bookmarkStart w:id="1" w:name="_Hlk164771446"/>
            <w:r w:rsidRPr="00C66B8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ภาระผูกพันตามสัญญาเช่า</w:t>
            </w:r>
            <w:r w:rsidR="00B43826" w:rsidRPr="00C66B8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และบริการ</w:t>
            </w:r>
            <w:r w:rsidRPr="00C66B8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ระยะสั้นและสัญญาเช่า</w:t>
            </w:r>
            <w:r w:rsidRPr="00C66B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 w:rsidRPr="00C66B8F">
              <w:rPr>
                <w:rFonts w:asciiTheme="majorBidi" w:hAnsiTheme="majorBidi" w:cstheme="majorBidi"/>
                <w:sz w:val="28"/>
                <w:szCs w:val="28"/>
                <w:cs/>
              </w:rPr>
              <w:t>ซึ่งสินทรัพย์อ้างอิงมีมูลค่าต่ำ</w:t>
            </w:r>
          </w:p>
        </w:tc>
        <w:tc>
          <w:tcPr>
            <w:tcW w:w="1440" w:type="dxa"/>
          </w:tcPr>
          <w:p w14:paraId="6D706ED8" w14:textId="77777777" w:rsidR="009321E5" w:rsidRPr="00C66B8F" w:rsidRDefault="009321E5" w:rsidP="00D03F36">
            <w:pPr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7EDCA215" w14:textId="66E4CB6A" w:rsidR="00D03F36" w:rsidRPr="00C66B8F" w:rsidRDefault="00857F22" w:rsidP="00D03F36">
            <w:pPr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9,</w:t>
            </w:r>
            <w:r w:rsidR="00700E11" w:rsidRPr="00C66B8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775</w:t>
            </w:r>
          </w:p>
        </w:tc>
        <w:tc>
          <w:tcPr>
            <w:tcW w:w="272" w:type="dxa"/>
          </w:tcPr>
          <w:p w14:paraId="7142FF3B" w14:textId="77777777" w:rsidR="00331786" w:rsidRPr="00C66B8F" w:rsidRDefault="00331786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38" w:type="dxa"/>
          </w:tcPr>
          <w:p w14:paraId="34B67764" w14:textId="77777777" w:rsidR="009321E5" w:rsidRPr="00C66B8F" w:rsidRDefault="009321E5" w:rsidP="00D03F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</w:pPr>
          </w:p>
          <w:p w14:paraId="32466129" w14:textId="0D5944F1" w:rsidR="00D03F36" w:rsidRPr="00C66B8F" w:rsidRDefault="00857F22" w:rsidP="00D03F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</w:pPr>
            <w:r w:rsidRPr="00C66B8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  <w:t>596</w:t>
            </w:r>
          </w:p>
        </w:tc>
      </w:tr>
      <w:bookmarkEnd w:id="1"/>
      <w:tr w:rsidR="00331786" w:rsidRPr="00C66B8F" w14:paraId="16FAB372" w14:textId="77777777" w:rsidTr="00C33910">
        <w:tc>
          <w:tcPr>
            <w:tcW w:w="6030" w:type="dxa"/>
          </w:tcPr>
          <w:p w14:paraId="1886ED0D" w14:textId="30E7B8A2" w:rsidR="00331786" w:rsidRPr="00C66B8F" w:rsidRDefault="00331786" w:rsidP="00757227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440" w:type="dxa"/>
          </w:tcPr>
          <w:p w14:paraId="0B40D6BB" w14:textId="5002EE99" w:rsidR="00331786" w:rsidRPr="00C66B8F" w:rsidRDefault="00857F22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C66B8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  <w:t>25,741</w:t>
            </w:r>
          </w:p>
        </w:tc>
        <w:tc>
          <w:tcPr>
            <w:tcW w:w="272" w:type="dxa"/>
          </w:tcPr>
          <w:p w14:paraId="517A7097" w14:textId="77777777" w:rsidR="00331786" w:rsidRPr="00C66B8F" w:rsidRDefault="00331786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38" w:type="dxa"/>
          </w:tcPr>
          <w:p w14:paraId="613E3495" w14:textId="7A01AB36" w:rsidR="00331786" w:rsidRPr="00C66B8F" w:rsidRDefault="00857F22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5,400</w:t>
            </w:r>
          </w:p>
        </w:tc>
      </w:tr>
      <w:tr w:rsidR="00331786" w:rsidRPr="00C66B8F" w14:paraId="01C58DDE" w14:textId="77777777" w:rsidTr="00C33910">
        <w:tc>
          <w:tcPr>
            <w:tcW w:w="6030" w:type="dxa"/>
          </w:tcPr>
          <w:p w14:paraId="42E75C81" w14:textId="77777777" w:rsidR="00331786" w:rsidRPr="00C66B8F" w:rsidRDefault="00331786" w:rsidP="00757227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66B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0D4990E" w14:textId="6414B736" w:rsidR="00C600B0" w:rsidRPr="00C66B8F" w:rsidRDefault="00857F22" w:rsidP="00C600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>35,</w:t>
            </w:r>
            <w:r w:rsidR="00700E11" w:rsidRPr="00C66B8F">
              <w:rPr>
                <w:rFonts w:asciiTheme="majorBidi" w:hAnsiTheme="majorBidi" w:cstheme="majorBidi"/>
                <w:sz w:val="28"/>
                <w:szCs w:val="28"/>
              </w:rPr>
              <w:t>516</w:t>
            </w:r>
          </w:p>
        </w:tc>
        <w:tc>
          <w:tcPr>
            <w:tcW w:w="272" w:type="dxa"/>
          </w:tcPr>
          <w:p w14:paraId="37007FE9" w14:textId="77777777" w:rsidR="00331786" w:rsidRPr="00C66B8F" w:rsidRDefault="00331786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2937CE9C" w14:textId="75E923E9" w:rsidR="00331786" w:rsidRPr="00C66B8F" w:rsidRDefault="00857F22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C66B8F">
              <w:rPr>
                <w:rFonts w:asciiTheme="majorBidi" w:hAnsiTheme="majorBidi" w:cstheme="majorBidi"/>
                <w:sz w:val="28"/>
                <w:szCs w:val="28"/>
              </w:rPr>
              <w:t>5,996</w:t>
            </w:r>
          </w:p>
        </w:tc>
      </w:tr>
    </w:tbl>
    <w:p w14:paraId="276639AC" w14:textId="77777777" w:rsidR="00F412C1" w:rsidRPr="00C66B8F" w:rsidRDefault="00F412C1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6822AE28" w14:textId="69F15320" w:rsidR="00E37FF5" w:rsidRPr="00C66B8F" w:rsidRDefault="00E37FF5" w:rsidP="00E37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66B8F">
        <w:rPr>
          <w:rFonts w:asciiTheme="majorBidi" w:hAnsiTheme="majorBidi" w:cstheme="majorBidi"/>
          <w:sz w:val="28"/>
          <w:szCs w:val="28"/>
          <w:cs/>
        </w:rPr>
        <w:t>ภาระผูกพันตามสัญญาเช่า</w:t>
      </w:r>
      <w:r w:rsidR="00E147CE" w:rsidRPr="00C66B8F">
        <w:rPr>
          <w:rFonts w:asciiTheme="majorBidi" w:hAnsiTheme="majorBidi" w:cstheme="majorBidi" w:hint="cs"/>
          <w:sz w:val="28"/>
          <w:szCs w:val="28"/>
          <w:cs/>
        </w:rPr>
        <w:t>และบริการ</w:t>
      </w:r>
      <w:r w:rsidRPr="00C66B8F">
        <w:rPr>
          <w:rFonts w:asciiTheme="majorBidi" w:hAnsiTheme="majorBidi" w:cstheme="majorBidi"/>
          <w:sz w:val="28"/>
          <w:szCs w:val="28"/>
          <w:cs/>
        </w:rPr>
        <w:t xml:space="preserve">ระยะสั้นและสัญญาเช่าซึ่งสินทรัพย์อ้างอิงมีมูลค่าต่ำ </w:t>
      </w:r>
      <w:r w:rsidR="00D578C0">
        <w:rPr>
          <w:rFonts w:asciiTheme="majorBidi" w:hAnsiTheme="majorBidi" w:cstheme="majorBidi" w:hint="cs"/>
          <w:sz w:val="28"/>
          <w:szCs w:val="28"/>
          <w:cs/>
        </w:rPr>
        <w:t>ครอบคลุม</w:t>
      </w:r>
      <w:r w:rsidRPr="00C66B8F">
        <w:rPr>
          <w:rFonts w:asciiTheme="majorBidi" w:hAnsiTheme="majorBidi" w:cstheme="majorBidi"/>
          <w:sz w:val="28"/>
          <w:szCs w:val="28"/>
          <w:cs/>
        </w:rPr>
        <w:t>เครื่องใช้สำนักงา</w:t>
      </w:r>
      <w:r w:rsidRPr="00C66B8F">
        <w:rPr>
          <w:rFonts w:asciiTheme="majorBidi" w:hAnsiTheme="majorBidi" w:cstheme="majorBidi" w:hint="cs"/>
          <w:sz w:val="28"/>
          <w:szCs w:val="28"/>
          <w:cs/>
        </w:rPr>
        <w:t>น</w:t>
      </w:r>
      <w:r w:rsidR="00E147CE" w:rsidRPr="00C66B8F">
        <w:rPr>
          <w:rFonts w:asciiTheme="majorBidi" w:hAnsiTheme="majorBidi" w:cstheme="majorBidi" w:hint="cs"/>
          <w:sz w:val="28"/>
          <w:szCs w:val="28"/>
          <w:cs/>
        </w:rPr>
        <w:t>และโรงงาน</w:t>
      </w:r>
      <w:r w:rsidRPr="00C66B8F">
        <w:rPr>
          <w:rFonts w:asciiTheme="majorBidi" w:hAnsiTheme="majorBidi" w:cstheme="majorBidi" w:hint="cs"/>
          <w:sz w:val="28"/>
          <w:szCs w:val="28"/>
          <w:cs/>
        </w:rPr>
        <w:t xml:space="preserve"> และสัญญาบริการที่เกี่ยวข้องกับการเช่า</w:t>
      </w:r>
      <w:r w:rsidR="00E147CE" w:rsidRPr="00C66B8F">
        <w:rPr>
          <w:rFonts w:asciiTheme="majorBidi" w:hAnsiTheme="majorBidi" w:cstheme="majorBidi" w:hint="cs"/>
          <w:sz w:val="28"/>
          <w:szCs w:val="28"/>
          <w:cs/>
        </w:rPr>
        <w:t>พื้นที่คลังสินค้า</w:t>
      </w:r>
      <w:r w:rsidRPr="00C66B8F">
        <w:rPr>
          <w:rFonts w:asciiTheme="majorBidi" w:hAnsiTheme="majorBidi" w:cstheme="majorBidi"/>
          <w:sz w:val="28"/>
          <w:szCs w:val="28"/>
          <w:cs/>
        </w:rPr>
        <w:t xml:space="preserve"> ระยะเวลาหนึ่งปีถึง</w:t>
      </w:r>
      <w:r w:rsidRPr="00C66B8F">
        <w:rPr>
          <w:rFonts w:asciiTheme="majorBidi" w:hAnsiTheme="majorBidi" w:cstheme="majorBidi" w:hint="cs"/>
          <w:sz w:val="28"/>
          <w:szCs w:val="28"/>
          <w:cs/>
        </w:rPr>
        <w:t>ห้า</w:t>
      </w:r>
      <w:r w:rsidRPr="00C66B8F">
        <w:rPr>
          <w:rFonts w:asciiTheme="majorBidi" w:hAnsiTheme="majorBidi" w:cstheme="majorBidi"/>
          <w:sz w:val="28"/>
          <w:szCs w:val="28"/>
          <w:cs/>
        </w:rPr>
        <w:t>ปี สิ้นสุด</w:t>
      </w:r>
      <w:r w:rsidR="002508A1" w:rsidRPr="00C66B8F">
        <w:rPr>
          <w:rFonts w:asciiTheme="majorBidi" w:hAnsiTheme="majorBidi" w:cstheme="majorBidi" w:hint="cs"/>
          <w:sz w:val="28"/>
          <w:szCs w:val="28"/>
          <w:cs/>
        </w:rPr>
        <w:t>จนถึง</w:t>
      </w:r>
      <w:r w:rsidRPr="00C66B8F">
        <w:rPr>
          <w:rFonts w:asciiTheme="majorBidi" w:hAnsiTheme="majorBidi" w:cstheme="majorBidi"/>
          <w:sz w:val="28"/>
          <w:szCs w:val="28"/>
          <w:cs/>
        </w:rPr>
        <w:t>เดือน</w:t>
      </w:r>
      <w:r w:rsidRPr="00C66B8F">
        <w:rPr>
          <w:rFonts w:asciiTheme="majorBidi" w:hAnsiTheme="majorBidi" w:cstheme="majorBidi" w:hint="cs"/>
          <w:sz w:val="28"/>
          <w:szCs w:val="28"/>
          <w:cs/>
        </w:rPr>
        <w:t>กุมภาพันธ์</w:t>
      </w:r>
      <w:r w:rsidRPr="00C66B8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66B8F">
        <w:rPr>
          <w:rFonts w:asciiTheme="majorBidi" w:hAnsiTheme="majorBidi" w:cstheme="majorBidi"/>
          <w:sz w:val="28"/>
          <w:szCs w:val="28"/>
        </w:rPr>
        <w:t>2571</w:t>
      </w:r>
    </w:p>
    <w:p w14:paraId="6F0B8219" w14:textId="1A92D21F" w:rsidR="003006FB" w:rsidRPr="00C66B8F" w:rsidRDefault="003006FB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5DB7CA1C" w14:textId="4FA9A90B" w:rsidR="004766FB" w:rsidRPr="00C66B8F" w:rsidRDefault="004766FB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66B8F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37756E" w:rsidRPr="00C66B8F">
        <w:rPr>
          <w:rFonts w:asciiTheme="majorBidi" w:hAnsiTheme="majorBidi" w:cstheme="majorBidi"/>
          <w:sz w:val="28"/>
          <w:szCs w:val="28"/>
        </w:rPr>
        <w:t xml:space="preserve">30 </w:t>
      </w:r>
      <w:r w:rsidR="00AD46E1" w:rsidRPr="00C66B8F">
        <w:rPr>
          <w:rFonts w:asciiTheme="majorBidi" w:hAnsiTheme="majorBidi" w:hint="cs"/>
          <w:sz w:val="28"/>
          <w:szCs w:val="28"/>
          <w:cs/>
        </w:rPr>
        <w:t>กันยายน</w:t>
      </w:r>
      <w:r w:rsidR="0037756E" w:rsidRPr="00C66B8F">
        <w:rPr>
          <w:rFonts w:asciiTheme="majorBidi" w:hAnsiTheme="majorBidi"/>
          <w:sz w:val="28"/>
          <w:szCs w:val="28"/>
          <w:cs/>
        </w:rPr>
        <w:t xml:space="preserve"> </w:t>
      </w:r>
      <w:r w:rsidR="00457A49" w:rsidRPr="00C66B8F">
        <w:rPr>
          <w:rFonts w:asciiTheme="majorBidi" w:hAnsiTheme="majorBidi" w:cstheme="majorBidi"/>
          <w:sz w:val="28"/>
          <w:szCs w:val="28"/>
        </w:rPr>
        <w:t>2567</w:t>
      </w:r>
      <w:r w:rsidRPr="00C66B8F">
        <w:rPr>
          <w:rFonts w:asciiTheme="majorBidi" w:hAnsiTheme="majorBidi" w:cstheme="majorBidi"/>
          <w:sz w:val="28"/>
          <w:szCs w:val="28"/>
        </w:rPr>
        <w:t xml:space="preserve"> </w:t>
      </w:r>
      <w:r w:rsidRPr="00C66B8F">
        <w:rPr>
          <w:rFonts w:asciiTheme="majorBidi" w:hAnsiTheme="majorBidi" w:cstheme="majorBidi" w:hint="cs"/>
          <w:sz w:val="28"/>
          <w:szCs w:val="28"/>
          <w:cs/>
        </w:rPr>
        <w:t>สินทรัพย์ทางการเงินไม่หมุนเวียนที่ไม่ใช่เงินสดที่</w:t>
      </w:r>
      <w:r w:rsidR="00D578C0">
        <w:rPr>
          <w:rFonts w:asciiTheme="majorBidi" w:hAnsiTheme="majorBidi" w:cstheme="majorBidi" w:hint="cs"/>
          <w:sz w:val="28"/>
          <w:szCs w:val="28"/>
          <w:cs/>
        </w:rPr>
        <w:t>ใช้</w:t>
      </w:r>
      <w:r w:rsidRPr="00C66B8F">
        <w:rPr>
          <w:rFonts w:asciiTheme="majorBidi" w:hAnsiTheme="majorBidi" w:cstheme="majorBidi" w:hint="cs"/>
          <w:sz w:val="28"/>
          <w:szCs w:val="28"/>
          <w:cs/>
        </w:rPr>
        <w:t>เป็นหลักประกัน ได้แก่ เงินฝากประจำกับธนาคารในประเทศแห่งหนึ่งจำนวน</w:t>
      </w:r>
      <w:r w:rsidR="002508A1" w:rsidRPr="00C66B8F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="008C6A01" w:rsidRPr="00C66B8F">
        <w:rPr>
          <w:rFonts w:asciiTheme="majorBidi" w:hAnsiTheme="majorBidi" w:cstheme="majorBidi"/>
          <w:sz w:val="28"/>
          <w:szCs w:val="28"/>
        </w:rPr>
        <w:t xml:space="preserve"> 2</w:t>
      </w:r>
      <w:r w:rsidRPr="00C66B8F">
        <w:rPr>
          <w:rFonts w:asciiTheme="majorBidi" w:hAnsiTheme="majorBidi" w:cstheme="majorBidi"/>
          <w:sz w:val="28"/>
          <w:szCs w:val="28"/>
        </w:rPr>
        <w:t xml:space="preserve"> </w:t>
      </w:r>
      <w:r w:rsidRPr="00C66B8F">
        <w:rPr>
          <w:rFonts w:asciiTheme="majorBidi" w:hAnsiTheme="majorBidi" w:cstheme="majorBidi" w:hint="cs"/>
          <w:sz w:val="28"/>
          <w:szCs w:val="28"/>
          <w:cs/>
        </w:rPr>
        <w:t>ล้านบาท ซึ่งใช้เป็นหลักทรัพย์ค้ำประกันหนังสือค้ำประกันที่ออกโดยธนาคารดังกล่าว</w:t>
      </w:r>
    </w:p>
    <w:p w14:paraId="0F93222D" w14:textId="77777777" w:rsidR="004766FB" w:rsidRPr="00C66B8F" w:rsidRDefault="004766FB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278AE7D4" w14:textId="08E8D38B" w:rsidR="003006FB" w:rsidRPr="00C66B8F" w:rsidRDefault="003006FB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66B8F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37756E" w:rsidRPr="00C66B8F">
        <w:rPr>
          <w:rFonts w:asciiTheme="majorBidi" w:hAnsiTheme="majorBidi" w:cstheme="majorBidi"/>
          <w:sz w:val="28"/>
          <w:szCs w:val="28"/>
        </w:rPr>
        <w:t xml:space="preserve">30 </w:t>
      </w:r>
      <w:r w:rsidR="00AD46E1" w:rsidRPr="00C66B8F">
        <w:rPr>
          <w:rFonts w:asciiTheme="majorBidi" w:hAnsiTheme="majorBidi" w:hint="cs"/>
          <w:sz w:val="28"/>
          <w:szCs w:val="28"/>
          <w:cs/>
        </w:rPr>
        <w:t>กันยายน</w:t>
      </w:r>
      <w:r w:rsidR="0037756E" w:rsidRPr="00C66B8F">
        <w:rPr>
          <w:rFonts w:asciiTheme="majorBidi" w:hAnsiTheme="majorBidi"/>
          <w:sz w:val="28"/>
          <w:szCs w:val="28"/>
          <w:cs/>
        </w:rPr>
        <w:t xml:space="preserve"> </w:t>
      </w:r>
      <w:r w:rsidR="00457A49" w:rsidRPr="00C66B8F">
        <w:rPr>
          <w:rFonts w:asciiTheme="majorBidi" w:hAnsiTheme="majorBidi" w:cstheme="majorBidi"/>
          <w:sz w:val="28"/>
          <w:szCs w:val="28"/>
        </w:rPr>
        <w:t xml:space="preserve">2567 </w:t>
      </w:r>
      <w:r w:rsidRPr="00C66B8F">
        <w:rPr>
          <w:rFonts w:asciiTheme="majorBidi" w:hAnsiTheme="majorBidi" w:cstheme="majorBidi"/>
          <w:sz w:val="28"/>
          <w:szCs w:val="28"/>
          <w:cs/>
        </w:rPr>
        <w:t>กลุ่มบริษัทมียอดคงเหลือสัญญา</w:t>
      </w:r>
      <w:r w:rsidR="00BE1267" w:rsidRPr="00C66B8F">
        <w:rPr>
          <w:rFonts w:asciiTheme="majorBidi" w:hAnsiTheme="majorBidi" w:cstheme="majorBidi" w:hint="cs"/>
          <w:sz w:val="28"/>
          <w:szCs w:val="28"/>
          <w:cs/>
        </w:rPr>
        <w:t>ซื้อ</w:t>
      </w:r>
      <w:r w:rsidRPr="00C66B8F">
        <w:rPr>
          <w:rFonts w:asciiTheme="majorBidi" w:hAnsiTheme="majorBidi" w:cstheme="majorBidi"/>
          <w:sz w:val="28"/>
          <w:szCs w:val="28"/>
          <w:cs/>
        </w:rPr>
        <w:t>ขายเงินตราต่างประเทศล่วงหน้าโดยมีระยะเวลาสัญญาครอ</w:t>
      </w:r>
      <w:r w:rsidRPr="00C66B8F">
        <w:rPr>
          <w:rFonts w:asciiTheme="majorBidi" w:hAnsiTheme="majorBidi" w:cstheme="majorBidi"/>
          <w:sz w:val="30"/>
          <w:szCs w:val="30"/>
          <w:cs/>
        </w:rPr>
        <w:t>บคลุมไม่เกินหนึ่งปี ดังนี้</w:t>
      </w:r>
    </w:p>
    <w:p w14:paraId="42D2F8AB" w14:textId="77777777" w:rsidR="00B01EF3" w:rsidRPr="00C66B8F" w:rsidRDefault="00B01EF3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270"/>
        <w:gridCol w:w="1080"/>
        <w:gridCol w:w="270"/>
        <w:gridCol w:w="1350"/>
        <w:gridCol w:w="270"/>
        <w:gridCol w:w="1089"/>
      </w:tblGrid>
      <w:tr w:rsidR="003006FB" w:rsidRPr="00C66B8F" w14:paraId="2CC75246" w14:textId="77777777" w:rsidTr="000D6C06">
        <w:trPr>
          <w:tblHeader/>
        </w:trPr>
        <w:tc>
          <w:tcPr>
            <w:tcW w:w="3510" w:type="dxa"/>
          </w:tcPr>
          <w:p w14:paraId="08638B69" w14:textId="77777777" w:rsidR="003006FB" w:rsidRPr="00C66B8F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6DE7F68F" w14:textId="77777777" w:rsidR="003006FB" w:rsidRPr="00C66B8F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66B8F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C66B8F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6EACDB9" w14:textId="77777777" w:rsidR="003006FB" w:rsidRPr="00C66B8F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9" w:type="dxa"/>
            <w:gridSpan w:val="3"/>
          </w:tcPr>
          <w:p w14:paraId="28E32320" w14:textId="77777777" w:rsidR="003006FB" w:rsidRPr="00C66B8F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6B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06FB" w:rsidRPr="00C66B8F" w14:paraId="2A0A4248" w14:textId="77777777" w:rsidTr="000D6C06">
        <w:trPr>
          <w:trHeight w:val="56"/>
          <w:tblHeader/>
        </w:trPr>
        <w:tc>
          <w:tcPr>
            <w:tcW w:w="3510" w:type="dxa"/>
          </w:tcPr>
          <w:p w14:paraId="75AC247D" w14:textId="77777777" w:rsidR="003006FB" w:rsidRPr="00C66B8F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800C02D" w14:textId="77777777" w:rsidR="003006FB" w:rsidRPr="00C66B8F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6B8F">
              <w:rPr>
                <w:rFonts w:ascii="Angsana New" w:hAnsi="Angsana New" w:hint="cs"/>
                <w:sz w:val="30"/>
                <w:szCs w:val="30"/>
                <w:cs/>
              </w:rPr>
              <w:t>จำนวนเงินตรา</w:t>
            </w:r>
          </w:p>
        </w:tc>
        <w:tc>
          <w:tcPr>
            <w:tcW w:w="270" w:type="dxa"/>
          </w:tcPr>
          <w:p w14:paraId="7FD9666B" w14:textId="77777777" w:rsidR="003006FB" w:rsidRPr="00C66B8F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3B2289" w14:textId="77777777" w:rsidR="003006FB" w:rsidRPr="00C66B8F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6B8F">
              <w:rPr>
                <w:rFonts w:ascii="Angsana New" w:hAnsi="Angsana New" w:hint="cs"/>
                <w:sz w:val="30"/>
                <w:szCs w:val="30"/>
                <w:cs/>
              </w:rPr>
              <w:t>เทียบเท่า</w:t>
            </w:r>
          </w:p>
        </w:tc>
        <w:tc>
          <w:tcPr>
            <w:tcW w:w="270" w:type="dxa"/>
          </w:tcPr>
          <w:p w14:paraId="41A8D1CA" w14:textId="77777777" w:rsidR="003006FB" w:rsidRPr="00C66B8F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484FB11" w14:textId="77777777" w:rsidR="003006FB" w:rsidRPr="00C66B8F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6B8F">
              <w:rPr>
                <w:rFonts w:ascii="Angsana New" w:hAnsi="Angsana New" w:hint="cs"/>
                <w:sz w:val="30"/>
                <w:szCs w:val="30"/>
                <w:cs/>
              </w:rPr>
              <w:t>จำนวนเงินตรา</w:t>
            </w:r>
          </w:p>
        </w:tc>
        <w:tc>
          <w:tcPr>
            <w:tcW w:w="270" w:type="dxa"/>
          </w:tcPr>
          <w:p w14:paraId="7CA075FE" w14:textId="77777777" w:rsidR="003006FB" w:rsidRPr="00C66B8F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2DB81AB" w14:textId="77777777" w:rsidR="003006FB" w:rsidRPr="00C66B8F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6B8F">
              <w:rPr>
                <w:rFonts w:ascii="Angsana New" w:hAnsi="Angsana New" w:hint="cs"/>
                <w:sz w:val="30"/>
                <w:szCs w:val="30"/>
                <w:cs/>
              </w:rPr>
              <w:t>เทียบเท่า</w:t>
            </w:r>
          </w:p>
        </w:tc>
      </w:tr>
      <w:tr w:rsidR="003006FB" w:rsidRPr="00C66B8F" w14:paraId="6AE667A7" w14:textId="77777777" w:rsidTr="000D6C06">
        <w:trPr>
          <w:tblHeader/>
        </w:trPr>
        <w:tc>
          <w:tcPr>
            <w:tcW w:w="3510" w:type="dxa"/>
          </w:tcPr>
          <w:p w14:paraId="669D90BB" w14:textId="77777777" w:rsidR="003006FB" w:rsidRPr="00C66B8F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B8F">
              <w:rPr>
                <w:rFonts w:ascii="Angsana New" w:hAnsi="Angsana New" w:hint="cs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350" w:type="dxa"/>
          </w:tcPr>
          <w:p w14:paraId="45C64833" w14:textId="77777777" w:rsidR="003006FB" w:rsidRPr="00C66B8F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B8F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70" w:type="dxa"/>
          </w:tcPr>
          <w:p w14:paraId="62CCA671" w14:textId="77777777" w:rsidR="003006FB" w:rsidRPr="00C66B8F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1A15B0" w14:textId="77777777" w:rsidR="003006FB" w:rsidRPr="00C66B8F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B8F">
              <w:rPr>
                <w:rFonts w:ascii="Angsana New" w:hAnsi="Angsana New" w:hint="cs"/>
                <w:sz w:val="30"/>
                <w:szCs w:val="30"/>
                <w:cs/>
              </w:rPr>
              <w:t>เงินบาท</w:t>
            </w:r>
          </w:p>
        </w:tc>
        <w:tc>
          <w:tcPr>
            <w:tcW w:w="270" w:type="dxa"/>
          </w:tcPr>
          <w:p w14:paraId="63BEFC91" w14:textId="77777777" w:rsidR="003006FB" w:rsidRPr="00C66B8F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0EC3BA4" w14:textId="77777777" w:rsidR="003006FB" w:rsidRPr="00C66B8F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B8F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70" w:type="dxa"/>
          </w:tcPr>
          <w:p w14:paraId="71B8CACE" w14:textId="77777777" w:rsidR="003006FB" w:rsidRPr="00C66B8F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94944EF" w14:textId="77777777" w:rsidR="003006FB" w:rsidRPr="00C66B8F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B8F">
              <w:rPr>
                <w:rFonts w:ascii="Angsana New" w:hAnsi="Angsana New" w:hint="cs"/>
                <w:sz w:val="30"/>
                <w:szCs w:val="30"/>
                <w:cs/>
              </w:rPr>
              <w:t>เงินบาท</w:t>
            </w:r>
          </w:p>
        </w:tc>
      </w:tr>
      <w:tr w:rsidR="003006FB" w:rsidRPr="00C66B8F" w14:paraId="6CBEE1B1" w14:textId="77777777" w:rsidTr="000D6C06">
        <w:trPr>
          <w:tblHeader/>
        </w:trPr>
        <w:tc>
          <w:tcPr>
            <w:tcW w:w="3510" w:type="dxa"/>
          </w:tcPr>
          <w:p w14:paraId="242361EA" w14:textId="77777777" w:rsidR="003006FB" w:rsidRPr="00C66B8F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C700560" w14:textId="77777777" w:rsidR="003006FB" w:rsidRPr="00C66B8F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66B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(ล้าน)</w:t>
            </w:r>
          </w:p>
        </w:tc>
        <w:tc>
          <w:tcPr>
            <w:tcW w:w="270" w:type="dxa"/>
          </w:tcPr>
          <w:p w14:paraId="708B3CFE" w14:textId="77777777" w:rsidR="003006FB" w:rsidRPr="00C66B8F" w:rsidRDefault="003006FB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AFC5B3" w14:textId="77777777" w:rsidR="003006FB" w:rsidRPr="00C66B8F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66B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70" w:type="dxa"/>
          </w:tcPr>
          <w:p w14:paraId="7A402D61" w14:textId="77777777" w:rsidR="003006FB" w:rsidRPr="00C66B8F" w:rsidRDefault="003006FB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B19DBC7" w14:textId="77777777" w:rsidR="003006FB" w:rsidRPr="00C66B8F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66B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(ล้าน)</w:t>
            </w:r>
          </w:p>
        </w:tc>
        <w:tc>
          <w:tcPr>
            <w:tcW w:w="270" w:type="dxa"/>
          </w:tcPr>
          <w:p w14:paraId="7A110661" w14:textId="77777777" w:rsidR="003006FB" w:rsidRPr="00C66B8F" w:rsidRDefault="003006FB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7A2EB411" w14:textId="77777777" w:rsidR="003006FB" w:rsidRPr="00C66B8F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66B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B383C" w:rsidRPr="00C66B8F" w14:paraId="64F2B2D2" w14:textId="77777777" w:rsidTr="000D6C06">
        <w:tc>
          <w:tcPr>
            <w:tcW w:w="3510" w:type="dxa"/>
          </w:tcPr>
          <w:p w14:paraId="52069E82" w14:textId="014EE583" w:rsidR="00AB383C" w:rsidRPr="00C66B8F" w:rsidRDefault="00AB383C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B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50" w:type="dxa"/>
          </w:tcPr>
          <w:p w14:paraId="62FBB033" w14:textId="77777777" w:rsidR="00AB383C" w:rsidRPr="00C66B8F" w:rsidRDefault="00AB383C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CA37F99" w14:textId="77777777" w:rsidR="00AB383C" w:rsidRPr="00C66B8F" w:rsidRDefault="00AB383C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630013" w14:textId="77777777" w:rsidR="00AB383C" w:rsidRPr="00C66B8F" w:rsidRDefault="00AB383C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C06BD89" w14:textId="77777777" w:rsidR="00AB383C" w:rsidRPr="00C66B8F" w:rsidRDefault="00AB383C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9A1E212" w14:textId="77777777" w:rsidR="00AB383C" w:rsidRPr="00C66B8F" w:rsidRDefault="00AB383C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26ABA4F" w14:textId="77777777" w:rsidR="00AB383C" w:rsidRPr="00C66B8F" w:rsidRDefault="00AB383C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637A4695" w14:textId="77777777" w:rsidR="00AB383C" w:rsidRPr="00C66B8F" w:rsidRDefault="00AB383C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690D53" w:rsidRPr="00C66B8F" w14:paraId="23B939A4" w14:textId="77777777" w:rsidTr="000D6C06">
        <w:tc>
          <w:tcPr>
            <w:tcW w:w="3510" w:type="dxa"/>
          </w:tcPr>
          <w:p w14:paraId="4DC30352" w14:textId="610507A7" w:rsidR="00690D53" w:rsidRPr="00C66B8F" w:rsidRDefault="00690D53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6B8F">
              <w:rPr>
                <w:rFonts w:ascii="Angsana New" w:hAnsi="Angsana New" w:hint="cs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350" w:type="dxa"/>
          </w:tcPr>
          <w:p w14:paraId="4D63433F" w14:textId="510F6113" w:rsidR="00690D53" w:rsidRPr="00C66B8F" w:rsidRDefault="00857F22" w:rsidP="00F059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6B8F">
              <w:rPr>
                <w:rFonts w:ascii="Angsana New" w:hAnsi="Angsana New"/>
                <w:sz w:val="30"/>
                <w:szCs w:val="30"/>
                <w:lang w:val="en-US" w:bidi="th-TH"/>
              </w:rPr>
              <w:t>503.35</w:t>
            </w:r>
          </w:p>
        </w:tc>
        <w:tc>
          <w:tcPr>
            <w:tcW w:w="270" w:type="dxa"/>
          </w:tcPr>
          <w:p w14:paraId="74179549" w14:textId="77777777" w:rsidR="00690D53" w:rsidRPr="00C66B8F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C703B6" w14:textId="10CB43C6" w:rsidR="00690D53" w:rsidRPr="00C66B8F" w:rsidRDefault="00857F22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C66B8F">
              <w:rPr>
                <w:rFonts w:ascii="Angsana New" w:hAnsi="Angsana New"/>
                <w:sz w:val="30"/>
                <w:szCs w:val="30"/>
                <w:lang w:val="en-US" w:bidi="th-TH"/>
              </w:rPr>
              <w:t>119.38</w:t>
            </w:r>
          </w:p>
        </w:tc>
        <w:tc>
          <w:tcPr>
            <w:tcW w:w="270" w:type="dxa"/>
          </w:tcPr>
          <w:p w14:paraId="38E63010" w14:textId="77777777" w:rsidR="00690D53" w:rsidRPr="00C66B8F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1CEB292" w14:textId="604F966B" w:rsidR="00690D53" w:rsidRPr="00C66B8F" w:rsidRDefault="00857F2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6B8F">
              <w:rPr>
                <w:rFonts w:ascii="Angsana New" w:hAnsi="Angsana New"/>
                <w:sz w:val="30"/>
                <w:szCs w:val="30"/>
                <w:lang w:val="en-US" w:bidi="th-TH"/>
              </w:rPr>
              <w:t>45.00</w:t>
            </w:r>
          </w:p>
        </w:tc>
        <w:tc>
          <w:tcPr>
            <w:tcW w:w="270" w:type="dxa"/>
          </w:tcPr>
          <w:p w14:paraId="21A5864C" w14:textId="77777777" w:rsidR="00690D53" w:rsidRPr="00C66B8F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661DE3CE" w14:textId="688AD247" w:rsidR="00690D53" w:rsidRPr="00C66B8F" w:rsidRDefault="00857F22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66B8F">
              <w:rPr>
                <w:rFonts w:ascii="Angsana New" w:hAnsi="Angsana New"/>
                <w:sz w:val="30"/>
                <w:szCs w:val="30"/>
                <w:lang w:bidi="th-TH"/>
              </w:rPr>
              <w:t>10.76</w:t>
            </w:r>
          </w:p>
        </w:tc>
      </w:tr>
      <w:tr w:rsidR="000D6C06" w:rsidRPr="00C66B8F" w14:paraId="1A27B309" w14:textId="77777777" w:rsidTr="000D6C06">
        <w:tc>
          <w:tcPr>
            <w:tcW w:w="3510" w:type="dxa"/>
          </w:tcPr>
          <w:p w14:paraId="70C7D510" w14:textId="189A855B" w:rsidR="000D6C06" w:rsidRPr="00C66B8F" w:rsidRDefault="000D6C06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66B8F">
              <w:rPr>
                <w:rFonts w:ascii="Angsana New" w:hAnsi="Angsana New" w:hint="cs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3D45A9A5" w14:textId="1521FD35" w:rsidR="000D6C06" w:rsidRPr="00C66B8F" w:rsidRDefault="00857F22" w:rsidP="00F059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6B8F">
              <w:rPr>
                <w:rFonts w:ascii="Angsana New" w:hAnsi="Angsana New"/>
                <w:sz w:val="30"/>
                <w:szCs w:val="30"/>
                <w:lang w:val="en-US" w:bidi="th-TH"/>
              </w:rPr>
              <w:t>4.65</w:t>
            </w:r>
          </w:p>
        </w:tc>
        <w:tc>
          <w:tcPr>
            <w:tcW w:w="270" w:type="dxa"/>
          </w:tcPr>
          <w:p w14:paraId="3489E8E6" w14:textId="77777777" w:rsidR="000D6C06" w:rsidRPr="00C66B8F" w:rsidRDefault="000D6C06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B87DBF" w14:textId="47DE410F" w:rsidR="000D6C06" w:rsidRPr="00C66B8F" w:rsidRDefault="00857F22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C66B8F">
              <w:rPr>
                <w:rFonts w:ascii="Angsana New" w:hAnsi="Angsana New"/>
                <w:sz w:val="30"/>
                <w:szCs w:val="30"/>
                <w:lang w:val="en-US" w:bidi="th-TH"/>
              </w:rPr>
              <w:t>158.33</w:t>
            </w:r>
          </w:p>
        </w:tc>
        <w:tc>
          <w:tcPr>
            <w:tcW w:w="270" w:type="dxa"/>
          </w:tcPr>
          <w:p w14:paraId="25BCD916" w14:textId="77777777" w:rsidR="000D6C06" w:rsidRPr="00C66B8F" w:rsidRDefault="000D6C06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8E0EC85" w14:textId="31CD3E2E" w:rsidR="000D6C06" w:rsidRPr="00C66B8F" w:rsidRDefault="00857F2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6B8F">
              <w:rPr>
                <w:rFonts w:ascii="Angsana New" w:hAnsi="Angsana New"/>
                <w:sz w:val="30"/>
                <w:szCs w:val="30"/>
                <w:lang w:val="en-US" w:bidi="th-TH"/>
              </w:rPr>
              <w:t>0.39</w:t>
            </w:r>
          </w:p>
        </w:tc>
        <w:tc>
          <w:tcPr>
            <w:tcW w:w="270" w:type="dxa"/>
          </w:tcPr>
          <w:p w14:paraId="47DE87C0" w14:textId="77777777" w:rsidR="000D6C06" w:rsidRPr="00C66B8F" w:rsidRDefault="000D6C06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F0ABDFF" w14:textId="1206BABF" w:rsidR="000D6C06" w:rsidRPr="00C66B8F" w:rsidRDefault="00857F22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66B8F">
              <w:rPr>
                <w:rFonts w:ascii="Angsana New" w:hAnsi="Angsana New"/>
                <w:sz w:val="30"/>
                <w:szCs w:val="30"/>
                <w:lang w:bidi="th-TH"/>
              </w:rPr>
              <w:t>13.64</w:t>
            </w:r>
          </w:p>
        </w:tc>
      </w:tr>
      <w:tr w:rsidR="00690D53" w:rsidRPr="00C66B8F" w14:paraId="08398F62" w14:textId="77777777" w:rsidTr="000D6C06">
        <w:tc>
          <w:tcPr>
            <w:tcW w:w="3510" w:type="dxa"/>
          </w:tcPr>
          <w:p w14:paraId="13E52052" w14:textId="122FE2C4" w:rsidR="00690D53" w:rsidRPr="00C66B8F" w:rsidRDefault="00A10C23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66B8F">
              <w:rPr>
                <w:rFonts w:ascii="Angsana New" w:hAnsi="Angsana New" w:hint="cs"/>
                <w:sz w:val="30"/>
                <w:szCs w:val="30"/>
                <w:cs/>
              </w:rPr>
              <w:t>ดอลลาร์</w:t>
            </w:r>
            <w:r w:rsidR="000D6C06" w:rsidRPr="00C66B8F">
              <w:rPr>
                <w:rFonts w:ascii="Angsana New" w:hAnsi="Angsana New" w:hint="cs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1350" w:type="dxa"/>
          </w:tcPr>
          <w:p w14:paraId="5815B82A" w14:textId="7D4505B0" w:rsidR="00690D53" w:rsidRPr="00C66B8F" w:rsidRDefault="00857F22" w:rsidP="0075722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66B8F">
              <w:rPr>
                <w:rFonts w:ascii="Angsana New" w:hAnsi="Angsana New"/>
                <w:sz w:val="30"/>
                <w:szCs w:val="30"/>
                <w:lang w:val="en-US" w:bidi="th-TH"/>
              </w:rPr>
              <w:t>1.61</w:t>
            </w:r>
          </w:p>
        </w:tc>
        <w:tc>
          <w:tcPr>
            <w:tcW w:w="270" w:type="dxa"/>
          </w:tcPr>
          <w:p w14:paraId="5446FCF2" w14:textId="77777777" w:rsidR="00690D53" w:rsidRPr="00C66B8F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62BA03" w14:textId="2BDC0048" w:rsidR="00690D53" w:rsidRPr="00C66B8F" w:rsidRDefault="00857F22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C66B8F">
              <w:rPr>
                <w:rFonts w:ascii="Angsana New" w:hAnsi="Angsana New"/>
                <w:sz w:val="30"/>
                <w:szCs w:val="30"/>
                <w:lang w:val="en-US" w:bidi="th-TH"/>
              </w:rPr>
              <w:t>38.01</w:t>
            </w:r>
          </w:p>
        </w:tc>
        <w:tc>
          <w:tcPr>
            <w:tcW w:w="270" w:type="dxa"/>
          </w:tcPr>
          <w:p w14:paraId="6086E6B8" w14:textId="77777777" w:rsidR="00690D53" w:rsidRPr="00C66B8F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24E14AF" w14:textId="29D734BE" w:rsidR="00690D53" w:rsidRPr="00C66B8F" w:rsidRDefault="00857F22" w:rsidP="00EA5E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6B8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87C505E" w14:textId="77777777" w:rsidR="00690D53" w:rsidRPr="00C66B8F" w:rsidRDefault="00690D53" w:rsidP="00757227">
            <w:pPr>
              <w:pStyle w:val="acctfourfigures"/>
              <w:tabs>
                <w:tab w:val="decimal" w:pos="9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4241B56" w14:textId="2736DFB2" w:rsidR="00690D53" w:rsidRPr="00C66B8F" w:rsidRDefault="00857F22" w:rsidP="00EA5ED4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66B8F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690D53" w:rsidRPr="00C66B8F" w14:paraId="5646091E" w14:textId="77777777" w:rsidTr="000D6C06">
        <w:tc>
          <w:tcPr>
            <w:tcW w:w="3510" w:type="dxa"/>
          </w:tcPr>
          <w:p w14:paraId="10E73DA1" w14:textId="0B212E06" w:rsidR="00690D53" w:rsidRPr="00C66B8F" w:rsidRDefault="00690D53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6B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12340B81" w14:textId="77777777" w:rsidR="00690D53" w:rsidRPr="00C66B8F" w:rsidRDefault="00690D53" w:rsidP="007572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1AA084F" w14:textId="77777777" w:rsidR="00690D53" w:rsidRPr="00C66B8F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0DC499" w14:textId="2BF92F6D" w:rsidR="00690D53" w:rsidRPr="00C66B8F" w:rsidRDefault="00857F22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6B8F">
              <w:rPr>
                <w:rFonts w:ascii="Angsana New" w:hAnsi="Angsana New"/>
                <w:b/>
                <w:bCs/>
                <w:sz w:val="30"/>
                <w:szCs w:val="30"/>
              </w:rPr>
              <w:t>315.72</w:t>
            </w:r>
          </w:p>
        </w:tc>
        <w:tc>
          <w:tcPr>
            <w:tcW w:w="270" w:type="dxa"/>
          </w:tcPr>
          <w:p w14:paraId="623BEBD6" w14:textId="77777777" w:rsidR="00690D53" w:rsidRPr="00C66B8F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FD34ACF" w14:textId="77777777" w:rsidR="00690D53" w:rsidRPr="00C66B8F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7E9A769" w14:textId="77777777" w:rsidR="00690D53" w:rsidRPr="00C66B8F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39C85A89" w14:textId="22E8F8EE" w:rsidR="00690D53" w:rsidRPr="00C66B8F" w:rsidRDefault="00857F22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C66B8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24.40</w:t>
            </w:r>
          </w:p>
        </w:tc>
      </w:tr>
      <w:tr w:rsidR="00BE1267" w:rsidRPr="00C66B8F" w14:paraId="5C693940" w14:textId="77777777" w:rsidTr="000D6C06">
        <w:tc>
          <w:tcPr>
            <w:tcW w:w="3510" w:type="dxa"/>
          </w:tcPr>
          <w:p w14:paraId="04A39CC0" w14:textId="2A0E94B7" w:rsidR="00BE1267" w:rsidRPr="00C66B8F" w:rsidRDefault="00BE1267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6B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สัญญาซื้อเงินตราต่างประเทศล่วงหน้า</w:t>
            </w:r>
          </w:p>
        </w:tc>
        <w:tc>
          <w:tcPr>
            <w:tcW w:w="1350" w:type="dxa"/>
          </w:tcPr>
          <w:p w14:paraId="13C11C2A" w14:textId="3A529E39" w:rsidR="00BE1267" w:rsidRPr="00C66B8F" w:rsidRDefault="00BE1267" w:rsidP="007572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2622363" w14:textId="77777777" w:rsidR="00BE1267" w:rsidRPr="00C66B8F" w:rsidRDefault="00BE1267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9F48CA5" w14:textId="77777777" w:rsidR="00BE1267" w:rsidRPr="00C66B8F" w:rsidRDefault="00BE1267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5C45D32" w14:textId="77777777" w:rsidR="00BE1267" w:rsidRPr="00C66B8F" w:rsidRDefault="00BE1267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9383D68" w14:textId="77777777" w:rsidR="00BE1267" w:rsidRPr="00C66B8F" w:rsidRDefault="00BE1267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D98642C" w14:textId="77777777" w:rsidR="00BE1267" w:rsidRPr="00C66B8F" w:rsidRDefault="00BE1267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6A47B7F6" w14:textId="77777777" w:rsidR="00BE1267" w:rsidRPr="00C66B8F" w:rsidRDefault="00BE1267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D5169" w:rsidRPr="00C66B8F" w14:paraId="4B927BC8" w14:textId="77777777" w:rsidTr="000D6C06">
        <w:tc>
          <w:tcPr>
            <w:tcW w:w="3510" w:type="dxa"/>
          </w:tcPr>
          <w:p w14:paraId="6C520531" w14:textId="77777777" w:rsidR="001D5169" w:rsidRPr="00C66B8F" w:rsidRDefault="001D5169" w:rsidP="001D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66B8F">
              <w:rPr>
                <w:rFonts w:ascii="Angsana New" w:hAnsi="Angsana New" w:hint="cs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219E1B85" w14:textId="3A3672B1" w:rsidR="001D5169" w:rsidRPr="00C66B8F" w:rsidRDefault="00857F22" w:rsidP="00F0597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6B8F">
              <w:rPr>
                <w:rFonts w:ascii="Angsana New" w:hAnsi="Angsana New"/>
                <w:sz w:val="30"/>
                <w:szCs w:val="30"/>
                <w:lang w:val="en-US" w:bidi="th-TH"/>
              </w:rPr>
              <w:t>0.14</w:t>
            </w:r>
          </w:p>
        </w:tc>
        <w:tc>
          <w:tcPr>
            <w:tcW w:w="270" w:type="dxa"/>
          </w:tcPr>
          <w:p w14:paraId="49927463" w14:textId="77777777" w:rsidR="001D5169" w:rsidRPr="00C66B8F" w:rsidRDefault="001D5169" w:rsidP="001D51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287E737" w14:textId="4BD37042" w:rsidR="001D5169" w:rsidRPr="00C66B8F" w:rsidRDefault="00857F22" w:rsidP="001D51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C66B8F">
              <w:rPr>
                <w:rFonts w:ascii="Angsana New" w:hAnsi="Angsana New"/>
                <w:sz w:val="30"/>
                <w:szCs w:val="30"/>
              </w:rPr>
              <w:t>5.03</w:t>
            </w:r>
          </w:p>
        </w:tc>
        <w:tc>
          <w:tcPr>
            <w:tcW w:w="270" w:type="dxa"/>
          </w:tcPr>
          <w:p w14:paraId="02BDD604" w14:textId="77777777" w:rsidR="001D5169" w:rsidRPr="00C66B8F" w:rsidRDefault="001D5169" w:rsidP="001D51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7C8114C" w14:textId="0D1FCC4C" w:rsidR="001D5169" w:rsidRPr="00C66B8F" w:rsidRDefault="00857F22" w:rsidP="00F059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6B8F">
              <w:rPr>
                <w:rFonts w:ascii="Angsana New" w:hAnsi="Angsana New"/>
                <w:sz w:val="30"/>
                <w:szCs w:val="30"/>
                <w:lang w:val="en-US" w:bidi="th-TH"/>
              </w:rPr>
              <w:t>0.14</w:t>
            </w:r>
          </w:p>
        </w:tc>
        <w:tc>
          <w:tcPr>
            <w:tcW w:w="270" w:type="dxa"/>
          </w:tcPr>
          <w:p w14:paraId="614C7324" w14:textId="77777777" w:rsidR="001D5169" w:rsidRPr="00C66B8F" w:rsidRDefault="001D5169" w:rsidP="001D51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CEA1773" w14:textId="72C81D50" w:rsidR="001D5169" w:rsidRPr="00C66B8F" w:rsidRDefault="00857F22" w:rsidP="001D51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66B8F">
              <w:rPr>
                <w:rFonts w:ascii="Angsana New" w:hAnsi="Angsana New"/>
                <w:sz w:val="30"/>
                <w:szCs w:val="30"/>
                <w:lang w:bidi="th-TH"/>
              </w:rPr>
              <w:t>5.03</w:t>
            </w:r>
          </w:p>
        </w:tc>
      </w:tr>
      <w:tr w:rsidR="001D5169" w:rsidRPr="00C66B8F" w14:paraId="688A6E27" w14:textId="77777777" w:rsidTr="000D6C06">
        <w:tc>
          <w:tcPr>
            <w:tcW w:w="3510" w:type="dxa"/>
          </w:tcPr>
          <w:p w14:paraId="54784368" w14:textId="5F1900AB" w:rsidR="001D5169" w:rsidRPr="00C66B8F" w:rsidRDefault="001D5169" w:rsidP="001D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6B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24BED981" w14:textId="6166004E" w:rsidR="001D5169" w:rsidRPr="00C66B8F" w:rsidRDefault="001D5169" w:rsidP="001D516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8AAF2D8" w14:textId="77777777" w:rsidR="001D5169" w:rsidRPr="00C66B8F" w:rsidRDefault="001D5169" w:rsidP="001D51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331F29" w14:textId="6A4444A6" w:rsidR="00C600B0" w:rsidRPr="00C66B8F" w:rsidRDefault="00857F22" w:rsidP="00C600B0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6B8F">
              <w:rPr>
                <w:rFonts w:ascii="Angsana New" w:hAnsi="Angsana New"/>
                <w:b/>
                <w:bCs/>
                <w:sz w:val="30"/>
                <w:szCs w:val="30"/>
              </w:rPr>
              <w:t>5.03</w:t>
            </w:r>
          </w:p>
        </w:tc>
        <w:tc>
          <w:tcPr>
            <w:tcW w:w="270" w:type="dxa"/>
          </w:tcPr>
          <w:p w14:paraId="013F47CF" w14:textId="77777777" w:rsidR="001D5169" w:rsidRPr="00C66B8F" w:rsidRDefault="001D5169" w:rsidP="001D51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3B2707E" w14:textId="77777777" w:rsidR="001D5169" w:rsidRPr="00C66B8F" w:rsidRDefault="001D5169" w:rsidP="001D51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F9276A1" w14:textId="77777777" w:rsidR="001D5169" w:rsidRPr="00C66B8F" w:rsidRDefault="001D5169" w:rsidP="001D51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50DDD03C" w14:textId="399F2E09" w:rsidR="001D5169" w:rsidRPr="00C66B8F" w:rsidRDefault="00857F22" w:rsidP="001D51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66B8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5.03</w:t>
            </w:r>
          </w:p>
        </w:tc>
      </w:tr>
    </w:tbl>
    <w:p w14:paraId="5341D868" w14:textId="77777777" w:rsidR="000346FF" w:rsidRPr="00C66B8F" w:rsidRDefault="000346FF" w:rsidP="000346FF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F948944" w14:textId="300072AB" w:rsidR="00E827EF" w:rsidRPr="00C66B8F" w:rsidRDefault="00E827EF" w:rsidP="00757227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C66B8F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t>หนี้สินที่อาจเกิดขึ้น</w:t>
      </w:r>
    </w:p>
    <w:p w14:paraId="1062DAA2" w14:textId="77777777" w:rsidR="00E827EF" w:rsidRPr="00C66B8F" w:rsidRDefault="00E827EF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3EFCD37" w14:textId="10048D6A" w:rsidR="00CD2092" w:rsidRPr="00C66B8F" w:rsidRDefault="00070550" w:rsidP="002B3B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66B8F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37756E" w:rsidRPr="00C66B8F">
        <w:rPr>
          <w:rFonts w:asciiTheme="majorBidi" w:hAnsiTheme="majorBidi" w:cstheme="majorBidi"/>
          <w:sz w:val="28"/>
          <w:szCs w:val="28"/>
        </w:rPr>
        <w:t xml:space="preserve">30 </w:t>
      </w:r>
      <w:r w:rsidR="00AD46E1" w:rsidRPr="00C66B8F">
        <w:rPr>
          <w:rFonts w:asciiTheme="majorBidi" w:hAnsiTheme="majorBidi" w:hint="cs"/>
          <w:sz w:val="28"/>
          <w:szCs w:val="28"/>
          <w:cs/>
        </w:rPr>
        <w:t>กันยายน</w:t>
      </w:r>
      <w:r w:rsidR="0037756E" w:rsidRPr="00C66B8F">
        <w:rPr>
          <w:rFonts w:asciiTheme="majorBidi" w:hAnsiTheme="majorBidi"/>
          <w:sz w:val="28"/>
          <w:szCs w:val="28"/>
          <w:cs/>
        </w:rPr>
        <w:t xml:space="preserve"> </w:t>
      </w:r>
      <w:r w:rsidR="00457A49" w:rsidRPr="00C66B8F">
        <w:rPr>
          <w:rFonts w:asciiTheme="majorBidi" w:hAnsiTheme="majorBidi" w:cstheme="majorBidi"/>
          <w:sz w:val="28"/>
          <w:szCs w:val="28"/>
        </w:rPr>
        <w:t xml:space="preserve">2567 </w:t>
      </w:r>
      <w:r w:rsidRPr="00C66B8F">
        <w:rPr>
          <w:rFonts w:asciiTheme="majorBidi" w:hAnsiTheme="majorBidi" w:cstheme="majorBidi"/>
          <w:sz w:val="28"/>
          <w:szCs w:val="28"/>
          <w:cs/>
        </w:rPr>
        <w:t>บริษัทมีหนี้สินที่อาจเกิดขึ้</w:t>
      </w:r>
      <w:r w:rsidRPr="00C66B8F">
        <w:rPr>
          <w:rFonts w:asciiTheme="majorBidi" w:hAnsiTheme="majorBidi" w:cstheme="majorBidi" w:hint="cs"/>
          <w:sz w:val="28"/>
          <w:szCs w:val="28"/>
          <w:cs/>
        </w:rPr>
        <w:t>น</w:t>
      </w:r>
      <w:r w:rsidRPr="00C66B8F">
        <w:rPr>
          <w:rFonts w:asciiTheme="majorBidi" w:hAnsiTheme="majorBidi" w:cstheme="majorBidi"/>
          <w:sz w:val="28"/>
          <w:szCs w:val="28"/>
          <w:cs/>
        </w:rPr>
        <w:t>จากการค้ำประกัน</w:t>
      </w:r>
      <w:r w:rsidR="00D578C0">
        <w:rPr>
          <w:rFonts w:asciiTheme="majorBidi" w:hAnsiTheme="majorBidi" w:cstheme="majorBidi" w:hint="cs"/>
          <w:sz w:val="28"/>
          <w:szCs w:val="28"/>
          <w:cs/>
        </w:rPr>
        <w:t>ร่วม</w:t>
      </w:r>
      <w:r w:rsidR="00801C19" w:rsidRPr="00C66B8F">
        <w:rPr>
          <w:rFonts w:asciiTheme="majorBidi" w:hAnsiTheme="majorBidi" w:cstheme="majorBidi" w:hint="cs"/>
          <w:sz w:val="28"/>
          <w:szCs w:val="28"/>
          <w:cs/>
        </w:rPr>
        <w:t>วงเงิน</w:t>
      </w:r>
      <w:r w:rsidRPr="00C66B8F">
        <w:rPr>
          <w:rFonts w:asciiTheme="majorBidi" w:hAnsiTheme="majorBidi" w:cstheme="majorBidi"/>
          <w:sz w:val="28"/>
          <w:szCs w:val="28"/>
          <w:cs/>
        </w:rPr>
        <w:t>สินเชื่อที่สถาบันการเงินให้แก่</w:t>
      </w:r>
      <w:r w:rsidR="00801C19" w:rsidRPr="00C66B8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C66B8F">
        <w:rPr>
          <w:rFonts w:asciiTheme="majorBidi" w:hAnsiTheme="majorBidi" w:cstheme="majorBidi"/>
          <w:sz w:val="28"/>
          <w:szCs w:val="28"/>
          <w:cs/>
        </w:rPr>
        <w:t>บริษัทย่อยบางแห่งจำนวนเงินรวมประมาณ</w:t>
      </w:r>
      <w:r w:rsidR="008C6A01" w:rsidRPr="00C66B8F">
        <w:rPr>
          <w:rFonts w:asciiTheme="majorBidi" w:hAnsiTheme="majorBidi" w:cstheme="majorBidi"/>
          <w:sz w:val="28"/>
          <w:szCs w:val="28"/>
        </w:rPr>
        <w:t xml:space="preserve"> 1,339</w:t>
      </w:r>
      <w:r w:rsidR="008A4631" w:rsidRPr="00C66B8F">
        <w:rPr>
          <w:rFonts w:asciiTheme="majorBidi" w:hAnsiTheme="majorBidi" w:cstheme="majorBidi"/>
          <w:sz w:val="28"/>
          <w:szCs w:val="28"/>
        </w:rPr>
        <w:t xml:space="preserve"> </w:t>
      </w:r>
      <w:r w:rsidR="00F46CC3" w:rsidRPr="00C66B8F">
        <w:rPr>
          <w:rFonts w:asciiTheme="majorBidi" w:hAnsiTheme="majorBidi" w:hint="cs"/>
          <w:sz w:val="28"/>
          <w:szCs w:val="28"/>
          <w:cs/>
        </w:rPr>
        <w:t>ล้านบาท</w:t>
      </w:r>
      <w:r w:rsidR="00F46CC3" w:rsidRPr="00C66B8F">
        <w:rPr>
          <w:rFonts w:asciiTheme="majorBidi" w:hAnsiTheme="majorBidi"/>
          <w:sz w:val="28"/>
          <w:szCs w:val="28"/>
          <w:cs/>
        </w:rPr>
        <w:t xml:space="preserve"> </w:t>
      </w:r>
      <w:r w:rsidR="00F46CC3" w:rsidRPr="00C66B8F">
        <w:rPr>
          <w:rFonts w:asciiTheme="majorBidi" w:hAnsiTheme="majorBidi" w:hint="cs"/>
          <w:sz w:val="28"/>
          <w:szCs w:val="28"/>
          <w:cs/>
        </w:rPr>
        <w:t>และ</w:t>
      </w:r>
      <w:r w:rsidR="009A673A" w:rsidRPr="00C66B8F">
        <w:rPr>
          <w:rFonts w:asciiTheme="majorBidi" w:hAnsiTheme="majorBidi"/>
          <w:sz w:val="28"/>
          <w:szCs w:val="28"/>
        </w:rPr>
        <w:t xml:space="preserve"> </w:t>
      </w:r>
      <w:r w:rsidR="008C6A01" w:rsidRPr="00C66B8F">
        <w:rPr>
          <w:rFonts w:asciiTheme="majorBidi" w:hAnsiTheme="majorBidi"/>
          <w:sz w:val="28"/>
          <w:szCs w:val="28"/>
        </w:rPr>
        <w:t>5</w:t>
      </w:r>
      <w:r w:rsidR="008A4631" w:rsidRPr="00C66B8F">
        <w:rPr>
          <w:rFonts w:asciiTheme="majorBidi" w:hAnsiTheme="majorBidi"/>
          <w:sz w:val="28"/>
          <w:szCs w:val="28"/>
        </w:rPr>
        <w:t xml:space="preserve"> </w:t>
      </w:r>
      <w:r w:rsidR="00F46CC3" w:rsidRPr="00C66B8F">
        <w:rPr>
          <w:rFonts w:asciiTheme="majorBidi" w:hAnsiTheme="majorBidi" w:cstheme="majorBidi" w:hint="cs"/>
          <w:sz w:val="28"/>
          <w:szCs w:val="28"/>
          <w:cs/>
        </w:rPr>
        <w:t>ล้านเหรียญสหรัฐอเมริกา</w:t>
      </w:r>
    </w:p>
    <w:p w14:paraId="430629D3" w14:textId="77777777" w:rsidR="00A41307" w:rsidRPr="00C66B8F" w:rsidRDefault="00A41307" w:rsidP="00467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sectPr w:rsidR="00A41307" w:rsidRPr="00C66B8F" w:rsidSect="00FE1351">
      <w:headerReference w:type="default" r:id="rId11"/>
      <w:footerReference w:type="default" r:id="rId12"/>
      <w:pgSz w:w="11907" w:h="16840"/>
      <w:pgMar w:top="691" w:right="1152" w:bottom="576" w:left="1152" w:header="720" w:footer="720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C7F44" w14:textId="77777777" w:rsidR="008E5D59" w:rsidRDefault="008E5D59" w:rsidP="004956B4">
      <w:r>
        <w:separator/>
      </w:r>
    </w:p>
  </w:endnote>
  <w:endnote w:type="continuationSeparator" w:id="0">
    <w:p w14:paraId="46C21F5B" w14:textId="77777777" w:rsidR="008E5D59" w:rsidRDefault="008E5D59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Segoe Print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71A309" w14:textId="77777777" w:rsidR="004517E3" w:rsidRPr="006F59B5" w:rsidRDefault="004517E3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3A5C76">
      <w:rPr>
        <w:rStyle w:val="PageNumber"/>
        <w:rFonts w:ascii="Angsana New" w:hAnsi="Angsana New"/>
        <w:noProof/>
        <w:sz w:val="30"/>
        <w:szCs w:val="30"/>
        <w:cs/>
      </w:rPr>
      <w:t>16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1886F6D" w14:textId="77777777" w:rsidR="004517E3" w:rsidRPr="007661AC" w:rsidRDefault="004517E3" w:rsidP="0023660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1BF5F1" w14:textId="77777777" w:rsidR="008E5D59" w:rsidRDefault="008E5D59" w:rsidP="004956B4">
      <w:r>
        <w:separator/>
      </w:r>
    </w:p>
  </w:footnote>
  <w:footnote w:type="continuationSeparator" w:id="0">
    <w:p w14:paraId="140ACA03" w14:textId="77777777" w:rsidR="008E5D59" w:rsidRDefault="008E5D59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3F471D" w14:textId="77777777" w:rsidR="004517E3" w:rsidRPr="001E5C27" w:rsidRDefault="004517E3" w:rsidP="00DE190F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0"/>
        <w:szCs w:val="30"/>
        <w:lang w:bidi="th-TH"/>
      </w:rPr>
    </w:pPr>
    <w:r w:rsidRPr="001E5C27">
      <w:rPr>
        <w:rFonts w:ascii="Angsana New" w:hAnsi="Angsana New"/>
        <w:b w:val="0"/>
        <w:bCs/>
        <w:sz w:val="30"/>
        <w:szCs w:val="30"/>
        <w:cs/>
        <w:lang w:bidi="th-TH"/>
      </w:rPr>
      <w:t>บริษัท สุรพลฟู้ดส์</w:t>
    </w:r>
    <w:r w:rsidRPr="001E5C27">
      <w:rPr>
        <w:rFonts w:ascii="Angsana New" w:hAnsi="Angsana New"/>
        <w:b w:val="0"/>
        <w:bCs/>
        <w:sz w:val="30"/>
        <w:szCs w:val="30"/>
      </w:rPr>
      <w:t xml:space="preserve"> </w:t>
    </w:r>
    <w:r w:rsidRPr="001E5C27">
      <w:rPr>
        <w:rFonts w:ascii="Angsana New" w:hAnsi="Angsana New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14:paraId="0A97DC7C" w14:textId="77777777" w:rsidR="004517E3" w:rsidRPr="001E5C27" w:rsidRDefault="004517E3" w:rsidP="00DE190F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cs/>
        <w:lang w:bidi="th-TH"/>
      </w:rPr>
    </w:pPr>
    <w:r w:rsidRPr="001E5C27">
      <w:rPr>
        <w:rFonts w:ascii="Angsana New" w:hAnsi="Angsana New"/>
        <w:b w:val="0"/>
        <w:bCs/>
        <w:sz w:val="30"/>
        <w:szCs w:val="30"/>
        <w:cs/>
        <w:lang w:bidi="th-TH"/>
      </w:rPr>
      <w:t>หมายเหตุประกอบงบการเงินระหว่างกาล</w:t>
    </w:r>
    <w:r w:rsidRPr="001E5C27">
      <w:rPr>
        <w:rFonts w:ascii="Angsana New" w:hAnsi="Angsana New" w:hint="cs"/>
        <w:b w:val="0"/>
        <w:bCs/>
        <w:sz w:val="30"/>
        <w:szCs w:val="30"/>
        <w:cs/>
        <w:lang w:bidi="th-TH"/>
      </w:rPr>
      <w:t>แบบย่อ</w:t>
    </w:r>
  </w:p>
  <w:p w14:paraId="7EF23651" w14:textId="77777777" w:rsidR="004517E3" w:rsidRPr="00EB20B9" w:rsidRDefault="004517E3" w:rsidP="003F05AC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bidi="th-TH"/>
      </w:rPr>
    </w:pPr>
    <w:r w:rsidRPr="00BC4D75">
      <w:rPr>
        <w:rFonts w:ascii="Angsana New" w:hAnsi="Angsana New" w:hint="cs"/>
        <w:b w:val="0"/>
        <w:bCs/>
        <w:sz w:val="30"/>
        <w:szCs w:val="30"/>
        <w:cs/>
        <w:lang w:bidi="th-TH"/>
      </w:rPr>
      <w:t>สำหรับงวดสามเดือนและ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>เก้า</w:t>
    </w:r>
    <w:r w:rsidRPr="00BC4D75">
      <w:rPr>
        <w:rFonts w:ascii="Angsana New" w:hAnsi="Angsana New" w:hint="cs"/>
        <w:b w:val="0"/>
        <w:bCs/>
        <w:sz w:val="30"/>
        <w:szCs w:val="30"/>
        <w:cs/>
        <w:lang w:bidi="th-TH"/>
      </w:rPr>
      <w:t>เดือนสิ้นสุดวันที่</w:t>
    </w:r>
    <w:r w:rsidRPr="00BC4D75">
      <w:rPr>
        <w:rFonts w:ascii="Angsana New" w:hAnsi="Angsana New"/>
        <w:b w:val="0"/>
        <w:bCs/>
        <w:sz w:val="30"/>
        <w:szCs w:val="30"/>
        <w:cs/>
        <w:lang w:bidi="th-TH"/>
      </w:rPr>
      <w:t xml:space="preserve"> </w:t>
    </w:r>
    <w:r w:rsidRPr="00B4419F">
      <w:rPr>
        <w:rFonts w:ascii="Angsana New" w:hAnsi="Angsana New"/>
        <w:sz w:val="30"/>
        <w:szCs w:val="30"/>
        <w:lang w:bidi="th-TH"/>
      </w:rPr>
      <w:t>30</w:t>
    </w:r>
    <w:r w:rsidRPr="00BC4D75">
      <w:rPr>
        <w:rFonts w:ascii="Angsana New" w:hAnsi="Angsana New"/>
        <w:b w:val="0"/>
        <w:bCs/>
        <w:sz w:val="30"/>
        <w:szCs w:val="30"/>
        <w:cs/>
        <w:lang w:bidi="th-TH"/>
      </w:rPr>
      <w:t xml:space="preserve">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>กันยายน</w:t>
    </w:r>
    <w:r w:rsidRPr="00BC4D75">
      <w:rPr>
        <w:rFonts w:ascii="Angsana New" w:hAnsi="Angsana New"/>
        <w:b w:val="0"/>
        <w:bCs/>
        <w:sz w:val="30"/>
        <w:szCs w:val="30"/>
        <w:cs/>
        <w:lang w:bidi="th-TH"/>
      </w:rPr>
      <w:t xml:space="preserve"> </w:t>
    </w:r>
    <w:r>
      <w:rPr>
        <w:rFonts w:ascii="Angsana New" w:hAnsi="Angsana New"/>
        <w:sz w:val="30"/>
        <w:szCs w:val="30"/>
        <w:lang w:val="en-US" w:bidi="th-TH"/>
      </w:rPr>
      <w:t>2567</w:t>
    </w:r>
    <w:r w:rsidRPr="00EB20B9">
      <w:rPr>
        <w:rFonts w:ascii="Angsana New" w:hAnsi="Angsana New"/>
        <w:sz w:val="30"/>
        <w:szCs w:val="30"/>
        <w:lang w:bidi="th-TH"/>
      </w:rPr>
      <w:t xml:space="preserve"> </w:t>
    </w:r>
    <w:r w:rsidRPr="00EB20B9">
      <w:rPr>
        <w:rFonts w:ascii="Angsana New" w:hAnsi="Angsana New" w:hint="cs"/>
        <w:b w:val="0"/>
        <w:bCs/>
        <w:sz w:val="30"/>
        <w:szCs w:val="30"/>
        <w:cs/>
        <w:lang w:bidi="th-TH"/>
      </w:rPr>
      <w:t>(ไม่ได้ตรวจสอบ)</w:t>
    </w:r>
  </w:p>
  <w:p w14:paraId="2D1AC740" w14:textId="77777777" w:rsidR="004517E3" w:rsidRPr="00D74AD8" w:rsidRDefault="004517E3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1F0D5C89"/>
    <w:multiLevelType w:val="hybridMultilevel"/>
    <w:tmpl w:val="3AF42430"/>
    <w:lvl w:ilvl="0" w:tplc="CB6EF79A">
      <w:start w:val="1"/>
      <w:numFmt w:val="decimal"/>
      <w:lvlText w:val="%1"/>
      <w:lvlJc w:val="left"/>
      <w:pPr>
        <w:ind w:left="30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>
    <w:nsid w:val="47A0006B"/>
    <w:multiLevelType w:val="multilevel"/>
    <w:tmpl w:val="A684BE5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  <w:color w:val="auto"/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>
    <w:nsid w:val="505F02AA"/>
    <w:multiLevelType w:val="hybridMultilevel"/>
    <w:tmpl w:val="0B4A59CC"/>
    <w:lvl w:ilvl="0" w:tplc="6494DB28">
      <w:start w:val="16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2F7CB8"/>
    <w:multiLevelType w:val="multilevel"/>
    <w:tmpl w:val="7F9E4610"/>
    <w:lvl w:ilvl="0">
      <w:start w:val="1"/>
      <w:numFmt w:val="decimal"/>
      <w:pStyle w:val="Style1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8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0">
    <w:nsid w:val="76C65C30"/>
    <w:multiLevelType w:val="hybridMultilevel"/>
    <w:tmpl w:val="20304DDE"/>
    <w:lvl w:ilvl="0" w:tplc="B2A035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FB2182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F0A46E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8ED65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856C20D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E34CA6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D00FCB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3481B2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B5AD17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1"/>
  </w:num>
  <w:num w:numId="13">
    <w:abstractNumId w:val="18"/>
  </w:num>
  <w:num w:numId="14">
    <w:abstractNumId w:val="12"/>
  </w:num>
  <w:num w:numId="15">
    <w:abstractNumId w:val="14"/>
  </w:num>
  <w:num w:numId="16">
    <w:abstractNumId w:val="19"/>
  </w:num>
  <w:num w:numId="17">
    <w:abstractNumId w:val="20"/>
  </w:num>
  <w:num w:numId="18">
    <w:abstractNumId w:val="15"/>
  </w:num>
  <w:num w:numId="19">
    <w:abstractNumId w:val="10"/>
  </w:num>
  <w:num w:numId="20">
    <w:abstractNumId w:val="17"/>
  </w:num>
  <w:num w:numId="21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raftWatermark" w:val="0"/>
  </w:docVars>
  <w:rsids>
    <w:rsidRoot w:val="00127299"/>
    <w:rsid w:val="0000094F"/>
    <w:rsid w:val="00000BCE"/>
    <w:rsid w:val="000010E6"/>
    <w:rsid w:val="000019C7"/>
    <w:rsid w:val="00001CA8"/>
    <w:rsid w:val="00001F7B"/>
    <w:rsid w:val="00002354"/>
    <w:rsid w:val="00002C83"/>
    <w:rsid w:val="00002CEB"/>
    <w:rsid w:val="00003CCC"/>
    <w:rsid w:val="00004904"/>
    <w:rsid w:val="00004A4A"/>
    <w:rsid w:val="00005A4B"/>
    <w:rsid w:val="00005B12"/>
    <w:rsid w:val="00005CC9"/>
    <w:rsid w:val="00006B07"/>
    <w:rsid w:val="00007539"/>
    <w:rsid w:val="00007752"/>
    <w:rsid w:val="000077BF"/>
    <w:rsid w:val="000101D7"/>
    <w:rsid w:val="0001057D"/>
    <w:rsid w:val="00010A5F"/>
    <w:rsid w:val="00010C47"/>
    <w:rsid w:val="000111F3"/>
    <w:rsid w:val="0001120F"/>
    <w:rsid w:val="000118FB"/>
    <w:rsid w:val="0001215E"/>
    <w:rsid w:val="000131F1"/>
    <w:rsid w:val="000133E6"/>
    <w:rsid w:val="0001352C"/>
    <w:rsid w:val="0001378E"/>
    <w:rsid w:val="00013F72"/>
    <w:rsid w:val="000140B0"/>
    <w:rsid w:val="0001451A"/>
    <w:rsid w:val="000149CF"/>
    <w:rsid w:val="00014F2D"/>
    <w:rsid w:val="000150EA"/>
    <w:rsid w:val="00015137"/>
    <w:rsid w:val="00015305"/>
    <w:rsid w:val="0001566D"/>
    <w:rsid w:val="00015686"/>
    <w:rsid w:val="00016175"/>
    <w:rsid w:val="00016519"/>
    <w:rsid w:val="000168A1"/>
    <w:rsid w:val="000171A7"/>
    <w:rsid w:val="00017704"/>
    <w:rsid w:val="0001796E"/>
    <w:rsid w:val="00017DC9"/>
    <w:rsid w:val="00017E07"/>
    <w:rsid w:val="0002034E"/>
    <w:rsid w:val="00020A1F"/>
    <w:rsid w:val="00020BC1"/>
    <w:rsid w:val="00020BDB"/>
    <w:rsid w:val="00020CB9"/>
    <w:rsid w:val="00020D86"/>
    <w:rsid w:val="0002122B"/>
    <w:rsid w:val="000218DF"/>
    <w:rsid w:val="00021B08"/>
    <w:rsid w:val="00021B27"/>
    <w:rsid w:val="00023E11"/>
    <w:rsid w:val="000243E1"/>
    <w:rsid w:val="0002442E"/>
    <w:rsid w:val="00024E7C"/>
    <w:rsid w:val="00024FC9"/>
    <w:rsid w:val="000259EB"/>
    <w:rsid w:val="00026078"/>
    <w:rsid w:val="000263EB"/>
    <w:rsid w:val="000264EA"/>
    <w:rsid w:val="000267B8"/>
    <w:rsid w:val="000268BB"/>
    <w:rsid w:val="00026CDD"/>
    <w:rsid w:val="000271F2"/>
    <w:rsid w:val="000278F4"/>
    <w:rsid w:val="00027AF3"/>
    <w:rsid w:val="000301E0"/>
    <w:rsid w:val="000301ED"/>
    <w:rsid w:val="0003039C"/>
    <w:rsid w:val="000304CF"/>
    <w:rsid w:val="00030CC4"/>
    <w:rsid w:val="00031093"/>
    <w:rsid w:val="00031890"/>
    <w:rsid w:val="0003192C"/>
    <w:rsid w:val="00031A85"/>
    <w:rsid w:val="00031B12"/>
    <w:rsid w:val="00031DD4"/>
    <w:rsid w:val="00031F19"/>
    <w:rsid w:val="00032181"/>
    <w:rsid w:val="000325A4"/>
    <w:rsid w:val="000327A5"/>
    <w:rsid w:val="00032D4D"/>
    <w:rsid w:val="00032F5B"/>
    <w:rsid w:val="00033524"/>
    <w:rsid w:val="00033888"/>
    <w:rsid w:val="000339B8"/>
    <w:rsid w:val="00033A3C"/>
    <w:rsid w:val="0003420D"/>
    <w:rsid w:val="000346FF"/>
    <w:rsid w:val="00035AA5"/>
    <w:rsid w:val="00036CC8"/>
    <w:rsid w:val="000372CE"/>
    <w:rsid w:val="0003733B"/>
    <w:rsid w:val="00037B03"/>
    <w:rsid w:val="00037B04"/>
    <w:rsid w:val="00037C17"/>
    <w:rsid w:val="00040183"/>
    <w:rsid w:val="00040382"/>
    <w:rsid w:val="00040A54"/>
    <w:rsid w:val="00040ACC"/>
    <w:rsid w:val="00040E8A"/>
    <w:rsid w:val="00041093"/>
    <w:rsid w:val="0004163E"/>
    <w:rsid w:val="00042008"/>
    <w:rsid w:val="00042173"/>
    <w:rsid w:val="00043372"/>
    <w:rsid w:val="000433FE"/>
    <w:rsid w:val="00043F38"/>
    <w:rsid w:val="000443D1"/>
    <w:rsid w:val="00044AA1"/>
    <w:rsid w:val="00044B2E"/>
    <w:rsid w:val="00044D6D"/>
    <w:rsid w:val="00044F10"/>
    <w:rsid w:val="000451CF"/>
    <w:rsid w:val="0004524F"/>
    <w:rsid w:val="000455F1"/>
    <w:rsid w:val="00046995"/>
    <w:rsid w:val="00046B22"/>
    <w:rsid w:val="00046BD1"/>
    <w:rsid w:val="00046C99"/>
    <w:rsid w:val="000471E7"/>
    <w:rsid w:val="00047325"/>
    <w:rsid w:val="00051910"/>
    <w:rsid w:val="00051A22"/>
    <w:rsid w:val="00051D7D"/>
    <w:rsid w:val="0005211F"/>
    <w:rsid w:val="0005215C"/>
    <w:rsid w:val="000521AD"/>
    <w:rsid w:val="000524E7"/>
    <w:rsid w:val="000525BE"/>
    <w:rsid w:val="000526B6"/>
    <w:rsid w:val="00052BDE"/>
    <w:rsid w:val="00052E02"/>
    <w:rsid w:val="0005311E"/>
    <w:rsid w:val="000532AE"/>
    <w:rsid w:val="00054BA4"/>
    <w:rsid w:val="000553CA"/>
    <w:rsid w:val="00055960"/>
    <w:rsid w:val="00055BE6"/>
    <w:rsid w:val="00055D63"/>
    <w:rsid w:val="00056045"/>
    <w:rsid w:val="000566B0"/>
    <w:rsid w:val="000566E4"/>
    <w:rsid w:val="000567C9"/>
    <w:rsid w:val="000568EF"/>
    <w:rsid w:val="00057188"/>
    <w:rsid w:val="000574DA"/>
    <w:rsid w:val="00057637"/>
    <w:rsid w:val="00057FA4"/>
    <w:rsid w:val="00060244"/>
    <w:rsid w:val="0006034B"/>
    <w:rsid w:val="0006098A"/>
    <w:rsid w:val="00060B69"/>
    <w:rsid w:val="000618A4"/>
    <w:rsid w:val="0006210C"/>
    <w:rsid w:val="000622B0"/>
    <w:rsid w:val="00062603"/>
    <w:rsid w:val="00062ABE"/>
    <w:rsid w:val="00062B9C"/>
    <w:rsid w:val="0006301F"/>
    <w:rsid w:val="000633BE"/>
    <w:rsid w:val="00063655"/>
    <w:rsid w:val="00063D9F"/>
    <w:rsid w:val="00063FFE"/>
    <w:rsid w:val="0006402D"/>
    <w:rsid w:val="00064692"/>
    <w:rsid w:val="000646A7"/>
    <w:rsid w:val="00064AC6"/>
    <w:rsid w:val="000654CE"/>
    <w:rsid w:val="000656E1"/>
    <w:rsid w:val="00065987"/>
    <w:rsid w:val="00065A19"/>
    <w:rsid w:val="00065C80"/>
    <w:rsid w:val="00066084"/>
    <w:rsid w:val="000662D8"/>
    <w:rsid w:val="000668E8"/>
    <w:rsid w:val="0006692E"/>
    <w:rsid w:val="00066A1A"/>
    <w:rsid w:val="000671D5"/>
    <w:rsid w:val="000674B3"/>
    <w:rsid w:val="00067940"/>
    <w:rsid w:val="00067B38"/>
    <w:rsid w:val="00067D22"/>
    <w:rsid w:val="00067EF7"/>
    <w:rsid w:val="000700CF"/>
    <w:rsid w:val="00070550"/>
    <w:rsid w:val="00071022"/>
    <w:rsid w:val="00071735"/>
    <w:rsid w:val="0007183A"/>
    <w:rsid w:val="00071D73"/>
    <w:rsid w:val="00072076"/>
    <w:rsid w:val="00072EEE"/>
    <w:rsid w:val="00072F6D"/>
    <w:rsid w:val="00073068"/>
    <w:rsid w:val="000730CF"/>
    <w:rsid w:val="00073179"/>
    <w:rsid w:val="0007324F"/>
    <w:rsid w:val="00073B26"/>
    <w:rsid w:val="0007423B"/>
    <w:rsid w:val="00074408"/>
    <w:rsid w:val="000744C3"/>
    <w:rsid w:val="000744FA"/>
    <w:rsid w:val="00074721"/>
    <w:rsid w:val="000747C5"/>
    <w:rsid w:val="0007509B"/>
    <w:rsid w:val="000751B4"/>
    <w:rsid w:val="00075466"/>
    <w:rsid w:val="00075480"/>
    <w:rsid w:val="000754D3"/>
    <w:rsid w:val="00075EEF"/>
    <w:rsid w:val="00076DEE"/>
    <w:rsid w:val="00077105"/>
    <w:rsid w:val="0007719F"/>
    <w:rsid w:val="0007749A"/>
    <w:rsid w:val="00080074"/>
    <w:rsid w:val="000800A1"/>
    <w:rsid w:val="000802CE"/>
    <w:rsid w:val="000804CC"/>
    <w:rsid w:val="00081C07"/>
    <w:rsid w:val="00081C68"/>
    <w:rsid w:val="00081EEE"/>
    <w:rsid w:val="00081EFD"/>
    <w:rsid w:val="000820E2"/>
    <w:rsid w:val="0008279C"/>
    <w:rsid w:val="00082C4B"/>
    <w:rsid w:val="00082C57"/>
    <w:rsid w:val="00082E3A"/>
    <w:rsid w:val="00082F02"/>
    <w:rsid w:val="00082F24"/>
    <w:rsid w:val="00083054"/>
    <w:rsid w:val="0008310D"/>
    <w:rsid w:val="0008356D"/>
    <w:rsid w:val="000836CF"/>
    <w:rsid w:val="00083766"/>
    <w:rsid w:val="00083D1E"/>
    <w:rsid w:val="00083DCC"/>
    <w:rsid w:val="00084A76"/>
    <w:rsid w:val="00085403"/>
    <w:rsid w:val="000858C9"/>
    <w:rsid w:val="00085CEF"/>
    <w:rsid w:val="00085DEA"/>
    <w:rsid w:val="000860E3"/>
    <w:rsid w:val="000865FF"/>
    <w:rsid w:val="00086FF5"/>
    <w:rsid w:val="000872CF"/>
    <w:rsid w:val="00087347"/>
    <w:rsid w:val="00087773"/>
    <w:rsid w:val="00087C9A"/>
    <w:rsid w:val="00087EB3"/>
    <w:rsid w:val="00087FBB"/>
    <w:rsid w:val="00090486"/>
    <w:rsid w:val="00090D18"/>
    <w:rsid w:val="00090F49"/>
    <w:rsid w:val="000910D7"/>
    <w:rsid w:val="0009135C"/>
    <w:rsid w:val="000915AD"/>
    <w:rsid w:val="00091F0D"/>
    <w:rsid w:val="00092A60"/>
    <w:rsid w:val="00092DBB"/>
    <w:rsid w:val="000930EC"/>
    <w:rsid w:val="0009311C"/>
    <w:rsid w:val="0009332C"/>
    <w:rsid w:val="00093804"/>
    <w:rsid w:val="000939DC"/>
    <w:rsid w:val="00093E84"/>
    <w:rsid w:val="00093F95"/>
    <w:rsid w:val="00095881"/>
    <w:rsid w:val="00095E35"/>
    <w:rsid w:val="00095F85"/>
    <w:rsid w:val="0009651F"/>
    <w:rsid w:val="00096F3C"/>
    <w:rsid w:val="00097346"/>
    <w:rsid w:val="0009756E"/>
    <w:rsid w:val="00097D2E"/>
    <w:rsid w:val="000A0522"/>
    <w:rsid w:val="000A0721"/>
    <w:rsid w:val="000A0745"/>
    <w:rsid w:val="000A1283"/>
    <w:rsid w:val="000A13FC"/>
    <w:rsid w:val="000A1697"/>
    <w:rsid w:val="000A1ECA"/>
    <w:rsid w:val="000A207B"/>
    <w:rsid w:val="000A2D5B"/>
    <w:rsid w:val="000A2DD6"/>
    <w:rsid w:val="000A32EB"/>
    <w:rsid w:val="000A36CC"/>
    <w:rsid w:val="000A3DD7"/>
    <w:rsid w:val="000A44A9"/>
    <w:rsid w:val="000A4E5A"/>
    <w:rsid w:val="000A4F2B"/>
    <w:rsid w:val="000A56A2"/>
    <w:rsid w:val="000A60E6"/>
    <w:rsid w:val="000A647C"/>
    <w:rsid w:val="000A6624"/>
    <w:rsid w:val="000A6C35"/>
    <w:rsid w:val="000A753F"/>
    <w:rsid w:val="000A755E"/>
    <w:rsid w:val="000A7F25"/>
    <w:rsid w:val="000B019D"/>
    <w:rsid w:val="000B0354"/>
    <w:rsid w:val="000B0501"/>
    <w:rsid w:val="000B05B0"/>
    <w:rsid w:val="000B0AD3"/>
    <w:rsid w:val="000B0E74"/>
    <w:rsid w:val="000B1454"/>
    <w:rsid w:val="000B15FB"/>
    <w:rsid w:val="000B1B44"/>
    <w:rsid w:val="000B1D23"/>
    <w:rsid w:val="000B202D"/>
    <w:rsid w:val="000B2267"/>
    <w:rsid w:val="000B2FA2"/>
    <w:rsid w:val="000B37D0"/>
    <w:rsid w:val="000B3CCA"/>
    <w:rsid w:val="000B3FC1"/>
    <w:rsid w:val="000B42C8"/>
    <w:rsid w:val="000B44A5"/>
    <w:rsid w:val="000B4A7A"/>
    <w:rsid w:val="000B4AF4"/>
    <w:rsid w:val="000B4F77"/>
    <w:rsid w:val="000B511D"/>
    <w:rsid w:val="000B53F5"/>
    <w:rsid w:val="000B5CBE"/>
    <w:rsid w:val="000B5EE2"/>
    <w:rsid w:val="000B63C1"/>
    <w:rsid w:val="000B64EE"/>
    <w:rsid w:val="000B6608"/>
    <w:rsid w:val="000B67A4"/>
    <w:rsid w:val="000B6F78"/>
    <w:rsid w:val="000B7210"/>
    <w:rsid w:val="000B7605"/>
    <w:rsid w:val="000B7793"/>
    <w:rsid w:val="000B781F"/>
    <w:rsid w:val="000B78AD"/>
    <w:rsid w:val="000B794A"/>
    <w:rsid w:val="000B7A60"/>
    <w:rsid w:val="000B7B5A"/>
    <w:rsid w:val="000B7DCF"/>
    <w:rsid w:val="000C05A9"/>
    <w:rsid w:val="000C0946"/>
    <w:rsid w:val="000C120A"/>
    <w:rsid w:val="000C18CE"/>
    <w:rsid w:val="000C2E69"/>
    <w:rsid w:val="000C37DA"/>
    <w:rsid w:val="000C39D7"/>
    <w:rsid w:val="000C42A4"/>
    <w:rsid w:val="000C42B3"/>
    <w:rsid w:val="000C4D8E"/>
    <w:rsid w:val="000C5099"/>
    <w:rsid w:val="000C52FB"/>
    <w:rsid w:val="000C5373"/>
    <w:rsid w:val="000C5607"/>
    <w:rsid w:val="000C6026"/>
    <w:rsid w:val="000C656A"/>
    <w:rsid w:val="000C699B"/>
    <w:rsid w:val="000C69E9"/>
    <w:rsid w:val="000C6D34"/>
    <w:rsid w:val="000C6EEE"/>
    <w:rsid w:val="000C723A"/>
    <w:rsid w:val="000C7281"/>
    <w:rsid w:val="000C7996"/>
    <w:rsid w:val="000C7B57"/>
    <w:rsid w:val="000D03FA"/>
    <w:rsid w:val="000D08F0"/>
    <w:rsid w:val="000D0DAD"/>
    <w:rsid w:val="000D1030"/>
    <w:rsid w:val="000D11AF"/>
    <w:rsid w:val="000D1AB9"/>
    <w:rsid w:val="000D2229"/>
    <w:rsid w:val="000D2B34"/>
    <w:rsid w:val="000D2C41"/>
    <w:rsid w:val="000D2F9C"/>
    <w:rsid w:val="000D3721"/>
    <w:rsid w:val="000D3BE8"/>
    <w:rsid w:val="000D414A"/>
    <w:rsid w:val="000D41FB"/>
    <w:rsid w:val="000D42C8"/>
    <w:rsid w:val="000D42E5"/>
    <w:rsid w:val="000D4A40"/>
    <w:rsid w:val="000D524F"/>
    <w:rsid w:val="000D56C8"/>
    <w:rsid w:val="000D5730"/>
    <w:rsid w:val="000D5D76"/>
    <w:rsid w:val="000D619A"/>
    <w:rsid w:val="000D626B"/>
    <w:rsid w:val="000D630D"/>
    <w:rsid w:val="000D6750"/>
    <w:rsid w:val="000D6C06"/>
    <w:rsid w:val="000D72B9"/>
    <w:rsid w:val="000D7792"/>
    <w:rsid w:val="000D79DC"/>
    <w:rsid w:val="000E01AC"/>
    <w:rsid w:val="000E0660"/>
    <w:rsid w:val="000E0CBF"/>
    <w:rsid w:val="000E1118"/>
    <w:rsid w:val="000E12FB"/>
    <w:rsid w:val="000E1365"/>
    <w:rsid w:val="000E1581"/>
    <w:rsid w:val="000E18D5"/>
    <w:rsid w:val="000E220D"/>
    <w:rsid w:val="000E22AF"/>
    <w:rsid w:val="000E29A8"/>
    <w:rsid w:val="000E3028"/>
    <w:rsid w:val="000E3194"/>
    <w:rsid w:val="000E33FE"/>
    <w:rsid w:val="000E3764"/>
    <w:rsid w:val="000E383D"/>
    <w:rsid w:val="000E3A5A"/>
    <w:rsid w:val="000E3B96"/>
    <w:rsid w:val="000E3DD4"/>
    <w:rsid w:val="000E3E94"/>
    <w:rsid w:val="000E4674"/>
    <w:rsid w:val="000E4782"/>
    <w:rsid w:val="000E47CA"/>
    <w:rsid w:val="000E4AE5"/>
    <w:rsid w:val="000E4E92"/>
    <w:rsid w:val="000E5290"/>
    <w:rsid w:val="000E54CF"/>
    <w:rsid w:val="000E558A"/>
    <w:rsid w:val="000E6192"/>
    <w:rsid w:val="000E64FF"/>
    <w:rsid w:val="000E66A1"/>
    <w:rsid w:val="000E6913"/>
    <w:rsid w:val="000E6A68"/>
    <w:rsid w:val="000E6CEA"/>
    <w:rsid w:val="000E74E0"/>
    <w:rsid w:val="000E7A5E"/>
    <w:rsid w:val="000E7B59"/>
    <w:rsid w:val="000E7B6A"/>
    <w:rsid w:val="000E7E13"/>
    <w:rsid w:val="000E7E44"/>
    <w:rsid w:val="000E7EB2"/>
    <w:rsid w:val="000F0248"/>
    <w:rsid w:val="000F0C2A"/>
    <w:rsid w:val="000F12FB"/>
    <w:rsid w:val="000F1371"/>
    <w:rsid w:val="000F1D70"/>
    <w:rsid w:val="000F2105"/>
    <w:rsid w:val="000F2971"/>
    <w:rsid w:val="000F29CE"/>
    <w:rsid w:val="000F2B8B"/>
    <w:rsid w:val="000F2B9F"/>
    <w:rsid w:val="000F34D9"/>
    <w:rsid w:val="000F3711"/>
    <w:rsid w:val="000F3730"/>
    <w:rsid w:val="000F395C"/>
    <w:rsid w:val="000F50EA"/>
    <w:rsid w:val="000F5621"/>
    <w:rsid w:val="000F5704"/>
    <w:rsid w:val="000F6768"/>
    <w:rsid w:val="000F68CA"/>
    <w:rsid w:val="000F6AC7"/>
    <w:rsid w:val="000F6E36"/>
    <w:rsid w:val="000F6FF8"/>
    <w:rsid w:val="000F717A"/>
    <w:rsid w:val="000F7429"/>
    <w:rsid w:val="000F75DD"/>
    <w:rsid w:val="000F7944"/>
    <w:rsid w:val="000F7ADB"/>
    <w:rsid w:val="000F7B70"/>
    <w:rsid w:val="000F7CE5"/>
    <w:rsid w:val="001004B6"/>
    <w:rsid w:val="00100A7D"/>
    <w:rsid w:val="001012BC"/>
    <w:rsid w:val="001022B0"/>
    <w:rsid w:val="00102467"/>
    <w:rsid w:val="001033D9"/>
    <w:rsid w:val="00103A65"/>
    <w:rsid w:val="0010411F"/>
    <w:rsid w:val="001044D5"/>
    <w:rsid w:val="0010563D"/>
    <w:rsid w:val="001056C6"/>
    <w:rsid w:val="0010586C"/>
    <w:rsid w:val="0010592A"/>
    <w:rsid w:val="00105CB6"/>
    <w:rsid w:val="00106179"/>
    <w:rsid w:val="0010634C"/>
    <w:rsid w:val="00106361"/>
    <w:rsid w:val="00106797"/>
    <w:rsid w:val="001067E5"/>
    <w:rsid w:val="00106C05"/>
    <w:rsid w:val="00106C50"/>
    <w:rsid w:val="001077C4"/>
    <w:rsid w:val="001077F5"/>
    <w:rsid w:val="00107988"/>
    <w:rsid w:val="00107BFA"/>
    <w:rsid w:val="001100EE"/>
    <w:rsid w:val="001102B7"/>
    <w:rsid w:val="001112E5"/>
    <w:rsid w:val="0011134B"/>
    <w:rsid w:val="00111A41"/>
    <w:rsid w:val="00111AB8"/>
    <w:rsid w:val="00112685"/>
    <w:rsid w:val="001128D7"/>
    <w:rsid w:val="00112B10"/>
    <w:rsid w:val="00112D81"/>
    <w:rsid w:val="00112FDA"/>
    <w:rsid w:val="00113267"/>
    <w:rsid w:val="00113510"/>
    <w:rsid w:val="00113CFB"/>
    <w:rsid w:val="0011451B"/>
    <w:rsid w:val="00114521"/>
    <w:rsid w:val="00114868"/>
    <w:rsid w:val="001148E7"/>
    <w:rsid w:val="0011499E"/>
    <w:rsid w:val="00114B63"/>
    <w:rsid w:val="00114E94"/>
    <w:rsid w:val="00115EBD"/>
    <w:rsid w:val="00115F14"/>
    <w:rsid w:val="001167BC"/>
    <w:rsid w:val="00116FEB"/>
    <w:rsid w:val="00117163"/>
    <w:rsid w:val="00117D16"/>
    <w:rsid w:val="00117D5E"/>
    <w:rsid w:val="001201D0"/>
    <w:rsid w:val="00120302"/>
    <w:rsid w:val="00120F9C"/>
    <w:rsid w:val="0012113F"/>
    <w:rsid w:val="0012132F"/>
    <w:rsid w:val="001223A8"/>
    <w:rsid w:val="001225BE"/>
    <w:rsid w:val="00122744"/>
    <w:rsid w:val="00122BF8"/>
    <w:rsid w:val="00122F45"/>
    <w:rsid w:val="001231FB"/>
    <w:rsid w:val="00123655"/>
    <w:rsid w:val="00123963"/>
    <w:rsid w:val="00123986"/>
    <w:rsid w:val="001245DB"/>
    <w:rsid w:val="001245F0"/>
    <w:rsid w:val="00124623"/>
    <w:rsid w:val="001246E7"/>
    <w:rsid w:val="00124E01"/>
    <w:rsid w:val="001251A3"/>
    <w:rsid w:val="001251F7"/>
    <w:rsid w:val="00126240"/>
    <w:rsid w:val="00126412"/>
    <w:rsid w:val="00126C10"/>
    <w:rsid w:val="0012709A"/>
    <w:rsid w:val="00127299"/>
    <w:rsid w:val="001273AC"/>
    <w:rsid w:val="001277C7"/>
    <w:rsid w:val="0013011E"/>
    <w:rsid w:val="001301C1"/>
    <w:rsid w:val="001307FB"/>
    <w:rsid w:val="00130A0F"/>
    <w:rsid w:val="00130FA8"/>
    <w:rsid w:val="00131197"/>
    <w:rsid w:val="001313A8"/>
    <w:rsid w:val="001315B7"/>
    <w:rsid w:val="00132190"/>
    <w:rsid w:val="00132E1B"/>
    <w:rsid w:val="00132E24"/>
    <w:rsid w:val="00132FCF"/>
    <w:rsid w:val="001333E8"/>
    <w:rsid w:val="0013481D"/>
    <w:rsid w:val="00134A9E"/>
    <w:rsid w:val="00134D7C"/>
    <w:rsid w:val="0013514E"/>
    <w:rsid w:val="001354A7"/>
    <w:rsid w:val="00135614"/>
    <w:rsid w:val="001358D7"/>
    <w:rsid w:val="00135B2A"/>
    <w:rsid w:val="00135B73"/>
    <w:rsid w:val="00135E2E"/>
    <w:rsid w:val="0013735B"/>
    <w:rsid w:val="00137B61"/>
    <w:rsid w:val="00140203"/>
    <w:rsid w:val="00140421"/>
    <w:rsid w:val="00140B8C"/>
    <w:rsid w:val="00140EA3"/>
    <w:rsid w:val="00140FB7"/>
    <w:rsid w:val="0014198D"/>
    <w:rsid w:val="00141E0A"/>
    <w:rsid w:val="00141FB1"/>
    <w:rsid w:val="00142273"/>
    <w:rsid w:val="001424D4"/>
    <w:rsid w:val="00142F54"/>
    <w:rsid w:val="00143090"/>
    <w:rsid w:val="00143455"/>
    <w:rsid w:val="00143492"/>
    <w:rsid w:val="001435E7"/>
    <w:rsid w:val="00143700"/>
    <w:rsid w:val="001437FB"/>
    <w:rsid w:val="00143A07"/>
    <w:rsid w:val="00144226"/>
    <w:rsid w:val="001444E1"/>
    <w:rsid w:val="0014472F"/>
    <w:rsid w:val="0014519C"/>
    <w:rsid w:val="001452CC"/>
    <w:rsid w:val="00145E75"/>
    <w:rsid w:val="00146464"/>
    <w:rsid w:val="00146AAA"/>
    <w:rsid w:val="00146D0A"/>
    <w:rsid w:val="00146D81"/>
    <w:rsid w:val="00146DBB"/>
    <w:rsid w:val="001472BD"/>
    <w:rsid w:val="001473CB"/>
    <w:rsid w:val="001479CC"/>
    <w:rsid w:val="00147B90"/>
    <w:rsid w:val="001504CF"/>
    <w:rsid w:val="00150922"/>
    <w:rsid w:val="00150A2B"/>
    <w:rsid w:val="00150EE9"/>
    <w:rsid w:val="001512F5"/>
    <w:rsid w:val="00151824"/>
    <w:rsid w:val="0015191E"/>
    <w:rsid w:val="00151CAD"/>
    <w:rsid w:val="0015208D"/>
    <w:rsid w:val="001528EC"/>
    <w:rsid w:val="00152B69"/>
    <w:rsid w:val="0015353D"/>
    <w:rsid w:val="001535D7"/>
    <w:rsid w:val="00154177"/>
    <w:rsid w:val="001542BE"/>
    <w:rsid w:val="00154694"/>
    <w:rsid w:val="0015477D"/>
    <w:rsid w:val="00154B64"/>
    <w:rsid w:val="00154C37"/>
    <w:rsid w:val="00155BB3"/>
    <w:rsid w:val="00155DA1"/>
    <w:rsid w:val="00155F23"/>
    <w:rsid w:val="00156368"/>
    <w:rsid w:val="001565BA"/>
    <w:rsid w:val="001571A4"/>
    <w:rsid w:val="0015761E"/>
    <w:rsid w:val="001577E1"/>
    <w:rsid w:val="00157F94"/>
    <w:rsid w:val="00160077"/>
    <w:rsid w:val="0016013B"/>
    <w:rsid w:val="0016043C"/>
    <w:rsid w:val="00160777"/>
    <w:rsid w:val="00160A29"/>
    <w:rsid w:val="00160A6E"/>
    <w:rsid w:val="00160DBB"/>
    <w:rsid w:val="00160FCF"/>
    <w:rsid w:val="001617AE"/>
    <w:rsid w:val="00161E12"/>
    <w:rsid w:val="001620C9"/>
    <w:rsid w:val="001629D3"/>
    <w:rsid w:val="00162A8D"/>
    <w:rsid w:val="0016318A"/>
    <w:rsid w:val="00163386"/>
    <w:rsid w:val="00163581"/>
    <w:rsid w:val="00163688"/>
    <w:rsid w:val="00163DE0"/>
    <w:rsid w:val="001644A7"/>
    <w:rsid w:val="0016467C"/>
    <w:rsid w:val="00164B64"/>
    <w:rsid w:val="001651E9"/>
    <w:rsid w:val="00165451"/>
    <w:rsid w:val="00165AFF"/>
    <w:rsid w:val="0016668C"/>
    <w:rsid w:val="00166CC5"/>
    <w:rsid w:val="00166D66"/>
    <w:rsid w:val="0016711F"/>
    <w:rsid w:val="0016752C"/>
    <w:rsid w:val="00167D31"/>
    <w:rsid w:val="0017053B"/>
    <w:rsid w:val="00170B87"/>
    <w:rsid w:val="00171086"/>
    <w:rsid w:val="0017121D"/>
    <w:rsid w:val="00171829"/>
    <w:rsid w:val="00171D05"/>
    <w:rsid w:val="00171DDF"/>
    <w:rsid w:val="00171EB2"/>
    <w:rsid w:val="0017250C"/>
    <w:rsid w:val="001726B6"/>
    <w:rsid w:val="001726FD"/>
    <w:rsid w:val="00172A69"/>
    <w:rsid w:val="00172B9D"/>
    <w:rsid w:val="001738E5"/>
    <w:rsid w:val="001739D8"/>
    <w:rsid w:val="00173F07"/>
    <w:rsid w:val="001740E6"/>
    <w:rsid w:val="0017414F"/>
    <w:rsid w:val="00174340"/>
    <w:rsid w:val="00174B9B"/>
    <w:rsid w:val="00175066"/>
    <w:rsid w:val="0017555B"/>
    <w:rsid w:val="001758AC"/>
    <w:rsid w:val="00175A64"/>
    <w:rsid w:val="0017625D"/>
    <w:rsid w:val="001762F1"/>
    <w:rsid w:val="00176411"/>
    <w:rsid w:val="00176519"/>
    <w:rsid w:val="00176CCD"/>
    <w:rsid w:val="00177115"/>
    <w:rsid w:val="00177287"/>
    <w:rsid w:val="001773B7"/>
    <w:rsid w:val="001778CE"/>
    <w:rsid w:val="00177AFE"/>
    <w:rsid w:val="00177D64"/>
    <w:rsid w:val="00177F70"/>
    <w:rsid w:val="00180679"/>
    <w:rsid w:val="001808C6"/>
    <w:rsid w:val="0018100E"/>
    <w:rsid w:val="0018128D"/>
    <w:rsid w:val="0018159A"/>
    <w:rsid w:val="001815DC"/>
    <w:rsid w:val="0018194A"/>
    <w:rsid w:val="001824A8"/>
    <w:rsid w:val="00182848"/>
    <w:rsid w:val="001829C5"/>
    <w:rsid w:val="001831D8"/>
    <w:rsid w:val="001831DD"/>
    <w:rsid w:val="001833FE"/>
    <w:rsid w:val="001837CF"/>
    <w:rsid w:val="00183A6B"/>
    <w:rsid w:val="00183D4C"/>
    <w:rsid w:val="00184353"/>
    <w:rsid w:val="00184572"/>
    <w:rsid w:val="00184635"/>
    <w:rsid w:val="0018484D"/>
    <w:rsid w:val="00184878"/>
    <w:rsid w:val="0018494A"/>
    <w:rsid w:val="00184D33"/>
    <w:rsid w:val="0018530E"/>
    <w:rsid w:val="001853F3"/>
    <w:rsid w:val="001855A3"/>
    <w:rsid w:val="00186040"/>
    <w:rsid w:val="00186220"/>
    <w:rsid w:val="00187060"/>
    <w:rsid w:val="001878A4"/>
    <w:rsid w:val="00187A43"/>
    <w:rsid w:val="00187C37"/>
    <w:rsid w:val="00187CE3"/>
    <w:rsid w:val="001903CC"/>
    <w:rsid w:val="0019079F"/>
    <w:rsid w:val="00190E65"/>
    <w:rsid w:val="0019176C"/>
    <w:rsid w:val="00191B63"/>
    <w:rsid w:val="00192018"/>
    <w:rsid w:val="00192850"/>
    <w:rsid w:val="00192B65"/>
    <w:rsid w:val="001930B4"/>
    <w:rsid w:val="00193298"/>
    <w:rsid w:val="0019475A"/>
    <w:rsid w:val="00194BD3"/>
    <w:rsid w:val="00194C25"/>
    <w:rsid w:val="00194CD7"/>
    <w:rsid w:val="00195445"/>
    <w:rsid w:val="0019567E"/>
    <w:rsid w:val="00195AFA"/>
    <w:rsid w:val="00195BA8"/>
    <w:rsid w:val="0019627D"/>
    <w:rsid w:val="001965F4"/>
    <w:rsid w:val="00196A5F"/>
    <w:rsid w:val="00196EF1"/>
    <w:rsid w:val="00196FB5"/>
    <w:rsid w:val="001975BD"/>
    <w:rsid w:val="00197744"/>
    <w:rsid w:val="0019780E"/>
    <w:rsid w:val="00197EC9"/>
    <w:rsid w:val="001A008D"/>
    <w:rsid w:val="001A0443"/>
    <w:rsid w:val="001A0AFD"/>
    <w:rsid w:val="001A0BCC"/>
    <w:rsid w:val="001A0BDA"/>
    <w:rsid w:val="001A0EEB"/>
    <w:rsid w:val="001A15F8"/>
    <w:rsid w:val="001A1760"/>
    <w:rsid w:val="001A197B"/>
    <w:rsid w:val="001A1C0F"/>
    <w:rsid w:val="001A22D8"/>
    <w:rsid w:val="001A2E5D"/>
    <w:rsid w:val="001A3005"/>
    <w:rsid w:val="001A33DE"/>
    <w:rsid w:val="001A3884"/>
    <w:rsid w:val="001A3FBE"/>
    <w:rsid w:val="001A41A1"/>
    <w:rsid w:val="001A4606"/>
    <w:rsid w:val="001A47DD"/>
    <w:rsid w:val="001A4BD3"/>
    <w:rsid w:val="001A52F3"/>
    <w:rsid w:val="001A5738"/>
    <w:rsid w:val="001A5C36"/>
    <w:rsid w:val="001A6298"/>
    <w:rsid w:val="001A6345"/>
    <w:rsid w:val="001A6647"/>
    <w:rsid w:val="001A72D8"/>
    <w:rsid w:val="001A7D9E"/>
    <w:rsid w:val="001A7E80"/>
    <w:rsid w:val="001A7F02"/>
    <w:rsid w:val="001B01A0"/>
    <w:rsid w:val="001B02D0"/>
    <w:rsid w:val="001B0C74"/>
    <w:rsid w:val="001B0F3C"/>
    <w:rsid w:val="001B18E3"/>
    <w:rsid w:val="001B1909"/>
    <w:rsid w:val="001B1C98"/>
    <w:rsid w:val="001B20F7"/>
    <w:rsid w:val="001B2428"/>
    <w:rsid w:val="001B253E"/>
    <w:rsid w:val="001B267A"/>
    <w:rsid w:val="001B28D5"/>
    <w:rsid w:val="001B2B68"/>
    <w:rsid w:val="001B2F02"/>
    <w:rsid w:val="001B36E9"/>
    <w:rsid w:val="001B370B"/>
    <w:rsid w:val="001B4B06"/>
    <w:rsid w:val="001B4CD4"/>
    <w:rsid w:val="001B4E79"/>
    <w:rsid w:val="001B5B5C"/>
    <w:rsid w:val="001B6335"/>
    <w:rsid w:val="001B66AD"/>
    <w:rsid w:val="001B68F1"/>
    <w:rsid w:val="001B6FF5"/>
    <w:rsid w:val="001B7763"/>
    <w:rsid w:val="001B7BF5"/>
    <w:rsid w:val="001B7C5F"/>
    <w:rsid w:val="001C0137"/>
    <w:rsid w:val="001C0442"/>
    <w:rsid w:val="001C04D8"/>
    <w:rsid w:val="001C060D"/>
    <w:rsid w:val="001C07D7"/>
    <w:rsid w:val="001C09ED"/>
    <w:rsid w:val="001C13BB"/>
    <w:rsid w:val="001C16DA"/>
    <w:rsid w:val="001C16E5"/>
    <w:rsid w:val="001C1816"/>
    <w:rsid w:val="001C1B7C"/>
    <w:rsid w:val="001C2233"/>
    <w:rsid w:val="001C34B4"/>
    <w:rsid w:val="001C3FC5"/>
    <w:rsid w:val="001C41B1"/>
    <w:rsid w:val="001C4208"/>
    <w:rsid w:val="001C439E"/>
    <w:rsid w:val="001C43F3"/>
    <w:rsid w:val="001C4480"/>
    <w:rsid w:val="001C4625"/>
    <w:rsid w:val="001C4AE7"/>
    <w:rsid w:val="001C5F69"/>
    <w:rsid w:val="001C644B"/>
    <w:rsid w:val="001C66BB"/>
    <w:rsid w:val="001C6B33"/>
    <w:rsid w:val="001C76B8"/>
    <w:rsid w:val="001C78D2"/>
    <w:rsid w:val="001D03F3"/>
    <w:rsid w:val="001D071E"/>
    <w:rsid w:val="001D0777"/>
    <w:rsid w:val="001D0996"/>
    <w:rsid w:val="001D0BA7"/>
    <w:rsid w:val="001D0C7E"/>
    <w:rsid w:val="001D0CCA"/>
    <w:rsid w:val="001D0DCF"/>
    <w:rsid w:val="001D0E2E"/>
    <w:rsid w:val="001D1BBC"/>
    <w:rsid w:val="001D1F50"/>
    <w:rsid w:val="001D21CF"/>
    <w:rsid w:val="001D2250"/>
    <w:rsid w:val="001D243D"/>
    <w:rsid w:val="001D278F"/>
    <w:rsid w:val="001D283E"/>
    <w:rsid w:val="001D2C6D"/>
    <w:rsid w:val="001D2E1B"/>
    <w:rsid w:val="001D30E6"/>
    <w:rsid w:val="001D34CB"/>
    <w:rsid w:val="001D3679"/>
    <w:rsid w:val="001D375A"/>
    <w:rsid w:val="001D38DA"/>
    <w:rsid w:val="001D3A47"/>
    <w:rsid w:val="001D3C3D"/>
    <w:rsid w:val="001D4376"/>
    <w:rsid w:val="001D4C33"/>
    <w:rsid w:val="001D511D"/>
    <w:rsid w:val="001D5169"/>
    <w:rsid w:val="001D5714"/>
    <w:rsid w:val="001D59CA"/>
    <w:rsid w:val="001D5EC4"/>
    <w:rsid w:val="001D660A"/>
    <w:rsid w:val="001D6703"/>
    <w:rsid w:val="001D716C"/>
    <w:rsid w:val="001D7310"/>
    <w:rsid w:val="001D7475"/>
    <w:rsid w:val="001D7718"/>
    <w:rsid w:val="001D7728"/>
    <w:rsid w:val="001D7E31"/>
    <w:rsid w:val="001E0449"/>
    <w:rsid w:val="001E097F"/>
    <w:rsid w:val="001E0F8F"/>
    <w:rsid w:val="001E1037"/>
    <w:rsid w:val="001E13AA"/>
    <w:rsid w:val="001E14CF"/>
    <w:rsid w:val="001E172D"/>
    <w:rsid w:val="001E1B94"/>
    <w:rsid w:val="001E1C75"/>
    <w:rsid w:val="001E23E9"/>
    <w:rsid w:val="001E31A6"/>
    <w:rsid w:val="001E3822"/>
    <w:rsid w:val="001E3861"/>
    <w:rsid w:val="001E3981"/>
    <w:rsid w:val="001E3B26"/>
    <w:rsid w:val="001E3EC6"/>
    <w:rsid w:val="001E3F51"/>
    <w:rsid w:val="001E4CE6"/>
    <w:rsid w:val="001E4D23"/>
    <w:rsid w:val="001E53CB"/>
    <w:rsid w:val="001E5621"/>
    <w:rsid w:val="001E5C27"/>
    <w:rsid w:val="001E6E82"/>
    <w:rsid w:val="001E7716"/>
    <w:rsid w:val="001E789C"/>
    <w:rsid w:val="001E7D7E"/>
    <w:rsid w:val="001E7FDA"/>
    <w:rsid w:val="001F078B"/>
    <w:rsid w:val="001F099D"/>
    <w:rsid w:val="001F0A17"/>
    <w:rsid w:val="001F0C71"/>
    <w:rsid w:val="001F0F67"/>
    <w:rsid w:val="001F10A5"/>
    <w:rsid w:val="001F1490"/>
    <w:rsid w:val="001F14AA"/>
    <w:rsid w:val="001F1F28"/>
    <w:rsid w:val="001F232D"/>
    <w:rsid w:val="001F279E"/>
    <w:rsid w:val="001F3A10"/>
    <w:rsid w:val="001F3CC3"/>
    <w:rsid w:val="001F40C3"/>
    <w:rsid w:val="001F4204"/>
    <w:rsid w:val="001F4547"/>
    <w:rsid w:val="001F47A9"/>
    <w:rsid w:val="001F4AA8"/>
    <w:rsid w:val="001F51D4"/>
    <w:rsid w:val="001F5C62"/>
    <w:rsid w:val="001F5C69"/>
    <w:rsid w:val="001F5DBF"/>
    <w:rsid w:val="001F60A6"/>
    <w:rsid w:val="001F64A1"/>
    <w:rsid w:val="001F675C"/>
    <w:rsid w:val="001F7163"/>
    <w:rsid w:val="001F74F5"/>
    <w:rsid w:val="001F7563"/>
    <w:rsid w:val="001F759D"/>
    <w:rsid w:val="001F7797"/>
    <w:rsid w:val="001F78EC"/>
    <w:rsid w:val="001F7928"/>
    <w:rsid w:val="001F7C9B"/>
    <w:rsid w:val="002004D6"/>
    <w:rsid w:val="002006A9"/>
    <w:rsid w:val="002007F5"/>
    <w:rsid w:val="00200E49"/>
    <w:rsid w:val="0020178D"/>
    <w:rsid w:val="00201AF5"/>
    <w:rsid w:val="00201E87"/>
    <w:rsid w:val="00201F7D"/>
    <w:rsid w:val="002021D9"/>
    <w:rsid w:val="002023E2"/>
    <w:rsid w:val="002025BC"/>
    <w:rsid w:val="00202869"/>
    <w:rsid w:val="00202EC5"/>
    <w:rsid w:val="00203BDA"/>
    <w:rsid w:val="00204382"/>
    <w:rsid w:val="00204B6D"/>
    <w:rsid w:val="00204BD6"/>
    <w:rsid w:val="00204D9D"/>
    <w:rsid w:val="00205589"/>
    <w:rsid w:val="002056C8"/>
    <w:rsid w:val="002059EC"/>
    <w:rsid w:val="00205F93"/>
    <w:rsid w:val="00206115"/>
    <w:rsid w:val="00206CED"/>
    <w:rsid w:val="0020729B"/>
    <w:rsid w:val="002075BC"/>
    <w:rsid w:val="002075FA"/>
    <w:rsid w:val="0021000D"/>
    <w:rsid w:val="0021013B"/>
    <w:rsid w:val="00210543"/>
    <w:rsid w:val="0021056F"/>
    <w:rsid w:val="002105BC"/>
    <w:rsid w:val="002108D7"/>
    <w:rsid w:val="0021144D"/>
    <w:rsid w:val="00211542"/>
    <w:rsid w:val="002116E9"/>
    <w:rsid w:val="00211701"/>
    <w:rsid w:val="00211981"/>
    <w:rsid w:val="00212313"/>
    <w:rsid w:val="00212628"/>
    <w:rsid w:val="00212B40"/>
    <w:rsid w:val="002133B2"/>
    <w:rsid w:val="00213C64"/>
    <w:rsid w:val="00213C7F"/>
    <w:rsid w:val="002146F2"/>
    <w:rsid w:val="002148F1"/>
    <w:rsid w:val="00214F5D"/>
    <w:rsid w:val="00215C32"/>
    <w:rsid w:val="00215EC2"/>
    <w:rsid w:val="00215F90"/>
    <w:rsid w:val="002160B3"/>
    <w:rsid w:val="002162EA"/>
    <w:rsid w:val="0021696C"/>
    <w:rsid w:val="00216AB6"/>
    <w:rsid w:val="00216B83"/>
    <w:rsid w:val="0021784C"/>
    <w:rsid w:val="00217B1D"/>
    <w:rsid w:val="002201F4"/>
    <w:rsid w:val="00220A58"/>
    <w:rsid w:val="00220F04"/>
    <w:rsid w:val="00221025"/>
    <w:rsid w:val="002213E9"/>
    <w:rsid w:val="002214B0"/>
    <w:rsid w:val="00221636"/>
    <w:rsid w:val="0022177F"/>
    <w:rsid w:val="00221929"/>
    <w:rsid w:val="00224234"/>
    <w:rsid w:val="00224285"/>
    <w:rsid w:val="002245B2"/>
    <w:rsid w:val="00224653"/>
    <w:rsid w:val="0022488A"/>
    <w:rsid w:val="00224E5F"/>
    <w:rsid w:val="00225069"/>
    <w:rsid w:val="00225F9E"/>
    <w:rsid w:val="00226549"/>
    <w:rsid w:val="00226697"/>
    <w:rsid w:val="0022669C"/>
    <w:rsid w:val="00227E54"/>
    <w:rsid w:val="00230166"/>
    <w:rsid w:val="002304F7"/>
    <w:rsid w:val="002305B2"/>
    <w:rsid w:val="00230E6F"/>
    <w:rsid w:val="00231242"/>
    <w:rsid w:val="00231B5C"/>
    <w:rsid w:val="002320F9"/>
    <w:rsid w:val="00232468"/>
    <w:rsid w:val="002325D8"/>
    <w:rsid w:val="0023279E"/>
    <w:rsid w:val="00232B93"/>
    <w:rsid w:val="002330B4"/>
    <w:rsid w:val="00234162"/>
    <w:rsid w:val="00234A10"/>
    <w:rsid w:val="00234E85"/>
    <w:rsid w:val="00235971"/>
    <w:rsid w:val="00235A5D"/>
    <w:rsid w:val="00235D0A"/>
    <w:rsid w:val="00235DA1"/>
    <w:rsid w:val="00235F8F"/>
    <w:rsid w:val="00235FA7"/>
    <w:rsid w:val="002363E3"/>
    <w:rsid w:val="0023656E"/>
    <w:rsid w:val="00236606"/>
    <w:rsid w:val="002367BE"/>
    <w:rsid w:val="00236D3C"/>
    <w:rsid w:val="00236DAD"/>
    <w:rsid w:val="0023739C"/>
    <w:rsid w:val="002377FE"/>
    <w:rsid w:val="00237C2A"/>
    <w:rsid w:val="00237F12"/>
    <w:rsid w:val="00240217"/>
    <w:rsid w:val="002404C4"/>
    <w:rsid w:val="00241177"/>
    <w:rsid w:val="002411C2"/>
    <w:rsid w:val="002411C6"/>
    <w:rsid w:val="00241682"/>
    <w:rsid w:val="002417F3"/>
    <w:rsid w:val="00241939"/>
    <w:rsid w:val="00241A6E"/>
    <w:rsid w:val="00241AE1"/>
    <w:rsid w:val="00241D1E"/>
    <w:rsid w:val="0024233B"/>
    <w:rsid w:val="00242E53"/>
    <w:rsid w:val="002431D8"/>
    <w:rsid w:val="00243716"/>
    <w:rsid w:val="00243EBF"/>
    <w:rsid w:val="00243FA7"/>
    <w:rsid w:val="00244766"/>
    <w:rsid w:val="002450FF"/>
    <w:rsid w:val="0024590E"/>
    <w:rsid w:val="00245AD0"/>
    <w:rsid w:val="00245C30"/>
    <w:rsid w:val="00245CB4"/>
    <w:rsid w:val="002460B8"/>
    <w:rsid w:val="00246520"/>
    <w:rsid w:val="002465A1"/>
    <w:rsid w:val="0024696B"/>
    <w:rsid w:val="00246993"/>
    <w:rsid w:val="00246F0C"/>
    <w:rsid w:val="0024709D"/>
    <w:rsid w:val="00247917"/>
    <w:rsid w:val="00247F40"/>
    <w:rsid w:val="002508A1"/>
    <w:rsid w:val="00250D8F"/>
    <w:rsid w:val="00251431"/>
    <w:rsid w:val="00251B94"/>
    <w:rsid w:val="0025269E"/>
    <w:rsid w:val="0025337C"/>
    <w:rsid w:val="00254607"/>
    <w:rsid w:val="00254EC3"/>
    <w:rsid w:val="00254F23"/>
    <w:rsid w:val="0025518D"/>
    <w:rsid w:val="00255CF6"/>
    <w:rsid w:val="00255D22"/>
    <w:rsid w:val="00255FEF"/>
    <w:rsid w:val="00256029"/>
    <w:rsid w:val="002560E9"/>
    <w:rsid w:val="0025617C"/>
    <w:rsid w:val="0025639F"/>
    <w:rsid w:val="00257CBD"/>
    <w:rsid w:val="00257E2F"/>
    <w:rsid w:val="002601A0"/>
    <w:rsid w:val="0026099D"/>
    <w:rsid w:val="00261226"/>
    <w:rsid w:val="00261543"/>
    <w:rsid w:val="00261782"/>
    <w:rsid w:val="00261F1B"/>
    <w:rsid w:val="0026205B"/>
    <w:rsid w:val="00262721"/>
    <w:rsid w:val="00262773"/>
    <w:rsid w:val="0026277A"/>
    <w:rsid w:val="002627C1"/>
    <w:rsid w:val="002631A3"/>
    <w:rsid w:val="002631F2"/>
    <w:rsid w:val="0026354E"/>
    <w:rsid w:val="00263764"/>
    <w:rsid w:val="002638AB"/>
    <w:rsid w:val="00263FE0"/>
    <w:rsid w:val="0026403A"/>
    <w:rsid w:val="0026499E"/>
    <w:rsid w:val="00264DCD"/>
    <w:rsid w:val="0026556D"/>
    <w:rsid w:val="00265A63"/>
    <w:rsid w:val="00265C0F"/>
    <w:rsid w:val="00266862"/>
    <w:rsid w:val="00266BEF"/>
    <w:rsid w:val="00270241"/>
    <w:rsid w:val="0027059C"/>
    <w:rsid w:val="002705A4"/>
    <w:rsid w:val="00270D01"/>
    <w:rsid w:val="0027140F"/>
    <w:rsid w:val="002716B4"/>
    <w:rsid w:val="002717EE"/>
    <w:rsid w:val="00271BB9"/>
    <w:rsid w:val="00272CDB"/>
    <w:rsid w:val="002730B8"/>
    <w:rsid w:val="00273137"/>
    <w:rsid w:val="00273FE0"/>
    <w:rsid w:val="002740B2"/>
    <w:rsid w:val="002743D9"/>
    <w:rsid w:val="00274414"/>
    <w:rsid w:val="00274465"/>
    <w:rsid w:val="0027463D"/>
    <w:rsid w:val="00274895"/>
    <w:rsid w:val="00275011"/>
    <w:rsid w:val="0027593E"/>
    <w:rsid w:val="00275F65"/>
    <w:rsid w:val="002764C1"/>
    <w:rsid w:val="0027651D"/>
    <w:rsid w:val="002766EB"/>
    <w:rsid w:val="00276A7A"/>
    <w:rsid w:val="00277827"/>
    <w:rsid w:val="00280344"/>
    <w:rsid w:val="0028098B"/>
    <w:rsid w:val="002813DD"/>
    <w:rsid w:val="00281D41"/>
    <w:rsid w:val="002823F0"/>
    <w:rsid w:val="00282599"/>
    <w:rsid w:val="002833BB"/>
    <w:rsid w:val="00283571"/>
    <w:rsid w:val="002837DD"/>
    <w:rsid w:val="0028389D"/>
    <w:rsid w:val="00283E43"/>
    <w:rsid w:val="00284678"/>
    <w:rsid w:val="002846F0"/>
    <w:rsid w:val="00285652"/>
    <w:rsid w:val="002860A7"/>
    <w:rsid w:val="0028624F"/>
    <w:rsid w:val="002862BF"/>
    <w:rsid w:val="002863F0"/>
    <w:rsid w:val="002866BD"/>
    <w:rsid w:val="0029147A"/>
    <w:rsid w:val="0029187D"/>
    <w:rsid w:val="00291AAE"/>
    <w:rsid w:val="00291C0D"/>
    <w:rsid w:val="00292301"/>
    <w:rsid w:val="0029233D"/>
    <w:rsid w:val="002925C4"/>
    <w:rsid w:val="00292CD7"/>
    <w:rsid w:val="00292E88"/>
    <w:rsid w:val="00293278"/>
    <w:rsid w:val="00293CC6"/>
    <w:rsid w:val="002944DD"/>
    <w:rsid w:val="00294730"/>
    <w:rsid w:val="00294AC8"/>
    <w:rsid w:val="00294AF9"/>
    <w:rsid w:val="00294BB0"/>
    <w:rsid w:val="00294BB1"/>
    <w:rsid w:val="002952B4"/>
    <w:rsid w:val="00295422"/>
    <w:rsid w:val="00295EB8"/>
    <w:rsid w:val="00296515"/>
    <w:rsid w:val="00296BEA"/>
    <w:rsid w:val="00296C58"/>
    <w:rsid w:val="002976EE"/>
    <w:rsid w:val="002A0787"/>
    <w:rsid w:val="002A0B45"/>
    <w:rsid w:val="002A143E"/>
    <w:rsid w:val="002A1781"/>
    <w:rsid w:val="002A1BE2"/>
    <w:rsid w:val="002A1D54"/>
    <w:rsid w:val="002A2980"/>
    <w:rsid w:val="002A29C4"/>
    <w:rsid w:val="002A2A6B"/>
    <w:rsid w:val="002A2B0F"/>
    <w:rsid w:val="002A2B8B"/>
    <w:rsid w:val="002A31F6"/>
    <w:rsid w:val="002A31FB"/>
    <w:rsid w:val="002A3B73"/>
    <w:rsid w:val="002A40C9"/>
    <w:rsid w:val="002A46A7"/>
    <w:rsid w:val="002A47A0"/>
    <w:rsid w:val="002A4B43"/>
    <w:rsid w:val="002A50D9"/>
    <w:rsid w:val="002A522E"/>
    <w:rsid w:val="002A57D1"/>
    <w:rsid w:val="002A697C"/>
    <w:rsid w:val="002A6B97"/>
    <w:rsid w:val="002A6C19"/>
    <w:rsid w:val="002A6C44"/>
    <w:rsid w:val="002A7133"/>
    <w:rsid w:val="002A782B"/>
    <w:rsid w:val="002A79FE"/>
    <w:rsid w:val="002A7E01"/>
    <w:rsid w:val="002B03CE"/>
    <w:rsid w:val="002B05A4"/>
    <w:rsid w:val="002B09AD"/>
    <w:rsid w:val="002B0FA3"/>
    <w:rsid w:val="002B15B8"/>
    <w:rsid w:val="002B1624"/>
    <w:rsid w:val="002B22F0"/>
    <w:rsid w:val="002B267B"/>
    <w:rsid w:val="002B294B"/>
    <w:rsid w:val="002B3B18"/>
    <w:rsid w:val="002B3DEF"/>
    <w:rsid w:val="002B3EE0"/>
    <w:rsid w:val="002B469A"/>
    <w:rsid w:val="002B474D"/>
    <w:rsid w:val="002B5252"/>
    <w:rsid w:val="002B5385"/>
    <w:rsid w:val="002B5796"/>
    <w:rsid w:val="002B5CC2"/>
    <w:rsid w:val="002B5D81"/>
    <w:rsid w:val="002B62C8"/>
    <w:rsid w:val="002B634A"/>
    <w:rsid w:val="002B6426"/>
    <w:rsid w:val="002B6ACD"/>
    <w:rsid w:val="002B6C8C"/>
    <w:rsid w:val="002B6F2F"/>
    <w:rsid w:val="002B6F3F"/>
    <w:rsid w:val="002B75D4"/>
    <w:rsid w:val="002B7D0A"/>
    <w:rsid w:val="002B7E41"/>
    <w:rsid w:val="002C099F"/>
    <w:rsid w:val="002C0D4F"/>
    <w:rsid w:val="002C0FFB"/>
    <w:rsid w:val="002C13BE"/>
    <w:rsid w:val="002C1569"/>
    <w:rsid w:val="002C1750"/>
    <w:rsid w:val="002C1D59"/>
    <w:rsid w:val="002C1FD7"/>
    <w:rsid w:val="002C2B87"/>
    <w:rsid w:val="002C30F3"/>
    <w:rsid w:val="002C394D"/>
    <w:rsid w:val="002C3FDC"/>
    <w:rsid w:val="002C40ED"/>
    <w:rsid w:val="002C43D0"/>
    <w:rsid w:val="002C46E5"/>
    <w:rsid w:val="002C4FE0"/>
    <w:rsid w:val="002C5093"/>
    <w:rsid w:val="002C5390"/>
    <w:rsid w:val="002C5702"/>
    <w:rsid w:val="002C5849"/>
    <w:rsid w:val="002C5D2A"/>
    <w:rsid w:val="002C5F2D"/>
    <w:rsid w:val="002C5FC8"/>
    <w:rsid w:val="002C64CA"/>
    <w:rsid w:val="002C7401"/>
    <w:rsid w:val="002C7B94"/>
    <w:rsid w:val="002D0128"/>
    <w:rsid w:val="002D02B8"/>
    <w:rsid w:val="002D1512"/>
    <w:rsid w:val="002D17DC"/>
    <w:rsid w:val="002D1927"/>
    <w:rsid w:val="002D1C09"/>
    <w:rsid w:val="002D1D22"/>
    <w:rsid w:val="002D2252"/>
    <w:rsid w:val="002D2433"/>
    <w:rsid w:val="002D2456"/>
    <w:rsid w:val="002D25A4"/>
    <w:rsid w:val="002D284C"/>
    <w:rsid w:val="002D3342"/>
    <w:rsid w:val="002D34E3"/>
    <w:rsid w:val="002D3883"/>
    <w:rsid w:val="002D398D"/>
    <w:rsid w:val="002D3DEF"/>
    <w:rsid w:val="002D4072"/>
    <w:rsid w:val="002D41F5"/>
    <w:rsid w:val="002D4BD8"/>
    <w:rsid w:val="002D4D5F"/>
    <w:rsid w:val="002D5B2D"/>
    <w:rsid w:val="002D62AC"/>
    <w:rsid w:val="002D642B"/>
    <w:rsid w:val="002D6474"/>
    <w:rsid w:val="002D6A2F"/>
    <w:rsid w:val="002D7047"/>
    <w:rsid w:val="002D73E4"/>
    <w:rsid w:val="002D742F"/>
    <w:rsid w:val="002D7525"/>
    <w:rsid w:val="002D7EDB"/>
    <w:rsid w:val="002D7F3A"/>
    <w:rsid w:val="002D7FBC"/>
    <w:rsid w:val="002E0A32"/>
    <w:rsid w:val="002E0D34"/>
    <w:rsid w:val="002E10D2"/>
    <w:rsid w:val="002E164A"/>
    <w:rsid w:val="002E17A8"/>
    <w:rsid w:val="002E18B0"/>
    <w:rsid w:val="002E18BC"/>
    <w:rsid w:val="002E1925"/>
    <w:rsid w:val="002E206C"/>
    <w:rsid w:val="002E21AE"/>
    <w:rsid w:val="002E2301"/>
    <w:rsid w:val="002E235E"/>
    <w:rsid w:val="002E2697"/>
    <w:rsid w:val="002E2783"/>
    <w:rsid w:val="002E2ECD"/>
    <w:rsid w:val="002E30E6"/>
    <w:rsid w:val="002E3383"/>
    <w:rsid w:val="002E3694"/>
    <w:rsid w:val="002E3AB2"/>
    <w:rsid w:val="002E3DE6"/>
    <w:rsid w:val="002E3E12"/>
    <w:rsid w:val="002E5864"/>
    <w:rsid w:val="002E595B"/>
    <w:rsid w:val="002E5E26"/>
    <w:rsid w:val="002E612C"/>
    <w:rsid w:val="002E6304"/>
    <w:rsid w:val="002E663B"/>
    <w:rsid w:val="002E702C"/>
    <w:rsid w:val="002E7107"/>
    <w:rsid w:val="002E765B"/>
    <w:rsid w:val="002E7F74"/>
    <w:rsid w:val="002F01DB"/>
    <w:rsid w:val="002F05B7"/>
    <w:rsid w:val="002F0716"/>
    <w:rsid w:val="002F0A68"/>
    <w:rsid w:val="002F10DA"/>
    <w:rsid w:val="002F130D"/>
    <w:rsid w:val="002F13BD"/>
    <w:rsid w:val="002F1AED"/>
    <w:rsid w:val="002F1CD1"/>
    <w:rsid w:val="002F2177"/>
    <w:rsid w:val="002F269D"/>
    <w:rsid w:val="002F27B4"/>
    <w:rsid w:val="002F2C91"/>
    <w:rsid w:val="002F2EE3"/>
    <w:rsid w:val="002F327A"/>
    <w:rsid w:val="002F3A72"/>
    <w:rsid w:val="002F4D6A"/>
    <w:rsid w:val="002F51AF"/>
    <w:rsid w:val="002F53B8"/>
    <w:rsid w:val="002F5BF7"/>
    <w:rsid w:val="002F682D"/>
    <w:rsid w:val="002F6A04"/>
    <w:rsid w:val="002F6F9B"/>
    <w:rsid w:val="002F7562"/>
    <w:rsid w:val="002F79B7"/>
    <w:rsid w:val="002F7AFB"/>
    <w:rsid w:val="002F7B61"/>
    <w:rsid w:val="002F7DE7"/>
    <w:rsid w:val="002F7F0E"/>
    <w:rsid w:val="00300121"/>
    <w:rsid w:val="00300440"/>
    <w:rsid w:val="003006FB"/>
    <w:rsid w:val="0030090E"/>
    <w:rsid w:val="00300B36"/>
    <w:rsid w:val="00300F06"/>
    <w:rsid w:val="003016FF"/>
    <w:rsid w:val="003019B9"/>
    <w:rsid w:val="00301FE4"/>
    <w:rsid w:val="00302038"/>
    <w:rsid w:val="0030208F"/>
    <w:rsid w:val="003025F5"/>
    <w:rsid w:val="003033D4"/>
    <w:rsid w:val="003035D3"/>
    <w:rsid w:val="0030371D"/>
    <w:rsid w:val="00303874"/>
    <w:rsid w:val="003038F1"/>
    <w:rsid w:val="00303C8E"/>
    <w:rsid w:val="00303E3A"/>
    <w:rsid w:val="003048A7"/>
    <w:rsid w:val="00304951"/>
    <w:rsid w:val="00304C3D"/>
    <w:rsid w:val="00304F4E"/>
    <w:rsid w:val="0030502D"/>
    <w:rsid w:val="00305033"/>
    <w:rsid w:val="003057D6"/>
    <w:rsid w:val="00305908"/>
    <w:rsid w:val="00305961"/>
    <w:rsid w:val="00305A09"/>
    <w:rsid w:val="003068FD"/>
    <w:rsid w:val="00306903"/>
    <w:rsid w:val="00306969"/>
    <w:rsid w:val="00306CFA"/>
    <w:rsid w:val="0030708B"/>
    <w:rsid w:val="0030781C"/>
    <w:rsid w:val="00307988"/>
    <w:rsid w:val="00307A07"/>
    <w:rsid w:val="00310212"/>
    <w:rsid w:val="003106D9"/>
    <w:rsid w:val="00310820"/>
    <w:rsid w:val="003108FE"/>
    <w:rsid w:val="0031135A"/>
    <w:rsid w:val="00311370"/>
    <w:rsid w:val="00311725"/>
    <w:rsid w:val="00311D83"/>
    <w:rsid w:val="00311F58"/>
    <w:rsid w:val="00312415"/>
    <w:rsid w:val="00312FE0"/>
    <w:rsid w:val="00313ACA"/>
    <w:rsid w:val="00313B7B"/>
    <w:rsid w:val="00313C6D"/>
    <w:rsid w:val="00314A0E"/>
    <w:rsid w:val="0031524C"/>
    <w:rsid w:val="003157CF"/>
    <w:rsid w:val="003159A4"/>
    <w:rsid w:val="00315CA1"/>
    <w:rsid w:val="00315E4E"/>
    <w:rsid w:val="00316045"/>
    <w:rsid w:val="003160F7"/>
    <w:rsid w:val="003162E6"/>
    <w:rsid w:val="00316365"/>
    <w:rsid w:val="00316584"/>
    <w:rsid w:val="00316902"/>
    <w:rsid w:val="003169F1"/>
    <w:rsid w:val="00316ADC"/>
    <w:rsid w:val="00317394"/>
    <w:rsid w:val="00317668"/>
    <w:rsid w:val="003178EB"/>
    <w:rsid w:val="00317EF6"/>
    <w:rsid w:val="00317FF4"/>
    <w:rsid w:val="0032053C"/>
    <w:rsid w:val="003207EB"/>
    <w:rsid w:val="00320AF8"/>
    <w:rsid w:val="00321B04"/>
    <w:rsid w:val="00321DE1"/>
    <w:rsid w:val="00322F3E"/>
    <w:rsid w:val="00322FB9"/>
    <w:rsid w:val="0032357C"/>
    <w:rsid w:val="0032376D"/>
    <w:rsid w:val="00323863"/>
    <w:rsid w:val="00323D36"/>
    <w:rsid w:val="003241A1"/>
    <w:rsid w:val="00324690"/>
    <w:rsid w:val="00324A9E"/>
    <w:rsid w:val="00324D5D"/>
    <w:rsid w:val="00324F07"/>
    <w:rsid w:val="00325037"/>
    <w:rsid w:val="00325D9A"/>
    <w:rsid w:val="003265E0"/>
    <w:rsid w:val="0032679C"/>
    <w:rsid w:val="00326D71"/>
    <w:rsid w:val="003271F2"/>
    <w:rsid w:val="003272E4"/>
    <w:rsid w:val="00327491"/>
    <w:rsid w:val="003276CE"/>
    <w:rsid w:val="003278EF"/>
    <w:rsid w:val="00327B17"/>
    <w:rsid w:val="00327B3C"/>
    <w:rsid w:val="00330AA6"/>
    <w:rsid w:val="00330BE8"/>
    <w:rsid w:val="00330C39"/>
    <w:rsid w:val="00330E4C"/>
    <w:rsid w:val="00330E82"/>
    <w:rsid w:val="003311BF"/>
    <w:rsid w:val="00331786"/>
    <w:rsid w:val="003317DF"/>
    <w:rsid w:val="00331BCD"/>
    <w:rsid w:val="00331DA0"/>
    <w:rsid w:val="00332735"/>
    <w:rsid w:val="00332921"/>
    <w:rsid w:val="00332B32"/>
    <w:rsid w:val="00333109"/>
    <w:rsid w:val="00333361"/>
    <w:rsid w:val="003340BD"/>
    <w:rsid w:val="003344E4"/>
    <w:rsid w:val="003349EB"/>
    <w:rsid w:val="003358BC"/>
    <w:rsid w:val="003359A3"/>
    <w:rsid w:val="00335BC9"/>
    <w:rsid w:val="003363AE"/>
    <w:rsid w:val="00336519"/>
    <w:rsid w:val="00337075"/>
    <w:rsid w:val="00337133"/>
    <w:rsid w:val="003373E4"/>
    <w:rsid w:val="00337971"/>
    <w:rsid w:val="00337DF4"/>
    <w:rsid w:val="00340277"/>
    <w:rsid w:val="003402E2"/>
    <w:rsid w:val="00340747"/>
    <w:rsid w:val="00341211"/>
    <w:rsid w:val="00341274"/>
    <w:rsid w:val="0034139F"/>
    <w:rsid w:val="003427D9"/>
    <w:rsid w:val="0034284B"/>
    <w:rsid w:val="00342BC2"/>
    <w:rsid w:val="00342DF0"/>
    <w:rsid w:val="0034366C"/>
    <w:rsid w:val="00343A95"/>
    <w:rsid w:val="00343BF6"/>
    <w:rsid w:val="00343C0B"/>
    <w:rsid w:val="00343EEE"/>
    <w:rsid w:val="00344018"/>
    <w:rsid w:val="003441AC"/>
    <w:rsid w:val="00344244"/>
    <w:rsid w:val="0034431D"/>
    <w:rsid w:val="0034439E"/>
    <w:rsid w:val="00344735"/>
    <w:rsid w:val="003460F1"/>
    <w:rsid w:val="00346385"/>
    <w:rsid w:val="0034647F"/>
    <w:rsid w:val="003466ED"/>
    <w:rsid w:val="00346806"/>
    <w:rsid w:val="00346D0B"/>
    <w:rsid w:val="00346F3B"/>
    <w:rsid w:val="00347025"/>
    <w:rsid w:val="00347556"/>
    <w:rsid w:val="0034791F"/>
    <w:rsid w:val="00347925"/>
    <w:rsid w:val="00347A31"/>
    <w:rsid w:val="00347AAE"/>
    <w:rsid w:val="00347DE0"/>
    <w:rsid w:val="00347FB9"/>
    <w:rsid w:val="003501B9"/>
    <w:rsid w:val="00350FC3"/>
    <w:rsid w:val="0035136A"/>
    <w:rsid w:val="00352378"/>
    <w:rsid w:val="003527F5"/>
    <w:rsid w:val="00352CEA"/>
    <w:rsid w:val="0035321C"/>
    <w:rsid w:val="0035335B"/>
    <w:rsid w:val="00353796"/>
    <w:rsid w:val="003539F8"/>
    <w:rsid w:val="00353B7F"/>
    <w:rsid w:val="00353B88"/>
    <w:rsid w:val="00353CEF"/>
    <w:rsid w:val="00353DF6"/>
    <w:rsid w:val="00353F28"/>
    <w:rsid w:val="0035429B"/>
    <w:rsid w:val="003546D8"/>
    <w:rsid w:val="003546E6"/>
    <w:rsid w:val="0035493B"/>
    <w:rsid w:val="00354BBF"/>
    <w:rsid w:val="00354CE8"/>
    <w:rsid w:val="00355759"/>
    <w:rsid w:val="003559EB"/>
    <w:rsid w:val="00355A0A"/>
    <w:rsid w:val="0035604D"/>
    <w:rsid w:val="0035613F"/>
    <w:rsid w:val="00356866"/>
    <w:rsid w:val="00356A46"/>
    <w:rsid w:val="00356BC4"/>
    <w:rsid w:val="00356F35"/>
    <w:rsid w:val="0035711C"/>
    <w:rsid w:val="00357A30"/>
    <w:rsid w:val="00357C07"/>
    <w:rsid w:val="00357DAD"/>
    <w:rsid w:val="00357E62"/>
    <w:rsid w:val="00360F9F"/>
    <w:rsid w:val="00361189"/>
    <w:rsid w:val="003614EF"/>
    <w:rsid w:val="003615AC"/>
    <w:rsid w:val="00361958"/>
    <w:rsid w:val="00361D4E"/>
    <w:rsid w:val="00361E82"/>
    <w:rsid w:val="00362102"/>
    <w:rsid w:val="00362722"/>
    <w:rsid w:val="0036280C"/>
    <w:rsid w:val="00362CA0"/>
    <w:rsid w:val="00363727"/>
    <w:rsid w:val="00363DAF"/>
    <w:rsid w:val="0036421D"/>
    <w:rsid w:val="00364C4F"/>
    <w:rsid w:val="00364ED8"/>
    <w:rsid w:val="003650EC"/>
    <w:rsid w:val="003653EE"/>
    <w:rsid w:val="0036662B"/>
    <w:rsid w:val="0036731F"/>
    <w:rsid w:val="00367730"/>
    <w:rsid w:val="003677B1"/>
    <w:rsid w:val="00367B81"/>
    <w:rsid w:val="0037016C"/>
    <w:rsid w:val="00370DC7"/>
    <w:rsid w:val="00371619"/>
    <w:rsid w:val="0037173B"/>
    <w:rsid w:val="00371785"/>
    <w:rsid w:val="003721D3"/>
    <w:rsid w:val="003724D8"/>
    <w:rsid w:val="00372BB3"/>
    <w:rsid w:val="00372FC8"/>
    <w:rsid w:val="00373820"/>
    <w:rsid w:val="00373855"/>
    <w:rsid w:val="003738E1"/>
    <w:rsid w:val="00373CFB"/>
    <w:rsid w:val="0037484A"/>
    <w:rsid w:val="003749F2"/>
    <w:rsid w:val="00374A94"/>
    <w:rsid w:val="00374C46"/>
    <w:rsid w:val="00375CAD"/>
    <w:rsid w:val="00375D7E"/>
    <w:rsid w:val="003767A4"/>
    <w:rsid w:val="0037695F"/>
    <w:rsid w:val="00376DD7"/>
    <w:rsid w:val="003770B0"/>
    <w:rsid w:val="003772E1"/>
    <w:rsid w:val="0037739F"/>
    <w:rsid w:val="0037756E"/>
    <w:rsid w:val="0037771C"/>
    <w:rsid w:val="003777DD"/>
    <w:rsid w:val="003777EE"/>
    <w:rsid w:val="00377A0C"/>
    <w:rsid w:val="00377BE0"/>
    <w:rsid w:val="00377C58"/>
    <w:rsid w:val="00380111"/>
    <w:rsid w:val="0038030A"/>
    <w:rsid w:val="003805F9"/>
    <w:rsid w:val="003812B3"/>
    <w:rsid w:val="00381545"/>
    <w:rsid w:val="003821BA"/>
    <w:rsid w:val="003822C8"/>
    <w:rsid w:val="003824FD"/>
    <w:rsid w:val="00382987"/>
    <w:rsid w:val="00382BE7"/>
    <w:rsid w:val="00382E4A"/>
    <w:rsid w:val="00383134"/>
    <w:rsid w:val="00383838"/>
    <w:rsid w:val="0038385D"/>
    <w:rsid w:val="003838B6"/>
    <w:rsid w:val="00384378"/>
    <w:rsid w:val="00384C7A"/>
    <w:rsid w:val="00384D8B"/>
    <w:rsid w:val="0038641F"/>
    <w:rsid w:val="00386760"/>
    <w:rsid w:val="00387749"/>
    <w:rsid w:val="00387E9E"/>
    <w:rsid w:val="003904D8"/>
    <w:rsid w:val="0039058D"/>
    <w:rsid w:val="003912B5"/>
    <w:rsid w:val="0039184C"/>
    <w:rsid w:val="00391D76"/>
    <w:rsid w:val="00391FA3"/>
    <w:rsid w:val="003928EB"/>
    <w:rsid w:val="00392923"/>
    <w:rsid w:val="00393161"/>
    <w:rsid w:val="0039323E"/>
    <w:rsid w:val="00393379"/>
    <w:rsid w:val="00393DBC"/>
    <w:rsid w:val="00393FCE"/>
    <w:rsid w:val="003946D0"/>
    <w:rsid w:val="00394FD5"/>
    <w:rsid w:val="003951B6"/>
    <w:rsid w:val="003954F2"/>
    <w:rsid w:val="0039560F"/>
    <w:rsid w:val="00396940"/>
    <w:rsid w:val="00396C69"/>
    <w:rsid w:val="003971E0"/>
    <w:rsid w:val="00397207"/>
    <w:rsid w:val="003972E1"/>
    <w:rsid w:val="00397462"/>
    <w:rsid w:val="003974D1"/>
    <w:rsid w:val="00397CD4"/>
    <w:rsid w:val="00397F91"/>
    <w:rsid w:val="003A0039"/>
    <w:rsid w:val="003A0358"/>
    <w:rsid w:val="003A0C36"/>
    <w:rsid w:val="003A1070"/>
    <w:rsid w:val="003A10A3"/>
    <w:rsid w:val="003A11A0"/>
    <w:rsid w:val="003A1387"/>
    <w:rsid w:val="003A1677"/>
    <w:rsid w:val="003A19EF"/>
    <w:rsid w:val="003A2572"/>
    <w:rsid w:val="003A2935"/>
    <w:rsid w:val="003A295D"/>
    <w:rsid w:val="003A2FD1"/>
    <w:rsid w:val="003A3208"/>
    <w:rsid w:val="003A36F8"/>
    <w:rsid w:val="003A3BA1"/>
    <w:rsid w:val="003A3FE8"/>
    <w:rsid w:val="003A442E"/>
    <w:rsid w:val="003A455F"/>
    <w:rsid w:val="003A45A0"/>
    <w:rsid w:val="003A4B7E"/>
    <w:rsid w:val="003A5126"/>
    <w:rsid w:val="003A545A"/>
    <w:rsid w:val="003A546D"/>
    <w:rsid w:val="003A568E"/>
    <w:rsid w:val="003A56CE"/>
    <w:rsid w:val="003A58D2"/>
    <w:rsid w:val="003A5C76"/>
    <w:rsid w:val="003A6986"/>
    <w:rsid w:val="003A698B"/>
    <w:rsid w:val="003A6A8B"/>
    <w:rsid w:val="003A6DCC"/>
    <w:rsid w:val="003A7034"/>
    <w:rsid w:val="003A72F6"/>
    <w:rsid w:val="003A78E6"/>
    <w:rsid w:val="003B05A6"/>
    <w:rsid w:val="003B1012"/>
    <w:rsid w:val="003B1281"/>
    <w:rsid w:val="003B1BE4"/>
    <w:rsid w:val="003B1ECF"/>
    <w:rsid w:val="003B22FF"/>
    <w:rsid w:val="003B27FA"/>
    <w:rsid w:val="003B2A76"/>
    <w:rsid w:val="003B2C57"/>
    <w:rsid w:val="003B2F10"/>
    <w:rsid w:val="003B30E7"/>
    <w:rsid w:val="003B32A1"/>
    <w:rsid w:val="003B40A4"/>
    <w:rsid w:val="003B4209"/>
    <w:rsid w:val="003B4D09"/>
    <w:rsid w:val="003B4D72"/>
    <w:rsid w:val="003B4E14"/>
    <w:rsid w:val="003B4E8C"/>
    <w:rsid w:val="003B5A26"/>
    <w:rsid w:val="003B6139"/>
    <w:rsid w:val="003B6A84"/>
    <w:rsid w:val="003B6C6C"/>
    <w:rsid w:val="003B7427"/>
    <w:rsid w:val="003B7662"/>
    <w:rsid w:val="003B7B1A"/>
    <w:rsid w:val="003B7C7C"/>
    <w:rsid w:val="003C0AE3"/>
    <w:rsid w:val="003C0EF4"/>
    <w:rsid w:val="003C17AF"/>
    <w:rsid w:val="003C17E4"/>
    <w:rsid w:val="003C211C"/>
    <w:rsid w:val="003C2149"/>
    <w:rsid w:val="003C2455"/>
    <w:rsid w:val="003C2D59"/>
    <w:rsid w:val="003C3DCC"/>
    <w:rsid w:val="003C4CD3"/>
    <w:rsid w:val="003C50B0"/>
    <w:rsid w:val="003C5166"/>
    <w:rsid w:val="003C5391"/>
    <w:rsid w:val="003C5B4A"/>
    <w:rsid w:val="003C5C96"/>
    <w:rsid w:val="003C5D88"/>
    <w:rsid w:val="003C611B"/>
    <w:rsid w:val="003C61FE"/>
    <w:rsid w:val="003C62FF"/>
    <w:rsid w:val="003C68DF"/>
    <w:rsid w:val="003C7D3A"/>
    <w:rsid w:val="003C7EFE"/>
    <w:rsid w:val="003D0061"/>
    <w:rsid w:val="003D02FC"/>
    <w:rsid w:val="003D05D1"/>
    <w:rsid w:val="003D122C"/>
    <w:rsid w:val="003D1428"/>
    <w:rsid w:val="003D1C10"/>
    <w:rsid w:val="003D26FE"/>
    <w:rsid w:val="003D30B5"/>
    <w:rsid w:val="003D34A5"/>
    <w:rsid w:val="003D36D3"/>
    <w:rsid w:val="003D3701"/>
    <w:rsid w:val="003D3DA4"/>
    <w:rsid w:val="003D4035"/>
    <w:rsid w:val="003D420F"/>
    <w:rsid w:val="003D4318"/>
    <w:rsid w:val="003D4395"/>
    <w:rsid w:val="003D47D4"/>
    <w:rsid w:val="003D4889"/>
    <w:rsid w:val="003D5040"/>
    <w:rsid w:val="003D58CD"/>
    <w:rsid w:val="003D5ACA"/>
    <w:rsid w:val="003D5C4F"/>
    <w:rsid w:val="003D6108"/>
    <w:rsid w:val="003D6D13"/>
    <w:rsid w:val="003D740C"/>
    <w:rsid w:val="003D7C70"/>
    <w:rsid w:val="003D7CBF"/>
    <w:rsid w:val="003D7D4A"/>
    <w:rsid w:val="003D7F56"/>
    <w:rsid w:val="003E01DD"/>
    <w:rsid w:val="003E06FB"/>
    <w:rsid w:val="003E0A46"/>
    <w:rsid w:val="003E0B8C"/>
    <w:rsid w:val="003E0C0F"/>
    <w:rsid w:val="003E1138"/>
    <w:rsid w:val="003E1AB8"/>
    <w:rsid w:val="003E229C"/>
    <w:rsid w:val="003E2473"/>
    <w:rsid w:val="003E2726"/>
    <w:rsid w:val="003E29B9"/>
    <w:rsid w:val="003E29BB"/>
    <w:rsid w:val="003E2AE8"/>
    <w:rsid w:val="003E30EB"/>
    <w:rsid w:val="003E33F1"/>
    <w:rsid w:val="003E3654"/>
    <w:rsid w:val="003E3657"/>
    <w:rsid w:val="003E3793"/>
    <w:rsid w:val="003E3AE7"/>
    <w:rsid w:val="003E3AF0"/>
    <w:rsid w:val="003E409D"/>
    <w:rsid w:val="003E46F4"/>
    <w:rsid w:val="003E4A9D"/>
    <w:rsid w:val="003E59B0"/>
    <w:rsid w:val="003E66CB"/>
    <w:rsid w:val="003E6BE0"/>
    <w:rsid w:val="003E6EB4"/>
    <w:rsid w:val="003E7305"/>
    <w:rsid w:val="003E764D"/>
    <w:rsid w:val="003E7A35"/>
    <w:rsid w:val="003E7A91"/>
    <w:rsid w:val="003E7C26"/>
    <w:rsid w:val="003F0088"/>
    <w:rsid w:val="003F0121"/>
    <w:rsid w:val="003F02DA"/>
    <w:rsid w:val="003F058F"/>
    <w:rsid w:val="003F05AC"/>
    <w:rsid w:val="003F06EA"/>
    <w:rsid w:val="003F097A"/>
    <w:rsid w:val="003F09DD"/>
    <w:rsid w:val="003F0B68"/>
    <w:rsid w:val="003F0C1B"/>
    <w:rsid w:val="003F0E9B"/>
    <w:rsid w:val="003F10B9"/>
    <w:rsid w:val="003F1387"/>
    <w:rsid w:val="003F1AAC"/>
    <w:rsid w:val="003F1CAE"/>
    <w:rsid w:val="003F2186"/>
    <w:rsid w:val="003F2381"/>
    <w:rsid w:val="003F248D"/>
    <w:rsid w:val="003F25DE"/>
    <w:rsid w:val="003F265D"/>
    <w:rsid w:val="003F288C"/>
    <w:rsid w:val="003F28DD"/>
    <w:rsid w:val="003F3DA3"/>
    <w:rsid w:val="003F3DEB"/>
    <w:rsid w:val="003F4083"/>
    <w:rsid w:val="003F40CF"/>
    <w:rsid w:val="003F4639"/>
    <w:rsid w:val="003F47F4"/>
    <w:rsid w:val="003F517C"/>
    <w:rsid w:val="003F5208"/>
    <w:rsid w:val="003F5777"/>
    <w:rsid w:val="003F5802"/>
    <w:rsid w:val="003F5A54"/>
    <w:rsid w:val="003F5FDB"/>
    <w:rsid w:val="003F6029"/>
    <w:rsid w:val="003F628E"/>
    <w:rsid w:val="003F62D6"/>
    <w:rsid w:val="003F63B4"/>
    <w:rsid w:val="003F6A22"/>
    <w:rsid w:val="003F6BDE"/>
    <w:rsid w:val="003F7260"/>
    <w:rsid w:val="003F729D"/>
    <w:rsid w:val="003F7D59"/>
    <w:rsid w:val="003F7E33"/>
    <w:rsid w:val="003F7F93"/>
    <w:rsid w:val="0040066A"/>
    <w:rsid w:val="00401741"/>
    <w:rsid w:val="0040189D"/>
    <w:rsid w:val="00401C86"/>
    <w:rsid w:val="00401DC0"/>
    <w:rsid w:val="00401DEC"/>
    <w:rsid w:val="00401EE8"/>
    <w:rsid w:val="004023B1"/>
    <w:rsid w:val="00402557"/>
    <w:rsid w:val="00402907"/>
    <w:rsid w:val="004029DE"/>
    <w:rsid w:val="00402C14"/>
    <w:rsid w:val="00402D6A"/>
    <w:rsid w:val="00403158"/>
    <w:rsid w:val="0040353F"/>
    <w:rsid w:val="00404036"/>
    <w:rsid w:val="00404B51"/>
    <w:rsid w:val="0040619E"/>
    <w:rsid w:val="004064F4"/>
    <w:rsid w:val="00406EC6"/>
    <w:rsid w:val="004071F4"/>
    <w:rsid w:val="00407530"/>
    <w:rsid w:val="0040771E"/>
    <w:rsid w:val="00407A8E"/>
    <w:rsid w:val="0041038A"/>
    <w:rsid w:val="004104E9"/>
    <w:rsid w:val="004107E9"/>
    <w:rsid w:val="00410906"/>
    <w:rsid w:val="004111F7"/>
    <w:rsid w:val="004113E5"/>
    <w:rsid w:val="004116E8"/>
    <w:rsid w:val="0041241B"/>
    <w:rsid w:val="0041258C"/>
    <w:rsid w:val="004130C9"/>
    <w:rsid w:val="004135A6"/>
    <w:rsid w:val="004138CF"/>
    <w:rsid w:val="004140F5"/>
    <w:rsid w:val="00414946"/>
    <w:rsid w:val="0041523E"/>
    <w:rsid w:val="00415258"/>
    <w:rsid w:val="00415589"/>
    <w:rsid w:val="00415614"/>
    <w:rsid w:val="004158CC"/>
    <w:rsid w:val="00415B9E"/>
    <w:rsid w:val="00415E17"/>
    <w:rsid w:val="00416302"/>
    <w:rsid w:val="0041664B"/>
    <w:rsid w:val="00416828"/>
    <w:rsid w:val="00416B2F"/>
    <w:rsid w:val="00416B46"/>
    <w:rsid w:val="004172BC"/>
    <w:rsid w:val="00417481"/>
    <w:rsid w:val="00417575"/>
    <w:rsid w:val="00417776"/>
    <w:rsid w:val="004179E7"/>
    <w:rsid w:val="00417C02"/>
    <w:rsid w:val="00417D2F"/>
    <w:rsid w:val="00420C65"/>
    <w:rsid w:val="00420ED8"/>
    <w:rsid w:val="004215E9"/>
    <w:rsid w:val="0042164D"/>
    <w:rsid w:val="00422410"/>
    <w:rsid w:val="004227EB"/>
    <w:rsid w:val="00422D1F"/>
    <w:rsid w:val="00422F6F"/>
    <w:rsid w:val="00422FC6"/>
    <w:rsid w:val="00423135"/>
    <w:rsid w:val="0042322C"/>
    <w:rsid w:val="0042343D"/>
    <w:rsid w:val="00423ACB"/>
    <w:rsid w:val="00423F00"/>
    <w:rsid w:val="00424831"/>
    <w:rsid w:val="00424900"/>
    <w:rsid w:val="0042495F"/>
    <w:rsid w:val="00424E40"/>
    <w:rsid w:val="0042582E"/>
    <w:rsid w:val="0042630A"/>
    <w:rsid w:val="00426464"/>
    <w:rsid w:val="00426576"/>
    <w:rsid w:val="004265D1"/>
    <w:rsid w:val="00426E76"/>
    <w:rsid w:val="004272DF"/>
    <w:rsid w:val="00427FD2"/>
    <w:rsid w:val="004309D0"/>
    <w:rsid w:val="00430B11"/>
    <w:rsid w:val="00430F9C"/>
    <w:rsid w:val="004310BB"/>
    <w:rsid w:val="0043124B"/>
    <w:rsid w:val="00431509"/>
    <w:rsid w:val="00431B4F"/>
    <w:rsid w:val="004321AC"/>
    <w:rsid w:val="0043239D"/>
    <w:rsid w:val="00432452"/>
    <w:rsid w:val="0043258D"/>
    <w:rsid w:val="00433089"/>
    <w:rsid w:val="00433239"/>
    <w:rsid w:val="00433467"/>
    <w:rsid w:val="004334CB"/>
    <w:rsid w:val="004335E7"/>
    <w:rsid w:val="00433834"/>
    <w:rsid w:val="00433F84"/>
    <w:rsid w:val="00434294"/>
    <w:rsid w:val="00434355"/>
    <w:rsid w:val="00434580"/>
    <w:rsid w:val="004347A1"/>
    <w:rsid w:val="004349DE"/>
    <w:rsid w:val="00434A5D"/>
    <w:rsid w:val="00435064"/>
    <w:rsid w:val="00435082"/>
    <w:rsid w:val="00435F12"/>
    <w:rsid w:val="004365A4"/>
    <w:rsid w:val="004376C6"/>
    <w:rsid w:val="004376F6"/>
    <w:rsid w:val="00437B65"/>
    <w:rsid w:val="00437F4D"/>
    <w:rsid w:val="00440242"/>
    <w:rsid w:val="0044043B"/>
    <w:rsid w:val="004407D8"/>
    <w:rsid w:val="0044081C"/>
    <w:rsid w:val="00440B4E"/>
    <w:rsid w:val="00440E18"/>
    <w:rsid w:val="00440EBF"/>
    <w:rsid w:val="004411B7"/>
    <w:rsid w:val="004420B9"/>
    <w:rsid w:val="0044233C"/>
    <w:rsid w:val="0044258E"/>
    <w:rsid w:val="00442853"/>
    <w:rsid w:val="00443379"/>
    <w:rsid w:val="0044388F"/>
    <w:rsid w:val="00443F0F"/>
    <w:rsid w:val="00444068"/>
    <w:rsid w:val="00444FD8"/>
    <w:rsid w:val="0044509F"/>
    <w:rsid w:val="0044514C"/>
    <w:rsid w:val="0044558E"/>
    <w:rsid w:val="00445B70"/>
    <w:rsid w:val="00446005"/>
    <w:rsid w:val="00446619"/>
    <w:rsid w:val="004469AC"/>
    <w:rsid w:val="00446FAC"/>
    <w:rsid w:val="00447EBE"/>
    <w:rsid w:val="00450265"/>
    <w:rsid w:val="0045075A"/>
    <w:rsid w:val="00450871"/>
    <w:rsid w:val="00450B98"/>
    <w:rsid w:val="00450BDF"/>
    <w:rsid w:val="00450E24"/>
    <w:rsid w:val="00450ECA"/>
    <w:rsid w:val="0045154E"/>
    <w:rsid w:val="0045172F"/>
    <w:rsid w:val="004517E3"/>
    <w:rsid w:val="00451990"/>
    <w:rsid w:val="004519DF"/>
    <w:rsid w:val="00451B1E"/>
    <w:rsid w:val="00451CB2"/>
    <w:rsid w:val="00452039"/>
    <w:rsid w:val="004520D0"/>
    <w:rsid w:val="00452113"/>
    <w:rsid w:val="00452166"/>
    <w:rsid w:val="00452B1B"/>
    <w:rsid w:val="00452EF6"/>
    <w:rsid w:val="0045302D"/>
    <w:rsid w:val="00453166"/>
    <w:rsid w:val="0045388B"/>
    <w:rsid w:val="00453B9C"/>
    <w:rsid w:val="004540B0"/>
    <w:rsid w:val="0045536C"/>
    <w:rsid w:val="0045564A"/>
    <w:rsid w:val="0045565E"/>
    <w:rsid w:val="00455D68"/>
    <w:rsid w:val="00456109"/>
    <w:rsid w:val="00456291"/>
    <w:rsid w:val="00456458"/>
    <w:rsid w:val="0045649A"/>
    <w:rsid w:val="00456564"/>
    <w:rsid w:val="0045670F"/>
    <w:rsid w:val="004575C8"/>
    <w:rsid w:val="00457A17"/>
    <w:rsid w:val="00457A49"/>
    <w:rsid w:val="00457FBE"/>
    <w:rsid w:val="00460E04"/>
    <w:rsid w:val="00460F84"/>
    <w:rsid w:val="00461048"/>
    <w:rsid w:val="0046138B"/>
    <w:rsid w:val="00461550"/>
    <w:rsid w:val="00461715"/>
    <w:rsid w:val="00461FED"/>
    <w:rsid w:val="004621E8"/>
    <w:rsid w:val="00462282"/>
    <w:rsid w:val="004629CD"/>
    <w:rsid w:val="00462BDD"/>
    <w:rsid w:val="00464200"/>
    <w:rsid w:val="004642F9"/>
    <w:rsid w:val="004657CB"/>
    <w:rsid w:val="0046598C"/>
    <w:rsid w:val="00465A97"/>
    <w:rsid w:val="00465C0E"/>
    <w:rsid w:val="004666AD"/>
    <w:rsid w:val="004669F6"/>
    <w:rsid w:val="00466A5B"/>
    <w:rsid w:val="00466C16"/>
    <w:rsid w:val="00467239"/>
    <w:rsid w:val="00467623"/>
    <w:rsid w:val="00467733"/>
    <w:rsid w:val="00467843"/>
    <w:rsid w:val="00467BF8"/>
    <w:rsid w:val="00470275"/>
    <w:rsid w:val="004705D9"/>
    <w:rsid w:val="004709B3"/>
    <w:rsid w:val="00470A96"/>
    <w:rsid w:val="00471606"/>
    <w:rsid w:val="00471795"/>
    <w:rsid w:val="00471B34"/>
    <w:rsid w:val="00471DA8"/>
    <w:rsid w:val="0047236D"/>
    <w:rsid w:val="0047261A"/>
    <w:rsid w:val="00472D05"/>
    <w:rsid w:val="00472D5B"/>
    <w:rsid w:val="00473308"/>
    <w:rsid w:val="004736A8"/>
    <w:rsid w:val="00473B1A"/>
    <w:rsid w:val="00473EA8"/>
    <w:rsid w:val="00474516"/>
    <w:rsid w:val="00474B36"/>
    <w:rsid w:val="00475845"/>
    <w:rsid w:val="00475877"/>
    <w:rsid w:val="00475D67"/>
    <w:rsid w:val="0047661E"/>
    <w:rsid w:val="004766FB"/>
    <w:rsid w:val="004768A4"/>
    <w:rsid w:val="00476A92"/>
    <w:rsid w:val="00476E64"/>
    <w:rsid w:val="00480455"/>
    <w:rsid w:val="00480E51"/>
    <w:rsid w:val="004816D3"/>
    <w:rsid w:val="0048204A"/>
    <w:rsid w:val="00482666"/>
    <w:rsid w:val="00482D28"/>
    <w:rsid w:val="004831A9"/>
    <w:rsid w:val="004834B4"/>
    <w:rsid w:val="004835DB"/>
    <w:rsid w:val="0048375B"/>
    <w:rsid w:val="004844A5"/>
    <w:rsid w:val="00484C14"/>
    <w:rsid w:val="00484F5A"/>
    <w:rsid w:val="00484F5F"/>
    <w:rsid w:val="00485300"/>
    <w:rsid w:val="004855F7"/>
    <w:rsid w:val="004857CD"/>
    <w:rsid w:val="00485FC7"/>
    <w:rsid w:val="004860A3"/>
    <w:rsid w:val="004864AE"/>
    <w:rsid w:val="00486CCD"/>
    <w:rsid w:val="00486D4C"/>
    <w:rsid w:val="0048729D"/>
    <w:rsid w:val="00487A08"/>
    <w:rsid w:val="004900FD"/>
    <w:rsid w:val="00490105"/>
    <w:rsid w:val="004904EB"/>
    <w:rsid w:val="004906F0"/>
    <w:rsid w:val="0049131D"/>
    <w:rsid w:val="00491ADD"/>
    <w:rsid w:val="00491C99"/>
    <w:rsid w:val="00491DCB"/>
    <w:rsid w:val="00491FE2"/>
    <w:rsid w:val="0049260D"/>
    <w:rsid w:val="004929AE"/>
    <w:rsid w:val="00492BF1"/>
    <w:rsid w:val="00492C57"/>
    <w:rsid w:val="00492E7B"/>
    <w:rsid w:val="00493166"/>
    <w:rsid w:val="0049324F"/>
    <w:rsid w:val="00493505"/>
    <w:rsid w:val="004942FB"/>
    <w:rsid w:val="004945C6"/>
    <w:rsid w:val="0049489B"/>
    <w:rsid w:val="004949AD"/>
    <w:rsid w:val="004954DD"/>
    <w:rsid w:val="0049561F"/>
    <w:rsid w:val="004956B4"/>
    <w:rsid w:val="00495814"/>
    <w:rsid w:val="004958DB"/>
    <w:rsid w:val="00495BAC"/>
    <w:rsid w:val="00495FD6"/>
    <w:rsid w:val="0049631A"/>
    <w:rsid w:val="004963FF"/>
    <w:rsid w:val="00496C76"/>
    <w:rsid w:val="00497ACE"/>
    <w:rsid w:val="004A063F"/>
    <w:rsid w:val="004A07AE"/>
    <w:rsid w:val="004A0A9A"/>
    <w:rsid w:val="004A1341"/>
    <w:rsid w:val="004A1D70"/>
    <w:rsid w:val="004A223E"/>
    <w:rsid w:val="004A2607"/>
    <w:rsid w:val="004A2D79"/>
    <w:rsid w:val="004A2D8E"/>
    <w:rsid w:val="004A3504"/>
    <w:rsid w:val="004A394E"/>
    <w:rsid w:val="004A39BB"/>
    <w:rsid w:val="004A3A02"/>
    <w:rsid w:val="004A3B8B"/>
    <w:rsid w:val="004A3C50"/>
    <w:rsid w:val="004A436E"/>
    <w:rsid w:val="004A465D"/>
    <w:rsid w:val="004A4701"/>
    <w:rsid w:val="004A53D8"/>
    <w:rsid w:val="004A54EE"/>
    <w:rsid w:val="004A5C0C"/>
    <w:rsid w:val="004A5F71"/>
    <w:rsid w:val="004A6651"/>
    <w:rsid w:val="004A6825"/>
    <w:rsid w:val="004A6A7D"/>
    <w:rsid w:val="004A6D64"/>
    <w:rsid w:val="004A75BA"/>
    <w:rsid w:val="004A7B20"/>
    <w:rsid w:val="004A7E6E"/>
    <w:rsid w:val="004B0587"/>
    <w:rsid w:val="004B05DA"/>
    <w:rsid w:val="004B0666"/>
    <w:rsid w:val="004B0BF4"/>
    <w:rsid w:val="004B13DE"/>
    <w:rsid w:val="004B13DF"/>
    <w:rsid w:val="004B14E1"/>
    <w:rsid w:val="004B1EE7"/>
    <w:rsid w:val="004B211D"/>
    <w:rsid w:val="004B2632"/>
    <w:rsid w:val="004B26A6"/>
    <w:rsid w:val="004B26B0"/>
    <w:rsid w:val="004B281C"/>
    <w:rsid w:val="004B2C42"/>
    <w:rsid w:val="004B2DD7"/>
    <w:rsid w:val="004B33DF"/>
    <w:rsid w:val="004B3473"/>
    <w:rsid w:val="004B3552"/>
    <w:rsid w:val="004B385C"/>
    <w:rsid w:val="004B3881"/>
    <w:rsid w:val="004B393E"/>
    <w:rsid w:val="004B3A92"/>
    <w:rsid w:val="004B439F"/>
    <w:rsid w:val="004B46E0"/>
    <w:rsid w:val="004B46F2"/>
    <w:rsid w:val="004B4901"/>
    <w:rsid w:val="004B49B4"/>
    <w:rsid w:val="004B4FE6"/>
    <w:rsid w:val="004B56E7"/>
    <w:rsid w:val="004B591B"/>
    <w:rsid w:val="004B5B51"/>
    <w:rsid w:val="004B5D61"/>
    <w:rsid w:val="004B5EDE"/>
    <w:rsid w:val="004B62AE"/>
    <w:rsid w:val="004B645E"/>
    <w:rsid w:val="004B650C"/>
    <w:rsid w:val="004B68E2"/>
    <w:rsid w:val="004B6BDC"/>
    <w:rsid w:val="004B6EC1"/>
    <w:rsid w:val="004B6FA5"/>
    <w:rsid w:val="004B7369"/>
    <w:rsid w:val="004B7F3A"/>
    <w:rsid w:val="004C0125"/>
    <w:rsid w:val="004C035E"/>
    <w:rsid w:val="004C07CC"/>
    <w:rsid w:val="004C0860"/>
    <w:rsid w:val="004C0940"/>
    <w:rsid w:val="004C12C3"/>
    <w:rsid w:val="004C1497"/>
    <w:rsid w:val="004C1F73"/>
    <w:rsid w:val="004C3497"/>
    <w:rsid w:val="004C3622"/>
    <w:rsid w:val="004C37CD"/>
    <w:rsid w:val="004C3EE2"/>
    <w:rsid w:val="004C4203"/>
    <w:rsid w:val="004C4675"/>
    <w:rsid w:val="004C562B"/>
    <w:rsid w:val="004C5CDC"/>
    <w:rsid w:val="004C6FA5"/>
    <w:rsid w:val="004C734F"/>
    <w:rsid w:val="004C7424"/>
    <w:rsid w:val="004C7607"/>
    <w:rsid w:val="004C7D6E"/>
    <w:rsid w:val="004D0335"/>
    <w:rsid w:val="004D0505"/>
    <w:rsid w:val="004D069A"/>
    <w:rsid w:val="004D1399"/>
    <w:rsid w:val="004D16B1"/>
    <w:rsid w:val="004D2626"/>
    <w:rsid w:val="004D2AAC"/>
    <w:rsid w:val="004D31E0"/>
    <w:rsid w:val="004D32B6"/>
    <w:rsid w:val="004D357B"/>
    <w:rsid w:val="004D3A84"/>
    <w:rsid w:val="004D3B30"/>
    <w:rsid w:val="004D3B76"/>
    <w:rsid w:val="004D3C14"/>
    <w:rsid w:val="004D3D5E"/>
    <w:rsid w:val="004D42DC"/>
    <w:rsid w:val="004D45D8"/>
    <w:rsid w:val="004D4C42"/>
    <w:rsid w:val="004D4EE5"/>
    <w:rsid w:val="004D5169"/>
    <w:rsid w:val="004D577A"/>
    <w:rsid w:val="004D594E"/>
    <w:rsid w:val="004D5B64"/>
    <w:rsid w:val="004D5E4A"/>
    <w:rsid w:val="004D5F20"/>
    <w:rsid w:val="004D609F"/>
    <w:rsid w:val="004D60FE"/>
    <w:rsid w:val="004D615C"/>
    <w:rsid w:val="004D6F95"/>
    <w:rsid w:val="004D707F"/>
    <w:rsid w:val="004D7C1B"/>
    <w:rsid w:val="004E03DC"/>
    <w:rsid w:val="004E0753"/>
    <w:rsid w:val="004E0D8D"/>
    <w:rsid w:val="004E109C"/>
    <w:rsid w:val="004E16B7"/>
    <w:rsid w:val="004E1EE7"/>
    <w:rsid w:val="004E234E"/>
    <w:rsid w:val="004E2590"/>
    <w:rsid w:val="004E27FA"/>
    <w:rsid w:val="004E2964"/>
    <w:rsid w:val="004E2BD6"/>
    <w:rsid w:val="004E2D22"/>
    <w:rsid w:val="004E2E2D"/>
    <w:rsid w:val="004E3569"/>
    <w:rsid w:val="004E35FA"/>
    <w:rsid w:val="004E3D6A"/>
    <w:rsid w:val="004E40D6"/>
    <w:rsid w:val="004E4254"/>
    <w:rsid w:val="004E430D"/>
    <w:rsid w:val="004E4407"/>
    <w:rsid w:val="004E48FC"/>
    <w:rsid w:val="004E4AE7"/>
    <w:rsid w:val="004E4AE8"/>
    <w:rsid w:val="004E5300"/>
    <w:rsid w:val="004E533B"/>
    <w:rsid w:val="004E5369"/>
    <w:rsid w:val="004E53FD"/>
    <w:rsid w:val="004E5669"/>
    <w:rsid w:val="004E5950"/>
    <w:rsid w:val="004E6353"/>
    <w:rsid w:val="004E6754"/>
    <w:rsid w:val="004E6FC1"/>
    <w:rsid w:val="004E7004"/>
    <w:rsid w:val="004E74F6"/>
    <w:rsid w:val="004E7600"/>
    <w:rsid w:val="004E7F4C"/>
    <w:rsid w:val="004F0195"/>
    <w:rsid w:val="004F0240"/>
    <w:rsid w:val="004F0727"/>
    <w:rsid w:val="004F0947"/>
    <w:rsid w:val="004F13A1"/>
    <w:rsid w:val="004F14AE"/>
    <w:rsid w:val="004F1C30"/>
    <w:rsid w:val="004F24C7"/>
    <w:rsid w:val="004F26F9"/>
    <w:rsid w:val="004F2B33"/>
    <w:rsid w:val="004F312E"/>
    <w:rsid w:val="004F3869"/>
    <w:rsid w:val="004F39C0"/>
    <w:rsid w:val="004F3A98"/>
    <w:rsid w:val="004F4656"/>
    <w:rsid w:val="004F48B9"/>
    <w:rsid w:val="004F491C"/>
    <w:rsid w:val="004F494B"/>
    <w:rsid w:val="004F4A10"/>
    <w:rsid w:val="004F4C07"/>
    <w:rsid w:val="004F4E32"/>
    <w:rsid w:val="004F4FFF"/>
    <w:rsid w:val="004F5EC9"/>
    <w:rsid w:val="004F60BD"/>
    <w:rsid w:val="004F6306"/>
    <w:rsid w:val="004F6357"/>
    <w:rsid w:val="004F6704"/>
    <w:rsid w:val="004F6996"/>
    <w:rsid w:val="004F6B88"/>
    <w:rsid w:val="004F6EAB"/>
    <w:rsid w:val="004F6EF1"/>
    <w:rsid w:val="004F6F9A"/>
    <w:rsid w:val="0050005D"/>
    <w:rsid w:val="00500181"/>
    <w:rsid w:val="00500336"/>
    <w:rsid w:val="00500402"/>
    <w:rsid w:val="00500454"/>
    <w:rsid w:val="00500597"/>
    <w:rsid w:val="00500E7B"/>
    <w:rsid w:val="005011F2"/>
    <w:rsid w:val="00501B06"/>
    <w:rsid w:val="005026D7"/>
    <w:rsid w:val="00502EEC"/>
    <w:rsid w:val="0050332A"/>
    <w:rsid w:val="00503644"/>
    <w:rsid w:val="00503C4D"/>
    <w:rsid w:val="00503EEE"/>
    <w:rsid w:val="00504B67"/>
    <w:rsid w:val="00504C06"/>
    <w:rsid w:val="00504CF0"/>
    <w:rsid w:val="00504D4A"/>
    <w:rsid w:val="00505C98"/>
    <w:rsid w:val="00505E0D"/>
    <w:rsid w:val="005065F7"/>
    <w:rsid w:val="00506A1D"/>
    <w:rsid w:val="00506B01"/>
    <w:rsid w:val="00507A42"/>
    <w:rsid w:val="00507ADC"/>
    <w:rsid w:val="00507D58"/>
    <w:rsid w:val="00507DD5"/>
    <w:rsid w:val="0051035A"/>
    <w:rsid w:val="00510568"/>
    <w:rsid w:val="005109C7"/>
    <w:rsid w:val="005111CF"/>
    <w:rsid w:val="00511312"/>
    <w:rsid w:val="005116F8"/>
    <w:rsid w:val="00511BEE"/>
    <w:rsid w:val="005129E6"/>
    <w:rsid w:val="00512A69"/>
    <w:rsid w:val="00512C1E"/>
    <w:rsid w:val="00513CCE"/>
    <w:rsid w:val="00513EE9"/>
    <w:rsid w:val="005142E2"/>
    <w:rsid w:val="005144FE"/>
    <w:rsid w:val="0051465E"/>
    <w:rsid w:val="00514776"/>
    <w:rsid w:val="005147ED"/>
    <w:rsid w:val="00514FAB"/>
    <w:rsid w:val="0051525D"/>
    <w:rsid w:val="00515958"/>
    <w:rsid w:val="00516B27"/>
    <w:rsid w:val="00517A35"/>
    <w:rsid w:val="005203E3"/>
    <w:rsid w:val="00520466"/>
    <w:rsid w:val="00520A0C"/>
    <w:rsid w:val="00520FC4"/>
    <w:rsid w:val="00521075"/>
    <w:rsid w:val="005215DA"/>
    <w:rsid w:val="00522218"/>
    <w:rsid w:val="00522C38"/>
    <w:rsid w:val="00522FA9"/>
    <w:rsid w:val="00523608"/>
    <w:rsid w:val="00523B59"/>
    <w:rsid w:val="00523CD1"/>
    <w:rsid w:val="00523FA6"/>
    <w:rsid w:val="00524434"/>
    <w:rsid w:val="00524527"/>
    <w:rsid w:val="0052459A"/>
    <w:rsid w:val="005247BD"/>
    <w:rsid w:val="00524BB6"/>
    <w:rsid w:val="00524BF9"/>
    <w:rsid w:val="00524C6F"/>
    <w:rsid w:val="005255F1"/>
    <w:rsid w:val="005257B8"/>
    <w:rsid w:val="00525DCE"/>
    <w:rsid w:val="005263F2"/>
    <w:rsid w:val="00527C09"/>
    <w:rsid w:val="005301B7"/>
    <w:rsid w:val="0053027C"/>
    <w:rsid w:val="005302DC"/>
    <w:rsid w:val="00530343"/>
    <w:rsid w:val="00531237"/>
    <w:rsid w:val="00531252"/>
    <w:rsid w:val="00531408"/>
    <w:rsid w:val="005317B7"/>
    <w:rsid w:val="005329C5"/>
    <w:rsid w:val="00532AF2"/>
    <w:rsid w:val="00532B3D"/>
    <w:rsid w:val="00532C9B"/>
    <w:rsid w:val="00533100"/>
    <w:rsid w:val="0053343C"/>
    <w:rsid w:val="005335E2"/>
    <w:rsid w:val="00533984"/>
    <w:rsid w:val="00533A13"/>
    <w:rsid w:val="00534206"/>
    <w:rsid w:val="00534839"/>
    <w:rsid w:val="00534884"/>
    <w:rsid w:val="00534AE3"/>
    <w:rsid w:val="0053508B"/>
    <w:rsid w:val="00535931"/>
    <w:rsid w:val="00535AD0"/>
    <w:rsid w:val="005360CE"/>
    <w:rsid w:val="00536217"/>
    <w:rsid w:val="0053640B"/>
    <w:rsid w:val="0053735E"/>
    <w:rsid w:val="00537A55"/>
    <w:rsid w:val="00537F5F"/>
    <w:rsid w:val="00537F81"/>
    <w:rsid w:val="00540C14"/>
    <w:rsid w:val="005410C3"/>
    <w:rsid w:val="005411A8"/>
    <w:rsid w:val="0054129C"/>
    <w:rsid w:val="00541675"/>
    <w:rsid w:val="00541B7E"/>
    <w:rsid w:val="00541CFF"/>
    <w:rsid w:val="00541FF9"/>
    <w:rsid w:val="005420BA"/>
    <w:rsid w:val="005422EE"/>
    <w:rsid w:val="00542394"/>
    <w:rsid w:val="005428C4"/>
    <w:rsid w:val="0054290F"/>
    <w:rsid w:val="00542FF6"/>
    <w:rsid w:val="005438A8"/>
    <w:rsid w:val="005438B2"/>
    <w:rsid w:val="005438D7"/>
    <w:rsid w:val="00544196"/>
    <w:rsid w:val="005441E9"/>
    <w:rsid w:val="0054457E"/>
    <w:rsid w:val="00544B69"/>
    <w:rsid w:val="00544EF2"/>
    <w:rsid w:val="00545327"/>
    <w:rsid w:val="005455AA"/>
    <w:rsid w:val="00545951"/>
    <w:rsid w:val="00545F2A"/>
    <w:rsid w:val="005461AD"/>
    <w:rsid w:val="0054664A"/>
    <w:rsid w:val="00546772"/>
    <w:rsid w:val="00546F31"/>
    <w:rsid w:val="0054763F"/>
    <w:rsid w:val="005476D2"/>
    <w:rsid w:val="00547C2C"/>
    <w:rsid w:val="00547C33"/>
    <w:rsid w:val="00547EE9"/>
    <w:rsid w:val="00547FBD"/>
    <w:rsid w:val="005506D2"/>
    <w:rsid w:val="005507A9"/>
    <w:rsid w:val="00550827"/>
    <w:rsid w:val="005509C8"/>
    <w:rsid w:val="005516FA"/>
    <w:rsid w:val="005518AB"/>
    <w:rsid w:val="0055196C"/>
    <w:rsid w:val="00551DF1"/>
    <w:rsid w:val="00552929"/>
    <w:rsid w:val="00552E98"/>
    <w:rsid w:val="00553A03"/>
    <w:rsid w:val="00553D54"/>
    <w:rsid w:val="00554001"/>
    <w:rsid w:val="00554015"/>
    <w:rsid w:val="00554C67"/>
    <w:rsid w:val="0055516B"/>
    <w:rsid w:val="00555309"/>
    <w:rsid w:val="005556FF"/>
    <w:rsid w:val="00555853"/>
    <w:rsid w:val="005558B8"/>
    <w:rsid w:val="005568BC"/>
    <w:rsid w:val="00556D2C"/>
    <w:rsid w:val="00556FFC"/>
    <w:rsid w:val="00557177"/>
    <w:rsid w:val="005573D7"/>
    <w:rsid w:val="005579C6"/>
    <w:rsid w:val="005579E0"/>
    <w:rsid w:val="00560645"/>
    <w:rsid w:val="00560865"/>
    <w:rsid w:val="005609E2"/>
    <w:rsid w:val="00560B9C"/>
    <w:rsid w:val="00560BE0"/>
    <w:rsid w:val="00560C0D"/>
    <w:rsid w:val="00560C4E"/>
    <w:rsid w:val="00560CC6"/>
    <w:rsid w:val="00560F20"/>
    <w:rsid w:val="00561459"/>
    <w:rsid w:val="00561649"/>
    <w:rsid w:val="00562916"/>
    <w:rsid w:val="00562F7E"/>
    <w:rsid w:val="0056305F"/>
    <w:rsid w:val="00563086"/>
    <w:rsid w:val="0056392D"/>
    <w:rsid w:val="00563A1F"/>
    <w:rsid w:val="00563CC8"/>
    <w:rsid w:val="00563E25"/>
    <w:rsid w:val="00563E8B"/>
    <w:rsid w:val="00564169"/>
    <w:rsid w:val="005644D6"/>
    <w:rsid w:val="00564C1F"/>
    <w:rsid w:val="00565069"/>
    <w:rsid w:val="005651F8"/>
    <w:rsid w:val="00565453"/>
    <w:rsid w:val="0056568B"/>
    <w:rsid w:val="005656A8"/>
    <w:rsid w:val="005659EF"/>
    <w:rsid w:val="00565D79"/>
    <w:rsid w:val="00566127"/>
    <w:rsid w:val="0056618D"/>
    <w:rsid w:val="005665F6"/>
    <w:rsid w:val="00566878"/>
    <w:rsid w:val="005671D1"/>
    <w:rsid w:val="00567A12"/>
    <w:rsid w:val="00567CEA"/>
    <w:rsid w:val="00570146"/>
    <w:rsid w:val="00570408"/>
    <w:rsid w:val="00570743"/>
    <w:rsid w:val="00571324"/>
    <w:rsid w:val="00571B87"/>
    <w:rsid w:val="00571E51"/>
    <w:rsid w:val="00572259"/>
    <w:rsid w:val="005727DC"/>
    <w:rsid w:val="0057283F"/>
    <w:rsid w:val="00572A6A"/>
    <w:rsid w:val="00572FB9"/>
    <w:rsid w:val="00573D0F"/>
    <w:rsid w:val="00573D1C"/>
    <w:rsid w:val="00573E52"/>
    <w:rsid w:val="00573FD1"/>
    <w:rsid w:val="0057435F"/>
    <w:rsid w:val="00574550"/>
    <w:rsid w:val="00574557"/>
    <w:rsid w:val="005749B2"/>
    <w:rsid w:val="005750FF"/>
    <w:rsid w:val="00575317"/>
    <w:rsid w:val="005754C9"/>
    <w:rsid w:val="00575763"/>
    <w:rsid w:val="00575E17"/>
    <w:rsid w:val="00575F4D"/>
    <w:rsid w:val="00577455"/>
    <w:rsid w:val="00577AF8"/>
    <w:rsid w:val="00577AFD"/>
    <w:rsid w:val="00577C9B"/>
    <w:rsid w:val="0058000D"/>
    <w:rsid w:val="00580505"/>
    <w:rsid w:val="00580E6D"/>
    <w:rsid w:val="00580F1D"/>
    <w:rsid w:val="00580F65"/>
    <w:rsid w:val="00581433"/>
    <w:rsid w:val="00581726"/>
    <w:rsid w:val="00581CE6"/>
    <w:rsid w:val="00581EAE"/>
    <w:rsid w:val="005820C7"/>
    <w:rsid w:val="00582290"/>
    <w:rsid w:val="00582365"/>
    <w:rsid w:val="005825BC"/>
    <w:rsid w:val="00582AC1"/>
    <w:rsid w:val="00582B28"/>
    <w:rsid w:val="0058342C"/>
    <w:rsid w:val="00583ABC"/>
    <w:rsid w:val="00583E21"/>
    <w:rsid w:val="00584D0B"/>
    <w:rsid w:val="005850E5"/>
    <w:rsid w:val="00585C45"/>
    <w:rsid w:val="00585E1B"/>
    <w:rsid w:val="005861DB"/>
    <w:rsid w:val="00586245"/>
    <w:rsid w:val="005868DE"/>
    <w:rsid w:val="00586AE0"/>
    <w:rsid w:val="0058709A"/>
    <w:rsid w:val="005874F9"/>
    <w:rsid w:val="005902A9"/>
    <w:rsid w:val="005910A0"/>
    <w:rsid w:val="00591122"/>
    <w:rsid w:val="00591359"/>
    <w:rsid w:val="00591379"/>
    <w:rsid w:val="0059137C"/>
    <w:rsid w:val="0059159A"/>
    <w:rsid w:val="00592547"/>
    <w:rsid w:val="005925D9"/>
    <w:rsid w:val="00592B60"/>
    <w:rsid w:val="00592BAC"/>
    <w:rsid w:val="005930EE"/>
    <w:rsid w:val="005942CF"/>
    <w:rsid w:val="005943A5"/>
    <w:rsid w:val="0059489F"/>
    <w:rsid w:val="005949BD"/>
    <w:rsid w:val="005952C2"/>
    <w:rsid w:val="00596070"/>
    <w:rsid w:val="005962AF"/>
    <w:rsid w:val="005971E6"/>
    <w:rsid w:val="00597AD1"/>
    <w:rsid w:val="00597B6B"/>
    <w:rsid w:val="00597F16"/>
    <w:rsid w:val="005A0145"/>
    <w:rsid w:val="005A01BB"/>
    <w:rsid w:val="005A0CE1"/>
    <w:rsid w:val="005A0E21"/>
    <w:rsid w:val="005A122A"/>
    <w:rsid w:val="005A1723"/>
    <w:rsid w:val="005A1A01"/>
    <w:rsid w:val="005A1A67"/>
    <w:rsid w:val="005A24F4"/>
    <w:rsid w:val="005A2512"/>
    <w:rsid w:val="005A2867"/>
    <w:rsid w:val="005A29A8"/>
    <w:rsid w:val="005A2D99"/>
    <w:rsid w:val="005A2E52"/>
    <w:rsid w:val="005A33AE"/>
    <w:rsid w:val="005A3963"/>
    <w:rsid w:val="005A3D7C"/>
    <w:rsid w:val="005A3EDF"/>
    <w:rsid w:val="005A410C"/>
    <w:rsid w:val="005A4484"/>
    <w:rsid w:val="005A4491"/>
    <w:rsid w:val="005A4E03"/>
    <w:rsid w:val="005A56E6"/>
    <w:rsid w:val="005A576D"/>
    <w:rsid w:val="005A58DF"/>
    <w:rsid w:val="005A5E33"/>
    <w:rsid w:val="005A6265"/>
    <w:rsid w:val="005A6377"/>
    <w:rsid w:val="005A67B9"/>
    <w:rsid w:val="005A69D4"/>
    <w:rsid w:val="005A7317"/>
    <w:rsid w:val="005A73CF"/>
    <w:rsid w:val="005A7487"/>
    <w:rsid w:val="005A7C3D"/>
    <w:rsid w:val="005A7E14"/>
    <w:rsid w:val="005B01AF"/>
    <w:rsid w:val="005B096F"/>
    <w:rsid w:val="005B09D3"/>
    <w:rsid w:val="005B0C24"/>
    <w:rsid w:val="005B0FE6"/>
    <w:rsid w:val="005B1610"/>
    <w:rsid w:val="005B17E1"/>
    <w:rsid w:val="005B1840"/>
    <w:rsid w:val="005B1B68"/>
    <w:rsid w:val="005B1BBD"/>
    <w:rsid w:val="005B1F76"/>
    <w:rsid w:val="005B252B"/>
    <w:rsid w:val="005B262D"/>
    <w:rsid w:val="005B2745"/>
    <w:rsid w:val="005B2B45"/>
    <w:rsid w:val="005B2B5E"/>
    <w:rsid w:val="005B347E"/>
    <w:rsid w:val="005B37DA"/>
    <w:rsid w:val="005B3B2F"/>
    <w:rsid w:val="005B5190"/>
    <w:rsid w:val="005B54F7"/>
    <w:rsid w:val="005B55ED"/>
    <w:rsid w:val="005B5A06"/>
    <w:rsid w:val="005B5B3C"/>
    <w:rsid w:val="005B66AD"/>
    <w:rsid w:val="005B6A7C"/>
    <w:rsid w:val="005B75D2"/>
    <w:rsid w:val="005B75E5"/>
    <w:rsid w:val="005B7B99"/>
    <w:rsid w:val="005C02E0"/>
    <w:rsid w:val="005C0577"/>
    <w:rsid w:val="005C0711"/>
    <w:rsid w:val="005C1E7D"/>
    <w:rsid w:val="005C1FBC"/>
    <w:rsid w:val="005C20B5"/>
    <w:rsid w:val="005C20B7"/>
    <w:rsid w:val="005C215A"/>
    <w:rsid w:val="005C2177"/>
    <w:rsid w:val="005C21AE"/>
    <w:rsid w:val="005C2BD0"/>
    <w:rsid w:val="005C30E1"/>
    <w:rsid w:val="005C31B6"/>
    <w:rsid w:val="005C38C5"/>
    <w:rsid w:val="005C42AC"/>
    <w:rsid w:val="005C471F"/>
    <w:rsid w:val="005C4B69"/>
    <w:rsid w:val="005C4B7A"/>
    <w:rsid w:val="005C4EAC"/>
    <w:rsid w:val="005C5BF2"/>
    <w:rsid w:val="005C5C10"/>
    <w:rsid w:val="005C63AB"/>
    <w:rsid w:val="005C6839"/>
    <w:rsid w:val="005C6B07"/>
    <w:rsid w:val="005C6BC1"/>
    <w:rsid w:val="005C6E5E"/>
    <w:rsid w:val="005C70C1"/>
    <w:rsid w:val="005C72CA"/>
    <w:rsid w:val="005C7C23"/>
    <w:rsid w:val="005C7C9F"/>
    <w:rsid w:val="005C7D14"/>
    <w:rsid w:val="005C7D60"/>
    <w:rsid w:val="005C7D67"/>
    <w:rsid w:val="005D0DDD"/>
    <w:rsid w:val="005D0E39"/>
    <w:rsid w:val="005D0FB1"/>
    <w:rsid w:val="005D110C"/>
    <w:rsid w:val="005D11FC"/>
    <w:rsid w:val="005D145E"/>
    <w:rsid w:val="005D1B96"/>
    <w:rsid w:val="005D1D4A"/>
    <w:rsid w:val="005D22FA"/>
    <w:rsid w:val="005D28F4"/>
    <w:rsid w:val="005D2A4D"/>
    <w:rsid w:val="005D2D09"/>
    <w:rsid w:val="005D2DC4"/>
    <w:rsid w:val="005D3307"/>
    <w:rsid w:val="005D3689"/>
    <w:rsid w:val="005D3A0B"/>
    <w:rsid w:val="005D3C09"/>
    <w:rsid w:val="005D448E"/>
    <w:rsid w:val="005D4BE8"/>
    <w:rsid w:val="005D575F"/>
    <w:rsid w:val="005D5760"/>
    <w:rsid w:val="005D5BCD"/>
    <w:rsid w:val="005D5DC4"/>
    <w:rsid w:val="005D65CC"/>
    <w:rsid w:val="005D6B4C"/>
    <w:rsid w:val="005D7234"/>
    <w:rsid w:val="005D7899"/>
    <w:rsid w:val="005D7BF0"/>
    <w:rsid w:val="005E091C"/>
    <w:rsid w:val="005E0C27"/>
    <w:rsid w:val="005E0EA3"/>
    <w:rsid w:val="005E105A"/>
    <w:rsid w:val="005E15A6"/>
    <w:rsid w:val="005E16E7"/>
    <w:rsid w:val="005E21D9"/>
    <w:rsid w:val="005E25F0"/>
    <w:rsid w:val="005E274B"/>
    <w:rsid w:val="005E29DF"/>
    <w:rsid w:val="005E2F87"/>
    <w:rsid w:val="005E384A"/>
    <w:rsid w:val="005E3A30"/>
    <w:rsid w:val="005E3EEE"/>
    <w:rsid w:val="005E40F0"/>
    <w:rsid w:val="005E4889"/>
    <w:rsid w:val="005E4ADB"/>
    <w:rsid w:val="005E4D7A"/>
    <w:rsid w:val="005E4E41"/>
    <w:rsid w:val="005E5268"/>
    <w:rsid w:val="005E5332"/>
    <w:rsid w:val="005E5975"/>
    <w:rsid w:val="005E62A8"/>
    <w:rsid w:val="005E6D04"/>
    <w:rsid w:val="005E6EB8"/>
    <w:rsid w:val="005E7238"/>
    <w:rsid w:val="005E77C2"/>
    <w:rsid w:val="005E7ADE"/>
    <w:rsid w:val="005E7C1D"/>
    <w:rsid w:val="005F025E"/>
    <w:rsid w:val="005F0EBD"/>
    <w:rsid w:val="005F1373"/>
    <w:rsid w:val="005F1526"/>
    <w:rsid w:val="005F1B9F"/>
    <w:rsid w:val="005F1BA9"/>
    <w:rsid w:val="005F2203"/>
    <w:rsid w:val="005F27C4"/>
    <w:rsid w:val="005F3A59"/>
    <w:rsid w:val="005F3AFE"/>
    <w:rsid w:val="005F3ECB"/>
    <w:rsid w:val="005F3F6C"/>
    <w:rsid w:val="005F4046"/>
    <w:rsid w:val="005F48B8"/>
    <w:rsid w:val="005F494C"/>
    <w:rsid w:val="005F4CCE"/>
    <w:rsid w:val="005F4FDA"/>
    <w:rsid w:val="005F5427"/>
    <w:rsid w:val="005F5BF5"/>
    <w:rsid w:val="005F6554"/>
    <w:rsid w:val="005F70F4"/>
    <w:rsid w:val="005F725B"/>
    <w:rsid w:val="005F728E"/>
    <w:rsid w:val="00600225"/>
    <w:rsid w:val="006005C7"/>
    <w:rsid w:val="00600CB5"/>
    <w:rsid w:val="00600E67"/>
    <w:rsid w:val="00600EAF"/>
    <w:rsid w:val="00601523"/>
    <w:rsid w:val="0060170D"/>
    <w:rsid w:val="0060206F"/>
    <w:rsid w:val="006022D9"/>
    <w:rsid w:val="006023E6"/>
    <w:rsid w:val="006025DF"/>
    <w:rsid w:val="00602C1D"/>
    <w:rsid w:val="00602CF3"/>
    <w:rsid w:val="0060307E"/>
    <w:rsid w:val="006030D0"/>
    <w:rsid w:val="006033E5"/>
    <w:rsid w:val="00603630"/>
    <w:rsid w:val="006038A4"/>
    <w:rsid w:val="00603A08"/>
    <w:rsid w:val="00604197"/>
    <w:rsid w:val="00604623"/>
    <w:rsid w:val="0060474A"/>
    <w:rsid w:val="006047E1"/>
    <w:rsid w:val="006059CE"/>
    <w:rsid w:val="00605A9C"/>
    <w:rsid w:val="00605B4A"/>
    <w:rsid w:val="00605E43"/>
    <w:rsid w:val="00605E69"/>
    <w:rsid w:val="00606067"/>
    <w:rsid w:val="00606079"/>
    <w:rsid w:val="00606BCA"/>
    <w:rsid w:val="006072EF"/>
    <w:rsid w:val="00607723"/>
    <w:rsid w:val="00607924"/>
    <w:rsid w:val="00607B00"/>
    <w:rsid w:val="00610171"/>
    <w:rsid w:val="00610723"/>
    <w:rsid w:val="00610B8B"/>
    <w:rsid w:val="00610C5A"/>
    <w:rsid w:val="00610E1C"/>
    <w:rsid w:val="006112F6"/>
    <w:rsid w:val="00611CCE"/>
    <w:rsid w:val="00612235"/>
    <w:rsid w:val="0061232A"/>
    <w:rsid w:val="00612700"/>
    <w:rsid w:val="00612C57"/>
    <w:rsid w:val="0061319C"/>
    <w:rsid w:val="00613C51"/>
    <w:rsid w:val="00613CCA"/>
    <w:rsid w:val="00613F39"/>
    <w:rsid w:val="006143B6"/>
    <w:rsid w:val="0061444D"/>
    <w:rsid w:val="006145FD"/>
    <w:rsid w:val="006148B3"/>
    <w:rsid w:val="00614A11"/>
    <w:rsid w:val="00614A37"/>
    <w:rsid w:val="00614C74"/>
    <w:rsid w:val="00614F92"/>
    <w:rsid w:val="00615E6F"/>
    <w:rsid w:val="006162EF"/>
    <w:rsid w:val="006164D6"/>
    <w:rsid w:val="0061690D"/>
    <w:rsid w:val="00616B82"/>
    <w:rsid w:val="00617369"/>
    <w:rsid w:val="00617E93"/>
    <w:rsid w:val="00620195"/>
    <w:rsid w:val="0062024A"/>
    <w:rsid w:val="00620659"/>
    <w:rsid w:val="006208F5"/>
    <w:rsid w:val="0062099C"/>
    <w:rsid w:val="00620FAC"/>
    <w:rsid w:val="00620FD9"/>
    <w:rsid w:val="00621281"/>
    <w:rsid w:val="006218F3"/>
    <w:rsid w:val="00622B82"/>
    <w:rsid w:val="0062308A"/>
    <w:rsid w:val="006234CC"/>
    <w:rsid w:val="00623A26"/>
    <w:rsid w:val="00623A3B"/>
    <w:rsid w:val="00623F6F"/>
    <w:rsid w:val="00623FE3"/>
    <w:rsid w:val="006245CE"/>
    <w:rsid w:val="00624933"/>
    <w:rsid w:val="00624EA0"/>
    <w:rsid w:val="00624F1B"/>
    <w:rsid w:val="0062563A"/>
    <w:rsid w:val="0062570D"/>
    <w:rsid w:val="00625B1B"/>
    <w:rsid w:val="00626181"/>
    <w:rsid w:val="00626199"/>
    <w:rsid w:val="006262F2"/>
    <w:rsid w:val="006265C4"/>
    <w:rsid w:val="006269CE"/>
    <w:rsid w:val="00626E3B"/>
    <w:rsid w:val="00626EDB"/>
    <w:rsid w:val="0062764A"/>
    <w:rsid w:val="00627C4B"/>
    <w:rsid w:val="00630B9A"/>
    <w:rsid w:val="00630C8F"/>
    <w:rsid w:val="00630E82"/>
    <w:rsid w:val="00631B9B"/>
    <w:rsid w:val="0063341C"/>
    <w:rsid w:val="00633E27"/>
    <w:rsid w:val="00634B37"/>
    <w:rsid w:val="00634E8F"/>
    <w:rsid w:val="00634FEF"/>
    <w:rsid w:val="00635183"/>
    <w:rsid w:val="006353CC"/>
    <w:rsid w:val="0063552E"/>
    <w:rsid w:val="0063556F"/>
    <w:rsid w:val="006355E4"/>
    <w:rsid w:val="00635ACB"/>
    <w:rsid w:val="00635B8E"/>
    <w:rsid w:val="00635CF1"/>
    <w:rsid w:val="00636AFC"/>
    <w:rsid w:val="00637115"/>
    <w:rsid w:val="006372CC"/>
    <w:rsid w:val="006372F1"/>
    <w:rsid w:val="00640938"/>
    <w:rsid w:val="00640D03"/>
    <w:rsid w:val="00640ECF"/>
    <w:rsid w:val="00641D33"/>
    <w:rsid w:val="00642154"/>
    <w:rsid w:val="00643127"/>
    <w:rsid w:val="00643AF9"/>
    <w:rsid w:val="00643C0C"/>
    <w:rsid w:val="00643F46"/>
    <w:rsid w:val="00644003"/>
    <w:rsid w:val="006442D0"/>
    <w:rsid w:val="00645643"/>
    <w:rsid w:val="00645787"/>
    <w:rsid w:val="006458C7"/>
    <w:rsid w:val="00646741"/>
    <w:rsid w:val="00646967"/>
    <w:rsid w:val="00646C34"/>
    <w:rsid w:val="00646FD8"/>
    <w:rsid w:val="0065035F"/>
    <w:rsid w:val="006508FA"/>
    <w:rsid w:val="006514D0"/>
    <w:rsid w:val="0065171D"/>
    <w:rsid w:val="00651B06"/>
    <w:rsid w:val="00651B95"/>
    <w:rsid w:val="006522E1"/>
    <w:rsid w:val="006534F5"/>
    <w:rsid w:val="00653580"/>
    <w:rsid w:val="00653657"/>
    <w:rsid w:val="006539D1"/>
    <w:rsid w:val="00653A62"/>
    <w:rsid w:val="00653FD0"/>
    <w:rsid w:val="006540CF"/>
    <w:rsid w:val="00654A0E"/>
    <w:rsid w:val="00654ADF"/>
    <w:rsid w:val="00654C01"/>
    <w:rsid w:val="00654FC5"/>
    <w:rsid w:val="0065577D"/>
    <w:rsid w:val="00655F9F"/>
    <w:rsid w:val="00656507"/>
    <w:rsid w:val="00656754"/>
    <w:rsid w:val="00656CC5"/>
    <w:rsid w:val="00656FD7"/>
    <w:rsid w:val="0065720C"/>
    <w:rsid w:val="006574F6"/>
    <w:rsid w:val="006574FD"/>
    <w:rsid w:val="00657764"/>
    <w:rsid w:val="006578C6"/>
    <w:rsid w:val="00657982"/>
    <w:rsid w:val="00660227"/>
    <w:rsid w:val="006605B3"/>
    <w:rsid w:val="00660682"/>
    <w:rsid w:val="00661133"/>
    <w:rsid w:val="00661A7E"/>
    <w:rsid w:val="00661C9D"/>
    <w:rsid w:val="0066210C"/>
    <w:rsid w:val="0066218D"/>
    <w:rsid w:val="006623C1"/>
    <w:rsid w:val="0066240E"/>
    <w:rsid w:val="00662C96"/>
    <w:rsid w:val="00662D02"/>
    <w:rsid w:val="006631D6"/>
    <w:rsid w:val="00663B8B"/>
    <w:rsid w:val="00663E65"/>
    <w:rsid w:val="00664070"/>
    <w:rsid w:val="00664348"/>
    <w:rsid w:val="00664733"/>
    <w:rsid w:val="00664999"/>
    <w:rsid w:val="00664B63"/>
    <w:rsid w:val="00664B7B"/>
    <w:rsid w:val="00664E73"/>
    <w:rsid w:val="00665245"/>
    <w:rsid w:val="00665F27"/>
    <w:rsid w:val="006661C4"/>
    <w:rsid w:val="006662C2"/>
    <w:rsid w:val="0066645E"/>
    <w:rsid w:val="006667EB"/>
    <w:rsid w:val="00666D6B"/>
    <w:rsid w:val="0066705D"/>
    <w:rsid w:val="00667604"/>
    <w:rsid w:val="00667C8B"/>
    <w:rsid w:val="00670258"/>
    <w:rsid w:val="006704E3"/>
    <w:rsid w:val="00670529"/>
    <w:rsid w:val="00670FAB"/>
    <w:rsid w:val="00671066"/>
    <w:rsid w:val="00671694"/>
    <w:rsid w:val="006716B8"/>
    <w:rsid w:val="00671EF5"/>
    <w:rsid w:val="00672561"/>
    <w:rsid w:val="00672610"/>
    <w:rsid w:val="00672C06"/>
    <w:rsid w:val="00672CC3"/>
    <w:rsid w:val="00673096"/>
    <w:rsid w:val="00673353"/>
    <w:rsid w:val="00673699"/>
    <w:rsid w:val="0067394E"/>
    <w:rsid w:val="006739C4"/>
    <w:rsid w:val="00673A2B"/>
    <w:rsid w:val="00673F4F"/>
    <w:rsid w:val="00674687"/>
    <w:rsid w:val="00675231"/>
    <w:rsid w:val="006752FD"/>
    <w:rsid w:val="006759DE"/>
    <w:rsid w:val="00675BEC"/>
    <w:rsid w:val="00675F44"/>
    <w:rsid w:val="0067627D"/>
    <w:rsid w:val="00676530"/>
    <w:rsid w:val="00676624"/>
    <w:rsid w:val="00676920"/>
    <w:rsid w:val="00676D50"/>
    <w:rsid w:val="00677067"/>
    <w:rsid w:val="006775D7"/>
    <w:rsid w:val="0067773E"/>
    <w:rsid w:val="006802B3"/>
    <w:rsid w:val="00681260"/>
    <w:rsid w:val="00681382"/>
    <w:rsid w:val="00681A91"/>
    <w:rsid w:val="00681EF9"/>
    <w:rsid w:val="0068203D"/>
    <w:rsid w:val="0068207F"/>
    <w:rsid w:val="0068256C"/>
    <w:rsid w:val="006826F1"/>
    <w:rsid w:val="00682E5F"/>
    <w:rsid w:val="006832CB"/>
    <w:rsid w:val="006834E8"/>
    <w:rsid w:val="00683C84"/>
    <w:rsid w:val="00683CBF"/>
    <w:rsid w:val="00683DC8"/>
    <w:rsid w:val="0068409B"/>
    <w:rsid w:val="00684150"/>
    <w:rsid w:val="006842CD"/>
    <w:rsid w:val="00684B6F"/>
    <w:rsid w:val="00684FFF"/>
    <w:rsid w:val="00685444"/>
    <w:rsid w:val="0068573E"/>
    <w:rsid w:val="00685DB9"/>
    <w:rsid w:val="00686054"/>
    <w:rsid w:val="00687789"/>
    <w:rsid w:val="00690D53"/>
    <w:rsid w:val="00691240"/>
    <w:rsid w:val="00691CB5"/>
    <w:rsid w:val="00691E30"/>
    <w:rsid w:val="00692240"/>
    <w:rsid w:val="006926DC"/>
    <w:rsid w:val="00692EEF"/>
    <w:rsid w:val="00693008"/>
    <w:rsid w:val="006933B8"/>
    <w:rsid w:val="0069361E"/>
    <w:rsid w:val="00693906"/>
    <w:rsid w:val="0069398C"/>
    <w:rsid w:val="00693F05"/>
    <w:rsid w:val="00694139"/>
    <w:rsid w:val="006945F3"/>
    <w:rsid w:val="00694981"/>
    <w:rsid w:val="00695335"/>
    <w:rsid w:val="00695CDF"/>
    <w:rsid w:val="00695CE2"/>
    <w:rsid w:val="00695D50"/>
    <w:rsid w:val="006964A9"/>
    <w:rsid w:val="00696613"/>
    <w:rsid w:val="00696DFD"/>
    <w:rsid w:val="00697034"/>
    <w:rsid w:val="006972CF"/>
    <w:rsid w:val="00697739"/>
    <w:rsid w:val="006A085A"/>
    <w:rsid w:val="006A08E2"/>
    <w:rsid w:val="006A0905"/>
    <w:rsid w:val="006A1690"/>
    <w:rsid w:val="006A1720"/>
    <w:rsid w:val="006A1724"/>
    <w:rsid w:val="006A1BB8"/>
    <w:rsid w:val="006A1D7F"/>
    <w:rsid w:val="006A23A6"/>
    <w:rsid w:val="006A2498"/>
    <w:rsid w:val="006A2526"/>
    <w:rsid w:val="006A2643"/>
    <w:rsid w:val="006A28CC"/>
    <w:rsid w:val="006A33BD"/>
    <w:rsid w:val="006A386F"/>
    <w:rsid w:val="006A3FA7"/>
    <w:rsid w:val="006A494D"/>
    <w:rsid w:val="006A5499"/>
    <w:rsid w:val="006A54AF"/>
    <w:rsid w:val="006A5C1C"/>
    <w:rsid w:val="006A5E10"/>
    <w:rsid w:val="006A5E98"/>
    <w:rsid w:val="006A681F"/>
    <w:rsid w:val="006A73F0"/>
    <w:rsid w:val="006A7573"/>
    <w:rsid w:val="006A76AE"/>
    <w:rsid w:val="006A7759"/>
    <w:rsid w:val="006A7792"/>
    <w:rsid w:val="006A7ADF"/>
    <w:rsid w:val="006A7CA4"/>
    <w:rsid w:val="006A7E91"/>
    <w:rsid w:val="006A7EC4"/>
    <w:rsid w:val="006A7FE5"/>
    <w:rsid w:val="006B0156"/>
    <w:rsid w:val="006B0567"/>
    <w:rsid w:val="006B0991"/>
    <w:rsid w:val="006B0DC1"/>
    <w:rsid w:val="006B0E6E"/>
    <w:rsid w:val="006B0E82"/>
    <w:rsid w:val="006B1211"/>
    <w:rsid w:val="006B19AB"/>
    <w:rsid w:val="006B1BC7"/>
    <w:rsid w:val="006B1F9B"/>
    <w:rsid w:val="006B2043"/>
    <w:rsid w:val="006B2076"/>
    <w:rsid w:val="006B21BB"/>
    <w:rsid w:val="006B24A9"/>
    <w:rsid w:val="006B26C9"/>
    <w:rsid w:val="006B2B83"/>
    <w:rsid w:val="006B3798"/>
    <w:rsid w:val="006B3A5D"/>
    <w:rsid w:val="006B4033"/>
    <w:rsid w:val="006B4191"/>
    <w:rsid w:val="006B43B3"/>
    <w:rsid w:val="006B47C9"/>
    <w:rsid w:val="006B509C"/>
    <w:rsid w:val="006B56B4"/>
    <w:rsid w:val="006B5970"/>
    <w:rsid w:val="006B5A4A"/>
    <w:rsid w:val="006B5D00"/>
    <w:rsid w:val="006B601A"/>
    <w:rsid w:val="006B6FF2"/>
    <w:rsid w:val="006B76C8"/>
    <w:rsid w:val="006C0007"/>
    <w:rsid w:val="006C018D"/>
    <w:rsid w:val="006C0838"/>
    <w:rsid w:val="006C154C"/>
    <w:rsid w:val="006C194E"/>
    <w:rsid w:val="006C24D9"/>
    <w:rsid w:val="006C2861"/>
    <w:rsid w:val="006C2EB2"/>
    <w:rsid w:val="006C3247"/>
    <w:rsid w:val="006C381B"/>
    <w:rsid w:val="006C3DED"/>
    <w:rsid w:val="006C45D0"/>
    <w:rsid w:val="006C49A8"/>
    <w:rsid w:val="006C519C"/>
    <w:rsid w:val="006C52BB"/>
    <w:rsid w:val="006C5458"/>
    <w:rsid w:val="006C545D"/>
    <w:rsid w:val="006C55C0"/>
    <w:rsid w:val="006C5D30"/>
    <w:rsid w:val="006C6218"/>
    <w:rsid w:val="006C6818"/>
    <w:rsid w:val="006C6AEA"/>
    <w:rsid w:val="006C75C0"/>
    <w:rsid w:val="006C7E95"/>
    <w:rsid w:val="006D009D"/>
    <w:rsid w:val="006D10CE"/>
    <w:rsid w:val="006D15EA"/>
    <w:rsid w:val="006D194A"/>
    <w:rsid w:val="006D1ABD"/>
    <w:rsid w:val="006D1EDF"/>
    <w:rsid w:val="006D2488"/>
    <w:rsid w:val="006D2A6F"/>
    <w:rsid w:val="006D2F96"/>
    <w:rsid w:val="006D3995"/>
    <w:rsid w:val="006D39CC"/>
    <w:rsid w:val="006D3B74"/>
    <w:rsid w:val="006D3CF7"/>
    <w:rsid w:val="006D4D93"/>
    <w:rsid w:val="006D4E50"/>
    <w:rsid w:val="006D4ECE"/>
    <w:rsid w:val="006D5027"/>
    <w:rsid w:val="006D5357"/>
    <w:rsid w:val="006D5836"/>
    <w:rsid w:val="006D59C4"/>
    <w:rsid w:val="006D6204"/>
    <w:rsid w:val="006D659B"/>
    <w:rsid w:val="006D65B9"/>
    <w:rsid w:val="006D67CD"/>
    <w:rsid w:val="006D6DF8"/>
    <w:rsid w:val="006D71F6"/>
    <w:rsid w:val="006D7262"/>
    <w:rsid w:val="006D74C4"/>
    <w:rsid w:val="006D782B"/>
    <w:rsid w:val="006E0308"/>
    <w:rsid w:val="006E077A"/>
    <w:rsid w:val="006E0792"/>
    <w:rsid w:val="006E0D75"/>
    <w:rsid w:val="006E1309"/>
    <w:rsid w:val="006E1474"/>
    <w:rsid w:val="006E1664"/>
    <w:rsid w:val="006E17B5"/>
    <w:rsid w:val="006E1CE0"/>
    <w:rsid w:val="006E2213"/>
    <w:rsid w:val="006E25E6"/>
    <w:rsid w:val="006E27B7"/>
    <w:rsid w:val="006E2DF3"/>
    <w:rsid w:val="006E31A3"/>
    <w:rsid w:val="006E41D5"/>
    <w:rsid w:val="006E433D"/>
    <w:rsid w:val="006E486B"/>
    <w:rsid w:val="006E4C39"/>
    <w:rsid w:val="006E57BD"/>
    <w:rsid w:val="006E582B"/>
    <w:rsid w:val="006E5F72"/>
    <w:rsid w:val="006E5F96"/>
    <w:rsid w:val="006E6143"/>
    <w:rsid w:val="006E6A0A"/>
    <w:rsid w:val="006E6C56"/>
    <w:rsid w:val="006E6DF2"/>
    <w:rsid w:val="006E6E1E"/>
    <w:rsid w:val="006E6F8A"/>
    <w:rsid w:val="006E785F"/>
    <w:rsid w:val="006E7DC6"/>
    <w:rsid w:val="006E7F03"/>
    <w:rsid w:val="006F057C"/>
    <w:rsid w:val="006F0BF3"/>
    <w:rsid w:val="006F1616"/>
    <w:rsid w:val="006F17DD"/>
    <w:rsid w:val="006F2670"/>
    <w:rsid w:val="006F2AB0"/>
    <w:rsid w:val="006F2BA2"/>
    <w:rsid w:val="006F405C"/>
    <w:rsid w:val="006F4137"/>
    <w:rsid w:val="006F4558"/>
    <w:rsid w:val="006F45B0"/>
    <w:rsid w:val="006F4771"/>
    <w:rsid w:val="006F507D"/>
    <w:rsid w:val="006F5213"/>
    <w:rsid w:val="006F552E"/>
    <w:rsid w:val="006F57FC"/>
    <w:rsid w:val="006F59B5"/>
    <w:rsid w:val="006F5DF7"/>
    <w:rsid w:val="006F613A"/>
    <w:rsid w:val="006F62FA"/>
    <w:rsid w:val="006F6885"/>
    <w:rsid w:val="006F6C88"/>
    <w:rsid w:val="006F6C89"/>
    <w:rsid w:val="006F73DB"/>
    <w:rsid w:val="006F7608"/>
    <w:rsid w:val="006F7B62"/>
    <w:rsid w:val="00700697"/>
    <w:rsid w:val="007006F2"/>
    <w:rsid w:val="007007B2"/>
    <w:rsid w:val="00700903"/>
    <w:rsid w:val="00700E11"/>
    <w:rsid w:val="00700F1E"/>
    <w:rsid w:val="007010A2"/>
    <w:rsid w:val="007013E5"/>
    <w:rsid w:val="00701577"/>
    <w:rsid w:val="00701860"/>
    <w:rsid w:val="007024E1"/>
    <w:rsid w:val="00702949"/>
    <w:rsid w:val="00702C42"/>
    <w:rsid w:val="0070328B"/>
    <w:rsid w:val="0070329B"/>
    <w:rsid w:val="007034FD"/>
    <w:rsid w:val="00703CAC"/>
    <w:rsid w:val="00704112"/>
    <w:rsid w:val="007044D0"/>
    <w:rsid w:val="0070465E"/>
    <w:rsid w:val="007049B6"/>
    <w:rsid w:val="007049F1"/>
    <w:rsid w:val="00704AE4"/>
    <w:rsid w:val="00704E1B"/>
    <w:rsid w:val="007051A6"/>
    <w:rsid w:val="007052A9"/>
    <w:rsid w:val="007057CE"/>
    <w:rsid w:val="00705C11"/>
    <w:rsid w:val="0070601C"/>
    <w:rsid w:val="00706658"/>
    <w:rsid w:val="00706E22"/>
    <w:rsid w:val="0070701E"/>
    <w:rsid w:val="007078A4"/>
    <w:rsid w:val="00707A3A"/>
    <w:rsid w:val="00707AA6"/>
    <w:rsid w:val="00707B6F"/>
    <w:rsid w:val="00707CD9"/>
    <w:rsid w:val="007107C2"/>
    <w:rsid w:val="0071081A"/>
    <w:rsid w:val="00710EAC"/>
    <w:rsid w:val="00711830"/>
    <w:rsid w:val="007118E7"/>
    <w:rsid w:val="00711A5C"/>
    <w:rsid w:val="00711EF1"/>
    <w:rsid w:val="00712284"/>
    <w:rsid w:val="00713B61"/>
    <w:rsid w:val="00713C5A"/>
    <w:rsid w:val="0071429B"/>
    <w:rsid w:val="007142C7"/>
    <w:rsid w:val="007146EC"/>
    <w:rsid w:val="0071474D"/>
    <w:rsid w:val="00715557"/>
    <w:rsid w:val="007157A4"/>
    <w:rsid w:val="007157B9"/>
    <w:rsid w:val="00715CA4"/>
    <w:rsid w:val="00716082"/>
    <w:rsid w:val="00716568"/>
    <w:rsid w:val="007171F2"/>
    <w:rsid w:val="00717298"/>
    <w:rsid w:val="0071738F"/>
    <w:rsid w:val="0071758C"/>
    <w:rsid w:val="00717747"/>
    <w:rsid w:val="00720233"/>
    <w:rsid w:val="007206C5"/>
    <w:rsid w:val="00720EAF"/>
    <w:rsid w:val="0072152E"/>
    <w:rsid w:val="00721965"/>
    <w:rsid w:val="00721C0E"/>
    <w:rsid w:val="00722861"/>
    <w:rsid w:val="00722B71"/>
    <w:rsid w:val="007231AD"/>
    <w:rsid w:val="0072321D"/>
    <w:rsid w:val="007234D0"/>
    <w:rsid w:val="00724834"/>
    <w:rsid w:val="00724D59"/>
    <w:rsid w:val="00724DF0"/>
    <w:rsid w:val="00724E68"/>
    <w:rsid w:val="00725133"/>
    <w:rsid w:val="007252B3"/>
    <w:rsid w:val="007254E1"/>
    <w:rsid w:val="00725D84"/>
    <w:rsid w:val="00725DED"/>
    <w:rsid w:val="0072637C"/>
    <w:rsid w:val="0072694B"/>
    <w:rsid w:val="00726B2E"/>
    <w:rsid w:val="00726F7E"/>
    <w:rsid w:val="007272D3"/>
    <w:rsid w:val="00727E80"/>
    <w:rsid w:val="0073006C"/>
    <w:rsid w:val="007312BE"/>
    <w:rsid w:val="00731649"/>
    <w:rsid w:val="007319CE"/>
    <w:rsid w:val="00731D02"/>
    <w:rsid w:val="00732240"/>
    <w:rsid w:val="00732A2E"/>
    <w:rsid w:val="00732B35"/>
    <w:rsid w:val="00732FC8"/>
    <w:rsid w:val="007330BD"/>
    <w:rsid w:val="007342FD"/>
    <w:rsid w:val="00734468"/>
    <w:rsid w:val="00734CA0"/>
    <w:rsid w:val="00734DF4"/>
    <w:rsid w:val="00735596"/>
    <w:rsid w:val="0073566F"/>
    <w:rsid w:val="007357E0"/>
    <w:rsid w:val="00735875"/>
    <w:rsid w:val="007359AD"/>
    <w:rsid w:val="00735A31"/>
    <w:rsid w:val="00735B4B"/>
    <w:rsid w:val="00735C17"/>
    <w:rsid w:val="00735C24"/>
    <w:rsid w:val="00735E9B"/>
    <w:rsid w:val="00735EE1"/>
    <w:rsid w:val="0073636A"/>
    <w:rsid w:val="0073652D"/>
    <w:rsid w:val="007367F0"/>
    <w:rsid w:val="007368CE"/>
    <w:rsid w:val="00736B54"/>
    <w:rsid w:val="007379AF"/>
    <w:rsid w:val="00740064"/>
    <w:rsid w:val="00740AE5"/>
    <w:rsid w:val="00740C76"/>
    <w:rsid w:val="00740D13"/>
    <w:rsid w:val="00740E8A"/>
    <w:rsid w:val="007412B1"/>
    <w:rsid w:val="0074173D"/>
    <w:rsid w:val="007419CB"/>
    <w:rsid w:val="00741FAE"/>
    <w:rsid w:val="007421DF"/>
    <w:rsid w:val="007426E2"/>
    <w:rsid w:val="00742979"/>
    <w:rsid w:val="00742C81"/>
    <w:rsid w:val="0074305A"/>
    <w:rsid w:val="007435B5"/>
    <w:rsid w:val="0074361B"/>
    <w:rsid w:val="0074393F"/>
    <w:rsid w:val="00743B09"/>
    <w:rsid w:val="00743E7F"/>
    <w:rsid w:val="00743F1D"/>
    <w:rsid w:val="007440B6"/>
    <w:rsid w:val="00744BD9"/>
    <w:rsid w:val="00745542"/>
    <w:rsid w:val="007458DC"/>
    <w:rsid w:val="00745D39"/>
    <w:rsid w:val="00746169"/>
    <w:rsid w:val="00746280"/>
    <w:rsid w:val="007462C4"/>
    <w:rsid w:val="0074657C"/>
    <w:rsid w:val="00746D4F"/>
    <w:rsid w:val="00746EF2"/>
    <w:rsid w:val="007475E8"/>
    <w:rsid w:val="007477B6"/>
    <w:rsid w:val="0074790F"/>
    <w:rsid w:val="00747957"/>
    <w:rsid w:val="00747AF1"/>
    <w:rsid w:val="00747FAA"/>
    <w:rsid w:val="007504D1"/>
    <w:rsid w:val="0075069A"/>
    <w:rsid w:val="00750F5A"/>
    <w:rsid w:val="007510C2"/>
    <w:rsid w:val="00751EBA"/>
    <w:rsid w:val="007520AC"/>
    <w:rsid w:val="0075285E"/>
    <w:rsid w:val="0075316F"/>
    <w:rsid w:val="007540DD"/>
    <w:rsid w:val="00754349"/>
    <w:rsid w:val="0075474E"/>
    <w:rsid w:val="007549F8"/>
    <w:rsid w:val="00754A66"/>
    <w:rsid w:val="00754F0D"/>
    <w:rsid w:val="00756173"/>
    <w:rsid w:val="00756286"/>
    <w:rsid w:val="00756676"/>
    <w:rsid w:val="00756DC7"/>
    <w:rsid w:val="00756DFC"/>
    <w:rsid w:val="00756E51"/>
    <w:rsid w:val="00757227"/>
    <w:rsid w:val="00757285"/>
    <w:rsid w:val="0075741D"/>
    <w:rsid w:val="00757696"/>
    <w:rsid w:val="007576CA"/>
    <w:rsid w:val="007576D4"/>
    <w:rsid w:val="00757E29"/>
    <w:rsid w:val="00757F16"/>
    <w:rsid w:val="0076038C"/>
    <w:rsid w:val="00760643"/>
    <w:rsid w:val="00760967"/>
    <w:rsid w:val="007609A3"/>
    <w:rsid w:val="00760A78"/>
    <w:rsid w:val="00760AD6"/>
    <w:rsid w:val="0076121D"/>
    <w:rsid w:val="0076134D"/>
    <w:rsid w:val="00761848"/>
    <w:rsid w:val="00761957"/>
    <w:rsid w:val="00761A9A"/>
    <w:rsid w:val="00761C9F"/>
    <w:rsid w:val="007624FE"/>
    <w:rsid w:val="00762A46"/>
    <w:rsid w:val="00762AC9"/>
    <w:rsid w:val="00762CAC"/>
    <w:rsid w:val="0076376E"/>
    <w:rsid w:val="00763877"/>
    <w:rsid w:val="00763935"/>
    <w:rsid w:val="00763C82"/>
    <w:rsid w:val="00763D1F"/>
    <w:rsid w:val="007647DA"/>
    <w:rsid w:val="007649F2"/>
    <w:rsid w:val="00764A21"/>
    <w:rsid w:val="00764CC1"/>
    <w:rsid w:val="00764E95"/>
    <w:rsid w:val="00764F71"/>
    <w:rsid w:val="00764FDE"/>
    <w:rsid w:val="007653D7"/>
    <w:rsid w:val="007660D8"/>
    <w:rsid w:val="007661AC"/>
    <w:rsid w:val="00766766"/>
    <w:rsid w:val="00766B81"/>
    <w:rsid w:val="00766BFF"/>
    <w:rsid w:val="0076775D"/>
    <w:rsid w:val="00767DCE"/>
    <w:rsid w:val="00767E05"/>
    <w:rsid w:val="00770028"/>
    <w:rsid w:val="00770181"/>
    <w:rsid w:val="0077072A"/>
    <w:rsid w:val="00771501"/>
    <w:rsid w:val="00771F0C"/>
    <w:rsid w:val="007726DC"/>
    <w:rsid w:val="0077282C"/>
    <w:rsid w:val="00772B25"/>
    <w:rsid w:val="00772FA3"/>
    <w:rsid w:val="00773791"/>
    <w:rsid w:val="00773AA3"/>
    <w:rsid w:val="00773CFD"/>
    <w:rsid w:val="00774528"/>
    <w:rsid w:val="007746F5"/>
    <w:rsid w:val="00774872"/>
    <w:rsid w:val="00774A56"/>
    <w:rsid w:val="00774F18"/>
    <w:rsid w:val="007750BC"/>
    <w:rsid w:val="007759C5"/>
    <w:rsid w:val="00775BA3"/>
    <w:rsid w:val="00775D69"/>
    <w:rsid w:val="00775E22"/>
    <w:rsid w:val="00776452"/>
    <w:rsid w:val="0077666F"/>
    <w:rsid w:val="00776F8D"/>
    <w:rsid w:val="007773F4"/>
    <w:rsid w:val="00780B9A"/>
    <w:rsid w:val="00781A35"/>
    <w:rsid w:val="00781DAB"/>
    <w:rsid w:val="007824F6"/>
    <w:rsid w:val="0078251C"/>
    <w:rsid w:val="00782D40"/>
    <w:rsid w:val="00782E75"/>
    <w:rsid w:val="007830B2"/>
    <w:rsid w:val="007830EF"/>
    <w:rsid w:val="00783AA0"/>
    <w:rsid w:val="00783D06"/>
    <w:rsid w:val="00783F19"/>
    <w:rsid w:val="007840D7"/>
    <w:rsid w:val="007842F3"/>
    <w:rsid w:val="00785484"/>
    <w:rsid w:val="00785679"/>
    <w:rsid w:val="007859F5"/>
    <w:rsid w:val="007860B0"/>
    <w:rsid w:val="007862C8"/>
    <w:rsid w:val="007866B7"/>
    <w:rsid w:val="00786C03"/>
    <w:rsid w:val="00790151"/>
    <w:rsid w:val="00790170"/>
    <w:rsid w:val="00790606"/>
    <w:rsid w:val="0079091C"/>
    <w:rsid w:val="00790DBF"/>
    <w:rsid w:val="0079107F"/>
    <w:rsid w:val="007915C9"/>
    <w:rsid w:val="007917C8"/>
    <w:rsid w:val="00791B11"/>
    <w:rsid w:val="007924ED"/>
    <w:rsid w:val="00792DA5"/>
    <w:rsid w:val="00793B1D"/>
    <w:rsid w:val="00793DCD"/>
    <w:rsid w:val="0079415A"/>
    <w:rsid w:val="007941B5"/>
    <w:rsid w:val="007951E4"/>
    <w:rsid w:val="0079567F"/>
    <w:rsid w:val="00795B26"/>
    <w:rsid w:val="00795DDB"/>
    <w:rsid w:val="0079617A"/>
    <w:rsid w:val="00796431"/>
    <w:rsid w:val="007964BE"/>
    <w:rsid w:val="007966E8"/>
    <w:rsid w:val="007969A2"/>
    <w:rsid w:val="00796F2D"/>
    <w:rsid w:val="00797926"/>
    <w:rsid w:val="00797AD6"/>
    <w:rsid w:val="00797E60"/>
    <w:rsid w:val="007A0D4C"/>
    <w:rsid w:val="007A0DC5"/>
    <w:rsid w:val="007A0E53"/>
    <w:rsid w:val="007A0FF7"/>
    <w:rsid w:val="007A1160"/>
    <w:rsid w:val="007A1667"/>
    <w:rsid w:val="007A1CF8"/>
    <w:rsid w:val="007A1E69"/>
    <w:rsid w:val="007A1FB2"/>
    <w:rsid w:val="007A2345"/>
    <w:rsid w:val="007A2617"/>
    <w:rsid w:val="007A284D"/>
    <w:rsid w:val="007A33B7"/>
    <w:rsid w:val="007A343F"/>
    <w:rsid w:val="007A3509"/>
    <w:rsid w:val="007A358C"/>
    <w:rsid w:val="007A3654"/>
    <w:rsid w:val="007A43EC"/>
    <w:rsid w:val="007A4820"/>
    <w:rsid w:val="007A4B77"/>
    <w:rsid w:val="007A4C60"/>
    <w:rsid w:val="007A53AD"/>
    <w:rsid w:val="007A5D8A"/>
    <w:rsid w:val="007A5DD2"/>
    <w:rsid w:val="007A6112"/>
    <w:rsid w:val="007A63B1"/>
    <w:rsid w:val="007A64F7"/>
    <w:rsid w:val="007A6A9B"/>
    <w:rsid w:val="007A6D13"/>
    <w:rsid w:val="007A6D49"/>
    <w:rsid w:val="007A7B97"/>
    <w:rsid w:val="007A7CA8"/>
    <w:rsid w:val="007A7E78"/>
    <w:rsid w:val="007B02BB"/>
    <w:rsid w:val="007B058A"/>
    <w:rsid w:val="007B070D"/>
    <w:rsid w:val="007B09EE"/>
    <w:rsid w:val="007B0CCE"/>
    <w:rsid w:val="007B127F"/>
    <w:rsid w:val="007B15B3"/>
    <w:rsid w:val="007B1693"/>
    <w:rsid w:val="007B18DF"/>
    <w:rsid w:val="007B1A92"/>
    <w:rsid w:val="007B1B64"/>
    <w:rsid w:val="007B1C1F"/>
    <w:rsid w:val="007B2204"/>
    <w:rsid w:val="007B2527"/>
    <w:rsid w:val="007B2679"/>
    <w:rsid w:val="007B2ADC"/>
    <w:rsid w:val="007B2C1E"/>
    <w:rsid w:val="007B2EC8"/>
    <w:rsid w:val="007B2EE2"/>
    <w:rsid w:val="007B306A"/>
    <w:rsid w:val="007B32F9"/>
    <w:rsid w:val="007B3541"/>
    <w:rsid w:val="007B38AF"/>
    <w:rsid w:val="007B39DE"/>
    <w:rsid w:val="007B40C1"/>
    <w:rsid w:val="007B45F0"/>
    <w:rsid w:val="007B45F5"/>
    <w:rsid w:val="007B4C92"/>
    <w:rsid w:val="007B4D7A"/>
    <w:rsid w:val="007B5582"/>
    <w:rsid w:val="007B5A39"/>
    <w:rsid w:val="007B6258"/>
    <w:rsid w:val="007B6271"/>
    <w:rsid w:val="007B6348"/>
    <w:rsid w:val="007B6511"/>
    <w:rsid w:val="007B658E"/>
    <w:rsid w:val="007B65B4"/>
    <w:rsid w:val="007B67DA"/>
    <w:rsid w:val="007B6840"/>
    <w:rsid w:val="007B6F13"/>
    <w:rsid w:val="007B7085"/>
    <w:rsid w:val="007B70D5"/>
    <w:rsid w:val="007B726D"/>
    <w:rsid w:val="007B777E"/>
    <w:rsid w:val="007B7BDC"/>
    <w:rsid w:val="007B7ECE"/>
    <w:rsid w:val="007C02A3"/>
    <w:rsid w:val="007C0355"/>
    <w:rsid w:val="007C089C"/>
    <w:rsid w:val="007C12DA"/>
    <w:rsid w:val="007C15CA"/>
    <w:rsid w:val="007C1A6E"/>
    <w:rsid w:val="007C1C67"/>
    <w:rsid w:val="007C2B0B"/>
    <w:rsid w:val="007C2DC2"/>
    <w:rsid w:val="007C2E19"/>
    <w:rsid w:val="007C351F"/>
    <w:rsid w:val="007C3702"/>
    <w:rsid w:val="007C3C2A"/>
    <w:rsid w:val="007C3FF6"/>
    <w:rsid w:val="007C40F3"/>
    <w:rsid w:val="007C4818"/>
    <w:rsid w:val="007C4881"/>
    <w:rsid w:val="007C49A6"/>
    <w:rsid w:val="007C4AF8"/>
    <w:rsid w:val="007C4C62"/>
    <w:rsid w:val="007C4CF9"/>
    <w:rsid w:val="007C4FDE"/>
    <w:rsid w:val="007C536A"/>
    <w:rsid w:val="007C694E"/>
    <w:rsid w:val="007C6DBF"/>
    <w:rsid w:val="007C758E"/>
    <w:rsid w:val="007C78C1"/>
    <w:rsid w:val="007D00F0"/>
    <w:rsid w:val="007D0ECF"/>
    <w:rsid w:val="007D18C5"/>
    <w:rsid w:val="007D1CF5"/>
    <w:rsid w:val="007D34DF"/>
    <w:rsid w:val="007D4351"/>
    <w:rsid w:val="007D4DB0"/>
    <w:rsid w:val="007D4FA6"/>
    <w:rsid w:val="007D5164"/>
    <w:rsid w:val="007D53E2"/>
    <w:rsid w:val="007D639E"/>
    <w:rsid w:val="007D673A"/>
    <w:rsid w:val="007D6CB1"/>
    <w:rsid w:val="007D7988"/>
    <w:rsid w:val="007D798B"/>
    <w:rsid w:val="007D7CFA"/>
    <w:rsid w:val="007E0331"/>
    <w:rsid w:val="007E049E"/>
    <w:rsid w:val="007E04AD"/>
    <w:rsid w:val="007E099A"/>
    <w:rsid w:val="007E0AA0"/>
    <w:rsid w:val="007E0B28"/>
    <w:rsid w:val="007E0F0E"/>
    <w:rsid w:val="007E0F2A"/>
    <w:rsid w:val="007E17D5"/>
    <w:rsid w:val="007E1B73"/>
    <w:rsid w:val="007E22AC"/>
    <w:rsid w:val="007E26E0"/>
    <w:rsid w:val="007E2994"/>
    <w:rsid w:val="007E2E0D"/>
    <w:rsid w:val="007E46DA"/>
    <w:rsid w:val="007E4739"/>
    <w:rsid w:val="007E4BB6"/>
    <w:rsid w:val="007E5226"/>
    <w:rsid w:val="007E5505"/>
    <w:rsid w:val="007E5714"/>
    <w:rsid w:val="007E58CB"/>
    <w:rsid w:val="007E5EC4"/>
    <w:rsid w:val="007E61C0"/>
    <w:rsid w:val="007E693B"/>
    <w:rsid w:val="007E6AA7"/>
    <w:rsid w:val="007E704E"/>
    <w:rsid w:val="007E74B1"/>
    <w:rsid w:val="007E7680"/>
    <w:rsid w:val="007E7FD2"/>
    <w:rsid w:val="007F05B3"/>
    <w:rsid w:val="007F08DB"/>
    <w:rsid w:val="007F11FA"/>
    <w:rsid w:val="007F19C0"/>
    <w:rsid w:val="007F2E76"/>
    <w:rsid w:val="007F2F1A"/>
    <w:rsid w:val="007F336E"/>
    <w:rsid w:val="007F3615"/>
    <w:rsid w:val="007F4C5E"/>
    <w:rsid w:val="007F5056"/>
    <w:rsid w:val="007F511C"/>
    <w:rsid w:val="007F53BF"/>
    <w:rsid w:val="007F5547"/>
    <w:rsid w:val="007F5728"/>
    <w:rsid w:val="007F5B0C"/>
    <w:rsid w:val="007F5C24"/>
    <w:rsid w:val="007F5CC1"/>
    <w:rsid w:val="007F63D7"/>
    <w:rsid w:val="007F69FE"/>
    <w:rsid w:val="007F6E06"/>
    <w:rsid w:val="007F6EA9"/>
    <w:rsid w:val="007F7558"/>
    <w:rsid w:val="007F76E2"/>
    <w:rsid w:val="007F7731"/>
    <w:rsid w:val="007F7DF3"/>
    <w:rsid w:val="00800405"/>
    <w:rsid w:val="008005EC"/>
    <w:rsid w:val="00801093"/>
    <w:rsid w:val="00801372"/>
    <w:rsid w:val="00801B3B"/>
    <w:rsid w:val="00801C19"/>
    <w:rsid w:val="00801CA9"/>
    <w:rsid w:val="00801F75"/>
    <w:rsid w:val="008025F4"/>
    <w:rsid w:val="00802954"/>
    <w:rsid w:val="00803852"/>
    <w:rsid w:val="00803D0F"/>
    <w:rsid w:val="00803F3C"/>
    <w:rsid w:val="00803FD5"/>
    <w:rsid w:val="00804CFE"/>
    <w:rsid w:val="008051E3"/>
    <w:rsid w:val="0080522B"/>
    <w:rsid w:val="008053BA"/>
    <w:rsid w:val="008056F9"/>
    <w:rsid w:val="00805774"/>
    <w:rsid w:val="00805E11"/>
    <w:rsid w:val="00805F71"/>
    <w:rsid w:val="00806301"/>
    <w:rsid w:val="00806563"/>
    <w:rsid w:val="00806908"/>
    <w:rsid w:val="00806EE9"/>
    <w:rsid w:val="008071C1"/>
    <w:rsid w:val="008073CC"/>
    <w:rsid w:val="008073E5"/>
    <w:rsid w:val="00807567"/>
    <w:rsid w:val="0081044E"/>
    <w:rsid w:val="00810517"/>
    <w:rsid w:val="0081056F"/>
    <w:rsid w:val="00810A38"/>
    <w:rsid w:val="00810AF4"/>
    <w:rsid w:val="00810CFB"/>
    <w:rsid w:val="00811084"/>
    <w:rsid w:val="00811098"/>
    <w:rsid w:val="00811225"/>
    <w:rsid w:val="0081130A"/>
    <w:rsid w:val="0081130E"/>
    <w:rsid w:val="00811B08"/>
    <w:rsid w:val="00811B44"/>
    <w:rsid w:val="00811C8A"/>
    <w:rsid w:val="008124B1"/>
    <w:rsid w:val="00812AD7"/>
    <w:rsid w:val="008130A9"/>
    <w:rsid w:val="0081321E"/>
    <w:rsid w:val="0081383D"/>
    <w:rsid w:val="0081418B"/>
    <w:rsid w:val="008141AA"/>
    <w:rsid w:val="00814408"/>
    <w:rsid w:val="0081448D"/>
    <w:rsid w:val="00814881"/>
    <w:rsid w:val="00814A8E"/>
    <w:rsid w:val="00815DFE"/>
    <w:rsid w:val="00815E59"/>
    <w:rsid w:val="00815F0F"/>
    <w:rsid w:val="00816200"/>
    <w:rsid w:val="008165DE"/>
    <w:rsid w:val="008168B8"/>
    <w:rsid w:val="008168EE"/>
    <w:rsid w:val="00816A16"/>
    <w:rsid w:val="00816A1A"/>
    <w:rsid w:val="00816C97"/>
    <w:rsid w:val="00816D95"/>
    <w:rsid w:val="00820004"/>
    <w:rsid w:val="00820178"/>
    <w:rsid w:val="008208E3"/>
    <w:rsid w:val="008208ED"/>
    <w:rsid w:val="00820A59"/>
    <w:rsid w:val="00820E29"/>
    <w:rsid w:val="008212F0"/>
    <w:rsid w:val="00821C60"/>
    <w:rsid w:val="008228A6"/>
    <w:rsid w:val="00822971"/>
    <w:rsid w:val="008229C5"/>
    <w:rsid w:val="00822A99"/>
    <w:rsid w:val="0082305A"/>
    <w:rsid w:val="008230DC"/>
    <w:rsid w:val="008235D2"/>
    <w:rsid w:val="0082420D"/>
    <w:rsid w:val="00824351"/>
    <w:rsid w:val="00824809"/>
    <w:rsid w:val="00824822"/>
    <w:rsid w:val="00825171"/>
    <w:rsid w:val="008254C8"/>
    <w:rsid w:val="008255DF"/>
    <w:rsid w:val="00825CD2"/>
    <w:rsid w:val="00826A51"/>
    <w:rsid w:val="00826E40"/>
    <w:rsid w:val="00826EC1"/>
    <w:rsid w:val="00826ED3"/>
    <w:rsid w:val="00827772"/>
    <w:rsid w:val="008279DF"/>
    <w:rsid w:val="008300A4"/>
    <w:rsid w:val="008301A0"/>
    <w:rsid w:val="00830281"/>
    <w:rsid w:val="00830307"/>
    <w:rsid w:val="00830AD9"/>
    <w:rsid w:val="0083109C"/>
    <w:rsid w:val="00831187"/>
    <w:rsid w:val="00831C93"/>
    <w:rsid w:val="00831DC6"/>
    <w:rsid w:val="00831F97"/>
    <w:rsid w:val="0083251E"/>
    <w:rsid w:val="00833336"/>
    <w:rsid w:val="0083381B"/>
    <w:rsid w:val="0083395B"/>
    <w:rsid w:val="00833A36"/>
    <w:rsid w:val="00834205"/>
    <w:rsid w:val="0083422A"/>
    <w:rsid w:val="0083461B"/>
    <w:rsid w:val="00834DC7"/>
    <w:rsid w:val="00834EC9"/>
    <w:rsid w:val="00834FE8"/>
    <w:rsid w:val="00835021"/>
    <w:rsid w:val="0083509C"/>
    <w:rsid w:val="00835ACB"/>
    <w:rsid w:val="00835C58"/>
    <w:rsid w:val="00835FD6"/>
    <w:rsid w:val="008361EB"/>
    <w:rsid w:val="00836534"/>
    <w:rsid w:val="00836780"/>
    <w:rsid w:val="008369F5"/>
    <w:rsid w:val="00837205"/>
    <w:rsid w:val="0083769D"/>
    <w:rsid w:val="00837B00"/>
    <w:rsid w:val="00837E95"/>
    <w:rsid w:val="0084010E"/>
    <w:rsid w:val="008401BF"/>
    <w:rsid w:val="00840B2C"/>
    <w:rsid w:val="00840B6F"/>
    <w:rsid w:val="00841440"/>
    <w:rsid w:val="00841C80"/>
    <w:rsid w:val="00841CE0"/>
    <w:rsid w:val="0084202B"/>
    <w:rsid w:val="0084229D"/>
    <w:rsid w:val="008423A4"/>
    <w:rsid w:val="00842B07"/>
    <w:rsid w:val="00842E83"/>
    <w:rsid w:val="00843724"/>
    <w:rsid w:val="008438A7"/>
    <w:rsid w:val="0084390D"/>
    <w:rsid w:val="008439FE"/>
    <w:rsid w:val="00843BA2"/>
    <w:rsid w:val="00843D40"/>
    <w:rsid w:val="00844452"/>
    <w:rsid w:val="0084483B"/>
    <w:rsid w:val="0084491B"/>
    <w:rsid w:val="00844AE5"/>
    <w:rsid w:val="00845DD1"/>
    <w:rsid w:val="00846655"/>
    <w:rsid w:val="00846B16"/>
    <w:rsid w:val="00846CE2"/>
    <w:rsid w:val="00846E7B"/>
    <w:rsid w:val="008473F2"/>
    <w:rsid w:val="00847499"/>
    <w:rsid w:val="008474B9"/>
    <w:rsid w:val="00847720"/>
    <w:rsid w:val="00847A48"/>
    <w:rsid w:val="00847AC9"/>
    <w:rsid w:val="00847BA3"/>
    <w:rsid w:val="00847C7E"/>
    <w:rsid w:val="00850215"/>
    <w:rsid w:val="00850E12"/>
    <w:rsid w:val="00850E62"/>
    <w:rsid w:val="0085164E"/>
    <w:rsid w:val="00851721"/>
    <w:rsid w:val="008522C5"/>
    <w:rsid w:val="008527EA"/>
    <w:rsid w:val="0085284B"/>
    <w:rsid w:val="00852D4C"/>
    <w:rsid w:val="00852E96"/>
    <w:rsid w:val="008530A4"/>
    <w:rsid w:val="00853509"/>
    <w:rsid w:val="008535F3"/>
    <w:rsid w:val="00853ED3"/>
    <w:rsid w:val="00854543"/>
    <w:rsid w:val="0085460D"/>
    <w:rsid w:val="008546A5"/>
    <w:rsid w:val="0085512B"/>
    <w:rsid w:val="008559AE"/>
    <w:rsid w:val="00855E6B"/>
    <w:rsid w:val="00856059"/>
    <w:rsid w:val="00856159"/>
    <w:rsid w:val="008569B1"/>
    <w:rsid w:val="00856B09"/>
    <w:rsid w:val="00856EDA"/>
    <w:rsid w:val="00857BA5"/>
    <w:rsid w:val="00857F22"/>
    <w:rsid w:val="008601D5"/>
    <w:rsid w:val="00860498"/>
    <w:rsid w:val="00860668"/>
    <w:rsid w:val="00860F76"/>
    <w:rsid w:val="008612AD"/>
    <w:rsid w:val="00861406"/>
    <w:rsid w:val="00861553"/>
    <w:rsid w:val="00861DD4"/>
    <w:rsid w:val="0086212C"/>
    <w:rsid w:val="008623E7"/>
    <w:rsid w:val="0086279F"/>
    <w:rsid w:val="008627EB"/>
    <w:rsid w:val="00862840"/>
    <w:rsid w:val="00862DB7"/>
    <w:rsid w:val="00862F08"/>
    <w:rsid w:val="00862FDB"/>
    <w:rsid w:val="0086349E"/>
    <w:rsid w:val="008637D4"/>
    <w:rsid w:val="00863FB9"/>
    <w:rsid w:val="00863FFA"/>
    <w:rsid w:val="00864130"/>
    <w:rsid w:val="00864EB7"/>
    <w:rsid w:val="00865DF8"/>
    <w:rsid w:val="00865FB8"/>
    <w:rsid w:val="008660ED"/>
    <w:rsid w:val="0086646B"/>
    <w:rsid w:val="008664EA"/>
    <w:rsid w:val="00870470"/>
    <w:rsid w:val="00870497"/>
    <w:rsid w:val="00870F10"/>
    <w:rsid w:val="0087116F"/>
    <w:rsid w:val="008712D9"/>
    <w:rsid w:val="00871ED7"/>
    <w:rsid w:val="00871F5D"/>
    <w:rsid w:val="00871FAE"/>
    <w:rsid w:val="00872025"/>
    <w:rsid w:val="0087244E"/>
    <w:rsid w:val="00872702"/>
    <w:rsid w:val="0087316D"/>
    <w:rsid w:val="00873C57"/>
    <w:rsid w:val="008743DF"/>
    <w:rsid w:val="008746CA"/>
    <w:rsid w:val="008747DB"/>
    <w:rsid w:val="008748BE"/>
    <w:rsid w:val="00874B29"/>
    <w:rsid w:val="00874C43"/>
    <w:rsid w:val="00875090"/>
    <w:rsid w:val="00875130"/>
    <w:rsid w:val="00875229"/>
    <w:rsid w:val="008754BD"/>
    <w:rsid w:val="008755DF"/>
    <w:rsid w:val="00875C93"/>
    <w:rsid w:val="00875DE7"/>
    <w:rsid w:val="0087601B"/>
    <w:rsid w:val="0087657D"/>
    <w:rsid w:val="0087691B"/>
    <w:rsid w:val="00876924"/>
    <w:rsid w:val="00876ED1"/>
    <w:rsid w:val="00876FF5"/>
    <w:rsid w:val="0087712F"/>
    <w:rsid w:val="0087756A"/>
    <w:rsid w:val="00877F73"/>
    <w:rsid w:val="008806CB"/>
    <w:rsid w:val="0088160A"/>
    <w:rsid w:val="00881701"/>
    <w:rsid w:val="00881715"/>
    <w:rsid w:val="00881A59"/>
    <w:rsid w:val="00881A73"/>
    <w:rsid w:val="00881B77"/>
    <w:rsid w:val="008821C3"/>
    <w:rsid w:val="0088228D"/>
    <w:rsid w:val="008824D5"/>
    <w:rsid w:val="008825AF"/>
    <w:rsid w:val="00882A14"/>
    <w:rsid w:val="00882BAD"/>
    <w:rsid w:val="00882EE9"/>
    <w:rsid w:val="00882FE1"/>
    <w:rsid w:val="008830F2"/>
    <w:rsid w:val="00883209"/>
    <w:rsid w:val="008835F8"/>
    <w:rsid w:val="008836BD"/>
    <w:rsid w:val="00883703"/>
    <w:rsid w:val="00883720"/>
    <w:rsid w:val="0088391F"/>
    <w:rsid w:val="00884752"/>
    <w:rsid w:val="00884C71"/>
    <w:rsid w:val="00884CCF"/>
    <w:rsid w:val="00885093"/>
    <w:rsid w:val="00885514"/>
    <w:rsid w:val="00885882"/>
    <w:rsid w:val="008859FF"/>
    <w:rsid w:val="00885AB9"/>
    <w:rsid w:val="00886673"/>
    <w:rsid w:val="008867FC"/>
    <w:rsid w:val="00886941"/>
    <w:rsid w:val="00886B7A"/>
    <w:rsid w:val="00886C1D"/>
    <w:rsid w:val="00886F68"/>
    <w:rsid w:val="008870E4"/>
    <w:rsid w:val="00887460"/>
    <w:rsid w:val="008875D0"/>
    <w:rsid w:val="0088762C"/>
    <w:rsid w:val="00887AFD"/>
    <w:rsid w:val="00887C46"/>
    <w:rsid w:val="0089013A"/>
    <w:rsid w:val="008907A4"/>
    <w:rsid w:val="00890D5B"/>
    <w:rsid w:val="008911EC"/>
    <w:rsid w:val="0089129A"/>
    <w:rsid w:val="008913AA"/>
    <w:rsid w:val="00891529"/>
    <w:rsid w:val="00891B4E"/>
    <w:rsid w:val="00891C2F"/>
    <w:rsid w:val="00891FE1"/>
    <w:rsid w:val="008922C0"/>
    <w:rsid w:val="0089233C"/>
    <w:rsid w:val="0089267D"/>
    <w:rsid w:val="00892A09"/>
    <w:rsid w:val="00892BF3"/>
    <w:rsid w:val="00892F3E"/>
    <w:rsid w:val="00892FD0"/>
    <w:rsid w:val="00893134"/>
    <w:rsid w:val="00893227"/>
    <w:rsid w:val="0089389D"/>
    <w:rsid w:val="00893FF4"/>
    <w:rsid w:val="00894210"/>
    <w:rsid w:val="00894731"/>
    <w:rsid w:val="00894C5F"/>
    <w:rsid w:val="0089549B"/>
    <w:rsid w:val="00895570"/>
    <w:rsid w:val="00895673"/>
    <w:rsid w:val="00895DBA"/>
    <w:rsid w:val="00895F72"/>
    <w:rsid w:val="008960A9"/>
    <w:rsid w:val="008961EA"/>
    <w:rsid w:val="008962AC"/>
    <w:rsid w:val="00896379"/>
    <w:rsid w:val="00896AC8"/>
    <w:rsid w:val="00896DD1"/>
    <w:rsid w:val="008970B2"/>
    <w:rsid w:val="00897814"/>
    <w:rsid w:val="008979C6"/>
    <w:rsid w:val="00897C31"/>
    <w:rsid w:val="008A06C6"/>
    <w:rsid w:val="008A09D4"/>
    <w:rsid w:val="008A0C9F"/>
    <w:rsid w:val="008A0EB6"/>
    <w:rsid w:val="008A129A"/>
    <w:rsid w:val="008A154D"/>
    <w:rsid w:val="008A1C56"/>
    <w:rsid w:val="008A1E47"/>
    <w:rsid w:val="008A1F8B"/>
    <w:rsid w:val="008A28A0"/>
    <w:rsid w:val="008A2ABD"/>
    <w:rsid w:val="008A3086"/>
    <w:rsid w:val="008A3663"/>
    <w:rsid w:val="008A4252"/>
    <w:rsid w:val="008A443F"/>
    <w:rsid w:val="008A4631"/>
    <w:rsid w:val="008A466C"/>
    <w:rsid w:val="008A48A3"/>
    <w:rsid w:val="008A50C8"/>
    <w:rsid w:val="008A5465"/>
    <w:rsid w:val="008A5650"/>
    <w:rsid w:val="008A5A88"/>
    <w:rsid w:val="008A6C10"/>
    <w:rsid w:val="008A7832"/>
    <w:rsid w:val="008A7C80"/>
    <w:rsid w:val="008A7EC5"/>
    <w:rsid w:val="008A7FD4"/>
    <w:rsid w:val="008B00C5"/>
    <w:rsid w:val="008B0560"/>
    <w:rsid w:val="008B0D5C"/>
    <w:rsid w:val="008B0DF7"/>
    <w:rsid w:val="008B0FB6"/>
    <w:rsid w:val="008B188F"/>
    <w:rsid w:val="008B1B0A"/>
    <w:rsid w:val="008B21C5"/>
    <w:rsid w:val="008B2549"/>
    <w:rsid w:val="008B2AE7"/>
    <w:rsid w:val="008B2F38"/>
    <w:rsid w:val="008B32F6"/>
    <w:rsid w:val="008B3343"/>
    <w:rsid w:val="008B340C"/>
    <w:rsid w:val="008B37CF"/>
    <w:rsid w:val="008B41CE"/>
    <w:rsid w:val="008B43FE"/>
    <w:rsid w:val="008B4469"/>
    <w:rsid w:val="008B4719"/>
    <w:rsid w:val="008B4D88"/>
    <w:rsid w:val="008B5539"/>
    <w:rsid w:val="008B59AC"/>
    <w:rsid w:val="008B5D5C"/>
    <w:rsid w:val="008B5DE8"/>
    <w:rsid w:val="008B6075"/>
    <w:rsid w:val="008B6121"/>
    <w:rsid w:val="008B624D"/>
    <w:rsid w:val="008B6367"/>
    <w:rsid w:val="008B6E98"/>
    <w:rsid w:val="008B6EA1"/>
    <w:rsid w:val="008B7C98"/>
    <w:rsid w:val="008C0417"/>
    <w:rsid w:val="008C0478"/>
    <w:rsid w:val="008C0B7B"/>
    <w:rsid w:val="008C1040"/>
    <w:rsid w:val="008C25CD"/>
    <w:rsid w:val="008C2D9E"/>
    <w:rsid w:val="008C2E03"/>
    <w:rsid w:val="008C30B1"/>
    <w:rsid w:val="008C30F3"/>
    <w:rsid w:val="008C3AEA"/>
    <w:rsid w:val="008C4354"/>
    <w:rsid w:val="008C46B4"/>
    <w:rsid w:val="008C4B04"/>
    <w:rsid w:val="008C4C9C"/>
    <w:rsid w:val="008C50C2"/>
    <w:rsid w:val="008C54C8"/>
    <w:rsid w:val="008C54C9"/>
    <w:rsid w:val="008C56D7"/>
    <w:rsid w:val="008C6184"/>
    <w:rsid w:val="008C69C0"/>
    <w:rsid w:val="008C6A01"/>
    <w:rsid w:val="008C6B7A"/>
    <w:rsid w:val="008C700D"/>
    <w:rsid w:val="008C75A5"/>
    <w:rsid w:val="008C7BA0"/>
    <w:rsid w:val="008C7CD1"/>
    <w:rsid w:val="008D01DA"/>
    <w:rsid w:val="008D055D"/>
    <w:rsid w:val="008D0F78"/>
    <w:rsid w:val="008D1257"/>
    <w:rsid w:val="008D15AD"/>
    <w:rsid w:val="008D1874"/>
    <w:rsid w:val="008D1A96"/>
    <w:rsid w:val="008D1E28"/>
    <w:rsid w:val="008D1EFC"/>
    <w:rsid w:val="008D20F7"/>
    <w:rsid w:val="008D285F"/>
    <w:rsid w:val="008D29AE"/>
    <w:rsid w:val="008D2BA8"/>
    <w:rsid w:val="008D2F47"/>
    <w:rsid w:val="008D3172"/>
    <w:rsid w:val="008D3692"/>
    <w:rsid w:val="008D41FE"/>
    <w:rsid w:val="008D4442"/>
    <w:rsid w:val="008D459A"/>
    <w:rsid w:val="008D47B6"/>
    <w:rsid w:val="008D4A83"/>
    <w:rsid w:val="008D5FC0"/>
    <w:rsid w:val="008D603B"/>
    <w:rsid w:val="008D611B"/>
    <w:rsid w:val="008D61A3"/>
    <w:rsid w:val="008D6AB2"/>
    <w:rsid w:val="008D6C8D"/>
    <w:rsid w:val="008D7B40"/>
    <w:rsid w:val="008D7E68"/>
    <w:rsid w:val="008E0671"/>
    <w:rsid w:val="008E06FA"/>
    <w:rsid w:val="008E0EDB"/>
    <w:rsid w:val="008E145B"/>
    <w:rsid w:val="008E1660"/>
    <w:rsid w:val="008E1A1F"/>
    <w:rsid w:val="008E2122"/>
    <w:rsid w:val="008E2951"/>
    <w:rsid w:val="008E3422"/>
    <w:rsid w:val="008E3474"/>
    <w:rsid w:val="008E3932"/>
    <w:rsid w:val="008E393B"/>
    <w:rsid w:val="008E3F6B"/>
    <w:rsid w:val="008E47EE"/>
    <w:rsid w:val="008E4886"/>
    <w:rsid w:val="008E48BB"/>
    <w:rsid w:val="008E4BF3"/>
    <w:rsid w:val="008E4D85"/>
    <w:rsid w:val="008E5151"/>
    <w:rsid w:val="008E5185"/>
    <w:rsid w:val="008E5556"/>
    <w:rsid w:val="008E5A09"/>
    <w:rsid w:val="008E5D10"/>
    <w:rsid w:val="008E5D59"/>
    <w:rsid w:val="008E5F42"/>
    <w:rsid w:val="008E62A6"/>
    <w:rsid w:val="008E7120"/>
    <w:rsid w:val="008E7164"/>
    <w:rsid w:val="008E7425"/>
    <w:rsid w:val="008E75D7"/>
    <w:rsid w:val="008E7659"/>
    <w:rsid w:val="008E7666"/>
    <w:rsid w:val="008E77FD"/>
    <w:rsid w:val="008E7A62"/>
    <w:rsid w:val="008E7BF7"/>
    <w:rsid w:val="008E7FBD"/>
    <w:rsid w:val="008F033C"/>
    <w:rsid w:val="008F0C82"/>
    <w:rsid w:val="008F0D33"/>
    <w:rsid w:val="008F1106"/>
    <w:rsid w:val="008F118F"/>
    <w:rsid w:val="008F1198"/>
    <w:rsid w:val="008F23EB"/>
    <w:rsid w:val="008F2DE3"/>
    <w:rsid w:val="008F2EE7"/>
    <w:rsid w:val="008F3335"/>
    <w:rsid w:val="008F3E83"/>
    <w:rsid w:val="008F4349"/>
    <w:rsid w:val="008F4417"/>
    <w:rsid w:val="008F4E67"/>
    <w:rsid w:val="008F4E7E"/>
    <w:rsid w:val="008F5352"/>
    <w:rsid w:val="008F536E"/>
    <w:rsid w:val="008F5781"/>
    <w:rsid w:val="008F5B55"/>
    <w:rsid w:val="008F5E4A"/>
    <w:rsid w:val="008F616A"/>
    <w:rsid w:val="008F61D1"/>
    <w:rsid w:val="008F65B5"/>
    <w:rsid w:val="008F6919"/>
    <w:rsid w:val="008F6A6C"/>
    <w:rsid w:val="008F731A"/>
    <w:rsid w:val="008F749E"/>
    <w:rsid w:val="008F757C"/>
    <w:rsid w:val="008F7A89"/>
    <w:rsid w:val="008F7EC9"/>
    <w:rsid w:val="00900454"/>
    <w:rsid w:val="00900693"/>
    <w:rsid w:val="009007E8"/>
    <w:rsid w:val="00900F8F"/>
    <w:rsid w:val="0090185C"/>
    <w:rsid w:val="00901C07"/>
    <w:rsid w:val="0090235C"/>
    <w:rsid w:val="009023E2"/>
    <w:rsid w:val="00902429"/>
    <w:rsid w:val="0090269C"/>
    <w:rsid w:val="00902BA1"/>
    <w:rsid w:val="00902FAF"/>
    <w:rsid w:val="009035DA"/>
    <w:rsid w:val="00903836"/>
    <w:rsid w:val="00903DBD"/>
    <w:rsid w:val="00903FD4"/>
    <w:rsid w:val="0090452D"/>
    <w:rsid w:val="00904A1A"/>
    <w:rsid w:val="00904AF5"/>
    <w:rsid w:val="00904C18"/>
    <w:rsid w:val="00904F66"/>
    <w:rsid w:val="00905126"/>
    <w:rsid w:val="00905357"/>
    <w:rsid w:val="00905705"/>
    <w:rsid w:val="00905BFD"/>
    <w:rsid w:val="00905EE3"/>
    <w:rsid w:val="00906944"/>
    <w:rsid w:val="00906FE2"/>
    <w:rsid w:val="0090712B"/>
    <w:rsid w:val="00907567"/>
    <w:rsid w:val="00907CD2"/>
    <w:rsid w:val="00907DD6"/>
    <w:rsid w:val="00907F35"/>
    <w:rsid w:val="00910496"/>
    <w:rsid w:val="00910E4F"/>
    <w:rsid w:val="00910F91"/>
    <w:rsid w:val="00911950"/>
    <w:rsid w:val="00911CBA"/>
    <w:rsid w:val="009121B8"/>
    <w:rsid w:val="0091256B"/>
    <w:rsid w:val="0091290A"/>
    <w:rsid w:val="00912C9C"/>
    <w:rsid w:val="009138BE"/>
    <w:rsid w:val="009138FC"/>
    <w:rsid w:val="00913B76"/>
    <w:rsid w:val="009151B7"/>
    <w:rsid w:val="009153BC"/>
    <w:rsid w:val="00915770"/>
    <w:rsid w:val="00915CAB"/>
    <w:rsid w:val="00916A82"/>
    <w:rsid w:val="00916AD9"/>
    <w:rsid w:val="00916D7E"/>
    <w:rsid w:val="00916DAE"/>
    <w:rsid w:val="009170DD"/>
    <w:rsid w:val="00917160"/>
    <w:rsid w:val="0091741D"/>
    <w:rsid w:val="00917FED"/>
    <w:rsid w:val="00920055"/>
    <w:rsid w:val="00920411"/>
    <w:rsid w:val="00920CBA"/>
    <w:rsid w:val="00920CC9"/>
    <w:rsid w:val="00921252"/>
    <w:rsid w:val="00921903"/>
    <w:rsid w:val="00921D28"/>
    <w:rsid w:val="00922044"/>
    <w:rsid w:val="009228CF"/>
    <w:rsid w:val="00922F2C"/>
    <w:rsid w:val="0092326D"/>
    <w:rsid w:val="00923452"/>
    <w:rsid w:val="00923466"/>
    <w:rsid w:val="009236F3"/>
    <w:rsid w:val="009239E2"/>
    <w:rsid w:val="00923B55"/>
    <w:rsid w:val="009247EC"/>
    <w:rsid w:val="0092491C"/>
    <w:rsid w:val="00924924"/>
    <w:rsid w:val="009249A5"/>
    <w:rsid w:val="00924D33"/>
    <w:rsid w:val="0092546F"/>
    <w:rsid w:val="00925707"/>
    <w:rsid w:val="00925E9A"/>
    <w:rsid w:val="00926980"/>
    <w:rsid w:val="00926CB1"/>
    <w:rsid w:val="009275CE"/>
    <w:rsid w:val="00927BA1"/>
    <w:rsid w:val="00927D1B"/>
    <w:rsid w:val="00927EF2"/>
    <w:rsid w:val="009301CB"/>
    <w:rsid w:val="009304D2"/>
    <w:rsid w:val="00930AB9"/>
    <w:rsid w:val="00930C47"/>
    <w:rsid w:val="009310E8"/>
    <w:rsid w:val="00931106"/>
    <w:rsid w:val="009312EE"/>
    <w:rsid w:val="009314B5"/>
    <w:rsid w:val="00931BD9"/>
    <w:rsid w:val="00931CF8"/>
    <w:rsid w:val="009320B0"/>
    <w:rsid w:val="00932155"/>
    <w:rsid w:val="009321E5"/>
    <w:rsid w:val="009329C3"/>
    <w:rsid w:val="00932D8F"/>
    <w:rsid w:val="00932EFD"/>
    <w:rsid w:val="00932FEE"/>
    <w:rsid w:val="0093325F"/>
    <w:rsid w:val="00933730"/>
    <w:rsid w:val="00933962"/>
    <w:rsid w:val="00933D1D"/>
    <w:rsid w:val="00933D6A"/>
    <w:rsid w:val="00934269"/>
    <w:rsid w:val="00934411"/>
    <w:rsid w:val="009346D1"/>
    <w:rsid w:val="00934BD8"/>
    <w:rsid w:val="00934C08"/>
    <w:rsid w:val="00934E01"/>
    <w:rsid w:val="0093519D"/>
    <w:rsid w:val="00935A15"/>
    <w:rsid w:val="00935D54"/>
    <w:rsid w:val="00935F59"/>
    <w:rsid w:val="00935FF3"/>
    <w:rsid w:val="00936366"/>
    <w:rsid w:val="00936435"/>
    <w:rsid w:val="00936509"/>
    <w:rsid w:val="009367BA"/>
    <w:rsid w:val="0093680D"/>
    <w:rsid w:val="00936825"/>
    <w:rsid w:val="009368B0"/>
    <w:rsid w:val="00936B0E"/>
    <w:rsid w:val="00937320"/>
    <w:rsid w:val="00937354"/>
    <w:rsid w:val="0093745A"/>
    <w:rsid w:val="00937AF1"/>
    <w:rsid w:val="009401AB"/>
    <w:rsid w:val="00940A8F"/>
    <w:rsid w:val="0094109E"/>
    <w:rsid w:val="00941156"/>
    <w:rsid w:val="009413B0"/>
    <w:rsid w:val="00941948"/>
    <w:rsid w:val="00941A67"/>
    <w:rsid w:val="00941DE4"/>
    <w:rsid w:val="00942738"/>
    <w:rsid w:val="00942B3B"/>
    <w:rsid w:val="00942BB5"/>
    <w:rsid w:val="00942C53"/>
    <w:rsid w:val="00942D74"/>
    <w:rsid w:val="00942DC2"/>
    <w:rsid w:val="0094306B"/>
    <w:rsid w:val="00943E10"/>
    <w:rsid w:val="0094406D"/>
    <w:rsid w:val="009440F1"/>
    <w:rsid w:val="00944531"/>
    <w:rsid w:val="009446A4"/>
    <w:rsid w:val="00944857"/>
    <w:rsid w:val="00944BC9"/>
    <w:rsid w:val="00945118"/>
    <w:rsid w:val="00945725"/>
    <w:rsid w:val="00945E34"/>
    <w:rsid w:val="009462E7"/>
    <w:rsid w:val="00946307"/>
    <w:rsid w:val="009471A8"/>
    <w:rsid w:val="009473CA"/>
    <w:rsid w:val="00947D7C"/>
    <w:rsid w:val="00947E57"/>
    <w:rsid w:val="00947FF7"/>
    <w:rsid w:val="0095053F"/>
    <w:rsid w:val="00951161"/>
    <w:rsid w:val="00951638"/>
    <w:rsid w:val="00951A9E"/>
    <w:rsid w:val="00951DE1"/>
    <w:rsid w:val="00952360"/>
    <w:rsid w:val="009525E5"/>
    <w:rsid w:val="00952933"/>
    <w:rsid w:val="00952CA6"/>
    <w:rsid w:val="00952E9C"/>
    <w:rsid w:val="00952F78"/>
    <w:rsid w:val="00953652"/>
    <w:rsid w:val="0095380B"/>
    <w:rsid w:val="009538DB"/>
    <w:rsid w:val="009540B2"/>
    <w:rsid w:val="0095424D"/>
    <w:rsid w:val="0095424F"/>
    <w:rsid w:val="009545ED"/>
    <w:rsid w:val="0095463B"/>
    <w:rsid w:val="00954AB5"/>
    <w:rsid w:val="009553F5"/>
    <w:rsid w:val="00955547"/>
    <w:rsid w:val="009558F6"/>
    <w:rsid w:val="00955C19"/>
    <w:rsid w:val="009560B1"/>
    <w:rsid w:val="00956163"/>
    <w:rsid w:val="00956309"/>
    <w:rsid w:val="00956496"/>
    <w:rsid w:val="00956543"/>
    <w:rsid w:val="00956EF1"/>
    <w:rsid w:val="00956F5F"/>
    <w:rsid w:val="00957559"/>
    <w:rsid w:val="0095759B"/>
    <w:rsid w:val="00957F36"/>
    <w:rsid w:val="00957F5C"/>
    <w:rsid w:val="00961364"/>
    <w:rsid w:val="009615F1"/>
    <w:rsid w:val="009616E8"/>
    <w:rsid w:val="00961CBF"/>
    <w:rsid w:val="00961D52"/>
    <w:rsid w:val="00961DC5"/>
    <w:rsid w:val="00962046"/>
    <w:rsid w:val="00962114"/>
    <w:rsid w:val="00962391"/>
    <w:rsid w:val="00962DC7"/>
    <w:rsid w:val="00962EC2"/>
    <w:rsid w:val="0096303F"/>
    <w:rsid w:val="0096304D"/>
    <w:rsid w:val="00963286"/>
    <w:rsid w:val="0096393B"/>
    <w:rsid w:val="00963F6A"/>
    <w:rsid w:val="009644A5"/>
    <w:rsid w:val="00964DED"/>
    <w:rsid w:val="0096533C"/>
    <w:rsid w:val="00965761"/>
    <w:rsid w:val="009657C3"/>
    <w:rsid w:val="009659EB"/>
    <w:rsid w:val="00965B2E"/>
    <w:rsid w:val="00965B5A"/>
    <w:rsid w:val="0096664F"/>
    <w:rsid w:val="00966787"/>
    <w:rsid w:val="00966D5E"/>
    <w:rsid w:val="0096703D"/>
    <w:rsid w:val="0096741F"/>
    <w:rsid w:val="00967B9E"/>
    <w:rsid w:val="00967DF3"/>
    <w:rsid w:val="00967E13"/>
    <w:rsid w:val="009709E9"/>
    <w:rsid w:val="009711B6"/>
    <w:rsid w:val="009712A1"/>
    <w:rsid w:val="0097144B"/>
    <w:rsid w:val="00971479"/>
    <w:rsid w:val="00971F72"/>
    <w:rsid w:val="00972052"/>
    <w:rsid w:val="0097277F"/>
    <w:rsid w:val="00972D55"/>
    <w:rsid w:val="00973085"/>
    <w:rsid w:val="0097316C"/>
    <w:rsid w:val="00973362"/>
    <w:rsid w:val="00974032"/>
    <w:rsid w:val="009741B5"/>
    <w:rsid w:val="00974313"/>
    <w:rsid w:val="00974CAD"/>
    <w:rsid w:val="00974EF7"/>
    <w:rsid w:val="00974FC5"/>
    <w:rsid w:val="009759A9"/>
    <w:rsid w:val="00976203"/>
    <w:rsid w:val="009762DD"/>
    <w:rsid w:val="00976CAB"/>
    <w:rsid w:val="0097724C"/>
    <w:rsid w:val="009772A2"/>
    <w:rsid w:val="0097736B"/>
    <w:rsid w:val="0097774D"/>
    <w:rsid w:val="00977B42"/>
    <w:rsid w:val="00977E53"/>
    <w:rsid w:val="0098005B"/>
    <w:rsid w:val="009800F6"/>
    <w:rsid w:val="009801F5"/>
    <w:rsid w:val="00980958"/>
    <w:rsid w:val="00980BF8"/>
    <w:rsid w:val="009816AB"/>
    <w:rsid w:val="00981DD9"/>
    <w:rsid w:val="00982193"/>
    <w:rsid w:val="0098260C"/>
    <w:rsid w:val="009827E5"/>
    <w:rsid w:val="00982C51"/>
    <w:rsid w:val="009835E0"/>
    <w:rsid w:val="009838C7"/>
    <w:rsid w:val="009839E6"/>
    <w:rsid w:val="00983D75"/>
    <w:rsid w:val="00983F16"/>
    <w:rsid w:val="0098419E"/>
    <w:rsid w:val="0098566D"/>
    <w:rsid w:val="00985B11"/>
    <w:rsid w:val="00985E7A"/>
    <w:rsid w:val="00986667"/>
    <w:rsid w:val="009868FF"/>
    <w:rsid w:val="00986B09"/>
    <w:rsid w:val="00987545"/>
    <w:rsid w:val="00987E2A"/>
    <w:rsid w:val="00990607"/>
    <w:rsid w:val="009907A5"/>
    <w:rsid w:val="00990E8B"/>
    <w:rsid w:val="00991139"/>
    <w:rsid w:val="0099191E"/>
    <w:rsid w:val="00991E8D"/>
    <w:rsid w:val="009924DB"/>
    <w:rsid w:val="00992D74"/>
    <w:rsid w:val="00992E66"/>
    <w:rsid w:val="0099397A"/>
    <w:rsid w:val="00993CB1"/>
    <w:rsid w:val="009940F2"/>
    <w:rsid w:val="009952EF"/>
    <w:rsid w:val="009959E1"/>
    <w:rsid w:val="00996342"/>
    <w:rsid w:val="009963F4"/>
    <w:rsid w:val="0099655D"/>
    <w:rsid w:val="0099688D"/>
    <w:rsid w:val="009969B2"/>
    <w:rsid w:val="00996C67"/>
    <w:rsid w:val="00997360"/>
    <w:rsid w:val="00997A1A"/>
    <w:rsid w:val="009A0429"/>
    <w:rsid w:val="009A17F9"/>
    <w:rsid w:val="009A1A81"/>
    <w:rsid w:val="009A1ED0"/>
    <w:rsid w:val="009A2052"/>
    <w:rsid w:val="009A278A"/>
    <w:rsid w:val="009A27CC"/>
    <w:rsid w:val="009A27DC"/>
    <w:rsid w:val="009A28D1"/>
    <w:rsid w:val="009A2D53"/>
    <w:rsid w:val="009A2D5C"/>
    <w:rsid w:val="009A31B5"/>
    <w:rsid w:val="009A3879"/>
    <w:rsid w:val="009A3EB9"/>
    <w:rsid w:val="009A3F2A"/>
    <w:rsid w:val="009A4264"/>
    <w:rsid w:val="009A447C"/>
    <w:rsid w:val="009A4A31"/>
    <w:rsid w:val="009A4A7D"/>
    <w:rsid w:val="009A5011"/>
    <w:rsid w:val="009A5CC1"/>
    <w:rsid w:val="009A5D24"/>
    <w:rsid w:val="009A6659"/>
    <w:rsid w:val="009A673A"/>
    <w:rsid w:val="009A6916"/>
    <w:rsid w:val="009A6C20"/>
    <w:rsid w:val="009A7564"/>
    <w:rsid w:val="009A7A13"/>
    <w:rsid w:val="009A7BDE"/>
    <w:rsid w:val="009A7C30"/>
    <w:rsid w:val="009B068C"/>
    <w:rsid w:val="009B07F6"/>
    <w:rsid w:val="009B11CB"/>
    <w:rsid w:val="009B1557"/>
    <w:rsid w:val="009B1640"/>
    <w:rsid w:val="009B1C63"/>
    <w:rsid w:val="009B1E02"/>
    <w:rsid w:val="009B1F2B"/>
    <w:rsid w:val="009B2060"/>
    <w:rsid w:val="009B21F1"/>
    <w:rsid w:val="009B2BA1"/>
    <w:rsid w:val="009B2E61"/>
    <w:rsid w:val="009B31F8"/>
    <w:rsid w:val="009B415C"/>
    <w:rsid w:val="009B432F"/>
    <w:rsid w:val="009B4641"/>
    <w:rsid w:val="009B464F"/>
    <w:rsid w:val="009B471B"/>
    <w:rsid w:val="009B4995"/>
    <w:rsid w:val="009B4B68"/>
    <w:rsid w:val="009B4E93"/>
    <w:rsid w:val="009B50A3"/>
    <w:rsid w:val="009B5216"/>
    <w:rsid w:val="009B5CF1"/>
    <w:rsid w:val="009B5DE0"/>
    <w:rsid w:val="009B63A3"/>
    <w:rsid w:val="009B63EF"/>
    <w:rsid w:val="009B66D4"/>
    <w:rsid w:val="009B6BFE"/>
    <w:rsid w:val="009B6F3A"/>
    <w:rsid w:val="009B701F"/>
    <w:rsid w:val="009B7183"/>
    <w:rsid w:val="009B7326"/>
    <w:rsid w:val="009B76F6"/>
    <w:rsid w:val="009C06F2"/>
    <w:rsid w:val="009C09D9"/>
    <w:rsid w:val="009C0BAB"/>
    <w:rsid w:val="009C0EFA"/>
    <w:rsid w:val="009C1B92"/>
    <w:rsid w:val="009C1E99"/>
    <w:rsid w:val="009C204E"/>
    <w:rsid w:val="009C226E"/>
    <w:rsid w:val="009C2729"/>
    <w:rsid w:val="009C34AB"/>
    <w:rsid w:val="009C3598"/>
    <w:rsid w:val="009C3E8F"/>
    <w:rsid w:val="009C4021"/>
    <w:rsid w:val="009C438E"/>
    <w:rsid w:val="009C43FD"/>
    <w:rsid w:val="009C445F"/>
    <w:rsid w:val="009C47C9"/>
    <w:rsid w:val="009C4918"/>
    <w:rsid w:val="009C4B47"/>
    <w:rsid w:val="009C564D"/>
    <w:rsid w:val="009C57F6"/>
    <w:rsid w:val="009C59C9"/>
    <w:rsid w:val="009C59FC"/>
    <w:rsid w:val="009C5C97"/>
    <w:rsid w:val="009C61D0"/>
    <w:rsid w:val="009C6F9C"/>
    <w:rsid w:val="009C6FF5"/>
    <w:rsid w:val="009C707E"/>
    <w:rsid w:val="009C70A5"/>
    <w:rsid w:val="009C71D5"/>
    <w:rsid w:val="009C751E"/>
    <w:rsid w:val="009C7704"/>
    <w:rsid w:val="009C7A2F"/>
    <w:rsid w:val="009C7CF4"/>
    <w:rsid w:val="009C7E31"/>
    <w:rsid w:val="009D0092"/>
    <w:rsid w:val="009D0225"/>
    <w:rsid w:val="009D05F6"/>
    <w:rsid w:val="009D0627"/>
    <w:rsid w:val="009D06A8"/>
    <w:rsid w:val="009D0708"/>
    <w:rsid w:val="009D07B0"/>
    <w:rsid w:val="009D08AB"/>
    <w:rsid w:val="009D0BF9"/>
    <w:rsid w:val="009D1251"/>
    <w:rsid w:val="009D1C47"/>
    <w:rsid w:val="009D1ECC"/>
    <w:rsid w:val="009D1F22"/>
    <w:rsid w:val="009D2151"/>
    <w:rsid w:val="009D2389"/>
    <w:rsid w:val="009D2661"/>
    <w:rsid w:val="009D2EDF"/>
    <w:rsid w:val="009D309C"/>
    <w:rsid w:val="009D31F4"/>
    <w:rsid w:val="009D3308"/>
    <w:rsid w:val="009D383A"/>
    <w:rsid w:val="009D3E46"/>
    <w:rsid w:val="009D3EF2"/>
    <w:rsid w:val="009D3F20"/>
    <w:rsid w:val="009D3FDB"/>
    <w:rsid w:val="009D4132"/>
    <w:rsid w:val="009D4CAD"/>
    <w:rsid w:val="009D4FE6"/>
    <w:rsid w:val="009D539A"/>
    <w:rsid w:val="009D5D58"/>
    <w:rsid w:val="009D6039"/>
    <w:rsid w:val="009D606F"/>
    <w:rsid w:val="009D6B6D"/>
    <w:rsid w:val="009D795E"/>
    <w:rsid w:val="009D7983"/>
    <w:rsid w:val="009D7F01"/>
    <w:rsid w:val="009E021B"/>
    <w:rsid w:val="009E039B"/>
    <w:rsid w:val="009E0A82"/>
    <w:rsid w:val="009E0C86"/>
    <w:rsid w:val="009E12DA"/>
    <w:rsid w:val="009E1374"/>
    <w:rsid w:val="009E14B5"/>
    <w:rsid w:val="009E15DC"/>
    <w:rsid w:val="009E187E"/>
    <w:rsid w:val="009E208A"/>
    <w:rsid w:val="009E232C"/>
    <w:rsid w:val="009E29CD"/>
    <w:rsid w:val="009E322C"/>
    <w:rsid w:val="009E3409"/>
    <w:rsid w:val="009E366A"/>
    <w:rsid w:val="009E4919"/>
    <w:rsid w:val="009E4A29"/>
    <w:rsid w:val="009E4C26"/>
    <w:rsid w:val="009E4F9F"/>
    <w:rsid w:val="009E539C"/>
    <w:rsid w:val="009E542D"/>
    <w:rsid w:val="009E5C89"/>
    <w:rsid w:val="009E644F"/>
    <w:rsid w:val="009E6BB9"/>
    <w:rsid w:val="009E6CFC"/>
    <w:rsid w:val="009E7165"/>
    <w:rsid w:val="009E7B14"/>
    <w:rsid w:val="009E7E6F"/>
    <w:rsid w:val="009F0149"/>
    <w:rsid w:val="009F0B7E"/>
    <w:rsid w:val="009F0DCF"/>
    <w:rsid w:val="009F1166"/>
    <w:rsid w:val="009F25FE"/>
    <w:rsid w:val="009F2892"/>
    <w:rsid w:val="009F290E"/>
    <w:rsid w:val="009F291A"/>
    <w:rsid w:val="009F29CD"/>
    <w:rsid w:val="009F2BB1"/>
    <w:rsid w:val="009F3D15"/>
    <w:rsid w:val="009F4435"/>
    <w:rsid w:val="009F497A"/>
    <w:rsid w:val="009F4A26"/>
    <w:rsid w:val="009F4FED"/>
    <w:rsid w:val="009F5B93"/>
    <w:rsid w:val="009F6220"/>
    <w:rsid w:val="009F67F8"/>
    <w:rsid w:val="009F6AFB"/>
    <w:rsid w:val="009F7B11"/>
    <w:rsid w:val="009F7CE8"/>
    <w:rsid w:val="00A003F2"/>
    <w:rsid w:val="00A00C4E"/>
    <w:rsid w:val="00A00FC7"/>
    <w:rsid w:val="00A014D0"/>
    <w:rsid w:val="00A015A1"/>
    <w:rsid w:val="00A01608"/>
    <w:rsid w:val="00A01670"/>
    <w:rsid w:val="00A0173B"/>
    <w:rsid w:val="00A01FDF"/>
    <w:rsid w:val="00A0228B"/>
    <w:rsid w:val="00A0267B"/>
    <w:rsid w:val="00A02A92"/>
    <w:rsid w:val="00A03123"/>
    <w:rsid w:val="00A031EE"/>
    <w:rsid w:val="00A03298"/>
    <w:rsid w:val="00A03BB3"/>
    <w:rsid w:val="00A0437F"/>
    <w:rsid w:val="00A0447D"/>
    <w:rsid w:val="00A04BC4"/>
    <w:rsid w:val="00A0561B"/>
    <w:rsid w:val="00A05764"/>
    <w:rsid w:val="00A06EE2"/>
    <w:rsid w:val="00A07307"/>
    <w:rsid w:val="00A07FB6"/>
    <w:rsid w:val="00A100A3"/>
    <w:rsid w:val="00A10C23"/>
    <w:rsid w:val="00A10FA1"/>
    <w:rsid w:val="00A1117C"/>
    <w:rsid w:val="00A112A6"/>
    <w:rsid w:val="00A11D25"/>
    <w:rsid w:val="00A12728"/>
    <w:rsid w:val="00A1298F"/>
    <w:rsid w:val="00A12AB4"/>
    <w:rsid w:val="00A12B08"/>
    <w:rsid w:val="00A131EB"/>
    <w:rsid w:val="00A133A3"/>
    <w:rsid w:val="00A13853"/>
    <w:rsid w:val="00A13BA5"/>
    <w:rsid w:val="00A14916"/>
    <w:rsid w:val="00A14A10"/>
    <w:rsid w:val="00A15011"/>
    <w:rsid w:val="00A156FF"/>
    <w:rsid w:val="00A157EA"/>
    <w:rsid w:val="00A1603D"/>
    <w:rsid w:val="00A16060"/>
    <w:rsid w:val="00A16467"/>
    <w:rsid w:val="00A16507"/>
    <w:rsid w:val="00A1726A"/>
    <w:rsid w:val="00A17506"/>
    <w:rsid w:val="00A17597"/>
    <w:rsid w:val="00A17C99"/>
    <w:rsid w:val="00A17D77"/>
    <w:rsid w:val="00A17FC5"/>
    <w:rsid w:val="00A20917"/>
    <w:rsid w:val="00A20EF3"/>
    <w:rsid w:val="00A211B8"/>
    <w:rsid w:val="00A21452"/>
    <w:rsid w:val="00A21A87"/>
    <w:rsid w:val="00A21D80"/>
    <w:rsid w:val="00A2222F"/>
    <w:rsid w:val="00A2258B"/>
    <w:rsid w:val="00A2264C"/>
    <w:rsid w:val="00A228A1"/>
    <w:rsid w:val="00A22929"/>
    <w:rsid w:val="00A22D61"/>
    <w:rsid w:val="00A23957"/>
    <w:rsid w:val="00A23A40"/>
    <w:rsid w:val="00A23A43"/>
    <w:rsid w:val="00A23ACF"/>
    <w:rsid w:val="00A23DEC"/>
    <w:rsid w:val="00A23ED4"/>
    <w:rsid w:val="00A23F67"/>
    <w:rsid w:val="00A2400A"/>
    <w:rsid w:val="00A242C3"/>
    <w:rsid w:val="00A24394"/>
    <w:rsid w:val="00A2445C"/>
    <w:rsid w:val="00A25181"/>
    <w:rsid w:val="00A262B9"/>
    <w:rsid w:val="00A263DC"/>
    <w:rsid w:val="00A2662A"/>
    <w:rsid w:val="00A26CD0"/>
    <w:rsid w:val="00A27218"/>
    <w:rsid w:val="00A27573"/>
    <w:rsid w:val="00A27E6C"/>
    <w:rsid w:val="00A27F0D"/>
    <w:rsid w:val="00A27FD3"/>
    <w:rsid w:val="00A30CFB"/>
    <w:rsid w:val="00A313EB"/>
    <w:rsid w:val="00A31AA0"/>
    <w:rsid w:val="00A31F42"/>
    <w:rsid w:val="00A31FD1"/>
    <w:rsid w:val="00A3254F"/>
    <w:rsid w:val="00A32C15"/>
    <w:rsid w:val="00A32DC9"/>
    <w:rsid w:val="00A32F10"/>
    <w:rsid w:val="00A3301B"/>
    <w:rsid w:val="00A33119"/>
    <w:rsid w:val="00A33382"/>
    <w:rsid w:val="00A33901"/>
    <w:rsid w:val="00A33B53"/>
    <w:rsid w:val="00A33D78"/>
    <w:rsid w:val="00A33D92"/>
    <w:rsid w:val="00A33F9A"/>
    <w:rsid w:val="00A341D6"/>
    <w:rsid w:val="00A34F3A"/>
    <w:rsid w:val="00A35958"/>
    <w:rsid w:val="00A35C9B"/>
    <w:rsid w:val="00A35CCE"/>
    <w:rsid w:val="00A362DA"/>
    <w:rsid w:val="00A36636"/>
    <w:rsid w:val="00A36E31"/>
    <w:rsid w:val="00A36FC8"/>
    <w:rsid w:val="00A37277"/>
    <w:rsid w:val="00A40240"/>
    <w:rsid w:val="00A40457"/>
    <w:rsid w:val="00A40612"/>
    <w:rsid w:val="00A406E2"/>
    <w:rsid w:val="00A4071E"/>
    <w:rsid w:val="00A40A42"/>
    <w:rsid w:val="00A40B35"/>
    <w:rsid w:val="00A40E38"/>
    <w:rsid w:val="00A411FA"/>
    <w:rsid w:val="00A41307"/>
    <w:rsid w:val="00A416EF"/>
    <w:rsid w:val="00A420DC"/>
    <w:rsid w:val="00A42B4F"/>
    <w:rsid w:val="00A42B68"/>
    <w:rsid w:val="00A42E83"/>
    <w:rsid w:val="00A43880"/>
    <w:rsid w:val="00A4397F"/>
    <w:rsid w:val="00A43B2D"/>
    <w:rsid w:val="00A4400F"/>
    <w:rsid w:val="00A44351"/>
    <w:rsid w:val="00A44FC7"/>
    <w:rsid w:val="00A45361"/>
    <w:rsid w:val="00A454C8"/>
    <w:rsid w:val="00A45518"/>
    <w:rsid w:val="00A45900"/>
    <w:rsid w:val="00A45DF2"/>
    <w:rsid w:val="00A46135"/>
    <w:rsid w:val="00A461B6"/>
    <w:rsid w:val="00A464EE"/>
    <w:rsid w:val="00A46570"/>
    <w:rsid w:val="00A479FD"/>
    <w:rsid w:val="00A5033E"/>
    <w:rsid w:val="00A5043F"/>
    <w:rsid w:val="00A5117C"/>
    <w:rsid w:val="00A51201"/>
    <w:rsid w:val="00A516F1"/>
    <w:rsid w:val="00A51BA0"/>
    <w:rsid w:val="00A52379"/>
    <w:rsid w:val="00A527C2"/>
    <w:rsid w:val="00A52938"/>
    <w:rsid w:val="00A52A3F"/>
    <w:rsid w:val="00A53074"/>
    <w:rsid w:val="00A5322A"/>
    <w:rsid w:val="00A53698"/>
    <w:rsid w:val="00A53728"/>
    <w:rsid w:val="00A5379A"/>
    <w:rsid w:val="00A53DF8"/>
    <w:rsid w:val="00A5442C"/>
    <w:rsid w:val="00A5446E"/>
    <w:rsid w:val="00A545D4"/>
    <w:rsid w:val="00A550F2"/>
    <w:rsid w:val="00A5551F"/>
    <w:rsid w:val="00A55800"/>
    <w:rsid w:val="00A55967"/>
    <w:rsid w:val="00A55DEE"/>
    <w:rsid w:val="00A5606C"/>
    <w:rsid w:val="00A56284"/>
    <w:rsid w:val="00A56914"/>
    <w:rsid w:val="00A570AA"/>
    <w:rsid w:val="00A5748A"/>
    <w:rsid w:val="00A57BB1"/>
    <w:rsid w:val="00A57F6B"/>
    <w:rsid w:val="00A606DB"/>
    <w:rsid w:val="00A609C0"/>
    <w:rsid w:val="00A60D5E"/>
    <w:rsid w:val="00A611A2"/>
    <w:rsid w:val="00A614E7"/>
    <w:rsid w:val="00A61B95"/>
    <w:rsid w:val="00A61EE1"/>
    <w:rsid w:val="00A62224"/>
    <w:rsid w:val="00A62A20"/>
    <w:rsid w:val="00A62A33"/>
    <w:rsid w:val="00A62D75"/>
    <w:rsid w:val="00A62E21"/>
    <w:rsid w:val="00A62FFF"/>
    <w:rsid w:val="00A630D8"/>
    <w:rsid w:val="00A63223"/>
    <w:rsid w:val="00A6326F"/>
    <w:rsid w:val="00A63608"/>
    <w:rsid w:val="00A63BFD"/>
    <w:rsid w:val="00A63D4F"/>
    <w:rsid w:val="00A64E21"/>
    <w:rsid w:val="00A6520A"/>
    <w:rsid w:val="00A65259"/>
    <w:rsid w:val="00A65A05"/>
    <w:rsid w:val="00A65B88"/>
    <w:rsid w:val="00A65CEA"/>
    <w:rsid w:val="00A660C5"/>
    <w:rsid w:val="00A663B6"/>
    <w:rsid w:val="00A6688A"/>
    <w:rsid w:val="00A66AD8"/>
    <w:rsid w:val="00A67935"/>
    <w:rsid w:val="00A70073"/>
    <w:rsid w:val="00A7081A"/>
    <w:rsid w:val="00A70BC4"/>
    <w:rsid w:val="00A7117C"/>
    <w:rsid w:val="00A71302"/>
    <w:rsid w:val="00A71428"/>
    <w:rsid w:val="00A715C0"/>
    <w:rsid w:val="00A71783"/>
    <w:rsid w:val="00A717E6"/>
    <w:rsid w:val="00A71BDD"/>
    <w:rsid w:val="00A71C43"/>
    <w:rsid w:val="00A720A0"/>
    <w:rsid w:val="00A72389"/>
    <w:rsid w:val="00A723E8"/>
    <w:rsid w:val="00A72753"/>
    <w:rsid w:val="00A72F02"/>
    <w:rsid w:val="00A72F54"/>
    <w:rsid w:val="00A731C6"/>
    <w:rsid w:val="00A7334D"/>
    <w:rsid w:val="00A734FA"/>
    <w:rsid w:val="00A73676"/>
    <w:rsid w:val="00A736AD"/>
    <w:rsid w:val="00A73EB9"/>
    <w:rsid w:val="00A73EC6"/>
    <w:rsid w:val="00A74058"/>
    <w:rsid w:val="00A740F7"/>
    <w:rsid w:val="00A7461F"/>
    <w:rsid w:val="00A746EC"/>
    <w:rsid w:val="00A748EE"/>
    <w:rsid w:val="00A74BEA"/>
    <w:rsid w:val="00A75410"/>
    <w:rsid w:val="00A75695"/>
    <w:rsid w:val="00A75720"/>
    <w:rsid w:val="00A7573B"/>
    <w:rsid w:val="00A758F7"/>
    <w:rsid w:val="00A765C3"/>
    <w:rsid w:val="00A76E9C"/>
    <w:rsid w:val="00A776D2"/>
    <w:rsid w:val="00A777FB"/>
    <w:rsid w:val="00A77A1B"/>
    <w:rsid w:val="00A77DEA"/>
    <w:rsid w:val="00A8041F"/>
    <w:rsid w:val="00A80F29"/>
    <w:rsid w:val="00A8103F"/>
    <w:rsid w:val="00A8155B"/>
    <w:rsid w:val="00A81851"/>
    <w:rsid w:val="00A827EB"/>
    <w:rsid w:val="00A82A74"/>
    <w:rsid w:val="00A833C1"/>
    <w:rsid w:val="00A83816"/>
    <w:rsid w:val="00A83920"/>
    <w:rsid w:val="00A84069"/>
    <w:rsid w:val="00A84411"/>
    <w:rsid w:val="00A84478"/>
    <w:rsid w:val="00A8456C"/>
    <w:rsid w:val="00A84742"/>
    <w:rsid w:val="00A84C8E"/>
    <w:rsid w:val="00A857B0"/>
    <w:rsid w:val="00A859A5"/>
    <w:rsid w:val="00A85A23"/>
    <w:rsid w:val="00A860C1"/>
    <w:rsid w:val="00A86526"/>
    <w:rsid w:val="00A86DE6"/>
    <w:rsid w:val="00A87091"/>
    <w:rsid w:val="00A87FB2"/>
    <w:rsid w:val="00A900BE"/>
    <w:rsid w:val="00A90129"/>
    <w:rsid w:val="00A90145"/>
    <w:rsid w:val="00A9075D"/>
    <w:rsid w:val="00A90B99"/>
    <w:rsid w:val="00A90DBD"/>
    <w:rsid w:val="00A91552"/>
    <w:rsid w:val="00A91664"/>
    <w:rsid w:val="00A916C6"/>
    <w:rsid w:val="00A919B5"/>
    <w:rsid w:val="00A91FCE"/>
    <w:rsid w:val="00A9201F"/>
    <w:rsid w:val="00A92B4D"/>
    <w:rsid w:val="00A92C77"/>
    <w:rsid w:val="00A930C6"/>
    <w:rsid w:val="00A933A5"/>
    <w:rsid w:val="00A94A61"/>
    <w:rsid w:val="00A94BAF"/>
    <w:rsid w:val="00A94EA4"/>
    <w:rsid w:val="00A95072"/>
    <w:rsid w:val="00A95A3D"/>
    <w:rsid w:val="00A95AAA"/>
    <w:rsid w:val="00A95ACA"/>
    <w:rsid w:val="00A961D4"/>
    <w:rsid w:val="00A96B80"/>
    <w:rsid w:val="00A970F6"/>
    <w:rsid w:val="00A971F1"/>
    <w:rsid w:val="00AA0334"/>
    <w:rsid w:val="00AA0686"/>
    <w:rsid w:val="00AA0897"/>
    <w:rsid w:val="00AA16A3"/>
    <w:rsid w:val="00AA1BC0"/>
    <w:rsid w:val="00AA1E53"/>
    <w:rsid w:val="00AA211C"/>
    <w:rsid w:val="00AA32C4"/>
    <w:rsid w:val="00AA3603"/>
    <w:rsid w:val="00AA384A"/>
    <w:rsid w:val="00AA3933"/>
    <w:rsid w:val="00AA3A8A"/>
    <w:rsid w:val="00AA3C5C"/>
    <w:rsid w:val="00AA3FFE"/>
    <w:rsid w:val="00AA4365"/>
    <w:rsid w:val="00AA43EA"/>
    <w:rsid w:val="00AA45E2"/>
    <w:rsid w:val="00AA476C"/>
    <w:rsid w:val="00AA608A"/>
    <w:rsid w:val="00AA6AF3"/>
    <w:rsid w:val="00AA704C"/>
    <w:rsid w:val="00AA7118"/>
    <w:rsid w:val="00AA736D"/>
    <w:rsid w:val="00AA79CB"/>
    <w:rsid w:val="00AB0055"/>
    <w:rsid w:val="00AB05FF"/>
    <w:rsid w:val="00AB0BBE"/>
    <w:rsid w:val="00AB0CFE"/>
    <w:rsid w:val="00AB0FD5"/>
    <w:rsid w:val="00AB1190"/>
    <w:rsid w:val="00AB1B74"/>
    <w:rsid w:val="00AB1BAE"/>
    <w:rsid w:val="00AB1CC2"/>
    <w:rsid w:val="00AB2188"/>
    <w:rsid w:val="00AB26D8"/>
    <w:rsid w:val="00AB2903"/>
    <w:rsid w:val="00AB2D4A"/>
    <w:rsid w:val="00AB3142"/>
    <w:rsid w:val="00AB32BA"/>
    <w:rsid w:val="00AB3728"/>
    <w:rsid w:val="00AB383C"/>
    <w:rsid w:val="00AB3949"/>
    <w:rsid w:val="00AB3C8B"/>
    <w:rsid w:val="00AB4297"/>
    <w:rsid w:val="00AB4A01"/>
    <w:rsid w:val="00AB4A4B"/>
    <w:rsid w:val="00AB4DBB"/>
    <w:rsid w:val="00AB5A57"/>
    <w:rsid w:val="00AB5C4F"/>
    <w:rsid w:val="00AB5E69"/>
    <w:rsid w:val="00AB62DC"/>
    <w:rsid w:val="00AB6CAE"/>
    <w:rsid w:val="00AB6FC0"/>
    <w:rsid w:val="00AB707C"/>
    <w:rsid w:val="00AB713D"/>
    <w:rsid w:val="00AB720B"/>
    <w:rsid w:val="00AB74B4"/>
    <w:rsid w:val="00AB774B"/>
    <w:rsid w:val="00AB7847"/>
    <w:rsid w:val="00AB7D66"/>
    <w:rsid w:val="00AC0B92"/>
    <w:rsid w:val="00AC15D8"/>
    <w:rsid w:val="00AC17B2"/>
    <w:rsid w:val="00AC231F"/>
    <w:rsid w:val="00AC245D"/>
    <w:rsid w:val="00AC253F"/>
    <w:rsid w:val="00AC33E1"/>
    <w:rsid w:val="00AC422D"/>
    <w:rsid w:val="00AC4ED8"/>
    <w:rsid w:val="00AC5145"/>
    <w:rsid w:val="00AC537F"/>
    <w:rsid w:val="00AC55CC"/>
    <w:rsid w:val="00AC55FD"/>
    <w:rsid w:val="00AC5809"/>
    <w:rsid w:val="00AC586C"/>
    <w:rsid w:val="00AC5A7F"/>
    <w:rsid w:val="00AC5FD1"/>
    <w:rsid w:val="00AC6430"/>
    <w:rsid w:val="00AC6BF7"/>
    <w:rsid w:val="00AC6F1B"/>
    <w:rsid w:val="00AC7171"/>
    <w:rsid w:val="00AC751F"/>
    <w:rsid w:val="00AC7F8B"/>
    <w:rsid w:val="00AD0139"/>
    <w:rsid w:val="00AD091D"/>
    <w:rsid w:val="00AD1021"/>
    <w:rsid w:val="00AD1495"/>
    <w:rsid w:val="00AD188C"/>
    <w:rsid w:val="00AD1B75"/>
    <w:rsid w:val="00AD1CC8"/>
    <w:rsid w:val="00AD1D41"/>
    <w:rsid w:val="00AD1FDF"/>
    <w:rsid w:val="00AD22BC"/>
    <w:rsid w:val="00AD2645"/>
    <w:rsid w:val="00AD2C5D"/>
    <w:rsid w:val="00AD2E9E"/>
    <w:rsid w:val="00AD2EA4"/>
    <w:rsid w:val="00AD3EA9"/>
    <w:rsid w:val="00AD410A"/>
    <w:rsid w:val="00AD4366"/>
    <w:rsid w:val="00AD44C8"/>
    <w:rsid w:val="00AD46E1"/>
    <w:rsid w:val="00AD4B8C"/>
    <w:rsid w:val="00AD510F"/>
    <w:rsid w:val="00AD53B5"/>
    <w:rsid w:val="00AD54F4"/>
    <w:rsid w:val="00AD5652"/>
    <w:rsid w:val="00AD6438"/>
    <w:rsid w:val="00AD683B"/>
    <w:rsid w:val="00AD6B9A"/>
    <w:rsid w:val="00AD74CC"/>
    <w:rsid w:val="00AD7F7D"/>
    <w:rsid w:val="00AE0244"/>
    <w:rsid w:val="00AE07FD"/>
    <w:rsid w:val="00AE0D5E"/>
    <w:rsid w:val="00AE199A"/>
    <w:rsid w:val="00AE1AFB"/>
    <w:rsid w:val="00AE29CF"/>
    <w:rsid w:val="00AE2F2C"/>
    <w:rsid w:val="00AE351E"/>
    <w:rsid w:val="00AE362D"/>
    <w:rsid w:val="00AE3BB6"/>
    <w:rsid w:val="00AE3F8B"/>
    <w:rsid w:val="00AE4453"/>
    <w:rsid w:val="00AE4880"/>
    <w:rsid w:val="00AE4BF6"/>
    <w:rsid w:val="00AE4C26"/>
    <w:rsid w:val="00AE4D1D"/>
    <w:rsid w:val="00AE585C"/>
    <w:rsid w:val="00AE59AD"/>
    <w:rsid w:val="00AE60FD"/>
    <w:rsid w:val="00AE6707"/>
    <w:rsid w:val="00AE70CD"/>
    <w:rsid w:val="00AE77D8"/>
    <w:rsid w:val="00AE7E1C"/>
    <w:rsid w:val="00AE7E35"/>
    <w:rsid w:val="00AE7F54"/>
    <w:rsid w:val="00AE7F65"/>
    <w:rsid w:val="00AF01DF"/>
    <w:rsid w:val="00AF022B"/>
    <w:rsid w:val="00AF075E"/>
    <w:rsid w:val="00AF0818"/>
    <w:rsid w:val="00AF1301"/>
    <w:rsid w:val="00AF153B"/>
    <w:rsid w:val="00AF1614"/>
    <w:rsid w:val="00AF1F08"/>
    <w:rsid w:val="00AF2243"/>
    <w:rsid w:val="00AF234A"/>
    <w:rsid w:val="00AF2FF2"/>
    <w:rsid w:val="00AF32CA"/>
    <w:rsid w:val="00AF3505"/>
    <w:rsid w:val="00AF39A0"/>
    <w:rsid w:val="00AF3AFB"/>
    <w:rsid w:val="00AF3F4C"/>
    <w:rsid w:val="00AF40DA"/>
    <w:rsid w:val="00AF4117"/>
    <w:rsid w:val="00AF41B8"/>
    <w:rsid w:val="00AF4E55"/>
    <w:rsid w:val="00AF4E96"/>
    <w:rsid w:val="00AF5105"/>
    <w:rsid w:val="00AF539E"/>
    <w:rsid w:val="00AF5579"/>
    <w:rsid w:val="00AF59AD"/>
    <w:rsid w:val="00AF5CFD"/>
    <w:rsid w:val="00AF6661"/>
    <w:rsid w:val="00AF6768"/>
    <w:rsid w:val="00AF676E"/>
    <w:rsid w:val="00AF69A5"/>
    <w:rsid w:val="00AF6C5B"/>
    <w:rsid w:val="00AF6DBB"/>
    <w:rsid w:val="00AF73BD"/>
    <w:rsid w:val="00AF78F9"/>
    <w:rsid w:val="00AF795C"/>
    <w:rsid w:val="00AF79B7"/>
    <w:rsid w:val="00AF7DCD"/>
    <w:rsid w:val="00AF7EA4"/>
    <w:rsid w:val="00B001C6"/>
    <w:rsid w:val="00B008BF"/>
    <w:rsid w:val="00B01EF3"/>
    <w:rsid w:val="00B0212A"/>
    <w:rsid w:val="00B02895"/>
    <w:rsid w:val="00B02A44"/>
    <w:rsid w:val="00B030E6"/>
    <w:rsid w:val="00B03387"/>
    <w:rsid w:val="00B0392F"/>
    <w:rsid w:val="00B0395D"/>
    <w:rsid w:val="00B03AB3"/>
    <w:rsid w:val="00B03C82"/>
    <w:rsid w:val="00B0410D"/>
    <w:rsid w:val="00B041D3"/>
    <w:rsid w:val="00B04549"/>
    <w:rsid w:val="00B04765"/>
    <w:rsid w:val="00B04AEE"/>
    <w:rsid w:val="00B04CC2"/>
    <w:rsid w:val="00B04D4B"/>
    <w:rsid w:val="00B051FF"/>
    <w:rsid w:val="00B05708"/>
    <w:rsid w:val="00B0592B"/>
    <w:rsid w:val="00B05FC3"/>
    <w:rsid w:val="00B05FE8"/>
    <w:rsid w:val="00B062E6"/>
    <w:rsid w:val="00B0636E"/>
    <w:rsid w:val="00B06463"/>
    <w:rsid w:val="00B06DDE"/>
    <w:rsid w:val="00B06F85"/>
    <w:rsid w:val="00B07717"/>
    <w:rsid w:val="00B077AA"/>
    <w:rsid w:val="00B10405"/>
    <w:rsid w:val="00B1044F"/>
    <w:rsid w:val="00B10465"/>
    <w:rsid w:val="00B1053C"/>
    <w:rsid w:val="00B10B5F"/>
    <w:rsid w:val="00B1121C"/>
    <w:rsid w:val="00B1176A"/>
    <w:rsid w:val="00B11885"/>
    <w:rsid w:val="00B11B44"/>
    <w:rsid w:val="00B11E79"/>
    <w:rsid w:val="00B122C3"/>
    <w:rsid w:val="00B12916"/>
    <w:rsid w:val="00B12C60"/>
    <w:rsid w:val="00B12CC7"/>
    <w:rsid w:val="00B12EC2"/>
    <w:rsid w:val="00B131CD"/>
    <w:rsid w:val="00B137A4"/>
    <w:rsid w:val="00B13D6F"/>
    <w:rsid w:val="00B13FCD"/>
    <w:rsid w:val="00B1402F"/>
    <w:rsid w:val="00B14630"/>
    <w:rsid w:val="00B1489E"/>
    <w:rsid w:val="00B14E31"/>
    <w:rsid w:val="00B153C9"/>
    <w:rsid w:val="00B15730"/>
    <w:rsid w:val="00B158BF"/>
    <w:rsid w:val="00B15E55"/>
    <w:rsid w:val="00B160FA"/>
    <w:rsid w:val="00B1618F"/>
    <w:rsid w:val="00B16220"/>
    <w:rsid w:val="00B1708A"/>
    <w:rsid w:val="00B176DE"/>
    <w:rsid w:val="00B17BCD"/>
    <w:rsid w:val="00B200FD"/>
    <w:rsid w:val="00B205B2"/>
    <w:rsid w:val="00B2072F"/>
    <w:rsid w:val="00B20A09"/>
    <w:rsid w:val="00B20EBC"/>
    <w:rsid w:val="00B21AB9"/>
    <w:rsid w:val="00B21E37"/>
    <w:rsid w:val="00B21F7D"/>
    <w:rsid w:val="00B222E2"/>
    <w:rsid w:val="00B2231E"/>
    <w:rsid w:val="00B22FF0"/>
    <w:rsid w:val="00B2363F"/>
    <w:rsid w:val="00B23677"/>
    <w:rsid w:val="00B23B15"/>
    <w:rsid w:val="00B24395"/>
    <w:rsid w:val="00B24F6F"/>
    <w:rsid w:val="00B2567F"/>
    <w:rsid w:val="00B25DA0"/>
    <w:rsid w:val="00B25F16"/>
    <w:rsid w:val="00B261DD"/>
    <w:rsid w:val="00B26294"/>
    <w:rsid w:val="00B26AC2"/>
    <w:rsid w:val="00B26E9E"/>
    <w:rsid w:val="00B2713A"/>
    <w:rsid w:val="00B275BA"/>
    <w:rsid w:val="00B27636"/>
    <w:rsid w:val="00B278B3"/>
    <w:rsid w:val="00B27B3B"/>
    <w:rsid w:val="00B30B92"/>
    <w:rsid w:val="00B3158B"/>
    <w:rsid w:val="00B31DFA"/>
    <w:rsid w:val="00B31F50"/>
    <w:rsid w:val="00B320A1"/>
    <w:rsid w:val="00B320CE"/>
    <w:rsid w:val="00B3223E"/>
    <w:rsid w:val="00B32594"/>
    <w:rsid w:val="00B32617"/>
    <w:rsid w:val="00B3315C"/>
    <w:rsid w:val="00B33191"/>
    <w:rsid w:val="00B3348F"/>
    <w:rsid w:val="00B33BA2"/>
    <w:rsid w:val="00B33DD3"/>
    <w:rsid w:val="00B347EE"/>
    <w:rsid w:val="00B347FE"/>
    <w:rsid w:val="00B3493D"/>
    <w:rsid w:val="00B34B24"/>
    <w:rsid w:val="00B34B85"/>
    <w:rsid w:val="00B34E05"/>
    <w:rsid w:val="00B34E26"/>
    <w:rsid w:val="00B35A83"/>
    <w:rsid w:val="00B35DBF"/>
    <w:rsid w:val="00B360FD"/>
    <w:rsid w:val="00B368F4"/>
    <w:rsid w:val="00B374E8"/>
    <w:rsid w:val="00B37616"/>
    <w:rsid w:val="00B37A94"/>
    <w:rsid w:val="00B400C4"/>
    <w:rsid w:val="00B400E9"/>
    <w:rsid w:val="00B40B8D"/>
    <w:rsid w:val="00B40ECF"/>
    <w:rsid w:val="00B410AD"/>
    <w:rsid w:val="00B41C27"/>
    <w:rsid w:val="00B41C3D"/>
    <w:rsid w:val="00B41F58"/>
    <w:rsid w:val="00B42208"/>
    <w:rsid w:val="00B437DD"/>
    <w:rsid w:val="00B43826"/>
    <w:rsid w:val="00B4419F"/>
    <w:rsid w:val="00B447C8"/>
    <w:rsid w:val="00B44C7C"/>
    <w:rsid w:val="00B44FB5"/>
    <w:rsid w:val="00B45383"/>
    <w:rsid w:val="00B45751"/>
    <w:rsid w:val="00B45A10"/>
    <w:rsid w:val="00B45A72"/>
    <w:rsid w:val="00B45AFF"/>
    <w:rsid w:val="00B4632A"/>
    <w:rsid w:val="00B47514"/>
    <w:rsid w:val="00B4772B"/>
    <w:rsid w:val="00B4795F"/>
    <w:rsid w:val="00B5007A"/>
    <w:rsid w:val="00B50319"/>
    <w:rsid w:val="00B50CE8"/>
    <w:rsid w:val="00B50CF4"/>
    <w:rsid w:val="00B515B5"/>
    <w:rsid w:val="00B5161D"/>
    <w:rsid w:val="00B51AEF"/>
    <w:rsid w:val="00B51AF9"/>
    <w:rsid w:val="00B51B51"/>
    <w:rsid w:val="00B5348E"/>
    <w:rsid w:val="00B542DA"/>
    <w:rsid w:val="00B54749"/>
    <w:rsid w:val="00B54AF4"/>
    <w:rsid w:val="00B54E12"/>
    <w:rsid w:val="00B54EFD"/>
    <w:rsid w:val="00B55397"/>
    <w:rsid w:val="00B5570B"/>
    <w:rsid w:val="00B559DD"/>
    <w:rsid w:val="00B55D33"/>
    <w:rsid w:val="00B55EDA"/>
    <w:rsid w:val="00B56299"/>
    <w:rsid w:val="00B56AC5"/>
    <w:rsid w:val="00B56E90"/>
    <w:rsid w:val="00B577E9"/>
    <w:rsid w:val="00B57F45"/>
    <w:rsid w:val="00B57FA6"/>
    <w:rsid w:val="00B605C7"/>
    <w:rsid w:val="00B60715"/>
    <w:rsid w:val="00B6072A"/>
    <w:rsid w:val="00B60934"/>
    <w:rsid w:val="00B60BA5"/>
    <w:rsid w:val="00B6146C"/>
    <w:rsid w:val="00B61AAE"/>
    <w:rsid w:val="00B62467"/>
    <w:rsid w:val="00B632C0"/>
    <w:rsid w:val="00B63860"/>
    <w:rsid w:val="00B63A3C"/>
    <w:rsid w:val="00B63B7B"/>
    <w:rsid w:val="00B64103"/>
    <w:rsid w:val="00B6425C"/>
    <w:rsid w:val="00B652B3"/>
    <w:rsid w:val="00B65361"/>
    <w:rsid w:val="00B65426"/>
    <w:rsid w:val="00B65804"/>
    <w:rsid w:val="00B65854"/>
    <w:rsid w:val="00B65B9E"/>
    <w:rsid w:val="00B6635D"/>
    <w:rsid w:val="00B66558"/>
    <w:rsid w:val="00B67BA1"/>
    <w:rsid w:val="00B701B2"/>
    <w:rsid w:val="00B7083F"/>
    <w:rsid w:val="00B71003"/>
    <w:rsid w:val="00B710B7"/>
    <w:rsid w:val="00B71431"/>
    <w:rsid w:val="00B71995"/>
    <w:rsid w:val="00B71F50"/>
    <w:rsid w:val="00B720BA"/>
    <w:rsid w:val="00B72A24"/>
    <w:rsid w:val="00B72F26"/>
    <w:rsid w:val="00B730E2"/>
    <w:rsid w:val="00B73291"/>
    <w:rsid w:val="00B73DE2"/>
    <w:rsid w:val="00B7402B"/>
    <w:rsid w:val="00B74046"/>
    <w:rsid w:val="00B74C46"/>
    <w:rsid w:val="00B752B7"/>
    <w:rsid w:val="00B75348"/>
    <w:rsid w:val="00B75DB5"/>
    <w:rsid w:val="00B76B0E"/>
    <w:rsid w:val="00B76CB9"/>
    <w:rsid w:val="00B76D9B"/>
    <w:rsid w:val="00B7702B"/>
    <w:rsid w:val="00B7755D"/>
    <w:rsid w:val="00B77566"/>
    <w:rsid w:val="00B778CA"/>
    <w:rsid w:val="00B77AB4"/>
    <w:rsid w:val="00B77B2A"/>
    <w:rsid w:val="00B77B95"/>
    <w:rsid w:val="00B77FD4"/>
    <w:rsid w:val="00B80672"/>
    <w:rsid w:val="00B81608"/>
    <w:rsid w:val="00B817A8"/>
    <w:rsid w:val="00B81D03"/>
    <w:rsid w:val="00B820DB"/>
    <w:rsid w:val="00B8282E"/>
    <w:rsid w:val="00B8289D"/>
    <w:rsid w:val="00B82E27"/>
    <w:rsid w:val="00B82FF6"/>
    <w:rsid w:val="00B833EE"/>
    <w:rsid w:val="00B834A7"/>
    <w:rsid w:val="00B83842"/>
    <w:rsid w:val="00B83C9A"/>
    <w:rsid w:val="00B83FEC"/>
    <w:rsid w:val="00B8410B"/>
    <w:rsid w:val="00B84390"/>
    <w:rsid w:val="00B84569"/>
    <w:rsid w:val="00B84754"/>
    <w:rsid w:val="00B84BD5"/>
    <w:rsid w:val="00B84E31"/>
    <w:rsid w:val="00B84FF1"/>
    <w:rsid w:val="00B8501C"/>
    <w:rsid w:val="00B8547C"/>
    <w:rsid w:val="00B85684"/>
    <w:rsid w:val="00B856D3"/>
    <w:rsid w:val="00B85D18"/>
    <w:rsid w:val="00B86231"/>
    <w:rsid w:val="00B86AB5"/>
    <w:rsid w:val="00B87ECB"/>
    <w:rsid w:val="00B87F56"/>
    <w:rsid w:val="00B900AA"/>
    <w:rsid w:val="00B90403"/>
    <w:rsid w:val="00B9045C"/>
    <w:rsid w:val="00B907E7"/>
    <w:rsid w:val="00B9086C"/>
    <w:rsid w:val="00B90928"/>
    <w:rsid w:val="00B909A5"/>
    <w:rsid w:val="00B90C59"/>
    <w:rsid w:val="00B9119F"/>
    <w:rsid w:val="00B91562"/>
    <w:rsid w:val="00B9192B"/>
    <w:rsid w:val="00B91ACE"/>
    <w:rsid w:val="00B91C35"/>
    <w:rsid w:val="00B91C3A"/>
    <w:rsid w:val="00B91C46"/>
    <w:rsid w:val="00B91E43"/>
    <w:rsid w:val="00B92477"/>
    <w:rsid w:val="00B927E0"/>
    <w:rsid w:val="00B92A88"/>
    <w:rsid w:val="00B93342"/>
    <w:rsid w:val="00B93363"/>
    <w:rsid w:val="00B93519"/>
    <w:rsid w:val="00B936F0"/>
    <w:rsid w:val="00B93E81"/>
    <w:rsid w:val="00B9424F"/>
    <w:rsid w:val="00B94590"/>
    <w:rsid w:val="00B94EAE"/>
    <w:rsid w:val="00B94F26"/>
    <w:rsid w:val="00B94F6D"/>
    <w:rsid w:val="00B94F91"/>
    <w:rsid w:val="00B95376"/>
    <w:rsid w:val="00B95695"/>
    <w:rsid w:val="00B959BE"/>
    <w:rsid w:val="00B96915"/>
    <w:rsid w:val="00B96B6F"/>
    <w:rsid w:val="00B96C69"/>
    <w:rsid w:val="00B96D4A"/>
    <w:rsid w:val="00B976C4"/>
    <w:rsid w:val="00B97E04"/>
    <w:rsid w:val="00B97F31"/>
    <w:rsid w:val="00B97F5C"/>
    <w:rsid w:val="00BA045B"/>
    <w:rsid w:val="00BA08F6"/>
    <w:rsid w:val="00BA0900"/>
    <w:rsid w:val="00BA0FE0"/>
    <w:rsid w:val="00BA11A2"/>
    <w:rsid w:val="00BA1466"/>
    <w:rsid w:val="00BA1E23"/>
    <w:rsid w:val="00BA20B6"/>
    <w:rsid w:val="00BA28F1"/>
    <w:rsid w:val="00BA2BEC"/>
    <w:rsid w:val="00BA3514"/>
    <w:rsid w:val="00BA367A"/>
    <w:rsid w:val="00BA3A33"/>
    <w:rsid w:val="00BA3B36"/>
    <w:rsid w:val="00BA46C8"/>
    <w:rsid w:val="00BA4864"/>
    <w:rsid w:val="00BA4AEC"/>
    <w:rsid w:val="00BA56C3"/>
    <w:rsid w:val="00BA5832"/>
    <w:rsid w:val="00BA5854"/>
    <w:rsid w:val="00BA5A82"/>
    <w:rsid w:val="00BA62B2"/>
    <w:rsid w:val="00BA6471"/>
    <w:rsid w:val="00BA67D9"/>
    <w:rsid w:val="00BA7813"/>
    <w:rsid w:val="00BA79A3"/>
    <w:rsid w:val="00BB035D"/>
    <w:rsid w:val="00BB037B"/>
    <w:rsid w:val="00BB077B"/>
    <w:rsid w:val="00BB07C3"/>
    <w:rsid w:val="00BB0941"/>
    <w:rsid w:val="00BB0C83"/>
    <w:rsid w:val="00BB1625"/>
    <w:rsid w:val="00BB1F48"/>
    <w:rsid w:val="00BB20BE"/>
    <w:rsid w:val="00BB2764"/>
    <w:rsid w:val="00BB2CE7"/>
    <w:rsid w:val="00BB3FD0"/>
    <w:rsid w:val="00BB404B"/>
    <w:rsid w:val="00BB4278"/>
    <w:rsid w:val="00BB4550"/>
    <w:rsid w:val="00BB45EE"/>
    <w:rsid w:val="00BB46E7"/>
    <w:rsid w:val="00BB4992"/>
    <w:rsid w:val="00BB49BD"/>
    <w:rsid w:val="00BB4C4A"/>
    <w:rsid w:val="00BB5197"/>
    <w:rsid w:val="00BB5F48"/>
    <w:rsid w:val="00BB6436"/>
    <w:rsid w:val="00BB68A4"/>
    <w:rsid w:val="00BB6A42"/>
    <w:rsid w:val="00BB6FF8"/>
    <w:rsid w:val="00BB7564"/>
    <w:rsid w:val="00BB790E"/>
    <w:rsid w:val="00BB7B97"/>
    <w:rsid w:val="00BB7FE4"/>
    <w:rsid w:val="00BC02A7"/>
    <w:rsid w:val="00BC05C8"/>
    <w:rsid w:val="00BC08A8"/>
    <w:rsid w:val="00BC0B97"/>
    <w:rsid w:val="00BC0D9B"/>
    <w:rsid w:val="00BC1043"/>
    <w:rsid w:val="00BC16C3"/>
    <w:rsid w:val="00BC1912"/>
    <w:rsid w:val="00BC1CF8"/>
    <w:rsid w:val="00BC1DC1"/>
    <w:rsid w:val="00BC2986"/>
    <w:rsid w:val="00BC310D"/>
    <w:rsid w:val="00BC44CB"/>
    <w:rsid w:val="00BC46D9"/>
    <w:rsid w:val="00BC4D75"/>
    <w:rsid w:val="00BC51ED"/>
    <w:rsid w:val="00BC52DA"/>
    <w:rsid w:val="00BC5A3E"/>
    <w:rsid w:val="00BC5B05"/>
    <w:rsid w:val="00BC66F7"/>
    <w:rsid w:val="00BC6966"/>
    <w:rsid w:val="00BC698C"/>
    <w:rsid w:val="00BC6C8D"/>
    <w:rsid w:val="00BD06E8"/>
    <w:rsid w:val="00BD075C"/>
    <w:rsid w:val="00BD0BBA"/>
    <w:rsid w:val="00BD144F"/>
    <w:rsid w:val="00BD1551"/>
    <w:rsid w:val="00BD1713"/>
    <w:rsid w:val="00BD20C1"/>
    <w:rsid w:val="00BD2226"/>
    <w:rsid w:val="00BD2CBC"/>
    <w:rsid w:val="00BD32FA"/>
    <w:rsid w:val="00BD3815"/>
    <w:rsid w:val="00BD4A05"/>
    <w:rsid w:val="00BD4D54"/>
    <w:rsid w:val="00BD503E"/>
    <w:rsid w:val="00BD5224"/>
    <w:rsid w:val="00BD546D"/>
    <w:rsid w:val="00BD5985"/>
    <w:rsid w:val="00BD5A40"/>
    <w:rsid w:val="00BD5AC6"/>
    <w:rsid w:val="00BD5EDC"/>
    <w:rsid w:val="00BD62A4"/>
    <w:rsid w:val="00BD6AB9"/>
    <w:rsid w:val="00BD6AD9"/>
    <w:rsid w:val="00BD6E66"/>
    <w:rsid w:val="00BD71C7"/>
    <w:rsid w:val="00BD779E"/>
    <w:rsid w:val="00BD79BC"/>
    <w:rsid w:val="00BD7A5C"/>
    <w:rsid w:val="00BD7ECD"/>
    <w:rsid w:val="00BE000B"/>
    <w:rsid w:val="00BE0063"/>
    <w:rsid w:val="00BE01EC"/>
    <w:rsid w:val="00BE065D"/>
    <w:rsid w:val="00BE1267"/>
    <w:rsid w:val="00BE139C"/>
    <w:rsid w:val="00BE1573"/>
    <w:rsid w:val="00BE1AC4"/>
    <w:rsid w:val="00BE1BFF"/>
    <w:rsid w:val="00BE1E1A"/>
    <w:rsid w:val="00BE1E6B"/>
    <w:rsid w:val="00BE26C5"/>
    <w:rsid w:val="00BE2907"/>
    <w:rsid w:val="00BE30EA"/>
    <w:rsid w:val="00BE3109"/>
    <w:rsid w:val="00BE340B"/>
    <w:rsid w:val="00BE3BD7"/>
    <w:rsid w:val="00BE3BFC"/>
    <w:rsid w:val="00BE3C02"/>
    <w:rsid w:val="00BE3D16"/>
    <w:rsid w:val="00BE4034"/>
    <w:rsid w:val="00BE40C7"/>
    <w:rsid w:val="00BE442B"/>
    <w:rsid w:val="00BE45F5"/>
    <w:rsid w:val="00BE4988"/>
    <w:rsid w:val="00BE4E07"/>
    <w:rsid w:val="00BE53F0"/>
    <w:rsid w:val="00BE561A"/>
    <w:rsid w:val="00BE5B2F"/>
    <w:rsid w:val="00BE5D88"/>
    <w:rsid w:val="00BE5EB8"/>
    <w:rsid w:val="00BE61B6"/>
    <w:rsid w:val="00BE6370"/>
    <w:rsid w:val="00BE6388"/>
    <w:rsid w:val="00BE6589"/>
    <w:rsid w:val="00BE6828"/>
    <w:rsid w:val="00BE6A39"/>
    <w:rsid w:val="00BE6BDA"/>
    <w:rsid w:val="00BE6DC7"/>
    <w:rsid w:val="00BE712D"/>
    <w:rsid w:val="00BE7843"/>
    <w:rsid w:val="00BE7A39"/>
    <w:rsid w:val="00BE7E63"/>
    <w:rsid w:val="00BE7F71"/>
    <w:rsid w:val="00BF024A"/>
    <w:rsid w:val="00BF050B"/>
    <w:rsid w:val="00BF0518"/>
    <w:rsid w:val="00BF073F"/>
    <w:rsid w:val="00BF098B"/>
    <w:rsid w:val="00BF0A58"/>
    <w:rsid w:val="00BF0B56"/>
    <w:rsid w:val="00BF0BAA"/>
    <w:rsid w:val="00BF0F3F"/>
    <w:rsid w:val="00BF129B"/>
    <w:rsid w:val="00BF1BA8"/>
    <w:rsid w:val="00BF1C8B"/>
    <w:rsid w:val="00BF1DB1"/>
    <w:rsid w:val="00BF1E37"/>
    <w:rsid w:val="00BF208E"/>
    <w:rsid w:val="00BF24AE"/>
    <w:rsid w:val="00BF2814"/>
    <w:rsid w:val="00BF28A2"/>
    <w:rsid w:val="00BF2991"/>
    <w:rsid w:val="00BF2AF2"/>
    <w:rsid w:val="00BF2CE2"/>
    <w:rsid w:val="00BF2DA4"/>
    <w:rsid w:val="00BF2DC7"/>
    <w:rsid w:val="00BF2F24"/>
    <w:rsid w:val="00BF372B"/>
    <w:rsid w:val="00BF397C"/>
    <w:rsid w:val="00BF3B12"/>
    <w:rsid w:val="00BF44CC"/>
    <w:rsid w:val="00BF4504"/>
    <w:rsid w:val="00BF4B40"/>
    <w:rsid w:val="00BF4C91"/>
    <w:rsid w:val="00BF4F5E"/>
    <w:rsid w:val="00BF51AB"/>
    <w:rsid w:val="00BF51C3"/>
    <w:rsid w:val="00BF69CD"/>
    <w:rsid w:val="00BF6F4E"/>
    <w:rsid w:val="00BF6F9C"/>
    <w:rsid w:val="00BF72BE"/>
    <w:rsid w:val="00BF7746"/>
    <w:rsid w:val="00BF7D52"/>
    <w:rsid w:val="00BF7E0D"/>
    <w:rsid w:val="00BF7E35"/>
    <w:rsid w:val="00BF7E68"/>
    <w:rsid w:val="00C00547"/>
    <w:rsid w:val="00C0078A"/>
    <w:rsid w:val="00C00F4F"/>
    <w:rsid w:val="00C012BC"/>
    <w:rsid w:val="00C01865"/>
    <w:rsid w:val="00C026DE"/>
    <w:rsid w:val="00C029E7"/>
    <w:rsid w:val="00C029EF"/>
    <w:rsid w:val="00C03215"/>
    <w:rsid w:val="00C03278"/>
    <w:rsid w:val="00C036B7"/>
    <w:rsid w:val="00C0397F"/>
    <w:rsid w:val="00C039CB"/>
    <w:rsid w:val="00C03B61"/>
    <w:rsid w:val="00C03BE5"/>
    <w:rsid w:val="00C03C5C"/>
    <w:rsid w:val="00C03CE6"/>
    <w:rsid w:val="00C04187"/>
    <w:rsid w:val="00C043A9"/>
    <w:rsid w:val="00C044BA"/>
    <w:rsid w:val="00C049E3"/>
    <w:rsid w:val="00C04C94"/>
    <w:rsid w:val="00C057D7"/>
    <w:rsid w:val="00C0581C"/>
    <w:rsid w:val="00C0589C"/>
    <w:rsid w:val="00C05D58"/>
    <w:rsid w:val="00C05F8B"/>
    <w:rsid w:val="00C06066"/>
    <w:rsid w:val="00C06865"/>
    <w:rsid w:val="00C071B1"/>
    <w:rsid w:val="00C0737E"/>
    <w:rsid w:val="00C075A7"/>
    <w:rsid w:val="00C07828"/>
    <w:rsid w:val="00C07886"/>
    <w:rsid w:val="00C07A0F"/>
    <w:rsid w:val="00C07AB5"/>
    <w:rsid w:val="00C07FEE"/>
    <w:rsid w:val="00C10392"/>
    <w:rsid w:val="00C1040F"/>
    <w:rsid w:val="00C104B7"/>
    <w:rsid w:val="00C10938"/>
    <w:rsid w:val="00C10E07"/>
    <w:rsid w:val="00C11300"/>
    <w:rsid w:val="00C12E8D"/>
    <w:rsid w:val="00C130F5"/>
    <w:rsid w:val="00C13488"/>
    <w:rsid w:val="00C1380F"/>
    <w:rsid w:val="00C13D7B"/>
    <w:rsid w:val="00C13F3E"/>
    <w:rsid w:val="00C14140"/>
    <w:rsid w:val="00C14B62"/>
    <w:rsid w:val="00C14B86"/>
    <w:rsid w:val="00C14D41"/>
    <w:rsid w:val="00C158DE"/>
    <w:rsid w:val="00C15EB9"/>
    <w:rsid w:val="00C1633A"/>
    <w:rsid w:val="00C16540"/>
    <w:rsid w:val="00C16CA2"/>
    <w:rsid w:val="00C16E53"/>
    <w:rsid w:val="00C1711A"/>
    <w:rsid w:val="00C172AF"/>
    <w:rsid w:val="00C175BF"/>
    <w:rsid w:val="00C17DEB"/>
    <w:rsid w:val="00C20021"/>
    <w:rsid w:val="00C202C7"/>
    <w:rsid w:val="00C20448"/>
    <w:rsid w:val="00C20E71"/>
    <w:rsid w:val="00C210A7"/>
    <w:rsid w:val="00C21137"/>
    <w:rsid w:val="00C2141B"/>
    <w:rsid w:val="00C215B5"/>
    <w:rsid w:val="00C21EE4"/>
    <w:rsid w:val="00C221E1"/>
    <w:rsid w:val="00C2254C"/>
    <w:rsid w:val="00C22AE7"/>
    <w:rsid w:val="00C22CFD"/>
    <w:rsid w:val="00C23540"/>
    <w:rsid w:val="00C23606"/>
    <w:rsid w:val="00C236D6"/>
    <w:rsid w:val="00C23B57"/>
    <w:rsid w:val="00C244F4"/>
    <w:rsid w:val="00C2460D"/>
    <w:rsid w:val="00C24679"/>
    <w:rsid w:val="00C2477C"/>
    <w:rsid w:val="00C24A4F"/>
    <w:rsid w:val="00C24A92"/>
    <w:rsid w:val="00C24F5D"/>
    <w:rsid w:val="00C25292"/>
    <w:rsid w:val="00C25601"/>
    <w:rsid w:val="00C258B4"/>
    <w:rsid w:val="00C25989"/>
    <w:rsid w:val="00C25B2A"/>
    <w:rsid w:val="00C26144"/>
    <w:rsid w:val="00C26466"/>
    <w:rsid w:val="00C26542"/>
    <w:rsid w:val="00C2693F"/>
    <w:rsid w:val="00C276A9"/>
    <w:rsid w:val="00C27AF1"/>
    <w:rsid w:val="00C27DD9"/>
    <w:rsid w:val="00C303F0"/>
    <w:rsid w:val="00C30A1E"/>
    <w:rsid w:val="00C30C59"/>
    <w:rsid w:val="00C30CCC"/>
    <w:rsid w:val="00C30CF6"/>
    <w:rsid w:val="00C3148F"/>
    <w:rsid w:val="00C3185C"/>
    <w:rsid w:val="00C320C1"/>
    <w:rsid w:val="00C3288D"/>
    <w:rsid w:val="00C32BB3"/>
    <w:rsid w:val="00C33256"/>
    <w:rsid w:val="00C333D3"/>
    <w:rsid w:val="00C334E0"/>
    <w:rsid w:val="00C335C4"/>
    <w:rsid w:val="00C33910"/>
    <w:rsid w:val="00C33C22"/>
    <w:rsid w:val="00C33F8A"/>
    <w:rsid w:val="00C34000"/>
    <w:rsid w:val="00C34008"/>
    <w:rsid w:val="00C341B4"/>
    <w:rsid w:val="00C347B8"/>
    <w:rsid w:val="00C349E9"/>
    <w:rsid w:val="00C34B39"/>
    <w:rsid w:val="00C355FF"/>
    <w:rsid w:val="00C35842"/>
    <w:rsid w:val="00C35A60"/>
    <w:rsid w:val="00C35BB5"/>
    <w:rsid w:val="00C36537"/>
    <w:rsid w:val="00C36DFB"/>
    <w:rsid w:val="00C36FAE"/>
    <w:rsid w:val="00C37DE6"/>
    <w:rsid w:val="00C40312"/>
    <w:rsid w:val="00C4055E"/>
    <w:rsid w:val="00C4071C"/>
    <w:rsid w:val="00C40A3D"/>
    <w:rsid w:val="00C40B4F"/>
    <w:rsid w:val="00C40D95"/>
    <w:rsid w:val="00C41147"/>
    <w:rsid w:val="00C411A2"/>
    <w:rsid w:val="00C41369"/>
    <w:rsid w:val="00C41C77"/>
    <w:rsid w:val="00C42785"/>
    <w:rsid w:val="00C42B4F"/>
    <w:rsid w:val="00C435D0"/>
    <w:rsid w:val="00C436E9"/>
    <w:rsid w:val="00C43CB8"/>
    <w:rsid w:val="00C444E4"/>
    <w:rsid w:val="00C44600"/>
    <w:rsid w:val="00C447A2"/>
    <w:rsid w:val="00C44ACD"/>
    <w:rsid w:val="00C45170"/>
    <w:rsid w:val="00C45463"/>
    <w:rsid w:val="00C457CD"/>
    <w:rsid w:val="00C470C8"/>
    <w:rsid w:val="00C47298"/>
    <w:rsid w:val="00C472F2"/>
    <w:rsid w:val="00C478B1"/>
    <w:rsid w:val="00C47A7C"/>
    <w:rsid w:val="00C47D00"/>
    <w:rsid w:val="00C50354"/>
    <w:rsid w:val="00C505DC"/>
    <w:rsid w:val="00C50C8E"/>
    <w:rsid w:val="00C514EA"/>
    <w:rsid w:val="00C52317"/>
    <w:rsid w:val="00C52C9B"/>
    <w:rsid w:val="00C5316D"/>
    <w:rsid w:val="00C5318D"/>
    <w:rsid w:val="00C53450"/>
    <w:rsid w:val="00C535A2"/>
    <w:rsid w:val="00C5419C"/>
    <w:rsid w:val="00C5435D"/>
    <w:rsid w:val="00C543D4"/>
    <w:rsid w:val="00C55716"/>
    <w:rsid w:val="00C55863"/>
    <w:rsid w:val="00C55D51"/>
    <w:rsid w:val="00C568D1"/>
    <w:rsid w:val="00C57366"/>
    <w:rsid w:val="00C57AE7"/>
    <w:rsid w:val="00C57B52"/>
    <w:rsid w:val="00C57E1E"/>
    <w:rsid w:val="00C57ED3"/>
    <w:rsid w:val="00C57F9E"/>
    <w:rsid w:val="00C600B0"/>
    <w:rsid w:val="00C60C51"/>
    <w:rsid w:val="00C60DD0"/>
    <w:rsid w:val="00C61099"/>
    <w:rsid w:val="00C613A8"/>
    <w:rsid w:val="00C61500"/>
    <w:rsid w:val="00C618B5"/>
    <w:rsid w:val="00C619C9"/>
    <w:rsid w:val="00C61A07"/>
    <w:rsid w:val="00C61B84"/>
    <w:rsid w:val="00C61DA4"/>
    <w:rsid w:val="00C61F81"/>
    <w:rsid w:val="00C622BB"/>
    <w:rsid w:val="00C6237C"/>
    <w:rsid w:val="00C62A3E"/>
    <w:rsid w:val="00C62D03"/>
    <w:rsid w:val="00C62F41"/>
    <w:rsid w:val="00C63334"/>
    <w:rsid w:val="00C63488"/>
    <w:rsid w:val="00C639EB"/>
    <w:rsid w:val="00C63A67"/>
    <w:rsid w:val="00C63E08"/>
    <w:rsid w:val="00C64252"/>
    <w:rsid w:val="00C64900"/>
    <w:rsid w:val="00C64A6A"/>
    <w:rsid w:val="00C64B92"/>
    <w:rsid w:val="00C64C3A"/>
    <w:rsid w:val="00C64C9C"/>
    <w:rsid w:val="00C64EAD"/>
    <w:rsid w:val="00C64EC1"/>
    <w:rsid w:val="00C64F1A"/>
    <w:rsid w:val="00C655E8"/>
    <w:rsid w:val="00C65BDB"/>
    <w:rsid w:val="00C6605D"/>
    <w:rsid w:val="00C6614E"/>
    <w:rsid w:val="00C66B8F"/>
    <w:rsid w:val="00C67148"/>
    <w:rsid w:val="00C67161"/>
    <w:rsid w:val="00C671BE"/>
    <w:rsid w:val="00C672B7"/>
    <w:rsid w:val="00C67981"/>
    <w:rsid w:val="00C67999"/>
    <w:rsid w:val="00C7002F"/>
    <w:rsid w:val="00C7048C"/>
    <w:rsid w:val="00C707A0"/>
    <w:rsid w:val="00C70BF3"/>
    <w:rsid w:val="00C70DA6"/>
    <w:rsid w:val="00C70DD3"/>
    <w:rsid w:val="00C70DEB"/>
    <w:rsid w:val="00C710FB"/>
    <w:rsid w:val="00C71282"/>
    <w:rsid w:val="00C7183E"/>
    <w:rsid w:val="00C71C98"/>
    <w:rsid w:val="00C71DD9"/>
    <w:rsid w:val="00C72267"/>
    <w:rsid w:val="00C7245A"/>
    <w:rsid w:val="00C72B4E"/>
    <w:rsid w:val="00C72D3B"/>
    <w:rsid w:val="00C73756"/>
    <w:rsid w:val="00C73C68"/>
    <w:rsid w:val="00C73CF7"/>
    <w:rsid w:val="00C74531"/>
    <w:rsid w:val="00C7459D"/>
    <w:rsid w:val="00C74A3D"/>
    <w:rsid w:val="00C7551F"/>
    <w:rsid w:val="00C75D71"/>
    <w:rsid w:val="00C761BE"/>
    <w:rsid w:val="00C7642F"/>
    <w:rsid w:val="00C76C8D"/>
    <w:rsid w:val="00C76CE2"/>
    <w:rsid w:val="00C76CEF"/>
    <w:rsid w:val="00C76E37"/>
    <w:rsid w:val="00C77195"/>
    <w:rsid w:val="00C77F31"/>
    <w:rsid w:val="00C77F33"/>
    <w:rsid w:val="00C77F58"/>
    <w:rsid w:val="00C8058F"/>
    <w:rsid w:val="00C80737"/>
    <w:rsid w:val="00C81826"/>
    <w:rsid w:val="00C818DF"/>
    <w:rsid w:val="00C81A87"/>
    <w:rsid w:val="00C81E32"/>
    <w:rsid w:val="00C81FD9"/>
    <w:rsid w:val="00C825FE"/>
    <w:rsid w:val="00C8272B"/>
    <w:rsid w:val="00C829B6"/>
    <w:rsid w:val="00C82A22"/>
    <w:rsid w:val="00C82B47"/>
    <w:rsid w:val="00C82B4D"/>
    <w:rsid w:val="00C82E04"/>
    <w:rsid w:val="00C82FA3"/>
    <w:rsid w:val="00C8301D"/>
    <w:rsid w:val="00C83486"/>
    <w:rsid w:val="00C83679"/>
    <w:rsid w:val="00C83B1C"/>
    <w:rsid w:val="00C83CE8"/>
    <w:rsid w:val="00C83DDC"/>
    <w:rsid w:val="00C83FDD"/>
    <w:rsid w:val="00C841E3"/>
    <w:rsid w:val="00C84A81"/>
    <w:rsid w:val="00C85B18"/>
    <w:rsid w:val="00C85B44"/>
    <w:rsid w:val="00C85BFE"/>
    <w:rsid w:val="00C85CFA"/>
    <w:rsid w:val="00C8606C"/>
    <w:rsid w:val="00C86549"/>
    <w:rsid w:val="00C86744"/>
    <w:rsid w:val="00C86899"/>
    <w:rsid w:val="00C86B89"/>
    <w:rsid w:val="00C87447"/>
    <w:rsid w:val="00C9027C"/>
    <w:rsid w:val="00C90A05"/>
    <w:rsid w:val="00C90AE9"/>
    <w:rsid w:val="00C9140A"/>
    <w:rsid w:val="00C91649"/>
    <w:rsid w:val="00C91A94"/>
    <w:rsid w:val="00C91C4B"/>
    <w:rsid w:val="00C91D65"/>
    <w:rsid w:val="00C91EFC"/>
    <w:rsid w:val="00C92087"/>
    <w:rsid w:val="00C9227A"/>
    <w:rsid w:val="00C9278A"/>
    <w:rsid w:val="00C92BAC"/>
    <w:rsid w:val="00C92FFD"/>
    <w:rsid w:val="00C93AF6"/>
    <w:rsid w:val="00C93C09"/>
    <w:rsid w:val="00C93F34"/>
    <w:rsid w:val="00C941D9"/>
    <w:rsid w:val="00C94645"/>
    <w:rsid w:val="00C94F0A"/>
    <w:rsid w:val="00C94F6C"/>
    <w:rsid w:val="00C957CD"/>
    <w:rsid w:val="00C95BBB"/>
    <w:rsid w:val="00C96028"/>
    <w:rsid w:val="00C96045"/>
    <w:rsid w:val="00C96163"/>
    <w:rsid w:val="00C9690B"/>
    <w:rsid w:val="00C96B9D"/>
    <w:rsid w:val="00C96C09"/>
    <w:rsid w:val="00C9741B"/>
    <w:rsid w:val="00C9795D"/>
    <w:rsid w:val="00C97BE4"/>
    <w:rsid w:val="00C97DFC"/>
    <w:rsid w:val="00C97EC6"/>
    <w:rsid w:val="00CA020D"/>
    <w:rsid w:val="00CA05C7"/>
    <w:rsid w:val="00CA0662"/>
    <w:rsid w:val="00CA0745"/>
    <w:rsid w:val="00CA07E8"/>
    <w:rsid w:val="00CA0862"/>
    <w:rsid w:val="00CA0AAF"/>
    <w:rsid w:val="00CA0C35"/>
    <w:rsid w:val="00CA0CE9"/>
    <w:rsid w:val="00CA0F37"/>
    <w:rsid w:val="00CA1397"/>
    <w:rsid w:val="00CA1484"/>
    <w:rsid w:val="00CA1569"/>
    <w:rsid w:val="00CA18E6"/>
    <w:rsid w:val="00CA1A8C"/>
    <w:rsid w:val="00CA1D0E"/>
    <w:rsid w:val="00CA2A2B"/>
    <w:rsid w:val="00CA2D8A"/>
    <w:rsid w:val="00CA2F0D"/>
    <w:rsid w:val="00CA3578"/>
    <w:rsid w:val="00CA384E"/>
    <w:rsid w:val="00CA3B62"/>
    <w:rsid w:val="00CA424E"/>
    <w:rsid w:val="00CA42F6"/>
    <w:rsid w:val="00CA43DA"/>
    <w:rsid w:val="00CA459E"/>
    <w:rsid w:val="00CA4ACA"/>
    <w:rsid w:val="00CA4ED3"/>
    <w:rsid w:val="00CA5057"/>
    <w:rsid w:val="00CA5070"/>
    <w:rsid w:val="00CA5125"/>
    <w:rsid w:val="00CA53CD"/>
    <w:rsid w:val="00CA57D0"/>
    <w:rsid w:val="00CA6338"/>
    <w:rsid w:val="00CA67FE"/>
    <w:rsid w:val="00CA6BF5"/>
    <w:rsid w:val="00CA6C1E"/>
    <w:rsid w:val="00CA6F3B"/>
    <w:rsid w:val="00CA719C"/>
    <w:rsid w:val="00CA7550"/>
    <w:rsid w:val="00CA766A"/>
    <w:rsid w:val="00CA7C6C"/>
    <w:rsid w:val="00CA7E17"/>
    <w:rsid w:val="00CA7F5B"/>
    <w:rsid w:val="00CB06E1"/>
    <w:rsid w:val="00CB0B4C"/>
    <w:rsid w:val="00CB1283"/>
    <w:rsid w:val="00CB1819"/>
    <w:rsid w:val="00CB1F55"/>
    <w:rsid w:val="00CB22CC"/>
    <w:rsid w:val="00CB358F"/>
    <w:rsid w:val="00CB395B"/>
    <w:rsid w:val="00CB3C29"/>
    <w:rsid w:val="00CB3D55"/>
    <w:rsid w:val="00CB3DF5"/>
    <w:rsid w:val="00CB3F3F"/>
    <w:rsid w:val="00CB4E14"/>
    <w:rsid w:val="00CB5040"/>
    <w:rsid w:val="00CB51A6"/>
    <w:rsid w:val="00CB52AA"/>
    <w:rsid w:val="00CB5811"/>
    <w:rsid w:val="00CB6072"/>
    <w:rsid w:val="00CB66A5"/>
    <w:rsid w:val="00CB6BA5"/>
    <w:rsid w:val="00CB7534"/>
    <w:rsid w:val="00CB7692"/>
    <w:rsid w:val="00CB77F3"/>
    <w:rsid w:val="00CC03E6"/>
    <w:rsid w:val="00CC0431"/>
    <w:rsid w:val="00CC04C9"/>
    <w:rsid w:val="00CC0958"/>
    <w:rsid w:val="00CC11AE"/>
    <w:rsid w:val="00CC1B74"/>
    <w:rsid w:val="00CC1F9C"/>
    <w:rsid w:val="00CC2710"/>
    <w:rsid w:val="00CC28EF"/>
    <w:rsid w:val="00CC29F3"/>
    <w:rsid w:val="00CC2D37"/>
    <w:rsid w:val="00CC30FD"/>
    <w:rsid w:val="00CC3CA0"/>
    <w:rsid w:val="00CC3CE0"/>
    <w:rsid w:val="00CC436F"/>
    <w:rsid w:val="00CC4581"/>
    <w:rsid w:val="00CC47BF"/>
    <w:rsid w:val="00CC4CBD"/>
    <w:rsid w:val="00CC4CF3"/>
    <w:rsid w:val="00CC5147"/>
    <w:rsid w:val="00CC51AC"/>
    <w:rsid w:val="00CC5404"/>
    <w:rsid w:val="00CC5535"/>
    <w:rsid w:val="00CC556C"/>
    <w:rsid w:val="00CC5826"/>
    <w:rsid w:val="00CC5D02"/>
    <w:rsid w:val="00CC6065"/>
    <w:rsid w:val="00CC60EA"/>
    <w:rsid w:val="00CC62C8"/>
    <w:rsid w:val="00CC64B1"/>
    <w:rsid w:val="00CC6F59"/>
    <w:rsid w:val="00CC7970"/>
    <w:rsid w:val="00CC7DB5"/>
    <w:rsid w:val="00CC7EC8"/>
    <w:rsid w:val="00CD039A"/>
    <w:rsid w:val="00CD04A7"/>
    <w:rsid w:val="00CD05E5"/>
    <w:rsid w:val="00CD0827"/>
    <w:rsid w:val="00CD0B5C"/>
    <w:rsid w:val="00CD0F31"/>
    <w:rsid w:val="00CD101B"/>
    <w:rsid w:val="00CD11E5"/>
    <w:rsid w:val="00CD18B0"/>
    <w:rsid w:val="00CD2092"/>
    <w:rsid w:val="00CD20AE"/>
    <w:rsid w:val="00CD2317"/>
    <w:rsid w:val="00CD272C"/>
    <w:rsid w:val="00CD2819"/>
    <w:rsid w:val="00CD2E72"/>
    <w:rsid w:val="00CD3058"/>
    <w:rsid w:val="00CD3495"/>
    <w:rsid w:val="00CD36A5"/>
    <w:rsid w:val="00CD3A0C"/>
    <w:rsid w:val="00CD3C15"/>
    <w:rsid w:val="00CD3EAA"/>
    <w:rsid w:val="00CD3F4E"/>
    <w:rsid w:val="00CD4451"/>
    <w:rsid w:val="00CD4587"/>
    <w:rsid w:val="00CD4902"/>
    <w:rsid w:val="00CD49DB"/>
    <w:rsid w:val="00CD5195"/>
    <w:rsid w:val="00CD5340"/>
    <w:rsid w:val="00CD5690"/>
    <w:rsid w:val="00CD5862"/>
    <w:rsid w:val="00CD5DDD"/>
    <w:rsid w:val="00CD6476"/>
    <w:rsid w:val="00CD687D"/>
    <w:rsid w:val="00CD7579"/>
    <w:rsid w:val="00CD75F7"/>
    <w:rsid w:val="00CE00BC"/>
    <w:rsid w:val="00CE0504"/>
    <w:rsid w:val="00CE0760"/>
    <w:rsid w:val="00CE099D"/>
    <w:rsid w:val="00CE106A"/>
    <w:rsid w:val="00CE12DF"/>
    <w:rsid w:val="00CE1389"/>
    <w:rsid w:val="00CE1521"/>
    <w:rsid w:val="00CE165D"/>
    <w:rsid w:val="00CE182E"/>
    <w:rsid w:val="00CE1C48"/>
    <w:rsid w:val="00CE2589"/>
    <w:rsid w:val="00CE2959"/>
    <w:rsid w:val="00CE4944"/>
    <w:rsid w:val="00CE4AD1"/>
    <w:rsid w:val="00CE4AF0"/>
    <w:rsid w:val="00CE4BD0"/>
    <w:rsid w:val="00CE4C42"/>
    <w:rsid w:val="00CE4F6C"/>
    <w:rsid w:val="00CE4FDD"/>
    <w:rsid w:val="00CE5029"/>
    <w:rsid w:val="00CE54EA"/>
    <w:rsid w:val="00CE5A70"/>
    <w:rsid w:val="00CE5D07"/>
    <w:rsid w:val="00CE6B90"/>
    <w:rsid w:val="00CE6B9F"/>
    <w:rsid w:val="00CE6E82"/>
    <w:rsid w:val="00CE748D"/>
    <w:rsid w:val="00CE7555"/>
    <w:rsid w:val="00CE7705"/>
    <w:rsid w:val="00CE78B8"/>
    <w:rsid w:val="00CE7CD9"/>
    <w:rsid w:val="00CF0D33"/>
    <w:rsid w:val="00CF0EEB"/>
    <w:rsid w:val="00CF0FCE"/>
    <w:rsid w:val="00CF106B"/>
    <w:rsid w:val="00CF15CA"/>
    <w:rsid w:val="00CF1D9D"/>
    <w:rsid w:val="00CF2521"/>
    <w:rsid w:val="00CF2863"/>
    <w:rsid w:val="00CF338B"/>
    <w:rsid w:val="00CF35AF"/>
    <w:rsid w:val="00CF3643"/>
    <w:rsid w:val="00CF3701"/>
    <w:rsid w:val="00CF39F2"/>
    <w:rsid w:val="00CF3DE3"/>
    <w:rsid w:val="00CF4168"/>
    <w:rsid w:val="00CF456A"/>
    <w:rsid w:val="00CF5472"/>
    <w:rsid w:val="00CF599C"/>
    <w:rsid w:val="00CF5B35"/>
    <w:rsid w:val="00CF6978"/>
    <w:rsid w:val="00CF6A89"/>
    <w:rsid w:val="00CF6AD2"/>
    <w:rsid w:val="00CF6C55"/>
    <w:rsid w:val="00CF7226"/>
    <w:rsid w:val="00CF7520"/>
    <w:rsid w:val="00CF75B9"/>
    <w:rsid w:val="00CF76FC"/>
    <w:rsid w:val="00CF7DFC"/>
    <w:rsid w:val="00CF7EA4"/>
    <w:rsid w:val="00D00292"/>
    <w:rsid w:val="00D00342"/>
    <w:rsid w:val="00D00398"/>
    <w:rsid w:val="00D004B3"/>
    <w:rsid w:val="00D008F4"/>
    <w:rsid w:val="00D00B76"/>
    <w:rsid w:val="00D012A7"/>
    <w:rsid w:val="00D01442"/>
    <w:rsid w:val="00D014ED"/>
    <w:rsid w:val="00D025EB"/>
    <w:rsid w:val="00D026DE"/>
    <w:rsid w:val="00D027B6"/>
    <w:rsid w:val="00D02C00"/>
    <w:rsid w:val="00D03F36"/>
    <w:rsid w:val="00D0419F"/>
    <w:rsid w:val="00D04933"/>
    <w:rsid w:val="00D04BA3"/>
    <w:rsid w:val="00D04CE4"/>
    <w:rsid w:val="00D04FC6"/>
    <w:rsid w:val="00D0553E"/>
    <w:rsid w:val="00D055A2"/>
    <w:rsid w:val="00D055AD"/>
    <w:rsid w:val="00D05A8D"/>
    <w:rsid w:val="00D061B0"/>
    <w:rsid w:val="00D0625C"/>
    <w:rsid w:val="00D06E07"/>
    <w:rsid w:val="00D0726A"/>
    <w:rsid w:val="00D0774A"/>
    <w:rsid w:val="00D07A4D"/>
    <w:rsid w:val="00D07B9F"/>
    <w:rsid w:val="00D07D68"/>
    <w:rsid w:val="00D107E5"/>
    <w:rsid w:val="00D108FA"/>
    <w:rsid w:val="00D109A1"/>
    <w:rsid w:val="00D10F12"/>
    <w:rsid w:val="00D10F3D"/>
    <w:rsid w:val="00D11482"/>
    <w:rsid w:val="00D114F0"/>
    <w:rsid w:val="00D11D05"/>
    <w:rsid w:val="00D1225A"/>
    <w:rsid w:val="00D125E2"/>
    <w:rsid w:val="00D1296D"/>
    <w:rsid w:val="00D12AD6"/>
    <w:rsid w:val="00D1322C"/>
    <w:rsid w:val="00D13B72"/>
    <w:rsid w:val="00D13C8E"/>
    <w:rsid w:val="00D142C4"/>
    <w:rsid w:val="00D1435C"/>
    <w:rsid w:val="00D14417"/>
    <w:rsid w:val="00D149A2"/>
    <w:rsid w:val="00D14CBD"/>
    <w:rsid w:val="00D14D80"/>
    <w:rsid w:val="00D14EED"/>
    <w:rsid w:val="00D15052"/>
    <w:rsid w:val="00D15053"/>
    <w:rsid w:val="00D1531C"/>
    <w:rsid w:val="00D156A6"/>
    <w:rsid w:val="00D1572D"/>
    <w:rsid w:val="00D15EBA"/>
    <w:rsid w:val="00D15ED1"/>
    <w:rsid w:val="00D17035"/>
    <w:rsid w:val="00D200A9"/>
    <w:rsid w:val="00D201B6"/>
    <w:rsid w:val="00D203D4"/>
    <w:rsid w:val="00D21040"/>
    <w:rsid w:val="00D21086"/>
    <w:rsid w:val="00D21558"/>
    <w:rsid w:val="00D217A3"/>
    <w:rsid w:val="00D21CE7"/>
    <w:rsid w:val="00D21DDE"/>
    <w:rsid w:val="00D21F64"/>
    <w:rsid w:val="00D2201C"/>
    <w:rsid w:val="00D227E2"/>
    <w:rsid w:val="00D22992"/>
    <w:rsid w:val="00D22F9B"/>
    <w:rsid w:val="00D230CC"/>
    <w:rsid w:val="00D23219"/>
    <w:rsid w:val="00D23361"/>
    <w:rsid w:val="00D23DAE"/>
    <w:rsid w:val="00D23DF3"/>
    <w:rsid w:val="00D24221"/>
    <w:rsid w:val="00D24725"/>
    <w:rsid w:val="00D2475C"/>
    <w:rsid w:val="00D24A66"/>
    <w:rsid w:val="00D24FF8"/>
    <w:rsid w:val="00D250C9"/>
    <w:rsid w:val="00D25966"/>
    <w:rsid w:val="00D25C84"/>
    <w:rsid w:val="00D25FF8"/>
    <w:rsid w:val="00D266BA"/>
    <w:rsid w:val="00D2684F"/>
    <w:rsid w:val="00D27269"/>
    <w:rsid w:val="00D274A8"/>
    <w:rsid w:val="00D27738"/>
    <w:rsid w:val="00D27761"/>
    <w:rsid w:val="00D2785D"/>
    <w:rsid w:val="00D27A81"/>
    <w:rsid w:val="00D31572"/>
    <w:rsid w:val="00D31F51"/>
    <w:rsid w:val="00D32035"/>
    <w:rsid w:val="00D3284D"/>
    <w:rsid w:val="00D32A9D"/>
    <w:rsid w:val="00D32AAA"/>
    <w:rsid w:val="00D33078"/>
    <w:rsid w:val="00D33556"/>
    <w:rsid w:val="00D3389D"/>
    <w:rsid w:val="00D33BFA"/>
    <w:rsid w:val="00D34029"/>
    <w:rsid w:val="00D3410E"/>
    <w:rsid w:val="00D34495"/>
    <w:rsid w:val="00D34CE8"/>
    <w:rsid w:val="00D34E8D"/>
    <w:rsid w:val="00D35914"/>
    <w:rsid w:val="00D35AA8"/>
    <w:rsid w:val="00D360C9"/>
    <w:rsid w:val="00D36491"/>
    <w:rsid w:val="00D3692B"/>
    <w:rsid w:val="00D36964"/>
    <w:rsid w:val="00D36D3F"/>
    <w:rsid w:val="00D36DCD"/>
    <w:rsid w:val="00D37086"/>
    <w:rsid w:val="00D370EE"/>
    <w:rsid w:val="00D371A4"/>
    <w:rsid w:val="00D3732D"/>
    <w:rsid w:val="00D373DE"/>
    <w:rsid w:val="00D378F2"/>
    <w:rsid w:val="00D400F3"/>
    <w:rsid w:val="00D4053E"/>
    <w:rsid w:val="00D40556"/>
    <w:rsid w:val="00D41197"/>
    <w:rsid w:val="00D414E1"/>
    <w:rsid w:val="00D41C03"/>
    <w:rsid w:val="00D41D04"/>
    <w:rsid w:val="00D422AD"/>
    <w:rsid w:val="00D43207"/>
    <w:rsid w:val="00D43787"/>
    <w:rsid w:val="00D439BE"/>
    <w:rsid w:val="00D43C1A"/>
    <w:rsid w:val="00D43C65"/>
    <w:rsid w:val="00D43FD6"/>
    <w:rsid w:val="00D44225"/>
    <w:rsid w:val="00D44E3C"/>
    <w:rsid w:val="00D44EAC"/>
    <w:rsid w:val="00D44EC9"/>
    <w:rsid w:val="00D45434"/>
    <w:rsid w:val="00D4543B"/>
    <w:rsid w:val="00D45855"/>
    <w:rsid w:val="00D458E2"/>
    <w:rsid w:val="00D45903"/>
    <w:rsid w:val="00D45DBE"/>
    <w:rsid w:val="00D462B3"/>
    <w:rsid w:val="00D46722"/>
    <w:rsid w:val="00D46735"/>
    <w:rsid w:val="00D4674A"/>
    <w:rsid w:val="00D4680B"/>
    <w:rsid w:val="00D4768D"/>
    <w:rsid w:val="00D479EF"/>
    <w:rsid w:val="00D50026"/>
    <w:rsid w:val="00D5003D"/>
    <w:rsid w:val="00D50CDB"/>
    <w:rsid w:val="00D51B44"/>
    <w:rsid w:val="00D51DC0"/>
    <w:rsid w:val="00D5218B"/>
    <w:rsid w:val="00D52295"/>
    <w:rsid w:val="00D52606"/>
    <w:rsid w:val="00D52A53"/>
    <w:rsid w:val="00D52ADC"/>
    <w:rsid w:val="00D541F1"/>
    <w:rsid w:val="00D545DF"/>
    <w:rsid w:val="00D54C59"/>
    <w:rsid w:val="00D54D75"/>
    <w:rsid w:val="00D5616F"/>
    <w:rsid w:val="00D56475"/>
    <w:rsid w:val="00D56A17"/>
    <w:rsid w:val="00D57050"/>
    <w:rsid w:val="00D57287"/>
    <w:rsid w:val="00D57836"/>
    <w:rsid w:val="00D578C0"/>
    <w:rsid w:val="00D60E23"/>
    <w:rsid w:val="00D60E27"/>
    <w:rsid w:val="00D61791"/>
    <w:rsid w:val="00D617BA"/>
    <w:rsid w:val="00D61F53"/>
    <w:rsid w:val="00D61F9B"/>
    <w:rsid w:val="00D6270E"/>
    <w:rsid w:val="00D62D73"/>
    <w:rsid w:val="00D62D93"/>
    <w:rsid w:val="00D63835"/>
    <w:rsid w:val="00D63BDB"/>
    <w:rsid w:val="00D63C65"/>
    <w:rsid w:val="00D63C7A"/>
    <w:rsid w:val="00D641A4"/>
    <w:rsid w:val="00D641AC"/>
    <w:rsid w:val="00D64B13"/>
    <w:rsid w:val="00D64D9A"/>
    <w:rsid w:val="00D65156"/>
    <w:rsid w:val="00D652A7"/>
    <w:rsid w:val="00D656FE"/>
    <w:rsid w:val="00D659E0"/>
    <w:rsid w:val="00D6635D"/>
    <w:rsid w:val="00D669BE"/>
    <w:rsid w:val="00D66C89"/>
    <w:rsid w:val="00D66DEB"/>
    <w:rsid w:val="00D67414"/>
    <w:rsid w:val="00D6743C"/>
    <w:rsid w:val="00D67967"/>
    <w:rsid w:val="00D7051F"/>
    <w:rsid w:val="00D708C8"/>
    <w:rsid w:val="00D70D07"/>
    <w:rsid w:val="00D70DE5"/>
    <w:rsid w:val="00D71082"/>
    <w:rsid w:val="00D71183"/>
    <w:rsid w:val="00D711FE"/>
    <w:rsid w:val="00D716F3"/>
    <w:rsid w:val="00D718B2"/>
    <w:rsid w:val="00D719EC"/>
    <w:rsid w:val="00D71EE0"/>
    <w:rsid w:val="00D720BF"/>
    <w:rsid w:val="00D72933"/>
    <w:rsid w:val="00D72E88"/>
    <w:rsid w:val="00D73186"/>
    <w:rsid w:val="00D73401"/>
    <w:rsid w:val="00D738E8"/>
    <w:rsid w:val="00D73FF7"/>
    <w:rsid w:val="00D74399"/>
    <w:rsid w:val="00D74508"/>
    <w:rsid w:val="00D74785"/>
    <w:rsid w:val="00D74AD8"/>
    <w:rsid w:val="00D74E31"/>
    <w:rsid w:val="00D75030"/>
    <w:rsid w:val="00D750C1"/>
    <w:rsid w:val="00D7528D"/>
    <w:rsid w:val="00D755DC"/>
    <w:rsid w:val="00D756E6"/>
    <w:rsid w:val="00D75CE5"/>
    <w:rsid w:val="00D7607C"/>
    <w:rsid w:val="00D7609F"/>
    <w:rsid w:val="00D76567"/>
    <w:rsid w:val="00D7674A"/>
    <w:rsid w:val="00D76906"/>
    <w:rsid w:val="00D76EC2"/>
    <w:rsid w:val="00D773EA"/>
    <w:rsid w:val="00D77C35"/>
    <w:rsid w:val="00D77D0C"/>
    <w:rsid w:val="00D77F25"/>
    <w:rsid w:val="00D80281"/>
    <w:rsid w:val="00D80BED"/>
    <w:rsid w:val="00D80DB3"/>
    <w:rsid w:val="00D813EC"/>
    <w:rsid w:val="00D8161C"/>
    <w:rsid w:val="00D81AB5"/>
    <w:rsid w:val="00D81E23"/>
    <w:rsid w:val="00D82071"/>
    <w:rsid w:val="00D82712"/>
    <w:rsid w:val="00D82793"/>
    <w:rsid w:val="00D827BD"/>
    <w:rsid w:val="00D828C1"/>
    <w:rsid w:val="00D8310B"/>
    <w:rsid w:val="00D83691"/>
    <w:rsid w:val="00D83D4F"/>
    <w:rsid w:val="00D83FAC"/>
    <w:rsid w:val="00D83FF5"/>
    <w:rsid w:val="00D84664"/>
    <w:rsid w:val="00D84666"/>
    <w:rsid w:val="00D846F5"/>
    <w:rsid w:val="00D84E94"/>
    <w:rsid w:val="00D85486"/>
    <w:rsid w:val="00D859C7"/>
    <w:rsid w:val="00D85B1A"/>
    <w:rsid w:val="00D85B4C"/>
    <w:rsid w:val="00D85F47"/>
    <w:rsid w:val="00D861DE"/>
    <w:rsid w:val="00D86639"/>
    <w:rsid w:val="00D86711"/>
    <w:rsid w:val="00D86A84"/>
    <w:rsid w:val="00D86E1B"/>
    <w:rsid w:val="00D873F1"/>
    <w:rsid w:val="00D8742E"/>
    <w:rsid w:val="00D8749A"/>
    <w:rsid w:val="00D879D9"/>
    <w:rsid w:val="00D87B5D"/>
    <w:rsid w:val="00D87CAB"/>
    <w:rsid w:val="00D87CC6"/>
    <w:rsid w:val="00D87D59"/>
    <w:rsid w:val="00D87EBE"/>
    <w:rsid w:val="00D90055"/>
    <w:rsid w:val="00D903F1"/>
    <w:rsid w:val="00D9076C"/>
    <w:rsid w:val="00D90BEB"/>
    <w:rsid w:val="00D90D86"/>
    <w:rsid w:val="00D90E91"/>
    <w:rsid w:val="00D90E97"/>
    <w:rsid w:val="00D91455"/>
    <w:rsid w:val="00D917EF"/>
    <w:rsid w:val="00D92111"/>
    <w:rsid w:val="00D924C6"/>
    <w:rsid w:val="00D924E4"/>
    <w:rsid w:val="00D92848"/>
    <w:rsid w:val="00D928B4"/>
    <w:rsid w:val="00D92C61"/>
    <w:rsid w:val="00D9306C"/>
    <w:rsid w:val="00D9415D"/>
    <w:rsid w:val="00D944B0"/>
    <w:rsid w:val="00D94745"/>
    <w:rsid w:val="00D949CA"/>
    <w:rsid w:val="00D94AC7"/>
    <w:rsid w:val="00D94AD8"/>
    <w:rsid w:val="00D95522"/>
    <w:rsid w:val="00D95A81"/>
    <w:rsid w:val="00D96267"/>
    <w:rsid w:val="00D96323"/>
    <w:rsid w:val="00D96B06"/>
    <w:rsid w:val="00D96E3C"/>
    <w:rsid w:val="00D97156"/>
    <w:rsid w:val="00D974F6"/>
    <w:rsid w:val="00D9775D"/>
    <w:rsid w:val="00D97E1B"/>
    <w:rsid w:val="00D97E7C"/>
    <w:rsid w:val="00DA0085"/>
    <w:rsid w:val="00DA05AA"/>
    <w:rsid w:val="00DA0F4D"/>
    <w:rsid w:val="00DA1349"/>
    <w:rsid w:val="00DA14FB"/>
    <w:rsid w:val="00DA1E6F"/>
    <w:rsid w:val="00DA1FBD"/>
    <w:rsid w:val="00DA1FD5"/>
    <w:rsid w:val="00DA2B1F"/>
    <w:rsid w:val="00DA334D"/>
    <w:rsid w:val="00DA33AF"/>
    <w:rsid w:val="00DA36A7"/>
    <w:rsid w:val="00DA3A4C"/>
    <w:rsid w:val="00DA3EB2"/>
    <w:rsid w:val="00DA4687"/>
    <w:rsid w:val="00DA46C2"/>
    <w:rsid w:val="00DA4A82"/>
    <w:rsid w:val="00DA4D70"/>
    <w:rsid w:val="00DA509B"/>
    <w:rsid w:val="00DA52EB"/>
    <w:rsid w:val="00DA52F1"/>
    <w:rsid w:val="00DA54D0"/>
    <w:rsid w:val="00DA6950"/>
    <w:rsid w:val="00DA7041"/>
    <w:rsid w:val="00DA718A"/>
    <w:rsid w:val="00DA785F"/>
    <w:rsid w:val="00DA7A3B"/>
    <w:rsid w:val="00DA7D07"/>
    <w:rsid w:val="00DA7D5C"/>
    <w:rsid w:val="00DA7E88"/>
    <w:rsid w:val="00DA7EEB"/>
    <w:rsid w:val="00DA7F99"/>
    <w:rsid w:val="00DB01B6"/>
    <w:rsid w:val="00DB03AB"/>
    <w:rsid w:val="00DB053F"/>
    <w:rsid w:val="00DB09FB"/>
    <w:rsid w:val="00DB0C4A"/>
    <w:rsid w:val="00DB1719"/>
    <w:rsid w:val="00DB282E"/>
    <w:rsid w:val="00DB3C7E"/>
    <w:rsid w:val="00DB461D"/>
    <w:rsid w:val="00DB4864"/>
    <w:rsid w:val="00DB49DA"/>
    <w:rsid w:val="00DB4DF0"/>
    <w:rsid w:val="00DB50B8"/>
    <w:rsid w:val="00DB53A8"/>
    <w:rsid w:val="00DB5608"/>
    <w:rsid w:val="00DB58AE"/>
    <w:rsid w:val="00DB5BFD"/>
    <w:rsid w:val="00DB5D97"/>
    <w:rsid w:val="00DB61DA"/>
    <w:rsid w:val="00DB63CE"/>
    <w:rsid w:val="00DB6402"/>
    <w:rsid w:val="00DB68F0"/>
    <w:rsid w:val="00DB6E5F"/>
    <w:rsid w:val="00DB7895"/>
    <w:rsid w:val="00DC0149"/>
    <w:rsid w:val="00DC042E"/>
    <w:rsid w:val="00DC0605"/>
    <w:rsid w:val="00DC0672"/>
    <w:rsid w:val="00DC0738"/>
    <w:rsid w:val="00DC0C5E"/>
    <w:rsid w:val="00DC11FF"/>
    <w:rsid w:val="00DC1246"/>
    <w:rsid w:val="00DC13C7"/>
    <w:rsid w:val="00DC16E0"/>
    <w:rsid w:val="00DC1DF8"/>
    <w:rsid w:val="00DC257D"/>
    <w:rsid w:val="00DC25B1"/>
    <w:rsid w:val="00DC2815"/>
    <w:rsid w:val="00DC31D4"/>
    <w:rsid w:val="00DC3578"/>
    <w:rsid w:val="00DC37E5"/>
    <w:rsid w:val="00DC3C81"/>
    <w:rsid w:val="00DC42C2"/>
    <w:rsid w:val="00DC4A02"/>
    <w:rsid w:val="00DC4D36"/>
    <w:rsid w:val="00DC5680"/>
    <w:rsid w:val="00DC577A"/>
    <w:rsid w:val="00DC5C71"/>
    <w:rsid w:val="00DC6617"/>
    <w:rsid w:val="00DC7615"/>
    <w:rsid w:val="00DC783E"/>
    <w:rsid w:val="00DC7B01"/>
    <w:rsid w:val="00DC7B31"/>
    <w:rsid w:val="00DD002E"/>
    <w:rsid w:val="00DD005E"/>
    <w:rsid w:val="00DD01AE"/>
    <w:rsid w:val="00DD032D"/>
    <w:rsid w:val="00DD047D"/>
    <w:rsid w:val="00DD062A"/>
    <w:rsid w:val="00DD06D0"/>
    <w:rsid w:val="00DD0D78"/>
    <w:rsid w:val="00DD1299"/>
    <w:rsid w:val="00DD1A66"/>
    <w:rsid w:val="00DD2A33"/>
    <w:rsid w:val="00DD304C"/>
    <w:rsid w:val="00DD3207"/>
    <w:rsid w:val="00DD33C3"/>
    <w:rsid w:val="00DD363F"/>
    <w:rsid w:val="00DD3697"/>
    <w:rsid w:val="00DD3A1D"/>
    <w:rsid w:val="00DD3DF5"/>
    <w:rsid w:val="00DD3E1A"/>
    <w:rsid w:val="00DD4A68"/>
    <w:rsid w:val="00DD4B8F"/>
    <w:rsid w:val="00DD53D8"/>
    <w:rsid w:val="00DD688B"/>
    <w:rsid w:val="00DD7699"/>
    <w:rsid w:val="00DD7E58"/>
    <w:rsid w:val="00DE0B25"/>
    <w:rsid w:val="00DE1072"/>
    <w:rsid w:val="00DE1673"/>
    <w:rsid w:val="00DE1702"/>
    <w:rsid w:val="00DE190F"/>
    <w:rsid w:val="00DE1C41"/>
    <w:rsid w:val="00DE1D0E"/>
    <w:rsid w:val="00DE1FDE"/>
    <w:rsid w:val="00DE24B7"/>
    <w:rsid w:val="00DE2B17"/>
    <w:rsid w:val="00DE2C34"/>
    <w:rsid w:val="00DE2C8C"/>
    <w:rsid w:val="00DE3058"/>
    <w:rsid w:val="00DE33DB"/>
    <w:rsid w:val="00DE390C"/>
    <w:rsid w:val="00DE3B32"/>
    <w:rsid w:val="00DE3B56"/>
    <w:rsid w:val="00DE3CB2"/>
    <w:rsid w:val="00DE3E40"/>
    <w:rsid w:val="00DE3EE2"/>
    <w:rsid w:val="00DE435E"/>
    <w:rsid w:val="00DE47E0"/>
    <w:rsid w:val="00DE5419"/>
    <w:rsid w:val="00DE552C"/>
    <w:rsid w:val="00DE5D9A"/>
    <w:rsid w:val="00DE656A"/>
    <w:rsid w:val="00DE6B6D"/>
    <w:rsid w:val="00DE6D41"/>
    <w:rsid w:val="00DE707A"/>
    <w:rsid w:val="00DE7085"/>
    <w:rsid w:val="00DE70A5"/>
    <w:rsid w:val="00DE7445"/>
    <w:rsid w:val="00DE798F"/>
    <w:rsid w:val="00DE79D6"/>
    <w:rsid w:val="00DE7A9B"/>
    <w:rsid w:val="00DF026E"/>
    <w:rsid w:val="00DF03C2"/>
    <w:rsid w:val="00DF0464"/>
    <w:rsid w:val="00DF0B15"/>
    <w:rsid w:val="00DF0C1F"/>
    <w:rsid w:val="00DF0F0E"/>
    <w:rsid w:val="00DF10B2"/>
    <w:rsid w:val="00DF18AA"/>
    <w:rsid w:val="00DF1E20"/>
    <w:rsid w:val="00DF1F1B"/>
    <w:rsid w:val="00DF2535"/>
    <w:rsid w:val="00DF27DC"/>
    <w:rsid w:val="00DF2C19"/>
    <w:rsid w:val="00DF2C3D"/>
    <w:rsid w:val="00DF3259"/>
    <w:rsid w:val="00DF3533"/>
    <w:rsid w:val="00DF3722"/>
    <w:rsid w:val="00DF3D48"/>
    <w:rsid w:val="00DF40F8"/>
    <w:rsid w:val="00DF4276"/>
    <w:rsid w:val="00DF4AC8"/>
    <w:rsid w:val="00DF4C29"/>
    <w:rsid w:val="00DF5C3F"/>
    <w:rsid w:val="00DF5F4C"/>
    <w:rsid w:val="00DF6416"/>
    <w:rsid w:val="00DF659B"/>
    <w:rsid w:val="00DF65F8"/>
    <w:rsid w:val="00DF6712"/>
    <w:rsid w:val="00DF6DC1"/>
    <w:rsid w:val="00DF7069"/>
    <w:rsid w:val="00DF712F"/>
    <w:rsid w:val="00DF7546"/>
    <w:rsid w:val="00DF7B1D"/>
    <w:rsid w:val="00DF7B9D"/>
    <w:rsid w:val="00DF7D5B"/>
    <w:rsid w:val="00E00264"/>
    <w:rsid w:val="00E00985"/>
    <w:rsid w:val="00E00C4C"/>
    <w:rsid w:val="00E00F25"/>
    <w:rsid w:val="00E018E1"/>
    <w:rsid w:val="00E01C20"/>
    <w:rsid w:val="00E021C3"/>
    <w:rsid w:val="00E02364"/>
    <w:rsid w:val="00E023E3"/>
    <w:rsid w:val="00E024CC"/>
    <w:rsid w:val="00E02A64"/>
    <w:rsid w:val="00E03693"/>
    <w:rsid w:val="00E0371B"/>
    <w:rsid w:val="00E037A3"/>
    <w:rsid w:val="00E037FE"/>
    <w:rsid w:val="00E047DF"/>
    <w:rsid w:val="00E05095"/>
    <w:rsid w:val="00E05130"/>
    <w:rsid w:val="00E052D7"/>
    <w:rsid w:val="00E05380"/>
    <w:rsid w:val="00E056CF"/>
    <w:rsid w:val="00E057CE"/>
    <w:rsid w:val="00E05D3F"/>
    <w:rsid w:val="00E05DED"/>
    <w:rsid w:val="00E05EF8"/>
    <w:rsid w:val="00E06314"/>
    <w:rsid w:val="00E0641C"/>
    <w:rsid w:val="00E066A2"/>
    <w:rsid w:val="00E06C66"/>
    <w:rsid w:val="00E06E25"/>
    <w:rsid w:val="00E075A8"/>
    <w:rsid w:val="00E078A6"/>
    <w:rsid w:val="00E07A6E"/>
    <w:rsid w:val="00E07D86"/>
    <w:rsid w:val="00E102D0"/>
    <w:rsid w:val="00E10643"/>
    <w:rsid w:val="00E10782"/>
    <w:rsid w:val="00E10A81"/>
    <w:rsid w:val="00E10CF3"/>
    <w:rsid w:val="00E10FD5"/>
    <w:rsid w:val="00E110D3"/>
    <w:rsid w:val="00E119BE"/>
    <w:rsid w:val="00E11AFD"/>
    <w:rsid w:val="00E11FEB"/>
    <w:rsid w:val="00E12989"/>
    <w:rsid w:val="00E129DD"/>
    <w:rsid w:val="00E12FD2"/>
    <w:rsid w:val="00E12FFD"/>
    <w:rsid w:val="00E13DAF"/>
    <w:rsid w:val="00E13EAA"/>
    <w:rsid w:val="00E147CE"/>
    <w:rsid w:val="00E14BD1"/>
    <w:rsid w:val="00E14D26"/>
    <w:rsid w:val="00E15863"/>
    <w:rsid w:val="00E1633A"/>
    <w:rsid w:val="00E1640C"/>
    <w:rsid w:val="00E16ABF"/>
    <w:rsid w:val="00E17C1E"/>
    <w:rsid w:val="00E2001A"/>
    <w:rsid w:val="00E20064"/>
    <w:rsid w:val="00E2048E"/>
    <w:rsid w:val="00E204BE"/>
    <w:rsid w:val="00E2094E"/>
    <w:rsid w:val="00E20C4F"/>
    <w:rsid w:val="00E21320"/>
    <w:rsid w:val="00E217DC"/>
    <w:rsid w:val="00E21CEC"/>
    <w:rsid w:val="00E22DFB"/>
    <w:rsid w:val="00E2337A"/>
    <w:rsid w:val="00E233A7"/>
    <w:rsid w:val="00E24285"/>
    <w:rsid w:val="00E243FA"/>
    <w:rsid w:val="00E24931"/>
    <w:rsid w:val="00E24BED"/>
    <w:rsid w:val="00E24CD9"/>
    <w:rsid w:val="00E2578F"/>
    <w:rsid w:val="00E25C47"/>
    <w:rsid w:val="00E25D0F"/>
    <w:rsid w:val="00E25F37"/>
    <w:rsid w:val="00E267C2"/>
    <w:rsid w:val="00E26EE6"/>
    <w:rsid w:val="00E26F20"/>
    <w:rsid w:val="00E270EC"/>
    <w:rsid w:val="00E27960"/>
    <w:rsid w:val="00E27E52"/>
    <w:rsid w:val="00E30BDA"/>
    <w:rsid w:val="00E30D08"/>
    <w:rsid w:val="00E31136"/>
    <w:rsid w:val="00E31457"/>
    <w:rsid w:val="00E31E1C"/>
    <w:rsid w:val="00E3228D"/>
    <w:rsid w:val="00E3250B"/>
    <w:rsid w:val="00E32600"/>
    <w:rsid w:val="00E32FD4"/>
    <w:rsid w:val="00E330DC"/>
    <w:rsid w:val="00E3370D"/>
    <w:rsid w:val="00E33CED"/>
    <w:rsid w:val="00E3405E"/>
    <w:rsid w:val="00E34139"/>
    <w:rsid w:val="00E3463B"/>
    <w:rsid w:val="00E3480A"/>
    <w:rsid w:val="00E3484E"/>
    <w:rsid w:val="00E34AF6"/>
    <w:rsid w:val="00E34B6E"/>
    <w:rsid w:val="00E34C67"/>
    <w:rsid w:val="00E351AC"/>
    <w:rsid w:val="00E354C1"/>
    <w:rsid w:val="00E354F7"/>
    <w:rsid w:val="00E35AC6"/>
    <w:rsid w:val="00E35EC6"/>
    <w:rsid w:val="00E36728"/>
    <w:rsid w:val="00E36ABD"/>
    <w:rsid w:val="00E37095"/>
    <w:rsid w:val="00E37282"/>
    <w:rsid w:val="00E37E4E"/>
    <w:rsid w:val="00E37FF5"/>
    <w:rsid w:val="00E40E76"/>
    <w:rsid w:val="00E417F1"/>
    <w:rsid w:val="00E41898"/>
    <w:rsid w:val="00E42791"/>
    <w:rsid w:val="00E43154"/>
    <w:rsid w:val="00E4362D"/>
    <w:rsid w:val="00E43C27"/>
    <w:rsid w:val="00E43E22"/>
    <w:rsid w:val="00E43E92"/>
    <w:rsid w:val="00E44186"/>
    <w:rsid w:val="00E44248"/>
    <w:rsid w:val="00E44758"/>
    <w:rsid w:val="00E44AB6"/>
    <w:rsid w:val="00E44BD1"/>
    <w:rsid w:val="00E44DD0"/>
    <w:rsid w:val="00E45416"/>
    <w:rsid w:val="00E45FE5"/>
    <w:rsid w:val="00E4745B"/>
    <w:rsid w:val="00E4756C"/>
    <w:rsid w:val="00E47673"/>
    <w:rsid w:val="00E47770"/>
    <w:rsid w:val="00E47940"/>
    <w:rsid w:val="00E47D8B"/>
    <w:rsid w:val="00E47D91"/>
    <w:rsid w:val="00E50810"/>
    <w:rsid w:val="00E50C1C"/>
    <w:rsid w:val="00E50EC4"/>
    <w:rsid w:val="00E51191"/>
    <w:rsid w:val="00E517B9"/>
    <w:rsid w:val="00E51C58"/>
    <w:rsid w:val="00E51CF3"/>
    <w:rsid w:val="00E51DA4"/>
    <w:rsid w:val="00E5265D"/>
    <w:rsid w:val="00E5285B"/>
    <w:rsid w:val="00E53303"/>
    <w:rsid w:val="00E53515"/>
    <w:rsid w:val="00E539E2"/>
    <w:rsid w:val="00E539ED"/>
    <w:rsid w:val="00E53C35"/>
    <w:rsid w:val="00E53EC5"/>
    <w:rsid w:val="00E54142"/>
    <w:rsid w:val="00E5423C"/>
    <w:rsid w:val="00E5430C"/>
    <w:rsid w:val="00E543F2"/>
    <w:rsid w:val="00E54D2E"/>
    <w:rsid w:val="00E54FF3"/>
    <w:rsid w:val="00E55CE9"/>
    <w:rsid w:val="00E565C2"/>
    <w:rsid w:val="00E565ED"/>
    <w:rsid w:val="00E56927"/>
    <w:rsid w:val="00E56A9F"/>
    <w:rsid w:val="00E574FD"/>
    <w:rsid w:val="00E578F2"/>
    <w:rsid w:val="00E57A34"/>
    <w:rsid w:val="00E57A78"/>
    <w:rsid w:val="00E57FDF"/>
    <w:rsid w:val="00E60477"/>
    <w:rsid w:val="00E61191"/>
    <w:rsid w:val="00E61480"/>
    <w:rsid w:val="00E614AC"/>
    <w:rsid w:val="00E615BD"/>
    <w:rsid w:val="00E61616"/>
    <w:rsid w:val="00E61959"/>
    <w:rsid w:val="00E619E8"/>
    <w:rsid w:val="00E61DB2"/>
    <w:rsid w:val="00E61F0B"/>
    <w:rsid w:val="00E62279"/>
    <w:rsid w:val="00E623A9"/>
    <w:rsid w:val="00E623C3"/>
    <w:rsid w:val="00E628FC"/>
    <w:rsid w:val="00E62D74"/>
    <w:rsid w:val="00E62DF1"/>
    <w:rsid w:val="00E630CB"/>
    <w:rsid w:val="00E6345F"/>
    <w:rsid w:val="00E6383A"/>
    <w:rsid w:val="00E63D43"/>
    <w:rsid w:val="00E64999"/>
    <w:rsid w:val="00E64CBC"/>
    <w:rsid w:val="00E65277"/>
    <w:rsid w:val="00E65D26"/>
    <w:rsid w:val="00E66292"/>
    <w:rsid w:val="00E6664C"/>
    <w:rsid w:val="00E669D0"/>
    <w:rsid w:val="00E66AD9"/>
    <w:rsid w:val="00E677F6"/>
    <w:rsid w:val="00E67AA3"/>
    <w:rsid w:val="00E67F44"/>
    <w:rsid w:val="00E70D78"/>
    <w:rsid w:val="00E711CD"/>
    <w:rsid w:val="00E71395"/>
    <w:rsid w:val="00E71439"/>
    <w:rsid w:val="00E71B72"/>
    <w:rsid w:val="00E7205D"/>
    <w:rsid w:val="00E7206E"/>
    <w:rsid w:val="00E724E6"/>
    <w:rsid w:val="00E72D72"/>
    <w:rsid w:val="00E73050"/>
    <w:rsid w:val="00E73779"/>
    <w:rsid w:val="00E738FA"/>
    <w:rsid w:val="00E73C36"/>
    <w:rsid w:val="00E753A8"/>
    <w:rsid w:val="00E754B8"/>
    <w:rsid w:val="00E75C82"/>
    <w:rsid w:val="00E7632E"/>
    <w:rsid w:val="00E769CE"/>
    <w:rsid w:val="00E76A41"/>
    <w:rsid w:val="00E774D3"/>
    <w:rsid w:val="00E774E2"/>
    <w:rsid w:val="00E77DB6"/>
    <w:rsid w:val="00E800CC"/>
    <w:rsid w:val="00E8036B"/>
    <w:rsid w:val="00E80539"/>
    <w:rsid w:val="00E80796"/>
    <w:rsid w:val="00E8092C"/>
    <w:rsid w:val="00E809EF"/>
    <w:rsid w:val="00E814CC"/>
    <w:rsid w:val="00E827EF"/>
    <w:rsid w:val="00E832BD"/>
    <w:rsid w:val="00E833B1"/>
    <w:rsid w:val="00E83564"/>
    <w:rsid w:val="00E8361E"/>
    <w:rsid w:val="00E8391D"/>
    <w:rsid w:val="00E84971"/>
    <w:rsid w:val="00E8575B"/>
    <w:rsid w:val="00E85849"/>
    <w:rsid w:val="00E85DE1"/>
    <w:rsid w:val="00E87028"/>
    <w:rsid w:val="00E8724B"/>
    <w:rsid w:val="00E87395"/>
    <w:rsid w:val="00E87BD5"/>
    <w:rsid w:val="00E902B4"/>
    <w:rsid w:val="00E90DF8"/>
    <w:rsid w:val="00E91159"/>
    <w:rsid w:val="00E9191C"/>
    <w:rsid w:val="00E92007"/>
    <w:rsid w:val="00E92224"/>
    <w:rsid w:val="00E92552"/>
    <w:rsid w:val="00E926AA"/>
    <w:rsid w:val="00E92807"/>
    <w:rsid w:val="00E9296D"/>
    <w:rsid w:val="00E92AB5"/>
    <w:rsid w:val="00E92B1E"/>
    <w:rsid w:val="00E92E10"/>
    <w:rsid w:val="00E92FFA"/>
    <w:rsid w:val="00E93795"/>
    <w:rsid w:val="00E93A8A"/>
    <w:rsid w:val="00E93ADC"/>
    <w:rsid w:val="00E93C17"/>
    <w:rsid w:val="00E93FD8"/>
    <w:rsid w:val="00E9413A"/>
    <w:rsid w:val="00E94367"/>
    <w:rsid w:val="00E945CB"/>
    <w:rsid w:val="00E94873"/>
    <w:rsid w:val="00E94A1B"/>
    <w:rsid w:val="00E94B88"/>
    <w:rsid w:val="00E94EC7"/>
    <w:rsid w:val="00E95160"/>
    <w:rsid w:val="00E956F3"/>
    <w:rsid w:val="00E95A64"/>
    <w:rsid w:val="00E9602C"/>
    <w:rsid w:val="00E963DA"/>
    <w:rsid w:val="00E965D7"/>
    <w:rsid w:val="00E96624"/>
    <w:rsid w:val="00E96F15"/>
    <w:rsid w:val="00E96F4E"/>
    <w:rsid w:val="00E97430"/>
    <w:rsid w:val="00E974ED"/>
    <w:rsid w:val="00EA0743"/>
    <w:rsid w:val="00EA0D24"/>
    <w:rsid w:val="00EA1129"/>
    <w:rsid w:val="00EA1831"/>
    <w:rsid w:val="00EA193F"/>
    <w:rsid w:val="00EA1DAA"/>
    <w:rsid w:val="00EA22D4"/>
    <w:rsid w:val="00EA232D"/>
    <w:rsid w:val="00EA28F3"/>
    <w:rsid w:val="00EA2B48"/>
    <w:rsid w:val="00EA2CAB"/>
    <w:rsid w:val="00EA3B9F"/>
    <w:rsid w:val="00EA41C4"/>
    <w:rsid w:val="00EA4380"/>
    <w:rsid w:val="00EA4510"/>
    <w:rsid w:val="00EA46D8"/>
    <w:rsid w:val="00EA48FD"/>
    <w:rsid w:val="00EA49B6"/>
    <w:rsid w:val="00EA4B5C"/>
    <w:rsid w:val="00EA4D58"/>
    <w:rsid w:val="00EA4D9B"/>
    <w:rsid w:val="00EA5701"/>
    <w:rsid w:val="00EA5A76"/>
    <w:rsid w:val="00EA5B65"/>
    <w:rsid w:val="00EA5E86"/>
    <w:rsid w:val="00EA5ED4"/>
    <w:rsid w:val="00EA5F6A"/>
    <w:rsid w:val="00EA61BA"/>
    <w:rsid w:val="00EA627C"/>
    <w:rsid w:val="00EA749A"/>
    <w:rsid w:val="00EA74E1"/>
    <w:rsid w:val="00EA78C4"/>
    <w:rsid w:val="00EA7A27"/>
    <w:rsid w:val="00EA7DBB"/>
    <w:rsid w:val="00EB02C0"/>
    <w:rsid w:val="00EB02CB"/>
    <w:rsid w:val="00EB0B6C"/>
    <w:rsid w:val="00EB117D"/>
    <w:rsid w:val="00EB20B9"/>
    <w:rsid w:val="00EB2138"/>
    <w:rsid w:val="00EB2212"/>
    <w:rsid w:val="00EB2D47"/>
    <w:rsid w:val="00EB36F1"/>
    <w:rsid w:val="00EB37FB"/>
    <w:rsid w:val="00EB3D52"/>
    <w:rsid w:val="00EB43BB"/>
    <w:rsid w:val="00EB4695"/>
    <w:rsid w:val="00EB4A31"/>
    <w:rsid w:val="00EB4DF7"/>
    <w:rsid w:val="00EB55CB"/>
    <w:rsid w:val="00EB5B99"/>
    <w:rsid w:val="00EB6082"/>
    <w:rsid w:val="00EB66E3"/>
    <w:rsid w:val="00EB68E9"/>
    <w:rsid w:val="00EB6C71"/>
    <w:rsid w:val="00EB780D"/>
    <w:rsid w:val="00EB7A82"/>
    <w:rsid w:val="00EC0311"/>
    <w:rsid w:val="00EC0BD2"/>
    <w:rsid w:val="00EC14AE"/>
    <w:rsid w:val="00EC1D39"/>
    <w:rsid w:val="00EC1F71"/>
    <w:rsid w:val="00EC2211"/>
    <w:rsid w:val="00EC2276"/>
    <w:rsid w:val="00EC22E5"/>
    <w:rsid w:val="00EC2D3D"/>
    <w:rsid w:val="00EC3039"/>
    <w:rsid w:val="00EC33A6"/>
    <w:rsid w:val="00EC3F01"/>
    <w:rsid w:val="00EC4B0B"/>
    <w:rsid w:val="00EC58D7"/>
    <w:rsid w:val="00EC5A92"/>
    <w:rsid w:val="00EC6172"/>
    <w:rsid w:val="00EC618A"/>
    <w:rsid w:val="00EC6291"/>
    <w:rsid w:val="00EC65D3"/>
    <w:rsid w:val="00EC6BD8"/>
    <w:rsid w:val="00EC6C07"/>
    <w:rsid w:val="00EC6CA1"/>
    <w:rsid w:val="00EC7DB1"/>
    <w:rsid w:val="00EC7E63"/>
    <w:rsid w:val="00ED06CC"/>
    <w:rsid w:val="00ED0847"/>
    <w:rsid w:val="00ED085E"/>
    <w:rsid w:val="00ED1510"/>
    <w:rsid w:val="00ED161E"/>
    <w:rsid w:val="00ED1D0A"/>
    <w:rsid w:val="00ED213C"/>
    <w:rsid w:val="00ED2358"/>
    <w:rsid w:val="00ED2DCF"/>
    <w:rsid w:val="00ED2EE4"/>
    <w:rsid w:val="00ED33E2"/>
    <w:rsid w:val="00ED34FE"/>
    <w:rsid w:val="00ED3939"/>
    <w:rsid w:val="00ED39BA"/>
    <w:rsid w:val="00ED3BFF"/>
    <w:rsid w:val="00ED3D8F"/>
    <w:rsid w:val="00ED455D"/>
    <w:rsid w:val="00ED4654"/>
    <w:rsid w:val="00ED50E0"/>
    <w:rsid w:val="00ED523A"/>
    <w:rsid w:val="00ED59A9"/>
    <w:rsid w:val="00ED602F"/>
    <w:rsid w:val="00ED6425"/>
    <w:rsid w:val="00ED6859"/>
    <w:rsid w:val="00ED6DE4"/>
    <w:rsid w:val="00ED6EBB"/>
    <w:rsid w:val="00ED704B"/>
    <w:rsid w:val="00EE053D"/>
    <w:rsid w:val="00EE0753"/>
    <w:rsid w:val="00EE08F0"/>
    <w:rsid w:val="00EE12BE"/>
    <w:rsid w:val="00EE17B6"/>
    <w:rsid w:val="00EE1814"/>
    <w:rsid w:val="00EE1DAF"/>
    <w:rsid w:val="00EE2207"/>
    <w:rsid w:val="00EE247F"/>
    <w:rsid w:val="00EE28DD"/>
    <w:rsid w:val="00EE2C3A"/>
    <w:rsid w:val="00EE32B4"/>
    <w:rsid w:val="00EE3384"/>
    <w:rsid w:val="00EE3AFF"/>
    <w:rsid w:val="00EE4064"/>
    <w:rsid w:val="00EE40D0"/>
    <w:rsid w:val="00EE43BE"/>
    <w:rsid w:val="00EE46CD"/>
    <w:rsid w:val="00EE4AC6"/>
    <w:rsid w:val="00EE4E13"/>
    <w:rsid w:val="00EE570B"/>
    <w:rsid w:val="00EE5DD3"/>
    <w:rsid w:val="00EE6601"/>
    <w:rsid w:val="00EE6868"/>
    <w:rsid w:val="00EE7D04"/>
    <w:rsid w:val="00EE7ED9"/>
    <w:rsid w:val="00EF00D2"/>
    <w:rsid w:val="00EF027E"/>
    <w:rsid w:val="00EF06FB"/>
    <w:rsid w:val="00EF07A8"/>
    <w:rsid w:val="00EF0CDF"/>
    <w:rsid w:val="00EF123D"/>
    <w:rsid w:val="00EF286D"/>
    <w:rsid w:val="00EF2916"/>
    <w:rsid w:val="00EF2B34"/>
    <w:rsid w:val="00EF2CD5"/>
    <w:rsid w:val="00EF379E"/>
    <w:rsid w:val="00EF3922"/>
    <w:rsid w:val="00EF3CAA"/>
    <w:rsid w:val="00EF4307"/>
    <w:rsid w:val="00EF4904"/>
    <w:rsid w:val="00EF4C2B"/>
    <w:rsid w:val="00EF5ECE"/>
    <w:rsid w:val="00EF6516"/>
    <w:rsid w:val="00EF652E"/>
    <w:rsid w:val="00EF68DF"/>
    <w:rsid w:val="00EF6DBC"/>
    <w:rsid w:val="00EF703B"/>
    <w:rsid w:val="00EF7135"/>
    <w:rsid w:val="00EF7D4B"/>
    <w:rsid w:val="00EF7F98"/>
    <w:rsid w:val="00F013C7"/>
    <w:rsid w:val="00F014B3"/>
    <w:rsid w:val="00F01512"/>
    <w:rsid w:val="00F0182A"/>
    <w:rsid w:val="00F01B95"/>
    <w:rsid w:val="00F01FCE"/>
    <w:rsid w:val="00F0207A"/>
    <w:rsid w:val="00F026C7"/>
    <w:rsid w:val="00F02788"/>
    <w:rsid w:val="00F02D79"/>
    <w:rsid w:val="00F03922"/>
    <w:rsid w:val="00F03C3A"/>
    <w:rsid w:val="00F0462C"/>
    <w:rsid w:val="00F047DB"/>
    <w:rsid w:val="00F04C89"/>
    <w:rsid w:val="00F05381"/>
    <w:rsid w:val="00F05978"/>
    <w:rsid w:val="00F05AE0"/>
    <w:rsid w:val="00F05DEC"/>
    <w:rsid w:val="00F061D7"/>
    <w:rsid w:val="00F067E2"/>
    <w:rsid w:val="00F0685C"/>
    <w:rsid w:val="00F0692C"/>
    <w:rsid w:val="00F074D0"/>
    <w:rsid w:val="00F075AF"/>
    <w:rsid w:val="00F0778C"/>
    <w:rsid w:val="00F07B9F"/>
    <w:rsid w:val="00F07E61"/>
    <w:rsid w:val="00F07EFD"/>
    <w:rsid w:val="00F07FA9"/>
    <w:rsid w:val="00F10898"/>
    <w:rsid w:val="00F10A89"/>
    <w:rsid w:val="00F112B0"/>
    <w:rsid w:val="00F113A4"/>
    <w:rsid w:val="00F1154F"/>
    <w:rsid w:val="00F11C21"/>
    <w:rsid w:val="00F12612"/>
    <w:rsid w:val="00F13B4D"/>
    <w:rsid w:val="00F13E59"/>
    <w:rsid w:val="00F13EAF"/>
    <w:rsid w:val="00F13F87"/>
    <w:rsid w:val="00F14C0C"/>
    <w:rsid w:val="00F15756"/>
    <w:rsid w:val="00F15A70"/>
    <w:rsid w:val="00F15C94"/>
    <w:rsid w:val="00F15D88"/>
    <w:rsid w:val="00F15E4B"/>
    <w:rsid w:val="00F162B1"/>
    <w:rsid w:val="00F1631A"/>
    <w:rsid w:val="00F16710"/>
    <w:rsid w:val="00F17098"/>
    <w:rsid w:val="00F17245"/>
    <w:rsid w:val="00F174C7"/>
    <w:rsid w:val="00F1751F"/>
    <w:rsid w:val="00F1780A"/>
    <w:rsid w:val="00F17CEC"/>
    <w:rsid w:val="00F200C9"/>
    <w:rsid w:val="00F20171"/>
    <w:rsid w:val="00F2048E"/>
    <w:rsid w:val="00F20AF9"/>
    <w:rsid w:val="00F20C93"/>
    <w:rsid w:val="00F212A3"/>
    <w:rsid w:val="00F219F6"/>
    <w:rsid w:val="00F21D30"/>
    <w:rsid w:val="00F21F46"/>
    <w:rsid w:val="00F22072"/>
    <w:rsid w:val="00F2208E"/>
    <w:rsid w:val="00F223B6"/>
    <w:rsid w:val="00F22A87"/>
    <w:rsid w:val="00F22BC1"/>
    <w:rsid w:val="00F22F56"/>
    <w:rsid w:val="00F230B0"/>
    <w:rsid w:val="00F23217"/>
    <w:rsid w:val="00F236AA"/>
    <w:rsid w:val="00F237CA"/>
    <w:rsid w:val="00F23A8E"/>
    <w:rsid w:val="00F23C81"/>
    <w:rsid w:val="00F23DA0"/>
    <w:rsid w:val="00F23E55"/>
    <w:rsid w:val="00F24602"/>
    <w:rsid w:val="00F24CF1"/>
    <w:rsid w:val="00F251F7"/>
    <w:rsid w:val="00F25623"/>
    <w:rsid w:val="00F25B33"/>
    <w:rsid w:val="00F25FCE"/>
    <w:rsid w:val="00F265E4"/>
    <w:rsid w:val="00F267DE"/>
    <w:rsid w:val="00F26D14"/>
    <w:rsid w:val="00F26D5B"/>
    <w:rsid w:val="00F26DF6"/>
    <w:rsid w:val="00F270C9"/>
    <w:rsid w:val="00F2750C"/>
    <w:rsid w:val="00F276D0"/>
    <w:rsid w:val="00F27712"/>
    <w:rsid w:val="00F27AE9"/>
    <w:rsid w:val="00F27E57"/>
    <w:rsid w:val="00F27FBB"/>
    <w:rsid w:val="00F30015"/>
    <w:rsid w:val="00F30518"/>
    <w:rsid w:val="00F3061B"/>
    <w:rsid w:val="00F31F62"/>
    <w:rsid w:val="00F320AC"/>
    <w:rsid w:val="00F325DB"/>
    <w:rsid w:val="00F32DA1"/>
    <w:rsid w:val="00F33A4A"/>
    <w:rsid w:val="00F33BC7"/>
    <w:rsid w:val="00F34AC3"/>
    <w:rsid w:val="00F34BAD"/>
    <w:rsid w:val="00F35242"/>
    <w:rsid w:val="00F363FA"/>
    <w:rsid w:val="00F366C7"/>
    <w:rsid w:val="00F3675A"/>
    <w:rsid w:val="00F3765F"/>
    <w:rsid w:val="00F407B5"/>
    <w:rsid w:val="00F4085F"/>
    <w:rsid w:val="00F412C1"/>
    <w:rsid w:val="00F418B7"/>
    <w:rsid w:val="00F41BE3"/>
    <w:rsid w:val="00F42087"/>
    <w:rsid w:val="00F42220"/>
    <w:rsid w:val="00F42404"/>
    <w:rsid w:val="00F4281C"/>
    <w:rsid w:val="00F42851"/>
    <w:rsid w:val="00F428AF"/>
    <w:rsid w:val="00F4317D"/>
    <w:rsid w:val="00F431A5"/>
    <w:rsid w:val="00F431B3"/>
    <w:rsid w:val="00F43242"/>
    <w:rsid w:val="00F43A97"/>
    <w:rsid w:val="00F43B07"/>
    <w:rsid w:val="00F4445A"/>
    <w:rsid w:val="00F4465C"/>
    <w:rsid w:val="00F44AA6"/>
    <w:rsid w:val="00F44D2E"/>
    <w:rsid w:val="00F44EFA"/>
    <w:rsid w:val="00F44F41"/>
    <w:rsid w:val="00F44FBF"/>
    <w:rsid w:val="00F44FC1"/>
    <w:rsid w:val="00F45005"/>
    <w:rsid w:val="00F45137"/>
    <w:rsid w:val="00F45474"/>
    <w:rsid w:val="00F461F2"/>
    <w:rsid w:val="00F467B0"/>
    <w:rsid w:val="00F468F2"/>
    <w:rsid w:val="00F46CC3"/>
    <w:rsid w:val="00F46E74"/>
    <w:rsid w:val="00F470FF"/>
    <w:rsid w:val="00F471D3"/>
    <w:rsid w:val="00F47507"/>
    <w:rsid w:val="00F47F70"/>
    <w:rsid w:val="00F500E9"/>
    <w:rsid w:val="00F5052D"/>
    <w:rsid w:val="00F50A8A"/>
    <w:rsid w:val="00F51255"/>
    <w:rsid w:val="00F5186D"/>
    <w:rsid w:val="00F51FD6"/>
    <w:rsid w:val="00F529D0"/>
    <w:rsid w:val="00F53052"/>
    <w:rsid w:val="00F533DD"/>
    <w:rsid w:val="00F53C2F"/>
    <w:rsid w:val="00F54A6F"/>
    <w:rsid w:val="00F553CA"/>
    <w:rsid w:val="00F5544B"/>
    <w:rsid w:val="00F5574F"/>
    <w:rsid w:val="00F55E82"/>
    <w:rsid w:val="00F55E99"/>
    <w:rsid w:val="00F55EAE"/>
    <w:rsid w:val="00F55F57"/>
    <w:rsid w:val="00F5655B"/>
    <w:rsid w:val="00F5655D"/>
    <w:rsid w:val="00F5679D"/>
    <w:rsid w:val="00F56AE5"/>
    <w:rsid w:val="00F56ECE"/>
    <w:rsid w:val="00F5702A"/>
    <w:rsid w:val="00F571C5"/>
    <w:rsid w:val="00F571C6"/>
    <w:rsid w:val="00F605FF"/>
    <w:rsid w:val="00F60DA3"/>
    <w:rsid w:val="00F610C5"/>
    <w:rsid w:val="00F616FE"/>
    <w:rsid w:val="00F61983"/>
    <w:rsid w:val="00F61CDC"/>
    <w:rsid w:val="00F61D9C"/>
    <w:rsid w:val="00F621D1"/>
    <w:rsid w:val="00F6242D"/>
    <w:rsid w:val="00F627A2"/>
    <w:rsid w:val="00F628E0"/>
    <w:rsid w:val="00F62D09"/>
    <w:rsid w:val="00F6354F"/>
    <w:rsid w:val="00F636A2"/>
    <w:rsid w:val="00F63D3D"/>
    <w:rsid w:val="00F63E91"/>
    <w:rsid w:val="00F63F0C"/>
    <w:rsid w:val="00F6457B"/>
    <w:rsid w:val="00F6496F"/>
    <w:rsid w:val="00F64BEC"/>
    <w:rsid w:val="00F64C54"/>
    <w:rsid w:val="00F64CBB"/>
    <w:rsid w:val="00F65308"/>
    <w:rsid w:val="00F65EE4"/>
    <w:rsid w:val="00F66152"/>
    <w:rsid w:val="00F663E7"/>
    <w:rsid w:val="00F6693C"/>
    <w:rsid w:val="00F66CB2"/>
    <w:rsid w:val="00F672F7"/>
    <w:rsid w:val="00F67376"/>
    <w:rsid w:val="00F67540"/>
    <w:rsid w:val="00F700B4"/>
    <w:rsid w:val="00F70787"/>
    <w:rsid w:val="00F70C6C"/>
    <w:rsid w:val="00F70C99"/>
    <w:rsid w:val="00F71086"/>
    <w:rsid w:val="00F71273"/>
    <w:rsid w:val="00F71868"/>
    <w:rsid w:val="00F71B47"/>
    <w:rsid w:val="00F72685"/>
    <w:rsid w:val="00F729BC"/>
    <w:rsid w:val="00F72ECF"/>
    <w:rsid w:val="00F73950"/>
    <w:rsid w:val="00F741FB"/>
    <w:rsid w:val="00F742B7"/>
    <w:rsid w:val="00F74A82"/>
    <w:rsid w:val="00F74AED"/>
    <w:rsid w:val="00F752B4"/>
    <w:rsid w:val="00F75A4A"/>
    <w:rsid w:val="00F75D8F"/>
    <w:rsid w:val="00F763BE"/>
    <w:rsid w:val="00F763ED"/>
    <w:rsid w:val="00F768FF"/>
    <w:rsid w:val="00F7749C"/>
    <w:rsid w:val="00F775E2"/>
    <w:rsid w:val="00F77D69"/>
    <w:rsid w:val="00F801F6"/>
    <w:rsid w:val="00F803EB"/>
    <w:rsid w:val="00F80DED"/>
    <w:rsid w:val="00F814F6"/>
    <w:rsid w:val="00F818D1"/>
    <w:rsid w:val="00F81A1E"/>
    <w:rsid w:val="00F81B44"/>
    <w:rsid w:val="00F81CD0"/>
    <w:rsid w:val="00F82125"/>
    <w:rsid w:val="00F82306"/>
    <w:rsid w:val="00F82AFA"/>
    <w:rsid w:val="00F83320"/>
    <w:rsid w:val="00F8351E"/>
    <w:rsid w:val="00F83773"/>
    <w:rsid w:val="00F83AA8"/>
    <w:rsid w:val="00F843FB"/>
    <w:rsid w:val="00F847F5"/>
    <w:rsid w:val="00F84875"/>
    <w:rsid w:val="00F8490C"/>
    <w:rsid w:val="00F84AF1"/>
    <w:rsid w:val="00F85019"/>
    <w:rsid w:val="00F85189"/>
    <w:rsid w:val="00F851FE"/>
    <w:rsid w:val="00F85263"/>
    <w:rsid w:val="00F8548C"/>
    <w:rsid w:val="00F8563B"/>
    <w:rsid w:val="00F8694B"/>
    <w:rsid w:val="00F86B58"/>
    <w:rsid w:val="00F86DB0"/>
    <w:rsid w:val="00F87123"/>
    <w:rsid w:val="00F87870"/>
    <w:rsid w:val="00F9020A"/>
    <w:rsid w:val="00F9090B"/>
    <w:rsid w:val="00F909A8"/>
    <w:rsid w:val="00F909F6"/>
    <w:rsid w:val="00F91004"/>
    <w:rsid w:val="00F91121"/>
    <w:rsid w:val="00F9124F"/>
    <w:rsid w:val="00F92641"/>
    <w:rsid w:val="00F92AB8"/>
    <w:rsid w:val="00F92D8A"/>
    <w:rsid w:val="00F93528"/>
    <w:rsid w:val="00F9366D"/>
    <w:rsid w:val="00F94156"/>
    <w:rsid w:val="00F941B7"/>
    <w:rsid w:val="00F9421D"/>
    <w:rsid w:val="00F94446"/>
    <w:rsid w:val="00F9473C"/>
    <w:rsid w:val="00F949A9"/>
    <w:rsid w:val="00F94D41"/>
    <w:rsid w:val="00F94FA2"/>
    <w:rsid w:val="00F95A0C"/>
    <w:rsid w:val="00F95BA9"/>
    <w:rsid w:val="00F95C7B"/>
    <w:rsid w:val="00F95C7F"/>
    <w:rsid w:val="00F95E0A"/>
    <w:rsid w:val="00F95FD5"/>
    <w:rsid w:val="00F96136"/>
    <w:rsid w:val="00F964BA"/>
    <w:rsid w:val="00F965F1"/>
    <w:rsid w:val="00F966D6"/>
    <w:rsid w:val="00F97494"/>
    <w:rsid w:val="00F97B6D"/>
    <w:rsid w:val="00F97F48"/>
    <w:rsid w:val="00FA03A0"/>
    <w:rsid w:val="00FA0523"/>
    <w:rsid w:val="00FA0969"/>
    <w:rsid w:val="00FA0BC9"/>
    <w:rsid w:val="00FA1317"/>
    <w:rsid w:val="00FA17D2"/>
    <w:rsid w:val="00FA1E51"/>
    <w:rsid w:val="00FA2279"/>
    <w:rsid w:val="00FA29C8"/>
    <w:rsid w:val="00FA2A58"/>
    <w:rsid w:val="00FA2F39"/>
    <w:rsid w:val="00FA356F"/>
    <w:rsid w:val="00FA3AD3"/>
    <w:rsid w:val="00FA4038"/>
    <w:rsid w:val="00FA473D"/>
    <w:rsid w:val="00FA49A1"/>
    <w:rsid w:val="00FA4B81"/>
    <w:rsid w:val="00FA5155"/>
    <w:rsid w:val="00FA58EF"/>
    <w:rsid w:val="00FA5A9E"/>
    <w:rsid w:val="00FA5AC3"/>
    <w:rsid w:val="00FA6474"/>
    <w:rsid w:val="00FA64CA"/>
    <w:rsid w:val="00FA653D"/>
    <w:rsid w:val="00FA67F4"/>
    <w:rsid w:val="00FA7399"/>
    <w:rsid w:val="00FA7680"/>
    <w:rsid w:val="00FA78D9"/>
    <w:rsid w:val="00FB01F2"/>
    <w:rsid w:val="00FB02C4"/>
    <w:rsid w:val="00FB034D"/>
    <w:rsid w:val="00FB044B"/>
    <w:rsid w:val="00FB0AB5"/>
    <w:rsid w:val="00FB0B0E"/>
    <w:rsid w:val="00FB0D4B"/>
    <w:rsid w:val="00FB0E2B"/>
    <w:rsid w:val="00FB0EE2"/>
    <w:rsid w:val="00FB100F"/>
    <w:rsid w:val="00FB27FA"/>
    <w:rsid w:val="00FB2AE3"/>
    <w:rsid w:val="00FB3067"/>
    <w:rsid w:val="00FB3140"/>
    <w:rsid w:val="00FB3428"/>
    <w:rsid w:val="00FB346C"/>
    <w:rsid w:val="00FB3498"/>
    <w:rsid w:val="00FB361C"/>
    <w:rsid w:val="00FB40E9"/>
    <w:rsid w:val="00FB48DB"/>
    <w:rsid w:val="00FB5040"/>
    <w:rsid w:val="00FB5B09"/>
    <w:rsid w:val="00FB5F47"/>
    <w:rsid w:val="00FB60E8"/>
    <w:rsid w:val="00FB69A7"/>
    <w:rsid w:val="00FB6C2F"/>
    <w:rsid w:val="00FB7123"/>
    <w:rsid w:val="00FB7D4C"/>
    <w:rsid w:val="00FC01BA"/>
    <w:rsid w:val="00FC0598"/>
    <w:rsid w:val="00FC08F3"/>
    <w:rsid w:val="00FC0943"/>
    <w:rsid w:val="00FC09F4"/>
    <w:rsid w:val="00FC0E0C"/>
    <w:rsid w:val="00FC105A"/>
    <w:rsid w:val="00FC1D4D"/>
    <w:rsid w:val="00FC1E21"/>
    <w:rsid w:val="00FC1FAC"/>
    <w:rsid w:val="00FC2A65"/>
    <w:rsid w:val="00FC2A71"/>
    <w:rsid w:val="00FC301F"/>
    <w:rsid w:val="00FC335B"/>
    <w:rsid w:val="00FC3569"/>
    <w:rsid w:val="00FC3C35"/>
    <w:rsid w:val="00FC4519"/>
    <w:rsid w:val="00FC4932"/>
    <w:rsid w:val="00FC4CC4"/>
    <w:rsid w:val="00FC561D"/>
    <w:rsid w:val="00FC5CD6"/>
    <w:rsid w:val="00FC5DB4"/>
    <w:rsid w:val="00FC6676"/>
    <w:rsid w:val="00FC6709"/>
    <w:rsid w:val="00FC6D08"/>
    <w:rsid w:val="00FC70D4"/>
    <w:rsid w:val="00FC7640"/>
    <w:rsid w:val="00FC7831"/>
    <w:rsid w:val="00FC78C0"/>
    <w:rsid w:val="00FC78CF"/>
    <w:rsid w:val="00FC7A47"/>
    <w:rsid w:val="00FD0226"/>
    <w:rsid w:val="00FD02E0"/>
    <w:rsid w:val="00FD03BF"/>
    <w:rsid w:val="00FD05C3"/>
    <w:rsid w:val="00FD0FF1"/>
    <w:rsid w:val="00FD143F"/>
    <w:rsid w:val="00FD14B7"/>
    <w:rsid w:val="00FD1D49"/>
    <w:rsid w:val="00FD1E68"/>
    <w:rsid w:val="00FD2C2B"/>
    <w:rsid w:val="00FD323E"/>
    <w:rsid w:val="00FD3533"/>
    <w:rsid w:val="00FD36D7"/>
    <w:rsid w:val="00FD3862"/>
    <w:rsid w:val="00FD3A1C"/>
    <w:rsid w:val="00FD4338"/>
    <w:rsid w:val="00FD4587"/>
    <w:rsid w:val="00FD4D12"/>
    <w:rsid w:val="00FD4E70"/>
    <w:rsid w:val="00FD520B"/>
    <w:rsid w:val="00FD5FED"/>
    <w:rsid w:val="00FD6110"/>
    <w:rsid w:val="00FD6119"/>
    <w:rsid w:val="00FD61CF"/>
    <w:rsid w:val="00FD7396"/>
    <w:rsid w:val="00FD73A0"/>
    <w:rsid w:val="00FD7F06"/>
    <w:rsid w:val="00FE07DC"/>
    <w:rsid w:val="00FE080C"/>
    <w:rsid w:val="00FE0BD6"/>
    <w:rsid w:val="00FE1351"/>
    <w:rsid w:val="00FE1E05"/>
    <w:rsid w:val="00FE1E17"/>
    <w:rsid w:val="00FE2058"/>
    <w:rsid w:val="00FE27BC"/>
    <w:rsid w:val="00FE2FA0"/>
    <w:rsid w:val="00FE3698"/>
    <w:rsid w:val="00FE3A31"/>
    <w:rsid w:val="00FE4709"/>
    <w:rsid w:val="00FE4739"/>
    <w:rsid w:val="00FE4FDD"/>
    <w:rsid w:val="00FE567B"/>
    <w:rsid w:val="00FE56E8"/>
    <w:rsid w:val="00FE5B30"/>
    <w:rsid w:val="00FE5BF6"/>
    <w:rsid w:val="00FE6267"/>
    <w:rsid w:val="00FE641C"/>
    <w:rsid w:val="00FE65D9"/>
    <w:rsid w:val="00FE6A58"/>
    <w:rsid w:val="00FE76DC"/>
    <w:rsid w:val="00FF03D1"/>
    <w:rsid w:val="00FF0B1C"/>
    <w:rsid w:val="00FF0E93"/>
    <w:rsid w:val="00FF11C5"/>
    <w:rsid w:val="00FF16BB"/>
    <w:rsid w:val="00FF1AB2"/>
    <w:rsid w:val="00FF1CFB"/>
    <w:rsid w:val="00FF1E06"/>
    <w:rsid w:val="00FF1E83"/>
    <w:rsid w:val="00FF1EA9"/>
    <w:rsid w:val="00FF2407"/>
    <w:rsid w:val="00FF249B"/>
    <w:rsid w:val="00FF28A2"/>
    <w:rsid w:val="00FF28BF"/>
    <w:rsid w:val="00FF2A7F"/>
    <w:rsid w:val="00FF2D8D"/>
    <w:rsid w:val="00FF3831"/>
    <w:rsid w:val="00FF3DEB"/>
    <w:rsid w:val="00FF3E0F"/>
    <w:rsid w:val="00FF44D6"/>
    <w:rsid w:val="00FF4BB5"/>
    <w:rsid w:val="00FF5033"/>
    <w:rsid w:val="00FF5B53"/>
    <w:rsid w:val="00FF5CD4"/>
    <w:rsid w:val="00FF638E"/>
    <w:rsid w:val="00FF6A6A"/>
    <w:rsid w:val="00FF6A71"/>
    <w:rsid w:val="00FF703A"/>
    <w:rsid w:val="00FF764A"/>
    <w:rsid w:val="00FF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83EAD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7C3702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B31F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basedOn w:val="DefaultParagraphFont"/>
    <w:rsid w:val="001D27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278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D278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D2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D278F"/>
    <w:rPr>
      <w:rFonts w:ascii="Arial" w:hAnsi="Arial"/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D4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23FE3"/>
    <w:rPr>
      <w:rFonts w:ascii="Arial" w:eastAsia="Times New Roman" w:hAnsi="Arial"/>
      <w:sz w:val="18"/>
      <w:szCs w:val="22"/>
    </w:rPr>
  </w:style>
  <w:style w:type="paragraph" w:customStyle="1" w:styleId="Style1">
    <w:name w:val="Style1"/>
    <w:basedOn w:val="ListParagraph"/>
    <w:link w:val="Style1Char"/>
    <w:qFormat/>
    <w:rsid w:val="00C64252"/>
    <w:pPr>
      <w:numPr>
        <w:numId w:val="2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Theme="majorBidi" w:hAnsiTheme="majorBidi" w:cstheme="majorBidi"/>
      <w:b/>
      <w:bCs/>
      <w:sz w:val="30"/>
      <w:szCs w:val="30"/>
      <w:lang w:val="th-TH"/>
    </w:rPr>
  </w:style>
  <w:style w:type="character" w:customStyle="1" w:styleId="Style1Char">
    <w:name w:val="Style1 Char"/>
    <w:basedOn w:val="ListParagraphChar"/>
    <w:link w:val="Style1"/>
    <w:rsid w:val="00736B54"/>
    <w:rPr>
      <w:rFonts w:asciiTheme="majorBidi" w:eastAsia="Times New Roman" w:hAnsiTheme="majorBidi" w:cstheme="majorBidi"/>
      <w:b/>
      <w:bCs/>
      <w:sz w:val="30"/>
      <w:szCs w:val="30"/>
      <w:lang w:val="th-TH"/>
    </w:rPr>
  </w:style>
  <w:style w:type="character" w:customStyle="1" w:styleId="blockChar">
    <w:name w:val="block Char"/>
    <w:aliases w:val="b Char"/>
    <w:link w:val="block"/>
    <w:locked/>
    <w:rsid w:val="00FA67F4"/>
    <w:rPr>
      <w:sz w:val="22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7C3702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B31F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basedOn w:val="DefaultParagraphFont"/>
    <w:rsid w:val="001D27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278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D278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D2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D278F"/>
    <w:rPr>
      <w:rFonts w:ascii="Arial" w:hAnsi="Arial"/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D4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23FE3"/>
    <w:rPr>
      <w:rFonts w:ascii="Arial" w:eastAsia="Times New Roman" w:hAnsi="Arial"/>
      <w:sz w:val="18"/>
      <w:szCs w:val="22"/>
    </w:rPr>
  </w:style>
  <w:style w:type="paragraph" w:customStyle="1" w:styleId="Style1">
    <w:name w:val="Style1"/>
    <w:basedOn w:val="ListParagraph"/>
    <w:link w:val="Style1Char"/>
    <w:qFormat/>
    <w:rsid w:val="00C64252"/>
    <w:pPr>
      <w:numPr>
        <w:numId w:val="2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Theme="majorBidi" w:hAnsiTheme="majorBidi" w:cstheme="majorBidi"/>
      <w:b/>
      <w:bCs/>
      <w:sz w:val="30"/>
      <w:szCs w:val="30"/>
      <w:lang w:val="th-TH"/>
    </w:rPr>
  </w:style>
  <w:style w:type="character" w:customStyle="1" w:styleId="Style1Char">
    <w:name w:val="Style1 Char"/>
    <w:basedOn w:val="ListParagraphChar"/>
    <w:link w:val="Style1"/>
    <w:rsid w:val="00736B54"/>
    <w:rPr>
      <w:rFonts w:asciiTheme="majorBidi" w:eastAsia="Times New Roman" w:hAnsiTheme="majorBidi" w:cstheme="majorBidi"/>
      <w:b/>
      <w:bCs/>
      <w:sz w:val="30"/>
      <w:szCs w:val="30"/>
      <w:lang w:val="th-TH"/>
    </w:rPr>
  </w:style>
  <w:style w:type="character" w:customStyle="1" w:styleId="blockChar">
    <w:name w:val="block Char"/>
    <w:aliases w:val="b Char"/>
    <w:link w:val="block"/>
    <w:locked/>
    <w:rsid w:val="00FA67F4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B6A1F-D878-4F3B-8C0B-813420E796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98FFF3-81CF-4130-9285-8D9CCF49C9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3C4C01-5061-40FD-8C5E-693B8BCB3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12</Pages>
  <Words>1924</Words>
  <Characters>10973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12872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KPMG</dc:creator>
  <cp:lastModifiedBy>(TP) Sumonta Boonchob</cp:lastModifiedBy>
  <cp:revision>2</cp:revision>
  <cp:lastPrinted>2024-10-28T12:52:00Z</cp:lastPrinted>
  <dcterms:created xsi:type="dcterms:W3CDTF">2024-11-12T05:57:00Z</dcterms:created>
  <dcterms:modified xsi:type="dcterms:W3CDTF">2024-11-12T05:57:00Z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