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F5A63" w14:textId="77777777" w:rsidR="003E6A5C" w:rsidRPr="00CB72A3" w:rsidRDefault="003E6A5C" w:rsidP="00717650">
      <w:pPr>
        <w:pStyle w:val="IndexHeading1"/>
        <w:spacing w:after="0" w:line="32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CB72A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CB72A3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CB72A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182B4BB4" w14:textId="77777777" w:rsidR="002917E2" w:rsidRPr="00CB72A3" w:rsidRDefault="002917E2" w:rsidP="00B4233A">
      <w:pPr>
        <w:pStyle w:val="IndexHeading1"/>
        <w:spacing w:after="0" w:line="320" w:lineRule="exact"/>
        <w:ind w:left="1080" w:hanging="108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5003F3A9" w14:textId="77777777" w:rsidR="003E6A5C" w:rsidRPr="00CB72A3" w:rsidRDefault="003E6A5C" w:rsidP="00B4233A">
      <w:pPr>
        <w:pStyle w:val="IndexHeading1"/>
        <w:spacing w:after="0" w:line="240" w:lineRule="auto"/>
        <w:ind w:left="1080" w:hanging="1080"/>
        <w:rPr>
          <w:rFonts w:asciiTheme="majorBidi" w:hAnsiTheme="majorBidi" w:cstheme="majorBidi"/>
          <w:b w:val="0"/>
          <w:bCs/>
          <w:sz w:val="6"/>
          <w:szCs w:val="6"/>
          <w:lang w:bidi="th-TH"/>
        </w:rPr>
      </w:pPr>
    </w:p>
    <w:p w14:paraId="42A767DF" w14:textId="77777777" w:rsidR="001876D1" w:rsidRPr="00CB72A3" w:rsidRDefault="001876D1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</w:rPr>
      </w:pPr>
      <w:r w:rsidRPr="00CB72A3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A043B0" w:rsidRPr="00CB72A3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2B48A8CF" w14:textId="77777777" w:rsidR="007A5E91" w:rsidRPr="00CB72A3" w:rsidRDefault="007A5E91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CB72A3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D80DC07" w14:textId="77777777" w:rsidR="009B5E50" w:rsidRPr="00CB72A3" w:rsidRDefault="009B5E50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เงินลงทุน</w:t>
      </w:r>
      <w:r w:rsidR="00A22604" w:rsidRPr="00CB72A3">
        <w:rPr>
          <w:rFonts w:asciiTheme="majorBidi" w:hAnsiTheme="majorBidi" w:cstheme="majorBidi"/>
          <w:sz w:val="30"/>
          <w:szCs w:val="30"/>
          <w:cs/>
          <w:lang w:bidi="th-TH"/>
        </w:rPr>
        <w:t>ในบริษัทร่วม</w:t>
      </w:r>
      <w:r w:rsidR="005C3AAC" w:rsidRPr="00CB72A3">
        <w:rPr>
          <w:rFonts w:asciiTheme="majorBidi" w:hAnsiTheme="majorBidi" w:cstheme="majorBidi"/>
          <w:sz w:val="30"/>
          <w:szCs w:val="30"/>
          <w:cs/>
          <w:lang w:bidi="th-TH"/>
        </w:rPr>
        <w:t>และบริษัทย่อย</w:t>
      </w:r>
    </w:p>
    <w:p w14:paraId="7385AF50" w14:textId="77777777" w:rsidR="003E6A5C" w:rsidRPr="00CB72A3" w:rsidRDefault="005E1EFC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CB72A3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6AA387CC" w14:textId="77777777" w:rsidR="00C91C33" w:rsidRPr="00CB72A3" w:rsidRDefault="00C91C33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CB72A3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EC3994" w:rsidRPr="00CB72A3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5C3AAC" w:rsidRPr="00CB72A3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4D7421D1" w14:textId="1F538A71" w:rsidR="00666660" w:rsidRDefault="00666660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กำไร</w:t>
      </w:r>
      <w:r w:rsidR="0018721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18721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(ขาดทุน)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ต่อหุ้น</w:t>
      </w:r>
    </w:p>
    <w:p w14:paraId="19E82C9C" w14:textId="6FF2E9E5" w:rsidR="00CB3F7E" w:rsidRDefault="00CB3F7E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1466BBCF" w14:textId="77777777" w:rsidR="00204A71" w:rsidRDefault="00204A71" w:rsidP="00204A71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443FC366" w14:textId="77777777" w:rsidR="00204A71" w:rsidRPr="00E70BCC" w:rsidRDefault="00204A71" w:rsidP="00204A71">
      <w:pPr>
        <w:pStyle w:val="index"/>
        <w:numPr>
          <w:ilvl w:val="0"/>
          <w:numId w:val="2"/>
        </w:numPr>
        <w:tabs>
          <w:tab w:val="clear" w:pos="3164"/>
          <w:tab w:val="num" w:pos="1080"/>
        </w:tabs>
        <w:spacing w:after="0" w:line="400" w:lineRule="exact"/>
        <w:ind w:left="1170" w:hanging="1170"/>
        <w:rPr>
          <w:rFonts w:ascii="Angsana New" w:hAnsi="Angsana New"/>
          <w:sz w:val="30"/>
          <w:szCs w:val="30"/>
        </w:rPr>
      </w:pPr>
      <w:r w:rsidRPr="00BA39FD">
        <w:rPr>
          <w:rFonts w:ascii="Angsana New" w:hAnsi="Angsana New" w:hint="cs"/>
          <w:sz w:val="30"/>
          <w:szCs w:val="30"/>
          <w:cs/>
          <w:lang w:val="en-US" w:bidi="th-TH"/>
        </w:rPr>
        <w:t>ภาระผูกพันกับกิจการที่ไม่เกี่ยวข้องกัน</w:t>
      </w:r>
    </w:p>
    <w:p w14:paraId="70939A0D" w14:textId="77777777" w:rsidR="00E6637C" w:rsidRPr="00CB72A3" w:rsidRDefault="00E6637C" w:rsidP="00B4233A">
      <w:pPr>
        <w:pStyle w:val="index"/>
        <w:tabs>
          <w:tab w:val="clear" w:pos="1134"/>
        </w:tabs>
        <w:spacing w:after="0" w:line="400" w:lineRule="exact"/>
        <w:ind w:left="1080" w:firstLine="0"/>
        <w:rPr>
          <w:rFonts w:asciiTheme="majorBidi" w:hAnsiTheme="majorBidi" w:cstheme="majorBidi"/>
          <w:sz w:val="30"/>
          <w:szCs w:val="30"/>
          <w:lang w:bidi="th-TH"/>
        </w:rPr>
      </w:pPr>
    </w:p>
    <w:p w14:paraId="5AFB133E" w14:textId="77777777" w:rsidR="003E6A5C" w:rsidRPr="00CB72A3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br w:type="page"/>
      </w:r>
      <w:r w:rsidR="00777B4A" w:rsidRPr="00CB72A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C3AAC" w:rsidRPr="00CB72A3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777B4A" w:rsidRPr="00CB72A3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6D1E2AFB" w14:textId="77777777" w:rsidR="003E6A5C" w:rsidRPr="00CB72A3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444AFC1" w14:textId="762BAD98" w:rsidR="00C85C47" w:rsidRDefault="00A570EC" w:rsidP="009F14DD">
      <w:pPr>
        <w:tabs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ab/>
      </w:r>
      <w:r w:rsidRPr="00CB72A3">
        <w:rPr>
          <w:rFonts w:asciiTheme="majorBidi" w:hAnsiTheme="majorBidi" w:cstheme="majorBidi"/>
          <w:sz w:val="30"/>
          <w:szCs w:val="30"/>
          <w:cs/>
        </w:rPr>
        <w:tab/>
      </w:r>
      <w:r w:rsidR="00777B4A" w:rsidRPr="00CB72A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F614C8" w:rsidRPr="00CB72A3">
        <w:rPr>
          <w:rFonts w:asciiTheme="majorBidi" w:hAnsiTheme="majorBidi" w:cstheme="majorBidi"/>
          <w:sz w:val="30"/>
          <w:szCs w:val="30"/>
          <w:cs/>
        </w:rPr>
        <w:t>ระหว่างกาลนี้</w:t>
      </w:r>
      <w:r w:rsidR="00777B4A" w:rsidRPr="00CB72A3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</w:t>
      </w:r>
      <w:r w:rsidR="007D77F6" w:rsidRPr="00CB72A3">
        <w:rPr>
          <w:rFonts w:asciiTheme="majorBidi" w:hAnsiTheme="majorBidi" w:cstheme="majorBidi"/>
          <w:sz w:val="30"/>
          <w:szCs w:val="30"/>
          <w:cs/>
        </w:rPr>
        <w:t>คณะ</w:t>
      </w:r>
      <w:r w:rsidR="00777B4A" w:rsidRPr="00CB72A3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972EB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72EB3">
        <w:rPr>
          <w:rFonts w:asciiTheme="majorBidi" w:hAnsiTheme="majorBidi" w:cstheme="majorBidi"/>
          <w:sz w:val="30"/>
          <w:szCs w:val="30"/>
        </w:rPr>
        <w:t>13</w:t>
      </w:r>
      <w:r w:rsidR="00891CFA" w:rsidRPr="00BC267D">
        <w:rPr>
          <w:rFonts w:ascii="Angsana New" w:hAnsi="Angsana New"/>
          <w:sz w:val="30"/>
          <w:szCs w:val="30"/>
        </w:rPr>
        <w:t xml:space="preserve"> </w:t>
      </w:r>
      <w:r w:rsidR="0078190A">
        <w:rPr>
          <w:rFonts w:ascii="Angsana New" w:hAnsi="Angsana New" w:hint="cs"/>
          <w:sz w:val="30"/>
          <w:szCs w:val="30"/>
          <w:cs/>
        </w:rPr>
        <w:t>พฤศจิกายน</w:t>
      </w:r>
      <w:r w:rsidR="00891CFA" w:rsidRPr="00BC267D">
        <w:rPr>
          <w:rFonts w:ascii="Angsana New" w:hAnsi="Angsana New" w:hint="cs"/>
          <w:sz w:val="30"/>
          <w:szCs w:val="30"/>
          <w:cs/>
        </w:rPr>
        <w:t xml:space="preserve"> </w:t>
      </w:r>
      <w:r w:rsidR="009F14DD" w:rsidRPr="00BC267D">
        <w:rPr>
          <w:rFonts w:ascii="Angsana New" w:hAnsi="Angsana New"/>
          <w:sz w:val="30"/>
          <w:szCs w:val="30"/>
        </w:rPr>
        <w:t>256</w:t>
      </w:r>
      <w:r w:rsidR="009F14DD">
        <w:rPr>
          <w:rFonts w:ascii="Angsana New" w:hAnsi="Angsana New"/>
          <w:sz w:val="30"/>
          <w:szCs w:val="30"/>
        </w:rPr>
        <w:t>7</w:t>
      </w:r>
    </w:p>
    <w:p w14:paraId="0805011B" w14:textId="77777777" w:rsidR="00CD63A7" w:rsidRPr="00CB72A3" w:rsidRDefault="00CD63A7" w:rsidP="009F14DD">
      <w:pPr>
        <w:tabs>
          <w:tab w:val="clear" w:pos="454"/>
          <w:tab w:val="left" w:pos="540"/>
        </w:tabs>
        <w:spacing w:line="240" w:lineRule="auto"/>
        <w:jc w:val="both"/>
        <w:rPr>
          <w:rFonts w:asciiTheme="majorBidi" w:eastAsia="Calibri" w:hAnsiTheme="majorBidi" w:cstheme="majorBidi"/>
          <w:i/>
          <w:iCs/>
          <w:color w:val="0000FF"/>
          <w:sz w:val="30"/>
          <w:szCs w:val="30"/>
          <w:shd w:val="clear" w:color="auto" w:fill="E0E0E0"/>
          <w:cs/>
          <w:lang w:val="en-GB"/>
        </w:rPr>
      </w:pPr>
    </w:p>
    <w:p w14:paraId="1A1751FD" w14:textId="77777777" w:rsidR="003E6A5C" w:rsidRPr="00CB72A3" w:rsidRDefault="000C4D8F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t>1</w:t>
      </w:r>
      <w:r w:rsidR="00527ED0" w:rsidRPr="00CB72A3">
        <w:rPr>
          <w:rFonts w:asciiTheme="majorBidi" w:hAnsiTheme="majorBidi" w:cstheme="majorBidi"/>
          <w:sz w:val="30"/>
          <w:szCs w:val="30"/>
          <w:u w:val="none"/>
        </w:rPr>
        <w:tab/>
      </w:r>
      <w:r w:rsidR="00E07E6F" w:rsidRPr="00CB72A3">
        <w:rPr>
          <w:rFonts w:asciiTheme="majorBidi" w:hAnsiTheme="majorBidi" w:cstheme="majorBidi"/>
          <w:sz w:val="30"/>
          <w:szCs w:val="30"/>
          <w:u w:val="none"/>
          <w:cs/>
        </w:rPr>
        <w:t>เกณฑ์การจัดทำงบการเงิน</w:t>
      </w:r>
      <w:r w:rsidR="0065740C" w:rsidRPr="00CB72A3">
        <w:rPr>
          <w:rFonts w:asciiTheme="majorBidi" w:hAnsiTheme="majorBidi" w:cstheme="majorBidi"/>
          <w:sz w:val="30"/>
          <w:szCs w:val="30"/>
          <w:u w:val="none"/>
          <w:cs/>
        </w:rPr>
        <w:t>ระหว่างกาล</w:t>
      </w:r>
      <w:r w:rsidR="00E07E6F" w:rsidRPr="00CB72A3">
        <w:rPr>
          <w:rFonts w:asciiTheme="majorBidi" w:hAnsiTheme="majorBidi" w:cstheme="majorBidi"/>
          <w:i/>
          <w:iCs/>
          <w:sz w:val="30"/>
          <w:szCs w:val="30"/>
          <w:u w:val="none"/>
        </w:rPr>
        <w:t xml:space="preserve"> </w:t>
      </w:r>
    </w:p>
    <w:p w14:paraId="0BB10658" w14:textId="77777777" w:rsidR="00842A87" w:rsidRPr="00CB72A3" w:rsidRDefault="00842A87" w:rsidP="000C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14D109F" w14:textId="2D471C51" w:rsidR="00842A87" w:rsidRPr="00CB72A3" w:rsidRDefault="00612F8F" w:rsidP="000C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3D6E95" w:rsidRPr="00CB72A3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CB72A3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3D6E95" w:rsidRPr="00CB72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3D6E95" w:rsidRPr="00CB72A3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Pr="00CB72A3">
        <w:rPr>
          <w:rFonts w:asciiTheme="majorBidi" w:hAnsiTheme="majorBidi" w:cstheme="majorBidi"/>
          <w:sz w:val="30"/>
          <w:szCs w:val="30"/>
          <w:cs/>
        </w:rPr>
        <w:t>ตามมาตรฐานการบัญชี</w:t>
      </w:r>
      <w:r w:rsidR="00025190" w:rsidRPr="00CB72A3">
        <w:rPr>
          <w:rFonts w:asciiTheme="majorBidi" w:hAnsiTheme="majorBidi" w:cstheme="majorBidi"/>
          <w:sz w:val="30"/>
          <w:szCs w:val="30"/>
        </w:rPr>
        <w:br/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4A24EA" w:rsidRPr="00CB72A3">
        <w:rPr>
          <w:rFonts w:asciiTheme="majorBidi" w:hAnsiTheme="majorBidi" w:cstheme="majorBidi"/>
          <w:sz w:val="30"/>
          <w:szCs w:val="30"/>
        </w:rPr>
        <w:t>34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CB72A3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8D0570">
        <w:rPr>
          <w:rFonts w:asciiTheme="majorBidi" w:hAnsiTheme="majorBidi" w:cstheme="majorBidi" w:hint="cs"/>
          <w:sz w:val="30"/>
          <w:szCs w:val="30"/>
          <w:cs/>
        </w:rPr>
        <w:t>ฯ</w:t>
      </w:r>
      <w:r w:rsidR="00807D39" w:rsidRPr="00CB72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4233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C5CE1" w:rsidRPr="00CB72A3">
        <w:rPr>
          <w:rFonts w:asciiTheme="majorBidi" w:hAnsiTheme="majorBidi" w:cstheme="majorBidi"/>
          <w:sz w:val="30"/>
          <w:szCs w:val="30"/>
          <w:cs/>
        </w:rPr>
        <w:t>โดย</w:t>
      </w:r>
      <w:r w:rsidR="00842A87" w:rsidRPr="00CB72A3">
        <w:rPr>
          <w:rFonts w:asciiTheme="majorBidi" w:hAnsiTheme="majorBidi" w:cstheme="majorBidi"/>
          <w:spacing w:val="-3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</w:t>
      </w:r>
      <w:r w:rsidR="000C5CE1" w:rsidRPr="00CB72A3">
        <w:rPr>
          <w:rFonts w:asciiTheme="majorBidi" w:hAnsiTheme="majorBidi" w:cstheme="majorBidi"/>
          <w:spacing w:val="-3"/>
          <w:sz w:val="30"/>
          <w:szCs w:val="30"/>
          <w:cs/>
        </w:rPr>
        <w:t>อไปแล้วในงบการเงินประจำปี</w:t>
      </w:r>
      <w:r w:rsidR="00842A87" w:rsidRPr="00CB72A3">
        <w:rPr>
          <w:rFonts w:asciiTheme="majorBidi" w:hAnsiTheme="majorBidi" w:cstheme="majorBidi"/>
          <w:spacing w:val="-3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42A87" w:rsidRPr="00CB72A3">
        <w:rPr>
          <w:rFonts w:asciiTheme="majorBidi" w:hAnsiTheme="majorBidi" w:cstheme="majorBidi"/>
          <w:spacing w:val="-3"/>
          <w:sz w:val="30"/>
          <w:szCs w:val="30"/>
        </w:rPr>
        <w:t>31</w:t>
      </w:r>
      <w:r w:rsidR="00842A87" w:rsidRPr="00CB72A3">
        <w:rPr>
          <w:rFonts w:asciiTheme="majorBidi" w:hAnsiTheme="majorBidi" w:cstheme="majorBidi"/>
          <w:spacing w:val="-3"/>
          <w:sz w:val="30"/>
          <w:szCs w:val="30"/>
          <w:cs/>
        </w:rPr>
        <w:t xml:space="preserve"> มีนาคม </w:t>
      </w:r>
      <w:r w:rsidR="00A41B30" w:rsidRPr="00CB72A3">
        <w:rPr>
          <w:rFonts w:asciiTheme="majorBidi" w:hAnsiTheme="majorBidi" w:cstheme="majorBidi"/>
          <w:spacing w:val="-3"/>
          <w:sz w:val="30"/>
          <w:szCs w:val="30"/>
        </w:rPr>
        <w:t>256</w:t>
      </w:r>
      <w:r w:rsidR="00891CFA">
        <w:rPr>
          <w:rFonts w:asciiTheme="majorBidi" w:hAnsiTheme="majorBidi" w:cstheme="majorBidi"/>
          <w:spacing w:val="-3"/>
          <w:sz w:val="30"/>
          <w:szCs w:val="30"/>
        </w:rPr>
        <w:t>7</w:t>
      </w:r>
    </w:p>
    <w:p w14:paraId="24837583" w14:textId="77777777" w:rsidR="000C5CE1" w:rsidRPr="00CB72A3" w:rsidRDefault="000C5CE1" w:rsidP="000C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23FDC95" w14:textId="17206B10" w:rsidR="009F2CB2" w:rsidRPr="00CB72A3" w:rsidRDefault="00842A87" w:rsidP="000B2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4C4809" w:rsidRPr="00CB72A3">
        <w:rPr>
          <w:rFonts w:asciiTheme="majorBidi" w:hAnsiTheme="majorBidi" w:cstheme="majorBidi"/>
          <w:sz w:val="30"/>
          <w:szCs w:val="30"/>
          <w:cs/>
        </w:rPr>
        <w:t>และการประมาณการ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ในการถือปฏิบัติตามนโยบายการบัญชีของกลุ่มบริษัท </w:t>
      </w:r>
      <w:r w:rsidR="00DA5EA7" w:rsidRPr="00CB72A3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</w:t>
      </w:r>
      <w:r w:rsidRPr="00CB72A3">
        <w:rPr>
          <w:rFonts w:asciiTheme="majorBidi" w:hAnsiTheme="majorBidi" w:cstheme="majorBidi"/>
          <w:sz w:val="30"/>
          <w:szCs w:val="30"/>
          <w:cs/>
        </w:rPr>
        <w:t>และแหล่งข้อมูลสำคัญ</w:t>
      </w:r>
      <w:r w:rsidR="00DA5EA7" w:rsidRPr="00CB72A3">
        <w:rPr>
          <w:rFonts w:asciiTheme="majorBidi" w:hAnsiTheme="majorBidi" w:cstheme="majorBidi"/>
          <w:sz w:val="30"/>
          <w:szCs w:val="30"/>
          <w:cs/>
        </w:rPr>
        <w:t>ที่ใช้ในการประมาณการที่อาจมี</w:t>
      </w:r>
      <w:r w:rsidRPr="00CB72A3">
        <w:rPr>
          <w:rFonts w:asciiTheme="majorBidi" w:hAnsiTheme="majorBidi" w:cstheme="majorBidi"/>
          <w:sz w:val="30"/>
          <w:szCs w:val="30"/>
          <w:cs/>
        </w:rPr>
        <w:t>ความไม่แน่นอน</w:t>
      </w:r>
      <w:r w:rsidR="00572AF8" w:rsidRPr="00CB72A3">
        <w:rPr>
          <w:rFonts w:asciiTheme="majorBidi" w:hAnsiTheme="majorBidi" w:cstheme="majorBidi"/>
          <w:sz w:val="30"/>
          <w:szCs w:val="30"/>
          <w:cs/>
        </w:rPr>
        <w:t>นั้นไม่แตกต่างจากที่ได้อธิบายไว้ใน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Pr="00CB72A3">
        <w:rPr>
          <w:rFonts w:asciiTheme="majorBidi" w:hAnsiTheme="majorBidi" w:cstheme="majorBidi"/>
          <w:sz w:val="30"/>
          <w:szCs w:val="30"/>
        </w:rPr>
        <w:t xml:space="preserve">31 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41B30" w:rsidRPr="00CB72A3">
        <w:rPr>
          <w:rFonts w:asciiTheme="majorBidi" w:hAnsiTheme="majorBidi" w:cstheme="majorBidi"/>
          <w:sz w:val="30"/>
          <w:szCs w:val="30"/>
        </w:rPr>
        <w:t>256</w:t>
      </w:r>
      <w:r w:rsidR="00891CFA">
        <w:rPr>
          <w:rFonts w:asciiTheme="majorBidi" w:hAnsiTheme="majorBidi" w:cstheme="majorBidi"/>
          <w:sz w:val="30"/>
          <w:szCs w:val="30"/>
        </w:rPr>
        <w:t>7</w:t>
      </w:r>
      <w:r w:rsidR="00FF7428" w:rsidRPr="00CB72A3">
        <w:rPr>
          <w:rFonts w:asciiTheme="majorBidi" w:hAnsiTheme="majorBidi" w:cstheme="majorBidi"/>
          <w:sz w:val="30"/>
          <w:szCs w:val="30"/>
        </w:rPr>
        <w:t xml:space="preserve"> </w:t>
      </w:r>
    </w:p>
    <w:p w14:paraId="51000B65" w14:textId="77777777" w:rsidR="00025190" w:rsidRPr="00CB72A3" w:rsidRDefault="00025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09B29B6" w14:textId="3EC2C4AE" w:rsidR="003E6A5C" w:rsidRPr="00CB72A3" w:rsidRDefault="005C3AAC" w:rsidP="00D1155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lastRenderedPageBreak/>
        <w:t>2</w:t>
      </w:r>
      <w:r w:rsidR="00B91DCD" w:rsidRPr="00CB72A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="009172C3" w:rsidRPr="00CB72A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7B9BF392" w14:textId="77777777" w:rsidR="008F16F0" w:rsidRPr="00CB72A3" w:rsidRDefault="008F16F0" w:rsidP="005C3AAC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70"/>
        <w:gridCol w:w="1080"/>
        <w:gridCol w:w="270"/>
        <w:gridCol w:w="1080"/>
        <w:gridCol w:w="270"/>
        <w:gridCol w:w="1053"/>
      </w:tblGrid>
      <w:tr w:rsidR="008F16F0" w:rsidRPr="00CB72A3" w14:paraId="5DE275EE" w14:textId="77777777" w:rsidTr="007139B7">
        <w:trPr>
          <w:cantSplit/>
          <w:trHeight w:hRule="exact" w:val="374"/>
          <w:tblHeader/>
        </w:trPr>
        <w:tc>
          <w:tcPr>
            <w:tcW w:w="4140" w:type="dxa"/>
          </w:tcPr>
          <w:p w14:paraId="28DC1AAE" w14:textId="77777777" w:rsidR="008F16F0" w:rsidRPr="00CB72A3" w:rsidRDefault="008272ED" w:rsidP="00CB72A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1EF85BC1" w14:textId="77777777" w:rsidR="008F16F0" w:rsidRPr="00CB72A3" w:rsidRDefault="008F16F0" w:rsidP="00CB72A3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38E4CD16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14:paraId="3C9C93E4" w14:textId="77777777" w:rsidR="008F16F0" w:rsidRPr="00CB72A3" w:rsidRDefault="008F16F0" w:rsidP="00CB72A3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F16F0" w:rsidRPr="00CB72A3" w14:paraId="19D3DC4E" w14:textId="77777777" w:rsidTr="007139B7">
        <w:trPr>
          <w:cantSplit/>
          <w:trHeight w:hRule="exact" w:val="374"/>
          <w:tblHeader/>
        </w:trPr>
        <w:tc>
          <w:tcPr>
            <w:tcW w:w="4140" w:type="dxa"/>
          </w:tcPr>
          <w:p w14:paraId="53D31F13" w14:textId="554DA408" w:rsidR="008F16F0" w:rsidRPr="00CB72A3" w:rsidRDefault="00940286" w:rsidP="00CB72A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</w:rPr>
              <w:t>30</w:t>
            </w: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14:paraId="655C0028" w14:textId="27E6859B" w:rsidR="008F16F0" w:rsidRPr="00CB72A3" w:rsidRDefault="004A24EA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3EA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57ED9B9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3E7343DB" w14:textId="1032E18B" w:rsidR="008F16F0" w:rsidRPr="00CB72A3" w:rsidRDefault="004A24EA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3EA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6FF047E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C511B" w14:textId="168B40DE" w:rsidR="008F16F0" w:rsidRPr="00CB72A3" w:rsidRDefault="004A24EA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3EA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0A051E6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53" w:type="dxa"/>
          </w:tcPr>
          <w:p w14:paraId="3172BD45" w14:textId="0E9D1BA3" w:rsidR="008F16F0" w:rsidRPr="00CB72A3" w:rsidRDefault="004A24EA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3EA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F16F0" w:rsidRPr="00CB72A3" w14:paraId="3D4FC3B2" w14:textId="77777777" w:rsidTr="007139B7">
        <w:trPr>
          <w:cantSplit/>
          <w:trHeight w:hRule="exact" w:val="374"/>
          <w:tblHeader/>
        </w:trPr>
        <w:tc>
          <w:tcPr>
            <w:tcW w:w="4140" w:type="dxa"/>
          </w:tcPr>
          <w:p w14:paraId="6FB766D0" w14:textId="77777777" w:rsidR="008F16F0" w:rsidRPr="00CB72A3" w:rsidRDefault="008F16F0" w:rsidP="00CB72A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13" w:type="dxa"/>
            <w:gridSpan w:val="7"/>
          </w:tcPr>
          <w:p w14:paraId="69F02887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F16F0" w:rsidRPr="00CB72A3" w14:paraId="2B1F9D1C" w14:textId="77777777" w:rsidTr="007139B7">
        <w:trPr>
          <w:cantSplit/>
          <w:trHeight w:hRule="exact" w:val="374"/>
        </w:trPr>
        <w:tc>
          <w:tcPr>
            <w:tcW w:w="4140" w:type="dxa"/>
          </w:tcPr>
          <w:p w14:paraId="381358C9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5941D7AE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FC250C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261A58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D8BC5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77CA52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99B01C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5E0619FB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320EC" w:rsidRPr="00CB72A3" w14:paraId="607A9E68" w14:textId="77777777" w:rsidTr="007139B7">
        <w:trPr>
          <w:cantSplit/>
          <w:trHeight w:hRule="exact" w:val="374"/>
        </w:trPr>
        <w:tc>
          <w:tcPr>
            <w:tcW w:w="4140" w:type="dxa"/>
          </w:tcPr>
          <w:p w14:paraId="76DAF65D" w14:textId="77777777" w:rsidR="007320EC" w:rsidRPr="00CB72A3" w:rsidRDefault="007320EC" w:rsidP="0073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492A3AA8" w14:textId="60EF1DE0" w:rsidR="007320EC" w:rsidRPr="00CB72A3" w:rsidRDefault="00516683" w:rsidP="007320EC">
            <w:pPr>
              <w:pStyle w:val="30"/>
              <w:tabs>
                <w:tab w:val="clear" w:pos="360"/>
                <w:tab w:val="clear" w:pos="720"/>
                <w:tab w:val="decimal" w:pos="7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263,86</w:t>
            </w:r>
            <w:r w:rsidR="00972E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74191605" w14:textId="77777777" w:rsidR="007320EC" w:rsidRPr="00CB72A3" w:rsidRDefault="007320EC" w:rsidP="007320EC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1AFA03D" w14:textId="77777777" w:rsidR="007320EC" w:rsidRDefault="007320EC" w:rsidP="007320EC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241,371</w:t>
            </w:r>
          </w:p>
          <w:p w14:paraId="016EB99A" w14:textId="6B18CE4F" w:rsidR="007320EC" w:rsidRPr="00CB72A3" w:rsidRDefault="007320EC" w:rsidP="007320EC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D2FF1F" w14:textId="77777777" w:rsidR="007320EC" w:rsidRPr="00CB72A3" w:rsidRDefault="007320EC" w:rsidP="007320E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C920841" w14:textId="2961AC78" w:rsidR="007320EC" w:rsidRPr="00CB72A3" w:rsidRDefault="00516683" w:rsidP="007320EC">
            <w:pPr>
              <w:pStyle w:val="30"/>
              <w:tabs>
                <w:tab w:val="clear" w:pos="360"/>
                <w:tab w:val="clear" w:pos="720"/>
                <w:tab w:val="decimal" w:pos="86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5166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263,86</w:t>
            </w:r>
            <w:r w:rsidR="00972E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7953693C" w14:textId="77777777" w:rsidR="007320EC" w:rsidRPr="00CB72A3" w:rsidRDefault="007320EC" w:rsidP="007320E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14:paraId="31EC7491" w14:textId="77777777" w:rsidR="007320EC" w:rsidRDefault="007320EC" w:rsidP="007320EC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241,371</w:t>
            </w:r>
          </w:p>
          <w:p w14:paraId="0FF90D29" w14:textId="260F3EE4" w:rsidR="007320EC" w:rsidRPr="00CB72A3" w:rsidRDefault="007320EC" w:rsidP="007320EC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320EC" w:rsidRPr="00CB72A3" w14:paraId="61B8458B" w14:textId="77777777" w:rsidTr="007139B7">
        <w:trPr>
          <w:cantSplit/>
          <w:trHeight w:hRule="exact" w:val="374"/>
        </w:trPr>
        <w:tc>
          <w:tcPr>
            <w:tcW w:w="4140" w:type="dxa"/>
          </w:tcPr>
          <w:p w14:paraId="74A85CCC" w14:textId="581505C3" w:rsidR="007320EC" w:rsidRDefault="00584607" w:rsidP="0073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  <w:p w14:paraId="66D108FA" w14:textId="77777777" w:rsidR="007320EC" w:rsidRPr="00CB72A3" w:rsidRDefault="007320EC" w:rsidP="0073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C52562D" w14:textId="35CE7643" w:rsidR="007320EC" w:rsidRPr="00CB72A3" w:rsidRDefault="00516683" w:rsidP="007320EC">
            <w:pPr>
              <w:pStyle w:val="30"/>
              <w:tabs>
                <w:tab w:val="clear" w:pos="360"/>
                <w:tab w:val="clear" w:pos="720"/>
                <w:tab w:val="decimal" w:pos="5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668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DC10A1C" w14:textId="77777777" w:rsidR="007320EC" w:rsidRPr="00CB72A3" w:rsidRDefault="007320EC" w:rsidP="007320EC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1ADC77C" w14:textId="424CB177" w:rsidR="007320EC" w:rsidRPr="00CB72A3" w:rsidRDefault="007320EC" w:rsidP="007320EC">
            <w:pPr>
              <w:pStyle w:val="30"/>
              <w:tabs>
                <w:tab w:val="clear" w:pos="360"/>
                <w:tab w:val="clear" w:pos="720"/>
                <w:tab w:val="decimal" w:pos="5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2CACEDE" w14:textId="77777777" w:rsidR="007320EC" w:rsidRPr="00CB72A3" w:rsidRDefault="007320EC" w:rsidP="007320E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96EE701" w14:textId="312CCDEE" w:rsidR="007320EC" w:rsidRPr="00516683" w:rsidRDefault="00516683" w:rsidP="00516683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6683">
              <w:rPr>
                <w:rFonts w:ascii="Angsana New" w:hAnsi="Angsana New"/>
                <w:sz w:val="30"/>
                <w:szCs w:val="30"/>
                <w:lang w:val="en-US"/>
              </w:rPr>
              <w:t>25,491</w:t>
            </w:r>
          </w:p>
        </w:tc>
        <w:tc>
          <w:tcPr>
            <w:tcW w:w="270" w:type="dxa"/>
          </w:tcPr>
          <w:p w14:paraId="1EA0C85D" w14:textId="77777777" w:rsidR="007320EC" w:rsidRPr="00CB72A3" w:rsidRDefault="007320EC" w:rsidP="007320E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14:paraId="193357B4" w14:textId="645EA663" w:rsidR="007320EC" w:rsidRPr="00CB72A3" w:rsidRDefault="007320EC" w:rsidP="007320EC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25,491</w:t>
            </w:r>
          </w:p>
        </w:tc>
      </w:tr>
      <w:tr w:rsidR="00233EA1" w:rsidRPr="00CB72A3" w14:paraId="04EF4DA4" w14:textId="77777777" w:rsidTr="007139B7">
        <w:trPr>
          <w:cantSplit/>
          <w:trHeight w:hRule="exact" w:val="374"/>
        </w:trPr>
        <w:tc>
          <w:tcPr>
            <w:tcW w:w="4140" w:type="dxa"/>
          </w:tcPr>
          <w:p w14:paraId="743E9103" w14:textId="20517314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F4E253D" w14:textId="6FB8940A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520"/>
                <w:tab w:val="decimal" w:pos="7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F76676" w14:textId="77777777" w:rsidR="00233EA1" w:rsidRPr="00CB72A3" w:rsidRDefault="00233EA1" w:rsidP="00233EA1">
            <w:pPr>
              <w:pStyle w:val="a3"/>
              <w:tabs>
                <w:tab w:val="decimal" w:pos="70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522736B" w14:textId="1714324E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520"/>
                <w:tab w:val="decimal" w:pos="7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B28C56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DBEAF7D" w14:textId="7CDA98BF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520"/>
                <w:tab w:val="decimal" w:pos="86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75F05A1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14:paraId="4367ECAC" w14:textId="6922E35A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527"/>
                <w:tab w:val="decimal" w:pos="8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33EA1" w:rsidRPr="00CB72A3" w14:paraId="35D8E6D3" w14:textId="77777777" w:rsidTr="007139B7">
        <w:trPr>
          <w:cantSplit/>
          <w:trHeight w:hRule="exact" w:val="374"/>
        </w:trPr>
        <w:tc>
          <w:tcPr>
            <w:tcW w:w="4140" w:type="dxa"/>
          </w:tcPr>
          <w:p w14:paraId="6B82472B" w14:textId="7A78D938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7FF13E78" w14:textId="77777777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7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4F6798D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EA20F15" w14:textId="77777777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2971F2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305182B" w14:textId="77777777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86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257D1FDC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14:paraId="4C3C06AD" w14:textId="77777777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84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33EA1" w:rsidRPr="00CB72A3" w14:paraId="25513967" w14:textId="77777777" w:rsidTr="007139B7">
        <w:trPr>
          <w:cantSplit/>
          <w:trHeight w:hRule="exact" w:val="374"/>
        </w:trPr>
        <w:tc>
          <w:tcPr>
            <w:tcW w:w="4140" w:type="dxa"/>
          </w:tcPr>
          <w:p w14:paraId="5D1C0D88" w14:textId="678B9988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CB72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1840154B" w14:textId="77777777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7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7D8D86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4AB3F20" w14:textId="77777777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A16267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248D09A" w14:textId="77777777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86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5E776CD9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14:paraId="2697B6EC" w14:textId="77777777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84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33EA1" w:rsidRPr="00CB72A3" w14:paraId="1D6112B4" w14:textId="77777777" w:rsidTr="007139B7">
        <w:trPr>
          <w:cantSplit/>
          <w:trHeight w:hRule="exact" w:val="374"/>
        </w:trPr>
        <w:tc>
          <w:tcPr>
            <w:tcW w:w="4140" w:type="dxa"/>
          </w:tcPr>
          <w:p w14:paraId="3813EAB4" w14:textId="6BD64BE3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990" w:type="dxa"/>
          </w:tcPr>
          <w:p w14:paraId="6F1FBD66" w14:textId="55BA6EC5" w:rsidR="00233EA1" w:rsidRPr="00CB72A3" w:rsidRDefault="00516683" w:rsidP="007139B7">
            <w:pPr>
              <w:pStyle w:val="30"/>
              <w:tabs>
                <w:tab w:val="clear" w:pos="360"/>
                <w:tab w:val="clear" w:pos="720"/>
                <w:tab w:val="decimal" w:pos="7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22,980</w:t>
            </w:r>
          </w:p>
        </w:tc>
        <w:tc>
          <w:tcPr>
            <w:tcW w:w="270" w:type="dxa"/>
          </w:tcPr>
          <w:p w14:paraId="2FB1F33B" w14:textId="77777777" w:rsidR="00233EA1" w:rsidRPr="00CB72A3" w:rsidRDefault="00233EA1" w:rsidP="00233EA1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8CCFDF7" w14:textId="677F19C9" w:rsidR="00233EA1" w:rsidRPr="00CB72A3" w:rsidRDefault="007320EC" w:rsidP="007139B7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17,998</w:t>
            </w:r>
          </w:p>
        </w:tc>
        <w:tc>
          <w:tcPr>
            <w:tcW w:w="270" w:type="dxa"/>
          </w:tcPr>
          <w:p w14:paraId="4B37DD46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9309987" w14:textId="04746155" w:rsidR="00233EA1" w:rsidRPr="00CB72A3" w:rsidRDefault="00516683" w:rsidP="007139B7">
            <w:pPr>
              <w:pStyle w:val="30"/>
              <w:tabs>
                <w:tab w:val="clear" w:pos="360"/>
                <w:tab w:val="clear" w:pos="720"/>
                <w:tab w:val="decimal" w:pos="86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22,980</w:t>
            </w:r>
          </w:p>
        </w:tc>
        <w:tc>
          <w:tcPr>
            <w:tcW w:w="270" w:type="dxa"/>
          </w:tcPr>
          <w:p w14:paraId="187E9461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4B0F19E4" w14:textId="388D62B2" w:rsidR="00233EA1" w:rsidRPr="004B0C93" w:rsidRDefault="007320EC" w:rsidP="007139B7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17,998</w:t>
            </w:r>
          </w:p>
        </w:tc>
      </w:tr>
      <w:tr w:rsidR="00233EA1" w:rsidRPr="00CB72A3" w14:paraId="14851CF6" w14:textId="77777777" w:rsidTr="007139B7">
        <w:trPr>
          <w:cantSplit/>
          <w:trHeight w:hRule="exact" w:val="374"/>
        </w:trPr>
        <w:tc>
          <w:tcPr>
            <w:tcW w:w="4140" w:type="dxa"/>
          </w:tcPr>
          <w:p w14:paraId="301732D2" w14:textId="2BC42427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057B4F" w14:textId="1EABC5DC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7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583115" w14:textId="77777777" w:rsidR="00233EA1" w:rsidRPr="00CB72A3" w:rsidRDefault="00233EA1" w:rsidP="00233EA1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85FD2FC" w14:textId="3ED24CA8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2DFE03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276AB94" w14:textId="24D3AAAA" w:rsidR="00233EA1" w:rsidRPr="004B0C93" w:rsidRDefault="00233EA1" w:rsidP="007139B7">
            <w:pPr>
              <w:pStyle w:val="30"/>
              <w:tabs>
                <w:tab w:val="clear" w:pos="360"/>
                <w:tab w:val="clear" w:pos="720"/>
                <w:tab w:val="decimal" w:pos="86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A13B96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1D77B5C6" w14:textId="6747093B" w:rsidR="00233EA1" w:rsidRPr="004B0C93" w:rsidRDefault="00233EA1" w:rsidP="007139B7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33EA1" w:rsidRPr="00CB72A3" w14:paraId="275BE968" w14:textId="77777777" w:rsidTr="007139B7">
        <w:trPr>
          <w:cantSplit/>
          <w:trHeight w:hRule="exact" w:val="374"/>
        </w:trPr>
        <w:tc>
          <w:tcPr>
            <w:tcW w:w="4140" w:type="dxa"/>
          </w:tcPr>
          <w:p w14:paraId="51B4CD67" w14:textId="2B3A1598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2038BF90" w14:textId="2A1E8D6D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7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C19B44E" w14:textId="77777777" w:rsidR="00233EA1" w:rsidRPr="00CB72A3" w:rsidRDefault="00233EA1" w:rsidP="00233EA1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126E8A1" w14:textId="71246583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CB74F98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F752B4B" w14:textId="1C574768" w:rsidR="00233EA1" w:rsidRPr="004B0C93" w:rsidRDefault="00233EA1" w:rsidP="007139B7">
            <w:pPr>
              <w:pStyle w:val="30"/>
              <w:tabs>
                <w:tab w:val="clear" w:pos="360"/>
                <w:tab w:val="clear" w:pos="720"/>
                <w:tab w:val="decimal" w:pos="86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D0ADB79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14:paraId="24929B48" w14:textId="5B5B1B26" w:rsidR="00233EA1" w:rsidRPr="004B0C93" w:rsidRDefault="00233EA1" w:rsidP="007139B7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33EA1" w:rsidRPr="00CB72A3" w14:paraId="079A2657" w14:textId="77777777" w:rsidTr="007139B7">
        <w:trPr>
          <w:cantSplit/>
          <w:trHeight w:hRule="exact" w:val="374"/>
        </w:trPr>
        <w:tc>
          <w:tcPr>
            <w:tcW w:w="4140" w:type="dxa"/>
          </w:tcPr>
          <w:p w14:paraId="0C1602DE" w14:textId="7FE23638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2F2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รายได้จากการขายไฟฟ้าและไอน้ำที่ได้จาก</w:t>
            </w:r>
          </w:p>
        </w:tc>
        <w:tc>
          <w:tcPr>
            <w:tcW w:w="990" w:type="dxa"/>
          </w:tcPr>
          <w:p w14:paraId="4378A815" w14:textId="77777777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7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6D518A1" w14:textId="77777777" w:rsidR="00233EA1" w:rsidRPr="00CB72A3" w:rsidRDefault="00233EA1" w:rsidP="00233EA1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81E9AA7" w14:textId="77777777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1FBB0F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157DF61" w14:textId="77777777" w:rsidR="00233EA1" w:rsidRPr="00CB72A3" w:rsidRDefault="00233EA1" w:rsidP="007139B7">
            <w:pPr>
              <w:pStyle w:val="30"/>
              <w:tabs>
                <w:tab w:val="clear" w:pos="360"/>
                <w:tab w:val="clear" w:pos="720"/>
                <w:tab w:val="decimal" w:pos="86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21572B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14:paraId="7119D8AC" w14:textId="77777777" w:rsidR="00233EA1" w:rsidRPr="004B0C93" w:rsidRDefault="00233EA1" w:rsidP="007139B7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33EA1" w:rsidRPr="00CB72A3" w14:paraId="09E6A5B4" w14:textId="77777777" w:rsidTr="007139B7">
        <w:trPr>
          <w:cantSplit/>
          <w:trHeight w:hRule="exact" w:val="374"/>
        </w:trPr>
        <w:tc>
          <w:tcPr>
            <w:tcW w:w="4140" w:type="dxa"/>
          </w:tcPr>
          <w:p w14:paraId="3FBD81CA" w14:textId="16715D76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2F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F02F2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กระบวนการผลิต</w:t>
            </w:r>
          </w:p>
        </w:tc>
        <w:tc>
          <w:tcPr>
            <w:tcW w:w="990" w:type="dxa"/>
          </w:tcPr>
          <w:p w14:paraId="64290656" w14:textId="50D6832F" w:rsidR="00233EA1" w:rsidRPr="004B0C93" w:rsidRDefault="00516683" w:rsidP="004B0C93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0C93">
              <w:rPr>
                <w:rFonts w:ascii="Angsana New" w:hAnsi="Angsana New"/>
                <w:sz w:val="30"/>
                <w:szCs w:val="30"/>
                <w:lang w:val="en-US"/>
              </w:rPr>
              <w:t>141,</w:t>
            </w:r>
            <w:r w:rsidR="0065231A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Pr="004B0C9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4E4F6EC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EE181DE" w14:textId="1E81DE6C" w:rsidR="00233EA1" w:rsidRPr="004B0C93" w:rsidRDefault="007320EC" w:rsidP="004B0C93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0C93">
              <w:rPr>
                <w:rFonts w:ascii="Angsana New" w:hAnsi="Angsana New"/>
                <w:sz w:val="30"/>
                <w:szCs w:val="30"/>
                <w:lang w:val="en-US"/>
              </w:rPr>
              <w:t>147,090</w:t>
            </w:r>
          </w:p>
        </w:tc>
        <w:tc>
          <w:tcPr>
            <w:tcW w:w="270" w:type="dxa"/>
          </w:tcPr>
          <w:p w14:paraId="1C3FFC17" w14:textId="77777777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B6BB0C" w14:textId="63C470D4" w:rsidR="00233EA1" w:rsidRPr="00CB72A3" w:rsidRDefault="00516683" w:rsidP="004B0C93">
            <w:pPr>
              <w:pStyle w:val="30"/>
              <w:tabs>
                <w:tab w:val="clear" w:pos="360"/>
                <w:tab w:val="clear" w:pos="720"/>
                <w:tab w:val="decimal" w:pos="86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141,</w:t>
            </w:r>
            <w:r w:rsidR="006523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6329A25" w14:textId="77777777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E504EAB" w14:textId="43B3041D" w:rsidR="00233EA1" w:rsidRPr="004B0C93" w:rsidRDefault="007320EC" w:rsidP="004B0C93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0C93">
              <w:rPr>
                <w:rFonts w:ascii="Angsana New" w:hAnsi="Angsana New"/>
                <w:sz w:val="30"/>
                <w:szCs w:val="30"/>
                <w:lang w:val="en-US"/>
              </w:rPr>
              <w:t>147,090</w:t>
            </w:r>
          </w:p>
        </w:tc>
      </w:tr>
      <w:tr w:rsidR="00233EA1" w:rsidRPr="00CB72A3" w14:paraId="76A53052" w14:textId="77777777" w:rsidTr="007139B7">
        <w:trPr>
          <w:cantSplit/>
          <w:trHeight w:hRule="exact" w:val="374"/>
        </w:trPr>
        <w:tc>
          <w:tcPr>
            <w:tcW w:w="4140" w:type="dxa"/>
          </w:tcPr>
          <w:p w14:paraId="706FAAFA" w14:textId="0957D77E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F5639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เรียกเก็บไปยังกิจการที่เกี่ยวข้องกัน</w:t>
            </w:r>
          </w:p>
        </w:tc>
        <w:tc>
          <w:tcPr>
            <w:tcW w:w="990" w:type="dxa"/>
          </w:tcPr>
          <w:p w14:paraId="06FF28B1" w14:textId="5248AE8C" w:rsidR="00233EA1" w:rsidRPr="004B0C93" w:rsidRDefault="00972EB3" w:rsidP="004B0C93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6,260</w:t>
            </w:r>
          </w:p>
        </w:tc>
        <w:tc>
          <w:tcPr>
            <w:tcW w:w="270" w:type="dxa"/>
          </w:tcPr>
          <w:p w14:paraId="05C8C920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2D8744C" w14:textId="105507EF" w:rsidR="00233EA1" w:rsidRPr="004B0C93" w:rsidRDefault="00516683" w:rsidP="004B0C93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0C93">
              <w:rPr>
                <w:rFonts w:ascii="Angsana New" w:hAnsi="Angsana New"/>
                <w:sz w:val="30"/>
                <w:szCs w:val="30"/>
                <w:lang w:val="en-US"/>
              </w:rPr>
              <w:t>11,333</w:t>
            </w:r>
          </w:p>
        </w:tc>
        <w:tc>
          <w:tcPr>
            <w:tcW w:w="270" w:type="dxa"/>
          </w:tcPr>
          <w:p w14:paraId="44F22668" w14:textId="77777777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B8305D" w14:textId="26768A27" w:rsidR="00233EA1" w:rsidRPr="004B0C93" w:rsidRDefault="00972EB3" w:rsidP="004B0C93">
            <w:pPr>
              <w:pStyle w:val="30"/>
              <w:tabs>
                <w:tab w:val="clear" w:pos="360"/>
                <w:tab w:val="clear" w:pos="720"/>
                <w:tab w:val="decimal" w:pos="86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6,260</w:t>
            </w:r>
          </w:p>
        </w:tc>
        <w:tc>
          <w:tcPr>
            <w:tcW w:w="270" w:type="dxa"/>
          </w:tcPr>
          <w:p w14:paraId="6D241C53" w14:textId="77777777" w:rsidR="00233EA1" w:rsidRPr="00CB72A3" w:rsidRDefault="00233EA1" w:rsidP="00233EA1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14:paraId="1D5F935E" w14:textId="1821D34D" w:rsidR="00233EA1" w:rsidRPr="004B0C93" w:rsidRDefault="00516683" w:rsidP="004B0C93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0C93">
              <w:rPr>
                <w:rFonts w:ascii="Angsana New" w:hAnsi="Angsana New"/>
                <w:sz w:val="30"/>
                <w:szCs w:val="30"/>
                <w:lang w:val="en-US"/>
              </w:rPr>
              <w:t>11,333</w:t>
            </w:r>
          </w:p>
        </w:tc>
      </w:tr>
      <w:tr w:rsidR="007320EC" w:rsidRPr="00CB72A3" w14:paraId="036F5CBC" w14:textId="77777777" w:rsidTr="007139B7">
        <w:trPr>
          <w:cantSplit/>
          <w:trHeight w:hRule="exact" w:val="374"/>
        </w:trPr>
        <w:tc>
          <w:tcPr>
            <w:tcW w:w="4140" w:type="dxa"/>
          </w:tcPr>
          <w:p w14:paraId="73A01F03" w14:textId="5A4BA5D6" w:rsidR="007320EC" w:rsidRPr="00CB72A3" w:rsidRDefault="007320EC" w:rsidP="0073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ค่าใช้จ่ายเรียกเก็บไปยังกิจการที่เกี่ยวข้องกัน</w:t>
            </w:r>
          </w:p>
        </w:tc>
        <w:tc>
          <w:tcPr>
            <w:tcW w:w="990" w:type="dxa"/>
          </w:tcPr>
          <w:p w14:paraId="60D2A0B6" w14:textId="5D57299B" w:rsidR="007320EC" w:rsidRPr="004B0C93" w:rsidRDefault="004B0C93" w:rsidP="004B0C93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0C93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  <w:tc>
          <w:tcPr>
            <w:tcW w:w="270" w:type="dxa"/>
          </w:tcPr>
          <w:p w14:paraId="0B6C523E" w14:textId="77777777" w:rsidR="007320EC" w:rsidRPr="00CB72A3" w:rsidRDefault="007320EC" w:rsidP="007320EC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59BCC1F" w14:textId="12521FC4" w:rsidR="007320EC" w:rsidRPr="004B0C93" w:rsidRDefault="007320EC" w:rsidP="004B0C93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0C9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16683" w:rsidRPr="004B0C93">
              <w:rPr>
                <w:rFonts w:ascii="Angsana New" w:hAnsi="Angsana New"/>
                <w:sz w:val="30"/>
                <w:szCs w:val="30"/>
                <w:lang w:val="en-US"/>
              </w:rPr>
              <w:t>,442</w:t>
            </w:r>
          </w:p>
        </w:tc>
        <w:tc>
          <w:tcPr>
            <w:tcW w:w="270" w:type="dxa"/>
          </w:tcPr>
          <w:p w14:paraId="54F2928F" w14:textId="77777777" w:rsidR="007320EC" w:rsidRPr="00CB72A3" w:rsidRDefault="007320EC" w:rsidP="0073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ED54DB" w14:textId="206CD36E" w:rsidR="007320EC" w:rsidRPr="00412F5C" w:rsidRDefault="00516683" w:rsidP="004B0C93">
            <w:pPr>
              <w:pStyle w:val="30"/>
              <w:tabs>
                <w:tab w:val="clear" w:pos="360"/>
                <w:tab w:val="clear" w:pos="720"/>
                <w:tab w:val="decimal" w:pos="86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</w:p>
        </w:tc>
        <w:tc>
          <w:tcPr>
            <w:tcW w:w="270" w:type="dxa"/>
          </w:tcPr>
          <w:p w14:paraId="43DD5EC1" w14:textId="77777777" w:rsidR="007320EC" w:rsidRPr="00CB72A3" w:rsidRDefault="007320EC" w:rsidP="007320EC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14:paraId="1E88DC12" w14:textId="53038CED" w:rsidR="007320EC" w:rsidRPr="004B0C93" w:rsidRDefault="007320EC" w:rsidP="004B0C93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0C9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16683" w:rsidRPr="004B0C93">
              <w:rPr>
                <w:rFonts w:ascii="Angsana New" w:hAnsi="Angsana New"/>
                <w:sz w:val="30"/>
                <w:szCs w:val="30"/>
                <w:lang w:val="en-US"/>
              </w:rPr>
              <w:t>,442</w:t>
            </w:r>
          </w:p>
        </w:tc>
      </w:tr>
      <w:tr w:rsidR="007320EC" w:rsidRPr="00CB72A3" w14:paraId="67363ABE" w14:textId="77777777" w:rsidTr="007139B7">
        <w:trPr>
          <w:cantSplit/>
          <w:trHeight w:hRule="exact" w:val="374"/>
        </w:trPr>
        <w:tc>
          <w:tcPr>
            <w:tcW w:w="4140" w:type="dxa"/>
          </w:tcPr>
          <w:p w14:paraId="3A3BBC51" w14:textId="7E013FC7" w:rsidR="007320EC" w:rsidRPr="00CB72A3" w:rsidRDefault="007320EC" w:rsidP="0073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20B43317" w14:textId="30B199B7" w:rsidR="007320EC" w:rsidRPr="004B0C93" w:rsidRDefault="004B0C93" w:rsidP="004B0C93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0C9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877437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Pr="004B0C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77437">
              <w:rPr>
                <w:rFonts w:ascii="Angsana New" w:hAnsi="Angsana New"/>
                <w:sz w:val="30"/>
                <w:szCs w:val="30"/>
                <w:lang w:val="en-US"/>
              </w:rPr>
              <w:t>731</w:t>
            </w:r>
          </w:p>
        </w:tc>
        <w:tc>
          <w:tcPr>
            <w:tcW w:w="270" w:type="dxa"/>
          </w:tcPr>
          <w:p w14:paraId="3C18ADA8" w14:textId="77777777" w:rsidR="007320EC" w:rsidRPr="00CB72A3" w:rsidRDefault="007320EC" w:rsidP="007320EC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CAD7A1" w14:textId="0D3B23EB" w:rsidR="007320EC" w:rsidRPr="004B0C93" w:rsidRDefault="007320EC" w:rsidP="004B0C93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0C93">
              <w:rPr>
                <w:rFonts w:ascii="Angsana New" w:hAnsi="Angsana New"/>
                <w:sz w:val="30"/>
                <w:szCs w:val="30"/>
                <w:lang w:val="en-US"/>
              </w:rPr>
              <w:t>1,709,643</w:t>
            </w:r>
          </w:p>
        </w:tc>
        <w:tc>
          <w:tcPr>
            <w:tcW w:w="270" w:type="dxa"/>
          </w:tcPr>
          <w:p w14:paraId="15BF0DEA" w14:textId="77777777" w:rsidR="007320EC" w:rsidRPr="00CB72A3" w:rsidRDefault="007320EC" w:rsidP="0073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8575FD" w14:textId="1156DEC0" w:rsidR="007320EC" w:rsidRPr="00CB72A3" w:rsidRDefault="00877437" w:rsidP="004B0C93">
            <w:pPr>
              <w:pStyle w:val="30"/>
              <w:tabs>
                <w:tab w:val="clear" w:pos="360"/>
                <w:tab w:val="clear" w:pos="720"/>
                <w:tab w:val="decimal" w:pos="86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C9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Pr="004B0C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731</w:t>
            </w:r>
          </w:p>
        </w:tc>
        <w:tc>
          <w:tcPr>
            <w:tcW w:w="270" w:type="dxa"/>
          </w:tcPr>
          <w:p w14:paraId="640C5CA6" w14:textId="77777777" w:rsidR="007320EC" w:rsidRPr="00CB72A3" w:rsidRDefault="007320EC" w:rsidP="007320EC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94B422B" w14:textId="08B97E21" w:rsidR="007320EC" w:rsidRPr="004B0C93" w:rsidRDefault="007320EC" w:rsidP="004B0C93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0C93">
              <w:rPr>
                <w:rFonts w:ascii="Angsana New" w:hAnsi="Angsana New"/>
                <w:sz w:val="30"/>
                <w:szCs w:val="30"/>
                <w:lang w:val="en-US"/>
              </w:rPr>
              <w:t>1,709,643</w:t>
            </w:r>
          </w:p>
        </w:tc>
      </w:tr>
      <w:tr w:rsidR="00F56395" w:rsidRPr="00CB72A3" w14:paraId="27ABBF75" w14:textId="77777777" w:rsidTr="007139B7">
        <w:trPr>
          <w:cantSplit/>
          <w:trHeight w:hRule="exact" w:val="374"/>
        </w:trPr>
        <w:tc>
          <w:tcPr>
            <w:tcW w:w="4140" w:type="dxa"/>
          </w:tcPr>
          <w:p w14:paraId="4E2C724C" w14:textId="13D94D48" w:rsidR="00F56395" w:rsidRPr="00CB72A3" w:rsidRDefault="00F56395" w:rsidP="00F56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เรียกเก็บจากกิจการที่เกี่ยวข้องกัน</w:t>
            </w:r>
          </w:p>
        </w:tc>
        <w:tc>
          <w:tcPr>
            <w:tcW w:w="990" w:type="dxa"/>
          </w:tcPr>
          <w:p w14:paraId="1A299F0F" w14:textId="40EFCA4F" w:rsidR="00F56395" w:rsidRPr="004B0C93" w:rsidRDefault="004B0C93" w:rsidP="004B0C93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0C9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972EB3">
              <w:rPr>
                <w:rFonts w:ascii="Angsana New" w:hAnsi="Angsana New"/>
                <w:sz w:val="30"/>
                <w:szCs w:val="30"/>
                <w:lang w:val="en-US"/>
              </w:rPr>
              <w:t>2,572</w:t>
            </w:r>
          </w:p>
        </w:tc>
        <w:tc>
          <w:tcPr>
            <w:tcW w:w="270" w:type="dxa"/>
          </w:tcPr>
          <w:p w14:paraId="49C7C6EF" w14:textId="77777777" w:rsidR="00F56395" w:rsidRPr="00CB72A3" w:rsidRDefault="00F56395" w:rsidP="00F56395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27996A" w14:textId="309423AC" w:rsidR="00F56395" w:rsidRDefault="004B0C93" w:rsidP="004B0C93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33,199</w:t>
            </w:r>
          </w:p>
        </w:tc>
        <w:tc>
          <w:tcPr>
            <w:tcW w:w="270" w:type="dxa"/>
          </w:tcPr>
          <w:p w14:paraId="5A354223" w14:textId="77777777" w:rsidR="00F56395" w:rsidRPr="00CB72A3" w:rsidRDefault="00F56395" w:rsidP="00F56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370F42" w14:textId="5D460BB3" w:rsidR="00F56395" w:rsidRPr="00412F5C" w:rsidRDefault="00972EB3" w:rsidP="004B0C93">
            <w:pPr>
              <w:pStyle w:val="30"/>
              <w:tabs>
                <w:tab w:val="clear" w:pos="360"/>
                <w:tab w:val="clear" w:pos="720"/>
                <w:tab w:val="decimal" w:pos="86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42,572</w:t>
            </w:r>
          </w:p>
        </w:tc>
        <w:tc>
          <w:tcPr>
            <w:tcW w:w="270" w:type="dxa"/>
          </w:tcPr>
          <w:p w14:paraId="035128F4" w14:textId="77777777" w:rsidR="00F56395" w:rsidRPr="00CB72A3" w:rsidRDefault="00F56395" w:rsidP="00F56395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B9CC12D" w14:textId="263FCC35" w:rsidR="00F56395" w:rsidRDefault="004B0C93" w:rsidP="004B0C93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33,199</w:t>
            </w:r>
          </w:p>
        </w:tc>
      </w:tr>
      <w:tr w:rsidR="007320EC" w:rsidRPr="00CB72A3" w14:paraId="69C69666" w14:textId="77777777" w:rsidTr="007139B7">
        <w:trPr>
          <w:cantSplit/>
          <w:trHeight w:hRule="exact" w:val="374"/>
        </w:trPr>
        <w:tc>
          <w:tcPr>
            <w:tcW w:w="4140" w:type="dxa"/>
          </w:tcPr>
          <w:p w14:paraId="26788409" w14:textId="61669682" w:rsidR="007320EC" w:rsidRPr="00CB72A3" w:rsidRDefault="007320EC" w:rsidP="0073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ค่าใช้จ่ายเรียกเก็บจากกิจการที่เกี่ยวข้องกัน</w:t>
            </w:r>
          </w:p>
        </w:tc>
        <w:tc>
          <w:tcPr>
            <w:tcW w:w="990" w:type="dxa"/>
          </w:tcPr>
          <w:p w14:paraId="786E0E28" w14:textId="1C395555" w:rsidR="007320EC" w:rsidRPr="004B0C93" w:rsidRDefault="004B0C93" w:rsidP="004B0C93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0C93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2C1530">
              <w:rPr>
                <w:rFonts w:ascii="Angsana New" w:hAnsi="Angsana New"/>
                <w:sz w:val="30"/>
                <w:szCs w:val="30"/>
                <w:lang w:val="en-US"/>
              </w:rPr>
              <w:t>182</w:t>
            </w:r>
          </w:p>
        </w:tc>
        <w:tc>
          <w:tcPr>
            <w:tcW w:w="270" w:type="dxa"/>
          </w:tcPr>
          <w:p w14:paraId="3121F9E9" w14:textId="77777777" w:rsidR="007320EC" w:rsidRPr="00CB72A3" w:rsidRDefault="007320EC" w:rsidP="007320EC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7D3057" w14:textId="616C90AA" w:rsidR="007320EC" w:rsidRPr="004B0C93" w:rsidRDefault="004B0C93" w:rsidP="004B0C93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5,999</w:t>
            </w:r>
          </w:p>
        </w:tc>
        <w:tc>
          <w:tcPr>
            <w:tcW w:w="270" w:type="dxa"/>
          </w:tcPr>
          <w:p w14:paraId="00B46B80" w14:textId="77777777" w:rsidR="007320EC" w:rsidRPr="00CB72A3" w:rsidRDefault="007320EC" w:rsidP="0073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8CC493" w14:textId="2631C6C4" w:rsidR="007320EC" w:rsidRPr="00CB72A3" w:rsidRDefault="002C1530" w:rsidP="007320EC">
            <w:pPr>
              <w:pStyle w:val="30"/>
              <w:tabs>
                <w:tab w:val="clear" w:pos="360"/>
                <w:tab w:val="clear" w:pos="720"/>
                <w:tab w:val="decimal" w:pos="86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0C93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182</w:t>
            </w:r>
          </w:p>
        </w:tc>
        <w:tc>
          <w:tcPr>
            <w:tcW w:w="270" w:type="dxa"/>
          </w:tcPr>
          <w:p w14:paraId="475E0249" w14:textId="77777777" w:rsidR="007320EC" w:rsidRPr="00CB72A3" w:rsidRDefault="007320EC" w:rsidP="007320EC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C8A896A" w14:textId="2BE8489E" w:rsidR="007320EC" w:rsidRPr="004B0C93" w:rsidRDefault="004B0C93" w:rsidP="004B0C93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5,999</w:t>
            </w:r>
          </w:p>
        </w:tc>
      </w:tr>
      <w:tr w:rsidR="007320EC" w:rsidRPr="00CB72A3" w14:paraId="42510300" w14:textId="77777777" w:rsidTr="007139B7">
        <w:trPr>
          <w:cantSplit/>
          <w:trHeight w:hRule="exact" w:val="374"/>
        </w:trPr>
        <w:tc>
          <w:tcPr>
            <w:tcW w:w="4140" w:type="dxa"/>
          </w:tcPr>
          <w:p w14:paraId="0284C0AB" w14:textId="02AA887F" w:rsidR="007320EC" w:rsidRPr="00CB72A3" w:rsidRDefault="007320EC" w:rsidP="0073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990" w:type="dxa"/>
          </w:tcPr>
          <w:p w14:paraId="39E00C08" w14:textId="74DFFAA7" w:rsidR="007320EC" w:rsidRPr="004B0C93" w:rsidRDefault="004B0C93" w:rsidP="004B0C93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0C93">
              <w:rPr>
                <w:rFonts w:ascii="Angsana New" w:hAnsi="Angsana New"/>
                <w:sz w:val="30"/>
                <w:szCs w:val="30"/>
                <w:lang w:val="en-US"/>
              </w:rPr>
              <w:t>27,038</w:t>
            </w:r>
          </w:p>
        </w:tc>
        <w:tc>
          <w:tcPr>
            <w:tcW w:w="270" w:type="dxa"/>
          </w:tcPr>
          <w:p w14:paraId="633A5351" w14:textId="77777777" w:rsidR="007320EC" w:rsidRPr="00CB72A3" w:rsidRDefault="007320EC" w:rsidP="007320EC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9B350C" w14:textId="77D82AFB" w:rsidR="007320EC" w:rsidRPr="004B0C93" w:rsidRDefault="007320EC" w:rsidP="004B0C93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28,084</w:t>
            </w:r>
          </w:p>
        </w:tc>
        <w:tc>
          <w:tcPr>
            <w:tcW w:w="270" w:type="dxa"/>
          </w:tcPr>
          <w:p w14:paraId="104EF969" w14:textId="77777777" w:rsidR="007320EC" w:rsidRPr="00CB72A3" w:rsidRDefault="007320EC" w:rsidP="0073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C2E1C6" w14:textId="76DF282B" w:rsidR="007320EC" w:rsidRPr="00CB72A3" w:rsidRDefault="004B0C93" w:rsidP="007320EC">
            <w:pPr>
              <w:pStyle w:val="30"/>
              <w:tabs>
                <w:tab w:val="clear" w:pos="360"/>
                <w:tab w:val="clear" w:pos="720"/>
                <w:tab w:val="decimal" w:pos="86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27,038</w:t>
            </w:r>
          </w:p>
        </w:tc>
        <w:tc>
          <w:tcPr>
            <w:tcW w:w="270" w:type="dxa"/>
          </w:tcPr>
          <w:p w14:paraId="0F5C3E5A" w14:textId="77777777" w:rsidR="007320EC" w:rsidRPr="00CB72A3" w:rsidRDefault="007320EC" w:rsidP="007320EC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0D0B8DE" w14:textId="6F7676A5" w:rsidR="007320EC" w:rsidRPr="004B0C93" w:rsidRDefault="007320EC" w:rsidP="004B0C93">
            <w:pPr>
              <w:pStyle w:val="30"/>
              <w:tabs>
                <w:tab w:val="clear" w:pos="360"/>
                <w:tab w:val="clear" w:pos="720"/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28,0</w:t>
            </w:r>
            <w:r w:rsidR="004B0C93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</w:p>
        </w:tc>
      </w:tr>
    </w:tbl>
    <w:p w14:paraId="62372046" w14:textId="0E815B26" w:rsidR="008D1AC3" w:rsidRDefault="008D1AC3" w:rsidP="00233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16D5433E" w14:textId="72AF34E8" w:rsidR="00A91D26" w:rsidRDefault="008D1AC3" w:rsidP="00233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8"/>
        <w:gridCol w:w="981"/>
        <w:gridCol w:w="279"/>
        <w:gridCol w:w="972"/>
        <w:gridCol w:w="270"/>
        <w:gridCol w:w="990"/>
        <w:gridCol w:w="270"/>
        <w:gridCol w:w="981"/>
      </w:tblGrid>
      <w:tr w:rsidR="002E3F86" w:rsidRPr="00981BD5" w14:paraId="4842132D" w14:textId="77777777" w:rsidTr="00E56DD1">
        <w:trPr>
          <w:cantSplit/>
          <w:trHeight w:hRule="exact" w:val="374"/>
          <w:tblHeader/>
        </w:trPr>
        <w:tc>
          <w:tcPr>
            <w:tcW w:w="4518" w:type="dxa"/>
          </w:tcPr>
          <w:p w14:paraId="545E33E7" w14:textId="77777777" w:rsidR="002E3F86" w:rsidRPr="00981BD5" w:rsidRDefault="002E3F86" w:rsidP="00E56DD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272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32" w:type="dxa"/>
            <w:gridSpan w:val="3"/>
          </w:tcPr>
          <w:p w14:paraId="3CFA03DA" w14:textId="77777777" w:rsidR="002E3F86" w:rsidRPr="00981BD5" w:rsidRDefault="002E3F86" w:rsidP="00E56DD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5E72A15A" w14:textId="77777777" w:rsidR="002E3F86" w:rsidRPr="00981BD5" w:rsidRDefault="002E3F86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41" w:type="dxa"/>
            <w:gridSpan w:val="3"/>
          </w:tcPr>
          <w:p w14:paraId="6EA4EDC2" w14:textId="77777777" w:rsidR="002E3F86" w:rsidRPr="00981BD5" w:rsidRDefault="002E3F86" w:rsidP="00E56DD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E3F86" w:rsidRPr="00981BD5" w14:paraId="5394C92D" w14:textId="77777777" w:rsidTr="00E56DD1">
        <w:trPr>
          <w:cantSplit/>
          <w:trHeight w:hRule="exact" w:val="374"/>
          <w:tblHeader/>
        </w:trPr>
        <w:tc>
          <w:tcPr>
            <w:tcW w:w="4518" w:type="dxa"/>
          </w:tcPr>
          <w:p w14:paraId="29E68E2D" w14:textId="77777777" w:rsidR="002E3F86" w:rsidRPr="00981BD5" w:rsidRDefault="002E3F86" w:rsidP="00E56DD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หก</w:t>
            </w: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</w:rPr>
              <w:t>30</w:t>
            </w: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81" w:type="dxa"/>
          </w:tcPr>
          <w:p w14:paraId="0CE90C3F" w14:textId="38B9D7F7" w:rsidR="002E3F86" w:rsidRPr="00981BD5" w:rsidRDefault="002E3F86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9" w:type="dxa"/>
          </w:tcPr>
          <w:p w14:paraId="638793B1" w14:textId="77777777" w:rsidR="002E3F86" w:rsidRPr="00981BD5" w:rsidRDefault="002E3F86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72" w:type="dxa"/>
          </w:tcPr>
          <w:p w14:paraId="6339E017" w14:textId="5D928FC4" w:rsidR="002E3F86" w:rsidRPr="00981BD5" w:rsidRDefault="002E3F86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E56B6AF" w14:textId="77777777" w:rsidR="002E3F86" w:rsidRPr="00981BD5" w:rsidRDefault="002E3F86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FAB39BC" w14:textId="6027BBF6" w:rsidR="002E3F86" w:rsidRPr="00981BD5" w:rsidRDefault="002E3F86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6D292D4" w14:textId="77777777" w:rsidR="002E3F86" w:rsidRPr="00981BD5" w:rsidRDefault="002E3F86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81" w:type="dxa"/>
          </w:tcPr>
          <w:p w14:paraId="575784F7" w14:textId="1A49D621" w:rsidR="002E3F86" w:rsidRPr="00981BD5" w:rsidRDefault="002E3F86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E3F86" w:rsidRPr="00981BD5" w14:paraId="5DC24CBE" w14:textId="77777777" w:rsidTr="00E56DD1">
        <w:trPr>
          <w:cantSplit/>
          <w:trHeight w:hRule="exact" w:val="374"/>
          <w:tblHeader/>
        </w:trPr>
        <w:tc>
          <w:tcPr>
            <w:tcW w:w="4518" w:type="dxa"/>
          </w:tcPr>
          <w:p w14:paraId="0DF6AE33" w14:textId="77777777" w:rsidR="002E3F86" w:rsidRPr="00981BD5" w:rsidRDefault="002E3F86" w:rsidP="00E56DD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743" w:type="dxa"/>
            <w:gridSpan w:val="7"/>
          </w:tcPr>
          <w:p w14:paraId="4B858EC1" w14:textId="77777777" w:rsidR="002E3F86" w:rsidRPr="00981BD5" w:rsidRDefault="002E3F86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81B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81B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81BD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E3F86" w:rsidRPr="00981BD5" w14:paraId="73503CE2" w14:textId="77777777" w:rsidTr="00E56DD1">
        <w:trPr>
          <w:cantSplit/>
          <w:trHeight w:hRule="exact" w:val="374"/>
        </w:trPr>
        <w:tc>
          <w:tcPr>
            <w:tcW w:w="4518" w:type="dxa"/>
          </w:tcPr>
          <w:p w14:paraId="0206EB92" w14:textId="77777777" w:rsidR="002E3F86" w:rsidRPr="00981BD5" w:rsidRDefault="002E3F86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1" w:type="dxa"/>
          </w:tcPr>
          <w:p w14:paraId="5E87EBA5" w14:textId="77777777" w:rsidR="002E3F86" w:rsidRPr="00981BD5" w:rsidRDefault="002E3F86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1F680E35" w14:textId="77777777" w:rsidR="002E3F86" w:rsidRPr="00981BD5" w:rsidRDefault="002E3F86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75F5DBFF" w14:textId="77777777" w:rsidR="002E3F86" w:rsidRPr="00981BD5" w:rsidRDefault="002E3F86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05B02F" w14:textId="77777777" w:rsidR="002E3F86" w:rsidRPr="00981BD5" w:rsidRDefault="002E3F86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944E04E" w14:textId="77777777" w:rsidR="002E3F86" w:rsidRPr="00981BD5" w:rsidRDefault="002E3F86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5DD31A" w14:textId="77777777" w:rsidR="002E3F86" w:rsidRPr="00981BD5" w:rsidRDefault="002E3F86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647839DA" w14:textId="77777777" w:rsidR="002E3F86" w:rsidRPr="00981BD5" w:rsidRDefault="002E3F86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E3F86" w:rsidRPr="00981BD5" w14:paraId="79106D90" w14:textId="77777777" w:rsidTr="00E56DD1">
        <w:trPr>
          <w:cantSplit/>
          <w:trHeight w:hRule="exact" w:val="374"/>
        </w:trPr>
        <w:tc>
          <w:tcPr>
            <w:tcW w:w="4518" w:type="dxa"/>
          </w:tcPr>
          <w:p w14:paraId="683C8F07" w14:textId="77777777" w:rsidR="002E3F86" w:rsidRPr="00981BD5" w:rsidRDefault="002E3F86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1" w:type="dxa"/>
          </w:tcPr>
          <w:p w14:paraId="7647F328" w14:textId="4A37A0D5" w:rsidR="002E3F86" w:rsidRPr="005D1E0C" w:rsidRDefault="004B0C93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533,488</w:t>
            </w:r>
          </w:p>
        </w:tc>
        <w:tc>
          <w:tcPr>
            <w:tcW w:w="279" w:type="dxa"/>
          </w:tcPr>
          <w:p w14:paraId="414829C9" w14:textId="77777777" w:rsidR="002E3F86" w:rsidRPr="00981BD5" w:rsidRDefault="002E3F86" w:rsidP="002E3F86">
            <w:pPr>
              <w:pStyle w:val="a3"/>
              <w:tabs>
                <w:tab w:val="decimal" w:pos="770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0877DF5C" w14:textId="6491892D" w:rsidR="002E3F86" w:rsidRPr="00981BD5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463,402</w:t>
            </w:r>
          </w:p>
        </w:tc>
        <w:tc>
          <w:tcPr>
            <w:tcW w:w="270" w:type="dxa"/>
          </w:tcPr>
          <w:p w14:paraId="79C09001" w14:textId="77777777" w:rsidR="002E3F86" w:rsidRPr="00981BD5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B61706B" w14:textId="4C09C7AF" w:rsidR="002E3F86" w:rsidRPr="00A95890" w:rsidRDefault="004B0C93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533,488</w:t>
            </w:r>
          </w:p>
        </w:tc>
        <w:tc>
          <w:tcPr>
            <w:tcW w:w="270" w:type="dxa"/>
          </w:tcPr>
          <w:p w14:paraId="1422B508" w14:textId="77777777" w:rsidR="002E3F86" w:rsidRPr="00981BD5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1287A6A3" w14:textId="25311A56" w:rsidR="002E3F86" w:rsidRPr="00981BD5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463,402</w:t>
            </w:r>
          </w:p>
        </w:tc>
      </w:tr>
      <w:tr w:rsidR="002E3F86" w:rsidRPr="004075A6" w14:paraId="5BAD94EF" w14:textId="77777777" w:rsidTr="00E56DD1">
        <w:trPr>
          <w:cantSplit/>
          <w:trHeight w:hRule="exact" w:val="374"/>
        </w:trPr>
        <w:tc>
          <w:tcPr>
            <w:tcW w:w="4518" w:type="dxa"/>
          </w:tcPr>
          <w:p w14:paraId="06482FEB" w14:textId="77777777" w:rsidR="002E3F86" w:rsidRPr="00981BD5" w:rsidRDefault="002E3F86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449F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81" w:type="dxa"/>
          </w:tcPr>
          <w:p w14:paraId="1A62EE90" w14:textId="65577ADE" w:rsidR="002E3F86" w:rsidRPr="005D1E0C" w:rsidRDefault="004B0C93" w:rsidP="002E3F86">
            <w:pPr>
              <w:pStyle w:val="30"/>
              <w:tabs>
                <w:tab w:val="clear" w:pos="360"/>
                <w:tab w:val="clear" w:pos="720"/>
                <w:tab w:val="decimal" w:pos="54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6066D9E2" w14:textId="77777777" w:rsidR="002E3F86" w:rsidRPr="00981BD5" w:rsidRDefault="002E3F86" w:rsidP="002E3F86">
            <w:pPr>
              <w:pStyle w:val="a3"/>
              <w:tabs>
                <w:tab w:val="decimal" w:pos="770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64C1AF8E" w14:textId="7E2812AF" w:rsidR="002E3F86" w:rsidRPr="004075A6" w:rsidRDefault="002E3F86" w:rsidP="002E3F86">
            <w:pPr>
              <w:pStyle w:val="30"/>
              <w:tabs>
                <w:tab w:val="clear" w:pos="360"/>
                <w:tab w:val="clear" w:pos="720"/>
                <w:tab w:val="decimal" w:pos="54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5A1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78CF79" w14:textId="77777777" w:rsidR="002E3F86" w:rsidRPr="00981BD5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6BC3C95" w14:textId="32FC814A" w:rsidR="002E3F86" w:rsidRPr="00A95890" w:rsidRDefault="004B0C93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25,491</w:t>
            </w:r>
          </w:p>
        </w:tc>
        <w:tc>
          <w:tcPr>
            <w:tcW w:w="270" w:type="dxa"/>
          </w:tcPr>
          <w:p w14:paraId="6E6D020F" w14:textId="77777777" w:rsidR="002E3F86" w:rsidRPr="00981BD5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66F4E2CC" w14:textId="1A60220B" w:rsidR="002E3F86" w:rsidRPr="004075A6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25,491</w:t>
            </w:r>
          </w:p>
        </w:tc>
      </w:tr>
      <w:tr w:rsidR="00457AF9" w:rsidRPr="00981BD5" w14:paraId="44A8DB7E" w14:textId="77777777" w:rsidTr="00E56DD1">
        <w:trPr>
          <w:cantSplit/>
          <w:trHeight w:hRule="exact" w:val="374"/>
        </w:trPr>
        <w:tc>
          <w:tcPr>
            <w:tcW w:w="4518" w:type="dxa"/>
          </w:tcPr>
          <w:p w14:paraId="2D377316" w14:textId="77777777" w:rsidR="00457AF9" w:rsidRPr="0074449F" w:rsidRDefault="00457AF9" w:rsidP="00457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49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ค่าใช้จ่ายที่เรียกเก็บไปยังบริษัทร่วม</w:t>
            </w:r>
          </w:p>
        </w:tc>
        <w:tc>
          <w:tcPr>
            <w:tcW w:w="981" w:type="dxa"/>
          </w:tcPr>
          <w:p w14:paraId="4346D9CD" w14:textId="43A39CAA" w:rsidR="00457AF9" w:rsidRPr="005D1E0C" w:rsidRDefault="00457AF9" w:rsidP="00457AF9">
            <w:pPr>
              <w:pStyle w:val="30"/>
              <w:tabs>
                <w:tab w:val="clear" w:pos="360"/>
                <w:tab w:val="clear" w:pos="720"/>
                <w:tab w:val="decimal" w:pos="54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101E59E7" w14:textId="77777777" w:rsidR="00457AF9" w:rsidRPr="00981BD5" w:rsidRDefault="00457AF9" w:rsidP="00457AF9">
            <w:pPr>
              <w:pStyle w:val="a3"/>
              <w:tabs>
                <w:tab w:val="decimal" w:pos="77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76BB0E1" w14:textId="5D4FA7A4" w:rsidR="00457AF9" w:rsidRPr="00981BD5" w:rsidRDefault="00457AF9" w:rsidP="00457AF9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</w:tcPr>
          <w:p w14:paraId="796DB041" w14:textId="77777777" w:rsidR="00457AF9" w:rsidRPr="00981BD5" w:rsidRDefault="00457AF9" w:rsidP="00457AF9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00FAC06" w14:textId="1BF8C2A3" w:rsidR="00457AF9" w:rsidRPr="00A95890" w:rsidRDefault="00457AF9" w:rsidP="00457AF9">
            <w:pPr>
              <w:pStyle w:val="30"/>
              <w:tabs>
                <w:tab w:val="clear" w:pos="360"/>
                <w:tab w:val="clear" w:pos="720"/>
                <w:tab w:val="decimal" w:pos="54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446FFC6" w14:textId="77777777" w:rsidR="00457AF9" w:rsidRPr="00981BD5" w:rsidRDefault="00457AF9" w:rsidP="00457AF9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62CF4577" w14:textId="1EC6879F" w:rsidR="00457AF9" w:rsidRPr="00981BD5" w:rsidRDefault="00457AF9" w:rsidP="00457AF9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</w:tr>
      <w:tr w:rsidR="002E3F86" w:rsidRPr="00981BD5" w14:paraId="69598D5B" w14:textId="77777777" w:rsidTr="00E56DD1">
        <w:trPr>
          <w:cantSplit/>
          <w:trHeight w:hRule="exact" w:val="374"/>
        </w:trPr>
        <w:tc>
          <w:tcPr>
            <w:tcW w:w="4518" w:type="dxa"/>
          </w:tcPr>
          <w:p w14:paraId="1CF954E1" w14:textId="77777777" w:rsidR="002E3F86" w:rsidRPr="00981BD5" w:rsidRDefault="002E3F86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243A08FE" w14:textId="77777777" w:rsidR="002E3F86" w:rsidRPr="005D1E0C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6177B62A" w14:textId="77777777" w:rsidR="002E3F86" w:rsidRPr="00981BD5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48944472" w14:textId="77777777" w:rsidR="002E3F86" w:rsidRPr="00981BD5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B12A56C" w14:textId="77777777" w:rsidR="002E3F86" w:rsidRPr="00981BD5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561228A" w14:textId="77777777" w:rsidR="002E3F86" w:rsidRPr="00A95890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76B6D0" w14:textId="77777777" w:rsidR="002E3F86" w:rsidRPr="00981BD5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4750299F" w14:textId="77777777" w:rsidR="002E3F86" w:rsidRPr="00981BD5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E3F86" w:rsidRPr="00981BD5" w14:paraId="09F03056" w14:textId="77777777" w:rsidTr="00E56DD1">
        <w:trPr>
          <w:cantSplit/>
          <w:trHeight w:hRule="exact" w:val="374"/>
        </w:trPr>
        <w:tc>
          <w:tcPr>
            <w:tcW w:w="4518" w:type="dxa"/>
          </w:tcPr>
          <w:p w14:paraId="2B90B8AC" w14:textId="77777777" w:rsidR="002E3F86" w:rsidRPr="00981BD5" w:rsidRDefault="002E3F86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81" w:type="dxa"/>
          </w:tcPr>
          <w:p w14:paraId="6A096570" w14:textId="77777777" w:rsidR="002E3F86" w:rsidRPr="005D1E0C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05857A6B" w14:textId="77777777" w:rsidR="002E3F86" w:rsidRPr="00981BD5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6CB61098" w14:textId="77777777" w:rsidR="002E3F86" w:rsidRPr="00981BD5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A77A20" w14:textId="77777777" w:rsidR="002E3F86" w:rsidRPr="00981BD5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704EE78" w14:textId="77777777" w:rsidR="002E3F86" w:rsidRPr="00A95890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3D716D" w14:textId="77777777" w:rsidR="002E3F86" w:rsidRPr="00981BD5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37351194" w14:textId="77777777" w:rsidR="002E3F86" w:rsidRPr="00981BD5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E3F86" w:rsidRPr="00981BD5" w14:paraId="659C8542" w14:textId="77777777" w:rsidTr="00E56DD1">
        <w:trPr>
          <w:cantSplit/>
          <w:trHeight w:hRule="exact" w:val="374"/>
        </w:trPr>
        <w:tc>
          <w:tcPr>
            <w:tcW w:w="4518" w:type="dxa"/>
          </w:tcPr>
          <w:p w14:paraId="5E7B175A" w14:textId="77777777" w:rsidR="002E3F86" w:rsidRPr="00981BD5" w:rsidRDefault="002E3F86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981BD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81" w:type="dxa"/>
          </w:tcPr>
          <w:p w14:paraId="333BB5CE" w14:textId="77777777" w:rsidR="002E3F86" w:rsidRPr="005D1E0C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14BA7F13" w14:textId="77777777" w:rsidR="002E3F86" w:rsidRPr="00981BD5" w:rsidRDefault="002E3F86" w:rsidP="002E3F86">
            <w:pPr>
              <w:pStyle w:val="a3"/>
              <w:tabs>
                <w:tab w:val="decimal" w:pos="77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51A9AA35" w14:textId="77777777" w:rsidR="002E3F86" w:rsidRPr="00981BD5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F396D5" w14:textId="77777777" w:rsidR="002E3F86" w:rsidRPr="00981BD5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FEE5294" w14:textId="77777777" w:rsidR="002E3F86" w:rsidRPr="00A95890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E2D281" w14:textId="77777777" w:rsidR="002E3F86" w:rsidRPr="00981BD5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7CB2776D" w14:textId="77777777" w:rsidR="002E3F86" w:rsidRPr="00981BD5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E3F86" w:rsidRPr="00981BD5" w14:paraId="3F3DA55C" w14:textId="77777777" w:rsidTr="00E56DD1">
        <w:trPr>
          <w:cantSplit/>
          <w:trHeight w:hRule="exact" w:val="374"/>
        </w:trPr>
        <w:tc>
          <w:tcPr>
            <w:tcW w:w="4518" w:type="dxa"/>
          </w:tcPr>
          <w:p w14:paraId="40B12E23" w14:textId="77777777" w:rsidR="002E3F86" w:rsidRPr="00981BD5" w:rsidRDefault="002E3F86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981" w:type="dxa"/>
          </w:tcPr>
          <w:p w14:paraId="6843C38A" w14:textId="25DBB44C" w:rsidR="002E3F86" w:rsidRPr="005D1E0C" w:rsidRDefault="004B0C93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36,939</w:t>
            </w:r>
          </w:p>
        </w:tc>
        <w:tc>
          <w:tcPr>
            <w:tcW w:w="279" w:type="dxa"/>
          </w:tcPr>
          <w:p w14:paraId="0AB16246" w14:textId="77777777" w:rsidR="002E3F86" w:rsidRPr="00981BD5" w:rsidRDefault="002E3F86" w:rsidP="002E3F86">
            <w:pPr>
              <w:pStyle w:val="a3"/>
              <w:tabs>
                <w:tab w:val="decimal" w:pos="77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5213C270" w14:textId="310BEECB" w:rsidR="002E3F86" w:rsidRPr="00981BD5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27,846</w:t>
            </w:r>
          </w:p>
        </w:tc>
        <w:tc>
          <w:tcPr>
            <w:tcW w:w="270" w:type="dxa"/>
          </w:tcPr>
          <w:p w14:paraId="5B172691" w14:textId="77777777" w:rsidR="002E3F86" w:rsidRPr="00981BD5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22F6763" w14:textId="33635874" w:rsidR="002E3F86" w:rsidRPr="00A95890" w:rsidRDefault="004B0C93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36,939</w:t>
            </w:r>
          </w:p>
        </w:tc>
        <w:tc>
          <w:tcPr>
            <w:tcW w:w="270" w:type="dxa"/>
          </w:tcPr>
          <w:p w14:paraId="0F9E0B39" w14:textId="77777777" w:rsidR="002E3F86" w:rsidRPr="00981BD5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D213D68" w14:textId="591532A4" w:rsidR="002E3F86" w:rsidRPr="00981BD5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27,846</w:t>
            </w:r>
          </w:p>
        </w:tc>
      </w:tr>
      <w:tr w:rsidR="002E3F86" w:rsidRPr="004075A6" w14:paraId="5EDB0B21" w14:textId="77777777" w:rsidTr="00E56DD1">
        <w:trPr>
          <w:cantSplit/>
          <w:trHeight w:hRule="exact" w:val="374"/>
        </w:trPr>
        <w:tc>
          <w:tcPr>
            <w:tcW w:w="4518" w:type="dxa"/>
          </w:tcPr>
          <w:p w14:paraId="3AFD8773" w14:textId="77777777" w:rsidR="002E3F86" w:rsidRPr="00981BD5" w:rsidRDefault="002E3F86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2B421621" w14:textId="77777777" w:rsidR="002E3F86" w:rsidRPr="005D1E0C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9" w:type="dxa"/>
          </w:tcPr>
          <w:p w14:paraId="2157B12E" w14:textId="77777777" w:rsidR="002E3F86" w:rsidRPr="00981BD5" w:rsidRDefault="002E3F86" w:rsidP="002E3F86">
            <w:pPr>
              <w:pStyle w:val="a3"/>
              <w:tabs>
                <w:tab w:val="decimal" w:pos="77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3C34E63C" w14:textId="77777777" w:rsidR="002E3F86" w:rsidRPr="004075A6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71724C" w14:textId="77777777" w:rsidR="002E3F86" w:rsidRPr="00981BD5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F3ABA08" w14:textId="77777777" w:rsidR="002E3F86" w:rsidRPr="00A95890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AFF9861" w14:textId="77777777" w:rsidR="002E3F86" w:rsidRPr="00981BD5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A85820E" w14:textId="77777777" w:rsidR="002E3F86" w:rsidRPr="004075A6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E3F86" w:rsidRPr="00CA3070" w14:paraId="22EC04F9" w14:textId="77777777" w:rsidTr="00E56DD1">
        <w:trPr>
          <w:cantSplit/>
          <w:trHeight w:hRule="exact" w:val="374"/>
        </w:trPr>
        <w:tc>
          <w:tcPr>
            <w:tcW w:w="4518" w:type="dxa"/>
          </w:tcPr>
          <w:p w14:paraId="1446EC19" w14:textId="77777777" w:rsidR="002E3F86" w:rsidRPr="00CA3070" w:rsidRDefault="002E3F86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30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1" w:type="dxa"/>
          </w:tcPr>
          <w:p w14:paraId="7FDC3F43" w14:textId="77777777" w:rsidR="002E3F86" w:rsidRPr="005D1E0C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3F73F8C8" w14:textId="77777777" w:rsidR="002E3F86" w:rsidRPr="00CA3070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5F1BEBD8" w14:textId="77777777" w:rsidR="002E3F86" w:rsidRPr="00CA3070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33997B" w14:textId="77777777" w:rsidR="002E3F86" w:rsidRPr="00CA3070" w:rsidRDefault="002E3F86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93DF9F" w14:textId="77777777" w:rsidR="002E3F86" w:rsidRPr="00A95890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6F6ABBA" w14:textId="77777777" w:rsidR="002E3F86" w:rsidRPr="00CA3070" w:rsidRDefault="002E3F86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7026FE05" w14:textId="77777777" w:rsidR="002E3F86" w:rsidRPr="00CA3070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E3F86" w14:paraId="55D1AE5A" w14:textId="77777777" w:rsidTr="00E56DD1">
        <w:trPr>
          <w:cantSplit/>
          <w:trHeight w:hRule="exact" w:val="374"/>
        </w:trPr>
        <w:tc>
          <w:tcPr>
            <w:tcW w:w="4518" w:type="dxa"/>
          </w:tcPr>
          <w:p w14:paraId="5387815F" w14:textId="77777777" w:rsidR="002E3F86" w:rsidRDefault="002E3F86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449F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จากการขายไฟฟ้าและไอน้ำ</w:t>
            </w:r>
            <w:r w:rsidRPr="0074449F">
              <w:rPr>
                <w:rFonts w:ascii="Angsana New" w:hAnsi="Angsana New" w:hint="cs"/>
                <w:sz w:val="30"/>
                <w:szCs w:val="30"/>
                <w:cs/>
              </w:rPr>
              <w:t>ที่ได้จาก</w:t>
            </w:r>
          </w:p>
        </w:tc>
        <w:tc>
          <w:tcPr>
            <w:tcW w:w="981" w:type="dxa"/>
          </w:tcPr>
          <w:p w14:paraId="107B0D34" w14:textId="77777777" w:rsidR="002E3F86" w:rsidRPr="005D1E0C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5BB648C0" w14:textId="77777777" w:rsidR="002E3F86" w:rsidRPr="00E01A59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B11C4D0" w14:textId="77777777" w:rsidR="002E3F86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B8624F" w14:textId="77777777" w:rsidR="002E3F86" w:rsidRPr="00CA3070" w:rsidRDefault="002E3F86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A06F8F" w14:textId="77777777" w:rsidR="002E3F86" w:rsidRPr="00A95890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E461FE" w14:textId="77777777" w:rsidR="002E3F86" w:rsidRPr="00E01A59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20902B16" w14:textId="77777777" w:rsidR="002E3F86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E3F86" w:rsidRPr="00C1021B" w14:paraId="1EBD4A0F" w14:textId="77777777" w:rsidTr="00E56DD1">
        <w:trPr>
          <w:cantSplit/>
          <w:trHeight w:hRule="exact" w:val="374"/>
        </w:trPr>
        <w:tc>
          <w:tcPr>
            <w:tcW w:w="4518" w:type="dxa"/>
          </w:tcPr>
          <w:p w14:paraId="681A97D9" w14:textId="77777777" w:rsidR="002E3F86" w:rsidRPr="00CA3070" w:rsidRDefault="002E3F86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307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กระบวนการผลิต</w:t>
            </w:r>
          </w:p>
        </w:tc>
        <w:tc>
          <w:tcPr>
            <w:tcW w:w="981" w:type="dxa"/>
          </w:tcPr>
          <w:p w14:paraId="5F4041E9" w14:textId="76FDFFB8" w:rsidR="002E3F86" w:rsidRPr="005D1E0C" w:rsidRDefault="004B0C93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281,</w:t>
            </w:r>
            <w:r w:rsidR="008B16A6">
              <w:rPr>
                <w:rFonts w:ascii="Angsana New" w:hAnsi="Angsana New"/>
                <w:sz w:val="30"/>
                <w:szCs w:val="30"/>
                <w:lang w:val="en-US"/>
              </w:rPr>
              <w:t>608</w:t>
            </w:r>
          </w:p>
        </w:tc>
        <w:tc>
          <w:tcPr>
            <w:tcW w:w="279" w:type="dxa"/>
          </w:tcPr>
          <w:p w14:paraId="3F2D7EEE" w14:textId="77777777" w:rsidR="002E3F86" w:rsidRPr="00C1021B" w:rsidRDefault="002E3F86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F6B50E5" w14:textId="48726392" w:rsidR="002E3F86" w:rsidRPr="00C1021B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313,095</w:t>
            </w:r>
          </w:p>
        </w:tc>
        <w:tc>
          <w:tcPr>
            <w:tcW w:w="270" w:type="dxa"/>
          </w:tcPr>
          <w:p w14:paraId="630B3243" w14:textId="77777777" w:rsidR="002E3F86" w:rsidRPr="00C1021B" w:rsidRDefault="002E3F86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9422B6" w14:textId="31D6D7BF" w:rsidR="002E3F86" w:rsidRPr="00A95890" w:rsidRDefault="004B0C93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281,</w:t>
            </w:r>
            <w:r w:rsidR="008B16A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310468F3" w14:textId="77777777" w:rsidR="002E3F86" w:rsidRPr="00C1021B" w:rsidRDefault="002E3F86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113AFB09" w14:textId="6B9FB379" w:rsidR="002E3F86" w:rsidRPr="00C1021B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313,095</w:t>
            </w:r>
          </w:p>
        </w:tc>
      </w:tr>
      <w:tr w:rsidR="004B0C93" w:rsidRPr="00C1021B" w14:paraId="54B9EBF2" w14:textId="77777777" w:rsidTr="00E56DD1">
        <w:trPr>
          <w:cantSplit/>
          <w:trHeight w:hRule="exact" w:val="374"/>
        </w:trPr>
        <w:tc>
          <w:tcPr>
            <w:tcW w:w="4518" w:type="dxa"/>
          </w:tcPr>
          <w:p w14:paraId="4B667FD9" w14:textId="6ED0936B" w:rsidR="004B0C93" w:rsidRPr="00CA3070" w:rsidRDefault="004B0C93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0C93">
              <w:rPr>
                <w:rFonts w:ascii="Angsana New" w:hAnsi="Angsana New"/>
                <w:sz w:val="30"/>
                <w:szCs w:val="30"/>
                <w:cs/>
              </w:rPr>
              <w:t>ค่าบริการเรียกเก็บไปยังกิจการที่เกี่ยวข้องกัน</w:t>
            </w:r>
          </w:p>
        </w:tc>
        <w:tc>
          <w:tcPr>
            <w:tcW w:w="981" w:type="dxa"/>
          </w:tcPr>
          <w:p w14:paraId="36438412" w14:textId="6E83660E" w:rsidR="004B0C93" w:rsidRPr="005D1E0C" w:rsidRDefault="00972EB3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19,942</w:t>
            </w:r>
          </w:p>
        </w:tc>
        <w:tc>
          <w:tcPr>
            <w:tcW w:w="279" w:type="dxa"/>
          </w:tcPr>
          <w:p w14:paraId="572E7104" w14:textId="77777777" w:rsidR="004B0C93" w:rsidRPr="00C1021B" w:rsidRDefault="004B0C93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BB2956C" w14:textId="191647C4" w:rsidR="004B0C93" w:rsidRDefault="004B0C93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21,976</w:t>
            </w:r>
          </w:p>
        </w:tc>
        <w:tc>
          <w:tcPr>
            <w:tcW w:w="270" w:type="dxa"/>
          </w:tcPr>
          <w:p w14:paraId="7D1B2A72" w14:textId="77777777" w:rsidR="004B0C93" w:rsidRPr="00C1021B" w:rsidRDefault="004B0C93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384BEE" w14:textId="059B260D" w:rsidR="004B0C93" w:rsidRDefault="00972EB3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19,942</w:t>
            </w:r>
          </w:p>
        </w:tc>
        <w:tc>
          <w:tcPr>
            <w:tcW w:w="270" w:type="dxa"/>
          </w:tcPr>
          <w:p w14:paraId="08C5AE53" w14:textId="77777777" w:rsidR="004B0C93" w:rsidRPr="00C1021B" w:rsidRDefault="004B0C93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22BD56DC" w14:textId="18281980" w:rsidR="004B0C93" w:rsidRDefault="004B0C93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21,976</w:t>
            </w:r>
          </w:p>
        </w:tc>
      </w:tr>
      <w:tr w:rsidR="002E3F86" w:rsidRPr="00C1021B" w14:paraId="41B5065A" w14:textId="77777777" w:rsidTr="00E56DD1">
        <w:trPr>
          <w:cantSplit/>
          <w:trHeight w:hRule="exact" w:val="374"/>
        </w:trPr>
        <w:tc>
          <w:tcPr>
            <w:tcW w:w="4518" w:type="dxa"/>
          </w:tcPr>
          <w:p w14:paraId="5ECEE75B" w14:textId="77777777" w:rsidR="002E3F86" w:rsidRPr="00CA3070" w:rsidRDefault="002E3F86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ค่าใช้จ่ายที่เรียกเก็บไปยังกิจการที่เกี่ยวข้องกัน</w:t>
            </w:r>
          </w:p>
        </w:tc>
        <w:tc>
          <w:tcPr>
            <w:tcW w:w="981" w:type="dxa"/>
          </w:tcPr>
          <w:p w14:paraId="428E79F5" w14:textId="242C10E5" w:rsidR="002E3F86" w:rsidRPr="005D1E0C" w:rsidRDefault="003C5C2B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  <w:tc>
          <w:tcPr>
            <w:tcW w:w="279" w:type="dxa"/>
          </w:tcPr>
          <w:p w14:paraId="6EE9750E" w14:textId="77777777" w:rsidR="002E3F86" w:rsidRPr="00C1021B" w:rsidRDefault="002E3F86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D3C9E1D" w14:textId="7BC88E22" w:rsidR="002E3F86" w:rsidRPr="00C1021B" w:rsidRDefault="004B0C93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1,497</w:t>
            </w:r>
          </w:p>
        </w:tc>
        <w:tc>
          <w:tcPr>
            <w:tcW w:w="270" w:type="dxa"/>
          </w:tcPr>
          <w:p w14:paraId="698A741B" w14:textId="77777777" w:rsidR="002E3F86" w:rsidRPr="00C1021B" w:rsidRDefault="002E3F86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952B23" w14:textId="26D3DFF2" w:rsidR="002E3F86" w:rsidRPr="00A95890" w:rsidRDefault="003C5C2B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  <w:tc>
          <w:tcPr>
            <w:tcW w:w="270" w:type="dxa"/>
          </w:tcPr>
          <w:p w14:paraId="18A4DD2C" w14:textId="77777777" w:rsidR="002E3F86" w:rsidRPr="00C1021B" w:rsidRDefault="002E3F86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07C5936A" w14:textId="29F9DDDB" w:rsidR="002E3F86" w:rsidRPr="00C1021B" w:rsidRDefault="004B0C93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1,497</w:t>
            </w:r>
          </w:p>
        </w:tc>
      </w:tr>
      <w:tr w:rsidR="002E3F86" w:rsidRPr="00C1021B" w14:paraId="73DD3304" w14:textId="77777777" w:rsidTr="00E56DD1">
        <w:trPr>
          <w:cantSplit/>
          <w:trHeight w:hRule="exact" w:val="374"/>
        </w:trPr>
        <w:tc>
          <w:tcPr>
            <w:tcW w:w="4518" w:type="dxa"/>
          </w:tcPr>
          <w:p w14:paraId="58C1710D" w14:textId="77777777" w:rsidR="002E3F86" w:rsidRDefault="002E3F86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14:paraId="101AEF12" w14:textId="48386771" w:rsidR="002E3F86" w:rsidRPr="005D1E0C" w:rsidRDefault="00C80623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2,339,030</w:t>
            </w:r>
          </w:p>
        </w:tc>
        <w:tc>
          <w:tcPr>
            <w:tcW w:w="279" w:type="dxa"/>
          </w:tcPr>
          <w:p w14:paraId="745235DD" w14:textId="77777777" w:rsidR="002E3F86" w:rsidRPr="00C1021B" w:rsidRDefault="002E3F86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0E9658F" w14:textId="6D0CC9F3" w:rsidR="002E3F86" w:rsidRPr="00C1021B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3,331,902</w:t>
            </w:r>
          </w:p>
        </w:tc>
        <w:tc>
          <w:tcPr>
            <w:tcW w:w="270" w:type="dxa"/>
          </w:tcPr>
          <w:p w14:paraId="64E9E59B" w14:textId="77777777" w:rsidR="002E3F86" w:rsidRPr="00C1021B" w:rsidRDefault="002E3F86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1A5029" w14:textId="30398648" w:rsidR="002E3F86" w:rsidRPr="00A95890" w:rsidRDefault="004B0C93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</w:t>
            </w:r>
            <w:r w:rsidR="00C80623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80623">
              <w:rPr>
                <w:rFonts w:ascii="Angsana New" w:hAnsi="Angsana New"/>
                <w:sz w:val="30"/>
                <w:szCs w:val="30"/>
                <w:lang w:val="en-US"/>
              </w:rPr>
              <w:t>030</w:t>
            </w:r>
          </w:p>
        </w:tc>
        <w:tc>
          <w:tcPr>
            <w:tcW w:w="270" w:type="dxa"/>
          </w:tcPr>
          <w:p w14:paraId="18822178" w14:textId="77777777" w:rsidR="002E3F86" w:rsidRPr="00C1021B" w:rsidRDefault="002E3F86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534AB3B6" w14:textId="5F734F75" w:rsidR="002E3F86" w:rsidRPr="00C1021B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3,331,902</w:t>
            </w:r>
          </w:p>
        </w:tc>
      </w:tr>
      <w:tr w:rsidR="004B0C93" w:rsidRPr="00C1021B" w14:paraId="1A2F854A" w14:textId="77777777" w:rsidTr="00E56DD1">
        <w:trPr>
          <w:cantSplit/>
          <w:trHeight w:hRule="exact" w:val="374"/>
        </w:trPr>
        <w:tc>
          <w:tcPr>
            <w:tcW w:w="4518" w:type="dxa"/>
          </w:tcPr>
          <w:p w14:paraId="6591F11F" w14:textId="6B19FA94" w:rsidR="004B0C93" w:rsidRDefault="004B0C93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0C93">
              <w:rPr>
                <w:rFonts w:ascii="Angsana New" w:hAnsi="Angsana New"/>
                <w:sz w:val="30"/>
                <w:szCs w:val="30"/>
                <w:cs/>
              </w:rPr>
              <w:t>ค่าบริการเรียกเก็บจากกิจการที่เกี่ยวข้องกัน</w:t>
            </w:r>
          </w:p>
        </w:tc>
        <w:tc>
          <w:tcPr>
            <w:tcW w:w="981" w:type="dxa"/>
          </w:tcPr>
          <w:p w14:paraId="2ADC2D5F" w14:textId="14BB50EB" w:rsidR="004B0C93" w:rsidRPr="005D1E0C" w:rsidRDefault="004B0C93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972EB3">
              <w:rPr>
                <w:rFonts w:ascii="Angsana New" w:hAnsi="Angsana New"/>
                <w:sz w:val="30"/>
                <w:szCs w:val="30"/>
                <w:lang w:val="en-US"/>
              </w:rPr>
              <w:t>4,698</w:t>
            </w:r>
          </w:p>
        </w:tc>
        <w:tc>
          <w:tcPr>
            <w:tcW w:w="279" w:type="dxa"/>
          </w:tcPr>
          <w:p w14:paraId="5BC559B2" w14:textId="77777777" w:rsidR="004B0C93" w:rsidRPr="00C1021B" w:rsidRDefault="004B0C93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D0EE6BE" w14:textId="5EB056C2" w:rsidR="004B0C93" w:rsidRDefault="004B0C93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66,854</w:t>
            </w:r>
          </w:p>
        </w:tc>
        <w:tc>
          <w:tcPr>
            <w:tcW w:w="270" w:type="dxa"/>
          </w:tcPr>
          <w:p w14:paraId="7FB6E222" w14:textId="77777777" w:rsidR="004B0C93" w:rsidRPr="00C1021B" w:rsidRDefault="004B0C93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0E2DC3" w14:textId="19BF85F9" w:rsidR="004B0C93" w:rsidRDefault="00495EDF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972EB3">
              <w:rPr>
                <w:rFonts w:ascii="Angsana New" w:hAnsi="Angsana New"/>
                <w:sz w:val="30"/>
                <w:szCs w:val="30"/>
                <w:lang w:val="en-US"/>
              </w:rPr>
              <w:t>4,698</w:t>
            </w:r>
          </w:p>
        </w:tc>
        <w:tc>
          <w:tcPr>
            <w:tcW w:w="270" w:type="dxa"/>
          </w:tcPr>
          <w:p w14:paraId="08FE4B9D" w14:textId="77777777" w:rsidR="004B0C93" w:rsidRPr="00C1021B" w:rsidRDefault="004B0C93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1EA77B3D" w14:textId="404C385B" w:rsidR="004B0C93" w:rsidRDefault="004B0C93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66,854</w:t>
            </w:r>
          </w:p>
        </w:tc>
      </w:tr>
      <w:tr w:rsidR="002E3F86" w14:paraId="59CE17C5" w14:textId="77777777" w:rsidTr="00E56DD1">
        <w:trPr>
          <w:cantSplit/>
          <w:trHeight w:hRule="exact" w:val="374"/>
        </w:trPr>
        <w:tc>
          <w:tcPr>
            <w:tcW w:w="4518" w:type="dxa"/>
          </w:tcPr>
          <w:p w14:paraId="07FB21DC" w14:textId="77777777" w:rsidR="002E3F86" w:rsidRDefault="002E3F86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ค่าใช้จ่ายที่เรียกเก็บจากกิจการที่เกี่ยวข้องกัน</w:t>
            </w:r>
          </w:p>
        </w:tc>
        <w:tc>
          <w:tcPr>
            <w:tcW w:w="981" w:type="dxa"/>
          </w:tcPr>
          <w:p w14:paraId="484E9CB5" w14:textId="136E16DE" w:rsidR="002E3F86" w:rsidRPr="005D1E0C" w:rsidRDefault="00341A64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4B0C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746</w:t>
            </w:r>
          </w:p>
        </w:tc>
        <w:tc>
          <w:tcPr>
            <w:tcW w:w="279" w:type="dxa"/>
          </w:tcPr>
          <w:p w14:paraId="0ADEB6E8" w14:textId="77777777" w:rsidR="002E3F86" w:rsidRPr="00C1021B" w:rsidRDefault="002E3F86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D1B8C05" w14:textId="30BE1292" w:rsidR="002E3F86" w:rsidRPr="00353AF6" w:rsidRDefault="004B0C93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9,605</w:t>
            </w:r>
          </w:p>
        </w:tc>
        <w:tc>
          <w:tcPr>
            <w:tcW w:w="270" w:type="dxa"/>
          </w:tcPr>
          <w:p w14:paraId="44D755F6" w14:textId="77777777" w:rsidR="002E3F86" w:rsidRPr="00C1021B" w:rsidRDefault="002E3F86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099669" w14:textId="715D3109" w:rsidR="002E3F86" w:rsidRPr="00A95890" w:rsidRDefault="00341A64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4B0C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  <w:r w:rsidR="004B0C9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4EDBFE07" w14:textId="77777777" w:rsidR="002E3F86" w:rsidRPr="00C1021B" w:rsidRDefault="002E3F86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68AD421C" w14:textId="0E18C328" w:rsidR="002E3F86" w:rsidRDefault="004B0C93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9,605</w:t>
            </w:r>
          </w:p>
        </w:tc>
      </w:tr>
      <w:tr w:rsidR="002E3F86" w14:paraId="3B97553F" w14:textId="77777777" w:rsidTr="00E56DD1">
        <w:trPr>
          <w:cantSplit/>
          <w:trHeight w:hRule="exact" w:val="374"/>
        </w:trPr>
        <w:tc>
          <w:tcPr>
            <w:tcW w:w="4518" w:type="dxa"/>
          </w:tcPr>
          <w:p w14:paraId="5272B41C" w14:textId="77777777" w:rsidR="002E3F86" w:rsidRDefault="002E3F86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981" w:type="dxa"/>
          </w:tcPr>
          <w:p w14:paraId="15748452" w14:textId="1C48D16A" w:rsidR="002E3F86" w:rsidRDefault="004B0C93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55,036</w:t>
            </w:r>
          </w:p>
        </w:tc>
        <w:tc>
          <w:tcPr>
            <w:tcW w:w="279" w:type="dxa"/>
          </w:tcPr>
          <w:p w14:paraId="3204F1B7" w14:textId="77777777" w:rsidR="002E3F86" w:rsidRPr="00C1021B" w:rsidRDefault="002E3F86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2B9CE9A" w14:textId="5D821204" w:rsidR="002E3F86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53,427</w:t>
            </w:r>
          </w:p>
        </w:tc>
        <w:tc>
          <w:tcPr>
            <w:tcW w:w="270" w:type="dxa"/>
          </w:tcPr>
          <w:p w14:paraId="2D37AA9C" w14:textId="77777777" w:rsidR="002E3F86" w:rsidRPr="00C1021B" w:rsidRDefault="002E3F86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98F326" w14:textId="565A065F" w:rsidR="002E3F86" w:rsidRPr="00A95890" w:rsidRDefault="004B0C93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55,036</w:t>
            </w:r>
          </w:p>
        </w:tc>
        <w:tc>
          <w:tcPr>
            <w:tcW w:w="270" w:type="dxa"/>
          </w:tcPr>
          <w:p w14:paraId="45B4C66E" w14:textId="77777777" w:rsidR="002E3F86" w:rsidRPr="00C1021B" w:rsidRDefault="002E3F86" w:rsidP="002E3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432D4AB2" w14:textId="4A62E2CC" w:rsidR="002E3F86" w:rsidRDefault="002E3F86" w:rsidP="002E3F86">
            <w:pPr>
              <w:pStyle w:val="30"/>
              <w:tabs>
                <w:tab w:val="clear" w:pos="360"/>
                <w:tab w:val="clear" w:pos="720"/>
                <w:tab w:val="decimal" w:pos="7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53,4</w:t>
            </w:r>
            <w:r w:rsidR="004B0C93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</w:tr>
    </w:tbl>
    <w:p w14:paraId="3DAA968B" w14:textId="77777777" w:rsidR="002E3F86" w:rsidRPr="00CB72A3" w:rsidRDefault="002E3F86" w:rsidP="00AE5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9F0DA7C" w14:textId="31CE8302" w:rsidR="00F4336B" w:rsidRPr="00CB72A3" w:rsidRDefault="003E6A5C" w:rsidP="008F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="006C00A9" w:rsidRPr="00CB72A3">
        <w:rPr>
          <w:rFonts w:asciiTheme="majorBidi" w:hAnsiTheme="majorBidi" w:cstheme="majorBidi"/>
          <w:sz w:val="30"/>
          <w:szCs w:val="30"/>
          <w:cs/>
        </w:rPr>
        <w:t>กับ</w:t>
      </w:r>
      <w:r w:rsidR="00F4336B" w:rsidRPr="00CB72A3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336B" w:rsidRPr="00CB72A3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F4336B" w:rsidRPr="00CB72A3">
        <w:rPr>
          <w:rFonts w:asciiTheme="majorBidi" w:hAnsiTheme="majorBidi" w:cstheme="majorBidi"/>
          <w:sz w:val="30"/>
          <w:szCs w:val="30"/>
        </w:rPr>
        <w:t xml:space="preserve"> </w:t>
      </w:r>
      <w:r w:rsidR="00233EA1" w:rsidRPr="004A24EA">
        <w:rPr>
          <w:rFonts w:ascii="Angsana New" w:hAnsi="Angsana New"/>
          <w:sz w:val="30"/>
          <w:szCs w:val="30"/>
        </w:rPr>
        <w:t>30</w:t>
      </w:r>
      <w:r w:rsidR="00233EA1" w:rsidRPr="00A41B30">
        <w:rPr>
          <w:rFonts w:ascii="Angsana New" w:hAnsi="Angsana New"/>
          <w:sz w:val="30"/>
          <w:szCs w:val="30"/>
          <w:cs/>
        </w:rPr>
        <w:t xml:space="preserve"> </w:t>
      </w:r>
      <w:r w:rsidR="00DB15BF">
        <w:rPr>
          <w:rFonts w:ascii="Angsana New" w:hAnsi="Angsana New" w:hint="cs"/>
          <w:sz w:val="30"/>
          <w:szCs w:val="30"/>
          <w:cs/>
        </w:rPr>
        <w:t>กันยายน</w:t>
      </w:r>
      <w:r w:rsidR="00233EA1" w:rsidRPr="00A41B30">
        <w:rPr>
          <w:rFonts w:ascii="Angsana New" w:hAnsi="Angsana New"/>
          <w:sz w:val="30"/>
          <w:szCs w:val="30"/>
          <w:cs/>
        </w:rPr>
        <w:t xml:space="preserve"> </w:t>
      </w:r>
      <w:r w:rsidR="004A24EA" w:rsidRPr="00CB72A3">
        <w:rPr>
          <w:rFonts w:asciiTheme="majorBidi" w:hAnsiTheme="majorBidi" w:cstheme="majorBidi"/>
          <w:sz w:val="30"/>
          <w:szCs w:val="30"/>
        </w:rPr>
        <w:t>256</w:t>
      </w:r>
      <w:r w:rsidR="00233EA1">
        <w:rPr>
          <w:rFonts w:asciiTheme="majorBidi" w:hAnsiTheme="majorBidi" w:cstheme="majorBidi"/>
          <w:sz w:val="30"/>
          <w:szCs w:val="30"/>
        </w:rPr>
        <w:t>7</w:t>
      </w:r>
      <w:r w:rsidR="00A41B30" w:rsidRPr="00CB72A3">
        <w:rPr>
          <w:rFonts w:asciiTheme="majorBidi" w:hAnsiTheme="majorBidi" w:cstheme="majorBidi"/>
          <w:sz w:val="30"/>
          <w:szCs w:val="30"/>
        </w:rPr>
        <w:t xml:space="preserve"> </w:t>
      </w:r>
      <w:r w:rsidR="008F16F0" w:rsidRPr="00CB72A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F16F0" w:rsidRPr="00CB72A3">
        <w:rPr>
          <w:rFonts w:asciiTheme="majorBidi" w:hAnsiTheme="majorBidi" w:cstheme="majorBidi"/>
          <w:sz w:val="30"/>
          <w:szCs w:val="30"/>
        </w:rPr>
        <w:t>31</w:t>
      </w:r>
      <w:r w:rsidR="008F16F0" w:rsidRPr="00CB72A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8F16F0" w:rsidRPr="00CB72A3">
        <w:rPr>
          <w:rFonts w:asciiTheme="majorBidi" w:hAnsiTheme="majorBidi" w:cstheme="majorBidi"/>
          <w:sz w:val="30"/>
          <w:szCs w:val="30"/>
        </w:rPr>
        <w:t>25</w:t>
      </w:r>
      <w:r w:rsidR="004A24EA" w:rsidRPr="00CB72A3">
        <w:rPr>
          <w:rFonts w:asciiTheme="majorBidi" w:hAnsiTheme="majorBidi" w:cstheme="majorBidi"/>
          <w:sz w:val="30"/>
          <w:szCs w:val="30"/>
        </w:rPr>
        <w:t>6</w:t>
      </w:r>
      <w:r w:rsidR="00005418">
        <w:rPr>
          <w:rFonts w:asciiTheme="majorBidi" w:hAnsiTheme="majorBidi" w:cstheme="majorBidi"/>
          <w:sz w:val="30"/>
          <w:szCs w:val="30"/>
        </w:rPr>
        <w:t>7</w:t>
      </w:r>
      <w:r w:rsidR="008F16F0" w:rsidRPr="00CB72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336B" w:rsidRPr="00CB72A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7FA9CD8" w14:textId="77777777" w:rsidR="00E03B6D" w:rsidRPr="00CB72A3" w:rsidRDefault="00E03B6D" w:rsidP="00AE5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70"/>
        <w:gridCol w:w="1083"/>
        <w:gridCol w:w="270"/>
        <w:gridCol w:w="1077"/>
        <w:gridCol w:w="253"/>
        <w:gridCol w:w="1096"/>
      </w:tblGrid>
      <w:tr w:rsidR="00076626" w:rsidRPr="00CB72A3" w14:paraId="56417E35" w14:textId="77777777" w:rsidTr="00AE5D94">
        <w:trPr>
          <w:tblHeader/>
        </w:trPr>
        <w:tc>
          <w:tcPr>
            <w:tcW w:w="2206" w:type="pct"/>
          </w:tcPr>
          <w:p w14:paraId="045FBD20" w14:textId="77777777" w:rsidR="003E6A5C" w:rsidRPr="00CB72A3" w:rsidRDefault="003E6A5C" w:rsidP="008F16F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67E72002" w14:textId="77777777" w:rsidR="003E6A5C" w:rsidRPr="00CB72A3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7" w:type="pct"/>
          </w:tcPr>
          <w:p w14:paraId="28C3CD16" w14:textId="77777777" w:rsidR="003E6A5C" w:rsidRPr="00CB72A3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22" w:type="pct"/>
            <w:gridSpan w:val="3"/>
          </w:tcPr>
          <w:p w14:paraId="7A9F8F18" w14:textId="77777777" w:rsidR="003E6A5C" w:rsidRPr="00CB72A3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233EA1" w:rsidRPr="00CB72A3" w14:paraId="15389BEA" w14:textId="77777777" w:rsidTr="00AE5D94">
        <w:trPr>
          <w:tblHeader/>
        </w:trPr>
        <w:tc>
          <w:tcPr>
            <w:tcW w:w="2206" w:type="pct"/>
          </w:tcPr>
          <w:p w14:paraId="2993A613" w14:textId="77777777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2056F32E" w14:textId="76F72871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25555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2555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B15B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42BC021A" w14:textId="77777777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1A989D8" w14:textId="77777777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7" w:type="pct"/>
          </w:tcPr>
          <w:p w14:paraId="2019FA9D" w14:textId="77777777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FB01607" w14:textId="2BA649B0" w:rsidR="00233EA1" w:rsidRPr="00CB72A3" w:rsidRDefault="00DB15BF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25555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2555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8" w:type="pct"/>
          </w:tcPr>
          <w:p w14:paraId="4149DED6" w14:textId="77777777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9F69ED8" w14:textId="5558CC6E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233EA1" w:rsidRPr="00CB72A3" w14:paraId="4CEDFA1D" w14:textId="77777777" w:rsidTr="00AE5D94">
        <w:trPr>
          <w:tblHeader/>
        </w:trPr>
        <w:tc>
          <w:tcPr>
            <w:tcW w:w="2206" w:type="pct"/>
          </w:tcPr>
          <w:p w14:paraId="37C21283" w14:textId="77777777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2B4CEF67" w14:textId="7262B228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7" w:type="pct"/>
          </w:tcPr>
          <w:p w14:paraId="418904A8" w14:textId="77777777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0846A63" w14:textId="3C2F971D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7" w:type="pct"/>
          </w:tcPr>
          <w:p w14:paraId="32F22B23" w14:textId="77777777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F6DA905" w14:textId="15834E9D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38" w:type="pct"/>
          </w:tcPr>
          <w:p w14:paraId="7CF9ED58" w14:textId="77777777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B134294" w14:textId="5DFE49FC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</w:tr>
      <w:tr w:rsidR="008F16F0" w:rsidRPr="00CB72A3" w14:paraId="1506075B" w14:textId="77777777" w:rsidTr="007139B7">
        <w:trPr>
          <w:tblHeader/>
        </w:trPr>
        <w:tc>
          <w:tcPr>
            <w:tcW w:w="2206" w:type="pct"/>
          </w:tcPr>
          <w:p w14:paraId="60A0F5E9" w14:textId="77777777" w:rsidR="008F16F0" w:rsidRPr="00CB72A3" w:rsidRDefault="008F16F0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4" w:type="pct"/>
            <w:gridSpan w:val="7"/>
          </w:tcPr>
          <w:p w14:paraId="1A06E182" w14:textId="77777777" w:rsidR="008F16F0" w:rsidRPr="00CB72A3" w:rsidRDefault="008F16F0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3412B" w:rsidRPr="00CB72A3" w14:paraId="55CB10F0" w14:textId="77777777" w:rsidTr="007139B7">
        <w:tc>
          <w:tcPr>
            <w:tcW w:w="2206" w:type="pct"/>
          </w:tcPr>
          <w:p w14:paraId="2354DA58" w14:textId="77777777" w:rsidR="0093412B" w:rsidRPr="00CB72A3" w:rsidRDefault="0093412B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94" w:type="pct"/>
            <w:gridSpan w:val="7"/>
          </w:tcPr>
          <w:p w14:paraId="094922DC" w14:textId="77777777" w:rsidR="0093412B" w:rsidRPr="00CB72A3" w:rsidRDefault="0093412B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177AFB" w:rsidRPr="00CB72A3" w14:paraId="4016BA97" w14:textId="77777777" w:rsidTr="00AE5D94">
        <w:tc>
          <w:tcPr>
            <w:tcW w:w="2206" w:type="pct"/>
          </w:tcPr>
          <w:p w14:paraId="6A5597CF" w14:textId="77777777" w:rsidR="00177AFB" w:rsidRPr="00CB72A3" w:rsidRDefault="00177AFB" w:rsidP="0017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8" w:type="pct"/>
          </w:tcPr>
          <w:p w14:paraId="70ADCB1F" w14:textId="01B2C77F" w:rsidR="00177AFB" w:rsidRPr="00CB72A3" w:rsidRDefault="004B0C93" w:rsidP="00177AF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97,766</w:t>
            </w:r>
          </w:p>
        </w:tc>
        <w:tc>
          <w:tcPr>
            <w:tcW w:w="147" w:type="pct"/>
            <w:vAlign w:val="bottom"/>
          </w:tcPr>
          <w:p w14:paraId="565645D1" w14:textId="77777777" w:rsidR="00177AFB" w:rsidRPr="00CB72A3" w:rsidRDefault="00177AFB" w:rsidP="00177AF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46C14FF2" w14:textId="38C1BBB9" w:rsidR="00177AFB" w:rsidRPr="00CB72A3" w:rsidRDefault="00177AFB" w:rsidP="00177AF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83,120</w:t>
            </w:r>
          </w:p>
        </w:tc>
        <w:tc>
          <w:tcPr>
            <w:tcW w:w="147" w:type="pct"/>
            <w:vAlign w:val="bottom"/>
          </w:tcPr>
          <w:p w14:paraId="0124DBC6" w14:textId="77777777" w:rsidR="00177AFB" w:rsidRPr="00CB72A3" w:rsidRDefault="00177AFB" w:rsidP="00177AFB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E0FDAC5" w14:textId="378A672A" w:rsidR="00177AFB" w:rsidRPr="00CB72A3" w:rsidRDefault="004B0C93" w:rsidP="00177AF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97,766</w:t>
            </w:r>
          </w:p>
        </w:tc>
        <w:tc>
          <w:tcPr>
            <w:tcW w:w="138" w:type="pct"/>
            <w:vAlign w:val="bottom"/>
          </w:tcPr>
          <w:p w14:paraId="4148BF56" w14:textId="77777777" w:rsidR="00177AFB" w:rsidRPr="00CB72A3" w:rsidRDefault="00177AFB" w:rsidP="00177AF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1EE130B8" w14:textId="42C8157F" w:rsidR="00177AFB" w:rsidRPr="00CB72A3" w:rsidRDefault="00177AFB" w:rsidP="00177AF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83,120</w:t>
            </w:r>
          </w:p>
        </w:tc>
      </w:tr>
      <w:tr w:rsidR="002A1AB2" w:rsidRPr="00CB72A3" w14:paraId="453DE341" w14:textId="77777777" w:rsidTr="00AE5D94">
        <w:tc>
          <w:tcPr>
            <w:tcW w:w="2206" w:type="pct"/>
          </w:tcPr>
          <w:p w14:paraId="43BE5E6B" w14:textId="112FB5E5" w:rsidR="002A1AB2" w:rsidRPr="00CB72A3" w:rsidRDefault="002A1AB2" w:rsidP="002A1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938F646" w14:textId="429BFCDF" w:rsidR="002A1AB2" w:rsidRPr="00CB72A3" w:rsidRDefault="004B0C93" w:rsidP="002A1AB2">
            <w:pPr>
              <w:pStyle w:val="a3"/>
              <w:tabs>
                <w:tab w:val="decimal" w:pos="610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194CDF9B" w14:textId="77777777" w:rsidR="002A1AB2" w:rsidRPr="00CB72A3" w:rsidRDefault="002A1AB2" w:rsidP="002A1AB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52B00AC" w14:textId="18A9907A" w:rsidR="002A1AB2" w:rsidRPr="00CB72A3" w:rsidRDefault="002A1AB2" w:rsidP="002A1AB2">
            <w:pPr>
              <w:pStyle w:val="a3"/>
              <w:tabs>
                <w:tab w:val="decimal" w:pos="610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4DC58546" w14:textId="77777777" w:rsidR="002A1AB2" w:rsidRPr="00CB72A3" w:rsidRDefault="002A1AB2" w:rsidP="002A1AB2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2D96B083" w14:textId="53A49531" w:rsidR="002A1AB2" w:rsidRPr="00CB72A3" w:rsidRDefault="004B0C93" w:rsidP="002A1AB2">
            <w:pPr>
              <w:pStyle w:val="a3"/>
              <w:tabs>
                <w:tab w:val="decimal" w:pos="611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</w:tcPr>
          <w:p w14:paraId="08FE6284" w14:textId="77777777" w:rsidR="002A1AB2" w:rsidRPr="00CB72A3" w:rsidRDefault="002A1AB2" w:rsidP="002A1AB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2161C06" w14:textId="032B1DF8" w:rsidR="002A1AB2" w:rsidRPr="00CB72A3" w:rsidRDefault="002A1AB2" w:rsidP="002A1AB2">
            <w:pPr>
              <w:pStyle w:val="a3"/>
              <w:tabs>
                <w:tab w:val="decimal" w:pos="630"/>
              </w:tabs>
              <w:ind w:left="-270" w:right="-108" w:firstLine="9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A1AB2" w:rsidRPr="00CB72A3" w14:paraId="79850B0E" w14:textId="77777777" w:rsidTr="00AE5D94">
        <w:tc>
          <w:tcPr>
            <w:tcW w:w="2206" w:type="pct"/>
          </w:tcPr>
          <w:p w14:paraId="2D8CB1F9" w14:textId="092029C7" w:rsidR="002A1AB2" w:rsidRPr="00CB72A3" w:rsidRDefault="002A1AB2" w:rsidP="002A1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9946804" w14:textId="76F1902F" w:rsidR="002A1AB2" w:rsidRPr="00211E05" w:rsidRDefault="004B0C93" w:rsidP="002A1AB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97,766</w:t>
            </w:r>
          </w:p>
        </w:tc>
        <w:tc>
          <w:tcPr>
            <w:tcW w:w="147" w:type="pct"/>
          </w:tcPr>
          <w:p w14:paraId="1D67162B" w14:textId="77777777" w:rsidR="002A1AB2" w:rsidRPr="00CB72A3" w:rsidRDefault="002A1AB2" w:rsidP="002A1AB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6CA2E00" w14:textId="0CCFCF63" w:rsidR="002A1AB2" w:rsidRPr="00CB72A3" w:rsidRDefault="002A1AB2" w:rsidP="002A1AB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83,120</w:t>
            </w:r>
          </w:p>
        </w:tc>
        <w:tc>
          <w:tcPr>
            <w:tcW w:w="147" w:type="pct"/>
            <w:vAlign w:val="bottom"/>
          </w:tcPr>
          <w:p w14:paraId="655384EF" w14:textId="77777777" w:rsidR="002A1AB2" w:rsidRPr="00CB72A3" w:rsidRDefault="002A1AB2" w:rsidP="002A1AB2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FBF98" w14:textId="09C5C565" w:rsidR="002A1AB2" w:rsidRPr="00E64E37" w:rsidRDefault="004B0C93" w:rsidP="002A1AB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97,766</w:t>
            </w:r>
          </w:p>
        </w:tc>
        <w:tc>
          <w:tcPr>
            <w:tcW w:w="138" w:type="pct"/>
          </w:tcPr>
          <w:p w14:paraId="6D0608A0" w14:textId="77777777" w:rsidR="002A1AB2" w:rsidRPr="00CB72A3" w:rsidRDefault="002A1AB2" w:rsidP="002A1AB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1B85DD3C" w14:textId="58A11195" w:rsidR="002A1AB2" w:rsidRPr="00CB72A3" w:rsidRDefault="002A1AB2" w:rsidP="002A1AB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83,120</w:t>
            </w:r>
          </w:p>
        </w:tc>
      </w:tr>
      <w:tr w:rsidR="00AE5D94" w:rsidRPr="00CB72A3" w14:paraId="34A381C7" w14:textId="77777777" w:rsidTr="00E56DD1">
        <w:tc>
          <w:tcPr>
            <w:tcW w:w="2206" w:type="pct"/>
          </w:tcPr>
          <w:p w14:paraId="17A55548" w14:textId="77777777" w:rsidR="00AE5D94" w:rsidRPr="00CB72A3" w:rsidRDefault="00AE5D94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CC5665A" w14:textId="0DEE3A97" w:rsidR="00AE5D94" w:rsidRPr="00CB72A3" w:rsidRDefault="00AE5D94" w:rsidP="00E56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7" w:type="pct"/>
          </w:tcPr>
          <w:p w14:paraId="7BF45133" w14:textId="77777777" w:rsidR="00AE5D94" w:rsidRPr="00CB72A3" w:rsidRDefault="00AE5D94" w:rsidP="00E56DD1">
            <w:pPr>
              <w:pStyle w:val="30"/>
              <w:tabs>
                <w:tab w:val="clear" w:pos="360"/>
                <w:tab w:val="clear" w:pos="720"/>
                <w:tab w:val="decimal" w:pos="52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66DC0ECE" w14:textId="2AB21C23" w:rsidR="00AE5D94" w:rsidRPr="00CB72A3" w:rsidRDefault="00AE5D94" w:rsidP="00E56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2330E9A7" w14:textId="77777777" w:rsidR="00AE5D94" w:rsidRPr="00CB72A3" w:rsidRDefault="00AE5D94" w:rsidP="00E56DD1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68065F7" w14:textId="40417855" w:rsidR="00AE5D94" w:rsidRPr="00CB72A3" w:rsidRDefault="00AE5D94" w:rsidP="00E56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26D47459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3F8035FA" w14:textId="73FCB1E4" w:rsidR="00AE5D94" w:rsidRPr="00CB72A3" w:rsidRDefault="00AE5D94" w:rsidP="00E56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E5D94" w:rsidRPr="00CB72A3" w14:paraId="53D00B1A" w14:textId="77777777" w:rsidTr="00E56DD1">
        <w:tc>
          <w:tcPr>
            <w:tcW w:w="2206" w:type="pct"/>
          </w:tcPr>
          <w:p w14:paraId="61D18C3D" w14:textId="06D2F734" w:rsidR="00AE5D94" w:rsidRPr="00CB72A3" w:rsidRDefault="00AE5D94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EFDEADC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2E27C693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46F9C846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7784FB38" w14:textId="77777777" w:rsidR="00AE5D94" w:rsidRPr="00CB72A3" w:rsidRDefault="00AE5D94" w:rsidP="00E56DD1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3A692B9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685794F4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02FA3501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D1AC3" w:rsidRPr="00CB72A3" w14:paraId="0A3C0257" w14:textId="77777777" w:rsidTr="00E56DD1">
        <w:tc>
          <w:tcPr>
            <w:tcW w:w="2206" w:type="pct"/>
          </w:tcPr>
          <w:p w14:paraId="5D654793" w14:textId="666233D2" w:rsidR="008D1AC3" w:rsidRPr="00CB72A3" w:rsidRDefault="008D1AC3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588" w:type="pct"/>
          </w:tcPr>
          <w:p w14:paraId="1177AB6C" w14:textId="77777777" w:rsidR="008D1AC3" w:rsidRPr="00CB72A3" w:rsidRDefault="008D1AC3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36F7F99E" w14:textId="77777777" w:rsidR="008D1AC3" w:rsidRPr="00CB72A3" w:rsidRDefault="008D1AC3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623002C1" w14:textId="77777777" w:rsidR="008D1AC3" w:rsidRPr="00CB72A3" w:rsidRDefault="008D1AC3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66E69694" w14:textId="77777777" w:rsidR="008D1AC3" w:rsidRPr="00CB72A3" w:rsidRDefault="008D1AC3" w:rsidP="00E56DD1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72B9E42" w14:textId="77777777" w:rsidR="008D1AC3" w:rsidRPr="00CB72A3" w:rsidRDefault="008D1AC3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1F63126F" w14:textId="77777777" w:rsidR="008D1AC3" w:rsidRPr="00CB72A3" w:rsidRDefault="008D1AC3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36C6F89A" w14:textId="77777777" w:rsidR="008D1AC3" w:rsidRPr="00CB72A3" w:rsidRDefault="008D1AC3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E5D94" w:rsidRPr="00CB72A3" w14:paraId="61D03B85" w14:textId="77777777" w:rsidTr="00E56DD1">
        <w:tc>
          <w:tcPr>
            <w:tcW w:w="2206" w:type="pct"/>
          </w:tcPr>
          <w:p w14:paraId="6F46D6EF" w14:textId="77777777" w:rsidR="00AE5D94" w:rsidRPr="00CB72A3" w:rsidRDefault="00AE5D94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8" w:type="pct"/>
          </w:tcPr>
          <w:p w14:paraId="0BB094A6" w14:textId="4C9BBB68" w:rsidR="00AE5D94" w:rsidRPr="00CB72A3" w:rsidRDefault="004B0C93" w:rsidP="00E56DD1">
            <w:pPr>
              <w:pStyle w:val="a3"/>
              <w:tabs>
                <w:tab w:val="decimal" w:pos="880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4,595</w:t>
            </w:r>
          </w:p>
        </w:tc>
        <w:tc>
          <w:tcPr>
            <w:tcW w:w="147" w:type="pct"/>
          </w:tcPr>
          <w:p w14:paraId="104367AB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04ECC9EA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8,240</w:t>
            </w:r>
          </w:p>
        </w:tc>
        <w:tc>
          <w:tcPr>
            <w:tcW w:w="147" w:type="pct"/>
            <w:vAlign w:val="bottom"/>
          </w:tcPr>
          <w:p w14:paraId="0B0AD1BB" w14:textId="77777777" w:rsidR="00AE5D94" w:rsidRPr="00CB72A3" w:rsidRDefault="00AE5D94" w:rsidP="00E56DD1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91C9D7E" w14:textId="4B7C0309" w:rsidR="00AE5D94" w:rsidRPr="00CB72A3" w:rsidRDefault="004B0C93" w:rsidP="00E56DD1">
            <w:pPr>
              <w:pStyle w:val="a3"/>
              <w:tabs>
                <w:tab w:val="decimal" w:pos="880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4,595</w:t>
            </w:r>
          </w:p>
        </w:tc>
        <w:tc>
          <w:tcPr>
            <w:tcW w:w="138" w:type="pct"/>
          </w:tcPr>
          <w:p w14:paraId="19D2CB35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46CA8154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8,240</w:t>
            </w:r>
          </w:p>
        </w:tc>
      </w:tr>
      <w:tr w:rsidR="00AE5D94" w:rsidRPr="00CB72A3" w14:paraId="27A4DCC4" w14:textId="77777777" w:rsidTr="00E56DD1">
        <w:tc>
          <w:tcPr>
            <w:tcW w:w="2206" w:type="pct"/>
          </w:tcPr>
          <w:p w14:paraId="0C884C83" w14:textId="77777777" w:rsidR="00AE5D94" w:rsidRPr="00CB72A3" w:rsidRDefault="00AE5D94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3EC0658" w14:textId="0D715EC6" w:rsidR="00AE5D94" w:rsidRPr="00CB72A3" w:rsidRDefault="004B0C93" w:rsidP="00E56DD1">
            <w:pPr>
              <w:pStyle w:val="a3"/>
              <w:tabs>
                <w:tab w:val="decimal" w:pos="610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70BC461E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01DAD92D" w14:textId="77777777" w:rsidR="00AE5D94" w:rsidRPr="00CB72A3" w:rsidRDefault="00AE5D94" w:rsidP="00E56DD1">
            <w:pPr>
              <w:pStyle w:val="a3"/>
              <w:tabs>
                <w:tab w:val="decimal" w:pos="60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43CA3298" w14:textId="77777777" w:rsidR="00AE5D94" w:rsidRPr="00CB72A3" w:rsidRDefault="00AE5D94" w:rsidP="00E56DD1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3F03C13F" w14:textId="6F8D4952" w:rsidR="00AE5D94" w:rsidRPr="00CB72A3" w:rsidRDefault="004B0C93" w:rsidP="00E56DD1">
            <w:pPr>
              <w:pStyle w:val="a3"/>
              <w:tabs>
                <w:tab w:val="decimal" w:pos="60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</w:tcPr>
          <w:p w14:paraId="0E195812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7D545745" w14:textId="77777777" w:rsidR="00AE5D94" w:rsidRPr="00CB72A3" w:rsidRDefault="00AE5D94" w:rsidP="00E56DD1">
            <w:pPr>
              <w:pStyle w:val="a3"/>
              <w:tabs>
                <w:tab w:val="decimal" w:pos="630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E5D94" w:rsidRPr="00CB72A3" w14:paraId="35FABC1B" w14:textId="77777777" w:rsidTr="00E56DD1">
        <w:tc>
          <w:tcPr>
            <w:tcW w:w="2206" w:type="pct"/>
          </w:tcPr>
          <w:p w14:paraId="7AB617DA" w14:textId="77777777" w:rsidR="00AE5D94" w:rsidRPr="00CB72A3" w:rsidRDefault="00AE5D94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6BDFF6E" w14:textId="50ABD804" w:rsidR="00AE5D94" w:rsidRPr="00DA4BF3" w:rsidRDefault="004B0C93" w:rsidP="00E56DD1">
            <w:pPr>
              <w:pStyle w:val="a3"/>
              <w:tabs>
                <w:tab w:val="decimal" w:pos="880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4,595</w:t>
            </w:r>
          </w:p>
        </w:tc>
        <w:tc>
          <w:tcPr>
            <w:tcW w:w="147" w:type="pct"/>
          </w:tcPr>
          <w:p w14:paraId="31FCF4E8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04C28DE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8,240</w:t>
            </w:r>
          </w:p>
        </w:tc>
        <w:tc>
          <w:tcPr>
            <w:tcW w:w="147" w:type="pct"/>
            <w:vAlign w:val="bottom"/>
          </w:tcPr>
          <w:p w14:paraId="14C8BC85" w14:textId="77777777" w:rsidR="00AE5D94" w:rsidRPr="00CB72A3" w:rsidRDefault="00AE5D94" w:rsidP="00E56DD1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4F50F" w14:textId="72556E7F" w:rsidR="00AE5D94" w:rsidRPr="00FA1FD9" w:rsidRDefault="004B0C93" w:rsidP="00E56DD1">
            <w:pPr>
              <w:pStyle w:val="a3"/>
              <w:tabs>
                <w:tab w:val="decimal" w:pos="860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4,595</w:t>
            </w:r>
          </w:p>
        </w:tc>
        <w:tc>
          <w:tcPr>
            <w:tcW w:w="138" w:type="pct"/>
          </w:tcPr>
          <w:p w14:paraId="176A29E0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ED53FBA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8,240</w:t>
            </w:r>
          </w:p>
        </w:tc>
      </w:tr>
      <w:tr w:rsidR="00AE5D94" w:rsidRPr="00CB72A3" w14:paraId="689B6B90" w14:textId="77777777" w:rsidTr="00E56DD1">
        <w:tc>
          <w:tcPr>
            <w:tcW w:w="2206" w:type="pct"/>
          </w:tcPr>
          <w:p w14:paraId="6F0F231C" w14:textId="77777777" w:rsidR="00AE5D94" w:rsidRPr="00CB72A3" w:rsidRDefault="00AE5D94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8" w:type="pct"/>
          </w:tcPr>
          <w:p w14:paraId="32C2D811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7" w:type="pct"/>
          </w:tcPr>
          <w:p w14:paraId="77E7D76B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pct"/>
          </w:tcPr>
          <w:p w14:paraId="14401C82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7A926BC8" w14:textId="77777777" w:rsidR="00AE5D94" w:rsidRPr="00CB72A3" w:rsidRDefault="00AE5D94" w:rsidP="00E56DD1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7" w:type="pct"/>
            <w:shd w:val="clear" w:color="auto" w:fill="auto"/>
          </w:tcPr>
          <w:p w14:paraId="5E3DDF93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38" w:type="pct"/>
          </w:tcPr>
          <w:p w14:paraId="06B6F76D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7" w:type="pct"/>
          </w:tcPr>
          <w:p w14:paraId="343ECF17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AE5D94" w:rsidRPr="00CB72A3" w14:paraId="4F8A456C" w14:textId="77777777" w:rsidTr="00E56DD1">
        <w:tc>
          <w:tcPr>
            <w:tcW w:w="2206" w:type="pct"/>
          </w:tcPr>
          <w:p w14:paraId="2D7A54B9" w14:textId="77777777" w:rsidR="00AE5D94" w:rsidRPr="00CB72A3" w:rsidRDefault="00AE5D94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588" w:type="pct"/>
          </w:tcPr>
          <w:p w14:paraId="4910F5C7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2AB1B274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7E17D9D6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740CF4CE" w14:textId="77777777" w:rsidR="00AE5D94" w:rsidRPr="00CB72A3" w:rsidRDefault="00AE5D94" w:rsidP="00E56DD1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0186BA9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33E710BB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4279A3B6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E5D94" w:rsidRPr="00CB72A3" w14:paraId="62AA5B0F" w14:textId="77777777" w:rsidTr="00E56DD1">
        <w:tc>
          <w:tcPr>
            <w:tcW w:w="2206" w:type="pct"/>
          </w:tcPr>
          <w:p w14:paraId="069624F1" w14:textId="77777777" w:rsidR="00AE5D94" w:rsidRPr="00CB72A3" w:rsidRDefault="00AE5D94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8" w:type="pct"/>
          </w:tcPr>
          <w:p w14:paraId="4913E9D2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1BFE06F1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7B5D035E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3A5739B7" w14:textId="77777777" w:rsidR="00AE5D94" w:rsidRPr="00CB72A3" w:rsidRDefault="00AE5D94" w:rsidP="00E56DD1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F4DF207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vAlign w:val="bottom"/>
          </w:tcPr>
          <w:p w14:paraId="2C4ADA80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4EAD1FD0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E5D94" w:rsidRPr="00CB72A3" w14:paraId="53D2B98E" w14:textId="77777777" w:rsidTr="00E56DD1">
        <w:tc>
          <w:tcPr>
            <w:tcW w:w="2206" w:type="pct"/>
          </w:tcPr>
          <w:p w14:paraId="3C7428E3" w14:textId="77777777" w:rsidR="00AE5D94" w:rsidRPr="00CB72A3" w:rsidRDefault="00AE5D94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เงินให้กู้ยืมระยะยาว</w:t>
            </w:r>
          </w:p>
        </w:tc>
        <w:tc>
          <w:tcPr>
            <w:tcW w:w="588" w:type="pct"/>
          </w:tcPr>
          <w:p w14:paraId="4F516F85" w14:textId="7B695935" w:rsidR="00AE5D94" w:rsidRPr="00CB72A3" w:rsidRDefault="001B1A16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5,584,507</w:t>
            </w:r>
          </w:p>
        </w:tc>
        <w:tc>
          <w:tcPr>
            <w:tcW w:w="147" w:type="pct"/>
            <w:vAlign w:val="bottom"/>
          </w:tcPr>
          <w:p w14:paraId="0230201B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0B4C56AC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6,306,311</w:t>
            </w:r>
          </w:p>
        </w:tc>
        <w:tc>
          <w:tcPr>
            <w:tcW w:w="147" w:type="pct"/>
          </w:tcPr>
          <w:p w14:paraId="0AA5B412" w14:textId="77777777" w:rsidR="00AE5D94" w:rsidRPr="00CB72A3" w:rsidRDefault="00AE5D94" w:rsidP="00E56DD1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1F9C7C3" w14:textId="5F9D3742" w:rsidR="00AE5D94" w:rsidRPr="00CB72A3" w:rsidRDefault="001B1A16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5,584,507</w:t>
            </w:r>
          </w:p>
        </w:tc>
        <w:tc>
          <w:tcPr>
            <w:tcW w:w="138" w:type="pct"/>
            <w:vAlign w:val="bottom"/>
          </w:tcPr>
          <w:p w14:paraId="36713506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300BE812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6,306,311</w:t>
            </w:r>
          </w:p>
        </w:tc>
      </w:tr>
      <w:tr w:rsidR="00AE5D94" w:rsidRPr="00CB72A3" w14:paraId="3E19D410" w14:textId="77777777" w:rsidTr="00E56DD1">
        <w:tc>
          <w:tcPr>
            <w:tcW w:w="2206" w:type="pct"/>
          </w:tcPr>
          <w:p w14:paraId="56254D35" w14:textId="77777777" w:rsidR="00AE5D94" w:rsidRPr="00CB72A3" w:rsidRDefault="00AE5D94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00FD52D" w14:textId="636CD424" w:rsidR="00AE5D94" w:rsidRPr="00CB72A3" w:rsidRDefault="001B1A16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5,309,593</w:t>
            </w:r>
          </w:p>
        </w:tc>
        <w:tc>
          <w:tcPr>
            <w:tcW w:w="147" w:type="pct"/>
            <w:vAlign w:val="bottom"/>
          </w:tcPr>
          <w:p w14:paraId="2A7200E8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2998AF0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5,451,700</w:t>
            </w:r>
          </w:p>
        </w:tc>
        <w:tc>
          <w:tcPr>
            <w:tcW w:w="147" w:type="pct"/>
          </w:tcPr>
          <w:p w14:paraId="0773FE0B" w14:textId="77777777" w:rsidR="00AE5D94" w:rsidRPr="00CB72A3" w:rsidRDefault="00AE5D94" w:rsidP="00E56DD1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07E5B25C" w14:textId="46669966" w:rsidR="00AE5D94" w:rsidRPr="00CB72A3" w:rsidRDefault="001B1A16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5,309,593</w:t>
            </w:r>
          </w:p>
        </w:tc>
        <w:tc>
          <w:tcPr>
            <w:tcW w:w="138" w:type="pct"/>
            <w:vAlign w:val="bottom"/>
          </w:tcPr>
          <w:p w14:paraId="11F8160B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75725452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5,451,700</w:t>
            </w:r>
          </w:p>
        </w:tc>
      </w:tr>
      <w:tr w:rsidR="00AE5D94" w:rsidRPr="00CB72A3" w14:paraId="15679B42" w14:textId="77777777" w:rsidTr="00E56DD1">
        <w:tc>
          <w:tcPr>
            <w:tcW w:w="2206" w:type="pct"/>
          </w:tcPr>
          <w:p w14:paraId="7FE93077" w14:textId="77777777" w:rsidR="00AE5D94" w:rsidRPr="00CB72A3" w:rsidRDefault="00AE5D94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7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2FF55073" w14:textId="434A309F" w:rsidR="00AE5D94" w:rsidRPr="00CB72A3" w:rsidRDefault="001B1A16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10,894,100</w:t>
            </w:r>
          </w:p>
        </w:tc>
        <w:tc>
          <w:tcPr>
            <w:tcW w:w="147" w:type="pct"/>
            <w:vAlign w:val="bottom"/>
          </w:tcPr>
          <w:p w14:paraId="711C1222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5CF091B2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11,758,011</w:t>
            </w:r>
          </w:p>
        </w:tc>
        <w:tc>
          <w:tcPr>
            <w:tcW w:w="147" w:type="pct"/>
          </w:tcPr>
          <w:p w14:paraId="14123082" w14:textId="77777777" w:rsidR="00AE5D94" w:rsidRPr="00CB72A3" w:rsidRDefault="00AE5D94" w:rsidP="00E56DD1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14:paraId="18DBB2B6" w14:textId="1A0BF344" w:rsidR="00AE5D94" w:rsidRPr="00CB72A3" w:rsidRDefault="001B1A16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10,894,100</w:t>
            </w:r>
          </w:p>
        </w:tc>
        <w:tc>
          <w:tcPr>
            <w:tcW w:w="138" w:type="pct"/>
            <w:vAlign w:val="bottom"/>
          </w:tcPr>
          <w:p w14:paraId="3F63AE88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6E2B7D02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11,758,011</w:t>
            </w:r>
          </w:p>
        </w:tc>
      </w:tr>
      <w:tr w:rsidR="00AE5D94" w:rsidRPr="00CB72A3" w14:paraId="32360671" w14:textId="77777777" w:rsidTr="00E56DD1">
        <w:tc>
          <w:tcPr>
            <w:tcW w:w="2206" w:type="pct"/>
          </w:tcPr>
          <w:p w14:paraId="42BBEB3F" w14:textId="77777777" w:rsidR="00AE5D94" w:rsidRPr="00CB72A3" w:rsidRDefault="00AE5D94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E3CB989" w14:textId="578037B1" w:rsidR="00AE5D94" w:rsidRPr="00CB72A3" w:rsidRDefault="001B1A16" w:rsidP="00E56DD1">
            <w:pPr>
              <w:pStyle w:val="a3"/>
              <w:tabs>
                <w:tab w:val="decimal" w:pos="610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3AA69AF4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49368D8" w14:textId="77777777" w:rsidR="00AE5D94" w:rsidRPr="00CB72A3" w:rsidRDefault="00AE5D94" w:rsidP="00E56DD1">
            <w:pPr>
              <w:pStyle w:val="a3"/>
              <w:tabs>
                <w:tab w:val="decimal" w:pos="610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4629F704" w14:textId="77777777" w:rsidR="00AE5D94" w:rsidRPr="00CB72A3" w:rsidRDefault="00AE5D94" w:rsidP="00E56DD1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52F63868" w14:textId="6CE55FC8" w:rsidR="00AE5D94" w:rsidRPr="00CB72A3" w:rsidRDefault="001B1A16" w:rsidP="00E56DD1">
            <w:pPr>
              <w:pStyle w:val="a3"/>
              <w:tabs>
                <w:tab w:val="decimal" w:pos="611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vAlign w:val="bottom"/>
          </w:tcPr>
          <w:p w14:paraId="4ADED375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1631C00" w14:textId="77777777" w:rsidR="00AE5D94" w:rsidRPr="00CB72A3" w:rsidRDefault="00AE5D94" w:rsidP="00E56DD1">
            <w:pPr>
              <w:pStyle w:val="a3"/>
              <w:tabs>
                <w:tab w:val="decimal" w:pos="60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E5D94" w:rsidRPr="00CB72A3" w14:paraId="65523A75" w14:textId="77777777" w:rsidTr="00E56DD1">
        <w:tc>
          <w:tcPr>
            <w:tcW w:w="2206" w:type="pct"/>
          </w:tcPr>
          <w:p w14:paraId="5DA1D9BE" w14:textId="15172125" w:rsidR="00AE5D94" w:rsidRPr="008246F3" w:rsidRDefault="00253827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46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52B2CCF" w14:textId="15C1A319" w:rsidR="00AE5D94" w:rsidRPr="00211E05" w:rsidRDefault="001B1A16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10,894,100</w:t>
            </w:r>
          </w:p>
        </w:tc>
        <w:tc>
          <w:tcPr>
            <w:tcW w:w="147" w:type="pct"/>
            <w:vAlign w:val="bottom"/>
          </w:tcPr>
          <w:p w14:paraId="0462D26D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E2F4F2D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11,758,011</w:t>
            </w:r>
          </w:p>
        </w:tc>
        <w:tc>
          <w:tcPr>
            <w:tcW w:w="147" w:type="pct"/>
          </w:tcPr>
          <w:p w14:paraId="57FD584C" w14:textId="77777777" w:rsidR="00AE5D94" w:rsidRPr="00CB72A3" w:rsidRDefault="00AE5D94" w:rsidP="00E56DD1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314B7B" w14:textId="3433BF5E" w:rsidR="00AE5D94" w:rsidRPr="00CB72A3" w:rsidRDefault="001B1A16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10,894,100</w:t>
            </w:r>
          </w:p>
        </w:tc>
        <w:tc>
          <w:tcPr>
            <w:tcW w:w="138" w:type="pct"/>
            <w:vAlign w:val="bottom"/>
          </w:tcPr>
          <w:p w14:paraId="5729686D" w14:textId="77777777" w:rsidR="00AE5D94" w:rsidRPr="00CB72A3" w:rsidRDefault="00AE5D94" w:rsidP="00E56DD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6A980705" w14:textId="77777777" w:rsidR="00AE5D94" w:rsidRPr="00CB72A3" w:rsidRDefault="00AE5D94" w:rsidP="00E56DD1">
            <w:pPr>
              <w:pStyle w:val="a3"/>
              <w:tabs>
                <w:tab w:val="decimal" w:pos="884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11,758,011</w:t>
            </w:r>
          </w:p>
        </w:tc>
      </w:tr>
    </w:tbl>
    <w:p w14:paraId="767323B3" w14:textId="77777777" w:rsidR="00A07888" w:rsidRDefault="00A07888" w:rsidP="007A12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AE4C15A" w14:textId="6B56A7E0" w:rsidR="008F16F0" w:rsidRPr="00CB72A3" w:rsidRDefault="008F16F0" w:rsidP="007A12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รายการเคลื่อนไหวของเงินให้กู้ยืม</w:t>
      </w:r>
      <w:r w:rsidR="00C258D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ระยะยาว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แก่</w:t>
      </w:r>
      <w:r w:rsidR="00B4233A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บริษัทร่วม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DB15BF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="00233EA1" w:rsidRPr="009D6C02">
        <w:rPr>
          <w:rFonts w:ascii="Angsana New" w:hAnsi="Angsana New" w:hint="cs"/>
          <w:spacing w:val="-2"/>
          <w:sz w:val="30"/>
          <w:szCs w:val="30"/>
          <w:cs/>
        </w:rPr>
        <w:t>เ</w:t>
      </w:r>
      <w:r w:rsidR="00233EA1" w:rsidRPr="009D6C02">
        <w:rPr>
          <w:rFonts w:ascii="Angsana New" w:hAnsi="Angsana New"/>
          <w:spacing w:val="-2"/>
          <w:sz w:val="30"/>
          <w:szCs w:val="30"/>
          <w:cs/>
        </w:rPr>
        <w:t xml:space="preserve">ดือนสิ้นสุดวันที่ </w:t>
      </w:r>
      <w:r w:rsidR="00233EA1" w:rsidRPr="009D6C02">
        <w:rPr>
          <w:rFonts w:ascii="Angsana New" w:hAnsi="Angsana New"/>
          <w:spacing w:val="-2"/>
          <w:sz w:val="30"/>
          <w:szCs w:val="30"/>
          <w:lang w:val="en-US"/>
        </w:rPr>
        <w:t>30</w:t>
      </w:r>
      <w:r w:rsidR="00233EA1" w:rsidRPr="009D6C0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B15BF">
        <w:rPr>
          <w:rFonts w:ascii="Angsana New" w:hAnsi="Angsana New" w:hint="cs"/>
          <w:spacing w:val="-2"/>
          <w:sz w:val="30"/>
          <w:szCs w:val="30"/>
          <w:cs/>
        </w:rPr>
        <w:t>กันยา</w:t>
      </w:r>
      <w:r w:rsidR="00233EA1" w:rsidRPr="009D6C02">
        <w:rPr>
          <w:rFonts w:ascii="Angsana New" w:hAnsi="Angsana New"/>
          <w:spacing w:val="-2"/>
          <w:sz w:val="30"/>
          <w:szCs w:val="30"/>
          <w:cs/>
        </w:rPr>
        <w:t>ยน</w:t>
      </w:r>
      <w:r w:rsidR="00233EA1" w:rsidRPr="009D6C02">
        <w:rPr>
          <w:rFonts w:ascii="Angsana New" w:hAnsi="Angsana New"/>
          <w:spacing w:val="-2"/>
          <w:sz w:val="30"/>
          <w:szCs w:val="30"/>
        </w:rPr>
        <w:t xml:space="preserve"> </w:t>
      </w:r>
      <w:r w:rsidR="00A00620" w:rsidRPr="00CB72A3">
        <w:rPr>
          <w:rFonts w:asciiTheme="majorBidi" w:hAnsiTheme="majorBidi" w:cstheme="majorBidi"/>
          <w:spacing w:val="-2"/>
          <w:sz w:val="30"/>
          <w:szCs w:val="30"/>
          <w:lang w:val="en-US"/>
        </w:rPr>
        <w:t>25</w:t>
      </w:r>
      <w:r w:rsidR="007F1691" w:rsidRPr="00CB72A3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="00233EA1">
        <w:rPr>
          <w:rFonts w:asciiTheme="majorBidi" w:hAnsiTheme="majorBidi" w:cstheme="majorBidi"/>
          <w:spacing w:val="-2"/>
          <w:sz w:val="30"/>
          <w:szCs w:val="30"/>
          <w:lang w:val="en-US"/>
        </w:rPr>
        <w:t>7</w:t>
      </w:r>
      <w:r w:rsidR="007F1691" w:rsidRPr="00CB72A3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53DB8398" w14:textId="77777777" w:rsidR="007128D1" w:rsidRPr="00CB72A3" w:rsidRDefault="007128D1" w:rsidP="007A12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260"/>
        <w:gridCol w:w="1620"/>
        <w:gridCol w:w="180"/>
        <w:gridCol w:w="1620"/>
      </w:tblGrid>
      <w:tr w:rsidR="00FA1FD9" w:rsidRPr="00CB72A3" w14:paraId="5486289D" w14:textId="77777777" w:rsidTr="00415BE4">
        <w:trPr>
          <w:tblHeader/>
        </w:trPr>
        <w:tc>
          <w:tcPr>
            <w:tcW w:w="4500" w:type="dxa"/>
            <w:shd w:val="clear" w:color="auto" w:fill="FFFFFF" w:themeFill="background1"/>
          </w:tcPr>
          <w:p w14:paraId="04DA4143" w14:textId="77777777" w:rsidR="00FA1FD9" w:rsidRPr="00CB72A3" w:rsidRDefault="00FA1FD9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60" w:type="dxa"/>
          </w:tcPr>
          <w:p w14:paraId="44065738" w14:textId="77777777" w:rsidR="00FA1FD9" w:rsidRPr="00CB72A3" w:rsidRDefault="00FA1FD9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420" w:type="dxa"/>
            <w:gridSpan w:val="3"/>
          </w:tcPr>
          <w:p w14:paraId="29343FF3" w14:textId="532253D3" w:rsidR="00FA1FD9" w:rsidRPr="00CB72A3" w:rsidRDefault="00FA1FD9" w:rsidP="00FA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25382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</w:p>
        </w:tc>
      </w:tr>
      <w:tr w:rsidR="00415BE4" w:rsidRPr="00CB72A3" w14:paraId="628C8A3D" w14:textId="77777777" w:rsidTr="00415BE4">
        <w:trPr>
          <w:tblHeader/>
        </w:trPr>
        <w:tc>
          <w:tcPr>
            <w:tcW w:w="4500" w:type="dxa"/>
            <w:shd w:val="clear" w:color="auto" w:fill="FFFFFF" w:themeFill="background1"/>
          </w:tcPr>
          <w:p w14:paraId="08FDA041" w14:textId="77777777" w:rsidR="00415BE4" w:rsidRPr="00CB72A3" w:rsidRDefault="00415BE4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4F9869A" w14:textId="77777777" w:rsidR="00415BE4" w:rsidRPr="00CB72A3" w:rsidRDefault="00415BE4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73AD8321" w14:textId="43EE4026" w:rsidR="00415BE4" w:rsidRPr="00CB72A3" w:rsidRDefault="00415BE4" w:rsidP="00FA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212E6" w:rsidRPr="00CB72A3" w14:paraId="44EA3D44" w14:textId="77777777" w:rsidTr="00415BE4">
        <w:trPr>
          <w:tblHeader/>
        </w:trPr>
        <w:tc>
          <w:tcPr>
            <w:tcW w:w="4500" w:type="dxa"/>
          </w:tcPr>
          <w:p w14:paraId="39D0F8FC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0ECAF3E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30BB33E" w14:textId="3AEAEF3A" w:rsidR="000212E6" w:rsidRPr="00CB72A3" w:rsidRDefault="004A24EA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33EA1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62E82391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7EA96DE7" w14:textId="39607BEA" w:rsidR="000212E6" w:rsidRPr="00A9673E" w:rsidRDefault="004A24EA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D051E7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0212E6" w:rsidRPr="00CB72A3" w14:paraId="1DEA1478" w14:textId="77777777" w:rsidTr="00415BE4">
        <w:tc>
          <w:tcPr>
            <w:tcW w:w="4500" w:type="dxa"/>
            <w:vAlign w:val="bottom"/>
          </w:tcPr>
          <w:p w14:paraId="693D2767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1D821E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420" w:type="dxa"/>
            <w:gridSpan w:val="3"/>
          </w:tcPr>
          <w:p w14:paraId="0915A1BA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212E6" w:rsidRPr="00CB72A3" w14:paraId="08BCA289" w14:textId="77777777" w:rsidTr="00415BE4">
        <w:tc>
          <w:tcPr>
            <w:tcW w:w="4500" w:type="dxa"/>
            <w:vAlign w:val="bottom"/>
          </w:tcPr>
          <w:p w14:paraId="38200667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3FA269D8" w14:textId="77777777" w:rsidR="000212E6" w:rsidRPr="00CB72A3" w:rsidRDefault="0093412B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SOFR</w:t>
            </w:r>
            <w:r w:rsidR="000212E6" w:rsidRPr="00CB72A3">
              <w:rPr>
                <w:rFonts w:asciiTheme="majorBidi" w:hAnsiTheme="majorBidi" w:cstheme="majorBidi"/>
                <w:sz w:val="30"/>
                <w:szCs w:val="30"/>
              </w:rPr>
              <w:t>+3.5</w:t>
            </w:r>
          </w:p>
        </w:tc>
        <w:tc>
          <w:tcPr>
            <w:tcW w:w="1620" w:type="dxa"/>
            <w:vAlign w:val="bottom"/>
          </w:tcPr>
          <w:p w14:paraId="54C367CC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71DF43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68F0B99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15BF" w:rsidRPr="00CB72A3" w14:paraId="41C29EE2" w14:textId="77777777" w:rsidTr="00415BE4">
        <w:tc>
          <w:tcPr>
            <w:tcW w:w="4500" w:type="dxa"/>
            <w:vAlign w:val="bottom"/>
          </w:tcPr>
          <w:p w14:paraId="47B40CDA" w14:textId="77777777" w:rsidR="00DB15BF" w:rsidRPr="00CB72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2F6FC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2F6FC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2F6FC3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</w:p>
        </w:tc>
        <w:tc>
          <w:tcPr>
            <w:tcW w:w="1260" w:type="dxa"/>
            <w:vAlign w:val="center"/>
          </w:tcPr>
          <w:p w14:paraId="615DF20B" w14:textId="77777777" w:rsidR="00DB15BF" w:rsidRPr="00CB72A3" w:rsidRDefault="00DB15BF" w:rsidP="00DB15BF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6C1B6A95" w14:textId="4E24295A" w:rsidR="00DB15BF" w:rsidRPr="00177AFB" w:rsidRDefault="00DB15BF" w:rsidP="00DB15BF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7A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6,306,311</w:t>
            </w:r>
          </w:p>
        </w:tc>
        <w:tc>
          <w:tcPr>
            <w:tcW w:w="180" w:type="dxa"/>
            <w:vAlign w:val="bottom"/>
          </w:tcPr>
          <w:p w14:paraId="72D4C71E" w14:textId="77777777" w:rsidR="00DB15BF" w:rsidRPr="00177AFB" w:rsidRDefault="00DB15BF" w:rsidP="00DB15BF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67E7C6CD" w14:textId="27FE86A5" w:rsidR="00DB15BF" w:rsidRPr="00177AFB" w:rsidRDefault="00DB15BF" w:rsidP="00DB15BF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5B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5,897,081</w:t>
            </w:r>
          </w:p>
        </w:tc>
      </w:tr>
      <w:tr w:rsidR="00DB15BF" w:rsidRPr="00CB72A3" w14:paraId="32B4CF14" w14:textId="77777777" w:rsidTr="00415BE4">
        <w:tc>
          <w:tcPr>
            <w:tcW w:w="4500" w:type="dxa"/>
            <w:vAlign w:val="bottom"/>
          </w:tcPr>
          <w:p w14:paraId="625619F8" w14:textId="7576C1BE" w:rsidR="00DB15BF" w:rsidRPr="00CB72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415BE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15BE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15BE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ขาดทุน) 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260" w:type="dxa"/>
            <w:vAlign w:val="center"/>
          </w:tcPr>
          <w:p w14:paraId="1C2F1F14" w14:textId="77777777" w:rsidR="00DB15BF" w:rsidRPr="00CB72A3" w:rsidRDefault="00DB15BF" w:rsidP="00DB15BF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6C80FE4" w14:textId="19DF8B53" w:rsidR="00DB15BF" w:rsidRPr="00CB72A3" w:rsidRDefault="001B1A16" w:rsidP="00DB15BF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(721,804)</w:t>
            </w:r>
          </w:p>
        </w:tc>
        <w:tc>
          <w:tcPr>
            <w:tcW w:w="180" w:type="dxa"/>
          </w:tcPr>
          <w:p w14:paraId="54167E8F" w14:textId="77777777" w:rsidR="00DB15BF" w:rsidRPr="00CB72A3" w:rsidRDefault="00DB15BF" w:rsidP="00DB15BF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0220E4" w14:textId="52ADE6C1" w:rsidR="00DB15BF" w:rsidRPr="00CB72A3" w:rsidRDefault="00DB15BF" w:rsidP="00DB15BF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5B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425,348</w:t>
            </w:r>
          </w:p>
        </w:tc>
      </w:tr>
      <w:tr w:rsidR="00DB15BF" w:rsidRPr="00CB72A3" w14:paraId="1E602747" w14:textId="77777777" w:rsidTr="00415BE4">
        <w:tc>
          <w:tcPr>
            <w:tcW w:w="4500" w:type="dxa"/>
            <w:vAlign w:val="bottom"/>
          </w:tcPr>
          <w:p w14:paraId="5D78FCAB" w14:textId="6FF831F9" w:rsidR="00DB15BF" w:rsidRPr="00CB72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4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544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05821420" w14:textId="77777777" w:rsidR="00DB15BF" w:rsidRPr="00CB72A3" w:rsidRDefault="00DB15BF" w:rsidP="00DB15BF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A4AC798" w14:textId="7FC3CA76" w:rsidR="00DB15BF" w:rsidRPr="00CB72A3" w:rsidRDefault="001B1A16" w:rsidP="00DB15BF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5,584,507</w:t>
            </w:r>
          </w:p>
        </w:tc>
        <w:tc>
          <w:tcPr>
            <w:tcW w:w="180" w:type="dxa"/>
          </w:tcPr>
          <w:p w14:paraId="51D8065B" w14:textId="77777777" w:rsidR="00DB15BF" w:rsidRPr="00CB72A3" w:rsidRDefault="00DB15BF" w:rsidP="00DB15BF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78BFBA" w14:textId="147AA33D" w:rsidR="00DB15BF" w:rsidRPr="00CB72A3" w:rsidRDefault="00DB15BF" w:rsidP="00DB15BF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15B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begin"/>
            </w:r>
            <w:r w:rsidRPr="00415B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instrText xml:space="preserve"> =SUM(ABOVE) </w:instrText>
            </w:r>
            <w:r w:rsidRPr="00415B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separate"/>
            </w:r>
            <w:r w:rsidRPr="00415B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6,322,429</w:t>
            </w:r>
            <w:r w:rsidRPr="00415B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end"/>
            </w:r>
          </w:p>
        </w:tc>
      </w:tr>
    </w:tbl>
    <w:p w14:paraId="07D0CFFE" w14:textId="77777777" w:rsidR="007128D1" w:rsidRPr="00CB72A3" w:rsidRDefault="007128D1" w:rsidP="00B4233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B07F93C" w14:textId="77777777" w:rsidR="00A83FA9" w:rsidRDefault="00A83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9043F0E" w14:textId="3A20E542" w:rsidR="00605116" w:rsidRPr="00CB72A3" w:rsidRDefault="00605116" w:rsidP="002538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B72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เงินให้กู้ยืมแก่บริษัทร่วม</w:t>
      </w:r>
    </w:p>
    <w:p w14:paraId="6D47FC01" w14:textId="77777777" w:rsidR="007128D1" w:rsidRPr="000A755D" w:rsidRDefault="007128D1" w:rsidP="00681BF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i/>
          <w:iCs/>
          <w:sz w:val="12"/>
          <w:szCs w:val="12"/>
        </w:rPr>
      </w:pPr>
    </w:p>
    <w:p w14:paraId="6B97354D" w14:textId="77777777" w:rsidR="006F0A0F" w:rsidRDefault="006F0A0F" w:rsidP="00C27D23">
      <w:pPr>
        <w:tabs>
          <w:tab w:val="clear" w:pos="227"/>
          <w:tab w:val="clear" w:pos="454"/>
          <w:tab w:val="clear" w:pos="680"/>
          <w:tab w:val="left" w:pos="720"/>
        </w:tabs>
        <w:spacing w:line="228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ในปี </w:t>
      </w:r>
      <w:r>
        <w:rPr>
          <w:rFonts w:ascii="Angsana New" w:hAnsi="Angsana New"/>
          <w:sz w:val="30"/>
          <w:szCs w:val="30"/>
        </w:rPr>
        <w:t xml:space="preserve">2554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บริษัทได้ทำสัญญาเงินให้กู้ยืมกับบริษัทร่วมแห่งหนึ่งเป็นจำนวนเงิน </w:t>
      </w:r>
      <w:r>
        <w:rPr>
          <w:rFonts w:ascii="Angsana New" w:hAnsi="Angsana New"/>
          <w:sz w:val="30"/>
          <w:szCs w:val="30"/>
        </w:rPr>
        <w:t>173</w:t>
      </w:r>
      <w:r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  <w:r>
        <w:rPr>
          <w:rFonts w:ascii="Angsana New" w:hAnsi="Angsana New"/>
          <w:sz w:val="30"/>
          <w:szCs w:val="30"/>
        </w:rPr>
        <w:t xml:space="preserve">   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คิดอัตราดอกเบี้ยอัตรา </w:t>
      </w:r>
      <w:r w:rsidRPr="003F1437">
        <w:rPr>
          <w:rFonts w:ascii="Angsana New" w:hAnsi="Angsana New"/>
          <w:spacing w:val="-4"/>
          <w:sz w:val="30"/>
          <w:szCs w:val="30"/>
        </w:rPr>
        <w:t xml:space="preserve">LIBOR 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บวกด้วยร้อยละ </w:t>
      </w:r>
      <w:r w:rsidRPr="003F1437">
        <w:rPr>
          <w:rFonts w:ascii="Angsana New" w:hAnsi="Angsana New"/>
          <w:spacing w:val="-4"/>
          <w:sz w:val="30"/>
          <w:szCs w:val="30"/>
        </w:rPr>
        <w:t>3.5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 ต่อปี เงินให้กู้ยืมนี้มีกำหนดคืนในเดือนกรกฎาคม </w:t>
      </w:r>
      <w:r w:rsidRPr="003F1437">
        <w:rPr>
          <w:rFonts w:ascii="Angsana New" w:hAnsi="Angsana New"/>
          <w:spacing w:val="-4"/>
          <w:sz w:val="30"/>
          <w:szCs w:val="30"/>
        </w:rPr>
        <w:t>2559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       </w:t>
      </w:r>
      <w:r>
        <w:rPr>
          <w:rFonts w:ascii="Angsana New" w:hAnsi="Angsana New"/>
          <w:spacing w:val="-4"/>
          <w:sz w:val="30"/>
          <w:szCs w:val="30"/>
        </w:rPr>
        <w:br/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3F1437">
        <w:rPr>
          <w:rFonts w:ascii="Angsana New" w:hAnsi="Angsana New"/>
          <w:spacing w:val="-4"/>
          <w:sz w:val="30"/>
          <w:szCs w:val="30"/>
        </w:rPr>
        <w:t xml:space="preserve"> 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กรกฎาคม </w:t>
      </w:r>
      <w:r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บริษัทได้ทำหนังสือแก้ไขสัญญาเพื่อขยายกำหนดการชำระคืนเป็นเดือนกรกฎาคม </w:t>
      </w:r>
      <w:r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โดยไม่มี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การเปลี่ยนแปลงเงื่อนไขอื่นใด และเมื่อวันที่ </w:t>
      </w:r>
      <w:r w:rsidRPr="003F1437">
        <w:rPr>
          <w:rFonts w:ascii="Angsana New" w:hAnsi="Angsana New"/>
          <w:spacing w:val="-4"/>
          <w:sz w:val="30"/>
          <w:szCs w:val="30"/>
        </w:rPr>
        <w:t>18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 มีนาคม </w:t>
      </w:r>
      <w:r w:rsidRPr="003F1437">
        <w:rPr>
          <w:rFonts w:ascii="Angsana New" w:hAnsi="Angsana New"/>
          <w:spacing w:val="-4"/>
          <w:sz w:val="30"/>
          <w:szCs w:val="30"/>
        </w:rPr>
        <w:t>2564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บริษัทได้ทำหนังสือแก้ไขสัญญาเพื่อขยายกำหนดการ</w:t>
      </w:r>
      <w:r w:rsidRPr="003F1437">
        <w:rPr>
          <w:rFonts w:ascii="Angsana New" w:hAnsi="Angsana New" w:hint="cs"/>
          <w:spacing w:val="-2"/>
          <w:sz w:val="30"/>
          <w:szCs w:val="30"/>
          <w:cs/>
        </w:rPr>
        <w:t xml:space="preserve">ชำระคืนเป็นเดือนมิถุนายน </w:t>
      </w:r>
      <w:r w:rsidRPr="003F1437">
        <w:rPr>
          <w:rFonts w:ascii="Angsana New" w:hAnsi="Angsana New"/>
          <w:spacing w:val="-2"/>
          <w:sz w:val="30"/>
          <w:szCs w:val="30"/>
        </w:rPr>
        <w:t>2569</w:t>
      </w:r>
      <w:r w:rsidRPr="003F1437">
        <w:rPr>
          <w:rFonts w:ascii="Angsana New" w:hAnsi="Angsana New" w:hint="cs"/>
          <w:spacing w:val="-2"/>
          <w:sz w:val="30"/>
          <w:szCs w:val="30"/>
          <w:cs/>
        </w:rPr>
        <w:t xml:space="preserve"> โดยคิด</w:t>
      </w:r>
      <w:r>
        <w:rPr>
          <w:rFonts w:ascii="Angsana New" w:hAnsi="Angsana New" w:hint="cs"/>
          <w:spacing w:val="-2"/>
          <w:sz w:val="30"/>
          <w:szCs w:val="30"/>
          <w:cs/>
        </w:rPr>
        <w:t>อัตรา</w:t>
      </w:r>
      <w:r w:rsidRPr="003F1437">
        <w:rPr>
          <w:rFonts w:ascii="Angsana New" w:hAnsi="Angsana New" w:hint="cs"/>
          <w:spacing w:val="-2"/>
          <w:sz w:val="30"/>
          <w:szCs w:val="30"/>
          <w:cs/>
        </w:rPr>
        <w:t xml:space="preserve">ดอกเบี้ยอัตรา </w:t>
      </w:r>
      <w:r w:rsidRPr="003F1437">
        <w:rPr>
          <w:rFonts w:ascii="Angsana New" w:hAnsi="Angsana New"/>
          <w:spacing w:val="-2"/>
          <w:sz w:val="30"/>
          <w:szCs w:val="30"/>
        </w:rPr>
        <w:t xml:space="preserve">SOFR </w:t>
      </w:r>
      <w:r w:rsidRPr="003F1437">
        <w:rPr>
          <w:rFonts w:ascii="Angsana New" w:hAnsi="Angsana New" w:hint="cs"/>
          <w:spacing w:val="-2"/>
          <w:sz w:val="30"/>
          <w:szCs w:val="30"/>
          <w:cs/>
        </w:rPr>
        <w:t xml:space="preserve">บวกด้วยร้อยละ </w:t>
      </w:r>
      <w:r w:rsidRPr="003F1437">
        <w:rPr>
          <w:rFonts w:ascii="Angsana New" w:hAnsi="Angsana New"/>
          <w:spacing w:val="-2"/>
          <w:sz w:val="30"/>
          <w:szCs w:val="30"/>
        </w:rPr>
        <w:t>3.5</w:t>
      </w:r>
      <w:r w:rsidRPr="003F1437">
        <w:rPr>
          <w:rFonts w:ascii="Angsana New" w:hAnsi="Angsana New" w:hint="cs"/>
          <w:spacing w:val="-2"/>
          <w:sz w:val="30"/>
          <w:szCs w:val="30"/>
          <w:cs/>
        </w:rPr>
        <w:t xml:space="preserve"> ต่อปี ดอกเบี้ยจะถูกรวมทบต้น ณ</w:t>
      </w:r>
      <w:r>
        <w:rPr>
          <w:rFonts w:ascii="Angsana New" w:hAnsi="Angsana New" w:hint="cs"/>
          <w:sz w:val="30"/>
          <w:szCs w:val="30"/>
          <w:cs/>
        </w:rPr>
        <w:t xml:space="preserve"> วันสิ้นสุดในแต่ละงวดของดอกเบี้ย</w:t>
      </w:r>
      <w:r w:rsidRPr="00BD1731">
        <w:rPr>
          <w:rFonts w:ascii="Angsana New" w:hAnsi="Angsana New" w:hint="cs"/>
          <w:sz w:val="30"/>
          <w:szCs w:val="30"/>
          <w:cs/>
        </w:rPr>
        <w:t>ทุกเดือน</w:t>
      </w:r>
      <w:r>
        <w:rPr>
          <w:rFonts w:ascii="Angsana New" w:hAnsi="Angsana New" w:hint="cs"/>
          <w:sz w:val="30"/>
          <w:szCs w:val="30"/>
          <w:cs/>
        </w:rPr>
        <w:t xml:space="preserve"> และจะถูกชำระคืนพร้อมกับเงินกู้ยืม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หนังสือแก้ไขสัญญาเพื่อขยายกำหนดการชำระคืนดังกล่าว มีผลบังคับใช้ตั้งแต่วันที่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เมษายน</w:t>
      </w:r>
      <w:r>
        <w:rPr>
          <w:rFonts w:ascii="Angsana New" w:hAnsi="Angsana New"/>
          <w:sz w:val="30"/>
          <w:szCs w:val="30"/>
        </w:rPr>
        <w:t xml:space="preserve"> 2564</w:t>
      </w:r>
    </w:p>
    <w:p w14:paraId="583131DF" w14:textId="57BE47C2" w:rsidR="00E45401" w:rsidRPr="000A755D" w:rsidRDefault="00E45401" w:rsidP="00B4233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29"/>
        <w:jc w:val="both"/>
        <w:rPr>
          <w:rFonts w:asciiTheme="majorBidi" w:hAnsiTheme="majorBidi" w:cstheme="majorBidi"/>
          <w:sz w:val="12"/>
          <w:szCs w:val="12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3"/>
        <w:gridCol w:w="1062"/>
        <w:gridCol w:w="288"/>
        <w:gridCol w:w="1078"/>
        <w:gridCol w:w="275"/>
        <w:gridCol w:w="1078"/>
        <w:gridCol w:w="255"/>
        <w:gridCol w:w="1138"/>
      </w:tblGrid>
      <w:tr w:rsidR="004A6425" w:rsidRPr="00CB72A3" w14:paraId="3514DE2A" w14:textId="77777777" w:rsidTr="00E45401">
        <w:tc>
          <w:tcPr>
            <w:tcW w:w="2217" w:type="pct"/>
          </w:tcPr>
          <w:p w14:paraId="5F98F4F8" w14:textId="03A65C3A" w:rsidR="004A6425" w:rsidRPr="00CB72A3" w:rsidRDefault="001A3DF6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06" w:type="pct"/>
            <w:gridSpan w:val="3"/>
          </w:tcPr>
          <w:p w14:paraId="09FABABE" w14:textId="77777777" w:rsidR="004A6425" w:rsidRPr="00CB72A3" w:rsidRDefault="00FE214B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8" w:type="pct"/>
          </w:tcPr>
          <w:p w14:paraId="72DACD08" w14:textId="77777777" w:rsidR="004A6425" w:rsidRPr="00CB72A3" w:rsidRDefault="004A6425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29" w:type="pct"/>
            <w:gridSpan w:val="3"/>
          </w:tcPr>
          <w:p w14:paraId="4EF8AD15" w14:textId="77777777" w:rsidR="004A6425" w:rsidRPr="00CB72A3" w:rsidRDefault="004A6425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233EA1" w:rsidRPr="00CB72A3" w14:paraId="41B6FE76" w14:textId="77777777" w:rsidTr="00E45401">
        <w:trPr>
          <w:trHeight w:hRule="exact" w:val="389"/>
        </w:trPr>
        <w:tc>
          <w:tcPr>
            <w:tcW w:w="2217" w:type="pct"/>
          </w:tcPr>
          <w:p w14:paraId="7C9BBB6F" w14:textId="77777777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D728AC8" w14:textId="38E6C3CE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25555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2555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B15B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5" w:type="pct"/>
          </w:tcPr>
          <w:p w14:paraId="2E43056E" w14:textId="77777777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C3420A8" w14:textId="77777777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8" w:type="pct"/>
          </w:tcPr>
          <w:p w14:paraId="56D5A2C0" w14:textId="77777777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CD171CC" w14:textId="16F9E87D" w:rsidR="00233EA1" w:rsidRPr="00CB72A3" w:rsidRDefault="00DB15BF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25555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2555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7" w:type="pct"/>
          </w:tcPr>
          <w:p w14:paraId="6A0774FA" w14:textId="77777777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B1F7ACE" w14:textId="1FEE18EC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233EA1" w:rsidRPr="00CB72A3" w14:paraId="1A1111A9" w14:textId="77777777" w:rsidTr="00E45401">
        <w:trPr>
          <w:trHeight w:hRule="exact" w:val="389"/>
        </w:trPr>
        <w:tc>
          <w:tcPr>
            <w:tcW w:w="2217" w:type="pct"/>
          </w:tcPr>
          <w:p w14:paraId="244CD59A" w14:textId="77777777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32AB3B87" w14:textId="56451427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55" w:type="pct"/>
          </w:tcPr>
          <w:p w14:paraId="6E1787ED" w14:textId="77777777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7C67FCB" w14:textId="6288F6C3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</w:tcPr>
          <w:p w14:paraId="3521496A" w14:textId="77777777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90A49F6" w14:textId="64CD33D5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37" w:type="pct"/>
          </w:tcPr>
          <w:p w14:paraId="7AC45621" w14:textId="77777777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929222E" w14:textId="52D8F54E" w:rsidR="00233EA1" w:rsidRPr="00CB72A3" w:rsidRDefault="00233EA1" w:rsidP="0023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095A70" w:rsidRPr="00CB72A3" w14:paraId="5C7B0BB3" w14:textId="77777777" w:rsidTr="00E45401">
        <w:trPr>
          <w:trHeight w:hRule="exact" w:val="389"/>
        </w:trPr>
        <w:tc>
          <w:tcPr>
            <w:tcW w:w="2217" w:type="pct"/>
          </w:tcPr>
          <w:p w14:paraId="1BDF36CC" w14:textId="77777777" w:rsidR="00095A70" w:rsidRPr="00CB72A3" w:rsidRDefault="00095A7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3" w:type="pct"/>
            <w:gridSpan w:val="7"/>
          </w:tcPr>
          <w:p w14:paraId="5D45DEA3" w14:textId="77777777" w:rsidR="00095A70" w:rsidRPr="00CB72A3" w:rsidRDefault="00095A70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3412B" w:rsidRPr="00CB72A3" w14:paraId="7D3CEFF4" w14:textId="77777777" w:rsidTr="00E45401">
        <w:trPr>
          <w:trHeight w:hRule="exact" w:val="389"/>
        </w:trPr>
        <w:tc>
          <w:tcPr>
            <w:tcW w:w="2217" w:type="pct"/>
          </w:tcPr>
          <w:p w14:paraId="777CAEDC" w14:textId="77777777" w:rsidR="0093412B" w:rsidRPr="00CB72A3" w:rsidRDefault="0093412B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83" w:type="pct"/>
            <w:gridSpan w:val="7"/>
          </w:tcPr>
          <w:p w14:paraId="054D3027" w14:textId="77777777" w:rsidR="0093412B" w:rsidRPr="00CB72A3" w:rsidRDefault="0093412B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177AFB" w:rsidRPr="00CB72A3" w14:paraId="15007C09" w14:textId="77777777" w:rsidTr="001C1286">
        <w:tc>
          <w:tcPr>
            <w:tcW w:w="2217" w:type="pct"/>
          </w:tcPr>
          <w:p w14:paraId="25CE4ECA" w14:textId="43F99E7A" w:rsidR="00177AFB" w:rsidRPr="00CB72A3" w:rsidRDefault="00177AFB" w:rsidP="0017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6B16BA1" w14:textId="27528E7F" w:rsidR="00177AFB" w:rsidRPr="00CB72A3" w:rsidRDefault="001B1A16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709,523</w:t>
            </w:r>
          </w:p>
        </w:tc>
        <w:tc>
          <w:tcPr>
            <w:tcW w:w="155" w:type="pct"/>
            <w:vAlign w:val="bottom"/>
          </w:tcPr>
          <w:p w14:paraId="0F7AEDF0" w14:textId="77777777" w:rsidR="00177AFB" w:rsidRPr="00CB72A3" w:rsidRDefault="00177AFB" w:rsidP="0017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A06B9C5" w14:textId="5F94F042" w:rsidR="00177AFB" w:rsidRPr="00CB72A3" w:rsidRDefault="00177AFB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1,204,836</w:t>
            </w:r>
          </w:p>
        </w:tc>
        <w:tc>
          <w:tcPr>
            <w:tcW w:w="148" w:type="pct"/>
          </w:tcPr>
          <w:p w14:paraId="6F11B380" w14:textId="77777777" w:rsidR="00177AFB" w:rsidRPr="00CB72A3" w:rsidRDefault="00177AFB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152015F0" w14:textId="22E86AF9" w:rsidR="00177AFB" w:rsidRPr="00CB72A3" w:rsidRDefault="001B1A16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709,523</w:t>
            </w:r>
          </w:p>
        </w:tc>
        <w:tc>
          <w:tcPr>
            <w:tcW w:w="137" w:type="pct"/>
            <w:vAlign w:val="bottom"/>
          </w:tcPr>
          <w:p w14:paraId="0AF642FA" w14:textId="77777777" w:rsidR="00177AFB" w:rsidRPr="00CB72A3" w:rsidRDefault="00177AFB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2474196F" w14:textId="3C5BDB9F" w:rsidR="00177AFB" w:rsidRPr="00CB72A3" w:rsidRDefault="00177AFB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1,204,836</w:t>
            </w:r>
          </w:p>
        </w:tc>
      </w:tr>
      <w:tr w:rsidR="00177AFB" w:rsidRPr="00CB72A3" w14:paraId="015B3994" w14:textId="77777777" w:rsidTr="001C1286">
        <w:tc>
          <w:tcPr>
            <w:tcW w:w="2217" w:type="pct"/>
          </w:tcPr>
          <w:p w14:paraId="724E6587" w14:textId="08144BE4" w:rsidR="00177AFB" w:rsidRPr="00CB72A3" w:rsidRDefault="00177AFB" w:rsidP="0017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4499F04B" w14:textId="16B645E8" w:rsidR="00177AFB" w:rsidRPr="00211E05" w:rsidRDefault="001B1A16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709,523</w:t>
            </w:r>
          </w:p>
        </w:tc>
        <w:tc>
          <w:tcPr>
            <w:tcW w:w="155" w:type="pct"/>
            <w:vAlign w:val="bottom"/>
          </w:tcPr>
          <w:p w14:paraId="60A437A6" w14:textId="77777777" w:rsidR="00177AFB" w:rsidRPr="00CB72A3" w:rsidRDefault="00177AFB" w:rsidP="0017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16F7C34F" w14:textId="67185481" w:rsidR="00177AFB" w:rsidRPr="00CB72A3" w:rsidRDefault="00177AFB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1,204,836</w:t>
            </w:r>
          </w:p>
        </w:tc>
        <w:tc>
          <w:tcPr>
            <w:tcW w:w="148" w:type="pct"/>
          </w:tcPr>
          <w:p w14:paraId="3A0C65AC" w14:textId="77777777" w:rsidR="00177AFB" w:rsidRPr="00CB72A3" w:rsidRDefault="00177AFB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8A54543" w14:textId="5E9A366D" w:rsidR="00177AFB" w:rsidRPr="00CB72A3" w:rsidRDefault="001B1A16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709,523</w:t>
            </w:r>
          </w:p>
        </w:tc>
        <w:tc>
          <w:tcPr>
            <w:tcW w:w="137" w:type="pct"/>
            <w:vAlign w:val="bottom"/>
          </w:tcPr>
          <w:p w14:paraId="475EE3A5" w14:textId="77777777" w:rsidR="00177AFB" w:rsidRPr="00CB72A3" w:rsidRDefault="00177AFB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1E5015A6" w14:textId="0348EDBE" w:rsidR="00177AFB" w:rsidRPr="00CB72A3" w:rsidRDefault="00177AFB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1,204,836</w:t>
            </w:r>
          </w:p>
        </w:tc>
      </w:tr>
      <w:tr w:rsidR="00177AFB" w:rsidRPr="00CB72A3" w14:paraId="3BCAA7DC" w14:textId="77777777" w:rsidTr="001C1286">
        <w:trPr>
          <w:trHeight w:hRule="exact" w:val="288"/>
        </w:trPr>
        <w:tc>
          <w:tcPr>
            <w:tcW w:w="2217" w:type="pct"/>
          </w:tcPr>
          <w:p w14:paraId="4EA32E66" w14:textId="77777777" w:rsidR="00177AFB" w:rsidRPr="00A83FA9" w:rsidRDefault="00177AFB" w:rsidP="0017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6537E3AE" w14:textId="77777777" w:rsidR="00177AFB" w:rsidRPr="00CB72A3" w:rsidRDefault="00177AFB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2C26883E" w14:textId="77777777" w:rsidR="00177AFB" w:rsidRPr="00CB72A3" w:rsidRDefault="00177AFB" w:rsidP="0017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5D4579EE" w14:textId="77777777" w:rsidR="00177AFB" w:rsidRPr="00CB72A3" w:rsidRDefault="00177AFB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4D637D45" w14:textId="77777777" w:rsidR="00177AFB" w:rsidRPr="00CB72A3" w:rsidRDefault="00177AFB" w:rsidP="00177AFB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7CC9A9C9" w14:textId="77777777" w:rsidR="00177AFB" w:rsidRPr="00CB72A3" w:rsidRDefault="00177AFB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5F838F89" w14:textId="77777777" w:rsidR="00177AFB" w:rsidRPr="00CB72A3" w:rsidRDefault="00177AFB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55265D00" w14:textId="77777777" w:rsidR="00177AFB" w:rsidRPr="00CB72A3" w:rsidRDefault="00177AFB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77AFB" w:rsidRPr="00CB72A3" w14:paraId="61CA1DC8" w14:textId="77777777" w:rsidTr="001C1286">
        <w:tc>
          <w:tcPr>
            <w:tcW w:w="2217" w:type="pct"/>
          </w:tcPr>
          <w:p w14:paraId="68967B1C" w14:textId="77777777" w:rsidR="00177AFB" w:rsidRPr="00CB72A3" w:rsidRDefault="00177AFB" w:rsidP="0017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71" w:type="pct"/>
          </w:tcPr>
          <w:p w14:paraId="6FFDD95B" w14:textId="77777777" w:rsidR="00177AFB" w:rsidRPr="00CB72A3" w:rsidRDefault="00177AFB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78885F62" w14:textId="77777777" w:rsidR="00177AFB" w:rsidRPr="00CB72A3" w:rsidRDefault="00177AFB" w:rsidP="0017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2C01F06" w14:textId="77777777" w:rsidR="00177AFB" w:rsidRPr="00CB72A3" w:rsidRDefault="00177AFB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3F72FCBA" w14:textId="77777777" w:rsidR="00177AFB" w:rsidRPr="00CB72A3" w:rsidRDefault="00177AFB" w:rsidP="00177AFB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3956335A" w14:textId="77777777" w:rsidR="00177AFB" w:rsidRPr="00CB72A3" w:rsidRDefault="00177AFB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3AFCDDFC" w14:textId="77777777" w:rsidR="00177AFB" w:rsidRPr="00CB72A3" w:rsidRDefault="00177AFB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11DCE1AB" w14:textId="77777777" w:rsidR="00177AFB" w:rsidRPr="00CB72A3" w:rsidRDefault="00177AFB" w:rsidP="00177AFB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A1FD9" w:rsidRPr="00CB72A3" w14:paraId="4912DB0E" w14:textId="77777777" w:rsidTr="001C1286">
        <w:tc>
          <w:tcPr>
            <w:tcW w:w="2217" w:type="pct"/>
          </w:tcPr>
          <w:p w14:paraId="21E5787F" w14:textId="77777777" w:rsidR="00FA1FD9" w:rsidRPr="00CB72A3" w:rsidRDefault="00FA1FD9" w:rsidP="00FA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B4C56C2" w14:textId="428EDA74" w:rsidR="00FA1FD9" w:rsidRPr="00CB72A3" w:rsidRDefault="001B1A16" w:rsidP="00FA1FD9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1,065</w:t>
            </w:r>
          </w:p>
        </w:tc>
        <w:tc>
          <w:tcPr>
            <w:tcW w:w="155" w:type="pct"/>
            <w:vAlign w:val="bottom"/>
          </w:tcPr>
          <w:p w14:paraId="3AA93A47" w14:textId="77777777" w:rsidR="00FA1FD9" w:rsidRPr="00CB72A3" w:rsidRDefault="00FA1FD9" w:rsidP="00FA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92D7B8E" w14:textId="54BE478A" w:rsidR="00FA1FD9" w:rsidRPr="00CB72A3" w:rsidRDefault="00FA1FD9" w:rsidP="00FA1FD9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36,182</w:t>
            </w:r>
          </w:p>
        </w:tc>
        <w:tc>
          <w:tcPr>
            <w:tcW w:w="148" w:type="pct"/>
            <w:vAlign w:val="bottom"/>
          </w:tcPr>
          <w:p w14:paraId="30E9AE2F" w14:textId="77777777" w:rsidR="00FA1FD9" w:rsidRPr="00CB72A3" w:rsidRDefault="00FA1FD9" w:rsidP="00FA1FD9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FCC1260" w14:textId="04BF886C" w:rsidR="00FA1FD9" w:rsidRPr="00CB72A3" w:rsidRDefault="001B1A16" w:rsidP="00FA1FD9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1,065</w:t>
            </w:r>
          </w:p>
        </w:tc>
        <w:tc>
          <w:tcPr>
            <w:tcW w:w="137" w:type="pct"/>
            <w:vAlign w:val="bottom"/>
          </w:tcPr>
          <w:p w14:paraId="22E9A36D" w14:textId="77777777" w:rsidR="00FA1FD9" w:rsidRPr="00CB72A3" w:rsidRDefault="00FA1FD9" w:rsidP="00FA1FD9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782F4910" w14:textId="527F20B1" w:rsidR="00FA1FD9" w:rsidRPr="00CB72A3" w:rsidRDefault="00FA1FD9" w:rsidP="00FA1FD9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36,182</w:t>
            </w:r>
          </w:p>
        </w:tc>
      </w:tr>
      <w:tr w:rsidR="00FA1FD9" w:rsidRPr="00CB72A3" w14:paraId="4161177D" w14:textId="77777777" w:rsidTr="001C1286">
        <w:tc>
          <w:tcPr>
            <w:tcW w:w="2217" w:type="pct"/>
          </w:tcPr>
          <w:p w14:paraId="49862615" w14:textId="6BE1DC67" w:rsidR="00FA1FD9" w:rsidRPr="00CB72A3" w:rsidRDefault="00FA1FD9" w:rsidP="00FA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A6FC7A0" w14:textId="1D82C80D" w:rsidR="00FA1FD9" w:rsidRPr="00FA1FD9" w:rsidRDefault="001B1A16" w:rsidP="00FA1FD9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1,065</w:t>
            </w:r>
          </w:p>
        </w:tc>
        <w:tc>
          <w:tcPr>
            <w:tcW w:w="155" w:type="pct"/>
            <w:vAlign w:val="bottom"/>
          </w:tcPr>
          <w:p w14:paraId="6D4A105A" w14:textId="77777777" w:rsidR="00FA1FD9" w:rsidRPr="00CB72A3" w:rsidRDefault="00FA1FD9" w:rsidP="00FA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D62349F" w14:textId="6E3DA07D" w:rsidR="00FA1FD9" w:rsidRPr="00CB72A3" w:rsidRDefault="00FA1FD9" w:rsidP="00FA1FD9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36,182</w:t>
            </w:r>
          </w:p>
        </w:tc>
        <w:tc>
          <w:tcPr>
            <w:tcW w:w="148" w:type="pct"/>
            <w:vAlign w:val="bottom"/>
          </w:tcPr>
          <w:p w14:paraId="4B898F34" w14:textId="77777777" w:rsidR="00FA1FD9" w:rsidRPr="00CB72A3" w:rsidRDefault="00FA1FD9" w:rsidP="00FA1FD9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74796C1" w14:textId="7B0FA8AC" w:rsidR="00FA1FD9" w:rsidRPr="00CB72A3" w:rsidRDefault="001B1A16" w:rsidP="00FA1FD9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1,065</w:t>
            </w:r>
          </w:p>
        </w:tc>
        <w:tc>
          <w:tcPr>
            <w:tcW w:w="137" w:type="pct"/>
            <w:vAlign w:val="bottom"/>
          </w:tcPr>
          <w:p w14:paraId="106F544A" w14:textId="77777777" w:rsidR="00FA1FD9" w:rsidRPr="00CB72A3" w:rsidRDefault="00FA1FD9" w:rsidP="00FA1FD9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A015D32" w14:textId="53D07710" w:rsidR="00FA1FD9" w:rsidRPr="00CB72A3" w:rsidRDefault="00FA1FD9" w:rsidP="00FA1FD9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36,182</w:t>
            </w:r>
          </w:p>
        </w:tc>
      </w:tr>
    </w:tbl>
    <w:p w14:paraId="3ECA9377" w14:textId="77777777" w:rsidR="00E676AB" w:rsidRPr="000A755D" w:rsidRDefault="00E676AB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12"/>
          <w:szCs w:val="12"/>
        </w:rPr>
      </w:pPr>
    </w:p>
    <w:p w14:paraId="6FA11D44" w14:textId="3D068935" w:rsidR="00777E5C" w:rsidRPr="00CB72A3" w:rsidRDefault="00777E5C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B72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สัญญาที่สำคัญที่ทำกับบุคคลหรือกิจการที่เกี่ยวข้องกัน</w:t>
      </w:r>
    </w:p>
    <w:p w14:paraId="12EC9F9C" w14:textId="77777777" w:rsidR="00777E5C" w:rsidRPr="000A755D" w:rsidRDefault="00777E5C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12"/>
          <w:szCs w:val="12"/>
        </w:rPr>
      </w:pPr>
    </w:p>
    <w:p w14:paraId="1AB3D859" w14:textId="67384760" w:rsidR="00777E5C" w:rsidRPr="00CB72A3" w:rsidRDefault="00777E5C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33EA1">
        <w:rPr>
          <w:rFonts w:ascii="Angsana New" w:hAnsi="Angsana New"/>
          <w:sz w:val="30"/>
          <w:szCs w:val="30"/>
        </w:rPr>
        <w:t xml:space="preserve">30 </w:t>
      </w:r>
      <w:r w:rsidR="00DB15BF">
        <w:rPr>
          <w:rFonts w:ascii="Angsana New" w:hAnsi="Angsana New" w:hint="cs"/>
          <w:sz w:val="30"/>
          <w:szCs w:val="30"/>
          <w:cs/>
        </w:rPr>
        <w:t>กันยายน</w:t>
      </w:r>
      <w:r w:rsidR="00233EA1">
        <w:rPr>
          <w:rFonts w:ascii="Angsana New" w:hAnsi="Angsana New" w:hint="cs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sz w:val="30"/>
          <w:szCs w:val="30"/>
        </w:rPr>
        <w:t>256</w:t>
      </w:r>
      <w:r w:rsidR="00233EA1">
        <w:rPr>
          <w:rFonts w:asciiTheme="majorBidi" w:hAnsiTheme="majorBidi" w:cstheme="majorBidi"/>
          <w:sz w:val="30"/>
          <w:szCs w:val="30"/>
        </w:rPr>
        <w:t>7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กลุ่มบริษัทมีสัญญาสำคัญที่ทำกับบุคคลหรือกิจการที่เกี่ยวข้องกันดังต่อไปนี้</w:t>
      </w:r>
    </w:p>
    <w:p w14:paraId="5FB9CBF6" w14:textId="77777777" w:rsidR="00E676AB" w:rsidRPr="000A755D" w:rsidRDefault="00E676AB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2CDD2297" w14:textId="2EFA1606" w:rsidR="00777E5C" w:rsidRDefault="00777E5C" w:rsidP="003F5A64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B72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สัญญาการให้บริการระหว่างกัน</w:t>
      </w:r>
    </w:p>
    <w:p w14:paraId="44CBC6ED" w14:textId="77777777" w:rsidR="00A83FA9" w:rsidRPr="000A755D" w:rsidRDefault="00A83FA9" w:rsidP="003F5A64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12"/>
          <w:szCs w:val="12"/>
        </w:rPr>
      </w:pPr>
    </w:p>
    <w:p w14:paraId="329E21CF" w14:textId="77777777" w:rsidR="00934402" w:rsidRDefault="00934402" w:rsidP="00C27D23">
      <w:pPr>
        <w:tabs>
          <w:tab w:val="clear" w:pos="454"/>
          <w:tab w:val="left" w:pos="540"/>
        </w:tabs>
        <w:spacing w:line="228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B5CF4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Pr="009B5CF4">
        <w:rPr>
          <w:rFonts w:ascii="Angsana New" w:hAnsi="Angsana New"/>
          <w:sz w:val="30"/>
          <w:szCs w:val="30"/>
        </w:rPr>
        <w:t>2559</w:t>
      </w:r>
      <w:r w:rsidRPr="009B5CF4">
        <w:rPr>
          <w:rFonts w:ascii="Angsana New" w:hAnsi="Angsana New" w:hint="cs"/>
          <w:sz w:val="30"/>
          <w:szCs w:val="30"/>
          <w:cs/>
        </w:rPr>
        <w:t xml:space="preserve"> บริษัทได้ลงนามทำสัญญาการให้บริการระหว่างกันกับบริษัทที่เกี่ยวข้องกันแห่งหนึ่ง โดยที่บริษัทที่เกี่ยวข้องกันดังกล่าวตกลงที่จะให้บริการงานด้านการบริหาร ซึ่งรวมถึงแต่ไม่จำกัดที่งานสนับสนุน        </w:t>
      </w:r>
      <w:r>
        <w:rPr>
          <w:rFonts w:ascii="Angsana New" w:hAnsi="Angsana New"/>
          <w:sz w:val="30"/>
          <w:szCs w:val="30"/>
        </w:rPr>
        <w:br/>
      </w:r>
      <w:r w:rsidRPr="009B5CF4">
        <w:rPr>
          <w:rFonts w:ascii="Angsana New" w:hAnsi="Angsana New" w:hint="cs"/>
          <w:sz w:val="30"/>
          <w:szCs w:val="30"/>
          <w:cs/>
        </w:rPr>
        <w:t>ด้านการบริหาร การเงิน การดำเนินการ ทรัพยากรบุคคล การขายและการตลาด การจัดการทั่วไป และการบริการสนับสนุนโครงการ ค่าธรรมเนียมการให้บริการเรียกเก็บตามที่ตกลงร่วมกัน</w:t>
      </w:r>
    </w:p>
    <w:p w14:paraId="751ABDC8" w14:textId="77777777" w:rsidR="00A83FA9" w:rsidRPr="000A755D" w:rsidRDefault="00A83FA9" w:rsidP="00A83FA9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12"/>
          <w:szCs w:val="12"/>
        </w:rPr>
      </w:pPr>
    </w:p>
    <w:p w14:paraId="4AB94BA7" w14:textId="02CCB57C" w:rsidR="000A755D" w:rsidRDefault="000A755D" w:rsidP="000A755D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A755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สัญญาปันส่วนต้นทุนระหว่างกัน</w:t>
      </w:r>
    </w:p>
    <w:p w14:paraId="55FF0399" w14:textId="77777777" w:rsidR="000A755D" w:rsidRPr="000A755D" w:rsidRDefault="000A755D" w:rsidP="000A755D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12"/>
          <w:szCs w:val="12"/>
        </w:rPr>
      </w:pPr>
    </w:p>
    <w:p w14:paraId="56F3FDAA" w14:textId="0D78E6C1" w:rsidR="00581538" w:rsidRPr="00CD73C8" w:rsidRDefault="00581538" w:rsidP="00C27D23">
      <w:pPr>
        <w:tabs>
          <w:tab w:val="clear" w:pos="454"/>
          <w:tab w:val="left" w:pos="540"/>
        </w:tabs>
        <w:spacing w:line="228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53827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ในเดือนเมษายน </w:t>
      </w:r>
      <w:r w:rsidRPr="00253827">
        <w:rPr>
          <w:rFonts w:ascii="Angsana New" w:hAnsi="Angsana New"/>
          <w:color w:val="000000" w:themeColor="text1"/>
          <w:sz w:val="30"/>
          <w:szCs w:val="30"/>
        </w:rPr>
        <w:t>25</w:t>
      </w:r>
      <w:r w:rsidR="00EB3A39" w:rsidRPr="00253827">
        <w:rPr>
          <w:rFonts w:ascii="Angsana New" w:hAnsi="Angsana New"/>
          <w:color w:val="000000" w:themeColor="text1"/>
          <w:sz w:val="30"/>
          <w:szCs w:val="30"/>
        </w:rPr>
        <w:t>67</w:t>
      </w:r>
      <w:r w:rsidRPr="00253827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บริษัทได้ลงนามทำสัญญา</w:t>
      </w:r>
      <w:r w:rsidR="00C27D23">
        <w:rPr>
          <w:rFonts w:ascii="Angsana New" w:hAnsi="Angsana New" w:hint="cs"/>
          <w:color w:val="000000" w:themeColor="text1"/>
          <w:sz w:val="30"/>
          <w:szCs w:val="30"/>
          <w:cs/>
        </w:rPr>
        <w:t>ปันส่วนต้นทุน</w:t>
      </w:r>
      <w:r w:rsidRPr="00253827">
        <w:rPr>
          <w:rFonts w:ascii="Angsana New" w:hAnsi="Angsana New" w:hint="cs"/>
          <w:color w:val="000000" w:themeColor="text1"/>
          <w:sz w:val="30"/>
          <w:szCs w:val="30"/>
          <w:cs/>
        </w:rPr>
        <w:t>ระหว่างกันกับบริษัทที่เกี่ยวข้อง</w:t>
      </w:r>
      <w:r w:rsidRPr="00253827">
        <w:rPr>
          <w:rFonts w:ascii="Angsana New" w:hAnsi="Angsana New" w:hint="cs"/>
          <w:sz w:val="30"/>
          <w:szCs w:val="30"/>
          <w:cs/>
        </w:rPr>
        <w:t>กันแห่งหนึ่ง โดยที่บริษัทที่เกี่ยวข้องกันดังกล่าวตกลงที่จะ</w:t>
      </w:r>
      <w:r w:rsidR="00EB3A39" w:rsidRPr="00253827">
        <w:rPr>
          <w:rFonts w:ascii="Angsana New" w:hAnsi="Angsana New" w:hint="cs"/>
          <w:sz w:val="30"/>
          <w:szCs w:val="30"/>
          <w:cs/>
        </w:rPr>
        <w:t>ปันส่วนค่าใช้จ่าย</w:t>
      </w:r>
      <w:r w:rsidR="00CD73C8" w:rsidRPr="00253827">
        <w:rPr>
          <w:rFonts w:ascii="Angsana New" w:hAnsi="Angsana New" w:hint="cs"/>
          <w:sz w:val="30"/>
          <w:szCs w:val="30"/>
          <w:cs/>
        </w:rPr>
        <w:t>ร่วม</w:t>
      </w:r>
      <w:r w:rsidR="00EB3A39" w:rsidRPr="00253827">
        <w:rPr>
          <w:rFonts w:ascii="Angsana New" w:hAnsi="Angsana New" w:hint="cs"/>
          <w:sz w:val="30"/>
          <w:szCs w:val="30"/>
          <w:cs/>
        </w:rPr>
        <w:t>ที่เกี่ยวข้องกับ</w:t>
      </w:r>
      <w:r w:rsidR="00450E73" w:rsidRPr="00253827">
        <w:rPr>
          <w:rFonts w:ascii="Angsana New" w:hAnsi="Angsana New" w:hint="cs"/>
          <w:sz w:val="30"/>
          <w:szCs w:val="30"/>
          <w:cs/>
        </w:rPr>
        <w:t>การจัดตั้งโรงงานผลิตคาร์บอน</w:t>
      </w:r>
      <w:r w:rsidR="00253827">
        <w:rPr>
          <w:rFonts w:ascii="Angsana New" w:hAnsi="Angsana New"/>
          <w:sz w:val="30"/>
          <w:szCs w:val="30"/>
          <w:cs/>
        </w:rPr>
        <w:br/>
      </w:r>
      <w:r w:rsidR="00253827" w:rsidRPr="00253827">
        <w:rPr>
          <w:rFonts w:ascii="Angsana New" w:hAnsi="Angsana New" w:hint="cs"/>
          <w:sz w:val="30"/>
          <w:szCs w:val="30"/>
          <w:cs/>
        </w:rPr>
        <w:t>แบล</w:t>
      </w:r>
      <w:r w:rsidR="00253827">
        <w:rPr>
          <w:rFonts w:ascii="Angsana New" w:hAnsi="Angsana New" w:hint="cs"/>
          <w:sz w:val="30"/>
          <w:szCs w:val="30"/>
          <w:cs/>
        </w:rPr>
        <w:t>็</w:t>
      </w:r>
      <w:r w:rsidR="00253827" w:rsidRPr="00253827">
        <w:rPr>
          <w:rFonts w:ascii="Angsana New" w:hAnsi="Angsana New" w:hint="cs"/>
          <w:sz w:val="30"/>
          <w:szCs w:val="30"/>
          <w:cs/>
        </w:rPr>
        <w:t>คแห่งใหม่</w:t>
      </w:r>
    </w:p>
    <w:p w14:paraId="5CAC4B51" w14:textId="3F354BE2" w:rsidR="00777E5C" w:rsidRDefault="00777E5C" w:rsidP="00253827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B72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สัญญาค่าลิขสิทธิ์</w:t>
      </w:r>
    </w:p>
    <w:p w14:paraId="2C09DF6E" w14:textId="77777777" w:rsidR="00A83FA9" w:rsidRPr="00A83FA9" w:rsidRDefault="00A83FA9" w:rsidP="003F5A64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69549AD0" w14:textId="375455D8" w:rsidR="00CB72A3" w:rsidRDefault="002364B9" w:rsidP="00A83FA9">
      <w:pPr>
        <w:tabs>
          <w:tab w:val="clear" w:pos="454"/>
          <w:tab w:val="clear" w:pos="68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64B9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ในเดือนมิถุนายน </w:t>
      </w:r>
      <w:r w:rsidRPr="002364B9">
        <w:rPr>
          <w:rFonts w:asciiTheme="majorBidi" w:hAnsiTheme="majorBidi" w:cstheme="majorBidi"/>
          <w:sz w:val="30"/>
          <w:szCs w:val="30"/>
        </w:rPr>
        <w:t xml:space="preserve">2565 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>บริษัทได้ลงนา</w:t>
      </w:r>
      <w:r w:rsidR="00FB3755" w:rsidRPr="00CB72A3">
        <w:rPr>
          <w:rFonts w:asciiTheme="majorBidi" w:hAnsiTheme="majorBidi" w:cstheme="majorBidi"/>
          <w:sz w:val="30"/>
          <w:szCs w:val="30"/>
          <w:cs/>
        </w:rPr>
        <w:t>มต่ออายุ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>สัญญาลิขสิทธิ์กับบริษัทที่เกี่ยวข้องกันแห่งหนึ่ง โดยที่บริษัทที่เกี่ยวข้องกันดังกล่าวตกลงที่จะสนับสนุนบริษัทในโครงการวิจัยและพัฒนาเกี่ยวกับผงคาร์บอนเกรดใหม่ และ</w:t>
      </w:r>
      <w:r w:rsidR="00FA1FD9">
        <w:rPr>
          <w:rFonts w:asciiTheme="majorBidi" w:hAnsiTheme="majorBidi" w:cstheme="majorBidi"/>
          <w:sz w:val="30"/>
          <w:szCs w:val="30"/>
          <w:cs/>
        </w:rPr>
        <w:br/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>การพัฒนากระบวนการผลิตผงคาร์บอน โดยอนุญาตให้บริษัทใช้ข้อมูลทางด้านเทคนิคและสิทธิบัตร 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ได้ตกลงที่จะ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 xml:space="preserve">จ่ายค่าลิขสิทธิ์ในอัตราร้อยละ </w:t>
      </w:r>
      <w:r w:rsidR="00777E5C" w:rsidRPr="00CB72A3">
        <w:rPr>
          <w:rFonts w:asciiTheme="majorBidi" w:hAnsiTheme="majorBidi" w:cstheme="majorBidi"/>
          <w:sz w:val="30"/>
          <w:szCs w:val="30"/>
        </w:rPr>
        <w:t>4.5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 xml:space="preserve"> ของยอดขายสุทธิหักด้วยต้นทุนของวัตถุดิบตามจริงและ</w:t>
      </w:r>
      <w:r w:rsidR="00C258DB">
        <w:rPr>
          <w:rFonts w:asciiTheme="majorBidi" w:hAnsiTheme="majorBidi" w:cstheme="majorBidi" w:hint="cs"/>
          <w:sz w:val="30"/>
          <w:szCs w:val="30"/>
          <w:cs/>
        </w:rPr>
        <w:t>ต้นทุนในการจัดจำหน่าย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 xml:space="preserve"> เว้นแต่กำไรก่อนภาษีเท่ากับ</w:t>
      </w:r>
      <w:r w:rsidR="00B4233A">
        <w:rPr>
          <w:rFonts w:asciiTheme="majorBidi" w:hAnsiTheme="majorBidi" w:cstheme="majorBidi" w:hint="cs"/>
          <w:sz w:val="30"/>
          <w:szCs w:val="30"/>
          <w:cs/>
        </w:rPr>
        <w:t>หรือน้อยกว่า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777E5C" w:rsidRPr="00CB72A3">
        <w:rPr>
          <w:rFonts w:asciiTheme="majorBidi" w:hAnsiTheme="majorBidi" w:cstheme="majorBidi"/>
          <w:sz w:val="30"/>
          <w:szCs w:val="30"/>
        </w:rPr>
        <w:t>4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 xml:space="preserve"> ของยอดขาย สัญญา</w:t>
      </w:r>
      <w:r w:rsidR="00B4233A">
        <w:rPr>
          <w:rFonts w:asciiTheme="majorBidi" w:hAnsiTheme="majorBidi" w:cstheme="majorBidi" w:hint="cs"/>
          <w:sz w:val="30"/>
          <w:szCs w:val="30"/>
          <w:cs/>
        </w:rPr>
        <w:t>ฉบับ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 xml:space="preserve">นี้มีระยะเวลา </w:t>
      </w:r>
      <w:r w:rsidR="00777E5C" w:rsidRPr="00CB72A3">
        <w:rPr>
          <w:rFonts w:asciiTheme="majorBidi" w:hAnsiTheme="majorBidi" w:cstheme="majorBidi"/>
          <w:sz w:val="30"/>
          <w:szCs w:val="30"/>
        </w:rPr>
        <w:t>3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 xml:space="preserve"> ปี โดยมีผลบังคับใช้ตั้งแต่วันที่ในสัญญา</w:t>
      </w:r>
      <w:r w:rsidR="00B4233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76A93" w:rsidRPr="00CB72A3">
        <w:rPr>
          <w:rFonts w:asciiTheme="majorBidi" w:hAnsiTheme="majorBidi" w:cstheme="majorBidi"/>
          <w:sz w:val="30"/>
          <w:szCs w:val="30"/>
          <w:cs/>
        </w:rPr>
        <w:t>ซึ่ง</w:t>
      </w:r>
      <w:r w:rsidR="00BF435C" w:rsidRPr="00CB72A3">
        <w:rPr>
          <w:rFonts w:asciiTheme="majorBidi" w:hAnsiTheme="majorBidi" w:cstheme="majorBidi"/>
          <w:sz w:val="30"/>
          <w:szCs w:val="30"/>
          <w:cs/>
        </w:rPr>
        <w:t>จะ</w:t>
      </w:r>
      <w:r w:rsidR="00E76A93" w:rsidRPr="00CB72A3">
        <w:rPr>
          <w:rFonts w:asciiTheme="majorBidi" w:hAnsiTheme="majorBidi" w:cstheme="majorBidi"/>
          <w:sz w:val="30"/>
          <w:szCs w:val="30"/>
          <w:cs/>
        </w:rPr>
        <w:t>หมดอายุ</w:t>
      </w:r>
      <w:r w:rsidR="00FB3755" w:rsidRPr="00CB72A3">
        <w:rPr>
          <w:rFonts w:asciiTheme="majorBidi" w:hAnsiTheme="majorBidi" w:cstheme="majorBidi"/>
          <w:sz w:val="30"/>
          <w:szCs w:val="30"/>
          <w:cs/>
        </w:rPr>
        <w:t>ใน</w:t>
      </w:r>
      <w:r w:rsidR="00E76A93" w:rsidRPr="00CB72A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E76A93" w:rsidRPr="00CB72A3">
        <w:rPr>
          <w:rFonts w:asciiTheme="majorBidi" w:hAnsiTheme="majorBidi" w:cstheme="majorBidi"/>
          <w:sz w:val="30"/>
          <w:szCs w:val="30"/>
        </w:rPr>
        <w:t xml:space="preserve">31 </w:t>
      </w:r>
      <w:r w:rsidR="00E76A93" w:rsidRPr="00CB72A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E76A93" w:rsidRPr="00CB72A3">
        <w:rPr>
          <w:rFonts w:asciiTheme="majorBidi" w:hAnsiTheme="majorBidi" w:cstheme="majorBidi"/>
          <w:sz w:val="30"/>
          <w:szCs w:val="30"/>
        </w:rPr>
        <w:t>25</w:t>
      </w:r>
      <w:r w:rsidR="00FB3755" w:rsidRPr="00CB72A3">
        <w:rPr>
          <w:rFonts w:asciiTheme="majorBidi" w:hAnsiTheme="majorBidi" w:cstheme="majorBidi"/>
          <w:sz w:val="30"/>
          <w:szCs w:val="30"/>
        </w:rPr>
        <w:t>68</w:t>
      </w:r>
    </w:p>
    <w:p w14:paraId="180CF5FF" w14:textId="77777777" w:rsidR="00CB72A3" w:rsidRPr="009B2D26" w:rsidRDefault="00CB72A3" w:rsidP="00CB72A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0CC0326" w14:textId="77777777" w:rsidR="00C26B39" w:rsidRPr="00CB72A3" w:rsidRDefault="00777E5C" w:rsidP="00CB72A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  <w:cs/>
          <w:lang w:val="en-US"/>
        </w:rPr>
      </w:pPr>
      <w:r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t>3</w:t>
      </w:r>
      <w:r w:rsidR="00C26B39" w:rsidRPr="00CB72A3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ab/>
      </w:r>
      <w:r w:rsidR="00BD3DD4" w:rsidRPr="00CB72A3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เงินลงทุน</w:t>
      </w:r>
      <w:r w:rsidR="00036E8F" w:rsidRPr="00CB72A3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ในบริษัทร่วม</w:t>
      </w:r>
      <w:r w:rsidRPr="00CB72A3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และบริษัทย่อย</w:t>
      </w:r>
    </w:p>
    <w:p w14:paraId="5DA1CC27" w14:textId="77777777" w:rsidR="008F16F0" w:rsidRPr="00A83FA9" w:rsidRDefault="008F16F0" w:rsidP="00CB72A3">
      <w:pPr>
        <w:tabs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tbl>
      <w:tblPr>
        <w:tblW w:w="905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1"/>
        <w:gridCol w:w="1080"/>
        <w:gridCol w:w="270"/>
        <w:gridCol w:w="1080"/>
        <w:gridCol w:w="270"/>
        <w:gridCol w:w="1116"/>
        <w:gridCol w:w="270"/>
        <w:gridCol w:w="1089"/>
      </w:tblGrid>
      <w:tr w:rsidR="008F16F0" w:rsidRPr="00CB72A3" w14:paraId="6484554B" w14:textId="77777777" w:rsidTr="00006C02">
        <w:trPr>
          <w:cantSplit/>
          <w:trHeight w:hRule="exact" w:val="389"/>
          <w:tblHeader/>
        </w:trPr>
        <w:tc>
          <w:tcPr>
            <w:tcW w:w="3881" w:type="dxa"/>
          </w:tcPr>
          <w:p w14:paraId="2321DE0B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</w:tcPr>
          <w:p w14:paraId="655018B9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CB72A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4CD14B0C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75" w:type="dxa"/>
            <w:gridSpan w:val="3"/>
          </w:tcPr>
          <w:p w14:paraId="1438DD09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CB72A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33EA1" w:rsidRPr="00CB72A3" w14:paraId="03F3D017" w14:textId="77777777" w:rsidTr="00006C02">
        <w:trPr>
          <w:cantSplit/>
          <w:trHeight w:hRule="exact" w:val="389"/>
          <w:tblHeader/>
        </w:trPr>
        <w:tc>
          <w:tcPr>
            <w:tcW w:w="3881" w:type="dxa"/>
          </w:tcPr>
          <w:p w14:paraId="43C912D6" w14:textId="4A3F0697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636E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B15B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6636E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636E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30 </w:t>
            </w:r>
            <w:r w:rsidR="00DB15B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13E4677F" w14:textId="657316E2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C633F1D" w14:textId="77777777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6791C6B" w14:textId="744C6071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F440964" w14:textId="77777777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602916F8" w14:textId="60CB8374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363198A" w14:textId="77777777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2BD776C3" w14:textId="6E9BD6EA" w:rsidR="00233EA1" w:rsidRPr="00CB72A3" w:rsidRDefault="00233EA1" w:rsidP="0023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F1691" w:rsidRPr="00CB72A3" w14:paraId="6AB696CB" w14:textId="77777777" w:rsidTr="00006C02">
        <w:trPr>
          <w:cantSplit/>
          <w:trHeight w:hRule="exact" w:val="389"/>
          <w:tblHeader/>
        </w:trPr>
        <w:tc>
          <w:tcPr>
            <w:tcW w:w="3881" w:type="dxa"/>
          </w:tcPr>
          <w:p w14:paraId="3B82AD24" w14:textId="77777777" w:rsidR="007F1691" w:rsidRPr="00CB72A3" w:rsidRDefault="007F1691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175" w:type="dxa"/>
            <w:gridSpan w:val="7"/>
          </w:tcPr>
          <w:p w14:paraId="1F390D0E" w14:textId="77777777" w:rsidR="007F1691" w:rsidRPr="00CB72A3" w:rsidRDefault="007F1691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7F1691" w:rsidRPr="00CB72A3" w14:paraId="5449817C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79C3D93C" w14:textId="77777777" w:rsidR="007F1691" w:rsidRPr="00CB72A3" w:rsidRDefault="007F1691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1080" w:type="dxa"/>
          </w:tcPr>
          <w:p w14:paraId="6971DDC9" w14:textId="77777777" w:rsidR="007F1691" w:rsidRPr="00CB72A3" w:rsidRDefault="007F1691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0566620" w14:textId="77777777" w:rsidR="007F1691" w:rsidRPr="00CB72A3" w:rsidRDefault="007F1691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D98A801" w14:textId="77777777" w:rsidR="007F1691" w:rsidRPr="00CB72A3" w:rsidRDefault="007F1691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471E1B1" w14:textId="77777777" w:rsidR="007F1691" w:rsidRPr="00CB72A3" w:rsidRDefault="007F1691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1FEC070A" w14:textId="77777777" w:rsidR="007F1691" w:rsidRPr="00CB72A3" w:rsidRDefault="007F1691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CD6C5E7" w14:textId="77777777" w:rsidR="007F1691" w:rsidRPr="00CB72A3" w:rsidRDefault="007F1691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1672FC66" w14:textId="77777777" w:rsidR="007F1691" w:rsidRPr="00CB72A3" w:rsidRDefault="007F1691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B15BF" w:rsidRPr="00CB72A3" w14:paraId="6039AA77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22F9673D" w14:textId="77777777" w:rsidR="00DB15BF" w:rsidRPr="00A85739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A85739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A85739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</w:p>
        </w:tc>
        <w:tc>
          <w:tcPr>
            <w:tcW w:w="1080" w:type="dxa"/>
          </w:tcPr>
          <w:p w14:paraId="54FA45EF" w14:textId="659B4786" w:rsidR="00DB15BF" w:rsidRPr="00FC7C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C7CA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11,415,61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</w:t>
            </w:r>
          </w:p>
        </w:tc>
        <w:tc>
          <w:tcPr>
            <w:tcW w:w="270" w:type="dxa"/>
          </w:tcPr>
          <w:p w14:paraId="2059B333" w14:textId="77777777" w:rsidR="00DB15BF" w:rsidRPr="00CB72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C690C" w14:textId="3D7364E5" w:rsidR="00DB15BF" w:rsidRPr="00CB72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68E4">
              <w:rPr>
                <w:rFonts w:ascii="Angsana New" w:hAnsi="Angsana New"/>
                <w:sz w:val="30"/>
                <w:szCs w:val="30"/>
                <w:lang w:val="en-GB"/>
              </w:rPr>
              <w:t>9,207,11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  <w:tc>
          <w:tcPr>
            <w:tcW w:w="270" w:type="dxa"/>
          </w:tcPr>
          <w:p w14:paraId="2496A9B5" w14:textId="77777777" w:rsidR="00DB15BF" w:rsidRPr="00CB72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42F94F02" w14:textId="02660F15" w:rsidR="00DB15BF" w:rsidRPr="00FC7C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636E2">
              <w:rPr>
                <w:rFonts w:ascii="Angsana New" w:hAnsi="Angsana New"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270" w:type="dxa"/>
          </w:tcPr>
          <w:p w14:paraId="7158D9CA" w14:textId="77777777" w:rsidR="00DB15BF" w:rsidRPr="00CB72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78A800F5" w14:textId="5416F61B" w:rsidR="00DB15BF" w:rsidRPr="00CB72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636E2">
              <w:rPr>
                <w:rFonts w:ascii="Angsana New" w:hAnsi="Angsana New"/>
                <w:sz w:val="30"/>
                <w:szCs w:val="30"/>
                <w:lang w:val="en-GB" w:bidi="ar-SA"/>
              </w:rPr>
              <w:t>770,364</w:t>
            </w:r>
          </w:p>
        </w:tc>
      </w:tr>
      <w:tr w:rsidR="00DB15BF" w:rsidRPr="00CB72A3" w14:paraId="6772A655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6BC7DEE5" w14:textId="39F31CD4" w:rsidR="00DB15BF" w:rsidRPr="00A85739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highlight w:val="yellow"/>
                <w:cs/>
                <w:lang w:val="en-GB"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ส่วนแบ่งกำไรของบริษัทร่วม</w:t>
            </w:r>
          </w:p>
        </w:tc>
        <w:tc>
          <w:tcPr>
            <w:tcW w:w="1080" w:type="dxa"/>
          </w:tcPr>
          <w:p w14:paraId="6DBEF8D1" w14:textId="7ABC498E" w:rsidR="00DB15BF" w:rsidRPr="00815EC0" w:rsidRDefault="00815EC0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68E4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48</w:t>
            </w:r>
            <w:r w:rsidRPr="007868E4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891</w:t>
            </w:r>
          </w:p>
        </w:tc>
        <w:tc>
          <w:tcPr>
            <w:tcW w:w="270" w:type="dxa"/>
          </w:tcPr>
          <w:p w14:paraId="525C4D0E" w14:textId="77777777" w:rsidR="00DB15BF" w:rsidRPr="00BB3C12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04F7EA" w14:textId="076AAE4F" w:rsidR="00DB15BF" w:rsidRPr="00CB72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68E4">
              <w:rPr>
                <w:rFonts w:ascii="Angsana New" w:hAnsi="Angsana New"/>
                <w:sz w:val="30"/>
                <w:szCs w:val="30"/>
                <w:lang w:val="en-GB"/>
              </w:rPr>
              <w:t>673,699</w:t>
            </w:r>
          </w:p>
        </w:tc>
        <w:tc>
          <w:tcPr>
            <w:tcW w:w="270" w:type="dxa"/>
          </w:tcPr>
          <w:p w14:paraId="6BA7A013" w14:textId="77777777" w:rsidR="00DB15BF" w:rsidRPr="00CB72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18B4F177" w14:textId="22C6D85B" w:rsidR="00DB15BF" w:rsidRPr="00CB72A3" w:rsidRDefault="001B1A16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A01FBE" w14:textId="77777777" w:rsidR="00DB15BF" w:rsidRPr="00CB72A3" w:rsidRDefault="00DB15BF" w:rsidP="00DB15BF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49EEC119" w14:textId="0FEC40E1" w:rsidR="00DB15BF" w:rsidRPr="00CB72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636E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15BF" w:rsidRPr="00CB72A3" w14:paraId="78B32606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34640B4F" w14:textId="295DB3DF" w:rsidR="00DB15BF" w:rsidRPr="00A85739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ส่วนแบ่ง</w:t>
            </w:r>
            <w:r w:rsidRPr="00542E7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กำไร</w:t>
            </w:r>
            <w:r w:rsidR="004773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7732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42E7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ขาดทุน</w:t>
            </w:r>
            <w:r w:rsidR="0047732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) </w:t>
            </w:r>
            <w:r w:rsidRPr="00542E7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เบ็ดเสร็จ</w:t>
            </w:r>
            <w:r w:rsidRPr="00A8573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1080" w:type="dxa"/>
          </w:tcPr>
          <w:p w14:paraId="7D1295E9" w14:textId="77777777" w:rsidR="00DB15BF" w:rsidRPr="00CB72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DFF09" w14:textId="77777777" w:rsidR="00DB15BF" w:rsidRPr="00CB72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CFDCB9F" w14:textId="77777777" w:rsidR="00DB15BF" w:rsidRPr="00CB72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7953F4" w14:textId="77777777" w:rsidR="00DB15BF" w:rsidRPr="00CB72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C966C2B" w14:textId="688C6BBC" w:rsidR="00DB15BF" w:rsidRPr="00CB72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C06DC4" w14:textId="77777777" w:rsidR="00DB15BF" w:rsidRPr="00CB72A3" w:rsidRDefault="00DB15BF" w:rsidP="00DB15BF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4E3F97E6" w14:textId="06B107EC" w:rsidR="00DB15BF" w:rsidRPr="00CB72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15BF" w:rsidRPr="00CB72A3" w14:paraId="007AA985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0BC6B25D" w14:textId="77777777" w:rsidR="00DB15BF" w:rsidRPr="00A85739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lang w:val="en-GB"/>
              </w:rPr>
              <w:t xml:space="preserve">   </w:t>
            </w:r>
            <w:r w:rsidRPr="00A8573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A85739"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1080" w:type="dxa"/>
          </w:tcPr>
          <w:p w14:paraId="60B548C3" w14:textId="5235ECE9" w:rsidR="00DB15BF" w:rsidRPr="00CB72A3" w:rsidRDefault="001C709B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68E4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440</w:t>
            </w:r>
            <w:r w:rsidRPr="007868E4">
              <w:rPr>
                <w:rFonts w:ascii="Angsana New" w:hAnsi="Angsana New"/>
                <w:sz w:val="30"/>
                <w:szCs w:val="30"/>
                <w:lang w:val="en-GB"/>
              </w:rPr>
              <w:t>,4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08</w:t>
            </w:r>
            <w:r w:rsidRPr="007868E4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25B55CC6" w14:textId="77777777" w:rsidR="00DB15BF" w:rsidRPr="00CB72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9B4DC0A" w14:textId="7C3FAC36" w:rsidR="00DB15BF" w:rsidRPr="00CB72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68E4">
              <w:rPr>
                <w:rFonts w:ascii="Angsana New" w:hAnsi="Angsana New"/>
                <w:sz w:val="30"/>
                <w:szCs w:val="30"/>
                <w:lang w:val="en-GB"/>
              </w:rPr>
              <w:t>390,579</w:t>
            </w:r>
          </w:p>
        </w:tc>
        <w:tc>
          <w:tcPr>
            <w:tcW w:w="270" w:type="dxa"/>
          </w:tcPr>
          <w:p w14:paraId="6A6A49BE" w14:textId="77777777" w:rsidR="00DB15BF" w:rsidRPr="00CB72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A9BDD43" w14:textId="4166D6ED" w:rsidR="00DB15BF" w:rsidRPr="00CB72A3" w:rsidRDefault="001B1A16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8401A6" w14:textId="77777777" w:rsidR="00DB15BF" w:rsidRPr="00CB72A3" w:rsidRDefault="00DB15BF" w:rsidP="00DB15BF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1B3FFA86" w14:textId="6EC58DA4" w:rsidR="00DB15BF" w:rsidRPr="00CB72A3" w:rsidRDefault="00727E97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636E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15BF" w:rsidRPr="00CB72A3" w14:paraId="340A5D96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7EEC42A4" w14:textId="3FAC87AF" w:rsidR="00DB15BF" w:rsidRPr="00A85739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D4141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48C597BF" w14:textId="6B83BCA2" w:rsidR="00DB15BF" w:rsidRPr="00CB72A3" w:rsidRDefault="001C709B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68E4">
              <w:rPr>
                <w:rFonts w:ascii="Angsana New" w:hAnsi="Angsana New"/>
                <w:sz w:val="30"/>
                <w:szCs w:val="30"/>
                <w:lang w:val="en-GB"/>
              </w:rPr>
              <w:t>(25,491)</w:t>
            </w:r>
          </w:p>
        </w:tc>
        <w:tc>
          <w:tcPr>
            <w:tcW w:w="270" w:type="dxa"/>
          </w:tcPr>
          <w:p w14:paraId="5F5B5220" w14:textId="77777777" w:rsidR="00DB15BF" w:rsidRPr="00CB72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D6A8A5D" w14:textId="31BE7D0B" w:rsidR="00DB15BF" w:rsidRPr="006636E2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868E4">
              <w:rPr>
                <w:rFonts w:ascii="Angsana New" w:hAnsi="Angsana New"/>
                <w:sz w:val="30"/>
                <w:szCs w:val="30"/>
                <w:lang w:val="en-GB"/>
              </w:rPr>
              <w:t>(25,491)</w:t>
            </w:r>
          </w:p>
        </w:tc>
        <w:tc>
          <w:tcPr>
            <w:tcW w:w="270" w:type="dxa"/>
          </w:tcPr>
          <w:p w14:paraId="0B4AEB7A" w14:textId="77777777" w:rsidR="00DB15BF" w:rsidRPr="00CB72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54386B0E" w14:textId="215020F6" w:rsidR="00DB15BF" w:rsidRPr="00CB72A3" w:rsidRDefault="001B1A16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6FD9B8" w14:textId="77777777" w:rsidR="00DB15BF" w:rsidRPr="00CB72A3" w:rsidRDefault="00DB15BF" w:rsidP="00DB15BF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45003552" w14:textId="2BD7C37E" w:rsidR="00DB15BF" w:rsidRPr="006636E2" w:rsidRDefault="00727E97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6636E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15BF" w:rsidRPr="00CB72A3" w14:paraId="0B2E74EF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1A8CC9AA" w14:textId="2E064AC4" w:rsidR="00DB15BF" w:rsidRPr="00A85739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ผลต่างของอัตราแลกเปลี่ยนจากการ</w:t>
            </w:r>
          </w:p>
        </w:tc>
        <w:tc>
          <w:tcPr>
            <w:tcW w:w="1080" w:type="dxa"/>
          </w:tcPr>
          <w:p w14:paraId="26212E0A" w14:textId="37092ACC" w:rsidR="00DB15BF" w:rsidRPr="00CB72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F000B6" w14:textId="77777777" w:rsidR="00DB15BF" w:rsidRPr="00CB72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F58201B" w14:textId="71BE8657" w:rsidR="00DB15BF" w:rsidRPr="00CB72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48B6C" w14:textId="77777777" w:rsidR="00DB15BF" w:rsidRPr="00CB72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2EF55905" w14:textId="41FDD7A3" w:rsidR="00DB15BF" w:rsidRPr="00CB72A3" w:rsidRDefault="00DB15BF" w:rsidP="00DB15BF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564E3CC" w14:textId="77777777" w:rsidR="00DB15BF" w:rsidRPr="00CB72A3" w:rsidRDefault="00DB15BF" w:rsidP="00DB15BF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5A83BE75" w14:textId="42465E15" w:rsidR="00DB15BF" w:rsidRPr="00CB72A3" w:rsidRDefault="00DB15BF" w:rsidP="00DB15BF">
            <w:pPr>
              <w:pStyle w:val="30"/>
              <w:tabs>
                <w:tab w:val="clear" w:pos="360"/>
                <w:tab w:val="clear" w:pos="720"/>
                <w:tab w:val="decimal" w:pos="583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B15BF" w:rsidRPr="00CB72A3" w14:paraId="71B279DB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765BFAF2" w14:textId="426F0DC8" w:rsidR="00DB15BF" w:rsidRPr="00A85739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highlight w:val="yellow"/>
                <w:cs/>
                <w:lang w:val="en-GB"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cs/>
              </w:rPr>
              <w:t xml:space="preserve">   แปลงค่างบการเงิน</w:t>
            </w:r>
          </w:p>
        </w:tc>
        <w:tc>
          <w:tcPr>
            <w:tcW w:w="1080" w:type="dxa"/>
          </w:tcPr>
          <w:p w14:paraId="41B6FAFE" w14:textId="0257DF16" w:rsidR="00DB15BF" w:rsidRPr="00CB72A3" w:rsidRDefault="001C709B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68E4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780</w:t>
            </w:r>
            <w:r w:rsidRPr="007868E4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960</w:t>
            </w:r>
            <w:r w:rsidRPr="007868E4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23C7BD77" w14:textId="77777777" w:rsidR="00DB15BF" w:rsidRPr="00CB72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0BC33E1" w14:textId="07ABC7DF" w:rsidR="00DB15BF" w:rsidRPr="00CB72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68E4">
              <w:rPr>
                <w:rFonts w:ascii="Angsana New" w:hAnsi="Angsana New"/>
                <w:sz w:val="30"/>
                <w:szCs w:val="30"/>
                <w:lang w:val="en-GB"/>
              </w:rPr>
              <w:t>236,18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270" w:type="dxa"/>
          </w:tcPr>
          <w:p w14:paraId="0F1F1AAE" w14:textId="77777777" w:rsidR="00DB15BF" w:rsidRPr="00CB72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374F33D1" w14:textId="1A0D2F32" w:rsidR="00DB15BF" w:rsidRPr="00CB72A3" w:rsidRDefault="001B1A16" w:rsidP="00DB15BF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483B203" w14:textId="77777777" w:rsidR="00DB15BF" w:rsidRPr="00CB72A3" w:rsidRDefault="00DB15BF" w:rsidP="00DB15BF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7B511C2A" w14:textId="5275E933" w:rsidR="00DB15BF" w:rsidRPr="00CB72A3" w:rsidRDefault="00DB15BF" w:rsidP="00DB15BF">
            <w:pPr>
              <w:pStyle w:val="30"/>
              <w:tabs>
                <w:tab w:val="clear" w:pos="360"/>
                <w:tab w:val="clear" w:pos="720"/>
                <w:tab w:val="decimal" w:pos="583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6E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B15BF" w:rsidRPr="00CB72A3" w14:paraId="0FC1B784" w14:textId="77777777" w:rsidTr="00DA4BF3">
        <w:trPr>
          <w:cantSplit/>
          <w:trHeight w:hRule="exact" w:val="389"/>
        </w:trPr>
        <w:tc>
          <w:tcPr>
            <w:tcW w:w="3881" w:type="dxa"/>
          </w:tcPr>
          <w:p w14:paraId="1048B3EB" w14:textId="0497E90C" w:rsidR="00DB15BF" w:rsidRPr="00CB72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2AEF99" w14:textId="49D7D544" w:rsidR="00DB15BF" w:rsidRPr="00CB72A3" w:rsidRDefault="00955E82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10,517,651</w:t>
            </w:r>
          </w:p>
        </w:tc>
        <w:tc>
          <w:tcPr>
            <w:tcW w:w="270" w:type="dxa"/>
          </w:tcPr>
          <w:p w14:paraId="1A36A763" w14:textId="77777777" w:rsidR="00DB15BF" w:rsidRPr="00CB72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C03C89" w14:textId="21F6CAEA" w:rsidR="00DB15BF" w:rsidRPr="00CB72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868E4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10,482,083</w:t>
            </w:r>
          </w:p>
        </w:tc>
        <w:tc>
          <w:tcPr>
            <w:tcW w:w="270" w:type="dxa"/>
          </w:tcPr>
          <w:p w14:paraId="12DF16C2" w14:textId="77777777" w:rsidR="00DB15BF" w:rsidRPr="00CB72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378D2CB" w14:textId="1FBEFAE5" w:rsidR="00DB15BF" w:rsidRPr="00CB72A3" w:rsidRDefault="001B1A16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270" w:type="dxa"/>
          </w:tcPr>
          <w:p w14:paraId="1D3B5FB5" w14:textId="77777777" w:rsidR="00DB15BF" w:rsidRPr="00CB72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9D371CF" w14:textId="108027A4" w:rsidR="00DB15BF" w:rsidRPr="00CB72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636E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</w:tr>
    </w:tbl>
    <w:p w14:paraId="37004D5F" w14:textId="77777777" w:rsidR="00044C3C" w:rsidRPr="009B2D26" w:rsidRDefault="00044C3C" w:rsidP="00FA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Theme="majorBidi" w:hAnsiTheme="majorBidi" w:cstheme="majorBidi"/>
          <w:sz w:val="16"/>
          <w:szCs w:val="16"/>
        </w:rPr>
      </w:pPr>
    </w:p>
    <w:p w14:paraId="21A509A9" w14:textId="7C2EB331" w:rsidR="00044C3C" w:rsidRPr="00CB72A3" w:rsidRDefault="00E676AB" w:rsidP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B72A3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269D67FF" w14:textId="7FAB6B96" w:rsidR="00E676AB" w:rsidRPr="00FA1FD9" w:rsidRDefault="00E676AB" w:rsidP="00FA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0CFCEBD9" w14:textId="7E609CFF" w:rsidR="00A83FA9" w:rsidRDefault="005C235D" w:rsidP="00A83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23F5F" w:rsidRPr="006636E2">
        <w:rPr>
          <w:rFonts w:ascii="Angsana New" w:hAnsi="Angsana New"/>
          <w:sz w:val="30"/>
          <w:szCs w:val="30"/>
        </w:rPr>
        <w:t>30</w:t>
      </w:r>
      <w:r w:rsidR="00D23F5F" w:rsidRPr="006636E2">
        <w:rPr>
          <w:rFonts w:ascii="Angsana New" w:hAnsi="Angsana New" w:hint="cs"/>
          <w:sz w:val="30"/>
          <w:szCs w:val="30"/>
          <w:cs/>
        </w:rPr>
        <w:t xml:space="preserve"> </w:t>
      </w:r>
      <w:r w:rsidR="00DB15BF">
        <w:rPr>
          <w:rFonts w:ascii="Angsana New" w:hAnsi="Angsana New" w:hint="cs"/>
          <w:sz w:val="30"/>
          <w:szCs w:val="30"/>
          <w:cs/>
        </w:rPr>
        <w:t>กันยายน</w:t>
      </w:r>
      <w:r w:rsidR="00D23F5F" w:rsidRPr="006636E2">
        <w:rPr>
          <w:rFonts w:ascii="Angsana New" w:hAnsi="Angsana New" w:hint="cs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sz w:val="30"/>
          <w:szCs w:val="30"/>
        </w:rPr>
        <w:t>256</w:t>
      </w:r>
      <w:r w:rsidR="00D23F5F">
        <w:rPr>
          <w:rFonts w:asciiTheme="majorBidi" w:hAnsiTheme="majorBidi" w:cstheme="majorBidi"/>
          <w:sz w:val="30"/>
          <w:szCs w:val="30"/>
        </w:rPr>
        <w:t>7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CB72A3">
        <w:rPr>
          <w:rFonts w:asciiTheme="majorBidi" w:hAnsiTheme="majorBidi" w:cstheme="majorBidi"/>
          <w:sz w:val="30"/>
          <w:szCs w:val="30"/>
        </w:rPr>
        <w:t>31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CB72A3">
        <w:rPr>
          <w:rFonts w:asciiTheme="majorBidi" w:hAnsiTheme="majorBidi" w:cstheme="majorBidi"/>
          <w:sz w:val="30"/>
          <w:szCs w:val="30"/>
        </w:rPr>
        <w:t>256</w:t>
      </w:r>
      <w:r w:rsidR="00D23F5F">
        <w:rPr>
          <w:rFonts w:asciiTheme="majorBidi" w:hAnsiTheme="majorBidi" w:cstheme="majorBidi"/>
          <w:sz w:val="30"/>
          <w:szCs w:val="30"/>
        </w:rPr>
        <w:t>7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116E" w:rsidRPr="00CB72A3">
        <w:rPr>
          <w:rFonts w:asciiTheme="majorBidi" w:hAnsiTheme="majorBidi" w:cstheme="majorBidi"/>
          <w:sz w:val="30"/>
          <w:szCs w:val="30"/>
          <w:lang w:val="en-GB" w:bidi="ar-SA"/>
        </w:rPr>
        <w:t>Birla Carbon Mexico, S.A. DE C.V.</w:t>
      </w:r>
      <w:r w:rsidR="001A43FF" w:rsidRPr="00CB72A3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="00FA3FE4" w:rsidRPr="00CB72A3">
        <w:rPr>
          <w:rFonts w:asciiTheme="majorBidi" w:hAnsiTheme="majorBidi" w:cstheme="majorBidi"/>
          <w:sz w:val="30"/>
          <w:szCs w:val="30"/>
          <w:cs/>
          <w:lang w:val="en-GB"/>
        </w:rPr>
        <w:t>ซึ่งเป็นบริษัทย่อยอยู่ในระหว่างการดำเนินการเลิกกิจการ</w:t>
      </w:r>
    </w:p>
    <w:p w14:paraId="5D258D72" w14:textId="405E1825" w:rsidR="00A83FA9" w:rsidRPr="00A07888" w:rsidRDefault="00A83FA9" w:rsidP="00A83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lang w:val="en-GB"/>
        </w:rPr>
      </w:pPr>
    </w:p>
    <w:p w14:paraId="56EB08F2" w14:textId="42177D17" w:rsidR="003A598E" w:rsidRDefault="003A598E" w:rsidP="009B2D2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t>4</w:t>
      </w:r>
      <w:r w:rsidRPr="00CB72A3">
        <w:rPr>
          <w:rFonts w:asciiTheme="majorBidi" w:hAnsiTheme="majorBidi" w:cstheme="majorBidi"/>
          <w:sz w:val="30"/>
          <w:szCs w:val="30"/>
          <w:u w:val="none"/>
        </w:rPr>
        <w:tab/>
      </w:r>
      <w:r w:rsidRPr="00CB72A3">
        <w:rPr>
          <w:rFonts w:asciiTheme="majorBidi" w:hAnsiTheme="majorBidi" w:cstheme="majorBidi"/>
          <w:sz w:val="30"/>
          <w:szCs w:val="30"/>
          <w:u w:val="none"/>
          <w:cs/>
        </w:rPr>
        <w:t>ที่ดิน อาคารและอุปกรณ์</w:t>
      </w:r>
    </w:p>
    <w:p w14:paraId="64AE2716" w14:textId="77777777" w:rsidR="00911CB5" w:rsidRPr="00AC7A20" w:rsidRDefault="00911CB5" w:rsidP="00911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4"/>
          <w:szCs w:val="14"/>
          <w:lang w:val="x-none" w:eastAsia="x-none"/>
        </w:rPr>
      </w:pPr>
    </w:p>
    <w:tbl>
      <w:tblPr>
        <w:tblW w:w="902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81"/>
        <w:gridCol w:w="2441"/>
      </w:tblGrid>
      <w:tr w:rsidR="003A598E" w:rsidRPr="00CB72A3" w14:paraId="39039C4C" w14:textId="77777777" w:rsidTr="00E0024C">
        <w:trPr>
          <w:cantSplit/>
          <w:tblHeader/>
        </w:trPr>
        <w:tc>
          <w:tcPr>
            <w:tcW w:w="6581" w:type="dxa"/>
            <w:vAlign w:val="bottom"/>
          </w:tcPr>
          <w:p w14:paraId="11C31D22" w14:textId="3EA74C59" w:rsidR="003A598E" w:rsidRPr="00CB72A3" w:rsidRDefault="00D23F5F" w:rsidP="00CB72A3">
            <w:pPr>
              <w:spacing w:line="240" w:lineRule="auto"/>
              <w:ind w:left="281" w:hanging="2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B15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B15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A598E"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441" w:type="dxa"/>
          </w:tcPr>
          <w:p w14:paraId="05416670" w14:textId="112083B2" w:rsidR="003A598E" w:rsidRPr="00CB72A3" w:rsidRDefault="003A598E" w:rsidP="00CB72A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 w:rsidR="00E0024C"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 </w:t>
            </w:r>
          </w:p>
        </w:tc>
      </w:tr>
      <w:tr w:rsidR="003A598E" w:rsidRPr="00CB72A3" w14:paraId="2DF18F7E" w14:textId="77777777" w:rsidTr="00E0024C">
        <w:trPr>
          <w:cantSplit/>
        </w:trPr>
        <w:tc>
          <w:tcPr>
            <w:tcW w:w="6581" w:type="dxa"/>
          </w:tcPr>
          <w:p w14:paraId="5A8FDFA2" w14:textId="77777777" w:rsidR="003A598E" w:rsidRPr="00CB72A3" w:rsidRDefault="003A598E" w:rsidP="00CB72A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41" w:type="dxa"/>
          </w:tcPr>
          <w:p w14:paraId="5C832364" w14:textId="77777777" w:rsidR="003A598E" w:rsidRPr="00CB72A3" w:rsidRDefault="003A598E" w:rsidP="00CB72A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A1FD9" w:rsidRPr="00CB72A3" w:rsidDel="00977C08" w14:paraId="36DD4BBA" w14:textId="77777777" w:rsidTr="00E0024C">
        <w:trPr>
          <w:cantSplit/>
        </w:trPr>
        <w:tc>
          <w:tcPr>
            <w:tcW w:w="6581" w:type="dxa"/>
          </w:tcPr>
          <w:p w14:paraId="271A9849" w14:textId="6A0D0685" w:rsidR="00FA1FD9" w:rsidRPr="00CB72A3" w:rsidRDefault="00FA1FD9" w:rsidP="00FA1F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 - ราคาทุน</w:t>
            </w:r>
          </w:p>
        </w:tc>
        <w:tc>
          <w:tcPr>
            <w:tcW w:w="2441" w:type="dxa"/>
            <w:shd w:val="clear" w:color="auto" w:fill="auto"/>
          </w:tcPr>
          <w:p w14:paraId="4250F53F" w14:textId="43E7F263" w:rsidR="00FA1FD9" w:rsidRPr="00FA1FD9" w:rsidDel="00977C08" w:rsidRDefault="001B1A16" w:rsidP="00FA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118,622</w:t>
            </w:r>
          </w:p>
        </w:tc>
      </w:tr>
      <w:tr w:rsidR="00FA1FD9" w:rsidRPr="00CB72A3" w:rsidDel="00977C08" w14:paraId="6C83926B" w14:textId="77777777" w:rsidTr="00E0024C">
        <w:trPr>
          <w:cantSplit/>
        </w:trPr>
        <w:tc>
          <w:tcPr>
            <w:tcW w:w="6581" w:type="dxa"/>
          </w:tcPr>
          <w:p w14:paraId="03AA98D9" w14:textId="64D02B67" w:rsidR="00FA1FD9" w:rsidRPr="00CB72A3" w:rsidRDefault="00FA1FD9" w:rsidP="00FA1F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 - ราคาตามบัญชีสุทธิ</w:t>
            </w:r>
          </w:p>
        </w:tc>
        <w:tc>
          <w:tcPr>
            <w:tcW w:w="2441" w:type="dxa"/>
            <w:shd w:val="clear" w:color="auto" w:fill="auto"/>
          </w:tcPr>
          <w:p w14:paraId="42B673C1" w14:textId="344A9828" w:rsidR="00FA1FD9" w:rsidRPr="00FA1FD9" w:rsidRDefault="001B1A16" w:rsidP="00FA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35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90B69D6" w14:textId="2DFB5644" w:rsidR="001D4C63" w:rsidRDefault="003A598E" w:rsidP="007341F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lastRenderedPageBreak/>
        <w:t>5</w:t>
      </w:r>
      <w:r w:rsidR="00B96FE1" w:rsidRPr="00CB72A3">
        <w:rPr>
          <w:rFonts w:asciiTheme="majorBidi" w:hAnsiTheme="majorBidi" w:cstheme="majorBidi"/>
          <w:sz w:val="30"/>
          <w:szCs w:val="30"/>
          <w:u w:val="none"/>
        </w:rPr>
        <w:tab/>
      </w:r>
      <w:bookmarkStart w:id="0" w:name="OLE_LINK3"/>
      <w:r w:rsidR="00420897" w:rsidRPr="00CB72A3">
        <w:rPr>
          <w:rFonts w:asciiTheme="majorBidi" w:hAnsiTheme="majorBidi" w:cstheme="majorBidi"/>
          <w:sz w:val="30"/>
          <w:szCs w:val="30"/>
          <w:u w:val="none"/>
          <w:cs/>
        </w:rPr>
        <w:t>ส่วนงานดำเนินงาน</w:t>
      </w:r>
      <w:r w:rsidRPr="00CB72A3">
        <w:rPr>
          <w:rFonts w:asciiTheme="majorBidi" w:hAnsiTheme="majorBidi" w:cstheme="majorBidi"/>
          <w:sz w:val="30"/>
          <w:szCs w:val="30"/>
          <w:u w:val="none"/>
          <w:cs/>
        </w:rPr>
        <w:t>และการจำแนกรายได้</w:t>
      </w:r>
      <w:bookmarkEnd w:id="0"/>
    </w:p>
    <w:p w14:paraId="304A9E78" w14:textId="77777777" w:rsidR="00DC02DC" w:rsidRPr="00A07888" w:rsidRDefault="00DC02DC" w:rsidP="00DC02DC">
      <w:pPr>
        <w:rPr>
          <w:sz w:val="30"/>
          <w:szCs w:val="30"/>
          <w:lang w:val="x-none" w:eastAsia="x-none"/>
        </w:rPr>
      </w:pPr>
    </w:p>
    <w:p w14:paraId="40A7C953" w14:textId="5266B447" w:rsidR="00DC02DC" w:rsidRPr="004E6E1A" w:rsidRDefault="00941A75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</w:rPr>
      </w:pPr>
      <w:bookmarkStart w:id="1" w:name="_Hlk157502687"/>
      <w:r w:rsidRPr="004E6E1A">
        <w:rPr>
          <w:rFonts w:ascii="Angsana New" w:hAnsi="Angsana New" w:hint="cs"/>
          <w:sz w:val="30"/>
          <w:szCs w:val="30"/>
          <w:cs/>
        </w:rPr>
        <w:t>ข้อมูลเกี่ยวกับผลการดำเนินงานภายในของบริษัทสอบทานโดยผู้บริหารเป็นประจำ</w:t>
      </w:r>
      <w:r w:rsidRPr="004E6E1A">
        <w:rPr>
          <w:rFonts w:ascii="Angsana New" w:hAnsi="Angsana New"/>
          <w:sz w:val="30"/>
          <w:szCs w:val="30"/>
        </w:rPr>
        <w:t xml:space="preserve"> </w:t>
      </w:r>
      <w:r w:rsidRPr="004E6E1A">
        <w:rPr>
          <w:rFonts w:ascii="Angsana New" w:hAnsi="Angsana New" w:hint="cs"/>
          <w:sz w:val="30"/>
          <w:szCs w:val="30"/>
          <w:cs/>
        </w:rPr>
        <w:t>ซึ่งจะแสดงผลการดำเนินงานทั้งหมดโดยรวม โดยผู้บริหารไม่ได้สอบทานข้อมูลผลการดำเนินงานแยกจากกัน ดังนั้น บริษัทจึงกำหนดให้ภาพรวมของบริษัทมีส่วนงานดำเนินงานที่รายงานเพียงส่วนงานเดียว</w:t>
      </w:r>
    </w:p>
    <w:p w14:paraId="60BF3005" w14:textId="77777777" w:rsidR="00DC02DC" w:rsidRPr="00A07888" w:rsidRDefault="00DC02DC" w:rsidP="00A07888">
      <w:pPr>
        <w:rPr>
          <w:rFonts w:ascii="Angsana New" w:hAnsi="Angsana New"/>
          <w:sz w:val="30"/>
          <w:szCs w:val="30"/>
        </w:rPr>
      </w:pPr>
    </w:p>
    <w:p w14:paraId="69B2F6C7" w14:textId="59FD2D49" w:rsidR="00941A75" w:rsidRDefault="00941A75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</w:rPr>
      </w:pPr>
      <w:r w:rsidRPr="004E6E1A">
        <w:rPr>
          <w:rFonts w:ascii="Angsana New" w:hAnsi="Angsana New"/>
          <w:sz w:val="30"/>
          <w:szCs w:val="30"/>
          <w:cs/>
        </w:rPr>
        <w:t>ผลการดำเนินงานของส่วนงาน</w:t>
      </w:r>
      <w:r w:rsidRPr="004E6E1A">
        <w:rPr>
          <w:rFonts w:ascii="Angsana New" w:hAnsi="Angsana New" w:hint="cs"/>
          <w:sz w:val="30"/>
          <w:szCs w:val="30"/>
          <w:cs/>
        </w:rPr>
        <w:t>เดียว</w:t>
      </w:r>
      <w:r w:rsidRPr="004E6E1A">
        <w:rPr>
          <w:rFonts w:ascii="Angsana New" w:hAnsi="Angsana New"/>
          <w:sz w:val="30"/>
          <w:szCs w:val="30"/>
          <w:cs/>
        </w:rPr>
        <w:t>วัดโดยใช้กำไรก่อน</w:t>
      </w:r>
      <w:r w:rsidRPr="004E6E1A">
        <w:rPr>
          <w:rFonts w:ascii="Angsana New" w:hAnsi="Angsana New" w:hint="cs"/>
          <w:sz w:val="30"/>
          <w:szCs w:val="30"/>
          <w:cs/>
        </w:rPr>
        <w:t>ค่าเสื่อมราคา ดอกเบี้ย และ</w:t>
      </w:r>
      <w:r w:rsidRPr="004E6E1A">
        <w:rPr>
          <w:rFonts w:ascii="Angsana New" w:hAnsi="Angsana New"/>
          <w:sz w:val="30"/>
          <w:szCs w:val="30"/>
          <w:cs/>
        </w:rPr>
        <w:t xml:space="preserve">ภาษีเงินได้ของส่วนงาน </w:t>
      </w:r>
      <w:r w:rsidR="00712EEB">
        <w:rPr>
          <w:rFonts w:ascii="Angsana New" w:hAnsi="Angsana New"/>
          <w:sz w:val="30"/>
          <w:szCs w:val="30"/>
        </w:rPr>
        <w:br/>
      </w:r>
      <w:r w:rsidRPr="004E6E1A">
        <w:rPr>
          <w:rFonts w:ascii="Angsana New" w:hAnsi="Angsana New"/>
          <w:sz w:val="30"/>
          <w:szCs w:val="30"/>
          <w:cs/>
        </w:rPr>
        <w:t>ซึ่งนำเสนอในรายงานการจัดการภายในและสอบทานโดยผู้</w:t>
      </w:r>
      <w:r w:rsidRPr="004E6E1A">
        <w:rPr>
          <w:rFonts w:ascii="Angsana New" w:hAnsi="Angsana New" w:hint="cs"/>
          <w:sz w:val="30"/>
          <w:szCs w:val="30"/>
          <w:cs/>
        </w:rPr>
        <w:t>บริหาร</w:t>
      </w:r>
      <w:bookmarkEnd w:id="1"/>
    </w:p>
    <w:p w14:paraId="11FE1118" w14:textId="77777777" w:rsidR="00DC02DC" w:rsidRPr="00A07888" w:rsidRDefault="00DC02DC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</w:rPr>
      </w:pPr>
    </w:p>
    <w:p w14:paraId="713B257D" w14:textId="1D39F1C6" w:rsidR="00FA1FD9" w:rsidRPr="007341FC" w:rsidRDefault="00FA1FD9" w:rsidP="00DC02DC">
      <w:pPr>
        <w:tabs>
          <w:tab w:val="clear" w:pos="227"/>
          <w:tab w:val="clear" w:pos="454"/>
          <w:tab w:val="left" w:pos="540"/>
          <w:tab w:val="left" w:pos="630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86F0DBD" w14:textId="77777777" w:rsidR="00DC02DC" w:rsidRPr="00A07888" w:rsidRDefault="00DC02DC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B311EDD" w14:textId="147C87B6" w:rsidR="00FA1FD9" w:rsidRDefault="00FA1FD9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  <w:r w:rsidRPr="00F619E9">
        <w:rPr>
          <w:rFonts w:ascii="Angsana New" w:hAnsi="Angsana New"/>
          <w:spacing w:val="-6"/>
          <w:sz w:val="30"/>
          <w:szCs w:val="30"/>
          <w:cs/>
        </w:rPr>
        <w:t>บริษัทมีการผลิตและสำนักงานขายในประเทศไทยเท่านั้น จังหวะเวลาของการรับรู้รายได้ คือ การรับรู้ ณ เวลาใดเวลาหนึ่ง</w:t>
      </w:r>
    </w:p>
    <w:p w14:paraId="34C83080" w14:textId="77777777" w:rsidR="00DC02DC" w:rsidRPr="00A07888" w:rsidRDefault="00DC02DC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859E479" w14:textId="4EAC14AA" w:rsidR="007070D6" w:rsidRDefault="007D116E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ในการนำเสนอข้อมูลเกี่ยวกับส่วนงานภูมิศาสตร์ รายได้แยกตามที่ตั้งทางภูมิศาสตร์ของลูกค้า</w:t>
      </w:r>
    </w:p>
    <w:p w14:paraId="2CF1F608" w14:textId="77777777" w:rsidR="00DC02DC" w:rsidRPr="00A07888" w:rsidRDefault="00DC02DC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439"/>
        <w:gridCol w:w="181"/>
        <w:gridCol w:w="1440"/>
      </w:tblGrid>
      <w:tr w:rsidR="007070D6" w:rsidRPr="00CB72A3" w14:paraId="2245E14A" w14:textId="77777777" w:rsidTr="00AF0241">
        <w:trPr>
          <w:cantSplit/>
          <w:trHeight w:val="425"/>
          <w:tblHeader/>
        </w:trPr>
        <w:tc>
          <w:tcPr>
            <w:tcW w:w="6030" w:type="dxa"/>
            <w:vAlign w:val="bottom"/>
          </w:tcPr>
          <w:p w14:paraId="11FCC304" w14:textId="77777777" w:rsidR="007070D6" w:rsidRPr="00CB72A3" w:rsidRDefault="007070D6" w:rsidP="00B6779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4E496C43" w14:textId="77777777" w:rsidR="00AF0241" w:rsidRDefault="007070D6" w:rsidP="00CB72A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</w:p>
          <w:p w14:paraId="28D22E45" w14:textId="0C450124" w:rsidR="007070D6" w:rsidRPr="00CB72A3" w:rsidRDefault="007070D6" w:rsidP="00CB72A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 </w:t>
            </w:r>
          </w:p>
        </w:tc>
      </w:tr>
      <w:tr w:rsidR="007070D6" w:rsidRPr="00CB72A3" w14:paraId="6DEC5395" w14:textId="77777777" w:rsidTr="00AF0241">
        <w:trPr>
          <w:cantSplit/>
        </w:trPr>
        <w:tc>
          <w:tcPr>
            <w:tcW w:w="6030" w:type="dxa"/>
          </w:tcPr>
          <w:p w14:paraId="6DE08DA6" w14:textId="24F91C54" w:rsidR="007070D6" w:rsidRPr="00CB72A3" w:rsidRDefault="00D23F5F" w:rsidP="00CB72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B15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B15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9" w:type="dxa"/>
          </w:tcPr>
          <w:p w14:paraId="5AA71B3B" w14:textId="063603DF" w:rsidR="007070D6" w:rsidRPr="00CB72A3" w:rsidRDefault="007070D6" w:rsidP="00CB72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63F86"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D23F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1" w:type="dxa"/>
          </w:tcPr>
          <w:p w14:paraId="57CC7F13" w14:textId="77777777" w:rsidR="007070D6" w:rsidRPr="00CB72A3" w:rsidRDefault="007070D6" w:rsidP="00CB72A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33D12B" w14:textId="506CB429" w:rsidR="007070D6" w:rsidRPr="00CB72A3" w:rsidRDefault="007070D6" w:rsidP="00CB72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63F86" w:rsidRPr="00CB72A3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D23F5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070D6" w:rsidRPr="00CB72A3" w14:paraId="4311EF4E" w14:textId="77777777" w:rsidTr="00AF0241">
        <w:trPr>
          <w:cantSplit/>
        </w:trPr>
        <w:tc>
          <w:tcPr>
            <w:tcW w:w="6030" w:type="dxa"/>
          </w:tcPr>
          <w:p w14:paraId="1E4F69BA" w14:textId="77777777" w:rsidR="007070D6" w:rsidRPr="00CB72A3" w:rsidRDefault="007070D6" w:rsidP="00CB72A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6797BBF1" w14:textId="77777777" w:rsidR="007070D6" w:rsidRPr="00CB72A3" w:rsidRDefault="007070D6" w:rsidP="00CB72A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070D6" w:rsidRPr="00CB72A3" w:rsidDel="00977C08" w14:paraId="3DA0C973" w14:textId="77777777" w:rsidTr="00AF0241">
        <w:trPr>
          <w:cantSplit/>
        </w:trPr>
        <w:tc>
          <w:tcPr>
            <w:tcW w:w="6030" w:type="dxa"/>
          </w:tcPr>
          <w:p w14:paraId="22166C9D" w14:textId="77777777" w:rsidR="007070D6" w:rsidRPr="00CB72A3" w:rsidRDefault="007070D6" w:rsidP="00CB72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ข้อมูลเกี่ยวกับส่วนงานภูมิศาสตร์</w:t>
            </w:r>
          </w:p>
        </w:tc>
        <w:tc>
          <w:tcPr>
            <w:tcW w:w="1439" w:type="dxa"/>
          </w:tcPr>
          <w:p w14:paraId="51517E61" w14:textId="77777777" w:rsidR="007070D6" w:rsidRPr="00CB72A3" w:rsidDel="00977C08" w:rsidRDefault="007070D6" w:rsidP="00CB72A3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3E6A23AF" w14:textId="77777777" w:rsidR="007070D6" w:rsidRPr="00CB72A3" w:rsidDel="00977C08" w:rsidRDefault="007070D6" w:rsidP="00CB72A3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8E7BF41" w14:textId="77777777" w:rsidR="007070D6" w:rsidRPr="00CB72A3" w:rsidDel="00977C08" w:rsidRDefault="007070D6" w:rsidP="00CB72A3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15BF" w:rsidRPr="00CB72A3" w14:paraId="5CEFD553" w14:textId="77777777" w:rsidTr="00AF0241">
        <w:trPr>
          <w:cantSplit/>
        </w:trPr>
        <w:tc>
          <w:tcPr>
            <w:tcW w:w="6030" w:type="dxa"/>
          </w:tcPr>
          <w:p w14:paraId="5C5D1A64" w14:textId="77777777" w:rsidR="00DB15BF" w:rsidRPr="00CB72A3" w:rsidRDefault="00DB15BF" w:rsidP="00DB15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39" w:type="dxa"/>
          </w:tcPr>
          <w:p w14:paraId="7ACA5174" w14:textId="41B716FA" w:rsidR="00DB15BF" w:rsidRPr="00B83D39" w:rsidRDefault="001B1A16" w:rsidP="00DB15B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4,442,47</w:t>
            </w:r>
            <w:r w:rsidR="00972EB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1" w:type="dxa"/>
          </w:tcPr>
          <w:p w14:paraId="3EA3DB42" w14:textId="77777777" w:rsidR="00DB15BF" w:rsidRPr="00CB72A3" w:rsidRDefault="00DB15BF" w:rsidP="00DB15BF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F1F403B" w14:textId="11EE3739" w:rsidR="00DB15BF" w:rsidRPr="00B83D39" w:rsidRDefault="00DB15BF" w:rsidP="00DB15B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F0603">
              <w:rPr>
                <w:rFonts w:ascii="Angsana New" w:hAnsi="Angsana New"/>
                <w:sz w:val="30"/>
                <w:szCs w:val="30"/>
              </w:rPr>
              <w:t xml:space="preserve"> 4,750,954 </w:t>
            </w:r>
          </w:p>
        </w:tc>
      </w:tr>
      <w:tr w:rsidR="00DB15BF" w:rsidRPr="00CB72A3" w14:paraId="1C362B12" w14:textId="77777777" w:rsidTr="00AF0241">
        <w:trPr>
          <w:cantSplit/>
        </w:trPr>
        <w:tc>
          <w:tcPr>
            <w:tcW w:w="6030" w:type="dxa"/>
          </w:tcPr>
          <w:p w14:paraId="754FF1BE" w14:textId="48C9EB0F" w:rsidR="00DB15BF" w:rsidRPr="00CB72A3" w:rsidRDefault="00DB15BF" w:rsidP="00DB15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439" w:type="dxa"/>
          </w:tcPr>
          <w:p w14:paraId="16FA04F4" w14:textId="7E6B502E" w:rsidR="00DB15BF" w:rsidRPr="00B83D39" w:rsidRDefault="001B1A16" w:rsidP="00DB15B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661,825</w:t>
            </w:r>
          </w:p>
        </w:tc>
        <w:tc>
          <w:tcPr>
            <w:tcW w:w="181" w:type="dxa"/>
          </w:tcPr>
          <w:p w14:paraId="109CD318" w14:textId="77777777" w:rsidR="00DB15BF" w:rsidRPr="00CB72A3" w:rsidRDefault="00DB15BF" w:rsidP="00DB15BF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B5AFA03" w14:textId="16DCB824" w:rsidR="00DB15BF" w:rsidRPr="00B83D39" w:rsidRDefault="00DB15BF" w:rsidP="00DB15B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F0603">
              <w:rPr>
                <w:rFonts w:ascii="Angsana New" w:hAnsi="Angsana New"/>
                <w:sz w:val="30"/>
                <w:szCs w:val="30"/>
              </w:rPr>
              <w:t xml:space="preserve"> 470,526 </w:t>
            </w:r>
          </w:p>
        </w:tc>
      </w:tr>
      <w:tr w:rsidR="00DB15BF" w:rsidRPr="00CB72A3" w14:paraId="63423EDB" w14:textId="77777777" w:rsidTr="00AF0241">
        <w:trPr>
          <w:cantSplit/>
        </w:trPr>
        <w:tc>
          <w:tcPr>
            <w:tcW w:w="6030" w:type="dxa"/>
          </w:tcPr>
          <w:p w14:paraId="77D7AC56" w14:textId="77777777" w:rsidR="00DB15BF" w:rsidRPr="00CB72A3" w:rsidRDefault="00DB15BF" w:rsidP="00DB15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439" w:type="dxa"/>
          </w:tcPr>
          <w:p w14:paraId="27FB619F" w14:textId="2239B5B7" w:rsidR="00DB15BF" w:rsidRPr="00B83D39" w:rsidRDefault="001B1A16" w:rsidP="00DB15B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469,480</w:t>
            </w:r>
          </w:p>
        </w:tc>
        <w:tc>
          <w:tcPr>
            <w:tcW w:w="181" w:type="dxa"/>
          </w:tcPr>
          <w:p w14:paraId="71DCC655" w14:textId="77777777" w:rsidR="00DB15BF" w:rsidRPr="00CB72A3" w:rsidRDefault="00DB15BF" w:rsidP="00DB15BF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DB1A636" w14:textId="538B19AA" w:rsidR="00DB15BF" w:rsidRPr="00B83D39" w:rsidRDefault="00DB15BF" w:rsidP="00DB15B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F0603">
              <w:rPr>
                <w:rFonts w:ascii="Angsana New" w:hAnsi="Angsana New"/>
                <w:sz w:val="30"/>
                <w:szCs w:val="30"/>
              </w:rPr>
              <w:t xml:space="preserve"> 406,652 </w:t>
            </w:r>
          </w:p>
        </w:tc>
      </w:tr>
      <w:tr w:rsidR="00DB15BF" w:rsidRPr="00CB72A3" w14:paraId="34F31776" w14:textId="77777777" w:rsidTr="00AF0241">
        <w:trPr>
          <w:cantSplit/>
        </w:trPr>
        <w:tc>
          <w:tcPr>
            <w:tcW w:w="6030" w:type="dxa"/>
          </w:tcPr>
          <w:p w14:paraId="0475D7A4" w14:textId="0DE313C4" w:rsidR="00DB15BF" w:rsidRPr="00CB72A3" w:rsidRDefault="00DB15BF" w:rsidP="00DB15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439" w:type="dxa"/>
          </w:tcPr>
          <w:p w14:paraId="37DE56D1" w14:textId="04A278EA" w:rsidR="00DB15BF" w:rsidRPr="00B83D39" w:rsidRDefault="001B1A16" w:rsidP="00DB15B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286,346</w:t>
            </w:r>
          </w:p>
        </w:tc>
        <w:tc>
          <w:tcPr>
            <w:tcW w:w="181" w:type="dxa"/>
          </w:tcPr>
          <w:p w14:paraId="67B55828" w14:textId="77777777" w:rsidR="00DB15BF" w:rsidRPr="00CB72A3" w:rsidRDefault="00DB15BF" w:rsidP="00DB15BF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303D445" w14:textId="1BAE28FF" w:rsidR="00DB15BF" w:rsidRPr="00B83D39" w:rsidRDefault="00DB15BF" w:rsidP="00DB15B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F0603">
              <w:rPr>
                <w:rFonts w:ascii="Angsana New" w:hAnsi="Angsana New"/>
                <w:sz w:val="30"/>
                <w:szCs w:val="30"/>
              </w:rPr>
              <w:t xml:space="preserve"> 289,280 </w:t>
            </w:r>
          </w:p>
        </w:tc>
      </w:tr>
      <w:tr w:rsidR="00B83D39" w:rsidRPr="00CB72A3" w14:paraId="1C2872F4" w14:textId="77777777" w:rsidTr="00AF0241">
        <w:trPr>
          <w:cantSplit/>
        </w:trPr>
        <w:tc>
          <w:tcPr>
            <w:tcW w:w="6030" w:type="dxa"/>
          </w:tcPr>
          <w:p w14:paraId="75EB16ED" w14:textId="5AF2136D" w:rsidR="00B83D39" w:rsidRPr="00CB72A3" w:rsidRDefault="001B1A16" w:rsidP="00B83D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439" w:type="dxa"/>
          </w:tcPr>
          <w:p w14:paraId="56DB8BE4" w14:textId="5CE3FA3B" w:rsidR="00B83D39" w:rsidRPr="00B83D39" w:rsidRDefault="001B1A16" w:rsidP="00B83D3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199,</w:t>
            </w:r>
            <w:r w:rsidR="002D259E">
              <w:rPr>
                <w:rFonts w:ascii="Angsana New" w:hAnsi="Angsana New"/>
                <w:sz w:val="30"/>
                <w:szCs w:val="30"/>
              </w:rPr>
              <w:t>83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1" w:type="dxa"/>
          </w:tcPr>
          <w:p w14:paraId="3F92852B" w14:textId="77777777" w:rsidR="00B83D39" w:rsidRPr="00CB72A3" w:rsidRDefault="00B83D39" w:rsidP="00B83D39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30B8634" w14:textId="30BE415D" w:rsidR="00B83D39" w:rsidRPr="006636E2" w:rsidRDefault="008A752F" w:rsidP="001B1A1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F0603">
              <w:rPr>
                <w:rFonts w:ascii="Angsana New" w:hAnsi="Angsana New"/>
                <w:sz w:val="30"/>
                <w:szCs w:val="30"/>
              </w:rPr>
              <w:t>196,354</w:t>
            </w:r>
          </w:p>
        </w:tc>
      </w:tr>
      <w:tr w:rsidR="00DB15BF" w:rsidRPr="00CB72A3" w14:paraId="69E4F2F5" w14:textId="77777777" w:rsidTr="00AF0241">
        <w:trPr>
          <w:cantSplit/>
        </w:trPr>
        <w:tc>
          <w:tcPr>
            <w:tcW w:w="6030" w:type="dxa"/>
          </w:tcPr>
          <w:p w14:paraId="7F723E35" w14:textId="04D86BC6" w:rsidR="00DB15BF" w:rsidRPr="00CB72A3" w:rsidRDefault="001B1A16" w:rsidP="00DB15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39" w:type="dxa"/>
          </w:tcPr>
          <w:p w14:paraId="5CC9719C" w14:textId="019DA451" w:rsidR="00DB15BF" w:rsidRPr="00B83D39" w:rsidRDefault="001B1A16" w:rsidP="00DB15B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147,776</w:t>
            </w:r>
          </w:p>
        </w:tc>
        <w:tc>
          <w:tcPr>
            <w:tcW w:w="181" w:type="dxa"/>
          </w:tcPr>
          <w:p w14:paraId="37185F57" w14:textId="77777777" w:rsidR="00DB15BF" w:rsidRPr="00CB72A3" w:rsidRDefault="00DB15BF" w:rsidP="00DB15BF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D0E5523" w14:textId="04BBE60A" w:rsidR="00DB15BF" w:rsidRPr="00B83D39" w:rsidRDefault="00DB15BF" w:rsidP="00DB15B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F060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A752F" w:rsidRPr="003F0603">
              <w:rPr>
                <w:rFonts w:ascii="Angsana New" w:hAnsi="Angsana New"/>
                <w:sz w:val="30"/>
                <w:szCs w:val="30"/>
              </w:rPr>
              <w:t>129,024</w:t>
            </w:r>
          </w:p>
        </w:tc>
      </w:tr>
      <w:tr w:rsidR="00DB15BF" w:rsidRPr="00CB72A3" w14:paraId="4F398EFE" w14:textId="77777777" w:rsidTr="00AF0241">
        <w:trPr>
          <w:cantSplit/>
        </w:trPr>
        <w:tc>
          <w:tcPr>
            <w:tcW w:w="6030" w:type="dxa"/>
          </w:tcPr>
          <w:p w14:paraId="0D96C4FD" w14:textId="206B178B" w:rsidR="00DB15BF" w:rsidRPr="00CB72A3" w:rsidRDefault="001B1A16" w:rsidP="00DB15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619E9">
              <w:rPr>
                <w:rFonts w:asciiTheme="majorBidi" w:hAnsiTheme="majorBidi"/>
                <w:sz w:val="30"/>
                <w:szCs w:val="30"/>
                <w:cs/>
              </w:rPr>
              <w:t>ปากีสถาน</w:t>
            </w:r>
          </w:p>
        </w:tc>
        <w:tc>
          <w:tcPr>
            <w:tcW w:w="1439" w:type="dxa"/>
          </w:tcPr>
          <w:p w14:paraId="6C0FD308" w14:textId="151F19EA" w:rsidR="00DB15BF" w:rsidRPr="00B83D39" w:rsidRDefault="001B1A16" w:rsidP="00DB15B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120,684</w:t>
            </w:r>
          </w:p>
        </w:tc>
        <w:tc>
          <w:tcPr>
            <w:tcW w:w="181" w:type="dxa"/>
          </w:tcPr>
          <w:p w14:paraId="361FD1CB" w14:textId="77777777" w:rsidR="00DB15BF" w:rsidRPr="00CB72A3" w:rsidRDefault="00DB15BF" w:rsidP="00DB15BF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DC02432" w14:textId="61D4AE11" w:rsidR="00DB15BF" w:rsidRPr="00B83D39" w:rsidRDefault="00DB15BF" w:rsidP="00DB15B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F060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A752F">
              <w:rPr>
                <w:rFonts w:ascii="Angsana New" w:hAnsi="Angsana New"/>
                <w:sz w:val="30"/>
                <w:szCs w:val="30"/>
              </w:rPr>
              <w:t>963</w:t>
            </w:r>
            <w:r w:rsidRPr="003F060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B83D39" w:rsidRPr="00CB72A3" w14:paraId="37E4B1FB" w14:textId="77777777" w:rsidTr="00AF0241">
        <w:trPr>
          <w:cantSplit/>
        </w:trPr>
        <w:tc>
          <w:tcPr>
            <w:tcW w:w="6030" w:type="dxa"/>
          </w:tcPr>
          <w:p w14:paraId="0E605D7A" w14:textId="3F065125" w:rsidR="00B83D39" w:rsidRPr="001D4C63" w:rsidRDefault="001B1A16" w:rsidP="00B83D39">
            <w:pPr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เม็กซิโก</w:t>
            </w:r>
          </w:p>
        </w:tc>
        <w:tc>
          <w:tcPr>
            <w:tcW w:w="1439" w:type="dxa"/>
          </w:tcPr>
          <w:p w14:paraId="21EECA1E" w14:textId="31F2E4C4" w:rsidR="00B83D39" w:rsidRPr="00B83D39" w:rsidRDefault="001B1A16" w:rsidP="00B83D3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68,296</w:t>
            </w:r>
          </w:p>
        </w:tc>
        <w:tc>
          <w:tcPr>
            <w:tcW w:w="181" w:type="dxa"/>
          </w:tcPr>
          <w:p w14:paraId="60CCAE99" w14:textId="77777777" w:rsidR="00B83D39" w:rsidRPr="00CB72A3" w:rsidRDefault="00B83D39" w:rsidP="00B83D39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7530B49" w14:textId="4D02BEE9" w:rsidR="00B83D39" w:rsidRPr="00B83D39" w:rsidRDefault="001B1A16" w:rsidP="001B1A1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2,848</w:t>
            </w:r>
          </w:p>
        </w:tc>
      </w:tr>
      <w:tr w:rsidR="00DB15BF" w:rsidRPr="00CB72A3" w14:paraId="06DE3DC3" w14:textId="77777777" w:rsidTr="00AF0241">
        <w:trPr>
          <w:cantSplit/>
        </w:trPr>
        <w:tc>
          <w:tcPr>
            <w:tcW w:w="6030" w:type="dxa"/>
          </w:tcPr>
          <w:p w14:paraId="6E2F97CA" w14:textId="77777777" w:rsidR="00DB15BF" w:rsidRPr="00CB72A3" w:rsidRDefault="00DB15BF" w:rsidP="00DB15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32DF0157" w14:textId="09B8479E" w:rsidR="00DB15BF" w:rsidRPr="00AC7A20" w:rsidRDefault="001B1A16" w:rsidP="00DB15B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107,83</w:t>
            </w:r>
            <w:r w:rsidR="00AC7A20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1" w:type="dxa"/>
          </w:tcPr>
          <w:p w14:paraId="3043423E" w14:textId="77777777" w:rsidR="00DB15BF" w:rsidRPr="00CB72A3" w:rsidRDefault="00DB15BF" w:rsidP="00DB15BF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5123FC" w14:textId="742FAA70" w:rsidR="00DB15BF" w:rsidRPr="00B83D39" w:rsidRDefault="00DB15BF" w:rsidP="00DB15B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F0603">
              <w:rPr>
                <w:rFonts w:ascii="Angsana New" w:hAnsi="Angsana New"/>
                <w:sz w:val="30"/>
                <w:szCs w:val="30"/>
              </w:rPr>
              <w:t xml:space="preserve"> 13</w:t>
            </w:r>
            <w:r w:rsidR="001B1A16">
              <w:rPr>
                <w:rFonts w:ascii="Angsana New" w:hAnsi="Angsana New"/>
                <w:sz w:val="30"/>
                <w:szCs w:val="30"/>
              </w:rPr>
              <w:t>1,565</w:t>
            </w:r>
            <w:r w:rsidRPr="003F060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DB15BF" w:rsidRPr="00CB72A3" w14:paraId="14CFDAFD" w14:textId="77777777" w:rsidTr="00AF0241">
        <w:trPr>
          <w:cantSplit/>
        </w:trPr>
        <w:tc>
          <w:tcPr>
            <w:tcW w:w="6030" w:type="dxa"/>
          </w:tcPr>
          <w:p w14:paraId="16F412B2" w14:textId="77777777" w:rsidR="00DB15BF" w:rsidRPr="00CB72A3" w:rsidRDefault="00DB15BF" w:rsidP="00DB15B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2C7DFAA0" w14:textId="20678466" w:rsidR="00DB15BF" w:rsidRPr="00B83D39" w:rsidRDefault="001B1A16" w:rsidP="00DB15B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6,504,544</w:t>
            </w:r>
          </w:p>
        </w:tc>
        <w:tc>
          <w:tcPr>
            <w:tcW w:w="181" w:type="dxa"/>
          </w:tcPr>
          <w:p w14:paraId="78049C4C" w14:textId="77777777" w:rsidR="00DB15BF" w:rsidRPr="00CB72A3" w:rsidRDefault="00DB15BF" w:rsidP="00DB15BF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ECF715" w14:textId="3E9E94E8" w:rsidR="00DB15BF" w:rsidRPr="00B83D39" w:rsidRDefault="00DB15BF" w:rsidP="00DB15B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fldChar w:fldCharType="begin"/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sz w:val="30"/>
                <w:szCs w:val="30"/>
                <w:lang w:val="en-US" w:bidi="th-TH"/>
              </w:rPr>
              <w:t>6,378,166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fldChar w:fldCharType="end"/>
            </w:r>
          </w:p>
        </w:tc>
      </w:tr>
    </w:tbl>
    <w:p w14:paraId="3334EDEE" w14:textId="785CEC24" w:rsidR="00A07888" w:rsidRDefault="00A07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</w:p>
    <w:p w14:paraId="5CAD1DCB" w14:textId="5AA23CBA" w:rsidR="00941A75" w:rsidRDefault="00A07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b/>
          <w:bCs/>
          <w:sz w:val="30"/>
          <w:szCs w:val="30"/>
          <w:lang w:eastAsia="x-none"/>
        </w:rPr>
        <w:br w:type="page"/>
      </w:r>
    </w:p>
    <w:p w14:paraId="57AF61BD" w14:textId="77C98E41" w:rsidR="00941A75" w:rsidRPr="00AF2801" w:rsidRDefault="00941A75" w:rsidP="00871BA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450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6</w:t>
      </w:r>
      <w:r>
        <w:rPr>
          <w:rFonts w:ascii="Angsana New" w:hAnsi="Angsana New"/>
          <w:sz w:val="30"/>
          <w:szCs w:val="30"/>
          <w:u w:val="none"/>
          <w:lang w:val="en-US"/>
        </w:rPr>
        <w:tab/>
      </w:r>
      <w:r w:rsidRPr="00BC6730">
        <w:rPr>
          <w:rFonts w:ascii="Angsana New" w:hAnsi="Angsana New"/>
          <w:sz w:val="30"/>
          <w:szCs w:val="30"/>
          <w:u w:val="none"/>
          <w:cs/>
        </w:rPr>
        <w:t>กำไร</w:t>
      </w:r>
      <w:r w:rsidR="007C37DA">
        <w:rPr>
          <w:rFonts w:ascii="Angsana New" w:hAnsi="Angsana New"/>
          <w:sz w:val="30"/>
          <w:szCs w:val="30"/>
          <w:u w:val="none"/>
        </w:rPr>
        <w:t xml:space="preserve"> (</w:t>
      </w:r>
      <w:proofErr w:type="spellStart"/>
      <w:r w:rsidR="007C37DA">
        <w:rPr>
          <w:rFonts w:ascii="Angsana New" w:hAnsi="Angsana New" w:hint="cs"/>
          <w:sz w:val="30"/>
          <w:szCs w:val="30"/>
          <w:u w:val="none"/>
          <w:cs/>
        </w:rPr>
        <w:t>ขาดทุน</w:t>
      </w:r>
      <w:proofErr w:type="spellEnd"/>
      <w:r w:rsidR="007C37DA">
        <w:rPr>
          <w:rFonts w:ascii="Angsana New" w:hAnsi="Angsana New"/>
          <w:sz w:val="30"/>
          <w:szCs w:val="30"/>
          <w:u w:val="none"/>
          <w:lang w:val="en-US"/>
        </w:rPr>
        <w:t xml:space="preserve">) </w:t>
      </w:r>
      <w:r w:rsidRPr="00BC6730">
        <w:rPr>
          <w:rFonts w:ascii="Angsana New" w:hAnsi="Angsana New"/>
          <w:sz w:val="30"/>
          <w:szCs w:val="30"/>
          <w:u w:val="none"/>
          <w:cs/>
        </w:rPr>
        <w:t>ต่อหุ้น</w:t>
      </w:r>
    </w:p>
    <w:p w14:paraId="7E45812C" w14:textId="77777777" w:rsidR="00941A75" w:rsidRPr="004E6E1A" w:rsidRDefault="00941A75" w:rsidP="00941A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91"/>
        <w:gridCol w:w="7"/>
        <w:gridCol w:w="1226"/>
        <w:gridCol w:w="6"/>
        <w:gridCol w:w="236"/>
        <w:gridCol w:w="1214"/>
        <w:gridCol w:w="6"/>
        <w:gridCol w:w="239"/>
        <w:gridCol w:w="1210"/>
        <w:gridCol w:w="236"/>
        <w:gridCol w:w="20"/>
        <w:gridCol w:w="1259"/>
      </w:tblGrid>
      <w:tr w:rsidR="00941A75" w:rsidRPr="00BB3056" w14:paraId="56EBD758" w14:textId="77777777" w:rsidTr="00484474">
        <w:tc>
          <w:tcPr>
            <w:tcW w:w="3791" w:type="dxa"/>
            <w:vAlign w:val="center"/>
          </w:tcPr>
          <w:p w14:paraId="4B797C4E" w14:textId="77777777" w:rsidR="00941A75" w:rsidRPr="00E36BC3" w:rsidRDefault="00941A75" w:rsidP="000F3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689" w:type="dxa"/>
            <w:gridSpan w:val="5"/>
            <w:vAlign w:val="center"/>
          </w:tcPr>
          <w:p w14:paraId="0EA297FA" w14:textId="77777777" w:rsidR="00941A75" w:rsidRPr="00E36BC3" w:rsidRDefault="00941A75" w:rsidP="000F3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  <w:gridSpan w:val="2"/>
            <w:vAlign w:val="center"/>
          </w:tcPr>
          <w:p w14:paraId="0EAD0AEB" w14:textId="77777777" w:rsidR="00941A75" w:rsidRPr="00E36BC3" w:rsidRDefault="00941A75" w:rsidP="000F3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5" w:type="dxa"/>
            <w:gridSpan w:val="4"/>
            <w:vAlign w:val="center"/>
          </w:tcPr>
          <w:p w14:paraId="1F889C96" w14:textId="77777777" w:rsidR="00941A75" w:rsidRPr="00E36BC3" w:rsidRDefault="00941A75" w:rsidP="000F3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3F5F" w:rsidRPr="00BB3056" w14:paraId="514E0E21" w14:textId="77777777" w:rsidTr="00484474">
        <w:tc>
          <w:tcPr>
            <w:tcW w:w="3791" w:type="dxa"/>
            <w:vAlign w:val="center"/>
          </w:tcPr>
          <w:p w14:paraId="30B1354B" w14:textId="72CFC50F" w:rsidR="00D23F5F" w:rsidRPr="002B372C" w:rsidRDefault="00D23F5F" w:rsidP="00D2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B15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33" w:type="dxa"/>
            <w:gridSpan w:val="2"/>
          </w:tcPr>
          <w:p w14:paraId="19564E6C" w14:textId="1764EAEF" w:rsidR="00D23F5F" w:rsidRPr="00E36BC3" w:rsidRDefault="00D23F5F" w:rsidP="00D2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42" w:type="dxa"/>
            <w:gridSpan w:val="2"/>
          </w:tcPr>
          <w:p w14:paraId="1F0B4659" w14:textId="77777777" w:rsidR="00D23F5F" w:rsidRPr="00E36BC3" w:rsidRDefault="00D23F5F" w:rsidP="00D2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4" w:type="dxa"/>
          </w:tcPr>
          <w:p w14:paraId="0E969841" w14:textId="265C11FB" w:rsidR="00D23F5F" w:rsidRPr="00E36BC3" w:rsidRDefault="00D23F5F" w:rsidP="00D2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45" w:type="dxa"/>
            <w:gridSpan w:val="2"/>
          </w:tcPr>
          <w:p w14:paraId="425BB9E0" w14:textId="77777777" w:rsidR="00D23F5F" w:rsidRPr="00E36BC3" w:rsidRDefault="00D23F5F" w:rsidP="00D2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0" w:type="dxa"/>
          </w:tcPr>
          <w:p w14:paraId="53F68C0F" w14:textId="4C960244" w:rsidR="00D23F5F" w:rsidRPr="00E36BC3" w:rsidRDefault="00D23F5F" w:rsidP="00D2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56" w:type="dxa"/>
            <w:gridSpan w:val="2"/>
          </w:tcPr>
          <w:p w14:paraId="3467F271" w14:textId="77777777" w:rsidR="00D23F5F" w:rsidRPr="00E36BC3" w:rsidRDefault="00D23F5F" w:rsidP="00D2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12CCAE79" w14:textId="3D7FF732" w:rsidR="00D23F5F" w:rsidRPr="00E36BC3" w:rsidRDefault="00D23F5F" w:rsidP="00D2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D23F5F" w:rsidRPr="00BB3056" w14:paraId="7CDA7410" w14:textId="77777777" w:rsidTr="00484474">
        <w:tc>
          <w:tcPr>
            <w:tcW w:w="3791" w:type="dxa"/>
          </w:tcPr>
          <w:p w14:paraId="3A80EE57" w14:textId="77777777" w:rsidR="00D23F5F" w:rsidRPr="00E36BC3" w:rsidRDefault="00D23F5F" w:rsidP="00D2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59" w:type="dxa"/>
            <w:gridSpan w:val="11"/>
          </w:tcPr>
          <w:p w14:paraId="7F445E16" w14:textId="66F98495" w:rsidR="00D23F5F" w:rsidRPr="00E36BC3" w:rsidRDefault="00D23F5F" w:rsidP="00D2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E36BC3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E36BC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D23F5F" w:rsidRPr="00BB3056" w14:paraId="39553B84" w14:textId="77777777" w:rsidTr="00484474">
        <w:tc>
          <w:tcPr>
            <w:tcW w:w="3791" w:type="dxa"/>
          </w:tcPr>
          <w:p w14:paraId="55082816" w14:textId="77777777" w:rsidR="002F12B6" w:rsidRDefault="00D23F5F" w:rsidP="00D2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="007C37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="007C37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="007C37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Pr="00E36B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</w:t>
            </w:r>
          </w:p>
          <w:p w14:paraId="63A3969A" w14:textId="04C6ADDA" w:rsidR="00D23F5F" w:rsidRPr="00E36BC3" w:rsidRDefault="00D23F5F" w:rsidP="00D2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ผู้ถือหุ้นสามัญ</w:t>
            </w:r>
          </w:p>
        </w:tc>
        <w:tc>
          <w:tcPr>
            <w:tcW w:w="5659" w:type="dxa"/>
            <w:gridSpan w:val="11"/>
          </w:tcPr>
          <w:p w14:paraId="15D5777A" w14:textId="77777777" w:rsidR="00D23F5F" w:rsidRPr="00E36BC3" w:rsidRDefault="00D23F5F" w:rsidP="00D2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DB15BF" w:rsidRPr="00BB3056" w14:paraId="781E883C" w14:textId="77777777" w:rsidTr="00484474">
        <w:tc>
          <w:tcPr>
            <w:tcW w:w="3791" w:type="dxa"/>
            <w:vAlign w:val="bottom"/>
          </w:tcPr>
          <w:p w14:paraId="2F9787C9" w14:textId="77777777" w:rsidR="002F12B6" w:rsidRDefault="00DB15BF" w:rsidP="002F12B6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BC3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7C37DA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7C37DA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7C37DA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E36BC3">
              <w:rPr>
                <w:rFonts w:ascii="Angsana New" w:hAnsi="Angsana New"/>
                <w:sz w:val="30"/>
                <w:szCs w:val="30"/>
                <w:cs/>
              </w:rPr>
              <w:t>ที่เป็นส่วนของ</w:t>
            </w:r>
          </w:p>
          <w:p w14:paraId="15D919A3" w14:textId="768035A9" w:rsidR="00DB15BF" w:rsidRPr="00E36BC3" w:rsidRDefault="00DB15BF" w:rsidP="002F12B6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BC3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 w:rsidRPr="00E36BC3">
              <w:rPr>
                <w:rFonts w:ascii="Angsana New" w:hAnsi="Angsana New" w:hint="cs"/>
                <w:sz w:val="30"/>
                <w:szCs w:val="30"/>
                <w:cs/>
              </w:rPr>
              <w:t>ของบริษัท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gridSpan w:val="2"/>
            <w:tcBorders>
              <w:bottom w:val="double" w:sz="4" w:space="0" w:color="auto"/>
            </w:tcBorders>
          </w:tcPr>
          <w:p w14:paraId="5515D782" w14:textId="77777777" w:rsidR="007C37DA" w:rsidRDefault="007C37DA" w:rsidP="00DB15B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4B93E28" w14:textId="3D0071AD" w:rsidR="00DB15BF" w:rsidRPr="00E36BC3" w:rsidRDefault="00A53E83" w:rsidP="00DB15B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(1,050,579)</w:t>
            </w:r>
          </w:p>
        </w:tc>
        <w:tc>
          <w:tcPr>
            <w:tcW w:w="242" w:type="dxa"/>
            <w:gridSpan w:val="2"/>
          </w:tcPr>
          <w:p w14:paraId="11926A5D" w14:textId="77777777" w:rsidR="00DB15BF" w:rsidRPr="00211E05" w:rsidRDefault="00DB15BF" w:rsidP="00DB15BF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  <w:vAlign w:val="bottom"/>
          </w:tcPr>
          <w:p w14:paraId="39071F7E" w14:textId="512120EF" w:rsidR="00DB15BF" w:rsidRPr="00211E05" w:rsidRDefault="00DB15BF" w:rsidP="00DB15B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1,216,256</w:t>
            </w:r>
          </w:p>
        </w:tc>
        <w:tc>
          <w:tcPr>
            <w:tcW w:w="245" w:type="dxa"/>
            <w:gridSpan w:val="2"/>
            <w:vAlign w:val="bottom"/>
          </w:tcPr>
          <w:p w14:paraId="614FF6F8" w14:textId="77777777" w:rsidR="00DB15BF" w:rsidRPr="00E36BC3" w:rsidRDefault="00DB15BF" w:rsidP="00DB15BF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1997CA7D" w14:textId="77777777" w:rsidR="007C37DA" w:rsidRDefault="007C37DA" w:rsidP="00DB15BF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273" w:right="-7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3C26BE6" w14:textId="41F97204" w:rsidR="00DB15BF" w:rsidRPr="001B1A16" w:rsidRDefault="001B1A16" w:rsidP="00DB15BF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273" w:right="-7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72EB3">
              <w:rPr>
                <w:rFonts w:ascii="Angsana New" w:hAnsi="Angsana New"/>
                <w:sz w:val="30"/>
                <w:szCs w:val="30"/>
                <w:lang w:val="en-US" w:bidi="th-TH"/>
              </w:rPr>
              <w:t>920,517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6" w:type="dxa"/>
            <w:gridSpan w:val="2"/>
            <w:vAlign w:val="bottom"/>
          </w:tcPr>
          <w:p w14:paraId="64B22E4B" w14:textId="77777777" w:rsidR="00DB15BF" w:rsidRPr="00E36BC3" w:rsidRDefault="00DB15BF" w:rsidP="00DB15BF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22A6E7FD" w14:textId="1BF18FA8" w:rsidR="00DB15BF" w:rsidRPr="00E36BC3" w:rsidRDefault="00DB15BF" w:rsidP="00DB15B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273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871,659</w:t>
            </w:r>
          </w:p>
        </w:tc>
      </w:tr>
      <w:tr w:rsidR="00DB15BF" w:rsidRPr="00BB3056" w14:paraId="5FD0DBCE" w14:textId="77777777" w:rsidTr="00360B17">
        <w:tc>
          <w:tcPr>
            <w:tcW w:w="3791" w:type="dxa"/>
            <w:vAlign w:val="center"/>
          </w:tcPr>
          <w:p w14:paraId="465D4FE5" w14:textId="77777777" w:rsidR="00DB15BF" w:rsidRPr="00E36BC3" w:rsidRDefault="00DB15BF" w:rsidP="00DB15BF">
            <w:pPr>
              <w:spacing w:line="240" w:lineRule="auto"/>
              <w:ind w:left="162" w:right="-19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6BC3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E36BC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3" w:type="dxa"/>
            <w:gridSpan w:val="2"/>
            <w:tcBorders>
              <w:bottom w:val="double" w:sz="4" w:space="0" w:color="auto"/>
            </w:tcBorders>
          </w:tcPr>
          <w:p w14:paraId="04CEE5D4" w14:textId="3F23A5AF" w:rsidR="00DB15BF" w:rsidRPr="00360B17" w:rsidRDefault="00A53E83" w:rsidP="00DB15B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6E4">
              <w:rPr>
                <w:rFonts w:ascii="Angsana New" w:hAnsi="Angsana New"/>
                <w:sz w:val="30"/>
                <w:szCs w:val="30"/>
                <w:lang w:val="en-US" w:bidi="th-TH"/>
              </w:rPr>
              <w:t>300,00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2" w:type="dxa"/>
            <w:gridSpan w:val="2"/>
          </w:tcPr>
          <w:p w14:paraId="10539D22" w14:textId="77777777" w:rsidR="00DB15BF" w:rsidRPr="00E36BC3" w:rsidRDefault="00DB15BF" w:rsidP="00DB15BF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14:paraId="72BFCDC8" w14:textId="40050726" w:rsidR="00DB15BF" w:rsidRPr="00E36BC3" w:rsidRDefault="00DB15BF" w:rsidP="00DB15B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6E4">
              <w:rPr>
                <w:rFonts w:ascii="Angsana New" w:hAnsi="Angsana New"/>
                <w:sz w:val="30"/>
                <w:szCs w:val="30"/>
                <w:lang w:val="en-US"/>
              </w:rPr>
              <w:t>300,00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45" w:type="dxa"/>
            <w:gridSpan w:val="2"/>
          </w:tcPr>
          <w:p w14:paraId="434666D8" w14:textId="77777777" w:rsidR="00DB15BF" w:rsidRPr="00E36BC3" w:rsidRDefault="00DB15BF" w:rsidP="00DB15B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vAlign w:val="center"/>
          </w:tcPr>
          <w:p w14:paraId="7EE4499A" w14:textId="3D05F0A4" w:rsidR="00DB15BF" w:rsidRPr="00E36BC3" w:rsidRDefault="001B1A16" w:rsidP="00DB15BF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273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  <w:tc>
          <w:tcPr>
            <w:tcW w:w="256" w:type="dxa"/>
            <w:gridSpan w:val="2"/>
          </w:tcPr>
          <w:p w14:paraId="16E890AF" w14:textId="77777777" w:rsidR="00DB15BF" w:rsidRPr="00E36BC3" w:rsidRDefault="00DB15BF" w:rsidP="00DB15BF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7303473D" w14:textId="0EFD384C" w:rsidR="00DB15BF" w:rsidRPr="00E36BC3" w:rsidRDefault="00DB15BF" w:rsidP="00DB15B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6E4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</w:tr>
      <w:tr w:rsidR="00DB15BF" w:rsidRPr="00BB3056" w14:paraId="49DDAEC0" w14:textId="77777777" w:rsidTr="00360B17">
        <w:tc>
          <w:tcPr>
            <w:tcW w:w="3791" w:type="dxa"/>
            <w:vAlign w:val="center"/>
          </w:tcPr>
          <w:p w14:paraId="6A8D565C" w14:textId="77777777" w:rsidR="00DB15BF" w:rsidRPr="00E36BC3" w:rsidRDefault="00DB15BF" w:rsidP="00DB15BF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gridSpan w:val="2"/>
            <w:tcBorders>
              <w:top w:val="double" w:sz="4" w:space="0" w:color="auto"/>
            </w:tcBorders>
          </w:tcPr>
          <w:p w14:paraId="4B36F02C" w14:textId="77777777" w:rsidR="00DB15BF" w:rsidRPr="00E36BC3" w:rsidRDefault="00DB15BF" w:rsidP="00DB15B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15A89F47" w14:textId="77777777" w:rsidR="00DB15BF" w:rsidRPr="00E36BC3" w:rsidRDefault="00DB15BF" w:rsidP="00DB15BF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double" w:sz="4" w:space="0" w:color="auto"/>
            </w:tcBorders>
          </w:tcPr>
          <w:p w14:paraId="00F331BA" w14:textId="77777777" w:rsidR="00DB15BF" w:rsidRPr="00E36BC3" w:rsidRDefault="00DB15BF" w:rsidP="00DB15B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0CC75243" w14:textId="77777777" w:rsidR="00DB15BF" w:rsidRPr="00E36BC3" w:rsidRDefault="00DB15BF" w:rsidP="00DB15BF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vAlign w:val="center"/>
          </w:tcPr>
          <w:p w14:paraId="55AB95D4" w14:textId="77777777" w:rsidR="00DB15BF" w:rsidRPr="00E36BC3" w:rsidRDefault="00DB15BF" w:rsidP="00DB15BF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273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14:paraId="329FC1EB" w14:textId="77777777" w:rsidR="00DB15BF" w:rsidRPr="00E36BC3" w:rsidRDefault="00DB15BF" w:rsidP="00DB15BF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35DF12B6" w14:textId="77777777" w:rsidR="00DB15BF" w:rsidRPr="00E36BC3" w:rsidRDefault="00DB15BF" w:rsidP="00DB15B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0B17" w:rsidRPr="00BB3056" w14:paraId="56C0BB44" w14:textId="77777777" w:rsidTr="00360B17">
        <w:tc>
          <w:tcPr>
            <w:tcW w:w="3791" w:type="dxa"/>
            <w:vAlign w:val="center"/>
          </w:tcPr>
          <w:p w14:paraId="7ECE765A" w14:textId="28631E96" w:rsidR="00360B17" w:rsidRPr="00E36BC3" w:rsidRDefault="00360B17" w:rsidP="00DB15BF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33" w:type="dxa"/>
            <w:gridSpan w:val="2"/>
          </w:tcPr>
          <w:p w14:paraId="519F447E" w14:textId="77777777" w:rsidR="00360B17" w:rsidRPr="00E36BC3" w:rsidRDefault="00360B17" w:rsidP="00DB15B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661381E5" w14:textId="77777777" w:rsidR="00360B17" w:rsidRPr="00E36BC3" w:rsidRDefault="00360B17" w:rsidP="00DB15BF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</w:tcPr>
          <w:p w14:paraId="156B0C28" w14:textId="77777777" w:rsidR="00360B17" w:rsidRPr="00E36BC3" w:rsidRDefault="00360B17" w:rsidP="00DB15B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46BE0577" w14:textId="77777777" w:rsidR="00360B17" w:rsidRPr="00E36BC3" w:rsidRDefault="00360B17" w:rsidP="00DB15BF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vAlign w:val="center"/>
          </w:tcPr>
          <w:p w14:paraId="02E48325" w14:textId="77777777" w:rsidR="00360B17" w:rsidRPr="00E36BC3" w:rsidRDefault="00360B17" w:rsidP="00DB15BF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273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14:paraId="1387DEE9" w14:textId="77777777" w:rsidR="00360B17" w:rsidRPr="00E36BC3" w:rsidRDefault="00360B17" w:rsidP="00DB15BF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5E7F5A86" w14:textId="77777777" w:rsidR="00360B17" w:rsidRPr="00E36BC3" w:rsidRDefault="00360B17" w:rsidP="00DB15B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15BF" w:rsidRPr="00DC13A4" w14:paraId="2C168823" w14:textId="77777777" w:rsidTr="00484474">
        <w:tc>
          <w:tcPr>
            <w:tcW w:w="3791" w:type="dxa"/>
            <w:vAlign w:val="center"/>
          </w:tcPr>
          <w:p w14:paraId="5885E566" w14:textId="25A568D0" w:rsidR="00DB15BF" w:rsidRPr="00E36BC3" w:rsidRDefault="00360B17" w:rsidP="00DB15BF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DB15BF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B15BF"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="00DB15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และปรับลด</w:t>
            </w:r>
            <w:r w:rsidR="00DB15B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="00DB15BF"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DB15BF" w:rsidRPr="00E36B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33" w:type="dxa"/>
            <w:gridSpan w:val="2"/>
            <w:tcBorders>
              <w:bottom w:val="double" w:sz="4" w:space="0" w:color="auto"/>
            </w:tcBorders>
          </w:tcPr>
          <w:p w14:paraId="23BE583E" w14:textId="43423A12" w:rsidR="00DB15BF" w:rsidRPr="00DC13A4" w:rsidRDefault="00A53E83" w:rsidP="00DB15B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(3.50)</w:t>
            </w:r>
          </w:p>
        </w:tc>
        <w:tc>
          <w:tcPr>
            <w:tcW w:w="242" w:type="dxa"/>
            <w:gridSpan w:val="2"/>
          </w:tcPr>
          <w:p w14:paraId="584C025C" w14:textId="77777777" w:rsidR="00DB15BF" w:rsidRPr="00727E9B" w:rsidRDefault="00DB15BF" w:rsidP="00DB15BF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14:paraId="77037A54" w14:textId="65C0FCAE" w:rsidR="00DB15BF" w:rsidRPr="00DC13A4" w:rsidRDefault="00DB15BF" w:rsidP="00DB15B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4.05</w:t>
            </w:r>
          </w:p>
        </w:tc>
        <w:tc>
          <w:tcPr>
            <w:tcW w:w="245" w:type="dxa"/>
            <w:gridSpan w:val="2"/>
          </w:tcPr>
          <w:p w14:paraId="5B78F2D5" w14:textId="77777777" w:rsidR="00DB15BF" w:rsidRPr="00727E9B" w:rsidRDefault="00DB15BF" w:rsidP="00DB15BF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4A08BB35" w14:textId="5F96360A" w:rsidR="00DB15BF" w:rsidRPr="00871BA4" w:rsidRDefault="001B1A16" w:rsidP="00DB15BF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273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972EB3">
              <w:rPr>
                <w:rFonts w:ascii="Angsana New" w:hAnsi="Angsana New"/>
                <w:b/>
                <w:bCs/>
                <w:sz w:val="30"/>
                <w:szCs w:val="30"/>
              </w:rPr>
              <w:t>3.07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6" w:type="dxa"/>
            <w:gridSpan w:val="2"/>
          </w:tcPr>
          <w:p w14:paraId="4C02B453" w14:textId="77777777" w:rsidR="00DB15BF" w:rsidRPr="00727E9B" w:rsidRDefault="00DB15BF" w:rsidP="00DB15BF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1ECCA65A" w14:textId="09124640" w:rsidR="00DB15BF" w:rsidRPr="00712EEB" w:rsidRDefault="00DB15BF" w:rsidP="00DB15B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270" w:right="69"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2.91</w:t>
            </w:r>
          </w:p>
        </w:tc>
      </w:tr>
      <w:tr w:rsidR="00BD115F" w:rsidRPr="00BB3056" w14:paraId="1A6CAA14" w14:textId="1B30A1AD" w:rsidTr="00484474">
        <w:tc>
          <w:tcPr>
            <w:tcW w:w="3791" w:type="dxa"/>
            <w:vAlign w:val="center"/>
          </w:tcPr>
          <w:p w14:paraId="77717E74" w14:textId="77777777" w:rsidR="00AE5D94" w:rsidRPr="002B372C" w:rsidRDefault="00AE5D94" w:rsidP="00BD1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  <w:gridSpan w:val="2"/>
            <w:tcBorders>
              <w:top w:val="double" w:sz="4" w:space="0" w:color="auto"/>
            </w:tcBorders>
            <w:vAlign w:val="center"/>
          </w:tcPr>
          <w:p w14:paraId="580D1CE1" w14:textId="77777777" w:rsidR="00BD115F" w:rsidRPr="009349B7" w:rsidRDefault="00BD115F" w:rsidP="00BD115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  <w:gridSpan w:val="2"/>
            <w:vAlign w:val="center"/>
          </w:tcPr>
          <w:p w14:paraId="7A0C39A9" w14:textId="77777777" w:rsidR="00BD115F" w:rsidRPr="009349B7" w:rsidRDefault="00BD115F" w:rsidP="00BD115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4" w:type="dxa"/>
            <w:tcBorders>
              <w:top w:val="double" w:sz="4" w:space="0" w:color="auto"/>
            </w:tcBorders>
            <w:vAlign w:val="center"/>
          </w:tcPr>
          <w:p w14:paraId="6D295C1A" w14:textId="77777777" w:rsidR="00BD115F" w:rsidRPr="009349B7" w:rsidRDefault="00BD115F" w:rsidP="00BD115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5" w:type="dxa"/>
            <w:gridSpan w:val="2"/>
            <w:vAlign w:val="center"/>
          </w:tcPr>
          <w:p w14:paraId="0A19BD95" w14:textId="565A9C41" w:rsidR="00BD115F" w:rsidRPr="009349B7" w:rsidRDefault="00BD115F" w:rsidP="00BD115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vAlign w:val="center"/>
          </w:tcPr>
          <w:p w14:paraId="188AA871" w14:textId="77777777" w:rsidR="00BD115F" w:rsidRPr="009349B7" w:rsidRDefault="00BD115F" w:rsidP="00BD115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  <w:gridSpan w:val="2"/>
            <w:vAlign w:val="center"/>
          </w:tcPr>
          <w:p w14:paraId="305D1A94" w14:textId="77777777" w:rsidR="00BD115F" w:rsidRPr="009349B7" w:rsidRDefault="00BD115F" w:rsidP="00BD115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center"/>
          </w:tcPr>
          <w:p w14:paraId="33B71A41" w14:textId="77777777" w:rsidR="00BD115F" w:rsidRPr="009349B7" w:rsidRDefault="00BD115F" w:rsidP="00BD115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484474" w:rsidRPr="00E36BC3" w14:paraId="6756F611" w14:textId="77777777" w:rsidTr="00484474">
        <w:tc>
          <w:tcPr>
            <w:tcW w:w="3798" w:type="dxa"/>
            <w:gridSpan w:val="2"/>
            <w:vAlign w:val="center"/>
          </w:tcPr>
          <w:p w14:paraId="47B88F9A" w14:textId="77777777" w:rsidR="00484474" w:rsidRPr="00E36BC3" w:rsidRDefault="00484474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688" w:type="dxa"/>
            <w:gridSpan w:val="5"/>
            <w:vAlign w:val="center"/>
          </w:tcPr>
          <w:p w14:paraId="0E69D46D" w14:textId="77777777" w:rsidR="00484474" w:rsidRPr="00E36BC3" w:rsidRDefault="00484474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0D070609" w14:textId="77777777" w:rsidR="00484474" w:rsidRPr="00E36BC3" w:rsidRDefault="00484474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5" w:type="dxa"/>
            <w:gridSpan w:val="4"/>
            <w:vAlign w:val="center"/>
          </w:tcPr>
          <w:p w14:paraId="617F2FBB" w14:textId="77777777" w:rsidR="00484474" w:rsidRPr="00E36BC3" w:rsidRDefault="00484474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84474" w:rsidRPr="00E36BC3" w14:paraId="06819447" w14:textId="77777777" w:rsidTr="00484474">
        <w:tc>
          <w:tcPr>
            <w:tcW w:w="3798" w:type="dxa"/>
            <w:gridSpan w:val="2"/>
            <w:vAlign w:val="center"/>
          </w:tcPr>
          <w:p w14:paraId="0E2AE1EA" w14:textId="77777777" w:rsidR="00484474" w:rsidRPr="002B372C" w:rsidRDefault="00484474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32" w:type="dxa"/>
            <w:gridSpan w:val="2"/>
          </w:tcPr>
          <w:p w14:paraId="1E298B87" w14:textId="77777777" w:rsidR="00484474" w:rsidRPr="00E36BC3" w:rsidRDefault="00484474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ADA7264" w14:textId="77777777" w:rsidR="00484474" w:rsidRPr="00E36BC3" w:rsidRDefault="00484474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20" w:type="dxa"/>
            <w:gridSpan w:val="2"/>
          </w:tcPr>
          <w:p w14:paraId="69633094" w14:textId="77777777" w:rsidR="00484474" w:rsidRPr="00E36BC3" w:rsidRDefault="00484474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D4B9E32" w14:textId="77777777" w:rsidR="00484474" w:rsidRPr="00E36BC3" w:rsidRDefault="00484474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0" w:type="dxa"/>
          </w:tcPr>
          <w:p w14:paraId="7900A460" w14:textId="77777777" w:rsidR="00484474" w:rsidRPr="00E36BC3" w:rsidRDefault="00484474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AEEA44" w14:textId="77777777" w:rsidR="00484474" w:rsidRPr="00E36BC3" w:rsidRDefault="00484474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595E020D" w14:textId="77777777" w:rsidR="00484474" w:rsidRPr="00E36BC3" w:rsidRDefault="00484474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84474" w:rsidRPr="00E36BC3" w14:paraId="2C12B185" w14:textId="77777777" w:rsidTr="00484474">
        <w:tc>
          <w:tcPr>
            <w:tcW w:w="3798" w:type="dxa"/>
            <w:gridSpan w:val="2"/>
          </w:tcPr>
          <w:p w14:paraId="34221C52" w14:textId="77777777" w:rsidR="00484474" w:rsidRPr="00E36BC3" w:rsidRDefault="00484474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52" w:type="dxa"/>
            <w:gridSpan w:val="10"/>
          </w:tcPr>
          <w:p w14:paraId="1BA535EE" w14:textId="77777777" w:rsidR="00484474" w:rsidRPr="00E36BC3" w:rsidRDefault="00484474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84474" w:rsidRPr="00E36BC3" w14:paraId="30738893" w14:textId="77777777" w:rsidTr="00484474">
        <w:tc>
          <w:tcPr>
            <w:tcW w:w="3798" w:type="dxa"/>
            <w:gridSpan w:val="2"/>
          </w:tcPr>
          <w:p w14:paraId="225C17EB" w14:textId="77777777" w:rsidR="002F12B6" w:rsidRDefault="00484474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="007C37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="007C37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="007C37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Pr="00E36B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</w:t>
            </w:r>
          </w:p>
          <w:p w14:paraId="64310EC9" w14:textId="4EAB72B3" w:rsidR="00484474" w:rsidRPr="00E36BC3" w:rsidRDefault="00484474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ผู้ถือหุ้นสามัญ</w:t>
            </w:r>
          </w:p>
        </w:tc>
        <w:tc>
          <w:tcPr>
            <w:tcW w:w="5652" w:type="dxa"/>
            <w:gridSpan w:val="10"/>
          </w:tcPr>
          <w:p w14:paraId="49111C32" w14:textId="77777777" w:rsidR="00484474" w:rsidRPr="00E36BC3" w:rsidRDefault="00484474" w:rsidP="00E56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484474" w:rsidRPr="00E36BC3" w14:paraId="26775D13" w14:textId="77777777" w:rsidTr="00484474">
        <w:tc>
          <w:tcPr>
            <w:tcW w:w="3798" w:type="dxa"/>
            <w:gridSpan w:val="2"/>
            <w:vAlign w:val="bottom"/>
          </w:tcPr>
          <w:p w14:paraId="1D27AD53" w14:textId="77777777" w:rsidR="002F12B6" w:rsidRDefault="00484474" w:rsidP="002F12B6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BC3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7C37DA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7C37DA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7C37DA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E36BC3">
              <w:rPr>
                <w:rFonts w:ascii="Angsana New" w:hAnsi="Angsana New"/>
                <w:sz w:val="30"/>
                <w:szCs w:val="30"/>
                <w:cs/>
              </w:rPr>
              <w:t>ที่เป็นส่วนของ</w:t>
            </w:r>
          </w:p>
          <w:p w14:paraId="5B4B4425" w14:textId="3DCA839B" w:rsidR="00484474" w:rsidRPr="00E36BC3" w:rsidRDefault="00484474" w:rsidP="002F12B6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BC3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 w:rsidRPr="00E36BC3">
              <w:rPr>
                <w:rFonts w:ascii="Angsana New" w:hAnsi="Angsana New" w:hint="cs"/>
                <w:sz w:val="30"/>
                <w:szCs w:val="30"/>
                <w:cs/>
              </w:rPr>
              <w:t>ของบริษัท</w:t>
            </w:r>
            <w:r w:rsidRPr="00E36BC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bottom w:val="double" w:sz="4" w:space="0" w:color="auto"/>
            </w:tcBorders>
            <w:vAlign w:val="bottom"/>
          </w:tcPr>
          <w:p w14:paraId="718229FD" w14:textId="05F4E65A" w:rsidR="00484474" w:rsidRPr="00E36BC3" w:rsidRDefault="00360B17" w:rsidP="00484474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130,037</w:t>
            </w:r>
          </w:p>
        </w:tc>
        <w:tc>
          <w:tcPr>
            <w:tcW w:w="236" w:type="dxa"/>
            <w:vAlign w:val="bottom"/>
          </w:tcPr>
          <w:p w14:paraId="2991B3FD" w14:textId="77777777" w:rsidR="00484474" w:rsidRPr="00E36BC3" w:rsidRDefault="00484474" w:rsidP="0048447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tcBorders>
              <w:bottom w:val="double" w:sz="4" w:space="0" w:color="auto"/>
            </w:tcBorders>
            <w:vAlign w:val="bottom"/>
          </w:tcPr>
          <w:p w14:paraId="55B2CC19" w14:textId="7A0EE5E4" w:rsidR="00484474" w:rsidRPr="00E36BC3" w:rsidRDefault="00484474" w:rsidP="00484474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6E4">
              <w:rPr>
                <w:rFonts w:ascii="Angsana New" w:hAnsi="Angsana New"/>
                <w:sz w:val="30"/>
                <w:szCs w:val="30"/>
                <w:lang w:val="en-US" w:bidi="th-TH"/>
              </w:rPr>
              <w:t>2,471,844</w:t>
            </w:r>
          </w:p>
        </w:tc>
        <w:tc>
          <w:tcPr>
            <w:tcW w:w="239" w:type="dxa"/>
            <w:vAlign w:val="bottom"/>
          </w:tcPr>
          <w:p w14:paraId="474CB718" w14:textId="77777777" w:rsidR="00484474" w:rsidRPr="00E36BC3" w:rsidRDefault="00484474" w:rsidP="0048447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vAlign w:val="bottom"/>
          </w:tcPr>
          <w:p w14:paraId="6518EFA7" w14:textId="526A144D" w:rsidR="00484474" w:rsidRPr="00E36BC3" w:rsidRDefault="001B1A16" w:rsidP="0048447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(193,36</w:t>
            </w:r>
            <w:r w:rsidR="00972EB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8AED501" w14:textId="77777777" w:rsidR="00484474" w:rsidRPr="00E36BC3" w:rsidRDefault="00484474" w:rsidP="0048447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bottom w:val="double" w:sz="4" w:space="0" w:color="auto"/>
            </w:tcBorders>
            <w:vAlign w:val="bottom"/>
          </w:tcPr>
          <w:p w14:paraId="362E3A17" w14:textId="09E8755A" w:rsidR="00484474" w:rsidRPr="00E36BC3" w:rsidRDefault="00484474" w:rsidP="00484474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6E4">
              <w:rPr>
                <w:rFonts w:ascii="Angsana New" w:hAnsi="Angsana New"/>
                <w:sz w:val="30"/>
                <w:szCs w:val="30"/>
                <w:lang w:val="en-US"/>
              </w:rPr>
              <w:t>1,823,636</w:t>
            </w:r>
          </w:p>
        </w:tc>
      </w:tr>
      <w:tr w:rsidR="00484474" w:rsidRPr="00E36BC3" w14:paraId="58804ADD" w14:textId="77777777" w:rsidTr="00484474">
        <w:tc>
          <w:tcPr>
            <w:tcW w:w="3798" w:type="dxa"/>
            <w:gridSpan w:val="2"/>
            <w:vAlign w:val="center"/>
          </w:tcPr>
          <w:p w14:paraId="4C3A57C6" w14:textId="77777777" w:rsidR="00484474" w:rsidRPr="00E36BC3" w:rsidRDefault="00484474" w:rsidP="00484474">
            <w:pPr>
              <w:spacing w:line="240" w:lineRule="auto"/>
              <w:ind w:left="162" w:right="-19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6BC3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E36BC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bottom w:val="double" w:sz="4" w:space="0" w:color="auto"/>
            </w:tcBorders>
          </w:tcPr>
          <w:p w14:paraId="754637C5" w14:textId="0E2EC4E4" w:rsidR="00484474" w:rsidRPr="00E36BC3" w:rsidRDefault="001B1A16" w:rsidP="00484474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  <w:tc>
          <w:tcPr>
            <w:tcW w:w="236" w:type="dxa"/>
          </w:tcPr>
          <w:p w14:paraId="21D66F8A" w14:textId="77777777" w:rsidR="00484474" w:rsidRPr="00E36BC3" w:rsidRDefault="00484474" w:rsidP="0048447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tcBorders>
              <w:bottom w:val="double" w:sz="4" w:space="0" w:color="auto"/>
            </w:tcBorders>
          </w:tcPr>
          <w:p w14:paraId="3A81B50F" w14:textId="2C1EA79A" w:rsidR="00484474" w:rsidRPr="00E36BC3" w:rsidRDefault="00484474" w:rsidP="00484474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6E4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39" w:type="dxa"/>
          </w:tcPr>
          <w:p w14:paraId="1D0BD592" w14:textId="77777777" w:rsidR="00484474" w:rsidRPr="00E36BC3" w:rsidRDefault="00484474" w:rsidP="00484474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6A0D02B3" w14:textId="652CAB82" w:rsidR="00484474" w:rsidRPr="00E36BC3" w:rsidRDefault="001B1A16" w:rsidP="0048447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  <w:tc>
          <w:tcPr>
            <w:tcW w:w="236" w:type="dxa"/>
          </w:tcPr>
          <w:p w14:paraId="102D83DE" w14:textId="77777777" w:rsidR="00484474" w:rsidRPr="00E36BC3" w:rsidRDefault="00484474" w:rsidP="0048447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bottom w:val="double" w:sz="4" w:space="0" w:color="auto"/>
            </w:tcBorders>
          </w:tcPr>
          <w:p w14:paraId="3D289246" w14:textId="05CCEB7B" w:rsidR="00484474" w:rsidRPr="00E36BC3" w:rsidRDefault="00484474" w:rsidP="00484474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6E4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</w:tr>
      <w:tr w:rsidR="00484474" w:rsidRPr="00E36BC3" w14:paraId="3B8DF938" w14:textId="77777777" w:rsidTr="00F75DF2">
        <w:tc>
          <w:tcPr>
            <w:tcW w:w="3798" w:type="dxa"/>
            <w:gridSpan w:val="2"/>
            <w:vAlign w:val="center"/>
          </w:tcPr>
          <w:p w14:paraId="4CC4EC68" w14:textId="77777777" w:rsidR="00484474" w:rsidRPr="00E36BC3" w:rsidRDefault="00484474" w:rsidP="00484474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gridSpan w:val="2"/>
            <w:tcBorders>
              <w:top w:val="double" w:sz="4" w:space="0" w:color="auto"/>
            </w:tcBorders>
          </w:tcPr>
          <w:p w14:paraId="39AE2FBE" w14:textId="77777777" w:rsidR="00484474" w:rsidRPr="00E36BC3" w:rsidRDefault="00484474" w:rsidP="00484474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6A5D52" w14:textId="77777777" w:rsidR="00484474" w:rsidRPr="00E36BC3" w:rsidRDefault="00484474" w:rsidP="0048447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tcBorders>
              <w:top w:val="double" w:sz="4" w:space="0" w:color="auto"/>
            </w:tcBorders>
          </w:tcPr>
          <w:p w14:paraId="0D8AEFB4" w14:textId="77777777" w:rsidR="00484474" w:rsidRPr="00E36BC3" w:rsidRDefault="00484474" w:rsidP="0048447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61A88DC" w14:textId="77777777" w:rsidR="00484474" w:rsidRPr="00E36BC3" w:rsidRDefault="00484474" w:rsidP="0048447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</w:tcPr>
          <w:p w14:paraId="630129CD" w14:textId="77777777" w:rsidR="00484474" w:rsidRPr="00E36BC3" w:rsidRDefault="00484474" w:rsidP="0048447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AD7B0F" w14:textId="77777777" w:rsidR="00484474" w:rsidRPr="00E36BC3" w:rsidRDefault="00484474" w:rsidP="0048447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double" w:sz="4" w:space="0" w:color="auto"/>
            </w:tcBorders>
          </w:tcPr>
          <w:p w14:paraId="2056C345" w14:textId="77777777" w:rsidR="00484474" w:rsidRPr="00E36BC3" w:rsidRDefault="00484474" w:rsidP="0048447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5DF2" w:rsidRPr="00E36BC3" w14:paraId="319A4E21" w14:textId="77777777" w:rsidTr="00F75DF2">
        <w:tc>
          <w:tcPr>
            <w:tcW w:w="3798" w:type="dxa"/>
            <w:gridSpan w:val="2"/>
            <w:vAlign w:val="center"/>
          </w:tcPr>
          <w:p w14:paraId="3B1FF0D9" w14:textId="5EC6E2AD" w:rsidR="00F75DF2" w:rsidRPr="00E36BC3" w:rsidRDefault="00F75DF2" w:rsidP="00484474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32" w:type="dxa"/>
            <w:gridSpan w:val="2"/>
          </w:tcPr>
          <w:p w14:paraId="53678647" w14:textId="77777777" w:rsidR="00F75DF2" w:rsidRPr="00E36BC3" w:rsidRDefault="00F75DF2" w:rsidP="00484474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973CA4" w14:textId="77777777" w:rsidR="00F75DF2" w:rsidRPr="00E36BC3" w:rsidRDefault="00F75DF2" w:rsidP="0048447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gridSpan w:val="2"/>
          </w:tcPr>
          <w:p w14:paraId="55FE3A2A" w14:textId="77777777" w:rsidR="00F75DF2" w:rsidRPr="00E36BC3" w:rsidRDefault="00F75DF2" w:rsidP="0048447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50A4E41" w14:textId="77777777" w:rsidR="00F75DF2" w:rsidRPr="00E36BC3" w:rsidRDefault="00F75DF2" w:rsidP="0048447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</w:tcPr>
          <w:p w14:paraId="4768C3CB" w14:textId="77777777" w:rsidR="00F75DF2" w:rsidRPr="00E36BC3" w:rsidRDefault="00F75DF2" w:rsidP="0048447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2C14B8" w14:textId="77777777" w:rsidR="00F75DF2" w:rsidRPr="00E36BC3" w:rsidRDefault="00F75DF2" w:rsidP="0048447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4B23A5BE" w14:textId="77777777" w:rsidR="00F75DF2" w:rsidRPr="00E36BC3" w:rsidRDefault="00F75DF2" w:rsidP="0048447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4474" w:rsidRPr="00DC13A4" w14:paraId="4E4A6036" w14:textId="77777777" w:rsidTr="00484474">
        <w:tc>
          <w:tcPr>
            <w:tcW w:w="3798" w:type="dxa"/>
            <w:gridSpan w:val="2"/>
            <w:vAlign w:val="center"/>
          </w:tcPr>
          <w:p w14:paraId="509EBA4D" w14:textId="2DDDE4B7" w:rsidR="00484474" w:rsidRPr="00E36BC3" w:rsidRDefault="00F75DF2" w:rsidP="00F75DF2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484474"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</w:t>
            </w:r>
            <w:r w:rsidR="004844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และปรับลด</w:t>
            </w:r>
            <w:r w:rsidR="00484474"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) </w:t>
            </w:r>
            <w:r w:rsidR="00484474" w:rsidRPr="00E36B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32" w:type="dxa"/>
            <w:gridSpan w:val="2"/>
            <w:tcBorders>
              <w:bottom w:val="double" w:sz="4" w:space="0" w:color="auto"/>
            </w:tcBorders>
          </w:tcPr>
          <w:p w14:paraId="745DF775" w14:textId="4679EE90" w:rsidR="00484474" w:rsidRPr="00DC13A4" w:rsidRDefault="00360B17" w:rsidP="00484474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0.43</w:t>
            </w:r>
          </w:p>
        </w:tc>
        <w:tc>
          <w:tcPr>
            <w:tcW w:w="236" w:type="dxa"/>
          </w:tcPr>
          <w:p w14:paraId="53EB3B63" w14:textId="77777777" w:rsidR="00484474" w:rsidRPr="00E36BC3" w:rsidRDefault="00484474" w:rsidP="0048447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tcBorders>
              <w:bottom w:val="double" w:sz="4" w:space="0" w:color="auto"/>
            </w:tcBorders>
          </w:tcPr>
          <w:p w14:paraId="025236C9" w14:textId="28BF9FD8" w:rsidR="00484474" w:rsidRPr="00DC13A4" w:rsidRDefault="00484474" w:rsidP="00484474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76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8.24</w:t>
            </w:r>
          </w:p>
        </w:tc>
        <w:tc>
          <w:tcPr>
            <w:tcW w:w="239" w:type="dxa"/>
          </w:tcPr>
          <w:p w14:paraId="270C6D20" w14:textId="77777777" w:rsidR="00484474" w:rsidRPr="00E36BC3" w:rsidRDefault="00484474" w:rsidP="0048447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22C32FA2" w14:textId="3271E5F7" w:rsidR="00484474" w:rsidRPr="00DC13A4" w:rsidRDefault="001B1A16" w:rsidP="00484474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(0.64)</w:t>
            </w:r>
          </w:p>
        </w:tc>
        <w:tc>
          <w:tcPr>
            <w:tcW w:w="236" w:type="dxa"/>
          </w:tcPr>
          <w:p w14:paraId="35071D83" w14:textId="77777777" w:rsidR="00484474" w:rsidRPr="00E36BC3" w:rsidRDefault="00484474" w:rsidP="0048447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bottom w:val="double" w:sz="4" w:space="0" w:color="auto"/>
            </w:tcBorders>
          </w:tcPr>
          <w:p w14:paraId="6D040540" w14:textId="4272A0D0" w:rsidR="00484474" w:rsidRPr="00DC13A4" w:rsidRDefault="00484474" w:rsidP="00484474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6.08</w:t>
            </w:r>
          </w:p>
        </w:tc>
      </w:tr>
      <w:tr w:rsidR="00484474" w14:paraId="6E5F3ED1" w14:textId="77777777" w:rsidTr="00484474">
        <w:tc>
          <w:tcPr>
            <w:tcW w:w="3798" w:type="dxa"/>
            <w:gridSpan w:val="2"/>
            <w:vAlign w:val="center"/>
          </w:tcPr>
          <w:p w14:paraId="1659CA1E" w14:textId="77777777" w:rsidR="00484474" w:rsidRPr="00E36BC3" w:rsidRDefault="00484474" w:rsidP="00484474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2" w:type="dxa"/>
            <w:gridSpan w:val="2"/>
            <w:tcBorders>
              <w:top w:val="double" w:sz="4" w:space="0" w:color="auto"/>
            </w:tcBorders>
          </w:tcPr>
          <w:p w14:paraId="0DAB93DA" w14:textId="77777777" w:rsidR="00484474" w:rsidRPr="00C276E4" w:rsidRDefault="00484474" w:rsidP="00484474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A53D975" w14:textId="77777777" w:rsidR="00484474" w:rsidRPr="00E36BC3" w:rsidRDefault="00484474" w:rsidP="0048447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tcBorders>
              <w:top w:val="double" w:sz="4" w:space="0" w:color="auto"/>
            </w:tcBorders>
          </w:tcPr>
          <w:p w14:paraId="4DCA0703" w14:textId="77777777" w:rsidR="00484474" w:rsidRDefault="00484474" w:rsidP="00484474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5A7BF00E" w14:textId="77777777" w:rsidR="00484474" w:rsidRPr="00E36BC3" w:rsidRDefault="00484474" w:rsidP="0048447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</w:tcPr>
          <w:p w14:paraId="5FB52D7D" w14:textId="77777777" w:rsidR="00484474" w:rsidRDefault="00484474" w:rsidP="00484474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49EFD89" w14:textId="77777777" w:rsidR="00484474" w:rsidRPr="00E36BC3" w:rsidRDefault="00484474" w:rsidP="0048447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double" w:sz="4" w:space="0" w:color="auto"/>
            </w:tcBorders>
          </w:tcPr>
          <w:p w14:paraId="2271448B" w14:textId="77777777" w:rsidR="00484474" w:rsidRDefault="00484474" w:rsidP="00484474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218EE350" w14:textId="306E3002" w:rsidR="00D3025B" w:rsidRDefault="00D3025B" w:rsidP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</w:p>
    <w:p w14:paraId="45ADD326" w14:textId="38C445E3" w:rsidR="0052332A" w:rsidRDefault="00F619E9" w:rsidP="00F6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1E4C01">
        <w:rPr>
          <w:rFonts w:asciiTheme="majorBidi" w:hAnsiTheme="majorBidi" w:cstheme="majorBidi" w:hint="cs"/>
          <w:sz w:val="30"/>
          <w:szCs w:val="30"/>
          <w:cs/>
        </w:rPr>
        <w:t>เนื่องจากไม่</w:t>
      </w:r>
      <w:r>
        <w:rPr>
          <w:rFonts w:asciiTheme="majorBidi" w:hAnsiTheme="majorBidi" w:cstheme="majorBidi" w:hint="cs"/>
          <w:sz w:val="30"/>
          <w:szCs w:val="30"/>
          <w:cs/>
        </w:rPr>
        <w:t>มีตราสารที่อาจเปลี่ยนเป็นหุ้นสามัญปรับลด กำไร</w:t>
      </w:r>
      <w:r w:rsidR="007C37DA">
        <w:rPr>
          <w:rFonts w:asciiTheme="majorBidi" w:hAnsiTheme="majorBidi" w:cstheme="majorBidi"/>
          <w:sz w:val="30"/>
          <w:szCs w:val="30"/>
        </w:rPr>
        <w:t xml:space="preserve"> (</w:t>
      </w:r>
      <w:r w:rsidR="007C37DA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7C37DA">
        <w:rPr>
          <w:rFonts w:asciiTheme="majorBidi" w:hAnsiTheme="majorBidi" w:cstheme="majorBidi"/>
          <w:sz w:val="30"/>
          <w:szCs w:val="30"/>
        </w:rPr>
        <w:t xml:space="preserve">) </w:t>
      </w:r>
      <w:r>
        <w:rPr>
          <w:rFonts w:asciiTheme="majorBidi" w:hAnsiTheme="majorBidi" w:cstheme="majorBidi" w:hint="cs"/>
          <w:sz w:val="30"/>
          <w:szCs w:val="30"/>
          <w:cs/>
        </w:rPr>
        <w:t>ต่อหุ้นปรับลดจึงเท่ากับกำไรต่อหุ้นขั้นพื้นฐาน</w:t>
      </w:r>
    </w:p>
    <w:p w14:paraId="64068952" w14:textId="69CEFDC1" w:rsidR="00CB3F7E" w:rsidRDefault="00F75DF2" w:rsidP="00484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FB63DEC" w14:textId="11A08567" w:rsidR="00CB3F7E" w:rsidRPr="00EF0CFC" w:rsidRDefault="00CB3F7E" w:rsidP="00EF0CF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450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EF0CFC">
        <w:rPr>
          <w:rFonts w:ascii="Angsana New" w:hAnsi="Angsana New"/>
          <w:sz w:val="30"/>
          <w:szCs w:val="30"/>
          <w:u w:val="none"/>
          <w:lang w:val="en-US"/>
        </w:rPr>
        <w:lastRenderedPageBreak/>
        <w:t>7</w:t>
      </w:r>
      <w:r w:rsidR="00EF0CFC">
        <w:rPr>
          <w:rFonts w:ascii="Angsana New" w:hAnsi="Angsana New"/>
          <w:sz w:val="30"/>
          <w:szCs w:val="30"/>
          <w:u w:val="none"/>
          <w:lang w:val="en-US"/>
        </w:rPr>
        <w:tab/>
      </w:r>
      <w:r w:rsidRPr="00EF0CFC">
        <w:rPr>
          <w:rFonts w:ascii="Angsana New" w:hAnsi="Angsana New" w:hint="cs"/>
          <w:sz w:val="30"/>
          <w:szCs w:val="30"/>
          <w:u w:val="none"/>
          <w:cs/>
          <w:lang w:val="en-US"/>
        </w:rPr>
        <w:t>เงินปันผล</w:t>
      </w:r>
    </w:p>
    <w:p w14:paraId="5D72503D" w14:textId="77777777" w:rsidR="00CB3F7E" w:rsidRPr="00CB3F7E" w:rsidRDefault="00CB3F7E" w:rsidP="00CB3F7E">
      <w:pPr>
        <w:rPr>
          <w:lang w:eastAsia="x-none"/>
        </w:rPr>
      </w:pPr>
    </w:p>
    <w:p w14:paraId="057D1545" w14:textId="77777777" w:rsidR="00CB3F7E" w:rsidRDefault="00CB3F7E" w:rsidP="00CB3F7E">
      <w:pPr>
        <w:pStyle w:val="ListParagraph"/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รายละเอียดเงินปันผล</w:t>
      </w:r>
      <w:r w:rsidRPr="002D6AE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AA5BB21" w14:textId="77777777" w:rsidR="00CB3F7E" w:rsidRPr="007E3436" w:rsidRDefault="00CB3F7E" w:rsidP="00CB3F7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2" w:type="dxa"/>
        <w:tblInd w:w="360" w:type="dxa"/>
        <w:tblLook w:val="04A0" w:firstRow="1" w:lastRow="0" w:firstColumn="1" w:lastColumn="0" w:noHBand="0" w:noVBand="1"/>
      </w:tblPr>
      <w:tblGrid>
        <w:gridCol w:w="2790"/>
        <w:gridCol w:w="1800"/>
        <w:gridCol w:w="1800"/>
        <w:gridCol w:w="1301"/>
        <w:gridCol w:w="240"/>
        <w:gridCol w:w="1301"/>
      </w:tblGrid>
      <w:tr w:rsidR="00CB3F7E" w:rsidRPr="000307FB" w14:paraId="4CC6A4CA" w14:textId="77777777" w:rsidTr="00E14192">
        <w:trPr>
          <w:trHeight w:val="659"/>
        </w:trPr>
        <w:tc>
          <w:tcPr>
            <w:tcW w:w="2790" w:type="dxa"/>
            <w:shd w:val="clear" w:color="auto" w:fill="auto"/>
            <w:vAlign w:val="bottom"/>
          </w:tcPr>
          <w:p w14:paraId="3308AA45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E78E544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F00577E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3B2944EE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3946353B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5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40" w:type="dxa"/>
            <w:shd w:val="clear" w:color="auto" w:fill="auto"/>
          </w:tcPr>
          <w:p w14:paraId="5574D8F2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7EB3A4CF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CB3F7E" w:rsidRPr="000307FB" w14:paraId="3BB6A70F" w14:textId="77777777" w:rsidTr="00E14192">
        <w:trPr>
          <w:trHeight w:hRule="exact" w:val="346"/>
        </w:trPr>
        <w:tc>
          <w:tcPr>
            <w:tcW w:w="2790" w:type="dxa"/>
            <w:shd w:val="clear" w:color="auto" w:fill="auto"/>
          </w:tcPr>
          <w:p w14:paraId="7BACC281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DAEC8FF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561BB7A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3161ECD2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181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418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40" w:type="dxa"/>
            <w:shd w:val="clear" w:color="auto" w:fill="auto"/>
          </w:tcPr>
          <w:p w14:paraId="14C7024B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31AFAE18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B3F7E" w:rsidRPr="00093C9A" w14:paraId="2DA79C1C" w14:textId="77777777" w:rsidTr="00E14192">
        <w:trPr>
          <w:trHeight w:hRule="exact" w:val="398"/>
        </w:trPr>
        <w:tc>
          <w:tcPr>
            <w:tcW w:w="2790" w:type="dxa"/>
            <w:shd w:val="clear" w:color="auto" w:fill="auto"/>
            <w:vAlign w:val="center"/>
          </w:tcPr>
          <w:p w14:paraId="6933CA35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00" w:type="dxa"/>
            <w:shd w:val="clear" w:color="auto" w:fill="auto"/>
          </w:tcPr>
          <w:p w14:paraId="02E13258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454FA57" w14:textId="77777777" w:rsidR="00CB3F7E" w:rsidRPr="00093C9A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1B14A112" w14:textId="77777777" w:rsidR="00CB3F7E" w:rsidRPr="00093C9A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173E245" w14:textId="77777777" w:rsidR="00CB3F7E" w:rsidRPr="00093C9A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55BC236B" w14:textId="77777777" w:rsidR="00CB3F7E" w:rsidRPr="00093C9A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3F7E" w:rsidRPr="00093C9A" w14:paraId="46C7B8B6" w14:textId="77777777" w:rsidTr="00E14192">
        <w:tc>
          <w:tcPr>
            <w:tcW w:w="2790" w:type="dxa"/>
            <w:shd w:val="clear" w:color="auto" w:fill="auto"/>
          </w:tcPr>
          <w:p w14:paraId="121CB41E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จำปี</w:t>
            </w:r>
          </w:p>
        </w:tc>
        <w:tc>
          <w:tcPr>
            <w:tcW w:w="1800" w:type="dxa"/>
            <w:shd w:val="clear" w:color="auto" w:fill="auto"/>
          </w:tcPr>
          <w:p w14:paraId="7236A37C" w14:textId="415A33AC" w:rsidR="00CB3F7E" w:rsidRPr="00D8329C" w:rsidRDefault="001B1A16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CB3F7E" w:rsidRPr="00D832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B3F7E" w:rsidRPr="00D8329C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="00CB3F7E" w:rsidRPr="00D8329C">
              <w:rPr>
                <w:rFonts w:ascii="Angsana New" w:hAnsi="Angsana New"/>
                <w:sz w:val="30"/>
                <w:szCs w:val="30"/>
              </w:rPr>
              <w:t>256</w:t>
            </w:r>
            <w:r w:rsidR="00CB3F7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0" w:type="dxa"/>
            <w:shd w:val="clear" w:color="auto" w:fill="auto"/>
          </w:tcPr>
          <w:p w14:paraId="352ABBEA" w14:textId="77777777" w:rsidR="00CB3F7E" w:rsidRPr="00D8329C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29C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D8329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auto"/>
          </w:tcPr>
          <w:p w14:paraId="4377E131" w14:textId="57D97CCF" w:rsidR="00CB3F7E" w:rsidRPr="00D8329C" w:rsidRDefault="001B1A16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1.4</w:t>
            </w:r>
            <w:r w:rsidR="00EF0CF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40" w:type="dxa"/>
            <w:shd w:val="clear" w:color="auto" w:fill="auto"/>
          </w:tcPr>
          <w:p w14:paraId="6906DED4" w14:textId="77777777" w:rsidR="00CB3F7E" w:rsidRPr="00D8329C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auto"/>
          </w:tcPr>
          <w:p w14:paraId="479F568A" w14:textId="0ED1C183" w:rsidR="00CB3F7E" w:rsidRPr="00D8329C" w:rsidRDefault="001B1A16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420</w:t>
            </w:r>
          </w:p>
        </w:tc>
      </w:tr>
      <w:tr w:rsidR="00CB3F7E" w14:paraId="4614B271" w14:textId="77777777" w:rsidTr="00E14192">
        <w:tc>
          <w:tcPr>
            <w:tcW w:w="2790" w:type="dxa"/>
            <w:shd w:val="clear" w:color="auto" w:fill="auto"/>
          </w:tcPr>
          <w:p w14:paraId="7705EA04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8EF9BBB" w14:textId="77777777" w:rsidR="00CB3F7E" w:rsidRPr="00D8329C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B362D93" w14:textId="77777777" w:rsidR="00CB3F7E" w:rsidRPr="00D8329C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487F35AC" w14:textId="77777777" w:rsidR="00CB3F7E" w:rsidRPr="00D8329C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33AD615" w14:textId="77777777" w:rsidR="00CB3F7E" w:rsidRPr="00D8329C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1333D23A" w14:textId="77777777" w:rsidR="00CB3F7E" w:rsidRPr="00D8329C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3F7E" w14:paraId="5AF53CC8" w14:textId="77777777" w:rsidTr="00E14192">
        <w:tc>
          <w:tcPr>
            <w:tcW w:w="2790" w:type="dxa"/>
            <w:shd w:val="clear" w:color="auto" w:fill="auto"/>
            <w:vAlign w:val="center"/>
          </w:tcPr>
          <w:p w14:paraId="230E7BCF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0" w:type="dxa"/>
            <w:shd w:val="clear" w:color="auto" w:fill="auto"/>
          </w:tcPr>
          <w:p w14:paraId="7DB0771B" w14:textId="77777777" w:rsidR="00CB3F7E" w:rsidRPr="00D8329C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5D64EE0" w14:textId="77777777" w:rsidR="00CB3F7E" w:rsidRPr="00D8329C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399CE22F" w14:textId="77777777" w:rsidR="00CB3F7E" w:rsidRPr="00D8329C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29DF3D3" w14:textId="77777777" w:rsidR="00CB3F7E" w:rsidRPr="00D8329C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109FBBD3" w14:textId="77777777" w:rsidR="00CB3F7E" w:rsidRPr="00D8329C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3F7E" w:rsidRPr="000307FB" w14:paraId="571A86A6" w14:textId="77777777" w:rsidTr="00E14192">
        <w:tc>
          <w:tcPr>
            <w:tcW w:w="2790" w:type="dxa"/>
            <w:shd w:val="clear" w:color="auto" w:fill="auto"/>
          </w:tcPr>
          <w:p w14:paraId="0D29A82A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จำปี</w:t>
            </w:r>
          </w:p>
        </w:tc>
        <w:tc>
          <w:tcPr>
            <w:tcW w:w="1800" w:type="dxa"/>
            <w:shd w:val="clear" w:color="auto" w:fill="auto"/>
          </w:tcPr>
          <w:p w14:paraId="12250F21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29C">
              <w:rPr>
                <w:rFonts w:ascii="Angsana New" w:hAnsi="Angsana New"/>
                <w:sz w:val="30"/>
                <w:szCs w:val="30"/>
              </w:rPr>
              <w:t xml:space="preserve">26 </w:t>
            </w:r>
            <w:r w:rsidRPr="00D8329C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D8329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32C21D7C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29C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D8329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auto"/>
          </w:tcPr>
          <w:p w14:paraId="5BF1F63C" w14:textId="77777777" w:rsidR="00CB3F7E" w:rsidRPr="00CF707F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329C">
              <w:rPr>
                <w:rFonts w:ascii="Angsana New" w:hAnsi="Angsana New"/>
                <w:sz w:val="30"/>
                <w:szCs w:val="30"/>
              </w:rPr>
              <w:t>1.</w:t>
            </w: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40" w:type="dxa"/>
            <w:shd w:val="clear" w:color="auto" w:fill="auto"/>
          </w:tcPr>
          <w:p w14:paraId="6C8053FB" w14:textId="77777777" w:rsidR="00CB3F7E" w:rsidRPr="00CF707F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auto"/>
          </w:tcPr>
          <w:p w14:paraId="1222AB83" w14:textId="77777777" w:rsidR="00CB3F7E" w:rsidRPr="00CF707F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329C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</w:tbl>
    <w:p w14:paraId="5FD253F4" w14:textId="01FA5BEA" w:rsidR="00CB3F7E" w:rsidRPr="00CB72A3" w:rsidRDefault="00CB3F7E" w:rsidP="00CB3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CB3F7E" w:rsidRPr="00CB72A3" w:rsidSect="00754D7F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01B334A8" w14:textId="4417CC95" w:rsidR="002D5854" w:rsidRPr="00CB72A3" w:rsidRDefault="00CB3F7E" w:rsidP="00E6762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lastRenderedPageBreak/>
        <w:t>8</w:t>
      </w:r>
      <w:r w:rsidR="00187751"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tab/>
      </w:r>
      <w:r w:rsidR="00187751" w:rsidRPr="00CB72A3">
        <w:rPr>
          <w:rFonts w:asciiTheme="majorBidi" w:hAnsiTheme="majorBidi" w:cstheme="majorBidi"/>
          <w:sz w:val="30"/>
          <w:szCs w:val="30"/>
          <w:u w:val="none"/>
          <w:cs/>
        </w:rPr>
        <w:t>เครื่องมือทางการเงิน</w:t>
      </w:r>
    </w:p>
    <w:p w14:paraId="52F7B42C" w14:textId="77777777" w:rsidR="00187751" w:rsidRPr="000D304C" w:rsidRDefault="00187751" w:rsidP="000D304C">
      <w:pPr>
        <w:spacing w:line="240" w:lineRule="auto"/>
        <w:rPr>
          <w:rFonts w:asciiTheme="majorBidi" w:hAnsiTheme="majorBidi" w:cstheme="majorBidi"/>
          <w:sz w:val="12"/>
          <w:szCs w:val="12"/>
          <w:lang w:val="x-none" w:eastAsia="x-none"/>
        </w:rPr>
      </w:pPr>
    </w:p>
    <w:p w14:paraId="03C7DD19" w14:textId="77777777" w:rsidR="00187751" w:rsidRPr="002B0BBB" w:rsidRDefault="00187751" w:rsidP="00187751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2B0BBB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2B0BBB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 xml:space="preserve"> </w:t>
      </w:r>
    </w:p>
    <w:p w14:paraId="2579BBC9" w14:textId="77777777" w:rsidR="00187751" w:rsidRPr="000D304C" w:rsidRDefault="00187751" w:rsidP="0018775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12"/>
          <w:szCs w:val="12"/>
          <w:shd w:val="clear" w:color="auto" w:fill="D9D9D9"/>
        </w:rPr>
      </w:pPr>
    </w:p>
    <w:p w14:paraId="442CCEEF" w14:textId="119A647A" w:rsidR="005B179E" w:rsidRDefault="00187751" w:rsidP="005B179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1E0B44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292B15" w:rsidRPr="001E0B44">
        <w:rPr>
          <w:rFonts w:asciiTheme="majorBidi" w:hAnsiTheme="majorBidi" w:cstheme="majorBidi"/>
          <w:sz w:val="28"/>
          <w:szCs w:val="28"/>
          <w:cs/>
          <w:lang w:bidi="th-TH"/>
        </w:rPr>
        <w:t>และหนี้สินทางการเงิน</w:t>
      </w:r>
      <w:r w:rsidRPr="001E0B44">
        <w:rPr>
          <w:rFonts w:asciiTheme="majorBidi" w:hAnsiTheme="majorBidi" w:cstheme="majorBidi"/>
          <w:sz w:val="28"/>
          <w:szCs w:val="28"/>
          <w:cs/>
          <w:lang w:bidi="th-TH"/>
        </w:rPr>
        <w:t>รวมถึงลำดับชั้นมูลค่ายุติธรรม แต่ไม่รวมถึงการแสดงข้อมูลมูลค่</w:t>
      </w:r>
      <w:r w:rsidR="00E67624" w:rsidRPr="001E0B44">
        <w:rPr>
          <w:rFonts w:asciiTheme="majorBidi" w:hAnsiTheme="majorBidi" w:cstheme="majorBidi" w:hint="cs"/>
          <w:sz w:val="28"/>
          <w:szCs w:val="28"/>
          <w:cs/>
          <w:lang w:bidi="th-TH"/>
        </w:rPr>
        <w:t>า</w:t>
      </w:r>
      <w:r w:rsidRPr="001E0B44">
        <w:rPr>
          <w:rFonts w:asciiTheme="majorBidi" w:hAnsiTheme="majorBidi" w:cstheme="majorBidi"/>
          <w:sz w:val="28"/>
          <w:szCs w:val="28"/>
          <w:cs/>
          <w:lang w:bidi="th-TH"/>
        </w:rPr>
        <w:t>ยุติธรรมสำหรับสินทรัพย์ทางการเงิน</w:t>
      </w:r>
      <w:r w:rsidR="008C7129" w:rsidRPr="001E0B44">
        <w:rPr>
          <w:rFonts w:asciiTheme="majorBidi" w:hAnsiTheme="majorBidi" w:cstheme="majorBidi"/>
          <w:sz w:val="28"/>
          <w:szCs w:val="28"/>
          <w:cs/>
          <w:lang w:bidi="th-TH"/>
        </w:rPr>
        <w:t>และหนี้สินทางการเงิน</w:t>
      </w:r>
      <w:r w:rsidRPr="001E0B44">
        <w:rPr>
          <w:rFonts w:asciiTheme="majorBidi" w:hAnsiTheme="majorBidi" w:cstheme="majorBidi"/>
          <w:sz w:val="28"/>
          <w:szCs w:val="28"/>
          <w:cs/>
          <w:lang w:bidi="th-TH"/>
        </w:rPr>
        <w:t>ที่วัดมูลค่าด้วย</w:t>
      </w:r>
      <w:r w:rsidR="008C7129" w:rsidRPr="001E0B44">
        <w:rPr>
          <w:rFonts w:asciiTheme="majorBidi" w:hAnsiTheme="majorBidi" w:cstheme="majorBidi"/>
          <w:sz w:val="28"/>
          <w:szCs w:val="28"/>
          <w:cs/>
          <w:lang w:bidi="th-TH"/>
        </w:rPr>
        <w:t>ราคาทุนตัดจำหน่าย</w:t>
      </w:r>
      <w:r w:rsidRPr="001E0B44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หากมูลค่าตามบัญชีใกล้เคียงกับมูลค่ายุติธรรมอย่างสมเหตุสมผล </w:t>
      </w:r>
    </w:p>
    <w:p w14:paraId="6B0D4D79" w14:textId="77777777" w:rsidR="000D304C" w:rsidRPr="000D304C" w:rsidRDefault="000D304C" w:rsidP="005B179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12"/>
          <w:szCs w:val="12"/>
          <w:lang w:bidi="th-TH"/>
        </w:rPr>
      </w:pPr>
    </w:p>
    <w:tbl>
      <w:tblPr>
        <w:tblW w:w="141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42"/>
        <w:gridCol w:w="236"/>
        <w:gridCol w:w="1980"/>
        <w:gridCol w:w="236"/>
        <w:gridCol w:w="2194"/>
        <w:gridCol w:w="270"/>
        <w:gridCol w:w="900"/>
        <w:gridCol w:w="270"/>
        <w:gridCol w:w="900"/>
        <w:gridCol w:w="270"/>
        <w:gridCol w:w="900"/>
        <w:gridCol w:w="270"/>
        <w:gridCol w:w="1080"/>
      </w:tblGrid>
      <w:tr w:rsidR="005B179E" w:rsidRPr="00911CB5" w14:paraId="748F7ED7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</w:tcPr>
          <w:p w14:paraId="29C3308F" w14:textId="77777777" w:rsidR="005B179E" w:rsidRPr="00911CB5" w:rsidRDefault="005B179E" w:rsidP="000F3BC4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02AAB33" w14:textId="77777777" w:rsidR="005B179E" w:rsidRPr="00911CB5" w:rsidRDefault="005B179E" w:rsidP="000F3BC4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70" w:type="dxa"/>
            <w:gridSpan w:val="11"/>
          </w:tcPr>
          <w:p w14:paraId="3FF6A7C8" w14:textId="77777777" w:rsidR="005B179E" w:rsidRPr="00911CB5" w:rsidRDefault="005B179E" w:rsidP="000F3BC4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1C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B179E" w:rsidRPr="00911CB5" w14:paraId="323DFC6E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</w:tcPr>
          <w:p w14:paraId="4002007B" w14:textId="77777777" w:rsidR="005B179E" w:rsidRPr="00911CB5" w:rsidRDefault="005B179E" w:rsidP="000F3BC4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7D94A9F" w14:textId="77777777" w:rsidR="005B179E" w:rsidRPr="00911CB5" w:rsidRDefault="005B179E" w:rsidP="000F3BC4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14:paraId="56108ABB" w14:textId="77777777" w:rsidR="005B179E" w:rsidRPr="00911CB5" w:rsidRDefault="005B179E" w:rsidP="000F3BC4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1C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53A70106" w14:textId="77777777" w:rsidR="005B179E" w:rsidRPr="00911CB5" w:rsidRDefault="005B179E" w:rsidP="000F3BC4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5"/>
          </w:tcPr>
          <w:p w14:paraId="48DF1BE5" w14:textId="77777777" w:rsidR="005B179E" w:rsidRPr="00911CB5" w:rsidRDefault="005B179E" w:rsidP="000F3BC4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1C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B179E" w:rsidRPr="00911CB5" w14:paraId="1C04558C" w14:textId="77777777" w:rsidTr="00911CB5">
        <w:trPr>
          <w:trHeight w:val="973"/>
        </w:trPr>
        <w:tc>
          <w:tcPr>
            <w:tcW w:w="4642" w:type="dxa"/>
            <w:shd w:val="clear" w:color="auto" w:fill="auto"/>
            <w:vAlign w:val="bottom"/>
          </w:tcPr>
          <w:p w14:paraId="0F09D271" w14:textId="77777777" w:rsidR="005B179E" w:rsidRPr="00911CB5" w:rsidRDefault="005B179E" w:rsidP="000F3BC4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DB01A9" w14:textId="77777777" w:rsidR="005B179E" w:rsidRPr="00911CB5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ADB643F" w14:textId="77777777" w:rsidR="005B179E" w:rsidRPr="00911CB5" w:rsidRDefault="005B179E" w:rsidP="00911CB5">
            <w:pPr>
              <w:pStyle w:val="acctfourfigures"/>
              <w:tabs>
                <w:tab w:val="clear" w:pos="765"/>
              </w:tabs>
              <w:spacing w:line="216" w:lineRule="auto"/>
              <w:ind w:left="-101" w:right="-115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11CB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DA19309" w14:textId="77777777" w:rsidR="005B179E" w:rsidRPr="00911CB5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2AB6A" w14:textId="77777777" w:rsidR="005B179E" w:rsidRPr="00911CB5" w:rsidRDefault="005B179E" w:rsidP="00911CB5">
            <w:pPr>
              <w:pStyle w:val="acctfourfigures"/>
              <w:tabs>
                <w:tab w:val="clear" w:pos="765"/>
              </w:tabs>
              <w:spacing w:line="216" w:lineRule="auto"/>
              <w:ind w:left="-101" w:right="-11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11CB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Pr="00911CB5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911CB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ด้วยมูลค่า</w:t>
            </w:r>
            <w:r w:rsidRPr="00911CB5">
              <w:rPr>
                <w:rFonts w:ascii="Angsana New" w:hAnsi="Angsana New"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6F81F" w14:textId="77777777" w:rsidR="005B179E" w:rsidRPr="00911CB5" w:rsidRDefault="005B179E" w:rsidP="000F3BC4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7298558" w14:textId="77777777" w:rsidR="005B179E" w:rsidRPr="00911CB5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1CB5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EED50C5" w14:textId="77777777" w:rsidR="005B179E" w:rsidRPr="00911CB5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1405A34" w14:textId="77777777" w:rsidR="005B179E" w:rsidRPr="00911CB5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1CB5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911CB5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D13F0D" w14:textId="77777777" w:rsidR="005B179E" w:rsidRPr="00911CB5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26CBE79" w14:textId="77777777" w:rsidR="005B179E" w:rsidRPr="00911CB5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1CB5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911CB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11CB5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0D3FF67" w14:textId="77777777" w:rsidR="005B179E" w:rsidRPr="00911CB5" w:rsidRDefault="005B179E" w:rsidP="000F3BC4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9C4EC" w14:textId="77777777" w:rsidR="005B179E" w:rsidRPr="00911CB5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11CB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B179E" w:rsidRPr="00911CB5" w14:paraId="2E63D019" w14:textId="77777777" w:rsidTr="00911CB5">
        <w:trPr>
          <w:trHeight w:hRule="exact" w:val="346"/>
        </w:trPr>
        <w:tc>
          <w:tcPr>
            <w:tcW w:w="4642" w:type="dxa"/>
            <w:shd w:val="clear" w:color="auto" w:fill="auto"/>
          </w:tcPr>
          <w:p w14:paraId="6D529E18" w14:textId="77777777" w:rsidR="005B179E" w:rsidRPr="00911CB5" w:rsidRDefault="005B179E" w:rsidP="000F3BC4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587EE71" w14:textId="77777777" w:rsidR="005B179E" w:rsidRPr="00911CB5" w:rsidRDefault="005B179E" w:rsidP="000F3BC4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270" w:type="dxa"/>
            <w:gridSpan w:val="11"/>
          </w:tcPr>
          <w:p w14:paraId="1AD311EF" w14:textId="77777777" w:rsidR="005B179E" w:rsidRPr="00911CB5" w:rsidRDefault="005B179E" w:rsidP="000F3BC4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911CB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B179E" w:rsidRPr="00911CB5" w14:paraId="515F0FD6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</w:tcPr>
          <w:p w14:paraId="4633137E" w14:textId="2362713A" w:rsidR="005B179E" w:rsidRPr="00911CB5" w:rsidRDefault="00D23F5F" w:rsidP="00F44452">
            <w:pPr>
              <w:spacing w:line="380" w:lineRule="exact"/>
              <w:ind w:left="288" w:hanging="28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11C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911C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30 </w:t>
            </w:r>
            <w:r w:rsidR="00DB15B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กันยายน</w:t>
            </w:r>
            <w:r w:rsidRPr="00911C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="005B179E" w:rsidRPr="00911C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Pr="00911C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307F9C65" w14:textId="77777777" w:rsidR="005B179E" w:rsidRPr="00911CB5" w:rsidRDefault="005B179E" w:rsidP="000F3BC4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2A9F9D71" w14:textId="77777777" w:rsidR="005B179E" w:rsidRPr="00911CB5" w:rsidRDefault="005B179E" w:rsidP="000F3BC4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7"/>
          </w:tcPr>
          <w:p w14:paraId="4867CE38" w14:textId="77777777" w:rsidR="005B179E" w:rsidRPr="00911CB5" w:rsidRDefault="005B179E" w:rsidP="000F3BC4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5B179E" w:rsidRPr="00911CB5" w14:paraId="412E9424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</w:tcPr>
          <w:p w14:paraId="46EF683F" w14:textId="77777777" w:rsidR="005B179E" w:rsidRPr="00911CB5" w:rsidRDefault="005B179E" w:rsidP="00F44452">
            <w:pPr>
              <w:tabs>
                <w:tab w:val="left" w:pos="85"/>
              </w:tabs>
              <w:spacing w:line="380" w:lineRule="exact"/>
              <w:ind w:left="288" w:hanging="28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11C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697F1B1E" w14:textId="77777777" w:rsidR="005B179E" w:rsidRPr="00911CB5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4C402CC2" w14:textId="77777777" w:rsidR="005B179E" w:rsidRPr="00911CB5" w:rsidRDefault="005B179E" w:rsidP="000F3BC4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01E6AB" w14:textId="77777777" w:rsidR="005B179E" w:rsidRPr="00911CB5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</w:tcPr>
          <w:p w14:paraId="44FAFFF1" w14:textId="77777777" w:rsidR="005B179E" w:rsidRPr="00911CB5" w:rsidRDefault="005B179E" w:rsidP="000F3BC4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39A7E0" w14:textId="77777777" w:rsidR="005B179E" w:rsidRPr="00911CB5" w:rsidRDefault="005B179E" w:rsidP="000F3BC4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AEA28B8" w14:textId="77777777" w:rsidR="005B179E" w:rsidRPr="00911CB5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290DDD" w14:textId="77777777" w:rsidR="005B179E" w:rsidRPr="00911CB5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60583DE" w14:textId="77777777" w:rsidR="005B179E" w:rsidRPr="00911CB5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A0B86A" w14:textId="77777777" w:rsidR="005B179E" w:rsidRPr="00911CB5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CCF690B" w14:textId="77777777" w:rsidR="005B179E" w:rsidRPr="00911CB5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FD76C2" w14:textId="77777777" w:rsidR="005B179E" w:rsidRPr="00911CB5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5C1A6F4" w14:textId="77777777" w:rsidR="005B179E" w:rsidRPr="00911CB5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11CB5" w:rsidRPr="00911CB5" w14:paraId="4D388AEE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  <w:vAlign w:val="bottom"/>
          </w:tcPr>
          <w:p w14:paraId="32F5F714" w14:textId="77777777" w:rsidR="00911CB5" w:rsidRPr="00911CB5" w:rsidRDefault="00911CB5" w:rsidP="00911CB5">
            <w:pPr>
              <w:spacing w:line="380" w:lineRule="exact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911CB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36" w:type="dxa"/>
            <w:vAlign w:val="bottom"/>
          </w:tcPr>
          <w:p w14:paraId="2114977B" w14:textId="77777777" w:rsidR="00911CB5" w:rsidRPr="00911CB5" w:rsidRDefault="00911CB5" w:rsidP="00911CB5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980" w:type="dxa"/>
          </w:tcPr>
          <w:p w14:paraId="2E03FBAA" w14:textId="11AEE195" w:rsidR="00911CB5" w:rsidRPr="00911CB5" w:rsidRDefault="005672A6" w:rsidP="008963C2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DA6227" w14:textId="77777777" w:rsidR="00911CB5" w:rsidRPr="00911CB5" w:rsidRDefault="00911CB5" w:rsidP="00911CB5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</w:tcPr>
          <w:p w14:paraId="79F45140" w14:textId="331FA804" w:rsidR="00911CB5" w:rsidRPr="00911CB5" w:rsidRDefault="005672A6" w:rsidP="00911CB5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119,656</w:t>
            </w:r>
          </w:p>
        </w:tc>
        <w:tc>
          <w:tcPr>
            <w:tcW w:w="270" w:type="dxa"/>
            <w:shd w:val="clear" w:color="auto" w:fill="auto"/>
          </w:tcPr>
          <w:p w14:paraId="2CDDF159" w14:textId="77777777" w:rsidR="00911CB5" w:rsidRPr="00911CB5" w:rsidRDefault="00911CB5" w:rsidP="00911CB5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5980A8CA" w14:textId="6F5B3B71" w:rsidR="00911CB5" w:rsidRPr="00911CB5" w:rsidRDefault="005672A6" w:rsidP="00542E75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119,656</w:t>
            </w:r>
          </w:p>
        </w:tc>
        <w:tc>
          <w:tcPr>
            <w:tcW w:w="270" w:type="dxa"/>
          </w:tcPr>
          <w:p w14:paraId="37D835D5" w14:textId="77777777" w:rsidR="00911CB5" w:rsidRPr="00911CB5" w:rsidRDefault="00911CB5" w:rsidP="00911CB5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960E28" w14:textId="1A04454E" w:rsidR="00911CB5" w:rsidRPr="00911CB5" w:rsidRDefault="005672A6" w:rsidP="008963C2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AA164F" w14:textId="77777777" w:rsidR="00911CB5" w:rsidRPr="00911CB5" w:rsidRDefault="00911CB5" w:rsidP="00911CB5">
            <w:pPr>
              <w:pStyle w:val="acctfourfigures"/>
              <w:tabs>
                <w:tab w:val="clear" w:pos="765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F269F41" w14:textId="31A788A8" w:rsidR="00911CB5" w:rsidRPr="00911CB5" w:rsidRDefault="005672A6" w:rsidP="00911CB5">
            <w:pPr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119,656</w:t>
            </w:r>
          </w:p>
        </w:tc>
        <w:tc>
          <w:tcPr>
            <w:tcW w:w="270" w:type="dxa"/>
          </w:tcPr>
          <w:p w14:paraId="17B85031" w14:textId="77777777" w:rsidR="00911CB5" w:rsidRPr="00911CB5" w:rsidRDefault="00911CB5" w:rsidP="00911CB5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E91788" w14:textId="7B907FF6" w:rsidR="00911CB5" w:rsidRPr="00911CB5" w:rsidRDefault="005672A6" w:rsidP="00911CB5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119,656</w:t>
            </w:r>
          </w:p>
        </w:tc>
      </w:tr>
      <w:tr w:rsidR="00887B42" w:rsidRPr="00911CB5" w14:paraId="0552800C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  <w:vAlign w:val="bottom"/>
          </w:tcPr>
          <w:p w14:paraId="2243CA40" w14:textId="5E21C41E" w:rsidR="00887B42" w:rsidRPr="00911CB5" w:rsidRDefault="00887B42" w:rsidP="00887B42">
            <w:pPr>
              <w:spacing w:line="380" w:lineRule="exact"/>
              <w:ind w:right="-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11CB5">
              <w:rPr>
                <w:rFonts w:ascii="Angsana New" w:hAnsi="Angsana New"/>
                <w:sz w:val="28"/>
                <w:szCs w:val="28"/>
                <w:cs/>
              </w:rPr>
              <w:t>สิน</w:t>
            </w:r>
            <w:r w:rsidR="006B1A94">
              <w:rPr>
                <w:rFonts w:ascii="Angsana New" w:hAnsi="Angsana New" w:hint="cs"/>
                <w:sz w:val="28"/>
                <w:szCs w:val="28"/>
                <w:cs/>
              </w:rPr>
              <w:t>ทรัพย์</w:t>
            </w:r>
            <w:r w:rsidRPr="00911CB5">
              <w:rPr>
                <w:rFonts w:ascii="Angsana New" w:hAnsi="Angsana New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236" w:type="dxa"/>
            <w:vAlign w:val="bottom"/>
          </w:tcPr>
          <w:p w14:paraId="1DB2B0D9" w14:textId="77777777" w:rsidR="00887B42" w:rsidRPr="00911CB5" w:rsidRDefault="00887B42" w:rsidP="00887B42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</w:tcPr>
          <w:p w14:paraId="6B374620" w14:textId="7C7EB320" w:rsidR="00887B42" w:rsidRPr="00911CB5" w:rsidRDefault="005672A6" w:rsidP="00887B42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67,525</w:t>
            </w:r>
          </w:p>
        </w:tc>
        <w:tc>
          <w:tcPr>
            <w:tcW w:w="236" w:type="dxa"/>
          </w:tcPr>
          <w:p w14:paraId="428A3CE6" w14:textId="77777777" w:rsidR="00887B42" w:rsidRPr="00911CB5" w:rsidRDefault="00887B42" w:rsidP="00887B42">
            <w:pPr>
              <w:pStyle w:val="acctfourfigures"/>
              <w:tabs>
                <w:tab w:val="clear" w:pos="765"/>
                <w:tab w:val="decimal" w:pos="796"/>
                <w:tab w:val="decimal" w:pos="1157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</w:tcPr>
          <w:p w14:paraId="4C4F2662" w14:textId="23AAC2A5" w:rsidR="00887B42" w:rsidRPr="00887B42" w:rsidRDefault="005672A6" w:rsidP="00887B42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806DD9" w14:textId="77777777" w:rsidR="00887B42" w:rsidRPr="00911CB5" w:rsidRDefault="00887B42" w:rsidP="00887B42">
            <w:pPr>
              <w:tabs>
                <w:tab w:val="clear" w:pos="680"/>
                <w:tab w:val="clear" w:pos="907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4102D50E" w14:textId="59D6007E" w:rsidR="00887B42" w:rsidRPr="00911CB5" w:rsidRDefault="005672A6" w:rsidP="00887B42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67,525</w:t>
            </w:r>
          </w:p>
        </w:tc>
        <w:tc>
          <w:tcPr>
            <w:tcW w:w="270" w:type="dxa"/>
          </w:tcPr>
          <w:p w14:paraId="24B44EE8" w14:textId="77777777" w:rsidR="00887B42" w:rsidRPr="00911CB5" w:rsidRDefault="00887B42" w:rsidP="00887B42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443E56F" w14:textId="73FFDA90" w:rsidR="00887B42" w:rsidRPr="00911CB5" w:rsidRDefault="005672A6" w:rsidP="00887B42">
            <w:pPr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67,525</w:t>
            </w:r>
          </w:p>
        </w:tc>
        <w:tc>
          <w:tcPr>
            <w:tcW w:w="270" w:type="dxa"/>
          </w:tcPr>
          <w:p w14:paraId="2BC5B448" w14:textId="77777777" w:rsidR="00887B42" w:rsidRPr="00911CB5" w:rsidRDefault="00887B42" w:rsidP="00887B42">
            <w:pPr>
              <w:pStyle w:val="acctfourfigures"/>
              <w:tabs>
                <w:tab w:val="clear" w:pos="765"/>
                <w:tab w:val="decimal" w:pos="595"/>
                <w:tab w:val="decimal" w:pos="800"/>
                <w:tab w:val="decimal" w:pos="92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A209A4" w14:textId="3970CD2F" w:rsidR="00887B42" w:rsidRPr="00911CB5" w:rsidRDefault="005672A6" w:rsidP="00887B42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58D077" w14:textId="77777777" w:rsidR="00887B42" w:rsidRPr="00911CB5" w:rsidRDefault="00887B42" w:rsidP="00887B42">
            <w:pPr>
              <w:pStyle w:val="acctfourfigures"/>
              <w:tabs>
                <w:tab w:val="clear" w:pos="765"/>
                <w:tab w:val="decimal" w:pos="595"/>
                <w:tab w:val="decimal" w:pos="646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4230B0" w14:textId="05EC78E3" w:rsidR="00887B42" w:rsidRPr="00911CB5" w:rsidRDefault="005672A6" w:rsidP="00887B42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67,525</w:t>
            </w:r>
          </w:p>
        </w:tc>
      </w:tr>
      <w:tr w:rsidR="003D2D8D" w:rsidRPr="00911CB5" w14:paraId="7D4E5DE3" w14:textId="77777777" w:rsidTr="00911CB5">
        <w:trPr>
          <w:trHeight w:hRule="exact" w:val="209"/>
        </w:trPr>
        <w:tc>
          <w:tcPr>
            <w:tcW w:w="4642" w:type="dxa"/>
            <w:shd w:val="clear" w:color="auto" w:fill="auto"/>
          </w:tcPr>
          <w:p w14:paraId="3F3CAF91" w14:textId="77777777" w:rsidR="003D2D8D" w:rsidRPr="00911CB5" w:rsidRDefault="003D2D8D" w:rsidP="000F3BC4">
            <w:pPr>
              <w:spacing w:line="380" w:lineRule="exact"/>
              <w:ind w:left="288" w:hanging="28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162833F5" w14:textId="77777777" w:rsidR="003D2D8D" w:rsidRPr="00911CB5" w:rsidRDefault="003D2D8D" w:rsidP="000F3BC4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1F5DEF29" w14:textId="77777777" w:rsidR="003D2D8D" w:rsidRPr="00911CB5" w:rsidRDefault="003D2D8D" w:rsidP="000F3BC4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1ACB15D" w14:textId="77777777" w:rsidR="003D2D8D" w:rsidRPr="00911CB5" w:rsidRDefault="003D2D8D" w:rsidP="000F3BC4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091D22D7" w14:textId="77777777" w:rsidR="003D2D8D" w:rsidRPr="00911CB5" w:rsidRDefault="003D2D8D" w:rsidP="000F3BC4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CE54DE" w14:textId="77777777" w:rsidR="003D2D8D" w:rsidRPr="00911CB5" w:rsidRDefault="003D2D8D" w:rsidP="000F3BC4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2F9A9C6B" w14:textId="77777777" w:rsidR="003D2D8D" w:rsidRPr="00911CB5" w:rsidRDefault="003D2D8D" w:rsidP="000F3BC4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96F918E" w14:textId="77777777" w:rsidR="003D2D8D" w:rsidRPr="00911CB5" w:rsidRDefault="003D2D8D" w:rsidP="000F3BC4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82FE8E0" w14:textId="77777777" w:rsidR="003D2D8D" w:rsidRPr="00911CB5" w:rsidRDefault="003D2D8D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105AF9E" w14:textId="77777777" w:rsidR="003D2D8D" w:rsidRPr="00911CB5" w:rsidRDefault="003D2D8D" w:rsidP="000F3BC4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22F1CDC" w14:textId="77777777" w:rsidR="003D2D8D" w:rsidRPr="00911CB5" w:rsidRDefault="003D2D8D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473034E" w14:textId="77777777" w:rsidR="003D2D8D" w:rsidRPr="00911CB5" w:rsidRDefault="003D2D8D" w:rsidP="000F3BC4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52A9F2" w14:textId="77777777" w:rsidR="003D2D8D" w:rsidRPr="00911CB5" w:rsidRDefault="003D2D8D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179E" w:rsidRPr="00911CB5" w14:paraId="1B54AF50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</w:tcPr>
          <w:p w14:paraId="44A3ADB4" w14:textId="545EA889" w:rsidR="005B179E" w:rsidRPr="00911CB5" w:rsidRDefault="005B179E" w:rsidP="000F3BC4">
            <w:pPr>
              <w:spacing w:line="380" w:lineRule="exact"/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911C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911C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31 </w:t>
            </w:r>
            <w:r w:rsidRPr="00911C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มีนาคม </w:t>
            </w:r>
            <w:r w:rsidRPr="00911C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="00D23F5F" w:rsidRPr="00911C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>7</w:t>
            </w:r>
          </w:p>
        </w:tc>
        <w:tc>
          <w:tcPr>
            <w:tcW w:w="236" w:type="dxa"/>
            <w:vAlign w:val="bottom"/>
          </w:tcPr>
          <w:p w14:paraId="564BAABB" w14:textId="77777777" w:rsidR="005B179E" w:rsidRPr="00911CB5" w:rsidRDefault="005B179E" w:rsidP="000F3BC4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2FE1A7B1" w14:textId="77777777" w:rsidR="005B179E" w:rsidRPr="00911CB5" w:rsidRDefault="005B179E" w:rsidP="000F3BC4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EEB1062" w14:textId="77777777" w:rsidR="005B179E" w:rsidRPr="00911CB5" w:rsidRDefault="005B179E" w:rsidP="000F3BC4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1AE06CB3" w14:textId="77777777" w:rsidR="005B179E" w:rsidRPr="00911CB5" w:rsidRDefault="005B179E" w:rsidP="000F3BC4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B6D47D" w14:textId="77777777" w:rsidR="005B179E" w:rsidRPr="00911CB5" w:rsidRDefault="005B179E" w:rsidP="000F3BC4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3702817F" w14:textId="77777777" w:rsidR="005B179E" w:rsidRPr="00911CB5" w:rsidRDefault="005B179E" w:rsidP="000F3BC4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62EC6EA" w14:textId="77777777" w:rsidR="005B179E" w:rsidRPr="00911CB5" w:rsidRDefault="005B179E" w:rsidP="000F3BC4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9200C8" w14:textId="77777777" w:rsidR="005B179E" w:rsidRPr="00911CB5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B34E993" w14:textId="77777777" w:rsidR="005B179E" w:rsidRPr="00911CB5" w:rsidRDefault="005B179E" w:rsidP="000F3BC4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7F17C0E" w14:textId="77777777" w:rsidR="005B179E" w:rsidRPr="00911CB5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630DBC8" w14:textId="77777777" w:rsidR="005B179E" w:rsidRPr="00911CB5" w:rsidRDefault="005B179E" w:rsidP="000F3BC4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6C786C" w14:textId="77777777" w:rsidR="005B179E" w:rsidRPr="00911CB5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179E" w:rsidRPr="00911CB5" w14:paraId="4EC138E2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</w:tcPr>
          <w:p w14:paraId="1AD64F01" w14:textId="77777777" w:rsidR="005B179E" w:rsidRPr="00911CB5" w:rsidRDefault="005B179E" w:rsidP="000F3BC4">
            <w:pPr>
              <w:spacing w:line="380" w:lineRule="exact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911C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  <w:vAlign w:val="bottom"/>
          </w:tcPr>
          <w:p w14:paraId="2AA1A305" w14:textId="77777777" w:rsidR="005B179E" w:rsidRPr="00911CB5" w:rsidRDefault="005B179E" w:rsidP="000F3BC4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15F7BF80" w14:textId="77777777" w:rsidR="005B179E" w:rsidRPr="00911CB5" w:rsidRDefault="005B179E" w:rsidP="000F3BC4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C7A4C51" w14:textId="77777777" w:rsidR="005B179E" w:rsidRPr="00911CB5" w:rsidRDefault="005B179E" w:rsidP="000F3BC4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5ACEAFD1" w14:textId="77777777" w:rsidR="005B179E" w:rsidRPr="00911CB5" w:rsidRDefault="005B179E" w:rsidP="000F3BC4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3BD073" w14:textId="77777777" w:rsidR="005B179E" w:rsidRPr="00911CB5" w:rsidRDefault="005B179E" w:rsidP="000F3BC4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7FB8985A" w14:textId="77777777" w:rsidR="005B179E" w:rsidRPr="00911CB5" w:rsidRDefault="005B179E" w:rsidP="000F3BC4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B9A6F5" w14:textId="77777777" w:rsidR="005B179E" w:rsidRPr="00911CB5" w:rsidRDefault="005B179E" w:rsidP="000F3BC4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847055B" w14:textId="77777777" w:rsidR="005B179E" w:rsidRPr="00911CB5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A553AB" w14:textId="77777777" w:rsidR="005B179E" w:rsidRPr="00911CB5" w:rsidRDefault="005B179E" w:rsidP="000F3BC4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C879844" w14:textId="77777777" w:rsidR="005B179E" w:rsidRPr="00911CB5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8E95E0A" w14:textId="77777777" w:rsidR="005B179E" w:rsidRPr="00911CB5" w:rsidRDefault="005B179E" w:rsidP="000F3BC4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C990B5" w14:textId="77777777" w:rsidR="005B179E" w:rsidRPr="00911CB5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7AFB" w:rsidRPr="00911CB5" w14:paraId="218CC75B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  <w:vAlign w:val="bottom"/>
          </w:tcPr>
          <w:p w14:paraId="65B01ABA" w14:textId="77777777" w:rsidR="00177AFB" w:rsidRPr="00911CB5" w:rsidRDefault="00177AFB" w:rsidP="00177AFB">
            <w:pPr>
              <w:spacing w:line="380" w:lineRule="exact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911CB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36" w:type="dxa"/>
            <w:vAlign w:val="bottom"/>
          </w:tcPr>
          <w:p w14:paraId="2FFE4F9A" w14:textId="77777777" w:rsidR="00177AFB" w:rsidRPr="00911CB5" w:rsidRDefault="00177AFB" w:rsidP="00177AFB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4A408E5A" w14:textId="37320F20" w:rsidR="00177AFB" w:rsidRPr="00887B42" w:rsidRDefault="00177AFB" w:rsidP="00887B42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7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9A1F082" w14:textId="77777777" w:rsidR="00177AFB" w:rsidRPr="00911CB5" w:rsidRDefault="00177AFB" w:rsidP="00177AFB">
            <w:pPr>
              <w:pStyle w:val="acctfourfigures"/>
              <w:tabs>
                <w:tab w:val="clear" w:pos="765"/>
                <w:tab w:val="decimal" w:pos="680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44946E96" w14:textId="08BA3DB0" w:rsidR="00177AFB" w:rsidRPr="00911CB5" w:rsidRDefault="00177AFB" w:rsidP="00177AFB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1CB5">
              <w:rPr>
                <w:rFonts w:ascii="Angsana New" w:hAnsi="Angsana New"/>
                <w:sz w:val="28"/>
                <w:szCs w:val="28"/>
              </w:rPr>
              <w:t>119,656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6355A6" w14:textId="77777777" w:rsidR="00177AFB" w:rsidRPr="00911CB5" w:rsidRDefault="00177AFB" w:rsidP="00177AFB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6D97D06" w14:textId="1ED41DAB" w:rsidR="00177AFB" w:rsidRPr="00911CB5" w:rsidRDefault="00177AFB" w:rsidP="00542E75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11CB5">
              <w:rPr>
                <w:rFonts w:ascii="Angsana New" w:hAnsi="Angsana New"/>
                <w:sz w:val="28"/>
                <w:szCs w:val="28"/>
              </w:rPr>
              <w:t>119,656</w:t>
            </w:r>
          </w:p>
        </w:tc>
        <w:tc>
          <w:tcPr>
            <w:tcW w:w="270" w:type="dxa"/>
            <w:vAlign w:val="bottom"/>
          </w:tcPr>
          <w:p w14:paraId="509E201A" w14:textId="77777777" w:rsidR="00177AFB" w:rsidRPr="00911CB5" w:rsidRDefault="00177AFB" w:rsidP="00177AFB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4265E0" w14:textId="1C1E8B2F" w:rsidR="00177AFB" w:rsidRPr="00911CB5" w:rsidRDefault="00177AFB" w:rsidP="00887B42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1C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4B39CF" w14:textId="77777777" w:rsidR="00177AFB" w:rsidRPr="00911CB5" w:rsidRDefault="00177AFB" w:rsidP="00177AFB">
            <w:pPr>
              <w:pStyle w:val="acctfourfigures"/>
              <w:tabs>
                <w:tab w:val="clear" w:pos="765"/>
                <w:tab w:val="decimal" w:pos="595"/>
                <w:tab w:val="decimal" w:pos="646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F5A891" w14:textId="371BC4E0" w:rsidR="00177AFB" w:rsidRPr="00911CB5" w:rsidRDefault="00177AFB" w:rsidP="00177AFB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1CB5">
              <w:rPr>
                <w:rFonts w:ascii="Angsana New" w:hAnsi="Angsana New"/>
                <w:sz w:val="28"/>
                <w:szCs w:val="28"/>
              </w:rPr>
              <w:t>119,656</w:t>
            </w:r>
          </w:p>
        </w:tc>
        <w:tc>
          <w:tcPr>
            <w:tcW w:w="270" w:type="dxa"/>
            <w:vAlign w:val="bottom"/>
          </w:tcPr>
          <w:p w14:paraId="1A50B1DF" w14:textId="77777777" w:rsidR="00177AFB" w:rsidRPr="00911CB5" w:rsidRDefault="00177AFB" w:rsidP="00177AFB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C480C5" w14:textId="5E915B72" w:rsidR="00177AFB" w:rsidRPr="00911CB5" w:rsidRDefault="00177AFB" w:rsidP="00177AFB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11CB5">
              <w:rPr>
                <w:rFonts w:ascii="Angsana New" w:hAnsi="Angsana New"/>
                <w:sz w:val="28"/>
                <w:szCs w:val="28"/>
              </w:rPr>
              <w:t>119,656</w:t>
            </w:r>
          </w:p>
        </w:tc>
      </w:tr>
      <w:tr w:rsidR="00177AFB" w:rsidRPr="00911CB5" w14:paraId="11070561" w14:textId="77777777" w:rsidTr="00911CB5">
        <w:trPr>
          <w:trHeight w:hRule="exact" w:val="72"/>
        </w:trPr>
        <w:tc>
          <w:tcPr>
            <w:tcW w:w="4642" w:type="dxa"/>
            <w:shd w:val="clear" w:color="auto" w:fill="auto"/>
            <w:vAlign w:val="bottom"/>
          </w:tcPr>
          <w:p w14:paraId="30C8B3F8" w14:textId="77777777" w:rsidR="00177AFB" w:rsidRPr="00911CB5" w:rsidRDefault="00177AFB" w:rsidP="00177AFB">
            <w:pPr>
              <w:spacing w:line="380" w:lineRule="exact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1EACF6A1" w14:textId="77777777" w:rsidR="00177AFB" w:rsidRPr="00911CB5" w:rsidRDefault="00177AFB" w:rsidP="00177AFB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6C7E478A" w14:textId="77777777" w:rsidR="00177AFB" w:rsidRPr="00911CB5" w:rsidRDefault="00177AFB" w:rsidP="00177AFB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38B7D28" w14:textId="77777777" w:rsidR="00177AFB" w:rsidRPr="00911CB5" w:rsidRDefault="00177AFB" w:rsidP="00177AFB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594D4378" w14:textId="77777777" w:rsidR="00177AFB" w:rsidRPr="00911CB5" w:rsidRDefault="00177AFB" w:rsidP="00177AFB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222791" w14:textId="77777777" w:rsidR="00177AFB" w:rsidRPr="00911CB5" w:rsidRDefault="00177AFB" w:rsidP="00177AFB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D549867" w14:textId="77777777" w:rsidR="00177AFB" w:rsidRPr="00911CB5" w:rsidRDefault="00177AFB" w:rsidP="00177AFB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1678023" w14:textId="77777777" w:rsidR="00177AFB" w:rsidRPr="00911CB5" w:rsidRDefault="00177AFB" w:rsidP="00177AFB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AB7497" w14:textId="77777777" w:rsidR="00177AFB" w:rsidRPr="00911CB5" w:rsidRDefault="00177AFB" w:rsidP="00177AFB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EA48F56" w14:textId="77777777" w:rsidR="00177AFB" w:rsidRPr="00911CB5" w:rsidRDefault="00177AFB" w:rsidP="00177AFB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A1B9ED9" w14:textId="77777777" w:rsidR="00177AFB" w:rsidRPr="00911CB5" w:rsidRDefault="00177AFB" w:rsidP="00177AFB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A9C50C" w14:textId="77777777" w:rsidR="00177AFB" w:rsidRPr="00911CB5" w:rsidRDefault="00177AFB" w:rsidP="00177AFB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F92B83" w14:textId="77777777" w:rsidR="00177AFB" w:rsidRPr="00911CB5" w:rsidRDefault="00177AFB" w:rsidP="00177AFB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7AFB" w:rsidRPr="00911CB5" w14:paraId="47742CA3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  <w:vAlign w:val="bottom"/>
          </w:tcPr>
          <w:p w14:paraId="556603F9" w14:textId="77777777" w:rsidR="00177AFB" w:rsidRPr="00911CB5" w:rsidRDefault="00177AFB" w:rsidP="00177AFB">
            <w:pPr>
              <w:spacing w:line="380" w:lineRule="exact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911C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vAlign w:val="bottom"/>
          </w:tcPr>
          <w:p w14:paraId="45B347F7" w14:textId="77777777" w:rsidR="00177AFB" w:rsidRPr="00911CB5" w:rsidRDefault="00177AFB" w:rsidP="00177AFB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</w:tcPr>
          <w:p w14:paraId="09DCA6C6" w14:textId="77777777" w:rsidR="00177AFB" w:rsidRPr="00911CB5" w:rsidRDefault="00177AFB" w:rsidP="00177AFB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F6BDD0" w14:textId="77777777" w:rsidR="00177AFB" w:rsidRPr="00911CB5" w:rsidRDefault="00177AFB" w:rsidP="00177AFB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</w:tcPr>
          <w:p w14:paraId="44DCC421" w14:textId="77777777" w:rsidR="00177AFB" w:rsidRPr="00911CB5" w:rsidRDefault="00177AFB" w:rsidP="00177AFB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5D11A9" w14:textId="77777777" w:rsidR="00177AFB" w:rsidRPr="00911CB5" w:rsidRDefault="00177AFB" w:rsidP="00177AFB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617B5AE8" w14:textId="77777777" w:rsidR="00177AFB" w:rsidRPr="00911CB5" w:rsidRDefault="00177AFB" w:rsidP="00177AFB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5B604E" w14:textId="77777777" w:rsidR="00177AFB" w:rsidRPr="00911CB5" w:rsidRDefault="00177AFB" w:rsidP="00177AFB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8A6B00" w14:textId="77777777" w:rsidR="00177AFB" w:rsidRPr="00911CB5" w:rsidRDefault="00177AFB" w:rsidP="00177AFB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37B098" w14:textId="77777777" w:rsidR="00177AFB" w:rsidRPr="00911CB5" w:rsidRDefault="00177AFB" w:rsidP="00177AFB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7EB002" w14:textId="77777777" w:rsidR="00177AFB" w:rsidRPr="00911CB5" w:rsidRDefault="00177AFB" w:rsidP="00177AFB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32E8B5" w14:textId="77777777" w:rsidR="00177AFB" w:rsidRPr="00911CB5" w:rsidRDefault="00177AFB" w:rsidP="00177AFB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16597E" w14:textId="77777777" w:rsidR="00177AFB" w:rsidRPr="00911CB5" w:rsidRDefault="00177AFB" w:rsidP="00177AFB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7AFB" w:rsidRPr="00911CB5" w14:paraId="1A519D40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  <w:vAlign w:val="bottom"/>
          </w:tcPr>
          <w:p w14:paraId="4EE1386A" w14:textId="77777777" w:rsidR="00177AFB" w:rsidRPr="00911CB5" w:rsidRDefault="00177AFB" w:rsidP="00177AFB">
            <w:pPr>
              <w:spacing w:line="380" w:lineRule="exact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911CB5">
              <w:rPr>
                <w:rFonts w:ascii="Angsana New" w:hAnsi="Angsana New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236" w:type="dxa"/>
            <w:vAlign w:val="bottom"/>
          </w:tcPr>
          <w:p w14:paraId="313E1420" w14:textId="77777777" w:rsidR="00177AFB" w:rsidRPr="00911CB5" w:rsidRDefault="00177AFB" w:rsidP="00177AFB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596CC65" w14:textId="5D6F01E3" w:rsidR="00177AFB" w:rsidRPr="00911CB5" w:rsidRDefault="00177AFB" w:rsidP="00177AFB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11CB5">
              <w:rPr>
                <w:rFonts w:ascii="Angsana New" w:hAnsi="Angsana New"/>
                <w:sz w:val="28"/>
                <w:szCs w:val="28"/>
              </w:rPr>
              <w:t>100,964</w:t>
            </w:r>
          </w:p>
        </w:tc>
        <w:tc>
          <w:tcPr>
            <w:tcW w:w="236" w:type="dxa"/>
            <w:vAlign w:val="bottom"/>
          </w:tcPr>
          <w:p w14:paraId="752BFE14" w14:textId="77777777" w:rsidR="00177AFB" w:rsidRPr="00911CB5" w:rsidRDefault="00177AFB" w:rsidP="00177AFB">
            <w:pPr>
              <w:pStyle w:val="acctfourfigures"/>
              <w:tabs>
                <w:tab w:val="clear" w:pos="765"/>
                <w:tab w:val="decimal" w:pos="796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33BF38BB" w14:textId="7E3FF948" w:rsidR="00177AFB" w:rsidRPr="00911CB5" w:rsidRDefault="00177AFB" w:rsidP="00177AFB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11C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F03453" w14:textId="77777777" w:rsidR="00177AFB" w:rsidRPr="00911CB5" w:rsidRDefault="00177AFB" w:rsidP="00177AFB">
            <w:pPr>
              <w:tabs>
                <w:tab w:val="clear" w:pos="680"/>
                <w:tab w:val="clear" w:pos="907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F143E8E" w14:textId="1C014739" w:rsidR="00177AFB" w:rsidRPr="00911CB5" w:rsidRDefault="00177AFB" w:rsidP="00542E75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11CB5">
              <w:rPr>
                <w:rFonts w:ascii="Angsana New" w:hAnsi="Angsana New"/>
                <w:sz w:val="28"/>
                <w:szCs w:val="28"/>
              </w:rPr>
              <w:t>100,964</w:t>
            </w:r>
          </w:p>
        </w:tc>
        <w:tc>
          <w:tcPr>
            <w:tcW w:w="270" w:type="dxa"/>
            <w:vAlign w:val="bottom"/>
          </w:tcPr>
          <w:p w14:paraId="66B07E5D" w14:textId="77777777" w:rsidR="00177AFB" w:rsidRPr="00911CB5" w:rsidRDefault="00177AFB" w:rsidP="00177AFB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BEC9925" w14:textId="0464B3F8" w:rsidR="00177AFB" w:rsidRPr="00911CB5" w:rsidRDefault="00177AFB" w:rsidP="00177AFB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1CB5">
              <w:rPr>
                <w:rFonts w:ascii="Angsana New" w:hAnsi="Angsana New"/>
                <w:sz w:val="28"/>
                <w:szCs w:val="28"/>
              </w:rPr>
              <w:t>100,964</w:t>
            </w:r>
          </w:p>
        </w:tc>
        <w:tc>
          <w:tcPr>
            <w:tcW w:w="270" w:type="dxa"/>
            <w:vAlign w:val="bottom"/>
          </w:tcPr>
          <w:p w14:paraId="5EBBCE5F" w14:textId="77777777" w:rsidR="00177AFB" w:rsidRPr="00911CB5" w:rsidRDefault="00177AFB" w:rsidP="00177AFB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5E8F99C" w14:textId="3B0C094C" w:rsidR="00177AFB" w:rsidRPr="00911CB5" w:rsidRDefault="00177AFB" w:rsidP="00887B42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1C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5BCD37A" w14:textId="77777777" w:rsidR="00177AFB" w:rsidRPr="00911CB5" w:rsidRDefault="00177AFB" w:rsidP="00177AFB">
            <w:pPr>
              <w:tabs>
                <w:tab w:val="decimal" w:pos="595"/>
                <w:tab w:val="decimal" w:pos="646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09C830" w14:textId="02DB7E67" w:rsidR="00177AFB" w:rsidRPr="00911CB5" w:rsidRDefault="00177AFB" w:rsidP="00177AFB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11CB5">
              <w:rPr>
                <w:rFonts w:ascii="Angsana New" w:hAnsi="Angsana New"/>
                <w:sz w:val="28"/>
                <w:szCs w:val="28"/>
              </w:rPr>
              <w:t>100,964</w:t>
            </w:r>
          </w:p>
        </w:tc>
      </w:tr>
    </w:tbl>
    <w:p w14:paraId="09CEB4D8" w14:textId="60A3C4CB" w:rsidR="00467C2D" w:rsidRPr="00CB72A3" w:rsidRDefault="00467C2D" w:rsidP="00187751">
      <w:pPr>
        <w:rPr>
          <w:rFonts w:asciiTheme="majorBidi" w:hAnsiTheme="majorBidi" w:cstheme="majorBidi"/>
          <w:lang w:val="x-none" w:eastAsia="x-none"/>
        </w:rPr>
        <w:sectPr w:rsidR="00467C2D" w:rsidRPr="00CB72A3" w:rsidSect="009F6286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9FC721F" w14:textId="297F2511" w:rsidR="00EE1EDB" w:rsidRPr="00CB72A3" w:rsidRDefault="00660A77" w:rsidP="00CB72A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E67624">
        <w:rPr>
          <w:rFonts w:asciiTheme="majorBidi" w:hAnsiTheme="majorBidi" w:cstheme="majorBidi"/>
          <w:spacing w:val="-2"/>
          <w:sz w:val="30"/>
          <w:szCs w:val="30"/>
        </w:rPr>
        <w:br/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งบ</w:t>
      </w:r>
      <w:r w:rsidRPr="00CB72A3">
        <w:rPr>
          <w:rFonts w:asciiTheme="majorBidi" w:hAnsiTheme="majorBidi" w:cstheme="majorBidi"/>
          <w:spacing w:val="-4"/>
          <w:sz w:val="30"/>
          <w:szCs w:val="30"/>
          <w:cs/>
        </w:rPr>
        <w:t>ฐานะการเงิน</w:t>
      </w:r>
    </w:p>
    <w:p w14:paraId="44B2FD2E" w14:textId="77777777" w:rsidR="00660A77" w:rsidRPr="00CB72A3" w:rsidRDefault="00660A77" w:rsidP="00CB72A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EE1EDB" w:rsidRPr="00CB72A3" w14:paraId="42CF89D1" w14:textId="77777777" w:rsidTr="00067091">
        <w:trPr>
          <w:tblHeader/>
        </w:trPr>
        <w:tc>
          <w:tcPr>
            <w:tcW w:w="2430" w:type="dxa"/>
            <w:shd w:val="clear" w:color="auto" w:fill="auto"/>
          </w:tcPr>
          <w:p w14:paraId="21A7B976" w14:textId="77777777" w:rsidR="00EE1EDB" w:rsidRPr="00CB72A3" w:rsidRDefault="00EE1EDB" w:rsidP="00CB72A3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3A829EFC" w14:textId="77777777" w:rsidR="00EE1EDB" w:rsidRPr="00CB72A3" w:rsidRDefault="00EE1EDB" w:rsidP="00CB72A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</w:tcPr>
          <w:p w14:paraId="401A0F73" w14:textId="77777777" w:rsidR="00EE1EDB" w:rsidRPr="00CB72A3" w:rsidRDefault="00EE1EDB" w:rsidP="00CB72A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E1EDB" w:rsidRPr="00CB72A3" w14:paraId="4887DF98" w14:textId="77777777" w:rsidTr="00067091">
        <w:tc>
          <w:tcPr>
            <w:tcW w:w="2430" w:type="dxa"/>
            <w:shd w:val="clear" w:color="auto" w:fill="auto"/>
          </w:tcPr>
          <w:p w14:paraId="2EE6E501" w14:textId="77777777" w:rsidR="00EE1EDB" w:rsidRPr="00CB72A3" w:rsidRDefault="00EE1EDB" w:rsidP="00CB72A3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 w:rsidR="008C7129"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="008C7129" w:rsidRPr="00CB72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36" w:type="dxa"/>
            <w:shd w:val="clear" w:color="auto" w:fill="auto"/>
          </w:tcPr>
          <w:p w14:paraId="6AEC152D" w14:textId="77777777" w:rsidR="00EE1EDB" w:rsidRPr="00CB72A3" w:rsidRDefault="00EE1EDB" w:rsidP="00CB72A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</w:tcPr>
          <w:p w14:paraId="7DF559ED" w14:textId="3AD2ED72" w:rsidR="00EE1EDB" w:rsidRPr="00CB72A3" w:rsidRDefault="0063574F" w:rsidP="00CB72A3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642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B642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ของสัญญาแลกเปลี่ยนเงินตราต่างประเทศเป็นมูลค่ายุติธรรมที่คำนวณโดยใช้อัตราที่กำหนดโดยธนาคารของบริษัทด้วยการพิจารณาเงื่อนไขในตลาดที่มีอยู่ ณ วันที่ในงบฐานะการเงิน</w:t>
            </w:r>
          </w:p>
        </w:tc>
      </w:tr>
      <w:tr w:rsidR="00EE1EDB" w:rsidRPr="00CB72A3" w14:paraId="37DDACC3" w14:textId="77777777" w:rsidTr="00067091">
        <w:tc>
          <w:tcPr>
            <w:tcW w:w="2430" w:type="dxa"/>
            <w:shd w:val="clear" w:color="auto" w:fill="auto"/>
          </w:tcPr>
          <w:p w14:paraId="1F99A5DC" w14:textId="77777777" w:rsidR="00EE1EDB" w:rsidRPr="00CB72A3" w:rsidRDefault="00EE1EDB" w:rsidP="00CB72A3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B72A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36" w:type="dxa"/>
            <w:shd w:val="clear" w:color="auto" w:fill="auto"/>
          </w:tcPr>
          <w:p w14:paraId="647CA204" w14:textId="77777777" w:rsidR="00EE1EDB" w:rsidRPr="00CB72A3" w:rsidRDefault="00EE1EDB" w:rsidP="00CB72A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</w:tcPr>
          <w:p w14:paraId="1C605D08" w14:textId="7EEBA2FF" w:rsidR="00EE1EDB" w:rsidRPr="00CB72A3" w:rsidRDefault="0063574F" w:rsidP="00CB72A3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642B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เทคนิคการวัดมูลค่าด้วยวิธีรายได้</w:t>
            </w:r>
          </w:p>
        </w:tc>
      </w:tr>
    </w:tbl>
    <w:p w14:paraId="1AB197A9" w14:textId="77777777" w:rsidR="00CB3F7E" w:rsidRPr="00CB3F7E" w:rsidRDefault="00CB3F7E" w:rsidP="00CB3F7E">
      <w:pPr>
        <w:rPr>
          <w:cs/>
          <w:lang w:eastAsia="x-none"/>
        </w:rPr>
      </w:pPr>
    </w:p>
    <w:p w14:paraId="5DEFC1EF" w14:textId="56107A2B" w:rsidR="00751891" w:rsidRDefault="00CB3F7E" w:rsidP="0075189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t>9</w:t>
      </w:r>
      <w:r w:rsidR="00EF0CFC">
        <w:rPr>
          <w:rFonts w:asciiTheme="majorBidi" w:hAnsiTheme="majorBidi" w:cstheme="majorBidi"/>
          <w:sz w:val="30"/>
          <w:szCs w:val="30"/>
          <w:u w:val="none"/>
          <w:lang w:val="en-US"/>
        </w:rPr>
        <w:tab/>
      </w:r>
      <w:r w:rsidR="00C540F3" w:rsidRPr="00EF0CFC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ภาระผูกพัน</w:t>
      </w:r>
      <w:r w:rsidR="00152016"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t>กับกิจการที่ไม่เกี่ยวข้องกัน</w:t>
      </w:r>
    </w:p>
    <w:p w14:paraId="50DD416B" w14:textId="22CAAAFF" w:rsidR="00C540F3" w:rsidRPr="00CB72A3" w:rsidRDefault="00C540F3" w:rsidP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43"/>
        <w:gridCol w:w="1170"/>
        <w:gridCol w:w="270"/>
        <w:gridCol w:w="1143"/>
      </w:tblGrid>
      <w:tr w:rsidR="00467C2D" w:rsidRPr="00CB72A3" w14:paraId="44C8EA00" w14:textId="77777777" w:rsidTr="000F3BC4">
        <w:trPr>
          <w:cantSplit/>
          <w:tblHeader/>
        </w:trPr>
        <w:tc>
          <w:tcPr>
            <w:tcW w:w="6543" w:type="dxa"/>
          </w:tcPr>
          <w:p w14:paraId="1A0AD31A" w14:textId="77777777" w:rsidR="00467C2D" w:rsidRPr="00CB72A3" w:rsidRDefault="00467C2D" w:rsidP="00CB72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14:paraId="2C5144CB" w14:textId="77777777" w:rsidR="00467C2D" w:rsidRPr="00CB72A3" w:rsidRDefault="00467C2D" w:rsidP="00CB72A3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23F5F" w:rsidRPr="00CB72A3" w14:paraId="77D93A38" w14:textId="77777777" w:rsidTr="000F3BC4">
        <w:trPr>
          <w:cantSplit/>
          <w:tblHeader/>
        </w:trPr>
        <w:tc>
          <w:tcPr>
            <w:tcW w:w="6543" w:type="dxa"/>
          </w:tcPr>
          <w:p w14:paraId="6AC5DC10" w14:textId="77777777" w:rsidR="00D23F5F" w:rsidRPr="00D23F5F" w:rsidRDefault="00D23F5F" w:rsidP="00D23F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43983864" w14:textId="2A96B785" w:rsidR="00D23F5F" w:rsidRPr="001E24D5" w:rsidRDefault="00D23F5F" w:rsidP="00D23F5F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E24D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1E24D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DB15B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  <w:r w:rsidRPr="001E24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41B8216E" w14:textId="77777777" w:rsidR="00D23F5F" w:rsidRPr="00CB72A3" w:rsidRDefault="00D23F5F" w:rsidP="00D23F5F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FE74F47" w14:textId="77777777" w:rsidR="00D23F5F" w:rsidRPr="00CB72A3" w:rsidRDefault="00D23F5F" w:rsidP="00D23F5F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</w:tr>
      <w:tr w:rsidR="00D23F5F" w:rsidRPr="00CB72A3" w14:paraId="3AFB0769" w14:textId="77777777" w:rsidTr="000F3BC4">
        <w:trPr>
          <w:cantSplit/>
          <w:tblHeader/>
        </w:trPr>
        <w:tc>
          <w:tcPr>
            <w:tcW w:w="6543" w:type="dxa"/>
          </w:tcPr>
          <w:p w14:paraId="639B77F8" w14:textId="77777777" w:rsidR="00D23F5F" w:rsidRPr="00CB72A3" w:rsidRDefault="00D23F5F" w:rsidP="00D23F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5E564839" w14:textId="174AEB11" w:rsidR="00D23F5F" w:rsidRPr="00CB72A3" w:rsidRDefault="00D23F5F" w:rsidP="00D23F5F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2F1D9876" w14:textId="77777777" w:rsidR="00D23F5F" w:rsidRPr="00CB72A3" w:rsidRDefault="00D23F5F" w:rsidP="00D23F5F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D6EB3F9" w14:textId="20D7044B" w:rsidR="00D23F5F" w:rsidRPr="00CB72A3" w:rsidRDefault="00D23F5F" w:rsidP="00D23F5F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D23F5F" w:rsidRPr="00CB72A3" w14:paraId="399970BD" w14:textId="77777777" w:rsidTr="000F3BC4">
        <w:trPr>
          <w:cantSplit/>
        </w:trPr>
        <w:tc>
          <w:tcPr>
            <w:tcW w:w="6543" w:type="dxa"/>
          </w:tcPr>
          <w:p w14:paraId="4B582A93" w14:textId="77777777" w:rsidR="00D23F5F" w:rsidRPr="00CB72A3" w:rsidRDefault="00D23F5F" w:rsidP="00D23F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14:paraId="106624AB" w14:textId="77777777" w:rsidR="00D23F5F" w:rsidRPr="00CB72A3" w:rsidRDefault="00D23F5F" w:rsidP="00D23F5F">
            <w:pPr>
              <w:pStyle w:val="a3"/>
              <w:tabs>
                <w:tab w:val="decimal" w:pos="90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3F5F" w:rsidRPr="00CB72A3" w14:paraId="1C2F1C50" w14:textId="77777777" w:rsidTr="000F3BC4">
        <w:trPr>
          <w:cantSplit/>
        </w:trPr>
        <w:tc>
          <w:tcPr>
            <w:tcW w:w="6543" w:type="dxa"/>
          </w:tcPr>
          <w:p w14:paraId="4E86DA7A" w14:textId="77777777" w:rsidR="00D23F5F" w:rsidRPr="00CB72A3" w:rsidRDefault="00D23F5F" w:rsidP="00D23F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26784FAA" w14:textId="77777777" w:rsidR="00D23F5F" w:rsidRPr="00CB72A3" w:rsidRDefault="00D23F5F" w:rsidP="00D23F5F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950253" w14:textId="77777777" w:rsidR="00D23F5F" w:rsidRPr="00CB72A3" w:rsidRDefault="00D23F5F" w:rsidP="00D23F5F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1F8714A1" w14:textId="77777777" w:rsidR="00D23F5F" w:rsidRPr="00CB72A3" w:rsidRDefault="00D23F5F" w:rsidP="00D23F5F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11CB5" w:rsidRPr="00CB72A3" w14:paraId="72A170FC" w14:textId="77777777" w:rsidTr="000F3BC4">
        <w:trPr>
          <w:cantSplit/>
        </w:trPr>
        <w:tc>
          <w:tcPr>
            <w:tcW w:w="6543" w:type="dxa"/>
          </w:tcPr>
          <w:p w14:paraId="565DE8E6" w14:textId="77777777" w:rsidR="00911CB5" w:rsidRPr="00CB72A3" w:rsidRDefault="00911CB5" w:rsidP="0091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6BBCB677" w14:textId="6D368C2F" w:rsidR="00911CB5" w:rsidRPr="00CB72A3" w:rsidRDefault="005672A6" w:rsidP="00911C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712D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180</w:t>
            </w:r>
            <w:r w:rsidR="001F0F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12D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270" w:type="dxa"/>
          </w:tcPr>
          <w:p w14:paraId="41B0D72F" w14:textId="77777777" w:rsidR="00911CB5" w:rsidRPr="00CB72A3" w:rsidRDefault="00911CB5" w:rsidP="00911CB5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383C0BE7" w14:textId="50D60E83" w:rsidR="00911CB5" w:rsidRPr="00CB72A3" w:rsidRDefault="00911CB5" w:rsidP="00911C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6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93,117</w:t>
            </w:r>
          </w:p>
        </w:tc>
      </w:tr>
      <w:tr w:rsidR="00911CB5" w:rsidRPr="00CB72A3" w14:paraId="46738F03" w14:textId="77777777" w:rsidTr="000F3BC4">
        <w:trPr>
          <w:cantSplit/>
        </w:trPr>
        <w:tc>
          <w:tcPr>
            <w:tcW w:w="6543" w:type="dxa"/>
          </w:tcPr>
          <w:p w14:paraId="36786C1B" w14:textId="77777777" w:rsidR="00911CB5" w:rsidRPr="00CB72A3" w:rsidRDefault="00911CB5" w:rsidP="0091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D82BB0" w14:textId="425E2376" w:rsidR="00911CB5" w:rsidRPr="00911CB5" w:rsidRDefault="005672A6" w:rsidP="00911C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</w:t>
            </w:r>
            <w:r w:rsidR="00712D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180</w:t>
            </w:r>
            <w:r w:rsidR="001F0F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712D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270" w:type="dxa"/>
          </w:tcPr>
          <w:p w14:paraId="3410DDA6" w14:textId="77777777" w:rsidR="00911CB5" w:rsidRPr="00CB72A3" w:rsidRDefault="00911CB5" w:rsidP="00911CB5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613F390" w14:textId="3A3CBE83" w:rsidR="00911CB5" w:rsidRPr="00CB72A3" w:rsidRDefault="00911CB5" w:rsidP="00911C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D6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93,117</w:t>
            </w:r>
          </w:p>
        </w:tc>
      </w:tr>
    </w:tbl>
    <w:p w14:paraId="57A80C93" w14:textId="5E44BB8D" w:rsidR="00467C2D" w:rsidRPr="00CB72A3" w:rsidRDefault="00467C2D" w:rsidP="00214C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4BAEA7C" w14:textId="77777777" w:rsidR="00B32AE5" w:rsidRDefault="00B32AE5" w:rsidP="00B32AE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08C3394F" w14:textId="77777777" w:rsidR="00B32AE5" w:rsidRPr="00CB72A3" w:rsidRDefault="00B32AE5" w:rsidP="00804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B32AE5" w:rsidRPr="00CB72A3" w:rsidSect="009F6286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719A8" w14:textId="77777777" w:rsidR="001D3393" w:rsidRDefault="001D3393">
      <w:r>
        <w:separator/>
      </w:r>
    </w:p>
  </w:endnote>
  <w:endnote w:type="continuationSeparator" w:id="0">
    <w:p w14:paraId="72DEF1DF" w14:textId="77777777" w:rsidR="001D3393" w:rsidRDefault="001D3393">
      <w:r>
        <w:continuationSeparator/>
      </w:r>
    </w:p>
  </w:endnote>
  <w:endnote w:type="continuationNotice" w:id="1">
    <w:p w14:paraId="76A10997" w14:textId="77777777" w:rsidR="001D3393" w:rsidRDefault="001D339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4251F" w14:textId="77777777" w:rsidR="00886EC7" w:rsidRPr="00371CAC" w:rsidRDefault="00886EC7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2EF9E" w14:textId="77777777" w:rsidR="001D3393" w:rsidRDefault="001D3393">
      <w:r>
        <w:separator/>
      </w:r>
    </w:p>
  </w:footnote>
  <w:footnote w:type="continuationSeparator" w:id="0">
    <w:p w14:paraId="52FF761D" w14:textId="77777777" w:rsidR="001D3393" w:rsidRDefault="001D3393">
      <w:r>
        <w:continuationSeparator/>
      </w:r>
    </w:p>
  </w:footnote>
  <w:footnote w:type="continuationNotice" w:id="1">
    <w:p w14:paraId="4E079292" w14:textId="77777777" w:rsidR="001D3393" w:rsidRDefault="001D339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03896" w14:textId="77777777" w:rsidR="001E5287" w:rsidRPr="00807D39" w:rsidRDefault="001E5287" w:rsidP="00F871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807D39">
      <w:rPr>
        <w:rFonts w:ascii="Angsana New" w:hAnsi="Angsana New"/>
        <w:b/>
        <w:bCs/>
        <w:sz w:val="32"/>
        <w:szCs w:val="32"/>
        <w:cs/>
      </w:rPr>
      <w:t>บริษัท เบอร์ล่า คาร์บอน (ไทยแลนด์) จำกัด (มหาชน)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967B6D3" w14:textId="77777777" w:rsidR="001E5287" w:rsidRPr="00807D39" w:rsidRDefault="001E5287" w:rsidP="00A307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807D39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14:paraId="6ADD7871" w14:textId="3782C077" w:rsidR="001E5287" w:rsidRPr="00807D39" w:rsidRDefault="0099507B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  <w:r w:rsidRPr="00807D39">
      <w:rPr>
        <w:rFonts w:ascii="Angsana New" w:hAnsi="Angsana New"/>
        <w:b/>
        <w:bCs/>
        <w:sz w:val="32"/>
        <w:szCs w:val="32"/>
        <w:cs/>
      </w:rPr>
      <w:t>สำหรับ</w:t>
    </w:r>
    <w:r w:rsidRPr="00807D39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807D39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1E5287" w:rsidRPr="00807D39">
      <w:rPr>
        <w:rFonts w:ascii="Angsana New" w:hAnsi="Angsana New"/>
        <w:b/>
        <w:bCs/>
        <w:sz w:val="32"/>
        <w:szCs w:val="32"/>
        <w:lang w:val="en-US"/>
      </w:rPr>
      <w:t>25</w:t>
    </w:r>
    <w:r w:rsidR="001E5287" w:rsidRPr="004A24EA">
      <w:rPr>
        <w:rFonts w:ascii="Angsana New" w:hAnsi="Angsana New" w:hint="cs"/>
        <w:b/>
        <w:bCs/>
        <w:sz w:val="32"/>
        <w:szCs w:val="32"/>
        <w:lang w:val="en-US"/>
      </w:rPr>
      <w:t>6</w:t>
    </w:r>
    <w:r w:rsidR="00891CFA">
      <w:rPr>
        <w:rFonts w:ascii="Angsana New" w:hAnsi="Angsana New"/>
        <w:b/>
        <w:bCs/>
        <w:sz w:val="32"/>
        <w:szCs w:val="32"/>
        <w:lang w:val="en-US"/>
      </w:rPr>
      <w:t>7</w:t>
    </w:r>
    <w:r w:rsidR="001E5287" w:rsidRPr="00807D3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1E5287" w:rsidRPr="00807D39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D62854E" w14:textId="77777777" w:rsidR="001E5287" w:rsidRDefault="001E5287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91FC6"/>
    <w:multiLevelType w:val="hybridMultilevel"/>
    <w:tmpl w:val="56963646"/>
    <w:lvl w:ilvl="0" w:tplc="0A42088C">
      <w:start w:val="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6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2861425"/>
    <w:multiLevelType w:val="hybridMultilevel"/>
    <w:tmpl w:val="0E0081EE"/>
    <w:lvl w:ilvl="0" w:tplc="554A6042">
      <w:start w:val="17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55C008B"/>
    <w:multiLevelType w:val="hybridMultilevel"/>
    <w:tmpl w:val="89A2775A"/>
    <w:lvl w:ilvl="0" w:tplc="E03A9C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D571037"/>
    <w:multiLevelType w:val="singleLevel"/>
    <w:tmpl w:val="D1F075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6" w15:restartNumberingAfterBreak="0">
    <w:nsid w:val="4A210DD7"/>
    <w:multiLevelType w:val="singleLevel"/>
    <w:tmpl w:val="19B831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D092749"/>
    <w:multiLevelType w:val="multilevel"/>
    <w:tmpl w:val="8BFE0872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58F0CE3"/>
    <w:multiLevelType w:val="hybridMultilevel"/>
    <w:tmpl w:val="A78AF8E4"/>
    <w:lvl w:ilvl="0" w:tplc="32BE2D7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F7138"/>
    <w:multiLevelType w:val="hybridMultilevel"/>
    <w:tmpl w:val="14FED806"/>
    <w:lvl w:ilvl="0" w:tplc="5546C398">
      <w:start w:val="1"/>
      <w:numFmt w:val="thaiLetters"/>
      <w:lvlText w:val="(%1)"/>
      <w:lvlJc w:val="left"/>
      <w:pPr>
        <w:ind w:left="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0" w:hanging="360"/>
      </w:pPr>
    </w:lvl>
    <w:lvl w:ilvl="2" w:tplc="0409001B" w:tentative="1">
      <w:start w:val="1"/>
      <w:numFmt w:val="lowerRoman"/>
      <w:lvlText w:val="%3."/>
      <w:lvlJc w:val="right"/>
      <w:pPr>
        <w:ind w:left="2390" w:hanging="180"/>
      </w:pPr>
    </w:lvl>
    <w:lvl w:ilvl="3" w:tplc="0409000F" w:tentative="1">
      <w:start w:val="1"/>
      <w:numFmt w:val="decimal"/>
      <w:lvlText w:val="%4."/>
      <w:lvlJc w:val="left"/>
      <w:pPr>
        <w:ind w:left="3110" w:hanging="360"/>
      </w:pPr>
    </w:lvl>
    <w:lvl w:ilvl="4" w:tplc="04090019" w:tentative="1">
      <w:start w:val="1"/>
      <w:numFmt w:val="lowerLetter"/>
      <w:lvlText w:val="%5."/>
      <w:lvlJc w:val="left"/>
      <w:pPr>
        <w:ind w:left="3830" w:hanging="360"/>
      </w:pPr>
    </w:lvl>
    <w:lvl w:ilvl="5" w:tplc="0409001B" w:tentative="1">
      <w:start w:val="1"/>
      <w:numFmt w:val="lowerRoman"/>
      <w:lvlText w:val="%6."/>
      <w:lvlJc w:val="right"/>
      <w:pPr>
        <w:ind w:left="4550" w:hanging="180"/>
      </w:pPr>
    </w:lvl>
    <w:lvl w:ilvl="6" w:tplc="0409000F" w:tentative="1">
      <w:start w:val="1"/>
      <w:numFmt w:val="decimal"/>
      <w:lvlText w:val="%7."/>
      <w:lvlJc w:val="left"/>
      <w:pPr>
        <w:ind w:left="5270" w:hanging="360"/>
      </w:pPr>
    </w:lvl>
    <w:lvl w:ilvl="7" w:tplc="04090019" w:tentative="1">
      <w:start w:val="1"/>
      <w:numFmt w:val="lowerLetter"/>
      <w:lvlText w:val="%8."/>
      <w:lvlJc w:val="left"/>
      <w:pPr>
        <w:ind w:left="5990" w:hanging="360"/>
      </w:pPr>
    </w:lvl>
    <w:lvl w:ilvl="8" w:tplc="040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2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28778C"/>
    <w:multiLevelType w:val="singleLevel"/>
    <w:tmpl w:val="E82C80C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21E3C33"/>
    <w:multiLevelType w:val="hybridMultilevel"/>
    <w:tmpl w:val="06F08034"/>
    <w:lvl w:ilvl="0" w:tplc="FFFFFFFF">
      <w:start w:val="1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905CF"/>
    <w:multiLevelType w:val="singleLevel"/>
    <w:tmpl w:val="650AAE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107962701">
    <w:abstractNumId w:val="1"/>
  </w:num>
  <w:num w:numId="2" w16cid:durableId="1434126622">
    <w:abstractNumId w:val="5"/>
  </w:num>
  <w:num w:numId="3" w16cid:durableId="302278881">
    <w:abstractNumId w:val="3"/>
  </w:num>
  <w:num w:numId="4" w16cid:durableId="1753358264">
    <w:abstractNumId w:val="6"/>
  </w:num>
  <w:num w:numId="5" w16cid:durableId="621112692">
    <w:abstractNumId w:val="26"/>
  </w:num>
  <w:num w:numId="6" w16cid:durableId="916207804">
    <w:abstractNumId w:val="13"/>
  </w:num>
  <w:num w:numId="7" w16cid:durableId="638071299">
    <w:abstractNumId w:val="16"/>
  </w:num>
  <w:num w:numId="8" w16cid:durableId="1155804369">
    <w:abstractNumId w:val="24"/>
  </w:num>
  <w:num w:numId="9" w16cid:durableId="974794663">
    <w:abstractNumId w:val="4"/>
  </w:num>
  <w:num w:numId="10" w16cid:durableId="217671091">
    <w:abstractNumId w:val="14"/>
  </w:num>
  <w:num w:numId="11" w16cid:durableId="1473402266">
    <w:abstractNumId w:val="20"/>
  </w:num>
  <w:num w:numId="12" w16cid:durableId="1815414453">
    <w:abstractNumId w:val="4"/>
  </w:num>
  <w:num w:numId="13" w16cid:durableId="1540819961">
    <w:abstractNumId w:val="25"/>
  </w:num>
  <w:num w:numId="14" w16cid:durableId="2044481653">
    <w:abstractNumId w:val="1"/>
  </w:num>
  <w:num w:numId="15" w16cid:durableId="1330520171">
    <w:abstractNumId w:val="10"/>
  </w:num>
  <w:num w:numId="16" w16cid:durableId="2088913734">
    <w:abstractNumId w:val="12"/>
  </w:num>
  <w:num w:numId="17" w16cid:durableId="1639149078">
    <w:abstractNumId w:val="15"/>
  </w:num>
  <w:num w:numId="18" w16cid:durableId="445782524">
    <w:abstractNumId w:val="9"/>
  </w:num>
  <w:num w:numId="19" w16cid:durableId="324406970">
    <w:abstractNumId w:val="1"/>
  </w:num>
  <w:num w:numId="20" w16cid:durableId="2065718650">
    <w:abstractNumId w:val="22"/>
  </w:num>
  <w:num w:numId="21" w16cid:durableId="794638712">
    <w:abstractNumId w:val="1"/>
  </w:num>
  <w:num w:numId="22" w16cid:durableId="330959215">
    <w:abstractNumId w:val="8"/>
  </w:num>
  <w:num w:numId="23" w16cid:durableId="1287081140">
    <w:abstractNumId w:val="19"/>
  </w:num>
  <w:num w:numId="24" w16cid:durableId="337779306">
    <w:abstractNumId w:val="0"/>
  </w:num>
  <w:num w:numId="25" w16cid:durableId="844249193">
    <w:abstractNumId w:val="1"/>
  </w:num>
  <w:num w:numId="26" w16cid:durableId="1314411677">
    <w:abstractNumId w:val="1"/>
  </w:num>
  <w:num w:numId="27" w16cid:durableId="1598563736">
    <w:abstractNumId w:val="1"/>
  </w:num>
  <w:num w:numId="28" w16cid:durableId="649600992">
    <w:abstractNumId w:val="1"/>
  </w:num>
  <w:num w:numId="29" w16cid:durableId="887834786">
    <w:abstractNumId w:val="17"/>
  </w:num>
  <w:num w:numId="30" w16cid:durableId="855194918">
    <w:abstractNumId w:val="1"/>
  </w:num>
  <w:num w:numId="31" w16cid:durableId="1540819996">
    <w:abstractNumId w:val="1"/>
  </w:num>
  <w:num w:numId="32" w16cid:durableId="151063614">
    <w:abstractNumId w:val="1"/>
  </w:num>
  <w:num w:numId="33" w16cid:durableId="1374695320">
    <w:abstractNumId w:val="1"/>
  </w:num>
  <w:num w:numId="34" w16cid:durableId="1378317902">
    <w:abstractNumId w:val="1"/>
  </w:num>
  <w:num w:numId="35" w16cid:durableId="1652176312">
    <w:abstractNumId w:val="1"/>
  </w:num>
  <w:num w:numId="36" w16cid:durableId="485754240">
    <w:abstractNumId w:val="18"/>
  </w:num>
  <w:num w:numId="37" w16cid:durableId="209597786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379191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58158517">
    <w:abstractNumId w:val="2"/>
  </w:num>
  <w:num w:numId="40" w16cid:durableId="1797554042">
    <w:abstractNumId w:val="11"/>
  </w:num>
  <w:num w:numId="41" w16cid:durableId="1983271368">
    <w:abstractNumId w:val="1"/>
  </w:num>
  <w:num w:numId="42" w16cid:durableId="441922328">
    <w:abstractNumId w:val="21"/>
  </w:num>
  <w:num w:numId="43" w16cid:durableId="839076227">
    <w:abstractNumId w:val="1"/>
  </w:num>
  <w:num w:numId="44" w16cid:durableId="308944846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09E5"/>
    <w:rsid w:val="0000100B"/>
    <w:rsid w:val="00001498"/>
    <w:rsid w:val="00001B47"/>
    <w:rsid w:val="00001BEF"/>
    <w:rsid w:val="00001F9E"/>
    <w:rsid w:val="00002638"/>
    <w:rsid w:val="00002A0E"/>
    <w:rsid w:val="00002BC5"/>
    <w:rsid w:val="00002D6B"/>
    <w:rsid w:val="000036DA"/>
    <w:rsid w:val="00003A40"/>
    <w:rsid w:val="00003DF4"/>
    <w:rsid w:val="00003E21"/>
    <w:rsid w:val="0000464A"/>
    <w:rsid w:val="00004E25"/>
    <w:rsid w:val="000051E9"/>
    <w:rsid w:val="00005418"/>
    <w:rsid w:val="00005507"/>
    <w:rsid w:val="00005ACB"/>
    <w:rsid w:val="00005BAB"/>
    <w:rsid w:val="00006A22"/>
    <w:rsid w:val="00006C02"/>
    <w:rsid w:val="00006DD5"/>
    <w:rsid w:val="00007613"/>
    <w:rsid w:val="000076CF"/>
    <w:rsid w:val="00007949"/>
    <w:rsid w:val="00007B57"/>
    <w:rsid w:val="0001027D"/>
    <w:rsid w:val="00010374"/>
    <w:rsid w:val="0001087A"/>
    <w:rsid w:val="00010BBA"/>
    <w:rsid w:val="00010C16"/>
    <w:rsid w:val="00010E7D"/>
    <w:rsid w:val="00011155"/>
    <w:rsid w:val="0001192B"/>
    <w:rsid w:val="00012125"/>
    <w:rsid w:val="000122A5"/>
    <w:rsid w:val="0001272F"/>
    <w:rsid w:val="00012E48"/>
    <w:rsid w:val="000135F7"/>
    <w:rsid w:val="0001364C"/>
    <w:rsid w:val="00013717"/>
    <w:rsid w:val="00013A0A"/>
    <w:rsid w:val="000143EB"/>
    <w:rsid w:val="00014831"/>
    <w:rsid w:val="0001495E"/>
    <w:rsid w:val="00014A59"/>
    <w:rsid w:val="00014AA8"/>
    <w:rsid w:val="00014BF1"/>
    <w:rsid w:val="00015103"/>
    <w:rsid w:val="00015111"/>
    <w:rsid w:val="0001524E"/>
    <w:rsid w:val="0001532E"/>
    <w:rsid w:val="00015C52"/>
    <w:rsid w:val="00015CEA"/>
    <w:rsid w:val="0001640E"/>
    <w:rsid w:val="00016CE3"/>
    <w:rsid w:val="00016DD8"/>
    <w:rsid w:val="00016E94"/>
    <w:rsid w:val="00017323"/>
    <w:rsid w:val="000176C5"/>
    <w:rsid w:val="000179F5"/>
    <w:rsid w:val="00020021"/>
    <w:rsid w:val="00020116"/>
    <w:rsid w:val="00020381"/>
    <w:rsid w:val="0002047C"/>
    <w:rsid w:val="0002055E"/>
    <w:rsid w:val="00020E35"/>
    <w:rsid w:val="00021255"/>
    <w:rsid w:val="000212E6"/>
    <w:rsid w:val="00021392"/>
    <w:rsid w:val="0002168A"/>
    <w:rsid w:val="0002185F"/>
    <w:rsid w:val="00021CAD"/>
    <w:rsid w:val="00022087"/>
    <w:rsid w:val="000222E4"/>
    <w:rsid w:val="000225C2"/>
    <w:rsid w:val="00022A53"/>
    <w:rsid w:val="00023CE6"/>
    <w:rsid w:val="00023E3C"/>
    <w:rsid w:val="00024011"/>
    <w:rsid w:val="000241C6"/>
    <w:rsid w:val="0002423D"/>
    <w:rsid w:val="00024627"/>
    <w:rsid w:val="00024953"/>
    <w:rsid w:val="00024F30"/>
    <w:rsid w:val="00025190"/>
    <w:rsid w:val="00025338"/>
    <w:rsid w:val="0002549D"/>
    <w:rsid w:val="000258AD"/>
    <w:rsid w:val="00025E76"/>
    <w:rsid w:val="00026132"/>
    <w:rsid w:val="000261A2"/>
    <w:rsid w:val="0002666D"/>
    <w:rsid w:val="000267B0"/>
    <w:rsid w:val="00026B4C"/>
    <w:rsid w:val="00026FC7"/>
    <w:rsid w:val="000270A8"/>
    <w:rsid w:val="000270EB"/>
    <w:rsid w:val="0002718D"/>
    <w:rsid w:val="000277F7"/>
    <w:rsid w:val="00027F4F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4C"/>
    <w:rsid w:val="00032CE1"/>
    <w:rsid w:val="0003312F"/>
    <w:rsid w:val="000335A3"/>
    <w:rsid w:val="00033EFB"/>
    <w:rsid w:val="0003500D"/>
    <w:rsid w:val="000351D6"/>
    <w:rsid w:val="00035A15"/>
    <w:rsid w:val="00035C1C"/>
    <w:rsid w:val="00035E23"/>
    <w:rsid w:val="000369E4"/>
    <w:rsid w:val="00036BE0"/>
    <w:rsid w:val="00036E8F"/>
    <w:rsid w:val="00040791"/>
    <w:rsid w:val="00040881"/>
    <w:rsid w:val="0004090D"/>
    <w:rsid w:val="00040952"/>
    <w:rsid w:val="00040A8A"/>
    <w:rsid w:val="00040E59"/>
    <w:rsid w:val="00040EDF"/>
    <w:rsid w:val="0004131E"/>
    <w:rsid w:val="00041C82"/>
    <w:rsid w:val="00041E72"/>
    <w:rsid w:val="00042404"/>
    <w:rsid w:val="00042424"/>
    <w:rsid w:val="000424D2"/>
    <w:rsid w:val="000425FD"/>
    <w:rsid w:val="00042F74"/>
    <w:rsid w:val="000434F1"/>
    <w:rsid w:val="000438D3"/>
    <w:rsid w:val="00043DDD"/>
    <w:rsid w:val="00043DF3"/>
    <w:rsid w:val="00043F17"/>
    <w:rsid w:val="0004445C"/>
    <w:rsid w:val="000444A8"/>
    <w:rsid w:val="00044583"/>
    <w:rsid w:val="00044C3C"/>
    <w:rsid w:val="000452F8"/>
    <w:rsid w:val="0004575E"/>
    <w:rsid w:val="00045E6A"/>
    <w:rsid w:val="00046195"/>
    <w:rsid w:val="00046213"/>
    <w:rsid w:val="00046B9D"/>
    <w:rsid w:val="00047128"/>
    <w:rsid w:val="00047886"/>
    <w:rsid w:val="000500CE"/>
    <w:rsid w:val="00050143"/>
    <w:rsid w:val="000506C5"/>
    <w:rsid w:val="00050935"/>
    <w:rsid w:val="00050DDE"/>
    <w:rsid w:val="00051008"/>
    <w:rsid w:val="000510D2"/>
    <w:rsid w:val="000511F3"/>
    <w:rsid w:val="00051417"/>
    <w:rsid w:val="00051527"/>
    <w:rsid w:val="00051858"/>
    <w:rsid w:val="00051A81"/>
    <w:rsid w:val="0005222F"/>
    <w:rsid w:val="00052251"/>
    <w:rsid w:val="000528CF"/>
    <w:rsid w:val="00052931"/>
    <w:rsid w:val="000529D0"/>
    <w:rsid w:val="000529F4"/>
    <w:rsid w:val="00052BCF"/>
    <w:rsid w:val="0005315D"/>
    <w:rsid w:val="00053170"/>
    <w:rsid w:val="00053BFD"/>
    <w:rsid w:val="00053E8C"/>
    <w:rsid w:val="00054433"/>
    <w:rsid w:val="000544B1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C59"/>
    <w:rsid w:val="00056FF1"/>
    <w:rsid w:val="0005718D"/>
    <w:rsid w:val="00057C19"/>
    <w:rsid w:val="00060352"/>
    <w:rsid w:val="000604F8"/>
    <w:rsid w:val="000605EC"/>
    <w:rsid w:val="000607D6"/>
    <w:rsid w:val="00060A9B"/>
    <w:rsid w:val="00060FA0"/>
    <w:rsid w:val="00061076"/>
    <w:rsid w:val="00061237"/>
    <w:rsid w:val="00061B0E"/>
    <w:rsid w:val="00061CDD"/>
    <w:rsid w:val="0006239A"/>
    <w:rsid w:val="00062766"/>
    <w:rsid w:val="0006276B"/>
    <w:rsid w:val="000627ED"/>
    <w:rsid w:val="00062B25"/>
    <w:rsid w:val="000635F7"/>
    <w:rsid w:val="000635FF"/>
    <w:rsid w:val="000639A9"/>
    <w:rsid w:val="0006431A"/>
    <w:rsid w:val="000643EC"/>
    <w:rsid w:val="00065008"/>
    <w:rsid w:val="0006537A"/>
    <w:rsid w:val="00065604"/>
    <w:rsid w:val="00065C76"/>
    <w:rsid w:val="00065DAC"/>
    <w:rsid w:val="00066100"/>
    <w:rsid w:val="00066E87"/>
    <w:rsid w:val="00066F67"/>
    <w:rsid w:val="00067091"/>
    <w:rsid w:val="000672F9"/>
    <w:rsid w:val="000675C1"/>
    <w:rsid w:val="00067861"/>
    <w:rsid w:val="000711EE"/>
    <w:rsid w:val="00071422"/>
    <w:rsid w:val="00071642"/>
    <w:rsid w:val="00071E82"/>
    <w:rsid w:val="000724CC"/>
    <w:rsid w:val="00073367"/>
    <w:rsid w:val="000739B7"/>
    <w:rsid w:val="00073A8D"/>
    <w:rsid w:val="0007468D"/>
    <w:rsid w:val="00074CBA"/>
    <w:rsid w:val="00074F14"/>
    <w:rsid w:val="00075927"/>
    <w:rsid w:val="00075D37"/>
    <w:rsid w:val="00075FFE"/>
    <w:rsid w:val="00076626"/>
    <w:rsid w:val="0007695A"/>
    <w:rsid w:val="000773F9"/>
    <w:rsid w:val="000779CD"/>
    <w:rsid w:val="0008011E"/>
    <w:rsid w:val="000809AE"/>
    <w:rsid w:val="00080B7B"/>
    <w:rsid w:val="00080C77"/>
    <w:rsid w:val="00080F12"/>
    <w:rsid w:val="0008115A"/>
    <w:rsid w:val="0008129F"/>
    <w:rsid w:val="00081721"/>
    <w:rsid w:val="00081A49"/>
    <w:rsid w:val="0008284C"/>
    <w:rsid w:val="00082881"/>
    <w:rsid w:val="00083513"/>
    <w:rsid w:val="0008429A"/>
    <w:rsid w:val="000842DE"/>
    <w:rsid w:val="000844F4"/>
    <w:rsid w:val="00084E43"/>
    <w:rsid w:val="00084E93"/>
    <w:rsid w:val="00085B9E"/>
    <w:rsid w:val="00085C93"/>
    <w:rsid w:val="00085EAB"/>
    <w:rsid w:val="00086220"/>
    <w:rsid w:val="00086754"/>
    <w:rsid w:val="00087870"/>
    <w:rsid w:val="00087D01"/>
    <w:rsid w:val="00087DB0"/>
    <w:rsid w:val="000901E2"/>
    <w:rsid w:val="000908F5"/>
    <w:rsid w:val="00090B77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41C"/>
    <w:rsid w:val="000925C6"/>
    <w:rsid w:val="000928B6"/>
    <w:rsid w:val="00092B09"/>
    <w:rsid w:val="000933DB"/>
    <w:rsid w:val="0009351B"/>
    <w:rsid w:val="0009353D"/>
    <w:rsid w:val="0009364E"/>
    <w:rsid w:val="00093854"/>
    <w:rsid w:val="0009470A"/>
    <w:rsid w:val="00094BAF"/>
    <w:rsid w:val="00094FB4"/>
    <w:rsid w:val="00094FD7"/>
    <w:rsid w:val="000950F2"/>
    <w:rsid w:val="00095590"/>
    <w:rsid w:val="00095A5F"/>
    <w:rsid w:val="00095A70"/>
    <w:rsid w:val="0009630C"/>
    <w:rsid w:val="000963F7"/>
    <w:rsid w:val="000967D6"/>
    <w:rsid w:val="00096994"/>
    <w:rsid w:val="00096A4A"/>
    <w:rsid w:val="00097223"/>
    <w:rsid w:val="0009746D"/>
    <w:rsid w:val="00097659"/>
    <w:rsid w:val="000A01E8"/>
    <w:rsid w:val="000A045E"/>
    <w:rsid w:val="000A0559"/>
    <w:rsid w:val="000A084B"/>
    <w:rsid w:val="000A0BB9"/>
    <w:rsid w:val="000A0FBB"/>
    <w:rsid w:val="000A12A1"/>
    <w:rsid w:val="000A171A"/>
    <w:rsid w:val="000A183F"/>
    <w:rsid w:val="000A18FE"/>
    <w:rsid w:val="000A1CB5"/>
    <w:rsid w:val="000A1E4E"/>
    <w:rsid w:val="000A1E66"/>
    <w:rsid w:val="000A1F04"/>
    <w:rsid w:val="000A2524"/>
    <w:rsid w:val="000A2BD4"/>
    <w:rsid w:val="000A3179"/>
    <w:rsid w:val="000A324B"/>
    <w:rsid w:val="000A3294"/>
    <w:rsid w:val="000A3C72"/>
    <w:rsid w:val="000A3DEC"/>
    <w:rsid w:val="000A4495"/>
    <w:rsid w:val="000A4D19"/>
    <w:rsid w:val="000A4D66"/>
    <w:rsid w:val="000A59D0"/>
    <w:rsid w:val="000A64EC"/>
    <w:rsid w:val="000A6646"/>
    <w:rsid w:val="000A6B19"/>
    <w:rsid w:val="000A755D"/>
    <w:rsid w:val="000A7758"/>
    <w:rsid w:val="000A78E1"/>
    <w:rsid w:val="000A7D24"/>
    <w:rsid w:val="000A7FE3"/>
    <w:rsid w:val="000B013E"/>
    <w:rsid w:val="000B029E"/>
    <w:rsid w:val="000B04B0"/>
    <w:rsid w:val="000B0A5B"/>
    <w:rsid w:val="000B0D32"/>
    <w:rsid w:val="000B0E36"/>
    <w:rsid w:val="000B142E"/>
    <w:rsid w:val="000B144B"/>
    <w:rsid w:val="000B1506"/>
    <w:rsid w:val="000B1BC5"/>
    <w:rsid w:val="000B1BD4"/>
    <w:rsid w:val="000B1CB9"/>
    <w:rsid w:val="000B1D06"/>
    <w:rsid w:val="000B2127"/>
    <w:rsid w:val="000B23E5"/>
    <w:rsid w:val="000B244D"/>
    <w:rsid w:val="000B2673"/>
    <w:rsid w:val="000B287F"/>
    <w:rsid w:val="000B3168"/>
    <w:rsid w:val="000B33FE"/>
    <w:rsid w:val="000B3A52"/>
    <w:rsid w:val="000B3E24"/>
    <w:rsid w:val="000B40DA"/>
    <w:rsid w:val="000B4949"/>
    <w:rsid w:val="000B57F9"/>
    <w:rsid w:val="000B5A36"/>
    <w:rsid w:val="000B5DB9"/>
    <w:rsid w:val="000B5E4D"/>
    <w:rsid w:val="000B6880"/>
    <w:rsid w:val="000B6ED5"/>
    <w:rsid w:val="000B7292"/>
    <w:rsid w:val="000B7375"/>
    <w:rsid w:val="000B7F96"/>
    <w:rsid w:val="000C00BB"/>
    <w:rsid w:val="000C10F8"/>
    <w:rsid w:val="000C1276"/>
    <w:rsid w:val="000C1616"/>
    <w:rsid w:val="000C1A93"/>
    <w:rsid w:val="000C1ED9"/>
    <w:rsid w:val="000C2252"/>
    <w:rsid w:val="000C256E"/>
    <w:rsid w:val="000C29F6"/>
    <w:rsid w:val="000C301E"/>
    <w:rsid w:val="000C3A6C"/>
    <w:rsid w:val="000C3F4C"/>
    <w:rsid w:val="000C3FA6"/>
    <w:rsid w:val="000C40BB"/>
    <w:rsid w:val="000C463A"/>
    <w:rsid w:val="000C463C"/>
    <w:rsid w:val="000C4C1F"/>
    <w:rsid w:val="000C4D8F"/>
    <w:rsid w:val="000C4DF0"/>
    <w:rsid w:val="000C5079"/>
    <w:rsid w:val="000C539F"/>
    <w:rsid w:val="000C55F6"/>
    <w:rsid w:val="000C5CE1"/>
    <w:rsid w:val="000C60CC"/>
    <w:rsid w:val="000C6188"/>
    <w:rsid w:val="000C67CE"/>
    <w:rsid w:val="000C6B3B"/>
    <w:rsid w:val="000C7E48"/>
    <w:rsid w:val="000C7ED6"/>
    <w:rsid w:val="000D08C7"/>
    <w:rsid w:val="000D0AE2"/>
    <w:rsid w:val="000D0CDC"/>
    <w:rsid w:val="000D0F50"/>
    <w:rsid w:val="000D1118"/>
    <w:rsid w:val="000D14FA"/>
    <w:rsid w:val="000D1947"/>
    <w:rsid w:val="000D1F12"/>
    <w:rsid w:val="000D304C"/>
    <w:rsid w:val="000D339C"/>
    <w:rsid w:val="000D3629"/>
    <w:rsid w:val="000D3A1A"/>
    <w:rsid w:val="000D3A4E"/>
    <w:rsid w:val="000D3E07"/>
    <w:rsid w:val="000D3F3E"/>
    <w:rsid w:val="000D3F7E"/>
    <w:rsid w:val="000D412F"/>
    <w:rsid w:val="000D4676"/>
    <w:rsid w:val="000D4AED"/>
    <w:rsid w:val="000D4CEA"/>
    <w:rsid w:val="000D4E2B"/>
    <w:rsid w:val="000D572F"/>
    <w:rsid w:val="000D5F63"/>
    <w:rsid w:val="000D5FE9"/>
    <w:rsid w:val="000D629E"/>
    <w:rsid w:val="000D6696"/>
    <w:rsid w:val="000D6805"/>
    <w:rsid w:val="000D6971"/>
    <w:rsid w:val="000D69ED"/>
    <w:rsid w:val="000D6AE7"/>
    <w:rsid w:val="000D6EF6"/>
    <w:rsid w:val="000D6FCB"/>
    <w:rsid w:val="000D711F"/>
    <w:rsid w:val="000D714D"/>
    <w:rsid w:val="000D71DA"/>
    <w:rsid w:val="000D7497"/>
    <w:rsid w:val="000D7B29"/>
    <w:rsid w:val="000D7DD9"/>
    <w:rsid w:val="000E0129"/>
    <w:rsid w:val="000E069E"/>
    <w:rsid w:val="000E0A49"/>
    <w:rsid w:val="000E0DFA"/>
    <w:rsid w:val="000E1087"/>
    <w:rsid w:val="000E14C0"/>
    <w:rsid w:val="000E27AB"/>
    <w:rsid w:val="000E2859"/>
    <w:rsid w:val="000E2A73"/>
    <w:rsid w:val="000E2F85"/>
    <w:rsid w:val="000E3007"/>
    <w:rsid w:val="000E3ED0"/>
    <w:rsid w:val="000E4213"/>
    <w:rsid w:val="000E4A02"/>
    <w:rsid w:val="000E4F5B"/>
    <w:rsid w:val="000E56AF"/>
    <w:rsid w:val="000E5828"/>
    <w:rsid w:val="000E5B41"/>
    <w:rsid w:val="000E5B65"/>
    <w:rsid w:val="000E5F52"/>
    <w:rsid w:val="000E6788"/>
    <w:rsid w:val="000E6EF7"/>
    <w:rsid w:val="000E74F3"/>
    <w:rsid w:val="000E7BD5"/>
    <w:rsid w:val="000F0BC6"/>
    <w:rsid w:val="000F1323"/>
    <w:rsid w:val="000F14D4"/>
    <w:rsid w:val="000F1706"/>
    <w:rsid w:val="000F1A27"/>
    <w:rsid w:val="000F1A6F"/>
    <w:rsid w:val="000F1E05"/>
    <w:rsid w:val="000F21B9"/>
    <w:rsid w:val="000F2259"/>
    <w:rsid w:val="000F2483"/>
    <w:rsid w:val="000F2972"/>
    <w:rsid w:val="000F2C64"/>
    <w:rsid w:val="000F3303"/>
    <w:rsid w:val="000F3BC4"/>
    <w:rsid w:val="000F47C0"/>
    <w:rsid w:val="000F47D7"/>
    <w:rsid w:val="000F4CE0"/>
    <w:rsid w:val="000F4D8C"/>
    <w:rsid w:val="000F4EE9"/>
    <w:rsid w:val="000F53FD"/>
    <w:rsid w:val="000F635B"/>
    <w:rsid w:val="000F63C3"/>
    <w:rsid w:val="000F6884"/>
    <w:rsid w:val="000F6F02"/>
    <w:rsid w:val="000F70F4"/>
    <w:rsid w:val="000F744C"/>
    <w:rsid w:val="00100142"/>
    <w:rsid w:val="00100175"/>
    <w:rsid w:val="00100501"/>
    <w:rsid w:val="0010163B"/>
    <w:rsid w:val="00101A2A"/>
    <w:rsid w:val="00101D86"/>
    <w:rsid w:val="00101E1D"/>
    <w:rsid w:val="00102792"/>
    <w:rsid w:val="00102BD6"/>
    <w:rsid w:val="001047E2"/>
    <w:rsid w:val="00104960"/>
    <w:rsid w:val="00104C56"/>
    <w:rsid w:val="0010551E"/>
    <w:rsid w:val="00105685"/>
    <w:rsid w:val="001056D8"/>
    <w:rsid w:val="0010602E"/>
    <w:rsid w:val="0010655A"/>
    <w:rsid w:val="001066EC"/>
    <w:rsid w:val="0010686B"/>
    <w:rsid w:val="001077EF"/>
    <w:rsid w:val="00110C30"/>
    <w:rsid w:val="00110C31"/>
    <w:rsid w:val="001111B4"/>
    <w:rsid w:val="001111E1"/>
    <w:rsid w:val="001130B4"/>
    <w:rsid w:val="00113E58"/>
    <w:rsid w:val="00113FF0"/>
    <w:rsid w:val="00114296"/>
    <w:rsid w:val="00114699"/>
    <w:rsid w:val="001146FE"/>
    <w:rsid w:val="00114B7E"/>
    <w:rsid w:val="00115332"/>
    <w:rsid w:val="00115609"/>
    <w:rsid w:val="00115D9F"/>
    <w:rsid w:val="001160FE"/>
    <w:rsid w:val="001166AF"/>
    <w:rsid w:val="00116EC2"/>
    <w:rsid w:val="00116FDD"/>
    <w:rsid w:val="00117CE5"/>
    <w:rsid w:val="0012051A"/>
    <w:rsid w:val="00120584"/>
    <w:rsid w:val="00120674"/>
    <w:rsid w:val="00120C4E"/>
    <w:rsid w:val="0012131D"/>
    <w:rsid w:val="0012160F"/>
    <w:rsid w:val="00121791"/>
    <w:rsid w:val="00121944"/>
    <w:rsid w:val="00121ED9"/>
    <w:rsid w:val="00122055"/>
    <w:rsid w:val="00122190"/>
    <w:rsid w:val="00122355"/>
    <w:rsid w:val="0012303C"/>
    <w:rsid w:val="00123587"/>
    <w:rsid w:val="00123867"/>
    <w:rsid w:val="001239BC"/>
    <w:rsid w:val="00123BF0"/>
    <w:rsid w:val="00124394"/>
    <w:rsid w:val="001254B7"/>
    <w:rsid w:val="00126AE9"/>
    <w:rsid w:val="00126B5D"/>
    <w:rsid w:val="00126C96"/>
    <w:rsid w:val="00126DE2"/>
    <w:rsid w:val="00127D51"/>
    <w:rsid w:val="00127EE4"/>
    <w:rsid w:val="00131025"/>
    <w:rsid w:val="00131072"/>
    <w:rsid w:val="001311D3"/>
    <w:rsid w:val="00131892"/>
    <w:rsid w:val="00131993"/>
    <w:rsid w:val="00131B88"/>
    <w:rsid w:val="00131C40"/>
    <w:rsid w:val="00131EB2"/>
    <w:rsid w:val="00132222"/>
    <w:rsid w:val="001327D0"/>
    <w:rsid w:val="0013288E"/>
    <w:rsid w:val="00132C37"/>
    <w:rsid w:val="00132F57"/>
    <w:rsid w:val="001337DF"/>
    <w:rsid w:val="00133F6A"/>
    <w:rsid w:val="0013412C"/>
    <w:rsid w:val="001344A9"/>
    <w:rsid w:val="001346D4"/>
    <w:rsid w:val="00134D5F"/>
    <w:rsid w:val="00134F04"/>
    <w:rsid w:val="00135138"/>
    <w:rsid w:val="0013549D"/>
    <w:rsid w:val="0013657B"/>
    <w:rsid w:val="00136C10"/>
    <w:rsid w:val="00137083"/>
    <w:rsid w:val="0013717D"/>
    <w:rsid w:val="001378B1"/>
    <w:rsid w:val="001400CC"/>
    <w:rsid w:val="001401E0"/>
    <w:rsid w:val="00140292"/>
    <w:rsid w:val="00140520"/>
    <w:rsid w:val="00140655"/>
    <w:rsid w:val="00140C8F"/>
    <w:rsid w:val="00141184"/>
    <w:rsid w:val="00141A20"/>
    <w:rsid w:val="00141A3F"/>
    <w:rsid w:val="001420E8"/>
    <w:rsid w:val="001422FE"/>
    <w:rsid w:val="0014341E"/>
    <w:rsid w:val="001435C0"/>
    <w:rsid w:val="0014377D"/>
    <w:rsid w:val="00143F22"/>
    <w:rsid w:val="00143F40"/>
    <w:rsid w:val="0014412F"/>
    <w:rsid w:val="00144428"/>
    <w:rsid w:val="00144641"/>
    <w:rsid w:val="00144D4C"/>
    <w:rsid w:val="0014517B"/>
    <w:rsid w:val="0014611F"/>
    <w:rsid w:val="00146BE4"/>
    <w:rsid w:val="00146D8F"/>
    <w:rsid w:val="001476E8"/>
    <w:rsid w:val="001477FB"/>
    <w:rsid w:val="001479E1"/>
    <w:rsid w:val="00147A72"/>
    <w:rsid w:val="00147C10"/>
    <w:rsid w:val="001508B6"/>
    <w:rsid w:val="0015093A"/>
    <w:rsid w:val="00150EC1"/>
    <w:rsid w:val="001515E3"/>
    <w:rsid w:val="001516B0"/>
    <w:rsid w:val="00151A23"/>
    <w:rsid w:val="00151AC7"/>
    <w:rsid w:val="00151C64"/>
    <w:rsid w:val="00151CA8"/>
    <w:rsid w:val="00152016"/>
    <w:rsid w:val="0015214F"/>
    <w:rsid w:val="00152BD8"/>
    <w:rsid w:val="00152D06"/>
    <w:rsid w:val="00152E00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64D3"/>
    <w:rsid w:val="0015671E"/>
    <w:rsid w:val="00156735"/>
    <w:rsid w:val="0015778D"/>
    <w:rsid w:val="00157D7B"/>
    <w:rsid w:val="00157E8A"/>
    <w:rsid w:val="00157EBF"/>
    <w:rsid w:val="001605CC"/>
    <w:rsid w:val="00160722"/>
    <w:rsid w:val="00160A4E"/>
    <w:rsid w:val="00160CEE"/>
    <w:rsid w:val="00160E19"/>
    <w:rsid w:val="00160F62"/>
    <w:rsid w:val="00160F85"/>
    <w:rsid w:val="00161024"/>
    <w:rsid w:val="0016113B"/>
    <w:rsid w:val="001615DE"/>
    <w:rsid w:val="00161AC9"/>
    <w:rsid w:val="00161DD3"/>
    <w:rsid w:val="00161E7C"/>
    <w:rsid w:val="001623BD"/>
    <w:rsid w:val="00162928"/>
    <w:rsid w:val="0016293A"/>
    <w:rsid w:val="00162E95"/>
    <w:rsid w:val="001630B7"/>
    <w:rsid w:val="001631EF"/>
    <w:rsid w:val="001635D1"/>
    <w:rsid w:val="00164299"/>
    <w:rsid w:val="00164674"/>
    <w:rsid w:val="00164766"/>
    <w:rsid w:val="001648C3"/>
    <w:rsid w:val="00164BF3"/>
    <w:rsid w:val="00165046"/>
    <w:rsid w:val="001653FD"/>
    <w:rsid w:val="00165A2C"/>
    <w:rsid w:val="00165EC3"/>
    <w:rsid w:val="00166E0B"/>
    <w:rsid w:val="0016743B"/>
    <w:rsid w:val="00167728"/>
    <w:rsid w:val="00167EB5"/>
    <w:rsid w:val="00167FB7"/>
    <w:rsid w:val="001701C0"/>
    <w:rsid w:val="0017023E"/>
    <w:rsid w:val="00170693"/>
    <w:rsid w:val="00170CBB"/>
    <w:rsid w:val="00170CE3"/>
    <w:rsid w:val="00170EB5"/>
    <w:rsid w:val="00170F06"/>
    <w:rsid w:val="00171361"/>
    <w:rsid w:val="00171936"/>
    <w:rsid w:val="001719AF"/>
    <w:rsid w:val="00171C96"/>
    <w:rsid w:val="0017285C"/>
    <w:rsid w:val="00172A30"/>
    <w:rsid w:val="00173059"/>
    <w:rsid w:val="001737EE"/>
    <w:rsid w:val="0017397E"/>
    <w:rsid w:val="00174886"/>
    <w:rsid w:val="00174C52"/>
    <w:rsid w:val="001751A8"/>
    <w:rsid w:val="0017522E"/>
    <w:rsid w:val="00175313"/>
    <w:rsid w:val="0017596F"/>
    <w:rsid w:val="00175E89"/>
    <w:rsid w:val="00175F1A"/>
    <w:rsid w:val="00176B9A"/>
    <w:rsid w:val="00176D96"/>
    <w:rsid w:val="00176EBF"/>
    <w:rsid w:val="00177551"/>
    <w:rsid w:val="0017765D"/>
    <w:rsid w:val="00177AFB"/>
    <w:rsid w:val="00180172"/>
    <w:rsid w:val="0018075B"/>
    <w:rsid w:val="001809C4"/>
    <w:rsid w:val="00180EA8"/>
    <w:rsid w:val="001810C7"/>
    <w:rsid w:val="001817E8"/>
    <w:rsid w:val="001823AF"/>
    <w:rsid w:val="00182655"/>
    <w:rsid w:val="00182711"/>
    <w:rsid w:val="00182C14"/>
    <w:rsid w:val="00182D71"/>
    <w:rsid w:val="00183473"/>
    <w:rsid w:val="001838F1"/>
    <w:rsid w:val="00183A5B"/>
    <w:rsid w:val="0018422C"/>
    <w:rsid w:val="00184C3F"/>
    <w:rsid w:val="00184DFD"/>
    <w:rsid w:val="001854AE"/>
    <w:rsid w:val="001855A5"/>
    <w:rsid w:val="00185615"/>
    <w:rsid w:val="00185F4D"/>
    <w:rsid w:val="00185FDB"/>
    <w:rsid w:val="0018621A"/>
    <w:rsid w:val="001866B3"/>
    <w:rsid w:val="0018673B"/>
    <w:rsid w:val="0018681D"/>
    <w:rsid w:val="00186BB2"/>
    <w:rsid w:val="00186E89"/>
    <w:rsid w:val="001870F7"/>
    <w:rsid w:val="0018721D"/>
    <w:rsid w:val="0018723C"/>
    <w:rsid w:val="001872BE"/>
    <w:rsid w:val="001876D1"/>
    <w:rsid w:val="00187751"/>
    <w:rsid w:val="00187CE8"/>
    <w:rsid w:val="001900BA"/>
    <w:rsid w:val="001901D3"/>
    <w:rsid w:val="00191564"/>
    <w:rsid w:val="00191940"/>
    <w:rsid w:val="00191B7A"/>
    <w:rsid w:val="00191C73"/>
    <w:rsid w:val="00191EF7"/>
    <w:rsid w:val="001925C4"/>
    <w:rsid w:val="001926FA"/>
    <w:rsid w:val="00192AEC"/>
    <w:rsid w:val="00192F3E"/>
    <w:rsid w:val="001930F8"/>
    <w:rsid w:val="0019311F"/>
    <w:rsid w:val="001931DA"/>
    <w:rsid w:val="00193668"/>
    <w:rsid w:val="00193732"/>
    <w:rsid w:val="00193BFA"/>
    <w:rsid w:val="00193CCD"/>
    <w:rsid w:val="00193F8A"/>
    <w:rsid w:val="001949BC"/>
    <w:rsid w:val="00194B5E"/>
    <w:rsid w:val="00194D77"/>
    <w:rsid w:val="00195304"/>
    <w:rsid w:val="0019534E"/>
    <w:rsid w:val="001953A7"/>
    <w:rsid w:val="00195DC1"/>
    <w:rsid w:val="00196154"/>
    <w:rsid w:val="00196228"/>
    <w:rsid w:val="001968C5"/>
    <w:rsid w:val="0019739F"/>
    <w:rsid w:val="001979E9"/>
    <w:rsid w:val="001A0009"/>
    <w:rsid w:val="001A0270"/>
    <w:rsid w:val="001A06DC"/>
    <w:rsid w:val="001A08CB"/>
    <w:rsid w:val="001A1766"/>
    <w:rsid w:val="001A2ACE"/>
    <w:rsid w:val="001A2C79"/>
    <w:rsid w:val="001A2F6A"/>
    <w:rsid w:val="001A3A19"/>
    <w:rsid w:val="001A3DF6"/>
    <w:rsid w:val="001A3EC8"/>
    <w:rsid w:val="001A43FF"/>
    <w:rsid w:val="001A485D"/>
    <w:rsid w:val="001A49BF"/>
    <w:rsid w:val="001A54C3"/>
    <w:rsid w:val="001A5C48"/>
    <w:rsid w:val="001A5E71"/>
    <w:rsid w:val="001A60EF"/>
    <w:rsid w:val="001A6236"/>
    <w:rsid w:val="001A65E8"/>
    <w:rsid w:val="001A6977"/>
    <w:rsid w:val="001A6BB5"/>
    <w:rsid w:val="001A6DE7"/>
    <w:rsid w:val="001A75A9"/>
    <w:rsid w:val="001A7C3C"/>
    <w:rsid w:val="001A7C47"/>
    <w:rsid w:val="001B0966"/>
    <w:rsid w:val="001B1480"/>
    <w:rsid w:val="001B15BE"/>
    <w:rsid w:val="001B1A16"/>
    <w:rsid w:val="001B1DC3"/>
    <w:rsid w:val="001B1EFC"/>
    <w:rsid w:val="001B1F90"/>
    <w:rsid w:val="001B2905"/>
    <w:rsid w:val="001B2937"/>
    <w:rsid w:val="001B4582"/>
    <w:rsid w:val="001B4F5D"/>
    <w:rsid w:val="001B5B7F"/>
    <w:rsid w:val="001B5DFE"/>
    <w:rsid w:val="001B662B"/>
    <w:rsid w:val="001B66B0"/>
    <w:rsid w:val="001B6993"/>
    <w:rsid w:val="001B6BA0"/>
    <w:rsid w:val="001B7900"/>
    <w:rsid w:val="001B7C76"/>
    <w:rsid w:val="001C0153"/>
    <w:rsid w:val="001C069E"/>
    <w:rsid w:val="001C07C3"/>
    <w:rsid w:val="001C1069"/>
    <w:rsid w:val="001C1286"/>
    <w:rsid w:val="001C12CF"/>
    <w:rsid w:val="001C13FA"/>
    <w:rsid w:val="001C1415"/>
    <w:rsid w:val="001C1B25"/>
    <w:rsid w:val="001C246C"/>
    <w:rsid w:val="001C2814"/>
    <w:rsid w:val="001C3136"/>
    <w:rsid w:val="001C351A"/>
    <w:rsid w:val="001C3622"/>
    <w:rsid w:val="001C3962"/>
    <w:rsid w:val="001C3AC1"/>
    <w:rsid w:val="001C3AE2"/>
    <w:rsid w:val="001C3C65"/>
    <w:rsid w:val="001C4243"/>
    <w:rsid w:val="001C42E2"/>
    <w:rsid w:val="001C4752"/>
    <w:rsid w:val="001C4A2F"/>
    <w:rsid w:val="001C4BB3"/>
    <w:rsid w:val="001C5A55"/>
    <w:rsid w:val="001C6B2D"/>
    <w:rsid w:val="001C709B"/>
    <w:rsid w:val="001C74F5"/>
    <w:rsid w:val="001D0411"/>
    <w:rsid w:val="001D0DE6"/>
    <w:rsid w:val="001D0E29"/>
    <w:rsid w:val="001D0EFA"/>
    <w:rsid w:val="001D13A9"/>
    <w:rsid w:val="001D15B7"/>
    <w:rsid w:val="001D1889"/>
    <w:rsid w:val="001D1BE4"/>
    <w:rsid w:val="001D202D"/>
    <w:rsid w:val="001D2A79"/>
    <w:rsid w:val="001D31D2"/>
    <w:rsid w:val="001D3247"/>
    <w:rsid w:val="001D3393"/>
    <w:rsid w:val="001D367C"/>
    <w:rsid w:val="001D3B93"/>
    <w:rsid w:val="001D455D"/>
    <w:rsid w:val="001D4813"/>
    <w:rsid w:val="001D4C63"/>
    <w:rsid w:val="001D4F0A"/>
    <w:rsid w:val="001D5200"/>
    <w:rsid w:val="001D522E"/>
    <w:rsid w:val="001D5593"/>
    <w:rsid w:val="001D569B"/>
    <w:rsid w:val="001D58E8"/>
    <w:rsid w:val="001D5C07"/>
    <w:rsid w:val="001D5D99"/>
    <w:rsid w:val="001D68F2"/>
    <w:rsid w:val="001D6989"/>
    <w:rsid w:val="001D7120"/>
    <w:rsid w:val="001D78C7"/>
    <w:rsid w:val="001E0890"/>
    <w:rsid w:val="001E09DE"/>
    <w:rsid w:val="001E0B05"/>
    <w:rsid w:val="001E0B44"/>
    <w:rsid w:val="001E0CE4"/>
    <w:rsid w:val="001E0DA5"/>
    <w:rsid w:val="001E152F"/>
    <w:rsid w:val="001E15CE"/>
    <w:rsid w:val="001E1AC6"/>
    <w:rsid w:val="001E1C32"/>
    <w:rsid w:val="001E1D9B"/>
    <w:rsid w:val="001E218C"/>
    <w:rsid w:val="001E24D5"/>
    <w:rsid w:val="001E253B"/>
    <w:rsid w:val="001E2C44"/>
    <w:rsid w:val="001E2D65"/>
    <w:rsid w:val="001E305B"/>
    <w:rsid w:val="001E3181"/>
    <w:rsid w:val="001E354E"/>
    <w:rsid w:val="001E3958"/>
    <w:rsid w:val="001E4733"/>
    <w:rsid w:val="001E4E53"/>
    <w:rsid w:val="001E4FB5"/>
    <w:rsid w:val="001E5287"/>
    <w:rsid w:val="001E55CD"/>
    <w:rsid w:val="001E56F2"/>
    <w:rsid w:val="001E5A65"/>
    <w:rsid w:val="001E5D60"/>
    <w:rsid w:val="001E6254"/>
    <w:rsid w:val="001E683D"/>
    <w:rsid w:val="001E711F"/>
    <w:rsid w:val="001E7747"/>
    <w:rsid w:val="001E7987"/>
    <w:rsid w:val="001E7EF8"/>
    <w:rsid w:val="001F057B"/>
    <w:rsid w:val="001F0A06"/>
    <w:rsid w:val="001F0B1D"/>
    <w:rsid w:val="001F0E9A"/>
    <w:rsid w:val="001F0EB4"/>
    <w:rsid w:val="001F0FE5"/>
    <w:rsid w:val="001F134A"/>
    <w:rsid w:val="001F159E"/>
    <w:rsid w:val="001F160F"/>
    <w:rsid w:val="001F1678"/>
    <w:rsid w:val="001F18CF"/>
    <w:rsid w:val="001F1C27"/>
    <w:rsid w:val="001F1E21"/>
    <w:rsid w:val="001F1EF5"/>
    <w:rsid w:val="001F21C6"/>
    <w:rsid w:val="001F2343"/>
    <w:rsid w:val="001F248C"/>
    <w:rsid w:val="001F2537"/>
    <w:rsid w:val="001F2A46"/>
    <w:rsid w:val="001F2E68"/>
    <w:rsid w:val="001F3CB8"/>
    <w:rsid w:val="001F428E"/>
    <w:rsid w:val="001F457B"/>
    <w:rsid w:val="001F4CCA"/>
    <w:rsid w:val="001F50B0"/>
    <w:rsid w:val="001F5633"/>
    <w:rsid w:val="001F568E"/>
    <w:rsid w:val="001F5BBE"/>
    <w:rsid w:val="001F5C19"/>
    <w:rsid w:val="001F5C3D"/>
    <w:rsid w:val="001F5EA8"/>
    <w:rsid w:val="001F60F7"/>
    <w:rsid w:val="001F624B"/>
    <w:rsid w:val="001F6556"/>
    <w:rsid w:val="001F6A77"/>
    <w:rsid w:val="001F6A92"/>
    <w:rsid w:val="001F6DAD"/>
    <w:rsid w:val="001F78F8"/>
    <w:rsid w:val="001F7CA1"/>
    <w:rsid w:val="00200861"/>
    <w:rsid w:val="00200867"/>
    <w:rsid w:val="00201060"/>
    <w:rsid w:val="00201110"/>
    <w:rsid w:val="00201484"/>
    <w:rsid w:val="00201D08"/>
    <w:rsid w:val="00202491"/>
    <w:rsid w:val="00202814"/>
    <w:rsid w:val="00202F23"/>
    <w:rsid w:val="00203105"/>
    <w:rsid w:val="002031FE"/>
    <w:rsid w:val="002037C0"/>
    <w:rsid w:val="00203999"/>
    <w:rsid w:val="00203B9F"/>
    <w:rsid w:val="002041B3"/>
    <w:rsid w:val="00204361"/>
    <w:rsid w:val="0020477B"/>
    <w:rsid w:val="00204832"/>
    <w:rsid w:val="00204A71"/>
    <w:rsid w:val="00204C1F"/>
    <w:rsid w:val="00204E6B"/>
    <w:rsid w:val="00204E7A"/>
    <w:rsid w:val="00204EA3"/>
    <w:rsid w:val="00204F3A"/>
    <w:rsid w:val="00205607"/>
    <w:rsid w:val="00205895"/>
    <w:rsid w:val="002059BD"/>
    <w:rsid w:val="00205B19"/>
    <w:rsid w:val="00206200"/>
    <w:rsid w:val="0020690E"/>
    <w:rsid w:val="00206956"/>
    <w:rsid w:val="00206975"/>
    <w:rsid w:val="00207168"/>
    <w:rsid w:val="00207315"/>
    <w:rsid w:val="002075A3"/>
    <w:rsid w:val="002078AA"/>
    <w:rsid w:val="0021022A"/>
    <w:rsid w:val="002105C3"/>
    <w:rsid w:val="00210D3D"/>
    <w:rsid w:val="00211043"/>
    <w:rsid w:val="00211DE6"/>
    <w:rsid w:val="00211E05"/>
    <w:rsid w:val="0021254B"/>
    <w:rsid w:val="0021287D"/>
    <w:rsid w:val="00212F66"/>
    <w:rsid w:val="0021327E"/>
    <w:rsid w:val="002134EA"/>
    <w:rsid w:val="0021399B"/>
    <w:rsid w:val="00213B00"/>
    <w:rsid w:val="00214177"/>
    <w:rsid w:val="002141CA"/>
    <w:rsid w:val="002141F0"/>
    <w:rsid w:val="00214C30"/>
    <w:rsid w:val="00214C9F"/>
    <w:rsid w:val="00215113"/>
    <w:rsid w:val="00215522"/>
    <w:rsid w:val="0021569A"/>
    <w:rsid w:val="00216009"/>
    <w:rsid w:val="00216313"/>
    <w:rsid w:val="002166A5"/>
    <w:rsid w:val="00217287"/>
    <w:rsid w:val="002175E4"/>
    <w:rsid w:val="00217A94"/>
    <w:rsid w:val="00217AB9"/>
    <w:rsid w:val="00217F8B"/>
    <w:rsid w:val="002200D9"/>
    <w:rsid w:val="0022051E"/>
    <w:rsid w:val="0022059C"/>
    <w:rsid w:val="00220F81"/>
    <w:rsid w:val="002214FF"/>
    <w:rsid w:val="0022159F"/>
    <w:rsid w:val="002215D0"/>
    <w:rsid w:val="00221DE9"/>
    <w:rsid w:val="00221EB8"/>
    <w:rsid w:val="00221F0A"/>
    <w:rsid w:val="00222360"/>
    <w:rsid w:val="00222558"/>
    <w:rsid w:val="00222634"/>
    <w:rsid w:val="00223032"/>
    <w:rsid w:val="00223114"/>
    <w:rsid w:val="00223650"/>
    <w:rsid w:val="0022366A"/>
    <w:rsid w:val="00223AEC"/>
    <w:rsid w:val="00223D2D"/>
    <w:rsid w:val="00224044"/>
    <w:rsid w:val="00224BB2"/>
    <w:rsid w:val="002250DC"/>
    <w:rsid w:val="002254D7"/>
    <w:rsid w:val="002255D9"/>
    <w:rsid w:val="00225C64"/>
    <w:rsid w:val="00225D4D"/>
    <w:rsid w:val="00226330"/>
    <w:rsid w:val="002265D8"/>
    <w:rsid w:val="00226941"/>
    <w:rsid w:val="00226A03"/>
    <w:rsid w:val="00226CCC"/>
    <w:rsid w:val="002271E4"/>
    <w:rsid w:val="0022736F"/>
    <w:rsid w:val="00227844"/>
    <w:rsid w:val="00227969"/>
    <w:rsid w:val="00230246"/>
    <w:rsid w:val="002303BB"/>
    <w:rsid w:val="002303FE"/>
    <w:rsid w:val="0023041D"/>
    <w:rsid w:val="00230810"/>
    <w:rsid w:val="00230B3B"/>
    <w:rsid w:val="00230C5D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38AE"/>
    <w:rsid w:val="00233EA1"/>
    <w:rsid w:val="002340D0"/>
    <w:rsid w:val="0023412E"/>
    <w:rsid w:val="002350E6"/>
    <w:rsid w:val="00235A49"/>
    <w:rsid w:val="002363D2"/>
    <w:rsid w:val="002364B9"/>
    <w:rsid w:val="0023696E"/>
    <w:rsid w:val="00236EFF"/>
    <w:rsid w:val="00237EF0"/>
    <w:rsid w:val="00237F27"/>
    <w:rsid w:val="00240276"/>
    <w:rsid w:val="002403EE"/>
    <w:rsid w:val="002408E4"/>
    <w:rsid w:val="00240B99"/>
    <w:rsid w:val="00240E4D"/>
    <w:rsid w:val="00241523"/>
    <w:rsid w:val="0024175D"/>
    <w:rsid w:val="00241772"/>
    <w:rsid w:val="00241F5A"/>
    <w:rsid w:val="002421E2"/>
    <w:rsid w:val="00242AF0"/>
    <w:rsid w:val="00243648"/>
    <w:rsid w:val="002437A4"/>
    <w:rsid w:val="0024399A"/>
    <w:rsid w:val="00243E94"/>
    <w:rsid w:val="002444A5"/>
    <w:rsid w:val="00244B2F"/>
    <w:rsid w:val="00245118"/>
    <w:rsid w:val="00245B42"/>
    <w:rsid w:val="00245D26"/>
    <w:rsid w:val="00246411"/>
    <w:rsid w:val="00246D71"/>
    <w:rsid w:val="0024744B"/>
    <w:rsid w:val="002474D9"/>
    <w:rsid w:val="002479B8"/>
    <w:rsid w:val="00247CBB"/>
    <w:rsid w:val="002501C5"/>
    <w:rsid w:val="00250423"/>
    <w:rsid w:val="00250782"/>
    <w:rsid w:val="00250A2A"/>
    <w:rsid w:val="00250D87"/>
    <w:rsid w:val="00250F64"/>
    <w:rsid w:val="0025105F"/>
    <w:rsid w:val="002515D1"/>
    <w:rsid w:val="0025164D"/>
    <w:rsid w:val="00251837"/>
    <w:rsid w:val="00251BB8"/>
    <w:rsid w:val="00251BEC"/>
    <w:rsid w:val="002524CA"/>
    <w:rsid w:val="00252647"/>
    <w:rsid w:val="00252A5D"/>
    <w:rsid w:val="00252F24"/>
    <w:rsid w:val="00253046"/>
    <w:rsid w:val="002530AC"/>
    <w:rsid w:val="002536E4"/>
    <w:rsid w:val="002537F5"/>
    <w:rsid w:val="00253827"/>
    <w:rsid w:val="00253909"/>
    <w:rsid w:val="002539C6"/>
    <w:rsid w:val="00253CC0"/>
    <w:rsid w:val="00253ECD"/>
    <w:rsid w:val="0025454E"/>
    <w:rsid w:val="002547EC"/>
    <w:rsid w:val="00254D34"/>
    <w:rsid w:val="00254FD9"/>
    <w:rsid w:val="00255332"/>
    <w:rsid w:val="0025544D"/>
    <w:rsid w:val="0025572E"/>
    <w:rsid w:val="00255C1A"/>
    <w:rsid w:val="00255C3F"/>
    <w:rsid w:val="00255CF2"/>
    <w:rsid w:val="00255D61"/>
    <w:rsid w:val="00256227"/>
    <w:rsid w:val="00256352"/>
    <w:rsid w:val="00256EF0"/>
    <w:rsid w:val="002571B5"/>
    <w:rsid w:val="002573B5"/>
    <w:rsid w:val="0025773D"/>
    <w:rsid w:val="00257931"/>
    <w:rsid w:val="0025798F"/>
    <w:rsid w:val="00257E18"/>
    <w:rsid w:val="002603B1"/>
    <w:rsid w:val="0026067B"/>
    <w:rsid w:val="00260776"/>
    <w:rsid w:val="0026092F"/>
    <w:rsid w:val="00260F18"/>
    <w:rsid w:val="002614E7"/>
    <w:rsid w:val="00261796"/>
    <w:rsid w:val="002622F5"/>
    <w:rsid w:val="00263417"/>
    <w:rsid w:val="00263674"/>
    <w:rsid w:val="0026376C"/>
    <w:rsid w:val="00263870"/>
    <w:rsid w:val="00263B8B"/>
    <w:rsid w:val="00263BEB"/>
    <w:rsid w:val="00263D30"/>
    <w:rsid w:val="002643C6"/>
    <w:rsid w:val="00264686"/>
    <w:rsid w:val="0026481F"/>
    <w:rsid w:val="0026482F"/>
    <w:rsid w:val="002653E2"/>
    <w:rsid w:val="00265D14"/>
    <w:rsid w:val="00265EEB"/>
    <w:rsid w:val="00265F65"/>
    <w:rsid w:val="002662D6"/>
    <w:rsid w:val="0026684C"/>
    <w:rsid w:val="002674A1"/>
    <w:rsid w:val="0026771A"/>
    <w:rsid w:val="00270D84"/>
    <w:rsid w:val="00271216"/>
    <w:rsid w:val="0027246E"/>
    <w:rsid w:val="0027295F"/>
    <w:rsid w:val="00272D23"/>
    <w:rsid w:val="002734AC"/>
    <w:rsid w:val="0027358C"/>
    <w:rsid w:val="00273A95"/>
    <w:rsid w:val="00274840"/>
    <w:rsid w:val="00274B49"/>
    <w:rsid w:val="00274BED"/>
    <w:rsid w:val="00275153"/>
    <w:rsid w:val="00275162"/>
    <w:rsid w:val="0027519D"/>
    <w:rsid w:val="00275342"/>
    <w:rsid w:val="002754D9"/>
    <w:rsid w:val="00276171"/>
    <w:rsid w:val="002768B9"/>
    <w:rsid w:val="002769A3"/>
    <w:rsid w:val="00276F0F"/>
    <w:rsid w:val="0027745D"/>
    <w:rsid w:val="002775DC"/>
    <w:rsid w:val="00277B88"/>
    <w:rsid w:val="00280B2C"/>
    <w:rsid w:val="00281298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730"/>
    <w:rsid w:val="00284762"/>
    <w:rsid w:val="00284828"/>
    <w:rsid w:val="00284DF9"/>
    <w:rsid w:val="00284FE0"/>
    <w:rsid w:val="002850DF"/>
    <w:rsid w:val="002853C7"/>
    <w:rsid w:val="002855C0"/>
    <w:rsid w:val="00286586"/>
    <w:rsid w:val="00286617"/>
    <w:rsid w:val="00286671"/>
    <w:rsid w:val="00286E8E"/>
    <w:rsid w:val="00286EB5"/>
    <w:rsid w:val="00287BC8"/>
    <w:rsid w:val="00287BD2"/>
    <w:rsid w:val="00287C91"/>
    <w:rsid w:val="00287E81"/>
    <w:rsid w:val="002900A6"/>
    <w:rsid w:val="002903BF"/>
    <w:rsid w:val="002904B9"/>
    <w:rsid w:val="00290566"/>
    <w:rsid w:val="002905DF"/>
    <w:rsid w:val="002917DD"/>
    <w:rsid w:val="002917E2"/>
    <w:rsid w:val="00291817"/>
    <w:rsid w:val="00291FC2"/>
    <w:rsid w:val="002923D5"/>
    <w:rsid w:val="00292B15"/>
    <w:rsid w:val="00292DF9"/>
    <w:rsid w:val="00293041"/>
    <w:rsid w:val="00293470"/>
    <w:rsid w:val="0029489D"/>
    <w:rsid w:val="00294959"/>
    <w:rsid w:val="00294C8E"/>
    <w:rsid w:val="002953A7"/>
    <w:rsid w:val="002956EA"/>
    <w:rsid w:val="00295B9D"/>
    <w:rsid w:val="0029605B"/>
    <w:rsid w:val="00296115"/>
    <w:rsid w:val="0029672F"/>
    <w:rsid w:val="002975B1"/>
    <w:rsid w:val="002A006D"/>
    <w:rsid w:val="002A03F0"/>
    <w:rsid w:val="002A09C2"/>
    <w:rsid w:val="002A0E12"/>
    <w:rsid w:val="002A1001"/>
    <w:rsid w:val="002A11D5"/>
    <w:rsid w:val="002A157F"/>
    <w:rsid w:val="002A1AB2"/>
    <w:rsid w:val="002A2274"/>
    <w:rsid w:val="002A2D02"/>
    <w:rsid w:val="002A2D24"/>
    <w:rsid w:val="002A3AF9"/>
    <w:rsid w:val="002A3EA9"/>
    <w:rsid w:val="002A447F"/>
    <w:rsid w:val="002A46CB"/>
    <w:rsid w:val="002A495F"/>
    <w:rsid w:val="002A4AF7"/>
    <w:rsid w:val="002A4C02"/>
    <w:rsid w:val="002A4C38"/>
    <w:rsid w:val="002A4D97"/>
    <w:rsid w:val="002A5631"/>
    <w:rsid w:val="002A5FBD"/>
    <w:rsid w:val="002A6392"/>
    <w:rsid w:val="002A6666"/>
    <w:rsid w:val="002A6930"/>
    <w:rsid w:val="002A6C42"/>
    <w:rsid w:val="002A6FA4"/>
    <w:rsid w:val="002A7071"/>
    <w:rsid w:val="002A7BA5"/>
    <w:rsid w:val="002A7D0F"/>
    <w:rsid w:val="002B0166"/>
    <w:rsid w:val="002B05C2"/>
    <w:rsid w:val="002B0BBB"/>
    <w:rsid w:val="002B0DD1"/>
    <w:rsid w:val="002B12F0"/>
    <w:rsid w:val="002B14B2"/>
    <w:rsid w:val="002B1698"/>
    <w:rsid w:val="002B1DEF"/>
    <w:rsid w:val="002B2204"/>
    <w:rsid w:val="002B2596"/>
    <w:rsid w:val="002B2684"/>
    <w:rsid w:val="002B2CE0"/>
    <w:rsid w:val="002B3033"/>
    <w:rsid w:val="002B3323"/>
    <w:rsid w:val="002B3446"/>
    <w:rsid w:val="002B35E0"/>
    <w:rsid w:val="002B3F5F"/>
    <w:rsid w:val="002B41AE"/>
    <w:rsid w:val="002B468F"/>
    <w:rsid w:val="002B4B7F"/>
    <w:rsid w:val="002B515D"/>
    <w:rsid w:val="002B54F9"/>
    <w:rsid w:val="002B58B2"/>
    <w:rsid w:val="002B5D12"/>
    <w:rsid w:val="002B5D17"/>
    <w:rsid w:val="002B680E"/>
    <w:rsid w:val="002B7574"/>
    <w:rsid w:val="002B75DA"/>
    <w:rsid w:val="002B7897"/>
    <w:rsid w:val="002B7A8D"/>
    <w:rsid w:val="002B7B4B"/>
    <w:rsid w:val="002C03D9"/>
    <w:rsid w:val="002C0537"/>
    <w:rsid w:val="002C05BD"/>
    <w:rsid w:val="002C0E7F"/>
    <w:rsid w:val="002C1016"/>
    <w:rsid w:val="002C1217"/>
    <w:rsid w:val="002C1530"/>
    <w:rsid w:val="002C16E7"/>
    <w:rsid w:val="002C26CC"/>
    <w:rsid w:val="002C293D"/>
    <w:rsid w:val="002C3106"/>
    <w:rsid w:val="002C35F7"/>
    <w:rsid w:val="002C3A08"/>
    <w:rsid w:val="002C3EB7"/>
    <w:rsid w:val="002C455F"/>
    <w:rsid w:val="002C5131"/>
    <w:rsid w:val="002C51E5"/>
    <w:rsid w:val="002C53BA"/>
    <w:rsid w:val="002C5CEF"/>
    <w:rsid w:val="002C60AF"/>
    <w:rsid w:val="002C6623"/>
    <w:rsid w:val="002C6860"/>
    <w:rsid w:val="002C68F1"/>
    <w:rsid w:val="002C6D81"/>
    <w:rsid w:val="002C70A0"/>
    <w:rsid w:val="002C714F"/>
    <w:rsid w:val="002C79A4"/>
    <w:rsid w:val="002D07E9"/>
    <w:rsid w:val="002D1F7E"/>
    <w:rsid w:val="002D259E"/>
    <w:rsid w:val="002D2A52"/>
    <w:rsid w:val="002D3165"/>
    <w:rsid w:val="002D369B"/>
    <w:rsid w:val="002D3F44"/>
    <w:rsid w:val="002D3F80"/>
    <w:rsid w:val="002D45A1"/>
    <w:rsid w:val="002D4812"/>
    <w:rsid w:val="002D55F9"/>
    <w:rsid w:val="002D5733"/>
    <w:rsid w:val="002D5854"/>
    <w:rsid w:val="002D604A"/>
    <w:rsid w:val="002D60E2"/>
    <w:rsid w:val="002D619D"/>
    <w:rsid w:val="002D68ED"/>
    <w:rsid w:val="002D6BEB"/>
    <w:rsid w:val="002D6D42"/>
    <w:rsid w:val="002D7384"/>
    <w:rsid w:val="002D7FA1"/>
    <w:rsid w:val="002E00A6"/>
    <w:rsid w:val="002E055C"/>
    <w:rsid w:val="002E07B3"/>
    <w:rsid w:val="002E0B4F"/>
    <w:rsid w:val="002E1714"/>
    <w:rsid w:val="002E19C2"/>
    <w:rsid w:val="002E1CC8"/>
    <w:rsid w:val="002E241D"/>
    <w:rsid w:val="002E2783"/>
    <w:rsid w:val="002E2AD3"/>
    <w:rsid w:val="002E31B2"/>
    <w:rsid w:val="002E399A"/>
    <w:rsid w:val="002E3F86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6DBB"/>
    <w:rsid w:val="002E75DD"/>
    <w:rsid w:val="002E7C5E"/>
    <w:rsid w:val="002F0BAB"/>
    <w:rsid w:val="002F0D33"/>
    <w:rsid w:val="002F0F2C"/>
    <w:rsid w:val="002F0F74"/>
    <w:rsid w:val="002F118C"/>
    <w:rsid w:val="002F12B6"/>
    <w:rsid w:val="002F16A5"/>
    <w:rsid w:val="002F182A"/>
    <w:rsid w:val="002F1A0B"/>
    <w:rsid w:val="002F1CCE"/>
    <w:rsid w:val="002F2339"/>
    <w:rsid w:val="002F2364"/>
    <w:rsid w:val="002F23ED"/>
    <w:rsid w:val="002F260C"/>
    <w:rsid w:val="002F275C"/>
    <w:rsid w:val="002F28BC"/>
    <w:rsid w:val="002F3181"/>
    <w:rsid w:val="002F31DE"/>
    <w:rsid w:val="002F3312"/>
    <w:rsid w:val="002F452F"/>
    <w:rsid w:val="002F4ABA"/>
    <w:rsid w:val="002F5462"/>
    <w:rsid w:val="002F55A1"/>
    <w:rsid w:val="002F5D69"/>
    <w:rsid w:val="002F6148"/>
    <w:rsid w:val="002F6696"/>
    <w:rsid w:val="002F675E"/>
    <w:rsid w:val="002F687B"/>
    <w:rsid w:val="002F6A6F"/>
    <w:rsid w:val="002F6FC3"/>
    <w:rsid w:val="002F7444"/>
    <w:rsid w:val="002F74AF"/>
    <w:rsid w:val="002F76C0"/>
    <w:rsid w:val="002F7787"/>
    <w:rsid w:val="00300054"/>
    <w:rsid w:val="00300185"/>
    <w:rsid w:val="00300242"/>
    <w:rsid w:val="00300C6D"/>
    <w:rsid w:val="00301383"/>
    <w:rsid w:val="00301B18"/>
    <w:rsid w:val="00301C87"/>
    <w:rsid w:val="00301D98"/>
    <w:rsid w:val="00301FCC"/>
    <w:rsid w:val="003021AC"/>
    <w:rsid w:val="0030258F"/>
    <w:rsid w:val="00303756"/>
    <w:rsid w:val="00303BB4"/>
    <w:rsid w:val="00303EBE"/>
    <w:rsid w:val="0030490B"/>
    <w:rsid w:val="00304D2A"/>
    <w:rsid w:val="00305B63"/>
    <w:rsid w:val="00306A42"/>
    <w:rsid w:val="00306ADA"/>
    <w:rsid w:val="00306CC2"/>
    <w:rsid w:val="00307901"/>
    <w:rsid w:val="00307929"/>
    <w:rsid w:val="00307E6F"/>
    <w:rsid w:val="003106C8"/>
    <w:rsid w:val="00310BAA"/>
    <w:rsid w:val="003112EB"/>
    <w:rsid w:val="003123B0"/>
    <w:rsid w:val="003125BC"/>
    <w:rsid w:val="00312D54"/>
    <w:rsid w:val="00313335"/>
    <w:rsid w:val="0031340A"/>
    <w:rsid w:val="00313416"/>
    <w:rsid w:val="00313761"/>
    <w:rsid w:val="00313789"/>
    <w:rsid w:val="0031399E"/>
    <w:rsid w:val="003139A9"/>
    <w:rsid w:val="00314088"/>
    <w:rsid w:val="00315A7C"/>
    <w:rsid w:val="00315ED5"/>
    <w:rsid w:val="00316034"/>
    <w:rsid w:val="00316078"/>
    <w:rsid w:val="003160AC"/>
    <w:rsid w:val="00316B63"/>
    <w:rsid w:val="003177CF"/>
    <w:rsid w:val="00317D9D"/>
    <w:rsid w:val="0032044C"/>
    <w:rsid w:val="0032090A"/>
    <w:rsid w:val="00320C02"/>
    <w:rsid w:val="00320CCA"/>
    <w:rsid w:val="00321924"/>
    <w:rsid w:val="00321EFC"/>
    <w:rsid w:val="00321FB7"/>
    <w:rsid w:val="00322C72"/>
    <w:rsid w:val="00323579"/>
    <w:rsid w:val="003238FC"/>
    <w:rsid w:val="00323F78"/>
    <w:rsid w:val="00324055"/>
    <w:rsid w:val="003240A2"/>
    <w:rsid w:val="00324B2D"/>
    <w:rsid w:val="00324D9B"/>
    <w:rsid w:val="0032529C"/>
    <w:rsid w:val="00325618"/>
    <w:rsid w:val="00325A62"/>
    <w:rsid w:val="00325C89"/>
    <w:rsid w:val="00325F69"/>
    <w:rsid w:val="00325FA9"/>
    <w:rsid w:val="00326461"/>
    <w:rsid w:val="003267EF"/>
    <w:rsid w:val="00327146"/>
    <w:rsid w:val="00327557"/>
    <w:rsid w:val="00327A4C"/>
    <w:rsid w:val="00327B73"/>
    <w:rsid w:val="00330499"/>
    <w:rsid w:val="00330B71"/>
    <w:rsid w:val="00330D68"/>
    <w:rsid w:val="00331012"/>
    <w:rsid w:val="00331205"/>
    <w:rsid w:val="0033174C"/>
    <w:rsid w:val="00331786"/>
    <w:rsid w:val="0033195C"/>
    <w:rsid w:val="00331F60"/>
    <w:rsid w:val="0033362D"/>
    <w:rsid w:val="00333CDE"/>
    <w:rsid w:val="00333CEF"/>
    <w:rsid w:val="00333EE0"/>
    <w:rsid w:val="00334C96"/>
    <w:rsid w:val="00336520"/>
    <w:rsid w:val="00336759"/>
    <w:rsid w:val="00336EF5"/>
    <w:rsid w:val="00336FAF"/>
    <w:rsid w:val="003377D5"/>
    <w:rsid w:val="0033781D"/>
    <w:rsid w:val="003379B0"/>
    <w:rsid w:val="00337BC6"/>
    <w:rsid w:val="00337D46"/>
    <w:rsid w:val="00337F98"/>
    <w:rsid w:val="00340488"/>
    <w:rsid w:val="0034070B"/>
    <w:rsid w:val="00341A64"/>
    <w:rsid w:val="00342413"/>
    <w:rsid w:val="00342A9C"/>
    <w:rsid w:val="00342DCE"/>
    <w:rsid w:val="00342EE8"/>
    <w:rsid w:val="0034340E"/>
    <w:rsid w:val="00343446"/>
    <w:rsid w:val="00343A16"/>
    <w:rsid w:val="00343C9C"/>
    <w:rsid w:val="00343EB3"/>
    <w:rsid w:val="00344EDD"/>
    <w:rsid w:val="0034576D"/>
    <w:rsid w:val="00345FDC"/>
    <w:rsid w:val="0034608F"/>
    <w:rsid w:val="0034614B"/>
    <w:rsid w:val="003463C0"/>
    <w:rsid w:val="00346593"/>
    <w:rsid w:val="003469D4"/>
    <w:rsid w:val="00346B94"/>
    <w:rsid w:val="003470F8"/>
    <w:rsid w:val="00347267"/>
    <w:rsid w:val="0034745F"/>
    <w:rsid w:val="003475AD"/>
    <w:rsid w:val="00347A53"/>
    <w:rsid w:val="003501A3"/>
    <w:rsid w:val="00350392"/>
    <w:rsid w:val="00350981"/>
    <w:rsid w:val="00350AF7"/>
    <w:rsid w:val="00350C17"/>
    <w:rsid w:val="00351182"/>
    <w:rsid w:val="00351614"/>
    <w:rsid w:val="0035173D"/>
    <w:rsid w:val="00351862"/>
    <w:rsid w:val="00352688"/>
    <w:rsid w:val="00352BD6"/>
    <w:rsid w:val="00352E97"/>
    <w:rsid w:val="00353894"/>
    <w:rsid w:val="00353AF6"/>
    <w:rsid w:val="00353CEF"/>
    <w:rsid w:val="00353E89"/>
    <w:rsid w:val="00354094"/>
    <w:rsid w:val="003549DB"/>
    <w:rsid w:val="003549DC"/>
    <w:rsid w:val="003549F5"/>
    <w:rsid w:val="00355176"/>
    <w:rsid w:val="0035585D"/>
    <w:rsid w:val="00355ACE"/>
    <w:rsid w:val="00355D31"/>
    <w:rsid w:val="00356027"/>
    <w:rsid w:val="00356565"/>
    <w:rsid w:val="00356650"/>
    <w:rsid w:val="00356A42"/>
    <w:rsid w:val="00356BD9"/>
    <w:rsid w:val="00356FA0"/>
    <w:rsid w:val="003571B5"/>
    <w:rsid w:val="0035766E"/>
    <w:rsid w:val="00360398"/>
    <w:rsid w:val="003605E4"/>
    <w:rsid w:val="003606D7"/>
    <w:rsid w:val="0036088B"/>
    <w:rsid w:val="00360B17"/>
    <w:rsid w:val="00361582"/>
    <w:rsid w:val="003615E5"/>
    <w:rsid w:val="00361B11"/>
    <w:rsid w:val="00361CF6"/>
    <w:rsid w:val="00362A1B"/>
    <w:rsid w:val="00362CCF"/>
    <w:rsid w:val="00362DD2"/>
    <w:rsid w:val="00362ED2"/>
    <w:rsid w:val="00363B46"/>
    <w:rsid w:val="00363C35"/>
    <w:rsid w:val="00363E54"/>
    <w:rsid w:val="00363F86"/>
    <w:rsid w:val="003642E0"/>
    <w:rsid w:val="003649FE"/>
    <w:rsid w:val="00364C40"/>
    <w:rsid w:val="00364C88"/>
    <w:rsid w:val="00365305"/>
    <w:rsid w:val="00365C86"/>
    <w:rsid w:val="00365F1E"/>
    <w:rsid w:val="00365F41"/>
    <w:rsid w:val="00365F5E"/>
    <w:rsid w:val="0036647C"/>
    <w:rsid w:val="00366510"/>
    <w:rsid w:val="00366580"/>
    <w:rsid w:val="00366860"/>
    <w:rsid w:val="00366B19"/>
    <w:rsid w:val="00367133"/>
    <w:rsid w:val="003679C8"/>
    <w:rsid w:val="00367BBF"/>
    <w:rsid w:val="00367C72"/>
    <w:rsid w:val="00367E33"/>
    <w:rsid w:val="00367E9C"/>
    <w:rsid w:val="00370151"/>
    <w:rsid w:val="003702BE"/>
    <w:rsid w:val="003717DA"/>
    <w:rsid w:val="003719B5"/>
    <w:rsid w:val="00371BBF"/>
    <w:rsid w:val="00371CAC"/>
    <w:rsid w:val="003721E6"/>
    <w:rsid w:val="0037248A"/>
    <w:rsid w:val="00372A4F"/>
    <w:rsid w:val="00372AAC"/>
    <w:rsid w:val="00372C1B"/>
    <w:rsid w:val="00373378"/>
    <w:rsid w:val="0037352F"/>
    <w:rsid w:val="00373616"/>
    <w:rsid w:val="00373EE4"/>
    <w:rsid w:val="003743F7"/>
    <w:rsid w:val="00374C9E"/>
    <w:rsid w:val="003753D8"/>
    <w:rsid w:val="0037559B"/>
    <w:rsid w:val="0037569D"/>
    <w:rsid w:val="003761EB"/>
    <w:rsid w:val="003765F3"/>
    <w:rsid w:val="00376738"/>
    <w:rsid w:val="00376A3A"/>
    <w:rsid w:val="00376A7C"/>
    <w:rsid w:val="00377CE9"/>
    <w:rsid w:val="00377F8F"/>
    <w:rsid w:val="0038051B"/>
    <w:rsid w:val="00381513"/>
    <w:rsid w:val="00381A4B"/>
    <w:rsid w:val="00382500"/>
    <w:rsid w:val="00382906"/>
    <w:rsid w:val="00382BE7"/>
    <w:rsid w:val="003830F0"/>
    <w:rsid w:val="00383858"/>
    <w:rsid w:val="003838C4"/>
    <w:rsid w:val="00383BA1"/>
    <w:rsid w:val="00384667"/>
    <w:rsid w:val="00384B88"/>
    <w:rsid w:val="00384EB8"/>
    <w:rsid w:val="00385C2A"/>
    <w:rsid w:val="00385CFC"/>
    <w:rsid w:val="0038605A"/>
    <w:rsid w:val="0038675B"/>
    <w:rsid w:val="00386926"/>
    <w:rsid w:val="00386A55"/>
    <w:rsid w:val="00386CA3"/>
    <w:rsid w:val="00386EC3"/>
    <w:rsid w:val="00387177"/>
    <w:rsid w:val="00387937"/>
    <w:rsid w:val="00387F0F"/>
    <w:rsid w:val="003906AC"/>
    <w:rsid w:val="0039076D"/>
    <w:rsid w:val="00390F68"/>
    <w:rsid w:val="00391156"/>
    <w:rsid w:val="00391470"/>
    <w:rsid w:val="00391515"/>
    <w:rsid w:val="00391BC6"/>
    <w:rsid w:val="00391C8F"/>
    <w:rsid w:val="00391F6C"/>
    <w:rsid w:val="003930A5"/>
    <w:rsid w:val="00393CF9"/>
    <w:rsid w:val="00393D4B"/>
    <w:rsid w:val="0039446B"/>
    <w:rsid w:val="0039495C"/>
    <w:rsid w:val="00394EF1"/>
    <w:rsid w:val="00394FD7"/>
    <w:rsid w:val="003952E4"/>
    <w:rsid w:val="003955B1"/>
    <w:rsid w:val="00395D09"/>
    <w:rsid w:val="00396026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3C"/>
    <w:rsid w:val="003A03F2"/>
    <w:rsid w:val="003A04CB"/>
    <w:rsid w:val="003A0AD3"/>
    <w:rsid w:val="003A0CA7"/>
    <w:rsid w:val="003A0E2D"/>
    <w:rsid w:val="003A0EF4"/>
    <w:rsid w:val="003A0F7E"/>
    <w:rsid w:val="003A1095"/>
    <w:rsid w:val="003A20B0"/>
    <w:rsid w:val="003A23E7"/>
    <w:rsid w:val="003A2409"/>
    <w:rsid w:val="003A24E7"/>
    <w:rsid w:val="003A2785"/>
    <w:rsid w:val="003A3354"/>
    <w:rsid w:val="003A3575"/>
    <w:rsid w:val="003A3722"/>
    <w:rsid w:val="003A3B2C"/>
    <w:rsid w:val="003A412D"/>
    <w:rsid w:val="003A4876"/>
    <w:rsid w:val="003A4F6D"/>
    <w:rsid w:val="003A52E8"/>
    <w:rsid w:val="003A58E3"/>
    <w:rsid w:val="003A58F8"/>
    <w:rsid w:val="003A5944"/>
    <w:rsid w:val="003A598E"/>
    <w:rsid w:val="003A5FC0"/>
    <w:rsid w:val="003A699A"/>
    <w:rsid w:val="003A6EB7"/>
    <w:rsid w:val="003A6F0C"/>
    <w:rsid w:val="003A71F4"/>
    <w:rsid w:val="003A7484"/>
    <w:rsid w:val="003A7EA7"/>
    <w:rsid w:val="003B0A7A"/>
    <w:rsid w:val="003B0BE2"/>
    <w:rsid w:val="003B0CA7"/>
    <w:rsid w:val="003B0F5F"/>
    <w:rsid w:val="003B1312"/>
    <w:rsid w:val="003B186B"/>
    <w:rsid w:val="003B1936"/>
    <w:rsid w:val="003B197A"/>
    <w:rsid w:val="003B392D"/>
    <w:rsid w:val="003B3ED1"/>
    <w:rsid w:val="003B457A"/>
    <w:rsid w:val="003B50D2"/>
    <w:rsid w:val="003B558E"/>
    <w:rsid w:val="003B577B"/>
    <w:rsid w:val="003B58C8"/>
    <w:rsid w:val="003B5E48"/>
    <w:rsid w:val="003B6346"/>
    <w:rsid w:val="003B689F"/>
    <w:rsid w:val="003B68CF"/>
    <w:rsid w:val="003B6A90"/>
    <w:rsid w:val="003B72C0"/>
    <w:rsid w:val="003B74A9"/>
    <w:rsid w:val="003B7731"/>
    <w:rsid w:val="003B78FE"/>
    <w:rsid w:val="003C00B7"/>
    <w:rsid w:val="003C0371"/>
    <w:rsid w:val="003C0581"/>
    <w:rsid w:val="003C07E2"/>
    <w:rsid w:val="003C0C9D"/>
    <w:rsid w:val="003C0E5C"/>
    <w:rsid w:val="003C1252"/>
    <w:rsid w:val="003C151B"/>
    <w:rsid w:val="003C16F7"/>
    <w:rsid w:val="003C2209"/>
    <w:rsid w:val="003C2620"/>
    <w:rsid w:val="003C27D5"/>
    <w:rsid w:val="003C2A6D"/>
    <w:rsid w:val="003C2C55"/>
    <w:rsid w:val="003C2D28"/>
    <w:rsid w:val="003C2DF1"/>
    <w:rsid w:val="003C30A1"/>
    <w:rsid w:val="003C30A8"/>
    <w:rsid w:val="003C30D4"/>
    <w:rsid w:val="003C30FC"/>
    <w:rsid w:val="003C3236"/>
    <w:rsid w:val="003C35CA"/>
    <w:rsid w:val="003C3E28"/>
    <w:rsid w:val="003C40C5"/>
    <w:rsid w:val="003C40C9"/>
    <w:rsid w:val="003C5955"/>
    <w:rsid w:val="003C5C2B"/>
    <w:rsid w:val="003C5F19"/>
    <w:rsid w:val="003C6288"/>
    <w:rsid w:val="003C661D"/>
    <w:rsid w:val="003C6C59"/>
    <w:rsid w:val="003C71E0"/>
    <w:rsid w:val="003C7537"/>
    <w:rsid w:val="003C763B"/>
    <w:rsid w:val="003C78F0"/>
    <w:rsid w:val="003C7BAE"/>
    <w:rsid w:val="003C7F17"/>
    <w:rsid w:val="003C7FBB"/>
    <w:rsid w:val="003D07A3"/>
    <w:rsid w:val="003D086A"/>
    <w:rsid w:val="003D08E1"/>
    <w:rsid w:val="003D0959"/>
    <w:rsid w:val="003D0982"/>
    <w:rsid w:val="003D09E0"/>
    <w:rsid w:val="003D1365"/>
    <w:rsid w:val="003D1632"/>
    <w:rsid w:val="003D1AF0"/>
    <w:rsid w:val="003D1C00"/>
    <w:rsid w:val="003D2275"/>
    <w:rsid w:val="003D2D8D"/>
    <w:rsid w:val="003D36E9"/>
    <w:rsid w:val="003D3B95"/>
    <w:rsid w:val="003D3BFF"/>
    <w:rsid w:val="003D3D3C"/>
    <w:rsid w:val="003D3EDD"/>
    <w:rsid w:val="003D4068"/>
    <w:rsid w:val="003D441E"/>
    <w:rsid w:val="003D442E"/>
    <w:rsid w:val="003D4504"/>
    <w:rsid w:val="003D48D3"/>
    <w:rsid w:val="003D50A7"/>
    <w:rsid w:val="003D559A"/>
    <w:rsid w:val="003D55D9"/>
    <w:rsid w:val="003D603D"/>
    <w:rsid w:val="003D6BA4"/>
    <w:rsid w:val="003D6E95"/>
    <w:rsid w:val="003D71FB"/>
    <w:rsid w:val="003D73F0"/>
    <w:rsid w:val="003D75FE"/>
    <w:rsid w:val="003D78C5"/>
    <w:rsid w:val="003D7D7A"/>
    <w:rsid w:val="003E0536"/>
    <w:rsid w:val="003E0842"/>
    <w:rsid w:val="003E099D"/>
    <w:rsid w:val="003E0CF6"/>
    <w:rsid w:val="003E0FB3"/>
    <w:rsid w:val="003E147E"/>
    <w:rsid w:val="003E1758"/>
    <w:rsid w:val="003E1AA1"/>
    <w:rsid w:val="003E1C63"/>
    <w:rsid w:val="003E2695"/>
    <w:rsid w:val="003E2EDD"/>
    <w:rsid w:val="003E2EF8"/>
    <w:rsid w:val="003E3582"/>
    <w:rsid w:val="003E3B9B"/>
    <w:rsid w:val="003E3E17"/>
    <w:rsid w:val="003E40F4"/>
    <w:rsid w:val="003E4D97"/>
    <w:rsid w:val="003E5214"/>
    <w:rsid w:val="003E5404"/>
    <w:rsid w:val="003E5A63"/>
    <w:rsid w:val="003E5B30"/>
    <w:rsid w:val="003E5FF4"/>
    <w:rsid w:val="003E626E"/>
    <w:rsid w:val="003E68FA"/>
    <w:rsid w:val="003E6A5C"/>
    <w:rsid w:val="003E6AB0"/>
    <w:rsid w:val="003E6D4C"/>
    <w:rsid w:val="003E6D58"/>
    <w:rsid w:val="003E71AF"/>
    <w:rsid w:val="003E7613"/>
    <w:rsid w:val="003E78F4"/>
    <w:rsid w:val="003F02D4"/>
    <w:rsid w:val="003F062A"/>
    <w:rsid w:val="003F06E0"/>
    <w:rsid w:val="003F1437"/>
    <w:rsid w:val="003F148A"/>
    <w:rsid w:val="003F1596"/>
    <w:rsid w:val="003F181E"/>
    <w:rsid w:val="003F2371"/>
    <w:rsid w:val="003F2B69"/>
    <w:rsid w:val="003F2CC0"/>
    <w:rsid w:val="003F2DC4"/>
    <w:rsid w:val="003F3492"/>
    <w:rsid w:val="003F3FD0"/>
    <w:rsid w:val="003F4264"/>
    <w:rsid w:val="003F4A9A"/>
    <w:rsid w:val="003F4D7C"/>
    <w:rsid w:val="003F4F5F"/>
    <w:rsid w:val="003F5313"/>
    <w:rsid w:val="003F57FF"/>
    <w:rsid w:val="003F58D3"/>
    <w:rsid w:val="003F5A64"/>
    <w:rsid w:val="003F5B93"/>
    <w:rsid w:val="003F601B"/>
    <w:rsid w:val="003F6472"/>
    <w:rsid w:val="003F72AA"/>
    <w:rsid w:val="003F759B"/>
    <w:rsid w:val="003F7692"/>
    <w:rsid w:val="004003D7"/>
    <w:rsid w:val="00400DD9"/>
    <w:rsid w:val="00401310"/>
    <w:rsid w:val="00401335"/>
    <w:rsid w:val="00401367"/>
    <w:rsid w:val="00401AF7"/>
    <w:rsid w:val="00402703"/>
    <w:rsid w:val="0040297E"/>
    <w:rsid w:val="00402B97"/>
    <w:rsid w:val="0040339F"/>
    <w:rsid w:val="004039A4"/>
    <w:rsid w:val="00404245"/>
    <w:rsid w:val="00404920"/>
    <w:rsid w:val="00405062"/>
    <w:rsid w:val="004051A8"/>
    <w:rsid w:val="0040570A"/>
    <w:rsid w:val="0040584F"/>
    <w:rsid w:val="00405EE4"/>
    <w:rsid w:val="004065C3"/>
    <w:rsid w:val="00406E71"/>
    <w:rsid w:val="0040712C"/>
    <w:rsid w:val="0040725A"/>
    <w:rsid w:val="0040727A"/>
    <w:rsid w:val="004075A6"/>
    <w:rsid w:val="00407C17"/>
    <w:rsid w:val="004100AC"/>
    <w:rsid w:val="00410414"/>
    <w:rsid w:val="0041048E"/>
    <w:rsid w:val="0041070A"/>
    <w:rsid w:val="00410770"/>
    <w:rsid w:val="00410E02"/>
    <w:rsid w:val="0041106F"/>
    <w:rsid w:val="00411143"/>
    <w:rsid w:val="0041150C"/>
    <w:rsid w:val="00411535"/>
    <w:rsid w:val="004119BC"/>
    <w:rsid w:val="004119C7"/>
    <w:rsid w:val="00411C66"/>
    <w:rsid w:val="00411F53"/>
    <w:rsid w:val="00412F5C"/>
    <w:rsid w:val="004130E8"/>
    <w:rsid w:val="0041316D"/>
    <w:rsid w:val="00413666"/>
    <w:rsid w:val="00414007"/>
    <w:rsid w:val="00414622"/>
    <w:rsid w:val="004146AC"/>
    <w:rsid w:val="004146E0"/>
    <w:rsid w:val="00414843"/>
    <w:rsid w:val="0041522D"/>
    <w:rsid w:val="0041541C"/>
    <w:rsid w:val="00415AC5"/>
    <w:rsid w:val="00415BA7"/>
    <w:rsid w:val="00415BE4"/>
    <w:rsid w:val="00415E3E"/>
    <w:rsid w:val="00415F97"/>
    <w:rsid w:val="004166AB"/>
    <w:rsid w:val="00416BD0"/>
    <w:rsid w:val="004172D5"/>
    <w:rsid w:val="00417FEE"/>
    <w:rsid w:val="00420121"/>
    <w:rsid w:val="0042025C"/>
    <w:rsid w:val="0042060A"/>
    <w:rsid w:val="00420763"/>
    <w:rsid w:val="00420897"/>
    <w:rsid w:val="004208D3"/>
    <w:rsid w:val="004210F2"/>
    <w:rsid w:val="004218FD"/>
    <w:rsid w:val="00421DD6"/>
    <w:rsid w:val="0042216C"/>
    <w:rsid w:val="00422874"/>
    <w:rsid w:val="00422AAB"/>
    <w:rsid w:val="00422D3B"/>
    <w:rsid w:val="00422F64"/>
    <w:rsid w:val="0042396B"/>
    <w:rsid w:val="00423AF4"/>
    <w:rsid w:val="00423BFF"/>
    <w:rsid w:val="00423C72"/>
    <w:rsid w:val="00424279"/>
    <w:rsid w:val="0042491D"/>
    <w:rsid w:val="00424C09"/>
    <w:rsid w:val="00424C3C"/>
    <w:rsid w:val="0042541B"/>
    <w:rsid w:val="0042560B"/>
    <w:rsid w:val="00425EB5"/>
    <w:rsid w:val="004262A7"/>
    <w:rsid w:val="0042636F"/>
    <w:rsid w:val="0042693F"/>
    <w:rsid w:val="00426D32"/>
    <w:rsid w:val="00426F15"/>
    <w:rsid w:val="0042765C"/>
    <w:rsid w:val="00427724"/>
    <w:rsid w:val="00427EB9"/>
    <w:rsid w:val="00430082"/>
    <w:rsid w:val="00430BAE"/>
    <w:rsid w:val="00430F0F"/>
    <w:rsid w:val="00431136"/>
    <w:rsid w:val="00431303"/>
    <w:rsid w:val="00431917"/>
    <w:rsid w:val="004319EC"/>
    <w:rsid w:val="00432187"/>
    <w:rsid w:val="00432B27"/>
    <w:rsid w:val="00432D61"/>
    <w:rsid w:val="004332E8"/>
    <w:rsid w:val="00433516"/>
    <w:rsid w:val="004335F0"/>
    <w:rsid w:val="004336D7"/>
    <w:rsid w:val="0043378E"/>
    <w:rsid w:val="00433927"/>
    <w:rsid w:val="00433C5F"/>
    <w:rsid w:val="004342D5"/>
    <w:rsid w:val="0043648C"/>
    <w:rsid w:val="004366B7"/>
    <w:rsid w:val="00436A0D"/>
    <w:rsid w:val="00436C85"/>
    <w:rsid w:val="00436E0E"/>
    <w:rsid w:val="0043712C"/>
    <w:rsid w:val="0043728C"/>
    <w:rsid w:val="0043740F"/>
    <w:rsid w:val="004376AA"/>
    <w:rsid w:val="00440002"/>
    <w:rsid w:val="00440222"/>
    <w:rsid w:val="00440332"/>
    <w:rsid w:val="00440D96"/>
    <w:rsid w:val="004413B7"/>
    <w:rsid w:val="004414A1"/>
    <w:rsid w:val="004415F2"/>
    <w:rsid w:val="0044172C"/>
    <w:rsid w:val="00441AAC"/>
    <w:rsid w:val="00441E8F"/>
    <w:rsid w:val="004428D3"/>
    <w:rsid w:val="004429E7"/>
    <w:rsid w:val="0044312A"/>
    <w:rsid w:val="004434FD"/>
    <w:rsid w:val="00445196"/>
    <w:rsid w:val="0044596A"/>
    <w:rsid w:val="00445DBF"/>
    <w:rsid w:val="00445E6B"/>
    <w:rsid w:val="00446D63"/>
    <w:rsid w:val="0044718F"/>
    <w:rsid w:val="00447651"/>
    <w:rsid w:val="00447A3B"/>
    <w:rsid w:val="00447BB8"/>
    <w:rsid w:val="00450A21"/>
    <w:rsid w:val="00450DC5"/>
    <w:rsid w:val="00450E73"/>
    <w:rsid w:val="004511FA"/>
    <w:rsid w:val="00451339"/>
    <w:rsid w:val="0045141E"/>
    <w:rsid w:val="00451BCD"/>
    <w:rsid w:val="0045276A"/>
    <w:rsid w:val="004535A6"/>
    <w:rsid w:val="00453A85"/>
    <w:rsid w:val="00453EBA"/>
    <w:rsid w:val="00453F18"/>
    <w:rsid w:val="00453FE2"/>
    <w:rsid w:val="00454E40"/>
    <w:rsid w:val="00454E4A"/>
    <w:rsid w:val="004550BD"/>
    <w:rsid w:val="004551B2"/>
    <w:rsid w:val="00455311"/>
    <w:rsid w:val="0045573A"/>
    <w:rsid w:val="00455B7C"/>
    <w:rsid w:val="00456386"/>
    <w:rsid w:val="00456826"/>
    <w:rsid w:val="00456BE3"/>
    <w:rsid w:val="00456BEF"/>
    <w:rsid w:val="00456D39"/>
    <w:rsid w:val="004577C8"/>
    <w:rsid w:val="0045781A"/>
    <w:rsid w:val="00457AF9"/>
    <w:rsid w:val="00460503"/>
    <w:rsid w:val="00460722"/>
    <w:rsid w:val="004608B8"/>
    <w:rsid w:val="00460D5A"/>
    <w:rsid w:val="0046121A"/>
    <w:rsid w:val="004616BB"/>
    <w:rsid w:val="00461951"/>
    <w:rsid w:val="0046219B"/>
    <w:rsid w:val="00462443"/>
    <w:rsid w:val="0046252E"/>
    <w:rsid w:val="00462956"/>
    <w:rsid w:val="0046312E"/>
    <w:rsid w:val="0046328B"/>
    <w:rsid w:val="0046415B"/>
    <w:rsid w:val="00464225"/>
    <w:rsid w:val="00464229"/>
    <w:rsid w:val="00464955"/>
    <w:rsid w:val="00464D9B"/>
    <w:rsid w:val="00465258"/>
    <w:rsid w:val="0046536E"/>
    <w:rsid w:val="004655B7"/>
    <w:rsid w:val="00465BE4"/>
    <w:rsid w:val="004661CA"/>
    <w:rsid w:val="00466510"/>
    <w:rsid w:val="0046655F"/>
    <w:rsid w:val="00466578"/>
    <w:rsid w:val="00466C03"/>
    <w:rsid w:val="00466C34"/>
    <w:rsid w:val="00466E04"/>
    <w:rsid w:val="00466F6B"/>
    <w:rsid w:val="00467420"/>
    <w:rsid w:val="00467553"/>
    <w:rsid w:val="00467C2D"/>
    <w:rsid w:val="00467D5D"/>
    <w:rsid w:val="00470444"/>
    <w:rsid w:val="00470577"/>
    <w:rsid w:val="00470AC8"/>
    <w:rsid w:val="00470E45"/>
    <w:rsid w:val="004712A2"/>
    <w:rsid w:val="00471DC9"/>
    <w:rsid w:val="0047202B"/>
    <w:rsid w:val="00472498"/>
    <w:rsid w:val="00472BB2"/>
    <w:rsid w:val="00473619"/>
    <w:rsid w:val="00473C88"/>
    <w:rsid w:val="00474214"/>
    <w:rsid w:val="0047422F"/>
    <w:rsid w:val="0047443D"/>
    <w:rsid w:val="00474597"/>
    <w:rsid w:val="004745E7"/>
    <w:rsid w:val="00474CD1"/>
    <w:rsid w:val="004750C6"/>
    <w:rsid w:val="004756D7"/>
    <w:rsid w:val="00475C67"/>
    <w:rsid w:val="0047622E"/>
    <w:rsid w:val="00476279"/>
    <w:rsid w:val="00476E54"/>
    <w:rsid w:val="00476F6A"/>
    <w:rsid w:val="00476F9A"/>
    <w:rsid w:val="0047732B"/>
    <w:rsid w:val="004777C4"/>
    <w:rsid w:val="00477A60"/>
    <w:rsid w:val="00477B40"/>
    <w:rsid w:val="00477C51"/>
    <w:rsid w:val="00477D28"/>
    <w:rsid w:val="004801C3"/>
    <w:rsid w:val="004802A7"/>
    <w:rsid w:val="004807C0"/>
    <w:rsid w:val="00480B23"/>
    <w:rsid w:val="00480BA4"/>
    <w:rsid w:val="004810DD"/>
    <w:rsid w:val="00481566"/>
    <w:rsid w:val="004816BB"/>
    <w:rsid w:val="00481826"/>
    <w:rsid w:val="0048189F"/>
    <w:rsid w:val="004821F5"/>
    <w:rsid w:val="004825E8"/>
    <w:rsid w:val="00482DAC"/>
    <w:rsid w:val="00482EB9"/>
    <w:rsid w:val="004830E6"/>
    <w:rsid w:val="004834E0"/>
    <w:rsid w:val="00484474"/>
    <w:rsid w:val="00484F21"/>
    <w:rsid w:val="004850EE"/>
    <w:rsid w:val="004855F4"/>
    <w:rsid w:val="00485AA2"/>
    <w:rsid w:val="00485F7F"/>
    <w:rsid w:val="004864B5"/>
    <w:rsid w:val="00486725"/>
    <w:rsid w:val="00486C4B"/>
    <w:rsid w:val="00486D0E"/>
    <w:rsid w:val="00486D29"/>
    <w:rsid w:val="00487658"/>
    <w:rsid w:val="00487F3F"/>
    <w:rsid w:val="004904DF"/>
    <w:rsid w:val="004909C8"/>
    <w:rsid w:val="004910CA"/>
    <w:rsid w:val="004914CD"/>
    <w:rsid w:val="00491503"/>
    <w:rsid w:val="004916AE"/>
    <w:rsid w:val="004916E9"/>
    <w:rsid w:val="00491C1F"/>
    <w:rsid w:val="004924C5"/>
    <w:rsid w:val="00493061"/>
    <w:rsid w:val="004932A6"/>
    <w:rsid w:val="00493DB8"/>
    <w:rsid w:val="00493DEC"/>
    <w:rsid w:val="00493EEC"/>
    <w:rsid w:val="00493FE9"/>
    <w:rsid w:val="00494348"/>
    <w:rsid w:val="00494414"/>
    <w:rsid w:val="00494563"/>
    <w:rsid w:val="004946E0"/>
    <w:rsid w:val="00495127"/>
    <w:rsid w:val="0049533C"/>
    <w:rsid w:val="004953D6"/>
    <w:rsid w:val="00495E4E"/>
    <w:rsid w:val="00495EDF"/>
    <w:rsid w:val="004966FA"/>
    <w:rsid w:val="00496718"/>
    <w:rsid w:val="00496779"/>
    <w:rsid w:val="0049688E"/>
    <w:rsid w:val="00497162"/>
    <w:rsid w:val="004973AE"/>
    <w:rsid w:val="00497787"/>
    <w:rsid w:val="00497E7B"/>
    <w:rsid w:val="00497F33"/>
    <w:rsid w:val="004A03B5"/>
    <w:rsid w:val="004A0551"/>
    <w:rsid w:val="004A0E69"/>
    <w:rsid w:val="004A0FA8"/>
    <w:rsid w:val="004A101D"/>
    <w:rsid w:val="004A1297"/>
    <w:rsid w:val="004A140B"/>
    <w:rsid w:val="004A195A"/>
    <w:rsid w:val="004A1F32"/>
    <w:rsid w:val="004A2191"/>
    <w:rsid w:val="004A24EA"/>
    <w:rsid w:val="004A2683"/>
    <w:rsid w:val="004A276A"/>
    <w:rsid w:val="004A2A38"/>
    <w:rsid w:val="004A2DC0"/>
    <w:rsid w:val="004A2E93"/>
    <w:rsid w:val="004A2F5E"/>
    <w:rsid w:val="004A30F9"/>
    <w:rsid w:val="004A3311"/>
    <w:rsid w:val="004A339F"/>
    <w:rsid w:val="004A38FB"/>
    <w:rsid w:val="004A4481"/>
    <w:rsid w:val="004A4572"/>
    <w:rsid w:val="004A4632"/>
    <w:rsid w:val="004A4B9B"/>
    <w:rsid w:val="004A51CD"/>
    <w:rsid w:val="004A5414"/>
    <w:rsid w:val="004A5505"/>
    <w:rsid w:val="004A5676"/>
    <w:rsid w:val="004A5CFA"/>
    <w:rsid w:val="004A5F59"/>
    <w:rsid w:val="004A6425"/>
    <w:rsid w:val="004A6A7D"/>
    <w:rsid w:val="004A6CDE"/>
    <w:rsid w:val="004A6E18"/>
    <w:rsid w:val="004A6FD5"/>
    <w:rsid w:val="004A7416"/>
    <w:rsid w:val="004A79A3"/>
    <w:rsid w:val="004A7B84"/>
    <w:rsid w:val="004B0C93"/>
    <w:rsid w:val="004B11CF"/>
    <w:rsid w:val="004B1C5F"/>
    <w:rsid w:val="004B226C"/>
    <w:rsid w:val="004B2648"/>
    <w:rsid w:val="004B267F"/>
    <w:rsid w:val="004B2913"/>
    <w:rsid w:val="004B2DFD"/>
    <w:rsid w:val="004B3085"/>
    <w:rsid w:val="004B359E"/>
    <w:rsid w:val="004B4362"/>
    <w:rsid w:val="004B475B"/>
    <w:rsid w:val="004B488D"/>
    <w:rsid w:val="004B5270"/>
    <w:rsid w:val="004B5B8D"/>
    <w:rsid w:val="004B5BBB"/>
    <w:rsid w:val="004B616A"/>
    <w:rsid w:val="004B6861"/>
    <w:rsid w:val="004B6BB8"/>
    <w:rsid w:val="004B6DD6"/>
    <w:rsid w:val="004C023D"/>
    <w:rsid w:val="004C07C2"/>
    <w:rsid w:val="004C0E15"/>
    <w:rsid w:val="004C1591"/>
    <w:rsid w:val="004C1752"/>
    <w:rsid w:val="004C18BC"/>
    <w:rsid w:val="004C1A85"/>
    <w:rsid w:val="004C218D"/>
    <w:rsid w:val="004C2651"/>
    <w:rsid w:val="004C2BB0"/>
    <w:rsid w:val="004C2ED8"/>
    <w:rsid w:val="004C3134"/>
    <w:rsid w:val="004C331E"/>
    <w:rsid w:val="004C3F86"/>
    <w:rsid w:val="004C4408"/>
    <w:rsid w:val="004C455E"/>
    <w:rsid w:val="004C4809"/>
    <w:rsid w:val="004C5026"/>
    <w:rsid w:val="004C5155"/>
    <w:rsid w:val="004C56B8"/>
    <w:rsid w:val="004C56CA"/>
    <w:rsid w:val="004C59EC"/>
    <w:rsid w:val="004C5B77"/>
    <w:rsid w:val="004C5F29"/>
    <w:rsid w:val="004C7697"/>
    <w:rsid w:val="004C78D5"/>
    <w:rsid w:val="004C7D29"/>
    <w:rsid w:val="004D013A"/>
    <w:rsid w:val="004D01C2"/>
    <w:rsid w:val="004D051D"/>
    <w:rsid w:val="004D07FB"/>
    <w:rsid w:val="004D0935"/>
    <w:rsid w:val="004D0D96"/>
    <w:rsid w:val="004D116E"/>
    <w:rsid w:val="004D13E1"/>
    <w:rsid w:val="004D142F"/>
    <w:rsid w:val="004D196C"/>
    <w:rsid w:val="004D1B22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FA0"/>
    <w:rsid w:val="004D4CC6"/>
    <w:rsid w:val="004D4F88"/>
    <w:rsid w:val="004D5826"/>
    <w:rsid w:val="004D5878"/>
    <w:rsid w:val="004D5939"/>
    <w:rsid w:val="004D6441"/>
    <w:rsid w:val="004D6974"/>
    <w:rsid w:val="004D69E8"/>
    <w:rsid w:val="004D6C49"/>
    <w:rsid w:val="004D71AD"/>
    <w:rsid w:val="004D749B"/>
    <w:rsid w:val="004D74A2"/>
    <w:rsid w:val="004D74E8"/>
    <w:rsid w:val="004D7A58"/>
    <w:rsid w:val="004E00D2"/>
    <w:rsid w:val="004E0612"/>
    <w:rsid w:val="004E0CBC"/>
    <w:rsid w:val="004E1553"/>
    <w:rsid w:val="004E1AEE"/>
    <w:rsid w:val="004E2926"/>
    <w:rsid w:val="004E2B41"/>
    <w:rsid w:val="004E2E7C"/>
    <w:rsid w:val="004E3317"/>
    <w:rsid w:val="004E3343"/>
    <w:rsid w:val="004E34C2"/>
    <w:rsid w:val="004E390B"/>
    <w:rsid w:val="004E393A"/>
    <w:rsid w:val="004E3A1B"/>
    <w:rsid w:val="004E3ABB"/>
    <w:rsid w:val="004E3F1E"/>
    <w:rsid w:val="004E40A2"/>
    <w:rsid w:val="004E40FF"/>
    <w:rsid w:val="004E422F"/>
    <w:rsid w:val="004E54EA"/>
    <w:rsid w:val="004E577F"/>
    <w:rsid w:val="004E5A37"/>
    <w:rsid w:val="004E5AB9"/>
    <w:rsid w:val="004E5B78"/>
    <w:rsid w:val="004E5BE0"/>
    <w:rsid w:val="004E5E70"/>
    <w:rsid w:val="004E6230"/>
    <w:rsid w:val="004E69B8"/>
    <w:rsid w:val="004E6A6B"/>
    <w:rsid w:val="004E6B90"/>
    <w:rsid w:val="004E6C06"/>
    <w:rsid w:val="004E6D73"/>
    <w:rsid w:val="004E6E9C"/>
    <w:rsid w:val="004E70DA"/>
    <w:rsid w:val="004E78C8"/>
    <w:rsid w:val="004E7C71"/>
    <w:rsid w:val="004F05CA"/>
    <w:rsid w:val="004F0A5B"/>
    <w:rsid w:val="004F11F7"/>
    <w:rsid w:val="004F127E"/>
    <w:rsid w:val="004F1A07"/>
    <w:rsid w:val="004F1A71"/>
    <w:rsid w:val="004F20DB"/>
    <w:rsid w:val="004F2D06"/>
    <w:rsid w:val="004F3156"/>
    <w:rsid w:val="004F340D"/>
    <w:rsid w:val="004F3823"/>
    <w:rsid w:val="004F3A1A"/>
    <w:rsid w:val="004F3FA9"/>
    <w:rsid w:val="004F43A1"/>
    <w:rsid w:val="004F47DC"/>
    <w:rsid w:val="004F49E4"/>
    <w:rsid w:val="004F4C93"/>
    <w:rsid w:val="004F5258"/>
    <w:rsid w:val="004F53F4"/>
    <w:rsid w:val="004F5434"/>
    <w:rsid w:val="004F59B4"/>
    <w:rsid w:val="004F5A49"/>
    <w:rsid w:val="004F5BDA"/>
    <w:rsid w:val="004F5F29"/>
    <w:rsid w:val="004F63BB"/>
    <w:rsid w:val="004F7310"/>
    <w:rsid w:val="004F783C"/>
    <w:rsid w:val="004F7BB4"/>
    <w:rsid w:val="00500058"/>
    <w:rsid w:val="00500515"/>
    <w:rsid w:val="00500562"/>
    <w:rsid w:val="005005C3"/>
    <w:rsid w:val="00500768"/>
    <w:rsid w:val="00500A77"/>
    <w:rsid w:val="00500C77"/>
    <w:rsid w:val="00500F4A"/>
    <w:rsid w:val="00501565"/>
    <w:rsid w:val="005015EB"/>
    <w:rsid w:val="00501D35"/>
    <w:rsid w:val="00502242"/>
    <w:rsid w:val="00502432"/>
    <w:rsid w:val="00502AAA"/>
    <w:rsid w:val="00502CEB"/>
    <w:rsid w:val="00503096"/>
    <w:rsid w:val="005038A1"/>
    <w:rsid w:val="00503D09"/>
    <w:rsid w:val="00503F43"/>
    <w:rsid w:val="005040E5"/>
    <w:rsid w:val="0050434D"/>
    <w:rsid w:val="00504DC5"/>
    <w:rsid w:val="005053F1"/>
    <w:rsid w:val="005058A0"/>
    <w:rsid w:val="00505A13"/>
    <w:rsid w:val="00506248"/>
    <w:rsid w:val="0050629A"/>
    <w:rsid w:val="00506504"/>
    <w:rsid w:val="005067D3"/>
    <w:rsid w:val="00506C56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3E4"/>
    <w:rsid w:val="00511768"/>
    <w:rsid w:val="00512008"/>
    <w:rsid w:val="0051240E"/>
    <w:rsid w:val="00512FED"/>
    <w:rsid w:val="00513669"/>
    <w:rsid w:val="00514A37"/>
    <w:rsid w:val="00514B43"/>
    <w:rsid w:val="00514E5C"/>
    <w:rsid w:val="0051536D"/>
    <w:rsid w:val="005155C6"/>
    <w:rsid w:val="00515807"/>
    <w:rsid w:val="0051587C"/>
    <w:rsid w:val="00515B8D"/>
    <w:rsid w:val="00515F5E"/>
    <w:rsid w:val="005161CA"/>
    <w:rsid w:val="00516537"/>
    <w:rsid w:val="00516683"/>
    <w:rsid w:val="00516694"/>
    <w:rsid w:val="00516DAB"/>
    <w:rsid w:val="00517632"/>
    <w:rsid w:val="0051772A"/>
    <w:rsid w:val="005178FD"/>
    <w:rsid w:val="005200AE"/>
    <w:rsid w:val="005215C3"/>
    <w:rsid w:val="00521644"/>
    <w:rsid w:val="00521933"/>
    <w:rsid w:val="00521DE6"/>
    <w:rsid w:val="00521E1E"/>
    <w:rsid w:val="00522AED"/>
    <w:rsid w:val="00522BB3"/>
    <w:rsid w:val="00522D6A"/>
    <w:rsid w:val="00522F35"/>
    <w:rsid w:val="00522FB2"/>
    <w:rsid w:val="00523164"/>
    <w:rsid w:val="0052332A"/>
    <w:rsid w:val="005233ED"/>
    <w:rsid w:val="00523A90"/>
    <w:rsid w:val="005247D9"/>
    <w:rsid w:val="00524CE4"/>
    <w:rsid w:val="005250BE"/>
    <w:rsid w:val="005251CF"/>
    <w:rsid w:val="005261BC"/>
    <w:rsid w:val="00526A0B"/>
    <w:rsid w:val="00527ED0"/>
    <w:rsid w:val="00530014"/>
    <w:rsid w:val="00530507"/>
    <w:rsid w:val="00530740"/>
    <w:rsid w:val="00530AF1"/>
    <w:rsid w:val="00530C77"/>
    <w:rsid w:val="00530F39"/>
    <w:rsid w:val="00530F90"/>
    <w:rsid w:val="005319C4"/>
    <w:rsid w:val="00531D4A"/>
    <w:rsid w:val="005321B6"/>
    <w:rsid w:val="0053246F"/>
    <w:rsid w:val="005338C1"/>
    <w:rsid w:val="00533D9A"/>
    <w:rsid w:val="00534511"/>
    <w:rsid w:val="00535259"/>
    <w:rsid w:val="00535894"/>
    <w:rsid w:val="00536147"/>
    <w:rsid w:val="00536436"/>
    <w:rsid w:val="00536683"/>
    <w:rsid w:val="00536AF7"/>
    <w:rsid w:val="00536E96"/>
    <w:rsid w:val="00536F38"/>
    <w:rsid w:val="005372AF"/>
    <w:rsid w:val="00537BDA"/>
    <w:rsid w:val="00537ECB"/>
    <w:rsid w:val="00537F42"/>
    <w:rsid w:val="00537FBD"/>
    <w:rsid w:val="005401D8"/>
    <w:rsid w:val="0054080D"/>
    <w:rsid w:val="00540ACB"/>
    <w:rsid w:val="00540AF3"/>
    <w:rsid w:val="00541A72"/>
    <w:rsid w:val="00542364"/>
    <w:rsid w:val="00542E75"/>
    <w:rsid w:val="00542EAF"/>
    <w:rsid w:val="005432F4"/>
    <w:rsid w:val="005434C7"/>
    <w:rsid w:val="00543A39"/>
    <w:rsid w:val="00543CCA"/>
    <w:rsid w:val="00543F04"/>
    <w:rsid w:val="00543F83"/>
    <w:rsid w:val="0054425A"/>
    <w:rsid w:val="00544316"/>
    <w:rsid w:val="0054433B"/>
    <w:rsid w:val="005443F4"/>
    <w:rsid w:val="00544818"/>
    <w:rsid w:val="0054487C"/>
    <w:rsid w:val="00544D3C"/>
    <w:rsid w:val="0054535D"/>
    <w:rsid w:val="0054585E"/>
    <w:rsid w:val="00545D60"/>
    <w:rsid w:val="0054667F"/>
    <w:rsid w:val="005468FF"/>
    <w:rsid w:val="005469C2"/>
    <w:rsid w:val="00546F6B"/>
    <w:rsid w:val="005472EC"/>
    <w:rsid w:val="005473D4"/>
    <w:rsid w:val="005474CF"/>
    <w:rsid w:val="00547CB2"/>
    <w:rsid w:val="00547D48"/>
    <w:rsid w:val="00550472"/>
    <w:rsid w:val="00550BB3"/>
    <w:rsid w:val="00550D77"/>
    <w:rsid w:val="00550DD4"/>
    <w:rsid w:val="00550F16"/>
    <w:rsid w:val="005513DC"/>
    <w:rsid w:val="0055149E"/>
    <w:rsid w:val="005514ED"/>
    <w:rsid w:val="00551B1F"/>
    <w:rsid w:val="00551B81"/>
    <w:rsid w:val="00551E1A"/>
    <w:rsid w:val="0055227F"/>
    <w:rsid w:val="0055256E"/>
    <w:rsid w:val="005528DF"/>
    <w:rsid w:val="00552C6E"/>
    <w:rsid w:val="0055301A"/>
    <w:rsid w:val="00553BD8"/>
    <w:rsid w:val="00553D3B"/>
    <w:rsid w:val="00553D74"/>
    <w:rsid w:val="0055479C"/>
    <w:rsid w:val="00554990"/>
    <w:rsid w:val="00554C7D"/>
    <w:rsid w:val="005553DA"/>
    <w:rsid w:val="005557A5"/>
    <w:rsid w:val="00555812"/>
    <w:rsid w:val="00555C44"/>
    <w:rsid w:val="00555C94"/>
    <w:rsid w:val="00555EB7"/>
    <w:rsid w:val="00555F77"/>
    <w:rsid w:val="005563F9"/>
    <w:rsid w:val="005564F6"/>
    <w:rsid w:val="005568CA"/>
    <w:rsid w:val="00556A88"/>
    <w:rsid w:val="00556AAC"/>
    <w:rsid w:val="00557086"/>
    <w:rsid w:val="00557128"/>
    <w:rsid w:val="00557310"/>
    <w:rsid w:val="005573F6"/>
    <w:rsid w:val="00560059"/>
    <w:rsid w:val="00560C81"/>
    <w:rsid w:val="00561554"/>
    <w:rsid w:val="005615E5"/>
    <w:rsid w:val="0056166E"/>
    <w:rsid w:val="00561B6A"/>
    <w:rsid w:val="00562337"/>
    <w:rsid w:val="00562729"/>
    <w:rsid w:val="0056366A"/>
    <w:rsid w:val="005642C5"/>
    <w:rsid w:val="005654C0"/>
    <w:rsid w:val="005656F9"/>
    <w:rsid w:val="005657C3"/>
    <w:rsid w:val="00565946"/>
    <w:rsid w:val="00565CB3"/>
    <w:rsid w:val="00565CDD"/>
    <w:rsid w:val="00565DE9"/>
    <w:rsid w:val="00565E2D"/>
    <w:rsid w:val="00565F6D"/>
    <w:rsid w:val="00566105"/>
    <w:rsid w:val="0056643C"/>
    <w:rsid w:val="0056644D"/>
    <w:rsid w:val="00566670"/>
    <w:rsid w:val="00566B7A"/>
    <w:rsid w:val="005672A6"/>
    <w:rsid w:val="0056748D"/>
    <w:rsid w:val="00567567"/>
    <w:rsid w:val="0056767F"/>
    <w:rsid w:val="00567939"/>
    <w:rsid w:val="00567E24"/>
    <w:rsid w:val="00567FF6"/>
    <w:rsid w:val="00570EE0"/>
    <w:rsid w:val="005712EC"/>
    <w:rsid w:val="0057133A"/>
    <w:rsid w:val="00571540"/>
    <w:rsid w:val="0057161B"/>
    <w:rsid w:val="005716E8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AF8"/>
    <w:rsid w:val="00572D09"/>
    <w:rsid w:val="00572F49"/>
    <w:rsid w:val="005734D5"/>
    <w:rsid w:val="0057355E"/>
    <w:rsid w:val="00573842"/>
    <w:rsid w:val="005740A4"/>
    <w:rsid w:val="00574611"/>
    <w:rsid w:val="00574A0F"/>
    <w:rsid w:val="00575241"/>
    <w:rsid w:val="005754FE"/>
    <w:rsid w:val="00575A18"/>
    <w:rsid w:val="00575CE6"/>
    <w:rsid w:val="00576342"/>
    <w:rsid w:val="005768D3"/>
    <w:rsid w:val="005769DE"/>
    <w:rsid w:val="00576A5A"/>
    <w:rsid w:val="00576B17"/>
    <w:rsid w:val="00576CA7"/>
    <w:rsid w:val="00577291"/>
    <w:rsid w:val="005773D5"/>
    <w:rsid w:val="00577760"/>
    <w:rsid w:val="00577AC1"/>
    <w:rsid w:val="00577B93"/>
    <w:rsid w:val="00577C78"/>
    <w:rsid w:val="005801EA"/>
    <w:rsid w:val="00580AFE"/>
    <w:rsid w:val="00580B59"/>
    <w:rsid w:val="00581538"/>
    <w:rsid w:val="005815CF"/>
    <w:rsid w:val="0058165F"/>
    <w:rsid w:val="00581A14"/>
    <w:rsid w:val="00581AAF"/>
    <w:rsid w:val="00581AE7"/>
    <w:rsid w:val="00581E93"/>
    <w:rsid w:val="00582183"/>
    <w:rsid w:val="005824ED"/>
    <w:rsid w:val="0058306C"/>
    <w:rsid w:val="00583CF9"/>
    <w:rsid w:val="00583D60"/>
    <w:rsid w:val="00583DEA"/>
    <w:rsid w:val="0058402B"/>
    <w:rsid w:val="00584256"/>
    <w:rsid w:val="00584607"/>
    <w:rsid w:val="0058460D"/>
    <w:rsid w:val="0058465D"/>
    <w:rsid w:val="00584CF8"/>
    <w:rsid w:val="005854B5"/>
    <w:rsid w:val="0058552A"/>
    <w:rsid w:val="005857A2"/>
    <w:rsid w:val="005858E0"/>
    <w:rsid w:val="00586174"/>
    <w:rsid w:val="005867B8"/>
    <w:rsid w:val="00586A2E"/>
    <w:rsid w:val="00586E3F"/>
    <w:rsid w:val="005871D3"/>
    <w:rsid w:val="0058753F"/>
    <w:rsid w:val="0058761D"/>
    <w:rsid w:val="0059016B"/>
    <w:rsid w:val="005902A3"/>
    <w:rsid w:val="00590D54"/>
    <w:rsid w:val="005912F4"/>
    <w:rsid w:val="0059192C"/>
    <w:rsid w:val="00591BF2"/>
    <w:rsid w:val="005921DE"/>
    <w:rsid w:val="00592247"/>
    <w:rsid w:val="0059334C"/>
    <w:rsid w:val="005933E0"/>
    <w:rsid w:val="005934EF"/>
    <w:rsid w:val="00593F54"/>
    <w:rsid w:val="005942E4"/>
    <w:rsid w:val="00594969"/>
    <w:rsid w:val="00595B13"/>
    <w:rsid w:val="00595ECA"/>
    <w:rsid w:val="0059608D"/>
    <w:rsid w:val="00596186"/>
    <w:rsid w:val="00596449"/>
    <w:rsid w:val="005967E1"/>
    <w:rsid w:val="00596809"/>
    <w:rsid w:val="00596934"/>
    <w:rsid w:val="00597189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437"/>
    <w:rsid w:val="005A1E4B"/>
    <w:rsid w:val="005A23BD"/>
    <w:rsid w:val="005A2A0F"/>
    <w:rsid w:val="005A3478"/>
    <w:rsid w:val="005A356F"/>
    <w:rsid w:val="005A35BE"/>
    <w:rsid w:val="005A36F3"/>
    <w:rsid w:val="005A3CDB"/>
    <w:rsid w:val="005A3F43"/>
    <w:rsid w:val="005A42E4"/>
    <w:rsid w:val="005A44B2"/>
    <w:rsid w:val="005A4B77"/>
    <w:rsid w:val="005A54C6"/>
    <w:rsid w:val="005A58B4"/>
    <w:rsid w:val="005A5A38"/>
    <w:rsid w:val="005A5BE9"/>
    <w:rsid w:val="005A5E8E"/>
    <w:rsid w:val="005A76F3"/>
    <w:rsid w:val="005B0564"/>
    <w:rsid w:val="005B1042"/>
    <w:rsid w:val="005B125A"/>
    <w:rsid w:val="005B1522"/>
    <w:rsid w:val="005B16DD"/>
    <w:rsid w:val="005B179E"/>
    <w:rsid w:val="005B17A9"/>
    <w:rsid w:val="005B241C"/>
    <w:rsid w:val="005B289D"/>
    <w:rsid w:val="005B294D"/>
    <w:rsid w:val="005B2FD0"/>
    <w:rsid w:val="005B31FA"/>
    <w:rsid w:val="005B33F5"/>
    <w:rsid w:val="005B35AB"/>
    <w:rsid w:val="005B40EA"/>
    <w:rsid w:val="005B4286"/>
    <w:rsid w:val="005B459C"/>
    <w:rsid w:val="005B45C5"/>
    <w:rsid w:val="005B537B"/>
    <w:rsid w:val="005B5813"/>
    <w:rsid w:val="005B5840"/>
    <w:rsid w:val="005B5A26"/>
    <w:rsid w:val="005B5A41"/>
    <w:rsid w:val="005B5B3F"/>
    <w:rsid w:val="005B6585"/>
    <w:rsid w:val="005B673C"/>
    <w:rsid w:val="005B677E"/>
    <w:rsid w:val="005B69A4"/>
    <w:rsid w:val="005B6A9D"/>
    <w:rsid w:val="005B6F5D"/>
    <w:rsid w:val="005B73E6"/>
    <w:rsid w:val="005B762D"/>
    <w:rsid w:val="005B7F2A"/>
    <w:rsid w:val="005C008A"/>
    <w:rsid w:val="005C0AA0"/>
    <w:rsid w:val="005C0AB3"/>
    <w:rsid w:val="005C1457"/>
    <w:rsid w:val="005C15E6"/>
    <w:rsid w:val="005C1B63"/>
    <w:rsid w:val="005C1DA5"/>
    <w:rsid w:val="005C212C"/>
    <w:rsid w:val="005C2141"/>
    <w:rsid w:val="005C235D"/>
    <w:rsid w:val="005C2AAD"/>
    <w:rsid w:val="005C2E0A"/>
    <w:rsid w:val="005C3007"/>
    <w:rsid w:val="005C3298"/>
    <w:rsid w:val="005C3AAC"/>
    <w:rsid w:val="005C4256"/>
    <w:rsid w:val="005C496C"/>
    <w:rsid w:val="005C4C66"/>
    <w:rsid w:val="005C5334"/>
    <w:rsid w:val="005C55F6"/>
    <w:rsid w:val="005C579D"/>
    <w:rsid w:val="005C6EF7"/>
    <w:rsid w:val="005C6F01"/>
    <w:rsid w:val="005C72BE"/>
    <w:rsid w:val="005C7524"/>
    <w:rsid w:val="005C76C7"/>
    <w:rsid w:val="005C7CB2"/>
    <w:rsid w:val="005C7F35"/>
    <w:rsid w:val="005D0028"/>
    <w:rsid w:val="005D0BFC"/>
    <w:rsid w:val="005D0F71"/>
    <w:rsid w:val="005D1290"/>
    <w:rsid w:val="005D1409"/>
    <w:rsid w:val="005D1A55"/>
    <w:rsid w:val="005D1E0C"/>
    <w:rsid w:val="005D20FC"/>
    <w:rsid w:val="005D218E"/>
    <w:rsid w:val="005D21BF"/>
    <w:rsid w:val="005D23B7"/>
    <w:rsid w:val="005D2544"/>
    <w:rsid w:val="005D2931"/>
    <w:rsid w:val="005D2CB0"/>
    <w:rsid w:val="005D2E2B"/>
    <w:rsid w:val="005D3B48"/>
    <w:rsid w:val="005D3D2F"/>
    <w:rsid w:val="005D3E24"/>
    <w:rsid w:val="005D40E9"/>
    <w:rsid w:val="005D4981"/>
    <w:rsid w:val="005D4A50"/>
    <w:rsid w:val="005D4FBA"/>
    <w:rsid w:val="005D5F84"/>
    <w:rsid w:val="005D5FD6"/>
    <w:rsid w:val="005D6A5D"/>
    <w:rsid w:val="005D6BB3"/>
    <w:rsid w:val="005D709E"/>
    <w:rsid w:val="005D71C8"/>
    <w:rsid w:val="005D7425"/>
    <w:rsid w:val="005D75D1"/>
    <w:rsid w:val="005D771C"/>
    <w:rsid w:val="005E082C"/>
    <w:rsid w:val="005E0B59"/>
    <w:rsid w:val="005E0BB8"/>
    <w:rsid w:val="005E1067"/>
    <w:rsid w:val="005E14AB"/>
    <w:rsid w:val="005E1D0C"/>
    <w:rsid w:val="005E1DE1"/>
    <w:rsid w:val="005E1EFC"/>
    <w:rsid w:val="005E204F"/>
    <w:rsid w:val="005E2075"/>
    <w:rsid w:val="005E2CC0"/>
    <w:rsid w:val="005E2E3E"/>
    <w:rsid w:val="005E39BD"/>
    <w:rsid w:val="005E3A7E"/>
    <w:rsid w:val="005E3B9D"/>
    <w:rsid w:val="005E545F"/>
    <w:rsid w:val="005E5714"/>
    <w:rsid w:val="005E5BAC"/>
    <w:rsid w:val="005E5BD1"/>
    <w:rsid w:val="005E626F"/>
    <w:rsid w:val="005E6295"/>
    <w:rsid w:val="005E62A4"/>
    <w:rsid w:val="005E64EF"/>
    <w:rsid w:val="005E6CE4"/>
    <w:rsid w:val="005E6D0E"/>
    <w:rsid w:val="005E7266"/>
    <w:rsid w:val="005E7466"/>
    <w:rsid w:val="005E796B"/>
    <w:rsid w:val="005E7B4F"/>
    <w:rsid w:val="005E7DBC"/>
    <w:rsid w:val="005F00A9"/>
    <w:rsid w:val="005F0C42"/>
    <w:rsid w:val="005F12F8"/>
    <w:rsid w:val="005F13DF"/>
    <w:rsid w:val="005F1419"/>
    <w:rsid w:val="005F1760"/>
    <w:rsid w:val="005F17FF"/>
    <w:rsid w:val="005F1A42"/>
    <w:rsid w:val="005F1CDE"/>
    <w:rsid w:val="005F1D4C"/>
    <w:rsid w:val="005F26B8"/>
    <w:rsid w:val="005F27F8"/>
    <w:rsid w:val="005F35B3"/>
    <w:rsid w:val="005F3E86"/>
    <w:rsid w:val="005F3E8F"/>
    <w:rsid w:val="005F4495"/>
    <w:rsid w:val="005F4944"/>
    <w:rsid w:val="005F4AE3"/>
    <w:rsid w:val="005F4D0A"/>
    <w:rsid w:val="005F4E6B"/>
    <w:rsid w:val="005F5988"/>
    <w:rsid w:val="005F5D7A"/>
    <w:rsid w:val="005F5D83"/>
    <w:rsid w:val="005F606E"/>
    <w:rsid w:val="005F61AE"/>
    <w:rsid w:val="005F61CD"/>
    <w:rsid w:val="005F6425"/>
    <w:rsid w:val="005F6E42"/>
    <w:rsid w:val="005F7038"/>
    <w:rsid w:val="005F771D"/>
    <w:rsid w:val="005F7D81"/>
    <w:rsid w:val="00600402"/>
    <w:rsid w:val="00600698"/>
    <w:rsid w:val="00600D8B"/>
    <w:rsid w:val="00601A61"/>
    <w:rsid w:val="00601BBB"/>
    <w:rsid w:val="00601CFF"/>
    <w:rsid w:val="00601EDE"/>
    <w:rsid w:val="00602059"/>
    <w:rsid w:val="006021B7"/>
    <w:rsid w:val="006030F7"/>
    <w:rsid w:val="00603102"/>
    <w:rsid w:val="00603A65"/>
    <w:rsid w:val="00603C8F"/>
    <w:rsid w:val="00603DC3"/>
    <w:rsid w:val="00603E68"/>
    <w:rsid w:val="006040AC"/>
    <w:rsid w:val="00604DCC"/>
    <w:rsid w:val="00604E8A"/>
    <w:rsid w:val="00605116"/>
    <w:rsid w:val="006055D2"/>
    <w:rsid w:val="00605A61"/>
    <w:rsid w:val="00605C35"/>
    <w:rsid w:val="00605CBD"/>
    <w:rsid w:val="00605D15"/>
    <w:rsid w:val="006062CE"/>
    <w:rsid w:val="006073BD"/>
    <w:rsid w:val="00607A30"/>
    <w:rsid w:val="00607EC4"/>
    <w:rsid w:val="00610728"/>
    <w:rsid w:val="00610873"/>
    <w:rsid w:val="00610DD3"/>
    <w:rsid w:val="00610EA7"/>
    <w:rsid w:val="00611103"/>
    <w:rsid w:val="006113B6"/>
    <w:rsid w:val="0061150F"/>
    <w:rsid w:val="00611846"/>
    <w:rsid w:val="00611E0E"/>
    <w:rsid w:val="006120BB"/>
    <w:rsid w:val="00612512"/>
    <w:rsid w:val="00612BA9"/>
    <w:rsid w:val="00612C16"/>
    <w:rsid w:val="00612F8F"/>
    <w:rsid w:val="00612F92"/>
    <w:rsid w:val="0061343C"/>
    <w:rsid w:val="00613C0D"/>
    <w:rsid w:val="00613E3C"/>
    <w:rsid w:val="00613E5A"/>
    <w:rsid w:val="00614073"/>
    <w:rsid w:val="006141B5"/>
    <w:rsid w:val="006145E0"/>
    <w:rsid w:val="006149F9"/>
    <w:rsid w:val="00614DBA"/>
    <w:rsid w:val="0061544E"/>
    <w:rsid w:val="006156CC"/>
    <w:rsid w:val="006157D2"/>
    <w:rsid w:val="00615937"/>
    <w:rsid w:val="0061596C"/>
    <w:rsid w:val="00615D91"/>
    <w:rsid w:val="00615FEC"/>
    <w:rsid w:val="00616409"/>
    <w:rsid w:val="00616E64"/>
    <w:rsid w:val="0061714A"/>
    <w:rsid w:val="00617502"/>
    <w:rsid w:val="00617AEE"/>
    <w:rsid w:val="00617BA9"/>
    <w:rsid w:val="00617DB6"/>
    <w:rsid w:val="006201F8"/>
    <w:rsid w:val="00620341"/>
    <w:rsid w:val="00620955"/>
    <w:rsid w:val="00620A8A"/>
    <w:rsid w:val="00620F97"/>
    <w:rsid w:val="0062109E"/>
    <w:rsid w:val="006211DE"/>
    <w:rsid w:val="00621B1F"/>
    <w:rsid w:val="0062288C"/>
    <w:rsid w:val="00623489"/>
    <w:rsid w:val="006235BC"/>
    <w:rsid w:val="00623748"/>
    <w:rsid w:val="00624350"/>
    <w:rsid w:val="006258CF"/>
    <w:rsid w:val="00625A0F"/>
    <w:rsid w:val="00625C9C"/>
    <w:rsid w:val="00625E2E"/>
    <w:rsid w:val="00625EB9"/>
    <w:rsid w:val="00625F55"/>
    <w:rsid w:val="0062613A"/>
    <w:rsid w:val="00626222"/>
    <w:rsid w:val="00626B77"/>
    <w:rsid w:val="00626C87"/>
    <w:rsid w:val="006270D6"/>
    <w:rsid w:val="006273DA"/>
    <w:rsid w:val="00627B5A"/>
    <w:rsid w:val="00627C7B"/>
    <w:rsid w:val="00627E26"/>
    <w:rsid w:val="006301E5"/>
    <w:rsid w:val="00630330"/>
    <w:rsid w:val="00630842"/>
    <w:rsid w:val="00630C86"/>
    <w:rsid w:val="00630DDF"/>
    <w:rsid w:val="00631000"/>
    <w:rsid w:val="0063134C"/>
    <w:rsid w:val="006318A3"/>
    <w:rsid w:val="00631B03"/>
    <w:rsid w:val="00631B4F"/>
    <w:rsid w:val="00632675"/>
    <w:rsid w:val="00633AFB"/>
    <w:rsid w:val="00633C3D"/>
    <w:rsid w:val="00634010"/>
    <w:rsid w:val="0063431E"/>
    <w:rsid w:val="00634C76"/>
    <w:rsid w:val="00634F15"/>
    <w:rsid w:val="0063529A"/>
    <w:rsid w:val="006352E5"/>
    <w:rsid w:val="0063574F"/>
    <w:rsid w:val="00635DB8"/>
    <w:rsid w:val="006361F4"/>
    <w:rsid w:val="006366C3"/>
    <w:rsid w:val="00636A0F"/>
    <w:rsid w:val="00636DD8"/>
    <w:rsid w:val="00637382"/>
    <w:rsid w:val="00637726"/>
    <w:rsid w:val="00637766"/>
    <w:rsid w:val="006378D3"/>
    <w:rsid w:val="00640023"/>
    <w:rsid w:val="00640FC3"/>
    <w:rsid w:val="00641557"/>
    <w:rsid w:val="0064163C"/>
    <w:rsid w:val="006417DD"/>
    <w:rsid w:val="00641B33"/>
    <w:rsid w:val="00641C7A"/>
    <w:rsid w:val="00641D00"/>
    <w:rsid w:val="00641EC0"/>
    <w:rsid w:val="00642593"/>
    <w:rsid w:val="006426F2"/>
    <w:rsid w:val="00642B12"/>
    <w:rsid w:val="00643327"/>
    <w:rsid w:val="00643F0D"/>
    <w:rsid w:val="006445B0"/>
    <w:rsid w:val="00644CE6"/>
    <w:rsid w:val="00644D65"/>
    <w:rsid w:val="00645085"/>
    <w:rsid w:val="00645DE2"/>
    <w:rsid w:val="00645DE3"/>
    <w:rsid w:val="006462AA"/>
    <w:rsid w:val="00646AAC"/>
    <w:rsid w:val="006470FB"/>
    <w:rsid w:val="0064727D"/>
    <w:rsid w:val="00647960"/>
    <w:rsid w:val="006504E2"/>
    <w:rsid w:val="006507CF"/>
    <w:rsid w:val="006509C3"/>
    <w:rsid w:val="00651289"/>
    <w:rsid w:val="00651317"/>
    <w:rsid w:val="006514B1"/>
    <w:rsid w:val="006515BC"/>
    <w:rsid w:val="00651CCB"/>
    <w:rsid w:val="00651CE7"/>
    <w:rsid w:val="00651E04"/>
    <w:rsid w:val="00651E34"/>
    <w:rsid w:val="00651E4F"/>
    <w:rsid w:val="0065223C"/>
    <w:rsid w:val="0065231A"/>
    <w:rsid w:val="00652364"/>
    <w:rsid w:val="0065269F"/>
    <w:rsid w:val="00652B54"/>
    <w:rsid w:val="00653172"/>
    <w:rsid w:val="00653284"/>
    <w:rsid w:val="006538F3"/>
    <w:rsid w:val="00653ED9"/>
    <w:rsid w:val="006542DA"/>
    <w:rsid w:val="00654649"/>
    <w:rsid w:val="00654A8B"/>
    <w:rsid w:val="0065569E"/>
    <w:rsid w:val="00655AD8"/>
    <w:rsid w:val="00655C21"/>
    <w:rsid w:val="006564DA"/>
    <w:rsid w:val="006566A1"/>
    <w:rsid w:val="00656931"/>
    <w:rsid w:val="00656ABF"/>
    <w:rsid w:val="00656DF1"/>
    <w:rsid w:val="00656E1D"/>
    <w:rsid w:val="0065728B"/>
    <w:rsid w:val="0065740C"/>
    <w:rsid w:val="006575B3"/>
    <w:rsid w:val="006579FB"/>
    <w:rsid w:val="00657DD2"/>
    <w:rsid w:val="00657DD5"/>
    <w:rsid w:val="00657F55"/>
    <w:rsid w:val="0066007E"/>
    <w:rsid w:val="00660384"/>
    <w:rsid w:val="006609E4"/>
    <w:rsid w:val="00660A77"/>
    <w:rsid w:val="00660ABA"/>
    <w:rsid w:val="00660BA2"/>
    <w:rsid w:val="00660DC7"/>
    <w:rsid w:val="00660FE0"/>
    <w:rsid w:val="006610BF"/>
    <w:rsid w:val="00661BAB"/>
    <w:rsid w:val="00661CFD"/>
    <w:rsid w:val="0066245F"/>
    <w:rsid w:val="00662487"/>
    <w:rsid w:val="00662BB5"/>
    <w:rsid w:val="00662FF9"/>
    <w:rsid w:val="00663FB5"/>
    <w:rsid w:val="00663FF3"/>
    <w:rsid w:val="00664481"/>
    <w:rsid w:val="00664B5A"/>
    <w:rsid w:val="006654A8"/>
    <w:rsid w:val="00665947"/>
    <w:rsid w:val="00666276"/>
    <w:rsid w:val="0066651A"/>
    <w:rsid w:val="00666660"/>
    <w:rsid w:val="00666708"/>
    <w:rsid w:val="006670A1"/>
    <w:rsid w:val="0066712B"/>
    <w:rsid w:val="0066727C"/>
    <w:rsid w:val="0066747C"/>
    <w:rsid w:val="00667662"/>
    <w:rsid w:val="006679FD"/>
    <w:rsid w:val="00667E16"/>
    <w:rsid w:val="0067030A"/>
    <w:rsid w:val="00670838"/>
    <w:rsid w:val="00670C83"/>
    <w:rsid w:val="00670F56"/>
    <w:rsid w:val="006715D9"/>
    <w:rsid w:val="00671DE9"/>
    <w:rsid w:val="00671E34"/>
    <w:rsid w:val="006726EB"/>
    <w:rsid w:val="00673123"/>
    <w:rsid w:val="006737C8"/>
    <w:rsid w:val="0067427C"/>
    <w:rsid w:val="00674365"/>
    <w:rsid w:val="006747A9"/>
    <w:rsid w:val="006747C5"/>
    <w:rsid w:val="00674940"/>
    <w:rsid w:val="00674AC4"/>
    <w:rsid w:val="0067517A"/>
    <w:rsid w:val="0067536C"/>
    <w:rsid w:val="00675381"/>
    <w:rsid w:val="0067542F"/>
    <w:rsid w:val="00675630"/>
    <w:rsid w:val="006758C1"/>
    <w:rsid w:val="006758DD"/>
    <w:rsid w:val="00675B79"/>
    <w:rsid w:val="0067606B"/>
    <w:rsid w:val="00676C09"/>
    <w:rsid w:val="00677058"/>
    <w:rsid w:val="0067705F"/>
    <w:rsid w:val="006770DF"/>
    <w:rsid w:val="006771C3"/>
    <w:rsid w:val="006771F7"/>
    <w:rsid w:val="00677C93"/>
    <w:rsid w:val="00677C9B"/>
    <w:rsid w:val="006801A4"/>
    <w:rsid w:val="006802AC"/>
    <w:rsid w:val="0068049D"/>
    <w:rsid w:val="00680575"/>
    <w:rsid w:val="00680801"/>
    <w:rsid w:val="00680881"/>
    <w:rsid w:val="00680944"/>
    <w:rsid w:val="0068099E"/>
    <w:rsid w:val="00680BC4"/>
    <w:rsid w:val="006813B6"/>
    <w:rsid w:val="00681475"/>
    <w:rsid w:val="006817AC"/>
    <w:rsid w:val="00681BFE"/>
    <w:rsid w:val="00682011"/>
    <w:rsid w:val="0068220C"/>
    <w:rsid w:val="00682217"/>
    <w:rsid w:val="00682345"/>
    <w:rsid w:val="00682447"/>
    <w:rsid w:val="00682A48"/>
    <w:rsid w:val="00682B0F"/>
    <w:rsid w:val="00682C1E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36B"/>
    <w:rsid w:val="00684574"/>
    <w:rsid w:val="00684642"/>
    <w:rsid w:val="00684837"/>
    <w:rsid w:val="00684B4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077A"/>
    <w:rsid w:val="006910E0"/>
    <w:rsid w:val="0069117C"/>
    <w:rsid w:val="00692069"/>
    <w:rsid w:val="006921D8"/>
    <w:rsid w:val="00692BB7"/>
    <w:rsid w:val="006934B8"/>
    <w:rsid w:val="006935AC"/>
    <w:rsid w:val="006938BD"/>
    <w:rsid w:val="0069391D"/>
    <w:rsid w:val="006950D7"/>
    <w:rsid w:val="006951C2"/>
    <w:rsid w:val="0069572E"/>
    <w:rsid w:val="00695900"/>
    <w:rsid w:val="00695CAD"/>
    <w:rsid w:val="006963E8"/>
    <w:rsid w:val="0069651B"/>
    <w:rsid w:val="00696914"/>
    <w:rsid w:val="00696A00"/>
    <w:rsid w:val="00696C2F"/>
    <w:rsid w:val="00696F20"/>
    <w:rsid w:val="00697502"/>
    <w:rsid w:val="00697F72"/>
    <w:rsid w:val="006A004E"/>
    <w:rsid w:val="006A0094"/>
    <w:rsid w:val="006A0540"/>
    <w:rsid w:val="006A14CC"/>
    <w:rsid w:val="006A1829"/>
    <w:rsid w:val="006A1B0E"/>
    <w:rsid w:val="006A1B37"/>
    <w:rsid w:val="006A2695"/>
    <w:rsid w:val="006A2762"/>
    <w:rsid w:val="006A2A27"/>
    <w:rsid w:val="006A2F21"/>
    <w:rsid w:val="006A314E"/>
    <w:rsid w:val="006A3427"/>
    <w:rsid w:val="006A3ED8"/>
    <w:rsid w:val="006A4C6C"/>
    <w:rsid w:val="006A5A21"/>
    <w:rsid w:val="006A5E76"/>
    <w:rsid w:val="006A708F"/>
    <w:rsid w:val="006A738D"/>
    <w:rsid w:val="006A7E97"/>
    <w:rsid w:val="006B0486"/>
    <w:rsid w:val="006B0D9B"/>
    <w:rsid w:val="006B0E8B"/>
    <w:rsid w:val="006B104A"/>
    <w:rsid w:val="006B1A94"/>
    <w:rsid w:val="006B1C27"/>
    <w:rsid w:val="006B1C94"/>
    <w:rsid w:val="006B2356"/>
    <w:rsid w:val="006B2547"/>
    <w:rsid w:val="006B3010"/>
    <w:rsid w:val="006B3754"/>
    <w:rsid w:val="006B3848"/>
    <w:rsid w:val="006B3B4D"/>
    <w:rsid w:val="006B463F"/>
    <w:rsid w:val="006B4698"/>
    <w:rsid w:val="006B4892"/>
    <w:rsid w:val="006B49E0"/>
    <w:rsid w:val="006B4CFD"/>
    <w:rsid w:val="006B51C2"/>
    <w:rsid w:val="006B5B81"/>
    <w:rsid w:val="006B5D39"/>
    <w:rsid w:val="006B5FD1"/>
    <w:rsid w:val="006B62E1"/>
    <w:rsid w:val="006B6331"/>
    <w:rsid w:val="006B68D1"/>
    <w:rsid w:val="006B69AA"/>
    <w:rsid w:val="006B6ACF"/>
    <w:rsid w:val="006B6B61"/>
    <w:rsid w:val="006C0092"/>
    <w:rsid w:val="006C00A9"/>
    <w:rsid w:val="006C00B9"/>
    <w:rsid w:val="006C01F9"/>
    <w:rsid w:val="006C0369"/>
    <w:rsid w:val="006C0B66"/>
    <w:rsid w:val="006C0C64"/>
    <w:rsid w:val="006C0EDD"/>
    <w:rsid w:val="006C19BE"/>
    <w:rsid w:val="006C1C84"/>
    <w:rsid w:val="006C2077"/>
    <w:rsid w:val="006C231B"/>
    <w:rsid w:val="006C2465"/>
    <w:rsid w:val="006C2910"/>
    <w:rsid w:val="006C2A15"/>
    <w:rsid w:val="006C2B5E"/>
    <w:rsid w:val="006C3546"/>
    <w:rsid w:val="006C38B7"/>
    <w:rsid w:val="006C3B3D"/>
    <w:rsid w:val="006C3C42"/>
    <w:rsid w:val="006C3DB1"/>
    <w:rsid w:val="006C3F08"/>
    <w:rsid w:val="006C3F9D"/>
    <w:rsid w:val="006C4F56"/>
    <w:rsid w:val="006C57ED"/>
    <w:rsid w:val="006C6D80"/>
    <w:rsid w:val="006C7EC4"/>
    <w:rsid w:val="006D03D2"/>
    <w:rsid w:val="006D0510"/>
    <w:rsid w:val="006D0C1B"/>
    <w:rsid w:val="006D0C4B"/>
    <w:rsid w:val="006D1512"/>
    <w:rsid w:val="006D17AE"/>
    <w:rsid w:val="006D23A8"/>
    <w:rsid w:val="006D26EA"/>
    <w:rsid w:val="006D2746"/>
    <w:rsid w:val="006D30E5"/>
    <w:rsid w:val="006D32CA"/>
    <w:rsid w:val="006D381F"/>
    <w:rsid w:val="006D3AA0"/>
    <w:rsid w:val="006D3CC6"/>
    <w:rsid w:val="006D3F37"/>
    <w:rsid w:val="006D4112"/>
    <w:rsid w:val="006D4458"/>
    <w:rsid w:val="006D4582"/>
    <w:rsid w:val="006D4A6E"/>
    <w:rsid w:val="006D4BAD"/>
    <w:rsid w:val="006D4DA4"/>
    <w:rsid w:val="006D503E"/>
    <w:rsid w:val="006D5691"/>
    <w:rsid w:val="006D5754"/>
    <w:rsid w:val="006D5DED"/>
    <w:rsid w:val="006D629F"/>
    <w:rsid w:val="006D639D"/>
    <w:rsid w:val="006D687C"/>
    <w:rsid w:val="006D6CB6"/>
    <w:rsid w:val="006D6F1A"/>
    <w:rsid w:val="006D7AEA"/>
    <w:rsid w:val="006D7BC2"/>
    <w:rsid w:val="006D7E58"/>
    <w:rsid w:val="006D7F6D"/>
    <w:rsid w:val="006D7FF5"/>
    <w:rsid w:val="006E0002"/>
    <w:rsid w:val="006E0758"/>
    <w:rsid w:val="006E0B1B"/>
    <w:rsid w:val="006E0FE8"/>
    <w:rsid w:val="006E1138"/>
    <w:rsid w:val="006E13D8"/>
    <w:rsid w:val="006E18E4"/>
    <w:rsid w:val="006E1AB3"/>
    <w:rsid w:val="006E1E53"/>
    <w:rsid w:val="006E2405"/>
    <w:rsid w:val="006E288C"/>
    <w:rsid w:val="006E29B4"/>
    <w:rsid w:val="006E2B74"/>
    <w:rsid w:val="006E2FE5"/>
    <w:rsid w:val="006E34B9"/>
    <w:rsid w:val="006E38ED"/>
    <w:rsid w:val="006E3C77"/>
    <w:rsid w:val="006E3DA0"/>
    <w:rsid w:val="006E45E4"/>
    <w:rsid w:val="006E4837"/>
    <w:rsid w:val="006E48AC"/>
    <w:rsid w:val="006E49F1"/>
    <w:rsid w:val="006E4BAD"/>
    <w:rsid w:val="006E4E4B"/>
    <w:rsid w:val="006E5454"/>
    <w:rsid w:val="006E565C"/>
    <w:rsid w:val="006E5C1C"/>
    <w:rsid w:val="006E6103"/>
    <w:rsid w:val="006E66A2"/>
    <w:rsid w:val="006E672F"/>
    <w:rsid w:val="006E748B"/>
    <w:rsid w:val="006E75AE"/>
    <w:rsid w:val="006E78F1"/>
    <w:rsid w:val="006E7916"/>
    <w:rsid w:val="006E7928"/>
    <w:rsid w:val="006F03F0"/>
    <w:rsid w:val="006F0A0F"/>
    <w:rsid w:val="006F0ED0"/>
    <w:rsid w:val="006F1445"/>
    <w:rsid w:val="006F1B26"/>
    <w:rsid w:val="006F221B"/>
    <w:rsid w:val="006F29D1"/>
    <w:rsid w:val="006F30BF"/>
    <w:rsid w:val="006F326E"/>
    <w:rsid w:val="006F347C"/>
    <w:rsid w:val="006F35F2"/>
    <w:rsid w:val="006F372A"/>
    <w:rsid w:val="006F39D1"/>
    <w:rsid w:val="006F3E24"/>
    <w:rsid w:val="006F3E5C"/>
    <w:rsid w:val="006F43D5"/>
    <w:rsid w:val="006F451D"/>
    <w:rsid w:val="006F4B32"/>
    <w:rsid w:val="006F5506"/>
    <w:rsid w:val="006F5571"/>
    <w:rsid w:val="006F578E"/>
    <w:rsid w:val="006F5BED"/>
    <w:rsid w:val="006F5E36"/>
    <w:rsid w:val="006F6203"/>
    <w:rsid w:val="006F66B2"/>
    <w:rsid w:val="006F68D8"/>
    <w:rsid w:val="006F6EEE"/>
    <w:rsid w:val="006F707F"/>
    <w:rsid w:val="006F7885"/>
    <w:rsid w:val="006F7DB6"/>
    <w:rsid w:val="007002D4"/>
    <w:rsid w:val="00701006"/>
    <w:rsid w:val="0070156A"/>
    <w:rsid w:val="00701959"/>
    <w:rsid w:val="00701A46"/>
    <w:rsid w:val="00701CA8"/>
    <w:rsid w:val="007020C6"/>
    <w:rsid w:val="007021C4"/>
    <w:rsid w:val="00702229"/>
    <w:rsid w:val="00702340"/>
    <w:rsid w:val="007023C3"/>
    <w:rsid w:val="00702A9F"/>
    <w:rsid w:val="0070380A"/>
    <w:rsid w:val="00703E74"/>
    <w:rsid w:val="00704384"/>
    <w:rsid w:val="007047A5"/>
    <w:rsid w:val="00704970"/>
    <w:rsid w:val="00704C79"/>
    <w:rsid w:val="0070527A"/>
    <w:rsid w:val="007059BD"/>
    <w:rsid w:val="00705B2A"/>
    <w:rsid w:val="00705BD2"/>
    <w:rsid w:val="00705CF9"/>
    <w:rsid w:val="00705FBF"/>
    <w:rsid w:val="0070625A"/>
    <w:rsid w:val="00706560"/>
    <w:rsid w:val="00706D99"/>
    <w:rsid w:val="00706FAA"/>
    <w:rsid w:val="007070D6"/>
    <w:rsid w:val="00707232"/>
    <w:rsid w:val="0070751E"/>
    <w:rsid w:val="00707617"/>
    <w:rsid w:val="007076E9"/>
    <w:rsid w:val="007077B5"/>
    <w:rsid w:val="007100CF"/>
    <w:rsid w:val="0071056F"/>
    <w:rsid w:val="007108B1"/>
    <w:rsid w:val="00710AA6"/>
    <w:rsid w:val="00710DEE"/>
    <w:rsid w:val="00710EC5"/>
    <w:rsid w:val="0071119A"/>
    <w:rsid w:val="00711215"/>
    <w:rsid w:val="007114C7"/>
    <w:rsid w:val="007115EB"/>
    <w:rsid w:val="00711627"/>
    <w:rsid w:val="00711B9D"/>
    <w:rsid w:val="007122DF"/>
    <w:rsid w:val="007128D1"/>
    <w:rsid w:val="007129EC"/>
    <w:rsid w:val="00712D99"/>
    <w:rsid w:val="00712EEB"/>
    <w:rsid w:val="00712F07"/>
    <w:rsid w:val="00713222"/>
    <w:rsid w:val="007132DF"/>
    <w:rsid w:val="007139B7"/>
    <w:rsid w:val="007139BC"/>
    <w:rsid w:val="00713D20"/>
    <w:rsid w:val="00713D63"/>
    <w:rsid w:val="00714013"/>
    <w:rsid w:val="00714304"/>
    <w:rsid w:val="00714542"/>
    <w:rsid w:val="00714602"/>
    <w:rsid w:val="00714B19"/>
    <w:rsid w:val="00714CB7"/>
    <w:rsid w:val="0071520C"/>
    <w:rsid w:val="00715475"/>
    <w:rsid w:val="00715D75"/>
    <w:rsid w:val="007160F2"/>
    <w:rsid w:val="00716259"/>
    <w:rsid w:val="007163D5"/>
    <w:rsid w:val="00716A0C"/>
    <w:rsid w:val="00716A80"/>
    <w:rsid w:val="00716C03"/>
    <w:rsid w:val="00716C88"/>
    <w:rsid w:val="00716DDE"/>
    <w:rsid w:val="00716F81"/>
    <w:rsid w:val="00717650"/>
    <w:rsid w:val="00717E4A"/>
    <w:rsid w:val="00717E8E"/>
    <w:rsid w:val="007200B6"/>
    <w:rsid w:val="00720458"/>
    <w:rsid w:val="00720491"/>
    <w:rsid w:val="007209C6"/>
    <w:rsid w:val="00721152"/>
    <w:rsid w:val="00721A82"/>
    <w:rsid w:val="00721C55"/>
    <w:rsid w:val="00721E6C"/>
    <w:rsid w:val="007225B4"/>
    <w:rsid w:val="0072260F"/>
    <w:rsid w:val="00722B00"/>
    <w:rsid w:val="00722B6B"/>
    <w:rsid w:val="00722D97"/>
    <w:rsid w:val="0072334E"/>
    <w:rsid w:val="007234BF"/>
    <w:rsid w:val="00724A6B"/>
    <w:rsid w:val="00724ABE"/>
    <w:rsid w:val="00725188"/>
    <w:rsid w:val="0072560E"/>
    <w:rsid w:val="00725720"/>
    <w:rsid w:val="00726220"/>
    <w:rsid w:val="007262DE"/>
    <w:rsid w:val="007270CC"/>
    <w:rsid w:val="00727834"/>
    <w:rsid w:val="00727904"/>
    <w:rsid w:val="00727A20"/>
    <w:rsid w:val="00727C3E"/>
    <w:rsid w:val="00727E97"/>
    <w:rsid w:val="0073073E"/>
    <w:rsid w:val="00730B4D"/>
    <w:rsid w:val="00730C99"/>
    <w:rsid w:val="00730EAB"/>
    <w:rsid w:val="00731227"/>
    <w:rsid w:val="00731CE2"/>
    <w:rsid w:val="00731DBF"/>
    <w:rsid w:val="007320EC"/>
    <w:rsid w:val="00732268"/>
    <w:rsid w:val="00732807"/>
    <w:rsid w:val="0073350B"/>
    <w:rsid w:val="007335B6"/>
    <w:rsid w:val="00733710"/>
    <w:rsid w:val="007337C7"/>
    <w:rsid w:val="00733923"/>
    <w:rsid w:val="00733C2E"/>
    <w:rsid w:val="007341FC"/>
    <w:rsid w:val="0073453D"/>
    <w:rsid w:val="0073460C"/>
    <w:rsid w:val="007347CA"/>
    <w:rsid w:val="007349C7"/>
    <w:rsid w:val="007354FC"/>
    <w:rsid w:val="00735559"/>
    <w:rsid w:val="00735861"/>
    <w:rsid w:val="007359F1"/>
    <w:rsid w:val="00735E80"/>
    <w:rsid w:val="00735FA2"/>
    <w:rsid w:val="00736188"/>
    <w:rsid w:val="007362B4"/>
    <w:rsid w:val="00736F65"/>
    <w:rsid w:val="007401B8"/>
    <w:rsid w:val="00741057"/>
    <w:rsid w:val="0074136C"/>
    <w:rsid w:val="00741486"/>
    <w:rsid w:val="00741EA1"/>
    <w:rsid w:val="0074205E"/>
    <w:rsid w:val="00742405"/>
    <w:rsid w:val="00742C89"/>
    <w:rsid w:val="00743044"/>
    <w:rsid w:val="00743321"/>
    <w:rsid w:val="007436D5"/>
    <w:rsid w:val="007438CE"/>
    <w:rsid w:val="00743A1E"/>
    <w:rsid w:val="00743C5B"/>
    <w:rsid w:val="0074414F"/>
    <w:rsid w:val="0074445B"/>
    <w:rsid w:val="0074460B"/>
    <w:rsid w:val="0074475C"/>
    <w:rsid w:val="00744967"/>
    <w:rsid w:val="00744A17"/>
    <w:rsid w:val="00744AB7"/>
    <w:rsid w:val="00744E53"/>
    <w:rsid w:val="00744F2E"/>
    <w:rsid w:val="00745184"/>
    <w:rsid w:val="00745612"/>
    <w:rsid w:val="00745AE6"/>
    <w:rsid w:val="00745E80"/>
    <w:rsid w:val="007460F0"/>
    <w:rsid w:val="007464D0"/>
    <w:rsid w:val="00746EA7"/>
    <w:rsid w:val="00747354"/>
    <w:rsid w:val="0074786B"/>
    <w:rsid w:val="007501BE"/>
    <w:rsid w:val="007505DA"/>
    <w:rsid w:val="007508BE"/>
    <w:rsid w:val="00750EC8"/>
    <w:rsid w:val="00751135"/>
    <w:rsid w:val="007511B6"/>
    <w:rsid w:val="007516C8"/>
    <w:rsid w:val="00751891"/>
    <w:rsid w:val="00751B1D"/>
    <w:rsid w:val="00751C98"/>
    <w:rsid w:val="00752009"/>
    <w:rsid w:val="00752892"/>
    <w:rsid w:val="00752A5F"/>
    <w:rsid w:val="007530A7"/>
    <w:rsid w:val="00753237"/>
    <w:rsid w:val="0075330C"/>
    <w:rsid w:val="00753871"/>
    <w:rsid w:val="0075390F"/>
    <w:rsid w:val="007541BD"/>
    <w:rsid w:val="0075421B"/>
    <w:rsid w:val="00754709"/>
    <w:rsid w:val="007548B5"/>
    <w:rsid w:val="00754D7F"/>
    <w:rsid w:val="00754D8B"/>
    <w:rsid w:val="0075515A"/>
    <w:rsid w:val="00755579"/>
    <w:rsid w:val="0075561D"/>
    <w:rsid w:val="00755C26"/>
    <w:rsid w:val="007564C2"/>
    <w:rsid w:val="00756FCA"/>
    <w:rsid w:val="00757032"/>
    <w:rsid w:val="0075710F"/>
    <w:rsid w:val="00757355"/>
    <w:rsid w:val="007601A2"/>
    <w:rsid w:val="00760515"/>
    <w:rsid w:val="007606C5"/>
    <w:rsid w:val="00761D6E"/>
    <w:rsid w:val="00762718"/>
    <w:rsid w:val="00762B24"/>
    <w:rsid w:val="00762D0F"/>
    <w:rsid w:val="00762F21"/>
    <w:rsid w:val="007632A7"/>
    <w:rsid w:val="007637F2"/>
    <w:rsid w:val="00763FEE"/>
    <w:rsid w:val="007640E6"/>
    <w:rsid w:val="00764189"/>
    <w:rsid w:val="00764A1A"/>
    <w:rsid w:val="00764DE0"/>
    <w:rsid w:val="00764E2E"/>
    <w:rsid w:val="00765145"/>
    <w:rsid w:val="007654CC"/>
    <w:rsid w:val="00765875"/>
    <w:rsid w:val="00765EA9"/>
    <w:rsid w:val="00766242"/>
    <w:rsid w:val="0076692E"/>
    <w:rsid w:val="007670B8"/>
    <w:rsid w:val="00767282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84B"/>
    <w:rsid w:val="007719D9"/>
    <w:rsid w:val="00771ADE"/>
    <w:rsid w:val="00771EE8"/>
    <w:rsid w:val="00772273"/>
    <w:rsid w:val="007729EF"/>
    <w:rsid w:val="00772F4F"/>
    <w:rsid w:val="0077322D"/>
    <w:rsid w:val="00773241"/>
    <w:rsid w:val="00774334"/>
    <w:rsid w:val="00774356"/>
    <w:rsid w:val="0077436D"/>
    <w:rsid w:val="00774752"/>
    <w:rsid w:val="00775078"/>
    <w:rsid w:val="00775487"/>
    <w:rsid w:val="0077599B"/>
    <w:rsid w:val="00775D0C"/>
    <w:rsid w:val="00775DBD"/>
    <w:rsid w:val="0077647D"/>
    <w:rsid w:val="00776520"/>
    <w:rsid w:val="007765F7"/>
    <w:rsid w:val="00776654"/>
    <w:rsid w:val="00776660"/>
    <w:rsid w:val="00776BEF"/>
    <w:rsid w:val="00776E70"/>
    <w:rsid w:val="007771C3"/>
    <w:rsid w:val="007773CD"/>
    <w:rsid w:val="00777AC3"/>
    <w:rsid w:val="00777B4A"/>
    <w:rsid w:val="00777BE9"/>
    <w:rsid w:val="00777E5C"/>
    <w:rsid w:val="00777EA8"/>
    <w:rsid w:val="00780304"/>
    <w:rsid w:val="007811DE"/>
    <w:rsid w:val="007814B0"/>
    <w:rsid w:val="0078164B"/>
    <w:rsid w:val="0078190A"/>
    <w:rsid w:val="0078193C"/>
    <w:rsid w:val="00781FB8"/>
    <w:rsid w:val="007821DF"/>
    <w:rsid w:val="0078268F"/>
    <w:rsid w:val="00782B30"/>
    <w:rsid w:val="00782F39"/>
    <w:rsid w:val="00783440"/>
    <w:rsid w:val="00783487"/>
    <w:rsid w:val="0078396E"/>
    <w:rsid w:val="00784535"/>
    <w:rsid w:val="00785E71"/>
    <w:rsid w:val="0078614E"/>
    <w:rsid w:val="007862EE"/>
    <w:rsid w:val="007863D2"/>
    <w:rsid w:val="00786729"/>
    <w:rsid w:val="00786906"/>
    <w:rsid w:val="00786B04"/>
    <w:rsid w:val="007870C9"/>
    <w:rsid w:val="007873C5"/>
    <w:rsid w:val="00787819"/>
    <w:rsid w:val="00787B0F"/>
    <w:rsid w:val="00787C6A"/>
    <w:rsid w:val="00787CA7"/>
    <w:rsid w:val="00787DEA"/>
    <w:rsid w:val="007901E0"/>
    <w:rsid w:val="00790246"/>
    <w:rsid w:val="007902A6"/>
    <w:rsid w:val="00790CF0"/>
    <w:rsid w:val="00790D7A"/>
    <w:rsid w:val="007911D4"/>
    <w:rsid w:val="007916B1"/>
    <w:rsid w:val="00791BA3"/>
    <w:rsid w:val="0079225D"/>
    <w:rsid w:val="007929F4"/>
    <w:rsid w:val="00793259"/>
    <w:rsid w:val="00793293"/>
    <w:rsid w:val="0079468A"/>
    <w:rsid w:val="00794E26"/>
    <w:rsid w:val="0079535A"/>
    <w:rsid w:val="00795A0E"/>
    <w:rsid w:val="00795EE2"/>
    <w:rsid w:val="00796CE6"/>
    <w:rsid w:val="00796D03"/>
    <w:rsid w:val="00797CF7"/>
    <w:rsid w:val="00797D82"/>
    <w:rsid w:val="007A0010"/>
    <w:rsid w:val="007A0136"/>
    <w:rsid w:val="007A03BA"/>
    <w:rsid w:val="007A03FF"/>
    <w:rsid w:val="007A046F"/>
    <w:rsid w:val="007A0CFF"/>
    <w:rsid w:val="007A0D20"/>
    <w:rsid w:val="007A0E48"/>
    <w:rsid w:val="007A0EB8"/>
    <w:rsid w:val="007A12D5"/>
    <w:rsid w:val="007A1361"/>
    <w:rsid w:val="007A1906"/>
    <w:rsid w:val="007A1A0D"/>
    <w:rsid w:val="007A1D6D"/>
    <w:rsid w:val="007A1DA3"/>
    <w:rsid w:val="007A1DDE"/>
    <w:rsid w:val="007A2101"/>
    <w:rsid w:val="007A255D"/>
    <w:rsid w:val="007A2B6B"/>
    <w:rsid w:val="007A2B9E"/>
    <w:rsid w:val="007A2BED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A06"/>
    <w:rsid w:val="007A6D58"/>
    <w:rsid w:val="007A7879"/>
    <w:rsid w:val="007A7F04"/>
    <w:rsid w:val="007B01BC"/>
    <w:rsid w:val="007B04A2"/>
    <w:rsid w:val="007B0886"/>
    <w:rsid w:val="007B1CDA"/>
    <w:rsid w:val="007B1FBB"/>
    <w:rsid w:val="007B2535"/>
    <w:rsid w:val="007B2660"/>
    <w:rsid w:val="007B2BF0"/>
    <w:rsid w:val="007B35BF"/>
    <w:rsid w:val="007B3F96"/>
    <w:rsid w:val="007B4425"/>
    <w:rsid w:val="007B4A7D"/>
    <w:rsid w:val="007B4B6F"/>
    <w:rsid w:val="007B56E9"/>
    <w:rsid w:val="007B5CE7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04C0"/>
    <w:rsid w:val="007C18AC"/>
    <w:rsid w:val="007C2014"/>
    <w:rsid w:val="007C26DF"/>
    <w:rsid w:val="007C26FA"/>
    <w:rsid w:val="007C27AC"/>
    <w:rsid w:val="007C28D3"/>
    <w:rsid w:val="007C2C3E"/>
    <w:rsid w:val="007C34D0"/>
    <w:rsid w:val="007C37DA"/>
    <w:rsid w:val="007C404B"/>
    <w:rsid w:val="007C42C9"/>
    <w:rsid w:val="007C461E"/>
    <w:rsid w:val="007C48AA"/>
    <w:rsid w:val="007C492E"/>
    <w:rsid w:val="007C4B82"/>
    <w:rsid w:val="007C56FF"/>
    <w:rsid w:val="007C5AFB"/>
    <w:rsid w:val="007C66E6"/>
    <w:rsid w:val="007C6837"/>
    <w:rsid w:val="007C7D7A"/>
    <w:rsid w:val="007D01AE"/>
    <w:rsid w:val="007D0479"/>
    <w:rsid w:val="007D05BC"/>
    <w:rsid w:val="007D07F0"/>
    <w:rsid w:val="007D0B67"/>
    <w:rsid w:val="007D0C65"/>
    <w:rsid w:val="007D116E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4F4"/>
    <w:rsid w:val="007D469B"/>
    <w:rsid w:val="007D4D4C"/>
    <w:rsid w:val="007D560E"/>
    <w:rsid w:val="007D574B"/>
    <w:rsid w:val="007D57DC"/>
    <w:rsid w:val="007D5929"/>
    <w:rsid w:val="007D5DA2"/>
    <w:rsid w:val="007D67E5"/>
    <w:rsid w:val="007D6B05"/>
    <w:rsid w:val="007D6C20"/>
    <w:rsid w:val="007D6D01"/>
    <w:rsid w:val="007D7725"/>
    <w:rsid w:val="007D77F6"/>
    <w:rsid w:val="007D781E"/>
    <w:rsid w:val="007E1331"/>
    <w:rsid w:val="007E140B"/>
    <w:rsid w:val="007E1B50"/>
    <w:rsid w:val="007E1C53"/>
    <w:rsid w:val="007E1F44"/>
    <w:rsid w:val="007E1FE9"/>
    <w:rsid w:val="007E2DB0"/>
    <w:rsid w:val="007E32E8"/>
    <w:rsid w:val="007E3D32"/>
    <w:rsid w:val="007E3D4A"/>
    <w:rsid w:val="007E3D54"/>
    <w:rsid w:val="007E3E31"/>
    <w:rsid w:val="007E3E8A"/>
    <w:rsid w:val="007E411D"/>
    <w:rsid w:val="007E4656"/>
    <w:rsid w:val="007E4EA4"/>
    <w:rsid w:val="007E51BA"/>
    <w:rsid w:val="007E56A9"/>
    <w:rsid w:val="007E5D4E"/>
    <w:rsid w:val="007E6235"/>
    <w:rsid w:val="007E63AC"/>
    <w:rsid w:val="007E63AD"/>
    <w:rsid w:val="007E690F"/>
    <w:rsid w:val="007E6F26"/>
    <w:rsid w:val="007E7440"/>
    <w:rsid w:val="007E7559"/>
    <w:rsid w:val="007E7E60"/>
    <w:rsid w:val="007E7EC1"/>
    <w:rsid w:val="007F0006"/>
    <w:rsid w:val="007F0736"/>
    <w:rsid w:val="007F0B00"/>
    <w:rsid w:val="007F0D1C"/>
    <w:rsid w:val="007F1272"/>
    <w:rsid w:val="007F1691"/>
    <w:rsid w:val="007F2426"/>
    <w:rsid w:val="007F3AFD"/>
    <w:rsid w:val="007F3F23"/>
    <w:rsid w:val="007F4514"/>
    <w:rsid w:val="007F4ACF"/>
    <w:rsid w:val="007F4D19"/>
    <w:rsid w:val="007F50A3"/>
    <w:rsid w:val="007F520F"/>
    <w:rsid w:val="007F584B"/>
    <w:rsid w:val="007F5987"/>
    <w:rsid w:val="007F5AB8"/>
    <w:rsid w:val="007F5B51"/>
    <w:rsid w:val="007F6250"/>
    <w:rsid w:val="007F6A1D"/>
    <w:rsid w:val="007F7059"/>
    <w:rsid w:val="007F71DC"/>
    <w:rsid w:val="007F73D3"/>
    <w:rsid w:val="007F741B"/>
    <w:rsid w:val="007F78D1"/>
    <w:rsid w:val="007F7B4B"/>
    <w:rsid w:val="007F7F9C"/>
    <w:rsid w:val="008003CE"/>
    <w:rsid w:val="0080175F"/>
    <w:rsid w:val="00801971"/>
    <w:rsid w:val="00801A2B"/>
    <w:rsid w:val="0080231E"/>
    <w:rsid w:val="00802351"/>
    <w:rsid w:val="00802795"/>
    <w:rsid w:val="00803319"/>
    <w:rsid w:val="00803538"/>
    <w:rsid w:val="00803887"/>
    <w:rsid w:val="008038A7"/>
    <w:rsid w:val="00803A47"/>
    <w:rsid w:val="00803C5D"/>
    <w:rsid w:val="008048D9"/>
    <w:rsid w:val="008048F6"/>
    <w:rsid w:val="00804EAF"/>
    <w:rsid w:val="00805169"/>
    <w:rsid w:val="008051E7"/>
    <w:rsid w:val="00805351"/>
    <w:rsid w:val="008054EB"/>
    <w:rsid w:val="0080561D"/>
    <w:rsid w:val="008057AD"/>
    <w:rsid w:val="008058DB"/>
    <w:rsid w:val="00805C05"/>
    <w:rsid w:val="00806129"/>
    <w:rsid w:val="00806248"/>
    <w:rsid w:val="00806C1A"/>
    <w:rsid w:val="008070C5"/>
    <w:rsid w:val="00807B5A"/>
    <w:rsid w:val="00807D39"/>
    <w:rsid w:val="00810199"/>
    <w:rsid w:val="008107B2"/>
    <w:rsid w:val="00810F06"/>
    <w:rsid w:val="00810F7C"/>
    <w:rsid w:val="0081105A"/>
    <w:rsid w:val="0081145D"/>
    <w:rsid w:val="00811B54"/>
    <w:rsid w:val="008121E7"/>
    <w:rsid w:val="00812919"/>
    <w:rsid w:val="00812BB4"/>
    <w:rsid w:val="00812BE5"/>
    <w:rsid w:val="008131D6"/>
    <w:rsid w:val="00813248"/>
    <w:rsid w:val="008135F7"/>
    <w:rsid w:val="00813D75"/>
    <w:rsid w:val="00813F28"/>
    <w:rsid w:val="00814209"/>
    <w:rsid w:val="0081450B"/>
    <w:rsid w:val="00814806"/>
    <w:rsid w:val="00815005"/>
    <w:rsid w:val="00815103"/>
    <w:rsid w:val="00815279"/>
    <w:rsid w:val="00815669"/>
    <w:rsid w:val="00815BE1"/>
    <w:rsid w:val="00815E20"/>
    <w:rsid w:val="00815EC0"/>
    <w:rsid w:val="00816256"/>
    <w:rsid w:val="00816485"/>
    <w:rsid w:val="00816605"/>
    <w:rsid w:val="00816692"/>
    <w:rsid w:val="008169CE"/>
    <w:rsid w:val="00816AAF"/>
    <w:rsid w:val="00816DBC"/>
    <w:rsid w:val="008173D6"/>
    <w:rsid w:val="008174AF"/>
    <w:rsid w:val="008174B1"/>
    <w:rsid w:val="00817506"/>
    <w:rsid w:val="008176A0"/>
    <w:rsid w:val="0081777C"/>
    <w:rsid w:val="008179A4"/>
    <w:rsid w:val="00817FE5"/>
    <w:rsid w:val="008201D8"/>
    <w:rsid w:val="0082025D"/>
    <w:rsid w:val="0082051F"/>
    <w:rsid w:val="00820553"/>
    <w:rsid w:val="00820D79"/>
    <w:rsid w:val="0082143C"/>
    <w:rsid w:val="0082145C"/>
    <w:rsid w:val="00821628"/>
    <w:rsid w:val="00821A21"/>
    <w:rsid w:val="008220E3"/>
    <w:rsid w:val="008229F2"/>
    <w:rsid w:val="00823175"/>
    <w:rsid w:val="0082336D"/>
    <w:rsid w:val="008233B1"/>
    <w:rsid w:val="008243F5"/>
    <w:rsid w:val="008246F3"/>
    <w:rsid w:val="00824BBD"/>
    <w:rsid w:val="00824C4D"/>
    <w:rsid w:val="00824F69"/>
    <w:rsid w:val="0082501B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2ED"/>
    <w:rsid w:val="008273CC"/>
    <w:rsid w:val="00827468"/>
    <w:rsid w:val="00827F45"/>
    <w:rsid w:val="008300C7"/>
    <w:rsid w:val="00830136"/>
    <w:rsid w:val="00831506"/>
    <w:rsid w:val="008318D4"/>
    <w:rsid w:val="00831B32"/>
    <w:rsid w:val="00831D88"/>
    <w:rsid w:val="00832927"/>
    <w:rsid w:val="00832E4C"/>
    <w:rsid w:val="008332A6"/>
    <w:rsid w:val="0083438C"/>
    <w:rsid w:val="008345BB"/>
    <w:rsid w:val="008349E8"/>
    <w:rsid w:val="00834A22"/>
    <w:rsid w:val="00834AE0"/>
    <w:rsid w:val="00836ABC"/>
    <w:rsid w:val="00836C77"/>
    <w:rsid w:val="00836DD8"/>
    <w:rsid w:val="00836F3D"/>
    <w:rsid w:val="00837656"/>
    <w:rsid w:val="00837731"/>
    <w:rsid w:val="00837A60"/>
    <w:rsid w:val="0084026F"/>
    <w:rsid w:val="00840532"/>
    <w:rsid w:val="008407D4"/>
    <w:rsid w:val="00840805"/>
    <w:rsid w:val="00840974"/>
    <w:rsid w:val="008409E1"/>
    <w:rsid w:val="00840A07"/>
    <w:rsid w:val="00840C04"/>
    <w:rsid w:val="00840C19"/>
    <w:rsid w:val="008410C6"/>
    <w:rsid w:val="008415F4"/>
    <w:rsid w:val="00841636"/>
    <w:rsid w:val="00842A87"/>
    <w:rsid w:val="00842E57"/>
    <w:rsid w:val="00842ECC"/>
    <w:rsid w:val="008430C1"/>
    <w:rsid w:val="0084315F"/>
    <w:rsid w:val="0084328E"/>
    <w:rsid w:val="008433BF"/>
    <w:rsid w:val="008437C5"/>
    <w:rsid w:val="00843F98"/>
    <w:rsid w:val="00844579"/>
    <w:rsid w:val="00844CD5"/>
    <w:rsid w:val="00844D66"/>
    <w:rsid w:val="008454B6"/>
    <w:rsid w:val="008456DA"/>
    <w:rsid w:val="00846348"/>
    <w:rsid w:val="0084644F"/>
    <w:rsid w:val="00846506"/>
    <w:rsid w:val="00846641"/>
    <w:rsid w:val="008468B5"/>
    <w:rsid w:val="00847033"/>
    <w:rsid w:val="00847488"/>
    <w:rsid w:val="008477F1"/>
    <w:rsid w:val="00847836"/>
    <w:rsid w:val="008479BA"/>
    <w:rsid w:val="00847EA7"/>
    <w:rsid w:val="008501C9"/>
    <w:rsid w:val="00850C7B"/>
    <w:rsid w:val="00850D3B"/>
    <w:rsid w:val="00851069"/>
    <w:rsid w:val="0085145B"/>
    <w:rsid w:val="008514E0"/>
    <w:rsid w:val="0085173D"/>
    <w:rsid w:val="008518B4"/>
    <w:rsid w:val="008520C6"/>
    <w:rsid w:val="008524F0"/>
    <w:rsid w:val="00853144"/>
    <w:rsid w:val="008534C6"/>
    <w:rsid w:val="0085380B"/>
    <w:rsid w:val="0085382E"/>
    <w:rsid w:val="00853D16"/>
    <w:rsid w:val="008544D2"/>
    <w:rsid w:val="008547C2"/>
    <w:rsid w:val="00854839"/>
    <w:rsid w:val="00854D5E"/>
    <w:rsid w:val="00854DED"/>
    <w:rsid w:val="00854F2F"/>
    <w:rsid w:val="0085504B"/>
    <w:rsid w:val="008559AE"/>
    <w:rsid w:val="008562FF"/>
    <w:rsid w:val="00856432"/>
    <w:rsid w:val="0085643B"/>
    <w:rsid w:val="00856563"/>
    <w:rsid w:val="0085663D"/>
    <w:rsid w:val="0085682F"/>
    <w:rsid w:val="0085730E"/>
    <w:rsid w:val="0086050C"/>
    <w:rsid w:val="00860B0A"/>
    <w:rsid w:val="00860B29"/>
    <w:rsid w:val="008610F1"/>
    <w:rsid w:val="008620A9"/>
    <w:rsid w:val="008626A7"/>
    <w:rsid w:val="00862A8A"/>
    <w:rsid w:val="00862C5F"/>
    <w:rsid w:val="008637FF"/>
    <w:rsid w:val="00863C19"/>
    <w:rsid w:val="00864095"/>
    <w:rsid w:val="0086418B"/>
    <w:rsid w:val="00864C4C"/>
    <w:rsid w:val="00864E4E"/>
    <w:rsid w:val="0086519D"/>
    <w:rsid w:val="008659BC"/>
    <w:rsid w:val="00866115"/>
    <w:rsid w:val="00866154"/>
    <w:rsid w:val="008668B9"/>
    <w:rsid w:val="008676DB"/>
    <w:rsid w:val="008702F2"/>
    <w:rsid w:val="0087099E"/>
    <w:rsid w:val="00870DA6"/>
    <w:rsid w:val="00870F3B"/>
    <w:rsid w:val="00871184"/>
    <w:rsid w:val="0087128E"/>
    <w:rsid w:val="008712DD"/>
    <w:rsid w:val="008714D3"/>
    <w:rsid w:val="008719F2"/>
    <w:rsid w:val="00871BA4"/>
    <w:rsid w:val="00871EA0"/>
    <w:rsid w:val="008726CF"/>
    <w:rsid w:val="00872B55"/>
    <w:rsid w:val="00873369"/>
    <w:rsid w:val="00873A12"/>
    <w:rsid w:val="00873A7A"/>
    <w:rsid w:val="008740A0"/>
    <w:rsid w:val="00874B62"/>
    <w:rsid w:val="00874C77"/>
    <w:rsid w:val="00874CB4"/>
    <w:rsid w:val="00874CDD"/>
    <w:rsid w:val="00875002"/>
    <w:rsid w:val="0087527E"/>
    <w:rsid w:val="008753BF"/>
    <w:rsid w:val="00875805"/>
    <w:rsid w:val="00875D36"/>
    <w:rsid w:val="008760BF"/>
    <w:rsid w:val="008769B8"/>
    <w:rsid w:val="00877437"/>
    <w:rsid w:val="0087758E"/>
    <w:rsid w:val="008779B4"/>
    <w:rsid w:val="0088003C"/>
    <w:rsid w:val="00880643"/>
    <w:rsid w:val="00880728"/>
    <w:rsid w:val="008809BC"/>
    <w:rsid w:val="00880CE4"/>
    <w:rsid w:val="00880F3D"/>
    <w:rsid w:val="00881511"/>
    <w:rsid w:val="008816AB"/>
    <w:rsid w:val="00881AAB"/>
    <w:rsid w:val="00881DE5"/>
    <w:rsid w:val="008822F9"/>
    <w:rsid w:val="0088230B"/>
    <w:rsid w:val="00882488"/>
    <w:rsid w:val="008826C0"/>
    <w:rsid w:val="008832E2"/>
    <w:rsid w:val="0088335E"/>
    <w:rsid w:val="00883591"/>
    <w:rsid w:val="00883763"/>
    <w:rsid w:val="00883F12"/>
    <w:rsid w:val="00883FB8"/>
    <w:rsid w:val="00884013"/>
    <w:rsid w:val="0088453E"/>
    <w:rsid w:val="00884BC6"/>
    <w:rsid w:val="00885236"/>
    <w:rsid w:val="008852FA"/>
    <w:rsid w:val="00885311"/>
    <w:rsid w:val="00885499"/>
    <w:rsid w:val="008854DC"/>
    <w:rsid w:val="00885673"/>
    <w:rsid w:val="008858E7"/>
    <w:rsid w:val="00885975"/>
    <w:rsid w:val="008859A5"/>
    <w:rsid w:val="008862AE"/>
    <w:rsid w:val="00886445"/>
    <w:rsid w:val="00886619"/>
    <w:rsid w:val="00886A58"/>
    <w:rsid w:val="00886EC7"/>
    <w:rsid w:val="00887509"/>
    <w:rsid w:val="00887857"/>
    <w:rsid w:val="00887A9B"/>
    <w:rsid w:val="00887B42"/>
    <w:rsid w:val="008902C8"/>
    <w:rsid w:val="0089052B"/>
    <w:rsid w:val="00890640"/>
    <w:rsid w:val="008913DC"/>
    <w:rsid w:val="00891633"/>
    <w:rsid w:val="00891BB4"/>
    <w:rsid w:val="00891CFA"/>
    <w:rsid w:val="00892596"/>
    <w:rsid w:val="008925E3"/>
    <w:rsid w:val="0089281A"/>
    <w:rsid w:val="008930F4"/>
    <w:rsid w:val="00893326"/>
    <w:rsid w:val="00893767"/>
    <w:rsid w:val="00893D9D"/>
    <w:rsid w:val="008942F2"/>
    <w:rsid w:val="008948C2"/>
    <w:rsid w:val="00894B10"/>
    <w:rsid w:val="00894EB3"/>
    <w:rsid w:val="008950F3"/>
    <w:rsid w:val="008952C7"/>
    <w:rsid w:val="00895419"/>
    <w:rsid w:val="00895713"/>
    <w:rsid w:val="0089621A"/>
    <w:rsid w:val="008963C2"/>
    <w:rsid w:val="00896465"/>
    <w:rsid w:val="00896809"/>
    <w:rsid w:val="00896A97"/>
    <w:rsid w:val="00896AF4"/>
    <w:rsid w:val="00896E55"/>
    <w:rsid w:val="00896ED1"/>
    <w:rsid w:val="00897183"/>
    <w:rsid w:val="00897262"/>
    <w:rsid w:val="00897795"/>
    <w:rsid w:val="008978FB"/>
    <w:rsid w:val="00897B31"/>
    <w:rsid w:val="00897DF7"/>
    <w:rsid w:val="008A0A0A"/>
    <w:rsid w:val="008A0B79"/>
    <w:rsid w:val="008A0E6E"/>
    <w:rsid w:val="008A17EA"/>
    <w:rsid w:val="008A1CAA"/>
    <w:rsid w:val="008A29FD"/>
    <w:rsid w:val="008A2BC7"/>
    <w:rsid w:val="008A2C05"/>
    <w:rsid w:val="008A2D53"/>
    <w:rsid w:val="008A302F"/>
    <w:rsid w:val="008A3065"/>
    <w:rsid w:val="008A352D"/>
    <w:rsid w:val="008A3BFB"/>
    <w:rsid w:val="008A3E88"/>
    <w:rsid w:val="008A3F84"/>
    <w:rsid w:val="008A43E1"/>
    <w:rsid w:val="008A4604"/>
    <w:rsid w:val="008A4715"/>
    <w:rsid w:val="008A4AE5"/>
    <w:rsid w:val="008A50D6"/>
    <w:rsid w:val="008A553E"/>
    <w:rsid w:val="008A596D"/>
    <w:rsid w:val="008A663B"/>
    <w:rsid w:val="008A672A"/>
    <w:rsid w:val="008A673D"/>
    <w:rsid w:val="008A6C0A"/>
    <w:rsid w:val="008A7109"/>
    <w:rsid w:val="008A73B4"/>
    <w:rsid w:val="008A752F"/>
    <w:rsid w:val="008A77D8"/>
    <w:rsid w:val="008A7AA7"/>
    <w:rsid w:val="008A7D7A"/>
    <w:rsid w:val="008B0910"/>
    <w:rsid w:val="008B0A07"/>
    <w:rsid w:val="008B10F1"/>
    <w:rsid w:val="008B16A6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588A"/>
    <w:rsid w:val="008B5A12"/>
    <w:rsid w:val="008B66A7"/>
    <w:rsid w:val="008B675B"/>
    <w:rsid w:val="008B6D30"/>
    <w:rsid w:val="008B70E6"/>
    <w:rsid w:val="008B72B5"/>
    <w:rsid w:val="008B73A2"/>
    <w:rsid w:val="008C03AC"/>
    <w:rsid w:val="008C068E"/>
    <w:rsid w:val="008C1984"/>
    <w:rsid w:val="008C1A65"/>
    <w:rsid w:val="008C29DB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E39"/>
    <w:rsid w:val="008C63B6"/>
    <w:rsid w:val="008C6874"/>
    <w:rsid w:val="008C6924"/>
    <w:rsid w:val="008C6B48"/>
    <w:rsid w:val="008C6BA5"/>
    <w:rsid w:val="008C7129"/>
    <w:rsid w:val="008C7A17"/>
    <w:rsid w:val="008C7F47"/>
    <w:rsid w:val="008D0096"/>
    <w:rsid w:val="008D0570"/>
    <w:rsid w:val="008D062E"/>
    <w:rsid w:val="008D10DE"/>
    <w:rsid w:val="008D12BF"/>
    <w:rsid w:val="008D1525"/>
    <w:rsid w:val="008D1615"/>
    <w:rsid w:val="008D196F"/>
    <w:rsid w:val="008D1AC3"/>
    <w:rsid w:val="008D1E4B"/>
    <w:rsid w:val="008D1E55"/>
    <w:rsid w:val="008D36A3"/>
    <w:rsid w:val="008D3706"/>
    <w:rsid w:val="008D3DB3"/>
    <w:rsid w:val="008D41DA"/>
    <w:rsid w:val="008D430E"/>
    <w:rsid w:val="008D44FE"/>
    <w:rsid w:val="008D4E0F"/>
    <w:rsid w:val="008D50EE"/>
    <w:rsid w:val="008D5470"/>
    <w:rsid w:val="008D54FC"/>
    <w:rsid w:val="008D6387"/>
    <w:rsid w:val="008D6AEB"/>
    <w:rsid w:val="008D6E0F"/>
    <w:rsid w:val="008D721A"/>
    <w:rsid w:val="008D7F96"/>
    <w:rsid w:val="008E0228"/>
    <w:rsid w:val="008E0358"/>
    <w:rsid w:val="008E0BCD"/>
    <w:rsid w:val="008E0D4B"/>
    <w:rsid w:val="008E1E2D"/>
    <w:rsid w:val="008E1FB4"/>
    <w:rsid w:val="008E23DF"/>
    <w:rsid w:val="008E25EB"/>
    <w:rsid w:val="008E2A45"/>
    <w:rsid w:val="008E2B3A"/>
    <w:rsid w:val="008E2B93"/>
    <w:rsid w:val="008E2BCA"/>
    <w:rsid w:val="008E3431"/>
    <w:rsid w:val="008E356A"/>
    <w:rsid w:val="008E3C1A"/>
    <w:rsid w:val="008E3FFB"/>
    <w:rsid w:val="008E43F9"/>
    <w:rsid w:val="008E443A"/>
    <w:rsid w:val="008E47CC"/>
    <w:rsid w:val="008E4A62"/>
    <w:rsid w:val="008E5839"/>
    <w:rsid w:val="008E5A95"/>
    <w:rsid w:val="008E6196"/>
    <w:rsid w:val="008E629F"/>
    <w:rsid w:val="008E6303"/>
    <w:rsid w:val="008E64A4"/>
    <w:rsid w:val="008E69B4"/>
    <w:rsid w:val="008E6E0F"/>
    <w:rsid w:val="008E716F"/>
    <w:rsid w:val="008E7411"/>
    <w:rsid w:val="008E795E"/>
    <w:rsid w:val="008E7BE9"/>
    <w:rsid w:val="008E7D41"/>
    <w:rsid w:val="008F072A"/>
    <w:rsid w:val="008F087A"/>
    <w:rsid w:val="008F08FE"/>
    <w:rsid w:val="008F0B59"/>
    <w:rsid w:val="008F0ED8"/>
    <w:rsid w:val="008F0F92"/>
    <w:rsid w:val="008F1059"/>
    <w:rsid w:val="008F16F0"/>
    <w:rsid w:val="008F1D73"/>
    <w:rsid w:val="008F22A0"/>
    <w:rsid w:val="008F26C0"/>
    <w:rsid w:val="008F2756"/>
    <w:rsid w:val="008F3F48"/>
    <w:rsid w:val="008F41A0"/>
    <w:rsid w:val="008F54A7"/>
    <w:rsid w:val="008F62E5"/>
    <w:rsid w:val="008F656C"/>
    <w:rsid w:val="008F66B5"/>
    <w:rsid w:val="008F6973"/>
    <w:rsid w:val="008F6E86"/>
    <w:rsid w:val="008F6F36"/>
    <w:rsid w:val="008F78D0"/>
    <w:rsid w:val="008F7BEF"/>
    <w:rsid w:val="008F7E1A"/>
    <w:rsid w:val="009009EF"/>
    <w:rsid w:val="00900C12"/>
    <w:rsid w:val="00901740"/>
    <w:rsid w:val="009019BF"/>
    <w:rsid w:val="00901AB7"/>
    <w:rsid w:val="0090211C"/>
    <w:rsid w:val="009025FD"/>
    <w:rsid w:val="009028D9"/>
    <w:rsid w:val="00903001"/>
    <w:rsid w:val="009032B8"/>
    <w:rsid w:val="00903397"/>
    <w:rsid w:val="00903B00"/>
    <w:rsid w:val="00903EC7"/>
    <w:rsid w:val="00903ED6"/>
    <w:rsid w:val="009041B6"/>
    <w:rsid w:val="00904205"/>
    <w:rsid w:val="009045F2"/>
    <w:rsid w:val="009049FD"/>
    <w:rsid w:val="00904AE1"/>
    <w:rsid w:val="00905918"/>
    <w:rsid w:val="00905F9B"/>
    <w:rsid w:val="00906245"/>
    <w:rsid w:val="009062D8"/>
    <w:rsid w:val="00906734"/>
    <w:rsid w:val="00906BB0"/>
    <w:rsid w:val="00906F21"/>
    <w:rsid w:val="00907057"/>
    <w:rsid w:val="00907884"/>
    <w:rsid w:val="009079E5"/>
    <w:rsid w:val="00910E7B"/>
    <w:rsid w:val="00911039"/>
    <w:rsid w:val="0091144B"/>
    <w:rsid w:val="00911699"/>
    <w:rsid w:val="009116A4"/>
    <w:rsid w:val="009119E7"/>
    <w:rsid w:val="00911C90"/>
    <w:rsid w:val="00911CB5"/>
    <w:rsid w:val="00911DB1"/>
    <w:rsid w:val="00911E7F"/>
    <w:rsid w:val="00911EC9"/>
    <w:rsid w:val="00911F5D"/>
    <w:rsid w:val="0091221E"/>
    <w:rsid w:val="00912860"/>
    <w:rsid w:val="00913498"/>
    <w:rsid w:val="0091407D"/>
    <w:rsid w:val="00914579"/>
    <w:rsid w:val="009149C0"/>
    <w:rsid w:val="00914B9E"/>
    <w:rsid w:val="00914F63"/>
    <w:rsid w:val="0091500E"/>
    <w:rsid w:val="00915068"/>
    <w:rsid w:val="00915626"/>
    <w:rsid w:val="009161C2"/>
    <w:rsid w:val="00916B48"/>
    <w:rsid w:val="00916B52"/>
    <w:rsid w:val="009171D9"/>
    <w:rsid w:val="009172C3"/>
    <w:rsid w:val="0091760B"/>
    <w:rsid w:val="0091769F"/>
    <w:rsid w:val="00917866"/>
    <w:rsid w:val="00917C5F"/>
    <w:rsid w:val="00917EC1"/>
    <w:rsid w:val="00920371"/>
    <w:rsid w:val="00920467"/>
    <w:rsid w:val="00920DF0"/>
    <w:rsid w:val="009213ED"/>
    <w:rsid w:val="00921C74"/>
    <w:rsid w:val="00922BD9"/>
    <w:rsid w:val="00923B30"/>
    <w:rsid w:val="00923BA6"/>
    <w:rsid w:val="00923D0E"/>
    <w:rsid w:val="00924365"/>
    <w:rsid w:val="00924944"/>
    <w:rsid w:val="00924E1D"/>
    <w:rsid w:val="00924F9D"/>
    <w:rsid w:val="0092526C"/>
    <w:rsid w:val="009256B4"/>
    <w:rsid w:val="009256B8"/>
    <w:rsid w:val="00925A91"/>
    <w:rsid w:val="00925AFE"/>
    <w:rsid w:val="00925BF0"/>
    <w:rsid w:val="00925EA9"/>
    <w:rsid w:val="00926266"/>
    <w:rsid w:val="009262B0"/>
    <w:rsid w:val="0092655E"/>
    <w:rsid w:val="009266D6"/>
    <w:rsid w:val="0092721F"/>
    <w:rsid w:val="0092779D"/>
    <w:rsid w:val="00930625"/>
    <w:rsid w:val="00930746"/>
    <w:rsid w:val="00930991"/>
    <w:rsid w:val="00930E7A"/>
    <w:rsid w:val="00931152"/>
    <w:rsid w:val="0093158F"/>
    <w:rsid w:val="0093180A"/>
    <w:rsid w:val="00931A11"/>
    <w:rsid w:val="00931CFC"/>
    <w:rsid w:val="00932BDE"/>
    <w:rsid w:val="00932F8C"/>
    <w:rsid w:val="009334D2"/>
    <w:rsid w:val="00933695"/>
    <w:rsid w:val="00933760"/>
    <w:rsid w:val="0093394C"/>
    <w:rsid w:val="00933E67"/>
    <w:rsid w:val="009340F7"/>
    <w:rsid w:val="0093412B"/>
    <w:rsid w:val="00934226"/>
    <w:rsid w:val="00934402"/>
    <w:rsid w:val="00934529"/>
    <w:rsid w:val="009346CF"/>
    <w:rsid w:val="009348CF"/>
    <w:rsid w:val="009349B7"/>
    <w:rsid w:val="00934C1D"/>
    <w:rsid w:val="00934F73"/>
    <w:rsid w:val="009350C9"/>
    <w:rsid w:val="009353C3"/>
    <w:rsid w:val="00935428"/>
    <w:rsid w:val="00935A8A"/>
    <w:rsid w:val="00935BDD"/>
    <w:rsid w:val="00935CDB"/>
    <w:rsid w:val="00935D1B"/>
    <w:rsid w:val="00935FF1"/>
    <w:rsid w:val="00936265"/>
    <w:rsid w:val="009364D3"/>
    <w:rsid w:val="0093678C"/>
    <w:rsid w:val="00936992"/>
    <w:rsid w:val="00936AAE"/>
    <w:rsid w:val="00936CBA"/>
    <w:rsid w:val="00936DB6"/>
    <w:rsid w:val="0093729B"/>
    <w:rsid w:val="009376EA"/>
    <w:rsid w:val="0093798B"/>
    <w:rsid w:val="00937C2B"/>
    <w:rsid w:val="00937C5D"/>
    <w:rsid w:val="00937CCD"/>
    <w:rsid w:val="00937DBF"/>
    <w:rsid w:val="00937F20"/>
    <w:rsid w:val="00937F80"/>
    <w:rsid w:val="00940012"/>
    <w:rsid w:val="00940286"/>
    <w:rsid w:val="009405E5"/>
    <w:rsid w:val="00940671"/>
    <w:rsid w:val="009409C4"/>
    <w:rsid w:val="009414A9"/>
    <w:rsid w:val="0094165C"/>
    <w:rsid w:val="009418B1"/>
    <w:rsid w:val="00941A75"/>
    <w:rsid w:val="00942016"/>
    <w:rsid w:val="0094219E"/>
    <w:rsid w:val="00942716"/>
    <w:rsid w:val="009430DE"/>
    <w:rsid w:val="009433E1"/>
    <w:rsid w:val="009435E1"/>
    <w:rsid w:val="009437DC"/>
    <w:rsid w:val="00943807"/>
    <w:rsid w:val="00943C79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5BBD"/>
    <w:rsid w:val="00946481"/>
    <w:rsid w:val="009464ED"/>
    <w:rsid w:val="009465BB"/>
    <w:rsid w:val="009473C7"/>
    <w:rsid w:val="009479CA"/>
    <w:rsid w:val="009501F4"/>
    <w:rsid w:val="00950378"/>
    <w:rsid w:val="0095066B"/>
    <w:rsid w:val="00950AAF"/>
    <w:rsid w:val="00950BCF"/>
    <w:rsid w:val="00950DD6"/>
    <w:rsid w:val="0095123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53F"/>
    <w:rsid w:val="009536E7"/>
    <w:rsid w:val="00953DA5"/>
    <w:rsid w:val="00953DCD"/>
    <w:rsid w:val="00953F4F"/>
    <w:rsid w:val="0095436B"/>
    <w:rsid w:val="00954970"/>
    <w:rsid w:val="009553B2"/>
    <w:rsid w:val="00955E82"/>
    <w:rsid w:val="009560C1"/>
    <w:rsid w:val="0095679F"/>
    <w:rsid w:val="00956E42"/>
    <w:rsid w:val="00957229"/>
    <w:rsid w:val="00957775"/>
    <w:rsid w:val="00957F81"/>
    <w:rsid w:val="00960645"/>
    <w:rsid w:val="00960930"/>
    <w:rsid w:val="00960ECF"/>
    <w:rsid w:val="00961189"/>
    <w:rsid w:val="0096189C"/>
    <w:rsid w:val="009621E4"/>
    <w:rsid w:val="00962F62"/>
    <w:rsid w:val="0096329C"/>
    <w:rsid w:val="00963808"/>
    <w:rsid w:val="00963AE8"/>
    <w:rsid w:val="00963B02"/>
    <w:rsid w:val="00963B84"/>
    <w:rsid w:val="00963F51"/>
    <w:rsid w:val="009649A1"/>
    <w:rsid w:val="00964EDB"/>
    <w:rsid w:val="00965316"/>
    <w:rsid w:val="0096571F"/>
    <w:rsid w:val="009658CD"/>
    <w:rsid w:val="00965CC7"/>
    <w:rsid w:val="00965EE7"/>
    <w:rsid w:val="00966450"/>
    <w:rsid w:val="00966451"/>
    <w:rsid w:val="00966480"/>
    <w:rsid w:val="009672BD"/>
    <w:rsid w:val="00967476"/>
    <w:rsid w:val="009674D4"/>
    <w:rsid w:val="00967DDF"/>
    <w:rsid w:val="009701F4"/>
    <w:rsid w:val="009705F2"/>
    <w:rsid w:val="00970ACB"/>
    <w:rsid w:val="00970DF7"/>
    <w:rsid w:val="00970E97"/>
    <w:rsid w:val="00971807"/>
    <w:rsid w:val="00971B20"/>
    <w:rsid w:val="0097260E"/>
    <w:rsid w:val="00972B5A"/>
    <w:rsid w:val="00972EAC"/>
    <w:rsid w:val="00972EB3"/>
    <w:rsid w:val="00973A74"/>
    <w:rsid w:val="009743A5"/>
    <w:rsid w:val="00974778"/>
    <w:rsid w:val="00974B5C"/>
    <w:rsid w:val="00975637"/>
    <w:rsid w:val="00975734"/>
    <w:rsid w:val="009757F5"/>
    <w:rsid w:val="009759A6"/>
    <w:rsid w:val="00975D05"/>
    <w:rsid w:val="00976E6B"/>
    <w:rsid w:val="00977787"/>
    <w:rsid w:val="00977F07"/>
    <w:rsid w:val="009801AA"/>
    <w:rsid w:val="009804D3"/>
    <w:rsid w:val="009807C4"/>
    <w:rsid w:val="0098135F"/>
    <w:rsid w:val="0098192E"/>
    <w:rsid w:val="00981A65"/>
    <w:rsid w:val="00981B9E"/>
    <w:rsid w:val="00981BD5"/>
    <w:rsid w:val="00981F28"/>
    <w:rsid w:val="009820E0"/>
    <w:rsid w:val="0098234D"/>
    <w:rsid w:val="00982385"/>
    <w:rsid w:val="00982B63"/>
    <w:rsid w:val="00982BD7"/>
    <w:rsid w:val="00983B05"/>
    <w:rsid w:val="00983B66"/>
    <w:rsid w:val="009841D8"/>
    <w:rsid w:val="00984ABE"/>
    <w:rsid w:val="00984BFA"/>
    <w:rsid w:val="009854C1"/>
    <w:rsid w:val="00985595"/>
    <w:rsid w:val="009855E5"/>
    <w:rsid w:val="009869D7"/>
    <w:rsid w:val="00986A3D"/>
    <w:rsid w:val="00986BAE"/>
    <w:rsid w:val="00986EE7"/>
    <w:rsid w:val="0098701D"/>
    <w:rsid w:val="00987EAB"/>
    <w:rsid w:val="00990266"/>
    <w:rsid w:val="009902C5"/>
    <w:rsid w:val="00990914"/>
    <w:rsid w:val="00990C19"/>
    <w:rsid w:val="00990F85"/>
    <w:rsid w:val="00991406"/>
    <w:rsid w:val="00991E7B"/>
    <w:rsid w:val="0099306C"/>
    <w:rsid w:val="00993627"/>
    <w:rsid w:val="00993C8D"/>
    <w:rsid w:val="0099430A"/>
    <w:rsid w:val="00994BD7"/>
    <w:rsid w:val="00994CF3"/>
    <w:rsid w:val="0099507B"/>
    <w:rsid w:val="00995692"/>
    <w:rsid w:val="00995C97"/>
    <w:rsid w:val="009965E5"/>
    <w:rsid w:val="0099674B"/>
    <w:rsid w:val="009968D7"/>
    <w:rsid w:val="00996AAF"/>
    <w:rsid w:val="00997472"/>
    <w:rsid w:val="00997903"/>
    <w:rsid w:val="009A01B3"/>
    <w:rsid w:val="009A0DD8"/>
    <w:rsid w:val="009A0E1E"/>
    <w:rsid w:val="009A1209"/>
    <w:rsid w:val="009A15C0"/>
    <w:rsid w:val="009A171F"/>
    <w:rsid w:val="009A175A"/>
    <w:rsid w:val="009A17B4"/>
    <w:rsid w:val="009A1829"/>
    <w:rsid w:val="009A1875"/>
    <w:rsid w:val="009A1A9E"/>
    <w:rsid w:val="009A1B95"/>
    <w:rsid w:val="009A1F83"/>
    <w:rsid w:val="009A1FBE"/>
    <w:rsid w:val="009A2625"/>
    <w:rsid w:val="009A267F"/>
    <w:rsid w:val="009A3B8B"/>
    <w:rsid w:val="009A3DC0"/>
    <w:rsid w:val="009A3FBD"/>
    <w:rsid w:val="009A3FDE"/>
    <w:rsid w:val="009A4CD3"/>
    <w:rsid w:val="009A4ED8"/>
    <w:rsid w:val="009A5392"/>
    <w:rsid w:val="009A55F1"/>
    <w:rsid w:val="009A58F7"/>
    <w:rsid w:val="009A6189"/>
    <w:rsid w:val="009A63F4"/>
    <w:rsid w:val="009A64E1"/>
    <w:rsid w:val="009A6568"/>
    <w:rsid w:val="009A661F"/>
    <w:rsid w:val="009A69A9"/>
    <w:rsid w:val="009A6C74"/>
    <w:rsid w:val="009A6E48"/>
    <w:rsid w:val="009A6F75"/>
    <w:rsid w:val="009A77B6"/>
    <w:rsid w:val="009A78C9"/>
    <w:rsid w:val="009A7A53"/>
    <w:rsid w:val="009A7E8B"/>
    <w:rsid w:val="009A7EF8"/>
    <w:rsid w:val="009B0351"/>
    <w:rsid w:val="009B03F3"/>
    <w:rsid w:val="009B1430"/>
    <w:rsid w:val="009B196F"/>
    <w:rsid w:val="009B1F81"/>
    <w:rsid w:val="009B1FCD"/>
    <w:rsid w:val="009B2B30"/>
    <w:rsid w:val="009B2D26"/>
    <w:rsid w:val="009B34D6"/>
    <w:rsid w:val="009B34F5"/>
    <w:rsid w:val="009B350D"/>
    <w:rsid w:val="009B3F21"/>
    <w:rsid w:val="009B4212"/>
    <w:rsid w:val="009B4321"/>
    <w:rsid w:val="009B4807"/>
    <w:rsid w:val="009B4B2A"/>
    <w:rsid w:val="009B5058"/>
    <w:rsid w:val="009B50AA"/>
    <w:rsid w:val="009B5A02"/>
    <w:rsid w:val="009B5B39"/>
    <w:rsid w:val="009B5BC7"/>
    <w:rsid w:val="009B5CE8"/>
    <w:rsid w:val="009B5D15"/>
    <w:rsid w:val="009B5E50"/>
    <w:rsid w:val="009B6486"/>
    <w:rsid w:val="009B68E4"/>
    <w:rsid w:val="009B70B2"/>
    <w:rsid w:val="009B71D4"/>
    <w:rsid w:val="009B71E3"/>
    <w:rsid w:val="009B7572"/>
    <w:rsid w:val="009B7681"/>
    <w:rsid w:val="009B76D0"/>
    <w:rsid w:val="009B7B34"/>
    <w:rsid w:val="009C05FB"/>
    <w:rsid w:val="009C0D07"/>
    <w:rsid w:val="009C0E8F"/>
    <w:rsid w:val="009C12F4"/>
    <w:rsid w:val="009C1722"/>
    <w:rsid w:val="009C17E6"/>
    <w:rsid w:val="009C1963"/>
    <w:rsid w:val="009C1AD3"/>
    <w:rsid w:val="009C1C22"/>
    <w:rsid w:val="009C1DF0"/>
    <w:rsid w:val="009C240D"/>
    <w:rsid w:val="009C2C67"/>
    <w:rsid w:val="009C30D1"/>
    <w:rsid w:val="009C379A"/>
    <w:rsid w:val="009C384C"/>
    <w:rsid w:val="009C3859"/>
    <w:rsid w:val="009C3C14"/>
    <w:rsid w:val="009C3DFB"/>
    <w:rsid w:val="009C3FD2"/>
    <w:rsid w:val="009C4D1C"/>
    <w:rsid w:val="009C58C0"/>
    <w:rsid w:val="009C5B2A"/>
    <w:rsid w:val="009C5EBE"/>
    <w:rsid w:val="009C60DD"/>
    <w:rsid w:val="009C60F9"/>
    <w:rsid w:val="009C6A49"/>
    <w:rsid w:val="009C6DF7"/>
    <w:rsid w:val="009C7504"/>
    <w:rsid w:val="009C7BD5"/>
    <w:rsid w:val="009C7D40"/>
    <w:rsid w:val="009C7E80"/>
    <w:rsid w:val="009D00DF"/>
    <w:rsid w:val="009D018B"/>
    <w:rsid w:val="009D01B6"/>
    <w:rsid w:val="009D06C2"/>
    <w:rsid w:val="009D0758"/>
    <w:rsid w:val="009D07F9"/>
    <w:rsid w:val="009D0C16"/>
    <w:rsid w:val="009D0FB6"/>
    <w:rsid w:val="009D11C8"/>
    <w:rsid w:val="009D12D2"/>
    <w:rsid w:val="009D16A3"/>
    <w:rsid w:val="009D1743"/>
    <w:rsid w:val="009D182E"/>
    <w:rsid w:val="009D1A13"/>
    <w:rsid w:val="009D1FEC"/>
    <w:rsid w:val="009D2335"/>
    <w:rsid w:val="009D252E"/>
    <w:rsid w:val="009D3243"/>
    <w:rsid w:val="009D408C"/>
    <w:rsid w:val="009D4176"/>
    <w:rsid w:val="009D559C"/>
    <w:rsid w:val="009D602F"/>
    <w:rsid w:val="009D60E5"/>
    <w:rsid w:val="009D6C02"/>
    <w:rsid w:val="009D7190"/>
    <w:rsid w:val="009D72D0"/>
    <w:rsid w:val="009D7585"/>
    <w:rsid w:val="009E01D1"/>
    <w:rsid w:val="009E07F8"/>
    <w:rsid w:val="009E0B31"/>
    <w:rsid w:val="009E0E91"/>
    <w:rsid w:val="009E17EB"/>
    <w:rsid w:val="009E1F2F"/>
    <w:rsid w:val="009E22CA"/>
    <w:rsid w:val="009E254B"/>
    <w:rsid w:val="009E28CE"/>
    <w:rsid w:val="009E2CC1"/>
    <w:rsid w:val="009E2FBB"/>
    <w:rsid w:val="009E3146"/>
    <w:rsid w:val="009E404B"/>
    <w:rsid w:val="009E41EA"/>
    <w:rsid w:val="009E4F0F"/>
    <w:rsid w:val="009E50CA"/>
    <w:rsid w:val="009E5F50"/>
    <w:rsid w:val="009E60BF"/>
    <w:rsid w:val="009E640E"/>
    <w:rsid w:val="009E6762"/>
    <w:rsid w:val="009E67B0"/>
    <w:rsid w:val="009E680B"/>
    <w:rsid w:val="009E68BB"/>
    <w:rsid w:val="009E6D31"/>
    <w:rsid w:val="009E70F5"/>
    <w:rsid w:val="009E7317"/>
    <w:rsid w:val="009E7412"/>
    <w:rsid w:val="009E763F"/>
    <w:rsid w:val="009E7C60"/>
    <w:rsid w:val="009F002E"/>
    <w:rsid w:val="009F00E5"/>
    <w:rsid w:val="009F0516"/>
    <w:rsid w:val="009F14DD"/>
    <w:rsid w:val="009F1724"/>
    <w:rsid w:val="009F184D"/>
    <w:rsid w:val="009F1971"/>
    <w:rsid w:val="009F21E3"/>
    <w:rsid w:val="009F2237"/>
    <w:rsid w:val="009F2302"/>
    <w:rsid w:val="009F2370"/>
    <w:rsid w:val="009F2C89"/>
    <w:rsid w:val="009F2CB2"/>
    <w:rsid w:val="009F2FCE"/>
    <w:rsid w:val="009F38E1"/>
    <w:rsid w:val="009F3FE9"/>
    <w:rsid w:val="009F43D7"/>
    <w:rsid w:val="009F4584"/>
    <w:rsid w:val="009F4B99"/>
    <w:rsid w:val="009F4BE7"/>
    <w:rsid w:val="009F4C3B"/>
    <w:rsid w:val="009F4F72"/>
    <w:rsid w:val="009F515A"/>
    <w:rsid w:val="009F51D5"/>
    <w:rsid w:val="009F51E8"/>
    <w:rsid w:val="009F5899"/>
    <w:rsid w:val="009F6286"/>
    <w:rsid w:val="009F6763"/>
    <w:rsid w:val="009F6A28"/>
    <w:rsid w:val="009F6AC3"/>
    <w:rsid w:val="009F6E36"/>
    <w:rsid w:val="009F71A9"/>
    <w:rsid w:val="009F7699"/>
    <w:rsid w:val="009F7B63"/>
    <w:rsid w:val="00A00154"/>
    <w:rsid w:val="00A00620"/>
    <w:rsid w:val="00A00973"/>
    <w:rsid w:val="00A00C19"/>
    <w:rsid w:val="00A01A84"/>
    <w:rsid w:val="00A01B17"/>
    <w:rsid w:val="00A01C81"/>
    <w:rsid w:val="00A02738"/>
    <w:rsid w:val="00A02775"/>
    <w:rsid w:val="00A0285B"/>
    <w:rsid w:val="00A0297E"/>
    <w:rsid w:val="00A02A0C"/>
    <w:rsid w:val="00A02EE1"/>
    <w:rsid w:val="00A031E2"/>
    <w:rsid w:val="00A03380"/>
    <w:rsid w:val="00A035CB"/>
    <w:rsid w:val="00A03BAF"/>
    <w:rsid w:val="00A0400C"/>
    <w:rsid w:val="00A043B0"/>
    <w:rsid w:val="00A047EA"/>
    <w:rsid w:val="00A04BAD"/>
    <w:rsid w:val="00A051E1"/>
    <w:rsid w:val="00A059B7"/>
    <w:rsid w:val="00A06A41"/>
    <w:rsid w:val="00A06BE3"/>
    <w:rsid w:val="00A06C38"/>
    <w:rsid w:val="00A06E86"/>
    <w:rsid w:val="00A0707C"/>
    <w:rsid w:val="00A07888"/>
    <w:rsid w:val="00A07AC3"/>
    <w:rsid w:val="00A07AE2"/>
    <w:rsid w:val="00A07CAB"/>
    <w:rsid w:val="00A1052C"/>
    <w:rsid w:val="00A10C09"/>
    <w:rsid w:val="00A11987"/>
    <w:rsid w:val="00A11C5B"/>
    <w:rsid w:val="00A121B9"/>
    <w:rsid w:val="00A122A9"/>
    <w:rsid w:val="00A1249D"/>
    <w:rsid w:val="00A12B5B"/>
    <w:rsid w:val="00A1346F"/>
    <w:rsid w:val="00A14140"/>
    <w:rsid w:val="00A148E9"/>
    <w:rsid w:val="00A14A52"/>
    <w:rsid w:val="00A14BD5"/>
    <w:rsid w:val="00A14E8B"/>
    <w:rsid w:val="00A15046"/>
    <w:rsid w:val="00A1544E"/>
    <w:rsid w:val="00A15691"/>
    <w:rsid w:val="00A159BA"/>
    <w:rsid w:val="00A15D78"/>
    <w:rsid w:val="00A16777"/>
    <w:rsid w:val="00A169B6"/>
    <w:rsid w:val="00A17378"/>
    <w:rsid w:val="00A17ED2"/>
    <w:rsid w:val="00A203B3"/>
    <w:rsid w:val="00A203E6"/>
    <w:rsid w:val="00A20844"/>
    <w:rsid w:val="00A21078"/>
    <w:rsid w:val="00A2122F"/>
    <w:rsid w:val="00A2149C"/>
    <w:rsid w:val="00A21CF7"/>
    <w:rsid w:val="00A21D4E"/>
    <w:rsid w:val="00A220A5"/>
    <w:rsid w:val="00A22256"/>
    <w:rsid w:val="00A22430"/>
    <w:rsid w:val="00A22604"/>
    <w:rsid w:val="00A22CA1"/>
    <w:rsid w:val="00A22D80"/>
    <w:rsid w:val="00A22DB9"/>
    <w:rsid w:val="00A230AC"/>
    <w:rsid w:val="00A234F3"/>
    <w:rsid w:val="00A23759"/>
    <w:rsid w:val="00A23D15"/>
    <w:rsid w:val="00A247BE"/>
    <w:rsid w:val="00A24EAD"/>
    <w:rsid w:val="00A250E0"/>
    <w:rsid w:val="00A25576"/>
    <w:rsid w:val="00A256BB"/>
    <w:rsid w:val="00A2570D"/>
    <w:rsid w:val="00A2587F"/>
    <w:rsid w:val="00A25F9F"/>
    <w:rsid w:val="00A26CA6"/>
    <w:rsid w:val="00A30160"/>
    <w:rsid w:val="00A301AE"/>
    <w:rsid w:val="00A306CF"/>
    <w:rsid w:val="00A3077D"/>
    <w:rsid w:val="00A308B0"/>
    <w:rsid w:val="00A30D47"/>
    <w:rsid w:val="00A311DC"/>
    <w:rsid w:val="00A31842"/>
    <w:rsid w:val="00A31850"/>
    <w:rsid w:val="00A31FE2"/>
    <w:rsid w:val="00A32214"/>
    <w:rsid w:val="00A326B0"/>
    <w:rsid w:val="00A337D6"/>
    <w:rsid w:val="00A337DA"/>
    <w:rsid w:val="00A33D1E"/>
    <w:rsid w:val="00A33F70"/>
    <w:rsid w:val="00A34389"/>
    <w:rsid w:val="00A343D8"/>
    <w:rsid w:val="00A348C0"/>
    <w:rsid w:val="00A34DC8"/>
    <w:rsid w:val="00A34FD8"/>
    <w:rsid w:val="00A35191"/>
    <w:rsid w:val="00A359E8"/>
    <w:rsid w:val="00A3623A"/>
    <w:rsid w:val="00A37552"/>
    <w:rsid w:val="00A3764D"/>
    <w:rsid w:val="00A37A20"/>
    <w:rsid w:val="00A37DE2"/>
    <w:rsid w:val="00A37E5C"/>
    <w:rsid w:val="00A37EE5"/>
    <w:rsid w:val="00A405EB"/>
    <w:rsid w:val="00A408D6"/>
    <w:rsid w:val="00A409E6"/>
    <w:rsid w:val="00A41074"/>
    <w:rsid w:val="00A41372"/>
    <w:rsid w:val="00A41B30"/>
    <w:rsid w:val="00A4230F"/>
    <w:rsid w:val="00A42530"/>
    <w:rsid w:val="00A425A8"/>
    <w:rsid w:val="00A42ED1"/>
    <w:rsid w:val="00A436E7"/>
    <w:rsid w:val="00A43A3C"/>
    <w:rsid w:val="00A43ADA"/>
    <w:rsid w:val="00A43DE9"/>
    <w:rsid w:val="00A43F7E"/>
    <w:rsid w:val="00A43FA6"/>
    <w:rsid w:val="00A44536"/>
    <w:rsid w:val="00A449CF"/>
    <w:rsid w:val="00A44AA2"/>
    <w:rsid w:val="00A44AB3"/>
    <w:rsid w:val="00A455EE"/>
    <w:rsid w:val="00A458C8"/>
    <w:rsid w:val="00A45925"/>
    <w:rsid w:val="00A46499"/>
    <w:rsid w:val="00A4649A"/>
    <w:rsid w:val="00A46657"/>
    <w:rsid w:val="00A466AC"/>
    <w:rsid w:val="00A467F9"/>
    <w:rsid w:val="00A4719D"/>
    <w:rsid w:val="00A473BB"/>
    <w:rsid w:val="00A47407"/>
    <w:rsid w:val="00A478E6"/>
    <w:rsid w:val="00A47F52"/>
    <w:rsid w:val="00A50724"/>
    <w:rsid w:val="00A50766"/>
    <w:rsid w:val="00A50BAA"/>
    <w:rsid w:val="00A50BCB"/>
    <w:rsid w:val="00A50D48"/>
    <w:rsid w:val="00A512D9"/>
    <w:rsid w:val="00A518F9"/>
    <w:rsid w:val="00A51E52"/>
    <w:rsid w:val="00A51F55"/>
    <w:rsid w:val="00A528C8"/>
    <w:rsid w:val="00A5290C"/>
    <w:rsid w:val="00A52AB3"/>
    <w:rsid w:val="00A531A7"/>
    <w:rsid w:val="00A538F3"/>
    <w:rsid w:val="00A53993"/>
    <w:rsid w:val="00A53C88"/>
    <w:rsid w:val="00A53E33"/>
    <w:rsid w:val="00A53E83"/>
    <w:rsid w:val="00A53F1B"/>
    <w:rsid w:val="00A5427F"/>
    <w:rsid w:val="00A54556"/>
    <w:rsid w:val="00A545FC"/>
    <w:rsid w:val="00A54A3B"/>
    <w:rsid w:val="00A5536E"/>
    <w:rsid w:val="00A5572F"/>
    <w:rsid w:val="00A55C8A"/>
    <w:rsid w:val="00A55CD3"/>
    <w:rsid w:val="00A55DA9"/>
    <w:rsid w:val="00A55DEC"/>
    <w:rsid w:val="00A562E0"/>
    <w:rsid w:val="00A56373"/>
    <w:rsid w:val="00A563AF"/>
    <w:rsid w:val="00A564C7"/>
    <w:rsid w:val="00A56BE5"/>
    <w:rsid w:val="00A56C33"/>
    <w:rsid w:val="00A56C64"/>
    <w:rsid w:val="00A56C80"/>
    <w:rsid w:val="00A56CB5"/>
    <w:rsid w:val="00A570EC"/>
    <w:rsid w:val="00A5743F"/>
    <w:rsid w:val="00A575B9"/>
    <w:rsid w:val="00A57743"/>
    <w:rsid w:val="00A5794A"/>
    <w:rsid w:val="00A57FCD"/>
    <w:rsid w:val="00A60095"/>
    <w:rsid w:val="00A604F6"/>
    <w:rsid w:val="00A6085F"/>
    <w:rsid w:val="00A60D56"/>
    <w:rsid w:val="00A60DFC"/>
    <w:rsid w:val="00A61497"/>
    <w:rsid w:val="00A61622"/>
    <w:rsid w:val="00A617F8"/>
    <w:rsid w:val="00A624B3"/>
    <w:rsid w:val="00A63017"/>
    <w:rsid w:val="00A6362D"/>
    <w:rsid w:val="00A6381F"/>
    <w:rsid w:val="00A63843"/>
    <w:rsid w:val="00A638B9"/>
    <w:rsid w:val="00A63E4E"/>
    <w:rsid w:val="00A64D20"/>
    <w:rsid w:val="00A65092"/>
    <w:rsid w:val="00A6567A"/>
    <w:rsid w:val="00A65A25"/>
    <w:rsid w:val="00A65A3B"/>
    <w:rsid w:val="00A65ADB"/>
    <w:rsid w:val="00A660C6"/>
    <w:rsid w:val="00A670FF"/>
    <w:rsid w:val="00A671D5"/>
    <w:rsid w:val="00A67A0F"/>
    <w:rsid w:val="00A67A16"/>
    <w:rsid w:val="00A67E3F"/>
    <w:rsid w:val="00A67F6B"/>
    <w:rsid w:val="00A7013A"/>
    <w:rsid w:val="00A70295"/>
    <w:rsid w:val="00A7054C"/>
    <w:rsid w:val="00A705CB"/>
    <w:rsid w:val="00A7097E"/>
    <w:rsid w:val="00A70A73"/>
    <w:rsid w:val="00A70AB6"/>
    <w:rsid w:val="00A71192"/>
    <w:rsid w:val="00A71244"/>
    <w:rsid w:val="00A716BE"/>
    <w:rsid w:val="00A7193C"/>
    <w:rsid w:val="00A71A6D"/>
    <w:rsid w:val="00A71B5D"/>
    <w:rsid w:val="00A7200C"/>
    <w:rsid w:val="00A720AC"/>
    <w:rsid w:val="00A7291F"/>
    <w:rsid w:val="00A72A3E"/>
    <w:rsid w:val="00A72CA4"/>
    <w:rsid w:val="00A72D19"/>
    <w:rsid w:val="00A7315C"/>
    <w:rsid w:val="00A7327A"/>
    <w:rsid w:val="00A73A8E"/>
    <w:rsid w:val="00A73DA4"/>
    <w:rsid w:val="00A74136"/>
    <w:rsid w:val="00A74461"/>
    <w:rsid w:val="00A74FB3"/>
    <w:rsid w:val="00A74FBD"/>
    <w:rsid w:val="00A753B7"/>
    <w:rsid w:val="00A75575"/>
    <w:rsid w:val="00A75847"/>
    <w:rsid w:val="00A75CDA"/>
    <w:rsid w:val="00A764D0"/>
    <w:rsid w:val="00A76640"/>
    <w:rsid w:val="00A76A03"/>
    <w:rsid w:val="00A76F8E"/>
    <w:rsid w:val="00A77396"/>
    <w:rsid w:val="00A77821"/>
    <w:rsid w:val="00A77A93"/>
    <w:rsid w:val="00A77B38"/>
    <w:rsid w:val="00A77D2C"/>
    <w:rsid w:val="00A77FA7"/>
    <w:rsid w:val="00A800EB"/>
    <w:rsid w:val="00A8067E"/>
    <w:rsid w:val="00A80D71"/>
    <w:rsid w:val="00A80EDB"/>
    <w:rsid w:val="00A8163F"/>
    <w:rsid w:val="00A817EB"/>
    <w:rsid w:val="00A81995"/>
    <w:rsid w:val="00A81AC4"/>
    <w:rsid w:val="00A81C66"/>
    <w:rsid w:val="00A81E5A"/>
    <w:rsid w:val="00A82E33"/>
    <w:rsid w:val="00A82EAF"/>
    <w:rsid w:val="00A83540"/>
    <w:rsid w:val="00A836C8"/>
    <w:rsid w:val="00A83DF5"/>
    <w:rsid w:val="00A83FA9"/>
    <w:rsid w:val="00A841A4"/>
    <w:rsid w:val="00A841A7"/>
    <w:rsid w:val="00A84A9F"/>
    <w:rsid w:val="00A84ABC"/>
    <w:rsid w:val="00A84D06"/>
    <w:rsid w:val="00A85739"/>
    <w:rsid w:val="00A85788"/>
    <w:rsid w:val="00A8586A"/>
    <w:rsid w:val="00A86171"/>
    <w:rsid w:val="00A86C1B"/>
    <w:rsid w:val="00A86D37"/>
    <w:rsid w:val="00A86E27"/>
    <w:rsid w:val="00A87745"/>
    <w:rsid w:val="00A87B8C"/>
    <w:rsid w:val="00A87E1D"/>
    <w:rsid w:val="00A87EC2"/>
    <w:rsid w:val="00A90552"/>
    <w:rsid w:val="00A90709"/>
    <w:rsid w:val="00A90BFF"/>
    <w:rsid w:val="00A90CF2"/>
    <w:rsid w:val="00A90FA3"/>
    <w:rsid w:val="00A9111E"/>
    <w:rsid w:val="00A91193"/>
    <w:rsid w:val="00A9144B"/>
    <w:rsid w:val="00A9157A"/>
    <w:rsid w:val="00A91D26"/>
    <w:rsid w:val="00A9256D"/>
    <w:rsid w:val="00A92798"/>
    <w:rsid w:val="00A92D7C"/>
    <w:rsid w:val="00A92EA7"/>
    <w:rsid w:val="00A932CE"/>
    <w:rsid w:val="00A93B63"/>
    <w:rsid w:val="00A94166"/>
    <w:rsid w:val="00A946D8"/>
    <w:rsid w:val="00A94CF7"/>
    <w:rsid w:val="00A94D14"/>
    <w:rsid w:val="00A94F38"/>
    <w:rsid w:val="00A953A0"/>
    <w:rsid w:val="00A954BA"/>
    <w:rsid w:val="00A95785"/>
    <w:rsid w:val="00A95D25"/>
    <w:rsid w:val="00A95D30"/>
    <w:rsid w:val="00A9673E"/>
    <w:rsid w:val="00A9693B"/>
    <w:rsid w:val="00A96C0E"/>
    <w:rsid w:val="00A96E79"/>
    <w:rsid w:val="00A9725E"/>
    <w:rsid w:val="00A9770A"/>
    <w:rsid w:val="00A979D9"/>
    <w:rsid w:val="00A979FE"/>
    <w:rsid w:val="00A97CAC"/>
    <w:rsid w:val="00AA020F"/>
    <w:rsid w:val="00AA0407"/>
    <w:rsid w:val="00AA0416"/>
    <w:rsid w:val="00AA084E"/>
    <w:rsid w:val="00AA0D4B"/>
    <w:rsid w:val="00AA0DDA"/>
    <w:rsid w:val="00AA15A8"/>
    <w:rsid w:val="00AA1A60"/>
    <w:rsid w:val="00AA1D03"/>
    <w:rsid w:val="00AA1D8A"/>
    <w:rsid w:val="00AA1EA9"/>
    <w:rsid w:val="00AA284E"/>
    <w:rsid w:val="00AA288E"/>
    <w:rsid w:val="00AA2ABA"/>
    <w:rsid w:val="00AA2DF2"/>
    <w:rsid w:val="00AA2EDB"/>
    <w:rsid w:val="00AA3454"/>
    <w:rsid w:val="00AA36B0"/>
    <w:rsid w:val="00AA38FD"/>
    <w:rsid w:val="00AA3C91"/>
    <w:rsid w:val="00AA4642"/>
    <w:rsid w:val="00AA4C52"/>
    <w:rsid w:val="00AA51A3"/>
    <w:rsid w:val="00AA582A"/>
    <w:rsid w:val="00AA626D"/>
    <w:rsid w:val="00AA66FC"/>
    <w:rsid w:val="00AA706A"/>
    <w:rsid w:val="00AA7325"/>
    <w:rsid w:val="00AA7492"/>
    <w:rsid w:val="00AB0319"/>
    <w:rsid w:val="00AB04BE"/>
    <w:rsid w:val="00AB08CB"/>
    <w:rsid w:val="00AB08D7"/>
    <w:rsid w:val="00AB0D67"/>
    <w:rsid w:val="00AB0F6C"/>
    <w:rsid w:val="00AB25EF"/>
    <w:rsid w:val="00AB2F1C"/>
    <w:rsid w:val="00AB38DF"/>
    <w:rsid w:val="00AB3DDE"/>
    <w:rsid w:val="00AB4279"/>
    <w:rsid w:val="00AB4CA5"/>
    <w:rsid w:val="00AB51AA"/>
    <w:rsid w:val="00AB51DF"/>
    <w:rsid w:val="00AB5BFD"/>
    <w:rsid w:val="00AB5F20"/>
    <w:rsid w:val="00AB64DB"/>
    <w:rsid w:val="00AB6552"/>
    <w:rsid w:val="00AB6558"/>
    <w:rsid w:val="00AB66FB"/>
    <w:rsid w:val="00AB6F15"/>
    <w:rsid w:val="00AB7051"/>
    <w:rsid w:val="00AB71E0"/>
    <w:rsid w:val="00AB7833"/>
    <w:rsid w:val="00AB7AC3"/>
    <w:rsid w:val="00AB7BF8"/>
    <w:rsid w:val="00AC014D"/>
    <w:rsid w:val="00AC025B"/>
    <w:rsid w:val="00AC04AD"/>
    <w:rsid w:val="00AC09E6"/>
    <w:rsid w:val="00AC0B2B"/>
    <w:rsid w:val="00AC16D0"/>
    <w:rsid w:val="00AC1782"/>
    <w:rsid w:val="00AC2050"/>
    <w:rsid w:val="00AC3915"/>
    <w:rsid w:val="00AC3C4A"/>
    <w:rsid w:val="00AC3CAC"/>
    <w:rsid w:val="00AC3CCF"/>
    <w:rsid w:val="00AC43DA"/>
    <w:rsid w:val="00AC4402"/>
    <w:rsid w:val="00AC46FD"/>
    <w:rsid w:val="00AC4E1A"/>
    <w:rsid w:val="00AC500B"/>
    <w:rsid w:val="00AC5041"/>
    <w:rsid w:val="00AC54F3"/>
    <w:rsid w:val="00AC5673"/>
    <w:rsid w:val="00AC5776"/>
    <w:rsid w:val="00AC5AEE"/>
    <w:rsid w:val="00AC62A7"/>
    <w:rsid w:val="00AC6B32"/>
    <w:rsid w:val="00AC6C60"/>
    <w:rsid w:val="00AC6D7B"/>
    <w:rsid w:val="00AC6D94"/>
    <w:rsid w:val="00AC7A20"/>
    <w:rsid w:val="00AC7A4F"/>
    <w:rsid w:val="00AC7D37"/>
    <w:rsid w:val="00AD08D7"/>
    <w:rsid w:val="00AD0984"/>
    <w:rsid w:val="00AD0BD2"/>
    <w:rsid w:val="00AD0C61"/>
    <w:rsid w:val="00AD1A1A"/>
    <w:rsid w:val="00AD1B19"/>
    <w:rsid w:val="00AD1D39"/>
    <w:rsid w:val="00AD228E"/>
    <w:rsid w:val="00AD23C6"/>
    <w:rsid w:val="00AD2BA3"/>
    <w:rsid w:val="00AD2CF6"/>
    <w:rsid w:val="00AD31F9"/>
    <w:rsid w:val="00AD38CB"/>
    <w:rsid w:val="00AD3B0B"/>
    <w:rsid w:val="00AD3B37"/>
    <w:rsid w:val="00AD40C9"/>
    <w:rsid w:val="00AD4442"/>
    <w:rsid w:val="00AD4601"/>
    <w:rsid w:val="00AD47A7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5A7"/>
    <w:rsid w:val="00AE0428"/>
    <w:rsid w:val="00AE04AA"/>
    <w:rsid w:val="00AE0562"/>
    <w:rsid w:val="00AE05D3"/>
    <w:rsid w:val="00AE0CD4"/>
    <w:rsid w:val="00AE1A01"/>
    <w:rsid w:val="00AE1F36"/>
    <w:rsid w:val="00AE241C"/>
    <w:rsid w:val="00AE2452"/>
    <w:rsid w:val="00AE25A1"/>
    <w:rsid w:val="00AE27C1"/>
    <w:rsid w:val="00AE2B3E"/>
    <w:rsid w:val="00AE306B"/>
    <w:rsid w:val="00AE3D73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94"/>
    <w:rsid w:val="00AE5DAE"/>
    <w:rsid w:val="00AE5DDD"/>
    <w:rsid w:val="00AE60AD"/>
    <w:rsid w:val="00AE6A04"/>
    <w:rsid w:val="00AE6C87"/>
    <w:rsid w:val="00AE6ECD"/>
    <w:rsid w:val="00AE71D0"/>
    <w:rsid w:val="00AE7714"/>
    <w:rsid w:val="00AE77F5"/>
    <w:rsid w:val="00AE7900"/>
    <w:rsid w:val="00AE7A80"/>
    <w:rsid w:val="00AE7D5F"/>
    <w:rsid w:val="00AE7DA4"/>
    <w:rsid w:val="00AF015F"/>
    <w:rsid w:val="00AF01BC"/>
    <w:rsid w:val="00AF0241"/>
    <w:rsid w:val="00AF0260"/>
    <w:rsid w:val="00AF0647"/>
    <w:rsid w:val="00AF07A8"/>
    <w:rsid w:val="00AF0DE4"/>
    <w:rsid w:val="00AF11AA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316E"/>
    <w:rsid w:val="00AF3187"/>
    <w:rsid w:val="00AF367B"/>
    <w:rsid w:val="00AF3A18"/>
    <w:rsid w:val="00AF423D"/>
    <w:rsid w:val="00AF4489"/>
    <w:rsid w:val="00AF475C"/>
    <w:rsid w:val="00AF4CEF"/>
    <w:rsid w:val="00AF4E28"/>
    <w:rsid w:val="00AF5575"/>
    <w:rsid w:val="00AF5831"/>
    <w:rsid w:val="00AF5980"/>
    <w:rsid w:val="00AF5C1B"/>
    <w:rsid w:val="00AF5E40"/>
    <w:rsid w:val="00AF682C"/>
    <w:rsid w:val="00AF6CBF"/>
    <w:rsid w:val="00AF77C9"/>
    <w:rsid w:val="00AF7D14"/>
    <w:rsid w:val="00AF7D75"/>
    <w:rsid w:val="00B001DF"/>
    <w:rsid w:val="00B00667"/>
    <w:rsid w:val="00B00A3E"/>
    <w:rsid w:val="00B00B40"/>
    <w:rsid w:val="00B00C33"/>
    <w:rsid w:val="00B00C36"/>
    <w:rsid w:val="00B00E8F"/>
    <w:rsid w:val="00B0101B"/>
    <w:rsid w:val="00B010DF"/>
    <w:rsid w:val="00B016FF"/>
    <w:rsid w:val="00B02437"/>
    <w:rsid w:val="00B0243C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1DF"/>
    <w:rsid w:val="00B05316"/>
    <w:rsid w:val="00B05467"/>
    <w:rsid w:val="00B057D1"/>
    <w:rsid w:val="00B06733"/>
    <w:rsid w:val="00B076CD"/>
    <w:rsid w:val="00B077C7"/>
    <w:rsid w:val="00B07B03"/>
    <w:rsid w:val="00B07C8F"/>
    <w:rsid w:val="00B102FA"/>
    <w:rsid w:val="00B10727"/>
    <w:rsid w:val="00B10A6B"/>
    <w:rsid w:val="00B10B90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543"/>
    <w:rsid w:val="00B125CC"/>
    <w:rsid w:val="00B12C6E"/>
    <w:rsid w:val="00B12E0A"/>
    <w:rsid w:val="00B138BB"/>
    <w:rsid w:val="00B139C2"/>
    <w:rsid w:val="00B13A41"/>
    <w:rsid w:val="00B13D58"/>
    <w:rsid w:val="00B13EE0"/>
    <w:rsid w:val="00B1420F"/>
    <w:rsid w:val="00B146C1"/>
    <w:rsid w:val="00B14978"/>
    <w:rsid w:val="00B152B7"/>
    <w:rsid w:val="00B153D6"/>
    <w:rsid w:val="00B1576D"/>
    <w:rsid w:val="00B15880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072"/>
    <w:rsid w:val="00B171D8"/>
    <w:rsid w:val="00B172D8"/>
    <w:rsid w:val="00B179F9"/>
    <w:rsid w:val="00B17C01"/>
    <w:rsid w:val="00B17D53"/>
    <w:rsid w:val="00B201DE"/>
    <w:rsid w:val="00B205A6"/>
    <w:rsid w:val="00B21357"/>
    <w:rsid w:val="00B213E6"/>
    <w:rsid w:val="00B21745"/>
    <w:rsid w:val="00B21C2C"/>
    <w:rsid w:val="00B21FD9"/>
    <w:rsid w:val="00B21FF3"/>
    <w:rsid w:val="00B221DC"/>
    <w:rsid w:val="00B22555"/>
    <w:rsid w:val="00B2313A"/>
    <w:rsid w:val="00B234ED"/>
    <w:rsid w:val="00B23688"/>
    <w:rsid w:val="00B236C3"/>
    <w:rsid w:val="00B23D7B"/>
    <w:rsid w:val="00B24041"/>
    <w:rsid w:val="00B242FA"/>
    <w:rsid w:val="00B2497E"/>
    <w:rsid w:val="00B24D78"/>
    <w:rsid w:val="00B259A4"/>
    <w:rsid w:val="00B25C97"/>
    <w:rsid w:val="00B25E37"/>
    <w:rsid w:val="00B26432"/>
    <w:rsid w:val="00B26709"/>
    <w:rsid w:val="00B26975"/>
    <w:rsid w:val="00B26DC8"/>
    <w:rsid w:val="00B26DDD"/>
    <w:rsid w:val="00B27934"/>
    <w:rsid w:val="00B27C4D"/>
    <w:rsid w:val="00B27F53"/>
    <w:rsid w:val="00B27FA1"/>
    <w:rsid w:val="00B30688"/>
    <w:rsid w:val="00B3089B"/>
    <w:rsid w:val="00B30DE6"/>
    <w:rsid w:val="00B312FD"/>
    <w:rsid w:val="00B31343"/>
    <w:rsid w:val="00B317D8"/>
    <w:rsid w:val="00B31E67"/>
    <w:rsid w:val="00B31E9A"/>
    <w:rsid w:val="00B32AE5"/>
    <w:rsid w:val="00B330B5"/>
    <w:rsid w:val="00B335D0"/>
    <w:rsid w:val="00B341DA"/>
    <w:rsid w:val="00B34AB5"/>
    <w:rsid w:val="00B3538B"/>
    <w:rsid w:val="00B35881"/>
    <w:rsid w:val="00B36387"/>
    <w:rsid w:val="00B363C9"/>
    <w:rsid w:val="00B36414"/>
    <w:rsid w:val="00B3666B"/>
    <w:rsid w:val="00B367ED"/>
    <w:rsid w:val="00B36AD2"/>
    <w:rsid w:val="00B36AE0"/>
    <w:rsid w:val="00B36DB8"/>
    <w:rsid w:val="00B37339"/>
    <w:rsid w:val="00B37545"/>
    <w:rsid w:val="00B37E1A"/>
    <w:rsid w:val="00B4040D"/>
    <w:rsid w:val="00B40B5D"/>
    <w:rsid w:val="00B40BB5"/>
    <w:rsid w:val="00B41DFF"/>
    <w:rsid w:val="00B420DB"/>
    <w:rsid w:val="00B422F9"/>
    <w:rsid w:val="00B4233A"/>
    <w:rsid w:val="00B4251F"/>
    <w:rsid w:val="00B428C2"/>
    <w:rsid w:val="00B431B6"/>
    <w:rsid w:val="00B433CA"/>
    <w:rsid w:val="00B4349B"/>
    <w:rsid w:val="00B43E90"/>
    <w:rsid w:val="00B43ED5"/>
    <w:rsid w:val="00B43F65"/>
    <w:rsid w:val="00B44433"/>
    <w:rsid w:val="00B44813"/>
    <w:rsid w:val="00B448B1"/>
    <w:rsid w:val="00B44992"/>
    <w:rsid w:val="00B44C8F"/>
    <w:rsid w:val="00B44EEF"/>
    <w:rsid w:val="00B44FBF"/>
    <w:rsid w:val="00B45295"/>
    <w:rsid w:val="00B453F1"/>
    <w:rsid w:val="00B456C2"/>
    <w:rsid w:val="00B45D84"/>
    <w:rsid w:val="00B461E5"/>
    <w:rsid w:val="00B46740"/>
    <w:rsid w:val="00B467D1"/>
    <w:rsid w:val="00B46BAA"/>
    <w:rsid w:val="00B50180"/>
    <w:rsid w:val="00B50225"/>
    <w:rsid w:val="00B50B9E"/>
    <w:rsid w:val="00B50D2D"/>
    <w:rsid w:val="00B50F58"/>
    <w:rsid w:val="00B512B8"/>
    <w:rsid w:val="00B515CB"/>
    <w:rsid w:val="00B5223B"/>
    <w:rsid w:val="00B52403"/>
    <w:rsid w:val="00B52460"/>
    <w:rsid w:val="00B524E4"/>
    <w:rsid w:val="00B52BC7"/>
    <w:rsid w:val="00B531BF"/>
    <w:rsid w:val="00B5330E"/>
    <w:rsid w:val="00B53311"/>
    <w:rsid w:val="00B534AC"/>
    <w:rsid w:val="00B5382C"/>
    <w:rsid w:val="00B53DE5"/>
    <w:rsid w:val="00B53FFF"/>
    <w:rsid w:val="00B54E6E"/>
    <w:rsid w:val="00B54FC4"/>
    <w:rsid w:val="00B5533E"/>
    <w:rsid w:val="00B55936"/>
    <w:rsid w:val="00B567EB"/>
    <w:rsid w:val="00B56D68"/>
    <w:rsid w:val="00B56D7E"/>
    <w:rsid w:val="00B5730C"/>
    <w:rsid w:val="00B574CE"/>
    <w:rsid w:val="00B57779"/>
    <w:rsid w:val="00B57C2A"/>
    <w:rsid w:val="00B57F59"/>
    <w:rsid w:val="00B57F75"/>
    <w:rsid w:val="00B60C58"/>
    <w:rsid w:val="00B6126D"/>
    <w:rsid w:val="00B61378"/>
    <w:rsid w:val="00B61432"/>
    <w:rsid w:val="00B61797"/>
    <w:rsid w:val="00B61EEE"/>
    <w:rsid w:val="00B61F93"/>
    <w:rsid w:val="00B624C0"/>
    <w:rsid w:val="00B625C8"/>
    <w:rsid w:val="00B62634"/>
    <w:rsid w:val="00B626E9"/>
    <w:rsid w:val="00B634AD"/>
    <w:rsid w:val="00B63F34"/>
    <w:rsid w:val="00B63F4D"/>
    <w:rsid w:val="00B642BA"/>
    <w:rsid w:val="00B653C6"/>
    <w:rsid w:val="00B65BBC"/>
    <w:rsid w:val="00B65FBD"/>
    <w:rsid w:val="00B66055"/>
    <w:rsid w:val="00B66A45"/>
    <w:rsid w:val="00B66D4A"/>
    <w:rsid w:val="00B67794"/>
    <w:rsid w:val="00B67F22"/>
    <w:rsid w:val="00B7051E"/>
    <w:rsid w:val="00B71D4C"/>
    <w:rsid w:val="00B72017"/>
    <w:rsid w:val="00B722B7"/>
    <w:rsid w:val="00B722BF"/>
    <w:rsid w:val="00B72725"/>
    <w:rsid w:val="00B72891"/>
    <w:rsid w:val="00B728F6"/>
    <w:rsid w:val="00B729EF"/>
    <w:rsid w:val="00B72C84"/>
    <w:rsid w:val="00B72D32"/>
    <w:rsid w:val="00B73248"/>
    <w:rsid w:val="00B732BF"/>
    <w:rsid w:val="00B73463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1F6"/>
    <w:rsid w:val="00B763F4"/>
    <w:rsid w:val="00B767DF"/>
    <w:rsid w:val="00B76C2E"/>
    <w:rsid w:val="00B76CD9"/>
    <w:rsid w:val="00B770E0"/>
    <w:rsid w:val="00B77335"/>
    <w:rsid w:val="00B77A8D"/>
    <w:rsid w:val="00B77C75"/>
    <w:rsid w:val="00B80412"/>
    <w:rsid w:val="00B80F1D"/>
    <w:rsid w:val="00B811A8"/>
    <w:rsid w:val="00B81D2E"/>
    <w:rsid w:val="00B8200C"/>
    <w:rsid w:val="00B82206"/>
    <w:rsid w:val="00B8260F"/>
    <w:rsid w:val="00B827B7"/>
    <w:rsid w:val="00B82F1D"/>
    <w:rsid w:val="00B8385E"/>
    <w:rsid w:val="00B8395A"/>
    <w:rsid w:val="00B83C72"/>
    <w:rsid w:val="00B83D39"/>
    <w:rsid w:val="00B83E72"/>
    <w:rsid w:val="00B840CC"/>
    <w:rsid w:val="00B841BD"/>
    <w:rsid w:val="00B845E6"/>
    <w:rsid w:val="00B84898"/>
    <w:rsid w:val="00B84E73"/>
    <w:rsid w:val="00B8528F"/>
    <w:rsid w:val="00B85487"/>
    <w:rsid w:val="00B856F9"/>
    <w:rsid w:val="00B85792"/>
    <w:rsid w:val="00B85BE0"/>
    <w:rsid w:val="00B861A7"/>
    <w:rsid w:val="00B8655C"/>
    <w:rsid w:val="00B872C3"/>
    <w:rsid w:val="00B8775D"/>
    <w:rsid w:val="00B87E2B"/>
    <w:rsid w:val="00B9000F"/>
    <w:rsid w:val="00B90067"/>
    <w:rsid w:val="00B9063D"/>
    <w:rsid w:val="00B909B4"/>
    <w:rsid w:val="00B90BFE"/>
    <w:rsid w:val="00B9109E"/>
    <w:rsid w:val="00B91DCD"/>
    <w:rsid w:val="00B92888"/>
    <w:rsid w:val="00B93148"/>
    <w:rsid w:val="00B933F6"/>
    <w:rsid w:val="00B9370C"/>
    <w:rsid w:val="00B937F8"/>
    <w:rsid w:val="00B93846"/>
    <w:rsid w:val="00B940A2"/>
    <w:rsid w:val="00B94903"/>
    <w:rsid w:val="00B950A5"/>
    <w:rsid w:val="00B95295"/>
    <w:rsid w:val="00B959F0"/>
    <w:rsid w:val="00B95E5C"/>
    <w:rsid w:val="00B964D9"/>
    <w:rsid w:val="00B96B5A"/>
    <w:rsid w:val="00B96FE1"/>
    <w:rsid w:val="00B97236"/>
    <w:rsid w:val="00B97542"/>
    <w:rsid w:val="00B97568"/>
    <w:rsid w:val="00BA00DC"/>
    <w:rsid w:val="00BA01CE"/>
    <w:rsid w:val="00BA031B"/>
    <w:rsid w:val="00BA081A"/>
    <w:rsid w:val="00BA088A"/>
    <w:rsid w:val="00BA1341"/>
    <w:rsid w:val="00BA1518"/>
    <w:rsid w:val="00BA1CED"/>
    <w:rsid w:val="00BA213D"/>
    <w:rsid w:val="00BA2298"/>
    <w:rsid w:val="00BA2944"/>
    <w:rsid w:val="00BA316C"/>
    <w:rsid w:val="00BA3269"/>
    <w:rsid w:val="00BA349D"/>
    <w:rsid w:val="00BA3C9A"/>
    <w:rsid w:val="00BA443B"/>
    <w:rsid w:val="00BA45CB"/>
    <w:rsid w:val="00BA53F8"/>
    <w:rsid w:val="00BA5638"/>
    <w:rsid w:val="00BA568F"/>
    <w:rsid w:val="00BA58AA"/>
    <w:rsid w:val="00BA647E"/>
    <w:rsid w:val="00BA6505"/>
    <w:rsid w:val="00BA6577"/>
    <w:rsid w:val="00BA67A3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BED"/>
    <w:rsid w:val="00BB0F2F"/>
    <w:rsid w:val="00BB134A"/>
    <w:rsid w:val="00BB1B98"/>
    <w:rsid w:val="00BB2601"/>
    <w:rsid w:val="00BB2763"/>
    <w:rsid w:val="00BB32E1"/>
    <w:rsid w:val="00BB3725"/>
    <w:rsid w:val="00BB3C12"/>
    <w:rsid w:val="00BB3C88"/>
    <w:rsid w:val="00BB3CA0"/>
    <w:rsid w:val="00BB4024"/>
    <w:rsid w:val="00BB4070"/>
    <w:rsid w:val="00BB40E9"/>
    <w:rsid w:val="00BB420D"/>
    <w:rsid w:val="00BB4449"/>
    <w:rsid w:val="00BB4AD9"/>
    <w:rsid w:val="00BB549B"/>
    <w:rsid w:val="00BB5609"/>
    <w:rsid w:val="00BB61EB"/>
    <w:rsid w:val="00BB66B1"/>
    <w:rsid w:val="00BB6D53"/>
    <w:rsid w:val="00BB6DCC"/>
    <w:rsid w:val="00BB7170"/>
    <w:rsid w:val="00BB734A"/>
    <w:rsid w:val="00BB78CB"/>
    <w:rsid w:val="00BB7BF9"/>
    <w:rsid w:val="00BC0AD9"/>
    <w:rsid w:val="00BC0E5E"/>
    <w:rsid w:val="00BC10D3"/>
    <w:rsid w:val="00BC1EC3"/>
    <w:rsid w:val="00BC2665"/>
    <w:rsid w:val="00BC2E1F"/>
    <w:rsid w:val="00BC2F64"/>
    <w:rsid w:val="00BC3061"/>
    <w:rsid w:val="00BC33A1"/>
    <w:rsid w:val="00BC3A13"/>
    <w:rsid w:val="00BC3AA2"/>
    <w:rsid w:val="00BC3B4B"/>
    <w:rsid w:val="00BC3E36"/>
    <w:rsid w:val="00BC43B4"/>
    <w:rsid w:val="00BC443C"/>
    <w:rsid w:val="00BC4730"/>
    <w:rsid w:val="00BC47E8"/>
    <w:rsid w:val="00BC50CB"/>
    <w:rsid w:val="00BC5B5D"/>
    <w:rsid w:val="00BC62B9"/>
    <w:rsid w:val="00BC6730"/>
    <w:rsid w:val="00BC69E0"/>
    <w:rsid w:val="00BC6F42"/>
    <w:rsid w:val="00BC7272"/>
    <w:rsid w:val="00BC73FC"/>
    <w:rsid w:val="00BC76FA"/>
    <w:rsid w:val="00BC783A"/>
    <w:rsid w:val="00BC7A3F"/>
    <w:rsid w:val="00BC7CDB"/>
    <w:rsid w:val="00BD0015"/>
    <w:rsid w:val="00BD082E"/>
    <w:rsid w:val="00BD0C78"/>
    <w:rsid w:val="00BD115F"/>
    <w:rsid w:val="00BD15E9"/>
    <w:rsid w:val="00BD16C9"/>
    <w:rsid w:val="00BD1D8B"/>
    <w:rsid w:val="00BD1F7C"/>
    <w:rsid w:val="00BD2D66"/>
    <w:rsid w:val="00BD2F27"/>
    <w:rsid w:val="00BD3020"/>
    <w:rsid w:val="00BD30E4"/>
    <w:rsid w:val="00BD3166"/>
    <w:rsid w:val="00BD3376"/>
    <w:rsid w:val="00BD3DD4"/>
    <w:rsid w:val="00BD47A0"/>
    <w:rsid w:val="00BD4E87"/>
    <w:rsid w:val="00BD52D6"/>
    <w:rsid w:val="00BD5643"/>
    <w:rsid w:val="00BD5B37"/>
    <w:rsid w:val="00BD5B4D"/>
    <w:rsid w:val="00BD5D64"/>
    <w:rsid w:val="00BD68D7"/>
    <w:rsid w:val="00BD6AB0"/>
    <w:rsid w:val="00BD6DED"/>
    <w:rsid w:val="00BD702D"/>
    <w:rsid w:val="00BD7C33"/>
    <w:rsid w:val="00BE046F"/>
    <w:rsid w:val="00BE05E5"/>
    <w:rsid w:val="00BE08DD"/>
    <w:rsid w:val="00BE09ED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BC9"/>
    <w:rsid w:val="00BE3D8D"/>
    <w:rsid w:val="00BE3EC1"/>
    <w:rsid w:val="00BE400C"/>
    <w:rsid w:val="00BE4261"/>
    <w:rsid w:val="00BE4B6B"/>
    <w:rsid w:val="00BE532E"/>
    <w:rsid w:val="00BE554B"/>
    <w:rsid w:val="00BE56E5"/>
    <w:rsid w:val="00BE5818"/>
    <w:rsid w:val="00BE59D2"/>
    <w:rsid w:val="00BE5C37"/>
    <w:rsid w:val="00BE619C"/>
    <w:rsid w:val="00BE62C0"/>
    <w:rsid w:val="00BE6C60"/>
    <w:rsid w:val="00BE6E9C"/>
    <w:rsid w:val="00BE6ECA"/>
    <w:rsid w:val="00BE7222"/>
    <w:rsid w:val="00BE7704"/>
    <w:rsid w:val="00BE77B3"/>
    <w:rsid w:val="00BE7AA7"/>
    <w:rsid w:val="00BE7D1D"/>
    <w:rsid w:val="00BE7D6D"/>
    <w:rsid w:val="00BF0069"/>
    <w:rsid w:val="00BF0C7E"/>
    <w:rsid w:val="00BF0D54"/>
    <w:rsid w:val="00BF168B"/>
    <w:rsid w:val="00BF1795"/>
    <w:rsid w:val="00BF19D0"/>
    <w:rsid w:val="00BF1B30"/>
    <w:rsid w:val="00BF2148"/>
    <w:rsid w:val="00BF21B9"/>
    <w:rsid w:val="00BF23EA"/>
    <w:rsid w:val="00BF276C"/>
    <w:rsid w:val="00BF294B"/>
    <w:rsid w:val="00BF2E5D"/>
    <w:rsid w:val="00BF35BC"/>
    <w:rsid w:val="00BF36EC"/>
    <w:rsid w:val="00BF39FC"/>
    <w:rsid w:val="00BF3BB7"/>
    <w:rsid w:val="00BF41EB"/>
    <w:rsid w:val="00BF42C7"/>
    <w:rsid w:val="00BF435C"/>
    <w:rsid w:val="00BF4938"/>
    <w:rsid w:val="00BF4B10"/>
    <w:rsid w:val="00BF505F"/>
    <w:rsid w:val="00BF50D0"/>
    <w:rsid w:val="00BF5111"/>
    <w:rsid w:val="00BF561E"/>
    <w:rsid w:val="00BF5C37"/>
    <w:rsid w:val="00BF5F4A"/>
    <w:rsid w:val="00BF60B4"/>
    <w:rsid w:val="00BF6591"/>
    <w:rsid w:val="00BF66AA"/>
    <w:rsid w:val="00BF6AB6"/>
    <w:rsid w:val="00BF724E"/>
    <w:rsid w:val="00BF745D"/>
    <w:rsid w:val="00BF7B91"/>
    <w:rsid w:val="00C00296"/>
    <w:rsid w:val="00C00512"/>
    <w:rsid w:val="00C00676"/>
    <w:rsid w:val="00C0092A"/>
    <w:rsid w:val="00C0100A"/>
    <w:rsid w:val="00C0104F"/>
    <w:rsid w:val="00C010EC"/>
    <w:rsid w:val="00C01286"/>
    <w:rsid w:val="00C01383"/>
    <w:rsid w:val="00C017C9"/>
    <w:rsid w:val="00C024D4"/>
    <w:rsid w:val="00C027A4"/>
    <w:rsid w:val="00C02881"/>
    <w:rsid w:val="00C02E73"/>
    <w:rsid w:val="00C04016"/>
    <w:rsid w:val="00C040B6"/>
    <w:rsid w:val="00C04B62"/>
    <w:rsid w:val="00C04DE0"/>
    <w:rsid w:val="00C04E23"/>
    <w:rsid w:val="00C05723"/>
    <w:rsid w:val="00C05BEE"/>
    <w:rsid w:val="00C061F8"/>
    <w:rsid w:val="00C06397"/>
    <w:rsid w:val="00C072B2"/>
    <w:rsid w:val="00C074F0"/>
    <w:rsid w:val="00C07B49"/>
    <w:rsid w:val="00C07D56"/>
    <w:rsid w:val="00C07E35"/>
    <w:rsid w:val="00C07F3A"/>
    <w:rsid w:val="00C101D7"/>
    <w:rsid w:val="00C1021B"/>
    <w:rsid w:val="00C10519"/>
    <w:rsid w:val="00C1094B"/>
    <w:rsid w:val="00C1099D"/>
    <w:rsid w:val="00C10EEB"/>
    <w:rsid w:val="00C119A5"/>
    <w:rsid w:val="00C11AF1"/>
    <w:rsid w:val="00C1219E"/>
    <w:rsid w:val="00C12292"/>
    <w:rsid w:val="00C125FE"/>
    <w:rsid w:val="00C126F8"/>
    <w:rsid w:val="00C12810"/>
    <w:rsid w:val="00C12B98"/>
    <w:rsid w:val="00C130F0"/>
    <w:rsid w:val="00C13A7A"/>
    <w:rsid w:val="00C1403B"/>
    <w:rsid w:val="00C142AE"/>
    <w:rsid w:val="00C1453F"/>
    <w:rsid w:val="00C145BF"/>
    <w:rsid w:val="00C14BA7"/>
    <w:rsid w:val="00C14C2B"/>
    <w:rsid w:val="00C14FEF"/>
    <w:rsid w:val="00C154FB"/>
    <w:rsid w:val="00C15A6F"/>
    <w:rsid w:val="00C15B96"/>
    <w:rsid w:val="00C16A78"/>
    <w:rsid w:val="00C16AF1"/>
    <w:rsid w:val="00C16F82"/>
    <w:rsid w:val="00C170A5"/>
    <w:rsid w:val="00C1751B"/>
    <w:rsid w:val="00C17E95"/>
    <w:rsid w:val="00C21314"/>
    <w:rsid w:val="00C215C0"/>
    <w:rsid w:val="00C21752"/>
    <w:rsid w:val="00C21937"/>
    <w:rsid w:val="00C21B93"/>
    <w:rsid w:val="00C22008"/>
    <w:rsid w:val="00C22713"/>
    <w:rsid w:val="00C22826"/>
    <w:rsid w:val="00C22B52"/>
    <w:rsid w:val="00C22D45"/>
    <w:rsid w:val="00C23145"/>
    <w:rsid w:val="00C237B9"/>
    <w:rsid w:val="00C23C09"/>
    <w:rsid w:val="00C23CF1"/>
    <w:rsid w:val="00C246B3"/>
    <w:rsid w:val="00C24ED8"/>
    <w:rsid w:val="00C2539A"/>
    <w:rsid w:val="00C258DB"/>
    <w:rsid w:val="00C25D08"/>
    <w:rsid w:val="00C25D8F"/>
    <w:rsid w:val="00C2610F"/>
    <w:rsid w:val="00C2612E"/>
    <w:rsid w:val="00C2642C"/>
    <w:rsid w:val="00C26457"/>
    <w:rsid w:val="00C269FA"/>
    <w:rsid w:val="00C26B39"/>
    <w:rsid w:val="00C26E50"/>
    <w:rsid w:val="00C2717B"/>
    <w:rsid w:val="00C27235"/>
    <w:rsid w:val="00C27587"/>
    <w:rsid w:val="00C27B2F"/>
    <w:rsid w:val="00C27D23"/>
    <w:rsid w:val="00C27DB7"/>
    <w:rsid w:val="00C3004D"/>
    <w:rsid w:val="00C30C63"/>
    <w:rsid w:val="00C30E47"/>
    <w:rsid w:val="00C31309"/>
    <w:rsid w:val="00C31326"/>
    <w:rsid w:val="00C31961"/>
    <w:rsid w:val="00C31AC6"/>
    <w:rsid w:val="00C31B99"/>
    <w:rsid w:val="00C31BAD"/>
    <w:rsid w:val="00C31DEF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402B"/>
    <w:rsid w:val="00C34496"/>
    <w:rsid w:val="00C34C90"/>
    <w:rsid w:val="00C34F7A"/>
    <w:rsid w:val="00C34FCA"/>
    <w:rsid w:val="00C35688"/>
    <w:rsid w:val="00C35EDE"/>
    <w:rsid w:val="00C35F09"/>
    <w:rsid w:val="00C36352"/>
    <w:rsid w:val="00C36B22"/>
    <w:rsid w:val="00C36B88"/>
    <w:rsid w:val="00C37425"/>
    <w:rsid w:val="00C37F8D"/>
    <w:rsid w:val="00C40165"/>
    <w:rsid w:val="00C40619"/>
    <w:rsid w:val="00C40AF3"/>
    <w:rsid w:val="00C41427"/>
    <w:rsid w:val="00C414FD"/>
    <w:rsid w:val="00C41689"/>
    <w:rsid w:val="00C41ED6"/>
    <w:rsid w:val="00C4233F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ED1"/>
    <w:rsid w:val="00C44F23"/>
    <w:rsid w:val="00C4512E"/>
    <w:rsid w:val="00C45131"/>
    <w:rsid w:val="00C451E5"/>
    <w:rsid w:val="00C459B8"/>
    <w:rsid w:val="00C45C56"/>
    <w:rsid w:val="00C45CF6"/>
    <w:rsid w:val="00C45D3A"/>
    <w:rsid w:val="00C45D7D"/>
    <w:rsid w:val="00C45EE2"/>
    <w:rsid w:val="00C4629E"/>
    <w:rsid w:val="00C46A0C"/>
    <w:rsid w:val="00C46BF6"/>
    <w:rsid w:val="00C471BF"/>
    <w:rsid w:val="00C4721D"/>
    <w:rsid w:val="00C475F6"/>
    <w:rsid w:val="00C476EE"/>
    <w:rsid w:val="00C50960"/>
    <w:rsid w:val="00C50E23"/>
    <w:rsid w:val="00C50F40"/>
    <w:rsid w:val="00C51414"/>
    <w:rsid w:val="00C51696"/>
    <w:rsid w:val="00C5169C"/>
    <w:rsid w:val="00C51826"/>
    <w:rsid w:val="00C51B5B"/>
    <w:rsid w:val="00C52959"/>
    <w:rsid w:val="00C536CF"/>
    <w:rsid w:val="00C540F3"/>
    <w:rsid w:val="00C544F6"/>
    <w:rsid w:val="00C54580"/>
    <w:rsid w:val="00C54F55"/>
    <w:rsid w:val="00C551C8"/>
    <w:rsid w:val="00C557D2"/>
    <w:rsid w:val="00C55B47"/>
    <w:rsid w:val="00C55E2C"/>
    <w:rsid w:val="00C55F79"/>
    <w:rsid w:val="00C56026"/>
    <w:rsid w:val="00C567FF"/>
    <w:rsid w:val="00C56A95"/>
    <w:rsid w:val="00C56C7F"/>
    <w:rsid w:val="00C56C8C"/>
    <w:rsid w:val="00C576CF"/>
    <w:rsid w:val="00C57A3E"/>
    <w:rsid w:val="00C60BEC"/>
    <w:rsid w:val="00C61646"/>
    <w:rsid w:val="00C61D1D"/>
    <w:rsid w:val="00C61DFE"/>
    <w:rsid w:val="00C625A4"/>
    <w:rsid w:val="00C62BF5"/>
    <w:rsid w:val="00C63152"/>
    <w:rsid w:val="00C635C0"/>
    <w:rsid w:val="00C637C2"/>
    <w:rsid w:val="00C6390D"/>
    <w:rsid w:val="00C63A5F"/>
    <w:rsid w:val="00C64487"/>
    <w:rsid w:val="00C645D9"/>
    <w:rsid w:val="00C64BA7"/>
    <w:rsid w:val="00C64BDD"/>
    <w:rsid w:val="00C64C9D"/>
    <w:rsid w:val="00C64F45"/>
    <w:rsid w:val="00C65346"/>
    <w:rsid w:val="00C65842"/>
    <w:rsid w:val="00C65DF5"/>
    <w:rsid w:val="00C668C8"/>
    <w:rsid w:val="00C66B74"/>
    <w:rsid w:val="00C66EA1"/>
    <w:rsid w:val="00C67A94"/>
    <w:rsid w:val="00C67D57"/>
    <w:rsid w:val="00C67FE9"/>
    <w:rsid w:val="00C70853"/>
    <w:rsid w:val="00C709DD"/>
    <w:rsid w:val="00C70A45"/>
    <w:rsid w:val="00C712AF"/>
    <w:rsid w:val="00C71352"/>
    <w:rsid w:val="00C718BA"/>
    <w:rsid w:val="00C71B32"/>
    <w:rsid w:val="00C71EEF"/>
    <w:rsid w:val="00C72476"/>
    <w:rsid w:val="00C734BD"/>
    <w:rsid w:val="00C73D3D"/>
    <w:rsid w:val="00C74264"/>
    <w:rsid w:val="00C744BB"/>
    <w:rsid w:val="00C748CA"/>
    <w:rsid w:val="00C748EF"/>
    <w:rsid w:val="00C7572E"/>
    <w:rsid w:val="00C77D6C"/>
    <w:rsid w:val="00C77FD5"/>
    <w:rsid w:val="00C80570"/>
    <w:rsid w:val="00C805E1"/>
    <w:rsid w:val="00C80623"/>
    <w:rsid w:val="00C80EFF"/>
    <w:rsid w:val="00C8136E"/>
    <w:rsid w:val="00C813ED"/>
    <w:rsid w:val="00C81E5A"/>
    <w:rsid w:val="00C81E76"/>
    <w:rsid w:val="00C81EB6"/>
    <w:rsid w:val="00C827F6"/>
    <w:rsid w:val="00C837CA"/>
    <w:rsid w:val="00C846AF"/>
    <w:rsid w:val="00C84ABD"/>
    <w:rsid w:val="00C84CCB"/>
    <w:rsid w:val="00C85403"/>
    <w:rsid w:val="00C85C47"/>
    <w:rsid w:val="00C8607B"/>
    <w:rsid w:val="00C86370"/>
    <w:rsid w:val="00C863EE"/>
    <w:rsid w:val="00C86779"/>
    <w:rsid w:val="00C869A7"/>
    <w:rsid w:val="00C8747E"/>
    <w:rsid w:val="00C879AA"/>
    <w:rsid w:val="00C87AC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D5"/>
    <w:rsid w:val="00C93565"/>
    <w:rsid w:val="00C93856"/>
    <w:rsid w:val="00C9390B"/>
    <w:rsid w:val="00C93927"/>
    <w:rsid w:val="00C93BB1"/>
    <w:rsid w:val="00C93E85"/>
    <w:rsid w:val="00C94175"/>
    <w:rsid w:val="00C94666"/>
    <w:rsid w:val="00C94D3F"/>
    <w:rsid w:val="00C94E21"/>
    <w:rsid w:val="00C94F33"/>
    <w:rsid w:val="00C94F5C"/>
    <w:rsid w:val="00C95270"/>
    <w:rsid w:val="00C953EC"/>
    <w:rsid w:val="00C9542C"/>
    <w:rsid w:val="00C95B88"/>
    <w:rsid w:val="00C96419"/>
    <w:rsid w:val="00C96CE3"/>
    <w:rsid w:val="00C96D6F"/>
    <w:rsid w:val="00C96F42"/>
    <w:rsid w:val="00C970E9"/>
    <w:rsid w:val="00C971DE"/>
    <w:rsid w:val="00C97F1D"/>
    <w:rsid w:val="00CA02AB"/>
    <w:rsid w:val="00CA0469"/>
    <w:rsid w:val="00CA0C52"/>
    <w:rsid w:val="00CA11D5"/>
    <w:rsid w:val="00CA1A7A"/>
    <w:rsid w:val="00CA1E5B"/>
    <w:rsid w:val="00CA1E6E"/>
    <w:rsid w:val="00CA1F52"/>
    <w:rsid w:val="00CA2A9B"/>
    <w:rsid w:val="00CA2AA1"/>
    <w:rsid w:val="00CA2D59"/>
    <w:rsid w:val="00CA2DD2"/>
    <w:rsid w:val="00CA3D86"/>
    <w:rsid w:val="00CA4348"/>
    <w:rsid w:val="00CA446D"/>
    <w:rsid w:val="00CA46CA"/>
    <w:rsid w:val="00CA4721"/>
    <w:rsid w:val="00CA4974"/>
    <w:rsid w:val="00CA5768"/>
    <w:rsid w:val="00CA57DE"/>
    <w:rsid w:val="00CA594D"/>
    <w:rsid w:val="00CA597F"/>
    <w:rsid w:val="00CA622D"/>
    <w:rsid w:val="00CA676D"/>
    <w:rsid w:val="00CA67CE"/>
    <w:rsid w:val="00CA67DB"/>
    <w:rsid w:val="00CA6EE6"/>
    <w:rsid w:val="00CA6EED"/>
    <w:rsid w:val="00CA785D"/>
    <w:rsid w:val="00CA795C"/>
    <w:rsid w:val="00CA7994"/>
    <w:rsid w:val="00CA79BB"/>
    <w:rsid w:val="00CA7BBC"/>
    <w:rsid w:val="00CB006A"/>
    <w:rsid w:val="00CB0246"/>
    <w:rsid w:val="00CB0D7F"/>
    <w:rsid w:val="00CB0D84"/>
    <w:rsid w:val="00CB0DF9"/>
    <w:rsid w:val="00CB15C7"/>
    <w:rsid w:val="00CB17C6"/>
    <w:rsid w:val="00CB2309"/>
    <w:rsid w:val="00CB250B"/>
    <w:rsid w:val="00CB2783"/>
    <w:rsid w:val="00CB2957"/>
    <w:rsid w:val="00CB2F46"/>
    <w:rsid w:val="00CB3F7E"/>
    <w:rsid w:val="00CB4DFF"/>
    <w:rsid w:val="00CB4E38"/>
    <w:rsid w:val="00CB504E"/>
    <w:rsid w:val="00CB5320"/>
    <w:rsid w:val="00CB537D"/>
    <w:rsid w:val="00CB55EC"/>
    <w:rsid w:val="00CB5BB6"/>
    <w:rsid w:val="00CB61D9"/>
    <w:rsid w:val="00CB63C9"/>
    <w:rsid w:val="00CB71C8"/>
    <w:rsid w:val="00CB72A3"/>
    <w:rsid w:val="00CB7528"/>
    <w:rsid w:val="00CB77EE"/>
    <w:rsid w:val="00CB7C71"/>
    <w:rsid w:val="00CC0411"/>
    <w:rsid w:val="00CC044F"/>
    <w:rsid w:val="00CC0598"/>
    <w:rsid w:val="00CC07B8"/>
    <w:rsid w:val="00CC07D1"/>
    <w:rsid w:val="00CC0A42"/>
    <w:rsid w:val="00CC0DD7"/>
    <w:rsid w:val="00CC103C"/>
    <w:rsid w:val="00CC16E4"/>
    <w:rsid w:val="00CC173D"/>
    <w:rsid w:val="00CC197A"/>
    <w:rsid w:val="00CC1D19"/>
    <w:rsid w:val="00CC1E88"/>
    <w:rsid w:val="00CC212A"/>
    <w:rsid w:val="00CC21E3"/>
    <w:rsid w:val="00CC277C"/>
    <w:rsid w:val="00CC2A40"/>
    <w:rsid w:val="00CC2A66"/>
    <w:rsid w:val="00CC2EE4"/>
    <w:rsid w:val="00CC30B6"/>
    <w:rsid w:val="00CC353D"/>
    <w:rsid w:val="00CC35BD"/>
    <w:rsid w:val="00CC3B9E"/>
    <w:rsid w:val="00CC3E45"/>
    <w:rsid w:val="00CC4694"/>
    <w:rsid w:val="00CC4F6C"/>
    <w:rsid w:val="00CC5285"/>
    <w:rsid w:val="00CC5921"/>
    <w:rsid w:val="00CC5E8A"/>
    <w:rsid w:val="00CC6AD5"/>
    <w:rsid w:val="00CC6BE9"/>
    <w:rsid w:val="00CC6D0B"/>
    <w:rsid w:val="00CC6E23"/>
    <w:rsid w:val="00CC72EE"/>
    <w:rsid w:val="00CC73A5"/>
    <w:rsid w:val="00CC7902"/>
    <w:rsid w:val="00CD020C"/>
    <w:rsid w:val="00CD0EFE"/>
    <w:rsid w:val="00CD129C"/>
    <w:rsid w:val="00CD140A"/>
    <w:rsid w:val="00CD1E43"/>
    <w:rsid w:val="00CD2093"/>
    <w:rsid w:val="00CD2283"/>
    <w:rsid w:val="00CD2446"/>
    <w:rsid w:val="00CD24A1"/>
    <w:rsid w:val="00CD27CA"/>
    <w:rsid w:val="00CD2ABC"/>
    <w:rsid w:val="00CD2DAE"/>
    <w:rsid w:val="00CD30DC"/>
    <w:rsid w:val="00CD315C"/>
    <w:rsid w:val="00CD32D5"/>
    <w:rsid w:val="00CD3652"/>
    <w:rsid w:val="00CD36F3"/>
    <w:rsid w:val="00CD389F"/>
    <w:rsid w:val="00CD3A92"/>
    <w:rsid w:val="00CD3F51"/>
    <w:rsid w:val="00CD3FA0"/>
    <w:rsid w:val="00CD4360"/>
    <w:rsid w:val="00CD4A9B"/>
    <w:rsid w:val="00CD4B9B"/>
    <w:rsid w:val="00CD4E4D"/>
    <w:rsid w:val="00CD5753"/>
    <w:rsid w:val="00CD5B7A"/>
    <w:rsid w:val="00CD5FBD"/>
    <w:rsid w:val="00CD61A1"/>
    <w:rsid w:val="00CD63A7"/>
    <w:rsid w:val="00CD663F"/>
    <w:rsid w:val="00CD714A"/>
    <w:rsid w:val="00CD73C8"/>
    <w:rsid w:val="00CD7798"/>
    <w:rsid w:val="00CD794F"/>
    <w:rsid w:val="00CD7EC8"/>
    <w:rsid w:val="00CD7ED7"/>
    <w:rsid w:val="00CE0B27"/>
    <w:rsid w:val="00CE0B43"/>
    <w:rsid w:val="00CE0DD4"/>
    <w:rsid w:val="00CE0E7C"/>
    <w:rsid w:val="00CE17F9"/>
    <w:rsid w:val="00CE1873"/>
    <w:rsid w:val="00CE1CA4"/>
    <w:rsid w:val="00CE23D6"/>
    <w:rsid w:val="00CE2483"/>
    <w:rsid w:val="00CE2832"/>
    <w:rsid w:val="00CE30F3"/>
    <w:rsid w:val="00CE4108"/>
    <w:rsid w:val="00CE42C9"/>
    <w:rsid w:val="00CE4414"/>
    <w:rsid w:val="00CE4433"/>
    <w:rsid w:val="00CE44B5"/>
    <w:rsid w:val="00CE47F4"/>
    <w:rsid w:val="00CE4AFE"/>
    <w:rsid w:val="00CE4C53"/>
    <w:rsid w:val="00CE4FCD"/>
    <w:rsid w:val="00CE5137"/>
    <w:rsid w:val="00CE51BC"/>
    <w:rsid w:val="00CE5348"/>
    <w:rsid w:val="00CE551F"/>
    <w:rsid w:val="00CE57E8"/>
    <w:rsid w:val="00CE5BC2"/>
    <w:rsid w:val="00CE5CBD"/>
    <w:rsid w:val="00CE6040"/>
    <w:rsid w:val="00CE62CF"/>
    <w:rsid w:val="00CE6445"/>
    <w:rsid w:val="00CE66FE"/>
    <w:rsid w:val="00CE6B21"/>
    <w:rsid w:val="00CE6CC6"/>
    <w:rsid w:val="00CE6F67"/>
    <w:rsid w:val="00CE7011"/>
    <w:rsid w:val="00CE7085"/>
    <w:rsid w:val="00CE72F1"/>
    <w:rsid w:val="00CE7340"/>
    <w:rsid w:val="00CE753A"/>
    <w:rsid w:val="00CE7752"/>
    <w:rsid w:val="00CE7877"/>
    <w:rsid w:val="00CF0860"/>
    <w:rsid w:val="00CF0F12"/>
    <w:rsid w:val="00CF23F3"/>
    <w:rsid w:val="00CF242B"/>
    <w:rsid w:val="00CF276B"/>
    <w:rsid w:val="00CF28D2"/>
    <w:rsid w:val="00CF2B02"/>
    <w:rsid w:val="00CF2C40"/>
    <w:rsid w:val="00CF2DBF"/>
    <w:rsid w:val="00CF2EAC"/>
    <w:rsid w:val="00CF3059"/>
    <w:rsid w:val="00CF34C0"/>
    <w:rsid w:val="00CF36BE"/>
    <w:rsid w:val="00CF408B"/>
    <w:rsid w:val="00CF446C"/>
    <w:rsid w:val="00CF4E1E"/>
    <w:rsid w:val="00CF4EC6"/>
    <w:rsid w:val="00CF5148"/>
    <w:rsid w:val="00CF55A1"/>
    <w:rsid w:val="00CF5F0D"/>
    <w:rsid w:val="00CF6370"/>
    <w:rsid w:val="00CF6418"/>
    <w:rsid w:val="00CF6C42"/>
    <w:rsid w:val="00CF6E7A"/>
    <w:rsid w:val="00CF707F"/>
    <w:rsid w:val="00CF766D"/>
    <w:rsid w:val="00CF7B07"/>
    <w:rsid w:val="00CF7E87"/>
    <w:rsid w:val="00D004A9"/>
    <w:rsid w:val="00D005AE"/>
    <w:rsid w:val="00D00B0B"/>
    <w:rsid w:val="00D0103F"/>
    <w:rsid w:val="00D012F3"/>
    <w:rsid w:val="00D01312"/>
    <w:rsid w:val="00D01367"/>
    <w:rsid w:val="00D014CB"/>
    <w:rsid w:val="00D0251D"/>
    <w:rsid w:val="00D02D21"/>
    <w:rsid w:val="00D02E19"/>
    <w:rsid w:val="00D03199"/>
    <w:rsid w:val="00D03492"/>
    <w:rsid w:val="00D039D4"/>
    <w:rsid w:val="00D039D5"/>
    <w:rsid w:val="00D05131"/>
    <w:rsid w:val="00D05163"/>
    <w:rsid w:val="00D051E7"/>
    <w:rsid w:val="00D052CF"/>
    <w:rsid w:val="00D05B41"/>
    <w:rsid w:val="00D05F33"/>
    <w:rsid w:val="00D0650D"/>
    <w:rsid w:val="00D0680F"/>
    <w:rsid w:val="00D06AF5"/>
    <w:rsid w:val="00D06F3C"/>
    <w:rsid w:val="00D07A42"/>
    <w:rsid w:val="00D07D5D"/>
    <w:rsid w:val="00D07DC8"/>
    <w:rsid w:val="00D07E34"/>
    <w:rsid w:val="00D07F5A"/>
    <w:rsid w:val="00D10070"/>
    <w:rsid w:val="00D104D0"/>
    <w:rsid w:val="00D10D62"/>
    <w:rsid w:val="00D1155B"/>
    <w:rsid w:val="00D115B0"/>
    <w:rsid w:val="00D1178D"/>
    <w:rsid w:val="00D11859"/>
    <w:rsid w:val="00D1226C"/>
    <w:rsid w:val="00D12645"/>
    <w:rsid w:val="00D12906"/>
    <w:rsid w:val="00D12CAB"/>
    <w:rsid w:val="00D12F5C"/>
    <w:rsid w:val="00D13056"/>
    <w:rsid w:val="00D136E9"/>
    <w:rsid w:val="00D13C01"/>
    <w:rsid w:val="00D13D29"/>
    <w:rsid w:val="00D13F71"/>
    <w:rsid w:val="00D1400F"/>
    <w:rsid w:val="00D14134"/>
    <w:rsid w:val="00D144CB"/>
    <w:rsid w:val="00D14B37"/>
    <w:rsid w:val="00D14CD6"/>
    <w:rsid w:val="00D1532A"/>
    <w:rsid w:val="00D15749"/>
    <w:rsid w:val="00D15BA8"/>
    <w:rsid w:val="00D15D12"/>
    <w:rsid w:val="00D16377"/>
    <w:rsid w:val="00D163B3"/>
    <w:rsid w:val="00D16ADA"/>
    <w:rsid w:val="00D17348"/>
    <w:rsid w:val="00D17424"/>
    <w:rsid w:val="00D177C5"/>
    <w:rsid w:val="00D1788F"/>
    <w:rsid w:val="00D17BA3"/>
    <w:rsid w:val="00D2000B"/>
    <w:rsid w:val="00D2018D"/>
    <w:rsid w:val="00D202D2"/>
    <w:rsid w:val="00D2187C"/>
    <w:rsid w:val="00D218A4"/>
    <w:rsid w:val="00D21CEF"/>
    <w:rsid w:val="00D21D0C"/>
    <w:rsid w:val="00D231D0"/>
    <w:rsid w:val="00D23539"/>
    <w:rsid w:val="00D23F5F"/>
    <w:rsid w:val="00D2406C"/>
    <w:rsid w:val="00D243BB"/>
    <w:rsid w:val="00D2454A"/>
    <w:rsid w:val="00D245CE"/>
    <w:rsid w:val="00D24CBA"/>
    <w:rsid w:val="00D24DBA"/>
    <w:rsid w:val="00D254E9"/>
    <w:rsid w:val="00D25560"/>
    <w:rsid w:val="00D25572"/>
    <w:rsid w:val="00D25803"/>
    <w:rsid w:val="00D25957"/>
    <w:rsid w:val="00D25DFC"/>
    <w:rsid w:val="00D26004"/>
    <w:rsid w:val="00D262A5"/>
    <w:rsid w:val="00D262D3"/>
    <w:rsid w:val="00D26353"/>
    <w:rsid w:val="00D26671"/>
    <w:rsid w:val="00D26AD1"/>
    <w:rsid w:val="00D26DFC"/>
    <w:rsid w:val="00D272E6"/>
    <w:rsid w:val="00D27799"/>
    <w:rsid w:val="00D27A9A"/>
    <w:rsid w:val="00D27DCB"/>
    <w:rsid w:val="00D30050"/>
    <w:rsid w:val="00D3025B"/>
    <w:rsid w:val="00D30B27"/>
    <w:rsid w:val="00D31286"/>
    <w:rsid w:val="00D31877"/>
    <w:rsid w:val="00D322C8"/>
    <w:rsid w:val="00D323C0"/>
    <w:rsid w:val="00D323C3"/>
    <w:rsid w:val="00D325FE"/>
    <w:rsid w:val="00D32854"/>
    <w:rsid w:val="00D33068"/>
    <w:rsid w:val="00D331CA"/>
    <w:rsid w:val="00D33741"/>
    <w:rsid w:val="00D33979"/>
    <w:rsid w:val="00D341FA"/>
    <w:rsid w:val="00D3456C"/>
    <w:rsid w:val="00D34EF7"/>
    <w:rsid w:val="00D350FA"/>
    <w:rsid w:val="00D35701"/>
    <w:rsid w:val="00D361A7"/>
    <w:rsid w:val="00D3625A"/>
    <w:rsid w:val="00D36A35"/>
    <w:rsid w:val="00D36CDE"/>
    <w:rsid w:val="00D3755F"/>
    <w:rsid w:val="00D37AFB"/>
    <w:rsid w:val="00D37BED"/>
    <w:rsid w:val="00D37D13"/>
    <w:rsid w:val="00D401A3"/>
    <w:rsid w:val="00D401EB"/>
    <w:rsid w:val="00D402F9"/>
    <w:rsid w:val="00D40615"/>
    <w:rsid w:val="00D40FD5"/>
    <w:rsid w:val="00D41108"/>
    <w:rsid w:val="00D412AB"/>
    <w:rsid w:val="00D4260D"/>
    <w:rsid w:val="00D42632"/>
    <w:rsid w:val="00D43654"/>
    <w:rsid w:val="00D436DB"/>
    <w:rsid w:val="00D43D99"/>
    <w:rsid w:val="00D43FE2"/>
    <w:rsid w:val="00D44218"/>
    <w:rsid w:val="00D4429B"/>
    <w:rsid w:val="00D44495"/>
    <w:rsid w:val="00D445A4"/>
    <w:rsid w:val="00D44723"/>
    <w:rsid w:val="00D451E3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AAB"/>
    <w:rsid w:val="00D501AE"/>
    <w:rsid w:val="00D50324"/>
    <w:rsid w:val="00D5041B"/>
    <w:rsid w:val="00D50990"/>
    <w:rsid w:val="00D50AB4"/>
    <w:rsid w:val="00D50C86"/>
    <w:rsid w:val="00D50CAE"/>
    <w:rsid w:val="00D50E13"/>
    <w:rsid w:val="00D510B4"/>
    <w:rsid w:val="00D51252"/>
    <w:rsid w:val="00D51548"/>
    <w:rsid w:val="00D515C8"/>
    <w:rsid w:val="00D51878"/>
    <w:rsid w:val="00D519C2"/>
    <w:rsid w:val="00D51D0B"/>
    <w:rsid w:val="00D51D65"/>
    <w:rsid w:val="00D51E34"/>
    <w:rsid w:val="00D51E4F"/>
    <w:rsid w:val="00D51FFA"/>
    <w:rsid w:val="00D520EE"/>
    <w:rsid w:val="00D527D9"/>
    <w:rsid w:val="00D5293A"/>
    <w:rsid w:val="00D52944"/>
    <w:rsid w:val="00D53133"/>
    <w:rsid w:val="00D5319F"/>
    <w:rsid w:val="00D53E09"/>
    <w:rsid w:val="00D53FD0"/>
    <w:rsid w:val="00D54006"/>
    <w:rsid w:val="00D544F3"/>
    <w:rsid w:val="00D54938"/>
    <w:rsid w:val="00D54DA2"/>
    <w:rsid w:val="00D55910"/>
    <w:rsid w:val="00D5704F"/>
    <w:rsid w:val="00D57795"/>
    <w:rsid w:val="00D57894"/>
    <w:rsid w:val="00D57B56"/>
    <w:rsid w:val="00D57B77"/>
    <w:rsid w:val="00D57C8A"/>
    <w:rsid w:val="00D6036D"/>
    <w:rsid w:val="00D60999"/>
    <w:rsid w:val="00D61258"/>
    <w:rsid w:val="00D61704"/>
    <w:rsid w:val="00D61924"/>
    <w:rsid w:val="00D61C09"/>
    <w:rsid w:val="00D61FEC"/>
    <w:rsid w:val="00D6202F"/>
    <w:rsid w:val="00D623FF"/>
    <w:rsid w:val="00D62FD8"/>
    <w:rsid w:val="00D63524"/>
    <w:rsid w:val="00D6360B"/>
    <w:rsid w:val="00D63A0E"/>
    <w:rsid w:val="00D63A62"/>
    <w:rsid w:val="00D64330"/>
    <w:rsid w:val="00D6443A"/>
    <w:rsid w:val="00D645F2"/>
    <w:rsid w:val="00D649AB"/>
    <w:rsid w:val="00D64B5F"/>
    <w:rsid w:val="00D6616F"/>
    <w:rsid w:val="00D67CB2"/>
    <w:rsid w:val="00D67DDC"/>
    <w:rsid w:val="00D70494"/>
    <w:rsid w:val="00D70641"/>
    <w:rsid w:val="00D70A3C"/>
    <w:rsid w:val="00D70E81"/>
    <w:rsid w:val="00D7139B"/>
    <w:rsid w:val="00D71471"/>
    <w:rsid w:val="00D71B7B"/>
    <w:rsid w:val="00D72A71"/>
    <w:rsid w:val="00D72E52"/>
    <w:rsid w:val="00D72FDB"/>
    <w:rsid w:val="00D73355"/>
    <w:rsid w:val="00D736B1"/>
    <w:rsid w:val="00D73822"/>
    <w:rsid w:val="00D739E9"/>
    <w:rsid w:val="00D73C91"/>
    <w:rsid w:val="00D73CB5"/>
    <w:rsid w:val="00D73E58"/>
    <w:rsid w:val="00D7476A"/>
    <w:rsid w:val="00D74A0E"/>
    <w:rsid w:val="00D753BD"/>
    <w:rsid w:val="00D75D6E"/>
    <w:rsid w:val="00D76863"/>
    <w:rsid w:val="00D76A52"/>
    <w:rsid w:val="00D7755E"/>
    <w:rsid w:val="00D77593"/>
    <w:rsid w:val="00D778B0"/>
    <w:rsid w:val="00D77D8D"/>
    <w:rsid w:val="00D77F12"/>
    <w:rsid w:val="00D80AD4"/>
    <w:rsid w:val="00D80C31"/>
    <w:rsid w:val="00D80EBC"/>
    <w:rsid w:val="00D816A4"/>
    <w:rsid w:val="00D81ACB"/>
    <w:rsid w:val="00D81FD5"/>
    <w:rsid w:val="00D823FA"/>
    <w:rsid w:val="00D82913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B80"/>
    <w:rsid w:val="00D84C1F"/>
    <w:rsid w:val="00D8630E"/>
    <w:rsid w:val="00D86C73"/>
    <w:rsid w:val="00D86D93"/>
    <w:rsid w:val="00D871C9"/>
    <w:rsid w:val="00D87B6A"/>
    <w:rsid w:val="00D87C5E"/>
    <w:rsid w:val="00D87FC8"/>
    <w:rsid w:val="00D87FD1"/>
    <w:rsid w:val="00D90834"/>
    <w:rsid w:val="00D90E7B"/>
    <w:rsid w:val="00D90F5D"/>
    <w:rsid w:val="00D91CCA"/>
    <w:rsid w:val="00D91E32"/>
    <w:rsid w:val="00D920AE"/>
    <w:rsid w:val="00D92428"/>
    <w:rsid w:val="00D9262E"/>
    <w:rsid w:val="00D9281F"/>
    <w:rsid w:val="00D92F01"/>
    <w:rsid w:val="00D93959"/>
    <w:rsid w:val="00D93EC4"/>
    <w:rsid w:val="00D940AE"/>
    <w:rsid w:val="00D94650"/>
    <w:rsid w:val="00D946AF"/>
    <w:rsid w:val="00D94DFC"/>
    <w:rsid w:val="00D94F20"/>
    <w:rsid w:val="00D9528D"/>
    <w:rsid w:val="00D953A5"/>
    <w:rsid w:val="00D956FC"/>
    <w:rsid w:val="00D95BCE"/>
    <w:rsid w:val="00D96302"/>
    <w:rsid w:val="00D9644F"/>
    <w:rsid w:val="00D965B6"/>
    <w:rsid w:val="00D9672D"/>
    <w:rsid w:val="00D96BD1"/>
    <w:rsid w:val="00D96E22"/>
    <w:rsid w:val="00D97154"/>
    <w:rsid w:val="00D97790"/>
    <w:rsid w:val="00D97D5F"/>
    <w:rsid w:val="00D97E99"/>
    <w:rsid w:val="00DA01BE"/>
    <w:rsid w:val="00DA04D9"/>
    <w:rsid w:val="00DA056F"/>
    <w:rsid w:val="00DA0705"/>
    <w:rsid w:val="00DA1097"/>
    <w:rsid w:val="00DA12F5"/>
    <w:rsid w:val="00DA1355"/>
    <w:rsid w:val="00DA16F8"/>
    <w:rsid w:val="00DA18B1"/>
    <w:rsid w:val="00DA191B"/>
    <w:rsid w:val="00DA1DBB"/>
    <w:rsid w:val="00DA24A1"/>
    <w:rsid w:val="00DA2DC3"/>
    <w:rsid w:val="00DA37E5"/>
    <w:rsid w:val="00DA3D47"/>
    <w:rsid w:val="00DA3E81"/>
    <w:rsid w:val="00DA3FC1"/>
    <w:rsid w:val="00DA3FD1"/>
    <w:rsid w:val="00DA4A2B"/>
    <w:rsid w:val="00DA4BF3"/>
    <w:rsid w:val="00DA4FDF"/>
    <w:rsid w:val="00DA500F"/>
    <w:rsid w:val="00DA5120"/>
    <w:rsid w:val="00DA5EA7"/>
    <w:rsid w:val="00DA61D6"/>
    <w:rsid w:val="00DA68E0"/>
    <w:rsid w:val="00DA7C9D"/>
    <w:rsid w:val="00DA7D5D"/>
    <w:rsid w:val="00DB008F"/>
    <w:rsid w:val="00DB0120"/>
    <w:rsid w:val="00DB06F9"/>
    <w:rsid w:val="00DB0791"/>
    <w:rsid w:val="00DB0A0E"/>
    <w:rsid w:val="00DB13AB"/>
    <w:rsid w:val="00DB15BF"/>
    <w:rsid w:val="00DB1E5E"/>
    <w:rsid w:val="00DB2227"/>
    <w:rsid w:val="00DB229D"/>
    <w:rsid w:val="00DB2A4F"/>
    <w:rsid w:val="00DB2BC3"/>
    <w:rsid w:val="00DB2DDC"/>
    <w:rsid w:val="00DB3E3A"/>
    <w:rsid w:val="00DB4FBD"/>
    <w:rsid w:val="00DB5102"/>
    <w:rsid w:val="00DB54D9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154"/>
    <w:rsid w:val="00DB7313"/>
    <w:rsid w:val="00DB7365"/>
    <w:rsid w:val="00DB7AB0"/>
    <w:rsid w:val="00DB7FFC"/>
    <w:rsid w:val="00DC00B9"/>
    <w:rsid w:val="00DC02DC"/>
    <w:rsid w:val="00DC09FD"/>
    <w:rsid w:val="00DC0A9D"/>
    <w:rsid w:val="00DC0D4B"/>
    <w:rsid w:val="00DC10D0"/>
    <w:rsid w:val="00DC1285"/>
    <w:rsid w:val="00DC1D0A"/>
    <w:rsid w:val="00DC200D"/>
    <w:rsid w:val="00DC245F"/>
    <w:rsid w:val="00DC2765"/>
    <w:rsid w:val="00DC2893"/>
    <w:rsid w:val="00DC2A52"/>
    <w:rsid w:val="00DC2D76"/>
    <w:rsid w:val="00DC3595"/>
    <w:rsid w:val="00DC4089"/>
    <w:rsid w:val="00DC410F"/>
    <w:rsid w:val="00DC49F9"/>
    <w:rsid w:val="00DC5126"/>
    <w:rsid w:val="00DC52A6"/>
    <w:rsid w:val="00DC5651"/>
    <w:rsid w:val="00DC6601"/>
    <w:rsid w:val="00DC6689"/>
    <w:rsid w:val="00DC6834"/>
    <w:rsid w:val="00DC6BFC"/>
    <w:rsid w:val="00DC6C79"/>
    <w:rsid w:val="00DC6C8C"/>
    <w:rsid w:val="00DD000C"/>
    <w:rsid w:val="00DD0572"/>
    <w:rsid w:val="00DD078F"/>
    <w:rsid w:val="00DD11D2"/>
    <w:rsid w:val="00DD1553"/>
    <w:rsid w:val="00DD22F9"/>
    <w:rsid w:val="00DD2613"/>
    <w:rsid w:val="00DD27DF"/>
    <w:rsid w:val="00DD2969"/>
    <w:rsid w:val="00DD2993"/>
    <w:rsid w:val="00DD2B29"/>
    <w:rsid w:val="00DD34A6"/>
    <w:rsid w:val="00DD39C3"/>
    <w:rsid w:val="00DD39CC"/>
    <w:rsid w:val="00DD3E6F"/>
    <w:rsid w:val="00DD3EC5"/>
    <w:rsid w:val="00DD4213"/>
    <w:rsid w:val="00DD439C"/>
    <w:rsid w:val="00DD4AE1"/>
    <w:rsid w:val="00DD50E2"/>
    <w:rsid w:val="00DD5272"/>
    <w:rsid w:val="00DD533A"/>
    <w:rsid w:val="00DD5558"/>
    <w:rsid w:val="00DD5F3B"/>
    <w:rsid w:val="00DD638F"/>
    <w:rsid w:val="00DD6521"/>
    <w:rsid w:val="00DD6F41"/>
    <w:rsid w:val="00DD6F6F"/>
    <w:rsid w:val="00DD73C0"/>
    <w:rsid w:val="00DD7670"/>
    <w:rsid w:val="00DD77C3"/>
    <w:rsid w:val="00DE0324"/>
    <w:rsid w:val="00DE0398"/>
    <w:rsid w:val="00DE03CF"/>
    <w:rsid w:val="00DE0BCD"/>
    <w:rsid w:val="00DE0DE1"/>
    <w:rsid w:val="00DE0EC9"/>
    <w:rsid w:val="00DE16EF"/>
    <w:rsid w:val="00DE1975"/>
    <w:rsid w:val="00DE1CAC"/>
    <w:rsid w:val="00DE2C5A"/>
    <w:rsid w:val="00DE3021"/>
    <w:rsid w:val="00DE3185"/>
    <w:rsid w:val="00DE31DF"/>
    <w:rsid w:val="00DE3298"/>
    <w:rsid w:val="00DE3723"/>
    <w:rsid w:val="00DE376B"/>
    <w:rsid w:val="00DE39E4"/>
    <w:rsid w:val="00DE40AD"/>
    <w:rsid w:val="00DE4D22"/>
    <w:rsid w:val="00DE512C"/>
    <w:rsid w:val="00DE52F5"/>
    <w:rsid w:val="00DE5781"/>
    <w:rsid w:val="00DE5919"/>
    <w:rsid w:val="00DE5A5A"/>
    <w:rsid w:val="00DE5A6D"/>
    <w:rsid w:val="00DE5F22"/>
    <w:rsid w:val="00DE6308"/>
    <w:rsid w:val="00DE6BEE"/>
    <w:rsid w:val="00DE6D8B"/>
    <w:rsid w:val="00DE743C"/>
    <w:rsid w:val="00DE74BA"/>
    <w:rsid w:val="00DE778F"/>
    <w:rsid w:val="00DE78AA"/>
    <w:rsid w:val="00DE7CC9"/>
    <w:rsid w:val="00DE7EB0"/>
    <w:rsid w:val="00DF02B1"/>
    <w:rsid w:val="00DF02C9"/>
    <w:rsid w:val="00DF0694"/>
    <w:rsid w:val="00DF0B2B"/>
    <w:rsid w:val="00DF0CF3"/>
    <w:rsid w:val="00DF1350"/>
    <w:rsid w:val="00DF1DEC"/>
    <w:rsid w:val="00DF2192"/>
    <w:rsid w:val="00DF2E38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DC9"/>
    <w:rsid w:val="00DF6549"/>
    <w:rsid w:val="00DF69A0"/>
    <w:rsid w:val="00DF76BF"/>
    <w:rsid w:val="00DF792B"/>
    <w:rsid w:val="00DF7B0A"/>
    <w:rsid w:val="00DF7B4E"/>
    <w:rsid w:val="00DF7BF5"/>
    <w:rsid w:val="00DF7CB1"/>
    <w:rsid w:val="00E0024C"/>
    <w:rsid w:val="00E00628"/>
    <w:rsid w:val="00E00A75"/>
    <w:rsid w:val="00E00CB9"/>
    <w:rsid w:val="00E00D0A"/>
    <w:rsid w:val="00E01E9B"/>
    <w:rsid w:val="00E02059"/>
    <w:rsid w:val="00E020B4"/>
    <w:rsid w:val="00E022D2"/>
    <w:rsid w:val="00E02432"/>
    <w:rsid w:val="00E024F3"/>
    <w:rsid w:val="00E02953"/>
    <w:rsid w:val="00E03292"/>
    <w:rsid w:val="00E0351E"/>
    <w:rsid w:val="00E035F6"/>
    <w:rsid w:val="00E03957"/>
    <w:rsid w:val="00E03B6D"/>
    <w:rsid w:val="00E04706"/>
    <w:rsid w:val="00E058B7"/>
    <w:rsid w:val="00E05DA5"/>
    <w:rsid w:val="00E05DFD"/>
    <w:rsid w:val="00E0608B"/>
    <w:rsid w:val="00E064E7"/>
    <w:rsid w:val="00E06795"/>
    <w:rsid w:val="00E06ED4"/>
    <w:rsid w:val="00E06FBC"/>
    <w:rsid w:val="00E072E5"/>
    <w:rsid w:val="00E0730D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A1F"/>
    <w:rsid w:val="00E11F6A"/>
    <w:rsid w:val="00E12411"/>
    <w:rsid w:val="00E1247E"/>
    <w:rsid w:val="00E125D7"/>
    <w:rsid w:val="00E127CE"/>
    <w:rsid w:val="00E128D7"/>
    <w:rsid w:val="00E12C6D"/>
    <w:rsid w:val="00E12F78"/>
    <w:rsid w:val="00E1370D"/>
    <w:rsid w:val="00E13F03"/>
    <w:rsid w:val="00E14569"/>
    <w:rsid w:val="00E155EE"/>
    <w:rsid w:val="00E15668"/>
    <w:rsid w:val="00E15EEE"/>
    <w:rsid w:val="00E163C5"/>
    <w:rsid w:val="00E16966"/>
    <w:rsid w:val="00E1697B"/>
    <w:rsid w:val="00E16C25"/>
    <w:rsid w:val="00E16C83"/>
    <w:rsid w:val="00E16F95"/>
    <w:rsid w:val="00E17439"/>
    <w:rsid w:val="00E17535"/>
    <w:rsid w:val="00E201FB"/>
    <w:rsid w:val="00E20304"/>
    <w:rsid w:val="00E20959"/>
    <w:rsid w:val="00E2155A"/>
    <w:rsid w:val="00E21751"/>
    <w:rsid w:val="00E21766"/>
    <w:rsid w:val="00E218AA"/>
    <w:rsid w:val="00E218E3"/>
    <w:rsid w:val="00E226F8"/>
    <w:rsid w:val="00E22818"/>
    <w:rsid w:val="00E235DC"/>
    <w:rsid w:val="00E23970"/>
    <w:rsid w:val="00E23B94"/>
    <w:rsid w:val="00E23DE1"/>
    <w:rsid w:val="00E23F1E"/>
    <w:rsid w:val="00E23F75"/>
    <w:rsid w:val="00E241E1"/>
    <w:rsid w:val="00E248BA"/>
    <w:rsid w:val="00E249EA"/>
    <w:rsid w:val="00E24AFF"/>
    <w:rsid w:val="00E24D0E"/>
    <w:rsid w:val="00E24D6A"/>
    <w:rsid w:val="00E250EF"/>
    <w:rsid w:val="00E25E93"/>
    <w:rsid w:val="00E26609"/>
    <w:rsid w:val="00E26815"/>
    <w:rsid w:val="00E27029"/>
    <w:rsid w:val="00E2705A"/>
    <w:rsid w:val="00E270E7"/>
    <w:rsid w:val="00E276CC"/>
    <w:rsid w:val="00E27722"/>
    <w:rsid w:val="00E27BCA"/>
    <w:rsid w:val="00E300F1"/>
    <w:rsid w:val="00E3023D"/>
    <w:rsid w:val="00E302D6"/>
    <w:rsid w:val="00E30492"/>
    <w:rsid w:val="00E304B2"/>
    <w:rsid w:val="00E3055E"/>
    <w:rsid w:val="00E30DE6"/>
    <w:rsid w:val="00E31440"/>
    <w:rsid w:val="00E317EE"/>
    <w:rsid w:val="00E318C5"/>
    <w:rsid w:val="00E32645"/>
    <w:rsid w:val="00E32735"/>
    <w:rsid w:val="00E32B4E"/>
    <w:rsid w:val="00E332F9"/>
    <w:rsid w:val="00E3333E"/>
    <w:rsid w:val="00E334B6"/>
    <w:rsid w:val="00E335AB"/>
    <w:rsid w:val="00E33634"/>
    <w:rsid w:val="00E33828"/>
    <w:rsid w:val="00E33BBC"/>
    <w:rsid w:val="00E33DC5"/>
    <w:rsid w:val="00E341D5"/>
    <w:rsid w:val="00E34246"/>
    <w:rsid w:val="00E3459B"/>
    <w:rsid w:val="00E34D15"/>
    <w:rsid w:val="00E35648"/>
    <w:rsid w:val="00E35FCA"/>
    <w:rsid w:val="00E360FA"/>
    <w:rsid w:val="00E373A8"/>
    <w:rsid w:val="00E377B0"/>
    <w:rsid w:val="00E37B99"/>
    <w:rsid w:val="00E37E08"/>
    <w:rsid w:val="00E37E89"/>
    <w:rsid w:val="00E40405"/>
    <w:rsid w:val="00E409C0"/>
    <w:rsid w:val="00E40B0B"/>
    <w:rsid w:val="00E41764"/>
    <w:rsid w:val="00E418AD"/>
    <w:rsid w:val="00E418AE"/>
    <w:rsid w:val="00E42114"/>
    <w:rsid w:val="00E42670"/>
    <w:rsid w:val="00E42678"/>
    <w:rsid w:val="00E4283B"/>
    <w:rsid w:val="00E4353A"/>
    <w:rsid w:val="00E437C8"/>
    <w:rsid w:val="00E439AA"/>
    <w:rsid w:val="00E43B9E"/>
    <w:rsid w:val="00E44326"/>
    <w:rsid w:val="00E4459F"/>
    <w:rsid w:val="00E446B0"/>
    <w:rsid w:val="00E44F72"/>
    <w:rsid w:val="00E4515F"/>
    <w:rsid w:val="00E45401"/>
    <w:rsid w:val="00E45573"/>
    <w:rsid w:val="00E4561D"/>
    <w:rsid w:val="00E45796"/>
    <w:rsid w:val="00E45CEB"/>
    <w:rsid w:val="00E45D63"/>
    <w:rsid w:val="00E46B9E"/>
    <w:rsid w:val="00E46BF3"/>
    <w:rsid w:val="00E476C0"/>
    <w:rsid w:val="00E47AF1"/>
    <w:rsid w:val="00E47D37"/>
    <w:rsid w:val="00E50193"/>
    <w:rsid w:val="00E508B7"/>
    <w:rsid w:val="00E51485"/>
    <w:rsid w:val="00E517D3"/>
    <w:rsid w:val="00E5184E"/>
    <w:rsid w:val="00E51E2A"/>
    <w:rsid w:val="00E5208C"/>
    <w:rsid w:val="00E524CE"/>
    <w:rsid w:val="00E5276A"/>
    <w:rsid w:val="00E527E5"/>
    <w:rsid w:val="00E52D30"/>
    <w:rsid w:val="00E52ECC"/>
    <w:rsid w:val="00E5409F"/>
    <w:rsid w:val="00E5411F"/>
    <w:rsid w:val="00E541D3"/>
    <w:rsid w:val="00E5461B"/>
    <w:rsid w:val="00E54CCD"/>
    <w:rsid w:val="00E54DCD"/>
    <w:rsid w:val="00E54EBE"/>
    <w:rsid w:val="00E54F0D"/>
    <w:rsid w:val="00E54F2D"/>
    <w:rsid w:val="00E55087"/>
    <w:rsid w:val="00E5529A"/>
    <w:rsid w:val="00E55997"/>
    <w:rsid w:val="00E55CFB"/>
    <w:rsid w:val="00E55EE0"/>
    <w:rsid w:val="00E569DB"/>
    <w:rsid w:val="00E56CDC"/>
    <w:rsid w:val="00E56EAD"/>
    <w:rsid w:val="00E57326"/>
    <w:rsid w:val="00E57402"/>
    <w:rsid w:val="00E574CA"/>
    <w:rsid w:val="00E5760B"/>
    <w:rsid w:val="00E57A7F"/>
    <w:rsid w:val="00E60065"/>
    <w:rsid w:val="00E601B2"/>
    <w:rsid w:val="00E60277"/>
    <w:rsid w:val="00E605F4"/>
    <w:rsid w:val="00E6087A"/>
    <w:rsid w:val="00E60BED"/>
    <w:rsid w:val="00E60C97"/>
    <w:rsid w:val="00E60D30"/>
    <w:rsid w:val="00E61320"/>
    <w:rsid w:val="00E6172B"/>
    <w:rsid w:val="00E62163"/>
    <w:rsid w:val="00E6236C"/>
    <w:rsid w:val="00E626A1"/>
    <w:rsid w:val="00E62DD2"/>
    <w:rsid w:val="00E631D6"/>
    <w:rsid w:val="00E636A5"/>
    <w:rsid w:val="00E63FD3"/>
    <w:rsid w:val="00E64865"/>
    <w:rsid w:val="00E6486A"/>
    <w:rsid w:val="00E64E37"/>
    <w:rsid w:val="00E65013"/>
    <w:rsid w:val="00E653D9"/>
    <w:rsid w:val="00E655A2"/>
    <w:rsid w:val="00E65BFC"/>
    <w:rsid w:val="00E65C95"/>
    <w:rsid w:val="00E66283"/>
    <w:rsid w:val="00E6637C"/>
    <w:rsid w:val="00E6651F"/>
    <w:rsid w:val="00E665E8"/>
    <w:rsid w:val="00E66B9C"/>
    <w:rsid w:val="00E66E4B"/>
    <w:rsid w:val="00E67624"/>
    <w:rsid w:val="00E676AB"/>
    <w:rsid w:val="00E67706"/>
    <w:rsid w:val="00E67710"/>
    <w:rsid w:val="00E67A0D"/>
    <w:rsid w:val="00E67A80"/>
    <w:rsid w:val="00E67CAC"/>
    <w:rsid w:val="00E67F13"/>
    <w:rsid w:val="00E70247"/>
    <w:rsid w:val="00E7092A"/>
    <w:rsid w:val="00E70BCC"/>
    <w:rsid w:val="00E70F7A"/>
    <w:rsid w:val="00E7112E"/>
    <w:rsid w:val="00E71593"/>
    <w:rsid w:val="00E71806"/>
    <w:rsid w:val="00E723DF"/>
    <w:rsid w:val="00E728CF"/>
    <w:rsid w:val="00E72901"/>
    <w:rsid w:val="00E72915"/>
    <w:rsid w:val="00E72B6C"/>
    <w:rsid w:val="00E73381"/>
    <w:rsid w:val="00E74163"/>
    <w:rsid w:val="00E745BB"/>
    <w:rsid w:val="00E74674"/>
    <w:rsid w:val="00E74A76"/>
    <w:rsid w:val="00E74CFC"/>
    <w:rsid w:val="00E751E4"/>
    <w:rsid w:val="00E7569F"/>
    <w:rsid w:val="00E75A0D"/>
    <w:rsid w:val="00E75D2B"/>
    <w:rsid w:val="00E76243"/>
    <w:rsid w:val="00E76A93"/>
    <w:rsid w:val="00E77184"/>
    <w:rsid w:val="00E80149"/>
    <w:rsid w:val="00E80296"/>
    <w:rsid w:val="00E8039D"/>
    <w:rsid w:val="00E803FC"/>
    <w:rsid w:val="00E805C9"/>
    <w:rsid w:val="00E80981"/>
    <w:rsid w:val="00E80C3B"/>
    <w:rsid w:val="00E81111"/>
    <w:rsid w:val="00E81353"/>
    <w:rsid w:val="00E819CC"/>
    <w:rsid w:val="00E819D0"/>
    <w:rsid w:val="00E8205F"/>
    <w:rsid w:val="00E821E4"/>
    <w:rsid w:val="00E82543"/>
    <w:rsid w:val="00E82AB2"/>
    <w:rsid w:val="00E82DEC"/>
    <w:rsid w:val="00E836E3"/>
    <w:rsid w:val="00E83C9B"/>
    <w:rsid w:val="00E8440A"/>
    <w:rsid w:val="00E84461"/>
    <w:rsid w:val="00E844C8"/>
    <w:rsid w:val="00E84BC9"/>
    <w:rsid w:val="00E8667A"/>
    <w:rsid w:val="00E86B5E"/>
    <w:rsid w:val="00E87450"/>
    <w:rsid w:val="00E878F1"/>
    <w:rsid w:val="00E87938"/>
    <w:rsid w:val="00E90250"/>
    <w:rsid w:val="00E90332"/>
    <w:rsid w:val="00E90E20"/>
    <w:rsid w:val="00E91091"/>
    <w:rsid w:val="00E911A8"/>
    <w:rsid w:val="00E921D1"/>
    <w:rsid w:val="00E92A27"/>
    <w:rsid w:val="00E93345"/>
    <w:rsid w:val="00E934AC"/>
    <w:rsid w:val="00E93AF0"/>
    <w:rsid w:val="00E93CE3"/>
    <w:rsid w:val="00E93D4E"/>
    <w:rsid w:val="00E93E00"/>
    <w:rsid w:val="00E940D0"/>
    <w:rsid w:val="00E94455"/>
    <w:rsid w:val="00E94B43"/>
    <w:rsid w:val="00E94BF3"/>
    <w:rsid w:val="00E94DEB"/>
    <w:rsid w:val="00E94EA5"/>
    <w:rsid w:val="00E94F98"/>
    <w:rsid w:val="00E95489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B7F"/>
    <w:rsid w:val="00E97D03"/>
    <w:rsid w:val="00E97E1A"/>
    <w:rsid w:val="00EA00D8"/>
    <w:rsid w:val="00EA054C"/>
    <w:rsid w:val="00EA07AE"/>
    <w:rsid w:val="00EA0C11"/>
    <w:rsid w:val="00EA0C4C"/>
    <w:rsid w:val="00EA0FCD"/>
    <w:rsid w:val="00EA1038"/>
    <w:rsid w:val="00EA104D"/>
    <w:rsid w:val="00EA1739"/>
    <w:rsid w:val="00EA211A"/>
    <w:rsid w:val="00EA297B"/>
    <w:rsid w:val="00EA3126"/>
    <w:rsid w:val="00EA32BD"/>
    <w:rsid w:val="00EA3499"/>
    <w:rsid w:val="00EA34F8"/>
    <w:rsid w:val="00EA3A13"/>
    <w:rsid w:val="00EA40CB"/>
    <w:rsid w:val="00EA42F2"/>
    <w:rsid w:val="00EA4734"/>
    <w:rsid w:val="00EA4A90"/>
    <w:rsid w:val="00EA4BB7"/>
    <w:rsid w:val="00EA4C3B"/>
    <w:rsid w:val="00EA6227"/>
    <w:rsid w:val="00EA66FE"/>
    <w:rsid w:val="00EA6E4C"/>
    <w:rsid w:val="00EA731E"/>
    <w:rsid w:val="00EA74C1"/>
    <w:rsid w:val="00EA7705"/>
    <w:rsid w:val="00EA7D20"/>
    <w:rsid w:val="00EB06FD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1E2"/>
    <w:rsid w:val="00EB3705"/>
    <w:rsid w:val="00EB3A39"/>
    <w:rsid w:val="00EB3F88"/>
    <w:rsid w:val="00EB40E6"/>
    <w:rsid w:val="00EB413A"/>
    <w:rsid w:val="00EB42B1"/>
    <w:rsid w:val="00EB49E6"/>
    <w:rsid w:val="00EB4C8E"/>
    <w:rsid w:val="00EB4C8F"/>
    <w:rsid w:val="00EB5383"/>
    <w:rsid w:val="00EB5586"/>
    <w:rsid w:val="00EB5ADE"/>
    <w:rsid w:val="00EB6117"/>
    <w:rsid w:val="00EB67C0"/>
    <w:rsid w:val="00EB6964"/>
    <w:rsid w:val="00EB70C6"/>
    <w:rsid w:val="00EB7897"/>
    <w:rsid w:val="00EB7D9B"/>
    <w:rsid w:val="00EB7F1B"/>
    <w:rsid w:val="00EB7F44"/>
    <w:rsid w:val="00EC0050"/>
    <w:rsid w:val="00EC0AB1"/>
    <w:rsid w:val="00EC12FB"/>
    <w:rsid w:val="00EC181A"/>
    <w:rsid w:val="00EC1B08"/>
    <w:rsid w:val="00EC1B38"/>
    <w:rsid w:val="00EC1B88"/>
    <w:rsid w:val="00EC222A"/>
    <w:rsid w:val="00EC25F8"/>
    <w:rsid w:val="00EC2B6C"/>
    <w:rsid w:val="00EC3235"/>
    <w:rsid w:val="00EC340F"/>
    <w:rsid w:val="00EC37A2"/>
    <w:rsid w:val="00EC3994"/>
    <w:rsid w:val="00EC412E"/>
    <w:rsid w:val="00EC48F5"/>
    <w:rsid w:val="00EC492E"/>
    <w:rsid w:val="00EC4D5B"/>
    <w:rsid w:val="00EC517F"/>
    <w:rsid w:val="00EC62B2"/>
    <w:rsid w:val="00EC62F8"/>
    <w:rsid w:val="00EC6D22"/>
    <w:rsid w:val="00EC7320"/>
    <w:rsid w:val="00EC74AC"/>
    <w:rsid w:val="00EC7574"/>
    <w:rsid w:val="00EC79B2"/>
    <w:rsid w:val="00EC7E73"/>
    <w:rsid w:val="00EC7F5A"/>
    <w:rsid w:val="00ED0442"/>
    <w:rsid w:val="00ED04C5"/>
    <w:rsid w:val="00ED057F"/>
    <w:rsid w:val="00ED0FB5"/>
    <w:rsid w:val="00ED12F9"/>
    <w:rsid w:val="00ED134D"/>
    <w:rsid w:val="00ED2B30"/>
    <w:rsid w:val="00ED31B8"/>
    <w:rsid w:val="00ED3A46"/>
    <w:rsid w:val="00ED3DF4"/>
    <w:rsid w:val="00ED3EF5"/>
    <w:rsid w:val="00ED4065"/>
    <w:rsid w:val="00ED4562"/>
    <w:rsid w:val="00ED5521"/>
    <w:rsid w:val="00ED5695"/>
    <w:rsid w:val="00ED59D2"/>
    <w:rsid w:val="00ED5AA6"/>
    <w:rsid w:val="00ED61C5"/>
    <w:rsid w:val="00ED64CE"/>
    <w:rsid w:val="00ED66DE"/>
    <w:rsid w:val="00ED66DF"/>
    <w:rsid w:val="00ED69A7"/>
    <w:rsid w:val="00ED6EB2"/>
    <w:rsid w:val="00ED6ED6"/>
    <w:rsid w:val="00ED6F13"/>
    <w:rsid w:val="00ED722B"/>
    <w:rsid w:val="00ED797A"/>
    <w:rsid w:val="00ED7BD5"/>
    <w:rsid w:val="00EE0AB7"/>
    <w:rsid w:val="00EE1EDB"/>
    <w:rsid w:val="00EE2256"/>
    <w:rsid w:val="00EE2350"/>
    <w:rsid w:val="00EE23BB"/>
    <w:rsid w:val="00EE258A"/>
    <w:rsid w:val="00EE25B4"/>
    <w:rsid w:val="00EE2A52"/>
    <w:rsid w:val="00EE2B83"/>
    <w:rsid w:val="00EE2EC3"/>
    <w:rsid w:val="00EE3870"/>
    <w:rsid w:val="00EE39C8"/>
    <w:rsid w:val="00EE40C8"/>
    <w:rsid w:val="00EE40CA"/>
    <w:rsid w:val="00EE4139"/>
    <w:rsid w:val="00EE4DD0"/>
    <w:rsid w:val="00EE51E1"/>
    <w:rsid w:val="00EE5892"/>
    <w:rsid w:val="00EE5B70"/>
    <w:rsid w:val="00EE652E"/>
    <w:rsid w:val="00EE6A0C"/>
    <w:rsid w:val="00EE742B"/>
    <w:rsid w:val="00EE7510"/>
    <w:rsid w:val="00EF07B8"/>
    <w:rsid w:val="00EF0854"/>
    <w:rsid w:val="00EF0CFC"/>
    <w:rsid w:val="00EF108E"/>
    <w:rsid w:val="00EF1144"/>
    <w:rsid w:val="00EF128F"/>
    <w:rsid w:val="00EF1722"/>
    <w:rsid w:val="00EF17DC"/>
    <w:rsid w:val="00EF1942"/>
    <w:rsid w:val="00EF19DE"/>
    <w:rsid w:val="00EF3109"/>
    <w:rsid w:val="00EF322D"/>
    <w:rsid w:val="00EF3B86"/>
    <w:rsid w:val="00EF3D5B"/>
    <w:rsid w:val="00EF4057"/>
    <w:rsid w:val="00EF416F"/>
    <w:rsid w:val="00EF4D70"/>
    <w:rsid w:val="00EF565F"/>
    <w:rsid w:val="00EF57F3"/>
    <w:rsid w:val="00EF58AA"/>
    <w:rsid w:val="00EF64AA"/>
    <w:rsid w:val="00EF69B5"/>
    <w:rsid w:val="00EF710C"/>
    <w:rsid w:val="00EF735C"/>
    <w:rsid w:val="00EF7504"/>
    <w:rsid w:val="00EF7967"/>
    <w:rsid w:val="00EF7E34"/>
    <w:rsid w:val="00F0073C"/>
    <w:rsid w:val="00F00BBF"/>
    <w:rsid w:val="00F00BC0"/>
    <w:rsid w:val="00F010FB"/>
    <w:rsid w:val="00F01555"/>
    <w:rsid w:val="00F016AC"/>
    <w:rsid w:val="00F01742"/>
    <w:rsid w:val="00F018B9"/>
    <w:rsid w:val="00F0231B"/>
    <w:rsid w:val="00F0233B"/>
    <w:rsid w:val="00F0245D"/>
    <w:rsid w:val="00F028C3"/>
    <w:rsid w:val="00F02F2B"/>
    <w:rsid w:val="00F02F2F"/>
    <w:rsid w:val="00F03162"/>
    <w:rsid w:val="00F03885"/>
    <w:rsid w:val="00F03AE7"/>
    <w:rsid w:val="00F0422E"/>
    <w:rsid w:val="00F04DE7"/>
    <w:rsid w:val="00F0545E"/>
    <w:rsid w:val="00F05A21"/>
    <w:rsid w:val="00F05A7E"/>
    <w:rsid w:val="00F05BAC"/>
    <w:rsid w:val="00F06316"/>
    <w:rsid w:val="00F067C7"/>
    <w:rsid w:val="00F06A4B"/>
    <w:rsid w:val="00F06CCB"/>
    <w:rsid w:val="00F072A4"/>
    <w:rsid w:val="00F07C4B"/>
    <w:rsid w:val="00F10335"/>
    <w:rsid w:val="00F10590"/>
    <w:rsid w:val="00F10716"/>
    <w:rsid w:val="00F108FD"/>
    <w:rsid w:val="00F10D5A"/>
    <w:rsid w:val="00F10E89"/>
    <w:rsid w:val="00F114B1"/>
    <w:rsid w:val="00F11F3B"/>
    <w:rsid w:val="00F1201E"/>
    <w:rsid w:val="00F12739"/>
    <w:rsid w:val="00F12D2F"/>
    <w:rsid w:val="00F12DED"/>
    <w:rsid w:val="00F12E94"/>
    <w:rsid w:val="00F1330D"/>
    <w:rsid w:val="00F137A2"/>
    <w:rsid w:val="00F13E03"/>
    <w:rsid w:val="00F13E85"/>
    <w:rsid w:val="00F14193"/>
    <w:rsid w:val="00F1529F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0B57"/>
    <w:rsid w:val="00F2138D"/>
    <w:rsid w:val="00F21593"/>
    <w:rsid w:val="00F217F8"/>
    <w:rsid w:val="00F2183F"/>
    <w:rsid w:val="00F21AD5"/>
    <w:rsid w:val="00F21E89"/>
    <w:rsid w:val="00F22109"/>
    <w:rsid w:val="00F22594"/>
    <w:rsid w:val="00F225B9"/>
    <w:rsid w:val="00F2292D"/>
    <w:rsid w:val="00F2311B"/>
    <w:rsid w:val="00F2327A"/>
    <w:rsid w:val="00F23620"/>
    <w:rsid w:val="00F23890"/>
    <w:rsid w:val="00F2389A"/>
    <w:rsid w:val="00F239CD"/>
    <w:rsid w:val="00F23E9E"/>
    <w:rsid w:val="00F24239"/>
    <w:rsid w:val="00F249DB"/>
    <w:rsid w:val="00F24EAF"/>
    <w:rsid w:val="00F2526C"/>
    <w:rsid w:val="00F252CA"/>
    <w:rsid w:val="00F252D8"/>
    <w:rsid w:val="00F2566E"/>
    <w:rsid w:val="00F25A1B"/>
    <w:rsid w:val="00F26005"/>
    <w:rsid w:val="00F2662B"/>
    <w:rsid w:val="00F26816"/>
    <w:rsid w:val="00F26836"/>
    <w:rsid w:val="00F26B5D"/>
    <w:rsid w:val="00F2717A"/>
    <w:rsid w:val="00F30156"/>
    <w:rsid w:val="00F3084A"/>
    <w:rsid w:val="00F30F3B"/>
    <w:rsid w:val="00F31718"/>
    <w:rsid w:val="00F31B81"/>
    <w:rsid w:val="00F32038"/>
    <w:rsid w:val="00F32171"/>
    <w:rsid w:val="00F32632"/>
    <w:rsid w:val="00F32BB3"/>
    <w:rsid w:val="00F32D4E"/>
    <w:rsid w:val="00F33E4C"/>
    <w:rsid w:val="00F34EDF"/>
    <w:rsid w:val="00F368B1"/>
    <w:rsid w:val="00F3691A"/>
    <w:rsid w:val="00F36926"/>
    <w:rsid w:val="00F369B5"/>
    <w:rsid w:val="00F370DE"/>
    <w:rsid w:val="00F37D61"/>
    <w:rsid w:val="00F37E57"/>
    <w:rsid w:val="00F40296"/>
    <w:rsid w:val="00F4048B"/>
    <w:rsid w:val="00F404A1"/>
    <w:rsid w:val="00F40C0D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5C"/>
    <w:rsid w:val="00F43D18"/>
    <w:rsid w:val="00F43EB3"/>
    <w:rsid w:val="00F43F2D"/>
    <w:rsid w:val="00F44452"/>
    <w:rsid w:val="00F44627"/>
    <w:rsid w:val="00F4486A"/>
    <w:rsid w:val="00F44911"/>
    <w:rsid w:val="00F44A30"/>
    <w:rsid w:val="00F453E7"/>
    <w:rsid w:val="00F45560"/>
    <w:rsid w:val="00F4559B"/>
    <w:rsid w:val="00F45E3D"/>
    <w:rsid w:val="00F45EEA"/>
    <w:rsid w:val="00F46267"/>
    <w:rsid w:val="00F46325"/>
    <w:rsid w:val="00F46896"/>
    <w:rsid w:val="00F474BA"/>
    <w:rsid w:val="00F47B08"/>
    <w:rsid w:val="00F50627"/>
    <w:rsid w:val="00F512FD"/>
    <w:rsid w:val="00F51500"/>
    <w:rsid w:val="00F5178C"/>
    <w:rsid w:val="00F51AD7"/>
    <w:rsid w:val="00F51E71"/>
    <w:rsid w:val="00F51EB0"/>
    <w:rsid w:val="00F52A75"/>
    <w:rsid w:val="00F52F84"/>
    <w:rsid w:val="00F5349F"/>
    <w:rsid w:val="00F543E2"/>
    <w:rsid w:val="00F5484A"/>
    <w:rsid w:val="00F5619C"/>
    <w:rsid w:val="00F56395"/>
    <w:rsid w:val="00F567C3"/>
    <w:rsid w:val="00F57468"/>
    <w:rsid w:val="00F57DCB"/>
    <w:rsid w:val="00F6034C"/>
    <w:rsid w:val="00F603B2"/>
    <w:rsid w:val="00F60607"/>
    <w:rsid w:val="00F60634"/>
    <w:rsid w:val="00F609DA"/>
    <w:rsid w:val="00F609FC"/>
    <w:rsid w:val="00F60B0E"/>
    <w:rsid w:val="00F60DDE"/>
    <w:rsid w:val="00F611DC"/>
    <w:rsid w:val="00F614C8"/>
    <w:rsid w:val="00F6161E"/>
    <w:rsid w:val="00F619E9"/>
    <w:rsid w:val="00F62201"/>
    <w:rsid w:val="00F6245F"/>
    <w:rsid w:val="00F625FD"/>
    <w:rsid w:val="00F628DD"/>
    <w:rsid w:val="00F62E4E"/>
    <w:rsid w:val="00F6357A"/>
    <w:rsid w:val="00F63A33"/>
    <w:rsid w:val="00F63C6E"/>
    <w:rsid w:val="00F63E2A"/>
    <w:rsid w:val="00F6408A"/>
    <w:rsid w:val="00F6475A"/>
    <w:rsid w:val="00F647A9"/>
    <w:rsid w:val="00F64805"/>
    <w:rsid w:val="00F64A55"/>
    <w:rsid w:val="00F64D45"/>
    <w:rsid w:val="00F64F1F"/>
    <w:rsid w:val="00F6515A"/>
    <w:rsid w:val="00F65F91"/>
    <w:rsid w:val="00F6606A"/>
    <w:rsid w:val="00F665F9"/>
    <w:rsid w:val="00F667F0"/>
    <w:rsid w:val="00F67133"/>
    <w:rsid w:val="00F67A9D"/>
    <w:rsid w:val="00F67D26"/>
    <w:rsid w:val="00F702DB"/>
    <w:rsid w:val="00F70B19"/>
    <w:rsid w:val="00F711E7"/>
    <w:rsid w:val="00F713A1"/>
    <w:rsid w:val="00F71683"/>
    <w:rsid w:val="00F71BA2"/>
    <w:rsid w:val="00F71F17"/>
    <w:rsid w:val="00F720A3"/>
    <w:rsid w:val="00F72363"/>
    <w:rsid w:val="00F723EC"/>
    <w:rsid w:val="00F72695"/>
    <w:rsid w:val="00F72B86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6A0"/>
    <w:rsid w:val="00F747BB"/>
    <w:rsid w:val="00F74954"/>
    <w:rsid w:val="00F74FB8"/>
    <w:rsid w:val="00F753DC"/>
    <w:rsid w:val="00F755BC"/>
    <w:rsid w:val="00F75762"/>
    <w:rsid w:val="00F75CD1"/>
    <w:rsid w:val="00F75D90"/>
    <w:rsid w:val="00F75DF2"/>
    <w:rsid w:val="00F762EA"/>
    <w:rsid w:val="00F76726"/>
    <w:rsid w:val="00F76B88"/>
    <w:rsid w:val="00F773DF"/>
    <w:rsid w:val="00F80CAB"/>
    <w:rsid w:val="00F80D21"/>
    <w:rsid w:val="00F81225"/>
    <w:rsid w:val="00F812BA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309"/>
    <w:rsid w:val="00F8589B"/>
    <w:rsid w:val="00F85AA2"/>
    <w:rsid w:val="00F85E16"/>
    <w:rsid w:val="00F85F20"/>
    <w:rsid w:val="00F8642F"/>
    <w:rsid w:val="00F86A81"/>
    <w:rsid w:val="00F87181"/>
    <w:rsid w:val="00F872C2"/>
    <w:rsid w:val="00F874A8"/>
    <w:rsid w:val="00F876C2"/>
    <w:rsid w:val="00F90032"/>
    <w:rsid w:val="00F90091"/>
    <w:rsid w:val="00F90520"/>
    <w:rsid w:val="00F90D8C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72A"/>
    <w:rsid w:val="00F92A72"/>
    <w:rsid w:val="00F93E89"/>
    <w:rsid w:val="00F93EA0"/>
    <w:rsid w:val="00F94972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5DB"/>
    <w:rsid w:val="00F97727"/>
    <w:rsid w:val="00F97DD8"/>
    <w:rsid w:val="00F97E6C"/>
    <w:rsid w:val="00FA0C0E"/>
    <w:rsid w:val="00FA150A"/>
    <w:rsid w:val="00FA15F2"/>
    <w:rsid w:val="00FA1BC9"/>
    <w:rsid w:val="00FA1BD3"/>
    <w:rsid w:val="00FA1FD9"/>
    <w:rsid w:val="00FA2B7C"/>
    <w:rsid w:val="00FA2C5E"/>
    <w:rsid w:val="00FA337F"/>
    <w:rsid w:val="00FA35C3"/>
    <w:rsid w:val="00FA3A7D"/>
    <w:rsid w:val="00FA3AC3"/>
    <w:rsid w:val="00FA3DC0"/>
    <w:rsid w:val="00FA3FE4"/>
    <w:rsid w:val="00FA416A"/>
    <w:rsid w:val="00FA4439"/>
    <w:rsid w:val="00FA44D6"/>
    <w:rsid w:val="00FA47D8"/>
    <w:rsid w:val="00FA4A40"/>
    <w:rsid w:val="00FA5B14"/>
    <w:rsid w:val="00FA5D75"/>
    <w:rsid w:val="00FA7747"/>
    <w:rsid w:val="00FB0C25"/>
    <w:rsid w:val="00FB0D13"/>
    <w:rsid w:val="00FB14FB"/>
    <w:rsid w:val="00FB1892"/>
    <w:rsid w:val="00FB1B85"/>
    <w:rsid w:val="00FB262D"/>
    <w:rsid w:val="00FB26DC"/>
    <w:rsid w:val="00FB2E9D"/>
    <w:rsid w:val="00FB336A"/>
    <w:rsid w:val="00FB345B"/>
    <w:rsid w:val="00FB35E1"/>
    <w:rsid w:val="00FB3755"/>
    <w:rsid w:val="00FB3B98"/>
    <w:rsid w:val="00FB3CB6"/>
    <w:rsid w:val="00FB3D86"/>
    <w:rsid w:val="00FB3FDA"/>
    <w:rsid w:val="00FB416A"/>
    <w:rsid w:val="00FB474A"/>
    <w:rsid w:val="00FB4904"/>
    <w:rsid w:val="00FB4C4B"/>
    <w:rsid w:val="00FB537E"/>
    <w:rsid w:val="00FB59A8"/>
    <w:rsid w:val="00FB5A28"/>
    <w:rsid w:val="00FB5A99"/>
    <w:rsid w:val="00FB5C1E"/>
    <w:rsid w:val="00FB5D00"/>
    <w:rsid w:val="00FB5D89"/>
    <w:rsid w:val="00FB5F83"/>
    <w:rsid w:val="00FB6F33"/>
    <w:rsid w:val="00FB76FC"/>
    <w:rsid w:val="00FB7BBF"/>
    <w:rsid w:val="00FC002B"/>
    <w:rsid w:val="00FC0078"/>
    <w:rsid w:val="00FC0787"/>
    <w:rsid w:val="00FC0D23"/>
    <w:rsid w:val="00FC1315"/>
    <w:rsid w:val="00FC1A0E"/>
    <w:rsid w:val="00FC1C44"/>
    <w:rsid w:val="00FC324D"/>
    <w:rsid w:val="00FC32D7"/>
    <w:rsid w:val="00FC34BD"/>
    <w:rsid w:val="00FC3C87"/>
    <w:rsid w:val="00FC3CA0"/>
    <w:rsid w:val="00FC44D9"/>
    <w:rsid w:val="00FC4837"/>
    <w:rsid w:val="00FC4DFB"/>
    <w:rsid w:val="00FC5774"/>
    <w:rsid w:val="00FC598E"/>
    <w:rsid w:val="00FC5B3C"/>
    <w:rsid w:val="00FC5D20"/>
    <w:rsid w:val="00FC60C7"/>
    <w:rsid w:val="00FC626E"/>
    <w:rsid w:val="00FC6567"/>
    <w:rsid w:val="00FC68A6"/>
    <w:rsid w:val="00FC74E0"/>
    <w:rsid w:val="00FC75C5"/>
    <w:rsid w:val="00FC771A"/>
    <w:rsid w:val="00FC7A9E"/>
    <w:rsid w:val="00FC7AD6"/>
    <w:rsid w:val="00FC7BEC"/>
    <w:rsid w:val="00FC7CA3"/>
    <w:rsid w:val="00FC7CE8"/>
    <w:rsid w:val="00FD0300"/>
    <w:rsid w:val="00FD0E89"/>
    <w:rsid w:val="00FD149F"/>
    <w:rsid w:val="00FD1889"/>
    <w:rsid w:val="00FD1C0A"/>
    <w:rsid w:val="00FD2344"/>
    <w:rsid w:val="00FD2450"/>
    <w:rsid w:val="00FD2D7D"/>
    <w:rsid w:val="00FD303D"/>
    <w:rsid w:val="00FD3300"/>
    <w:rsid w:val="00FD35AE"/>
    <w:rsid w:val="00FD375A"/>
    <w:rsid w:val="00FD389D"/>
    <w:rsid w:val="00FD41D0"/>
    <w:rsid w:val="00FD50DF"/>
    <w:rsid w:val="00FD5BC1"/>
    <w:rsid w:val="00FD6102"/>
    <w:rsid w:val="00FD62F3"/>
    <w:rsid w:val="00FD6366"/>
    <w:rsid w:val="00FD7248"/>
    <w:rsid w:val="00FD72FA"/>
    <w:rsid w:val="00FD75B3"/>
    <w:rsid w:val="00FD7BCD"/>
    <w:rsid w:val="00FD7C61"/>
    <w:rsid w:val="00FD7CE8"/>
    <w:rsid w:val="00FD7EE3"/>
    <w:rsid w:val="00FD7F07"/>
    <w:rsid w:val="00FE07EC"/>
    <w:rsid w:val="00FE08ED"/>
    <w:rsid w:val="00FE0917"/>
    <w:rsid w:val="00FE10DB"/>
    <w:rsid w:val="00FE1102"/>
    <w:rsid w:val="00FE19FF"/>
    <w:rsid w:val="00FE1E8C"/>
    <w:rsid w:val="00FE214B"/>
    <w:rsid w:val="00FE2649"/>
    <w:rsid w:val="00FE2779"/>
    <w:rsid w:val="00FE29D9"/>
    <w:rsid w:val="00FE33C4"/>
    <w:rsid w:val="00FE3958"/>
    <w:rsid w:val="00FE396D"/>
    <w:rsid w:val="00FE4F74"/>
    <w:rsid w:val="00FE5552"/>
    <w:rsid w:val="00FE65B8"/>
    <w:rsid w:val="00FE6A65"/>
    <w:rsid w:val="00FE6A6C"/>
    <w:rsid w:val="00FE769B"/>
    <w:rsid w:val="00FE7AF7"/>
    <w:rsid w:val="00FF027C"/>
    <w:rsid w:val="00FF0A31"/>
    <w:rsid w:val="00FF0EE8"/>
    <w:rsid w:val="00FF17B2"/>
    <w:rsid w:val="00FF1CBF"/>
    <w:rsid w:val="00FF21CB"/>
    <w:rsid w:val="00FF2B34"/>
    <w:rsid w:val="00FF2F34"/>
    <w:rsid w:val="00FF39A5"/>
    <w:rsid w:val="00FF3AE1"/>
    <w:rsid w:val="00FF401E"/>
    <w:rsid w:val="00FF510C"/>
    <w:rsid w:val="00FF5156"/>
    <w:rsid w:val="00FF5B1D"/>
    <w:rsid w:val="00FF6411"/>
    <w:rsid w:val="00FF6560"/>
    <w:rsid w:val="00FF6BD9"/>
    <w:rsid w:val="00FF7428"/>
    <w:rsid w:val="70CC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6C8C3A"/>
  <w15:chartTrackingRefBased/>
  <w15:docId w15:val="{68EE1AA0-6025-49E2-AE64-ECCFE4FA6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,Body Char Char Char Char,Body Char Char Char1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uiPriority w:val="99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5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453E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41A75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1C6FD54C419343B2645CE67ABF9B0C" ma:contentTypeVersion="15" ma:contentTypeDescription="Create a new document." ma:contentTypeScope="" ma:versionID="bc8ee7592e37a28a88207557f9448ee0">
  <xsd:schema xmlns:xsd="http://www.w3.org/2001/XMLSchema" xmlns:xs="http://www.w3.org/2001/XMLSchema" xmlns:p="http://schemas.microsoft.com/office/2006/metadata/properties" xmlns:ns2="c0b6d34f-396e-4806-b464-132dd3325599" xmlns:ns3="30cf75f5-630e-4228-9f43-993a8f033fd1" targetNamespace="http://schemas.microsoft.com/office/2006/metadata/properties" ma:root="true" ma:fieldsID="aa58a442c067ac5bf3f201de9e2fd88f" ns2:_="" ns3:_="">
    <xsd:import namespace="c0b6d34f-396e-4806-b464-132dd3325599"/>
    <xsd:import namespace="30cf75f5-630e-4228-9f43-993a8f033fd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b6d34f-396e-4806-b464-132dd33255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66134f-4a50-4312-80de-6ff209c15c80}" ma:internalName="TaxCatchAll" ma:showField="CatchAllData" ma:web="c0b6d34f-396e-4806-b464-132dd33255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cf75f5-630e-4228-9f43-993a8f033f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ff73b4c-4578-4ffd-afbb-301463d471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cf75f5-630e-4228-9f43-993a8f033fd1">
      <Terms xmlns="http://schemas.microsoft.com/office/infopath/2007/PartnerControls"/>
    </lcf76f155ced4ddcb4097134ff3c332f>
    <TaxCatchAll xmlns="c0b6d34f-396e-4806-b464-132dd3325599" xsi:nil="true"/>
  </documentManagement>
</p:properties>
</file>

<file path=customXml/itemProps1.xml><?xml version="1.0" encoding="utf-8"?>
<ds:datastoreItem xmlns:ds="http://schemas.openxmlformats.org/officeDocument/2006/customXml" ds:itemID="{D023C840-3F30-45F3-BCD3-BA8FDA8D13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D7611C-35E9-4C95-925E-60FE67A25C8C}"/>
</file>

<file path=customXml/itemProps3.xml><?xml version="1.0" encoding="utf-8"?>
<ds:datastoreItem xmlns:ds="http://schemas.openxmlformats.org/officeDocument/2006/customXml" ds:itemID="{16A52259-3434-4AC6-A8B6-82C4E2E8BC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102625-70F0-4762-937B-1A26A045F831}"/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12</Pages>
  <Words>2227</Words>
  <Characters>10064</Characters>
  <Application>Microsoft Office Word</Application>
  <DocSecurity>0</DocSecurity>
  <Lines>83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Somjai, Nigonyanont</cp:lastModifiedBy>
  <cp:revision>2</cp:revision>
  <cp:lastPrinted>2024-11-08T09:53:00Z</cp:lastPrinted>
  <dcterms:created xsi:type="dcterms:W3CDTF">2024-11-13T00:37:00Z</dcterms:created>
  <dcterms:modified xsi:type="dcterms:W3CDTF">2024-11-13T00:37:00Z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0x010100D71C6FD54C419343B2645CE67ABF9B0C</vt:lpwstr>
  </property>
</Properties>
</file>