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10CE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bookmarkStart w:id="0" w:name="_GoBack"/>
      <w:bookmarkEnd w:id="0"/>
      <w:r w:rsidRPr="007A168E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A168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0C3968B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7407EB2" w14:textId="5B4B0663" w:rsidR="002A705F" w:rsidRPr="007A168E" w:rsidRDefault="002A705F" w:rsidP="002A70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6D651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497D4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6D651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6D651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497D4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</w:t>
      </w:r>
      <w:r w:rsidR="006D651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ายน </w:t>
      </w:r>
      <w:r w:rsidR="006D651D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0D625C1C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A168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6A9E7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  <w:sectPr w:rsidR="00F644BD" w:rsidRPr="007A168E" w:rsidSect="00C55DA2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360"/>
        </w:sectPr>
      </w:pPr>
    </w:p>
    <w:p w14:paraId="7B6880A1" w14:textId="77777777" w:rsidR="0001110F" w:rsidRPr="007A168E" w:rsidRDefault="0001110F" w:rsidP="0001110F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</w:rPr>
      </w:pPr>
      <w:bookmarkStart w:id="1" w:name="_Hlk16237230"/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1B8D95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1378F4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ทีพีไอ โพลีน จำกัด (มหาชน)</w:t>
      </w:r>
    </w:p>
    <w:p w14:paraId="1D13EACE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3A33A" w14:textId="0BDD0A31" w:rsidR="0001110F" w:rsidRPr="002748AF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8AF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748AF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748AF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ณ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="00A06954" w:rsidRPr="002748AF">
        <w:rPr>
          <w:rFonts w:asciiTheme="majorBidi" w:hAnsiTheme="majorBidi" w:cstheme="majorBidi"/>
          <w:sz w:val="30"/>
          <w:szCs w:val="30"/>
        </w:rPr>
        <w:t xml:space="preserve">30 </w:t>
      </w:r>
      <w:r w:rsidR="00F86FA6" w:rsidRPr="002748A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A06954" w:rsidRPr="002748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E35" w:rsidRPr="002748A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0C23BE" w:rsidRPr="002748A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06954" w:rsidRPr="002748AF">
        <w:rPr>
          <w:rFonts w:asciiTheme="majorBidi" w:hAnsiTheme="majorBidi" w:cstheme="majorBidi"/>
          <w:sz w:val="30"/>
          <w:szCs w:val="30"/>
          <w:cs/>
        </w:rPr>
        <w:t xml:space="preserve"> สำหรับงวดสามเดือนและ</w:t>
      </w:r>
      <w:r w:rsidR="00F86FA6" w:rsidRPr="002748AF">
        <w:rPr>
          <w:rFonts w:asciiTheme="majorBidi" w:hAnsiTheme="majorBidi" w:cstheme="majorBidi"/>
          <w:sz w:val="30"/>
          <w:szCs w:val="30"/>
          <w:cs/>
        </w:rPr>
        <w:t>เก้า</w:t>
      </w:r>
      <w:r w:rsidR="00A06954" w:rsidRPr="002748A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06954" w:rsidRPr="002748AF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F86FA6" w:rsidRPr="002748A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A06954" w:rsidRPr="002748A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A06954" w:rsidRPr="002748A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2748AF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2748AF">
        <w:rPr>
          <w:rFonts w:asciiTheme="majorBidi" w:hAnsiTheme="majorBidi" w:cstheme="majorBidi"/>
          <w:sz w:val="30"/>
          <w:szCs w:val="30"/>
          <w:cs/>
        </w:rPr>
        <w:t>เฉพาะกิจการและงบกระแสเงินสดรวมและงบกระแสเงินสดเฉพาะกิจการ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A06954" w:rsidRPr="002748AF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173360" w:rsidRPr="002748AF">
        <w:rPr>
          <w:rFonts w:asciiTheme="majorBidi" w:hAnsiTheme="majorBidi" w:cstheme="majorBidi"/>
          <w:spacing w:val="-4"/>
          <w:sz w:val="30"/>
          <w:szCs w:val="30"/>
          <w:cs/>
        </w:rPr>
        <w:t>เก้า</w:t>
      </w:r>
      <w:r w:rsidR="00A06954" w:rsidRPr="002748A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A06954" w:rsidRPr="002748AF">
        <w:rPr>
          <w:rFonts w:asciiTheme="majorBidi" w:hAnsiTheme="majorBidi" w:cstheme="majorBidi"/>
          <w:sz w:val="30"/>
          <w:szCs w:val="30"/>
        </w:rPr>
        <w:t xml:space="preserve">30 </w:t>
      </w:r>
      <w:r w:rsidR="00F86FA6" w:rsidRPr="002748A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A06954" w:rsidRPr="002748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E35" w:rsidRPr="002748AF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</w:t>
      </w:r>
      <w:r w:rsidRPr="002748AF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ทีพีไอ โพลีน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="005E3D36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ทีพีไอ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โพลีน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B0E35" w:rsidRPr="002748AF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2748AF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</w:p>
    <w:p w14:paraId="1239B001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D83A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F70F5F3" w14:textId="77777777" w:rsidR="0001110F" w:rsidRPr="007A168E" w:rsidRDefault="0001110F" w:rsidP="0001110F">
      <w:pPr>
        <w:pStyle w:val="Ang15"/>
        <w:rPr>
          <w:rFonts w:asciiTheme="majorBidi" w:hAnsiTheme="majorBidi" w:cstheme="majorBidi"/>
        </w:rPr>
      </w:pPr>
    </w:p>
    <w:p w14:paraId="7B982CB0" w14:textId="6E1982FD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รหัส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7A168E">
        <w:rPr>
          <w:rFonts w:asciiTheme="majorBidi" w:hAnsiTheme="majorBidi" w:cstheme="majorBidi"/>
          <w:sz w:val="30"/>
          <w:szCs w:val="30"/>
        </w:rPr>
        <w:t xml:space="preserve"> “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168E">
        <w:rPr>
          <w:rFonts w:asciiTheme="majorBidi" w:hAnsiTheme="majorBidi" w:cstheme="majorBidi"/>
          <w:sz w:val="30"/>
          <w:szCs w:val="30"/>
        </w:rPr>
        <w:t>”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7F74BBC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11F14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2B1E315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D618BE5" w14:textId="70438FAD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967B4AA" w14:textId="77777777" w:rsidR="0001110F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243B2" w14:textId="091F8616" w:rsidR="0001110F" w:rsidRPr="00C05BAB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01110F" w:rsidRPr="00C05BAB" w:rsidSect="000B7DA2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4472DE68" w14:textId="77777777" w:rsidR="003B188D" w:rsidRPr="007A168E" w:rsidRDefault="003B188D" w:rsidP="00B37F6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7A168E" w:rsidRDefault="003B188D" w:rsidP="00B37F6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E55C0AD" w14:textId="2F46981F" w:rsidR="00E34019" w:rsidRPr="007A168E" w:rsidRDefault="00E34019" w:rsidP="00B37F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ข้าพเจ้าขอให้สังเกตเรื่องดังต่อไปนี้</w:t>
      </w:r>
    </w:p>
    <w:p w14:paraId="40020A3F" w14:textId="77777777" w:rsidR="007172B8" w:rsidRPr="007A168E" w:rsidRDefault="007172B8" w:rsidP="00B37F6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878F9B3" w14:textId="0A2082AE" w:rsidR="00E34019" w:rsidRPr="00E423C0" w:rsidRDefault="00E34019" w:rsidP="00B37F6B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E423C0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DB0E35" w:rsidRPr="00DB0E35">
        <w:rPr>
          <w:rFonts w:asciiTheme="majorBidi" w:hAnsiTheme="majorBidi" w:cstheme="majorBidi"/>
          <w:sz w:val="30"/>
          <w:szCs w:val="30"/>
        </w:rPr>
        <w:t>13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2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B0E35" w:rsidRPr="00DB0E35">
        <w:rPr>
          <w:rFonts w:asciiTheme="majorBidi" w:hAnsiTheme="majorBidi" w:cstheme="majorBidi"/>
          <w:sz w:val="30"/>
          <w:szCs w:val="30"/>
        </w:rPr>
        <w:t>13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4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B0E35" w:rsidRPr="00DB0E35">
        <w:rPr>
          <w:rFonts w:asciiTheme="majorBidi" w:hAnsiTheme="majorBidi" w:cstheme="majorBidi"/>
          <w:sz w:val="30"/>
          <w:szCs w:val="30"/>
        </w:rPr>
        <w:t>13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7</w:t>
      </w:r>
      <w:r w:rsidRPr="00E423C0">
        <w:rPr>
          <w:rFonts w:asciiTheme="majorBidi" w:hAnsiTheme="majorBidi" w:cstheme="majorBidi"/>
          <w:sz w:val="30"/>
          <w:szCs w:val="30"/>
        </w:rPr>
        <w:t>)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44101401" w14:textId="77777777" w:rsidR="00E34019" w:rsidRPr="00E423C0" w:rsidRDefault="00E34019" w:rsidP="00B37F6B">
      <w:pPr>
        <w:tabs>
          <w:tab w:val="left" w:pos="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4B0301" w14:textId="4C032FAF" w:rsidR="008440A9" w:rsidRPr="007715DB" w:rsidRDefault="002E6AB3" w:rsidP="00BC54C2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สิงหาคม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603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7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>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</w:t>
      </w:r>
      <w:r w:rsidR="008E0FB4">
        <w:rPr>
          <w:rFonts w:asciiTheme="majorBidi" w:hAnsiTheme="majorBidi" w:hint="cs"/>
          <w:spacing w:val="-3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/>
          <w:spacing w:val="-3"/>
          <w:sz w:val="30"/>
          <w:szCs w:val="30"/>
        </w:rPr>
        <w:t>14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 w:hint="cs"/>
          <w:spacing w:val="-3"/>
          <w:sz w:val="30"/>
          <w:szCs w:val="30"/>
          <w:cs/>
        </w:rPr>
        <w:t>กันยายน</w:t>
      </w:r>
      <w:r w:rsidR="008E0FB4">
        <w:rPr>
          <w:rFonts w:asciiTheme="majorBidi" w:hAnsiTheme="majorBidi"/>
          <w:spacing w:val="-3"/>
          <w:sz w:val="30"/>
          <w:szCs w:val="30"/>
        </w:rPr>
        <w:t xml:space="preserve"> </w:t>
      </w:r>
      <w:r w:rsidR="00DB0E35" w:rsidRPr="00DB0E35">
        <w:rPr>
          <w:rFonts w:asciiTheme="majorBidi" w:hAnsiTheme="majorBidi"/>
          <w:spacing w:val="-3"/>
          <w:sz w:val="30"/>
          <w:szCs w:val="30"/>
        </w:rPr>
        <w:t>2566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/>
          <w:spacing w:val="-3"/>
          <w:sz w:val="30"/>
          <w:szCs w:val="30"/>
        </w:rPr>
        <w:t xml:space="preserve">     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คดีอยู่ระหว่างการพิจารณาของศาลฎีกา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</w:p>
    <w:p w14:paraId="193F8469" w14:textId="77777777" w:rsidR="00E34019" w:rsidRPr="00E423C0" w:rsidRDefault="00E34019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772182C" w14:textId="5F815499" w:rsidR="008440A9" w:rsidRPr="00E423C0" w:rsidRDefault="002E6AB3" w:rsidP="00BC54C2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4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2560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4</w:t>
      </w:r>
      <w:r>
        <w:rPr>
          <w:rFonts w:asciiTheme="majorBidi" w:hAnsiTheme="majorBidi" w:cstheme="majorBidi"/>
          <w:spacing w:val="-3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688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7</w:t>
      </w:r>
      <w:r>
        <w:rPr>
          <w:rFonts w:asciiTheme="majorBidi" w:hAnsiTheme="majorBidi" w:cstheme="majorBidi"/>
          <w:spacing w:val="-3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พฤศจิกายน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0D945489" w14:textId="46756A66" w:rsidR="00E34019" w:rsidRPr="001325EC" w:rsidRDefault="007172B8" w:rsidP="007172B8">
      <w:pPr>
        <w:spacing w:line="240" w:lineRule="auto"/>
        <w:rPr>
          <w:rFonts w:asciiTheme="majorBidi" w:hAnsiTheme="majorBidi" w:cstheme="majorBidi"/>
          <w:spacing w:val="-3"/>
          <w:sz w:val="20"/>
          <w:szCs w:val="20"/>
          <w:cs/>
        </w:rPr>
      </w:pPr>
      <w:r w:rsidRPr="001325EC">
        <w:rPr>
          <w:rFonts w:asciiTheme="majorBidi" w:hAnsiTheme="majorBidi" w:cstheme="majorBidi"/>
          <w:spacing w:val="-3"/>
          <w:sz w:val="20"/>
          <w:szCs w:val="20"/>
        </w:rPr>
        <w:br w:type="page"/>
      </w:r>
    </w:p>
    <w:p w14:paraId="47840A4B" w14:textId="77777777" w:rsidR="0045543E" w:rsidRDefault="002E6AB3" w:rsidP="00BC54C2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325E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DB0E35" w:rsidRPr="001325EC">
        <w:rPr>
          <w:rFonts w:asciiTheme="majorBidi" w:hAnsiTheme="majorBidi" w:cstheme="majorBidi"/>
          <w:sz w:val="30"/>
          <w:szCs w:val="30"/>
        </w:rPr>
        <w:t>24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B0E35" w:rsidRPr="001325EC">
        <w:rPr>
          <w:rFonts w:asciiTheme="majorBidi" w:hAnsiTheme="majorBidi" w:cstheme="majorBidi"/>
          <w:sz w:val="30"/>
          <w:szCs w:val="30"/>
        </w:rPr>
        <w:t>2563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1325EC">
        <w:rPr>
          <w:rFonts w:asciiTheme="majorBidi" w:hAnsiTheme="majorBidi" w:cstheme="majorBidi"/>
          <w:sz w:val="30"/>
          <w:szCs w:val="30"/>
        </w:rPr>
        <w:t>2</w:t>
      </w:r>
      <w:r w:rsidRPr="001325EC">
        <w:rPr>
          <w:rFonts w:asciiTheme="majorBidi" w:hAnsiTheme="majorBidi" w:cstheme="majorBidi"/>
          <w:sz w:val="30"/>
          <w:szCs w:val="30"/>
        </w:rPr>
        <w:t>/</w:t>
      </w:r>
      <w:r w:rsidR="00DB0E35" w:rsidRPr="001325EC">
        <w:rPr>
          <w:rFonts w:asciiTheme="majorBidi" w:hAnsiTheme="majorBidi" w:cstheme="majorBidi"/>
          <w:sz w:val="30"/>
          <w:szCs w:val="30"/>
        </w:rPr>
        <w:t>2561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เรื่องการทำเหมืองแร่นอกเขตประทานบัตร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โดยสั่งให้บริษัทนำเอาแร่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Pr="001325EC">
        <w:rPr>
          <w:rFonts w:asciiTheme="majorBidi" w:hAnsiTheme="majorBidi" w:cstheme="majorBidi"/>
          <w:sz w:val="30"/>
          <w:szCs w:val="30"/>
        </w:rPr>
        <w:br/>
      </w:r>
      <w:r w:rsidR="00DB0E35" w:rsidRPr="001325EC">
        <w:rPr>
          <w:rFonts w:asciiTheme="majorBidi" w:hAnsiTheme="majorBidi" w:cstheme="majorBidi"/>
          <w:sz w:val="30"/>
          <w:szCs w:val="30"/>
        </w:rPr>
        <w:t>67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1325EC">
        <w:rPr>
          <w:rFonts w:asciiTheme="majorBidi" w:hAnsiTheme="majorBidi" w:cstheme="majorBidi"/>
          <w:sz w:val="30"/>
          <w:szCs w:val="30"/>
        </w:rPr>
        <w:t>7</w:t>
      </w:r>
      <w:r w:rsidRPr="001325EC">
        <w:rPr>
          <w:rFonts w:asciiTheme="majorBidi" w:hAnsiTheme="majorBidi" w:cstheme="majorBidi"/>
          <w:sz w:val="30"/>
          <w:szCs w:val="30"/>
          <w:cs/>
        </w:rPr>
        <w:t>.</w:t>
      </w:r>
      <w:r w:rsidR="00DB0E35" w:rsidRPr="001325EC">
        <w:rPr>
          <w:rFonts w:asciiTheme="majorBidi" w:hAnsiTheme="majorBidi" w:cstheme="majorBidi"/>
          <w:sz w:val="30"/>
          <w:szCs w:val="30"/>
        </w:rPr>
        <w:t>5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ต่อปี นับแต่วันที่ทำละเมิด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325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1325EC">
        <w:rPr>
          <w:rFonts w:asciiTheme="majorBidi" w:hAnsiTheme="majorBidi" w:cstheme="majorBidi"/>
          <w:sz w:val="30"/>
          <w:szCs w:val="30"/>
        </w:rPr>
        <w:t>23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1325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1325EC">
        <w:rPr>
          <w:rFonts w:asciiTheme="majorBidi" w:hAnsiTheme="majorBidi" w:cstheme="majorBidi"/>
          <w:sz w:val="30"/>
          <w:szCs w:val="30"/>
        </w:rPr>
        <w:t>2566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456F4D" w:rsidRPr="001325EC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456F4D" w:rsidRPr="001325EC">
        <w:rPr>
          <w:rFonts w:asciiTheme="majorBidi" w:hAnsiTheme="majorBidi" w:cstheme="majorBidi"/>
          <w:spacing w:val="-3"/>
          <w:sz w:val="30"/>
          <w:szCs w:val="30"/>
          <w:cs/>
        </w:rPr>
        <w:t>ศาล</w:t>
      </w:r>
      <w:r w:rsidR="00456F4D" w:rsidRPr="00F93E0B">
        <w:rPr>
          <w:rFonts w:asciiTheme="majorBidi" w:hAnsiTheme="majorBidi" w:cstheme="majorBidi"/>
          <w:spacing w:val="-3"/>
          <w:sz w:val="30"/>
          <w:szCs w:val="30"/>
          <w:cs/>
        </w:rPr>
        <w:t>ฎีก</w:t>
      </w:r>
      <w:r w:rsidR="00456F4D" w:rsidRPr="00F93E0B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  <w:r w:rsidR="002E22D1" w:rsidRPr="00F93E0B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</w:p>
    <w:p w14:paraId="1B9F1151" w14:textId="77777777" w:rsidR="0045543E" w:rsidRDefault="0045543E" w:rsidP="0045543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1BBCFFE9" w14:textId="5ABF11A7" w:rsidR="008440A9" w:rsidRPr="00F93E0B" w:rsidRDefault="002E22D1" w:rsidP="0045543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F93E0B">
        <w:rPr>
          <w:rFonts w:asciiTheme="majorBidi" w:hAnsiTheme="majorBidi" w:cstheme="majorBidi" w:hint="cs"/>
          <w:spacing w:val="-3"/>
          <w:sz w:val="30"/>
          <w:szCs w:val="30"/>
          <w:cs/>
        </w:rPr>
        <w:t>เมื่อ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F93E0B">
        <w:rPr>
          <w:rFonts w:asciiTheme="majorBidi" w:hAnsiTheme="majorBidi" w:cstheme="majorBidi"/>
          <w:sz w:val="30"/>
          <w:szCs w:val="30"/>
        </w:rPr>
        <w:t>29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F93E0B">
        <w:rPr>
          <w:rFonts w:asciiTheme="majorBidi" w:hAnsiTheme="majorBidi" w:cstheme="majorBidi"/>
          <w:sz w:val="30"/>
          <w:szCs w:val="30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3C67" w:rsidRPr="001F3C67">
        <w:rPr>
          <w:rFonts w:asciiTheme="majorBidi" w:hAnsiTheme="majorBidi" w:cstheme="majorBidi" w:hint="cs"/>
          <w:sz w:val="30"/>
          <w:szCs w:val="30"/>
          <w:cs/>
        </w:rPr>
        <w:t>สำนักงานอัยการสูงสุดได้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ยื่นคำร้องขอให้เจ้าพนักงานบังคับคดีอายัดสิทธิเรียกร้องเงินในบัญชีเงินฝากของบริษัท ในวันที่ </w:t>
      </w:r>
      <w:r w:rsidRPr="00F93E0B">
        <w:rPr>
          <w:rFonts w:asciiTheme="majorBidi" w:hAnsiTheme="majorBidi" w:cstheme="majorBidi"/>
          <w:sz w:val="30"/>
          <w:szCs w:val="30"/>
        </w:rPr>
        <w:t>4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93E0B">
        <w:rPr>
          <w:rFonts w:asciiTheme="majorBidi" w:hAnsiTheme="majorBidi" w:cstheme="majorBidi"/>
          <w:sz w:val="30"/>
          <w:szCs w:val="30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ถึงธนาคาร</w:t>
      </w:r>
      <w:r w:rsidR="006F36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3E0B">
        <w:rPr>
          <w:rFonts w:asciiTheme="majorBidi" w:hAnsiTheme="majorBidi" w:cstheme="majorBidi"/>
          <w:sz w:val="30"/>
          <w:szCs w:val="30"/>
        </w:rPr>
        <w:t>14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แห่ง ที่บริษัทมีบัญชีเงินฝากเพื่อให้ธนาคาร</w:t>
      </w:r>
      <w:r w:rsidR="00317836">
        <w:rPr>
          <w:rFonts w:asciiTheme="majorBidi" w:hAnsiTheme="majorBidi" w:cstheme="majorBidi"/>
          <w:sz w:val="30"/>
          <w:szCs w:val="30"/>
        </w:rPr>
        <w:br/>
      </w:r>
      <w:r w:rsidRPr="00F93E0B">
        <w:rPr>
          <w:rFonts w:asciiTheme="majorBidi" w:hAnsiTheme="majorBidi" w:cstheme="majorBidi"/>
          <w:sz w:val="30"/>
          <w:szCs w:val="30"/>
        </w:rPr>
        <w:t>14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</w:t>
      </w:r>
      <w:r w:rsidRPr="00F93E0B">
        <w:rPr>
          <w:rFonts w:asciiTheme="majorBidi" w:hAnsiTheme="majorBidi" w:cstheme="majorBidi" w:hint="cs"/>
          <w:sz w:val="30"/>
          <w:szCs w:val="30"/>
          <w:cs/>
        </w:rPr>
        <w:t>คดี</w:t>
      </w:r>
      <w:r w:rsidR="00F20724" w:rsidRPr="00F93E0B">
        <w:rPr>
          <w:rFonts w:asciiTheme="majorBidi" w:hAnsiTheme="majorBidi" w:cstheme="majorBidi"/>
          <w:sz w:val="30"/>
          <w:szCs w:val="30"/>
        </w:rPr>
        <w:t xml:space="preserve"> </w:t>
      </w:r>
      <w:r w:rsidRPr="00F93E0B">
        <w:rPr>
          <w:rFonts w:asciiTheme="majorBidi" w:hAnsiTheme="majorBidi" w:cstheme="majorBidi" w:hint="cs"/>
          <w:sz w:val="30"/>
          <w:szCs w:val="30"/>
          <w:cs/>
        </w:rPr>
        <w:t>และเมื่อ</w:t>
      </w:r>
      <w:r w:rsidRPr="00F93E0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92825">
        <w:rPr>
          <w:rFonts w:asciiTheme="majorBidi" w:hAnsiTheme="majorBidi" w:cstheme="majorBidi"/>
          <w:sz w:val="30"/>
          <w:szCs w:val="30"/>
        </w:rPr>
        <w:t xml:space="preserve"> </w:t>
      </w:r>
      <w:r w:rsidR="00392825">
        <w:rPr>
          <w:rFonts w:asciiTheme="majorBidi" w:hAnsiTheme="majorBidi" w:cstheme="majorBidi"/>
          <w:sz w:val="30"/>
          <w:szCs w:val="30"/>
        </w:rPr>
        <w:br/>
      </w:r>
      <w:r w:rsidRPr="00F93E0B">
        <w:rPr>
          <w:rFonts w:asciiTheme="majorBidi" w:hAnsiTheme="majorBidi" w:cstheme="majorBidi"/>
          <w:sz w:val="30"/>
          <w:szCs w:val="30"/>
        </w:rPr>
        <w:t>13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93E0B">
        <w:rPr>
          <w:rFonts w:asciiTheme="majorBidi" w:hAnsiTheme="majorBidi" w:cstheme="majorBidi"/>
          <w:sz w:val="30"/>
          <w:szCs w:val="30"/>
        </w:rPr>
        <w:t>2567</w:t>
      </w:r>
      <w:r w:rsidRPr="00F93E0B">
        <w:rPr>
          <w:rFonts w:asciiTheme="majorBidi" w:hAnsiTheme="majorBidi" w:cstheme="majorBidi"/>
          <w:sz w:val="30"/>
          <w:szCs w:val="30"/>
          <w:cs/>
        </w:rPr>
        <w:t xml:space="preserve"> บริษัทยื่นคำร้องขอให้ศาล</w:t>
      </w:r>
      <w:r w:rsidR="0030058F">
        <w:rPr>
          <w:rFonts w:asciiTheme="majorBidi" w:hAnsiTheme="majorBidi" w:cstheme="majorBidi" w:hint="cs"/>
          <w:sz w:val="30"/>
          <w:szCs w:val="30"/>
          <w:cs/>
        </w:rPr>
        <w:t>แพ่ง</w:t>
      </w:r>
      <w:r w:rsidRPr="00F93E0B">
        <w:rPr>
          <w:rFonts w:asciiTheme="majorBidi" w:hAnsiTheme="majorBidi" w:cstheme="majorBidi"/>
          <w:sz w:val="30"/>
          <w:szCs w:val="30"/>
          <w:cs/>
        </w:rPr>
        <w:t>เพิกถอนการอายัดสิทธิเรียกร้องเงินในบัญชีเงินฝากของบริษัท</w:t>
      </w:r>
      <w:r w:rsidR="00E56B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03AC">
        <w:rPr>
          <w:rFonts w:asciiTheme="majorBidi" w:hAnsiTheme="majorBidi" w:cstheme="majorBidi"/>
          <w:sz w:val="30"/>
          <w:szCs w:val="30"/>
        </w:rPr>
        <w:br/>
      </w:r>
      <w:r w:rsidR="001D54AF" w:rsidRPr="001D54A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1D54AF" w:rsidRPr="001D54AF">
        <w:rPr>
          <w:rFonts w:asciiTheme="majorBidi" w:hAnsiTheme="majorBidi"/>
          <w:sz w:val="30"/>
          <w:szCs w:val="30"/>
        </w:rPr>
        <w:t>13</w:t>
      </w:r>
      <w:r w:rsidR="001D54AF" w:rsidRPr="001D54AF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1D54AF" w:rsidRPr="001D54AF">
        <w:rPr>
          <w:rFonts w:asciiTheme="majorBidi" w:hAnsiTheme="majorBidi"/>
          <w:sz w:val="30"/>
          <w:szCs w:val="30"/>
        </w:rPr>
        <w:t>2567</w:t>
      </w:r>
      <w:r w:rsidR="001D54AF" w:rsidRPr="001D54AF">
        <w:rPr>
          <w:rFonts w:asciiTheme="majorBidi" w:hAnsiTheme="majorBidi"/>
          <w:sz w:val="30"/>
          <w:szCs w:val="30"/>
          <w:cs/>
        </w:rPr>
        <w:t xml:space="preserve"> ศาลแพ่งมีคำสั่งยกคำร้องขอให้ศาลเพิกถอนการอายัดสิทธิเรียกร้องเงินในบัญชีเงินฝากของบริษัท บริษัทอยู่ระหว่างการจัดทำอุทธรณ์คำสั่ง ซึ่งจะครบกำหนดอุทธรณ์คำสั่งวันที่ </w:t>
      </w:r>
      <w:r w:rsidR="001D54AF" w:rsidRPr="001D54AF">
        <w:rPr>
          <w:rFonts w:asciiTheme="majorBidi" w:hAnsiTheme="majorBidi"/>
          <w:sz w:val="30"/>
          <w:szCs w:val="30"/>
        </w:rPr>
        <w:t>13</w:t>
      </w:r>
      <w:r w:rsidR="001D54AF" w:rsidRPr="001D54AF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1D54AF" w:rsidRPr="001D54AF">
        <w:rPr>
          <w:rFonts w:asciiTheme="majorBidi" w:hAnsiTheme="majorBidi"/>
          <w:sz w:val="30"/>
          <w:szCs w:val="30"/>
        </w:rPr>
        <w:t>2567</w:t>
      </w:r>
    </w:p>
    <w:p w14:paraId="704118D3" w14:textId="77777777" w:rsidR="007172B8" w:rsidRPr="007A168E" w:rsidRDefault="007172B8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-3"/>
          <w:sz w:val="30"/>
          <w:szCs w:val="30"/>
          <w:highlight w:val="yellow"/>
        </w:rPr>
      </w:pPr>
    </w:p>
    <w:p w14:paraId="2F6B455F" w14:textId="77777777" w:rsidR="00D749C8" w:rsidRPr="007A168E" w:rsidRDefault="00D749C8" w:rsidP="00D749C8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134F7D2A" w14:textId="6B8176B8" w:rsidR="0018326F" w:rsidRPr="007A168E" w:rsidRDefault="0018326F" w:rsidP="00E34019">
      <w:pPr>
        <w:pStyle w:val="Bo-Blankline"/>
        <w:ind w:left="900" w:right="0" w:hanging="360"/>
        <w:rPr>
          <w:rFonts w:asciiTheme="majorBidi" w:hAnsiTheme="majorBidi" w:cstheme="majorBidi"/>
          <w:sz w:val="30"/>
          <w:szCs w:val="30"/>
        </w:rPr>
      </w:pPr>
    </w:p>
    <w:p w14:paraId="60B44F1A" w14:textId="38E965CF" w:rsidR="0018326F" w:rsidRPr="007A168E" w:rsidRDefault="0018326F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CF39235" w14:textId="10892CB0" w:rsidR="00D67598" w:rsidRDefault="00D67598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9840CB6" w14:textId="77777777" w:rsidR="00456F4D" w:rsidRPr="007A168E" w:rsidRDefault="00456F4D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9D805A1" w14:textId="77777777" w:rsidR="00D67598" w:rsidRPr="007A168E" w:rsidRDefault="00D67598" w:rsidP="004E472A">
      <w:pPr>
        <w:pStyle w:val="Bo-Blankline"/>
        <w:ind w:left="0" w:right="0"/>
        <w:rPr>
          <w:rFonts w:asciiTheme="majorBidi" w:hAnsiTheme="majorBidi" w:cstheme="majorBidi"/>
          <w:sz w:val="30"/>
          <w:szCs w:val="30"/>
        </w:rPr>
      </w:pPr>
    </w:p>
    <w:p w14:paraId="4C57FE7C" w14:textId="12AED781" w:rsidR="003B188D" w:rsidRPr="007A168E" w:rsidRDefault="003B188D" w:rsidP="003B188D">
      <w:pPr>
        <w:spacing w:line="380" w:lineRule="exact"/>
        <w:ind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</w:rPr>
        <w:t>(</w:t>
      </w:r>
      <w:r w:rsidR="002434FD" w:rsidRPr="002434F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7A168E">
        <w:rPr>
          <w:rFonts w:asciiTheme="majorBidi" w:hAnsiTheme="majorBidi" w:cstheme="majorBidi"/>
          <w:sz w:val="30"/>
          <w:szCs w:val="30"/>
        </w:rPr>
        <w:t>)</w:t>
      </w:r>
    </w:p>
    <w:p w14:paraId="66CAAB25" w14:textId="77777777" w:rsidR="003B188D" w:rsidRPr="007A168E" w:rsidRDefault="003B188D" w:rsidP="003B188D">
      <w:pPr>
        <w:ind w:right="-43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8148AF4" w14:textId="41D2924F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7236452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3CC61AD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5382552" w14:textId="7591EE64" w:rsidR="00F644BD" w:rsidRDefault="003B188D" w:rsidP="007A1D68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ACF4BB1" w14:textId="77777777" w:rsidR="00871609" w:rsidRDefault="00104313" w:rsidP="00945613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A069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73360" w:rsidRPr="002748AF">
        <w:rPr>
          <w:rFonts w:asciiTheme="majorBidi" w:hAnsiTheme="majorBidi" w:cstheme="majorBidi"/>
          <w:sz w:val="30"/>
          <w:szCs w:val="30"/>
          <w:cs/>
          <w:lang w:val="en-US"/>
        </w:rPr>
        <w:t>พฤศจิกายน</w:t>
      </w:r>
      <w:r w:rsidR="00A36E86" w:rsidRPr="002748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E35" w:rsidRPr="002748AF">
        <w:rPr>
          <w:rFonts w:asciiTheme="majorBidi" w:hAnsiTheme="majorBidi" w:cstheme="majorBidi"/>
          <w:sz w:val="30"/>
          <w:szCs w:val="30"/>
          <w:lang w:val="en-US"/>
        </w:rPr>
        <w:t>256</w:t>
      </w:r>
      <w:bookmarkEnd w:id="1"/>
      <w:r w:rsidR="004437FF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24446CD4" w14:textId="77777777" w:rsidR="004437FF" w:rsidRDefault="004437FF" w:rsidP="00945613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2840D848" w14:textId="3ED77C7E" w:rsidR="004437FF" w:rsidRDefault="004437FF" w:rsidP="00945613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sectPr w:rsidR="004437FF" w:rsidSect="004437FF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1D4C2" w14:textId="77777777" w:rsidR="00CE32EB" w:rsidRDefault="00CE32EB">
      <w:r>
        <w:separator/>
      </w:r>
    </w:p>
  </w:endnote>
  <w:endnote w:type="continuationSeparator" w:id="0">
    <w:p w14:paraId="0115FCF5" w14:textId="77777777" w:rsidR="00CE32EB" w:rsidRDefault="00CE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285DB" w14:textId="6234016E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0E35" w:rsidRPr="00DB0E35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8F892" w14:textId="32B9D07C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DB0E35" w:rsidRPr="00DB0E35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38D62D7E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B1EF2" w:rsidRPr="009B1EF2">
          <w:rPr>
            <w:rFonts w:asciiTheme="majorBidi" w:hAnsiTheme="majorBidi" w:cstheme="majorBidi"/>
            <w:noProof/>
            <w:sz w:val="30"/>
            <w:szCs w:val="30"/>
            <w:lang w:val="en-US"/>
          </w:rPr>
          <w:t>3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AF816" w14:textId="77777777" w:rsidR="00CE32EB" w:rsidRDefault="00CE32EB">
      <w:r>
        <w:separator/>
      </w:r>
    </w:p>
  </w:footnote>
  <w:footnote w:type="continuationSeparator" w:id="0">
    <w:p w14:paraId="7173FBB8" w14:textId="77777777" w:rsidR="00CE32EB" w:rsidRDefault="00CE3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F1FEB" w14:textId="5BF6F40B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BFD2EC7" w14:textId="2AF84789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11DD11F0" w14:textId="6905DC62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0E47E49" w14:textId="78CD7276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CACFEB1" w14:textId="13B3C6D0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2DECC70" w14:textId="77777777" w:rsidR="002A705F" w:rsidRP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65631" w14:textId="06B1E43E" w:rsidR="00201E12" w:rsidRPr="001564A4" w:rsidRDefault="00201E12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8DC569" w14:textId="66DB3166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202F165" w14:textId="45F3734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9A3E7E" w14:textId="635C2E2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2629754" w14:textId="7B546E9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22B6F2" w14:textId="5BD14EEF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7CE0BC2" w14:textId="06A5B84B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9BCC2C" w14:textId="7777777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  <w:p w14:paraId="67136B84" w14:textId="77777777" w:rsidR="00177F9C" w:rsidRDefault="00177F9C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  <w:p w14:paraId="67A837BA" w14:textId="77777777" w:rsidR="00177F9C" w:rsidRDefault="00177F9C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  <w:p w14:paraId="2A01626D" w14:textId="77777777" w:rsidR="00177F9C" w:rsidRDefault="00177F9C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D8706C4"/>
    <w:multiLevelType w:val="hybridMultilevel"/>
    <w:tmpl w:val="9D9CD32A"/>
    <w:lvl w:ilvl="0" w:tplc="DDD49DCC">
      <w:start w:val="1"/>
      <w:numFmt w:val="decimal"/>
      <w:lvlText w:val="(ค.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8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9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5"/>
  </w:num>
  <w:num w:numId="5">
    <w:abstractNumId w:val="4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12"/>
  </w:num>
  <w:num w:numId="11">
    <w:abstractNumId w:val="11"/>
  </w:num>
  <w:num w:numId="12">
    <w:abstractNumId w:val="8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69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2A0"/>
    <w:rsid w:val="00003411"/>
    <w:rsid w:val="0000345A"/>
    <w:rsid w:val="00003A89"/>
    <w:rsid w:val="00003C8D"/>
    <w:rsid w:val="00003D0B"/>
    <w:rsid w:val="000040AB"/>
    <w:rsid w:val="0000414B"/>
    <w:rsid w:val="000046F7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07F46"/>
    <w:rsid w:val="00007FD9"/>
    <w:rsid w:val="00010439"/>
    <w:rsid w:val="000105FE"/>
    <w:rsid w:val="00010620"/>
    <w:rsid w:val="0001063C"/>
    <w:rsid w:val="0001064A"/>
    <w:rsid w:val="00010A17"/>
    <w:rsid w:val="00010C36"/>
    <w:rsid w:val="0001110F"/>
    <w:rsid w:val="000116AA"/>
    <w:rsid w:val="00011B1C"/>
    <w:rsid w:val="000124C0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CC5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EA9"/>
    <w:rsid w:val="00036F1E"/>
    <w:rsid w:val="00037204"/>
    <w:rsid w:val="000377FE"/>
    <w:rsid w:val="000378BF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0E9E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719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776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FD8"/>
    <w:rsid w:val="0005210A"/>
    <w:rsid w:val="00052943"/>
    <w:rsid w:val="00052980"/>
    <w:rsid w:val="00052AF3"/>
    <w:rsid w:val="00052C78"/>
    <w:rsid w:val="00052F98"/>
    <w:rsid w:val="00053145"/>
    <w:rsid w:val="0005318A"/>
    <w:rsid w:val="000533B7"/>
    <w:rsid w:val="000540BB"/>
    <w:rsid w:val="000540C3"/>
    <w:rsid w:val="0005413E"/>
    <w:rsid w:val="0005505A"/>
    <w:rsid w:val="00055284"/>
    <w:rsid w:val="00055304"/>
    <w:rsid w:val="000554B1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8B6"/>
    <w:rsid w:val="00056B0E"/>
    <w:rsid w:val="00056C84"/>
    <w:rsid w:val="00056D7A"/>
    <w:rsid w:val="0005720B"/>
    <w:rsid w:val="000575A4"/>
    <w:rsid w:val="000575DA"/>
    <w:rsid w:val="00057A79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892"/>
    <w:rsid w:val="000619D8"/>
    <w:rsid w:val="00061B87"/>
    <w:rsid w:val="00061EF4"/>
    <w:rsid w:val="00062556"/>
    <w:rsid w:val="000629B5"/>
    <w:rsid w:val="00062A5F"/>
    <w:rsid w:val="00062BE1"/>
    <w:rsid w:val="00062CA5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377"/>
    <w:rsid w:val="000706B0"/>
    <w:rsid w:val="00070A7A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8DA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602"/>
    <w:rsid w:val="00080A30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FCB"/>
    <w:rsid w:val="000860EB"/>
    <w:rsid w:val="0008629E"/>
    <w:rsid w:val="0008644B"/>
    <w:rsid w:val="000866A2"/>
    <w:rsid w:val="00086B27"/>
    <w:rsid w:val="00086C58"/>
    <w:rsid w:val="000875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D48"/>
    <w:rsid w:val="00090E65"/>
    <w:rsid w:val="000912A8"/>
    <w:rsid w:val="00091575"/>
    <w:rsid w:val="0009168B"/>
    <w:rsid w:val="00091A06"/>
    <w:rsid w:val="00091C4F"/>
    <w:rsid w:val="000921C3"/>
    <w:rsid w:val="00092292"/>
    <w:rsid w:val="000922A7"/>
    <w:rsid w:val="00092526"/>
    <w:rsid w:val="000926D0"/>
    <w:rsid w:val="00092A60"/>
    <w:rsid w:val="0009315D"/>
    <w:rsid w:val="000931B5"/>
    <w:rsid w:val="000933A2"/>
    <w:rsid w:val="000933AE"/>
    <w:rsid w:val="000937E6"/>
    <w:rsid w:val="00093A5B"/>
    <w:rsid w:val="00093EB1"/>
    <w:rsid w:val="00094221"/>
    <w:rsid w:val="00094345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11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749"/>
    <w:rsid w:val="000A5C50"/>
    <w:rsid w:val="000A5F75"/>
    <w:rsid w:val="000A61D7"/>
    <w:rsid w:val="000A6745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4F4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38F"/>
    <w:rsid w:val="000C06CB"/>
    <w:rsid w:val="000C08B3"/>
    <w:rsid w:val="000C098D"/>
    <w:rsid w:val="000C09C2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7F9"/>
    <w:rsid w:val="000C4878"/>
    <w:rsid w:val="000C4989"/>
    <w:rsid w:val="000C51BF"/>
    <w:rsid w:val="000C59E3"/>
    <w:rsid w:val="000C5ABA"/>
    <w:rsid w:val="000C5C1A"/>
    <w:rsid w:val="000C60D8"/>
    <w:rsid w:val="000C668A"/>
    <w:rsid w:val="000C68EB"/>
    <w:rsid w:val="000C6B0B"/>
    <w:rsid w:val="000C75A1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AC6"/>
    <w:rsid w:val="000D5C0F"/>
    <w:rsid w:val="000D5C89"/>
    <w:rsid w:val="000D5D5E"/>
    <w:rsid w:val="000D5EDE"/>
    <w:rsid w:val="000D5FFD"/>
    <w:rsid w:val="000D60F2"/>
    <w:rsid w:val="000D628B"/>
    <w:rsid w:val="000D63EC"/>
    <w:rsid w:val="000D64BF"/>
    <w:rsid w:val="000D679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1C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90C"/>
    <w:rsid w:val="000E7BC7"/>
    <w:rsid w:val="000E7E84"/>
    <w:rsid w:val="000F01E9"/>
    <w:rsid w:val="000F02AE"/>
    <w:rsid w:val="000F0470"/>
    <w:rsid w:val="000F073E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0F7EF6"/>
    <w:rsid w:val="001005B5"/>
    <w:rsid w:val="0010066A"/>
    <w:rsid w:val="00100821"/>
    <w:rsid w:val="00100E9A"/>
    <w:rsid w:val="00100EF4"/>
    <w:rsid w:val="001011A5"/>
    <w:rsid w:val="00101672"/>
    <w:rsid w:val="001016DC"/>
    <w:rsid w:val="00101BD2"/>
    <w:rsid w:val="00101F50"/>
    <w:rsid w:val="00102580"/>
    <w:rsid w:val="001026E8"/>
    <w:rsid w:val="00102746"/>
    <w:rsid w:val="0010278C"/>
    <w:rsid w:val="00102E85"/>
    <w:rsid w:val="00102FA2"/>
    <w:rsid w:val="001034E2"/>
    <w:rsid w:val="00103529"/>
    <w:rsid w:val="0010374E"/>
    <w:rsid w:val="00103DD9"/>
    <w:rsid w:val="00104313"/>
    <w:rsid w:val="00104770"/>
    <w:rsid w:val="00104904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16A5"/>
    <w:rsid w:val="00111978"/>
    <w:rsid w:val="00112547"/>
    <w:rsid w:val="00112599"/>
    <w:rsid w:val="00112979"/>
    <w:rsid w:val="00112A38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5D2D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93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CD"/>
    <w:rsid w:val="001209F4"/>
    <w:rsid w:val="00120A38"/>
    <w:rsid w:val="00120B63"/>
    <w:rsid w:val="00120BF4"/>
    <w:rsid w:val="00120FA7"/>
    <w:rsid w:val="001212BE"/>
    <w:rsid w:val="001218C6"/>
    <w:rsid w:val="00121C77"/>
    <w:rsid w:val="00122081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C30"/>
    <w:rsid w:val="00124CFB"/>
    <w:rsid w:val="00124EB8"/>
    <w:rsid w:val="00125060"/>
    <w:rsid w:val="001250AB"/>
    <w:rsid w:val="001250D4"/>
    <w:rsid w:val="0012517D"/>
    <w:rsid w:val="00125520"/>
    <w:rsid w:val="0012553F"/>
    <w:rsid w:val="001255A8"/>
    <w:rsid w:val="001255C2"/>
    <w:rsid w:val="00125610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5EC"/>
    <w:rsid w:val="001327D2"/>
    <w:rsid w:val="00132C40"/>
    <w:rsid w:val="00132F9A"/>
    <w:rsid w:val="001332CB"/>
    <w:rsid w:val="00133541"/>
    <w:rsid w:val="0013438A"/>
    <w:rsid w:val="00134BCD"/>
    <w:rsid w:val="00134CC6"/>
    <w:rsid w:val="00134DC4"/>
    <w:rsid w:val="00134E9F"/>
    <w:rsid w:val="00134EE9"/>
    <w:rsid w:val="00135900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DC3"/>
    <w:rsid w:val="00144F7F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5A"/>
    <w:rsid w:val="00151365"/>
    <w:rsid w:val="00151785"/>
    <w:rsid w:val="00152234"/>
    <w:rsid w:val="0015259E"/>
    <w:rsid w:val="001527D6"/>
    <w:rsid w:val="00152957"/>
    <w:rsid w:val="00152D0D"/>
    <w:rsid w:val="00152D40"/>
    <w:rsid w:val="00152EC3"/>
    <w:rsid w:val="001530E7"/>
    <w:rsid w:val="001534E6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4A4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6FC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65F"/>
    <w:rsid w:val="0016379F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C0"/>
    <w:rsid w:val="00165903"/>
    <w:rsid w:val="00165AF4"/>
    <w:rsid w:val="00165FF8"/>
    <w:rsid w:val="0016633B"/>
    <w:rsid w:val="0016655F"/>
    <w:rsid w:val="001669F7"/>
    <w:rsid w:val="00166EF3"/>
    <w:rsid w:val="0016714D"/>
    <w:rsid w:val="00167230"/>
    <w:rsid w:val="00167259"/>
    <w:rsid w:val="00167435"/>
    <w:rsid w:val="001675B1"/>
    <w:rsid w:val="00167650"/>
    <w:rsid w:val="001676F0"/>
    <w:rsid w:val="0017007D"/>
    <w:rsid w:val="0017008A"/>
    <w:rsid w:val="0017025C"/>
    <w:rsid w:val="001703A0"/>
    <w:rsid w:val="001704D0"/>
    <w:rsid w:val="001705B0"/>
    <w:rsid w:val="00170B48"/>
    <w:rsid w:val="00171049"/>
    <w:rsid w:val="00171264"/>
    <w:rsid w:val="00171341"/>
    <w:rsid w:val="001713EE"/>
    <w:rsid w:val="00172199"/>
    <w:rsid w:val="001721A7"/>
    <w:rsid w:val="00172290"/>
    <w:rsid w:val="001723E7"/>
    <w:rsid w:val="00172F31"/>
    <w:rsid w:val="001730DE"/>
    <w:rsid w:val="001732C7"/>
    <w:rsid w:val="00173360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566"/>
    <w:rsid w:val="0017595D"/>
    <w:rsid w:val="00175993"/>
    <w:rsid w:val="00176309"/>
    <w:rsid w:val="00176481"/>
    <w:rsid w:val="001764AE"/>
    <w:rsid w:val="0017688F"/>
    <w:rsid w:val="00176D24"/>
    <w:rsid w:val="001771DE"/>
    <w:rsid w:val="0017754D"/>
    <w:rsid w:val="00177F9C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395"/>
    <w:rsid w:val="00182464"/>
    <w:rsid w:val="00182844"/>
    <w:rsid w:val="00182A3E"/>
    <w:rsid w:val="00182DF6"/>
    <w:rsid w:val="00182F51"/>
    <w:rsid w:val="00182FC2"/>
    <w:rsid w:val="00183146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522"/>
    <w:rsid w:val="0019085A"/>
    <w:rsid w:val="00190EC5"/>
    <w:rsid w:val="00191009"/>
    <w:rsid w:val="00191030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70"/>
    <w:rsid w:val="00194677"/>
    <w:rsid w:val="00194692"/>
    <w:rsid w:val="00194810"/>
    <w:rsid w:val="00194BB6"/>
    <w:rsid w:val="00195163"/>
    <w:rsid w:val="0019541F"/>
    <w:rsid w:val="0019543D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5F"/>
    <w:rsid w:val="001A0F68"/>
    <w:rsid w:val="001A1019"/>
    <w:rsid w:val="001A1143"/>
    <w:rsid w:val="001A13DD"/>
    <w:rsid w:val="001A1A55"/>
    <w:rsid w:val="001A1DD3"/>
    <w:rsid w:val="001A1DE9"/>
    <w:rsid w:val="001A1F58"/>
    <w:rsid w:val="001A2025"/>
    <w:rsid w:val="001A2300"/>
    <w:rsid w:val="001A26D8"/>
    <w:rsid w:val="001A27FD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769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B19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2E60"/>
    <w:rsid w:val="001B33E2"/>
    <w:rsid w:val="001B48C7"/>
    <w:rsid w:val="001B4927"/>
    <w:rsid w:val="001B4A78"/>
    <w:rsid w:val="001B4C5B"/>
    <w:rsid w:val="001B4EAB"/>
    <w:rsid w:val="001B4EC0"/>
    <w:rsid w:val="001B52AB"/>
    <w:rsid w:val="001B5780"/>
    <w:rsid w:val="001B5822"/>
    <w:rsid w:val="001B5C3C"/>
    <w:rsid w:val="001B5C85"/>
    <w:rsid w:val="001B5C96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EDC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40EA"/>
    <w:rsid w:val="001C4161"/>
    <w:rsid w:val="001C4F22"/>
    <w:rsid w:val="001C531C"/>
    <w:rsid w:val="001C5557"/>
    <w:rsid w:val="001C5659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5D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D40"/>
    <w:rsid w:val="001D5109"/>
    <w:rsid w:val="001D5399"/>
    <w:rsid w:val="001D54AF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56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3B71"/>
    <w:rsid w:val="001E40D2"/>
    <w:rsid w:val="001E45F1"/>
    <w:rsid w:val="001E4CE8"/>
    <w:rsid w:val="001E4E6F"/>
    <w:rsid w:val="001E514B"/>
    <w:rsid w:val="001E5369"/>
    <w:rsid w:val="001E53D4"/>
    <w:rsid w:val="001E55E8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B36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1F57"/>
    <w:rsid w:val="001F2188"/>
    <w:rsid w:val="001F2747"/>
    <w:rsid w:val="001F2BD0"/>
    <w:rsid w:val="001F2E65"/>
    <w:rsid w:val="001F3C67"/>
    <w:rsid w:val="001F3EB2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899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4FC7"/>
    <w:rsid w:val="0020502E"/>
    <w:rsid w:val="0020519B"/>
    <w:rsid w:val="002054CA"/>
    <w:rsid w:val="0020565E"/>
    <w:rsid w:val="002056F2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543"/>
    <w:rsid w:val="0021287A"/>
    <w:rsid w:val="00212C36"/>
    <w:rsid w:val="00212D13"/>
    <w:rsid w:val="00212D1A"/>
    <w:rsid w:val="00212D82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07"/>
    <w:rsid w:val="00225D32"/>
    <w:rsid w:val="002261AC"/>
    <w:rsid w:val="00226538"/>
    <w:rsid w:val="002268D5"/>
    <w:rsid w:val="00226B7A"/>
    <w:rsid w:val="00226E4A"/>
    <w:rsid w:val="00226F0F"/>
    <w:rsid w:val="002271C3"/>
    <w:rsid w:val="002272B2"/>
    <w:rsid w:val="002273D1"/>
    <w:rsid w:val="00227564"/>
    <w:rsid w:val="00227766"/>
    <w:rsid w:val="00227D0F"/>
    <w:rsid w:val="00227E73"/>
    <w:rsid w:val="00230147"/>
    <w:rsid w:val="002302C7"/>
    <w:rsid w:val="002304F9"/>
    <w:rsid w:val="00230639"/>
    <w:rsid w:val="00230783"/>
    <w:rsid w:val="00230CC0"/>
    <w:rsid w:val="002310C6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6FD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481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AF8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597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152"/>
    <w:rsid w:val="0026420D"/>
    <w:rsid w:val="0026433C"/>
    <w:rsid w:val="00265067"/>
    <w:rsid w:val="0026544D"/>
    <w:rsid w:val="00265600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77E"/>
    <w:rsid w:val="00267866"/>
    <w:rsid w:val="00267B92"/>
    <w:rsid w:val="00267E34"/>
    <w:rsid w:val="00267F25"/>
    <w:rsid w:val="0027014C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218"/>
    <w:rsid w:val="002744BB"/>
    <w:rsid w:val="002748AF"/>
    <w:rsid w:val="0027493C"/>
    <w:rsid w:val="00274AA3"/>
    <w:rsid w:val="002754ED"/>
    <w:rsid w:val="002756EA"/>
    <w:rsid w:val="00275B76"/>
    <w:rsid w:val="00275DAE"/>
    <w:rsid w:val="00276083"/>
    <w:rsid w:val="00276436"/>
    <w:rsid w:val="0027650F"/>
    <w:rsid w:val="00276601"/>
    <w:rsid w:val="00276837"/>
    <w:rsid w:val="00276936"/>
    <w:rsid w:val="002769E8"/>
    <w:rsid w:val="00276A77"/>
    <w:rsid w:val="00276AE7"/>
    <w:rsid w:val="00276C8B"/>
    <w:rsid w:val="00276D5A"/>
    <w:rsid w:val="002800D6"/>
    <w:rsid w:val="0028035B"/>
    <w:rsid w:val="002806EA"/>
    <w:rsid w:val="0028082F"/>
    <w:rsid w:val="00280C33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900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8FF"/>
    <w:rsid w:val="00294A5D"/>
    <w:rsid w:val="00294B83"/>
    <w:rsid w:val="00294F56"/>
    <w:rsid w:val="002952F9"/>
    <w:rsid w:val="00295617"/>
    <w:rsid w:val="00295B2B"/>
    <w:rsid w:val="00295BB3"/>
    <w:rsid w:val="00295FBB"/>
    <w:rsid w:val="0029614A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159"/>
    <w:rsid w:val="002B2371"/>
    <w:rsid w:val="002B25E1"/>
    <w:rsid w:val="002B272E"/>
    <w:rsid w:val="002B29D2"/>
    <w:rsid w:val="002B29E0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6355"/>
    <w:rsid w:val="002B6419"/>
    <w:rsid w:val="002B672B"/>
    <w:rsid w:val="002B68C9"/>
    <w:rsid w:val="002B6AFF"/>
    <w:rsid w:val="002B6FCF"/>
    <w:rsid w:val="002B7232"/>
    <w:rsid w:val="002B758A"/>
    <w:rsid w:val="002B778B"/>
    <w:rsid w:val="002B795A"/>
    <w:rsid w:val="002B7B99"/>
    <w:rsid w:val="002B7BBC"/>
    <w:rsid w:val="002B7CF1"/>
    <w:rsid w:val="002B7DC0"/>
    <w:rsid w:val="002C0726"/>
    <w:rsid w:val="002C07C2"/>
    <w:rsid w:val="002C0A8B"/>
    <w:rsid w:val="002C0CD4"/>
    <w:rsid w:val="002C0CD8"/>
    <w:rsid w:val="002C1069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9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4D8E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F"/>
    <w:rsid w:val="002D0ADE"/>
    <w:rsid w:val="002D0EB3"/>
    <w:rsid w:val="002D1003"/>
    <w:rsid w:val="002D115C"/>
    <w:rsid w:val="002D1598"/>
    <w:rsid w:val="002D18AE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060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5C"/>
    <w:rsid w:val="002E04DD"/>
    <w:rsid w:val="002E0557"/>
    <w:rsid w:val="002E0CD0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2D1"/>
    <w:rsid w:val="002E25F6"/>
    <w:rsid w:val="002E28DC"/>
    <w:rsid w:val="002E2D0C"/>
    <w:rsid w:val="002E2D74"/>
    <w:rsid w:val="002E3540"/>
    <w:rsid w:val="002E36F9"/>
    <w:rsid w:val="002E38AE"/>
    <w:rsid w:val="002E3A12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8B8"/>
    <w:rsid w:val="002F5A62"/>
    <w:rsid w:val="002F64F2"/>
    <w:rsid w:val="002F6CD1"/>
    <w:rsid w:val="002F6D39"/>
    <w:rsid w:val="002F6DEF"/>
    <w:rsid w:val="002F7076"/>
    <w:rsid w:val="002F71F2"/>
    <w:rsid w:val="002F7504"/>
    <w:rsid w:val="002F7597"/>
    <w:rsid w:val="002F7669"/>
    <w:rsid w:val="002F7B13"/>
    <w:rsid w:val="00300248"/>
    <w:rsid w:val="0030058F"/>
    <w:rsid w:val="003008E7"/>
    <w:rsid w:val="00300B59"/>
    <w:rsid w:val="00300E48"/>
    <w:rsid w:val="0030104F"/>
    <w:rsid w:val="003010D0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7D4"/>
    <w:rsid w:val="00307935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BC0"/>
    <w:rsid w:val="00313CB7"/>
    <w:rsid w:val="00313E0A"/>
    <w:rsid w:val="00314228"/>
    <w:rsid w:val="00314396"/>
    <w:rsid w:val="003144AB"/>
    <w:rsid w:val="0031477C"/>
    <w:rsid w:val="0031496D"/>
    <w:rsid w:val="00314DCF"/>
    <w:rsid w:val="0031542E"/>
    <w:rsid w:val="003155F1"/>
    <w:rsid w:val="00315867"/>
    <w:rsid w:val="00315E02"/>
    <w:rsid w:val="0031609E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836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7F2"/>
    <w:rsid w:val="0032483E"/>
    <w:rsid w:val="00324977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DEA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83B"/>
    <w:rsid w:val="00332AD4"/>
    <w:rsid w:val="00332C70"/>
    <w:rsid w:val="00332F51"/>
    <w:rsid w:val="003333D5"/>
    <w:rsid w:val="003334AF"/>
    <w:rsid w:val="00333563"/>
    <w:rsid w:val="00333627"/>
    <w:rsid w:val="0033399B"/>
    <w:rsid w:val="00333E20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65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C7D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490"/>
    <w:rsid w:val="003475FD"/>
    <w:rsid w:val="00347639"/>
    <w:rsid w:val="003476AE"/>
    <w:rsid w:val="003477BD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7A1"/>
    <w:rsid w:val="00356F65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53E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8CD"/>
    <w:rsid w:val="00363948"/>
    <w:rsid w:val="00363CDE"/>
    <w:rsid w:val="00363E4D"/>
    <w:rsid w:val="0036411E"/>
    <w:rsid w:val="0036414F"/>
    <w:rsid w:val="0036461B"/>
    <w:rsid w:val="0036466B"/>
    <w:rsid w:val="003646AA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036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6EC6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009"/>
    <w:rsid w:val="00383111"/>
    <w:rsid w:val="00383190"/>
    <w:rsid w:val="003831E6"/>
    <w:rsid w:val="003833E3"/>
    <w:rsid w:val="00383669"/>
    <w:rsid w:val="003837AF"/>
    <w:rsid w:val="0038386D"/>
    <w:rsid w:val="00383941"/>
    <w:rsid w:val="00383A00"/>
    <w:rsid w:val="00383A2B"/>
    <w:rsid w:val="00383B29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4B9"/>
    <w:rsid w:val="00387997"/>
    <w:rsid w:val="00390103"/>
    <w:rsid w:val="0039048E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2825"/>
    <w:rsid w:val="00393468"/>
    <w:rsid w:val="003938DB"/>
    <w:rsid w:val="003938E2"/>
    <w:rsid w:val="0039397D"/>
    <w:rsid w:val="00393DB0"/>
    <w:rsid w:val="00393E68"/>
    <w:rsid w:val="00393F27"/>
    <w:rsid w:val="003941D8"/>
    <w:rsid w:val="00394338"/>
    <w:rsid w:val="003945D7"/>
    <w:rsid w:val="00394A59"/>
    <w:rsid w:val="00394D1C"/>
    <w:rsid w:val="00394DDB"/>
    <w:rsid w:val="00394E38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CE0"/>
    <w:rsid w:val="00397DB6"/>
    <w:rsid w:val="003A0007"/>
    <w:rsid w:val="003A0297"/>
    <w:rsid w:val="003A02E9"/>
    <w:rsid w:val="003A08B8"/>
    <w:rsid w:val="003A0A73"/>
    <w:rsid w:val="003A0CD6"/>
    <w:rsid w:val="003A1637"/>
    <w:rsid w:val="003A1D74"/>
    <w:rsid w:val="003A1ECB"/>
    <w:rsid w:val="003A1EFB"/>
    <w:rsid w:val="003A25F2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05B"/>
    <w:rsid w:val="003A4112"/>
    <w:rsid w:val="003A471C"/>
    <w:rsid w:val="003A47DF"/>
    <w:rsid w:val="003A4A74"/>
    <w:rsid w:val="003A4FC6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9CE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401"/>
    <w:rsid w:val="003C05AF"/>
    <w:rsid w:val="003C0737"/>
    <w:rsid w:val="003C07CF"/>
    <w:rsid w:val="003C09C8"/>
    <w:rsid w:val="003C09F7"/>
    <w:rsid w:val="003C0C86"/>
    <w:rsid w:val="003C1149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6C8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C68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4E4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0E2"/>
    <w:rsid w:val="003E0482"/>
    <w:rsid w:val="003E07D8"/>
    <w:rsid w:val="003E0819"/>
    <w:rsid w:val="003E0827"/>
    <w:rsid w:val="003E09DE"/>
    <w:rsid w:val="003E0C21"/>
    <w:rsid w:val="003E0FDE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5F5A"/>
    <w:rsid w:val="003E607B"/>
    <w:rsid w:val="003E60C6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01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6DE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000"/>
    <w:rsid w:val="00404177"/>
    <w:rsid w:val="00404371"/>
    <w:rsid w:val="004047B3"/>
    <w:rsid w:val="0040492C"/>
    <w:rsid w:val="00404BDF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0D"/>
    <w:rsid w:val="00406D34"/>
    <w:rsid w:val="0040714C"/>
    <w:rsid w:val="0040733B"/>
    <w:rsid w:val="004073BB"/>
    <w:rsid w:val="0040749C"/>
    <w:rsid w:val="004077E2"/>
    <w:rsid w:val="00407CBF"/>
    <w:rsid w:val="00407E01"/>
    <w:rsid w:val="00410357"/>
    <w:rsid w:val="0041072E"/>
    <w:rsid w:val="0041083B"/>
    <w:rsid w:val="00410E0B"/>
    <w:rsid w:val="00411070"/>
    <w:rsid w:val="00411103"/>
    <w:rsid w:val="00411191"/>
    <w:rsid w:val="004116FD"/>
    <w:rsid w:val="00411B49"/>
    <w:rsid w:val="00411D5F"/>
    <w:rsid w:val="00411D90"/>
    <w:rsid w:val="00412200"/>
    <w:rsid w:val="004129E2"/>
    <w:rsid w:val="00412BED"/>
    <w:rsid w:val="0041305F"/>
    <w:rsid w:val="0041314A"/>
    <w:rsid w:val="00413270"/>
    <w:rsid w:val="00413334"/>
    <w:rsid w:val="00413C56"/>
    <w:rsid w:val="00413EC1"/>
    <w:rsid w:val="004143EF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C03"/>
    <w:rsid w:val="00420D9E"/>
    <w:rsid w:val="004212E2"/>
    <w:rsid w:val="00421B8F"/>
    <w:rsid w:val="00421CD1"/>
    <w:rsid w:val="004220F6"/>
    <w:rsid w:val="0042219F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1FC"/>
    <w:rsid w:val="00424887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27D8E"/>
    <w:rsid w:val="00430014"/>
    <w:rsid w:val="004301C0"/>
    <w:rsid w:val="004307C6"/>
    <w:rsid w:val="00430B03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4FA2"/>
    <w:rsid w:val="004353C4"/>
    <w:rsid w:val="0043574F"/>
    <w:rsid w:val="00435C38"/>
    <w:rsid w:val="00435FA5"/>
    <w:rsid w:val="004361F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615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7FF"/>
    <w:rsid w:val="00443944"/>
    <w:rsid w:val="00443AD2"/>
    <w:rsid w:val="00443B02"/>
    <w:rsid w:val="00444197"/>
    <w:rsid w:val="00444241"/>
    <w:rsid w:val="0044434E"/>
    <w:rsid w:val="0044446B"/>
    <w:rsid w:val="00444526"/>
    <w:rsid w:val="00444840"/>
    <w:rsid w:val="00444887"/>
    <w:rsid w:val="00444F2E"/>
    <w:rsid w:val="00444F3F"/>
    <w:rsid w:val="00445221"/>
    <w:rsid w:val="00445427"/>
    <w:rsid w:val="004455C9"/>
    <w:rsid w:val="00445961"/>
    <w:rsid w:val="00445B25"/>
    <w:rsid w:val="00445D2B"/>
    <w:rsid w:val="00445F8A"/>
    <w:rsid w:val="004464F5"/>
    <w:rsid w:val="0044657D"/>
    <w:rsid w:val="00446896"/>
    <w:rsid w:val="00446A92"/>
    <w:rsid w:val="00446B9E"/>
    <w:rsid w:val="00446C41"/>
    <w:rsid w:val="0044771E"/>
    <w:rsid w:val="00447CC1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3FD"/>
    <w:rsid w:val="00452563"/>
    <w:rsid w:val="00452971"/>
    <w:rsid w:val="00452A57"/>
    <w:rsid w:val="00452B9C"/>
    <w:rsid w:val="00452E24"/>
    <w:rsid w:val="0045313D"/>
    <w:rsid w:val="00453159"/>
    <w:rsid w:val="00453273"/>
    <w:rsid w:val="00453C8E"/>
    <w:rsid w:val="00454352"/>
    <w:rsid w:val="00454389"/>
    <w:rsid w:val="004544D5"/>
    <w:rsid w:val="00454EC6"/>
    <w:rsid w:val="0045510D"/>
    <w:rsid w:val="0045522B"/>
    <w:rsid w:val="00455231"/>
    <w:rsid w:val="00455291"/>
    <w:rsid w:val="0045543E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6F4D"/>
    <w:rsid w:val="004574F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5F8"/>
    <w:rsid w:val="00462782"/>
    <w:rsid w:val="00463000"/>
    <w:rsid w:val="004630A9"/>
    <w:rsid w:val="0046313F"/>
    <w:rsid w:val="004638C5"/>
    <w:rsid w:val="00463A2C"/>
    <w:rsid w:val="004644ED"/>
    <w:rsid w:val="004645C8"/>
    <w:rsid w:val="00464958"/>
    <w:rsid w:val="00464B01"/>
    <w:rsid w:val="00464D20"/>
    <w:rsid w:val="00464DF2"/>
    <w:rsid w:val="00464E27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69"/>
    <w:rsid w:val="004674DE"/>
    <w:rsid w:val="004677FC"/>
    <w:rsid w:val="00467811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789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C79"/>
    <w:rsid w:val="00474DC4"/>
    <w:rsid w:val="004750BC"/>
    <w:rsid w:val="0047532A"/>
    <w:rsid w:val="00475A30"/>
    <w:rsid w:val="00475A3A"/>
    <w:rsid w:val="00475B81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6AA"/>
    <w:rsid w:val="00483752"/>
    <w:rsid w:val="00483B4D"/>
    <w:rsid w:val="00483D03"/>
    <w:rsid w:val="00484152"/>
    <w:rsid w:val="004841E6"/>
    <w:rsid w:val="004843CA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774"/>
    <w:rsid w:val="0048725E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97D4A"/>
    <w:rsid w:val="004A0338"/>
    <w:rsid w:val="004A043A"/>
    <w:rsid w:val="004A0715"/>
    <w:rsid w:val="004A07AF"/>
    <w:rsid w:val="004A09D3"/>
    <w:rsid w:val="004A0A2A"/>
    <w:rsid w:val="004A0BA5"/>
    <w:rsid w:val="004A0EA6"/>
    <w:rsid w:val="004A1239"/>
    <w:rsid w:val="004A12E7"/>
    <w:rsid w:val="004A1600"/>
    <w:rsid w:val="004A164F"/>
    <w:rsid w:val="004A16D0"/>
    <w:rsid w:val="004A1A14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730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BAD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131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3F7"/>
    <w:rsid w:val="004C54CD"/>
    <w:rsid w:val="004C573D"/>
    <w:rsid w:val="004C5876"/>
    <w:rsid w:val="004C597F"/>
    <w:rsid w:val="004C5EF8"/>
    <w:rsid w:val="004C6138"/>
    <w:rsid w:val="004C62CD"/>
    <w:rsid w:val="004C69B1"/>
    <w:rsid w:val="004C6B30"/>
    <w:rsid w:val="004C6FEE"/>
    <w:rsid w:val="004C7031"/>
    <w:rsid w:val="004C7810"/>
    <w:rsid w:val="004C7823"/>
    <w:rsid w:val="004C796B"/>
    <w:rsid w:val="004C7EFE"/>
    <w:rsid w:val="004C7FE0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3ECB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45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3AC"/>
    <w:rsid w:val="004E08DE"/>
    <w:rsid w:val="004E09E1"/>
    <w:rsid w:val="004E0AEE"/>
    <w:rsid w:val="004E0BE4"/>
    <w:rsid w:val="004E0FAF"/>
    <w:rsid w:val="004E11D3"/>
    <w:rsid w:val="004E132D"/>
    <w:rsid w:val="004E14C3"/>
    <w:rsid w:val="004E15AF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79"/>
    <w:rsid w:val="004E28E2"/>
    <w:rsid w:val="004E293D"/>
    <w:rsid w:val="004E2E28"/>
    <w:rsid w:val="004E2FC3"/>
    <w:rsid w:val="004E320A"/>
    <w:rsid w:val="004E38C0"/>
    <w:rsid w:val="004E3D83"/>
    <w:rsid w:val="004E40D0"/>
    <w:rsid w:val="004E4293"/>
    <w:rsid w:val="004E472A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5F2"/>
    <w:rsid w:val="004E7747"/>
    <w:rsid w:val="004E7AC9"/>
    <w:rsid w:val="004E7E39"/>
    <w:rsid w:val="004F02B9"/>
    <w:rsid w:val="004F0342"/>
    <w:rsid w:val="004F0788"/>
    <w:rsid w:val="004F1032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92F"/>
    <w:rsid w:val="004F3D12"/>
    <w:rsid w:val="004F3DB4"/>
    <w:rsid w:val="004F3E49"/>
    <w:rsid w:val="004F4078"/>
    <w:rsid w:val="004F430B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0D3"/>
    <w:rsid w:val="0050117C"/>
    <w:rsid w:val="00501184"/>
    <w:rsid w:val="00501516"/>
    <w:rsid w:val="005016D0"/>
    <w:rsid w:val="005018DE"/>
    <w:rsid w:val="00501A38"/>
    <w:rsid w:val="00501A3C"/>
    <w:rsid w:val="00501E47"/>
    <w:rsid w:val="0050229C"/>
    <w:rsid w:val="00502A44"/>
    <w:rsid w:val="00502E62"/>
    <w:rsid w:val="00502F4A"/>
    <w:rsid w:val="00503461"/>
    <w:rsid w:val="00503983"/>
    <w:rsid w:val="00503A63"/>
    <w:rsid w:val="00503C0F"/>
    <w:rsid w:val="00503D08"/>
    <w:rsid w:val="00504179"/>
    <w:rsid w:val="00504526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48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1F9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9FC"/>
    <w:rsid w:val="00511D88"/>
    <w:rsid w:val="00511D9D"/>
    <w:rsid w:val="005129B7"/>
    <w:rsid w:val="00512D18"/>
    <w:rsid w:val="00512F1D"/>
    <w:rsid w:val="00512F73"/>
    <w:rsid w:val="005130BF"/>
    <w:rsid w:val="005132B9"/>
    <w:rsid w:val="0051346D"/>
    <w:rsid w:val="005139BD"/>
    <w:rsid w:val="00513BE3"/>
    <w:rsid w:val="0051416C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5EF1"/>
    <w:rsid w:val="0051614E"/>
    <w:rsid w:val="0051624E"/>
    <w:rsid w:val="00516250"/>
    <w:rsid w:val="00516634"/>
    <w:rsid w:val="00517182"/>
    <w:rsid w:val="005171DA"/>
    <w:rsid w:val="00517305"/>
    <w:rsid w:val="00517418"/>
    <w:rsid w:val="005174E7"/>
    <w:rsid w:val="005175BB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05"/>
    <w:rsid w:val="00521743"/>
    <w:rsid w:val="00521D72"/>
    <w:rsid w:val="00521F2B"/>
    <w:rsid w:val="005222E5"/>
    <w:rsid w:val="0052232F"/>
    <w:rsid w:val="0052241B"/>
    <w:rsid w:val="00522446"/>
    <w:rsid w:val="005224E0"/>
    <w:rsid w:val="00522C88"/>
    <w:rsid w:val="00522E88"/>
    <w:rsid w:val="00522F63"/>
    <w:rsid w:val="00522FDA"/>
    <w:rsid w:val="00523518"/>
    <w:rsid w:val="005235C9"/>
    <w:rsid w:val="005237BC"/>
    <w:rsid w:val="005239C6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58C"/>
    <w:rsid w:val="00541E4F"/>
    <w:rsid w:val="005420D9"/>
    <w:rsid w:val="00542197"/>
    <w:rsid w:val="00542297"/>
    <w:rsid w:val="00542649"/>
    <w:rsid w:val="00542B6D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3EB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0F3D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5C40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46B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0E2"/>
    <w:rsid w:val="00564316"/>
    <w:rsid w:val="005644B7"/>
    <w:rsid w:val="00564525"/>
    <w:rsid w:val="00564A24"/>
    <w:rsid w:val="00564EE9"/>
    <w:rsid w:val="00565406"/>
    <w:rsid w:val="005655AE"/>
    <w:rsid w:val="005655E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70059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39F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3BF"/>
    <w:rsid w:val="00576796"/>
    <w:rsid w:val="0057682B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3EBF"/>
    <w:rsid w:val="00584082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4E4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5FE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C84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77A"/>
    <w:rsid w:val="005B4839"/>
    <w:rsid w:val="005B50F4"/>
    <w:rsid w:val="005B587F"/>
    <w:rsid w:val="005B592F"/>
    <w:rsid w:val="005B5FD5"/>
    <w:rsid w:val="005B625D"/>
    <w:rsid w:val="005B676F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86A"/>
    <w:rsid w:val="005C392A"/>
    <w:rsid w:val="005C3A5E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60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5F12"/>
    <w:rsid w:val="005D627D"/>
    <w:rsid w:val="005D661B"/>
    <w:rsid w:val="005D685F"/>
    <w:rsid w:val="005D6A4B"/>
    <w:rsid w:val="005D6BEA"/>
    <w:rsid w:val="005D6E7B"/>
    <w:rsid w:val="005D6F9D"/>
    <w:rsid w:val="005D71DE"/>
    <w:rsid w:val="005D7771"/>
    <w:rsid w:val="005D7809"/>
    <w:rsid w:val="005D7813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8FF"/>
    <w:rsid w:val="005E295A"/>
    <w:rsid w:val="005E32B7"/>
    <w:rsid w:val="005E3439"/>
    <w:rsid w:val="005E3524"/>
    <w:rsid w:val="005E35F0"/>
    <w:rsid w:val="005E3692"/>
    <w:rsid w:val="005E3969"/>
    <w:rsid w:val="005E3A84"/>
    <w:rsid w:val="005E3D36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296"/>
    <w:rsid w:val="005E6348"/>
    <w:rsid w:val="005E6B08"/>
    <w:rsid w:val="005E6C4C"/>
    <w:rsid w:val="005E6D2A"/>
    <w:rsid w:val="005E7C84"/>
    <w:rsid w:val="005E7CBB"/>
    <w:rsid w:val="005E7FED"/>
    <w:rsid w:val="005F0007"/>
    <w:rsid w:val="005F0085"/>
    <w:rsid w:val="005F0396"/>
    <w:rsid w:val="005F0408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AF5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94E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6FD"/>
    <w:rsid w:val="005F7A87"/>
    <w:rsid w:val="005F7C80"/>
    <w:rsid w:val="005F7E69"/>
    <w:rsid w:val="006002C5"/>
    <w:rsid w:val="00600794"/>
    <w:rsid w:val="00600AFF"/>
    <w:rsid w:val="00600D60"/>
    <w:rsid w:val="00600F10"/>
    <w:rsid w:val="00601038"/>
    <w:rsid w:val="006015BC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6CE"/>
    <w:rsid w:val="0061088E"/>
    <w:rsid w:val="00610EB8"/>
    <w:rsid w:val="006111FB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6C92"/>
    <w:rsid w:val="006171B1"/>
    <w:rsid w:val="0061755C"/>
    <w:rsid w:val="00617679"/>
    <w:rsid w:val="00617695"/>
    <w:rsid w:val="0061786C"/>
    <w:rsid w:val="00617BF9"/>
    <w:rsid w:val="00617CB4"/>
    <w:rsid w:val="0062054B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B1C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8F2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0F"/>
    <w:rsid w:val="00632DF3"/>
    <w:rsid w:val="00632E1F"/>
    <w:rsid w:val="006338A0"/>
    <w:rsid w:val="00633CE9"/>
    <w:rsid w:val="00633E08"/>
    <w:rsid w:val="006341AC"/>
    <w:rsid w:val="00634AAE"/>
    <w:rsid w:val="00634CA2"/>
    <w:rsid w:val="00634F88"/>
    <w:rsid w:val="00635297"/>
    <w:rsid w:val="00635457"/>
    <w:rsid w:val="00635C1B"/>
    <w:rsid w:val="00636095"/>
    <w:rsid w:val="0063620A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165"/>
    <w:rsid w:val="00643430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6FD5"/>
    <w:rsid w:val="00647002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280"/>
    <w:rsid w:val="00663441"/>
    <w:rsid w:val="006634B0"/>
    <w:rsid w:val="006634B8"/>
    <w:rsid w:val="00663621"/>
    <w:rsid w:val="00663795"/>
    <w:rsid w:val="00663C52"/>
    <w:rsid w:val="00664037"/>
    <w:rsid w:val="006640FC"/>
    <w:rsid w:val="00664668"/>
    <w:rsid w:val="00664E2A"/>
    <w:rsid w:val="00664F4D"/>
    <w:rsid w:val="00664FD2"/>
    <w:rsid w:val="0066520F"/>
    <w:rsid w:val="00665232"/>
    <w:rsid w:val="00665296"/>
    <w:rsid w:val="00665324"/>
    <w:rsid w:val="00665D90"/>
    <w:rsid w:val="00665FFA"/>
    <w:rsid w:val="006661C0"/>
    <w:rsid w:val="006665FE"/>
    <w:rsid w:val="00666739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747"/>
    <w:rsid w:val="006969C2"/>
    <w:rsid w:val="00696BB0"/>
    <w:rsid w:val="006970CF"/>
    <w:rsid w:val="00697147"/>
    <w:rsid w:val="0069718E"/>
    <w:rsid w:val="00697248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3BF0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46"/>
    <w:rsid w:val="006A5E7F"/>
    <w:rsid w:val="006A5FB2"/>
    <w:rsid w:val="006A601E"/>
    <w:rsid w:val="006A67DB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26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1449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5D46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71FD"/>
    <w:rsid w:val="006C732A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7AEF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07A"/>
    <w:rsid w:val="006F2336"/>
    <w:rsid w:val="006F25AC"/>
    <w:rsid w:val="006F25F4"/>
    <w:rsid w:val="006F2A9C"/>
    <w:rsid w:val="006F2CCC"/>
    <w:rsid w:val="006F2CCE"/>
    <w:rsid w:val="006F318F"/>
    <w:rsid w:val="006F33D4"/>
    <w:rsid w:val="006F3631"/>
    <w:rsid w:val="006F395B"/>
    <w:rsid w:val="006F39B4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5E45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2F3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38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4F9B"/>
    <w:rsid w:val="0070538B"/>
    <w:rsid w:val="00705797"/>
    <w:rsid w:val="00705A25"/>
    <w:rsid w:val="00705C89"/>
    <w:rsid w:val="00705CCE"/>
    <w:rsid w:val="00705D2B"/>
    <w:rsid w:val="00705DF6"/>
    <w:rsid w:val="00706255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C6E"/>
    <w:rsid w:val="00712E1D"/>
    <w:rsid w:val="0071310D"/>
    <w:rsid w:val="00713F5C"/>
    <w:rsid w:val="00714088"/>
    <w:rsid w:val="007141CD"/>
    <w:rsid w:val="00714381"/>
    <w:rsid w:val="0071455E"/>
    <w:rsid w:val="007146BC"/>
    <w:rsid w:val="00714DA5"/>
    <w:rsid w:val="007150D1"/>
    <w:rsid w:val="007150F1"/>
    <w:rsid w:val="007151D9"/>
    <w:rsid w:val="007153EA"/>
    <w:rsid w:val="00715682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361"/>
    <w:rsid w:val="00730D4F"/>
    <w:rsid w:val="00730E0A"/>
    <w:rsid w:val="007318C2"/>
    <w:rsid w:val="00731A53"/>
    <w:rsid w:val="00731AA1"/>
    <w:rsid w:val="00731DCF"/>
    <w:rsid w:val="00732535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1C7"/>
    <w:rsid w:val="0073537C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18D9"/>
    <w:rsid w:val="007419AB"/>
    <w:rsid w:val="00741E03"/>
    <w:rsid w:val="00741E86"/>
    <w:rsid w:val="00741EF4"/>
    <w:rsid w:val="00741F20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273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9D5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54B"/>
    <w:rsid w:val="00761B78"/>
    <w:rsid w:val="00762353"/>
    <w:rsid w:val="007623DC"/>
    <w:rsid w:val="007625A9"/>
    <w:rsid w:val="00762684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89F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530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C42"/>
    <w:rsid w:val="00781D14"/>
    <w:rsid w:val="00781DB6"/>
    <w:rsid w:val="0078224C"/>
    <w:rsid w:val="00782443"/>
    <w:rsid w:val="0078249D"/>
    <w:rsid w:val="0078255F"/>
    <w:rsid w:val="007827F8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5B"/>
    <w:rsid w:val="00784562"/>
    <w:rsid w:val="0078471C"/>
    <w:rsid w:val="00784F64"/>
    <w:rsid w:val="0078501C"/>
    <w:rsid w:val="00785435"/>
    <w:rsid w:val="00785471"/>
    <w:rsid w:val="007856DE"/>
    <w:rsid w:val="00785A07"/>
    <w:rsid w:val="00785BB6"/>
    <w:rsid w:val="00785EA4"/>
    <w:rsid w:val="00785F2C"/>
    <w:rsid w:val="007864AC"/>
    <w:rsid w:val="00786770"/>
    <w:rsid w:val="00786939"/>
    <w:rsid w:val="00786A3E"/>
    <w:rsid w:val="00786AB6"/>
    <w:rsid w:val="00786E65"/>
    <w:rsid w:val="007875FE"/>
    <w:rsid w:val="00787718"/>
    <w:rsid w:val="007878DF"/>
    <w:rsid w:val="007879C3"/>
    <w:rsid w:val="00787BA2"/>
    <w:rsid w:val="00787C13"/>
    <w:rsid w:val="00787FD5"/>
    <w:rsid w:val="00790104"/>
    <w:rsid w:val="007904C9"/>
    <w:rsid w:val="007905E1"/>
    <w:rsid w:val="007906C5"/>
    <w:rsid w:val="00790827"/>
    <w:rsid w:val="00790BFF"/>
    <w:rsid w:val="00790EA8"/>
    <w:rsid w:val="00791C7C"/>
    <w:rsid w:val="00791F03"/>
    <w:rsid w:val="0079206C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4B5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896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3FE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17E"/>
    <w:rsid w:val="007A5211"/>
    <w:rsid w:val="007A562A"/>
    <w:rsid w:val="007A57EC"/>
    <w:rsid w:val="007A5822"/>
    <w:rsid w:val="007A5BD4"/>
    <w:rsid w:val="007A5BE8"/>
    <w:rsid w:val="007A5C4C"/>
    <w:rsid w:val="007A6129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B46"/>
    <w:rsid w:val="007B0CB3"/>
    <w:rsid w:val="007B0E00"/>
    <w:rsid w:val="007B0F6B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612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3FCE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93"/>
    <w:rsid w:val="007C5EA1"/>
    <w:rsid w:val="007C5EEB"/>
    <w:rsid w:val="007C5F2B"/>
    <w:rsid w:val="007C6ACE"/>
    <w:rsid w:val="007C6CF3"/>
    <w:rsid w:val="007C6D06"/>
    <w:rsid w:val="007C70ED"/>
    <w:rsid w:val="007C713E"/>
    <w:rsid w:val="007C71EB"/>
    <w:rsid w:val="007C7330"/>
    <w:rsid w:val="007C7373"/>
    <w:rsid w:val="007C75F1"/>
    <w:rsid w:val="007C764E"/>
    <w:rsid w:val="007C7A69"/>
    <w:rsid w:val="007D02B8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895"/>
    <w:rsid w:val="007D3970"/>
    <w:rsid w:val="007D3A08"/>
    <w:rsid w:val="007D3ABE"/>
    <w:rsid w:val="007D3DDA"/>
    <w:rsid w:val="007D3E07"/>
    <w:rsid w:val="007D3E43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2D9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72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A8"/>
    <w:rsid w:val="007F11EA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5E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042"/>
    <w:rsid w:val="00804282"/>
    <w:rsid w:val="008045AD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5B38"/>
    <w:rsid w:val="0080615B"/>
    <w:rsid w:val="0080649C"/>
    <w:rsid w:val="00806620"/>
    <w:rsid w:val="00806745"/>
    <w:rsid w:val="00806748"/>
    <w:rsid w:val="00806890"/>
    <w:rsid w:val="00806956"/>
    <w:rsid w:val="00807828"/>
    <w:rsid w:val="00807B26"/>
    <w:rsid w:val="00807F9B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2ED4"/>
    <w:rsid w:val="00813137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1BA0"/>
    <w:rsid w:val="00821F55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24"/>
    <w:rsid w:val="008239B7"/>
    <w:rsid w:val="00823A4C"/>
    <w:rsid w:val="00823A69"/>
    <w:rsid w:val="008249B9"/>
    <w:rsid w:val="00824A6C"/>
    <w:rsid w:val="00824E57"/>
    <w:rsid w:val="0082532B"/>
    <w:rsid w:val="00825427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5A5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82F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2FC2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4D80"/>
    <w:rsid w:val="0084557D"/>
    <w:rsid w:val="0084593A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E01"/>
    <w:rsid w:val="008551EE"/>
    <w:rsid w:val="008552D9"/>
    <w:rsid w:val="00855431"/>
    <w:rsid w:val="00855591"/>
    <w:rsid w:val="0085621F"/>
    <w:rsid w:val="00856679"/>
    <w:rsid w:val="008566B4"/>
    <w:rsid w:val="00856A59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75"/>
    <w:rsid w:val="008618B2"/>
    <w:rsid w:val="00861CC5"/>
    <w:rsid w:val="00862013"/>
    <w:rsid w:val="008620A6"/>
    <w:rsid w:val="0086279E"/>
    <w:rsid w:val="00862955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17A"/>
    <w:rsid w:val="008655C2"/>
    <w:rsid w:val="008656F9"/>
    <w:rsid w:val="0086588A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7B7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46C"/>
    <w:rsid w:val="00872C94"/>
    <w:rsid w:val="008738B1"/>
    <w:rsid w:val="008738D7"/>
    <w:rsid w:val="00873900"/>
    <w:rsid w:val="00873975"/>
    <w:rsid w:val="00873ADD"/>
    <w:rsid w:val="00873DDA"/>
    <w:rsid w:val="00874A69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6D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67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F0D"/>
    <w:rsid w:val="008946B0"/>
    <w:rsid w:val="008946DA"/>
    <w:rsid w:val="008947EB"/>
    <w:rsid w:val="00894932"/>
    <w:rsid w:val="00894BF1"/>
    <w:rsid w:val="008950D5"/>
    <w:rsid w:val="008952D8"/>
    <w:rsid w:val="00895511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9D6"/>
    <w:rsid w:val="008A0C20"/>
    <w:rsid w:val="008A0DE6"/>
    <w:rsid w:val="008A0DFC"/>
    <w:rsid w:val="008A1278"/>
    <w:rsid w:val="008A1AAC"/>
    <w:rsid w:val="008A1E7F"/>
    <w:rsid w:val="008A202A"/>
    <w:rsid w:val="008A24F9"/>
    <w:rsid w:val="008A25B5"/>
    <w:rsid w:val="008A2819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5E69"/>
    <w:rsid w:val="008B6329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9AC"/>
    <w:rsid w:val="008C2A12"/>
    <w:rsid w:val="008C2ECE"/>
    <w:rsid w:val="008C32C6"/>
    <w:rsid w:val="008C345B"/>
    <w:rsid w:val="008C34C8"/>
    <w:rsid w:val="008C38BB"/>
    <w:rsid w:val="008C3DC0"/>
    <w:rsid w:val="008C40E4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B3"/>
    <w:rsid w:val="008C5EEE"/>
    <w:rsid w:val="008C6023"/>
    <w:rsid w:val="008C619E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723"/>
    <w:rsid w:val="008D2B13"/>
    <w:rsid w:val="008D2C20"/>
    <w:rsid w:val="008D306F"/>
    <w:rsid w:val="008D3079"/>
    <w:rsid w:val="008D32AA"/>
    <w:rsid w:val="008D3570"/>
    <w:rsid w:val="008D3821"/>
    <w:rsid w:val="008D3A35"/>
    <w:rsid w:val="008D3F26"/>
    <w:rsid w:val="008D4B89"/>
    <w:rsid w:val="008D4C69"/>
    <w:rsid w:val="008D4FED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99"/>
    <w:rsid w:val="008E1A56"/>
    <w:rsid w:val="008E1A6E"/>
    <w:rsid w:val="008E1AF7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949"/>
    <w:rsid w:val="008E5A57"/>
    <w:rsid w:val="008E5FF4"/>
    <w:rsid w:val="008E601E"/>
    <w:rsid w:val="008E61CE"/>
    <w:rsid w:val="008E620F"/>
    <w:rsid w:val="008E64C7"/>
    <w:rsid w:val="008E652B"/>
    <w:rsid w:val="008E6540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12"/>
    <w:rsid w:val="008F645B"/>
    <w:rsid w:val="008F702C"/>
    <w:rsid w:val="008F7094"/>
    <w:rsid w:val="008F70DE"/>
    <w:rsid w:val="008F70F5"/>
    <w:rsid w:val="00900020"/>
    <w:rsid w:val="009001EC"/>
    <w:rsid w:val="009005BC"/>
    <w:rsid w:val="009005D6"/>
    <w:rsid w:val="0090097B"/>
    <w:rsid w:val="00900B56"/>
    <w:rsid w:val="00900C1A"/>
    <w:rsid w:val="00900C60"/>
    <w:rsid w:val="00900F21"/>
    <w:rsid w:val="00901063"/>
    <w:rsid w:val="00901235"/>
    <w:rsid w:val="0090170F"/>
    <w:rsid w:val="00901752"/>
    <w:rsid w:val="0090182F"/>
    <w:rsid w:val="009018E9"/>
    <w:rsid w:val="009019EE"/>
    <w:rsid w:val="00901A37"/>
    <w:rsid w:val="00901CF3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6C0"/>
    <w:rsid w:val="00904724"/>
    <w:rsid w:val="00904918"/>
    <w:rsid w:val="00904CAE"/>
    <w:rsid w:val="00904EF5"/>
    <w:rsid w:val="0090513A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69F"/>
    <w:rsid w:val="00923A65"/>
    <w:rsid w:val="00923AF5"/>
    <w:rsid w:val="00923B0B"/>
    <w:rsid w:val="00923DC7"/>
    <w:rsid w:val="00923EDC"/>
    <w:rsid w:val="00924190"/>
    <w:rsid w:val="009243D1"/>
    <w:rsid w:val="00924907"/>
    <w:rsid w:val="00924C36"/>
    <w:rsid w:val="0092514C"/>
    <w:rsid w:val="009252A8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167"/>
    <w:rsid w:val="009332DD"/>
    <w:rsid w:val="009335AA"/>
    <w:rsid w:val="00933BC6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5D3"/>
    <w:rsid w:val="00941A0E"/>
    <w:rsid w:val="00941D5C"/>
    <w:rsid w:val="00941EFA"/>
    <w:rsid w:val="00941FD0"/>
    <w:rsid w:val="00941FE8"/>
    <w:rsid w:val="00941FFC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613"/>
    <w:rsid w:val="00945863"/>
    <w:rsid w:val="009458AC"/>
    <w:rsid w:val="00945D49"/>
    <w:rsid w:val="00945D6C"/>
    <w:rsid w:val="00945D87"/>
    <w:rsid w:val="009462E7"/>
    <w:rsid w:val="009464D9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0F9F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2FA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027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62"/>
    <w:rsid w:val="00994EAA"/>
    <w:rsid w:val="0099511E"/>
    <w:rsid w:val="009952E7"/>
    <w:rsid w:val="009958E3"/>
    <w:rsid w:val="00995A7B"/>
    <w:rsid w:val="00995BEE"/>
    <w:rsid w:val="00996262"/>
    <w:rsid w:val="0099653A"/>
    <w:rsid w:val="009967B7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410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2D"/>
    <w:rsid w:val="009B0567"/>
    <w:rsid w:val="009B081C"/>
    <w:rsid w:val="009B0C95"/>
    <w:rsid w:val="009B0EE7"/>
    <w:rsid w:val="009B143B"/>
    <w:rsid w:val="009B15F6"/>
    <w:rsid w:val="009B1EF2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9E8"/>
    <w:rsid w:val="009B5C2B"/>
    <w:rsid w:val="009B5C4B"/>
    <w:rsid w:val="009B5D70"/>
    <w:rsid w:val="009B5DAB"/>
    <w:rsid w:val="009B5E04"/>
    <w:rsid w:val="009B5EDA"/>
    <w:rsid w:val="009B5F25"/>
    <w:rsid w:val="009B62F2"/>
    <w:rsid w:val="009B65AD"/>
    <w:rsid w:val="009B699C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002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5FD"/>
    <w:rsid w:val="009E179A"/>
    <w:rsid w:val="009E1A8C"/>
    <w:rsid w:val="009E206B"/>
    <w:rsid w:val="009E25FF"/>
    <w:rsid w:val="009E284A"/>
    <w:rsid w:val="009E294A"/>
    <w:rsid w:val="009E29BB"/>
    <w:rsid w:val="009E2AF6"/>
    <w:rsid w:val="009E2D1B"/>
    <w:rsid w:val="009E3103"/>
    <w:rsid w:val="009E342E"/>
    <w:rsid w:val="009E36B2"/>
    <w:rsid w:val="009E375C"/>
    <w:rsid w:val="009E3794"/>
    <w:rsid w:val="009E3DBE"/>
    <w:rsid w:val="009E3EDD"/>
    <w:rsid w:val="009E4206"/>
    <w:rsid w:val="009E45C9"/>
    <w:rsid w:val="009E45CA"/>
    <w:rsid w:val="009E462A"/>
    <w:rsid w:val="009E47ED"/>
    <w:rsid w:val="009E49FF"/>
    <w:rsid w:val="009E4A31"/>
    <w:rsid w:val="009E4B28"/>
    <w:rsid w:val="009E509B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356"/>
    <w:rsid w:val="009F3439"/>
    <w:rsid w:val="009F3538"/>
    <w:rsid w:val="009F3D00"/>
    <w:rsid w:val="009F406E"/>
    <w:rsid w:val="009F45EA"/>
    <w:rsid w:val="009F47F2"/>
    <w:rsid w:val="009F4B06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8A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797"/>
    <w:rsid w:val="00A02857"/>
    <w:rsid w:val="00A02957"/>
    <w:rsid w:val="00A02A13"/>
    <w:rsid w:val="00A02A71"/>
    <w:rsid w:val="00A02AD1"/>
    <w:rsid w:val="00A02B33"/>
    <w:rsid w:val="00A02C7E"/>
    <w:rsid w:val="00A02DD3"/>
    <w:rsid w:val="00A0305A"/>
    <w:rsid w:val="00A0312C"/>
    <w:rsid w:val="00A0327D"/>
    <w:rsid w:val="00A039B8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6FD"/>
    <w:rsid w:val="00A05C9C"/>
    <w:rsid w:val="00A05FB6"/>
    <w:rsid w:val="00A06418"/>
    <w:rsid w:val="00A06734"/>
    <w:rsid w:val="00A06954"/>
    <w:rsid w:val="00A07037"/>
    <w:rsid w:val="00A07F6D"/>
    <w:rsid w:val="00A1048D"/>
    <w:rsid w:val="00A105B1"/>
    <w:rsid w:val="00A105F0"/>
    <w:rsid w:val="00A10936"/>
    <w:rsid w:val="00A10BB1"/>
    <w:rsid w:val="00A10C84"/>
    <w:rsid w:val="00A1107D"/>
    <w:rsid w:val="00A11444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3DE7"/>
    <w:rsid w:val="00A14655"/>
    <w:rsid w:val="00A14750"/>
    <w:rsid w:val="00A14791"/>
    <w:rsid w:val="00A147D5"/>
    <w:rsid w:val="00A14950"/>
    <w:rsid w:val="00A14A71"/>
    <w:rsid w:val="00A14E61"/>
    <w:rsid w:val="00A1526C"/>
    <w:rsid w:val="00A154E8"/>
    <w:rsid w:val="00A15854"/>
    <w:rsid w:val="00A15DC2"/>
    <w:rsid w:val="00A15E59"/>
    <w:rsid w:val="00A15EA0"/>
    <w:rsid w:val="00A164F3"/>
    <w:rsid w:val="00A1669C"/>
    <w:rsid w:val="00A16797"/>
    <w:rsid w:val="00A168D0"/>
    <w:rsid w:val="00A16B0C"/>
    <w:rsid w:val="00A16C8A"/>
    <w:rsid w:val="00A1711E"/>
    <w:rsid w:val="00A17145"/>
    <w:rsid w:val="00A176AD"/>
    <w:rsid w:val="00A17903"/>
    <w:rsid w:val="00A17E06"/>
    <w:rsid w:val="00A200F0"/>
    <w:rsid w:val="00A20100"/>
    <w:rsid w:val="00A206FF"/>
    <w:rsid w:val="00A207F8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9A4"/>
    <w:rsid w:val="00A239B3"/>
    <w:rsid w:val="00A239B8"/>
    <w:rsid w:val="00A24A33"/>
    <w:rsid w:val="00A24CDF"/>
    <w:rsid w:val="00A25140"/>
    <w:rsid w:val="00A252D5"/>
    <w:rsid w:val="00A2594A"/>
    <w:rsid w:val="00A25B08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099"/>
    <w:rsid w:val="00A3112D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E86"/>
    <w:rsid w:val="00A36F91"/>
    <w:rsid w:val="00A370DA"/>
    <w:rsid w:val="00A37317"/>
    <w:rsid w:val="00A37801"/>
    <w:rsid w:val="00A37802"/>
    <w:rsid w:val="00A379A5"/>
    <w:rsid w:val="00A37BBE"/>
    <w:rsid w:val="00A37E1F"/>
    <w:rsid w:val="00A37E9B"/>
    <w:rsid w:val="00A37F40"/>
    <w:rsid w:val="00A40137"/>
    <w:rsid w:val="00A402FC"/>
    <w:rsid w:val="00A40352"/>
    <w:rsid w:val="00A40437"/>
    <w:rsid w:val="00A4047D"/>
    <w:rsid w:val="00A40512"/>
    <w:rsid w:val="00A406C3"/>
    <w:rsid w:val="00A411BC"/>
    <w:rsid w:val="00A41581"/>
    <w:rsid w:val="00A419A3"/>
    <w:rsid w:val="00A41F68"/>
    <w:rsid w:val="00A42640"/>
    <w:rsid w:val="00A42CDC"/>
    <w:rsid w:val="00A43350"/>
    <w:rsid w:val="00A43684"/>
    <w:rsid w:val="00A4370B"/>
    <w:rsid w:val="00A43AE3"/>
    <w:rsid w:val="00A43B04"/>
    <w:rsid w:val="00A43CDE"/>
    <w:rsid w:val="00A440F2"/>
    <w:rsid w:val="00A443E1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70A6"/>
    <w:rsid w:val="00A47B7B"/>
    <w:rsid w:val="00A50213"/>
    <w:rsid w:val="00A50EB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8F9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176"/>
    <w:rsid w:val="00A705B0"/>
    <w:rsid w:val="00A706BD"/>
    <w:rsid w:val="00A70C0C"/>
    <w:rsid w:val="00A70E12"/>
    <w:rsid w:val="00A7142F"/>
    <w:rsid w:val="00A718EF"/>
    <w:rsid w:val="00A71950"/>
    <w:rsid w:val="00A71A2B"/>
    <w:rsid w:val="00A71A9B"/>
    <w:rsid w:val="00A71BB5"/>
    <w:rsid w:val="00A7218A"/>
    <w:rsid w:val="00A721B3"/>
    <w:rsid w:val="00A72316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88D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5D37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87FFA"/>
    <w:rsid w:val="00A9028F"/>
    <w:rsid w:val="00A90505"/>
    <w:rsid w:val="00A9061C"/>
    <w:rsid w:val="00A90630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69F"/>
    <w:rsid w:val="00A94745"/>
    <w:rsid w:val="00A94EB8"/>
    <w:rsid w:val="00A94FF4"/>
    <w:rsid w:val="00A953A0"/>
    <w:rsid w:val="00A953D9"/>
    <w:rsid w:val="00A9593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2F33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E62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3"/>
    <w:rsid w:val="00AB5614"/>
    <w:rsid w:val="00AB56CC"/>
    <w:rsid w:val="00AB570A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2FA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7C8"/>
    <w:rsid w:val="00AE0A16"/>
    <w:rsid w:val="00AE1428"/>
    <w:rsid w:val="00AE19FA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324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561"/>
    <w:rsid w:val="00AF166D"/>
    <w:rsid w:val="00AF16F0"/>
    <w:rsid w:val="00AF1ADA"/>
    <w:rsid w:val="00AF1B46"/>
    <w:rsid w:val="00AF1B7D"/>
    <w:rsid w:val="00AF21E5"/>
    <w:rsid w:val="00AF23E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4EB"/>
    <w:rsid w:val="00AF370D"/>
    <w:rsid w:val="00AF3745"/>
    <w:rsid w:val="00AF3B27"/>
    <w:rsid w:val="00AF4899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153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1F1E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AF8"/>
    <w:rsid w:val="00B04E35"/>
    <w:rsid w:val="00B0570A"/>
    <w:rsid w:val="00B0577D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08F5"/>
    <w:rsid w:val="00B10A11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986"/>
    <w:rsid w:val="00B13F6A"/>
    <w:rsid w:val="00B14709"/>
    <w:rsid w:val="00B1475A"/>
    <w:rsid w:val="00B14892"/>
    <w:rsid w:val="00B14A06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1B82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167"/>
    <w:rsid w:val="00B24305"/>
    <w:rsid w:val="00B24463"/>
    <w:rsid w:val="00B245C5"/>
    <w:rsid w:val="00B245FD"/>
    <w:rsid w:val="00B2486D"/>
    <w:rsid w:val="00B24B3F"/>
    <w:rsid w:val="00B250B7"/>
    <w:rsid w:val="00B251E3"/>
    <w:rsid w:val="00B2522B"/>
    <w:rsid w:val="00B25263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5F7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83C"/>
    <w:rsid w:val="00B359D8"/>
    <w:rsid w:val="00B35A38"/>
    <w:rsid w:val="00B35B5F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37F6B"/>
    <w:rsid w:val="00B40390"/>
    <w:rsid w:val="00B40432"/>
    <w:rsid w:val="00B40761"/>
    <w:rsid w:val="00B40772"/>
    <w:rsid w:val="00B40892"/>
    <w:rsid w:val="00B40C0C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011"/>
    <w:rsid w:val="00B45936"/>
    <w:rsid w:val="00B45961"/>
    <w:rsid w:val="00B45AA3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106F"/>
    <w:rsid w:val="00B510ED"/>
    <w:rsid w:val="00B5169F"/>
    <w:rsid w:val="00B51905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204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5D7D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3E2"/>
    <w:rsid w:val="00B72472"/>
    <w:rsid w:val="00B725F4"/>
    <w:rsid w:val="00B7260F"/>
    <w:rsid w:val="00B72652"/>
    <w:rsid w:val="00B729D6"/>
    <w:rsid w:val="00B72A44"/>
    <w:rsid w:val="00B72D17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755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E20"/>
    <w:rsid w:val="00B80FE1"/>
    <w:rsid w:val="00B81251"/>
    <w:rsid w:val="00B81463"/>
    <w:rsid w:val="00B81767"/>
    <w:rsid w:val="00B81B09"/>
    <w:rsid w:val="00B824F8"/>
    <w:rsid w:val="00B82DFF"/>
    <w:rsid w:val="00B82EA8"/>
    <w:rsid w:val="00B83460"/>
    <w:rsid w:val="00B838A7"/>
    <w:rsid w:val="00B8393E"/>
    <w:rsid w:val="00B84224"/>
    <w:rsid w:val="00B8443C"/>
    <w:rsid w:val="00B8455E"/>
    <w:rsid w:val="00B848A6"/>
    <w:rsid w:val="00B84CE7"/>
    <w:rsid w:val="00B85161"/>
    <w:rsid w:val="00B85340"/>
    <w:rsid w:val="00B85BD5"/>
    <w:rsid w:val="00B863C9"/>
    <w:rsid w:val="00B86714"/>
    <w:rsid w:val="00B867E1"/>
    <w:rsid w:val="00B875F2"/>
    <w:rsid w:val="00B877E9"/>
    <w:rsid w:val="00B87B1D"/>
    <w:rsid w:val="00B901B5"/>
    <w:rsid w:val="00B90937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2B81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1C30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B4"/>
    <w:rsid w:val="00BA3BD2"/>
    <w:rsid w:val="00BA3C1E"/>
    <w:rsid w:val="00BA3EEB"/>
    <w:rsid w:val="00BA426B"/>
    <w:rsid w:val="00BA431E"/>
    <w:rsid w:val="00BA43F9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266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B5A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2DD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4C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799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1D91"/>
    <w:rsid w:val="00BE2554"/>
    <w:rsid w:val="00BE269E"/>
    <w:rsid w:val="00BE2712"/>
    <w:rsid w:val="00BE2717"/>
    <w:rsid w:val="00BE2762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2AA"/>
    <w:rsid w:val="00BF0534"/>
    <w:rsid w:val="00BF053B"/>
    <w:rsid w:val="00BF06FB"/>
    <w:rsid w:val="00BF0978"/>
    <w:rsid w:val="00BF141D"/>
    <w:rsid w:val="00BF1533"/>
    <w:rsid w:val="00BF1A72"/>
    <w:rsid w:val="00BF1AE3"/>
    <w:rsid w:val="00BF1B63"/>
    <w:rsid w:val="00BF1CEC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91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683"/>
    <w:rsid w:val="00BF6B56"/>
    <w:rsid w:val="00BF6D6A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2CE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5B5"/>
    <w:rsid w:val="00C05639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A6"/>
    <w:rsid w:val="00C15DC1"/>
    <w:rsid w:val="00C163C0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3E89"/>
    <w:rsid w:val="00C241B7"/>
    <w:rsid w:val="00C24224"/>
    <w:rsid w:val="00C24806"/>
    <w:rsid w:val="00C24E2D"/>
    <w:rsid w:val="00C2566B"/>
    <w:rsid w:val="00C25751"/>
    <w:rsid w:val="00C257D4"/>
    <w:rsid w:val="00C25E2E"/>
    <w:rsid w:val="00C25E57"/>
    <w:rsid w:val="00C26CCA"/>
    <w:rsid w:val="00C27422"/>
    <w:rsid w:val="00C27971"/>
    <w:rsid w:val="00C27DD2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55B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1C4"/>
    <w:rsid w:val="00C36537"/>
    <w:rsid w:val="00C36571"/>
    <w:rsid w:val="00C36647"/>
    <w:rsid w:val="00C368BD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854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694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E93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953"/>
    <w:rsid w:val="00C61EA9"/>
    <w:rsid w:val="00C61F28"/>
    <w:rsid w:val="00C6244A"/>
    <w:rsid w:val="00C629F1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0FAE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51B"/>
    <w:rsid w:val="00C75658"/>
    <w:rsid w:val="00C7589D"/>
    <w:rsid w:val="00C75969"/>
    <w:rsid w:val="00C75B45"/>
    <w:rsid w:val="00C76110"/>
    <w:rsid w:val="00C76147"/>
    <w:rsid w:val="00C76330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BE8"/>
    <w:rsid w:val="00C77DF6"/>
    <w:rsid w:val="00C77FE4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383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0E"/>
    <w:rsid w:val="00C847F5"/>
    <w:rsid w:val="00C84F29"/>
    <w:rsid w:val="00C850A7"/>
    <w:rsid w:val="00C850DC"/>
    <w:rsid w:val="00C85426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49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0D8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2D"/>
    <w:rsid w:val="00CA7540"/>
    <w:rsid w:val="00CA77C1"/>
    <w:rsid w:val="00CA781F"/>
    <w:rsid w:val="00CA78AB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4E"/>
    <w:rsid w:val="00CB3A71"/>
    <w:rsid w:val="00CB3CD2"/>
    <w:rsid w:val="00CB4080"/>
    <w:rsid w:val="00CB4592"/>
    <w:rsid w:val="00CB4A93"/>
    <w:rsid w:val="00CB4ACD"/>
    <w:rsid w:val="00CB4B98"/>
    <w:rsid w:val="00CB4C0C"/>
    <w:rsid w:val="00CB4E7D"/>
    <w:rsid w:val="00CB4EC2"/>
    <w:rsid w:val="00CB4FA4"/>
    <w:rsid w:val="00CB52A4"/>
    <w:rsid w:val="00CB55E2"/>
    <w:rsid w:val="00CB586A"/>
    <w:rsid w:val="00CB5B98"/>
    <w:rsid w:val="00CB5CA5"/>
    <w:rsid w:val="00CB5FB4"/>
    <w:rsid w:val="00CB642C"/>
    <w:rsid w:val="00CB659D"/>
    <w:rsid w:val="00CB6DA6"/>
    <w:rsid w:val="00CB714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3AD"/>
    <w:rsid w:val="00CC16C0"/>
    <w:rsid w:val="00CC1ACE"/>
    <w:rsid w:val="00CC1CB4"/>
    <w:rsid w:val="00CC2053"/>
    <w:rsid w:val="00CC21DB"/>
    <w:rsid w:val="00CC2DE4"/>
    <w:rsid w:val="00CC30A0"/>
    <w:rsid w:val="00CC3943"/>
    <w:rsid w:val="00CC3BC0"/>
    <w:rsid w:val="00CC3C21"/>
    <w:rsid w:val="00CC4027"/>
    <w:rsid w:val="00CC41AB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5236"/>
    <w:rsid w:val="00CC5A6A"/>
    <w:rsid w:val="00CC5F00"/>
    <w:rsid w:val="00CC6080"/>
    <w:rsid w:val="00CC6425"/>
    <w:rsid w:val="00CC64F7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02F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45F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329A"/>
    <w:rsid w:val="00CE32EB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AF5"/>
    <w:rsid w:val="00CF0B07"/>
    <w:rsid w:val="00CF135F"/>
    <w:rsid w:val="00CF1398"/>
    <w:rsid w:val="00CF13DC"/>
    <w:rsid w:val="00CF17FB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245"/>
    <w:rsid w:val="00D0035D"/>
    <w:rsid w:val="00D0045B"/>
    <w:rsid w:val="00D008AA"/>
    <w:rsid w:val="00D00F7C"/>
    <w:rsid w:val="00D0110D"/>
    <w:rsid w:val="00D0130D"/>
    <w:rsid w:val="00D01B2F"/>
    <w:rsid w:val="00D01DF1"/>
    <w:rsid w:val="00D01F72"/>
    <w:rsid w:val="00D01FE8"/>
    <w:rsid w:val="00D02362"/>
    <w:rsid w:val="00D02438"/>
    <w:rsid w:val="00D0258B"/>
    <w:rsid w:val="00D0262D"/>
    <w:rsid w:val="00D02B1C"/>
    <w:rsid w:val="00D02EBA"/>
    <w:rsid w:val="00D02F05"/>
    <w:rsid w:val="00D03061"/>
    <w:rsid w:val="00D030E9"/>
    <w:rsid w:val="00D035CF"/>
    <w:rsid w:val="00D03891"/>
    <w:rsid w:val="00D03988"/>
    <w:rsid w:val="00D039CD"/>
    <w:rsid w:val="00D03DC5"/>
    <w:rsid w:val="00D04074"/>
    <w:rsid w:val="00D04106"/>
    <w:rsid w:val="00D045DA"/>
    <w:rsid w:val="00D04C77"/>
    <w:rsid w:val="00D04E7C"/>
    <w:rsid w:val="00D05154"/>
    <w:rsid w:val="00D053AD"/>
    <w:rsid w:val="00D05619"/>
    <w:rsid w:val="00D05671"/>
    <w:rsid w:val="00D058C3"/>
    <w:rsid w:val="00D05A90"/>
    <w:rsid w:val="00D05D2E"/>
    <w:rsid w:val="00D067EF"/>
    <w:rsid w:val="00D068A8"/>
    <w:rsid w:val="00D069D5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1D0"/>
    <w:rsid w:val="00D133B7"/>
    <w:rsid w:val="00D134A9"/>
    <w:rsid w:val="00D13A07"/>
    <w:rsid w:val="00D141B7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09"/>
    <w:rsid w:val="00D161BD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3E"/>
    <w:rsid w:val="00D17F7B"/>
    <w:rsid w:val="00D20010"/>
    <w:rsid w:val="00D20289"/>
    <w:rsid w:val="00D202BB"/>
    <w:rsid w:val="00D20636"/>
    <w:rsid w:val="00D20680"/>
    <w:rsid w:val="00D20BC1"/>
    <w:rsid w:val="00D20BF2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55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0CA"/>
    <w:rsid w:val="00D273AE"/>
    <w:rsid w:val="00D2752F"/>
    <w:rsid w:val="00D275D9"/>
    <w:rsid w:val="00D27F49"/>
    <w:rsid w:val="00D30007"/>
    <w:rsid w:val="00D30156"/>
    <w:rsid w:val="00D302DA"/>
    <w:rsid w:val="00D30340"/>
    <w:rsid w:val="00D305BD"/>
    <w:rsid w:val="00D306DE"/>
    <w:rsid w:val="00D30A0B"/>
    <w:rsid w:val="00D30A70"/>
    <w:rsid w:val="00D30B2F"/>
    <w:rsid w:val="00D30D07"/>
    <w:rsid w:val="00D30DD5"/>
    <w:rsid w:val="00D31200"/>
    <w:rsid w:val="00D316C3"/>
    <w:rsid w:val="00D317A6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4E7"/>
    <w:rsid w:val="00D37A2A"/>
    <w:rsid w:val="00D37BD0"/>
    <w:rsid w:val="00D40079"/>
    <w:rsid w:val="00D402FF"/>
    <w:rsid w:val="00D403FC"/>
    <w:rsid w:val="00D4043A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D7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29"/>
    <w:rsid w:val="00D50B51"/>
    <w:rsid w:val="00D50D45"/>
    <w:rsid w:val="00D51029"/>
    <w:rsid w:val="00D510F7"/>
    <w:rsid w:val="00D51214"/>
    <w:rsid w:val="00D5157C"/>
    <w:rsid w:val="00D51A07"/>
    <w:rsid w:val="00D51E0B"/>
    <w:rsid w:val="00D5213E"/>
    <w:rsid w:val="00D523AD"/>
    <w:rsid w:val="00D5289E"/>
    <w:rsid w:val="00D53288"/>
    <w:rsid w:val="00D5398A"/>
    <w:rsid w:val="00D539F1"/>
    <w:rsid w:val="00D542B3"/>
    <w:rsid w:val="00D54F40"/>
    <w:rsid w:val="00D54FE1"/>
    <w:rsid w:val="00D5525C"/>
    <w:rsid w:val="00D55905"/>
    <w:rsid w:val="00D5591D"/>
    <w:rsid w:val="00D55BBD"/>
    <w:rsid w:val="00D55CF7"/>
    <w:rsid w:val="00D55D7B"/>
    <w:rsid w:val="00D56268"/>
    <w:rsid w:val="00D562CC"/>
    <w:rsid w:val="00D563F5"/>
    <w:rsid w:val="00D566CE"/>
    <w:rsid w:val="00D56995"/>
    <w:rsid w:val="00D56D3A"/>
    <w:rsid w:val="00D5714B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1AC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5B5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1AA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0AC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3A0"/>
    <w:rsid w:val="00D817F9"/>
    <w:rsid w:val="00D81C99"/>
    <w:rsid w:val="00D82452"/>
    <w:rsid w:val="00D825F9"/>
    <w:rsid w:val="00D82842"/>
    <w:rsid w:val="00D82A0A"/>
    <w:rsid w:val="00D82BA5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776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1CC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DC9"/>
    <w:rsid w:val="00D97F0D"/>
    <w:rsid w:val="00DA015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DA8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B0148"/>
    <w:rsid w:val="00DB017E"/>
    <w:rsid w:val="00DB046E"/>
    <w:rsid w:val="00DB0E35"/>
    <w:rsid w:val="00DB13FA"/>
    <w:rsid w:val="00DB150F"/>
    <w:rsid w:val="00DB17DD"/>
    <w:rsid w:val="00DB1B4A"/>
    <w:rsid w:val="00DB1BDA"/>
    <w:rsid w:val="00DB1DF3"/>
    <w:rsid w:val="00DB2227"/>
    <w:rsid w:val="00DB268C"/>
    <w:rsid w:val="00DB289E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73"/>
    <w:rsid w:val="00DB709B"/>
    <w:rsid w:val="00DB71E0"/>
    <w:rsid w:val="00DB722A"/>
    <w:rsid w:val="00DB735F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AC7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5E96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A5"/>
    <w:rsid w:val="00DD1CBF"/>
    <w:rsid w:val="00DD22C1"/>
    <w:rsid w:val="00DD22FD"/>
    <w:rsid w:val="00DD2310"/>
    <w:rsid w:val="00DD251A"/>
    <w:rsid w:val="00DD2A7B"/>
    <w:rsid w:val="00DD2C88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165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081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3F0C"/>
    <w:rsid w:val="00DE4008"/>
    <w:rsid w:val="00DE4187"/>
    <w:rsid w:val="00DE4237"/>
    <w:rsid w:val="00DE496B"/>
    <w:rsid w:val="00DE4B1E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CFB"/>
    <w:rsid w:val="00DE6DC4"/>
    <w:rsid w:val="00DE6EFF"/>
    <w:rsid w:val="00DE7541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996"/>
    <w:rsid w:val="00DF4A0C"/>
    <w:rsid w:val="00DF4CC5"/>
    <w:rsid w:val="00DF4DA1"/>
    <w:rsid w:val="00DF5655"/>
    <w:rsid w:val="00DF568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E00398"/>
    <w:rsid w:val="00E005F5"/>
    <w:rsid w:val="00E00721"/>
    <w:rsid w:val="00E00826"/>
    <w:rsid w:val="00E0088F"/>
    <w:rsid w:val="00E01253"/>
    <w:rsid w:val="00E01871"/>
    <w:rsid w:val="00E01988"/>
    <w:rsid w:val="00E01B91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0C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739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EB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63C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0FD3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D4B"/>
    <w:rsid w:val="00E43E4B"/>
    <w:rsid w:val="00E43F26"/>
    <w:rsid w:val="00E43F64"/>
    <w:rsid w:val="00E4435B"/>
    <w:rsid w:val="00E445EF"/>
    <w:rsid w:val="00E4496F"/>
    <w:rsid w:val="00E44CCF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F14"/>
    <w:rsid w:val="00E52269"/>
    <w:rsid w:val="00E525C5"/>
    <w:rsid w:val="00E52914"/>
    <w:rsid w:val="00E52B83"/>
    <w:rsid w:val="00E532AE"/>
    <w:rsid w:val="00E532DA"/>
    <w:rsid w:val="00E53776"/>
    <w:rsid w:val="00E537AC"/>
    <w:rsid w:val="00E53839"/>
    <w:rsid w:val="00E539B7"/>
    <w:rsid w:val="00E53E0A"/>
    <w:rsid w:val="00E53EA6"/>
    <w:rsid w:val="00E5414C"/>
    <w:rsid w:val="00E54197"/>
    <w:rsid w:val="00E5426E"/>
    <w:rsid w:val="00E543D2"/>
    <w:rsid w:val="00E543F4"/>
    <w:rsid w:val="00E54791"/>
    <w:rsid w:val="00E54C14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938"/>
    <w:rsid w:val="00E56B83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3E43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7113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1D81"/>
    <w:rsid w:val="00E72264"/>
    <w:rsid w:val="00E7227F"/>
    <w:rsid w:val="00E727BB"/>
    <w:rsid w:val="00E72A97"/>
    <w:rsid w:val="00E72B22"/>
    <w:rsid w:val="00E72BFE"/>
    <w:rsid w:val="00E72DA1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5C07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86A"/>
    <w:rsid w:val="00E80DB5"/>
    <w:rsid w:val="00E81AB8"/>
    <w:rsid w:val="00E81BC0"/>
    <w:rsid w:val="00E81ECD"/>
    <w:rsid w:val="00E82349"/>
    <w:rsid w:val="00E826B3"/>
    <w:rsid w:val="00E827E0"/>
    <w:rsid w:val="00E82D11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5EB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7F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1AF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15C"/>
    <w:rsid w:val="00EA439D"/>
    <w:rsid w:val="00EA4565"/>
    <w:rsid w:val="00EA4609"/>
    <w:rsid w:val="00EA4984"/>
    <w:rsid w:val="00EA4C6E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6F09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FA"/>
    <w:rsid w:val="00EB1E23"/>
    <w:rsid w:val="00EB221E"/>
    <w:rsid w:val="00EB28CA"/>
    <w:rsid w:val="00EB294F"/>
    <w:rsid w:val="00EB2DA4"/>
    <w:rsid w:val="00EB2DEC"/>
    <w:rsid w:val="00EB2EF3"/>
    <w:rsid w:val="00EB2F11"/>
    <w:rsid w:val="00EB3006"/>
    <w:rsid w:val="00EB32C4"/>
    <w:rsid w:val="00EB346D"/>
    <w:rsid w:val="00EB392B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6F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EF7"/>
    <w:rsid w:val="00EC0043"/>
    <w:rsid w:val="00EC0582"/>
    <w:rsid w:val="00EC0781"/>
    <w:rsid w:val="00EC09CB"/>
    <w:rsid w:val="00EC0E65"/>
    <w:rsid w:val="00EC1366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76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279"/>
    <w:rsid w:val="00ED564D"/>
    <w:rsid w:val="00ED5651"/>
    <w:rsid w:val="00ED56B2"/>
    <w:rsid w:val="00ED5A27"/>
    <w:rsid w:val="00ED5AB4"/>
    <w:rsid w:val="00ED6397"/>
    <w:rsid w:val="00ED63F0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85F"/>
    <w:rsid w:val="00EE1E1D"/>
    <w:rsid w:val="00EE1E67"/>
    <w:rsid w:val="00EE220C"/>
    <w:rsid w:val="00EE2293"/>
    <w:rsid w:val="00EE263A"/>
    <w:rsid w:val="00EE274C"/>
    <w:rsid w:val="00EE298D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40D"/>
    <w:rsid w:val="00EE55AE"/>
    <w:rsid w:val="00EE5616"/>
    <w:rsid w:val="00EE57C4"/>
    <w:rsid w:val="00EE5822"/>
    <w:rsid w:val="00EE5DFB"/>
    <w:rsid w:val="00EE5E74"/>
    <w:rsid w:val="00EE5F61"/>
    <w:rsid w:val="00EE6318"/>
    <w:rsid w:val="00EE68BF"/>
    <w:rsid w:val="00EE6E0A"/>
    <w:rsid w:val="00EE724F"/>
    <w:rsid w:val="00EE743E"/>
    <w:rsid w:val="00EE7460"/>
    <w:rsid w:val="00EE747E"/>
    <w:rsid w:val="00EE76A3"/>
    <w:rsid w:val="00EE76F9"/>
    <w:rsid w:val="00EE7825"/>
    <w:rsid w:val="00EE7A06"/>
    <w:rsid w:val="00EE7D5E"/>
    <w:rsid w:val="00EE7FD5"/>
    <w:rsid w:val="00EF08A5"/>
    <w:rsid w:val="00EF0939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33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5FC1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08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40F9"/>
    <w:rsid w:val="00F1426B"/>
    <w:rsid w:val="00F1427F"/>
    <w:rsid w:val="00F143DA"/>
    <w:rsid w:val="00F14649"/>
    <w:rsid w:val="00F14795"/>
    <w:rsid w:val="00F14AB6"/>
    <w:rsid w:val="00F15186"/>
    <w:rsid w:val="00F151E8"/>
    <w:rsid w:val="00F15360"/>
    <w:rsid w:val="00F15631"/>
    <w:rsid w:val="00F162D6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967"/>
    <w:rsid w:val="00F209F3"/>
    <w:rsid w:val="00F20F0D"/>
    <w:rsid w:val="00F20FB9"/>
    <w:rsid w:val="00F21957"/>
    <w:rsid w:val="00F21C1B"/>
    <w:rsid w:val="00F21DF8"/>
    <w:rsid w:val="00F21E42"/>
    <w:rsid w:val="00F21E81"/>
    <w:rsid w:val="00F223DF"/>
    <w:rsid w:val="00F22432"/>
    <w:rsid w:val="00F227B2"/>
    <w:rsid w:val="00F22863"/>
    <w:rsid w:val="00F229EC"/>
    <w:rsid w:val="00F22B5A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45B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840"/>
    <w:rsid w:val="00F259A8"/>
    <w:rsid w:val="00F25C09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5F58"/>
    <w:rsid w:val="00F36521"/>
    <w:rsid w:val="00F36C76"/>
    <w:rsid w:val="00F37209"/>
    <w:rsid w:val="00F37235"/>
    <w:rsid w:val="00F372A1"/>
    <w:rsid w:val="00F372E3"/>
    <w:rsid w:val="00F37317"/>
    <w:rsid w:val="00F3762E"/>
    <w:rsid w:val="00F407F7"/>
    <w:rsid w:val="00F413FD"/>
    <w:rsid w:val="00F416E1"/>
    <w:rsid w:val="00F41731"/>
    <w:rsid w:val="00F4177C"/>
    <w:rsid w:val="00F418B2"/>
    <w:rsid w:val="00F418F2"/>
    <w:rsid w:val="00F41A7A"/>
    <w:rsid w:val="00F41B89"/>
    <w:rsid w:val="00F41C84"/>
    <w:rsid w:val="00F41E1A"/>
    <w:rsid w:val="00F41FD3"/>
    <w:rsid w:val="00F4282F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1C7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95F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602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3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512"/>
    <w:rsid w:val="00F847D5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8D4"/>
    <w:rsid w:val="00F86BAA"/>
    <w:rsid w:val="00F86C1A"/>
    <w:rsid w:val="00F86C31"/>
    <w:rsid w:val="00F86FA6"/>
    <w:rsid w:val="00F8728D"/>
    <w:rsid w:val="00F874F7"/>
    <w:rsid w:val="00F875DD"/>
    <w:rsid w:val="00F8762A"/>
    <w:rsid w:val="00F87A21"/>
    <w:rsid w:val="00F87B4C"/>
    <w:rsid w:val="00F87C2F"/>
    <w:rsid w:val="00F87D23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687"/>
    <w:rsid w:val="00F946C8"/>
    <w:rsid w:val="00F94838"/>
    <w:rsid w:val="00F94C42"/>
    <w:rsid w:val="00F94E56"/>
    <w:rsid w:val="00F950A1"/>
    <w:rsid w:val="00F951EE"/>
    <w:rsid w:val="00F95261"/>
    <w:rsid w:val="00F953D4"/>
    <w:rsid w:val="00F95644"/>
    <w:rsid w:val="00F95853"/>
    <w:rsid w:val="00F95C3E"/>
    <w:rsid w:val="00F95F3E"/>
    <w:rsid w:val="00F961FA"/>
    <w:rsid w:val="00F9649E"/>
    <w:rsid w:val="00F969A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DAF"/>
    <w:rsid w:val="00FA2E14"/>
    <w:rsid w:val="00FA30FB"/>
    <w:rsid w:val="00FA31A9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4E2"/>
    <w:rsid w:val="00FA58A3"/>
    <w:rsid w:val="00FA58D1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A91"/>
    <w:rsid w:val="00FB0C7F"/>
    <w:rsid w:val="00FB0F14"/>
    <w:rsid w:val="00FB0F9D"/>
    <w:rsid w:val="00FB0FB6"/>
    <w:rsid w:val="00FB1A94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7BA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6A"/>
    <w:rsid w:val="00FB6DFF"/>
    <w:rsid w:val="00FB6FCA"/>
    <w:rsid w:val="00FB723F"/>
    <w:rsid w:val="00FB784B"/>
    <w:rsid w:val="00FB7C99"/>
    <w:rsid w:val="00FB7D3D"/>
    <w:rsid w:val="00FB7D6A"/>
    <w:rsid w:val="00FB7FCB"/>
    <w:rsid w:val="00FC0254"/>
    <w:rsid w:val="00FC06E5"/>
    <w:rsid w:val="00FC0944"/>
    <w:rsid w:val="00FC0A5B"/>
    <w:rsid w:val="00FC0C5F"/>
    <w:rsid w:val="00FC0C95"/>
    <w:rsid w:val="00FC0CB9"/>
    <w:rsid w:val="00FC0CBD"/>
    <w:rsid w:val="00FC0CD9"/>
    <w:rsid w:val="00FC0EFB"/>
    <w:rsid w:val="00FC10E8"/>
    <w:rsid w:val="00FC10FD"/>
    <w:rsid w:val="00FC1358"/>
    <w:rsid w:val="00FC145A"/>
    <w:rsid w:val="00FC1546"/>
    <w:rsid w:val="00FC154F"/>
    <w:rsid w:val="00FC15C0"/>
    <w:rsid w:val="00FC1AB1"/>
    <w:rsid w:val="00FC1B42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11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62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C11"/>
    <w:rsid w:val="00FE0EB1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186"/>
    <w:rsid w:val="00FE7610"/>
    <w:rsid w:val="00FF0097"/>
    <w:rsid w:val="00FF03FB"/>
    <w:rsid w:val="00FF059F"/>
    <w:rsid w:val="00FF085D"/>
    <w:rsid w:val="00FF0B3E"/>
    <w:rsid w:val="00FF0DF4"/>
    <w:rsid w:val="00FF11B3"/>
    <w:rsid w:val="00FF1514"/>
    <w:rsid w:val="00FF1FA4"/>
    <w:rsid w:val="00FF215D"/>
    <w:rsid w:val="00FF23B0"/>
    <w:rsid w:val="00FF28CB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14F"/>
    <w:rsid w:val="00FF4340"/>
    <w:rsid w:val="00FF4602"/>
    <w:rsid w:val="00FF4833"/>
    <w:rsid w:val="00FF4A52"/>
    <w:rsid w:val="00FF4CFE"/>
    <w:rsid w:val="00FF4F89"/>
    <w:rsid w:val="00FF4FCB"/>
    <w:rsid w:val="00FF504B"/>
    <w:rsid w:val="00FF5A63"/>
    <w:rsid w:val="00FF5AEB"/>
    <w:rsid w:val="00FF5B6A"/>
    <w:rsid w:val="00FF6BB6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577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577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EDFBF-F7F0-469F-B68D-37665ABFA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B170F-C9A2-4D06-988C-4D12AFCE5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2024-11-08T09:21:00Z</cp:lastPrinted>
  <dcterms:created xsi:type="dcterms:W3CDTF">2024-11-11T11:17:00Z</dcterms:created>
  <dcterms:modified xsi:type="dcterms:W3CDTF">2024-11-11T11:17:00Z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</Properties>
</file>